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76BFDE09" w:rsidR="00CB0DD7" w:rsidRPr="000A0A5F" w:rsidRDefault="00CB0DD7">
      <w:pPr>
        <w:pStyle w:val="ZA"/>
        <w:framePr w:wrap="notBeside"/>
        <w:rPr>
          <w:noProof w:val="0"/>
          <w:lang w:eastAsia="ko-KR"/>
        </w:rPr>
      </w:pPr>
      <w:bookmarkStart w:id="0" w:name="page1"/>
      <w:r w:rsidRPr="000A0A5F">
        <w:rPr>
          <w:noProof w:val="0"/>
          <w:sz w:val="64"/>
        </w:rPr>
        <w:t>3GPP TS 2</w:t>
      </w:r>
      <w:bookmarkStart w:id="1" w:name="_GoBack"/>
      <w:bookmarkEnd w:id="1"/>
      <w:r w:rsidRPr="000A0A5F">
        <w:rPr>
          <w:noProof w:val="0"/>
          <w:sz w:val="64"/>
        </w:rPr>
        <w:t xml:space="preserve">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CB03B9">
        <w:rPr>
          <w:noProof w:val="0"/>
          <w:lang w:eastAsia="zh-CN"/>
        </w:rPr>
        <w:t>6</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CB03B9">
        <w:rPr>
          <w:noProof w:val="0"/>
          <w:sz w:val="32"/>
          <w:lang w:eastAsia="zh-CN"/>
        </w:rPr>
        <w:t>3</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2" w:name="_MON_1684549432"/>
    <w:bookmarkEnd w:id="2"/>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58.8pt" o:ole="">
            <v:imagedata r:id="rId8" o:title=""/>
          </v:shape>
          <o:OLEObject Type="Embed" ProgID="Word.Picture.8" ShapeID="_x0000_i1025" DrawAspect="Content" ObjectID="_1833397302"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5D9A31E8" w14:textId="356D7FBA" w:rsidR="005978E1" w:rsidRDefault="007511BD">
      <w:pPr>
        <w:pStyle w:val="TOC1"/>
        <w:rPr>
          <w:rFonts w:asciiTheme="minorHAnsi" w:eastAsiaTheme="minorEastAsia" w:hAnsiTheme="minorHAnsi" w:cstheme="minorBidi"/>
          <w:noProof/>
          <w:szCs w:val="22"/>
          <w:lang w:val="en-US"/>
        </w:rPr>
      </w:pPr>
      <w:r>
        <w:rPr>
          <w:rFonts w:eastAsia="DengXian"/>
        </w:rPr>
        <w:fldChar w:fldCharType="begin"/>
      </w:r>
      <w:r w:rsidRPr="00DB4081">
        <w:rPr>
          <w:lang w:val="en-US"/>
        </w:rPr>
        <w:instrText xml:space="preserve"> TOC \o "1-9" </w:instrText>
      </w:r>
      <w:r>
        <w:rPr>
          <w:rFonts w:eastAsia="DengXian"/>
        </w:rPr>
        <w:fldChar w:fldCharType="separate"/>
      </w:r>
      <w:r w:rsidR="005978E1">
        <w:rPr>
          <w:noProof/>
        </w:rPr>
        <w:t>Foreword</w:t>
      </w:r>
      <w:r w:rsidR="005978E1">
        <w:rPr>
          <w:noProof/>
        </w:rPr>
        <w:tab/>
      </w:r>
      <w:r w:rsidR="005978E1">
        <w:rPr>
          <w:noProof/>
        </w:rPr>
        <w:fldChar w:fldCharType="begin"/>
      </w:r>
      <w:r w:rsidR="005978E1">
        <w:rPr>
          <w:noProof/>
        </w:rPr>
        <w:instrText xml:space="preserve"> PAGEREF _Toc222783960 \h </w:instrText>
      </w:r>
      <w:r w:rsidR="005978E1">
        <w:rPr>
          <w:noProof/>
        </w:rPr>
      </w:r>
      <w:r w:rsidR="005978E1">
        <w:rPr>
          <w:noProof/>
        </w:rPr>
        <w:fldChar w:fldCharType="separate"/>
      </w:r>
      <w:r w:rsidR="005978E1">
        <w:rPr>
          <w:noProof/>
        </w:rPr>
        <w:t>16</w:t>
      </w:r>
      <w:r w:rsidR="005978E1">
        <w:rPr>
          <w:noProof/>
        </w:rPr>
        <w:fldChar w:fldCharType="end"/>
      </w:r>
    </w:p>
    <w:p w14:paraId="7F798C76" w14:textId="284F79ED" w:rsidR="005978E1" w:rsidRDefault="005978E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_Toc222783961 \h </w:instrText>
      </w:r>
      <w:r>
        <w:rPr>
          <w:noProof/>
        </w:rPr>
      </w:r>
      <w:r>
        <w:rPr>
          <w:noProof/>
        </w:rPr>
        <w:fldChar w:fldCharType="separate"/>
      </w:r>
      <w:r>
        <w:rPr>
          <w:noProof/>
        </w:rPr>
        <w:t>17</w:t>
      </w:r>
      <w:r>
        <w:rPr>
          <w:noProof/>
        </w:rPr>
        <w:fldChar w:fldCharType="end"/>
      </w:r>
    </w:p>
    <w:p w14:paraId="750E7C61" w14:textId="6D497E4C" w:rsidR="005978E1" w:rsidRDefault="005978E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_Toc222783962 \h </w:instrText>
      </w:r>
      <w:r>
        <w:rPr>
          <w:noProof/>
        </w:rPr>
      </w:r>
      <w:r>
        <w:rPr>
          <w:noProof/>
        </w:rPr>
        <w:fldChar w:fldCharType="separate"/>
      </w:r>
      <w:r>
        <w:rPr>
          <w:noProof/>
        </w:rPr>
        <w:t>17</w:t>
      </w:r>
      <w:r>
        <w:rPr>
          <w:noProof/>
        </w:rPr>
        <w:fldChar w:fldCharType="end"/>
      </w:r>
    </w:p>
    <w:p w14:paraId="47C69CA2" w14:textId="367E5B22" w:rsidR="005978E1" w:rsidRDefault="005978E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_Toc222783963 \h </w:instrText>
      </w:r>
      <w:r>
        <w:rPr>
          <w:noProof/>
        </w:rPr>
      </w:r>
      <w:r>
        <w:rPr>
          <w:noProof/>
        </w:rPr>
        <w:fldChar w:fldCharType="separate"/>
      </w:r>
      <w:r>
        <w:rPr>
          <w:noProof/>
        </w:rPr>
        <w:t>19</w:t>
      </w:r>
      <w:r>
        <w:rPr>
          <w:noProof/>
        </w:rPr>
        <w:fldChar w:fldCharType="end"/>
      </w:r>
    </w:p>
    <w:p w14:paraId="2973D562" w14:textId="6CAF2E0E" w:rsidR="005978E1" w:rsidRDefault="005978E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_Toc222783964 \h </w:instrText>
      </w:r>
      <w:r>
        <w:rPr>
          <w:noProof/>
        </w:rPr>
      </w:r>
      <w:r>
        <w:rPr>
          <w:noProof/>
        </w:rPr>
        <w:fldChar w:fldCharType="separate"/>
      </w:r>
      <w:r>
        <w:rPr>
          <w:noProof/>
        </w:rPr>
        <w:t>19</w:t>
      </w:r>
      <w:r>
        <w:rPr>
          <w:noProof/>
        </w:rPr>
        <w:fldChar w:fldCharType="end"/>
      </w:r>
    </w:p>
    <w:p w14:paraId="5BCDE4F8" w14:textId="0228BA42" w:rsidR="005978E1" w:rsidRDefault="005978E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_Toc222783965 \h </w:instrText>
      </w:r>
      <w:r>
        <w:rPr>
          <w:noProof/>
        </w:rPr>
      </w:r>
      <w:r>
        <w:rPr>
          <w:noProof/>
        </w:rPr>
        <w:fldChar w:fldCharType="separate"/>
      </w:r>
      <w:r>
        <w:rPr>
          <w:noProof/>
        </w:rPr>
        <w:t>20</w:t>
      </w:r>
      <w:r>
        <w:rPr>
          <w:noProof/>
        </w:rPr>
        <w:fldChar w:fldCharType="end"/>
      </w:r>
    </w:p>
    <w:p w14:paraId="04D5EC2B" w14:textId="10AFC3C0" w:rsidR="005978E1" w:rsidRDefault="005978E1">
      <w:pPr>
        <w:pStyle w:val="TOC1"/>
        <w:rPr>
          <w:rFonts w:asciiTheme="minorHAnsi" w:eastAsiaTheme="minorEastAsia" w:hAnsiTheme="minorHAnsi" w:cstheme="minorBidi"/>
          <w:noProof/>
          <w:szCs w:val="22"/>
          <w:lang w:val="en-US"/>
        </w:rPr>
      </w:pPr>
      <w:r w:rsidRPr="00C5629B">
        <w:rPr>
          <w:rFonts w:eastAsia="Times New Roman"/>
          <w:noProof/>
        </w:rPr>
        <w:t>4</w:t>
      </w:r>
      <w:r>
        <w:rPr>
          <w:rFonts w:asciiTheme="minorHAnsi" w:eastAsiaTheme="minorEastAsia" w:hAnsiTheme="minorHAnsi" w:cstheme="minorBidi"/>
          <w:noProof/>
          <w:szCs w:val="22"/>
          <w:lang w:val="en-US"/>
        </w:rPr>
        <w:tab/>
      </w:r>
      <w:r w:rsidRPr="00C5629B">
        <w:rPr>
          <w:rFonts w:eastAsia="Times New Roman"/>
          <w:noProof/>
        </w:rPr>
        <w:t>T8 reference point</w:t>
      </w:r>
      <w:r>
        <w:rPr>
          <w:noProof/>
        </w:rPr>
        <w:tab/>
      </w:r>
      <w:r>
        <w:rPr>
          <w:noProof/>
        </w:rPr>
        <w:fldChar w:fldCharType="begin"/>
      </w:r>
      <w:r>
        <w:rPr>
          <w:noProof/>
        </w:rPr>
        <w:instrText xml:space="preserve"> PAGEREF _Toc222783966 \h </w:instrText>
      </w:r>
      <w:r>
        <w:rPr>
          <w:noProof/>
        </w:rPr>
      </w:r>
      <w:r>
        <w:rPr>
          <w:noProof/>
        </w:rPr>
        <w:fldChar w:fldCharType="separate"/>
      </w:r>
      <w:r>
        <w:rPr>
          <w:noProof/>
        </w:rPr>
        <w:t>21</w:t>
      </w:r>
      <w:r>
        <w:rPr>
          <w:noProof/>
        </w:rPr>
        <w:fldChar w:fldCharType="end"/>
      </w:r>
    </w:p>
    <w:p w14:paraId="1DD1DA95" w14:textId="36AD2107" w:rsidR="005978E1" w:rsidRDefault="005978E1">
      <w:pPr>
        <w:pStyle w:val="TOC2"/>
        <w:rPr>
          <w:rFonts w:asciiTheme="minorHAnsi" w:eastAsiaTheme="minorEastAsia" w:hAnsiTheme="minorHAnsi" w:cstheme="minorBidi"/>
          <w:noProof/>
          <w:sz w:val="22"/>
          <w:szCs w:val="22"/>
          <w:lang w:val="en-US"/>
        </w:rPr>
      </w:pPr>
      <w:r>
        <w:rPr>
          <w:noProof/>
        </w:rPr>
        <w:t>4.</w:t>
      </w:r>
      <w:r>
        <w:rPr>
          <w:noProof/>
          <w:lang w:eastAsia="zh-CN"/>
        </w:rPr>
        <w:t>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_Toc222783967 \h </w:instrText>
      </w:r>
      <w:r>
        <w:rPr>
          <w:noProof/>
        </w:rPr>
      </w:r>
      <w:r>
        <w:rPr>
          <w:noProof/>
        </w:rPr>
        <w:fldChar w:fldCharType="separate"/>
      </w:r>
      <w:r>
        <w:rPr>
          <w:noProof/>
        </w:rPr>
        <w:t>21</w:t>
      </w:r>
      <w:r>
        <w:rPr>
          <w:noProof/>
        </w:rPr>
        <w:fldChar w:fldCharType="end"/>
      </w:r>
    </w:p>
    <w:p w14:paraId="16BB3902" w14:textId="4D5160D3" w:rsidR="005978E1" w:rsidRDefault="005978E1">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Reference model</w:t>
      </w:r>
      <w:r>
        <w:rPr>
          <w:noProof/>
        </w:rPr>
        <w:tab/>
      </w:r>
      <w:r>
        <w:rPr>
          <w:noProof/>
        </w:rPr>
        <w:fldChar w:fldCharType="begin"/>
      </w:r>
      <w:r>
        <w:rPr>
          <w:noProof/>
        </w:rPr>
        <w:instrText xml:space="preserve"> PAGEREF _Toc222783968 \h </w:instrText>
      </w:r>
      <w:r>
        <w:rPr>
          <w:noProof/>
        </w:rPr>
      </w:r>
      <w:r>
        <w:rPr>
          <w:noProof/>
        </w:rPr>
        <w:fldChar w:fldCharType="separate"/>
      </w:r>
      <w:r>
        <w:rPr>
          <w:noProof/>
        </w:rPr>
        <w:t>21</w:t>
      </w:r>
      <w:r>
        <w:rPr>
          <w:noProof/>
        </w:rPr>
        <w:fldChar w:fldCharType="end"/>
      </w:r>
    </w:p>
    <w:p w14:paraId="2786C204" w14:textId="70DFE2C1" w:rsidR="005978E1" w:rsidRDefault="005978E1">
      <w:pPr>
        <w:pStyle w:val="TOC2"/>
        <w:rPr>
          <w:rFonts w:asciiTheme="minorHAnsi" w:eastAsiaTheme="minorEastAsia" w:hAnsiTheme="minorHAnsi" w:cstheme="minorBidi"/>
          <w:noProof/>
          <w:sz w:val="22"/>
          <w:szCs w:val="22"/>
          <w:lang w:val="en-US"/>
        </w:rPr>
      </w:pPr>
      <w:r w:rsidRPr="00C5629B">
        <w:rPr>
          <w:noProof/>
          <w:lang w:val="en-US"/>
        </w:rPr>
        <w:t>4.</w:t>
      </w:r>
      <w:r w:rsidRPr="00C5629B">
        <w:rPr>
          <w:noProof/>
          <w:lang w:val="en-US" w:eastAsia="zh-CN"/>
        </w:rPr>
        <w:t>3</w:t>
      </w:r>
      <w:r>
        <w:rPr>
          <w:rFonts w:asciiTheme="minorHAnsi" w:eastAsiaTheme="minorEastAsia" w:hAnsiTheme="minorHAnsi" w:cstheme="minorBidi"/>
          <w:noProof/>
          <w:sz w:val="22"/>
          <w:szCs w:val="22"/>
          <w:lang w:val="en-US"/>
        </w:rPr>
        <w:tab/>
      </w:r>
      <w:r w:rsidRPr="00C5629B">
        <w:rPr>
          <w:noProof/>
          <w:lang w:val="en-US"/>
        </w:rPr>
        <w:t>Functional elements</w:t>
      </w:r>
      <w:r>
        <w:rPr>
          <w:noProof/>
        </w:rPr>
        <w:tab/>
      </w:r>
      <w:r>
        <w:rPr>
          <w:noProof/>
        </w:rPr>
        <w:fldChar w:fldCharType="begin"/>
      </w:r>
      <w:r>
        <w:rPr>
          <w:noProof/>
        </w:rPr>
        <w:instrText xml:space="preserve"> PAGEREF _Toc222783969 \h </w:instrText>
      </w:r>
      <w:r>
        <w:rPr>
          <w:noProof/>
        </w:rPr>
      </w:r>
      <w:r>
        <w:rPr>
          <w:noProof/>
        </w:rPr>
        <w:fldChar w:fldCharType="separate"/>
      </w:r>
      <w:r>
        <w:rPr>
          <w:noProof/>
        </w:rPr>
        <w:t>22</w:t>
      </w:r>
      <w:r>
        <w:rPr>
          <w:noProof/>
        </w:rPr>
        <w:fldChar w:fldCharType="end"/>
      </w:r>
    </w:p>
    <w:p w14:paraId="77CDE772" w14:textId="56610ED5"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rPr>
        <w:tab/>
      </w:r>
      <w:r>
        <w:rPr>
          <w:noProof/>
          <w:lang w:eastAsia="zh-CN"/>
        </w:rPr>
        <w:t>SCEF</w:t>
      </w:r>
      <w:r>
        <w:rPr>
          <w:noProof/>
        </w:rPr>
        <w:tab/>
      </w:r>
      <w:r>
        <w:rPr>
          <w:noProof/>
        </w:rPr>
        <w:fldChar w:fldCharType="begin"/>
      </w:r>
      <w:r>
        <w:rPr>
          <w:noProof/>
        </w:rPr>
        <w:instrText xml:space="preserve"> PAGEREF _Toc222783970 \h </w:instrText>
      </w:r>
      <w:r>
        <w:rPr>
          <w:noProof/>
        </w:rPr>
      </w:r>
      <w:r>
        <w:rPr>
          <w:noProof/>
        </w:rPr>
        <w:fldChar w:fldCharType="separate"/>
      </w:r>
      <w:r>
        <w:rPr>
          <w:noProof/>
        </w:rPr>
        <w:t>22</w:t>
      </w:r>
      <w:r>
        <w:rPr>
          <w:noProof/>
        </w:rPr>
        <w:fldChar w:fldCharType="end"/>
      </w:r>
    </w:p>
    <w:p w14:paraId="3134F202" w14:textId="67D7DC4E"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rPr>
        <w:tab/>
      </w:r>
      <w:r>
        <w:rPr>
          <w:noProof/>
          <w:lang w:eastAsia="zh-CN"/>
        </w:rPr>
        <w:t>SCS/AS</w:t>
      </w:r>
      <w:r>
        <w:rPr>
          <w:noProof/>
        </w:rPr>
        <w:tab/>
      </w:r>
      <w:r>
        <w:rPr>
          <w:noProof/>
        </w:rPr>
        <w:fldChar w:fldCharType="begin"/>
      </w:r>
      <w:r>
        <w:rPr>
          <w:noProof/>
        </w:rPr>
        <w:instrText xml:space="preserve"> PAGEREF _Toc222783971 \h </w:instrText>
      </w:r>
      <w:r>
        <w:rPr>
          <w:noProof/>
        </w:rPr>
      </w:r>
      <w:r>
        <w:rPr>
          <w:noProof/>
        </w:rPr>
        <w:fldChar w:fldCharType="separate"/>
      </w:r>
      <w:r>
        <w:rPr>
          <w:noProof/>
        </w:rPr>
        <w:t>22</w:t>
      </w:r>
      <w:r>
        <w:rPr>
          <w:noProof/>
        </w:rPr>
        <w:fldChar w:fldCharType="end"/>
      </w:r>
    </w:p>
    <w:p w14:paraId="5734F84A" w14:textId="7E043C83" w:rsidR="005978E1" w:rsidRDefault="005978E1">
      <w:pPr>
        <w:pStyle w:val="TOC2"/>
        <w:rPr>
          <w:rFonts w:asciiTheme="minorHAnsi" w:eastAsiaTheme="minorEastAsia" w:hAnsiTheme="minorHAnsi" w:cstheme="minorBidi"/>
          <w:noProof/>
          <w:sz w:val="22"/>
          <w:szCs w:val="22"/>
          <w:lang w:val="en-US"/>
        </w:rPr>
      </w:pPr>
      <w:r w:rsidRPr="00C5629B">
        <w:rPr>
          <w:noProof/>
          <w:lang w:val="en-US"/>
        </w:rPr>
        <w:t>4.</w:t>
      </w:r>
      <w:r w:rsidRPr="00C5629B">
        <w:rPr>
          <w:noProof/>
          <w:lang w:val="en-US" w:eastAsia="zh-CN"/>
        </w:rPr>
        <w:t>4</w:t>
      </w:r>
      <w:r>
        <w:rPr>
          <w:rFonts w:asciiTheme="minorHAnsi" w:eastAsiaTheme="minorEastAsia" w:hAnsiTheme="minorHAnsi" w:cstheme="minorBidi"/>
          <w:noProof/>
          <w:sz w:val="22"/>
          <w:szCs w:val="22"/>
          <w:lang w:val="en-US"/>
        </w:rPr>
        <w:tab/>
      </w:r>
      <w:r w:rsidRPr="00C5629B">
        <w:rPr>
          <w:noProof/>
          <w:lang w:val="en-US" w:eastAsia="zh-CN"/>
        </w:rPr>
        <w:t>Procedures over T8 reference point</w:t>
      </w:r>
      <w:r>
        <w:rPr>
          <w:noProof/>
        </w:rPr>
        <w:tab/>
      </w:r>
      <w:r>
        <w:rPr>
          <w:noProof/>
        </w:rPr>
        <w:fldChar w:fldCharType="begin"/>
      </w:r>
      <w:r>
        <w:rPr>
          <w:noProof/>
        </w:rPr>
        <w:instrText xml:space="preserve"> PAGEREF _Toc222783972 \h </w:instrText>
      </w:r>
      <w:r>
        <w:rPr>
          <w:noProof/>
        </w:rPr>
      </w:r>
      <w:r>
        <w:rPr>
          <w:noProof/>
        </w:rPr>
        <w:fldChar w:fldCharType="separate"/>
      </w:r>
      <w:r>
        <w:rPr>
          <w:noProof/>
        </w:rPr>
        <w:t>22</w:t>
      </w:r>
      <w:r>
        <w:rPr>
          <w:noProof/>
        </w:rPr>
        <w:fldChar w:fldCharType="end"/>
      </w:r>
    </w:p>
    <w:p w14:paraId="26260640" w14:textId="326A6D90"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_Toc222783973 \h </w:instrText>
      </w:r>
      <w:r>
        <w:rPr>
          <w:noProof/>
        </w:rPr>
      </w:r>
      <w:r>
        <w:rPr>
          <w:noProof/>
        </w:rPr>
        <w:fldChar w:fldCharType="separate"/>
      </w:r>
      <w:r>
        <w:rPr>
          <w:noProof/>
        </w:rPr>
        <w:t>22</w:t>
      </w:r>
      <w:r>
        <w:rPr>
          <w:noProof/>
        </w:rPr>
        <w:fldChar w:fldCharType="end"/>
      </w:r>
    </w:p>
    <w:p w14:paraId="1BCA9726" w14:textId="77DC4BA4"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rPr>
        <w:tab/>
      </w:r>
      <w:r>
        <w:rPr>
          <w:noProof/>
        </w:rPr>
        <w:t>Monitoring Procedures</w:t>
      </w:r>
      <w:r>
        <w:rPr>
          <w:noProof/>
        </w:rPr>
        <w:tab/>
      </w:r>
      <w:r>
        <w:rPr>
          <w:noProof/>
        </w:rPr>
        <w:fldChar w:fldCharType="begin"/>
      </w:r>
      <w:r>
        <w:rPr>
          <w:noProof/>
        </w:rPr>
        <w:instrText xml:space="preserve"> PAGEREF _Toc222783974 \h </w:instrText>
      </w:r>
      <w:r>
        <w:rPr>
          <w:noProof/>
        </w:rPr>
      </w:r>
      <w:r>
        <w:rPr>
          <w:noProof/>
        </w:rPr>
        <w:fldChar w:fldCharType="separate"/>
      </w:r>
      <w:r>
        <w:rPr>
          <w:noProof/>
        </w:rPr>
        <w:t>23</w:t>
      </w:r>
      <w:r>
        <w:rPr>
          <w:noProof/>
        </w:rPr>
        <w:fldChar w:fldCharType="end"/>
      </w:r>
    </w:p>
    <w:p w14:paraId="461554BC" w14:textId="1E4D9562" w:rsidR="005978E1" w:rsidRDefault="005978E1">
      <w:pPr>
        <w:pStyle w:val="TOC4"/>
        <w:rPr>
          <w:rFonts w:asciiTheme="minorHAnsi" w:eastAsiaTheme="minorEastAsia" w:hAnsiTheme="minorHAnsi" w:cstheme="minorBidi"/>
          <w:noProof/>
          <w:sz w:val="22"/>
          <w:szCs w:val="22"/>
          <w:lang w:val="en-US"/>
        </w:rPr>
      </w:pPr>
      <w:r>
        <w:rPr>
          <w:noProof/>
        </w:rPr>
        <w:t>4.4.2.1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_Toc222783975 \h </w:instrText>
      </w:r>
      <w:r>
        <w:rPr>
          <w:noProof/>
        </w:rPr>
      </w:r>
      <w:r>
        <w:rPr>
          <w:noProof/>
        </w:rPr>
        <w:fldChar w:fldCharType="separate"/>
      </w:r>
      <w:r>
        <w:rPr>
          <w:noProof/>
        </w:rPr>
        <w:t>23</w:t>
      </w:r>
      <w:r>
        <w:rPr>
          <w:noProof/>
        </w:rPr>
        <w:fldChar w:fldCharType="end"/>
      </w:r>
    </w:p>
    <w:p w14:paraId="3B609886" w14:textId="0EE5D841" w:rsidR="005978E1" w:rsidRDefault="005978E1">
      <w:pPr>
        <w:pStyle w:val="TOC4"/>
        <w:rPr>
          <w:rFonts w:asciiTheme="minorHAnsi" w:eastAsiaTheme="minorEastAsia" w:hAnsiTheme="minorHAnsi" w:cstheme="minorBidi"/>
          <w:noProof/>
          <w:sz w:val="22"/>
          <w:szCs w:val="22"/>
          <w:lang w:val="en-US"/>
        </w:rPr>
      </w:pPr>
      <w:r>
        <w:rPr>
          <w:noProof/>
        </w:rPr>
        <w:t>4.4.2.2</w:t>
      </w:r>
      <w:r>
        <w:rPr>
          <w:rFonts w:asciiTheme="minorHAnsi" w:eastAsiaTheme="minorEastAsia" w:hAnsiTheme="minorHAnsi" w:cstheme="minorBidi"/>
          <w:noProof/>
          <w:sz w:val="22"/>
          <w:szCs w:val="22"/>
          <w:lang w:val="en-US"/>
        </w:rPr>
        <w:tab/>
      </w:r>
      <w:r>
        <w:rPr>
          <w:noProof/>
        </w:rPr>
        <w:t>Monitoring Events Configuration</w:t>
      </w:r>
      <w:r>
        <w:rPr>
          <w:noProof/>
        </w:rPr>
        <w:tab/>
      </w:r>
      <w:r>
        <w:rPr>
          <w:noProof/>
        </w:rPr>
        <w:fldChar w:fldCharType="begin"/>
      </w:r>
      <w:r>
        <w:rPr>
          <w:noProof/>
        </w:rPr>
        <w:instrText xml:space="preserve"> PAGEREF _Toc222783976 \h </w:instrText>
      </w:r>
      <w:r>
        <w:rPr>
          <w:noProof/>
        </w:rPr>
      </w:r>
      <w:r>
        <w:rPr>
          <w:noProof/>
        </w:rPr>
        <w:fldChar w:fldCharType="separate"/>
      </w:r>
      <w:r>
        <w:rPr>
          <w:noProof/>
        </w:rPr>
        <w:t>23</w:t>
      </w:r>
      <w:r>
        <w:rPr>
          <w:noProof/>
        </w:rPr>
        <w:fldChar w:fldCharType="end"/>
      </w:r>
    </w:p>
    <w:p w14:paraId="03C8198F" w14:textId="6644702A" w:rsidR="005978E1" w:rsidRDefault="005978E1">
      <w:pPr>
        <w:pStyle w:val="TOC5"/>
        <w:rPr>
          <w:rFonts w:asciiTheme="minorHAnsi" w:eastAsiaTheme="minorEastAsia" w:hAnsiTheme="minorHAnsi" w:cstheme="minorBidi"/>
          <w:noProof/>
          <w:sz w:val="22"/>
          <w:szCs w:val="22"/>
          <w:lang w:val="en-US"/>
        </w:rPr>
      </w:pPr>
      <w:r>
        <w:rPr>
          <w:noProof/>
        </w:rPr>
        <w:t>4.4.2.2.1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_Toc222783977 \h </w:instrText>
      </w:r>
      <w:r>
        <w:rPr>
          <w:noProof/>
        </w:rPr>
      </w:r>
      <w:r>
        <w:rPr>
          <w:noProof/>
        </w:rPr>
        <w:fldChar w:fldCharType="separate"/>
      </w:r>
      <w:r>
        <w:rPr>
          <w:noProof/>
        </w:rPr>
        <w:t>23</w:t>
      </w:r>
      <w:r>
        <w:rPr>
          <w:noProof/>
        </w:rPr>
        <w:fldChar w:fldCharType="end"/>
      </w:r>
    </w:p>
    <w:p w14:paraId="2E89445D" w14:textId="078F77A5" w:rsidR="005978E1" w:rsidRDefault="005978E1">
      <w:pPr>
        <w:pStyle w:val="TOC5"/>
        <w:rPr>
          <w:rFonts w:asciiTheme="minorHAnsi" w:eastAsiaTheme="minorEastAsia" w:hAnsiTheme="minorHAnsi" w:cstheme="minorBidi"/>
          <w:noProof/>
          <w:sz w:val="22"/>
          <w:szCs w:val="22"/>
          <w:lang w:val="en-US"/>
        </w:rPr>
      </w:pPr>
      <w:r>
        <w:rPr>
          <w:noProof/>
        </w:rPr>
        <w:t>4.4.2.2.2</w:t>
      </w:r>
      <w:r>
        <w:rPr>
          <w:rFonts w:asciiTheme="minorHAnsi" w:eastAsiaTheme="minorEastAsia" w:hAnsiTheme="minorHAnsi" w:cstheme="minorBidi"/>
          <w:noProof/>
          <w:sz w:val="22"/>
          <w:szCs w:val="22"/>
          <w:lang w:val="en-US"/>
        </w:rPr>
        <w:tab/>
      </w:r>
      <w:r>
        <w:rPr>
          <w:noProof/>
        </w:rPr>
        <w:t>Monitoring Events Configuration via HSS</w:t>
      </w:r>
      <w:r>
        <w:rPr>
          <w:noProof/>
        </w:rPr>
        <w:tab/>
      </w:r>
      <w:r>
        <w:rPr>
          <w:noProof/>
        </w:rPr>
        <w:fldChar w:fldCharType="begin"/>
      </w:r>
      <w:r>
        <w:rPr>
          <w:noProof/>
        </w:rPr>
        <w:instrText xml:space="preserve"> PAGEREF _Toc222783978 \h </w:instrText>
      </w:r>
      <w:r>
        <w:rPr>
          <w:noProof/>
        </w:rPr>
      </w:r>
      <w:r>
        <w:rPr>
          <w:noProof/>
        </w:rPr>
        <w:fldChar w:fldCharType="separate"/>
      </w:r>
      <w:r>
        <w:rPr>
          <w:noProof/>
        </w:rPr>
        <w:t>25</w:t>
      </w:r>
      <w:r>
        <w:rPr>
          <w:noProof/>
        </w:rPr>
        <w:fldChar w:fldCharType="end"/>
      </w:r>
    </w:p>
    <w:p w14:paraId="63106D37" w14:textId="31970C7A" w:rsidR="005978E1" w:rsidRDefault="005978E1">
      <w:pPr>
        <w:pStyle w:val="TOC5"/>
        <w:rPr>
          <w:rFonts w:asciiTheme="minorHAnsi" w:eastAsiaTheme="minorEastAsia" w:hAnsiTheme="minorHAnsi" w:cstheme="minorBidi"/>
          <w:noProof/>
          <w:sz w:val="22"/>
          <w:szCs w:val="22"/>
          <w:lang w:val="en-US"/>
        </w:rPr>
      </w:pPr>
      <w:r>
        <w:rPr>
          <w:noProof/>
        </w:rPr>
        <w:t>4.4.2.2.3</w:t>
      </w:r>
      <w:r>
        <w:rPr>
          <w:rFonts w:asciiTheme="minorHAnsi" w:eastAsiaTheme="minorEastAsia" w:hAnsiTheme="minorHAnsi" w:cstheme="minorBidi"/>
          <w:noProof/>
          <w:sz w:val="22"/>
          <w:szCs w:val="22"/>
          <w:lang w:val="en-US"/>
        </w:rPr>
        <w:tab/>
      </w:r>
      <w:r>
        <w:rPr>
          <w:noProof/>
        </w:rPr>
        <w:t>Monitoring Events Configuration directly via MME/SGSN</w:t>
      </w:r>
      <w:r>
        <w:rPr>
          <w:noProof/>
        </w:rPr>
        <w:tab/>
      </w:r>
      <w:r>
        <w:rPr>
          <w:noProof/>
        </w:rPr>
        <w:fldChar w:fldCharType="begin"/>
      </w:r>
      <w:r>
        <w:rPr>
          <w:noProof/>
        </w:rPr>
        <w:instrText xml:space="preserve"> PAGEREF _Toc222783979 \h </w:instrText>
      </w:r>
      <w:r>
        <w:rPr>
          <w:noProof/>
        </w:rPr>
      </w:r>
      <w:r>
        <w:rPr>
          <w:noProof/>
        </w:rPr>
        <w:fldChar w:fldCharType="separate"/>
      </w:r>
      <w:r>
        <w:rPr>
          <w:noProof/>
        </w:rPr>
        <w:t>27</w:t>
      </w:r>
      <w:r>
        <w:rPr>
          <w:noProof/>
        </w:rPr>
        <w:fldChar w:fldCharType="end"/>
      </w:r>
    </w:p>
    <w:p w14:paraId="083AB11F" w14:textId="393DC1E6" w:rsidR="005978E1" w:rsidRDefault="005978E1">
      <w:pPr>
        <w:pStyle w:val="TOC5"/>
        <w:rPr>
          <w:rFonts w:asciiTheme="minorHAnsi" w:eastAsiaTheme="minorEastAsia" w:hAnsiTheme="minorHAnsi" w:cstheme="minorBidi"/>
          <w:noProof/>
          <w:sz w:val="22"/>
          <w:szCs w:val="22"/>
          <w:lang w:val="en-US"/>
        </w:rPr>
      </w:pPr>
      <w:r>
        <w:rPr>
          <w:noProof/>
        </w:rPr>
        <w:t>4.4.2.2.4</w:t>
      </w:r>
      <w:r>
        <w:rPr>
          <w:rFonts w:asciiTheme="minorHAnsi" w:eastAsiaTheme="minorEastAsia" w:hAnsiTheme="minorHAnsi" w:cstheme="minorBidi"/>
          <w:noProof/>
          <w:sz w:val="22"/>
          <w:szCs w:val="22"/>
          <w:lang w:val="en-US"/>
        </w:rPr>
        <w:tab/>
      </w:r>
      <w:r>
        <w:rPr>
          <w:noProof/>
        </w:rPr>
        <w:t>Monitoring Events Configuration via PCRF</w:t>
      </w:r>
      <w:r>
        <w:rPr>
          <w:noProof/>
        </w:rPr>
        <w:tab/>
      </w:r>
      <w:r>
        <w:rPr>
          <w:noProof/>
        </w:rPr>
        <w:fldChar w:fldCharType="begin"/>
      </w:r>
      <w:r>
        <w:rPr>
          <w:noProof/>
        </w:rPr>
        <w:instrText xml:space="preserve"> PAGEREF _Toc222783980 \h </w:instrText>
      </w:r>
      <w:r>
        <w:rPr>
          <w:noProof/>
        </w:rPr>
      </w:r>
      <w:r>
        <w:rPr>
          <w:noProof/>
        </w:rPr>
        <w:fldChar w:fldCharType="separate"/>
      </w:r>
      <w:r>
        <w:rPr>
          <w:noProof/>
        </w:rPr>
        <w:t>27</w:t>
      </w:r>
      <w:r>
        <w:rPr>
          <w:noProof/>
        </w:rPr>
        <w:fldChar w:fldCharType="end"/>
      </w:r>
    </w:p>
    <w:p w14:paraId="4EA9B971" w14:textId="58B2D939" w:rsidR="005978E1" w:rsidRDefault="005978E1">
      <w:pPr>
        <w:pStyle w:val="TOC4"/>
        <w:rPr>
          <w:rFonts w:asciiTheme="minorHAnsi" w:eastAsiaTheme="minorEastAsia" w:hAnsiTheme="minorHAnsi" w:cstheme="minorBidi"/>
          <w:noProof/>
          <w:sz w:val="22"/>
          <w:szCs w:val="22"/>
          <w:lang w:val="en-US"/>
        </w:rPr>
      </w:pPr>
      <w:r>
        <w:rPr>
          <w:noProof/>
        </w:rPr>
        <w:t>4.4.2.3</w:t>
      </w:r>
      <w:r>
        <w:rPr>
          <w:rFonts w:asciiTheme="minorHAnsi" w:eastAsiaTheme="minorEastAsia" w:hAnsiTheme="minorHAnsi" w:cstheme="minorBidi"/>
          <w:noProof/>
          <w:sz w:val="22"/>
          <w:szCs w:val="22"/>
          <w:lang w:val="en-US"/>
        </w:rPr>
        <w:tab/>
      </w:r>
      <w:r>
        <w:rPr>
          <w:noProof/>
        </w:rPr>
        <w:t>Reporting of Monitoring Event Procedure</w:t>
      </w:r>
      <w:r>
        <w:rPr>
          <w:noProof/>
        </w:rPr>
        <w:tab/>
      </w:r>
      <w:r>
        <w:rPr>
          <w:noProof/>
        </w:rPr>
        <w:fldChar w:fldCharType="begin"/>
      </w:r>
      <w:r>
        <w:rPr>
          <w:noProof/>
        </w:rPr>
        <w:instrText xml:space="preserve"> PAGEREF _Toc222783981 \h </w:instrText>
      </w:r>
      <w:r>
        <w:rPr>
          <w:noProof/>
        </w:rPr>
      </w:r>
      <w:r>
        <w:rPr>
          <w:noProof/>
        </w:rPr>
        <w:fldChar w:fldCharType="separate"/>
      </w:r>
      <w:r>
        <w:rPr>
          <w:noProof/>
        </w:rPr>
        <w:t>28</w:t>
      </w:r>
      <w:r>
        <w:rPr>
          <w:noProof/>
        </w:rPr>
        <w:fldChar w:fldCharType="end"/>
      </w:r>
    </w:p>
    <w:p w14:paraId="603C1351" w14:textId="5D6B6111" w:rsidR="005978E1" w:rsidRDefault="005978E1">
      <w:pPr>
        <w:pStyle w:val="TOC4"/>
        <w:rPr>
          <w:rFonts w:asciiTheme="minorHAnsi" w:eastAsiaTheme="minorEastAsia" w:hAnsiTheme="minorHAnsi" w:cstheme="minorBidi"/>
          <w:noProof/>
          <w:sz w:val="22"/>
          <w:szCs w:val="22"/>
          <w:lang w:val="en-US"/>
        </w:rPr>
      </w:pPr>
      <w:r>
        <w:rPr>
          <w:noProof/>
        </w:rPr>
        <w:t>4.4.2.4</w:t>
      </w:r>
      <w:r>
        <w:rPr>
          <w:rFonts w:asciiTheme="minorHAnsi" w:eastAsiaTheme="minorEastAsia" w:hAnsiTheme="minorHAnsi" w:cstheme="minorBidi"/>
          <w:noProof/>
          <w:sz w:val="22"/>
          <w:szCs w:val="22"/>
          <w:lang w:val="en-US"/>
        </w:rPr>
        <w:tab/>
      </w:r>
      <w:r>
        <w:rPr>
          <w:noProof/>
        </w:rPr>
        <w:t>Network-initiated Explicit Monitoring Event Deletion Procedure</w:t>
      </w:r>
      <w:r>
        <w:rPr>
          <w:noProof/>
        </w:rPr>
        <w:tab/>
      </w:r>
      <w:r>
        <w:rPr>
          <w:noProof/>
        </w:rPr>
        <w:fldChar w:fldCharType="begin"/>
      </w:r>
      <w:r>
        <w:rPr>
          <w:noProof/>
        </w:rPr>
        <w:instrText xml:space="preserve"> PAGEREF _Toc222783982 \h </w:instrText>
      </w:r>
      <w:r>
        <w:rPr>
          <w:noProof/>
        </w:rPr>
      </w:r>
      <w:r>
        <w:rPr>
          <w:noProof/>
        </w:rPr>
        <w:fldChar w:fldCharType="separate"/>
      </w:r>
      <w:r>
        <w:rPr>
          <w:noProof/>
        </w:rPr>
        <w:t>29</w:t>
      </w:r>
      <w:r>
        <w:rPr>
          <w:noProof/>
        </w:rPr>
        <w:fldChar w:fldCharType="end"/>
      </w:r>
    </w:p>
    <w:p w14:paraId="7BBE0082" w14:textId="050E084E"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rPr>
        <w:tab/>
      </w:r>
      <w:r>
        <w:rPr>
          <w:noProof/>
        </w:rPr>
        <w:t>Network initiated notification of applied parameter configuration</w:t>
      </w:r>
      <w:r>
        <w:rPr>
          <w:noProof/>
        </w:rPr>
        <w:tab/>
      </w:r>
      <w:r>
        <w:rPr>
          <w:noProof/>
        </w:rPr>
        <w:fldChar w:fldCharType="begin"/>
      </w:r>
      <w:r>
        <w:rPr>
          <w:noProof/>
        </w:rPr>
        <w:instrText xml:space="preserve"> PAGEREF _Toc222783983 \h </w:instrText>
      </w:r>
      <w:r>
        <w:rPr>
          <w:noProof/>
        </w:rPr>
      </w:r>
      <w:r>
        <w:rPr>
          <w:noProof/>
        </w:rPr>
        <w:fldChar w:fldCharType="separate"/>
      </w:r>
      <w:r>
        <w:rPr>
          <w:noProof/>
        </w:rPr>
        <w:t>29</w:t>
      </w:r>
      <w:r>
        <w:rPr>
          <w:noProof/>
        </w:rPr>
        <w:fldChar w:fldCharType="end"/>
      </w:r>
    </w:p>
    <w:p w14:paraId="4326859F" w14:textId="0EB26C8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rPr>
        <w:tab/>
      </w:r>
      <w:r>
        <w:rPr>
          <w:noProof/>
          <w:lang w:eastAsia="zh-CN"/>
        </w:rPr>
        <w:t>Procedures for resource management of Background Data Transfer</w:t>
      </w:r>
      <w:r>
        <w:rPr>
          <w:noProof/>
        </w:rPr>
        <w:tab/>
      </w:r>
      <w:r>
        <w:rPr>
          <w:noProof/>
        </w:rPr>
        <w:fldChar w:fldCharType="begin"/>
      </w:r>
      <w:r>
        <w:rPr>
          <w:noProof/>
        </w:rPr>
        <w:instrText xml:space="preserve"> PAGEREF _Toc222783984 \h </w:instrText>
      </w:r>
      <w:r>
        <w:rPr>
          <w:noProof/>
        </w:rPr>
      </w:r>
      <w:r>
        <w:rPr>
          <w:noProof/>
        </w:rPr>
        <w:fldChar w:fldCharType="separate"/>
      </w:r>
      <w:r>
        <w:rPr>
          <w:noProof/>
        </w:rPr>
        <w:t>29</w:t>
      </w:r>
      <w:r>
        <w:rPr>
          <w:noProof/>
        </w:rPr>
        <w:fldChar w:fldCharType="end"/>
      </w:r>
    </w:p>
    <w:p w14:paraId="37E0EB1F" w14:textId="01C7A248"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_Toc222783985 \h </w:instrText>
      </w:r>
      <w:r>
        <w:rPr>
          <w:noProof/>
        </w:rPr>
      </w:r>
      <w:r>
        <w:rPr>
          <w:noProof/>
        </w:rPr>
        <w:fldChar w:fldCharType="separate"/>
      </w:r>
      <w:r>
        <w:rPr>
          <w:noProof/>
        </w:rPr>
        <w:t>30</w:t>
      </w:r>
      <w:r>
        <w:rPr>
          <w:noProof/>
        </w:rPr>
        <w:fldChar w:fldCharType="end"/>
      </w:r>
    </w:p>
    <w:p w14:paraId="4AA8CD3E" w14:textId="42E0C76E" w:rsidR="005978E1" w:rsidRDefault="005978E1">
      <w:pPr>
        <w:pStyle w:val="TOC3"/>
        <w:rPr>
          <w:rFonts w:asciiTheme="minorHAnsi" w:eastAsiaTheme="minorEastAsia" w:hAnsiTheme="minorHAnsi" w:cstheme="minorBidi"/>
          <w:noProof/>
          <w:sz w:val="22"/>
          <w:szCs w:val="22"/>
          <w:lang w:val="en-US"/>
        </w:rPr>
      </w:pPr>
      <w:r>
        <w:rPr>
          <w:noProof/>
        </w:rPr>
        <w:t>4.4.5</w:t>
      </w:r>
      <w:r>
        <w:rPr>
          <w:rFonts w:asciiTheme="minorHAnsi" w:eastAsiaTheme="minorEastAsia" w:hAnsiTheme="minorHAnsi" w:cstheme="minorBidi"/>
          <w:noProof/>
          <w:sz w:val="22"/>
          <w:szCs w:val="22"/>
          <w:lang w:val="en-US"/>
        </w:rPr>
        <w:tab/>
      </w:r>
      <w:r>
        <w:rPr>
          <w:noProof/>
        </w:rPr>
        <w:t>Procedures for Non-IP Data Delivery</w:t>
      </w:r>
      <w:r>
        <w:rPr>
          <w:noProof/>
        </w:rPr>
        <w:tab/>
      </w:r>
      <w:r>
        <w:rPr>
          <w:noProof/>
        </w:rPr>
        <w:fldChar w:fldCharType="begin"/>
      </w:r>
      <w:r>
        <w:rPr>
          <w:noProof/>
        </w:rPr>
        <w:instrText xml:space="preserve"> PAGEREF _Toc222783986 \h </w:instrText>
      </w:r>
      <w:r>
        <w:rPr>
          <w:noProof/>
        </w:rPr>
      </w:r>
      <w:r>
        <w:rPr>
          <w:noProof/>
        </w:rPr>
        <w:fldChar w:fldCharType="separate"/>
      </w:r>
      <w:r>
        <w:rPr>
          <w:noProof/>
        </w:rPr>
        <w:t>31</w:t>
      </w:r>
      <w:r>
        <w:rPr>
          <w:noProof/>
        </w:rPr>
        <w:fldChar w:fldCharType="end"/>
      </w:r>
    </w:p>
    <w:p w14:paraId="48D69A37" w14:textId="5B8A6DD0"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_Toc222783987 \h </w:instrText>
      </w:r>
      <w:r>
        <w:rPr>
          <w:noProof/>
        </w:rPr>
      </w:r>
      <w:r>
        <w:rPr>
          <w:noProof/>
        </w:rPr>
        <w:fldChar w:fldCharType="separate"/>
      </w:r>
      <w:r>
        <w:rPr>
          <w:noProof/>
        </w:rPr>
        <w:t>31</w:t>
      </w:r>
      <w:r>
        <w:rPr>
          <w:noProof/>
        </w:rPr>
        <w:fldChar w:fldCharType="end"/>
      </w:r>
    </w:p>
    <w:p w14:paraId="6BE70FE3" w14:textId="61E804A1"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rPr>
        <w:tab/>
      </w:r>
      <w:r>
        <w:rPr>
          <w:noProof/>
          <w:lang w:eastAsia="zh-CN"/>
        </w:rPr>
        <w:t>NIDD Configuration</w:t>
      </w:r>
      <w:r>
        <w:rPr>
          <w:noProof/>
        </w:rPr>
        <w:tab/>
      </w:r>
      <w:r>
        <w:rPr>
          <w:noProof/>
        </w:rPr>
        <w:fldChar w:fldCharType="begin"/>
      </w:r>
      <w:r>
        <w:rPr>
          <w:noProof/>
        </w:rPr>
        <w:instrText xml:space="preserve"> PAGEREF _Toc222783988 \h </w:instrText>
      </w:r>
      <w:r>
        <w:rPr>
          <w:noProof/>
        </w:rPr>
      </w:r>
      <w:r>
        <w:rPr>
          <w:noProof/>
        </w:rPr>
        <w:fldChar w:fldCharType="separate"/>
      </w:r>
      <w:r>
        <w:rPr>
          <w:noProof/>
        </w:rPr>
        <w:t>31</w:t>
      </w:r>
      <w:r>
        <w:rPr>
          <w:noProof/>
        </w:rPr>
        <w:fldChar w:fldCharType="end"/>
      </w:r>
    </w:p>
    <w:p w14:paraId="1A59647D" w14:textId="6113330F" w:rsidR="005978E1" w:rsidRDefault="005978E1">
      <w:pPr>
        <w:pStyle w:val="TOC5"/>
        <w:rPr>
          <w:rFonts w:asciiTheme="minorHAnsi" w:eastAsiaTheme="minorEastAsia" w:hAnsiTheme="minorHAnsi" w:cstheme="minorBidi"/>
          <w:noProof/>
          <w:sz w:val="22"/>
          <w:szCs w:val="22"/>
          <w:lang w:val="en-US"/>
        </w:rPr>
      </w:pPr>
      <w:r>
        <w:rPr>
          <w:noProof/>
        </w:rPr>
        <w:t>4.4.5.2.1</w:t>
      </w:r>
      <w:r>
        <w:rPr>
          <w:rFonts w:asciiTheme="minorHAnsi" w:eastAsiaTheme="minorEastAsia" w:hAnsiTheme="minorHAnsi" w:cstheme="minorBidi"/>
          <w:noProof/>
          <w:sz w:val="22"/>
          <w:szCs w:val="22"/>
          <w:lang w:val="en-US"/>
        </w:rPr>
        <w:tab/>
      </w:r>
      <w:r>
        <w:rPr>
          <w:noProof/>
        </w:rPr>
        <w:t>NIDD Configuration for a single UE</w:t>
      </w:r>
      <w:r>
        <w:rPr>
          <w:noProof/>
        </w:rPr>
        <w:tab/>
      </w:r>
      <w:r>
        <w:rPr>
          <w:noProof/>
        </w:rPr>
        <w:fldChar w:fldCharType="begin"/>
      </w:r>
      <w:r>
        <w:rPr>
          <w:noProof/>
        </w:rPr>
        <w:instrText xml:space="preserve"> PAGEREF _Toc222783989 \h </w:instrText>
      </w:r>
      <w:r>
        <w:rPr>
          <w:noProof/>
        </w:rPr>
      </w:r>
      <w:r>
        <w:rPr>
          <w:noProof/>
        </w:rPr>
        <w:fldChar w:fldCharType="separate"/>
      </w:r>
      <w:r>
        <w:rPr>
          <w:noProof/>
        </w:rPr>
        <w:t>31</w:t>
      </w:r>
      <w:r>
        <w:rPr>
          <w:noProof/>
        </w:rPr>
        <w:fldChar w:fldCharType="end"/>
      </w:r>
    </w:p>
    <w:p w14:paraId="7270CDF9" w14:textId="4F059F08" w:rsidR="005978E1" w:rsidRDefault="005978E1">
      <w:pPr>
        <w:pStyle w:val="TOC5"/>
        <w:rPr>
          <w:rFonts w:asciiTheme="minorHAnsi" w:eastAsiaTheme="minorEastAsia" w:hAnsiTheme="minorHAnsi" w:cstheme="minorBidi"/>
          <w:noProof/>
          <w:sz w:val="22"/>
          <w:szCs w:val="22"/>
          <w:lang w:val="en-US"/>
        </w:rPr>
      </w:pPr>
      <w:r>
        <w:rPr>
          <w:noProof/>
        </w:rPr>
        <w:t>4.4.5.2.2</w:t>
      </w:r>
      <w:r>
        <w:rPr>
          <w:rFonts w:asciiTheme="minorHAnsi" w:eastAsiaTheme="minorEastAsia" w:hAnsiTheme="minorHAnsi" w:cstheme="minorBidi"/>
          <w:noProof/>
          <w:sz w:val="22"/>
          <w:szCs w:val="22"/>
          <w:lang w:val="en-US"/>
        </w:rPr>
        <w:tab/>
      </w:r>
      <w:r>
        <w:rPr>
          <w:noProof/>
        </w:rPr>
        <w:t>NIDD Configuration for a group of UEs</w:t>
      </w:r>
      <w:r>
        <w:rPr>
          <w:noProof/>
        </w:rPr>
        <w:tab/>
      </w:r>
      <w:r>
        <w:rPr>
          <w:noProof/>
        </w:rPr>
        <w:fldChar w:fldCharType="begin"/>
      </w:r>
      <w:r>
        <w:rPr>
          <w:noProof/>
        </w:rPr>
        <w:instrText xml:space="preserve"> PAGEREF _Toc222783990 \h </w:instrText>
      </w:r>
      <w:r>
        <w:rPr>
          <w:noProof/>
        </w:rPr>
      </w:r>
      <w:r>
        <w:rPr>
          <w:noProof/>
        </w:rPr>
        <w:fldChar w:fldCharType="separate"/>
      </w:r>
      <w:r>
        <w:rPr>
          <w:noProof/>
        </w:rPr>
        <w:t>32</w:t>
      </w:r>
      <w:r>
        <w:rPr>
          <w:noProof/>
        </w:rPr>
        <w:fldChar w:fldCharType="end"/>
      </w:r>
    </w:p>
    <w:p w14:paraId="6C9ABCFE" w14:textId="7DFFEE05"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rPr>
        <w:tab/>
      </w:r>
      <w:r>
        <w:rPr>
          <w:noProof/>
        </w:rPr>
        <w:t>Mobile Terminated NIDD procedure</w:t>
      </w:r>
      <w:r>
        <w:rPr>
          <w:noProof/>
        </w:rPr>
        <w:tab/>
      </w:r>
      <w:r>
        <w:rPr>
          <w:noProof/>
        </w:rPr>
        <w:fldChar w:fldCharType="begin"/>
      </w:r>
      <w:r>
        <w:rPr>
          <w:noProof/>
        </w:rPr>
        <w:instrText xml:space="preserve"> PAGEREF _Toc222783991 \h </w:instrText>
      </w:r>
      <w:r>
        <w:rPr>
          <w:noProof/>
        </w:rPr>
      </w:r>
      <w:r>
        <w:rPr>
          <w:noProof/>
        </w:rPr>
        <w:fldChar w:fldCharType="separate"/>
      </w:r>
      <w:r>
        <w:rPr>
          <w:noProof/>
        </w:rPr>
        <w:t>33</w:t>
      </w:r>
      <w:r>
        <w:rPr>
          <w:noProof/>
        </w:rPr>
        <w:fldChar w:fldCharType="end"/>
      </w:r>
    </w:p>
    <w:p w14:paraId="07516013" w14:textId="05BA98B1" w:rsidR="005978E1" w:rsidRDefault="005978E1">
      <w:pPr>
        <w:pStyle w:val="TOC5"/>
        <w:rPr>
          <w:rFonts w:asciiTheme="minorHAnsi" w:eastAsiaTheme="minorEastAsia" w:hAnsiTheme="minorHAnsi" w:cstheme="minorBidi"/>
          <w:noProof/>
          <w:sz w:val="22"/>
          <w:szCs w:val="22"/>
          <w:lang w:val="en-US"/>
        </w:rPr>
      </w:pPr>
      <w:r>
        <w:rPr>
          <w:noProof/>
        </w:rPr>
        <w:t>4.4.5.3.1</w:t>
      </w:r>
      <w:r>
        <w:rPr>
          <w:rFonts w:asciiTheme="minorHAnsi" w:eastAsiaTheme="minorEastAsia" w:hAnsiTheme="minorHAnsi" w:cstheme="minorBidi"/>
          <w:noProof/>
          <w:sz w:val="22"/>
          <w:szCs w:val="22"/>
          <w:lang w:val="en-US"/>
        </w:rPr>
        <w:tab/>
      </w:r>
      <w:r>
        <w:rPr>
          <w:noProof/>
        </w:rPr>
        <w:t>Mobile Terminated NIDD for a single UE</w:t>
      </w:r>
      <w:r>
        <w:rPr>
          <w:noProof/>
        </w:rPr>
        <w:tab/>
      </w:r>
      <w:r>
        <w:rPr>
          <w:noProof/>
        </w:rPr>
        <w:fldChar w:fldCharType="begin"/>
      </w:r>
      <w:r>
        <w:rPr>
          <w:noProof/>
        </w:rPr>
        <w:instrText xml:space="preserve"> PAGEREF _Toc222783992 \h </w:instrText>
      </w:r>
      <w:r>
        <w:rPr>
          <w:noProof/>
        </w:rPr>
      </w:r>
      <w:r>
        <w:rPr>
          <w:noProof/>
        </w:rPr>
        <w:fldChar w:fldCharType="separate"/>
      </w:r>
      <w:r>
        <w:rPr>
          <w:noProof/>
        </w:rPr>
        <w:t>33</w:t>
      </w:r>
      <w:r>
        <w:rPr>
          <w:noProof/>
        </w:rPr>
        <w:fldChar w:fldCharType="end"/>
      </w:r>
    </w:p>
    <w:p w14:paraId="57DF7FDC" w14:textId="3B41004F" w:rsidR="005978E1" w:rsidRDefault="005978E1">
      <w:pPr>
        <w:pStyle w:val="TOC5"/>
        <w:rPr>
          <w:rFonts w:asciiTheme="minorHAnsi" w:eastAsiaTheme="minorEastAsia" w:hAnsiTheme="minorHAnsi" w:cstheme="minorBidi"/>
          <w:noProof/>
          <w:sz w:val="22"/>
          <w:szCs w:val="22"/>
          <w:lang w:val="en-US"/>
        </w:rPr>
      </w:pPr>
      <w:r>
        <w:rPr>
          <w:noProof/>
        </w:rPr>
        <w:t>4.4.5.3.2</w:t>
      </w:r>
      <w:r>
        <w:rPr>
          <w:rFonts w:asciiTheme="minorHAnsi" w:eastAsiaTheme="minorEastAsia" w:hAnsiTheme="minorHAnsi" w:cstheme="minorBidi"/>
          <w:noProof/>
          <w:sz w:val="22"/>
          <w:szCs w:val="22"/>
          <w:lang w:val="en-US"/>
        </w:rPr>
        <w:tab/>
      </w:r>
      <w:r>
        <w:rPr>
          <w:noProof/>
        </w:rPr>
        <w:t>Mobile Terminated NIDD for a group of UEs</w:t>
      </w:r>
      <w:r>
        <w:rPr>
          <w:noProof/>
        </w:rPr>
        <w:tab/>
      </w:r>
      <w:r>
        <w:rPr>
          <w:noProof/>
        </w:rPr>
        <w:fldChar w:fldCharType="begin"/>
      </w:r>
      <w:r>
        <w:rPr>
          <w:noProof/>
        </w:rPr>
        <w:instrText xml:space="preserve"> PAGEREF _Toc222783993 \h </w:instrText>
      </w:r>
      <w:r>
        <w:rPr>
          <w:noProof/>
        </w:rPr>
      </w:r>
      <w:r>
        <w:rPr>
          <w:noProof/>
        </w:rPr>
        <w:fldChar w:fldCharType="separate"/>
      </w:r>
      <w:r>
        <w:rPr>
          <w:noProof/>
        </w:rPr>
        <w:t>35</w:t>
      </w:r>
      <w:r>
        <w:rPr>
          <w:noProof/>
        </w:rPr>
        <w:fldChar w:fldCharType="end"/>
      </w:r>
    </w:p>
    <w:p w14:paraId="3438F549" w14:textId="1DEF5803"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rPr>
        <w:tab/>
      </w:r>
      <w:r>
        <w:rPr>
          <w:noProof/>
        </w:rPr>
        <w:t>Mobile Originated NIDD procedure</w:t>
      </w:r>
      <w:r>
        <w:rPr>
          <w:noProof/>
        </w:rPr>
        <w:tab/>
      </w:r>
      <w:r>
        <w:rPr>
          <w:noProof/>
        </w:rPr>
        <w:fldChar w:fldCharType="begin"/>
      </w:r>
      <w:r>
        <w:rPr>
          <w:noProof/>
        </w:rPr>
        <w:instrText xml:space="preserve"> PAGEREF _Toc222783994 \h </w:instrText>
      </w:r>
      <w:r>
        <w:rPr>
          <w:noProof/>
        </w:rPr>
      </w:r>
      <w:r>
        <w:rPr>
          <w:noProof/>
        </w:rPr>
        <w:fldChar w:fldCharType="separate"/>
      </w:r>
      <w:r>
        <w:rPr>
          <w:noProof/>
        </w:rPr>
        <w:t>35</w:t>
      </w:r>
      <w:r>
        <w:rPr>
          <w:noProof/>
        </w:rPr>
        <w:fldChar w:fldCharType="end"/>
      </w:r>
    </w:p>
    <w:p w14:paraId="0826CD9C" w14:textId="605EFC97"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rPr>
        <w:tab/>
      </w:r>
      <w:r>
        <w:rPr>
          <w:noProof/>
        </w:rPr>
        <w:t>NIDD Authorisation Update procedure</w:t>
      </w:r>
      <w:r>
        <w:rPr>
          <w:noProof/>
        </w:rPr>
        <w:tab/>
      </w:r>
      <w:r>
        <w:rPr>
          <w:noProof/>
        </w:rPr>
        <w:fldChar w:fldCharType="begin"/>
      </w:r>
      <w:r>
        <w:rPr>
          <w:noProof/>
        </w:rPr>
        <w:instrText xml:space="preserve"> PAGEREF _Toc222783995 \h </w:instrText>
      </w:r>
      <w:r>
        <w:rPr>
          <w:noProof/>
        </w:rPr>
      </w:r>
      <w:r>
        <w:rPr>
          <w:noProof/>
        </w:rPr>
        <w:fldChar w:fldCharType="separate"/>
      </w:r>
      <w:r>
        <w:rPr>
          <w:noProof/>
        </w:rPr>
        <w:t>36</w:t>
      </w:r>
      <w:r>
        <w:rPr>
          <w:noProof/>
        </w:rPr>
        <w:fldChar w:fldCharType="end"/>
      </w:r>
    </w:p>
    <w:p w14:paraId="53AA9637" w14:textId="70A1764D" w:rsidR="005978E1" w:rsidRPr="005978E1" w:rsidRDefault="005978E1">
      <w:pPr>
        <w:pStyle w:val="TOC4"/>
        <w:rPr>
          <w:rFonts w:asciiTheme="minorHAnsi" w:eastAsiaTheme="minorEastAsia" w:hAnsiTheme="minorHAnsi" w:cstheme="minorBidi"/>
          <w:noProof/>
          <w:sz w:val="22"/>
          <w:szCs w:val="22"/>
          <w:lang w:val="fr-FR"/>
        </w:rPr>
      </w:pPr>
      <w:r w:rsidRPr="005978E1">
        <w:rPr>
          <w:noProof/>
          <w:lang w:val="fr-FR"/>
        </w:rPr>
        <w:t>4.4.</w:t>
      </w:r>
      <w:r w:rsidRPr="005978E1">
        <w:rPr>
          <w:noProof/>
          <w:lang w:val="fr-FR" w:eastAsia="zh-CN"/>
        </w:rPr>
        <w:t>5</w:t>
      </w:r>
      <w:r w:rsidRPr="005978E1">
        <w:rPr>
          <w:noProof/>
          <w:lang w:val="fr-FR"/>
        </w:rPr>
        <w:t>.6</w:t>
      </w:r>
      <w:r w:rsidRPr="005978E1">
        <w:rPr>
          <w:rFonts w:asciiTheme="minorHAnsi" w:eastAsiaTheme="minorEastAsia" w:hAnsiTheme="minorHAnsi" w:cstheme="minorBidi"/>
          <w:noProof/>
          <w:sz w:val="22"/>
          <w:szCs w:val="22"/>
          <w:lang w:val="fr-FR"/>
        </w:rPr>
        <w:tab/>
      </w:r>
      <w:r w:rsidRPr="005978E1">
        <w:rPr>
          <w:noProof/>
          <w:lang w:val="fr-FR" w:eastAsia="zh-CN"/>
        </w:rPr>
        <w:t>Port Management Configuration</w:t>
      </w:r>
      <w:r w:rsidRPr="005978E1">
        <w:rPr>
          <w:noProof/>
          <w:lang w:val="fr-FR"/>
        </w:rPr>
        <w:tab/>
      </w:r>
      <w:r>
        <w:rPr>
          <w:noProof/>
        </w:rPr>
        <w:fldChar w:fldCharType="begin"/>
      </w:r>
      <w:r w:rsidRPr="005978E1">
        <w:rPr>
          <w:noProof/>
          <w:lang w:val="fr-FR"/>
        </w:rPr>
        <w:instrText xml:space="preserve"> PAGEREF _Toc222783996 \h </w:instrText>
      </w:r>
      <w:r>
        <w:rPr>
          <w:noProof/>
        </w:rPr>
      </w:r>
      <w:r>
        <w:rPr>
          <w:noProof/>
        </w:rPr>
        <w:fldChar w:fldCharType="separate"/>
      </w:r>
      <w:r w:rsidRPr="005978E1">
        <w:rPr>
          <w:noProof/>
          <w:lang w:val="fr-FR"/>
        </w:rPr>
        <w:t>36</w:t>
      </w:r>
      <w:r>
        <w:rPr>
          <w:noProof/>
        </w:rPr>
        <w:fldChar w:fldCharType="end"/>
      </w:r>
    </w:p>
    <w:p w14:paraId="52518CD4" w14:textId="7D878875" w:rsidR="005978E1" w:rsidRPr="005978E1" w:rsidRDefault="005978E1">
      <w:pPr>
        <w:pStyle w:val="TOC5"/>
        <w:rPr>
          <w:rFonts w:asciiTheme="minorHAnsi" w:eastAsiaTheme="minorEastAsia" w:hAnsiTheme="minorHAnsi" w:cstheme="minorBidi"/>
          <w:noProof/>
          <w:sz w:val="22"/>
          <w:szCs w:val="22"/>
          <w:lang w:val="fr-FR"/>
        </w:rPr>
      </w:pPr>
      <w:r w:rsidRPr="005978E1">
        <w:rPr>
          <w:noProof/>
          <w:lang w:val="fr-FR" w:eastAsia="zh-CN"/>
        </w:rPr>
        <w:t>4.4.5.6.1</w:t>
      </w:r>
      <w:r w:rsidRPr="005978E1">
        <w:rPr>
          <w:rFonts w:asciiTheme="minorHAnsi" w:eastAsiaTheme="minorEastAsia" w:hAnsiTheme="minorHAnsi" w:cstheme="minorBidi"/>
          <w:noProof/>
          <w:sz w:val="22"/>
          <w:szCs w:val="22"/>
          <w:lang w:val="fr-FR"/>
        </w:rPr>
        <w:tab/>
      </w:r>
      <w:r w:rsidRPr="005978E1">
        <w:rPr>
          <w:noProof/>
          <w:lang w:val="fr-FR" w:eastAsia="zh-CN"/>
        </w:rPr>
        <w:t>Port Reservation and Release</w:t>
      </w:r>
      <w:r w:rsidRPr="005978E1">
        <w:rPr>
          <w:noProof/>
          <w:lang w:val="fr-FR"/>
        </w:rPr>
        <w:tab/>
      </w:r>
      <w:r>
        <w:rPr>
          <w:noProof/>
        </w:rPr>
        <w:fldChar w:fldCharType="begin"/>
      </w:r>
      <w:r w:rsidRPr="005978E1">
        <w:rPr>
          <w:noProof/>
          <w:lang w:val="fr-FR"/>
        </w:rPr>
        <w:instrText xml:space="preserve"> PAGEREF _Toc222783997 \h </w:instrText>
      </w:r>
      <w:r>
        <w:rPr>
          <w:noProof/>
        </w:rPr>
      </w:r>
      <w:r>
        <w:rPr>
          <w:noProof/>
        </w:rPr>
        <w:fldChar w:fldCharType="separate"/>
      </w:r>
      <w:r w:rsidRPr="005978E1">
        <w:rPr>
          <w:noProof/>
          <w:lang w:val="fr-FR"/>
        </w:rPr>
        <w:t>36</w:t>
      </w:r>
      <w:r>
        <w:rPr>
          <w:noProof/>
        </w:rPr>
        <w:fldChar w:fldCharType="end"/>
      </w:r>
    </w:p>
    <w:p w14:paraId="1D947A7C" w14:textId="3FCDC314" w:rsidR="005978E1" w:rsidRPr="005978E1" w:rsidRDefault="005978E1">
      <w:pPr>
        <w:pStyle w:val="TOC5"/>
        <w:rPr>
          <w:rFonts w:asciiTheme="minorHAnsi" w:eastAsiaTheme="minorEastAsia" w:hAnsiTheme="minorHAnsi" w:cstheme="minorBidi"/>
          <w:noProof/>
          <w:sz w:val="22"/>
          <w:szCs w:val="22"/>
          <w:lang w:val="fr-FR"/>
        </w:rPr>
      </w:pPr>
      <w:r w:rsidRPr="005978E1">
        <w:rPr>
          <w:noProof/>
          <w:lang w:val="fr-FR" w:eastAsia="zh-CN"/>
        </w:rPr>
        <w:t>4.4.5.6.2</w:t>
      </w:r>
      <w:r w:rsidRPr="005978E1">
        <w:rPr>
          <w:rFonts w:asciiTheme="minorHAnsi" w:eastAsiaTheme="minorEastAsia" w:hAnsiTheme="minorHAnsi" w:cstheme="minorBidi"/>
          <w:noProof/>
          <w:sz w:val="22"/>
          <w:szCs w:val="22"/>
          <w:lang w:val="fr-FR"/>
        </w:rPr>
        <w:tab/>
      </w:r>
      <w:r w:rsidRPr="005978E1">
        <w:rPr>
          <w:noProof/>
          <w:lang w:val="fr-FR" w:eastAsia="zh-CN"/>
        </w:rPr>
        <w:t>Port Notification</w:t>
      </w:r>
      <w:r w:rsidRPr="005978E1">
        <w:rPr>
          <w:noProof/>
          <w:lang w:val="fr-FR"/>
        </w:rPr>
        <w:tab/>
      </w:r>
      <w:r>
        <w:rPr>
          <w:noProof/>
        </w:rPr>
        <w:fldChar w:fldCharType="begin"/>
      </w:r>
      <w:r w:rsidRPr="005978E1">
        <w:rPr>
          <w:noProof/>
          <w:lang w:val="fr-FR"/>
        </w:rPr>
        <w:instrText xml:space="preserve"> PAGEREF _Toc222783998 \h </w:instrText>
      </w:r>
      <w:r>
        <w:rPr>
          <w:noProof/>
        </w:rPr>
      </w:r>
      <w:r>
        <w:rPr>
          <w:noProof/>
        </w:rPr>
        <w:fldChar w:fldCharType="separate"/>
      </w:r>
      <w:r w:rsidRPr="005978E1">
        <w:rPr>
          <w:noProof/>
          <w:lang w:val="fr-FR"/>
        </w:rPr>
        <w:t>37</w:t>
      </w:r>
      <w:r>
        <w:rPr>
          <w:noProof/>
        </w:rPr>
        <w:fldChar w:fldCharType="end"/>
      </w:r>
    </w:p>
    <w:p w14:paraId="642B95E0" w14:textId="1933B0D9"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rPr>
        <w:tab/>
      </w:r>
      <w:r>
        <w:rPr>
          <w:noProof/>
          <w:lang w:eastAsia="zh-CN"/>
        </w:rPr>
        <w:t>Procedures for Device Triggering</w:t>
      </w:r>
      <w:r>
        <w:rPr>
          <w:noProof/>
        </w:rPr>
        <w:tab/>
      </w:r>
      <w:r>
        <w:rPr>
          <w:noProof/>
        </w:rPr>
        <w:fldChar w:fldCharType="begin"/>
      </w:r>
      <w:r>
        <w:rPr>
          <w:noProof/>
        </w:rPr>
        <w:instrText xml:space="preserve"> PAGEREF _Toc222783999 \h </w:instrText>
      </w:r>
      <w:r>
        <w:rPr>
          <w:noProof/>
        </w:rPr>
      </w:r>
      <w:r>
        <w:rPr>
          <w:noProof/>
        </w:rPr>
        <w:fldChar w:fldCharType="separate"/>
      </w:r>
      <w:r>
        <w:rPr>
          <w:noProof/>
        </w:rPr>
        <w:t>37</w:t>
      </w:r>
      <w:r>
        <w:rPr>
          <w:noProof/>
        </w:rPr>
        <w:fldChar w:fldCharType="end"/>
      </w:r>
    </w:p>
    <w:p w14:paraId="7721A05E" w14:textId="5CE36FD7"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rPr>
        <w:tab/>
      </w:r>
      <w:r>
        <w:rPr>
          <w:noProof/>
          <w:lang w:eastAsia="zh-CN"/>
        </w:rPr>
        <w:t>Procedures for Group Message Delivery</w:t>
      </w:r>
      <w:r>
        <w:rPr>
          <w:noProof/>
        </w:rPr>
        <w:tab/>
      </w:r>
      <w:r>
        <w:rPr>
          <w:noProof/>
        </w:rPr>
        <w:fldChar w:fldCharType="begin"/>
      </w:r>
      <w:r>
        <w:rPr>
          <w:noProof/>
        </w:rPr>
        <w:instrText xml:space="preserve"> PAGEREF _Toc222784000 \h </w:instrText>
      </w:r>
      <w:r>
        <w:rPr>
          <w:noProof/>
        </w:rPr>
      </w:r>
      <w:r>
        <w:rPr>
          <w:noProof/>
        </w:rPr>
        <w:fldChar w:fldCharType="separate"/>
      </w:r>
      <w:r>
        <w:rPr>
          <w:noProof/>
        </w:rPr>
        <w:t>38</w:t>
      </w:r>
      <w:r>
        <w:rPr>
          <w:noProof/>
        </w:rPr>
        <w:fldChar w:fldCharType="end"/>
      </w:r>
    </w:p>
    <w:p w14:paraId="601228DD" w14:textId="4B3B06D9" w:rsidR="005978E1" w:rsidRDefault="005978E1">
      <w:pPr>
        <w:pStyle w:val="TOC4"/>
        <w:rPr>
          <w:rFonts w:asciiTheme="minorHAnsi" w:eastAsiaTheme="minorEastAsia" w:hAnsiTheme="minorHAnsi" w:cstheme="minorBidi"/>
          <w:noProof/>
          <w:sz w:val="22"/>
          <w:szCs w:val="22"/>
          <w:lang w:val="en-US"/>
        </w:rPr>
      </w:pPr>
      <w:r>
        <w:rPr>
          <w:noProof/>
        </w:rPr>
        <w:t>4.4.7.1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_Toc222784001 \h </w:instrText>
      </w:r>
      <w:r>
        <w:rPr>
          <w:noProof/>
        </w:rPr>
      </w:r>
      <w:r>
        <w:rPr>
          <w:noProof/>
        </w:rPr>
        <w:fldChar w:fldCharType="separate"/>
      </w:r>
      <w:r>
        <w:rPr>
          <w:noProof/>
        </w:rPr>
        <w:t>38</w:t>
      </w:r>
      <w:r>
        <w:rPr>
          <w:noProof/>
        </w:rPr>
        <w:fldChar w:fldCharType="end"/>
      </w:r>
    </w:p>
    <w:p w14:paraId="33B683B9" w14:textId="33F46CBB" w:rsidR="005978E1" w:rsidRDefault="005978E1">
      <w:pPr>
        <w:pStyle w:val="TOC4"/>
        <w:rPr>
          <w:rFonts w:asciiTheme="minorHAnsi" w:eastAsiaTheme="minorEastAsia" w:hAnsiTheme="minorHAnsi" w:cstheme="minorBidi"/>
          <w:noProof/>
          <w:sz w:val="22"/>
          <w:szCs w:val="22"/>
          <w:lang w:val="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rPr>
        <w:tab/>
      </w:r>
      <w:r>
        <w:rPr>
          <w:noProof/>
        </w:rPr>
        <w:t>Group Message Delivery via MBMS</w:t>
      </w:r>
      <w:r>
        <w:rPr>
          <w:noProof/>
        </w:rPr>
        <w:tab/>
      </w:r>
      <w:r>
        <w:rPr>
          <w:noProof/>
        </w:rPr>
        <w:fldChar w:fldCharType="begin"/>
      </w:r>
      <w:r>
        <w:rPr>
          <w:noProof/>
        </w:rPr>
        <w:instrText xml:space="preserve"> PAGEREF _Toc222784002 \h </w:instrText>
      </w:r>
      <w:r>
        <w:rPr>
          <w:noProof/>
        </w:rPr>
      </w:r>
      <w:r>
        <w:rPr>
          <w:noProof/>
        </w:rPr>
        <w:fldChar w:fldCharType="separate"/>
      </w:r>
      <w:r>
        <w:rPr>
          <w:noProof/>
        </w:rPr>
        <w:t>39</w:t>
      </w:r>
      <w:r>
        <w:rPr>
          <w:noProof/>
        </w:rPr>
        <w:fldChar w:fldCharType="end"/>
      </w:r>
    </w:p>
    <w:p w14:paraId="7BE81716" w14:textId="4B164842" w:rsidR="005978E1" w:rsidRDefault="005978E1">
      <w:pPr>
        <w:pStyle w:val="TOC5"/>
        <w:rPr>
          <w:rFonts w:asciiTheme="minorHAnsi" w:eastAsiaTheme="minorEastAsia" w:hAnsiTheme="minorHAnsi" w:cstheme="minorBidi"/>
          <w:noProof/>
          <w:sz w:val="22"/>
          <w:szCs w:val="22"/>
          <w:lang w:val="en-US"/>
        </w:rPr>
      </w:pPr>
      <w:r>
        <w:rPr>
          <w:noProof/>
        </w:rPr>
        <w:t>4.4.7.2.1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_Toc222784003 \h </w:instrText>
      </w:r>
      <w:r>
        <w:rPr>
          <w:noProof/>
        </w:rPr>
      </w:r>
      <w:r>
        <w:rPr>
          <w:noProof/>
        </w:rPr>
        <w:fldChar w:fldCharType="separate"/>
      </w:r>
      <w:r>
        <w:rPr>
          <w:noProof/>
        </w:rPr>
        <w:t>39</w:t>
      </w:r>
      <w:r>
        <w:rPr>
          <w:noProof/>
        </w:rPr>
        <w:fldChar w:fldCharType="end"/>
      </w:r>
    </w:p>
    <w:p w14:paraId="11CAA0C1" w14:textId="7D86089D" w:rsidR="005978E1" w:rsidRDefault="005978E1">
      <w:pPr>
        <w:pStyle w:val="TOC5"/>
        <w:rPr>
          <w:rFonts w:asciiTheme="minorHAnsi" w:eastAsiaTheme="minorEastAsia" w:hAnsiTheme="minorHAnsi" w:cstheme="minorBidi"/>
          <w:noProof/>
          <w:sz w:val="22"/>
          <w:szCs w:val="22"/>
          <w:lang w:val="en-US"/>
        </w:rPr>
      </w:pPr>
      <w:r>
        <w:rPr>
          <w:noProof/>
        </w:rPr>
        <w:t>4.4.7.2.2</w:t>
      </w:r>
      <w:r>
        <w:rPr>
          <w:rFonts w:asciiTheme="minorHAnsi" w:eastAsiaTheme="minorEastAsia" w:hAnsiTheme="minorHAnsi" w:cstheme="minorBidi"/>
          <w:noProof/>
          <w:sz w:val="22"/>
          <w:szCs w:val="22"/>
          <w:lang w:val="en-US"/>
        </w:rPr>
        <w:tab/>
      </w:r>
      <w:r>
        <w:rPr>
          <w:noProof/>
          <w:lang w:eastAsia="zh-CN"/>
        </w:rPr>
        <w:t>Group Message Delivery via MBMS by MB2</w:t>
      </w:r>
      <w:r>
        <w:rPr>
          <w:noProof/>
        </w:rPr>
        <w:tab/>
      </w:r>
      <w:r>
        <w:rPr>
          <w:noProof/>
        </w:rPr>
        <w:fldChar w:fldCharType="begin"/>
      </w:r>
      <w:r>
        <w:rPr>
          <w:noProof/>
        </w:rPr>
        <w:instrText xml:space="preserve"> PAGEREF _Toc222784004 \h </w:instrText>
      </w:r>
      <w:r>
        <w:rPr>
          <w:noProof/>
        </w:rPr>
      </w:r>
      <w:r>
        <w:rPr>
          <w:noProof/>
        </w:rPr>
        <w:fldChar w:fldCharType="separate"/>
      </w:r>
      <w:r>
        <w:rPr>
          <w:noProof/>
        </w:rPr>
        <w:t>39</w:t>
      </w:r>
      <w:r>
        <w:rPr>
          <w:noProof/>
        </w:rPr>
        <w:fldChar w:fldCharType="end"/>
      </w:r>
    </w:p>
    <w:p w14:paraId="2585C609" w14:textId="633D6F92" w:rsidR="005978E1" w:rsidRDefault="005978E1">
      <w:pPr>
        <w:pStyle w:val="TOC5"/>
        <w:rPr>
          <w:rFonts w:asciiTheme="minorHAnsi" w:eastAsiaTheme="minorEastAsia" w:hAnsiTheme="minorHAnsi" w:cstheme="minorBidi"/>
          <w:noProof/>
          <w:sz w:val="22"/>
          <w:szCs w:val="22"/>
          <w:lang w:val="en-US"/>
        </w:rPr>
      </w:pPr>
      <w:r>
        <w:rPr>
          <w:noProof/>
        </w:rPr>
        <w:t>4.4.7.2.3</w:t>
      </w:r>
      <w:r>
        <w:rPr>
          <w:rFonts w:asciiTheme="minorHAnsi" w:eastAsiaTheme="minorEastAsia" w:hAnsiTheme="minorHAnsi" w:cstheme="minorBidi"/>
          <w:noProof/>
          <w:sz w:val="22"/>
          <w:szCs w:val="22"/>
          <w:lang w:val="en-US"/>
        </w:rPr>
        <w:tab/>
      </w:r>
      <w:r>
        <w:rPr>
          <w:noProof/>
          <w:lang w:eastAsia="zh-CN"/>
        </w:rPr>
        <w:t>Group message Delivery via MBMS by xMB</w:t>
      </w:r>
      <w:r>
        <w:rPr>
          <w:noProof/>
        </w:rPr>
        <w:tab/>
      </w:r>
      <w:r>
        <w:rPr>
          <w:noProof/>
        </w:rPr>
        <w:fldChar w:fldCharType="begin"/>
      </w:r>
      <w:r>
        <w:rPr>
          <w:noProof/>
        </w:rPr>
        <w:instrText xml:space="preserve"> PAGEREF _Toc222784005 \h </w:instrText>
      </w:r>
      <w:r>
        <w:rPr>
          <w:noProof/>
        </w:rPr>
      </w:r>
      <w:r>
        <w:rPr>
          <w:noProof/>
        </w:rPr>
        <w:fldChar w:fldCharType="separate"/>
      </w:r>
      <w:r>
        <w:rPr>
          <w:noProof/>
        </w:rPr>
        <w:t>41</w:t>
      </w:r>
      <w:r>
        <w:rPr>
          <w:noProof/>
        </w:rPr>
        <w:fldChar w:fldCharType="end"/>
      </w:r>
    </w:p>
    <w:p w14:paraId="180B0A68" w14:textId="49397134"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_Toc222784006 \h </w:instrText>
      </w:r>
      <w:r>
        <w:rPr>
          <w:noProof/>
        </w:rPr>
      </w:r>
      <w:r>
        <w:rPr>
          <w:noProof/>
        </w:rPr>
        <w:fldChar w:fldCharType="separate"/>
      </w:r>
      <w:r>
        <w:rPr>
          <w:noProof/>
        </w:rPr>
        <w:t>43</w:t>
      </w:r>
      <w:r>
        <w:rPr>
          <w:noProof/>
        </w:rPr>
        <w:fldChar w:fldCharType="end"/>
      </w:r>
    </w:p>
    <w:p w14:paraId="7A9B0807" w14:textId="374C1AEE" w:rsidR="005978E1" w:rsidRDefault="005978E1">
      <w:pPr>
        <w:pStyle w:val="TOC4"/>
        <w:rPr>
          <w:rFonts w:asciiTheme="minorHAnsi" w:eastAsiaTheme="minorEastAsia" w:hAnsiTheme="minorHAnsi" w:cstheme="minorBidi"/>
          <w:noProof/>
          <w:sz w:val="22"/>
          <w:szCs w:val="22"/>
          <w:lang w:val="en-US"/>
        </w:rPr>
      </w:pPr>
      <w:r>
        <w:rPr>
          <w:noProof/>
        </w:rPr>
        <w:t>4.4.8.1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_Toc222784007 \h </w:instrText>
      </w:r>
      <w:r>
        <w:rPr>
          <w:noProof/>
        </w:rPr>
      </w:r>
      <w:r>
        <w:rPr>
          <w:noProof/>
        </w:rPr>
        <w:fldChar w:fldCharType="separate"/>
      </w:r>
      <w:r>
        <w:rPr>
          <w:noProof/>
        </w:rPr>
        <w:t>43</w:t>
      </w:r>
      <w:r>
        <w:rPr>
          <w:noProof/>
        </w:rPr>
        <w:fldChar w:fldCharType="end"/>
      </w:r>
    </w:p>
    <w:p w14:paraId="288FE2FD" w14:textId="59A23398" w:rsidR="005978E1" w:rsidRDefault="005978E1">
      <w:pPr>
        <w:pStyle w:val="TOC4"/>
        <w:rPr>
          <w:rFonts w:asciiTheme="minorHAnsi" w:eastAsiaTheme="minorEastAsia" w:hAnsiTheme="minorHAnsi" w:cstheme="minorBidi"/>
          <w:noProof/>
          <w:sz w:val="22"/>
          <w:szCs w:val="22"/>
          <w:lang w:val="en-US"/>
        </w:rPr>
      </w:pPr>
      <w:r>
        <w:rPr>
          <w:noProof/>
        </w:rPr>
        <w:t>4.4.8.2</w:t>
      </w:r>
      <w:r>
        <w:rPr>
          <w:rFonts w:asciiTheme="minorHAnsi" w:eastAsiaTheme="minorEastAsia" w:hAnsiTheme="minorHAnsi" w:cstheme="minorBidi"/>
          <w:noProof/>
          <w:sz w:val="22"/>
          <w:szCs w:val="22"/>
          <w:lang w:val="en-US"/>
        </w:rPr>
        <w:tab/>
      </w:r>
      <w:r>
        <w:rPr>
          <w:noProof/>
        </w:rPr>
        <w:t>Network Status Reporting Subscription</w:t>
      </w:r>
      <w:r>
        <w:rPr>
          <w:noProof/>
        </w:rPr>
        <w:tab/>
      </w:r>
      <w:r>
        <w:rPr>
          <w:noProof/>
        </w:rPr>
        <w:fldChar w:fldCharType="begin"/>
      </w:r>
      <w:r>
        <w:rPr>
          <w:noProof/>
        </w:rPr>
        <w:instrText xml:space="preserve"> PAGEREF _Toc222784008 \h </w:instrText>
      </w:r>
      <w:r>
        <w:rPr>
          <w:noProof/>
        </w:rPr>
      </w:r>
      <w:r>
        <w:rPr>
          <w:noProof/>
        </w:rPr>
        <w:fldChar w:fldCharType="separate"/>
      </w:r>
      <w:r>
        <w:rPr>
          <w:noProof/>
        </w:rPr>
        <w:t>43</w:t>
      </w:r>
      <w:r>
        <w:rPr>
          <w:noProof/>
        </w:rPr>
        <w:fldChar w:fldCharType="end"/>
      </w:r>
    </w:p>
    <w:p w14:paraId="3303D3DC" w14:textId="44DB55E6" w:rsidR="005978E1" w:rsidRDefault="005978E1">
      <w:pPr>
        <w:pStyle w:val="TOC4"/>
        <w:rPr>
          <w:rFonts w:asciiTheme="minorHAnsi" w:eastAsiaTheme="minorEastAsia" w:hAnsiTheme="minorHAnsi" w:cstheme="minorBidi"/>
          <w:noProof/>
          <w:sz w:val="22"/>
          <w:szCs w:val="22"/>
          <w:lang w:val="en-US"/>
        </w:rPr>
      </w:pPr>
      <w:r>
        <w:rPr>
          <w:noProof/>
        </w:rPr>
        <w:t>4.4.8.3</w:t>
      </w:r>
      <w:r>
        <w:rPr>
          <w:rFonts w:asciiTheme="minorHAnsi" w:eastAsiaTheme="minorEastAsia" w:hAnsiTheme="minorHAnsi" w:cstheme="minorBidi"/>
          <w:noProof/>
          <w:sz w:val="22"/>
          <w:szCs w:val="22"/>
          <w:lang w:val="en-US"/>
        </w:rPr>
        <w:tab/>
      </w:r>
      <w:r>
        <w:rPr>
          <w:noProof/>
        </w:rPr>
        <w:t>Network Status Reporting Notification</w:t>
      </w:r>
      <w:r>
        <w:rPr>
          <w:noProof/>
        </w:rPr>
        <w:tab/>
      </w:r>
      <w:r>
        <w:rPr>
          <w:noProof/>
        </w:rPr>
        <w:fldChar w:fldCharType="begin"/>
      </w:r>
      <w:r>
        <w:rPr>
          <w:noProof/>
        </w:rPr>
        <w:instrText xml:space="preserve"> PAGEREF _Toc222784009 \h </w:instrText>
      </w:r>
      <w:r>
        <w:rPr>
          <w:noProof/>
        </w:rPr>
      </w:r>
      <w:r>
        <w:rPr>
          <w:noProof/>
        </w:rPr>
        <w:fldChar w:fldCharType="separate"/>
      </w:r>
      <w:r>
        <w:rPr>
          <w:noProof/>
        </w:rPr>
        <w:t>44</w:t>
      </w:r>
      <w:r>
        <w:rPr>
          <w:noProof/>
        </w:rPr>
        <w:fldChar w:fldCharType="end"/>
      </w:r>
    </w:p>
    <w:p w14:paraId="34E3717E" w14:textId="72B7854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_Toc222784010 \h </w:instrText>
      </w:r>
      <w:r>
        <w:rPr>
          <w:noProof/>
        </w:rPr>
      </w:r>
      <w:r>
        <w:rPr>
          <w:noProof/>
        </w:rPr>
        <w:fldChar w:fldCharType="separate"/>
      </w:r>
      <w:r>
        <w:rPr>
          <w:noProof/>
        </w:rPr>
        <w:t>44</w:t>
      </w:r>
      <w:r>
        <w:rPr>
          <w:noProof/>
        </w:rPr>
        <w:fldChar w:fldCharType="end"/>
      </w:r>
    </w:p>
    <w:p w14:paraId="1485CF0F" w14:textId="00B325C1"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_Toc222784011 \h </w:instrText>
      </w:r>
      <w:r>
        <w:rPr>
          <w:noProof/>
        </w:rPr>
      </w:r>
      <w:r>
        <w:rPr>
          <w:noProof/>
        </w:rPr>
        <w:fldChar w:fldCharType="separate"/>
      </w:r>
      <w:r>
        <w:rPr>
          <w:noProof/>
        </w:rPr>
        <w:t>45</w:t>
      </w:r>
      <w:r>
        <w:rPr>
          <w:noProof/>
        </w:rPr>
        <w:fldChar w:fldCharType="end"/>
      </w:r>
    </w:p>
    <w:p w14:paraId="6C653595" w14:textId="66D574CD"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_Toc222784012 \h </w:instrText>
      </w:r>
      <w:r>
        <w:rPr>
          <w:noProof/>
        </w:rPr>
      </w:r>
      <w:r>
        <w:rPr>
          <w:noProof/>
        </w:rPr>
        <w:fldChar w:fldCharType="separate"/>
      </w:r>
      <w:r>
        <w:rPr>
          <w:noProof/>
        </w:rPr>
        <w:t>46</w:t>
      </w:r>
      <w:r>
        <w:rPr>
          <w:noProof/>
        </w:rPr>
        <w:fldChar w:fldCharType="end"/>
      </w:r>
    </w:p>
    <w:p w14:paraId="01C58BBF" w14:textId="778AC067"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_Toc222784013 \h </w:instrText>
      </w:r>
      <w:r>
        <w:rPr>
          <w:noProof/>
        </w:rPr>
      </w:r>
      <w:r>
        <w:rPr>
          <w:noProof/>
        </w:rPr>
        <w:fldChar w:fldCharType="separate"/>
      </w:r>
      <w:r>
        <w:rPr>
          <w:noProof/>
        </w:rPr>
        <w:t>47</w:t>
      </w:r>
      <w:r>
        <w:rPr>
          <w:noProof/>
        </w:rPr>
        <w:fldChar w:fldCharType="end"/>
      </w:r>
    </w:p>
    <w:p w14:paraId="128EC02F" w14:textId="26F8F00F"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_Toc222784014 \h </w:instrText>
      </w:r>
      <w:r>
        <w:rPr>
          <w:noProof/>
        </w:rPr>
      </w:r>
      <w:r>
        <w:rPr>
          <w:noProof/>
        </w:rPr>
        <w:fldChar w:fldCharType="separate"/>
      </w:r>
      <w:r>
        <w:rPr>
          <w:noProof/>
        </w:rPr>
        <w:t>47</w:t>
      </w:r>
      <w:r>
        <w:rPr>
          <w:noProof/>
        </w:rPr>
        <w:fldChar w:fldCharType="end"/>
      </w:r>
    </w:p>
    <w:p w14:paraId="096F7B7C" w14:textId="6DA0C349"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rPr>
        <w:tab/>
      </w:r>
      <w:r>
        <w:rPr>
          <w:noProof/>
        </w:rPr>
        <w:t>Configuration Request for an individual UE</w:t>
      </w:r>
      <w:r>
        <w:rPr>
          <w:noProof/>
        </w:rPr>
        <w:tab/>
      </w:r>
      <w:r>
        <w:rPr>
          <w:noProof/>
        </w:rPr>
        <w:fldChar w:fldCharType="begin"/>
      </w:r>
      <w:r>
        <w:rPr>
          <w:noProof/>
        </w:rPr>
        <w:instrText xml:space="preserve"> PAGEREF _Toc222784015 \h </w:instrText>
      </w:r>
      <w:r>
        <w:rPr>
          <w:noProof/>
        </w:rPr>
      </w:r>
      <w:r>
        <w:rPr>
          <w:noProof/>
        </w:rPr>
        <w:fldChar w:fldCharType="separate"/>
      </w:r>
      <w:r>
        <w:rPr>
          <w:noProof/>
        </w:rPr>
        <w:t>48</w:t>
      </w:r>
      <w:r>
        <w:rPr>
          <w:noProof/>
        </w:rPr>
        <w:fldChar w:fldCharType="end"/>
      </w:r>
    </w:p>
    <w:p w14:paraId="14E0F534" w14:textId="57B903A2" w:rsidR="005978E1" w:rsidRDefault="005978E1">
      <w:pPr>
        <w:pStyle w:val="TOC4"/>
        <w:rPr>
          <w:rFonts w:asciiTheme="minorHAnsi" w:eastAsiaTheme="minorEastAsia" w:hAnsiTheme="minorHAnsi" w:cstheme="minorBidi"/>
          <w:noProof/>
          <w:sz w:val="22"/>
          <w:szCs w:val="22"/>
          <w:lang w:val="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rPr>
        <w:tab/>
      </w:r>
      <w:r>
        <w:rPr>
          <w:noProof/>
        </w:rPr>
        <w:t>Configuration Request for a group of UEs</w:t>
      </w:r>
      <w:r>
        <w:rPr>
          <w:noProof/>
        </w:rPr>
        <w:tab/>
      </w:r>
      <w:r>
        <w:rPr>
          <w:noProof/>
        </w:rPr>
        <w:fldChar w:fldCharType="begin"/>
      </w:r>
      <w:r>
        <w:rPr>
          <w:noProof/>
        </w:rPr>
        <w:instrText xml:space="preserve"> PAGEREF _Toc222784016 \h </w:instrText>
      </w:r>
      <w:r>
        <w:rPr>
          <w:noProof/>
        </w:rPr>
      </w:r>
      <w:r>
        <w:rPr>
          <w:noProof/>
        </w:rPr>
        <w:fldChar w:fldCharType="separate"/>
      </w:r>
      <w:r>
        <w:rPr>
          <w:noProof/>
        </w:rPr>
        <w:t>48</w:t>
      </w:r>
      <w:r>
        <w:rPr>
          <w:noProof/>
        </w:rPr>
        <w:fldChar w:fldCharType="end"/>
      </w:r>
    </w:p>
    <w:p w14:paraId="152B855D" w14:textId="724C8663" w:rsidR="005978E1" w:rsidRDefault="005978E1">
      <w:pPr>
        <w:pStyle w:val="TOC4"/>
        <w:rPr>
          <w:rFonts w:asciiTheme="minorHAnsi" w:eastAsiaTheme="minorEastAsia" w:hAnsiTheme="minorHAnsi" w:cstheme="minorBidi"/>
          <w:noProof/>
          <w:sz w:val="22"/>
          <w:szCs w:val="22"/>
          <w:lang w:val="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rPr>
        <w:tab/>
      </w:r>
      <w:r>
        <w:rPr>
          <w:noProof/>
        </w:rPr>
        <w:t>Notification of applied parameter configuration</w:t>
      </w:r>
      <w:r>
        <w:rPr>
          <w:noProof/>
        </w:rPr>
        <w:tab/>
      </w:r>
      <w:r>
        <w:rPr>
          <w:noProof/>
        </w:rPr>
        <w:fldChar w:fldCharType="begin"/>
      </w:r>
      <w:r>
        <w:rPr>
          <w:noProof/>
        </w:rPr>
        <w:instrText xml:space="preserve"> PAGEREF _Toc222784017 \h </w:instrText>
      </w:r>
      <w:r>
        <w:rPr>
          <w:noProof/>
        </w:rPr>
      </w:r>
      <w:r>
        <w:rPr>
          <w:noProof/>
        </w:rPr>
        <w:fldChar w:fldCharType="separate"/>
      </w:r>
      <w:r>
        <w:rPr>
          <w:noProof/>
        </w:rPr>
        <w:t>49</w:t>
      </w:r>
      <w:r>
        <w:rPr>
          <w:noProof/>
        </w:rPr>
        <w:fldChar w:fldCharType="end"/>
      </w:r>
    </w:p>
    <w:p w14:paraId="41A80079" w14:textId="68CE390E" w:rsidR="005978E1" w:rsidRDefault="005978E1">
      <w:pPr>
        <w:pStyle w:val="TOC3"/>
        <w:rPr>
          <w:rFonts w:asciiTheme="minorHAnsi" w:eastAsiaTheme="minorEastAsia" w:hAnsiTheme="minorHAnsi" w:cstheme="minorBidi"/>
          <w:noProof/>
          <w:sz w:val="22"/>
          <w:szCs w:val="22"/>
          <w:lang w:val="en-US"/>
        </w:rPr>
      </w:pPr>
      <w:r>
        <w:rPr>
          <w:noProof/>
        </w:rPr>
        <w:t>4.4.13</w:t>
      </w:r>
      <w:r>
        <w:rPr>
          <w:rFonts w:asciiTheme="minorHAnsi" w:eastAsiaTheme="minorEastAsia" w:hAnsiTheme="minorHAnsi" w:cstheme="minorBidi"/>
          <w:noProof/>
          <w:sz w:val="22"/>
          <w:szCs w:val="22"/>
          <w:lang w:val="en-US"/>
        </w:rPr>
        <w:tab/>
      </w:r>
      <w:r>
        <w:rPr>
          <w:noProof/>
        </w:rPr>
        <w:t>Procedures for setting up an AS session with required QoS</w:t>
      </w:r>
      <w:r>
        <w:rPr>
          <w:noProof/>
        </w:rPr>
        <w:tab/>
      </w:r>
      <w:r>
        <w:rPr>
          <w:noProof/>
        </w:rPr>
        <w:fldChar w:fldCharType="begin"/>
      </w:r>
      <w:r>
        <w:rPr>
          <w:noProof/>
        </w:rPr>
        <w:instrText xml:space="preserve"> PAGEREF _Toc222784018 \h </w:instrText>
      </w:r>
      <w:r>
        <w:rPr>
          <w:noProof/>
        </w:rPr>
      </w:r>
      <w:r>
        <w:rPr>
          <w:noProof/>
        </w:rPr>
        <w:fldChar w:fldCharType="separate"/>
      </w:r>
      <w:r>
        <w:rPr>
          <w:noProof/>
        </w:rPr>
        <w:t>49</w:t>
      </w:r>
      <w:r>
        <w:rPr>
          <w:noProof/>
        </w:rPr>
        <w:fldChar w:fldCharType="end"/>
      </w:r>
    </w:p>
    <w:p w14:paraId="65270AEE" w14:textId="6039CFD1" w:rsidR="005978E1" w:rsidRDefault="005978E1">
      <w:pPr>
        <w:pStyle w:val="TOC3"/>
        <w:rPr>
          <w:rFonts w:asciiTheme="minorHAnsi" w:eastAsiaTheme="minorEastAsia" w:hAnsiTheme="minorHAnsi" w:cstheme="minorBidi"/>
          <w:noProof/>
          <w:sz w:val="22"/>
          <w:szCs w:val="22"/>
          <w:lang w:val="en-US"/>
        </w:rPr>
      </w:pPr>
      <w:r>
        <w:rPr>
          <w:noProof/>
        </w:rPr>
        <w:t>4.4.14</w:t>
      </w:r>
      <w:r>
        <w:rPr>
          <w:rFonts w:asciiTheme="minorHAnsi" w:eastAsiaTheme="minorEastAsia" w:hAnsiTheme="minorHAnsi" w:cstheme="minorBidi"/>
          <w:noProof/>
          <w:sz w:val="22"/>
          <w:szCs w:val="22"/>
          <w:lang w:val="en-US"/>
        </w:rPr>
        <w:tab/>
      </w:r>
      <w:r>
        <w:rPr>
          <w:noProof/>
        </w:rPr>
        <w:t>Procedures for MSISDN-less Mobile Originated SMS</w:t>
      </w:r>
      <w:r>
        <w:rPr>
          <w:noProof/>
        </w:rPr>
        <w:tab/>
      </w:r>
      <w:r>
        <w:rPr>
          <w:noProof/>
        </w:rPr>
        <w:fldChar w:fldCharType="begin"/>
      </w:r>
      <w:r>
        <w:rPr>
          <w:noProof/>
        </w:rPr>
        <w:instrText xml:space="preserve"> PAGEREF _Toc222784019 \h </w:instrText>
      </w:r>
      <w:r>
        <w:rPr>
          <w:noProof/>
        </w:rPr>
      </w:r>
      <w:r>
        <w:rPr>
          <w:noProof/>
        </w:rPr>
        <w:fldChar w:fldCharType="separate"/>
      </w:r>
      <w:r>
        <w:rPr>
          <w:noProof/>
        </w:rPr>
        <w:t>50</w:t>
      </w:r>
      <w:r>
        <w:rPr>
          <w:noProof/>
        </w:rPr>
        <w:fldChar w:fldCharType="end"/>
      </w:r>
    </w:p>
    <w:p w14:paraId="25DB38A9" w14:textId="60E8C004" w:rsidR="005978E1" w:rsidRDefault="005978E1">
      <w:pPr>
        <w:pStyle w:val="TOC4"/>
        <w:rPr>
          <w:rFonts w:asciiTheme="minorHAnsi" w:eastAsiaTheme="minorEastAsia" w:hAnsiTheme="minorHAnsi" w:cstheme="minorBidi"/>
          <w:noProof/>
          <w:sz w:val="22"/>
          <w:szCs w:val="22"/>
          <w:lang w:val="en-US"/>
        </w:rPr>
      </w:pPr>
      <w:r>
        <w:rPr>
          <w:noProof/>
        </w:rPr>
        <w:t>4.4.14.1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_Toc222784020 \h </w:instrText>
      </w:r>
      <w:r>
        <w:rPr>
          <w:noProof/>
        </w:rPr>
      </w:r>
      <w:r>
        <w:rPr>
          <w:noProof/>
        </w:rPr>
        <w:fldChar w:fldCharType="separate"/>
      </w:r>
      <w:r>
        <w:rPr>
          <w:noProof/>
        </w:rPr>
        <w:t>50</w:t>
      </w:r>
      <w:r>
        <w:rPr>
          <w:noProof/>
        </w:rPr>
        <w:fldChar w:fldCharType="end"/>
      </w:r>
    </w:p>
    <w:p w14:paraId="661969F5" w14:textId="016688FA" w:rsidR="005978E1" w:rsidRDefault="005978E1">
      <w:pPr>
        <w:pStyle w:val="TOC4"/>
        <w:rPr>
          <w:rFonts w:asciiTheme="minorHAnsi" w:eastAsiaTheme="minorEastAsia" w:hAnsiTheme="minorHAnsi" w:cstheme="minorBidi"/>
          <w:noProof/>
          <w:sz w:val="22"/>
          <w:szCs w:val="22"/>
          <w:lang w:val="en-US"/>
        </w:rPr>
      </w:pPr>
      <w:r>
        <w:rPr>
          <w:noProof/>
        </w:rPr>
        <w:t>4.4.14.2</w:t>
      </w:r>
      <w:r>
        <w:rPr>
          <w:rFonts w:asciiTheme="minorHAnsi" w:eastAsiaTheme="minorEastAsia" w:hAnsiTheme="minorHAnsi" w:cstheme="minorBidi"/>
          <w:noProof/>
          <w:sz w:val="22"/>
          <w:szCs w:val="22"/>
          <w:lang w:val="en-US"/>
        </w:rPr>
        <w:tab/>
      </w:r>
      <w:r>
        <w:rPr>
          <w:noProof/>
        </w:rPr>
        <w:t>Delivery of MSISDN-less MO SMS</w:t>
      </w:r>
      <w:r>
        <w:rPr>
          <w:noProof/>
        </w:rPr>
        <w:tab/>
      </w:r>
      <w:r>
        <w:rPr>
          <w:noProof/>
        </w:rPr>
        <w:fldChar w:fldCharType="begin"/>
      </w:r>
      <w:r>
        <w:rPr>
          <w:noProof/>
        </w:rPr>
        <w:instrText xml:space="preserve"> PAGEREF _Toc222784021 \h </w:instrText>
      </w:r>
      <w:r>
        <w:rPr>
          <w:noProof/>
        </w:rPr>
      </w:r>
      <w:r>
        <w:rPr>
          <w:noProof/>
        </w:rPr>
        <w:fldChar w:fldCharType="separate"/>
      </w:r>
      <w:r>
        <w:rPr>
          <w:noProof/>
        </w:rPr>
        <w:t>50</w:t>
      </w:r>
      <w:r>
        <w:rPr>
          <w:noProof/>
        </w:rPr>
        <w:fldChar w:fldCharType="end"/>
      </w:r>
    </w:p>
    <w:p w14:paraId="7802CF8A" w14:textId="4E0D98FB" w:rsidR="005978E1" w:rsidRDefault="005978E1">
      <w:pPr>
        <w:pStyle w:val="TOC3"/>
        <w:rPr>
          <w:rFonts w:asciiTheme="minorHAnsi" w:eastAsiaTheme="minorEastAsia" w:hAnsiTheme="minorHAnsi" w:cstheme="minorBidi"/>
          <w:noProof/>
          <w:sz w:val="22"/>
          <w:szCs w:val="22"/>
          <w:lang w:val="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_Toc222784022 \h </w:instrText>
      </w:r>
      <w:r>
        <w:rPr>
          <w:noProof/>
        </w:rPr>
      </w:r>
      <w:r>
        <w:rPr>
          <w:noProof/>
        </w:rPr>
        <w:fldChar w:fldCharType="separate"/>
      </w:r>
      <w:r>
        <w:rPr>
          <w:noProof/>
        </w:rPr>
        <w:t>51</w:t>
      </w:r>
      <w:r>
        <w:rPr>
          <w:noProof/>
        </w:rPr>
        <w:fldChar w:fldCharType="end"/>
      </w:r>
    </w:p>
    <w:p w14:paraId="1EE0E4C9" w14:textId="02042A3D" w:rsidR="005978E1" w:rsidRDefault="005978E1">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T8 APIs</w:t>
      </w:r>
      <w:r>
        <w:rPr>
          <w:noProof/>
        </w:rPr>
        <w:tab/>
      </w:r>
      <w:r>
        <w:rPr>
          <w:noProof/>
        </w:rPr>
        <w:fldChar w:fldCharType="begin"/>
      </w:r>
      <w:r>
        <w:rPr>
          <w:noProof/>
        </w:rPr>
        <w:instrText xml:space="preserve"> PAGEREF _Toc222784023 \h </w:instrText>
      </w:r>
      <w:r>
        <w:rPr>
          <w:noProof/>
        </w:rPr>
      </w:r>
      <w:r>
        <w:rPr>
          <w:noProof/>
        </w:rPr>
        <w:fldChar w:fldCharType="separate"/>
      </w:r>
      <w:r>
        <w:rPr>
          <w:noProof/>
        </w:rPr>
        <w:t>51</w:t>
      </w:r>
      <w:r>
        <w:rPr>
          <w:noProof/>
        </w:rPr>
        <w:fldChar w:fldCharType="end"/>
      </w:r>
    </w:p>
    <w:p w14:paraId="34B5AC0A" w14:textId="2334BFF7" w:rsidR="005978E1" w:rsidRDefault="005978E1">
      <w:pPr>
        <w:pStyle w:val="TOC2"/>
        <w:rPr>
          <w:rFonts w:asciiTheme="minorHAnsi" w:eastAsiaTheme="minorEastAsia" w:hAnsiTheme="minorHAnsi" w:cstheme="minorBidi"/>
          <w:noProof/>
          <w:sz w:val="22"/>
          <w:szCs w:val="22"/>
          <w:lang w:val="en-US"/>
        </w:rPr>
      </w:pPr>
      <w:r>
        <w:rPr>
          <w:noProof/>
          <w:lang w:eastAsia="zh-CN"/>
        </w:rPr>
        <w:t>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_Toc222784024 \h </w:instrText>
      </w:r>
      <w:r>
        <w:rPr>
          <w:noProof/>
        </w:rPr>
      </w:r>
      <w:r>
        <w:rPr>
          <w:noProof/>
        </w:rPr>
        <w:fldChar w:fldCharType="separate"/>
      </w:r>
      <w:r>
        <w:rPr>
          <w:noProof/>
        </w:rPr>
        <w:t>51</w:t>
      </w:r>
      <w:r>
        <w:rPr>
          <w:noProof/>
        </w:rPr>
        <w:fldChar w:fldCharType="end"/>
      </w:r>
    </w:p>
    <w:p w14:paraId="3895DE3D" w14:textId="4E3EDC3A" w:rsidR="005978E1" w:rsidRDefault="005978E1">
      <w:pPr>
        <w:pStyle w:val="TOC2"/>
        <w:rPr>
          <w:rFonts w:asciiTheme="minorHAnsi" w:eastAsiaTheme="minorEastAsia" w:hAnsiTheme="minorHAnsi" w:cstheme="minorBidi"/>
          <w:noProof/>
          <w:sz w:val="22"/>
          <w:szCs w:val="22"/>
          <w:lang w:val="en-US"/>
        </w:rPr>
      </w:pPr>
      <w:r>
        <w:rPr>
          <w:noProof/>
          <w:lang w:eastAsia="zh-CN"/>
        </w:rPr>
        <w:t>5</w:t>
      </w:r>
      <w:r>
        <w:rPr>
          <w:noProof/>
        </w:rPr>
        <w:t>.2</w:t>
      </w:r>
      <w:r>
        <w:rPr>
          <w:rFonts w:asciiTheme="minorHAnsi" w:eastAsiaTheme="minorEastAsia" w:hAnsiTheme="minorHAnsi" w:cstheme="minorBidi"/>
          <w:noProof/>
          <w:sz w:val="22"/>
          <w:szCs w:val="22"/>
          <w:lang w:val="en-US"/>
        </w:rPr>
        <w:tab/>
      </w:r>
      <w:r>
        <w:rPr>
          <w:noProof/>
        </w:rPr>
        <w:t>Information applicable to several APIs</w:t>
      </w:r>
      <w:r>
        <w:rPr>
          <w:noProof/>
        </w:rPr>
        <w:tab/>
      </w:r>
      <w:r>
        <w:rPr>
          <w:noProof/>
        </w:rPr>
        <w:fldChar w:fldCharType="begin"/>
      </w:r>
      <w:r>
        <w:rPr>
          <w:noProof/>
        </w:rPr>
        <w:instrText xml:space="preserve"> PAGEREF _Toc222784025 \h </w:instrText>
      </w:r>
      <w:r>
        <w:rPr>
          <w:noProof/>
        </w:rPr>
      </w:r>
      <w:r>
        <w:rPr>
          <w:noProof/>
        </w:rPr>
        <w:fldChar w:fldCharType="separate"/>
      </w:r>
      <w:r>
        <w:rPr>
          <w:noProof/>
        </w:rPr>
        <w:t>52</w:t>
      </w:r>
      <w:r>
        <w:rPr>
          <w:noProof/>
        </w:rPr>
        <w:fldChar w:fldCharType="end"/>
      </w:r>
    </w:p>
    <w:p w14:paraId="687BA57F" w14:textId="2F6F0F70" w:rsidR="005978E1" w:rsidRDefault="005978E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Data Types</w:t>
      </w:r>
      <w:r>
        <w:rPr>
          <w:noProof/>
        </w:rPr>
        <w:tab/>
      </w:r>
      <w:r>
        <w:rPr>
          <w:noProof/>
        </w:rPr>
        <w:fldChar w:fldCharType="begin"/>
      </w:r>
      <w:r>
        <w:rPr>
          <w:noProof/>
        </w:rPr>
        <w:instrText xml:space="preserve"> PAGEREF _Toc222784026 \h </w:instrText>
      </w:r>
      <w:r>
        <w:rPr>
          <w:noProof/>
        </w:rPr>
      </w:r>
      <w:r>
        <w:rPr>
          <w:noProof/>
        </w:rPr>
        <w:fldChar w:fldCharType="separate"/>
      </w:r>
      <w:r>
        <w:rPr>
          <w:noProof/>
        </w:rPr>
        <w:t>52</w:t>
      </w:r>
      <w:r>
        <w:rPr>
          <w:noProof/>
        </w:rPr>
        <w:fldChar w:fldCharType="end"/>
      </w:r>
    </w:p>
    <w:p w14:paraId="6A88E315" w14:textId="5BDA6CEE" w:rsidR="005978E1" w:rsidRDefault="005978E1">
      <w:pPr>
        <w:pStyle w:val="TOC4"/>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_Toc222784027 \h </w:instrText>
      </w:r>
      <w:r>
        <w:rPr>
          <w:noProof/>
        </w:rPr>
      </w:r>
      <w:r>
        <w:rPr>
          <w:noProof/>
        </w:rPr>
        <w:fldChar w:fldCharType="separate"/>
      </w:r>
      <w:r>
        <w:rPr>
          <w:noProof/>
        </w:rPr>
        <w:t>52</w:t>
      </w:r>
      <w:r>
        <w:rPr>
          <w:noProof/>
        </w:rPr>
        <w:fldChar w:fldCharType="end"/>
      </w:r>
    </w:p>
    <w:p w14:paraId="207C96B0" w14:textId="29F5B3B1" w:rsidR="005978E1" w:rsidRDefault="005978E1">
      <w:pPr>
        <w:pStyle w:val="TOC4"/>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_Toc222784028 \h </w:instrText>
      </w:r>
      <w:r>
        <w:rPr>
          <w:noProof/>
        </w:rPr>
      </w:r>
      <w:r>
        <w:rPr>
          <w:noProof/>
        </w:rPr>
        <w:fldChar w:fldCharType="separate"/>
      </w:r>
      <w:r>
        <w:rPr>
          <w:noProof/>
        </w:rPr>
        <w:t>55</w:t>
      </w:r>
      <w:r>
        <w:rPr>
          <w:noProof/>
        </w:rPr>
        <w:fldChar w:fldCharType="end"/>
      </w:r>
    </w:p>
    <w:p w14:paraId="66ADB3A7" w14:textId="7BA375CC" w:rsidR="005978E1" w:rsidRDefault="005978E1">
      <w:pPr>
        <w:pStyle w:val="TOC5"/>
        <w:rPr>
          <w:rFonts w:asciiTheme="minorHAnsi" w:eastAsiaTheme="minorEastAsia" w:hAnsiTheme="minorHAnsi" w:cstheme="minorBidi"/>
          <w:noProof/>
          <w:sz w:val="22"/>
          <w:szCs w:val="22"/>
          <w:lang w:val="en-US"/>
        </w:rPr>
      </w:pPr>
      <w:r>
        <w:rPr>
          <w:noProof/>
        </w:rPr>
        <w:t>5.2.1.2.1</w:t>
      </w:r>
      <w:r>
        <w:rPr>
          <w:rFonts w:asciiTheme="minorHAnsi" w:eastAsiaTheme="minorEastAsia" w:hAnsiTheme="minorHAnsi" w:cstheme="minorBidi"/>
          <w:noProof/>
          <w:sz w:val="22"/>
          <w:szCs w:val="22"/>
          <w:lang w:val="en-US"/>
        </w:rPr>
        <w:tab/>
      </w:r>
      <w:r>
        <w:rPr>
          <w:noProof/>
        </w:rPr>
        <w:t>Type: SponsorInformation</w:t>
      </w:r>
      <w:r>
        <w:rPr>
          <w:noProof/>
        </w:rPr>
        <w:tab/>
      </w:r>
      <w:r>
        <w:rPr>
          <w:noProof/>
        </w:rPr>
        <w:fldChar w:fldCharType="begin"/>
      </w:r>
      <w:r>
        <w:rPr>
          <w:noProof/>
        </w:rPr>
        <w:instrText xml:space="preserve"> PAGEREF _Toc222784029 \h </w:instrText>
      </w:r>
      <w:r>
        <w:rPr>
          <w:noProof/>
        </w:rPr>
      </w:r>
      <w:r>
        <w:rPr>
          <w:noProof/>
        </w:rPr>
        <w:fldChar w:fldCharType="separate"/>
      </w:r>
      <w:r>
        <w:rPr>
          <w:noProof/>
        </w:rPr>
        <w:t>55</w:t>
      </w:r>
      <w:r>
        <w:rPr>
          <w:noProof/>
        </w:rPr>
        <w:fldChar w:fldCharType="end"/>
      </w:r>
    </w:p>
    <w:p w14:paraId="30D20614" w14:textId="1443A1E0" w:rsidR="005978E1" w:rsidRDefault="005978E1">
      <w:pPr>
        <w:pStyle w:val="TOC5"/>
        <w:rPr>
          <w:rFonts w:asciiTheme="minorHAnsi" w:eastAsiaTheme="minorEastAsia" w:hAnsiTheme="minorHAnsi" w:cstheme="minorBidi"/>
          <w:noProof/>
          <w:sz w:val="22"/>
          <w:szCs w:val="22"/>
          <w:lang w:val="en-US"/>
        </w:rPr>
      </w:pPr>
      <w:r>
        <w:rPr>
          <w:noProof/>
        </w:rPr>
        <w:t>5.2.1.2.2</w:t>
      </w:r>
      <w:r>
        <w:rPr>
          <w:rFonts w:asciiTheme="minorHAnsi" w:eastAsiaTheme="minorEastAsia" w:hAnsiTheme="minorHAnsi" w:cstheme="minorBidi"/>
          <w:noProof/>
          <w:sz w:val="22"/>
          <w:szCs w:val="22"/>
          <w:lang w:val="en-US"/>
        </w:rPr>
        <w:tab/>
      </w:r>
      <w:r>
        <w:rPr>
          <w:noProof/>
        </w:rPr>
        <w:t>Type: UsageThreshold</w:t>
      </w:r>
      <w:r>
        <w:rPr>
          <w:noProof/>
        </w:rPr>
        <w:tab/>
      </w:r>
      <w:r>
        <w:rPr>
          <w:noProof/>
        </w:rPr>
        <w:fldChar w:fldCharType="begin"/>
      </w:r>
      <w:r>
        <w:rPr>
          <w:noProof/>
        </w:rPr>
        <w:instrText xml:space="preserve"> PAGEREF _Toc222784030 \h </w:instrText>
      </w:r>
      <w:r>
        <w:rPr>
          <w:noProof/>
        </w:rPr>
      </w:r>
      <w:r>
        <w:rPr>
          <w:noProof/>
        </w:rPr>
        <w:fldChar w:fldCharType="separate"/>
      </w:r>
      <w:r>
        <w:rPr>
          <w:noProof/>
        </w:rPr>
        <w:t>55</w:t>
      </w:r>
      <w:r>
        <w:rPr>
          <w:noProof/>
        </w:rPr>
        <w:fldChar w:fldCharType="end"/>
      </w:r>
    </w:p>
    <w:p w14:paraId="04400323" w14:textId="230F925E" w:rsidR="005978E1" w:rsidRDefault="005978E1">
      <w:pPr>
        <w:pStyle w:val="TOC5"/>
        <w:rPr>
          <w:rFonts w:asciiTheme="minorHAnsi" w:eastAsiaTheme="minorEastAsia" w:hAnsiTheme="minorHAnsi" w:cstheme="minorBidi"/>
          <w:noProof/>
          <w:sz w:val="22"/>
          <w:szCs w:val="22"/>
          <w:lang w:val="en-US"/>
        </w:rPr>
      </w:pPr>
      <w:r>
        <w:rPr>
          <w:noProof/>
        </w:rPr>
        <w:t>5.2.1.2.3</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TimeWindow</w:t>
      </w:r>
      <w:r>
        <w:rPr>
          <w:noProof/>
        </w:rPr>
        <w:tab/>
      </w:r>
      <w:r>
        <w:rPr>
          <w:noProof/>
        </w:rPr>
        <w:fldChar w:fldCharType="begin"/>
      </w:r>
      <w:r>
        <w:rPr>
          <w:noProof/>
        </w:rPr>
        <w:instrText xml:space="preserve"> PAGEREF _Toc222784031 \h </w:instrText>
      </w:r>
      <w:r>
        <w:rPr>
          <w:noProof/>
        </w:rPr>
      </w:r>
      <w:r>
        <w:rPr>
          <w:noProof/>
        </w:rPr>
        <w:fldChar w:fldCharType="separate"/>
      </w:r>
      <w:r>
        <w:rPr>
          <w:noProof/>
        </w:rPr>
        <w:t>56</w:t>
      </w:r>
      <w:r>
        <w:rPr>
          <w:noProof/>
        </w:rPr>
        <w:fldChar w:fldCharType="end"/>
      </w:r>
    </w:p>
    <w:p w14:paraId="26C50F56" w14:textId="5707064B" w:rsidR="005978E1" w:rsidRDefault="005978E1">
      <w:pPr>
        <w:pStyle w:val="TOC5"/>
        <w:rPr>
          <w:rFonts w:asciiTheme="minorHAnsi" w:eastAsiaTheme="minorEastAsia" w:hAnsiTheme="minorHAnsi" w:cstheme="minorBidi"/>
          <w:noProof/>
          <w:sz w:val="22"/>
          <w:szCs w:val="22"/>
          <w:lang w:val="en-US"/>
        </w:rPr>
      </w:pPr>
      <w:r>
        <w:rPr>
          <w:noProof/>
        </w:rPr>
        <w:t>5.2.1.2.4</w:t>
      </w:r>
      <w:r>
        <w:rPr>
          <w:rFonts w:asciiTheme="minorHAnsi" w:eastAsiaTheme="minorEastAsia" w:hAnsiTheme="minorHAnsi" w:cstheme="minorBidi"/>
          <w:noProof/>
          <w:sz w:val="22"/>
          <w:szCs w:val="22"/>
          <w:lang w:val="en-US"/>
        </w:rPr>
        <w:tab/>
      </w:r>
      <w:r>
        <w:rPr>
          <w:noProof/>
        </w:rPr>
        <w:t>Type: Acknowledgement</w:t>
      </w:r>
      <w:r>
        <w:rPr>
          <w:noProof/>
        </w:rPr>
        <w:tab/>
      </w:r>
      <w:r>
        <w:rPr>
          <w:noProof/>
        </w:rPr>
        <w:fldChar w:fldCharType="begin"/>
      </w:r>
      <w:r>
        <w:rPr>
          <w:noProof/>
        </w:rPr>
        <w:instrText xml:space="preserve"> PAGEREF _Toc222784032 \h </w:instrText>
      </w:r>
      <w:r>
        <w:rPr>
          <w:noProof/>
        </w:rPr>
      </w:r>
      <w:r>
        <w:rPr>
          <w:noProof/>
        </w:rPr>
        <w:fldChar w:fldCharType="separate"/>
      </w:r>
      <w:r>
        <w:rPr>
          <w:noProof/>
        </w:rPr>
        <w:t>56</w:t>
      </w:r>
      <w:r>
        <w:rPr>
          <w:noProof/>
        </w:rPr>
        <w:fldChar w:fldCharType="end"/>
      </w:r>
    </w:p>
    <w:p w14:paraId="70EA23DE" w14:textId="49BF8801" w:rsidR="005978E1" w:rsidRDefault="005978E1">
      <w:pPr>
        <w:pStyle w:val="TOC5"/>
        <w:rPr>
          <w:rFonts w:asciiTheme="minorHAnsi" w:eastAsiaTheme="minorEastAsia" w:hAnsiTheme="minorHAnsi" w:cstheme="minorBidi"/>
          <w:noProof/>
          <w:sz w:val="22"/>
          <w:szCs w:val="22"/>
          <w:lang w:val="en-US"/>
        </w:rPr>
      </w:pPr>
      <w:r>
        <w:rPr>
          <w:noProof/>
        </w:rPr>
        <w:t>5.2.1.2.5</w:t>
      </w:r>
      <w:r>
        <w:rPr>
          <w:rFonts w:asciiTheme="minorHAnsi" w:eastAsiaTheme="minorEastAsia" w:hAnsiTheme="minorHAnsi" w:cstheme="minorBidi"/>
          <w:noProof/>
          <w:sz w:val="22"/>
          <w:szCs w:val="22"/>
          <w:lang w:val="en-US"/>
        </w:rPr>
        <w:tab/>
      </w:r>
      <w:r>
        <w:rPr>
          <w:noProof/>
        </w:rPr>
        <w:t>Type: NotificationData</w:t>
      </w:r>
      <w:r>
        <w:rPr>
          <w:noProof/>
        </w:rPr>
        <w:tab/>
      </w:r>
      <w:r>
        <w:rPr>
          <w:noProof/>
        </w:rPr>
        <w:fldChar w:fldCharType="begin"/>
      </w:r>
      <w:r>
        <w:rPr>
          <w:noProof/>
        </w:rPr>
        <w:instrText xml:space="preserve"> PAGEREF _Toc222784033 \h </w:instrText>
      </w:r>
      <w:r>
        <w:rPr>
          <w:noProof/>
        </w:rPr>
      </w:r>
      <w:r>
        <w:rPr>
          <w:noProof/>
        </w:rPr>
        <w:fldChar w:fldCharType="separate"/>
      </w:r>
      <w:r>
        <w:rPr>
          <w:noProof/>
        </w:rPr>
        <w:t>56</w:t>
      </w:r>
      <w:r>
        <w:rPr>
          <w:noProof/>
        </w:rPr>
        <w:fldChar w:fldCharType="end"/>
      </w:r>
    </w:p>
    <w:p w14:paraId="616EDC61" w14:textId="58385F3F" w:rsidR="005978E1" w:rsidRDefault="005978E1">
      <w:pPr>
        <w:pStyle w:val="TOC5"/>
        <w:rPr>
          <w:rFonts w:asciiTheme="minorHAnsi" w:eastAsiaTheme="minorEastAsia" w:hAnsiTheme="minorHAnsi" w:cstheme="minorBidi"/>
          <w:noProof/>
          <w:sz w:val="22"/>
          <w:szCs w:val="22"/>
          <w:lang w:val="en-US"/>
        </w:rPr>
      </w:pPr>
      <w:r>
        <w:rPr>
          <w:noProof/>
        </w:rPr>
        <w:t>5.2.1.2.6</w:t>
      </w:r>
      <w:r>
        <w:rPr>
          <w:rFonts w:asciiTheme="minorHAnsi" w:eastAsiaTheme="minorEastAsia" w:hAnsiTheme="minorHAnsi" w:cstheme="minorBidi"/>
          <w:noProof/>
          <w:sz w:val="22"/>
          <w:szCs w:val="22"/>
          <w:lang w:val="en-US"/>
        </w:rPr>
        <w:tab/>
      </w:r>
      <w:r>
        <w:rPr>
          <w:noProof/>
        </w:rPr>
        <w:t>Type: EventReport</w:t>
      </w:r>
      <w:r>
        <w:rPr>
          <w:noProof/>
        </w:rPr>
        <w:tab/>
      </w:r>
      <w:r>
        <w:rPr>
          <w:noProof/>
        </w:rPr>
        <w:fldChar w:fldCharType="begin"/>
      </w:r>
      <w:r>
        <w:rPr>
          <w:noProof/>
        </w:rPr>
        <w:instrText xml:space="preserve"> PAGEREF _Toc222784034 \h </w:instrText>
      </w:r>
      <w:r>
        <w:rPr>
          <w:noProof/>
        </w:rPr>
      </w:r>
      <w:r>
        <w:rPr>
          <w:noProof/>
        </w:rPr>
        <w:fldChar w:fldCharType="separate"/>
      </w:r>
      <w:r>
        <w:rPr>
          <w:noProof/>
        </w:rPr>
        <w:t>56</w:t>
      </w:r>
      <w:r>
        <w:rPr>
          <w:noProof/>
        </w:rPr>
        <w:fldChar w:fldCharType="end"/>
      </w:r>
    </w:p>
    <w:p w14:paraId="75096242" w14:textId="25CD57EB" w:rsidR="005978E1" w:rsidRDefault="005978E1">
      <w:pPr>
        <w:pStyle w:val="TOC5"/>
        <w:rPr>
          <w:rFonts w:asciiTheme="minorHAnsi" w:eastAsiaTheme="minorEastAsia" w:hAnsiTheme="minorHAnsi" w:cstheme="minorBidi"/>
          <w:noProof/>
          <w:sz w:val="22"/>
          <w:szCs w:val="22"/>
          <w:lang w:val="en-US"/>
        </w:rPr>
      </w:pPr>
      <w:r>
        <w:rPr>
          <w:noProof/>
        </w:rPr>
        <w:t>5.2.1.2.7</w:t>
      </w:r>
      <w:r>
        <w:rPr>
          <w:rFonts w:asciiTheme="minorHAnsi" w:eastAsiaTheme="minorEastAsia" w:hAnsiTheme="minorHAnsi" w:cstheme="minorBidi"/>
          <w:noProof/>
          <w:sz w:val="22"/>
          <w:szCs w:val="22"/>
          <w:lang w:val="en-US"/>
        </w:rPr>
        <w:tab/>
      </w:r>
      <w:r>
        <w:rPr>
          <w:noProof/>
        </w:rPr>
        <w:t>Type: AccumulatedUsage</w:t>
      </w:r>
      <w:r>
        <w:rPr>
          <w:noProof/>
        </w:rPr>
        <w:tab/>
      </w:r>
      <w:r>
        <w:rPr>
          <w:noProof/>
        </w:rPr>
        <w:fldChar w:fldCharType="begin"/>
      </w:r>
      <w:r>
        <w:rPr>
          <w:noProof/>
        </w:rPr>
        <w:instrText xml:space="preserve"> PAGEREF _Toc222784035 \h </w:instrText>
      </w:r>
      <w:r>
        <w:rPr>
          <w:noProof/>
        </w:rPr>
      </w:r>
      <w:r>
        <w:rPr>
          <w:noProof/>
        </w:rPr>
        <w:fldChar w:fldCharType="separate"/>
      </w:r>
      <w:r>
        <w:rPr>
          <w:noProof/>
        </w:rPr>
        <w:t>56</w:t>
      </w:r>
      <w:r>
        <w:rPr>
          <w:noProof/>
        </w:rPr>
        <w:fldChar w:fldCharType="end"/>
      </w:r>
    </w:p>
    <w:p w14:paraId="040B62D6" w14:textId="4D1E7639" w:rsidR="005978E1" w:rsidRDefault="005978E1">
      <w:pPr>
        <w:pStyle w:val="TOC5"/>
        <w:rPr>
          <w:rFonts w:asciiTheme="minorHAnsi" w:eastAsiaTheme="minorEastAsia" w:hAnsiTheme="minorHAnsi" w:cstheme="minorBidi"/>
          <w:noProof/>
          <w:sz w:val="22"/>
          <w:szCs w:val="22"/>
          <w:lang w:val="en-US"/>
        </w:rPr>
      </w:pPr>
      <w:r>
        <w:rPr>
          <w:noProof/>
        </w:rPr>
        <w:t>5.2.1.2.8</w:t>
      </w:r>
      <w:r>
        <w:rPr>
          <w:rFonts w:asciiTheme="minorHAnsi" w:eastAsiaTheme="minorEastAsia" w:hAnsiTheme="minorHAnsi" w:cstheme="minorBidi"/>
          <w:noProof/>
          <w:sz w:val="22"/>
          <w:szCs w:val="22"/>
          <w:lang w:val="en-US"/>
        </w:rPr>
        <w:tab/>
      </w:r>
      <w:r>
        <w:rPr>
          <w:noProof/>
        </w:rPr>
        <w:t>Type: FlowInfo</w:t>
      </w:r>
      <w:r>
        <w:rPr>
          <w:noProof/>
        </w:rPr>
        <w:tab/>
      </w:r>
      <w:r>
        <w:rPr>
          <w:noProof/>
        </w:rPr>
        <w:fldChar w:fldCharType="begin"/>
      </w:r>
      <w:r>
        <w:rPr>
          <w:noProof/>
        </w:rPr>
        <w:instrText xml:space="preserve"> PAGEREF _Toc222784036 \h </w:instrText>
      </w:r>
      <w:r>
        <w:rPr>
          <w:noProof/>
        </w:rPr>
      </w:r>
      <w:r>
        <w:rPr>
          <w:noProof/>
        </w:rPr>
        <w:fldChar w:fldCharType="separate"/>
      </w:r>
      <w:r>
        <w:rPr>
          <w:noProof/>
        </w:rPr>
        <w:t>57</w:t>
      </w:r>
      <w:r>
        <w:rPr>
          <w:noProof/>
        </w:rPr>
        <w:fldChar w:fldCharType="end"/>
      </w:r>
    </w:p>
    <w:p w14:paraId="43DB4BBD" w14:textId="5627FC86" w:rsidR="005978E1" w:rsidRDefault="005978E1">
      <w:pPr>
        <w:pStyle w:val="TOC5"/>
        <w:rPr>
          <w:rFonts w:asciiTheme="minorHAnsi" w:eastAsiaTheme="minorEastAsia" w:hAnsiTheme="minorHAnsi" w:cstheme="minorBidi"/>
          <w:noProof/>
          <w:sz w:val="22"/>
          <w:szCs w:val="22"/>
          <w:lang w:val="en-US"/>
        </w:rPr>
      </w:pPr>
      <w:r>
        <w:rPr>
          <w:noProof/>
        </w:rPr>
        <w:t>5.2.1.2.9</w:t>
      </w:r>
      <w:r>
        <w:rPr>
          <w:rFonts w:asciiTheme="minorHAnsi" w:eastAsiaTheme="minorEastAsia" w:hAnsiTheme="minorHAnsi" w:cstheme="minorBidi"/>
          <w:noProof/>
          <w:sz w:val="22"/>
          <w:szCs w:val="22"/>
          <w:lang w:val="en-US"/>
        </w:rPr>
        <w:tab/>
      </w:r>
      <w:r>
        <w:rPr>
          <w:noProof/>
        </w:rPr>
        <w:t>Type: TestNotification</w:t>
      </w:r>
      <w:r>
        <w:rPr>
          <w:noProof/>
        </w:rPr>
        <w:tab/>
      </w:r>
      <w:r>
        <w:rPr>
          <w:noProof/>
        </w:rPr>
        <w:fldChar w:fldCharType="begin"/>
      </w:r>
      <w:r>
        <w:rPr>
          <w:noProof/>
        </w:rPr>
        <w:instrText xml:space="preserve"> PAGEREF _Toc222784037 \h </w:instrText>
      </w:r>
      <w:r>
        <w:rPr>
          <w:noProof/>
        </w:rPr>
      </w:r>
      <w:r>
        <w:rPr>
          <w:noProof/>
        </w:rPr>
        <w:fldChar w:fldCharType="separate"/>
      </w:r>
      <w:r>
        <w:rPr>
          <w:noProof/>
        </w:rPr>
        <w:t>57</w:t>
      </w:r>
      <w:r>
        <w:rPr>
          <w:noProof/>
        </w:rPr>
        <w:fldChar w:fldCharType="end"/>
      </w:r>
    </w:p>
    <w:p w14:paraId="4EF55AA4" w14:textId="67B065D7" w:rsidR="005978E1" w:rsidRDefault="005978E1">
      <w:pPr>
        <w:pStyle w:val="TOC5"/>
        <w:rPr>
          <w:rFonts w:asciiTheme="minorHAnsi" w:eastAsiaTheme="minorEastAsia" w:hAnsiTheme="minorHAnsi" w:cstheme="minorBidi"/>
          <w:noProof/>
          <w:sz w:val="22"/>
          <w:szCs w:val="22"/>
          <w:lang w:val="en-US"/>
        </w:rPr>
      </w:pPr>
      <w:r>
        <w:rPr>
          <w:noProof/>
        </w:rPr>
        <w:t>5.2.1.2.10</w:t>
      </w:r>
      <w:r>
        <w:rPr>
          <w:rFonts w:asciiTheme="minorHAnsi" w:eastAsiaTheme="minorEastAsia" w:hAnsiTheme="minorHAnsi" w:cstheme="minorBidi"/>
          <w:noProof/>
          <w:sz w:val="22"/>
          <w:szCs w:val="22"/>
          <w:lang w:val="en-US"/>
        </w:rPr>
        <w:tab/>
      </w:r>
      <w:r>
        <w:rPr>
          <w:noProof/>
        </w:rPr>
        <w:t>Type: WebsockNotifConfig</w:t>
      </w:r>
      <w:r>
        <w:rPr>
          <w:noProof/>
        </w:rPr>
        <w:tab/>
      </w:r>
      <w:r>
        <w:rPr>
          <w:noProof/>
        </w:rPr>
        <w:fldChar w:fldCharType="begin"/>
      </w:r>
      <w:r>
        <w:rPr>
          <w:noProof/>
        </w:rPr>
        <w:instrText xml:space="preserve"> PAGEREF _Toc222784038 \h </w:instrText>
      </w:r>
      <w:r>
        <w:rPr>
          <w:noProof/>
        </w:rPr>
      </w:r>
      <w:r>
        <w:rPr>
          <w:noProof/>
        </w:rPr>
        <w:fldChar w:fldCharType="separate"/>
      </w:r>
      <w:r>
        <w:rPr>
          <w:noProof/>
        </w:rPr>
        <w:t>57</w:t>
      </w:r>
      <w:r>
        <w:rPr>
          <w:noProof/>
        </w:rPr>
        <w:fldChar w:fldCharType="end"/>
      </w:r>
    </w:p>
    <w:p w14:paraId="35A31C45" w14:textId="5C8005BD" w:rsidR="005978E1" w:rsidRDefault="005978E1">
      <w:pPr>
        <w:pStyle w:val="TOC5"/>
        <w:rPr>
          <w:rFonts w:asciiTheme="minorHAnsi" w:eastAsiaTheme="minorEastAsia" w:hAnsiTheme="minorHAnsi" w:cstheme="minorBidi"/>
          <w:noProof/>
          <w:sz w:val="22"/>
          <w:szCs w:val="22"/>
          <w:lang w:val="en-US"/>
        </w:rPr>
      </w:pPr>
      <w:r>
        <w:rPr>
          <w:noProof/>
        </w:rPr>
        <w:t>5.2.1.2.11</w:t>
      </w:r>
      <w:r>
        <w:rPr>
          <w:rFonts w:asciiTheme="minorHAnsi" w:eastAsiaTheme="minorEastAsia" w:hAnsiTheme="minorHAnsi" w:cstheme="minorBidi"/>
          <w:noProof/>
          <w:sz w:val="22"/>
          <w:szCs w:val="22"/>
          <w:lang w:val="en-US"/>
        </w:rPr>
        <w:tab/>
      </w:r>
      <w:r>
        <w:rPr>
          <w:noProof/>
        </w:rPr>
        <w:t xml:space="preserve">Type: </w:t>
      </w:r>
      <w:r>
        <w:rPr>
          <w:noProof/>
          <w:lang w:eastAsia="zh-CN"/>
        </w:rPr>
        <w:t>LocationArea</w:t>
      </w:r>
      <w:r>
        <w:rPr>
          <w:noProof/>
        </w:rPr>
        <w:tab/>
      </w:r>
      <w:r>
        <w:rPr>
          <w:noProof/>
        </w:rPr>
        <w:fldChar w:fldCharType="begin"/>
      </w:r>
      <w:r>
        <w:rPr>
          <w:noProof/>
        </w:rPr>
        <w:instrText xml:space="preserve"> PAGEREF _Toc222784039 \h </w:instrText>
      </w:r>
      <w:r>
        <w:rPr>
          <w:noProof/>
        </w:rPr>
      </w:r>
      <w:r>
        <w:rPr>
          <w:noProof/>
        </w:rPr>
        <w:fldChar w:fldCharType="separate"/>
      </w:r>
      <w:r>
        <w:rPr>
          <w:noProof/>
        </w:rPr>
        <w:t>58</w:t>
      </w:r>
      <w:r>
        <w:rPr>
          <w:noProof/>
        </w:rPr>
        <w:fldChar w:fldCharType="end"/>
      </w:r>
    </w:p>
    <w:p w14:paraId="4D8062F9" w14:textId="66F2BA6C" w:rsidR="005978E1" w:rsidRDefault="005978E1">
      <w:pPr>
        <w:pStyle w:val="TOC5"/>
        <w:rPr>
          <w:rFonts w:asciiTheme="minorHAnsi" w:eastAsiaTheme="minorEastAsia" w:hAnsiTheme="minorHAnsi" w:cstheme="minorBidi"/>
          <w:noProof/>
          <w:sz w:val="22"/>
          <w:szCs w:val="22"/>
          <w:lang w:val="en-US"/>
        </w:rPr>
      </w:pPr>
      <w:r>
        <w:rPr>
          <w:noProof/>
        </w:rPr>
        <w:t>5.2.1.2.12</w:t>
      </w:r>
      <w:r>
        <w:rPr>
          <w:rFonts w:asciiTheme="minorHAnsi" w:eastAsiaTheme="minorEastAsia" w:hAnsiTheme="minorHAnsi" w:cstheme="minorBidi"/>
          <w:noProof/>
          <w:sz w:val="22"/>
          <w:szCs w:val="22"/>
          <w:lang w:val="en-US"/>
        </w:rPr>
        <w:tab/>
      </w:r>
      <w:r>
        <w:rPr>
          <w:noProof/>
        </w:rPr>
        <w:t>Type: ProblemDetails</w:t>
      </w:r>
      <w:r>
        <w:rPr>
          <w:noProof/>
        </w:rPr>
        <w:tab/>
      </w:r>
      <w:r>
        <w:rPr>
          <w:noProof/>
        </w:rPr>
        <w:fldChar w:fldCharType="begin"/>
      </w:r>
      <w:r>
        <w:rPr>
          <w:noProof/>
        </w:rPr>
        <w:instrText xml:space="preserve"> PAGEREF _Toc222784040 \h </w:instrText>
      </w:r>
      <w:r>
        <w:rPr>
          <w:noProof/>
        </w:rPr>
      </w:r>
      <w:r>
        <w:rPr>
          <w:noProof/>
        </w:rPr>
        <w:fldChar w:fldCharType="separate"/>
      </w:r>
      <w:r>
        <w:rPr>
          <w:noProof/>
        </w:rPr>
        <w:t>59</w:t>
      </w:r>
      <w:r>
        <w:rPr>
          <w:noProof/>
        </w:rPr>
        <w:fldChar w:fldCharType="end"/>
      </w:r>
    </w:p>
    <w:p w14:paraId="5161D77A" w14:textId="60126CFD" w:rsidR="005978E1" w:rsidRDefault="005978E1">
      <w:pPr>
        <w:pStyle w:val="TOC5"/>
        <w:rPr>
          <w:rFonts w:asciiTheme="minorHAnsi" w:eastAsiaTheme="minorEastAsia" w:hAnsiTheme="minorHAnsi" w:cstheme="minorBidi"/>
          <w:noProof/>
          <w:sz w:val="22"/>
          <w:szCs w:val="22"/>
          <w:lang w:val="en-US"/>
        </w:rPr>
      </w:pPr>
      <w:r>
        <w:rPr>
          <w:noProof/>
        </w:rPr>
        <w:t>5.2.1.2.13</w:t>
      </w:r>
      <w:r>
        <w:rPr>
          <w:rFonts w:asciiTheme="minorHAnsi" w:eastAsiaTheme="minorEastAsia" w:hAnsiTheme="minorHAnsi" w:cstheme="minorBidi"/>
          <w:noProof/>
          <w:sz w:val="22"/>
          <w:szCs w:val="22"/>
          <w:lang w:val="en-US"/>
        </w:rPr>
        <w:tab/>
      </w:r>
      <w:r>
        <w:rPr>
          <w:noProof/>
        </w:rPr>
        <w:t>Type: InvalidParam</w:t>
      </w:r>
      <w:r>
        <w:rPr>
          <w:noProof/>
        </w:rPr>
        <w:tab/>
      </w:r>
      <w:r>
        <w:rPr>
          <w:noProof/>
        </w:rPr>
        <w:fldChar w:fldCharType="begin"/>
      </w:r>
      <w:r>
        <w:rPr>
          <w:noProof/>
        </w:rPr>
        <w:instrText xml:space="preserve"> PAGEREF _Toc222784041 \h </w:instrText>
      </w:r>
      <w:r>
        <w:rPr>
          <w:noProof/>
        </w:rPr>
      </w:r>
      <w:r>
        <w:rPr>
          <w:noProof/>
        </w:rPr>
        <w:fldChar w:fldCharType="separate"/>
      </w:r>
      <w:r>
        <w:rPr>
          <w:noProof/>
        </w:rPr>
        <w:t>59</w:t>
      </w:r>
      <w:r>
        <w:rPr>
          <w:noProof/>
        </w:rPr>
        <w:fldChar w:fldCharType="end"/>
      </w:r>
    </w:p>
    <w:p w14:paraId="3194482D" w14:textId="067BE188" w:rsidR="005978E1" w:rsidRDefault="005978E1">
      <w:pPr>
        <w:pStyle w:val="TOC5"/>
        <w:rPr>
          <w:rFonts w:asciiTheme="minorHAnsi" w:eastAsiaTheme="minorEastAsia" w:hAnsiTheme="minorHAnsi" w:cstheme="minorBidi"/>
          <w:noProof/>
          <w:sz w:val="22"/>
          <w:szCs w:val="22"/>
          <w:lang w:val="en-US"/>
        </w:rPr>
      </w:pPr>
      <w:r>
        <w:rPr>
          <w:noProof/>
        </w:rPr>
        <w:t>5.2.1.2.14</w:t>
      </w:r>
      <w:r>
        <w:rPr>
          <w:rFonts w:asciiTheme="minorHAnsi" w:eastAsiaTheme="minorEastAsia" w:hAnsiTheme="minorHAnsi" w:cstheme="minorBidi"/>
          <w:noProof/>
          <w:sz w:val="22"/>
          <w:szCs w:val="22"/>
          <w:lang w:val="en-US"/>
        </w:rPr>
        <w:tab/>
      </w:r>
      <w:r>
        <w:rPr>
          <w:noProof/>
        </w:rPr>
        <w:t>Type: PlmnId</w:t>
      </w:r>
      <w:r>
        <w:rPr>
          <w:noProof/>
        </w:rPr>
        <w:tab/>
      </w:r>
      <w:r>
        <w:rPr>
          <w:noProof/>
        </w:rPr>
        <w:fldChar w:fldCharType="begin"/>
      </w:r>
      <w:r>
        <w:rPr>
          <w:noProof/>
        </w:rPr>
        <w:instrText xml:space="preserve"> PAGEREF _Toc222784042 \h </w:instrText>
      </w:r>
      <w:r>
        <w:rPr>
          <w:noProof/>
        </w:rPr>
      </w:r>
      <w:r>
        <w:rPr>
          <w:noProof/>
        </w:rPr>
        <w:fldChar w:fldCharType="separate"/>
      </w:r>
      <w:r>
        <w:rPr>
          <w:noProof/>
        </w:rPr>
        <w:t>59</w:t>
      </w:r>
      <w:r>
        <w:rPr>
          <w:noProof/>
        </w:rPr>
        <w:fldChar w:fldCharType="end"/>
      </w:r>
    </w:p>
    <w:p w14:paraId="20A1AC8F" w14:textId="5D629EB8" w:rsidR="005978E1" w:rsidRDefault="005978E1">
      <w:pPr>
        <w:pStyle w:val="TOC5"/>
        <w:rPr>
          <w:rFonts w:asciiTheme="minorHAnsi" w:eastAsiaTheme="minorEastAsia" w:hAnsiTheme="minorHAnsi" w:cstheme="minorBidi"/>
          <w:noProof/>
          <w:sz w:val="22"/>
          <w:szCs w:val="22"/>
          <w:lang w:val="en-US"/>
        </w:rPr>
      </w:pPr>
      <w:r>
        <w:rPr>
          <w:noProof/>
        </w:rPr>
        <w:t>5.2.1.2.15</w:t>
      </w:r>
      <w:r>
        <w:rPr>
          <w:rFonts w:asciiTheme="minorHAnsi" w:eastAsiaTheme="minorEastAsia" w:hAnsiTheme="minorHAnsi" w:cstheme="minorBidi"/>
          <w:noProof/>
          <w:sz w:val="22"/>
          <w:szCs w:val="22"/>
          <w:lang w:val="en-US"/>
        </w:rPr>
        <w:tab/>
      </w:r>
      <w:r>
        <w:rPr>
          <w:noProof/>
        </w:rPr>
        <w:t>Type: ConfigResult</w:t>
      </w:r>
      <w:r>
        <w:rPr>
          <w:noProof/>
        </w:rPr>
        <w:tab/>
      </w:r>
      <w:r>
        <w:rPr>
          <w:noProof/>
        </w:rPr>
        <w:fldChar w:fldCharType="begin"/>
      </w:r>
      <w:r>
        <w:rPr>
          <w:noProof/>
        </w:rPr>
        <w:instrText xml:space="preserve"> PAGEREF _Toc222784043 \h </w:instrText>
      </w:r>
      <w:r>
        <w:rPr>
          <w:noProof/>
        </w:rPr>
      </w:r>
      <w:r>
        <w:rPr>
          <w:noProof/>
        </w:rPr>
        <w:fldChar w:fldCharType="separate"/>
      </w:r>
      <w:r>
        <w:rPr>
          <w:noProof/>
        </w:rPr>
        <w:t>59</w:t>
      </w:r>
      <w:r>
        <w:rPr>
          <w:noProof/>
        </w:rPr>
        <w:fldChar w:fldCharType="end"/>
      </w:r>
    </w:p>
    <w:p w14:paraId="7565A4FD" w14:textId="357CC147" w:rsidR="005978E1" w:rsidRDefault="005978E1">
      <w:pPr>
        <w:pStyle w:val="TOC5"/>
        <w:rPr>
          <w:rFonts w:asciiTheme="minorHAnsi" w:eastAsiaTheme="minorEastAsia" w:hAnsiTheme="minorHAnsi" w:cstheme="minorBidi"/>
          <w:noProof/>
          <w:sz w:val="22"/>
          <w:szCs w:val="22"/>
          <w:lang w:val="en-US"/>
        </w:rPr>
      </w:pPr>
      <w:r>
        <w:rPr>
          <w:noProof/>
        </w:rPr>
        <w:t>5.2.1.2.16</w:t>
      </w:r>
      <w:r>
        <w:rPr>
          <w:rFonts w:asciiTheme="minorHAnsi" w:eastAsiaTheme="minorEastAsia" w:hAnsiTheme="minorHAnsi" w:cstheme="minorBidi"/>
          <w:noProof/>
          <w:sz w:val="22"/>
          <w:szCs w:val="22"/>
          <w:lang w:val="en-US"/>
        </w:rPr>
        <w:tab/>
      </w:r>
      <w:r>
        <w:rPr>
          <w:noProof/>
        </w:rPr>
        <w:t>Type: UsageThresholdRm</w:t>
      </w:r>
      <w:r>
        <w:rPr>
          <w:noProof/>
        </w:rPr>
        <w:tab/>
      </w:r>
      <w:r>
        <w:rPr>
          <w:noProof/>
        </w:rPr>
        <w:fldChar w:fldCharType="begin"/>
      </w:r>
      <w:r>
        <w:rPr>
          <w:noProof/>
        </w:rPr>
        <w:instrText xml:space="preserve"> PAGEREF _Toc222784044 \h </w:instrText>
      </w:r>
      <w:r>
        <w:rPr>
          <w:noProof/>
        </w:rPr>
      </w:r>
      <w:r>
        <w:rPr>
          <w:noProof/>
        </w:rPr>
        <w:fldChar w:fldCharType="separate"/>
      </w:r>
      <w:r>
        <w:rPr>
          <w:noProof/>
        </w:rPr>
        <w:t>60</w:t>
      </w:r>
      <w:r>
        <w:rPr>
          <w:noProof/>
        </w:rPr>
        <w:fldChar w:fldCharType="end"/>
      </w:r>
    </w:p>
    <w:p w14:paraId="57778335" w14:textId="7DA10D27" w:rsidR="005978E1" w:rsidRDefault="005978E1">
      <w:pPr>
        <w:pStyle w:val="TOC5"/>
        <w:rPr>
          <w:rFonts w:asciiTheme="minorHAnsi" w:eastAsiaTheme="minorEastAsia" w:hAnsiTheme="minorHAnsi" w:cstheme="minorBidi"/>
          <w:noProof/>
          <w:sz w:val="22"/>
          <w:szCs w:val="22"/>
          <w:lang w:val="en-US"/>
        </w:rPr>
      </w:pPr>
      <w:r>
        <w:rPr>
          <w:noProof/>
        </w:rPr>
        <w:t>5.2.1.2.17</w:t>
      </w:r>
      <w:r>
        <w:rPr>
          <w:rFonts w:asciiTheme="minorHAnsi" w:eastAsiaTheme="minorEastAsia" w:hAnsiTheme="minorHAnsi" w:cstheme="minorBidi"/>
          <w:noProof/>
          <w:sz w:val="22"/>
          <w:szCs w:val="22"/>
          <w:lang w:val="en-US"/>
        </w:rPr>
        <w:tab/>
      </w:r>
      <w:r>
        <w:rPr>
          <w:noProof/>
        </w:rPr>
        <w:t xml:space="preserve">Type: </w:t>
      </w:r>
      <w:r>
        <w:rPr>
          <w:noProof/>
          <w:lang w:eastAsia="zh-CN"/>
        </w:rPr>
        <w:t>LocationArea5G</w:t>
      </w:r>
      <w:r>
        <w:rPr>
          <w:noProof/>
        </w:rPr>
        <w:tab/>
      </w:r>
      <w:r>
        <w:rPr>
          <w:noProof/>
        </w:rPr>
        <w:fldChar w:fldCharType="begin"/>
      </w:r>
      <w:r>
        <w:rPr>
          <w:noProof/>
        </w:rPr>
        <w:instrText xml:space="preserve"> PAGEREF _Toc222784045 \h </w:instrText>
      </w:r>
      <w:r>
        <w:rPr>
          <w:noProof/>
        </w:rPr>
      </w:r>
      <w:r>
        <w:rPr>
          <w:noProof/>
        </w:rPr>
        <w:fldChar w:fldCharType="separate"/>
      </w:r>
      <w:r>
        <w:rPr>
          <w:noProof/>
        </w:rPr>
        <w:t>60</w:t>
      </w:r>
      <w:r>
        <w:rPr>
          <w:noProof/>
        </w:rPr>
        <w:fldChar w:fldCharType="end"/>
      </w:r>
    </w:p>
    <w:p w14:paraId="1EF1677D" w14:textId="466A950E" w:rsidR="005978E1" w:rsidRDefault="005978E1">
      <w:pPr>
        <w:pStyle w:val="TOC5"/>
        <w:rPr>
          <w:rFonts w:asciiTheme="minorHAnsi" w:eastAsiaTheme="minorEastAsia" w:hAnsiTheme="minorHAnsi" w:cstheme="minorBidi"/>
          <w:noProof/>
          <w:sz w:val="22"/>
          <w:szCs w:val="22"/>
          <w:lang w:val="en-US"/>
        </w:rPr>
      </w:pPr>
      <w:r>
        <w:rPr>
          <w:noProof/>
        </w:rPr>
        <w:t>5.2.1.2.18</w:t>
      </w:r>
      <w:r>
        <w:rPr>
          <w:rFonts w:asciiTheme="minorHAnsi" w:eastAsiaTheme="minorEastAsia" w:hAnsiTheme="minorHAnsi" w:cstheme="minorBidi"/>
          <w:noProof/>
          <w:sz w:val="22"/>
          <w:szCs w:val="22"/>
          <w:lang w:val="en-US"/>
        </w:rPr>
        <w:tab/>
      </w:r>
      <w:r>
        <w:rPr>
          <w:noProof/>
        </w:rPr>
        <w:t>Type: EthFlowInfo</w:t>
      </w:r>
      <w:r>
        <w:rPr>
          <w:noProof/>
        </w:rPr>
        <w:tab/>
      </w:r>
      <w:r>
        <w:rPr>
          <w:noProof/>
        </w:rPr>
        <w:fldChar w:fldCharType="begin"/>
      </w:r>
      <w:r>
        <w:rPr>
          <w:noProof/>
        </w:rPr>
        <w:instrText xml:space="preserve"> PAGEREF _Toc222784046 \h </w:instrText>
      </w:r>
      <w:r>
        <w:rPr>
          <w:noProof/>
        </w:rPr>
      </w:r>
      <w:r>
        <w:rPr>
          <w:noProof/>
        </w:rPr>
        <w:fldChar w:fldCharType="separate"/>
      </w:r>
      <w:r>
        <w:rPr>
          <w:noProof/>
        </w:rPr>
        <w:t>60</w:t>
      </w:r>
      <w:r>
        <w:rPr>
          <w:noProof/>
        </w:rPr>
        <w:fldChar w:fldCharType="end"/>
      </w:r>
    </w:p>
    <w:p w14:paraId="2E1BFB15" w14:textId="70BDB687" w:rsidR="005978E1" w:rsidRDefault="005978E1">
      <w:pPr>
        <w:pStyle w:val="TOC4"/>
        <w:rPr>
          <w:rFonts w:asciiTheme="minorHAnsi" w:eastAsiaTheme="minorEastAsia" w:hAnsiTheme="minorHAnsi" w:cstheme="minorBidi"/>
          <w:noProof/>
          <w:sz w:val="22"/>
          <w:szCs w:val="22"/>
          <w:lang w:val="en-US"/>
        </w:rPr>
      </w:pPr>
      <w:r>
        <w:rPr>
          <w:noProof/>
        </w:rPr>
        <w:t>5.2.1.3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_Toc222784047 \h </w:instrText>
      </w:r>
      <w:r>
        <w:rPr>
          <w:noProof/>
        </w:rPr>
      </w:r>
      <w:r>
        <w:rPr>
          <w:noProof/>
        </w:rPr>
        <w:fldChar w:fldCharType="separate"/>
      </w:r>
      <w:r>
        <w:rPr>
          <w:noProof/>
        </w:rPr>
        <w:t>61</w:t>
      </w:r>
      <w:r>
        <w:rPr>
          <w:noProof/>
        </w:rPr>
        <w:fldChar w:fldCharType="end"/>
      </w:r>
    </w:p>
    <w:p w14:paraId="027C11D9" w14:textId="57774364" w:rsidR="005978E1" w:rsidRDefault="005978E1">
      <w:pPr>
        <w:pStyle w:val="TOC5"/>
        <w:rPr>
          <w:rFonts w:asciiTheme="minorHAnsi" w:eastAsiaTheme="minorEastAsia" w:hAnsiTheme="minorHAnsi" w:cstheme="minorBidi"/>
          <w:noProof/>
          <w:sz w:val="22"/>
          <w:szCs w:val="22"/>
          <w:lang w:val="en-US"/>
        </w:rPr>
      </w:pPr>
      <w:r>
        <w:rPr>
          <w:noProof/>
        </w:rPr>
        <w:t>5.2.1.3.1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_Toc222784048 \h </w:instrText>
      </w:r>
      <w:r>
        <w:rPr>
          <w:noProof/>
        </w:rPr>
      </w:r>
      <w:r>
        <w:rPr>
          <w:noProof/>
        </w:rPr>
        <w:fldChar w:fldCharType="separate"/>
      </w:r>
      <w:r>
        <w:rPr>
          <w:noProof/>
        </w:rPr>
        <w:t>61</w:t>
      </w:r>
      <w:r>
        <w:rPr>
          <w:noProof/>
        </w:rPr>
        <w:fldChar w:fldCharType="end"/>
      </w:r>
    </w:p>
    <w:p w14:paraId="6CC574AA" w14:textId="1FEDBB8F" w:rsidR="005978E1" w:rsidRDefault="005978E1">
      <w:pPr>
        <w:pStyle w:val="TOC5"/>
        <w:rPr>
          <w:rFonts w:asciiTheme="minorHAnsi" w:eastAsiaTheme="minorEastAsia" w:hAnsiTheme="minorHAnsi" w:cstheme="minorBidi"/>
          <w:noProof/>
          <w:sz w:val="22"/>
          <w:szCs w:val="22"/>
          <w:lang w:val="en-US"/>
        </w:rPr>
      </w:pPr>
      <w:r>
        <w:rPr>
          <w:noProof/>
        </w:rPr>
        <w:t>5.2.1.3.2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_Toc222784049 \h </w:instrText>
      </w:r>
      <w:r>
        <w:rPr>
          <w:noProof/>
        </w:rPr>
      </w:r>
      <w:r>
        <w:rPr>
          <w:noProof/>
        </w:rPr>
        <w:fldChar w:fldCharType="separate"/>
      </w:r>
      <w:r>
        <w:rPr>
          <w:noProof/>
        </w:rPr>
        <w:t>61</w:t>
      </w:r>
      <w:r>
        <w:rPr>
          <w:noProof/>
        </w:rPr>
        <w:fldChar w:fldCharType="end"/>
      </w:r>
    </w:p>
    <w:p w14:paraId="6E199EDC" w14:textId="111B5307" w:rsidR="005978E1" w:rsidRDefault="005978E1">
      <w:pPr>
        <w:pStyle w:val="TOC5"/>
        <w:rPr>
          <w:rFonts w:asciiTheme="minorHAnsi" w:eastAsiaTheme="minorEastAsia" w:hAnsiTheme="minorHAnsi" w:cstheme="minorBidi"/>
          <w:noProof/>
          <w:sz w:val="22"/>
          <w:szCs w:val="22"/>
          <w:lang w:val="en-US"/>
        </w:rPr>
      </w:pPr>
      <w:r>
        <w:rPr>
          <w:noProof/>
        </w:rPr>
        <w:t>5.2.1.3.3</w:t>
      </w:r>
      <w:r>
        <w:rPr>
          <w:rFonts w:asciiTheme="minorHAnsi" w:eastAsiaTheme="minorEastAsia" w:hAnsiTheme="minorHAnsi" w:cstheme="minorBidi"/>
          <w:noProof/>
          <w:sz w:val="22"/>
          <w:szCs w:val="22"/>
          <w:lang w:val="en-US"/>
        </w:rPr>
        <w:tab/>
      </w:r>
      <w:r>
        <w:rPr>
          <w:noProof/>
        </w:rPr>
        <w:t>Enumeration:</w:t>
      </w:r>
      <w:r>
        <w:rPr>
          <w:noProof/>
          <w:lang w:eastAsia="zh-CN"/>
        </w:rPr>
        <w:t xml:space="preserve"> Event</w:t>
      </w:r>
      <w:r>
        <w:rPr>
          <w:noProof/>
        </w:rPr>
        <w:tab/>
      </w:r>
      <w:r>
        <w:rPr>
          <w:noProof/>
        </w:rPr>
        <w:fldChar w:fldCharType="begin"/>
      </w:r>
      <w:r>
        <w:rPr>
          <w:noProof/>
        </w:rPr>
        <w:instrText xml:space="preserve"> PAGEREF _Toc222784050 \h </w:instrText>
      </w:r>
      <w:r>
        <w:rPr>
          <w:noProof/>
        </w:rPr>
      </w:r>
      <w:r>
        <w:rPr>
          <w:noProof/>
        </w:rPr>
        <w:fldChar w:fldCharType="separate"/>
      </w:r>
      <w:r>
        <w:rPr>
          <w:noProof/>
        </w:rPr>
        <w:t>63</w:t>
      </w:r>
      <w:r>
        <w:rPr>
          <w:noProof/>
        </w:rPr>
        <w:fldChar w:fldCharType="end"/>
      </w:r>
    </w:p>
    <w:p w14:paraId="67F04D7D" w14:textId="497D7104" w:rsidR="005978E1" w:rsidRDefault="005978E1">
      <w:pPr>
        <w:pStyle w:val="TOC5"/>
        <w:rPr>
          <w:rFonts w:asciiTheme="minorHAnsi" w:eastAsiaTheme="minorEastAsia" w:hAnsiTheme="minorHAnsi" w:cstheme="minorBidi"/>
          <w:noProof/>
          <w:sz w:val="22"/>
          <w:szCs w:val="22"/>
          <w:lang w:val="en-US"/>
        </w:rPr>
      </w:pPr>
      <w:r>
        <w:rPr>
          <w:noProof/>
        </w:rPr>
        <w:t>5.2.1.3.4</w:t>
      </w:r>
      <w:r>
        <w:rPr>
          <w:rFonts w:asciiTheme="minorHAnsi" w:eastAsiaTheme="minorEastAsia" w:hAnsiTheme="minorHAnsi" w:cstheme="minorBidi"/>
          <w:noProof/>
          <w:sz w:val="22"/>
          <w:szCs w:val="22"/>
          <w:lang w:val="en-US"/>
        </w:rPr>
        <w:tab/>
      </w:r>
      <w:r>
        <w:rPr>
          <w:noProof/>
        </w:rPr>
        <w:t>Enumeration:</w:t>
      </w:r>
      <w:r>
        <w:rPr>
          <w:noProof/>
          <w:lang w:eastAsia="zh-CN"/>
        </w:rPr>
        <w:t xml:space="preserve"> ResultReason</w:t>
      </w:r>
      <w:r>
        <w:rPr>
          <w:noProof/>
        </w:rPr>
        <w:tab/>
      </w:r>
      <w:r>
        <w:rPr>
          <w:noProof/>
        </w:rPr>
        <w:fldChar w:fldCharType="begin"/>
      </w:r>
      <w:r>
        <w:rPr>
          <w:noProof/>
        </w:rPr>
        <w:instrText xml:space="preserve"> PAGEREF _Toc222784051 \h </w:instrText>
      </w:r>
      <w:r>
        <w:rPr>
          <w:noProof/>
        </w:rPr>
      </w:r>
      <w:r>
        <w:rPr>
          <w:noProof/>
        </w:rPr>
        <w:fldChar w:fldCharType="separate"/>
      </w:r>
      <w:r>
        <w:rPr>
          <w:noProof/>
        </w:rPr>
        <w:t>63</w:t>
      </w:r>
      <w:r>
        <w:rPr>
          <w:noProof/>
        </w:rPr>
        <w:fldChar w:fldCharType="end"/>
      </w:r>
    </w:p>
    <w:p w14:paraId="08D9A016" w14:textId="2C0A42BA" w:rsidR="005978E1" w:rsidRDefault="005978E1">
      <w:pPr>
        <w:pStyle w:val="TOC4"/>
        <w:rPr>
          <w:rFonts w:asciiTheme="minorHAnsi" w:eastAsiaTheme="minorEastAsia" w:hAnsiTheme="minorHAnsi" w:cstheme="minorBidi"/>
          <w:noProof/>
          <w:sz w:val="22"/>
          <w:szCs w:val="22"/>
          <w:lang w:val="en-US"/>
        </w:rPr>
      </w:pPr>
      <w:r>
        <w:rPr>
          <w:noProof/>
        </w:rPr>
        <w:t>5.2.1.4</w:t>
      </w:r>
      <w:r>
        <w:rPr>
          <w:rFonts w:asciiTheme="minorHAnsi" w:eastAsiaTheme="minorEastAsia" w:hAnsiTheme="minorHAnsi" w:cstheme="minorBidi"/>
          <w:noProof/>
          <w:sz w:val="22"/>
          <w:szCs w:val="22"/>
          <w:lang w:val="en-US"/>
        </w:rPr>
        <w:tab/>
      </w:r>
      <w:r>
        <w:rPr>
          <w:noProof/>
        </w:rPr>
        <w:t>Conventions for documenting structured data types</w:t>
      </w:r>
      <w:r>
        <w:rPr>
          <w:noProof/>
        </w:rPr>
        <w:tab/>
      </w:r>
      <w:r>
        <w:rPr>
          <w:noProof/>
        </w:rPr>
        <w:fldChar w:fldCharType="begin"/>
      </w:r>
      <w:r>
        <w:rPr>
          <w:noProof/>
        </w:rPr>
        <w:instrText xml:space="preserve"> PAGEREF _Toc222784052 \h </w:instrText>
      </w:r>
      <w:r>
        <w:rPr>
          <w:noProof/>
        </w:rPr>
      </w:r>
      <w:r>
        <w:rPr>
          <w:noProof/>
        </w:rPr>
        <w:fldChar w:fldCharType="separate"/>
      </w:r>
      <w:r>
        <w:rPr>
          <w:noProof/>
        </w:rPr>
        <w:t>63</w:t>
      </w:r>
      <w:r>
        <w:rPr>
          <w:noProof/>
        </w:rPr>
        <w:fldChar w:fldCharType="end"/>
      </w:r>
    </w:p>
    <w:p w14:paraId="1FDF2025" w14:textId="3532A619" w:rsidR="005978E1" w:rsidRDefault="005978E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_Toc222784053 \h </w:instrText>
      </w:r>
      <w:r>
        <w:rPr>
          <w:noProof/>
        </w:rPr>
      </w:r>
      <w:r>
        <w:rPr>
          <w:noProof/>
        </w:rPr>
        <w:fldChar w:fldCharType="separate"/>
      </w:r>
      <w:r>
        <w:rPr>
          <w:noProof/>
        </w:rPr>
        <w:t>64</w:t>
      </w:r>
      <w:r>
        <w:rPr>
          <w:noProof/>
        </w:rPr>
        <w:fldChar w:fldCharType="end"/>
      </w:r>
    </w:p>
    <w:p w14:paraId="4DE0EF1A" w14:textId="0837AD43" w:rsidR="005978E1" w:rsidRDefault="005978E1">
      <w:pPr>
        <w:pStyle w:val="TOC4"/>
        <w:rPr>
          <w:rFonts w:asciiTheme="minorHAnsi" w:eastAsiaTheme="minorEastAsia" w:hAnsiTheme="minorHAnsi" w:cstheme="minorBidi"/>
          <w:noProof/>
          <w:sz w:val="22"/>
          <w:szCs w:val="22"/>
          <w:lang w:val="en-US"/>
        </w:rPr>
      </w:pPr>
      <w:r>
        <w:rPr>
          <w:noProof/>
          <w:lang w:eastAsia="zh-CN"/>
        </w:rPr>
        <w:t>5.2.2.1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_Toc222784054 \h </w:instrText>
      </w:r>
      <w:r>
        <w:rPr>
          <w:noProof/>
        </w:rPr>
      </w:r>
      <w:r>
        <w:rPr>
          <w:noProof/>
        </w:rPr>
        <w:fldChar w:fldCharType="separate"/>
      </w:r>
      <w:r>
        <w:rPr>
          <w:noProof/>
        </w:rPr>
        <w:t>64</w:t>
      </w:r>
      <w:r>
        <w:rPr>
          <w:noProof/>
        </w:rPr>
        <w:fldChar w:fldCharType="end"/>
      </w:r>
    </w:p>
    <w:p w14:paraId="4941931C" w14:textId="0108FF47" w:rsidR="005978E1" w:rsidRDefault="005978E1">
      <w:pPr>
        <w:pStyle w:val="TOC4"/>
        <w:rPr>
          <w:rFonts w:asciiTheme="minorHAnsi" w:eastAsiaTheme="minorEastAsia" w:hAnsiTheme="minorHAnsi" w:cstheme="minorBidi"/>
          <w:noProof/>
          <w:sz w:val="22"/>
          <w:szCs w:val="22"/>
          <w:lang w:val="en-US"/>
        </w:rPr>
      </w:pPr>
      <w:r>
        <w:rPr>
          <w:noProof/>
          <w:lang w:eastAsia="zh-CN"/>
        </w:rPr>
        <w:t>5.2.2.2</w:t>
      </w:r>
      <w:r>
        <w:rPr>
          <w:rFonts w:asciiTheme="minorHAnsi" w:eastAsiaTheme="minorEastAsia" w:hAnsiTheme="minorHAnsi" w:cstheme="minorBidi"/>
          <w:noProof/>
          <w:sz w:val="22"/>
          <w:szCs w:val="22"/>
          <w:lang w:val="en-US"/>
        </w:rPr>
        <w:tab/>
      </w:r>
      <w:r>
        <w:rPr>
          <w:noProof/>
          <w:lang w:eastAsia="zh-CN"/>
        </w:rPr>
        <w:t>Usage of the HTTP PATCH method</w:t>
      </w:r>
      <w:r>
        <w:rPr>
          <w:noProof/>
        </w:rPr>
        <w:tab/>
      </w:r>
      <w:r>
        <w:rPr>
          <w:noProof/>
        </w:rPr>
        <w:fldChar w:fldCharType="begin"/>
      </w:r>
      <w:r>
        <w:rPr>
          <w:noProof/>
        </w:rPr>
        <w:instrText xml:space="preserve"> PAGEREF _Toc222784055 \h </w:instrText>
      </w:r>
      <w:r>
        <w:rPr>
          <w:noProof/>
        </w:rPr>
      </w:r>
      <w:r>
        <w:rPr>
          <w:noProof/>
        </w:rPr>
        <w:fldChar w:fldCharType="separate"/>
      </w:r>
      <w:r>
        <w:rPr>
          <w:noProof/>
        </w:rPr>
        <w:t>64</w:t>
      </w:r>
      <w:r>
        <w:rPr>
          <w:noProof/>
        </w:rPr>
        <w:fldChar w:fldCharType="end"/>
      </w:r>
    </w:p>
    <w:p w14:paraId="73B56AC4" w14:textId="012BCCF6" w:rsidR="005978E1" w:rsidRDefault="005978E1">
      <w:pPr>
        <w:pStyle w:val="TOC3"/>
        <w:rPr>
          <w:rFonts w:asciiTheme="minorHAnsi" w:eastAsiaTheme="minorEastAsia" w:hAnsiTheme="minorHAnsi" w:cstheme="minorBidi"/>
          <w:noProof/>
          <w:sz w:val="22"/>
          <w:szCs w:val="22"/>
          <w:lang w:val="en-US"/>
        </w:rPr>
      </w:pPr>
      <w:r>
        <w:rPr>
          <w:noProof/>
        </w:rPr>
        <w:t>5.2.3</w:t>
      </w:r>
      <w:r>
        <w:rPr>
          <w:rFonts w:asciiTheme="minorHAnsi" w:eastAsiaTheme="minorEastAsia" w:hAnsiTheme="minorHAnsi" w:cstheme="minorBidi"/>
          <w:noProof/>
          <w:sz w:val="22"/>
          <w:szCs w:val="22"/>
          <w:lang w:val="en-US"/>
        </w:rPr>
        <w:tab/>
      </w:r>
      <w:r>
        <w:rPr>
          <w:noProof/>
        </w:rPr>
        <w:t>Content type</w:t>
      </w:r>
      <w:r>
        <w:rPr>
          <w:noProof/>
        </w:rPr>
        <w:tab/>
      </w:r>
      <w:r>
        <w:rPr>
          <w:noProof/>
        </w:rPr>
        <w:fldChar w:fldCharType="begin"/>
      </w:r>
      <w:r>
        <w:rPr>
          <w:noProof/>
        </w:rPr>
        <w:instrText xml:space="preserve"> PAGEREF _Toc222784056 \h </w:instrText>
      </w:r>
      <w:r>
        <w:rPr>
          <w:noProof/>
        </w:rPr>
      </w:r>
      <w:r>
        <w:rPr>
          <w:noProof/>
        </w:rPr>
        <w:fldChar w:fldCharType="separate"/>
      </w:r>
      <w:r>
        <w:rPr>
          <w:noProof/>
        </w:rPr>
        <w:t>64</w:t>
      </w:r>
      <w:r>
        <w:rPr>
          <w:noProof/>
        </w:rPr>
        <w:fldChar w:fldCharType="end"/>
      </w:r>
    </w:p>
    <w:p w14:paraId="11CDD9FE" w14:textId="73BA6FD1" w:rsidR="005978E1" w:rsidRDefault="005978E1">
      <w:pPr>
        <w:pStyle w:val="TOC3"/>
        <w:rPr>
          <w:rFonts w:asciiTheme="minorHAnsi" w:eastAsiaTheme="minorEastAsia" w:hAnsiTheme="minorHAnsi" w:cstheme="minorBidi"/>
          <w:noProof/>
          <w:sz w:val="22"/>
          <w:szCs w:val="22"/>
          <w:lang w:val="en-US"/>
        </w:rPr>
      </w:pPr>
      <w:r>
        <w:rPr>
          <w:noProof/>
        </w:rPr>
        <w:t>5.2.4</w:t>
      </w:r>
      <w:r>
        <w:rPr>
          <w:rFonts w:asciiTheme="minorHAnsi" w:eastAsiaTheme="minorEastAsia" w:hAnsiTheme="minorHAnsi" w:cstheme="minorBidi"/>
          <w:noProof/>
          <w:sz w:val="22"/>
          <w:szCs w:val="22"/>
          <w:lang w:val="en-US"/>
        </w:rPr>
        <w:tab/>
      </w:r>
      <w:r>
        <w:rPr>
          <w:noProof/>
        </w:rPr>
        <w:t>URI structure</w:t>
      </w:r>
      <w:r>
        <w:rPr>
          <w:noProof/>
        </w:rPr>
        <w:tab/>
      </w:r>
      <w:r>
        <w:rPr>
          <w:noProof/>
        </w:rPr>
        <w:fldChar w:fldCharType="begin"/>
      </w:r>
      <w:r>
        <w:rPr>
          <w:noProof/>
        </w:rPr>
        <w:instrText xml:space="preserve"> PAGEREF _Toc222784057 \h </w:instrText>
      </w:r>
      <w:r>
        <w:rPr>
          <w:noProof/>
        </w:rPr>
      </w:r>
      <w:r>
        <w:rPr>
          <w:noProof/>
        </w:rPr>
        <w:fldChar w:fldCharType="separate"/>
      </w:r>
      <w:r>
        <w:rPr>
          <w:noProof/>
        </w:rPr>
        <w:t>65</w:t>
      </w:r>
      <w:r>
        <w:rPr>
          <w:noProof/>
        </w:rPr>
        <w:fldChar w:fldCharType="end"/>
      </w:r>
    </w:p>
    <w:p w14:paraId="21309142" w14:textId="4E2F0741" w:rsidR="005978E1" w:rsidRDefault="005978E1">
      <w:pPr>
        <w:pStyle w:val="TOC4"/>
        <w:rPr>
          <w:rFonts w:asciiTheme="minorHAnsi" w:eastAsiaTheme="minorEastAsia" w:hAnsiTheme="minorHAnsi" w:cstheme="minorBidi"/>
          <w:noProof/>
          <w:sz w:val="22"/>
          <w:szCs w:val="22"/>
          <w:lang w:val="en-US"/>
        </w:rPr>
      </w:pPr>
      <w:r>
        <w:rPr>
          <w:noProof/>
        </w:rPr>
        <w:t>5.2.4.1</w:t>
      </w:r>
      <w:r>
        <w:rPr>
          <w:rFonts w:asciiTheme="minorHAnsi" w:eastAsiaTheme="minorEastAsia" w:hAnsiTheme="minorHAnsi" w:cstheme="minorBidi"/>
          <w:noProof/>
          <w:sz w:val="22"/>
          <w:szCs w:val="22"/>
          <w:lang w:val="en-US"/>
        </w:rPr>
        <w:tab/>
      </w:r>
      <w:r>
        <w:rPr>
          <w:noProof/>
        </w:rPr>
        <w:t>Resource URI structure</w:t>
      </w:r>
      <w:r>
        <w:rPr>
          <w:noProof/>
        </w:rPr>
        <w:tab/>
      </w:r>
      <w:r>
        <w:rPr>
          <w:noProof/>
        </w:rPr>
        <w:fldChar w:fldCharType="begin"/>
      </w:r>
      <w:r>
        <w:rPr>
          <w:noProof/>
        </w:rPr>
        <w:instrText xml:space="preserve"> PAGEREF _Toc222784058 \h </w:instrText>
      </w:r>
      <w:r>
        <w:rPr>
          <w:noProof/>
        </w:rPr>
      </w:r>
      <w:r>
        <w:rPr>
          <w:noProof/>
        </w:rPr>
        <w:fldChar w:fldCharType="separate"/>
      </w:r>
      <w:r>
        <w:rPr>
          <w:noProof/>
        </w:rPr>
        <w:t>65</w:t>
      </w:r>
      <w:r>
        <w:rPr>
          <w:noProof/>
        </w:rPr>
        <w:fldChar w:fldCharType="end"/>
      </w:r>
    </w:p>
    <w:p w14:paraId="5F415C5A" w14:textId="7FAAC29B" w:rsidR="005978E1" w:rsidRDefault="005978E1">
      <w:pPr>
        <w:pStyle w:val="TOC4"/>
        <w:rPr>
          <w:rFonts w:asciiTheme="minorHAnsi" w:eastAsiaTheme="minorEastAsia" w:hAnsiTheme="minorHAnsi" w:cstheme="minorBidi"/>
          <w:noProof/>
          <w:sz w:val="22"/>
          <w:szCs w:val="22"/>
          <w:lang w:val="en-US"/>
        </w:rPr>
      </w:pPr>
      <w:r>
        <w:rPr>
          <w:noProof/>
        </w:rPr>
        <w:t>5.2.4.2</w:t>
      </w:r>
      <w:r>
        <w:rPr>
          <w:rFonts w:asciiTheme="minorHAnsi" w:eastAsiaTheme="minorEastAsia" w:hAnsiTheme="minorHAnsi" w:cstheme="minorBidi"/>
          <w:noProof/>
          <w:sz w:val="22"/>
          <w:szCs w:val="22"/>
          <w:lang w:val="en-US"/>
        </w:rPr>
        <w:tab/>
      </w:r>
      <w:r>
        <w:rPr>
          <w:noProof/>
        </w:rPr>
        <w:t>Custom operations URI structure</w:t>
      </w:r>
      <w:r>
        <w:rPr>
          <w:noProof/>
        </w:rPr>
        <w:tab/>
      </w:r>
      <w:r>
        <w:rPr>
          <w:noProof/>
        </w:rPr>
        <w:fldChar w:fldCharType="begin"/>
      </w:r>
      <w:r>
        <w:rPr>
          <w:noProof/>
        </w:rPr>
        <w:instrText xml:space="preserve"> PAGEREF _Toc222784059 \h </w:instrText>
      </w:r>
      <w:r>
        <w:rPr>
          <w:noProof/>
        </w:rPr>
      </w:r>
      <w:r>
        <w:rPr>
          <w:noProof/>
        </w:rPr>
        <w:fldChar w:fldCharType="separate"/>
      </w:r>
      <w:r>
        <w:rPr>
          <w:noProof/>
        </w:rPr>
        <w:t>65</w:t>
      </w:r>
      <w:r>
        <w:rPr>
          <w:noProof/>
        </w:rPr>
        <w:fldChar w:fldCharType="end"/>
      </w:r>
    </w:p>
    <w:p w14:paraId="6980DE8E" w14:textId="363F38B3" w:rsidR="005978E1" w:rsidRDefault="005978E1">
      <w:pPr>
        <w:pStyle w:val="TOC4"/>
        <w:rPr>
          <w:rFonts w:asciiTheme="minorHAnsi" w:eastAsiaTheme="minorEastAsia" w:hAnsiTheme="minorHAnsi" w:cstheme="minorBidi"/>
          <w:noProof/>
          <w:sz w:val="22"/>
          <w:szCs w:val="22"/>
          <w:lang w:val="en-US"/>
        </w:rPr>
      </w:pPr>
      <w:r>
        <w:rPr>
          <w:noProof/>
        </w:rPr>
        <w:t>5.2.4.3</w:t>
      </w:r>
      <w:r>
        <w:rPr>
          <w:rFonts w:asciiTheme="minorHAnsi" w:eastAsiaTheme="minorEastAsia" w:hAnsiTheme="minorHAnsi" w:cstheme="minorBidi"/>
          <w:noProof/>
          <w:sz w:val="22"/>
          <w:szCs w:val="22"/>
          <w:lang w:val="en-US"/>
        </w:rPr>
        <w:tab/>
      </w:r>
      <w:r>
        <w:rPr>
          <w:noProof/>
        </w:rPr>
        <w:t>Callback URI structure</w:t>
      </w:r>
      <w:r>
        <w:rPr>
          <w:noProof/>
        </w:rPr>
        <w:tab/>
      </w:r>
      <w:r>
        <w:rPr>
          <w:noProof/>
        </w:rPr>
        <w:fldChar w:fldCharType="begin"/>
      </w:r>
      <w:r>
        <w:rPr>
          <w:noProof/>
        </w:rPr>
        <w:instrText xml:space="preserve"> PAGEREF _Toc222784060 \h </w:instrText>
      </w:r>
      <w:r>
        <w:rPr>
          <w:noProof/>
        </w:rPr>
      </w:r>
      <w:r>
        <w:rPr>
          <w:noProof/>
        </w:rPr>
        <w:fldChar w:fldCharType="separate"/>
      </w:r>
      <w:r>
        <w:rPr>
          <w:noProof/>
        </w:rPr>
        <w:t>65</w:t>
      </w:r>
      <w:r>
        <w:rPr>
          <w:noProof/>
        </w:rPr>
        <w:fldChar w:fldCharType="end"/>
      </w:r>
    </w:p>
    <w:p w14:paraId="0FE6E314" w14:textId="5B909B54" w:rsidR="005978E1" w:rsidRDefault="005978E1">
      <w:pPr>
        <w:pStyle w:val="TOC3"/>
        <w:rPr>
          <w:rFonts w:asciiTheme="minorHAnsi" w:eastAsiaTheme="minorEastAsia" w:hAnsiTheme="minorHAnsi" w:cstheme="minorBidi"/>
          <w:noProof/>
          <w:sz w:val="22"/>
          <w:szCs w:val="22"/>
          <w:lang w:val="en-US"/>
        </w:rPr>
      </w:pPr>
      <w:r>
        <w:rPr>
          <w:noProof/>
        </w:rPr>
        <w:t>5.2.5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_Toc222784061 \h </w:instrText>
      </w:r>
      <w:r>
        <w:rPr>
          <w:noProof/>
        </w:rPr>
      </w:r>
      <w:r>
        <w:rPr>
          <w:noProof/>
        </w:rPr>
        <w:fldChar w:fldCharType="separate"/>
      </w:r>
      <w:r>
        <w:rPr>
          <w:noProof/>
        </w:rPr>
        <w:t>66</w:t>
      </w:r>
      <w:r>
        <w:rPr>
          <w:noProof/>
        </w:rPr>
        <w:fldChar w:fldCharType="end"/>
      </w:r>
    </w:p>
    <w:p w14:paraId="27A2228D" w14:textId="504B1C0F" w:rsidR="005978E1" w:rsidRDefault="005978E1">
      <w:pPr>
        <w:pStyle w:val="TOC4"/>
        <w:rPr>
          <w:rFonts w:asciiTheme="minorHAnsi" w:eastAsiaTheme="minorEastAsia" w:hAnsiTheme="minorHAnsi" w:cstheme="minorBidi"/>
          <w:noProof/>
          <w:sz w:val="22"/>
          <w:szCs w:val="22"/>
          <w:lang w:val="en-US"/>
        </w:rPr>
      </w:pPr>
      <w:r>
        <w:rPr>
          <w:noProof/>
        </w:rPr>
        <w:t>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_Toc222784062 \h </w:instrText>
      </w:r>
      <w:r>
        <w:rPr>
          <w:noProof/>
        </w:rPr>
      </w:r>
      <w:r>
        <w:rPr>
          <w:noProof/>
        </w:rPr>
        <w:fldChar w:fldCharType="separate"/>
      </w:r>
      <w:r>
        <w:rPr>
          <w:noProof/>
        </w:rPr>
        <w:t>66</w:t>
      </w:r>
      <w:r>
        <w:rPr>
          <w:noProof/>
        </w:rPr>
        <w:fldChar w:fldCharType="end"/>
      </w:r>
    </w:p>
    <w:p w14:paraId="12143C1D" w14:textId="18E921C1" w:rsidR="005978E1" w:rsidRDefault="005978E1">
      <w:pPr>
        <w:pStyle w:val="TOC4"/>
        <w:rPr>
          <w:rFonts w:asciiTheme="minorHAnsi" w:eastAsiaTheme="minorEastAsia" w:hAnsiTheme="minorHAnsi" w:cstheme="minorBidi"/>
          <w:noProof/>
          <w:sz w:val="22"/>
          <w:szCs w:val="22"/>
          <w:lang w:val="en-US"/>
        </w:rPr>
      </w:pPr>
      <w:r>
        <w:rPr>
          <w:noProof/>
        </w:rPr>
        <w:t>5.2.5.2</w:t>
      </w:r>
      <w:r>
        <w:rPr>
          <w:rFonts w:asciiTheme="minorHAnsi" w:eastAsiaTheme="minorEastAsia" w:hAnsiTheme="minorHAnsi" w:cstheme="minorBidi"/>
          <w:noProof/>
          <w:sz w:val="22"/>
          <w:szCs w:val="22"/>
          <w:lang w:val="en-US"/>
        </w:rPr>
        <w:tab/>
      </w:r>
      <w:r>
        <w:rPr>
          <w:noProof/>
        </w:rPr>
        <w:t>Notification Delivery using a separate HTTP connection</w:t>
      </w:r>
      <w:r>
        <w:rPr>
          <w:noProof/>
        </w:rPr>
        <w:tab/>
      </w:r>
      <w:r>
        <w:rPr>
          <w:noProof/>
        </w:rPr>
        <w:fldChar w:fldCharType="begin"/>
      </w:r>
      <w:r>
        <w:rPr>
          <w:noProof/>
        </w:rPr>
        <w:instrText xml:space="preserve"> PAGEREF _Toc222784063 \h </w:instrText>
      </w:r>
      <w:r>
        <w:rPr>
          <w:noProof/>
        </w:rPr>
      </w:r>
      <w:r>
        <w:rPr>
          <w:noProof/>
        </w:rPr>
        <w:fldChar w:fldCharType="separate"/>
      </w:r>
      <w:r>
        <w:rPr>
          <w:noProof/>
        </w:rPr>
        <w:t>66</w:t>
      </w:r>
      <w:r>
        <w:rPr>
          <w:noProof/>
        </w:rPr>
        <w:fldChar w:fldCharType="end"/>
      </w:r>
    </w:p>
    <w:p w14:paraId="2D52E38D" w14:textId="3BDD872D" w:rsidR="005978E1" w:rsidRDefault="005978E1">
      <w:pPr>
        <w:pStyle w:val="TOC4"/>
        <w:rPr>
          <w:rFonts w:asciiTheme="minorHAnsi" w:eastAsiaTheme="minorEastAsia" w:hAnsiTheme="minorHAnsi" w:cstheme="minorBidi"/>
          <w:noProof/>
          <w:sz w:val="22"/>
          <w:szCs w:val="22"/>
          <w:lang w:val="en-US"/>
        </w:rPr>
      </w:pPr>
      <w:r>
        <w:rPr>
          <w:noProof/>
        </w:rPr>
        <w:t>5.2.5.3</w:t>
      </w:r>
      <w:r>
        <w:rPr>
          <w:rFonts w:asciiTheme="minorHAnsi" w:eastAsiaTheme="minorEastAsia" w:hAnsiTheme="minorHAnsi" w:cstheme="minorBidi"/>
          <w:noProof/>
          <w:sz w:val="22"/>
          <w:szCs w:val="22"/>
          <w:lang w:val="en-US"/>
        </w:rPr>
        <w:tab/>
      </w:r>
      <w:r>
        <w:rPr>
          <w:noProof/>
        </w:rPr>
        <w:t>Notification Test Event</w:t>
      </w:r>
      <w:r>
        <w:rPr>
          <w:noProof/>
        </w:rPr>
        <w:tab/>
      </w:r>
      <w:r>
        <w:rPr>
          <w:noProof/>
        </w:rPr>
        <w:fldChar w:fldCharType="begin"/>
      </w:r>
      <w:r>
        <w:rPr>
          <w:noProof/>
        </w:rPr>
        <w:instrText xml:space="preserve"> PAGEREF _Toc222784064 \h </w:instrText>
      </w:r>
      <w:r>
        <w:rPr>
          <w:noProof/>
        </w:rPr>
      </w:r>
      <w:r>
        <w:rPr>
          <w:noProof/>
        </w:rPr>
        <w:fldChar w:fldCharType="separate"/>
      </w:r>
      <w:r>
        <w:rPr>
          <w:noProof/>
        </w:rPr>
        <w:t>66</w:t>
      </w:r>
      <w:r>
        <w:rPr>
          <w:noProof/>
        </w:rPr>
        <w:fldChar w:fldCharType="end"/>
      </w:r>
    </w:p>
    <w:p w14:paraId="5FF068D8" w14:textId="36943030" w:rsidR="005978E1" w:rsidRDefault="005978E1">
      <w:pPr>
        <w:pStyle w:val="TOC4"/>
        <w:rPr>
          <w:rFonts w:asciiTheme="minorHAnsi" w:eastAsiaTheme="minorEastAsia" w:hAnsiTheme="minorHAnsi" w:cstheme="minorBidi"/>
          <w:noProof/>
          <w:sz w:val="22"/>
          <w:szCs w:val="22"/>
          <w:lang w:val="en-US"/>
        </w:rPr>
      </w:pPr>
      <w:r>
        <w:rPr>
          <w:noProof/>
        </w:rPr>
        <w:t>5.2.5.4</w:t>
      </w:r>
      <w:r>
        <w:rPr>
          <w:rFonts w:asciiTheme="minorHAnsi" w:eastAsiaTheme="minorEastAsia" w:hAnsiTheme="minorHAnsi" w:cstheme="minorBidi"/>
          <w:noProof/>
          <w:sz w:val="22"/>
          <w:szCs w:val="22"/>
          <w:lang w:val="en-US"/>
        </w:rPr>
        <w:tab/>
      </w:r>
      <w:r>
        <w:rPr>
          <w:noProof/>
        </w:rPr>
        <w:t>Notification Delivery using Websocket</w:t>
      </w:r>
      <w:r>
        <w:rPr>
          <w:noProof/>
        </w:rPr>
        <w:tab/>
      </w:r>
      <w:r>
        <w:rPr>
          <w:noProof/>
        </w:rPr>
        <w:fldChar w:fldCharType="begin"/>
      </w:r>
      <w:r>
        <w:rPr>
          <w:noProof/>
        </w:rPr>
        <w:instrText xml:space="preserve"> PAGEREF _Toc222784065 \h </w:instrText>
      </w:r>
      <w:r>
        <w:rPr>
          <w:noProof/>
        </w:rPr>
      </w:r>
      <w:r>
        <w:rPr>
          <w:noProof/>
        </w:rPr>
        <w:fldChar w:fldCharType="separate"/>
      </w:r>
      <w:r>
        <w:rPr>
          <w:noProof/>
        </w:rPr>
        <w:t>66</w:t>
      </w:r>
      <w:r>
        <w:rPr>
          <w:noProof/>
        </w:rPr>
        <w:fldChar w:fldCharType="end"/>
      </w:r>
    </w:p>
    <w:p w14:paraId="24F31165" w14:textId="229F02C4" w:rsidR="005978E1" w:rsidRDefault="005978E1">
      <w:pPr>
        <w:pStyle w:val="TOC3"/>
        <w:rPr>
          <w:rFonts w:asciiTheme="minorHAnsi" w:eastAsiaTheme="minorEastAsia" w:hAnsiTheme="minorHAnsi" w:cstheme="minorBidi"/>
          <w:noProof/>
          <w:sz w:val="22"/>
          <w:szCs w:val="22"/>
          <w:lang w:val="en-US"/>
        </w:rPr>
      </w:pPr>
      <w:r>
        <w:rPr>
          <w:noProof/>
        </w:rPr>
        <w:t>5.2.6</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_Toc222784066 \h </w:instrText>
      </w:r>
      <w:r>
        <w:rPr>
          <w:noProof/>
        </w:rPr>
      </w:r>
      <w:r>
        <w:rPr>
          <w:noProof/>
        </w:rPr>
        <w:fldChar w:fldCharType="separate"/>
      </w:r>
      <w:r>
        <w:rPr>
          <w:noProof/>
        </w:rPr>
        <w:t>68</w:t>
      </w:r>
      <w:r>
        <w:rPr>
          <w:noProof/>
        </w:rPr>
        <w:fldChar w:fldCharType="end"/>
      </w:r>
    </w:p>
    <w:p w14:paraId="1BEF0AE3" w14:textId="2FA6148F" w:rsidR="005978E1" w:rsidRDefault="005978E1">
      <w:pPr>
        <w:pStyle w:val="TOC3"/>
        <w:rPr>
          <w:rFonts w:asciiTheme="minorHAnsi" w:eastAsiaTheme="minorEastAsia" w:hAnsiTheme="minorHAnsi" w:cstheme="minorBidi"/>
          <w:noProof/>
          <w:sz w:val="22"/>
          <w:szCs w:val="22"/>
          <w:lang w:val="en-US"/>
        </w:rPr>
      </w:pPr>
      <w:r>
        <w:rPr>
          <w:noProof/>
        </w:rPr>
        <w:t>5.2.7</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_Toc222784067 \h </w:instrText>
      </w:r>
      <w:r>
        <w:rPr>
          <w:noProof/>
        </w:rPr>
      </w:r>
      <w:r>
        <w:rPr>
          <w:noProof/>
        </w:rPr>
        <w:fldChar w:fldCharType="separate"/>
      </w:r>
      <w:r>
        <w:rPr>
          <w:noProof/>
        </w:rPr>
        <w:t>71</w:t>
      </w:r>
      <w:r>
        <w:rPr>
          <w:noProof/>
        </w:rPr>
        <w:fldChar w:fldCharType="end"/>
      </w:r>
    </w:p>
    <w:p w14:paraId="3C816CF9" w14:textId="2E645CBC" w:rsidR="005978E1" w:rsidRDefault="005978E1">
      <w:pPr>
        <w:pStyle w:val="TOC3"/>
        <w:rPr>
          <w:rFonts w:asciiTheme="minorHAnsi" w:eastAsiaTheme="minorEastAsia" w:hAnsiTheme="minorHAnsi" w:cstheme="minorBidi"/>
          <w:noProof/>
          <w:sz w:val="22"/>
          <w:szCs w:val="22"/>
          <w:lang w:val="en-US"/>
        </w:rPr>
      </w:pPr>
      <w:r>
        <w:rPr>
          <w:noProof/>
        </w:rPr>
        <w:t>5.2.8</w:t>
      </w:r>
      <w:r>
        <w:rPr>
          <w:rFonts w:asciiTheme="minorHAnsi" w:eastAsiaTheme="minorEastAsia" w:hAnsiTheme="minorHAnsi" w:cstheme="minorBidi"/>
          <w:noProof/>
          <w:sz w:val="22"/>
          <w:szCs w:val="22"/>
          <w:lang w:val="en-US"/>
        </w:rPr>
        <w:tab/>
      </w:r>
      <w:r>
        <w:rPr>
          <w:noProof/>
          <w:lang w:eastAsia="zh-CN"/>
        </w:rPr>
        <w:t>HTTP custom headers</w:t>
      </w:r>
      <w:r>
        <w:rPr>
          <w:noProof/>
        </w:rPr>
        <w:tab/>
      </w:r>
      <w:r>
        <w:rPr>
          <w:noProof/>
        </w:rPr>
        <w:fldChar w:fldCharType="begin"/>
      </w:r>
      <w:r>
        <w:rPr>
          <w:noProof/>
        </w:rPr>
        <w:instrText xml:space="preserve"> PAGEREF _Toc222784068 \h </w:instrText>
      </w:r>
      <w:r>
        <w:rPr>
          <w:noProof/>
        </w:rPr>
      </w:r>
      <w:r>
        <w:rPr>
          <w:noProof/>
        </w:rPr>
        <w:fldChar w:fldCharType="separate"/>
      </w:r>
      <w:r>
        <w:rPr>
          <w:noProof/>
        </w:rPr>
        <w:t>71</w:t>
      </w:r>
      <w:r>
        <w:rPr>
          <w:noProof/>
        </w:rPr>
        <w:fldChar w:fldCharType="end"/>
      </w:r>
    </w:p>
    <w:p w14:paraId="4C3E6360" w14:textId="5B6BE56B" w:rsidR="005978E1" w:rsidRDefault="005978E1">
      <w:pPr>
        <w:pStyle w:val="TOC4"/>
        <w:rPr>
          <w:rFonts w:asciiTheme="minorHAnsi" w:eastAsiaTheme="minorEastAsia" w:hAnsiTheme="minorHAnsi" w:cstheme="minorBidi"/>
          <w:noProof/>
          <w:sz w:val="22"/>
          <w:szCs w:val="22"/>
          <w:lang w:val="en-US"/>
        </w:rPr>
      </w:pPr>
      <w:r>
        <w:rPr>
          <w:noProof/>
        </w:rPr>
        <w:t>5.2.8.1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_Toc222784069 \h </w:instrText>
      </w:r>
      <w:r>
        <w:rPr>
          <w:noProof/>
        </w:rPr>
      </w:r>
      <w:r>
        <w:rPr>
          <w:noProof/>
        </w:rPr>
        <w:fldChar w:fldCharType="separate"/>
      </w:r>
      <w:r>
        <w:rPr>
          <w:noProof/>
        </w:rPr>
        <w:t>71</w:t>
      </w:r>
      <w:r>
        <w:rPr>
          <w:noProof/>
        </w:rPr>
        <w:fldChar w:fldCharType="end"/>
      </w:r>
    </w:p>
    <w:p w14:paraId="10772854" w14:textId="3E90BC0A" w:rsidR="005978E1" w:rsidRDefault="005978E1">
      <w:pPr>
        <w:pStyle w:val="TOC4"/>
        <w:rPr>
          <w:rFonts w:asciiTheme="minorHAnsi" w:eastAsiaTheme="minorEastAsia" w:hAnsiTheme="minorHAnsi" w:cstheme="minorBidi"/>
          <w:noProof/>
          <w:sz w:val="22"/>
          <w:szCs w:val="22"/>
          <w:lang w:val="en-US"/>
        </w:rPr>
      </w:pPr>
      <w:r>
        <w:rPr>
          <w:noProof/>
        </w:rPr>
        <w:t>5.2.8.2</w:t>
      </w:r>
      <w:r>
        <w:rPr>
          <w:rFonts w:asciiTheme="minorHAnsi" w:eastAsiaTheme="minorEastAsia" w:hAnsiTheme="minorHAnsi" w:cstheme="minorBidi"/>
          <w:noProof/>
          <w:sz w:val="22"/>
          <w:szCs w:val="22"/>
          <w:lang w:val="en-US"/>
        </w:rPr>
        <w:tab/>
      </w:r>
      <w:r>
        <w:rPr>
          <w:noProof/>
          <w:lang w:eastAsia="zh-CN"/>
        </w:rPr>
        <w:t>Reused HTTP custom headers</w:t>
      </w:r>
      <w:r>
        <w:rPr>
          <w:noProof/>
        </w:rPr>
        <w:tab/>
      </w:r>
      <w:r>
        <w:rPr>
          <w:noProof/>
        </w:rPr>
        <w:fldChar w:fldCharType="begin"/>
      </w:r>
      <w:r>
        <w:rPr>
          <w:noProof/>
        </w:rPr>
        <w:instrText xml:space="preserve"> PAGEREF _Toc222784070 \h </w:instrText>
      </w:r>
      <w:r>
        <w:rPr>
          <w:noProof/>
        </w:rPr>
      </w:r>
      <w:r>
        <w:rPr>
          <w:noProof/>
        </w:rPr>
        <w:fldChar w:fldCharType="separate"/>
      </w:r>
      <w:r>
        <w:rPr>
          <w:noProof/>
        </w:rPr>
        <w:t>71</w:t>
      </w:r>
      <w:r>
        <w:rPr>
          <w:noProof/>
        </w:rPr>
        <w:fldChar w:fldCharType="end"/>
      </w:r>
    </w:p>
    <w:p w14:paraId="4652D8CF" w14:textId="1DE16529" w:rsidR="005978E1" w:rsidRDefault="005978E1">
      <w:pPr>
        <w:pStyle w:val="TOC4"/>
        <w:rPr>
          <w:rFonts w:asciiTheme="minorHAnsi" w:eastAsiaTheme="minorEastAsia" w:hAnsiTheme="minorHAnsi" w:cstheme="minorBidi"/>
          <w:noProof/>
          <w:sz w:val="22"/>
          <w:szCs w:val="22"/>
          <w:lang w:val="en-US"/>
        </w:rPr>
      </w:pPr>
      <w:r>
        <w:rPr>
          <w:noProof/>
        </w:rPr>
        <w:t>5.2.8.3</w:t>
      </w:r>
      <w:r>
        <w:rPr>
          <w:rFonts w:asciiTheme="minorHAnsi" w:eastAsiaTheme="minorEastAsia" w:hAnsiTheme="minorHAnsi" w:cstheme="minorBidi"/>
          <w:noProof/>
          <w:sz w:val="22"/>
          <w:szCs w:val="22"/>
          <w:lang w:val="en-US"/>
        </w:rPr>
        <w:tab/>
      </w:r>
      <w:r>
        <w:rPr>
          <w:noProof/>
        </w:rPr>
        <w:t>Optional HTTP custom headers</w:t>
      </w:r>
      <w:r>
        <w:rPr>
          <w:noProof/>
        </w:rPr>
        <w:tab/>
      </w:r>
      <w:r>
        <w:rPr>
          <w:noProof/>
        </w:rPr>
        <w:fldChar w:fldCharType="begin"/>
      </w:r>
      <w:r>
        <w:rPr>
          <w:noProof/>
        </w:rPr>
        <w:instrText xml:space="preserve"> PAGEREF _Toc222784071 \h </w:instrText>
      </w:r>
      <w:r>
        <w:rPr>
          <w:noProof/>
        </w:rPr>
      </w:r>
      <w:r>
        <w:rPr>
          <w:noProof/>
        </w:rPr>
        <w:fldChar w:fldCharType="separate"/>
      </w:r>
      <w:r>
        <w:rPr>
          <w:noProof/>
        </w:rPr>
        <w:t>71</w:t>
      </w:r>
      <w:r>
        <w:rPr>
          <w:noProof/>
        </w:rPr>
        <w:fldChar w:fldCharType="end"/>
      </w:r>
    </w:p>
    <w:p w14:paraId="7354632C" w14:textId="617E2AE7" w:rsidR="005978E1" w:rsidRDefault="005978E1">
      <w:pPr>
        <w:pStyle w:val="TOC5"/>
        <w:rPr>
          <w:rFonts w:asciiTheme="minorHAnsi" w:eastAsiaTheme="minorEastAsia" w:hAnsiTheme="minorHAnsi" w:cstheme="minorBidi"/>
          <w:noProof/>
          <w:sz w:val="22"/>
          <w:szCs w:val="22"/>
          <w:lang w:val="en-US"/>
        </w:rPr>
      </w:pPr>
      <w:r>
        <w:rPr>
          <w:noProof/>
        </w:rPr>
        <w:t>5.2.8.3.1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_Toc222784072 \h </w:instrText>
      </w:r>
      <w:r>
        <w:rPr>
          <w:noProof/>
        </w:rPr>
      </w:r>
      <w:r>
        <w:rPr>
          <w:noProof/>
        </w:rPr>
        <w:fldChar w:fldCharType="separate"/>
      </w:r>
      <w:r>
        <w:rPr>
          <w:noProof/>
        </w:rPr>
        <w:t>71</w:t>
      </w:r>
      <w:r>
        <w:rPr>
          <w:noProof/>
        </w:rPr>
        <w:fldChar w:fldCharType="end"/>
      </w:r>
    </w:p>
    <w:p w14:paraId="076D975C" w14:textId="769BB9AD" w:rsidR="005978E1" w:rsidRDefault="005978E1">
      <w:pPr>
        <w:pStyle w:val="TOC5"/>
        <w:rPr>
          <w:rFonts w:asciiTheme="minorHAnsi" w:eastAsiaTheme="minorEastAsia" w:hAnsiTheme="minorHAnsi" w:cstheme="minorBidi"/>
          <w:noProof/>
          <w:sz w:val="22"/>
          <w:szCs w:val="22"/>
          <w:lang w:val="en-US"/>
        </w:rPr>
      </w:pPr>
      <w:r>
        <w:rPr>
          <w:noProof/>
        </w:rPr>
        <w:t>5.2.8.3.2</w:t>
      </w:r>
      <w:r>
        <w:rPr>
          <w:rFonts w:asciiTheme="minorHAnsi" w:eastAsiaTheme="minorEastAsia" w:hAnsiTheme="minorHAnsi" w:cstheme="minorBidi"/>
          <w:noProof/>
          <w:sz w:val="22"/>
          <w:szCs w:val="22"/>
          <w:lang w:val="en-US"/>
        </w:rPr>
        <w:tab/>
      </w:r>
      <w:r>
        <w:rPr>
          <w:noProof/>
        </w:rPr>
        <w:t>Nbi-Api-Sender-Timestamp</w:t>
      </w:r>
      <w:r>
        <w:rPr>
          <w:noProof/>
        </w:rPr>
        <w:tab/>
      </w:r>
      <w:r>
        <w:rPr>
          <w:noProof/>
        </w:rPr>
        <w:fldChar w:fldCharType="begin"/>
      </w:r>
      <w:r>
        <w:rPr>
          <w:noProof/>
        </w:rPr>
        <w:instrText xml:space="preserve"> PAGEREF _Toc222784073 \h </w:instrText>
      </w:r>
      <w:r>
        <w:rPr>
          <w:noProof/>
        </w:rPr>
      </w:r>
      <w:r>
        <w:rPr>
          <w:noProof/>
        </w:rPr>
        <w:fldChar w:fldCharType="separate"/>
      </w:r>
      <w:r>
        <w:rPr>
          <w:noProof/>
        </w:rPr>
        <w:t>72</w:t>
      </w:r>
      <w:r>
        <w:rPr>
          <w:noProof/>
        </w:rPr>
        <w:fldChar w:fldCharType="end"/>
      </w:r>
    </w:p>
    <w:p w14:paraId="12544804" w14:textId="0E20E420" w:rsidR="005978E1" w:rsidRDefault="005978E1">
      <w:pPr>
        <w:pStyle w:val="TOC5"/>
        <w:rPr>
          <w:rFonts w:asciiTheme="minorHAnsi" w:eastAsiaTheme="minorEastAsia" w:hAnsiTheme="minorHAnsi" w:cstheme="minorBidi"/>
          <w:noProof/>
          <w:sz w:val="22"/>
          <w:szCs w:val="22"/>
          <w:lang w:val="en-US"/>
        </w:rPr>
      </w:pPr>
      <w:r>
        <w:rPr>
          <w:noProof/>
        </w:rPr>
        <w:t>5.2.8.3.3</w:t>
      </w:r>
      <w:r>
        <w:rPr>
          <w:rFonts w:asciiTheme="minorHAnsi" w:eastAsiaTheme="minorEastAsia" w:hAnsiTheme="minorHAnsi" w:cstheme="minorBidi"/>
          <w:noProof/>
          <w:sz w:val="22"/>
          <w:szCs w:val="22"/>
          <w:lang w:val="en-US"/>
        </w:rPr>
        <w:tab/>
      </w:r>
      <w:r>
        <w:rPr>
          <w:noProof/>
        </w:rPr>
        <w:t>Nb-Api-Max-Rsp-Time</w:t>
      </w:r>
      <w:r>
        <w:rPr>
          <w:noProof/>
        </w:rPr>
        <w:tab/>
      </w:r>
      <w:r>
        <w:rPr>
          <w:noProof/>
        </w:rPr>
        <w:fldChar w:fldCharType="begin"/>
      </w:r>
      <w:r>
        <w:rPr>
          <w:noProof/>
        </w:rPr>
        <w:instrText xml:space="preserve"> PAGEREF _Toc222784074 \h </w:instrText>
      </w:r>
      <w:r>
        <w:rPr>
          <w:noProof/>
        </w:rPr>
      </w:r>
      <w:r>
        <w:rPr>
          <w:noProof/>
        </w:rPr>
        <w:fldChar w:fldCharType="separate"/>
      </w:r>
      <w:r>
        <w:rPr>
          <w:noProof/>
        </w:rPr>
        <w:t>72</w:t>
      </w:r>
      <w:r>
        <w:rPr>
          <w:noProof/>
        </w:rPr>
        <w:fldChar w:fldCharType="end"/>
      </w:r>
    </w:p>
    <w:p w14:paraId="465B7FA5" w14:textId="0AD5ACC5" w:rsidR="005978E1" w:rsidRPr="007F6D93" w:rsidRDefault="005978E1">
      <w:pPr>
        <w:pStyle w:val="TOC5"/>
        <w:rPr>
          <w:rFonts w:asciiTheme="minorHAnsi" w:eastAsiaTheme="minorEastAsia" w:hAnsiTheme="minorHAnsi" w:cstheme="minorBidi"/>
          <w:noProof/>
          <w:sz w:val="22"/>
          <w:szCs w:val="22"/>
          <w:lang w:val="fr-FR"/>
        </w:rPr>
      </w:pPr>
      <w:r w:rsidRPr="007F6D93">
        <w:rPr>
          <w:noProof/>
          <w:lang w:val="fr-FR"/>
        </w:rPr>
        <w:t>5.2.8.3.4</w:t>
      </w:r>
      <w:r w:rsidRPr="007F6D93">
        <w:rPr>
          <w:rFonts w:asciiTheme="minorHAnsi" w:eastAsiaTheme="minorEastAsia" w:hAnsiTheme="minorHAnsi" w:cstheme="minorBidi"/>
          <w:noProof/>
          <w:sz w:val="22"/>
          <w:szCs w:val="22"/>
          <w:lang w:val="fr-FR"/>
        </w:rPr>
        <w:tab/>
      </w:r>
      <w:r w:rsidRPr="007F6D93">
        <w:rPr>
          <w:noProof/>
          <w:lang w:val="fr-FR"/>
        </w:rPr>
        <w:t>Nbi-Api-Lci</w:t>
      </w:r>
      <w:r w:rsidRPr="007F6D93">
        <w:rPr>
          <w:noProof/>
          <w:lang w:val="fr-FR"/>
        </w:rPr>
        <w:tab/>
      </w:r>
      <w:r>
        <w:rPr>
          <w:noProof/>
        </w:rPr>
        <w:fldChar w:fldCharType="begin"/>
      </w:r>
      <w:r w:rsidRPr="007F6D93">
        <w:rPr>
          <w:noProof/>
          <w:lang w:val="fr-FR"/>
        </w:rPr>
        <w:instrText xml:space="preserve"> PAGEREF _Toc222784075 \h </w:instrText>
      </w:r>
      <w:r>
        <w:rPr>
          <w:noProof/>
        </w:rPr>
      </w:r>
      <w:r>
        <w:rPr>
          <w:noProof/>
        </w:rPr>
        <w:fldChar w:fldCharType="separate"/>
      </w:r>
      <w:r w:rsidRPr="007F6D93">
        <w:rPr>
          <w:noProof/>
          <w:lang w:val="fr-FR"/>
        </w:rPr>
        <w:t>72</w:t>
      </w:r>
      <w:r>
        <w:rPr>
          <w:noProof/>
        </w:rPr>
        <w:fldChar w:fldCharType="end"/>
      </w:r>
    </w:p>
    <w:p w14:paraId="3F3CADA4" w14:textId="2DE28CD1" w:rsidR="005978E1" w:rsidRPr="007F6D93" w:rsidRDefault="005978E1">
      <w:pPr>
        <w:pStyle w:val="TOC5"/>
        <w:rPr>
          <w:rFonts w:asciiTheme="minorHAnsi" w:eastAsiaTheme="minorEastAsia" w:hAnsiTheme="minorHAnsi" w:cstheme="minorBidi"/>
          <w:noProof/>
          <w:sz w:val="22"/>
          <w:szCs w:val="22"/>
          <w:lang w:val="fr-FR"/>
        </w:rPr>
      </w:pPr>
      <w:r w:rsidRPr="007F6D93">
        <w:rPr>
          <w:noProof/>
          <w:lang w:val="fr-FR"/>
        </w:rPr>
        <w:t>5.2.8.3.5</w:t>
      </w:r>
      <w:r w:rsidRPr="007F6D93">
        <w:rPr>
          <w:rFonts w:asciiTheme="minorHAnsi" w:eastAsiaTheme="minorEastAsia" w:hAnsiTheme="minorHAnsi" w:cstheme="minorBidi"/>
          <w:noProof/>
          <w:sz w:val="22"/>
          <w:szCs w:val="22"/>
          <w:lang w:val="fr-FR"/>
        </w:rPr>
        <w:tab/>
      </w:r>
      <w:r w:rsidRPr="007F6D93">
        <w:rPr>
          <w:noProof/>
          <w:lang w:val="fr-FR"/>
        </w:rPr>
        <w:t>Nb-Api-Oci</w:t>
      </w:r>
      <w:r w:rsidRPr="007F6D93">
        <w:rPr>
          <w:noProof/>
          <w:lang w:val="fr-FR"/>
        </w:rPr>
        <w:tab/>
      </w:r>
      <w:r>
        <w:rPr>
          <w:noProof/>
        </w:rPr>
        <w:fldChar w:fldCharType="begin"/>
      </w:r>
      <w:r w:rsidRPr="007F6D93">
        <w:rPr>
          <w:noProof/>
          <w:lang w:val="fr-FR"/>
        </w:rPr>
        <w:instrText xml:space="preserve"> PAGEREF _Toc222784076 \h </w:instrText>
      </w:r>
      <w:r>
        <w:rPr>
          <w:noProof/>
        </w:rPr>
      </w:r>
      <w:r>
        <w:rPr>
          <w:noProof/>
        </w:rPr>
        <w:fldChar w:fldCharType="separate"/>
      </w:r>
      <w:r w:rsidRPr="007F6D93">
        <w:rPr>
          <w:noProof/>
          <w:lang w:val="fr-FR"/>
        </w:rPr>
        <w:t>72</w:t>
      </w:r>
      <w:r>
        <w:rPr>
          <w:noProof/>
        </w:rPr>
        <w:fldChar w:fldCharType="end"/>
      </w:r>
    </w:p>
    <w:p w14:paraId="15DE381C" w14:textId="78BD5530" w:rsidR="005978E1" w:rsidRDefault="005978E1">
      <w:pPr>
        <w:pStyle w:val="TOC3"/>
        <w:rPr>
          <w:rFonts w:asciiTheme="minorHAnsi" w:eastAsiaTheme="minorEastAsia" w:hAnsiTheme="minorHAnsi" w:cstheme="minorBidi"/>
          <w:noProof/>
          <w:sz w:val="22"/>
          <w:szCs w:val="22"/>
          <w:lang w:val="en-US"/>
        </w:rPr>
      </w:pPr>
      <w:r>
        <w:rPr>
          <w:noProof/>
        </w:rPr>
        <w:lastRenderedPageBreak/>
        <w:t>5.2.9</w:t>
      </w:r>
      <w:r>
        <w:rPr>
          <w:rFonts w:asciiTheme="minorHAnsi" w:eastAsiaTheme="minorEastAsia" w:hAnsiTheme="minorHAnsi" w:cstheme="minorBidi"/>
          <w:noProof/>
          <w:sz w:val="22"/>
          <w:szCs w:val="22"/>
          <w:lang w:val="en-US"/>
        </w:rPr>
        <w:tab/>
      </w:r>
      <w:r>
        <w:rPr>
          <w:noProof/>
        </w:rPr>
        <w:t>Conventions for Open API specification files</w:t>
      </w:r>
      <w:r>
        <w:rPr>
          <w:noProof/>
        </w:rPr>
        <w:tab/>
      </w:r>
      <w:r>
        <w:rPr>
          <w:noProof/>
        </w:rPr>
        <w:fldChar w:fldCharType="begin"/>
      </w:r>
      <w:r>
        <w:rPr>
          <w:noProof/>
        </w:rPr>
        <w:instrText xml:space="preserve"> PAGEREF _Toc222784077 \h </w:instrText>
      </w:r>
      <w:r>
        <w:rPr>
          <w:noProof/>
        </w:rPr>
      </w:r>
      <w:r>
        <w:rPr>
          <w:noProof/>
        </w:rPr>
        <w:fldChar w:fldCharType="separate"/>
      </w:r>
      <w:r>
        <w:rPr>
          <w:noProof/>
        </w:rPr>
        <w:t>73</w:t>
      </w:r>
      <w:r>
        <w:rPr>
          <w:noProof/>
        </w:rPr>
        <w:fldChar w:fldCharType="end"/>
      </w:r>
    </w:p>
    <w:p w14:paraId="091B413F" w14:textId="200F67C6" w:rsidR="005978E1" w:rsidRDefault="005978E1">
      <w:pPr>
        <w:pStyle w:val="TOC4"/>
        <w:rPr>
          <w:rFonts w:asciiTheme="minorHAnsi" w:eastAsiaTheme="minorEastAsia" w:hAnsiTheme="minorHAnsi" w:cstheme="minorBidi"/>
          <w:noProof/>
          <w:sz w:val="22"/>
          <w:szCs w:val="22"/>
          <w:lang w:val="en-US"/>
        </w:rPr>
      </w:pPr>
      <w:r>
        <w:rPr>
          <w:noProof/>
          <w:lang w:eastAsia="zh-CN"/>
        </w:rPr>
        <w:t>5.2.9.1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_Toc222784078 \h </w:instrText>
      </w:r>
      <w:r>
        <w:rPr>
          <w:noProof/>
        </w:rPr>
      </w:r>
      <w:r>
        <w:rPr>
          <w:noProof/>
        </w:rPr>
        <w:fldChar w:fldCharType="separate"/>
      </w:r>
      <w:r>
        <w:rPr>
          <w:noProof/>
        </w:rPr>
        <w:t>73</w:t>
      </w:r>
      <w:r>
        <w:rPr>
          <w:noProof/>
        </w:rPr>
        <w:fldChar w:fldCharType="end"/>
      </w:r>
    </w:p>
    <w:p w14:paraId="75A2D4C4" w14:textId="329C03FA" w:rsidR="005978E1" w:rsidRDefault="005978E1">
      <w:pPr>
        <w:pStyle w:val="TOC4"/>
        <w:rPr>
          <w:rFonts w:asciiTheme="minorHAnsi" w:eastAsiaTheme="minorEastAsia" w:hAnsiTheme="minorHAnsi" w:cstheme="minorBidi"/>
          <w:noProof/>
          <w:sz w:val="22"/>
          <w:szCs w:val="22"/>
          <w:lang w:val="en-US"/>
        </w:rPr>
      </w:pPr>
      <w:r>
        <w:rPr>
          <w:noProof/>
          <w:lang w:eastAsia="zh-CN"/>
        </w:rPr>
        <w:t>5.2.9.2</w:t>
      </w:r>
      <w:r>
        <w:rPr>
          <w:rFonts w:asciiTheme="minorHAnsi" w:eastAsiaTheme="minorEastAsia" w:hAnsiTheme="minorHAnsi" w:cstheme="minorBidi"/>
          <w:noProof/>
          <w:sz w:val="22"/>
          <w:szCs w:val="22"/>
          <w:lang w:val="en-US"/>
        </w:rPr>
        <w:tab/>
      </w:r>
      <w:r>
        <w:rPr>
          <w:noProof/>
          <w:lang w:eastAsia="zh-CN"/>
        </w:rPr>
        <w:t>Formatting of OpenAPI files</w:t>
      </w:r>
      <w:r>
        <w:rPr>
          <w:noProof/>
        </w:rPr>
        <w:tab/>
      </w:r>
      <w:r>
        <w:rPr>
          <w:noProof/>
        </w:rPr>
        <w:fldChar w:fldCharType="begin"/>
      </w:r>
      <w:r>
        <w:rPr>
          <w:noProof/>
        </w:rPr>
        <w:instrText xml:space="preserve"> PAGEREF _Toc222784079 \h </w:instrText>
      </w:r>
      <w:r>
        <w:rPr>
          <w:noProof/>
        </w:rPr>
      </w:r>
      <w:r>
        <w:rPr>
          <w:noProof/>
        </w:rPr>
        <w:fldChar w:fldCharType="separate"/>
      </w:r>
      <w:r>
        <w:rPr>
          <w:noProof/>
        </w:rPr>
        <w:t>73</w:t>
      </w:r>
      <w:r>
        <w:rPr>
          <w:noProof/>
        </w:rPr>
        <w:fldChar w:fldCharType="end"/>
      </w:r>
    </w:p>
    <w:p w14:paraId="02C95CF7" w14:textId="35A0D9B3" w:rsidR="005978E1" w:rsidRDefault="005978E1">
      <w:pPr>
        <w:pStyle w:val="TOC4"/>
        <w:rPr>
          <w:rFonts w:asciiTheme="minorHAnsi" w:eastAsiaTheme="minorEastAsia" w:hAnsiTheme="minorHAnsi" w:cstheme="minorBidi"/>
          <w:noProof/>
          <w:sz w:val="22"/>
          <w:szCs w:val="22"/>
          <w:lang w:val="en-US"/>
        </w:rPr>
      </w:pPr>
      <w:r>
        <w:rPr>
          <w:noProof/>
          <w:lang w:eastAsia="zh-CN"/>
        </w:rPr>
        <w:t>5.2.9.3</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_Toc222784080 \h </w:instrText>
      </w:r>
      <w:r>
        <w:rPr>
          <w:noProof/>
        </w:rPr>
      </w:r>
      <w:r>
        <w:rPr>
          <w:noProof/>
        </w:rPr>
        <w:fldChar w:fldCharType="separate"/>
      </w:r>
      <w:r>
        <w:rPr>
          <w:noProof/>
        </w:rPr>
        <w:t>73</w:t>
      </w:r>
      <w:r>
        <w:rPr>
          <w:noProof/>
        </w:rPr>
        <w:fldChar w:fldCharType="end"/>
      </w:r>
    </w:p>
    <w:p w14:paraId="020029A7" w14:textId="653E91D2" w:rsidR="005978E1" w:rsidRDefault="005978E1">
      <w:pPr>
        <w:pStyle w:val="TOC4"/>
        <w:rPr>
          <w:rFonts w:asciiTheme="minorHAnsi" w:eastAsiaTheme="minorEastAsia" w:hAnsiTheme="minorHAnsi" w:cstheme="minorBidi"/>
          <w:noProof/>
          <w:sz w:val="22"/>
          <w:szCs w:val="22"/>
          <w:lang w:val="en-US"/>
        </w:rPr>
      </w:pPr>
      <w:r w:rsidRPr="00C5629B">
        <w:rPr>
          <w:noProof/>
          <w:lang w:val="en-US" w:eastAsia="zh-CN"/>
        </w:rPr>
        <w:t>5.2.9.4</w:t>
      </w:r>
      <w:r>
        <w:rPr>
          <w:rFonts w:asciiTheme="minorHAnsi" w:eastAsiaTheme="minorEastAsia" w:hAnsiTheme="minorHAnsi" w:cstheme="minorBidi"/>
          <w:noProof/>
          <w:sz w:val="22"/>
          <w:szCs w:val="22"/>
          <w:lang w:val="en-US"/>
        </w:rPr>
        <w:tab/>
      </w:r>
      <w:r w:rsidRPr="00C5629B">
        <w:rPr>
          <w:noProof/>
          <w:lang w:val="en-US" w:eastAsia="zh-CN"/>
        </w:rPr>
        <w:t>Info</w:t>
      </w:r>
      <w:r>
        <w:rPr>
          <w:noProof/>
        </w:rPr>
        <w:tab/>
      </w:r>
      <w:r>
        <w:rPr>
          <w:noProof/>
        </w:rPr>
        <w:fldChar w:fldCharType="begin"/>
      </w:r>
      <w:r>
        <w:rPr>
          <w:noProof/>
        </w:rPr>
        <w:instrText xml:space="preserve"> PAGEREF _Toc222784081 \h </w:instrText>
      </w:r>
      <w:r>
        <w:rPr>
          <w:noProof/>
        </w:rPr>
      </w:r>
      <w:r>
        <w:rPr>
          <w:noProof/>
        </w:rPr>
        <w:fldChar w:fldCharType="separate"/>
      </w:r>
      <w:r>
        <w:rPr>
          <w:noProof/>
        </w:rPr>
        <w:t>75</w:t>
      </w:r>
      <w:r>
        <w:rPr>
          <w:noProof/>
        </w:rPr>
        <w:fldChar w:fldCharType="end"/>
      </w:r>
    </w:p>
    <w:p w14:paraId="5B4AAECE" w14:textId="78BA0406" w:rsidR="005978E1" w:rsidRDefault="005978E1">
      <w:pPr>
        <w:pStyle w:val="TOC4"/>
        <w:rPr>
          <w:rFonts w:asciiTheme="minorHAnsi" w:eastAsiaTheme="minorEastAsia" w:hAnsiTheme="minorHAnsi" w:cstheme="minorBidi"/>
          <w:noProof/>
          <w:sz w:val="22"/>
          <w:szCs w:val="22"/>
          <w:lang w:val="en-US"/>
        </w:rPr>
      </w:pPr>
      <w:r>
        <w:rPr>
          <w:noProof/>
          <w:lang w:eastAsia="zh-CN"/>
        </w:rPr>
        <w:t>5.2.9.5</w:t>
      </w:r>
      <w:r>
        <w:rPr>
          <w:rFonts w:asciiTheme="minorHAnsi" w:eastAsiaTheme="minorEastAsia" w:hAnsiTheme="minorHAnsi" w:cstheme="minorBidi"/>
          <w:noProof/>
          <w:sz w:val="22"/>
          <w:szCs w:val="22"/>
          <w:lang w:val="en-US"/>
        </w:rPr>
        <w:tab/>
      </w:r>
      <w:r>
        <w:rPr>
          <w:noProof/>
          <w:lang w:eastAsia="zh-CN"/>
        </w:rPr>
        <w:t>Servers</w:t>
      </w:r>
      <w:r>
        <w:rPr>
          <w:noProof/>
        </w:rPr>
        <w:tab/>
      </w:r>
      <w:r>
        <w:rPr>
          <w:noProof/>
        </w:rPr>
        <w:fldChar w:fldCharType="begin"/>
      </w:r>
      <w:r>
        <w:rPr>
          <w:noProof/>
        </w:rPr>
        <w:instrText xml:space="preserve"> PAGEREF _Toc222784082 \h </w:instrText>
      </w:r>
      <w:r>
        <w:rPr>
          <w:noProof/>
        </w:rPr>
      </w:r>
      <w:r>
        <w:rPr>
          <w:noProof/>
        </w:rPr>
        <w:fldChar w:fldCharType="separate"/>
      </w:r>
      <w:r>
        <w:rPr>
          <w:noProof/>
        </w:rPr>
        <w:t>75</w:t>
      </w:r>
      <w:r>
        <w:rPr>
          <w:noProof/>
        </w:rPr>
        <w:fldChar w:fldCharType="end"/>
      </w:r>
    </w:p>
    <w:p w14:paraId="5B20FC15" w14:textId="341FFED2" w:rsidR="005978E1" w:rsidRDefault="005978E1">
      <w:pPr>
        <w:pStyle w:val="TOC4"/>
        <w:rPr>
          <w:rFonts w:asciiTheme="minorHAnsi" w:eastAsiaTheme="minorEastAsia" w:hAnsiTheme="minorHAnsi" w:cstheme="minorBidi"/>
          <w:noProof/>
          <w:sz w:val="22"/>
          <w:szCs w:val="22"/>
          <w:lang w:val="en-US"/>
        </w:rPr>
      </w:pPr>
      <w:r>
        <w:rPr>
          <w:noProof/>
          <w:lang w:eastAsia="zh-CN"/>
        </w:rPr>
        <w:t>5.2.9.6</w:t>
      </w:r>
      <w:r>
        <w:rPr>
          <w:rFonts w:asciiTheme="minorHAnsi" w:eastAsiaTheme="minorEastAsia" w:hAnsiTheme="minorHAnsi" w:cstheme="minorBidi"/>
          <w:noProof/>
          <w:sz w:val="22"/>
          <w:szCs w:val="22"/>
          <w:lang w:val="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_Toc222784083 \h </w:instrText>
      </w:r>
      <w:r>
        <w:rPr>
          <w:noProof/>
        </w:rPr>
      </w:r>
      <w:r>
        <w:rPr>
          <w:noProof/>
        </w:rPr>
        <w:fldChar w:fldCharType="separate"/>
      </w:r>
      <w:r>
        <w:rPr>
          <w:noProof/>
        </w:rPr>
        <w:t>75</w:t>
      </w:r>
      <w:r>
        <w:rPr>
          <w:noProof/>
        </w:rPr>
        <w:fldChar w:fldCharType="end"/>
      </w:r>
    </w:p>
    <w:p w14:paraId="1B738F5E" w14:textId="1564FC61" w:rsidR="005978E1" w:rsidRDefault="005978E1">
      <w:pPr>
        <w:pStyle w:val="TOC4"/>
        <w:rPr>
          <w:rFonts w:asciiTheme="minorHAnsi" w:eastAsiaTheme="minorEastAsia" w:hAnsiTheme="minorHAnsi" w:cstheme="minorBidi"/>
          <w:noProof/>
          <w:sz w:val="22"/>
          <w:szCs w:val="22"/>
          <w:lang w:val="en-US"/>
        </w:rPr>
      </w:pPr>
      <w:r>
        <w:rPr>
          <w:noProof/>
          <w:lang w:eastAsia="zh-CN"/>
        </w:rPr>
        <w:t>5.2.9.7</w:t>
      </w:r>
      <w:r>
        <w:rPr>
          <w:rFonts w:asciiTheme="minorHAnsi" w:eastAsiaTheme="minorEastAsia" w:hAnsiTheme="minorHAnsi" w:cstheme="minorBidi"/>
          <w:noProof/>
          <w:sz w:val="22"/>
          <w:szCs w:val="22"/>
          <w:lang w:val="en-US"/>
        </w:rPr>
        <w:tab/>
      </w:r>
      <w:r>
        <w:rPr>
          <w:noProof/>
          <w:lang w:eastAsia="zh-CN"/>
        </w:rPr>
        <w:t>Server-initiated communication</w:t>
      </w:r>
      <w:r>
        <w:rPr>
          <w:noProof/>
        </w:rPr>
        <w:tab/>
      </w:r>
      <w:r>
        <w:rPr>
          <w:noProof/>
        </w:rPr>
        <w:fldChar w:fldCharType="begin"/>
      </w:r>
      <w:r>
        <w:rPr>
          <w:noProof/>
        </w:rPr>
        <w:instrText xml:space="preserve"> PAGEREF _Toc222784084 \h </w:instrText>
      </w:r>
      <w:r>
        <w:rPr>
          <w:noProof/>
        </w:rPr>
      </w:r>
      <w:r>
        <w:rPr>
          <w:noProof/>
        </w:rPr>
        <w:fldChar w:fldCharType="separate"/>
      </w:r>
      <w:r>
        <w:rPr>
          <w:noProof/>
        </w:rPr>
        <w:t>76</w:t>
      </w:r>
      <w:r>
        <w:rPr>
          <w:noProof/>
        </w:rPr>
        <w:fldChar w:fldCharType="end"/>
      </w:r>
    </w:p>
    <w:p w14:paraId="3B4FC58B" w14:textId="6FDB0D7B" w:rsidR="005978E1" w:rsidRDefault="005978E1">
      <w:pPr>
        <w:pStyle w:val="TOC4"/>
        <w:rPr>
          <w:rFonts w:asciiTheme="minorHAnsi" w:eastAsiaTheme="minorEastAsia" w:hAnsiTheme="minorHAnsi" w:cstheme="minorBidi"/>
          <w:noProof/>
          <w:sz w:val="22"/>
          <w:szCs w:val="22"/>
          <w:lang w:val="en-US"/>
        </w:rPr>
      </w:pPr>
      <w:r>
        <w:rPr>
          <w:noProof/>
        </w:rPr>
        <w:t>5.2.9.8</w:t>
      </w:r>
      <w:r>
        <w:rPr>
          <w:rFonts w:asciiTheme="minorHAnsi" w:eastAsiaTheme="minorEastAsia" w:hAnsiTheme="minorHAnsi" w:cstheme="minorBidi"/>
          <w:noProof/>
          <w:sz w:val="22"/>
          <w:szCs w:val="22"/>
          <w:lang w:val="en-US"/>
        </w:rPr>
        <w:tab/>
      </w:r>
      <w:r>
        <w:rPr>
          <w:noProof/>
        </w:rPr>
        <w:t>Describing the body of HTTP PATCH requests</w:t>
      </w:r>
      <w:r>
        <w:rPr>
          <w:noProof/>
        </w:rPr>
        <w:tab/>
      </w:r>
      <w:r>
        <w:rPr>
          <w:noProof/>
        </w:rPr>
        <w:fldChar w:fldCharType="begin"/>
      </w:r>
      <w:r>
        <w:rPr>
          <w:noProof/>
        </w:rPr>
        <w:instrText xml:space="preserve"> PAGEREF _Toc222784085 \h </w:instrText>
      </w:r>
      <w:r>
        <w:rPr>
          <w:noProof/>
        </w:rPr>
      </w:r>
      <w:r>
        <w:rPr>
          <w:noProof/>
        </w:rPr>
        <w:fldChar w:fldCharType="separate"/>
      </w:r>
      <w:r>
        <w:rPr>
          <w:noProof/>
        </w:rPr>
        <w:t>76</w:t>
      </w:r>
      <w:r>
        <w:rPr>
          <w:noProof/>
        </w:rPr>
        <w:fldChar w:fldCharType="end"/>
      </w:r>
    </w:p>
    <w:p w14:paraId="7E5A2867" w14:textId="53E3758A" w:rsidR="005978E1" w:rsidRDefault="005978E1">
      <w:pPr>
        <w:pStyle w:val="TOC5"/>
        <w:rPr>
          <w:rFonts w:asciiTheme="minorHAnsi" w:eastAsiaTheme="minorEastAsia" w:hAnsiTheme="minorHAnsi" w:cstheme="minorBidi"/>
          <w:noProof/>
          <w:sz w:val="22"/>
          <w:szCs w:val="22"/>
          <w:lang w:val="en-US"/>
        </w:rPr>
      </w:pPr>
      <w:r>
        <w:rPr>
          <w:noProof/>
        </w:rPr>
        <w:t>5.2.9.8.1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_Toc222784086 \h </w:instrText>
      </w:r>
      <w:r>
        <w:rPr>
          <w:noProof/>
        </w:rPr>
      </w:r>
      <w:r>
        <w:rPr>
          <w:noProof/>
        </w:rPr>
        <w:fldChar w:fldCharType="separate"/>
      </w:r>
      <w:r>
        <w:rPr>
          <w:noProof/>
        </w:rPr>
        <w:t>76</w:t>
      </w:r>
      <w:r>
        <w:rPr>
          <w:noProof/>
        </w:rPr>
        <w:fldChar w:fldCharType="end"/>
      </w:r>
    </w:p>
    <w:p w14:paraId="63CCFF7C" w14:textId="79ED3329" w:rsidR="005978E1" w:rsidRDefault="005978E1">
      <w:pPr>
        <w:pStyle w:val="TOC5"/>
        <w:rPr>
          <w:rFonts w:asciiTheme="minorHAnsi" w:eastAsiaTheme="minorEastAsia" w:hAnsiTheme="minorHAnsi" w:cstheme="minorBidi"/>
          <w:noProof/>
          <w:sz w:val="22"/>
          <w:szCs w:val="22"/>
          <w:lang w:val="en-US"/>
        </w:rPr>
      </w:pPr>
      <w:r>
        <w:rPr>
          <w:noProof/>
        </w:rPr>
        <w:t>5.2.9.8.2</w:t>
      </w:r>
      <w:r>
        <w:rPr>
          <w:rFonts w:asciiTheme="minorHAnsi" w:eastAsiaTheme="minorEastAsia" w:hAnsiTheme="minorHAnsi" w:cstheme="minorBidi"/>
          <w:noProof/>
          <w:sz w:val="22"/>
          <w:szCs w:val="22"/>
          <w:lang w:val="en-US"/>
        </w:rPr>
        <w:tab/>
      </w:r>
      <w:r>
        <w:rPr>
          <w:noProof/>
        </w:rPr>
        <w:t>JSON Merge Patch</w:t>
      </w:r>
      <w:r>
        <w:rPr>
          <w:noProof/>
        </w:rPr>
        <w:tab/>
      </w:r>
      <w:r>
        <w:rPr>
          <w:noProof/>
        </w:rPr>
        <w:fldChar w:fldCharType="begin"/>
      </w:r>
      <w:r>
        <w:rPr>
          <w:noProof/>
        </w:rPr>
        <w:instrText xml:space="preserve"> PAGEREF _Toc222784087 \h </w:instrText>
      </w:r>
      <w:r>
        <w:rPr>
          <w:noProof/>
        </w:rPr>
      </w:r>
      <w:r>
        <w:rPr>
          <w:noProof/>
        </w:rPr>
        <w:fldChar w:fldCharType="separate"/>
      </w:r>
      <w:r>
        <w:rPr>
          <w:noProof/>
        </w:rPr>
        <w:t>76</w:t>
      </w:r>
      <w:r>
        <w:rPr>
          <w:noProof/>
        </w:rPr>
        <w:fldChar w:fldCharType="end"/>
      </w:r>
    </w:p>
    <w:p w14:paraId="4A7232DB" w14:textId="4CB9D91A" w:rsidR="005978E1" w:rsidRDefault="005978E1">
      <w:pPr>
        <w:pStyle w:val="TOC5"/>
        <w:rPr>
          <w:rFonts w:asciiTheme="minorHAnsi" w:eastAsiaTheme="minorEastAsia" w:hAnsiTheme="minorHAnsi" w:cstheme="minorBidi"/>
          <w:noProof/>
          <w:sz w:val="22"/>
          <w:szCs w:val="22"/>
          <w:lang w:val="en-US"/>
        </w:rPr>
      </w:pPr>
      <w:r>
        <w:rPr>
          <w:noProof/>
        </w:rPr>
        <w:t>5.2.9.8.3</w:t>
      </w:r>
      <w:r>
        <w:rPr>
          <w:rFonts w:asciiTheme="minorHAnsi" w:eastAsiaTheme="minorEastAsia" w:hAnsiTheme="minorHAnsi" w:cstheme="minorBidi"/>
          <w:noProof/>
          <w:sz w:val="22"/>
          <w:szCs w:val="22"/>
          <w:lang w:val="en-US"/>
        </w:rPr>
        <w:tab/>
      </w:r>
      <w:r>
        <w:rPr>
          <w:noProof/>
        </w:rPr>
        <w:t>JSON PATCH</w:t>
      </w:r>
      <w:r>
        <w:rPr>
          <w:noProof/>
        </w:rPr>
        <w:tab/>
      </w:r>
      <w:r>
        <w:rPr>
          <w:noProof/>
        </w:rPr>
        <w:fldChar w:fldCharType="begin"/>
      </w:r>
      <w:r>
        <w:rPr>
          <w:noProof/>
        </w:rPr>
        <w:instrText xml:space="preserve"> PAGEREF _Toc222784088 \h </w:instrText>
      </w:r>
      <w:r>
        <w:rPr>
          <w:noProof/>
        </w:rPr>
      </w:r>
      <w:r>
        <w:rPr>
          <w:noProof/>
        </w:rPr>
        <w:fldChar w:fldCharType="separate"/>
      </w:r>
      <w:r>
        <w:rPr>
          <w:noProof/>
        </w:rPr>
        <w:t>77</w:t>
      </w:r>
      <w:r>
        <w:rPr>
          <w:noProof/>
        </w:rPr>
        <w:fldChar w:fldCharType="end"/>
      </w:r>
    </w:p>
    <w:p w14:paraId="1A15CA3C" w14:textId="6C62E17A" w:rsidR="005978E1" w:rsidRDefault="005978E1">
      <w:pPr>
        <w:pStyle w:val="TOC4"/>
        <w:rPr>
          <w:rFonts w:asciiTheme="minorHAnsi" w:eastAsiaTheme="minorEastAsia" w:hAnsiTheme="minorHAnsi" w:cstheme="minorBidi"/>
          <w:noProof/>
          <w:sz w:val="22"/>
          <w:szCs w:val="22"/>
          <w:lang w:val="en-US"/>
        </w:rPr>
      </w:pPr>
      <w:r>
        <w:rPr>
          <w:noProof/>
        </w:rPr>
        <w:t>5.</w:t>
      </w:r>
      <w:r w:rsidRPr="00C5629B">
        <w:rPr>
          <w:noProof/>
          <w:lang w:val="de-DE"/>
        </w:rPr>
        <w:t>2</w:t>
      </w:r>
      <w:r>
        <w:rPr>
          <w:noProof/>
        </w:rPr>
        <w:t>.</w:t>
      </w:r>
      <w:r w:rsidRPr="00C5629B">
        <w:rPr>
          <w:noProof/>
          <w:lang w:val="de-DE"/>
        </w:rPr>
        <w:t>9.9</w:t>
      </w:r>
      <w:r>
        <w:rPr>
          <w:rFonts w:asciiTheme="minorHAnsi" w:eastAsiaTheme="minorEastAsia" w:hAnsiTheme="minorHAnsi" w:cstheme="minorBidi"/>
          <w:noProof/>
          <w:sz w:val="22"/>
          <w:szCs w:val="22"/>
          <w:lang w:val="en-US"/>
        </w:rPr>
        <w:tab/>
      </w:r>
      <w:r>
        <w:rPr>
          <w:noProof/>
        </w:rPr>
        <w:t>Error Responses</w:t>
      </w:r>
      <w:r>
        <w:rPr>
          <w:noProof/>
        </w:rPr>
        <w:tab/>
      </w:r>
      <w:r>
        <w:rPr>
          <w:noProof/>
        </w:rPr>
        <w:fldChar w:fldCharType="begin"/>
      </w:r>
      <w:r>
        <w:rPr>
          <w:noProof/>
        </w:rPr>
        <w:instrText xml:space="preserve"> PAGEREF _Toc222784089 \h </w:instrText>
      </w:r>
      <w:r>
        <w:rPr>
          <w:noProof/>
        </w:rPr>
      </w:r>
      <w:r>
        <w:rPr>
          <w:noProof/>
        </w:rPr>
        <w:fldChar w:fldCharType="separate"/>
      </w:r>
      <w:r>
        <w:rPr>
          <w:noProof/>
        </w:rPr>
        <w:t>77</w:t>
      </w:r>
      <w:r>
        <w:rPr>
          <w:noProof/>
        </w:rPr>
        <w:fldChar w:fldCharType="end"/>
      </w:r>
    </w:p>
    <w:p w14:paraId="50FC2EFF" w14:textId="5126EF2C" w:rsidR="005978E1" w:rsidRDefault="005978E1">
      <w:pPr>
        <w:pStyle w:val="TOC4"/>
        <w:rPr>
          <w:rFonts w:asciiTheme="minorHAnsi" w:eastAsiaTheme="minorEastAsia" w:hAnsiTheme="minorHAnsi" w:cstheme="minorBidi"/>
          <w:noProof/>
          <w:sz w:val="22"/>
          <w:szCs w:val="22"/>
          <w:lang w:val="en-US"/>
        </w:rPr>
      </w:pPr>
      <w:r>
        <w:rPr>
          <w:noProof/>
          <w:lang w:eastAsia="zh-CN"/>
        </w:rPr>
        <w:t>5.2.9.10</w:t>
      </w:r>
      <w:r>
        <w:rPr>
          <w:rFonts w:asciiTheme="minorHAnsi" w:eastAsiaTheme="minorEastAsia" w:hAnsiTheme="minorHAnsi" w:cstheme="minorBidi"/>
          <w:noProof/>
          <w:sz w:val="22"/>
          <w:szCs w:val="22"/>
          <w:lang w:val="en-US"/>
        </w:rPr>
        <w:tab/>
      </w:r>
      <w:r>
        <w:rPr>
          <w:noProof/>
          <w:lang w:eastAsia="zh-CN"/>
        </w:rPr>
        <w:t>Enumerations</w:t>
      </w:r>
      <w:r>
        <w:rPr>
          <w:noProof/>
        </w:rPr>
        <w:tab/>
      </w:r>
      <w:r>
        <w:rPr>
          <w:noProof/>
        </w:rPr>
        <w:fldChar w:fldCharType="begin"/>
      </w:r>
      <w:r>
        <w:rPr>
          <w:noProof/>
        </w:rPr>
        <w:instrText xml:space="preserve"> PAGEREF _Toc222784090 \h </w:instrText>
      </w:r>
      <w:r>
        <w:rPr>
          <w:noProof/>
        </w:rPr>
      </w:r>
      <w:r>
        <w:rPr>
          <w:noProof/>
        </w:rPr>
        <w:fldChar w:fldCharType="separate"/>
      </w:r>
      <w:r>
        <w:rPr>
          <w:noProof/>
        </w:rPr>
        <w:t>78</w:t>
      </w:r>
      <w:r>
        <w:rPr>
          <w:noProof/>
        </w:rPr>
        <w:fldChar w:fldCharType="end"/>
      </w:r>
    </w:p>
    <w:p w14:paraId="75A3C63F" w14:textId="46FBB852" w:rsidR="005978E1" w:rsidRDefault="005978E1">
      <w:pPr>
        <w:pStyle w:val="TOC4"/>
        <w:rPr>
          <w:rFonts w:asciiTheme="minorHAnsi" w:eastAsiaTheme="minorEastAsia" w:hAnsiTheme="minorHAnsi" w:cstheme="minorBidi"/>
          <w:noProof/>
          <w:sz w:val="22"/>
          <w:szCs w:val="22"/>
          <w:lang w:val="en-US"/>
        </w:rPr>
      </w:pPr>
      <w:r>
        <w:rPr>
          <w:noProof/>
          <w:lang w:eastAsia="zh-CN"/>
        </w:rPr>
        <w:t>5.2.9.11</w:t>
      </w:r>
      <w:r>
        <w:rPr>
          <w:rFonts w:asciiTheme="minorHAnsi" w:eastAsiaTheme="minorEastAsia" w:hAnsiTheme="minorHAnsi" w:cstheme="minorBidi"/>
          <w:noProof/>
          <w:sz w:val="22"/>
          <w:szCs w:val="22"/>
          <w:lang w:val="en-US"/>
        </w:rPr>
        <w:tab/>
      </w:r>
      <w:r>
        <w:rPr>
          <w:noProof/>
          <w:lang w:eastAsia="zh-CN"/>
        </w:rPr>
        <w:t>Read only attribute</w:t>
      </w:r>
      <w:r>
        <w:rPr>
          <w:noProof/>
        </w:rPr>
        <w:tab/>
      </w:r>
      <w:r>
        <w:rPr>
          <w:noProof/>
        </w:rPr>
        <w:fldChar w:fldCharType="begin"/>
      </w:r>
      <w:r>
        <w:rPr>
          <w:noProof/>
        </w:rPr>
        <w:instrText xml:space="preserve"> PAGEREF _Toc222784091 \h </w:instrText>
      </w:r>
      <w:r>
        <w:rPr>
          <w:noProof/>
        </w:rPr>
      </w:r>
      <w:r>
        <w:rPr>
          <w:noProof/>
        </w:rPr>
        <w:fldChar w:fldCharType="separate"/>
      </w:r>
      <w:r>
        <w:rPr>
          <w:noProof/>
        </w:rPr>
        <w:t>79</w:t>
      </w:r>
      <w:r>
        <w:rPr>
          <w:noProof/>
        </w:rPr>
        <w:fldChar w:fldCharType="end"/>
      </w:r>
    </w:p>
    <w:p w14:paraId="26F96862" w14:textId="57966C25" w:rsidR="005978E1" w:rsidRDefault="005978E1">
      <w:pPr>
        <w:pStyle w:val="TOC4"/>
        <w:rPr>
          <w:rFonts w:asciiTheme="minorHAnsi" w:eastAsiaTheme="minorEastAsia" w:hAnsiTheme="minorHAnsi" w:cstheme="minorBidi"/>
          <w:noProof/>
          <w:sz w:val="22"/>
          <w:szCs w:val="22"/>
          <w:lang w:val="en-US"/>
        </w:rPr>
      </w:pPr>
      <w:r>
        <w:rPr>
          <w:noProof/>
          <w:lang w:eastAsia="zh-CN"/>
        </w:rPr>
        <w:t>5.2.9.12</w:t>
      </w:r>
      <w:r>
        <w:rPr>
          <w:rFonts w:asciiTheme="minorHAnsi" w:eastAsiaTheme="minorEastAsia" w:hAnsiTheme="minorHAnsi" w:cstheme="minorBidi"/>
          <w:noProof/>
          <w:sz w:val="22"/>
          <w:szCs w:val="22"/>
          <w:lang w:val="en-US"/>
        </w:rPr>
        <w:tab/>
      </w:r>
      <w:r>
        <w:rPr>
          <w:noProof/>
          <w:lang w:eastAsia="zh-CN"/>
        </w:rPr>
        <w:t>externalDocs</w:t>
      </w:r>
      <w:r>
        <w:rPr>
          <w:noProof/>
        </w:rPr>
        <w:tab/>
      </w:r>
      <w:r>
        <w:rPr>
          <w:noProof/>
        </w:rPr>
        <w:fldChar w:fldCharType="begin"/>
      </w:r>
      <w:r>
        <w:rPr>
          <w:noProof/>
        </w:rPr>
        <w:instrText xml:space="preserve"> PAGEREF _Toc222784092 \h </w:instrText>
      </w:r>
      <w:r>
        <w:rPr>
          <w:noProof/>
        </w:rPr>
      </w:r>
      <w:r>
        <w:rPr>
          <w:noProof/>
        </w:rPr>
        <w:fldChar w:fldCharType="separate"/>
      </w:r>
      <w:r>
        <w:rPr>
          <w:noProof/>
        </w:rPr>
        <w:t>79</w:t>
      </w:r>
      <w:r>
        <w:rPr>
          <w:noProof/>
        </w:rPr>
        <w:fldChar w:fldCharType="end"/>
      </w:r>
    </w:p>
    <w:p w14:paraId="49263711" w14:textId="59156DA8" w:rsidR="005978E1" w:rsidRDefault="005978E1">
      <w:pPr>
        <w:pStyle w:val="TOC4"/>
        <w:rPr>
          <w:rFonts w:asciiTheme="minorHAnsi" w:eastAsiaTheme="minorEastAsia" w:hAnsiTheme="minorHAnsi" w:cstheme="minorBidi"/>
          <w:noProof/>
          <w:sz w:val="22"/>
          <w:szCs w:val="22"/>
          <w:lang w:val="en-US"/>
        </w:rPr>
      </w:pPr>
      <w:r>
        <w:rPr>
          <w:noProof/>
          <w:lang w:eastAsia="zh-CN"/>
        </w:rPr>
        <w:t>5.2.9.13</w:t>
      </w:r>
      <w:r>
        <w:rPr>
          <w:rFonts w:asciiTheme="minorHAnsi" w:eastAsiaTheme="minorEastAsia" w:hAnsiTheme="minorHAnsi" w:cstheme="minorBidi"/>
          <w:noProof/>
          <w:sz w:val="22"/>
          <w:szCs w:val="22"/>
          <w:lang w:val="en-US"/>
        </w:rPr>
        <w:tab/>
      </w:r>
      <w:r>
        <w:rPr>
          <w:noProof/>
          <w:lang w:eastAsia="zh-CN"/>
        </w:rPr>
        <w:t>Operation identifiers</w:t>
      </w:r>
      <w:r>
        <w:rPr>
          <w:noProof/>
        </w:rPr>
        <w:tab/>
      </w:r>
      <w:r>
        <w:rPr>
          <w:noProof/>
        </w:rPr>
        <w:fldChar w:fldCharType="begin"/>
      </w:r>
      <w:r>
        <w:rPr>
          <w:noProof/>
        </w:rPr>
        <w:instrText xml:space="preserve"> PAGEREF _Toc222784093 \h </w:instrText>
      </w:r>
      <w:r>
        <w:rPr>
          <w:noProof/>
        </w:rPr>
      </w:r>
      <w:r>
        <w:rPr>
          <w:noProof/>
        </w:rPr>
        <w:fldChar w:fldCharType="separate"/>
      </w:r>
      <w:r>
        <w:rPr>
          <w:noProof/>
        </w:rPr>
        <w:t>79</w:t>
      </w:r>
      <w:r>
        <w:rPr>
          <w:noProof/>
        </w:rPr>
        <w:fldChar w:fldCharType="end"/>
      </w:r>
    </w:p>
    <w:p w14:paraId="5A1B5B3E" w14:textId="101A0D2E" w:rsidR="005978E1" w:rsidRDefault="005978E1">
      <w:pPr>
        <w:pStyle w:val="TOC4"/>
        <w:rPr>
          <w:rFonts w:asciiTheme="minorHAnsi" w:eastAsiaTheme="minorEastAsia" w:hAnsiTheme="minorHAnsi" w:cstheme="minorBidi"/>
          <w:noProof/>
          <w:sz w:val="22"/>
          <w:szCs w:val="22"/>
          <w:lang w:val="en-US"/>
        </w:rPr>
      </w:pPr>
      <w:r>
        <w:rPr>
          <w:noProof/>
          <w:lang w:eastAsia="zh-CN"/>
        </w:rPr>
        <w:t>5.2.9.14</w:t>
      </w:r>
      <w:r>
        <w:rPr>
          <w:rFonts w:asciiTheme="minorHAnsi" w:eastAsiaTheme="minorEastAsia" w:hAnsiTheme="minorHAnsi" w:cstheme="minorBidi"/>
          <w:noProof/>
          <w:sz w:val="22"/>
          <w:szCs w:val="22"/>
          <w:lang w:val="en-US"/>
        </w:rPr>
        <w:tab/>
      </w:r>
      <w:r>
        <w:rPr>
          <w:noProof/>
          <w:lang w:eastAsia="zh-CN"/>
        </w:rPr>
        <w:t>Usage of the "tags" field</w:t>
      </w:r>
      <w:r>
        <w:rPr>
          <w:noProof/>
        </w:rPr>
        <w:tab/>
      </w:r>
      <w:r>
        <w:rPr>
          <w:noProof/>
        </w:rPr>
        <w:fldChar w:fldCharType="begin"/>
      </w:r>
      <w:r>
        <w:rPr>
          <w:noProof/>
        </w:rPr>
        <w:instrText xml:space="preserve"> PAGEREF _Toc222784094 \h </w:instrText>
      </w:r>
      <w:r>
        <w:rPr>
          <w:noProof/>
        </w:rPr>
      </w:r>
      <w:r>
        <w:rPr>
          <w:noProof/>
        </w:rPr>
        <w:fldChar w:fldCharType="separate"/>
      </w:r>
      <w:r>
        <w:rPr>
          <w:noProof/>
        </w:rPr>
        <w:t>79</w:t>
      </w:r>
      <w:r>
        <w:rPr>
          <w:noProof/>
        </w:rPr>
        <w:fldChar w:fldCharType="end"/>
      </w:r>
    </w:p>
    <w:p w14:paraId="66885215" w14:textId="3DB3C288" w:rsidR="005978E1" w:rsidRDefault="005978E1">
      <w:pPr>
        <w:pStyle w:val="TOC3"/>
        <w:rPr>
          <w:rFonts w:asciiTheme="minorHAnsi" w:eastAsiaTheme="minorEastAsia" w:hAnsiTheme="minorHAnsi" w:cstheme="minorBidi"/>
          <w:noProof/>
          <w:sz w:val="22"/>
          <w:szCs w:val="22"/>
          <w:lang w:val="en-US"/>
        </w:rPr>
      </w:pPr>
      <w:r>
        <w:rPr>
          <w:noProof/>
        </w:rPr>
        <w:t>5.2.10</w:t>
      </w:r>
      <w:r>
        <w:rPr>
          <w:rFonts w:asciiTheme="minorHAnsi" w:eastAsiaTheme="minorEastAsia" w:hAnsiTheme="minorHAnsi" w:cstheme="minorBidi"/>
          <w:noProof/>
          <w:sz w:val="22"/>
          <w:szCs w:val="22"/>
          <w:lang w:val="en-US"/>
        </w:rPr>
        <w:tab/>
      </w:r>
      <w:r>
        <w:rPr>
          <w:noProof/>
          <w:lang w:eastAsia="zh-CN"/>
        </w:rPr>
        <w:t>Redirection handling</w:t>
      </w:r>
      <w:r>
        <w:rPr>
          <w:noProof/>
        </w:rPr>
        <w:tab/>
      </w:r>
      <w:r>
        <w:rPr>
          <w:noProof/>
        </w:rPr>
        <w:fldChar w:fldCharType="begin"/>
      </w:r>
      <w:r>
        <w:rPr>
          <w:noProof/>
        </w:rPr>
        <w:instrText xml:space="preserve"> PAGEREF _Toc222784095 \h </w:instrText>
      </w:r>
      <w:r>
        <w:rPr>
          <w:noProof/>
        </w:rPr>
      </w:r>
      <w:r>
        <w:rPr>
          <w:noProof/>
        </w:rPr>
        <w:fldChar w:fldCharType="separate"/>
      </w:r>
      <w:r>
        <w:rPr>
          <w:noProof/>
        </w:rPr>
        <w:t>80</w:t>
      </w:r>
      <w:r>
        <w:rPr>
          <w:noProof/>
        </w:rPr>
        <w:fldChar w:fldCharType="end"/>
      </w:r>
    </w:p>
    <w:p w14:paraId="16C1D370" w14:textId="61A4CE07" w:rsidR="005978E1" w:rsidRDefault="005978E1">
      <w:pPr>
        <w:pStyle w:val="TOC3"/>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lang w:eastAsia="zh-CN"/>
        </w:rPr>
        <w:t>Support of Load and Overload Control</w:t>
      </w:r>
      <w:r>
        <w:rPr>
          <w:noProof/>
        </w:rPr>
        <w:tab/>
      </w:r>
      <w:r>
        <w:rPr>
          <w:noProof/>
        </w:rPr>
        <w:fldChar w:fldCharType="begin"/>
      </w:r>
      <w:r>
        <w:rPr>
          <w:noProof/>
        </w:rPr>
        <w:instrText xml:space="preserve"> PAGEREF _Toc222784096 \h </w:instrText>
      </w:r>
      <w:r>
        <w:rPr>
          <w:noProof/>
        </w:rPr>
      </w:r>
      <w:r>
        <w:rPr>
          <w:noProof/>
        </w:rPr>
        <w:fldChar w:fldCharType="separate"/>
      </w:r>
      <w:r>
        <w:rPr>
          <w:noProof/>
        </w:rPr>
        <w:t>80</w:t>
      </w:r>
      <w:r>
        <w:rPr>
          <w:noProof/>
        </w:rPr>
        <w:fldChar w:fldCharType="end"/>
      </w:r>
    </w:p>
    <w:p w14:paraId="24D92111" w14:textId="02FDE139" w:rsidR="005978E1" w:rsidRDefault="005978E1">
      <w:pPr>
        <w:pStyle w:val="TOC3"/>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Query parameters</w:t>
      </w:r>
      <w:r>
        <w:rPr>
          <w:noProof/>
        </w:rPr>
        <w:tab/>
      </w:r>
      <w:r>
        <w:rPr>
          <w:noProof/>
        </w:rPr>
        <w:fldChar w:fldCharType="begin"/>
      </w:r>
      <w:r>
        <w:rPr>
          <w:noProof/>
        </w:rPr>
        <w:instrText xml:space="preserve"> PAGEREF _Toc222784097 \h </w:instrText>
      </w:r>
      <w:r>
        <w:rPr>
          <w:noProof/>
        </w:rPr>
      </w:r>
      <w:r>
        <w:rPr>
          <w:noProof/>
        </w:rPr>
        <w:fldChar w:fldCharType="separate"/>
      </w:r>
      <w:r>
        <w:rPr>
          <w:noProof/>
        </w:rPr>
        <w:t>81</w:t>
      </w:r>
      <w:r>
        <w:rPr>
          <w:noProof/>
        </w:rPr>
        <w:fldChar w:fldCharType="end"/>
      </w:r>
    </w:p>
    <w:p w14:paraId="38D6578D" w14:textId="2F5F38AF" w:rsidR="005978E1" w:rsidRDefault="005978E1">
      <w:pPr>
        <w:pStyle w:val="TOC3"/>
        <w:rPr>
          <w:rFonts w:asciiTheme="minorHAnsi" w:eastAsiaTheme="minorEastAsia" w:hAnsiTheme="minorHAnsi" w:cstheme="minorBidi"/>
          <w:noProof/>
          <w:sz w:val="22"/>
          <w:szCs w:val="22"/>
          <w:lang w:val="en-US"/>
        </w:rPr>
      </w:pPr>
      <w:r w:rsidRPr="00C5629B">
        <w:rPr>
          <w:noProof/>
          <w:lang w:val="en-IN"/>
        </w:rPr>
        <w:t>5.2.13</w:t>
      </w:r>
      <w:r>
        <w:rPr>
          <w:rFonts w:asciiTheme="minorHAnsi" w:eastAsiaTheme="minorEastAsia" w:hAnsiTheme="minorHAnsi" w:cstheme="minorBidi"/>
          <w:noProof/>
          <w:sz w:val="22"/>
          <w:szCs w:val="22"/>
          <w:lang w:val="en-US"/>
        </w:rPr>
        <w:tab/>
      </w:r>
      <w:r w:rsidRPr="00C5629B">
        <w:rPr>
          <w:noProof/>
          <w:lang w:val="en-IN"/>
        </w:rPr>
        <w:t>Vendor-specific extensions</w:t>
      </w:r>
      <w:r>
        <w:rPr>
          <w:noProof/>
        </w:rPr>
        <w:tab/>
      </w:r>
      <w:r>
        <w:rPr>
          <w:noProof/>
        </w:rPr>
        <w:fldChar w:fldCharType="begin"/>
      </w:r>
      <w:r>
        <w:rPr>
          <w:noProof/>
        </w:rPr>
        <w:instrText xml:space="preserve"> PAGEREF _Toc222784098 \h </w:instrText>
      </w:r>
      <w:r>
        <w:rPr>
          <w:noProof/>
        </w:rPr>
      </w:r>
      <w:r>
        <w:rPr>
          <w:noProof/>
        </w:rPr>
        <w:fldChar w:fldCharType="separate"/>
      </w:r>
      <w:r>
        <w:rPr>
          <w:noProof/>
        </w:rPr>
        <w:t>81</w:t>
      </w:r>
      <w:r>
        <w:rPr>
          <w:noProof/>
        </w:rPr>
        <w:fldChar w:fldCharType="end"/>
      </w:r>
    </w:p>
    <w:p w14:paraId="11E995EA" w14:textId="623014D1"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5.2.13.1</w:t>
      </w:r>
      <w:r>
        <w:rPr>
          <w:rFonts w:asciiTheme="minorHAnsi" w:eastAsiaTheme="minorEastAsia" w:hAnsiTheme="minorHAnsi" w:cstheme="minorBidi"/>
          <w:noProof/>
          <w:sz w:val="22"/>
          <w:szCs w:val="22"/>
          <w:lang w:val="en-US"/>
        </w:rPr>
        <w:tab/>
      </w:r>
      <w:r w:rsidRPr="00C5629B">
        <w:rPr>
          <w:noProof/>
          <w:lang w:val="en-IN"/>
        </w:rPr>
        <w:t>General</w:t>
      </w:r>
      <w:r>
        <w:rPr>
          <w:noProof/>
        </w:rPr>
        <w:tab/>
      </w:r>
      <w:r>
        <w:rPr>
          <w:noProof/>
        </w:rPr>
        <w:fldChar w:fldCharType="begin"/>
      </w:r>
      <w:r>
        <w:rPr>
          <w:noProof/>
        </w:rPr>
        <w:instrText xml:space="preserve"> PAGEREF _Toc222784099 \h </w:instrText>
      </w:r>
      <w:r>
        <w:rPr>
          <w:noProof/>
        </w:rPr>
      </w:r>
      <w:r>
        <w:rPr>
          <w:noProof/>
        </w:rPr>
        <w:fldChar w:fldCharType="separate"/>
      </w:r>
      <w:r>
        <w:rPr>
          <w:noProof/>
        </w:rPr>
        <w:t>81</w:t>
      </w:r>
      <w:r>
        <w:rPr>
          <w:noProof/>
        </w:rPr>
        <w:fldChar w:fldCharType="end"/>
      </w:r>
    </w:p>
    <w:p w14:paraId="4928F5BE" w14:textId="470E5B51"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5.2.13.2</w:t>
      </w:r>
      <w:r>
        <w:rPr>
          <w:rFonts w:asciiTheme="minorHAnsi" w:eastAsiaTheme="minorEastAsia" w:hAnsiTheme="minorHAnsi" w:cstheme="minorBidi"/>
          <w:noProof/>
          <w:sz w:val="22"/>
          <w:szCs w:val="22"/>
          <w:lang w:val="en-US"/>
        </w:rPr>
        <w:tab/>
      </w:r>
      <w:r w:rsidRPr="00C5629B">
        <w:rPr>
          <w:noProof/>
          <w:lang w:val="en-IN"/>
        </w:rPr>
        <w:t>Vendor-specific extensions to the data model</w:t>
      </w:r>
      <w:r>
        <w:rPr>
          <w:noProof/>
        </w:rPr>
        <w:tab/>
      </w:r>
      <w:r>
        <w:rPr>
          <w:noProof/>
        </w:rPr>
        <w:fldChar w:fldCharType="begin"/>
      </w:r>
      <w:r>
        <w:rPr>
          <w:noProof/>
        </w:rPr>
        <w:instrText xml:space="preserve"> PAGEREF _Toc222784100 \h </w:instrText>
      </w:r>
      <w:r>
        <w:rPr>
          <w:noProof/>
        </w:rPr>
      </w:r>
      <w:r>
        <w:rPr>
          <w:noProof/>
        </w:rPr>
        <w:fldChar w:fldCharType="separate"/>
      </w:r>
      <w:r>
        <w:rPr>
          <w:noProof/>
        </w:rPr>
        <w:t>82</w:t>
      </w:r>
      <w:r>
        <w:rPr>
          <w:noProof/>
        </w:rPr>
        <w:fldChar w:fldCharType="end"/>
      </w:r>
    </w:p>
    <w:p w14:paraId="43685BA8" w14:textId="66413CF6" w:rsidR="005978E1" w:rsidRDefault="005978E1">
      <w:pPr>
        <w:pStyle w:val="TOC4"/>
        <w:rPr>
          <w:rFonts w:asciiTheme="minorHAnsi" w:eastAsiaTheme="minorEastAsia" w:hAnsiTheme="minorHAnsi" w:cstheme="minorBidi"/>
          <w:noProof/>
          <w:sz w:val="22"/>
          <w:szCs w:val="22"/>
          <w:lang w:val="en-US"/>
        </w:rPr>
      </w:pPr>
      <w:r w:rsidRPr="00C5629B">
        <w:rPr>
          <w:noProof/>
          <w:lang w:val="en-IN"/>
        </w:rPr>
        <w:t>5.2.13.3</w:t>
      </w:r>
      <w:r>
        <w:rPr>
          <w:rFonts w:asciiTheme="minorHAnsi" w:eastAsiaTheme="minorEastAsia" w:hAnsiTheme="minorHAnsi" w:cstheme="minorBidi"/>
          <w:noProof/>
          <w:sz w:val="22"/>
          <w:szCs w:val="22"/>
          <w:lang w:val="en-US"/>
        </w:rPr>
        <w:tab/>
      </w:r>
      <w:r w:rsidRPr="00C5629B">
        <w:rPr>
          <w:noProof/>
          <w:lang w:val="en-IN"/>
        </w:rPr>
        <w:t>Vendor-specific query parameters</w:t>
      </w:r>
      <w:r>
        <w:rPr>
          <w:noProof/>
        </w:rPr>
        <w:tab/>
      </w:r>
      <w:r>
        <w:rPr>
          <w:noProof/>
        </w:rPr>
        <w:fldChar w:fldCharType="begin"/>
      </w:r>
      <w:r>
        <w:rPr>
          <w:noProof/>
        </w:rPr>
        <w:instrText xml:space="preserve"> PAGEREF _Toc222784101 \h </w:instrText>
      </w:r>
      <w:r>
        <w:rPr>
          <w:noProof/>
        </w:rPr>
      </w:r>
      <w:r>
        <w:rPr>
          <w:noProof/>
        </w:rPr>
        <w:fldChar w:fldCharType="separate"/>
      </w:r>
      <w:r>
        <w:rPr>
          <w:noProof/>
        </w:rPr>
        <w:t>82</w:t>
      </w:r>
      <w:r>
        <w:rPr>
          <w:noProof/>
        </w:rPr>
        <w:fldChar w:fldCharType="end"/>
      </w:r>
    </w:p>
    <w:p w14:paraId="15910983" w14:textId="505FB4C6" w:rsidR="005978E1" w:rsidRDefault="005978E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MonitoringEvent API</w:t>
      </w:r>
      <w:r>
        <w:rPr>
          <w:noProof/>
        </w:rPr>
        <w:tab/>
      </w:r>
      <w:r>
        <w:rPr>
          <w:noProof/>
        </w:rPr>
        <w:fldChar w:fldCharType="begin"/>
      </w:r>
      <w:r>
        <w:rPr>
          <w:noProof/>
        </w:rPr>
        <w:instrText xml:space="preserve"> PAGEREF _Toc222784102 \h </w:instrText>
      </w:r>
      <w:r>
        <w:rPr>
          <w:noProof/>
        </w:rPr>
      </w:r>
      <w:r>
        <w:rPr>
          <w:noProof/>
        </w:rPr>
        <w:fldChar w:fldCharType="separate"/>
      </w:r>
      <w:r>
        <w:rPr>
          <w:noProof/>
        </w:rPr>
        <w:t>83</w:t>
      </w:r>
      <w:r>
        <w:rPr>
          <w:noProof/>
        </w:rPr>
        <w:fldChar w:fldCharType="end"/>
      </w:r>
    </w:p>
    <w:p w14:paraId="78269305" w14:textId="01C8AFEC" w:rsidR="005978E1" w:rsidRDefault="005978E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_Toc222784103 \h </w:instrText>
      </w:r>
      <w:r>
        <w:rPr>
          <w:noProof/>
        </w:rPr>
      </w:r>
      <w:r>
        <w:rPr>
          <w:noProof/>
        </w:rPr>
        <w:fldChar w:fldCharType="separate"/>
      </w:r>
      <w:r>
        <w:rPr>
          <w:noProof/>
        </w:rPr>
        <w:t>83</w:t>
      </w:r>
      <w:r>
        <w:rPr>
          <w:noProof/>
        </w:rPr>
        <w:fldChar w:fldCharType="end"/>
      </w:r>
    </w:p>
    <w:p w14:paraId="7AE31C00" w14:textId="7E057F6E" w:rsidR="005978E1" w:rsidRDefault="005978E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_Toc222784104 \h </w:instrText>
      </w:r>
      <w:r>
        <w:rPr>
          <w:noProof/>
        </w:rPr>
      </w:r>
      <w:r>
        <w:rPr>
          <w:noProof/>
        </w:rPr>
        <w:fldChar w:fldCharType="separate"/>
      </w:r>
      <w:r>
        <w:rPr>
          <w:noProof/>
        </w:rPr>
        <w:t>83</w:t>
      </w:r>
      <w:r>
        <w:rPr>
          <w:noProof/>
        </w:rPr>
        <w:fldChar w:fldCharType="end"/>
      </w:r>
    </w:p>
    <w:p w14:paraId="75B62F7F" w14:textId="780B96F0" w:rsidR="005978E1" w:rsidRDefault="005978E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_Toc222784105 \h </w:instrText>
      </w:r>
      <w:r>
        <w:rPr>
          <w:noProof/>
        </w:rPr>
      </w:r>
      <w:r>
        <w:rPr>
          <w:noProof/>
        </w:rPr>
        <w:fldChar w:fldCharType="separate"/>
      </w:r>
      <w:r>
        <w:rPr>
          <w:noProof/>
        </w:rPr>
        <w:t>83</w:t>
      </w:r>
      <w:r>
        <w:rPr>
          <w:noProof/>
        </w:rPr>
        <w:fldChar w:fldCharType="end"/>
      </w:r>
    </w:p>
    <w:p w14:paraId="694912F2" w14:textId="531BB91E" w:rsidR="005978E1" w:rsidRDefault="005978E1">
      <w:pPr>
        <w:pStyle w:val="TOC5"/>
        <w:rPr>
          <w:rFonts w:asciiTheme="minorHAnsi" w:eastAsiaTheme="minorEastAsia" w:hAnsiTheme="minorHAnsi" w:cstheme="minorBidi"/>
          <w:noProof/>
          <w:sz w:val="22"/>
          <w:szCs w:val="22"/>
          <w:lang w:val="en-US"/>
        </w:rPr>
      </w:pPr>
      <w:r>
        <w:rPr>
          <w:noProof/>
        </w:rPr>
        <w:t>5.3.2.1.1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_Toc222784106 \h </w:instrText>
      </w:r>
      <w:r>
        <w:rPr>
          <w:noProof/>
        </w:rPr>
      </w:r>
      <w:r>
        <w:rPr>
          <w:noProof/>
        </w:rPr>
        <w:fldChar w:fldCharType="separate"/>
      </w:r>
      <w:r>
        <w:rPr>
          <w:noProof/>
        </w:rPr>
        <w:t>83</w:t>
      </w:r>
      <w:r>
        <w:rPr>
          <w:noProof/>
        </w:rPr>
        <w:fldChar w:fldCharType="end"/>
      </w:r>
    </w:p>
    <w:p w14:paraId="3368B8D6" w14:textId="3CE8E3DF" w:rsidR="005978E1" w:rsidRDefault="005978E1">
      <w:pPr>
        <w:pStyle w:val="TOC5"/>
        <w:rPr>
          <w:rFonts w:asciiTheme="minorHAnsi" w:eastAsiaTheme="minorEastAsia" w:hAnsiTheme="minorHAnsi" w:cstheme="minorBidi"/>
          <w:noProof/>
          <w:sz w:val="22"/>
          <w:szCs w:val="22"/>
          <w:lang w:val="en-US"/>
        </w:rPr>
      </w:pPr>
      <w:r>
        <w:rPr>
          <w:noProof/>
        </w:rPr>
        <w:t>5.3.2.1.2</w:t>
      </w:r>
      <w:r>
        <w:rPr>
          <w:rFonts w:asciiTheme="minorHAnsi" w:eastAsiaTheme="minorEastAsia" w:hAnsiTheme="minorHAnsi" w:cstheme="minorBidi"/>
          <w:noProof/>
          <w:sz w:val="22"/>
          <w:szCs w:val="22"/>
          <w:lang w:val="en-US"/>
        </w:rPr>
        <w:tab/>
      </w:r>
      <w:r>
        <w:rPr>
          <w:noProof/>
        </w:rPr>
        <w:t>Type: MonitoringEventSubscription</w:t>
      </w:r>
      <w:r>
        <w:rPr>
          <w:noProof/>
        </w:rPr>
        <w:tab/>
      </w:r>
      <w:r>
        <w:rPr>
          <w:noProof/>
        </w:rPr>
        <w:fldChar w:fldCharType="begin"/>
      </w:r>
      <w:r>
        <w:rPr>
          <w:noProof/>
        </w:rPr>
        <w:instrText xml:space="preserve"> PAGEREF _Toc222784107 \h </w:instrText>
      </w:r>
      <w:r>
        <w:rPr>
          <w:noProof/>
        </w:rPr>
      </w:r>
      <w:r>
        <w:rPr>
          <w:noProof/>
        </w:rPr>
        <w:fldChar w:fldCharType="separate"/>
      </w:r>
      <w:r>
        <w:rPr>
          <w:noProof/>
        </w:rPr>
        <w:t>89</w:t>
      </w:r>
      <w:r>
        <w:rPr>
          <w:noProof/>
        </w:rPr>
        <w:fldChar w:fldCharType="end"/>
      </w:r>
    </w:p>
    <w:p w14:paraId="5387CB4C" w14:textId="3D8CE6F5" w:rsidR="005978E1" w:rsidRDefault="005978E1">
      <w:pPr>
        <w:pStyle w:val="TOC5"/>
        <w:rPr>
          <w:rFonts w:asciiTheme="minorHAnsi" w:eastAsiaTheme="minorEastAsia" w:hAnsiTheme="minorHAnsi" w:cstheme="minorBidi"/>
          <w:noProof/>
          <w:sz w:val="22"/>
          <w:szCs w:val="22"/>
          <w:lang w:val="en-US"/>
        </w:rPr>
      </w:pPr>
      <w:r>
        <w:rPr>
          <w:noProof/>
        </w:rPr>
        <w:t>5.3.2.1.3</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_Toc222784108 \h </w:instrText>
      </w:r>
      <w:r>
        <w:rPr>
          <w:noProof/>
        </w:rPr>
      </w:r>
      <w:r>
        <w:rPr>
          <w:noProof/>
        </w:rPr>
        <w:fldChar w:fldCharType="separate"/>
      </w:r>
      <w:r>
        <w:rPr>
          <w:noProof/>
        </w:rPr>
        <w:t>103</w:t>
      </w:r>
      <w:r>
        <w:rPr>
          <w:noProof/>
        </w:rPr>
        <w:fldChar w:fldCharType="end"/>
      </w:r>
    </w:p>
    <w:p w14:paraId="1B8F0F7C" w14:textId="6E917905" w:rsidR="005978E1" w:rsidRDefault="005978E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Notification data types</w:t>
      </w:r>
      <w:r>
        <w:rPr>
          <w:noProof/>
        </w:rPr>
        <w:tab/>
      </w:r>
      <w:r>
        <w:rPr>
          <w:noProof/>
        </w:rPr>
        <w:fldChar w:fldCharType="begin"/>
      </w:r>
      <w:r>
        <w:rPr>
          <w:noProof/>
        </w:rPr>
        <w:instrText xml:space="preserve"> PAGEREF _Toc222784109 \h </w:instrText>
      </w:r>
      <w:r>
        <w:rPr>
          <w:noProof/>
        </w:rPr>
      </w:r>
      <w:r>
        <w:rPr>
          <w:noProof/>
        </w:rPr>
        <w:fldChar w:fldCharType="separate"/>
      </w:r>
      <w:r>
        <w:rPr>
          <w:noProof/>
        </w:rPr>
        <w:t>103</w:t>
      </w:r>
      <w:r>
        <w:rPr>
          <w:noProof/>
        </w:rPr>
        <w:fldChar w:fldCharType="end"/>
      </w:r>
    </w:p>
    <w:p w14:paraId="5A51B899" w14:textId="0BF70091" w:rsidR="005978E1" w:rsidRDefault="005978E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_Toc222784110 \h </w:instrText>
      </w:r>
      <w:r>
        <w:rPr>
          <w:noProof/>
        </w:rPr>
      </w:r>
      <w:r>
        <w:rPr>
          <w:noProof/>
        </w:rPr>
        <w:fldChar w:fldCharType="separate"/>
      </w:r>
      <w:r>
        <w:rPr>
          <w:noProof/>
        </w:rPr>
        <w:t>103</w:t>
      </w:r>
      <w:r>
        <w:rPr>
          <w:noProof/>
        </w:rPr>
        <w:fldChar w:fldCharType="end"/>
      </w:r>
    </w:p>
    <w:p w14:paraId="0C23BA66" w14:textId="6E357C0E" w:rsidR="005978E1" w:rsidRDefault="005978E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Type: MonitoringNotification</w:t>
      </w:r>
      <w:r>
        <w:rPr>
          <w:noProof/>
        </w:rPr>
        <w:tab/>
      </w:r>
      <w:r>
        <w:rPr>
          <w:noProof/>
        </w:rPr>
        <w:fldChar w:fldCharType="begin"/>
      </w:r>
      <w:r>
        <w:rPr>
          <w:noProof/>
        </w:rPr>
        <w:instrText xml:space="preserve"> PAGEREF _Toc222784111 \h </w:instrText>
      </w:r>
      <w:r>
        <w:rPr>
          <w:noProof/>
        </w:rPr>
      </w:r>
      <w:r>
        <w:rPr>
          <w:noProof/>
        </w:rPr>
        <w:fldChar w:fldCharType="separate"/>
      </w:r>
      <w:r>
        <w:rPr>
          <w:noProof/>
        </w:rPr>
        <w:t>103</w:t>
      </w:r>
      <w:r>
        <w:rPr>
          <w:noProof/>
        </w:rPr>
        <w:fldChar w:fldCharType="end"/>
      </w:r>
    </w:p>
    <w:p w14:paraId="51B29559" w14:textId="075A9EBD" w:rsidR="005978E1" w:rsidRDefault="005978E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_Toc222784112 \h </w:instrText>
      </w:r>
      <w:r>
        <w:rPr>
          <w:noProof/>
        </w:rPr>
      </w:r>
      <w:r>
        <w:rPr>
          <w:noProof/>
        </w:rPr>
        <w:fldChar w:fldCharType="separate"/>
      </w:r>
      <w:r>
        <w:rPr>
          <w:noProof/>
        </w:rPr>
        <w:t>104</w:t>
      </w:r>
      <w:r>
        <w:rPr>
          <w:noProof/>
        </w:rPr>
        <w:fldChar w:fldCharType="end"/>
      </w:r>
    </w:p>
    <w:p w14:paraId="4B185D4F" w14:textId="71408A24" w:rsidR="005978E1" w:rsidRDefault="005978E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_Toc222784113 \h </w:instrText>
      </w:r>
      <w:r>
        <w:rPr>
          <w:noProof/>
        </w:rPr>
      </w:r>
      <w:r>
        <w:rPr>
          <w:noProof/>
        </w:rPr>
        <w:fldChar w:fldCharType="separate"/>
      </w:r>
      <w:r>
        <w:rPr>
          <w:noProof/>
        </w:rPr>
        <w:t>104</w:t>
      </w:r>
      <w:r>
        <w:rPr>
          <w:noProof/>
        </w:rPr>
        <w:fldChar w:fldCharType="end"/>
      </w:r>
    </w:p>
    <w:p w14:paraId="00C081B6" w14:textId="7D6038FF" w:rsidR="005978E1" w:rsidRDefault="005978E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Type: MonitoringEventReport</w:t>
      </w:r>
      <w:r>
        <w:rPr>
          <w:noProof/>
        </w:rPr>
        <w:tab/>
      </w:r>
      <w:r>
        <w:rPr>
          <w:noProof/>
        </w:rPr>
        <w:fldChar w:fldCharType="begin"/>
      </w:r>
      <w:r>
        <w:rPr>
          <w:noProof/>
        </w:rPr>
        <w:instrText xml:space="preserve"> PAGEREF _Toc222784114 \h </w:instrText>
      </w:r>
      <w:r>
        <w:rPr>
          <w:noProof/>
        </w:rPr>
      </w:r>
      <w:r>
        <w:rPr>
          <w:noProof/>
        </w:rPr>
        <w:fldChar w:fldCharType="separate"/>
      </w:r>
      <w:r>
        <w:rPr>
          <w:noProof/>
        </w:rPr>
        <w:t>104</w:t>
      </w:r>
      <w:r>
        <w:rPr>
          <w:noProof/>
        </w:rPr>
        <w:fldChar w:fldCharType="end"/>
      </w:r>
    </w:p>
    <w:p w14:paraId="743CC6B5" w14:textId="31EA01E6" w:rsidR="005978E1" w:rsidRDefault="005978E1">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Type: IdleStatusInfo</w:t>
      </w:r>
      <w:r>
        <w:rPr>
          <w:noProof/>
        </w:rPr>
        <w:tab/>
      </w:r>
      <w:r>
        <w:rPr>
          <w:noProof/>
        </w:rPr>
        <w:fldChar w:fldCharType="begin"/>
      </w:r>
      <w:r>
        <w:rPr>
          <w:noProof/>
        </w:rPr>
        <w:instrText xml:space="preserve"> PAGEREF _Toc222784115 \h </w:instrText>
      </w:r>
      <w:r>
        <w:rPr>
          <w:noProof/>
        </w:rPr>
      </w:r>
      <w:r>
        <w:rPr>
          <w:noProof/>
        </w:rPr>
        <w:fldChar w:fldCharType="separate"/>
      </w:r>
      <w:r>
        <w:rPr>
          <w:noProof/>
        </w:rPr>
        <w:t>110</w:t>
      </w:r>
      <w:r>
        <w:rPr>
          <w:noProof/>
        </w:rPr>
        <w:fldChar w:fldCharType="end"/>
      </w:r>
    </w:p>
    <w:p w14:paraId="5A9FF24F" w14:textId="30C17E74" w:rsidR="005978E1" w:rsidRDefault="005978E1">
      <w:pPr>
        <w:pStyle w:val="TOC5"/>
        <w:rPr>
          <w:rFonts w:asciiTheme="minorHAnsi" w:eastAsiaTheme="minorEastAsia" w:hAnsiTheme="minorHAnsi" w:cstheme="minorBidi"/>
          <w:noProof/>
          <w:sz w:val="22"/>
          <w:szCs w:val="22"/>
          <w:lang w:val="en-US"/>
        </w:rPr>
      </w:pPr>
      <w:r>
        <w:rPr>
          <w:noProof/>
        </w:rPr>
        <w:t>5.3.2.3.4</w:t>
      </w:r>
      <w:r>
        <w:rPr>
          <w:rFonts w:asciiTheme="minorHAnsi" w:eastAsiaTheme="minorEastAsia" w:hAnsiTheme="minorHAnsi" w:cstheme="minorBidi"/>
          <w:noProof/>
          <w:sz w:val="22"/>
          <w:szCs w:val="22"/>
          <w:lang w:val="en-US"/>
        </w:rPr>
        <w:tab/>
      </w:r>
      <w:r>
        <w:rPr>
          <w:noProof/>
        </w:rPr>
        <w:t>Type: UePerLocationReport</w:t>
      </w:r>
      <w:r>
        <w:rPr>
          <w:noProof/>
        </w:rPr>
        <w:tab/>
      </w:r>
      <w:r>
        <w:rPr>
          <w:noProof/>
        </w:rPr>
        <w:fldChar w:fldCharType="begin"/>
      </w:r>
      <w:r>
        <w:rPr>
          <w:noProof/>
        </w:rPr>
        <w:instrText xml:space="preserve"> PAGEREF _Toc222784116 \h </w:instrText>
      </w:r>
      <w:r>
        <w:rPr>
          <w:noProof/>
        </w:rPr>
      </w:r>
      <w:r>
        <w:rPr>
          <w:noProof/>
        </w:rPr>
        <w:fldChar w:fldCharType="separate"/>
      </w:r>
      <w:r>
        <w:rPr>
          <w:noProof/>
        </w:rPr>
        <w:t>110</w:t>
      </w:r>
      <w:r>
        <w:rPr>
          <w:noProof/>
        </w:rPr>
        <w:fldChar w:fldCharType="end"/>
      </w:r>
    </w:p>
    <w:p w14:paraId="451F9CF0" w14:textId="2C2804BE" w:rsidR="005978E1" w:rsidRDefault="005978E1">
      <w:pPr>
        <w:pStyle w:val="TOC5"/>
        <w:rPr>
          <w:rFonts w:asciiTheme="minorHAnsi" w:eastAsiaTheme="minorEastAsia" w:hAnsiTheme="minorHAnsi" w:cstheme="minorBidi"/>
          <w:noProof/>
          <w:sz w:val="22"/>
          <w:szCs w:val="22"/>
          <w:lang w:val="en-US"/>
        </w:rPr>
      </w:pPr>
      <w:r>
        <w:rPr>
          <w:noProof/>
        </w:rPr>
        <w:t>5.3.2.3.5</w:t>
      </w:r>
      <w:r>
        <w:rPr>
          <w:rFonts w:asciiTheme="minorHAnsi" w:eastAsiaTheme="minorEastAsia" w:hAnsiTheme="minorHAnsi" w:cstheme="minorBidi"/>
          <w:noProof/>
          <w:sz w:val="22"/>
          <w:szCs w:val="22"/>
          <w:lang w:val="en-US"/>
        </w:rPr>
        <w:tab/>
      </w:r>
      <w:r>
        <w:rPr>
          <w:noProof/>
        </w:rPr>
        <w:t xml:space="preserve">Type: </w:t>
      </w:r>
      <w:r>
        <w:rPr>
          <w:noProof/>
          <w:lang w:eastAsia="zh-CN"/>
        </w:rPr>
        <w:t>LocationInfo</w:t>
      </w:r>
      <w:r>
        <w:rPr>
          <w:noProof/>
        </w:rPr>
        <w:tab/>
      </w:r>
      <w:r>
        <w:rPr>
          <w:noProof/>
        </w:rPr>
        <w:fldChar w:fldCharType="begin"/>
      </w:r>
      <w:r>
        <w:rPr>
          <w:noProof/>
        </w:rPr>
        <w:instrText xml:space="preserve"> PAGEREF _Toc222784117 \h </w:instrText>
      </w:r>
      <w:r>
        <w:rPr>
          <w:noProof/>
        </w:rPr>
      </w:r>
      <w:r>
        <w:rPr>
          <w:noProof/>
        </w:rPr>
        <w:fldChar w:fldCharType="separate"/>
      </w:r>
      <w:r>
        <w:rPr>
          <w:noProof/>
        </w:rPr>
        <w:t>111</w:t>
      </w:r>
      <w:r>
        <w:rPr>
          <w:noProof/>
        </w:rPr>
        <w:fldChar w:fldCharType="end"/>
      </w:r>
    </w:p>
    <w:p w14:paraId="68D46DAA" w14:textId="04888A53" w:rsidR="005978E1" w:rsidRDefault="005978E1">
      <w:pPr>
        <w:pStyle w:val="TOC5"/>
        <w:rPr>
          <w:rFonts w:asciiTheme="minorHAnsi" w:eastAsiaTheme="minorEastAsia" w:hAnsiTheme="minorHAnsi" w:cstheme="minorBidi"/>
          <w:noProof/>
          <w:sz w:val="22"/>
          <w:szCs w:val="22"/>
          <w:lang w:val="en-US"/>
        </w:rPr>
      </w:pPr>
      <w:r>
        <w:rPr>
          <w:noProof/>
        </w:rPr>
        <w:t>5.3.2.3.6</w:t>
      </w:r>
      <w:r>
        <w:rPr>
          <w:rFonts w:asciiTheme="minorHAnsi" w:eastAsiaTheme="minorEastAsia" w:hAnsiTheme="minorHAnsi" w:cstheme="minorBidi"/>
          <w:noProof/>
          <w:sz w:val="22"/>
          <w:szCs w:val="22"/>
          <w:lang w:val="en-US"/>
        </w:rPr>
        <w:tab/>
      </w:r>
      <w:r>
        <w:rPr>
          <w:noProof/>
        </w:rPr>
        <w:t>Type: Failure</w:t>
      </w:r>
      <w:r>
        <w:rPr>
          <w:noProof/>
          <w:lang w:eastAsia="zh-CN"/>
        </w:rPr>
        <w:t>Cause</w:t>
      </w:r>
      <w:r>
        <w:rPr>
          <w:noProof/>
        </w:rPr>
        <w:tab/>
      </w:r>
      <w:r>
        <w:rPr>
          <w:noProof/>
        </w:rPr>
        <w:fldChar w:fldCharType="begin"/>
      </w:r>
      <w:r>
        <w:rPr>
          <w:noProof/>
        </w:rPr>
        <w:instrText xml:space="preserve"> PAGEREF _Toc222784118 \h </w:instrText>
      </w:r>
      <w:r>
        <w:rPr>
          <w:noProof/>
        </w:rPr>
      </w:r>
      <w:r>
        <w:rPr>
          <w:noProof/>
        </w:rPr>
        <w:fldChar w:fldCharType="separate"/>
      </w:r>
      <w:r>
        <w:rPr>
          <w:noProof/>
        </w:rPr>
        <w:t>114</w:t>
      </w:r>
      <w:r>
        <w:rPr>
          <w:noProof/>
        </w:rPr>
        <w:fldChar w:fldCharType="end"/>
      </w:r>
    </w:p>
    <w:p w14:paraId="388001BA" w14:textId="36C2C4EF" w:rsidR="005978E1" w:rsidRDefault="005978E1">
      <w:pPr>
        <w:pStyle w:val="TOC5"/>
        <w:rPr>
          <w:rFonts w:asciiTheme="minorHAnsi" w:eastAsiaTheme="minorEastAsia" w:hAnsiTheme="minorHAnsi" w:cstheme="minorBidi"/>
          <w:noProof/>
          <w:sz w:val="22"/>
          <w:szCs w:val="22"/>
          <w:lang w:val="en-US"/>
        </w:rPr>
      </w:pPr>
      <w:r>
        <w:rPr>
          <w:noProof/>
        </w:rPr>
        <w:t>5.3.2.3.7</w:t>
      </w:r>
      <w:r>
        <w:rPr>
          <w:rFonts w:asciiTheme="minorHAnsi" w:eastAsiaTheme="minorEastAsia" w:hAnsiTheme="minorHAnsi" w:cstheme="minorBidi"/>
          <w:noProof/>
          <w:sz w:val="22"/>
          <w:szCs w:val="22"/>
          <w:lang w:val="en-US"/>
        </w:rPr>
        <w:tab/>
      </w:r>
      <w:r>
        <w:rPr>
          <w:noProof/>
        </w:rPr>
        <w:t>Type: PdnConnectionInformation</w:t>
      </w:r>
      <w:r>
        <w:rPr>
          <w:noProof/>
        </w:rPr>
        <w:tab/>
      </w:r>
      <w:r>
        <w:rPr>
          <w:noProof/>
        </w:rPr>
        <w:fldChar w:fldCharType="begin"/>
      </w:r>
      <w:r>
        <w:rPr>
          <w:noProof/>
        </w:rPr>
        <w:instrText xml:space="preserve"> PAGEREF _Toc222784119 \h </w:instrText>
      </w:r>
      <w:r>
        <w:rPr>
          <w:noProof/>
        </w:rPr>
      </w:r>
      <w:r>
        <w:rPr>
          <w:noProof/>
        </w:rPr>
        <w:fldChar w:fldCharType="separate"/>
      </w:r>
      <w:r>
        <w:rPr>
          <w:noProof/>
        </w:rPr>
        <w:t>115</w:t>
      </w:r>
      <w:r>
        <w:rPr>
          <w:noProof/>
        </w:rPr>
        <w:fldChar w:fldCharType="end"/>
      </w:r>
    </w:p>
    <w:p w14:paraId="21CF16C9" w14:textId="3DF4A382" w:rsidR="005978E1" w:rsidRDefault="005978E1">
      <w:pPr>
        <w:pStyle w:val="TOC5"/>
        <w:rPr>
          <w:rFonts w:asciiTheme="minorHAnsi" w:eastAsiaTheme="minorEastAsia" w:hAnsiTheme="minorHAnsi" w:cstheme="minorBidi"/>
          <w:noProof/>
          <w:sz w:val="22"/>
          <w:szCs w:val="22"/>
          <w:lang w:val="en-US"/>
        </w:rPr>
      </w:pPr>
      <w:r>
        <w:rPr>
          <w:noProof/>
        </w:rPr>
        <w:t>5.3.2.3.8</w:t>
      </w:r>
      <w:r>
        <w:rPr>
          <w:rFonts w:asciiTheme="minorHAnsi" w:eastAsiaTheme="minorEastAsia" w:hAnsiTheme="minorHAnsi" w:cstheme="minorBidi"/>
          <w:noProof/>
          <w:sz w:val="22"/>
          <w:szCs w:val="22"/>
          <w:lang w:val="en-US"/>
        </w:rPr>
        <w:tab/>
      </w:r>
      <w:r>
        <w:rPr>
          <w:noProof/>
        </w:rPr>
        <w:t>Type: AppliedParameterConfiguration</w:t>
      </w:r>
      <w:r>
        <w:rPr>
          <w:noProof/>
        </w:rPr>
        <w:tab/>
      </w:r>
      <w:r>
        <w:rPr>
          <w:noProof/>
        </w:rPr>
        <w:fldChar w:fldCharType="begin"/>
      </w:r>
      <w:r>
        <w:rPr>
          <w:noProof/>
        </w:rPr>
        <w:instrText xml:space="preserve"> PAGEREF _Toc222784120 \h </w:instrText>
      </w:r>
      <w:r>
        <w:rPr>
          <w:noProof/>
        </w:rPr>
      </w:r>
      <w:r>
        <w:rPr>
          <w:noProof/>
        </w:rPr>
        <w:fldChar w:fldCharType="separate"/>
      </w:r>
      <w:r>
        <w:rPr>
          <w:noProof/>
        </w:rPr>
        <w:t>115</w:t>
      </w:r>
      <w:r>
        <w:rPr>
          <w:noProof/>
        </w:rPr>
        <w:fldChar w:fldCharType="end"/>
      </w:r>
    </w:p>
    <w:p w14:paraId="20A9EB2C" w14:textId="36F2BC08" w:rsidR="005978E1" w:rsidRDefault="005978E1">
      <w:pPr>
        <w:pStyle w:val="TOC5"/>
        <w:rPr>
          <w:rFonts w:asciiTheme="minorHAnsi" w:eastAsiaTheme="minorEastAsia" w:hAnsiTheme="minorHAnsi" w:cstheme="minorBidi"/>
          <w:noProof/>
          <w:sz w:val="22"/>
          <w:szCs w:val="22"/>
          <w:lang w:val="en-US"/>
        </w:rPr>
      </w:pPr>
      <w:r>
        <w:rPr>
          <w:noProof/>
        </w:rPr>
        <w:t>5.3.2.3.9</w:t>
      </w:r>
      <w:r>
        <w:rPr>
          <w:rFonts w:asciiTheme="minorHAnsi" w:eastAsiaTheme="minorEastAsia" w:hAnsiTheme="minorHAnsi" w:cstheme="minorBidi"/>
          <w:noProof/>
          <w:sz w:val="22"/>
          <w:szCs w:val="22"/>
          <w:lang w:val="en-US"/>
        </w:rPr>
        <w:tab/>
      </w:r>
      <w:r>
        <w:rPr>
          <w:noProof/>
        </w:rPr>
        <w:t>Type: ApiCapabilityInfo</w:t>
      </w:r>
      <w:r>
        <w:rPr>
          <w:noProof/>
        </w:rPr>
        <w:tab/>
      </w:r>
      <w:r>
        <w:rPr>
          <w:noProof/>
        </w:rPr>
        <w:fldChar w:fldCharType="begin"/>
      </w:r>
      <w:r>
        <w:rPr>
          <w:noProof/>
        </w:rPr>
        <w:instrText xml:space="preserve"> PAGEREF _Toc222784121 \h </w:instrText>
      </w:r>
      <w:r>
        <w:rPr>
          <w:noProof/>
        </w:rPr>
      </w:r>
      <w:r>
        <w:rPr>
          <w:noProof/>
        </w:rPr>
        <w:fldChar w:fldCharType="separate"/>
      </w:r>
      <w:r>
        <w:rPr>
          <w:noProof/>
        </w:rPr>
        <w:t>116</w:t>
      </w:r>
      <w:r>
        <w:rPr>
          <w:noProof/>
        </w:rPr>
        <w:fldChar w:fldCharType="end"/>
      </w:r>
    </w:p>
    <w:p w14:paraId="31AFBBC5" w14:textId="4CF4E449" w:rsidR="005978E1" w:rsidRDefault="005978E1">
      <w:pPr>
        <w:pStyle w:val="TOC5"/>
        <w:rPr>
          <w:rFonts w:asciiTheme="minorHAnsi" w:eastAsiaTheme="minorEastAsia" w:hAnsiTheme="minorHAnsi" w:cstheme="minorBidi"/>
          <w:noProof/>
          <w:sz w:val="22"/>
          <w:szCs w:val="22"/>
          <w:lang w:val="en-US"/>
        </w:rPr>
      </w:pPr>
      <w:r>
        <w:rPr>
          <w:noProof/>
        </w:rPr>
        <w:t>5.3.2.3.10</w:t>
      </w:r>
      <w:r>
        <w:rPr>
          <w:rFonts w:asciiTheme="minorHAnsi" w:eastAsiaTheme="minorEastAsia" w:hAnsiTheme="minorHAnsi" w:cstheme="minorBidi"/>
          <w:noProof/>
          <w:sz w:val="22"/>
          <w:szCs w:val="22"/>
          <w:lang w:val="en-US"/>
        </w:rPr>
        <w:tab/>
      </w:r>
      <w:r>
        <w:rPr>
          <w:noProof/>
        </w:rPr>
        <w:t>Type: MonitoringEventReports</w:t>
      </w:r>
      <w:r>
        <w:rPr>
          <w:noProof/>
        </w:rPr>
        <w:tab/>
      </w:r>
      <w:r>
        <w:rPr>
          <w:noProof/>
        </w:rPr>
        <w:fldChar w:fldCharType="begin"/>
      </w:r>
      <w:r>
        <w:rPr>
          <w:noProof/>
        </w:rPr>
        <w:instrText xml:space="preserve"> PAGEREF _Toc222784122 \h </w:instrText>
      </w:r>
      <w:r>
        <w:rPr>
          <w:noProof/>
        </w:rPr>
      </w:r>
      <w:r>
        <w:rPr>
          <w:noProof/>
        </w:rPr>
        <w:fldChar w:fldCharType="separate"/>
      </w:r>
      <w:r>
        <w:rPr>
          <w:noProof/>
        </w:rPr>
        <w:t>116</w:t>
      </w:r>
      <w:r>
        <w:rPr>
          <w:noProof/>
        </w:rPr>
        <w:fldChar w:fldCharType="end"/>
      </w:r>
    </w:p>
    <w:p w14:paraId="3DC344AA" w14:textId="434D8253" w:rsidR="005978E1" w:rsidRDefault="005978E1">
      <w:pPr>
        <w:pStyle w:val="TOC5"/>
        <w:rPr>
          <w:rFonts w:asciiTheme="minorHAnsi" w:eastAsiaTheme="minorEastAsia" w:hAnsiTheme="minorHAnsi" w:cstheme="minorBidi"/>
          <w:noProof/>
          <w:sz w:val="22"/>
          <w:szCs w:val="22"/>
          <w:lang w:val="en-US"/>
        </w:rPr>
      </w:pPr>
      <w:r>
        <w:rPr>
          <w:noProof/>
        </w:rPr>
        <w:t>5.3.2.3.11</w:t>
      </w:r>
      <w:r>
        <w:rPr>
          <w:rFonts w:asciiTheme="minorHAnsi" w:eastAsiaTheme="minorEastAsia" w:hAnsiTheme="minorHAnsi" w:cstheme="minorBidi"/>
          <w:noProof/>
          <w:sz w:val="22"/>
          <w:szCs w:val="22"/>
          <w:lang w:val="en-US"/>
        </w:rPr>
        <w:tab/>
      </w:r>
      <w:r>
        <w:rPr>
          <w:noProof/>
        </w:rPr>
        <w:t>Type: UavPolicy</w:t>
      </w:r>
      <w:r>
        <w:rPr>
          <w:noProof/>
        </w:rPr>
        <w:tab/>
      </w:r>
      <w:r>
        <w:rPr>
          <w:noProof/>
        </w:rPr>
        <w:fldChar w:fldCharType="begin"/>
      </w:r>
      <w:r>
        <w:rPr>
          <w:noProof/>
        </w:rPr>
        <w:instrText xml:space="preserve"> PAGEREF _Toc222784123 \h </w:instrText>
      </w:r>
      <w:r>
        <w:rPr>
          <w:noProof/>
        </w:rPr>
      </w:r>
      <w:r>
        <w:rPr>
          <w:noProof/>
        </w:rPr>
        <w:fldChar w:fldCharType="separate"/>
      </w:r>
      <w:r>
        <w:rPr>
          <w:noProof/>
        </w:rPr>
        <w:t>116</w:t>
      </w:r>
      <w:r>
        <w:rPr>
          <w:noProof/>
        </w:rPr>
        <w:fldChar w:fldCharType="end"/>
      </w:r>
    </w:p>
    <w:p w14:paraId="072E0E45" w14:textId="1852E05B" w:rsidR="005978E1" w:rsidRDefault="005978E1">
      <w:pPr>
        <w:pStyle w:val="TOC5"/>
        <w:rPr>
          <w:rFonts w:asciiTheme="minorHAnsi" w:eastAsiaTheme="minorEastAsia" w:hAnsiTheme="minorHAnsi" w:cstheme="minorBidi"/>
          <w:noProof/>
          <w:sz w:val="22"/>
          <w:szCs w:val="22"/>
          <w:lang w:val="en-US"/>
        </w:rPr>
      </w:pPr>
      <w:r>
        <w:rPr>
          <w:noProof/>
        </w:rPr>
        <w:t>5.3.2.3.11A</w:t>
      </w:r>
      <w:r>
        <w:rPr>
          <w:rFonts w:asciiTheme="minorHAnsi" w:eastAsiaTheme="minorEastAsia" w:hAnsiTheme="minorHAnsi" w:cstheme="minorBidi"/>
          <w:noProof/>
          <w:sz w:val="22"/>
          <w:szCs w:val="22"/>
          <w:lang w:val="en-US"/>
        </w:rPr>
        <w:tab/>
      </w:r>
      <w:r>
        <w:rPr>
          <w:noProof/>
        </w:rPr>
        <w:t>Type: ConsentRevocNotif</w:t>
      </w:r>
      <w:r>
        <w:rPr>
          <w:noProof/>
        </w:rPr>
        <w:tab/>
      </w:r>
      <w:r>
        <w:rPr>
          <w:noProof/>
        </w:rPr>
        <w:fldChar w:fldCharType="begin"/>
      </w:r>
      <w:r>
        <w:rPr>
          <w:noProof/>
        </w:rPr>
        <w:instrText xml:space="preserve"> PAGEREF _Toc222784124 \h </w:instrText>
      </w:r>
      <w:r>
        <w:rPr>
          <w:noProof/>
        </w:rPr>
      </w:r>
      <w:r>
        <w:rPr>
          <w:noProof/>
        </w:rPr>
        <w:fldChar w:fldCharType="separate"/>
      </w:r>
      <w:r>
        <w:rPr>
          <w:noProof/>
        </w:rPr>
        <w:t>117</w:t>
      </w:r>
      <w:r>
        <w:rPr>
          <w:noProof/>
        </w:rPr>
        <w:fldChar w:fldCharType="end"/>
      </w:r>
    </w:p>
    <w:p w14:paraId="0CE61EBF" w14:textId="07BABDA1" w:rsidR="005978E1" w:rsidRDefault="005978E1">
      <w:pPr>
        <w:pStyle w:val="TOC5"/>
        <w:rPr>
          <w:rFonts w:asciiTheme="minorHAnsi" w:eastAsiaTheme="minorEastAsia" w:hAnsiTheme="minorHAnsi" w:cstheme="minorBidi"/>
          <w:noProof/>
          <w:sz w:val="22"/>
          <w:szCs w:val="22"/>
          <w:lang w:val="en-US"/>
        </w:rPr>
      </w:pPr>
      <w:r>
        <w:rPr>
          <w:noProof/>
        </w:rPr>
        <w:t>5.3.2.3.12</w:t>
      </w:r>
      <w:r>
        <w:rPr>
          <w:rFonts w:asciiTheme="minorHAnsi" w:eastAsiaTheme="minorEastAsia" w:hAnsiTheme="minorHAnsi" w:cstheme="minorBidi"/>
          <w:noProof/>
          <w:sz w:val="22"/>
          <w:szCs w:val="22"/>
          <w:lang w:val="en-US"/>
        </w:rPr>
        <w:tab/>
      </w:r>
      <w:r>
        <w:rPr>
          <w:noProof/>
        </w:rPr>
        <w:t xml:space="preserve">Type: </w:t>
      </w:r>
      <w:r>
        <w:rPr>
          <w:noProof/>
          <w:lang w:eastAsia="zh-CN"/>
        </w:rPr>
        <w:t>ConsentRevoked</w:t>
      </w:r>
      <w:r>
        <w:rPr>
          <w:noProof/>
        </w:rPr>
        <w:tab/>
      </w:r>
      <w:r>
        <w:rPr>
          <w:noProof/>
        </w:rPr>
        <w:fldChar w:fldCharType="begin"/>
      </w:r>
      <w:r>
        <w:rPr>
          <w:noProof/>
        </w:rPr>
        <w:instrText xml:space="preserve"> PAGEREF _Toc222784125 \h </w:instrText>
      </w:r>
      <w:r>
        <w:rPr>
          <w:noProof/>
        </w:rPr>
      </w:r>
      <w:r>
        <w:rPr>
          <w:noProof/>
        </w:rPr>
        <w:fldChar w:fldCharType="separate"/>
      </w:r>
      <w:r>
        <w:rPr>
          <w:noProof/>
        </w:rPr>
        <w:t>117</w:t>
      </w:r>
      <w:r>
        <w:rPr>
          <w:noProof/>
        </w:rPr>
        <w:fldChar w:fldCharType="end"/>
      </w:r>
    </w:p>
    <w:p w14:paraId="73364945" w14:textId="548353B5" w:rsidR="005978E1" w:rsidRDefault="005978E1">
      <w:pPr>
        <w:pStyle w:val="TOC5"/>
        <w:rPr>
          <w:rFonts w:asciiTheme="minorHAnsi" w:eastAsiaTheme="minorEastAsia" w:hAnsiTheme="minorHAnsi" w:cstheme="minorBidi"/>
          <w:noProof/>
          <w:sz w:val="22"/>
          <w:szCs w:val="22"/>
          <w:lang w:val="en-US"/>
        </w:rPr>
      </w:pPr>
      <w:r>
        <w:rPr>
          <w:noProof/>
        </w:rPr>
        <w:t>5.3.2.3.13</w:t>
      </w:r>
      <w:r>
        <w:rPr>
          <w:rFonts w:asciiTheme="minorHAnsi" w:eastAsiaTheme="minorEastAsia" w:hAnsiTheme="minorHAnsi" w:cstheme="minorBidi"/>
          <w:noProof/>
          <w:sz w:val="22"/>
          <w:szCs w:val="22"/>
          <w:lang w:val="en-US"/>
        </w:rPr>
        <w:tab/>
      </w:r>
      <w:r>
        <w:rPr>
          <w:noProof/>
        </w:rPr>
        <w:t>Type: GroupMembListChanges</w:t>
      </w:r>
      <w:r>
        <w:rPr>
          <w:noProof/>
        </w:rPr>
        <w:tab/>
      </w:r>
      <w:r>
        <w:rPr>
          <w:noProof/>
        </w:rPr>
        <w:fldChar w:fldCharType="begin"/>
      </w:r>
      <w:r>
        <w:rPr>
          <w:noProof/>
        </w:rPr>
        <w:instrText xml:space="preserve"> PAGEREF _Toc222784126 \h </w:instrText>
      </w:r>
      <w:r>
        <w:rPr>
          <w:noProof/>
        </w:rPr>
      </w:r>
      <w:r>
        <w:rPr>
          <w:noProof/>
        </w:rPr>
        <w:fldChar w:fldCharType="separate"/>
      </w:r>
      <w:r>
        <w:rPr>
          <w:noProof/>
        </w:rPr>
        <w:t>117</w:t>
      </w:r>
      <w:r>
        <w:rPr>
          <w:noProof/>
        </w:rPr>
        <w:fldChar w:fldCharType="end"/>
      </w:r>
    </w:p>
    <w:p w14:paraId="04A5CBA3" w14:textId="2D7534A1" w:rsidR="005978E1" w:rsidRDefault="005978E1">
      <w:pPr>
        <w:pStyle w:val="TOC5"/>
        <w:rPr>
          <w:rFonts w:asciiTheme="minorHAnsi" w:eastAsiaTheme="minorEastAsia" w:hAnsiTheme="minorHAnsi" w:cstheme="minorBidi"/>
          <w:noProof/>
          <w:sz w:val="22"/>
          <w:szCs w:val="22"/>
          <w:lang w:val="en-US"/>
        </w:rPr>
      </w:pPr>
      <w:r>
        <w:rPr>
          <w:noProof/>
        </w:rPr>
        <w:t>5.3.2.3.14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_Toc222784127 \h </w:instrText>
      </w:r>
      <w:r>
        <w:rPr>
          <w:noProof/>
        </w:rPr>
      </w:r>
      <w:r>
        <w:rPr>
          <w:noProof/>
        </w:rPr>
        <w:fldChar w:fldCharType="separate"/>
      </w:r>
      <w:r>
        <w:rPr>
          <w:noProof/>
        </w:rPr>
        <w:t>118</w:t>
      </w:r>
      <w:r>
        <w:rPr>
          <w:noProof/>
        </w:rPr>
        <w:fldChar w:fldCharType="end"/>
      </w:r>
    </w:p>
    <w:p w14:paraId="6781F185" w14:textId="279475CF" w:rsidR="005978E1" w:rsidRDefault="005978E1">
      <w:pPr>
        <w:pStyle w:val="TOC5"/>
        <w:rPr>
          <w:rFonts w:asciiTheme="minorHAnsi" w:eastAsiaTheme="minorEastAsia" w:hAnsiTheme="minorHAnsi" w:cstheme="minorBidi"/>
          <w:noProof/>
          <w:sz w:val="22"/>
          <w:szCs w:val="22"/>
          <w:lang w:val="en-US"/>
        </w:rPr>
      </w:pPr>
      <w:r>
        <w:rPr>
          <w:noProof/>
        </w:rPr>
        <w:t>5.3.2.3.15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_Toc222784128 \h </w:instrText>
      </w:r>
      <w:r>
        <w:rPr>
          <w:noProof/>
        </w:rPr>
      </w:r>
      <w:r>
        <w:rPr>
          <w:noProof/>
        </w:rPr>
        <w:fldChar w:fldCharType="separate"/>
      </w:r>
      <w:r>
        <w:rPr>
          <w:noProof/>
        </w:rPr>
        <w:t>118</w:t>
      </w:r>
      <w:r>
        <w:rPr>
          <w:noProof/>
        </w:rPr>
        <w:fldChar w:fldCharType="end"/>
      </w:r>
    </w:p>
    <w:p w14:paraId="7F1B7C31" w14:textId="0F7DAA97" w:rsidR="005978E1" w:rsidRDefault="005978E1">
      <w:pPr>
        <w:pStyle w:val="TOC5"/>
        <w:rPr>
          <w:rFonts w:asciiTheme="minorHAnsi" w:eastAsiaTheme="minorEastAsia" w:hAnsiTheme="minorHAnsi" w:cstheme="minorBidi"/>
          <w:noProof/>
          <w:sz w:val="22"/>
          <w:szCs w:val="22"/>
          <w:lang w:val="en-US"/>
        </w:rPr>
      </w:pPr>
      <w:r>
        <w:rPr>
          <w:noProof/>
        </w:rPr>
        <w:t>5.3.2.3.16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_Toc222784129 \h </w:instrText>
      </w:r>
      <w:r>
        <w:rPr>
          <w:noProof/>
        </w:rPr>
      </w:r>
      <w:r>
        <w:rPr>
          <w:noProof/>
        </w:rPr>
        <w:fldChar w:fldCharType="separate"/>
      </w:r>
      <w:r>
        <w:rPr>
          <w:noProof/>
        </w:rPr>
        <w:t>118</w:t>
      </w:r>
      <w:r>
        <w:rPr>
          <w:noProof/>
        </w:rPr>
        <w:fldChar w:fldCharType="end"/>
      </w:r>
    </w:p>
    <w:p w14:paraId="5C784DD3" w14:textId="5060E6D7" w:rsidR="005978E1" w:rsidRDefault="005978E1">
      <w:pPr>
        <w:pStyle w:val="TOC5"/>
        <w:rPr>
          <w:rFonts w:asciiTheme="minorHAnsi" w:eastAsiaTheme="minorEastAsia" w:hAnsiTheme="minorHAnsi" w:cstheme="minorBidi"/>
          <w:noProof/>
          <w:sz w:val="22"/>
          <w:szCs w:val="22"/>
          <w:lang w:val="en-US"/>
        </w:rPr>
      </w:pPr>
      <w:r>
        <w:rPr>
          <w:noProof/>
        </w:rPr>
        <w:t>5.3.2.3.17</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lang w:eastAsia="en-GB"/>
        </w:rPr>
        <w:t>UpLocRepAddrAfRm</w:t>
      </w:r>
      <w:r>
        <w:rPr>
          <w:noProof/>
        </w:rPr>
        <w:tab/>
      </w:r>
      <w:r>
        <w:rPr>
          <w:noProof/>
        </w:rPr>
        <w:fldChar w:fldCharType="begin"/>
      </w:r>
      <w:r>
        <w:rPr>
          <w:noProof/>
        </w:rPr>
        <w:instrText xml:space="preserve"> PAGEREF _Toc222784130 \h </w:instrText>
      </w:r>
      <w:r>
        <w:rPr>
          <w:noProof/>
        </w:rPr>
      </w:r>
      <w:r>
        <w:rPr>
          <w:noProof/>
        </w:rPr>
        <w:fldChar w:fldCharType="separate"/>
      </w:r>
      <w:r>
        <w:rPr>
          <w:noProof/>
        </w:rPr>
        <w:t>118</w:t>
      </w:r>
      <w:r>
        <w:rPr>
          <w:noProof/>
        </w:rPr>
        <w:fldChar w:fldCharType="end"/>
      </w:r>
    </w:p>
    <w:p w14:paraId="0E4E7265" w14:textId="08E7D9D4" w:rsidR="005978E1" w:rsidRDefault="005978E1">
      <w:pPr>
        <w:pStyle w:val="TOC5"/>
        <w:rPr>
          <w:rFonts w:asciiTheme="minorHAnsi" w:eastAsiaTheme="minorEastAsia" w:hAnsiTheme="minorHAnsi" w:cstheme="minorBidi"/>
          <w:noProof/>
          <w:sz w:val="22"/>
          <w:szCs w:val="22"/>
          <w:lang w:val="en-US"/>
        </w:rPr>
      </w:pPr>
      <w:r>
        <w:rPr>
          <w:noProof/>
        </w:rPr>
        <w:t>5.3.2.3.18</w:t>
      </w:r>
      <w:r>
        <w:rPr>
          <w:rFonts w:asciiTheme="minorHAnsi" w:eastAsiaTheme="minorEastAsia" w:hAnsiTheme="minorHAnsi" w:cstheme="minorBidi"/>
          <w:noProof/>
          <w:sz w:val="22"/>
          <w:szCs w:val="22"/>
          <w:lang w:val="en-US"/>
        </w:rPr>
        <w:tab/>
      </w:r>
      <w:r>
        <w:rPr>
          <w:noProof/>
        </w:rPr>
        <w:t xml:space="preserve">Type: </w:t>
      </w:r>
      <w:r>
        <w:rPr>
          <w:noProof/>
          <w:lang w:eastAsia="zh-CN"/>
        </w:rPr>
        <w:t>UpCumEvtRep</w:t>
      </w:r>
      <w:r>
        <w:rPr>
          <w:noProof/>
        </w:rPr>
        <w:tab/>
      </w:r>
      <w:r>
        <w:rPr>
          <w:noProof/>
        </w:rPr>
        <w:fldChar w:fldCharType="begin"/>
      </w:r>
      <w:r>
        <w:rPr>
          <w:noProof/>
        </w:rPr>
        <w:instrText xml:space="preserve"> PAGEREF _Toc222784131 \h </w:instrText>
      </w:r>
      <w:r>
        <w:rPr>
          <w:noProof/>
        </w:rPr>
      </w:r>
      <w:r>
        <w:rPr>
          <w:noProof/>
        </w:rPr>
        <w:fldChar w:fldCharType="separate"/>
      </w:r>
      <w:r>
        <w:rPr>
          <w:noProof/>
        </w:rPr>
        <w:t>118</w:t>
      </w:r>
      <w:r>
        <w:rPr>
          <w:noProof/>
        </w:rPr>
        <w:fldChar w:fldCharType="end"/>
      </w:r>
    </w:p>
    <w:p w14:paraId="72873EE4" w14:textId="491C3554" w:rsidR="005978E1" w:rsidRDefault="005978E1">
      <w:pPr>
        <w:pStyle w:val="TOC5"/>
        <w:rPr>
          <w:rFonts w:asciiTheme="minorHAnsi" w:eastAsiaTheme="minorEastAsia" w:hAnsiTheme="minorHAnsi" w:cstheme="minorBidi"/>
          <w:noProof/>
          <w:sz w:val="22"/>
          <w:szCs w:val="22"/>
          <w:lang w:val="en-US"/>
        </w:rPr>
      </w:pPr>
      <w:r>
        <w:rPr>
          <w:noProof/>
        </w:rPr>
        <w:t>5.3.2.3.19</w:t>
      </w:r>
      <w:r>
        <w:rPr>
          <w:rFonts w:asciiTheme="minorHAnsi" w:eastAsiaTheme="minorEastAsia" w:hAnsiTheme="minorHAnsi" w:cstheme="minorBidi"/>
          <w:noProof/>
          <w:sz w:val="22"/>
          <w:szCs w:val="22"/>
          <w:lang w:val="en-US"/>
        </w:rPr>
        <w:tab/>
      </w:r>
      <w:r>
        <w:rPr>
          <w:noProof/>
        </w:rPr>
        <w:t>Type: Ue</w:t>
      </w:r>
      <w:r>
        <w:rPr>
          <w:noProof/>
          <w:lang w:eastAsia="zh-CN"/>
        </w:rPr>
        <w:t>StrAndFwdSatInfo</w:t>
      </w:r>
      <w:r>
        <w:rPr>
          <w:noProof/>
        </w:rPr>
        <w:tab/>
      </w:r>
      <w:r>
        <w:rPr>
          <w:noProof/>
        </w:rPr>
        <w:fldChar w:fldCharType="begin"/>
      </w:r>
      <w:r>
        <w:rPr>
          <w:noProof/>
        </w:rPr>
        <w:instrText xml:space="preserve"> PAGEREF _Toc222784132 \h </w:instrText>
      </w:r>
      <w:r>
        <w:rPr>
          <w:noProof/>
        </w:rPr>
      </w:r>
      <w:r>
        <w:rPr>
          <w:noProof/>
        </w:rPr>
        <w:fldChar w:fldCharType="separate"/>
      </w:r>
      <w:r>
        <w:rPr>
          <w:noProof/>
        </w:rPr>
        <w:t>118</w:t>
      </w:r>
      <w:r>
        <w:rPr>
          <w:noProof/>
        </w:rPr>
        <w:fldChar w:fldCharType="end"/>
      </w:r>
    </w:p>
    <w:p w14:paraId="4984A57E" w14:textId="4B5263ED" w:rsidR="005978E1" w:rsidRDefault="005978E1">
      <w:pPr>
        <w:pStyle w:val="TOC5"/>
        <w:rPr>
          <w:rFonts w:asciiTheme="minorHAnsi" w:eastAsiaTheme="minorEastAsia" w:hAnsiTheme="minorHAnsi" w:cstheme="minorBidi"/>
          <w:noProof/>
          <w:sz w:val="22"/>
          <w:szCs w:val="22"/>
          <w:lang w:val="en-US"/>
        </w:rPr>
      </w:pPr>
      <w:r>
        <w:rPr>
          <w:noProof/>
        </w:rPr>
        <w:t>5.3.2.3.20</w:t>
      </w:r>
      <w:r>
        <w:rPr>
          <w:rFonts w:asciiTheme="minorHAnsi" w:eastAsiaTheme="minorEastAsia" w:hAnsiTheme="minorHAnsi" w:cstheme="minorBidi"/>
          <w:noProof/>
          <w:sz w:val="22"/>
          <w:szCs w:val="22"/>
          <w:lang w:val="en-US"/>
        </w:rPr>
        <w:tab/>
      </w:r>
      <w:r>
        <w:rPr>
          <w:noProof/>
        </w:rPr>
        <w:t>Type: Energy</w:t>
      </w:r>
      <w:r>
        <w:rPr>
          <w:noProof/>
          <w:lang w:eastAsia="zh-CN"/>
        </w:rPr>
        <w:t>Info</w:t>
      </w:r>
      <w:r>
        <w:rPr>
          <w:noProof/>
        </w:rPr>
        <w:tab/>
      </w:r>
      <w:r>
        <w:rPr>
          <w:noProof/>
        </w:rPr>
        <w:fldChar w:fldCharType="begin"/>
      </w:r>
      <w:r>
        <w:rPr>
          <w:noProof/>
        </w:rPr>
        <w:instrText xml:space="preserve"> PAGEREF _Toc222784133 \h </w:instrText>
      </w:r>
      <w:r>
        <w:rPr>
          <w:noProof/>
        </w:rPr>
      </w:r>
      <w:r>
        <w:rPr>
          <w:noProof/>
        </w:rPr>
        <w:fldChar w:fldCharType="separate"/>
      </w:r>
      <w:r>
        <w:rPr>
          <w:noProof/>
        </w:rPr>
        <w:t>119</w:t>
      </w:r>
      <w:r>
        <w:rPr>
          <w:noProof/>
        </w:rPr>
        <w:fldChar w:fldCharType="end"/>
      </w:r>
    </w:p>
    <w:p w14:paraId="00CDA593" w14:textId="2AC6E651" w:rsidR="005978E1" w:rsidRDefault="005978E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_Toc222784134 \h </w:instrText>
      </w:r>
      <w:r>
        <w:rPr>
          <w:noProof/>
        </w:rPr>
      </w:r>
      <w:r>
        <w:rPr>
          <w:noProof/>
        </w:rPr>
        <w:fldChar w:fldCharType="separate"/>
      </w:r>
      <w:r>
        <w:rPr>
          <w:noProof/>
        </w:rPr>
        <w:t>119</w:t>
      </w:r>
      <w:r>
        <w:rPr>
          <w:noProof/>
        </w:rPr>
        <w:fldChar w:fldCharType="end"/>
      </w:r>
    </w:p>
    <w:p w14:paraId="6C55A0DC" w14:textId="1991FB19" w:rsidR="005978E1" w:rsidRDefault="005978E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_Toc222784135 \h </w:instrText>
      </w:r>
      <w:r>
        <w:rPr>
          <w:noProof/>
        </w:rPr>
      </w:r>
      <w:r>
        <w:rPr>
          <w:noProof/>
        </w:rPr>
        <w:fldChar w:fldCharType="separate"/>
      </w:r>
      <w:r>
        <w:rPr>
          <w:noProof/>
        </w:rPr>
        <w:t>119</w:t>
      </w:r>
      <w:r>
        <w:rPr>
          <w:noProof/>
        </w:rPr>
        <w:fldChar w:fldCharType="end"/>
      </w:r>
    </w:p>
    <w:p w14:paraId="2C091B6C" w14:textId="21CA6555" w:rsidR="005978E1" w:rsidRDefault="005978E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_Toc222784136 \h </w:instrText>
      </w:r>
      <w:r>
        <w:rPr>
          <w:noProof/>
        </w:rPr>
      </w:r>
      <w:r>
        <w:rPr>
          <w:noProof/>
        </w:rPr>
        <w:fldChar w:fldCharType="separate"/>
      </w:r>
      <w:r>
        <w:rPr>
          <w:noProof/>
        </w:rPr>
        <w:t>119</w:t>
      </w:r>
      <w:r>
        <w:rPr>
          <w:noProof/>
        </w:rPr>
        <w:fldChar w:fldCharType="end"/>
      </w:r>
    </w:p>
    <w:p w14:paraId="746DDB38" w14:textId="4AA99C83" w:rsidR="005978E1" w:rsidRDefault="005978E1">
      <w:pPr>
        <w:pStyle w:val="TOC5"/>
        <w:rPr>
          <w:rFonts w:asciiTheme="minorHAnsi" w:eastAsiaTheme="minorEastAsia" w:hAnsiTheme="minorHAnsi" w:cstheme="minorBidi"/>
          <w:noProof/>
          <w:sz w:val="22"/>
          <w:szCs w:val="22"/>
          <w:lang w:val="en-US"/>
        </w:rPr>
      </w:pPr>
      <w:r>
        <w:rPr>
          <w:noProof/>
        </w:rPr>
        <w:t>5.3.2.4.3</w:t>
      </w:r>
      <w:r>
        <w:rPr>
          <w:rFonts w:asciiTheme="minorHAnsi" w:eastAsiaTheme="minorEastAsia" w:hAnsiTheme="minorHAnsi" w:cstheme="minorBidi"/>
          <w:noProof/>
          <w:sz w:val="22"/>
          <w:szCs w:val="22"/>
          <w:lang w:val="en-US"/>
        </w:rPr>
        <w:tab/>
      </w:r>
      <w:r>
        <w:rPr>
          <w:noProof/>
        </w:rPr>
        <w:t>Enumeration: MonitoringType</w:t>
      </w:r>
      <w:r>
        <w:rPr>
          <w:noProof/>
        </w:rPr>
        <w:tab/>
      </w:r>
      <w:r>
        <w:rPr>
          <w:noProof/>
        </w:rPr>
        <w:fldChar w:fldCharType="begin"/>
      </w:r>
      <w:r>
        <w:rPr>
          <w:noProof/>
        </w:rPr>
        <w:instrText xml:space="preserve"> PAGEREF _Toc222784137 \h </w:instrText>
      </w:r>
      <w:r>
        <w:rPr>
          <w:noProof/>
        </w:rPr>
      </w:r>
      <w:r>
        <w:rPr>
          <w:noProof/>
        </w:rPr>
        <w:fldChar w:fldCharType="separate"/>
      </w:r>
      <w:r>
        <w:rPr>
          <w:noProof/>
        </w:rPr>
        <w:t>119</w:t>
      </w:r>
      <w:r>
        <w:rPr>
          <w:noProof/>
        </w:rPr>
        <w:fldChar w:fldCharType="end"/>
      </w:r>
    </w:p>
    <w:p w14:paraId="357FDD25" w14:textId="2466EEE4" w:rsidR="005978E1" w:rsidRDefault="005978E1">
      <w:pPr>
        <w:pStyle w:val="TOC5"/>
        <w:rPr>
          <w:rFonts w:asciiTheme="minorHAnsi" w:eastAsiaTheme="minorEastAsia" w:hAnsiTheme="minorHAnsi" w:cstheme="minorBidi"/>
          <w:noProof/>
          <w:sz w:val="22"/>
          <w:szCs w:val="22"/>
          <w:lang w:val="en-US"/>
        </w:rPr>
      </w:pPr>
      <w:r>
        <w:rPr>
          <w:noProof/>
        </w:rPr>
        <w:t>5.3.2.4.4</w:t>
      </w:r>
      <w:r>
        <w:rPr>
          <w:rFonts w:asciiTheme="minorHAnsi" w:eastAsiaTheme="minorEastAsia" w:hAnsiTheme="minorHAnsi" w:cstheme="minorBidi"/>
          <w:noProof/>
          <w:sz w:val="22"/>
          <w:szCs w:val="22"/>
          <w:lang w:val="en-US"/>
        </w:rPr>
        <w:tab/>
      </w:r>
      <w:r>
        <w:rPr>
          <w:noProof/>
        </w:rPr>
        <w:t>Enumeration: ReachabilityType</w:t>
      </w:r>
      <w:r>
        <w:rPr>
          <w:noProof/>
        </w:rPr>
        <w:tab/>
      </w:r>
      <w:r>
        <w:rPr>
          <w:noProof/>
        </w:rPr>
        <w:fldChar w:fldCharType="begin"/>
      </w:r>
      <w:r>
        <w:rPr>
          <w:noProof/>
        </w:rPr>
        <w:instrText xml:space="preserve"> PAGEREF _Toc222784138 \h </w:instrText>
      </w:r>
      <w:r>
        <w:rPr>
          <w:noProof/>
        </w:rPr>
      </w:r>
      <w:r>
        <w:rPr>
          <w:noProof/>
        </w:rPr>
        <w:fldChar w:fldCharType="separate"/>
      </w:r>
      <w:r>
        <w:rPr>
          <w:noProof/>
        </w:rPr>
        <w:t>121</w:t>
      </w:r>
      <w:r>
        <w:rPr>
          <w:noProof/>
        </w:rPr>
        <w:fldChar w:fldCharType="end"/>
      </w:r>
    </w:p>
    <w:p w14:paraId="05539A34" w14:textId="5BDB8047" w:rsidR="005978E1" w:rsidRDefault="005978E1">
      <w:pPr>
        <w:pStyle w:val="TOC5"/>
        <w:rPr>
          <w:rFonts w:asciiTheme="minorHAnsi" w:eastAsiaTheme="minorEastAsia" w:hAnsiTheme="minorHAnsi" w:cstheme="minorBidi"/>
          <w:noProof/>
          <w:sz w:val="22"/>
          <w:szCs w:val="22"/>
          <w:lang w:val="en-US"/>
        </w:rPr>
      </w:pPr>
      <w:r>
        <w:rPr>
          <w:noProof/>
        </w:rPr>
        <w:lastRenderedPageBreak/>
        <w:t>5.3.2.4.5</w:t>
      </w:r>
      <w:r>
        <w:rPr>
          <w:rFonts w:asciiTheme="minorHAnsi" w:eastAsiaTheme="minorEastAsia" w:hAnsiTheme="minorHAnsi" w:cstheme="minorBidi"/>
          <w:noProof/>
          <w:sz w:val="22"/>
          <w:szCs w:val="22"/>
          <w:lang w:val="en-US"/>
        </w:rPr>
        <w:tab/>
      </w:r>
      <w:r>
        <w:rPr>
          <w:noProof/>
        </w:rPr>
        <w:t>Enumeration: LocationType</w:t>
      </w:r>
      <w:r>
        <w:rPr>
          <w:noProof/>
        </w:rPr>
        <w:tab/>
      </w:r>
      <w:r>
        <w:rPr>
          <w:noProof/>
        </w:rPr>
        <w:fldChar w:fldCharType="begin"/>
      </w:r>
      <w:r>
        <w:rPr>
          <w:noProof/>
        </w:rPr>
        <w:instrText xml:space="preserve"> PAGEREF _Toc222784139 \h </w:instrText>
      </w:r>
      <w:r>
        <w:rPr>
          <w:noProof/>
        </w:rPr>
      </w:r>
      <w:r>
        <w:rPr>
          <w:noProof/>
        </w:rPr>
        <w:fldChar w:fldCharType="separate"/>
      </w:r>
      <w:r>
        <w:rPr>
          <w:noProof/>
        </w:rPr>
        <w:t>121</w:t>
      </w:r>
      <w:r>
        <w:rPr>
          <w:noProof/>
        </w:rPr>
        <w:fldChar w:fldCharType="end"/>
      </w:r>
    </w:p>
    <w:p w14:paraId="734F747C" w14:textId="568742D2" w:rsidR="005978E1" w:rsidRDefault="005978E1">
      <w:pPr>
        <w:pStyle w:val="TOC5"/>
        <w:rPr>
          <w:rFonts w:asciiTheme="minorHAnsi" w:eastAsiaTheme="minorEastAsia" w:hAnsiTheme="minorHAnsi" w:cstheme="minorBidi"/>
          <w:noProof/>
          <w:sz w:val="22"/>
          <w:szCs w:val="22"/>
          <w:lang w:val="en-US"/>
        </w:rPr>
      </w:pPr>
      <w:r>
        <w:rPr>
          <w:noProof/>
        </w:rPr>
        <w:t>5.3.2.4.6</w:t>
      </w:r>
      <w:r>
        <w:rPr>
          <w:rFonts w:asciiTheme="minorHAnsi" w:eastAsiaTheme="minorEastAsia" w:hAnsiTheme="minorHAnsi" w:cstheme="minorBidi"/>
          <w:noProof/>
          <w:sz w:val="22"/>
          <w:szCs w:val="22"/>
          <w:lang w:val="en-US"/>
        </w:rPr>
        <w:tab/>
      </w:r>
      <w:r>
        <w:rPr>
          <w:noProof/>
        </w:rPr>
        <w:t>Enumeration: AssociationType</w:t>
      </w:r>
      <w:r>
        <w:rPr>
          <w:noProof/>
        </w:rPr>
        <w:tab/>
      </w:r>
      <w:r>
        <w:rPr>
          <w:noProof/>
        </w:rPr>
        <w:fldChar w:fldCharType="begin"/>
      </w:r>
      <w:r>
        <w:rPr>
          <w:noProof/>
        </w:rPr>
        <w:instrText xml:space="preserve"> PAGEREF _Toc222784140 \h </w:instrText>
      </w:r>
      <w:r>
        <w:rPr>
          <w:noProof/>
        </w:rPr>
      </w:r>
      <w:r>
        <w:rPr>
          <w:noProof/>
        </w:rPr>
        <w:fldChar w:fldCharType="separate"/>
      </w:r>
      <w:r>
        <w:rPr>
          <w:noProof/>
        </w:rPr>
        <w:t>121</w:t>
      </w:r>
      <w:r>
        <w:rPr>
          <w:noProof/>
        </w:rPr>
        <w:fldChar w:fldCharType="end"/>
      </w:r>
    </w:p>
    <w:p w14:paraId="4A34B0B5" w14:textId="29E24968" w:rsidR="005978E1" w:rsidRDefault="005978E1">
      <w:pPr>
        <w:pStyle w:val="TOC5"/>
        <w:rPr>
          <w:rFonts w:asciiTheme="minorHAnsi" w:eastAsiaTheme="minorEastAsia" w:hAnsiTheme="minorHAnsi" w:cstheme="minorBidi"/>
          <w:noProof/>
          <w:sz w:val="22"/>
          <w:szCs w:val="22"/>
          <w:lang w:val="en-US"/>
        </w:rPr>
      </w:pPr>
      <w:r>
        <w:rPr>
          <w:noProof/>
        </w:rPr>
        <w:t>5.3.2.4.7</w:t>
      </w:r>
      <w:r>
        <w:rPr>
          <w:rFonts w:asciiTheme="minorHAnsi" w:eastAsiaTheme="minorEastAsia" w:hAnsiTheme="minorHAnsi" w:cstheme="minorBidi"/>
          <w:noProof/>
          <w:sz w:val="22"/>
          <w:szCs w:val="22"/>
          <w:lang w:val="en-US"/>
        </w:rPr>
        <w:tab/>
      </w:r>
      <w:r>
        <w:rPr>
          <w:noProof/>
        </w:rPr>
        <w:t>Enumeration: Accuracy</w:t>
      </w:r>
      <w:r>
        <w:rPr>
          <w:noProof/>
        </w:rPr>
        <w:tab/>
      </w:r>
      <w:r>
        <w:rPr>
          <w:noProof/>
        </w:rPr>
        <w:fldChar w:fldCharType="begin"/>
      </w:r>
      <w:r>
        <w:rPr>
          <w:noProof/>
        </w:rPr>
        <w:instrText xml:space="preserve"> PAGEREF _Toc222784141 \h </w:instrText>
      </w:r>
      <w:r>
        <w:rPr>
          <w:noProof/>
        </w:rPr>
      </w:r>
      <w:r>
        <w:rPr>
          <w:noProof/>
        </w:rPr>
        <w:fldChar w:fldCharType="separate"/>
      </w:r>
      <w:r>
        <w:rPr>
          <w:noProof/>
        </w:rPr>
        <w:t>122</w:t>
      </w:r>
      <w:r>
        <w:rPr>
          <w:noProof/>
        </w:rPr>
        <w:fldChar w:fldCharType="end"/>
      </w:r>
    </w:p>
    <w:p w14:paraId="626BECBD" w14:textId="04D0ABCB" w:rsidR="005978E1" w:rsidRDefault="005978E1">
      <w:pPr>
        <w:pStyle w:val="TOC5"/>
        <w:rPr>
          <w:rFonts w:asciiTheme="minorHAnsi" w:eastAsiaTheme="minorEastAsia" w:hAnsiTheme="minorHAnsi" w:cstheme="minorBidi"/>
          <w:noProof/>
          <w:sz w:val="22"/>
          <w:szCs w:val="22"/>
          <w:lang w:val="en-US"/>
        </w:rPr>
      </w:pPr>
      <w:r>
        <w:rPr>
          <w:noProof/>
        </w:rPr>
        <w:t>5.3.2.4.8</w:t>
      </w:r>
      <w:r>
        <w:rPr>
          <w:rFonts w:asciiTheme="minorHAnsi" w:eastAsiaTheme="minorEastAsia" w:hAnsiTheme="minorHAnsi" w:cstheme="minorBidi"/>
          <w:noProof/>
          <w:sz w:val="22"/>
          <w:szCs w:val="22"/>
          <w:lang w:val="en-US"/>
        </w:rPr>
        <w:tab/>
      </w:r>
      <w:r>
        <w:rPr>
          <w:noProof/>
        </w:rPr>
        <w:t>Enumeration: PdnConnectionStatus</w:t>
      </w:r>
      <w:r>
        <w:rPr>
          <w:noProof/>
        </w:rPr>
        <w:tab/>
      </w:r>
      <w:r>
        <w:rPr>
          <w:noProof/>
        </w:rPr>
        <w:fldChar w:fldCharType="begin"/>
      </w:r>
      <w:r>
        <w:rPr>
          <w:noProof/>
        </w:rPr>
        <w:instrText xml:space="preserve"> PAGEREF _Toc222784142 \h </w:instrText>
      </w:r>
      <w:r>
        <w:rPr>
          <w:noProof/>
        </w:rPr>
      </w:r>
      <w:r>
        <w:rPr>
          <w:noProof/>
        </w:rPr>
        <w:fldChar w:fldCharType="separate"/>
      </w:r>
      <w:r>
        <w:rPr>
          <w:noProof/>
        </w:rPr>
        <w:t>122</w:t>
      </w:r>
      <w:r>
        <w:rPr>
          <w:noProof/>
        </w:rPr>
        <w:fldChar w:fldCharType="end"/>
      </w:r>
    </w:p>
    <w:p w14:paraId="6165F875" w14:textId="7BFB7EF7" w:rsidR="005978E1" w:rsidRDefault="005978E1">
      <w:pPr>
        <w:pStyle w:val="TOC5"/>
        <w:rPr>
          <w:rFonts w:asciiTheme="minorHAnsi" w:eastAsiaTheme="minorEastAsia" w:hAnsiTheme="minorHAnsi" w:cstheme="minorBidi"/>
          <w:noProof/>
          <w:sz w:val="22"/>
          <w:szCs w:val="22"/>
          <w:lang w:val="en-US"/>
        </w:rPr>
      </w:pPr>
      <w:r>
        <w:rPr>
          <w:noProof/>
        </w:rPr>
        <w:t>5.3.2.4.9</w:t>
      </w:r>
      <w:r>
        <w:rPr>
          <w:rFonts w:asciiTheme="minorHAnsi" w:eastAsiaTheme="minorEastAsia" w:hAnsiTheme="minorHAnsi" w:cstheme="minorBidi"/>
          <w:noProof/>
          <w:sz w:val="22"/>
          <w:szCs w:val="22"/>
          <w:lang w:val="en-US"/>
        </w:rPr>
        <w:tab/>
      </w:r>
      <w:r>
        <w:rPr>
          <w:noProof/>
        </w:rPr>
        <w:t>Enumeration: PdnType</w:t>
      </w:r>
      <w:r>
        <w:rPr>
          <w:noProof/>
        </w:rPr>
        <w:tab/>
      </w:r>
      <w:r>
        <w:rPr>
          <w:noProof/>
        </w:rPr>
        <w:fldChar w:fldCharType="begin"/>
      </w:r>
      <w:r>
        <w:rPr>
          <w:noProof/>
        </w:rPr>
        <w:instrText xml:space="preserve"> PAGEREF _Toc222784143 \h </w:instrText>
      </w:r>
      <w:r>
        <w:rPr>
          <w:noProof/>
        </w:rPr>
      </w:r>
      <w:r>
        <w:rPr>
          <w:noProof/>
        </w:rPr>
        <w:fldChar w:fldCharType="separate"/>
      </w:r>
      <w:r>
        <w:rPr>
          <w:noProof/>
        </w:rPr>
        <w:t>122</w:t>
      </w:r>
      <w:r>
        <w:rPr>
          <w:noProof/>
        </w:rPr>
        <w:fldChar w:fldCharType="end"/>
      </w:r>
    </w:p>
    <w:p w14:paraId="1FF98CA1" w14:textId="541F0304" w:rsidR="005978E1" w:rsidRDefault="005978E1">
      <w:pPr>
        <w:pStyle w:val="TOC5"/>
        <w:rPr>
          <w:rFonts w:asciiTheme="minorHAnsi" w:eastAsiaTheme="minorEastAsia" w:hAnsiTheme="minorHAnsi" w:cstheme="minorBidi"/>
          <w:noProof/>
          <w:sz w:val="22"/>
          <w:szCs w:val="22"/>
          <w:lang w:val="en-US"/>
        </w:rPr>
      </w:pPr>
      <w:r>
        <w:rPr>
          <w:noProof/>
        </w:rPr>
        <w:t>5.3.2.4.10</w:t>
      </w:r>
      <w:r>
        <w:rPr>
          <w:rFonts w:asciiTheme="minorHAnsi" w:eastAsiaTheme="minorEastAsia" w:hAnsiTheme="minorHAnsi" w:cstheme="minorBidi"/>
          <w:noProof/>
          <w:sz w:val="22"/>
          <w:szCs w:val="22"/>
          <w:lang w:val="en-US"/>
        </w:rPr>
        <w:tab/>
      </w:r>
      <w:r>
        <w:rPr>
          <w:noProof/>
        </w:rPr>
        <w:t>Enumeration: InterfaceIndication</w:t>
      </w:r>
      <w:r>
        <w:rPr>
          <w:noProof/>
        </w:rPr>
        <w:tab/>
      </w:r>
      <w:r>
        <w:rPr>
          <w:noProof/>
        </w:rPr>
        <w:fldChar w:fldCharType="begin"/>
      </w:r>
      <w:r>
        <w:rPr>
          <w:noProof/>
        </w:rPr>
        <w:instrText xml:space="preserve"> PAGEREF _Toc222784144 \h </w:instrText>
      </w:r>
      <w:r>
        <w:rPr>
          <w:noProof/>
        </w:rPr>
      </w:r>
      <w:r>
        <w:rPr>
          <w:noProof/>
        </w:rPr>
        <w:fldChar w:fldCharType="separate"/>
      </w:r>
      <w:r>
        <w:rPr>
          <w:noProof/>
        </w:rPr>
        <w:t>122</w:t>
      </w:r>
      <w:r>
        <w:rPr>
          <w:noProof/>
        </w:rPr>
        <w:fldChar w:fldCharType="end"/>
      </w:r>
    </w:p>
    <w:p w14:paraId="4394B416" w14:textId="7A8656D3" w:rsidR="005978E1" w:rsidRDefault="005978E1">
      <w:pPr>
        <w:pStyle w:val="TOC5"/>
        <w:rPr>
          <w:rFonts w:asciiTheme="minorHAnsi" w:eastAsiaTheme="minorEastAsia" w:hAnsiTheme="minorHAnsi" w:cstheme="minorBidi"/>
          <w:noProof/>
          <w:sz w:val="22"/>
          <w:szCs w:val="22"/>
          <w:lang w:val="en-US"/>
        </w:rPr>
      </w:pPr>
      <w:r>
        <w:rPr>
          <w:noProof/>
        </w:rPr>
        <w:t>5.3.2.4.11</w:t>
      </w:r>
      <w:r>
        <w:rPr>
          <w:rFonts w:asciiTheme="minorHAnsi" w:eastAsiaTheme="minorEastAsia" w:hAnsiTheme="minorHAnsi" w:cstheme="minorBidi"/>
          <w:noProof/>
          <w:sz w:val="22"/>
          <w:szCs w:val="22"/>
          <w:lang w:val="en-US"/>
        </w:rPr>
        <w:tab/>
      </w:r>
      <w:r>
        <w:rPr>
          <w:noProof/>
        </w:rPr>
        <w:t>Enumeration: LocationFailureCause</w:t>
      </w:r>
      <w:r>
        <w:rPr>
          <w:noProof/>
        </w:rPr>
        <w:tab/>
      </w:r>
      <w:r>
        <w:rPr>
          <w:noProof/>
        </w:rPr>
        <w:fldChar w:fldCharType="begin"/>
      </w:r>
      <w:r>
        <w:rPr>
          <w:noProof/>
        </w:rPr>
        <w:instrText xml:space="preserve"> PAGEREF _Toc222784145 \h </w:instrText>
      </w:r>
      <w:r>
        <w:rPr>
          <w:noProof/>
        </w:rPr>
      </w:r>
      <w:r>
        <w:rPr>
          <w:noProof/>
        </w:rPr>
        <w:fldChar w:fldCharType="separate"/>
      </w:r>
      <w:r>
        <w:rPr>
          <w:noProof/>
        </w:rPr>
        <w:t>123</w:t>
      </w:r>
      <w:r>
        <w:rPr>
          <w:noProof/>
        </w:rPr>
        <w:fldChar w:fldCharType="end"/>
      </w:r>
    </w:p>
    <w:p w14:paraId="3ACD814A" w14:textId="0B6EED19" w:rsidR="005978E1" w:rsidRDefault="005978E1">
      <w:pPr>
        <w:pStyle w:val="TOC5"/>
        <w:rPr>
          <w:rFonts w:asciiTheme="minorHAnsi" w:eastAsiaTheme="minorEastAsia" w:hAnsiTheme="minorHAnsi" w:cstheme="minorBidi"/>
          <w:noProof/>
          <w:sz w:val="22"/>
          <w:szCs w:val="22"/>
          <w:lang w:val="en-US"/>
        </w:rPr>
      </w:pPr>
      <w:r>
        <w:rPr>
          <w:noProof/>
        </w:rPr>
        <w:t>5.3.2.4.12</w:t>
      </w:r>
      <w:r>
        <w:rPr>
          <w:rFonts w:asciiTheme="minorHAnsi" w:eastAsiaTheme="minorEastAsia" w:hAnsiTheme="minorHAnsi" w:cstheme="minorBidi"/>
          <w:noProof/>
          <w:sz w:val="22"/>
          <w:szCs w:val="22"/>
          <w:lang w:val="en-US"/>
        </w:rPr>
        <w:tab/>
      </w:r>
      <w:r>
        <w:rPr>
          <w:noProof/>
        </w:rPr>
        <w:t>Enumeration: SubType</w:t>
      </w:r>
      <w:r>
        <w:rPr>
          <w:noProof/>
        </w:rPr>
        <w:tab/>
      </w:r>
      <w:r>
        <w:rPr>
          <w:noProof/>
        </w:rPr>
        <w:fldChar w:fldCharType="begin"/>
      </w:r>
      <w:r>
        <w:rPr>
          <w:noProof/>
        </w:rPr>
        <w:instrText xml:space="preserve"> PAGEREF _Toc222784146 \h </w:instrText>
      </w:r>
      <w:r>
        <w:rPr>
          <w:noProof/>
        </w:rPr>
      </w:r>
      <w:r>
        <w:rPr>
          <w:noProof/>
        </w:rPr>
        <w:fldChar w:fldCharType="separate"/>
      </w:r>
      <w:r>
        <w:rPr>
          <w:noProof/>
        </w:rPr>
        <w:t>123</w:t>
      </w:r>
      <w:r>
        <w:rPr>
          <w:noProof/>
        </w:rPr>
        <w:fldChar w:fldCharType="end"/>
      </w:r>
    </w:p>
    <w:p w14:paraId="78E5D0CA" w14:textId="6E4A3C6F" w:rsidR="005978E1" w:rsidRDefault="005978E1">
      <w:pPr>
        <w:pStyle w:val="TOC5"/>
        <w:rPr>
          <w:rFonts w:asciiTheme="minorHAnsi" w:eastAsiaTheme="minorEastAsia" w:hAnsiTheme="minorHAnsi" w:cstheme="minorBidi"/>
          <w:noProof/>
          <w:sz w:val="22"/>
          <w:szCs w:val="22"/>
          <w:lang w:val="en-US"/>
        </w:rPr>
      </w:pPr>
      <w:r>
        <w:rPr>
          <w:noProof/>
        </w:rPr>
        <w:t>5.3.2.4.13</w:t>
      </w:r>
      <w:r>
        <w:rPr>
          <w:rFonts w:asciiTheme="minorHAnsi" w:eastAsiaTheme="minorEastAsia" w:hAnsiTheme="minorHAnsi" w:cstheme="minorBidi"/>
          <w:noProof/>
          <w:sz w:val="22"/>
          <w:szCs w:val="22"/>
          <w:lang w:val="en-US"/>
        </w:rPr>
        <w:tab/>
      </w:r>
      <w:r>
        <w:rPr>
          <w:noProof/>
        </w:rPr>
        <w:t>Enumeration: SACRepFormat</w:t>
      </w:r>
      <w:r>
        <w:rPr>
          <w:noProof/>
        </w:rPr>
        <w:tab/>
      </w:r>
      <w:r>
        <w:rPr>
          <w:noProof/>
        </w:rPr>
        <w:fldChar w:fldCharType="begin"/>
      </w:r>
      <w:r>
        <w:rPr>
          <w:noProof/>
        </w:rPr>
        <w:instrText xml:space="preserve"> PAGEREF _Toc222784147 \h </w:instrText>
      </w:r>
      <w:r>
        <w:rPr>
          <w:noProof/>
        </w:rPr>
      </w:r>
      <w:r>
        <w:rPr>
          <w:noProof/>
        </w:rPr>
        <w:fldChar w:fldCharType="separate"/>
      </w:r>
      <w:r>
        <w:rPr>
          <w:noProof/>
        </w:rPr>
        <w:t>123</w:t>
      </w:r>
      <w:r>
        <w:rPr>
          <w:noProof/>
        </w:rPr>
        <w:fldChar w:fldCharType="end"/>
      </w:r>
    </w:p>
    <w:p w14:paraId="2387DE94" w14:textId="427988F7" w:rsidR="005978E1" w:rsidRDefault="005978E1">
      <w:pPr>
        <w:pStyle w:val="TOC5"/>
        <w:rPr>
          <w:rFonts w:asciiTheme="minorHAnsi" w:eastAsiaTheme="minorEastAsia" w:hAnsiTheme="minorHAnsi" w:cstheme="minorBidi"/>
          <w:noProof/>
          <w:sz w:val="22"/>
          <w:szCs w:val="22"/>
          <w:lang w:val="en-US"/>
        </w:rPr>
      </w:pPr>
      <w:r>
        <w:rPr>
          <w:noProof/>
        </w:rPr>
        <w:t>5.3.2.4.14</w:t>
      </w:r>
      <w:r>
        <w:rPr>
          <w:rFonts w:asciiTheme="minorHAnsi" w:eastAsiaTheme="minorEastAsia" w:hAnsiTheme="minorHAnsi" w:cstheme="minorBidi"/>
          <w:noProof/>
          <w:sz w:val="22"/>
          <w:szCs w:val="22"/>
          <w:lang w:val="en-US"/>
        </w:rPr>
        <w:tab/>
      </w:r>
      <w:r>
        <w:rPr>
          <w:noProof/>
        </w:rPr>
        <w:t>Enumeration: Ue</w:t>
      </w:r>
      <w:r>
        <w:rPr>
          <w:noProof/>
          <w:lang w:eastAsia="zh-CN"/>
        </w:rPr>
        <w:t>StrAndFwdStatus</w:t>
      </w:r>
      <w:r>
        <w:rPr>
          <w:noProof/>
        </w:rPr>
        <w:tab/>
      </w:r>
      <w:r>
        <w:rPr>
          <w:noProof/>
        </w:rPr>
        <w:fldChar w:fldCharType="begin"/>
      </w:r>
      <w:r>
        <w:rPr>
          <w:noProof/>
        </w:rPr>
        <w:instrText xml:space="preserve"> PAGEREF _Toc222784148 \h </w:instrText>
      </w:r>
      <w:r>
        <w:rPr>
          <w:noProof/>
        </w:rPr>
      </w:r>
      <w:r>
        <w:rPr>
          <w:noProof/>
        </w:rPr>
        <w:fldChar w:fldCharType="separate"/>
      </w:r>
      <w:r>
        <w:rPr>
          <w:noProof/>
        </w:rPr>
        <w:t>124</w:t>
      </w:r>
      <w:r>
        <w:rPr>
          <w:noProof/>
        </w:rPr>
        <w:fldChar w:fldCharType="end"/>
      </w:r>
    </w:p>
    <w:p w14:paraId="2E729DB9" w14:textId="3A75D849" w:rsidR="005978E1" w:rsidRDefault="005978E1">
      <w:pPr>
        <w:pStyle w:val="TOC3"/>
        <w:rPr>
          <w:rFonts w:asciiTheme="minorHAnsi" w:eastAsiaTheme="minorEastAsia" w:hAnsiTheme="minorHAnsi" w:cstheme="minorBidi"/>
          <w:noProof/>
          <w:sz w:val="22"/>
          <w:szCs w:val="22"/>
          <w:lang w:val="en-US"/>
        </w:rPr>
      </w:pPr>
      <w:r>
        <w:rPr>
          <w:noProof/>
        </w:rPr>
        <w:t>5.3.3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_Toc222784149 \h </w:instrText>
      </w:r>
      <w:r>
        <w:rPr>
          <w:noProof/>
        </w:rPr>
      </w:r>
      <w:r>
        <w:rPr>
          <w:noProof/>
        </w:rPr>
        <w:fldChar w:fldCharType="separate"/>
      </w:r>
      <w:r>
        <w:rPr>
          <w:noProof/>
        </w:rPr>
        <w:t>124</w:t>
      </w:r>
      <w:r>
        <w:rPr>
          <w:noProof/>
        </w:rPr>
        <w:fldChar w:fldCharType="end"/>
      </w:r>
    </w:p>
    <w:p w14:paraId="7E198065" w14:textId="1682A6F6" w:rsidR="005978E1" w:rsidRDefault="005978E1">
      <w:pPr>
        <w:pStyle w:val="TOC4"/>
        <w:rPr>
          <w:rFonts w:asciiTheme="minorHAnsi" w:eastAsiaTheme="minorEastAsia" w:hAnsiTheme="minorHAnsi" w:cstheme="minorBidi"/>
          <w:noProof/>
          <w:sz w:val="22"/>
          <w:szCs w:val="22"/>
          <w:lang w:val="en-US"/>
        </w:rPr>
      </w:pPr>
      <w:r>
        <w:rPr>
          <w:noProof/>
        </w:rPr>
        <w:t>5.3.3.1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_Toc222784150 \h </w:instrText>
      </w:r>
      <w:r>
        <w:rPr>
          <w:noProof/>
        </w:rPr>
      </w:r>
      <w:r>
        <w:rPr>
          <w:noProof/>
        </w:rPr>
        <w:fldChar w:fldCharType="separate"/>
      </w:r>
      <w:r>
        <w:rPr>
          <w:noProof/>
        </w:rPr>
        <w:t>124</w:t>
      </w:r>
      <w:r>
        <w:rPr>
          <w:noProof/>
        </w:rPr>
        <w:fldChar w:fldCharType="end"/>
      </w:r>
    </w:p>
    <w:p w14:paraId="335F99C1" w14:textId="497A9AB8" w:rsidR="005978E1" w:rsidRDefault="005978E1">
      <w:pPr>
        <w:pStyle w:val="TOC4"/>
        <w:rPr>
          <w:rFonts w:asciiTheme="minorHAnsi" w:eastAsiaTheme="minorEastAsia" w:hAnsiTheme="minorHAnsi" w:cstheme="minorBidi"/>
          <w:noProof/>
          <w:sz w:val="22"/>
          <w:szCs w:val="22"/>
          <w:lang w:val="en-US"/>
        </w:rPr>
      </w:pPr>
      <w:r>
        <w:rPr>
          <w:noProof/>
        </w:rPr>
        <w:t>5.3.3.2</w:t>
      </w:r>
      <w:r>
        <w:rPr>
          <w:rFonts w:asciiTheme="minorHAnsi" w:eastAsiaTheme="minorEastAsia" w:hAnsiTheme="minorHAnsi" w:cstheme="minorBidi"/>
          <w:noProof/>
          <w:sz w:val="22"/>
          <w:szCs w:val="22"/>
          <w:lang w:val="en-US"/>
        </w:rPr>
        <w:tab/>
      </w:r>
      <w:r>
        <w:rPr>
          <w:noProof/>
        </w:rPr>
        <w:t>Resource: Monitoring Event Subscriptions</w:t>
      </w:r>
      <w:r>
        <w:rPr>
          <w:noProof/>
        </w:rPr>
        <w:tab/>
      </w:r>
      <w:r>
        <w:rPr>
          <w:noProof/>
        </w:rPr>
        <w:fldChar w:fldCharType="begin"/>
      </w:r>
      <w:r>
        <w:rPr>
          <w:noProof/>
        </w:rPr>
        <w:instrText xml:space="preserve"> PAGEREF _Toc222784151 \h </w:instrText>
      </w:r>
      <w:r>
        <w:rPr>
          <w:noProof/>
        </w:rPr>
      </w:r>
      <w:r>
        <w:rPr>
          <w:noProof/>
        </w:rPr>
        <w:fldChar w:fldCharType="separate"/>
      </w:r>
      <w:r>
        <w:rPr>
          <w:noProof/>
        </w:rPr>
        <w:t>124</w:t>
      </w:r>
      <w:r>
        <w:rPr>
          <w:noProof/>
        </w:rPr>
        <w:fldChar w:fldCharType="end"/>
      </w:r>
    </w:p>
    <w:p w14:paraId="759A4CB7" w14:textId="5974118D" w:rsidR="005978E1" w:rsidRDefault="005978E1">
      <w:pPr>
        <w:pStyle w:val="TOC5"/>
        <w:rPr>
          <w:rFonts w:asciiTheme="minorHAnsi" w:eastAsiaTheme="minorEastAsia" w:hAnsiTheme="minorHAnsi" w:cstheme="minorBidi"/>
          <w:noProof/>
          <w:sz w:val="22"/>
          <w:szCs w:val="22"/>
          <w:lang w:val="en-US"/>
        </w:rPr>
      </w:pPr>
      <w:r>
        <w:rPr>
          <w:noProof/>
        </w:rPr>
        <w:t>5.3.3.2.1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_Toc222784152 \h </w:instrText>
      </w:r>
      <w:r>
        <w:rPr>
          <w:noProof/>
        </w:rPr>
      </w:r>
      <w:r>
        <w:rPr>
          <w:noProof/>
        </w:rPr>
        <w:fldChar w:fldCharType="separate"/>
      </w:r>
      <w:r>
        <w:rPr>
          <w:noProof/>
        </w:rPr>
        <w:t>124</w:t>
      </w:r>
      <w:r>
        <w:rPr>
          <w:noProof/>
        </w:rPr>
        <w:fldChar w:fldCharType="end"/>
      </w:r>
    </w:p>
    <w:p w14:paraId="3B7DECE3" w14:textId="18FAD73D" w:rsidR="005978E1" w:rsidRDefault="005978E1">
      <w:pPr>
        <w:pStyle w:val="TOC5"/>
        <w:rPr>
          <w:rFonts w:asciiTheme="minorHAnsi" w:eastAsiaTheme="minorEastAsia" w:hAnsiTheme="minorHAnsi" w:cstheme="minorBidi"/>
          <w:noProof/>
          <w:sz w:val="22"/>
          <w:szCs w:val="22"/>
          <w:lang w:val="en-US"/>
        </w:rPr>
      </w:pPr>
      <w:r>
        <w:rPr>
          <w:noProof/>
        </w:rPr>
        <w:t>5.3.3.2.2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_Toc222784153 \h </w:instrText>
      </w:r>
      <w:r>
        <w:rPr>
          <w:noProof/>
        </w:rPr>
      </w:r>
      <w:r>
        <w:rPr>
          <w:noProof/>
        </w:rPr>
        <w:fldChar w:fldCharType="separate"/>
      </w:r>
      <w:r>
        <w:rPr>
          <w:noProof/>
        </w:rPr>
        <w:t>124</w:t>
      </w:r>
      <w:r>
        <w:rPr>
          <w:noProof/>
        </w:rPr>
        <w:fldChar w:fldCharType="end"/>
      </w:r>
    </w:p>
    <w:p w14:paraId="68F58339" w14:textId="3A2C65CD" w:rsidR="005978E1" w:rsidRDefault="005978E1">
      <w:pPr>
        <w:pStyle w:val="TOC5"/>
        <w:rPr>
          <w:rFonts w:asciiTheme="minorHAnsi" w:eastAsiaTheme="minorEastAsia" w:hAnsiTheme="minorHAnsi" w:cstheme="minorBidi"/>
          <w:noProof/>
          <w:sz w:val="22"/>
          <w:szCs w:val="22"/>
          <w:lang w:val="en-US"/>
        </w:rPr>
      </w:pPr>
      <w:r>
        <w:rPr>
          <w:noProof/>
        </w:rPr>
        <w:t>5.3.3.2.3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_Toc222784154 \h </w:instrText>
      </w:r>
      <w:r>
        <w:rPr>
          <w:noProof/>
        </w:rPr>
      </w:r>
      <w:r>
        <w:rPr>
          <w:noProof/>
        </w:rPr>
        <w:fldChar w:fldCharType="separate"/>
      </w:r>
      <w:r>
        <w:rPr>
          <w:noProof/>
        </w:rPr>
        <w:t>125</w:t>
      </w:r>
      <w:r>
        <w:rPr>
          <w:noProof/>
        </w:rPr>
        <w:fldChar w:fldCharType="end"/>
      </w:r>
    </w:p>
    <w:p w14:paraId="2DB81BD7" w14:textId="18CAC954" w:rsidR="005978E1" w:rsidRDefault="005978E1">
      <w:pPr>
        <w:pStyle w:val="TOC4"/>
        <w:rPr>
          <w:rFonts w:asciiTheme="minorHAnsi" w:eastAsiaTheme="minorEastAsia" w:hAnsiTheme="minorHAnsi" w:cstheme="minorBidi"/>
          <w:noProof/>
          <w:sz w:val="22"/>
          <w:szCs w:val="22"/>
          <w:lang w:val="en-US"/>
        </w:rPr>
      </w:pPr>
      <w:r>
        <w:rPr>
          <w:noProof/>
        </w:rPr>
        <w:t>5.3.3.3</w:t>
      </w:r>
      <w:r>
        <w:rPr>
          <w:rFonts w:asciiTheme="minorHAnsi" w:eastAsiaTheme="minorEastAsia" w:hAnsiTheme="minorHAnsi" w:cstheme="minorBidi"/>
          <w:noProof/>
          <w:sz w:val="22"/>
          <w:szCs w:val="22"/>
          <w:lang w:val="en-US"/>
        </w:rPr>
        <w:tab/>
      </w:r>
      <w:r>
        <w:rPr>
          <w:noProof/>
        </w:rPr>
        <w:t>Resource: Individual Monitoring Event Subscription</w:t>
      </w:r>
      <w:r>
        <w:rPr>
          <w:noProof/>
        </w:rPr>
        <w:tab/>
      </w:r>
      <w:r>
        <w:rPr>
          <w:noProof/>
        </w:rPr>
        <w:fldChar w:fldCharType="begin"/>
      </w:r>
      <w:r>
        <w:rPr>
          <w:noProof/>
        </w:rPr>
        <w:instrText xml:space="preserve"> PAGEREF _Toc222784155 \h </w:instrText>
      </w:r>
      <w:r>
        <w:rPr>
          <w:noProof/>
        </w:rPr>
      </w:r>
      <w:r>
        <w:rPr>
          <w:noProof/>
        </w:rPr>
        <w:fldChar w:fldCharType="separate"/>
      </w:r>
      <w:r>
        <w:rPr>
          <w:noProof/>
        </w:rPr>
        <w:t>127</w:t>
      </w:r>
      <w:r>
        <w:rPr>
          <w:noProof/>
        </w:rPr>
        <w:fldChar w:fldCharType="end"/>
      </w:r>
    </w:p>
    <w:p w14:paraId="0B10E3CC" w14:textId="285C6076" w:rsidR="005978E1" w:rsidRDefault="005978E1">
      <w:pPr>
        <w:pStyle w:val="TOC5"/>
        <w:rPr>
          <w:rFonts w:asciiTheme="minorHAnsi" w:eastAsiaTheme="minorEastAsia" w:hAnsiTheme="minorHAnsi" w:cstheme="minorBidi"/>
          <w:noProof/>
          <w:sz w:val="22"/>
          <w:szCs w:val="22"/>
          <w:lang w:val="en-US"/>
        </w:rPr>
      </w:pPr>
      <w:r>
        <w:rPr>
          <w:noProof/>
        </w:rPr>
        <w:t>5.3.3.3.1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_Toc222784156 \h </w:instrText>
      </w:r>
      <w:r>
        <w:rPr>
          <w:noProof/>
        </w:rPr>
      </w:r>
      <w:r>
        <w:rPr>
          <w:noProof/>
        </w:rPr>
        <w:fldChar w:fldCharType="separate"/>
      </w:r>
      <w:r>
        <w:rPr>
          <w:noProof/>
        </w:rPr>
        <w:t>127</w:t>
      </w:r>
      <w:r>
        <w:rPr>
          <w:noProof/>
        </w:rPr>
        <w:fldChar w:fldCharType="end"/>
      </w:r>
    </w:p>
    <w:p w14:paraId="21FFB0AC" w14:textId="2BAFAFC9" w:rsidR="005978E1" w:rsidRDefault="005978E1">
      <w:pPr>
        <w:pStyle w:val="TOC5"/>
        <w:rPr>
          <w:rFonts w:asciiTheme="minorHAnsi" w:eastAsiaTheme="minorEastAsia" w:hAnsiTheme="minorHAnsi" w:cstheme="minorBidi"/>
          <w:noProof/>
          <w:sz w:val="22"/>
          <w:szCs w:val="22"/>
          <w:lang w:val="en-US"/>
        </w:rPr>
      </w:pPr>
      <w:r>
        <w:rPr>
          <w:noProof/>
        </w:rPr>
        <w:t>5.3.3.3.2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_Toc222784157 \h </w:instrText>
      </w:r>
      <w:r>
        <w:rPr>
          <w:noProof/>
        </w:rPr>
      </w:r>
      <w:r>
        <w:rPr>
          <w:noProof/>
        </w:rPr>
        <w:fldChar w:fldCharType="separate"/>
      </w:r>
      <w:r>
        <w:rPr>
          <w:noProof/>
        </w:rPr>
        <w:t>127</w:t>
      </w:r>
      <w:r>
        <w:rPr>
          <w:noProof/>
        </w:rPr>
        <w:fldChar w:fldCharType="end"/>
      </w:r>
    </w:p>
    <w:p w14:paraId="69298CBA" w14:textId="03D35FF2" w:rsidR="005978E1" w:rsidRDefault="005978E1">
      <w:pPr>
        <w:pStyle w:val="TOC5"/>
        <w:rPr>
          <w:rFonts w:asciiTheme="minorHAnsi" w:eastAsiaTheme="minorEastAsia" w:hAnsiTheme="minorHAnsi" w:cstheme="minorBidi"/>
          <w:noProof/>
          <w:sz w:val="22"/>
          <w:szCs w:val="22"/>
          <w:lang w:val="en-US"/>
        </w:rPr>
      </w:pPr>
      <w:r>
        <w:rPr>
          <w:noProof/>
        </w:rPr>
        <w:t>5.3.3.3.3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_Toc222784158 \h </w:instrText>
      </w:r>
      <w:r>
        <w:rPr>
          <w:noProof/>
        </w:rPr>
      </w:r>
      <w:r>
        <w:rPr>
          <w:noProof/>
        </w:rPr>
        <w:fldChar w:fldCharType="separate"/>
      </w:r>
      <w:r>
        <w:rPr>
          <w:noProof/>
        </w:rPr>
        <w:t>128</w:t>
      </w:r>
      <w:r>
        <w:rPr>
          <w:noProof/>
        </w:rPr>
        <w:fldChar w:fldCharType="end"/>
      </w:r>
    </w:p>
    <w:p w14:paraId="7A089807" w14:textId="4DE8A911" w:rsidR="005978E1" w:rsidRDefault="005978E1">
      <w:pPr>
        <w:pStyle w:val="TOC4"/>
        <w:rPr>
          <w:rFonts w:asciiTheme="minorHAnsi" w:eastAsiaTheme="minorEastAsia" w:hAnsiTheme="minorHAnsi" w:cstheme="minorBidi"/>
          <w:noProof/>
          <w:sz w:val="22"/>
          <w:szCs w:val="22"/>
          <w:lang w:val="en-US"/>
        </w:rPr>
      </w:pPr>
      <w:r>
        <w:rPr>
          <w:noProof/>
        </w:rPr>
        <w:t>5.3.3.4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_Toc222784159 \h </w:instrText>
      </w:r>
      <w:r>
        <w:rPr>
          <w:noProof/>
        </w:rPr>
      </w:r>
      <w:r>
        <w:rPr>
          <w:noProof/>
        </w:rPr>
        <w:fldChar w:fldCharType="separate"/>
      </w:r>
      <w:r>
        <w:rPr>
          <w:noProof/>
        </w:rPr>
        <w:t>132</w:t>
      </w:r>
      <w:r>
        <w:rPr>
          <w:noProof/>
        </w:rPr>
        <w:fldChar w:fldCharType="end"/>
      </w:r>
    </w:p>
    <w:p w14:paraId="36BD4A4A" w14:textId="0D7EF07B" w:rsidR="005978E1" w:rsidRDefault="005978E1">
      <w:pPr>
        <w:pStyle w:val="TOC3"/>
        <w:rPr>
          <w:rFonts w:asciiTheme="minorHAnsi" w:eastAsiaTheme="minorEastAsia" w:hAnsiTheme="minorHAnsi" w:cstheme="minorBidi"/>
          <w:noProof/>
          <w:sz w:val="22"/>
          <w:szCs w:val="22"/>
          <w:lang w:val="en-US"/>
        </w:rPr>
      </w:pPr>
      <w:r>
        <w:rPr>
          <w:noProof/>
        </w:rPr>
        <w:t>5.3.3A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_Toc222784160 \h </w:instrText>
      </w:r>
      <w:r>
        <w:rPr>
          <w:noProof/>
        </w:rPr>
      </w:r>
      <w:r>
        <w:rPr>
          <w:noProof/>
        </w:rPr>
        <w:fldChar w:fldCharType="separate"/>
      </w:r>
      <w:r>
        <w:rPr>
          <w:noProof/>
        </w:rPr>
        <w:t>132</w:t>
      </w:r>
      <w:r>
        <w:rPr>
          <w:noProof/>
        </w:rPr>
        <w:fldChar w:fldCharType="end"/>
      </w:r>
    </w:p>
    <w:p w14:paraId="16D7DB91" w14:textId="2816553D" w:rsidR="005978E1" w:rsidRDefault="005978E1">
      <w:pPr>
        <w:pStyle w:val="TOC4"/>
        <w:rPr>
          <w:rFonts w:asciiTheme="minorHAnsi" w:eastAsiaTheme="minorEastAsia" w:hAnsiTheme="minorHAnsi" w:cstheme="minorBidi"/>
          <w:noProof/>
          <w:sz w:val="22"/>
          <w:szCs w:val="22"/>
          <w:lang w:val="en-US"/>
        </w:rPr>
      </w:pPr>
      <w:r>
        <w:rPr>
          <w:noProof/>
        </w:rPr>
        <w:t>5.3.3A.1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_Toc222784161 \h </w:instrText>
      </w:r>
      <w:r>
        <w:rPr>
          <w:noProof/>
        </w:rPr>
      </w:r>
      <w:r>
        <w:rPr>
          <w:noProof/>
        </w:rPr>
        <w:fldChar w:fldCharType="separate"/>
      </w:r>
      <w:r>
        <w:rPr>
          <w:noProof/>
        </w:rPr>
        <w:t>132</w:t>
      </w:r>
      <w:r>
        <w:rPr>
          <w:noProof/>
        </w:rPr>
        <w:fldChar w:fldCharType="end"/>
      </w:r>
    </w:p>
    <w:p w14:paraId="720F059E" w14:textId="67F28CD3" w:rsidR="005978E1" w:rsidRDefault="005978E1">
      <w:pPr>
        <w:pStyle w:val="TOC4"/>
        <w:rPr>
          <w:rFonts w:asciiTheme="minorHAnsi" w:eastAsiaTheme="minorEastAsia" w:hAnsiTheme="minorHAnsi" w:cstheme="minorBidi"/>
          <w:noProof/>
          <w:sz w:val="22"/>
          <w:szCs w:val="22"/>
          <w:lang w:val="en-US"/>
        </w:rPr>
      </w:pPr>
      <w:r>
        <w:rPr>
          <w:noProof/>
        </w:rPr>
        <w:t>5.3.3A.2</w:t>
      </w:r>
      <w:r>
        <w:rPr>
          <w:rFonts w:asciiTheme="minorHAnsi" w:eastAsiaTheme="minorEastAsia" w:hAnsiTheme="minorHAnsi" w:cstheme="minorBidi"/>
          <w:noProof/>
          <w:sz w:val="22"/>
          <w:szCs w:val="22"/>
          <w:lang w:val="en-US"/>
        </w:rPr>
        <w:tab/>
      </w:r>
      <w:r>
        <w:rPr>
          <w:noProof/>
        </w:rPr>
        <w:t>Monitoring Notification</w:t>
      </w:r>
      <w:r>
        <w:rPr>
          <w:noProof/>
        </w:rPr>
        <w:tab/>
      </w:r>
      <w:r>
        <w:rPr>
          <w:noProof/>
        </w:rPr>
        <w:fldChar w:fldCharType="begin"/>
      </w:r>
      <w:r>
        <w:rPr>
          <w:noProof/>
        </w:rPr>
        <w:instrText xml:space="preserve"> PAGEREF _Toc222784162 \h </w:instrText>
      </w:r>
      <w:r>
        <w:rPr>
          <w:noProof/>
        </w:rPr>
      </w:r>
      <w:r>
        <w:rPr>
          <w:noProof/>
        </w:rPr>
        <w:fldChar w:fldCharType="separate"/>
      </w:r>
      <w:r>
        <w:rPr>
          <w:noProof/>
        </w:rPr>
        <w:t>132</w:t>
      </w:r>
      <w:r>
        <w:rPr>
          <w:noProof/>
        </w:rPr>
        <w:fldChar w:fldCharType="end"/>
      </w:r>
    </w:p>
    <w:p w14:paraId="4557643A" w14:textId="2240A07B" w:rsidR="005978E1" w:rsidRDefault="005978E1">
      <w:pPr>
        <w:pStyle w:val="TOC5"/>
        <w:rPr>
          <w:rFonts w:asciiTheme="minorHAnsi" w:eastAsiaTheme="minorEastAsia" w:hAnsiTheme="minorHAnsi" w:cstheme="minorBidi"/>
          <w:noProof/>
          <w:sz w:val="22"/>
          <w:szCs w:val="22"/>
          <w:lang w:val="en-US"/>
        </w:rPr>
      </w:pPr>
      <w:r>
        <w:rPr>
          <w:noProof/>
        </w:rPr>
        <w:t>5.3.3A.2.1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_Toc222784163 \h </w:instrText>
      </w:r>
      <w:r>
        <w:rPr>
          <w:noProof/>
        </w:rPr>
      </w:r>
      <w:r>
        <w:rPr>
          <w:noProof/>
        </w:rPr>
        <w:fldChar w:fldCharType="separate"/>
      </w:r>
      <w:r>
        <w:rPr>
          <w:noProof/>
        </w:rPr>
        <w:t>132</w:t>
      </w:r>
      <w:r>
        <w:rPr>
          <w:noProof/>
        </w:rPr>
        <w:fldChar w:fldCharType="end"/>
      </w:r>
    </w:p>
    <w:p w14:paraId="44ACD937" w14:textId="78DB3862" w:rsidR="005978E1" w:rsidRDefault="005978E1">
      <w:pPr>
        <w:pStyle w:val="TOC5"/>
        <w:rPr>
          <w:rFonts w:asciiTheme="minorHAnsi" w:eastAsiaTheme="minorEastAsia" w:hAnsiTheme="minorHAnsi" w:cstheme="minorBidi"/>
          <w:noProof/>
          <w:sz w:val="22"/>
          <w:szCs w:val="22"/>
          <w:lang w:val="en-US"/>
        </w:rPr>
      </w:pPr>
      <w:r>
        <w:rPr>
          <w:noProof/>
        </w:rPr>
        <w:t>5.3.3A.2.2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_Toc222784164 \h </w:instrText>
      </w:r>
      <w:r>
        <w:rPr>
          <w:noProof/>
        </w:rPr>
      </w:r>
      <w:r>
        <w:rPr>
          <w:noProof/>
        </w:rPr>
        <w:fldChar w:fldCharType="separate"/>
      </w:r>
      <w:r>
        <w:rPr>
          <w:noProof/>
        </w:rPr>
        <w:t>132</w:t>
      </w:r>
      <w:r>
        <w:rPr>
          <w:noProof/>
        </w:rPr>
        <w:fldChar w:fldCharType="end"/>
      </w:r>
    </w:p>
    <w:p w14:paraId="3615EC25" w14:textId="59595C1F" w:rsidR="005978E1" w:rsidRDefault="005978E1">
      <w:pPr>
        <w:pStyle w:val="TOC5"/>
        <w:rPr>
          <w:rFonts w:asciiTheme="minorHAnsi" w:eastAsiaTheme="minorEastAsia" w:hAnsiTheme="minorHAnsi" w:cstheme="minorBidi"/>
          <w:noProof/>
          <w:sz w:val="22"/>
          <w:szCs w:val="22"/>
          <w:lang w:val="en-US"/>
        </w:rPr>
      </w:pPr>
      <w:r>
        <w:rPr>
          <w:noProof/>
        </w:rPr>
        <w:t>5.3.3A.2.3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_Toc222784165 \h </w:instrText>
      </w:r>
      <w:r>
        <w:rPr>
          <w:noProof/>
        </w:rPr>
      </w:r>
      <w:r>
        <w:rPr>
          <w:noProof/>
        </w:rPr>
        <w:fldChar w:fldCharType="separate"/>
      </w:r>
      <w:r>
        <w:rPr>
          <w:noProof/>
        </w:rPr>
        <w:t>132</w:t>
      </w:r>
      <w:r>
        <w:rPr>
          <w:noProof/>
        </w:rPr>
        <w:fldChar w:fldCharType="end"/>
      </w:r>
    </w:p>
    <w:p w14:paraId="02112721" w14:textId="32928BD2" w:rsidR="005978E1" w:rsidRDefault="005978E1">
      <w:pPr>
        <w:pStyle w:val="TOC4"/>
        <w:rPr>
          <w:rFonts w:asciiTheme="minorHAnsi" w:eastAsiaTheme="minorEastAsia" w:hAnsiTheme="minorHAnsi" w:cstheme="minorBidi"/>
          <w:noProof/>
          <w:sz w:val="22"/>
          <w:szCs w:val="22"/>
          <w:lang w:val="en-US"/>
        </w:rPr>
      </w:pPr>
      <w:r w:rsidRPr="00C5629B">
        <w:rPr>
          <w:noProof/>
          <w:lang w:val="fr-FR"/>
        </w:rPr>
        <w:t>5.3.3A.3</w:t>
      </w:r>
      <w:r>
        <w:rPr>
          <w:rFonts w:asciiTheme="minorHAnsi" w:eastAsiaTheme="minorEastAsia" w:hAnsiTheme="minorHAnsi" w:cstheme="minorBidi"/>
          <w:noProof/>
          <w:sz w:val="22"/>
          <w:szCs w:val="22"/>
          <w:lang w:val="en-US"/>
        </w:rPr>
        <w:tab/>
      </w:r>
      <w:r w:rsidRPr="00C5629B">
        <w:rPr>
          <w:noProof/>
          <w:lang w:val="fr-FR"/>
        </w:rPr>
        <w:t>User Consent Revocation Notification</w:t>
      </w:r>
      <w:r>
        <w:rPr>
          <w:noProof/>
        </w:rPr>
        <w:tab/>
      </w:r>
      <w:r>
        <w:rPr>
          <w:noProof/>
        </w:rPr>
        <w:fldChar w:fldCharType="begin"/>
      </w:r>
      <w:r>
        <w:rPr>
          <w:noProof/>
        </w:rPr>
        <w:instrText xml:space="preserve"> PAGEREF _Toc222784166 \h </w:instrText>
      </w:r>
      <w:r>
        <w:rPr>
          <w:noProof/>
        </w:rPr>
      </w:r>
      <w:r>
        <w:rPr>
          <w:noProof/>
        </w:rPr>
        <w:fldChar w:fldCharType="separate"/>
      </w:r>
      <w:r>
        <w:rPr>
          <w:noProof/>
        </w:rPr>
        <w:t>133</w:t>
      </w:r>
      <w:r>
        <w:rPr>
          <w:noProof/>
        </w:rPr>
        <w:fldChar w:fldCharType="end"/>
      </w:r>
    </w:p>
    <w:p w14:paraId="6716CEBD" w14:textId="6E740B62" w:rsidR="005978E1" w:rsidRDefault="005978E1">
      <w:pPr>
        <w:pStyle w:val="TOC5"/>
        <w:rPr>
          <w:rFonts w:asciiTheme="minorHAnsi" w:eastAsiaTheme="minorEastAsia" w:hAnsiTheme="minorHAnsi" w:cstheme="minorBidi"/>
          <w:noProof/>
          <w:sz w:val="22"/>
          <w:szCs w:val="22"/>
          <w:lang w:val="en-US"/>
        </w:rPr>
      </w:pPr>
      <w:r w:rsidRPr="00C5629B">
        <w:rPr>
          <w:noProof/>
          <w:lang w:val="fr-FR"/>
        </w:rPr>
        <w:t>5.3.3A.3.1</w:t>
      </w:r>
      <w:r>
        <w:rPr>
          <w:rFonts w:asciiTheme="minorHAnsi" w:eastAsiaTheme="minorEastAsia" w:hAnsiTheme="minorHAnsi" w:cstheme="minorBidi"/>
          <w:noProof/>
          <w:sz w:val="22"/>
          <w:szCs w:val="22"/>
          <w:lang w:val="en-US"/>
        </w:rPr>
        <w:tab/>
      </w:r>
      <w:r w:rsidRPr="00C5629B">
        <w:rPr>
          <w:noProof/>
          <w:lang w:val="fr-FR"/>
        </w:rPr>
        <w:t>Description</w:t>
      </w:r>
      <w:r>
        <w:rPr>
          <w:noProof/>
        </w:rPr>
        <w:tab/>
      </w:r>
      <w:r>
        <w:rPr>
          <w:noProof/>
        </w:rPr>
        <w:fldChar w:fldCharType="begin"/>
      </w:r>
      <w:r>
        <w:rPr>
          <w:noProof/>
        </w:rPr>
        <w:instrText xml:space="preserve"> PAGEREF _Toc222784167 \h </w:instrText>
      </w:r>
      <w:r>
        <w:rPr>
          <w:noProof/>
        </w:rPr>
      </w:r>
      <w:r>
        <w:rPr>
          <w:noProof/>
        </w:rPr>
        <w:fldChar w:fldCharType="separate"/>
      </w:r>
      <w:r>
        <w:rPr>
          <w:noProof/>
        </w:rPr>
        <w:t>133</w:t>
      </w:r>
      <w:r>
        <w:rPr>
          <w:noProof/>
        </w:rPr>
        <w:fldChar w:fldCharType="end"/>
      </w:r>
    </w:p>
    <w:p w14:paraId="710619E0" w14:textId="5B83DE8D" w:rsidR="005978E1" w:rsidRDefault="005978E1">
      <w:pPr>
        <w:pStyle w:val="TOC5"/>
        <w:rPr>
          <w:rFonts w:asciiTheme="minorHAnsi" w:eastAsiaTheme="minorEastAsia" w:hAnsiTheme="minorHAnsi" w:cstheme="minorBidi"/>
          <w:noProof/>
          <w:sz w:val="22"/>
          <w:szCs w:val="22"/>
          <w:lang w:val="en-US"/>
        </w:rPr>
      </w:pPr>
      <w:r w:rsidRPr="00C5629B">
        <w:rPr>
          <w:noProof/>
          <w:lang w:val="en-US"/>
        </w:rPr>
        <w:t>5.3.3A</w:t>
      </w:r>
      <w:r>
        <w:rPr>
          <w:noProof/>
        </w:rPr>
        <w:t>.3.2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_Toc222784168 \h </w:instrText>
      </w:r>
      <w:r>
        <w:rPr>
          <w:noProof/>
        </w:rPr>
      </w:r>
      <w:r>
        <w:rPr>
          <w:noProof/>
        </w:rPr>
        <w:fldChar w:fldCharType="separate"/>
      </w:r>
      <w:r>
        <w:rPr>
          <w:noProof/>
        </w:rPr>
        <w:t>133</w:t>
      </w:r>
      <w:r>
        <w:rPr>
          <w:noProof/>
        </w:rPr>
        <w:fldChar w:fldCharType="end"/>
      </w:r>
    </w:p>
    <w:p w14:paraId="121BA8D4" w14:textId="040C5151" w:rsidR="005978E1" w:rsidRDefault="005978E1">
      <w:pPr>
        <w:pStyle w:val="TOC5"/>
        <w:rPr>
          <w:rFonts w:asciiTheme="minorHAnsi" w:eastAsiaTheme="minorEastAsia" w:hAnsiTheme="minorHAnsi" w:cstheme="minorBidi"/>
          <w:noProof/>
          <w:sz w:val="22"/>
          <w:szCs w:val="22"/>
          <w:lang w:val="en-US"/>
        </w:rPr>
      </w:pPr>
      <w:r w:rsidRPr="00C5629B">
        <w:rPr>
          <w:noProof/>
          <w:lang w:val="en-US"/>
        </w:rPr>
        <w:t>5.3.3A</w:t>
      </w:r>
      <w:r>
        <w:rPr>
          <w:noProof/>
        </w:rPr>
        <w:t>.3.3</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_Toc222784169 \h </w:instrText>
      </w:r>
      <w:r>
        <w:rPr>
          <w:noProof/>
        </w:rPr>
      </w:r>
      <w:r>
        <w:rPr>
          <w:noProof/>
        </w:rPr>
        <w:fldChar w:fldCharType="separate"/>
      </w:r>
      <w:r>
        <w:rPr>
          <w:noProof/>
        </w:rPr>
        <w:t>134</w:t>
      </w:r>
      <w:r>
        <w:rPr>
          <w:noProof/>
        </w:rPr>
        <w:fldChar w:fldCharType="end"/>
      </w:r>
    </w:p>
    <w:p w14:paraId="4A2889A2" w14:textId="62247503" w:rsidR="005978E1" w:rsidRDefault="005978E1">
      <w:pPr>
        <w:pStyle w:val="TOC3"/>
        <w:rPr>
          <w:rFonts w:asciiTheme="minorHAnsi" w:eastAsiaTheme="minorEastAsia" w:hAnsiTheme="minorHAnsi" w:cstheme="minorBidi"/>
          <w:noProof/>
          <w:sz w:val="22"/>
          <w:szCs w:val="22"/>
          <w:lang w:val="en-US"/>
        </w:rPr>
      </w:pPr>
      <w:r>
        <w:rPr>
          <w:noProof/>
        </w:rPr>
        <w:t>5.3.4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_Toc222784170 \h </w:instrText>
      </w:r>
      <w:r>
        <w:rPr>
          <w:noProof/>
        </w:rPr>
      </w:r>
      <w:r>
        <w:rPr>
          <w:noProof/>
        </w:rPr>
        <w:fldChar w:fldCharType="separate"/>
      </w:r>
      <w:r>
        <w:rPr>
          <w:noProof/>
        </w:rPr>
        <w:t>135</w:t>
      </w:r>
      <w:r>
        <w:rPr>
          <w:noProof/>
        </w:rPr>
        <w:fldChar w:fldCharType="end"/>
      </w:r>
    </w:p>
    <w:p w14:paraId="1034E3AC" w14:textId="1D88158B" w:rsidR="005978E1" w:rsidRDefault="005978E1">
      <w:pPr>
        <w:pStyle w:val="TOC3"/>
        <w:rPr>
          <w:rFonts w:asciiTheme="minorHAnsi" w:eastAsiaTheme="minorEastAsia" w:hAnsiTheme="minorHAnsi" w:cstheme="minorBidi"/>
          <w:noProof/>
          <w:sz w:val="22"/>
          <w:szCs w:val="22"/>
          <w:lang w:val="en-US"/>
        </w:rPr>
      </w:pPr>
      <w:r>
        <w:rPr>
          <w:noProof/>
        </w:rPr>
        <w:t>5.3.5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_Toc222784171 \h </w:instrText>
      </w:r>
      <w:r>
        <w:rPr>
          <w:noProof/>
        </w:rPr>
      </w:r>
      <w:r>
        <w:rPr>
          <w:noProof/>
        </w:rPr>
        <w:fldChar w:fldCharType="separate"/>
      </w:r>
      <w:r>
        <w:rPr>
          <w:noProof/>
        </w:rPr>
        <w:t>140</w:t>
      </w:r>
      <w:r>
        <w:rPr>
          <w:noProof/>
        </w:rPr>
        <w:fldChar w:fldCharType="end"/>
      </w:r>
    </w:p>
    <w:p w14:paraId="580EEC77" w14:textId="264FFE3E" w:rsidR="005978E1" w:rsidRDefault="005978E1">
      <w:pPr>
        <w:pStyle w:val="TOC4"/>
        <w:rPr>
          <w:rFonts w:asciiTheme="minorHAnsi" w:eastAsiaTheme="minorEastAsia" w:hAnsiTheme="minorHAnsi" w:cstheme="minorBidi"/>
          <w:noProof/>
          <w:sz w:val="22"/>
          <w:szCs w:val="22"/>
          <w:lang w:val="en-US"/>
        </w:rPr>
      </w:pPr>
      <w:r>
        <w:rPr>
          <w:noProof/>
        </w:rPr>
        <w:t>5.3.5.1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_Toc222784172 \h </w:instrText>
      </w:r>
      <w:r>
        <w:rPr>
          <w:noProof/>
        </w:rPr>
      </w:r>
      <w:r>
        <w:rPr>
          <w:noProof/>
        </w:rPr>
        <w:fldChar w:fldCharType="separate"/>
      </w:r>
      <w:r>
        <w:rPr>
          <w:noProof/>
        </w:rPr>
        <w:t>140</w:t>
      </w:r>
      <w:r>
        <w:rPr>
          <w:noProof/>
        </w:rPr>
        <w:fldChar w:fldCharType="end"/>
      </w:r>
    </w:p>
    <w:p w14:paraId="4F9266CC" w14:textId="66A00820" w:rsidR="005978E1" w:rsidRDefault="005978E1">
      <w:pPr>
        <w:pStyle w:val="TOC4"/>
        <w:rPr>
          <w:rFonts w:asciiTheme="minorHAnsi" w:eastAsiaTheme="minorEastAsia" w:hAnsiTheme="minorHAnsi" w:cstheme="minorBidi"/>
          <w:noProof/>
          <w:sz w:val="22"/>
          <w:szCs w:val="22"/>
          <w:lang w:val="en-US"/>
        </w:rPr>
      </w:pPr>
      <w:r>
        <w:rPr>
          <w:noProof/>
        </w:rPr>
        <w:t>5.3.5.2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_Toc222784173 \h </w:instrText>
      </w:r>
      <w:r>
        <w:rPr>
          <w:noProof/>
        </w:rPr>
      </w:r>
      <w:r>
        <w:rPr>
          <w:noProof/>
        </w:rPr>
        <w:fldChar w:fldCharType="separate"/>
      </w:r>
      <w:r>
        <w:rPr>
          <w:noProof/>
        </w:rPr>
        <w:t>140</w:t>
      </w:r>
      <w:r>
        <w:rPr>
          <w:noProof/>
        </w:rPr>
        <w:fldChar w:fldCharType="end"/>
      </w:r>
    </w:p>
    <w:p w14:paraId="3E7E8A95" w14:textId="0D64D186" w:rsidR="005978E1" w:rsidRDefault="005978E1">
      <w:pPr>
        <w:pStyle w:val="TOC4"/>
        <w:rPr>
          <w:rFonts w:asciiTheme="minorHAnsi" w:eastAsiaTheme="minorEastAsia" w:hAnsiTheme="minorHAnsi" w:cstheme="minorBidi"/>
          <w:noProof/>
          <w:sz w:val="22"/>
          <w:szCs w:val="22"/>
          <w:lang w:val="en-US"/>
        </w:rPr>
      </w:pPr>
      <w:r>
        <w:rPr>
          <w:noProof/>
        </w:rPr>
        <w:t>5.3.5.3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_Toc222784174 \h </w:instrText>
      </w:r>
      <w:r>
        <w:rPr>
          <w:noProof/>
        </w:rPr>
      </w:r>
      <w:r>
        <w:rPr>
          <w:noProof/>
        </w:rPr>
        <w:fldChar w:fldCharType="separate"/>
      </w:r>
      <w:r>
        <w:rPr>
          <w:noProof/>
        </w:rPr>
        <w:t>140</w:t>
      </w:r>
      <w:r>
        <w:rPr>
          <w:noProof/>
        </w:rPr>
        <w:fldChar w:fldCharType="end"/>
      </w:r>
    </w:p>
    <w:p w14:paraId="1797543E" w14:textId="0E165841" w:rsidR="005978E1" w:rsidRDefault="005978E1">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ResourceManagementOfBdt API</w:t>
      </w:r>
      <w:r>
        <w:rPr>
          <w:noProof/>
        </w:rPr>
        <w:tab/>
      </w:r>
      <w:r>
        <w:rPr>
          <w:noProof/>
        </w:rPr>
        <w:fldChar w:fldCharType="begin"/>
      </w:r>
      <w:r>
        <w:rPr>
          <w:noProof/>
        </w:rPr>
        <w:instrText xml:space="preserve"> PAGEREF _Toc222784175 \h </w:instrText>
      </w:r>
      <w:r>
        <w:rPr>
          <w:noProof/>
        </w:rPr>
      </w:r>
      <w:r>
        <w:rPr>
          <w:noProof/>
        </w:rPr>
        <w:fldChar w:fldCharType="separate"/>
      </w:r>
      <w:r>
        <w:rPr>
          <w:noProof/>
        </w:rPr>
        <w:t>143</w:t>
      </w:r>
      <w:r>
        <w:rPr>
          <w:noProof/>
        </w:rPr>
        <w:fldChar w:fldCharType="end"/>
      </w:r>
    </w:p>
    <w:p w14:paraId="23878765" w14:textId="10EB10BC" w:rsidR="005978E1" w:rsidRDefault="005978E1">
      <w:pPr>
        <w:pStyle w:val="TOC3"/>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_Toc222784176 \h </w:instrText>
      </w:r>
      <w:r>
        <w:rPr>
          <w:noProof/>
        </w:rPr>
      </w:r>
      <w:r>
        <w:rPr>
          <w:noProof/>
        </w:rPr>
        <w:fldChar w:fldCharType="separate"/>
      </w:r>
      <w:r>
        <w:rPr>
          <w:noProof/>
        </w:rPr>
        <w:t>143</w:t>
      </w:r>
      <w:r>
        <w:rPr>
          <w:noProof/>
        </w:rPr>
        <w:fldChar w:fldCharType="end"/>
      </w:r>
    </w:p>
    <w:p w14:paraId="2162025D" w14:textId="1675BD49" w:rsidR="005978E1" w:rsidRDefault="005978E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_Toc222784177 \h </w:instrText>
      </w:r>
      <w:r>
        <w:rPr>
          <w:noProof/>
        </w:rPr>
      </w:r>
      <w:r>
        <w:rPr>
          <w:noProof/>
        </w:rPr>
        <w:fldChar w:fldCharType="separate"/>
      </w:r>
      <w:r>
        <w:rPr>
          <w:noProof/>
        </w:rPr>
        <w:t>143</w:t>
      </w:r>
      <w:r>
        <w:rPr>
          <w:noProof/>
        </w:rPr>
        <w:fldChar w:fldCharType="end"/>
      </w:r>
    </w:p>
    <w:p w14:paraId="48016700" w14:textId="10F296BB" w:rsidR="005978E1" w:rsidRDefault="005978E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_Toc222784178 \h </w:instrText>
      </w:r>
      <w:r>
        <w:rPr>
          <w:noProof/>
        </w:rPr>
      </w:r>
      <w:r>
        <w:rPr>
          <w:noProof/>
        </w:rPr>
        <w:fldChar w:fldCharType="separate"/>
      </w:r>
      <w:r>
        <w:rPr>
          <w:noProof/>
        </w:rPr>
        <w:t>143</w:t>
      </w:r>
      <w:r>
        <w:rPr>
          <w:noProof/>
        </w:rPr>
        <w:fldChar w:fldCharType="end"/>
      </w:r>
    </w:p>
    <w:p w14:paraId="78D95432" w14:textId="3980DB79" w:rsidR="005978E1" w:rsidRDefault="005978E1">
      <w:pPr>
        <w:pStyle w:val="TOC5"/>
        <w:rPr>
          <w:rFonts w:asciiTheme="minorHAnsi" w:eastAsiaTheme="minorEastAsia" w:hAnsiTheme="minorHAnsi" w:cstheme="minorBidi"/>
          <w:noProof/>
          <w:sz w:val="22"/>
          <w:szCs w:val="22"/>
          <w:lang w:val="en-US"/>
        </w:rPr>
      </w:pPr>
      <w:r>
        <w:rPr>
          <w:noProof/>
        </w:rPr>
        <w:t>5.4.2.1.1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_Toc222784179 \h </w:instrText>
      </w:r>
      <w:r>
        <w:rPr>
          <w:noProof/>
        </w:rPr>
      </w:r>
      <w:r>
        <w:rPr>
          <w:noProof/>
        </w:rPr>
        <w:fldChar w:fldCharType="separate"/>
      </w:r>
      <w:r>
        <w:rPr>
          <w:noProof/>
        </w:rPr>
        <w:t>143</w:t>
      </w:r>
      <w:r>
        <w:rPr>
          <w:noProof/>
        </w:rPr>
        <w:fldChar w:fldCharType="end"/>
      </w:r>
    </w:p>
    <w:p w14:paraId="44800344" w14:textId="08F96EC5" w:rsidR="005978E1" w:rsidRDefault="005978E1">
      <w:pPr>
        <w:pStyle w:val="TOC5"/>
        <w:rPr>
          <w:rFonts w:asciiTheme="minorHAnsi" w:eastAsiaTheme="minorEastAsia" w:hAnsiTheme="minorHAnsi" w:cstheme="minorBidi"/>
          <w:noProof/>
          <w:sz w:val="22"/>
          <w:szCs w:val="22"/>
          <w:lang w:val="en-US"/>
        </w:rPr>
      </w:pPr>
      <w:r>
        <w:rPr>
          <w:noProof/>
        </w:rPr>
        <w:t>5.4.2.1.2</w:t>
      </w:r>
      <w:r>
        <w:rPr>
          <w:rFonts w:asciiTheme="minorHAnsi" w:eastAsiaTheme="minorEastAsia" w:hAnsiTheme="minorHAnsi" w:cstheme="minorBidi"/>
          <w:noProof/>
          <w:sz w:val="22"/>
          <w:szCs w:val="22"/>
          <w:lang w:val="en-US"/>
        </w:rPr>
        <w:tab/>
      </w:r>
      <w:r>
        <w:rPr>
          <w:noProof/>
        </w:rPr>
        <w:t>Type: Bdt</w:t>
      </w:r>
      <w:r>
        <w:rPr>
          <w:noProof/>
        </w:rPr>
        <w:tab/>
      </w:r>
      <w:r>
        <w:rPr>
          <w:noProof/>
        </w:rPr>
        <w:fldChar w:fldCharType="begin"/>
      </w:r>
      <w:r>
        <w:rPr>
          <w:noProof/>
        </w:rPr>
        <w:instrText xml:space="preserve"> PAGEREF _Toc222784180 \h </w:instrText>
      </w:r>
      <w:r>
        <w:rPr>
          <w:noProof/>
        </w:rPr>
      </w:r>
      <w:r>
        <w:rPr>
          <w:noProof/>
        </w:rPr>
        <w:fldChar w:fldCharType="separate"/>
      </w:r>
      <w:r>
        <w:rPr>
          <w:noProof/>
        </w:rPr>
        <w:t>144</w:t>
      </w:r>
      <w:r>
        <w:rPr>
          <w:noProof/>
        </w:rPr>
        <w:fldChar w:fldCharType="end"/>
      </w:r>
    </w:p>
    <w:p w14:paraId="7E0A2057" w14:textId="2F521925" w:rsidR="005978E1" w:rsidRDefault="005978E1">
      <w:pPr>
        <w:pStyle w:val="TOC5"/>
        <w:rPr>
          <w:rFonts w:asciiTheme="minorHAnsi" w:eastAsiaTheme="minorEastAsia" w:hAnsiTheme="minorHAnsi" w:cstheme="minorBidi"/>
          <w:noProof/>
          <w:sz w:val="22"/>
          <w:szCs w:val="22"/>
          <w:lang w:val="en-US"/>
        </w:rPr>
      </w:pPr>
      <w:r>
        <w:rPr>
          <w:noProof/>
        </w:rPr>
        <w:t>5.4.2.1.3</w:t>
      </w:r>
      <w:r>
        <w:rPr>
          <w:rFonts w:asciiTheme="minorHAnsi" w:eastAsiaTheme="minorEastAsia" w:hAnsiTheme="minorHAnsi" w:cstheme="minorBidi"/>
          <w:noProof/>
          <w:sz w:val="22"/>
          <w:szCs w:val="22"/>
          <w:lang w:val="en-US"/>
        </w:rPr>
        <w:tab/>
      </w:r>
      <w:r>
        <w:rPr>
          <w:noProof/>
        </w:rPr>
        <w:t>Type: BdtPatch</w:t>
      </w:r>
      <w:r>
        <w:rPr>
          <w:noProof/>
        </w:rPr>
        <w:tab/>
      </w:r>
      <w:r>
        <w:rPr>
          <w:noProof/>
        </w:rPr>
        <w:fldChar w:fldCharType="begin"/>
      </w:r>
      <w:r>
        <w:rPr>
          <w:noProof/>
        </w:rPr>
        <w:instrText xml:space="preserve"> PAGEREF _Toc222784181 \h </w:instrText>
      </w:r>
      <w:r>
        <w:rPr>
          <w:noProof/>
        </w:rPr>
      </w:r>
      <w:r>
        <w:rPr>
          <w:noProof/>
        </w:rPr>
        <w:fldChar w:fldCharType="separate"/>
      </w:r>
      <w:r>
        <w:rPr>
          <w:noProof/>
        </w:rPr>
        <w:t>146</w:t>
      </w:r>
      <w:r>
        <w:rPr>
          <w:noProof/>
        </w:rPr>
        <w:fldChar w:fldCharType="end"/>
      </w:r>
    </w:p>
    <w:p w14:paraId="6587A53C" w14:textId="48A87E8C" w:rsidR="005978E1" w:rsidRDefault="005978E1">
      <w:pPr>
        <w:pStyle w:val="TOC5"/>
        <w:rPr>
          <w:rFonts w:asciiTheme="minorHAnsi" w:eastAsiaTheme="minorEastAsia" w:hAnsiTheme="minorHAnsi" w:cstheme="minorBidi"/>
          <w:noProof/>
          <w:sz w:val="22"/>
          <w:szCs w:val="22"/>
          <w:lang w:val="en-US"/>
        </w:rPr>
      </w:pPr>
      <w:r>
        <w:rPr>
          <w:noProof/>
        </w:rPr>
        <w:t>5.4.2.1.4</w:t>
      </w:r>
      <w:r>
        <w:rPr>
          <w:rFonts w:asciiTheme="minorHAnsi" w:eastAsiaTheme="minorEastAsia" w:hAnsiTheme="minorHAnsi" w:cstheme="minorBidi"/>
          <w:noProof/>
          <w:sz w:val="22"/>
          <w:szCs w:val="22"/>
          <w:lang w:val="en-US"/>
        </w:rPr>
        <w:tab/>
      </w:r>
      <w:r>
        <w:rPr>
          <w:noProof/>
        </w:rPr>
        <w:t>Type: ExNotification</w:t>
      </w:r>
      <w:r>
        <w:rPr>
          <w:noProof/>
        </w:rPr>
        <w:tab/>
      </w:r>
      <w:r>
        <w:rPr>
          <w:noProof/>
        </w:rPr>
        <w:fldChar w:fldCharType="begin"/>
      </w:r>
      <w:r>
        <w:rPr>
          <w:noProof/>
        </w:rPr>
        <w:instrText xml:space="preserve"> PAGEREF _Toc222784182 \h </w:instrText>
      </w:r>
      <w:r>
        <w:rPr>
          <w:noProof/>
        </w:rPr>
      </w:r>
      <w:r>
        <w:rPr>
          <w:noProof/>
        </w:rPr>
        <w:fldChar w:fldCharType="separate"/>
      </w:r>
      <w:r>
        <w:rPr>
          <w:noProof/>
        </w:rPr>
        <w:t>146</w:t>
      </w:r>
      <w:r>
        <w:rPr>
          <w:noProof/>
        </w:rPr>
        <w:fldChar w:fldCharType="end"/>
      </w:r>
    </w:p>
    <w:p w14:paraId="1FDAE3E9" w14:textId="02EAC096" w:rsidR="005978E1" w:rsidRDefault="005978E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_Toc222784183 \h </w:instrText>
      </w:r>
      <w:r>
        <w:rPr>
          <w:noProof/>
        </w:rPr>
      </w:r>
      <w:r>
        <w:rPr>
          <w:noProof/>
        </w:rPr>
        <w:fldChar w:fldCharType="separate"/>
      </w:r>
      <w:r>
        <w:rPr>
          <w:noProof/>
        </w:rPr>
        <w:t>147</w:t>
      </w:r>
      <w:r>
        <w:rPr>
          <w:noProof/>
        </w:rPr>
        <w:fldChar w:fldCharType="end"/>
      </w:r>
    </w:p>
    <w:p w14:paraId="2B6637D0" w14:textId="79CF5BB7" w:rsidR="005978E1" w:rsidRDefault="005978E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_Toc222784184 \h </w:instrText>
      </w:r>
      <w:r>
        <w:rPr>
          <w:noProof/>
        </w:rPr>
      </w:r>
      <w:r>
        <w:rPr>
          <w:noProof/>
        </w:rPr>
        <w:fldChar w:fldCharType="separate"/>
      </w:r>
      <w:r>
        <w:rPr>
          <w:noProof/>
        </w:rPr>
        <w:t>147</w:t>
      </w:r>
      <w:r>
        <w:rPr>
          <w:noProof/>
        </w:rPr>
        <w:fldChar w:fldCharType="end"/>
      </w:r>
    </w:p>
    <w:p w14:paraId="0B77FC0F" w14:textId="3E280C7E" w:rsidR="005978E1" w:rsidRDefault="005978E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TransferPolicy</w:t>
      </w:r>
      <w:r>
        <w:rPr>
          <w:noProof/>
        </w:rPr>
        <w:tab/>
      </w:r>
      <w:r>
        <w:rPr>
          <w:noProof/>
        </w:rPr>
        <w:fldChar w:fldCharType="begin"/>
      </w:r>
      <w:r>
        <w:rPr>
          <w:noProof/>
        </w:rPr>
        <w:instrText xml:space="preserve"> PAGEREF _Toc222784185 \h </w:instrText>
      </w:r>
      <w:r>
        <w:rPr>
          <w:noProof/>
        </w:rPr>
      </w:r>
      <w:r>
        <w:rPr>
          <w:noProof/>
        </w:rPr>
        <w:fldChar w:fldCharType="separate"/>
      </w:r>
      <w:r>
        <w:rPr>
          <w:noProof/>
        </w:rPr>
        <w:t>147</w:t>
      </w:r>
      <w:r>
        <w:rPr>
          <w:noProof/>
        </w:rPr>
        <w:fldChar w:fldCharType="end"/>
      </w:r>
    </w:p>
    <w:p w14:paraId="150D8898" w14:textId="2C3D4F53" w:rsidR="005978E1" w:rsidRDefault="005978E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_Toc222784186 \h </w:instrText>
      </w:r>
      <w:r>
        <w:rPr>
          <w:noProof/>
        </w:rPr>
      </w:r>
      <w:r>
        <w:rPr>
          <w:noProof/>
        </w:rPr>
        <w:fldChar w:fldCharType="separate"/>
      </w:r>
      <w:r>
        <w:rPr>
          <w:noProof/>
        </w:rPr>
        <w:t>147</w:t>
      </w:r>
      <w:r>
        <w:rPr>
          <w:noProof/>
        </w:rPr>
        <w:fldChar w:fldCharType="end"/>
      </w:r>
    </w:p>
    <w:p w14:paraId="433DEB16" w14:textId="7A7A1F13" w:rsidR="005978E1" w:rsidRDefault="005978E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_Toc222784187 \h </w:instrText>
      </w:r>
      <w:r>
        <w:rPr>
          <w:noProof/>
        </w:rPr>
      </w:r>
      <w:r>
        <w:rPr>
          <w:noProof/>
        </w:rPr>
        <w:fldChar w:fldCharType="separate"/>
      </w:r>
      <w:r>
        <w:rPr>
          <w:noProof/>
        </w:rPr>
        <w:t>147</w:t>
      </w:r>
      <w:r>
        <w:rPr>
          <w:noProof/>
        </w:rPr>
        <w:fldChar w:fldCharType="end"/>
      </w:r>
    </w:p>
    <w:p w14:paraId="397089DA" w14:textId="400CCBAC" w:rsidR="005978E1" w:rsidRDefault="005978E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_Toc222784188 \h </w:instrText>
      </w:r>
      <w:r>
        <w:rPr>
          <w:noProof/>
        </w:rPr>
      </w:r>
      <w:r>
        <w:rPr>
          <w:noProof/>
        </w:rPr>
        <w:fldChar w:fldCharType="separate"/>
      </w:r>
      <w:r>
        <w:rPr>
          <w:noProof/>
        </w:rPr>
        <w:t>147</w:t>
      </w:r>
      <w:r>
        <w:rPr>
          <w:noProof/>
        </w:rPr>
        <w:fldChar w:fldCharType="end"/>
      </w:r>
    </w:p>
    <w:p w14:paraId="2D654863" w14:textId="68D55151" w:rsidR="005978E1" w:rsidRDefault="005978E1">
      <w:pPr>
        <w:pStyle w:val="TOC3"/>
        <w:rPr>
          <w:rFonts w:asciiTheme="minorHAnsi" w:eastAsiaTheme="minorEastAsia" w:hAnsiTheme="minorHAnsi" w:cstheme="minorBidi"/>
          <w:noProof/>
          <w:sz w:val="22"/>
          <w:szCs w:val="22"/>
          <w:lang w:val="en-US"/>
        </w:rPr>
      </w:pPr>
      <w:r>
        <w:rPr>
          <w:noProof/>
        </w:rPr>
        <w:t>5.4.3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_Toc222784189 \h </w:instrText>
      </w:r>
      <w:r>
        <w:rPr>
          <w:noProof/>
        </w:rPr>
      </w:r>
      <w:r>
        <w:rPr>
          <w:noProof/>
        </w:rPr>
        <w:fldChar w:fldCharType="separate"/>
      </w:r>
      <w:r>
        <w:rPr>
          <w:noProof/>
        </w:rPr>
        <w:t>147</w:t>
      </w:r>
      <w:r>
        <w:rPr>
          <w:noProof/>
        </w:rPr>
        <w:fldChar w:fldCharType="end"/>
      </w:r>
    </w:p>
    <w:p w14:paraId="2196CFCA" w14:textId="5757DDA0" w:rsidR="005978E1" w:rsidRDefault="005978E1">
      <w:pPr>
        <w:pStyle w:val="TOC4"/>
        <w:rPr>
          <w:rFonts w:asciiTheme="minorHAnsi" w:eastAsiaTheme="minorEastAsia" w:hAnsiTheme="minorHAnsi" w:cstheme="minorBidi"/>
          <w:noProof/>
          <w:sz w:val="22"/>
          <w:szCs w:val="22"/>
          <w:lang w:val="en-US"/>
        </w:rPr>
      </w:pPr>
      <w:r>
        <w:rPr>
          <w:noProof/>
        </w:rPr>
        <w:t>5.4.3.1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_Toc222784190 \h </w:instrText>
      </w:r>
      <w:r>
        <w:rPr>
          <w:noProof/>
        </w:rPr>
      </w:r>
      <w:r>
        <w:rPr>
          <w:noProof/>
        </w:rPr>
        <w:fldChar w:fldCharType="separate"/>
      </w:r>
      <w:r>
        <w:rPr>
          <w:noProof/>
        </w:rPr>
        <w:t>147</w:t>
      </w:r>
      <w:r>
        <w:rPr>
          <w:noProof/>
        </w:rPr>
        <w:fldChar w:fldCharType="end"/>
      </w:r>
    </w:p>
    <w:p w14:paraId="31AE3959" w14:textId="30E7EB91" w:rsidR="005978E1" w:rsidRDefault="005978E1">
      <w:pPr>
        <w:pStyle w:val="TOC4"/>
        <w:rPr>
          <w:rFonts w:asciiTheme="minorHAnsi" w:eastAsiaTheme="minorEastAsia" w:hAnsiTheme="minorHAnsi" w:cstheme="minorBidi"/>
          <w:noProof/>
          <w:sz w:val="22"/>
          <w:szCs w:val="22"/>
          <w:lang w:val="en-US"/>
        </w:rPr>
      </w:pPr>
      <w:r>
        <w:rPr>
          <w:noProof/>
        </w:rPr>
        <w:t>5.4.3.2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_Toc222784191 \h </w:instrText>
      </w:r>
      <w:r>
        <w:rPr>
          <w:noProof/>
        </w:rPr>
      </w:r>
      <w:r>
        <w:rPr>
          <w:noProof/>
        </w:rPr>
        <w:fldChar w:fldCharType="separate"/>
      </w:r>
      <w:r>
        <w:rPr>
          <w:noProof/>
        </w:rPr>
        <w:t>148</w:t>
      </w:r>
      <w:r>
        <w:rPr>
          <w:noProof/>
        </w:rPr>
        <w:fldChar w:fldCharType="end"/>
      </w:r>
    </w:p>
    <w:p w14:paraId="03DAD152" w14:textId="6F02E337" w:rsidR="005978E1" w:rsidRDefault="005978E1">
      <w:pPr>
        <w:pStyle w:val="TOC5"/>
        <w:rPr>
          <w:rFonts w:asciiTheme="minorHAnsi" w:eastAsiaTheme="minorEastAsia" w:hAnsiTheme="minorHAnsi" w:cstheme="minorBidi"/>
          <w:noProof/>
          <w:sz w:val="22"/>
          <w:szCs w:val="22"/>
          <w:lang w:val="en-US"/>
        </w:rPr>
      </w:pPr>
      <w:r>
        <w:rPr>
          <w:noProof/>
        </w:rPr>
        <w:t>5.4.3.2.1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_Toc222784192 \h </w:instrText>
      </w:r>
      <w:r>
        <w:rPr>
          <w:noProof/>
        </w:rPr>
      </w:r>
      <w:r>
        <w:rPr>
          <w:noProof/>
        </w:rPr>
        <w:fldChar w:fldCharType="separate"/>
      </w:r>
      <w:r>
        <w:rPr>
          <w:noProof/>
        </w:rPr>
        <w:t>148</w:t>
      </w:r>
      <w:r>
        <w:rPr>
          <w:noProof/>
        </w:rPr>
        <w:fldChar w:fldCharType="end"/>
      </w:r>
    </w:p>
    <w:p w14:paraId="7C9CDCED" w14:textId="1424B31E" w:rsidR="005978E1" w:rsidRDefault="005978E1">
      <w:pPr>
        <w:pStyle w:val="TOC5"/>
        <w:rPr>
          <w:rFonts w:asciiTheme="minorHAnsi" w:eastAsiaTheme="minorEastAsia" w:hAnsiTheme="minorHAnsi" w:cstheme="minorBidi"/>
          <w:noProof/>
          <w:sz w:val="22"/>
          <w:szCs w:val="22"/>
          <w:lang w:val="en-US"/>
        </w:rPr>
      </w:pPr>
      <w:r>
        <w:rPr>
          <w:noProof/>
        </w:rPr>
        <w:t>5.4.3.2.2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_Toc222784193 \h </w:instrText>
      </w:r>
      <w:r>
        <w:rPr>
          <w:noProof/>
        </w:rPr>
      </w:r>
      <w:r>
        <w:rPr>
          <w:noProof/>
        </w:rPr>
        <w:fldChar w:fldCharType="separate"/>
      </w:r>
      <w:r>
        <w:rPr>
          <w:noProof/>
        </w:rPr>
        <w:t>148</w:t>
      </w:r>
      <w:r>
        <w:rPr>
          <w:noProof/>
        </w:rPr>
        <w:fldChar w:fldCharType="end"/>
      </w:r>
    </w:p>
    <w:p w14:paraId="28D45B66" w14:textId="3E02FB90" w:rsidR="005978E1" w:rsidRDefault="005978E1">
      <w:pPr>
        <w:pStyle w:val="TOC5"/>
        <w:rPr>
          <w:rFonts w:asciiTheme="minorHAnsi" w:eastAsiaTheme="minorEastAsia" w:hAnsiTheme="minorHAnsi" w:cstheme="minorBidi"/>
          <w:noProof/>
          <w:sz w:val="22"/>
          <w:szCs w:val="22"/>
          <w:lang w:val="en-US"/>
        </w:rPr>
      </w:pPr>
      <w:r>
        <w:rPr>
          <w:noProof/>
        </w:rPr>
        <w:t>5.4.3.2.3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_Toc222784194 \h </w:instrText>
      </w:r>
      <w:r>
        <w:rPr>
          <w:noProof/>
        </w:rPr>
      </w:r>
      <w:r>
        <w:rPr>
          <w:noProof/>
        </w:rPr>
        <w:fldChar w:fldCharType="separate"/>
      </w:r>
      <w:r>
        <w:rPr>
          <w:noProof/>
        </w:rPr>
        <w:t>148</w:t>
      </w:r>
      <w:r>
        <w:rPr>
          <w:noProof/>
        </w:rPr>
        <w:fldChar w:fldCharType="end"/>
      </w:r>
    </w:p>
    <w:p w14:paraId="75C30FB9" w14:textId="159793E8" w:rsidR="005978E1" w:rsidRDefault="005978E1">
      <w:pPr>
        <w:pStyle w:val="TOC4"/>
        <w:rPr>
          <w:rFonts w:asciiTheme="minorHAnsi" w:eastAsiaTheme="minorEastAsia" w:hAnsiTheme="minorHAnsi" w:cstheme="minorBidi"/>
          <w:noProof/>
          <w:sz w:val="22"/>
          <w:szCs w:val="22"/>
          <w:lang w:val="en-US"/>
        </w:rPr>
      </w:pPr>
      <w:r>
        <w:rPr>
          <w:noProof/>
        </w:rPr>
        <w:t>5.4.3.3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_Toc222784195 \h </w:instrText>
      </w:r>
      <w:r>
        <w:rPr>
          <w:noProof/>
        </w:rPr>
      </w:r>
      <w:r>
        <w:rPr>
          <w:noProof/>
        </w:rPr>
        <w:fldChar w:fldCharType="separate"/>
      </w:r>
      <w:r>
        <w:rPr>
          <w:noProof/>
        </w:rPr>
        <w:t>150</w:t>
      </w:r>
      <w:r>
        <w:rPr>
          <w:noProof/>
        </w:rPr>
        <w:fldChar w:fldCharType="end"/>
      </w:r>
    </w:p>
    <w:p w14:paraId="573F2AD6" w14:textId="6634CA44" w:rsidR="005978E1" w:rsidRDefault="005978E1">
      <w:pPr>
        <w:pStyle w:val="TOC5"/>
        <w:rPr>
          <w:rFonts w:asciiTheme="minorHAnsi" w:eastAsiaTheme="minorEastAsia" w:hAnsiTheme="minorHAnsi" w:cstheme="minorBidi"/>
          <w:noProof/>
          <w:sz w:val="22"/>
          <w:szCs w:val="22"/>
          <w:lang w:val="en-US"/>
        </w:rPr>
      </w:pPr>
      <w:r>
        <w:rPr>
          <w:noProof/>
        </w:rPr>
        <w:t>5.4.3.3.1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_Toc222784196 \h </w:instrText>
      </w:r>
      <w:r>
        <w:rPr>
          <w:noProof/>
        </w:rPr>
      </w:r>
      <w:r>
        <w:rPr>
          <w:noProof/>
        </w:rPr>
        <w:fldChar w:fldCharType="separate"/>
      </w:r>
      <w:r>
        <w:rPr>
          <w:noProof/>
        </w:rPr>
        <w:t>150</w:t>
      </w:r>
      <w:r>
        <w:rPr>
          <w:noProof/>
        </w:rPr>
        <w:fldChar w:fldCharType="end"/>
      </w:r>
    </w:p>
    <w:p w14:paraId="2D5B2CAF" w14:textId="3F71F8B9" w:rsidR="005978E1" w:rsidRDefault="005978E1">
      <w:pPr>
        <w:pStyle w:val="TOC5"/>
        <w:rPr>
          <w:rFonts w:asciiTheme="minorHAnsi" w:eastAsiaTheme="minorEastAsia" w:hAnsiTheme="minorHAnsi" w:cstheme="minorBidi"/>
          <w:noProof/>
          <w:sz w:val="22"/>
          <w:szCs w:val="22"/>
          <w:lang w:val="en-US"/>
        </w:rPr>
      </w:pPr>
      <w:r>
        <w:rPr>
          <w:noProof/>
        </w:rPr>
        <w:t>5.4.3.3.2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_Toc222784197 \h </w:instrText>
      </w:r>
      <w:r>
        <w:rPr>
          <w:noProof/>
        </w:rPr>
      </w:r>
      <w:r>
        <w:rPr>
          <w:noProof/>
        </w:rPr>
        <w:fldChar w:fldCharType="separate"/>
      </w:r>
      <w:r>
        <w:rPr>
          <w:noProof/>
        </w:rPr>
        <w:t>150</w:t>
      </w:r>
      <w:r>
        <w:rPr>
          <w:noProof/>
        </w:rPr>
        <w:fldChar w:fldCharType="end"/>
      </w:r>
    </w:p>
    <w:p w14:paraId="1DCE005B" w14:textId="7AD6EAC5" w:rsidR="005978E1" w:rsidRDefault="005978E1">
      <w:pPr>
        <w:pStyle w:val="TOC5"/>
        <w:rPr>
          <w:rFonts w:asciiTheme="minorHAnsi" w:eastAsiaTheme="minorEastAsia" w:hAnsiTheme="minorHAnsi" w:cstheme="minorBidi"/>
          <w:noProof/>
          <w:sz w:val="22"/>
          <w:szCs w:val="22"/>
          <w:lang w:val="en-US"/>
        </w:rPr>
      </w:pPr>
      <w:r>
        <w:rPr>
          <w:noProof/>
        </w:rPr>
        <w:t>5.4.3.3.3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_Toc222784198 \h </w:instrText>
      </w:r>
      <w:r>
        <w:rPr>
          <w:noProof/>
        </w:rPr>
      </w:r>
      <w:r>
        <w:rPr>
          <w:noProof/>
        </w:rPr>
        <w:fldChar w:fldCharType="separate"/>
      </w:r>
      <w:r>
        <w:rPr>
          <w:noProof/>
        </w:rPr>
        <w:t>150</w:t>
      </w:r>
      <w:r>
        <w:rPr>
          <w:noProof/>
        </w:rPr>
        <w:fldChar w:fldCharType="end"/>
      </w:r>
    </w:p>
    <w:p w14:paraId="02F0612E" w14:textId="20453F9B" w:rsidR="005978E1" w:rsidRDefault="005978E1">
      <w:pPr>
        <w:pStyle w:val="TOC4"/>
        <w:rPr>
          <w:rFonts w:asciiTheme="minorHAnsi" w:eastAsiaTheme="minorEastAsia" w:hAnsiTheme="minorHAnsi" w:cstheme="minorBidi"/>
          <w:noProof/>
          <w:sz w:val="22"/>
          <w:szCs w:val="22"/>
          <w:lang w:val="en-US"/>
        </w:rPr>
      </w:pPr>
      <w:r>
        <w:rPr>
          <w:noProof/>
        </w:rPr>
        <w:t>5.4.3.4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_Toc222784199 \h </w:instrText>
      </w:r>
      <w:r>
        <w:rPr>
          <w:noProof/>
        </w:rPr>
      </w:r>
      <w:r>
        <w:rPr>
          <w:noProof/>
        </w:rPr>
        <w:fldChar w:fldCharType="separate"/>
      </w:r>
      <w:r>
        <w:rPr>
          <w:noProof/>
        </w:rPr>
        <w:t>154</w:t>
      </w:r>
      <w:r>
        <w:rPr>
          <w:noProof/>
        </w:rPr>
        <w:fldChar w:fldCharType="end"/>
      </w:r>
    </w:p>
    <w:p w14:paraId="5ACCC513" w14:textId="66084F61" w:rsidR="005978E1" w:rsidRDefault="005978E1">
      <w:pPr>
        <w:pStyle w:val="TOC3"/>
        <w:rPr>
          <w:rFonts w:asciiTheme="minorHAnsi" w:eastAsiaTheme="minorEastAsia" w:hAnsiTheme="minorHAnsi" w:cstheme="minorBidi"/>
          <w:noProof/>
          <w:sz w:val="22"/>
          <w:szCs w:val="22"/>
          <w:lang w:val="en-US"/>
        </w:rPr>
      </w:pPr>
      <w:r>
        <w:rPr>
          <w:noProof/>
        </w:rPr>
        <w:t>5.4.3A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_Toc222784200 \h </w:instrText>
      </w:r>
      <w:r>
        <w:rPr>
          <w:noProof/>
        </w:rPr>
      </w:r>
      <w:r>
        <w:rPr>
          <w:noProof/>
        </w:rPr>
        <w:fldChar w:fldCharType="separate"/>
      </w:r>
      <w:r>
        <w:rPr>
          <w:noProof/>
        </w:rPr>
        <w:t>154</w:t>
      </w:r>
      <w:r>
        <w:rPr>
          <w:noProof/>
        </w:rPr>
        <w:fldChar w:fldCharType="end"/>
      </w:r>
    </w:p>
    <w:p w14:paraId="7CB15FEA" w14:textId="2B2BB7FA" w:rsidR="005978E1" w:rsidRDefault="005978E1">
      <w:pPr>
        <w:pStyle w:val="TOC4"/>
        <w:rPr>
          <w:rFonts w:asciiTheme="minorHAnsi" w:eastAsiaTheme="minorEastAsia" w:hAnsiTheme="minorHAnsi" w:cstheme="minorBidi"/>
          <w:noProof/>
          <w:sz w:val="22"/>
          <w:szCs w:val="22"/>
          <w:lang w:val="en-US"/>
        </w:rPr>
      </w:pPr>
      <w:r>
        <w:rPr>
          <w:noProof/>
        </w:rPr>
        <w:lastRenderedPageBreak/>
        <w:t>5.4.3A.1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_Toc222784201 \h </w:instrText>
      </w:r>
      <w:r>
        <w:rPr>
          <w:noProof/>
        </w:rPr>
      </w:r>
      <w:r>
        <w:rPr>
          <w:noProof/>
        </w:rPr>
        <w:fldChar w:fldCharType="separate"/>
      </w:r>
      <w:r>
        <w:rPr>
          <w:noProof/>
        </w:rPr>
        <w:t>154</w:t>
      </w:r>
      <w:r>
        <w:rPr>
          <w:noProof/>
        </w:rPr>
        <w:fldChar w:fldCharType="end"/>
      </w:r>
    </w:p>
    <w:p w14:paraId="3BB98813" w14:textId="61F1E378" w:rsidR="005978E1" w:rsidRDefault="005978E1">
      <w:pPr>
        <w:pStyle w:val="TOC4"/>
        <w:rPr>
          <w:rFonts w:asciiTheme="minorHAnsi" w:eastAsiaTheme="minorEastAsia" w:hAnsiTheme="minorHAnsi" w:cstheme="minorBidi"/>
          <w:noProof/>
          <w:sz w:val="22"/>
          <w:szCs w:val="22"/>
          <w:lang w:val="en-US"/>
        </w:rPr>
      </w:pPr>
      <w:r>
        <w:rPr>
          <w:noProof/>
        </w:rPr>
        <w:t>5.4.3A.2</w:t>
      </w:r>
      <w:r>
        <w:rPr>
          <w:rFonts w:asciiTheme="minorHAnsi" w:eastAsiaTheme="minorEastAsia" w:hAnsiTheme="minorHAnsi" w:cstheme="minorBidi"/>
          <w:noProof/>
          <w:sz w:val="22"/>
          <w:szCs w:val="22"/>
          <w:lang w:val="en-US"/>
        </w:rPr>
        <w:tab/>
      </w:r>
      <w:r>
        <w:rPr>
          <w:noProof/>
        </w:rPr>
        <w:t>BDT Warning Notification</w:t>
      </w:r>
      <w:r>
        <w:rPr>
          <w:noProof/>
        </w:rPr>
        <w:tab/>
      </w:r>
      <w:r>
        <w:rPr>
          <w:noProof/>
        </w:rPr>
        <w:fldChar w:fldCharType="begin"/>
      </w:r>
      <w:r>
        <w:rPr>
          <w:noProof/>
        </w:rPr>
        <w:instrText xml:space="preserve"> PAGEREF _Toc222784202 \h </w:instrText>
      </w:r>
      <w:r>
        <w:rPr>
          <w:noProof/>
        </w:rPr>
      </w:r>
      <w:r>
        <w:rPr>
          <w:noProof/>
        </w:rPr>
        <w:fldChar w:fldCharType="separate"/>
      </w:r>
      <w:r>
        <w:rPr>
          <w:noProof/>
        </w:rPr>
        <w:t>155</w:t>
      </w:r>
      <w:r>
        <w:rPr>
          <w:noProof/>
        </w:rPr>
        <w:fldChar w:fldCharType="end"/>
      </w:r>
    </w:p>
    <w:p w14:paraId="57A60250" w14:textId="436D7F84" w:rsidR="005978E1" w:rsidRDefault="005978E1">
      <w:pPr>
        <w:pStyle w:val="TOC5"/>
        <w:rPr>
          <w:rFonts w:asciiTheme="minorHAnsi" w:eastAsiaTheme="minorEastAsia" w:hAnsiTheme="minorHAnsi" w:cstheme="minorBidi"/>
          <w:noProof/>
          <w:sz w:val="22"/>
          <w:szCs w:val="22"/>
          <w:lang w:val="en-US"/>
        </w:rPr>
      </w:pPr>
      <w:r>
        <w:rPr>
          <w:noProof/>
        </w:rPr>
        <w:t>5.4.3A.2.1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_Toc222784203 \h </w:instrText>
      </w:r>
      <w:r>
        <w:rPr>
          <w:noProof/>
        </w:rPr>
      </w:r>
      <w:r>
        <w:rPr>
          <w:noProof/>
        </w:rPr>
        <w:fldChar w:fldCharType="separate"/>
      </w:r>
      <w:r>
        <w:rPr>
          <w:noProof/>
        </w:rPr>
        <w:t>155</w:t>
      </w:r>
      <w:r>
        <w:rPr>
          <w:noProof/>
        </w:rPr>
        <w:fldChar w:fldCharType="end"/>
      </w:r>
    </w:p>
    <w:p w14:paraId="16B3A6DC" w14:textId="00E6F8A2" w:rsidR="005978E1" w:rsidRDefault="005978E1">
      <w:pPr>
        <w:pStyle w:val="TOC5"/>
        <w:rPr>
          <w:rFonts w:asciiTheme="minorHAnsi" w:eastAsiaTheme="minorEastAsia" w:hAnsiTheme="minorHAnsi" w:cstheme="minorBidi"/>
          <w:noProof/>
          <w:sz w:val="22"/>
          <w:szCs w:val="22"/>
          <w:lang w:val="en-US"/>
        </w:rPr>
      </w:pPr>
      <w:r>
        <w:rPr>
          <w:noProof/>
        </w:rPr>
        <w:t>5.4.3A.2.2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_Toc222784204 \h </w:instrText>
      </w:r>
      <w:r>
        <w:rPr>
          <w:noProof/>
        </w:rPr>
      </w:r>
      <w:r>
        <w:rPr>
          <w:noProof/>
        </w:rPr>
        <w:fldChar w:fldCharType="separate"/>
      </w:r>
      <w:r>
        <w:rPr>
          <w:noProof/>
        </w:rPr>
        <w:t>155</w:t>
      </w:r>
      <w:r>
        <w:rPr>
          <w:noProof/>
        </w:rPr>
        <w:fldChar w:fldCharType="end"/>
      </w:r>
    </w:p>
    <w:p w14:paraId="0514F9B4" w14:textId="5F91A21B" w:rsidR="005978E1" w:rsidRDefault="005978E1">
      <w:pPr>
        <w:pStyle w:val="TOC5"/>
        <w:rPr>
          <w:rFonts w:asciiTheme="minorHAnsi" w:eastAsiaTheme="minorEastAsia" w:hAnsiTheme="minorHAnsi" w:cstheme="minorBidi"/>
          <w:noProof/>
          <w:sz w:val="22"/>
          <w:szCs w:val="22"/>
          <w:lang w:val="en-US"/>
        </w:rPr>
      </w:pPr>
      <w:r>
        <w:rPr>
          <w:noProof/>
        </w:rPr>
        <w:t>5.4.3A.2.3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_Toc222784205 \h </w:instrText>
      </w:r>
      <w:r>
        <w:rPr>
          <w:noProof/>
        </w:rPr>
      </w:r>
      <w:r>
        <w:rPr>
          <w:noProof/>
        </w:rPr>
        <w:fldChar w:fldCharType="separate"/>
      </w:r>
      <w:r>
        <w:rPr>
          <w:noProof/>
        </w:rPr>
        <w:t>155</w:t>
      </w:r>
      <w:r>
        <w:rPr>
          <w:noProof/>
        </w:rPr>
        <w:fldChar w:fldCharType="end"/>
      </w:r>
    </w:p>
    <w:p w14:paraId="10BC0F36" w14:textId="63F17E18" w:rsidR="005978E1" w:rsidRDefault="005978E1">
      <w:pPr>
        <w:pStyle w:val="TOC3"/>
        <w:rPr>
          <w:rFonts w:asciiTheme="minorHAnsi" w:eastAsiaTheme="minorEastAsia" w:hAnsiTheme="minorHAnsi" w:cstheme="minorBidi"/>
          <w:noProof/>
          <w:sz w:val="22"/>
          <w:szCs w:val="22"/>
          <w:lang w:val="en-US"/>
        </w:rPr>
      </w:pPr>
      <w:r>
        <w:rPr>
          <w:noProof/>
        </w:rPr>
        <w:t>5.4.4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_Toc222784206 \h </w:instrText>
      </w:r>
      <w:r>
        <w:rPr>
          <w:noProof/>
        </w:rPr>
      </w:r>
      <w:r>
        <w:rPr>
          <w:noProof/>
        </w:rPr>
        <w:fldChar w:fldCharType="separate"/>
      </w:r>
      <w:r>
        <w:rPr>
          <w:noProof/>
        </w:rPr>
        <w:t>156</w:t>
      </w:r>
      <w:r>
        <w:rPr>
          <w:noProof/>
        </w:rPr>
        <w:fldChar w:fldCharType="end"/>
      </w:r>
    </w:p>
    <w:p w14:paraId="19A05386" w14:textId="03D81BEC" w:rsidR="005978E1" w:rsidRDefault="005978E1">
      <w:pPr>
        <w:pStyle w:val="TOC3"/>
        <w:rPr>
          <w:rFonts w:asciiTheme="minorHAnsi" w:eastAsiaTheme="minorEastAsia" w:hAnsiTheme="minorHAnsi" w:cstheme="minorBidi"/>
          <w:noProof/>
          <w:sz w:val="22"/>
          <w:szCs w:val="22"/>
          <w:lang w:val="en-US"/>
        </w:rPr>
      </w:pPr>
      <w:r>
        <w:rPr>
          <w:noProof/>
        </w:rPr>
        <w:t>5.4.5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_Toc222784207 \h </w:instrText>
      </w:r>
      <w:r>
        <w:rPr>
          <w:noProof/>
        </w:rPr>
      </w:r>
      <w:r>
        <w:rPr>
          <w:noProof/>
        </w:rPr>
        <w:fldChar w:fldCharType="separate"/>
      </w:r>
      <w:r>
        <w:rPr>
          <w:noProof/>
        </w:rPr>
        <w:t>156</w:t>
      </w:r>
      <w:r>
        <w:rPr>
          <w:noProof/>
        </w:rPr>
        <w:fldChar w:fldCharType="end"/>
      </w:r>
    </w:p>
    <w:p w14:paraId="36B10B67" w14:textId="39A33B0F" w:rsidR="005978E1" w:rsidRDefault="005978E1">
      <w:pPr>
        <w:pStyle w:val="TOC4"/>
        <w:rPr>
          <w:rFonts w:asciiTheme="minorHAnsi" w:eastAsiaTheme="minorEastAsia" w:hAnsiTheme="minorHAnsi" w:cstheme="minorBidi"/>
          <w:noProof/>
          <w:sz w:val="22"/>
          <w:szCs w:val="22"/>
          <w:lang w:val="en-US"/>
        </w:rPr>
      </w:pPr>
      <w:r>
        <w:rPr>
          <w:noProof/>
        </w:rPr>
        <w:t>5.4.5.1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_Toc222784208 \h </w:instrText>
      </w:r>
      <w:r>
        <w:rPr>
          <w:noProof/>
        </w:rPr>
      </w:r>
      <w:r>
        <w:rPr>
          <w:noProof/>
        </w:rPr>
        <w:fldChar w:fldCharType="separate"/>
      </w:r>
      <w:r>
        <w:rPr>
          <w:noProof/>
        </w:rPr>
        <w:t>156</w:t>
      </w:r>
      <w:r>
        <w:rPr>
          <w:noProof/>
        </w:rPr>
        <w:fldChar w:fldCharType="end"/>
      </w:r>
    </w:p>
    <w:p w14:paraId="410F5273" w14:textId="7F2C28D5" w:rsidR="005978E1" w:rsidRDefault="005978E1">
      <w:pPr>
        <w:pStyle w:val="TOC4"/>
        <w:rPr>
          <w:rFonts w:asciiTheme="minorHAnsi" w:eastAsiaTheme="minorEastAsia" w:hAnsiTheme="minorHAnsi" w:cstheme="minorBidi"/>
          <w:noProof/>
          <w:sz w:val="22"/>
          <w:szCs w:val="22"/>
          <w:lang w:val="en-US"/>
        </w:rPr>
      </w:pPr>
      <w:r>
        <w:rPr>
          <w:noProof/>
        </w:rPr>
        <w:t>5.4.5.2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_Toc222784209 \h </w:instrText>
      </w:r>
      <w:r>
        <w:rPr>
          <w:noProof/>
        </w:rPr>
      </w:r>
      <w:r>
        <w:rPr>
          <w:noProof/>
        </w:rPr>
        <w:fldChar w:fldCharType="separate"/>
      </w:r>
      <w:r>
        <w:rPr>
          <w:noProof/>
        </w:rPr>
        <w:t>156</w:t>
      </w:r>
      <w:r>
        <w:rPr>
          <w:noProof/>
        </w:rPr>
        <w:fldChar w:fldCharType="end"/>
      </w:r>
    </w:p>
    <w:p w14:paraId="03DACC10" w14:textId="144DE7FA" w:rsidR="005978E1" w:rsidRDefault="005978E1">
      <w:pPr>
        <w:pStyle w:val="TOC4"/>
        <w:rPr>
          <w:rFonts w:asciiTheme="minorHAnsi" w:eastAsiaTheme="minorEastAsia" w:hAnsiTheme="minorHAnsi" w:cstheme="minorBidi"/>
          <w:noProof/>
          <w:sz w:val="22"/>
          <w:szCs w:val="22"/>
          <w:lang w:val="en-US"/>
        </w:rPr>
      </w:pPr>
      <w:r>
        <w:rPr>
          <w:noProof/>
        </w:rPr>
        <w:t>5.4.5.3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_Toc222784210 \h </w:instrText>
      </w:r>
      <w:r>
        <w:rPr>
          <w:noProof/>
        </w:rPr>
      </w:r>
      <w:r>
        <w:rPr>
          <w:noProof/>
        </w:rPr>
        <w:fldChar w:fldCharType="separate"/>
      </w:r>
      <w:r>
        <w:rPr>
          <w:noProof/>
        </w:rPr>
        <w:t>157</w:t>
      </w:r>
      <w:r>
        <w:rPr>
          <w:noProof/>
        </w:rPr>
        <w:fldChar w:fldCharType="end"/>
      </w:r>
    </w:p>
    <w:p w14:paraId="7BD343D2" w14:textId="0E58538E" w:rsidR="005978E1" w:rsidRDefault="005978E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ChargeableParty API</w:t>
      </w:r>
      <w:r>
        <w:rPr>
          <w:noProof/>
        </w:rPr>
        <w:tab/>
      </w:r>
      <w:r>
        <w:rPr>
          <w:noProof/>
        </w:rPr>
        <w:fldChar w:fldCharType="begin"/>
      </w:r>
      <w:r>
        <w:rPr>
          <w:noProof/>
        </w:rPr>
        <w:instrText xml:space="preserve"> PAGEREF _Toc222784211 \h </w:instrText>
      </w:r>
      <w:r>
        <w:rPr>
          <w:noProof/>
        </w:rPr>
      </w:r>
      <w:r>
        <w:rPr>
          <w:noProof/>
        </w:rPr>
        <w:fldChar w:fldCharType="separate"/>
      </w:r>
      <w:r>
        <w:rPr>
          <w:noProof/>
        </w:rPr>
        <w:t>157</w:t>
      </w:r>
      <w:r>
        <w:rPr>
          <w:noProof/>
        </w:rPr>
        <w:fldChar w:fldCharType="end"/>
      </w:r>
    </w:p>
    <w:p w14:paraId="72DDD076" w14:textId="6AF1F076" w:rsidR="005978E1" w:rsidRDefault="005978E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_Toc222784212 \h </w:instrText>
      </w:r>
      <w:r>
        <w:rPr>
          <w:noProof/>
        </w:rPr>
      </w:r>
      <w:r>
        <w:rPr>
          <w:noProof/>
        </w:rPr>
        <w:fldChar w:fldCharType="separate"/>
      </w:r>
      <w:r>
        <w:rPr>
          <w:noProof/>
        </w:rPr>
        <w:t>157</w:t>
      </w:r>
      <w:r>
        <w:rPr>
          <w:noProof/>
        </w:rPr>
        <w:fldChar w:fldCharType="end"/>
      </w:r>
    </w:p>
    <w:p w14:paraId="429344C4" w14:textId="4EAA3F49" w:rsidR="005978E1" w:rsidRDefault="005978E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_Toc222784213 \h </w:instrText>
      </w:r>
      <w:r>
        <w:rPr>
          <w:noProof/>
        </w:rPr>
      </w:r>
      <w:r>
        <w:rPr>
          <w:noProof/>
        </w:rPr>
        <w:fldChar w:fldCharType="separate"/>
      </w:r>
      <w:r>
        <w:rPr>
          <w:noProof/>
        </w:rPr>
        <w:t>157</w:t>
      </w:r>
      <w:r>
        <w:rPr>
          <w:noProof/>
        </w:rPr>
        <w:fldChar w:fldCharType="end"/>
      </w:r>
    </w:p>
    <w:p w14:paraId="26C1DD75" w14:textId="1CC1E2D7" w:rsidR="005978E1" w:rsidRDefault="005978E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_Toc222784214 \h </w:instrText>
      </w:r>
      <w:r>
        <w:rPr>
          <w:noProof/>
        </w:rPr>
      </w:r>
      <w:r>
        <w:rPr>
          <w:noProof/>
        </w:rPr>
        <w:fldChar w:fldCharType="separate"/>
      </w:r>
      <w:r>
        <w:rPr>
          <w:noProof/>
        </w:rPr>
        <w:t>157</w:t>
      </w:r>
      <w:r>
        <w:rPr>
          <w:noProof/>
        </w:rPr>
        <w:fldChar w:fldCharType="end"/>
      </w:r>
    </w:p>
    <w:p w14:paraId="7659AB91" w14:textId="5EDB2C4F" w:rsidR="005978E1" w:rsidRDefault="005978E1">
      <w:pPr>
        <w:pStyle w:val="TOC5"/>
        <w:rPr>
          <w:rFonts w:asciiTheme="minorHAnsi" w:eastAsiaTheme="minorEastAsia" w:hAnsiTheme="minorHAnsi" w:cstheme="minorBidi"/>
          <w:noProof/>
          <w:sz w:val="22"/>
          <w:szCs w:val="22"/>
          <w:lang w:val="en-US"/>
        </w:rPr>
      </w:pPr>
      <w:r>
        <w:rPr>
          <w:noProof/>
        </w:rPr>
        <w:t>5.5.2.1.1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_Toc222784215 \h </w:instrText>
      </w:r>
      <w:r>
        <w:rPr>
          <w:noProof/>
        </w:rPr>
      </w:r>
      <w:r>
        <w:rPr>
          <w:noProof/>
        </w:rPr>
        <w:fldChar w:fldCharType="separate"/>
      </w:r>
      <w:r>
        <w:rPr>
          <w:noProof/>
        </w:rPr>
        <w:t>157</w:t>
      </w:r>
      <w:r>
        <w:rPr>
          <w:noProof/>
        </w:rPr>
        <w:fldChar w:fldCharType="end"/>
      </w:r>
    </w:p>
    <w:p w14:paraId="6917C040" w14:textId="6AB8D242" w:rsidR="005978E1" w:rsidRDefault="005978E1">
      <w:pPr>
        <w:pStyle w:val="TOC5"/>
        <w:rPr>
          <w:rFonts w:asciiTheme="minorHAnsi" w:eastAsiaTheme="minorEastAsia" w:hAnsiTheme="minorHAnsi" w:cstheme="minorBidi"/>
          <w:noProof/>
          <w:sz w:val="22"/>
          <w:szCs w:val="22"/>
          <w:lang w:val="en-US"/>
        </w:rPr>
      </w:pPr>
      <w:r>
        <w:rPr>
          <w:noProof/>
        </w:rPr>
        <w:t>5.5.2.1.2</w:t>
      </w:r>
      <w:r>
        <w:rPr>
          <w:rFonts w:asciiTheme="minorHAnsi" w:eastAsiaTheme="minorEastAsia" w:hAnsiTheme="minorHAnsi" w:cstheme="minorBidi"/>
          <w:noProof/>
          <w:sz w:val="22"/>
          <w:szCs w:val="22"/>
          <w:lang w:val="en-US"/>
        </w:rPr>
        <w:tab/>
      </w:r>
      <w:r>
        <w:rPr>
          <w:noProof/>
        </w:rPr>
        <w:t>Type: ChargeableParty</w:t>
      </w:r>
      <w:r>
        <w:rPr>
          <w:noProof/>
        </w:rPr>
        <w:tab/>
      </w:r>
      <w:r>
        <w:rPr>
          <w:noProof/>
        </w:rPr>
        <w:fldChar w:fldCharType="begin"/>
      </w:r>
      <w:r>
        <w:rPr>
          <w:noProof/>
        </w:rPr>
        <w:instrText xml:space="preserve"> PAGEREF _Toc222784216 \h </w:instrText>
      </w:r>
      <w:r>
        <w:rPr>
          <w:noProof/>
        </w:rPr>
      </w:r>
      <w:r>
        <w:rPr>
          <w:noProof/>
        </w:rPr>
        <w:fldChar w:fldCharType="separate"/>
      </w:r>
      <w:r>
        <w:rPr>
          <w:noProof/>
        </w:rPr>
        <w:t>158</w:t>
      </w:r>
      <w:r>
        <w:rPr>
          <w:noProof/>
        </w:rPr>
        <w:fldChar w:fldCharType="end"/>
      </w:r>
    </w:p>
    <w:p w14:paraId="4F374AB7" w14:textId="00917718" w:rsidR="005978E1" w:rsidRDefault="005978E1">
      <w:pPr>
        <w:pStyle w:val="TOC5"/>
        <w:rPr>
          <w:rFonts w:asciiTheme="minorHAnsi" w:eastAsiaTheme="minorEastAsia" w:hAnsiTheme="minorHAnsi" w:cstheme="minorBidi"/>
          <w:noProof/>
          <w:sz w:val="22"/>
          <w:szCs w:val="22"/>
          <w:lang w:val="en-US"/>
        </w:rPr>
      </w:pPr>
      <w:r>
        <w:rPr>
          <w:noProof/>
        </w:rPr>
        <w:t>5.5.2.1.3</w:t>
      </w:r>
      <w:r>
        <w:rPr>
          <w:rFonts w:asciiTheme="minorHAnsi" w:eastAsiaTheme="minorEastAsia" w:hAnsiTheme="minorHAnsi" w:cstheme="minorBidi"/>
          <w:noProof/>
          <w:sz w:val="22"/>
          <w:szCs w:val="22"/>
          <w:lang w:val="en-US"/>
        </w:rPr>
        <w:tab/>
      </w:r>
      <w:r>
        <w:rPr>
          <w:noProof/>
        </w:rPr>
        <w:t>Type: ChargeablePartyPatch</w:t>
      </w:r>
      <w:r>
        <w:rPr>
          <w:noProof/>
        </w:rPr>
        <w:tab/>
      </w:r>
      <w:r>
        <w:rPr>
          <w:noProof/>
        </w:rPr>
        <w:fldChar w:fldCharType="begin"/>
      </w:r>
      <w:r>
        <w:rPr>
          <w:noProof/>
        </w:rPr>
        <w:instrText xml:space="preserve"> PAGEREF _Toc222784217 \h </w:instrText>
      </w:r>
      <w:r>
        <w:rPr>
          <w:noProof/>
        </w:rPr>
      </w:r>
      <w:r>
        <w:rPr>
          <w:noProof/>
        </w:rPr>
        <w:fldChar w:fldCharType="separate"/>
      </w:r>
      <w:r>
        <w:rPr>
          <w:noProof/>
        </w:rPr>
        <w:t>161</w:t>
      </w:r>
      <w:r>
        <w:rPr>
          <w:noProof/>
        </w:rPr>
        <w:fldChar w:fldCharType="end"/>
      </w:r>
    </w:p>
    <w:p w14:paraId="173A24CD" w14:textId="08665E1A" w:rsidR="005978E1" w:rsidRDefault="005978E1">
      <w:pPr>
        <w:pStyle w:val="TOC3"/>
        <w:rPr>
          <w:rFonts w:asciiTheme="minorHAnsi" w:eastAsiaTheme="minorEastAsia" w:hAnsiTheme="minorHAnsi" w:cstheme="minorBidi"/>
          <w:noProof/>
          <w:sz w:val="22"/>
          <w:szCs w:val="22"/>
          <w:lang w:val="en-US"/>
        </w:rPr>
      </w:pPr>
      <w:r>
        <w:rPr>
          <w:noProof/>
        </w:rPr>
        <w:t>5.5.3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_Toc222784218 \h </w:instrText>
      </w:r>
      <w:r>
        <w:rPr>
          <w:noProof/>
        </w:rPr>
      </w:r>
      <w:r>
        <w:rPr>
          <w:noProof/>
        </w:rPr>
        <w:fldChar w:fldCharType="separate"/>
      </w:r>
      <w:r>
        <w:rPr>
          <w:noProof/>
        </w:rPr>
        <w:t>161</w:t>
      </w:r>
      <w:r>
        <w:rPr>
          <w:noProof/>
        </w:rPr>
        <w:fldChar w:fldCharType="end"/>
      </w:r>
    </w:p>
    <w:p w14:paraId="2CA2898A" w14:textId="6CC9B01D" w:rsidR="005978E1" w:rsidRDefault="005978E1">
      <w:pPr>
        <w:pStyle w:val="TOC4"/>
        <w:rPr>
          <w:rFonts w:asciiTheme="minorHAnsi" w:eastAsiaTheme="minorEastAsia" w:hAnsiTheme="minorHAnsi" w:cstheme="minorBidi"/>
          <w:noProof/>
          <w:sz w:val="22"/>
          <w:szCs w:val="22"/>
          <w:lang w:val="en-US"/>
        </w:rPr>
      </w:pPr>
      <w:r>
        <w:rPr>
          <w:noProof/>
        </w:rPr>
        <w:t>5.5.3.1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_Toc222784219 \h </w:instrText>
      </w:r>
      <w:r>
        <w:rPr>
          <w:noProof/>
        </w:rPr>
      </w:r>
      <w:r>
        <w:rPr>
          <w:noProof/>
        </w:rPr>
        <w:fldChar w:fldCharType="separate"/>
      </w:r>
      <w:r>
        <w:rPr>
          <w:noProof/>
        </w:rPr>
        <w:t>161</w:t>
      </w:r>
      <w:r>
        <w:rPr>
          <w:noProof/>
        </w:rPr>
        <w:fldChar w:fldCharType="end"/>
      </w:r>
    </w:p>
    <w:p w14:paraId="72834E65" w14:textId="04AF84E9" w:rsidR="005978E1" w:rsidRDefault="005978E1">
      <w:pPr>
        <w:pStyle w:val="TOC4"/>
        <w:rPr>
          <w:rFonts w:asciiTheme="minorHAnsi" w:eastAsiaTheme="minorEastAsia" w:hAnsiTheme="minorHAnsi" w:cstheme="minorBidi"/>
          <w:noProof/>
          <w:sz w:val="22"/>
          <w:szCs w:val="22"/>
          <w:lang w:val="en-US"/>
        </w:rPr>
      </w:pPr>
      <w:r>
        <w:rPr>
          <w:noProof/>
        </w:rPr>
        <w:t>5.5.3.2</w:t>
      </w:r>
      <w:r>
        <w:rPr>
          <w:rFonts w:asciiTheme="minorHAnsi" w:eastAsiaTheme="minorEastAsia" w:hAnsiTheme="minorHAnsi" w:cstheme="minorBidi"/>
          <w:noProof/>
          <w:sz w:val="22"/>
          <w:szCs w:val="22"/>
          <w:lang w:val="en-US"/>
        </w:rPr>
        <w:tab/>
      </w:r>
      <w:r>
        <w:rPr>
          <w:noProof/>
        </w:rPr>
        <w:t>Resource: Chargeable Party Transactions</w:t>
      </w:r>
      <w:r>
        <w:rPr>
          <w:noProof/>
        </w:rPr>
        <w:tab/>
      </w:r>
      <w:r>
        <w:rPr>
          <w:noProof/>
        </w:rPr>
        <w:fldChar w:fldCharType="begin"/>
      </w:r>
      <w:r>
        <w:rPr>
          <w:noProof/>
        </w:rPr>
        <w:instrText xml:space="preserve"> PAGEREF _Toc222784220 \h </w:instrText>
      </w:r>
      <w:r>
        <w:rPr>
          <w:noProof/>
        </w:rPr>
      </w:r>
      <w:r>
        <w:rPr>
          <w:noProof/>
        </w:rPr>
        <w:fldChar w:fldCharType="separate"/>
      </w:r>
      <w:r>
        <w:rPr>
          <w:noProof/>
        </w:rPr>
        <w:t>162</w:t>
      </w:r>
      <w:r>
        <w:rPr>
          <w:noProof/>
        </w:rPr>
        <w:fldChar w:fldCharType="end"/>
      </w:r>
    </w:p>
    <w:p w14:paraId="32635BAC" w14:textId="0E2F725F" w:rsidR="005978E1" w:rsidRDefault="005978E1">
      <w:pPr>
        <w:pStyle w:val="TOC5"/>
        <w:rPr>
          <w:rFonts w:asciiTheme="minorHAnsi" w:eastAsiaTheme="minorEastAsia" w:hAnsiTheme="minorHAnsi" w:cstheme="minorBidi"/>
          <w:noProof/>
          <w:sz w:val="22"/>
          <w:szCs w:val="22"/>
          <w:lang w:val="en-US"/>
        </w:rPr>
      </w:pPr>
      <w:r>
        <w:rPr>
          <w:noProof/>
        </w:rPr>
        <w:t>5.5.3.2.1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_Toc222784221 \h </w:instrText>
      </w:r>
      <w:r>
        <w:rPr>
          <w:noProof/>
        </w:rPr>
      </w:r>
      <w:r>
        <w:rPr>
          <w:noProof/>
        </w:rPr>
        <w:fldChar w:fldCharType="separate"/>
      </w:r>
      <w:r>
        <w:rPr>
          <w:noProof/>
        </w:rPr>
        <w:t>162</w:t>
      </w:r>
      <w:r>
        <w:rPr>
          <w:noProof/>
        </w:rPr>
        <w:fldChar w:fldCharType="end"/>
      </w:r>
    </w:p>
    <w:p w14:paraId="28C0AD61" w14:textId="3DD81142" w:rsidR="005978E1" w:rsidRDefault="005978E1">
      <w:pPr>
        <w:pStyle w:val="TOC5"/>
        <w:rPr>
          <w:rFonts w:asciiTheme="minorHAnsi" w:eastAsiaTheme="minorEastAsia" w:hAnsiTheme="minorHAnsi" w:cstheme="minorBidi"/>
          <w:noProof/>
          <w:sz w:val="22"/>
          <w:szCs w:val="22"/>
          <w:lang w:val="en-US"/>
        </w:rPr>
      </w:pPr>
      <w:r>
        <w:rPr>
          <w:noProof/>
        </w:rPr>
        <w:t>5.5.3.2.2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_Toc222784222 \h </w:instrText>
      </w:r>
      <w:r>
        <w:rPr>
          <w:noProof/>
        </w:rPr>
      </w:r>
      <w:r>
        <w:rPr>
          <w:noProof/>
        </w:rPr>
        <w:fldChar w:fldCharType="separate"/>
      </w:r>
      <w:r>
        <w:rPr>
          <w:noProof/>
        </w:rPr>
        <w:t>162</w:t>
      </w:r>
      <w:r>
        <w:rPr>
          <w:noProof/>
        </w:rPr>
        <w:fldChar w:fldCharType="end"/>
      </w:r>
    </w:p>
    <w:p w14:paraId="02C81831" w14:textId="7C77B599" w:rsidR="005978E1" w:rsidRDefault="005978E1">
      <w:pPr>
        <w:pStyle w:val="TOC5"/>
        <w:rPr>
          <w:rFonts w:asciiTheme="minorHAnsi" w:eastAsiaTheme="minorEastAsia" w:hAnsiTheme="minorHAnsi" w:cstheme="minorBidi"/>
          <w:noProof/>
          <w:sz w:val="22"/>
          <w:szCs w:val="22"/>
          <w:lang w:val="en-US"/>
        </w:rPr>
      </w:pPr>
      <w:r>
        <w:rPr>
          <w:noProof/>
        </w:rPr>
        <w:t>5.5.3.2.3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_Toc222784223 \h </w:instrText>
      </w:r>
      <w:r>
        <w:rPr>
          <w:noProof/>
        </w:rPr>
      </w:r>
      <w:r>
        <w:rPr>
          <w:noProof/>
        </w:rPr>
        <w:fldChar w:fldCharType="separate"/>
      </w:r>
      <w:r>
        <w:rPr>
          <w:noProof/>
        </w:rPr>
        <w:t>162</w:t>
      </w:r>
      <w:r>
        <w:rPr>
          <w:noProof/>
        </w:rPr>
        <w:fldChar w:fldCharType="end"/>
      </w:r>
    </w:p>
    <w:p w14:paraId="5154BAE2" w14:textId="29E2BCC7" w:rsidR="005978E1" w:rsidRDefault="005978E1">
      <w:pPr>
        <w:pStyle w:val="TOC4"/>
        <w:rPr>
          <w:rFonts w:asciiTheme="minorHAnsi" w:eastAsiaTheme="minorEastAsia" w:hAnsiTheme="minorHAnsi" w:cstheme="minorBidi"/>
          <w:noProof/>
          <w:sz w:val="22"/>
          <w:szCs w:val="22"/>
          <w:lang w:val="en-US"/>
        </w:rPr>
      </w:pPr>
      <w:r>
        <w:rPr>
          <w:noProof/>
        </w:rPr>
        <w:t>5.5.3.3</w:t>
      </w:r>
      <w:r>
        <w:rPr>
          <w:rFonts w:asciiTheme="minorHAnsi" w:eastAsiaTheme="minorEastAsia" w:hAnsiTheme="minorHAnsi" w:cstheme="minorBidi"/>
          <w:noProof/>
          <w:sz w:val="22"/>
          <w:szCs w:val="22"/>
          <w:lang w:val="en-US"/>
        </w:rPr>
        <w:tab/>
      </w:r>
      <w:r>
        <w:rPr>
          <w:noProof/>
        </w:rPr>
        <w:t>Resource: Individual Chargeable Party Transaction</w:t>
      </w:r>
      <w:r>
        <w:rPr>
          <w:noProof/>
        </w:rPr>
        <w:tab/>
      </w:r>
      <w:r>
        <w:rPr>
          <w:noProof/>
        </w:rPr>
        <w:fldChar w:fldCharType="begin"/>
      </w:r>
      <w:r>
        <w:rPr>
          <w:noProof/>
        </w:rPr>
        <w:instrText xml:space="preserve"> PAGEREF _Toc222784224 \h </w:instrText>
      </w:r>
      <w:r>
        <w:rPr>
          <w:noProof/>
        </w:rPr>
      </w:r>
      <w:r>
        <w:rPr>
          <w:noProof/>
        </w:rPr>
        <w:fldChar w:fldCharType="separate"/>
      </w:r>
      <w:r>
        <w:rPr>
          <w:noProof/>
        </w:rPr>
        <w:t>164</w:t>
      </w:r>
      <w:r>
        <w:rPr>
          <w:noProof/>
        </w:rPr>
        <w:fldChar w:fldCharType="end"/>
      </w:r>
    </w:p>
    <w:p w14:paraId="3A925AF4" w14:textId="45456BD5" w:rsidR="005978E1" w:rsidRDefault="005978E1">
      <w:pPr>
        <w:pStyle w:val="TOC5"/>
        <w:rPr>
          <w:rFonts w:asciiTheme="minorHAnsi" w:eastAsiaTheme="minorEastAsia" w:hAnsiTheme="minorHAnsi" w:cstheme="minorBidi"/>
          <w:noProof/>
          <w:sz w:val="22"/>
          <w:szCs w:val="22"/>
          <w:lang w:val="en-US"/>
        </w:rPr>
      </w:pPr>
      <w:r>
        <w:rPr>
          <w:noProof/>
        </w:rPr>
        <w:t>5.5.3.3.1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_Toc222784225 \h </w:instrText>
      </w:r>
      <w:r>
        <w:rPr>
          <w:noProof/>
        </w:rPr>
      </w:r>
      <w:r>
        <w:rPr>
          <w:noProof/>
        </w:rPr>
        <w:fldChar w:fldCharType="separate"/>
      </w:r>
      <w:r>
        <w:rPr>
          <w:noProof/>
        </w:rPr>
        <w:t>164</w:t>
      </w:r>
      <w:r>
        <w:rPr>
          <w:noProof/>
        </w:rPr>
        <w:fldChar w:fldCharType="end"/>
      </w:r>
    </w:p>
    <w:p w14:paraId="1BB80DDF" w14:textId="413DBA14" w:rsidR="005978E1" w:rsidRDefault="005978E1">
      <w:pPr>
        <w:pStyle w:val="TOC5"/>
        <w:rPr>
          <w:rFonts w:asciiTheme="minorHAnsi" w:eastAsiaTheme="minorEastAsia" w:hAnsiTheme="minorHAnsi" w:cstheme="minorBidi"/>
          <w:noProof/>
          <w:sz w:val="22"/>
          <w:szCs w:val="22"/>
          <w:lang w:val="en-US"/>
        </w:rPr>
      </w:pPr>
      <w:r>
        <w:rPr>
          <w:noProof/>
        </w:rPr>
        <w:t>5.5.3.3.2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_Toc222784226 \h </w:instrText>
      </w:r>
      <w:r>
        <w:rPr>
          <w:noProof/>
        </w:rPr>
      </w:r>
      <w:r>
        <w:rPr>
          <w:noProof/>
        </w:rPr>
        <w:fldChar w:fldCharType="separate"/>
      </w:r>
      <w:r>
        <w:rPr>
          <w:noProof/>
        </w:rPr>
        <w:t>164</w:t>
      </w:r>
      <w:r>
        <w:rPr>
          <w:noProof/>
        </w:rPr>
        <w:fldChar w:fldCharType="end"/>
      </w:r>
    </w:p>
    <w:p w14:paraId="7EF8E592" w14:textId="6736F157" w:rsidR="005978E1" w:rsidRDefault="005978E1">
      <w:pPr>
        <w:pStyle w:val="TOC5"/>
        <w:rPr>
          <w:rFonts w:asciiTheme="minorHAnsi" w:eastAsiaTheme="minorEastAsia" w:hAnsiTheme="minorHAnsi" w:cstheme="minorBidi"/>
          <w:noProof/>
          <w:sz w:val="22"/>
          <w:szCs w:val="22"/>
          <w:lang w:val="en-US"/>
        </w:rPr>
      </w:pPr>
      <w:r>
        <w:rPr>
          <w:noProof/>
        </w:rPr>
        <w:t>5.5.3.3.3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_Toc222784227 \h </w:instrText>
      </w:r>
      <w:r>
        <w:rPr>
          <w:noProof/>
        </w:rPr>
      </w:r>
      <w:r>
        <w:rPr>
          <w:noProof/>
        </w:rPr>
        <w:fldChar w:fldCharType="separate"/>
      </w:r>
      <w:r>
        <w:rPr>
          <w:noProof/>
        </w:rPr>
        <w:t>165</w:t>
      </w:r>
      <w:r>
        <w:rPr>
          <w:noProof/>
        </w:rPr>
        <w:fldChar w:fldCharType="end"/>
      </w:r>
    </w:p>
    <w:p w14:paraId="2D8C0FC5" w14:textId="38A234A2" w:rsidR="005978E1" w:rsidRDefault="005978E1">
      <w:pPr>
        <w:pStyle w:val="TOC4"/>
        <w:rPr>
          <w:rFonts w:asciiTheme="minorHAnsi" w:eastAsiaTheme="minorEastAsia" w:hAnsiTheme="minorHAnsi" w:cstheme="minorBidi"/>
          <w:noProof/>
          <w:sz w:val="22"/>
          <w:szCs w:val="22"/>
          <w:lang w:val="en-US"/>
        </w:rPr>
      </w:pPr>
      <w:r>
        <w:rPr>
          <w:noProof/>
        </w:rPr>
        <w:t>5.5.3.4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_Toc222784228 \h </w:instrText>
      </w:r>
      <w:r>
        <w:rPr>
          <w:noProof/>
        </w:rPr>
      </w:r>
      <w:r>
        <w:rPr>
          <w:noProof/>
        </w:rPr>
        <w:fldChar w:fldCharType="separate"/>
      </w:r>
      <w:r>
        <w:rPr>
          <w:noProof/>
        </w:rPr>
        <w:t>167</w:t>
      </w:r>
      <w:r>
        <w:rPr>
          <w:noProof/>
        </w:rPr>
        <w:fldChar w:fldCharType="end"/>
      </w:r>
    </w:p>
    <w:p w14:paraId="7145CA9C" w14:textId="1BC5B0FA" w:rsidR="005978E1" w:rsidRDefault="005978E1">
      <w:pPr>
        <w:pStyle w:val="TOC3"/>
        <w:rPr>
          <w:rFonts w:asciiTheme="minorHAnsi" w:eastAsiaTheme="minorEastAsia" w:hAnsiTheme="minorHAnsi" w:cstheme="minorBidi"/>
          <w:noProof/>
          <w:sz w:val="22"/>
          <w:szCs w:val="22"/>
          <w:lang w:val="en-US"/>
        </w:rPr>
      </w:pPr>
      <w:r>
        <w:rPr>
          <w:noProof/>
        </w:rPr>
        <w:t>5.5.3A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_Toc222784229 \h </w:instrText>
      </w:r>
      <w:r>
        <w:rPr>
          <w:noProof/>
        </w:rPr>
      </w:r>
      <w:r>
        <w:rPr>
          <w:noProof/>
        </w:rPr>
        <w:fldChar w:fldCharType="separate"/>
      </w:r>
      <w:r>
        <w:rPr>
          <w:noProof/>
        </w:rPr>
        <w:t>167</w:t>
      </w:r>
      <w:r>
        <w:rPr>
          <w:noProof/>
        </w:rPr>
        <w:fldChar w:fldCharType="end"/>
      </w:r>
    </w:p>
    <w:p w14:paraId="1D7ABEE8" w14:textId="0D2B8407" w:rsidR="005978E1" w:rsidRDefault="005978E1">
      <w:pPr>
        <w:pStyle w:val="TOC4"/>
        <w:rPr>
          <w:rFonts w:asciiTheme="minorHAnsi" w:eastAsiaTheme="minorEastAsia" w:hAnsiTheme="minorHAnsi" w:cstheme="minorBidi"/>
          <w:noProof/>
          <w:sz w:val="22"/>
          <w:szCs w:val="22"/>
          <w:lang w:val="en-US"/>
        </w:rPr>
      </w:pPr>
      <w:r>
        <w:rPr>
          <w:noProof/>
        </w:rPr>
        <w:t>5.5.3A.1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_Toc222784230 \h </w:instrText>
      </w:r>
      <w:r>
        <w:rPr>
          <w:noProof/>
        </w:rPr>
      </w:r>
      <w:r>
        <w:rPr>
          <w:noProof/>
        </w:rPr>
        <w:fldChar w:fldCharType="separate"/>
      </w:r>
      <w:r>
        <w:rPr>
          <w:noProof/>
        </w:rPr>
        <w:t>167</w:t>
      </w:r>
      <w:r>
        <w:rPr>
          <w:noProof/>
        </w:rPr>
        <w:fldChar w:fldCharType="end"/>
      </w:r>
    </w:p>
    <w:p w14:paraId="08FA840E" w14:textId="788F105F" w:rsidR="005978E1" w:rsidRDefault="005978E1">
      <w:pPr>
        <w:pStyle w:val="TOC4"/>
        <w:rPr>
          <w:rFonts w:asciiTheme="minorHAnsi" w:eastAsiaTheme="minorEastAsia" w:hAnsiTheme="minorHAnsi" w:cstheme="minorBidi"/>
          <w:noProof/>
          <w:sz w:val="22"/>
          <w:szCs w:val="22"/>
          <w:lang w:val="en-US"/>
        </w:rPr>
      </w:pPr>
      <w:r>
        <w:rPr>
          <w:noProof/>
        </w:rPr>
        <w:t>5.5.3A.2</w:t>
      </w:r>
      <w:r>
        <w:rPr>
          <w:rFonts w:asciiTheme="minorHAnsi" w:eastAsiaTheme="minorEastAsia" w:hAnsiTheme="minorHAnsi" w:cstheme="minorBidi"/>
          <w:noProof/>
          <w:sz w:val="22"/>
          <w:szCs w:val="22"/>
          <w:lang w:val="en-US"/>
        </w:rPr>
        <w:tab/>
      </w:r>
      <w:r>
        <w:rPr>
          <w:noProof/>
        </w:rPr>
        <w:t>Event Notification</w:t>
      </w:r>
      <w:r>
        <w:rPr>
          <w:noProof/>
        </w:rPr>
        <w:tab/>
      </w:r>
      <w:r>
        <w:rPr>
          <w:noProof/>
        </w:rPr>
        <w:fldChar w:fldCharType="begin"/>
      </w:r>
      <w:r>
        <w:rPr>
          <w:noProof/>
        </w:rPr>
        <w:instrText xml:space="preserve"> PAGEREF _Toc222784231 \h </w:instrText>
      </w:r>
      <w:r>
        <w:rPr>
          <w:noProof/>
        </w:rPr>
      </w:r>
      <w:r>
        <w:rPr>
          <w:noProof/>
        </w:rPr>
        <w:fldChar w:fldCharType="separate"/>
      </w:r>
      <w:r>
        <w:rPr>
          <w:noProof/>
        </w:rPr>
        <w:t>168</w:t>
      </w:r>
      <w:r>
        <w:rPr>
          <w:noProof/>
        </w:rPr>
        <w:fldChar w:fldCharType="end"/>
      </w:r>
    </w:p>
    <w:p w14:paraId="0DA8C24A" w14:textId="6E962F9E" w:rsidR="005978E1" w:rsidRDefault="005978E1">
      <w:pPr>
        <w:pStyle w:val="TOC5"/>
        <w:rPr>
          <w:rFonts w:asciiTheme="minorHAnsi" w:eastAsiaTheme="minorEastAsia" w:hAnsiTheme="minorHAnsi" w:cstheme="minorBidi"/>
          <w:noProof/>
          <w:sz w:val="22"/>
          <w:szCs w:val="22"/>
          <w:lang w:val="en-US"/>
        </w:rPr>
      </w:pPr>
      <w:r>
        <w:rPr>
          <w:noProof/>
        </w:rPr>
        <w:t>5.5.3A.2.1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_Toc222784232 \h </w:instrText>
      </w:r>
      <w:r>
        <w:rPr>
          <w:noProof/>
        </w:rPr>
      </w:r>
      <w:r>
        <w:rPr>
          <w:noProof/>
        </w:rPr>
        <w:fldChar w:fldCharType="separate"/>
      </w:r>
      <w:r>
        <w:rPr>
          <w:noProof/>
        </w:rPr>
        <w:t>168</w:t>
      </w:r>
      <w:r>
        <w:rPr>
          <w:noProof/>
        </w:rPr>
        <w:fldChar w:fldCharType="end"/>
      </w:r>
    </w:p>
    <w:p w14:paraId="1E324303" w14:textId="164C0F90" w:rsidR="005978E1" w:rsidRDefault="005978E1">
      <w:pPr>
        <w:pStyle w:val="TOC5"/>
        <w:rPr>
          <w:rFonts w:asciiTheme="minorHAnsi" w:eastAsiaTheme="minorEastAsia" w:hAnsiTheme="minorHAnsi" w:cstheme="minorBidi"/>
          <w:noProof/>
          <w:sz w:val="22"/>
          <w:szCs w:val="22"/>
          <w:lang w:val="en-US"/>
        </w:rPr>
      </w:pPr>
      <w:r>
        <w:rPr>
          <w:noProof/>
        </w:rPr>
        <w:t>5.5.3A.2.2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_Toc222784233 \h </w:instrText>
      </w:r>
      <w:r>
        <w:rPr>
          <w:noProof/>
        </w:rPr>
      </w:r>
      <w:r>
        <w:rPr>
          <w:noProof/>
        </w:rPr>
        <w:fldChar w:fldCharType="separate"/>
      </w:r>
      <w:r>
        <w:rPr>
          <w:noProof/>
        </w:rPr>
        <w:t>168</w:t>
      </w:r>
      <w:r>
        <w:rPr>
          <w:noProof/>
        </w:rPr>
        <w:fldChar w:fldCharType="end"/>
      </w:r>
    </w:p>
    <w:p w14:paraId="0941916D" w14:textId="5241A21F" w:rsidR="005978E1" w:rsidRDefault="005978E1">
      <w:pPr>
        <w:pStyle w:val="TOC5"/>
        <w:rPr>
          <w:rFonts w:asciiTheme="minorHAnsi" w:eastAsiaTheme="minorEastAsia" w:hAnsiTheme="minorHAnsi" w:cstheme="minorBidi"/>
          <w:noProof/>
          <w:sz w:val="22"/>
          <w:szCs w:val="22"/>
          <w:lang w:val="en-US"/>
        </w:rPr>
      </w:pPr>
      <w:r>
        <w:rPr>
          <w:noProof/>
        </w:rPr>
        <w:t>5.5.3A.2.3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_Toc222784234 \h </w:instrText>
      </w:r>
      <w:r>
        <w:rPr>
          <w:noProof/>
        </w:rPr>
      </w:r>
      <w:r>
        <w:rPr>
          <w:noProof/>
        </w:rPr>
        <w:fldChar w:fldCharType="separate"/>
      </w:r>
      <w:r>
        <w:rPr>
          <w:noProof/>
        </w:rPr>
        <w:t>168</w:t>
      </w:r>
      <w:r>
        <w:rPr>
          <w:noProof/>
        </w:rPr>
        <w:fldChar w:fldCharType="end"/>
      </w:r>
    </w:p>
    <w:p w14:paraId="3374B314" w14:textId="62F9C366" w:rsidR="005978E1" w:rsidRDefault="005978E1">
      <w:pPr>
        <w:pStyle w:val="TOC3"/>
        <w:rPr>
          <w:rFonts w:asciiTheme="minorHAnsi" w:eastAsiaTheme="minorEastAsia" w:hAnsiTheme="minorHAnsi" w:cstheme="minorBidi"/>
          <w:noProof/>
          <w:sz w:val="22"/>
          <w:szCs w:val="22"/>
          <w:lang w:val="en-US"/>
        </w:rPr>
      </w:pPr>
      <w:r>
        <w:rPr>
          <w:noProof/>
        </w:rPr>
        <w:t>5.5.4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_Toc222784235 \h </w:instrText>
      </w:r>
      <w:r>
        <w:rPr>
          <w:noProof/>
        </w:rPr>
      </w:r>
      <w:r>
        <w:rPr>
          <w:noProof/>
        </w:rPr>
        <w:fldChar w:fldCharType="separate"/>
      </w:r>
      <w:r>
        <w:rPr>
          <w:noProof/>
        </w:rPr>
        <w:t>169</w:t>
      </w:r>
      <w:r>
        <w:rPr>
          <w:noProof/>
        </w:rPr>
        <w:fldChar w:fldCharType="end"/>
      </w:r>
    </w:p>
    <w:p w14:paraId="1F06CDC0" w14:textId="1AC5012F" w:rsidR="005978E1" w:rsidRDefault="005978E1">
      <w:pPr>
        <w:pStyle w:val="TOC3"/>
        <w:rPr>
          <w:rFonts w:asciiTheme="minorHAnsi" w:eastAsiaTheme="minorEastAsia" w:hAnsiTheme="minorHAnsi" w:cstheme="minorBidi"/>
          <w:noProof/>
          <w:sz w:val="22"/>
          <w:szCs w:val="22"/>
          <w:lang w:val="en-US"/>
        </w:rPr>
      </w:pPr>
      <w:r>
        <w:rPr>
          <w:noProof/>
        </w:rPr>
        <w:t>5.5.5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_Toc222784236 \h </w:instrText>
      </w:r>
      <w:r>
        <w:rPr>
          <w:noProof/>
        </w:rPr>
      </w:r>
      <w:r>
        <w:rPr>
          <w:noProof/>
        </w:rPr>
        <w:fldChar w:fldCharType="separate"/>
      </w:r>
      <w:r>
        <w:rPr>
          <w:noProof/>
        </w:rPr>
        <w:t>170</w:t>
      </w:r>
      <w:r>
        <w:rPr>
          <w:noProof/>
        </w:rPr>
        <w:fldChar w:fldCharType="end"/>
      </w:r>
    </w:p>
    <w:p w14:paraId="630FFD2A" w14:textId="246C4B0B" w:rsidR="005978E1" w:rsidRDefault="005978E1">
      <w:pPr>
        <w:pStyle w:val="TOC4"/>
        <w:rPr>
          <w:rFonts w:asciiTheme="minorHAnsi" w:eastAsiaTheme="minorEastAsia" w:hAnsiTheme="minorHAnsi" w:cstheme="minorBidi"/>
          <w:noProof/>
          <w:sz w:val="22"/>
          <w:szCs w:val="22"/>
          <w:lang w:val="en-US"/>
        </w:rPr>
      </w:pPr>
      <w:r>
        <w:rPr>
          <w:noProof/>
        </w:rPr>
        <w:t>5.5.5.1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_Toc222784237 \h </w:instrText>
      </w:r>
      <w:r>
        <w:rPr>
          <w:noProof/>
        </w:rPr>
      </w:r>
      <w:r>
        <w:rPr>
          <w:noProof/>
        </w:rPr>
        <w:fldChar w:fldCharType="separate"/>
      </w:r>
      <w:r>
        <w:rPr>
          <w:noProof/>
        </w:rPr>
        <w:t>170</w:t>
      </w:r>
      <w:r>
        <w:rPr>
          <w:noProof/>
        </w:rPr>
        <w:fldChar w:fldCharType="end"/>
      </w:r>
    </w:p>
    <w:p w14:paraId="777019DC" w14:textId="0F96C51A" w:rsidR="005978E1" w:rsidRDefault="005978E1">
      <w:pPr>
        <w:pStyle w:val="TOC4"/>
        <w:rPr>
          <w:rFonts w:asciiTheme="minorHAnsi" w:eastAsiaTheme="minorEastAsia" w:hAnsiTheme="minorHAnsi" w:cstheme="minorBidi"/>
          <w:noProof/>
          <w:sz w:val="22"/>
          <w:szCs w:val="22"/>
          <w:lang w:val="en-US"/>
        </w:rPr>
      </w:pPr>
      <w:r>
        <w:rPr>
          <w:noProof/>
        </w:rPr>
        <w:t>5.5.5.2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_Toc222784238 \h </w:instrText>
      </w:r>
      <w:r>
        <w:rPr>
          <w:noProof/>
        </w:rPr>
      </w:r>
      <w:r>
        <w:rPr>
          <w:noProof/>
        </w:rPr>
        <w:fldChar w:fldCharType="separate"/>
      </w:r>
      <w:r>
        <w:rPr>
          <w:noProof/>
        </w:rPr>
        <w:t>170</w:t>
      </w:r>
      <w:r>
        <w:rPr>
          <w:noProof/>
        </w:rPr>
        <w:fldChar w:fldCharType="end"/>
      </w:r>
    </w:p>
    <w:p w14:paraId="229CF274" w14:textId="6E4E7335" w:rsidR="005978E1" w:rsidRDefault="005978E1">
      <w:pPr>
        <w:pStyle w:val="TOC4"/>
        <w:rPr>
          <w:rFonts w:asciiTheme="minorHAnsi" w:eastAsiaTheme="minorEastAsia" w:hAnsiTheme="minorHAnsi" w:cstheme="minorBidi"/>
          <w:noProof/>
          <w:sz w:val="22"/>
          <w:szCs w:val="22"/>
          <w:lang w:val="en-US"/>
        </w:rPr>
      </w:pPr>
      <w:r>
        <w:rPr>
          <w:noProof/>
        </w:rPr>
        <w:t>5.5.5.3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_Toc222784239 \h </w:instrText>
      </w:r>
      <w:r>
        <w:rPr>
          <w:noProof/>
        </w:rPr>
      </w:r>
      <w:r>
        <w:rPr>
          <w:noProof/>
        </w:rPr>
        <w:fldChar w:fldCharType="separate"/>
      </w:r>
      <w:r>
        <w:rPr>
          <w:noProof/>
        </w:rPr>
        <w:t>170</w:t>
      </w:r>
      <w:r>
        <w:rPr>
          <w:noProof/>
        </w:rPr>
        <w:fldChar w:fldCharType="end"/>
      </w:r>
    </w:p>
    <w:p w14:paraId="7A0E0469" w14:textId="2D51D4CC" w:rsidR="005978E1" w:rsidRDefault="005978E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NIDD API</w:t>
      </w:r>
      <w:r>
        <w:rPr>
          <w:noProof/>
        </w:rPr>
        <w:tab/>
      </w:r>
      <w:r>
        <w:rPr>
          <w:noProof/>
        </w:rPr>
        <w:fldChar w:fldCharType="begin"/>
      </w:r>
      <w:r>
        <w:rPr>
          <w:noProof/>
        </w:rPr>
        <w:instrText xml:space="preserve"> PAGEREF _Toc222784240 \h </w:instrText>
      </w:r>
      <w:r>
        <w:rPr>
          <w:noProof/>
        </w:rPr>
      </w:r>
      <w:r>
        <w:rPr>
          <w:noProof/>
        </w:rPr>
        <w:fldChar w:fldCharType="separate"/>
      </w:r>
      <w:r>
        <w:rPr>
          <w:noProof/>
        </w:rPr>
        <w:t>170</w:t>
      </w:r>
      <w:r>
        <w:rPr>
          <w:noProof/>
        </w:rPr>
        <w:fldChar w:fldCharType="end"/>
      </w:r>
    </w:p>
    <w:p w14:paraId="06CC19CC" w14:textId="5DE4FC92" w:rsidR="005978E1" w:rsidRDefault="005978E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_Toc222784241 \h </w:instrText>
      </w:r>
      <w:r>
        <w:rPr>
          <w:noProof/>
        </w:rPr>
      </w:r>
      <w:r>
        <w:rPr>
          <w:noProof/>
        </w:rPr>
        <w:fldChar w:fldCharType="separate"/>
      </w:r>
      <w:r>
        <w:rPr>
          <w:noProof/>
        </w:rPr>
        <w:t>170</w:t>
      </w:r>
      <w:r>
        <w:rPr>
          <w:noProof/>
        </w:rPr>
        <w:fldChar w:fldCharType="end"/>
      </w:r>
    </w:p>
    <w:p w14:paraId="5F065F14" w14:textId="5B3BAA08" w:rsidR="005978E1" w:rsidRDefault="005978E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_Toc222784242 \h </w:instrText>
      </w:r>
      <w:r>
        <w:rPr>
          <w:noProof/>
        </w:rPr>
      </w:r>
      <w:r>
        <w:rPr>
          <w:noProof/>
        </w:rPr>
        <w:fldChar w:fldCharType="separate"/>
      </w:r>
      <w:r>
        <w:rPr>
          <w:noProof/>
        </w:rPr>
        <w:t>171</w:t>
      </w:r>
      <w:r>
        <w:rPr>
          <w:noProof/>
        </w:rPr>
        <w:fldChar w:fldCharType="end"/>
      </w:r>
    </w:p>
    <w:p w14:paraId="127A7668" w14:textId="625F2E3A" w:rsidR="005978E1" w:rsidRDefault="005978E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_Toc222784243 \h </w:instrText>
      </w:r>
      <w:r>
        <w:rPr>
          <w:noProof/>
        </w:rPr>
      </w:r>
      <w:r>
        <w:rPr>
          <w:noProof/>
        </w:rPr>
        <w:fldChar w:fldCharType="separate"/>
      </w:r>
      <w:r>
        <w:rPr>
          <w:noProof/>
        </w:rPr>
        <w:t>171</w:t>
      </w:r>
      <w:r>
        <w:rPr>
          <w:noProof/>
        </w:rPr>
        <w:fldChar w:fldCharType="end"/>
      </w:r>
    </w:p>
    <w:p w14:paraId="7F1D3C15" w14:textId="61E987B8" w:rsidR="005978E1" w:rsidRDefault="005978E1">
      <w:pPr>
        <w:pStyle w:val="TOC5"/>
        <w:rPr>
          <w:rFonts w:asciiTheme="minorHAnsi" w:eastAsiaTheme="minorEastAsia" w:hAnsiTheme="minorHAnsi" w:cstheme="minorBidi"/>
          <w:noProof/>
          <w:sz w:val="22"/>
          <w:szCs w:val="22"/>
          <w:lang w:val="en-US"/>
        </w:rPr>
      </w:pPr>
      <w:r>
        <w:rPr>
          <w:noProof/>
        </w:rPr>
        <w:t>5.6.2.1.1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_Toc222784244 \h </w:instrText>
      </w:r>
      <w:r>
        <w:rPr>
          <w:noProof/>
        </w:rPr>
      </w:r>
      <w:r>
        <w:rPr>
          <w:noProof/>
        </w:rPr>
        <w:fldChar w:fldCharType="separate"/>
      </w:r>
      <w:r>
        <w:rPr>
          <w:noProof/>
        </w:rPr>
        <w:t>171</w:t>
      </w:r>
      <w:r>
        <w:rPr>
          <w:noProof/>
        </w:rPr>
        <w:fldChar w:fldCharType="end"/>
      </w:r>
    </w:p>
    <w:p w14:paraId="1F96FCB3" w14:textId="51827717" w:rsidR="005978E1" w:rsidRDefault="005978E1">
      <w:pPr>
        <w:pStyle w:val="TOC5"/>
        <w:rPr>
          <w:rFonts w:asciiTheme="minorHAnsi" w:eastAsiaTheme="minorEastAsia" w:hAnsiTheme="minorHAnsi" w:cstheme="minorBidi"/>
          <w:noProof/>
          <w:sz w:val="22"/>
          <w:szCs w:val="22"/>
          <w:lang w:val="en-US"/>
        </w:rPr>
      </w:pPr>
      <w:r>
        <w:rPr>
          <w:noProof/>
        </w:rPr>
        <w:t>5.6.2.1.2</w:t>
      </w:r>
      <w:r>
        <w:rPr>
          <w:rFonts w:asciiTheme="minorHAnsi" w:eastAsiaTheme="minorEastAsia" w:hAnsiTheme="minorHAnsi" w:cstheme="minorBidi"/>
          <w:noProof/>
          <w:sz w:val="22"/>
          <w:szCs w:val="22"/>
          <w:lang w:val="en-US"/>
        </w:rPr>
        <w:tab/>
      </w:r>
      <w:r>
        <w:rPr>
          <w:noProof/>
        </w:rPr>
        <w:t>Type: Nidd</w:t>
      </w:r>
      <w:r>
        <w:rPr>
          <w:noProof/>
          <w:lang w:eastAsia="zh-CN"/>
        </w:rPr>
        <w:t>Configuration</w:t>
      </w:r>
      <w:r>
        <w:rPr>
          <w:noProof/>
        </w:rPr>
        <w:tab/>
      </w:r>
      <w:r>
        <w:rPr>
          <w:noProof/>
        </w:rPr>
        <w:fldChar w:fldCharType="begin"/>
      </w:r>
      <w:r>
        <w:rPr>
          <w:noProof/>
        </w:rPr>
        <w:instrText xml:space="preserve"> PAGEREF _Toc222784245 \h </w:instrText>
      </w:r>
      <w:r>
        <w:rPr>
          <w:noProof/>
        </w:rPr>
      </w:r>
      <w:r>
        <w:rPr>
          <w:noProof/>
        </w:rPr>
        <w:fldChar w:fldCharType="separate"/>
      </w:r>
      <w:r>
        <w:rPr>
          <w:noProof/>
        </w:rPr>
        <w:t>172</w:t>
      </w:r>
      <w:r>
        <w:rPr>
          <w:noProof/>
        </w:rPr>
        <w:fldChar w:fldCharType="end"/>
      </w:r>
    </w:p>
    <w:p w14:paraId="7E69174C" w14:textId="1FDDA40D" w:rsidR="005978E1" w:rsidRDefault="005978E1">
      <w:pPr>
        <w:pStyle w:val="TOC5"/>
        <w:rPr>
          <w:rFonts w:asciiTheme="minorHAnsi" w:eastAsiaTheme="minorEastAsia" w:hAnsiTheme="minorHAnsi" w:cstheme="minorBidi"/>
          <w:noProof/>
          <w:sz w:val="22"/>
          <w:szCs w:val="22"/>
          <w:lang w:val="en-US"/>
        </w:rPr>
      </w:pPr>
      <w:r>
        <w:rPr>
          <w:noProof/>
        </w:rPr>
        <w:t>5.6.2.1.3</w:t>
      </w:r>
      <w:r>
        <w:rPr>
          <w:rFonts w:asciiTheme="minorHAnsi" w:eastAsiaTheme="minorEastAsia" w:hAnsiTheme="minorHAnsi" w:cstheme="minorBidi"/>
          <w:noProof/>
          <w:sz w:val="22"/>
          <w:szCs w:val="22"/>
          <w:lang w:val="en-US"/>
        </w:rPr>
        <w:tab/>
      </w:r>
      <w:r>
        <w:rPr>
          <w:noProof/>
        </w:rPr>
        <w:t>Type: NiddDownlinkDataTransfer</w:t>
      </w:r>
      <w:r>
        <w:rPr>
          <w:noProof/>
        </w:rPr>
        <w:tab/>
      </w:r>
      <w:r>
        <w:rPr>
          <w:noProof/>
        </w:rPr>
        <w:fldChar w:fldCharType="begin"/>
      </w:r>
      <w:r>
        <w:rPr>
          <w:noProof/>
        </w:rPr>
        <w:instrText xml:space="preserve"> PAGEREF _Toc222784246 \h </w:instrText>
      </w:r>
      <w:r>
        <w:rPr>
          <w:noProof/>
        </w:rPr>
      </w:r>
      <w:r>
        <w:rPr>
          <w:noProof/>
        </w:rPr>
        <w:fldChar w:fldCharType="separate"/>
      </w:r>
      <w:r>
        <w:rPr>
          <w:noProof/>
        </w:rPr>
        <w:t>175</w:t>
      </w:r>
      <w:r>
        <w:rPr>
          <w:noProof/>
        </w:rPr>
        <w:fldChar w:fldCharType="end"/>
      </w:r>
    </w:p>
    <w:p w14:paraId="20AFA843" w14:textId="5158C54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4</w:t>
      </w:r>
      <w:r>
        <w:rPr>
          <w:rFonts w:asciiTheme="minorHAnsi" w:eastAsiaTheme="minorEastAsia" w:hAnsiTheme="minorHAnsi" w:cstheme="minorBidi"/>
          <w:noProof/>
          <w:sz w:val="22"/>
          <w:szCs w:val="22"/>
          <w:lang w:val="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_Toc222784247 \h </w:instrText>
      </w:r>
      <w:r>
        <w:rPr>
          <w:noProof/>
        </w:rPr>
      </w:r>
      <w:r>
        <w:rPr>
          <w:noProof/>
        </w:rPr>
        <w:fldChar w:fldCharType="separate"/>
      </w:r>
      <w:r>
        <w:rPr>
          <w:noProof/>
        </w:rPr>
        <w:t>178</w:t>
      </w:r>
      <w:r>
        <w:rPr>
          <w:noProof/>
        </w:rPr>
        <w:fldChar w:fldCharType="end"/>
      </w:r>
    </w:p>
    <w:p w14:paraId="0DD6CA51" w14:textId="784003FF"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5</w:t>
      </w:r>
      <w:r>
        <w:rPr>
          <w:rFonts w:asciiTheme="minorHAnsi" w:eastAsiaTheme="minorEastAsia" w:hAnsiTheme="minorHAnsi" w:cstheme="minorBidi"/>
          <w:noProof/>
          <w:sz w:val="22"/>
          <w:szCs w:val="22"/>
          <w:lang w:val="en-US"/>
        </w:rPr>
        <w:tab/>
      </w:r>
      <w:r>
        <w:rPr>
          <w:noProof/>
        </w:rPr>
        <w:t>Type: NiddDownlinkDataDeliveryStatusNotification</w:t>
      </w:r>
      <w:r>
        <w:rPr>
          <w:noProof/>
        </w:rPr>
        <w:tab/>
      </w:r>
      <w:r>
        <w:rPr>
          <w:noProof/>
        </w:rPr>
        <w:fldChar w:fldCharType="begin"/>
      </w:r>
      <w:r>
        <w:rPr>
          <w:noProof/>
        </w:rPr>
        <w:instrText xml:space="preserve"> PAGEREF _Toc222784248 \h </w:instrText>
      </w:r>
      <w:r>
        <w:rPr>
          <w:noProof/>
        </w:rPr>
      </w:r>
      <w:r>
        <w:rPr>
          <w:noProof/>
        </w:rPr>
        <w:fldChar w:fldCharType="separate"/>
      </w:r>
      <w:r>
        <w:rPr>
          <w:noProof/>
        </w:rPr>
        <w:t>178</w:t>
      </w:r>
      <w:r>
        <w:rPr>
          <w:noProof/>
        </w:rPr>
        <w:fldChar w:fldCharType="end"/>
      </w:r>
    </w:p>
    <w:p w14:paraId="041C2CD8" w14:textId="4B888B6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6</w:t>
      </w:r>
      <w:r>
        <w:rPr>
          <w:rFonts w:asciiTheme="minorHAnsi" w:eastAsiaTheme="minorEastAsia" w:hAnsiTheme="minorHAnsi" w:cstheme="minorBidi"/>
          <w:noProof/>
          <w:sz w:val="22"/>
          <w:szCs w:val="22"/>
          <w:lang w:val="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_Toc222784249 \h </w:instrText>
      </w:r>
      <w:r>
        <w:rPr>
          <w:noProof/>
        </w:rPr>
      </w:r>
      <w:r>
        <w:rPr>
          <w:noProof/>
        </w:rPr>
        <w:fldChar w:fldCharType="separate"/>
      </w:r>
      <w:r>
        <w:rPr>
          <w:noProof/>
        </w:rPr>
        <w:t>178</w:t>
      </w:r>
      <w:r>
        <w:rPr>
          <w:noProof/>
        </w:rPr>
        <w:fldChar w:fldCharType="end"/>
      </w:r>
    </w:p>
    <w:p w14:paraId="47F0FC69" w14:textId="28274EE9"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7</w:t>
      </w:r>
      <w:r>
        <w:rPr>
          <w:rFonts w:asciiTheme="minorHAnsi" w:eastAsiaTheme="minorEastAsia" w:hAnsiTheme="minorHAnsi" w:cstheme="minorBidi"/>
          <w:noProof/>
          <w:sz w:val="22"/>
          <w:szCs w:val="22"/>
          <w:lang w:val="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_Toc222784250 \h </w:instrText>
      </w:r>
      <w:r>
        <w:rPr>
          <w:noProof/>
        </w:rPr>
      </w:r>
      <w:r>
        <w:rPr>
          <w:noProof/>
        </w:rPr>
        <w:fldChar w:fldCharType="separate"/>
      </w:r>
      <w:r>
        <w:rPr>
          <w:noProof/>
        </w:rPr>
        <w:t>179</w:t>
      </w:r>
      <w:r>
        <w:rPr>
          <w:noProof/>
        </w:rPr>
        <w:fldChar w:fldCharType="end"/>
      </w:r>
    </w:p>
    <w:p w14:paraId="03102CDA" w14:textId="4696CBCF"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8</w:t>
      </w:r>
      <w:r>
        <w:rPr>
          <w:rFonts w:asciiTheme="minorHAnsi" w:eastAsiaTheme="minorEastAsia" w:hAnsiTheme="minorHAnsi" w:cstheme="minorBidi"/>
          <w:noProof/>
          <w:sz w:val="22"/>
          <w:szCs w:val="22"/>
          <w:lang w:val="en-US"/>
        </w:rPr>
        <w:tab/>
      </w:r>
      <w:r>
        <w:rPr>
          <w:noProof/>
        </w:rPr>
        <w:t>Type: GmdNiddDownlinkDataDeliveryNotification</w:t>
      </w:r>
      <w:r>
        <w:rPr>
          <w:noProof/>
        </w:rPr>
        <w:tab/>
      </w:r>
      <w:r>
        <w:rPr>
          <w:noProof/>
        </w:rPr>
        <w:fldChar w:fldCharType="begin"/>
      </w:r>
      <w:r>
        <w:rPr>
          <w:noProof/>
        </w:rPr>
        <w:instrText xml:space="preserve"> PAGEREF _Toc222784251 \h </w:instrText>
      </w:r>
      <w:r>
        <w:rPr>
          <w:noProof/>
        </w:rPr>
      </w:r>
      <w:r>
        <w:rPr>
          <w:noProof/>
        </w:rPr>
        <w:fldChar w:fldCharType="separate"/>
      </w:r>
      <w:r>
        <w:rPr>
          <w:noProof/>
        </w:rPr>
        <w:t>180</w:t>
      </w:r>
      <w:r>
        <w:rPr>
          <w:noProof/>
        </w:rPr>
        <w:fldChar w:fldCharType="end"/>
      </w:r>
    </w:p>
    <w:p w14:paraId="1E955F78" w14:textId="19FF3593" w:rsidR="005978E1" w:rsidRDefault="005978E1">
      <w:pPr>
        <w:pStyle w:val="TOC5"/>
        <w:rPr>
          <w:rFonts w:asciiTheme="minorHAnsi" w:eastAsiaTheme="minorEastAsia" w:hAnsiTheme="minorHAnsi" w:cstheme="minorBidi"/>
          <w:noProof/>
          <w:sz w:val="22"/>
          <w:szCs w:val="22"/>
          <w:lang w:val="en-US"/>
        </w:rPr>
      </w:pPr>
      <w:r>
        <w:rPr>
          <w:noProof/>
        </w:rPr>
        <w:t>5.6.2.1.9</w:t>
      </w:r>
      <w:r>
        <w:rPr>
          <w:rFonts w:asciiTheme="minorHAnsi" w:eastAsiaTheme="minorEastAsia" w:hAnsiTheme="minorHAnsi" w:cstheme="minorBidi"/>
          <w:noProof/>
          <w:sz w:val="22"/>
          <w:szCs w:val="22"/>
          <w:lang w:val="en-US"/>
        </w:rPr>
        <w:tab/>
      </w:r>
      <w:r>
        <w:rPr>
          <w:noProof/>
        </w:rPr>
        <w:t>Type: ManagePort</w:t>
      </w:r>
      <w:r>
        <w:rPr>
          <w:noProof/>
        </w:rPr>
        <w:tab/>
      </w:r>
      <w:r>
        <w:rPr>
          <w:noProof/>
        </w:rPr>
        <w:fldChar w:fldCharType="begin"/>
      </w:r>
      <w:r>
        <w:rPr>
          <w:noProof/>
        </w:rPr>
        <w:instrText xml:space="preserve"> PAGEREF _Toc222784252 \h </w:instrText>
      </w:r>
      <w:r>
        <w:rPr>
          <w:noProof/>
        </w:rPr>
      </w:r>
      <w:r>
        <w:rPr>
          <w:noProof/>
        </w:rPr>
        <w:fldChar w:fldCharType="separate"/>
      </w:r>
      <w:r>
        <w:rPr>
          <w:noProof/>
        </w:rPr>
        <w:t>180</w:t>
      </w:r>
      <w:r>
        <w:rPr>
          <w:noProof/>
        </w:rPr>
        <w:fldChar w:fldCharType="end"/>
      </w:r>
    </w:p>
    <w:p w14:paraId="637C41E1" w14:textId="18F944CC" w:rsidR="005978E1" w:rsidRDefault="005978E1">
      <w:pPr>
        <w:pStyle w:val="TOC5"/>
        <w:rPr>
          <w:rFonts w:asciiTheme="minorHAnsi" w:eastAsiaTheme="minorEastAsia" w:hAnsiTheme="minorHAnsi" w:cstheme="minorBidi"/>
          <w:noProof/>
          <w:sz w:val="22"/>
          <w:szCs w:val="22"/>
          <w:lang w:val="en-US"/>
        </w:rPr>
      </w:pPr>
      <w:r>
        <w:rPr>
          <w:noProof/>
        </w:rPr>
        <w:t>5.6.2.1.</w:t>
      </w:r>
      <w:r>
        <w:rPr>
          <w:noProof/>
          <w:lang w:eastAsia="zh-CN"/>
        </w:rPr>
        <w:t>10</w:t>
      </w:r>
      <w:r>
        <w:rPr>
          <w:rFonts w:asciiTheme="minorHAnsi" w:eastAsiaTheme="minorEastAsia" w:hAnsiTheme="minorHAnsi" w:cstheme="minorBidi"/>
          <w:noProof/>
          <w:sz w:val="22"/>
          <w:szCs w:val="22"/>
          <w:lang w:val="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_Toc222784253 \h </w:instrText>
      </w:r>
      <w:r>
        <w:rPr>
          <w:noProof/>
        </w:rPr>
      </w:r>
      <w:r>
        <w:rPr>
          <w:noProof/>
        </w:rPr>
        <w:fldChar w:fldCharType="separate"/>
      </w:r>
      <w:r>
        <w:rPr>
          <w:noProof/>
        </w:rPr>
        <w:t>181</w:t>
      </w:r>
      <w:r>
        <w:rPr>
          <w:noProof/>
        </w:rPr>
        <w:fldChar w:fldCharType="end"/>
      </w:r>
    </w:p>
    <w:p w14:paraId="30F849ED" w14:textId="7C7EB471" w:rsidR="005978E1" w:rsidRDefault="005978E1">
      <w:pPr>
        <w:pStyle w:val="TOC5"/>
        <w:rPr>
          <w:rFonts w:asciiTheme="minorHAnsi" w:eastAsiaTheme="minorEastAsia" w:hAnsiTheme="minorHAnsi" w:cstheme="minorBidi"/>
          <w:noProof/>
          <w:sz w:val="22"/>
          <w:szCs w:val="22"/>
          <w:lang w:val="en-US"/>
        </w:rPr>
      </w:pPr>
      <w:r>
        <w:rPr>
          <w:noProof/>
        </w:rPr>
        <w:t>5.6.2.1.11</w:t>
      </w:r>
      <w:r>
        <w:rPr>
          <w:rFonts w:asciiTheme="minorHAnsi" w:eastAsiaTheme="minorEastAsia" w:hAnsiTheme="minorHAnsi" w:cstheme="minorBidi"/>
          <w:noProof/>
          <w:sz w:val="22"/>
          <w:szCs w:val="22"/>
          <w:lang w:val="en-US"/>
        </w:rPr>
        <w:tab/>
      </w:r>
      <w:r>
        <w:rPr>
          <w:noProof/>
        </w:rPr>
        <w:t>Type: NiddDownlinkDataTransferPatch</w:t>
      </w:r>
      <w:r>
        <w:rPr>
          <w:noProof/>
        </w:rPr>
        <w:tab/>
      </w:r>
      <w:r>
        <w:rPr>
          <w:noProof/>
        </w:rPr>
        <w:fldChar w:fldCharType="begin"/>
      </w:r>
      <w:r>
        <w:rPr>
          <w:noProof/>
        </w:rPr>
        <w:instrText xml:space="preserve"> PAGEREF _Toc222784254 \h </w:instrText>
      </w:r>
      <w:r>
        <w:rPr>
          <w:noProof/>
        </w:rPr>
      </w:r>
      <w:r>
        <w:rPr>
          <w:noProof/>
        </w:rPr>
        <w:fldChar w:fldCharType="separate"/>
      </w:r>
      <w:r>
        <w:rPr>
          <w:noProof/>
        </w:rPr>
        <w:t>181</w:t>
      </w:r>
      <w:r>
        <w:rPr>
          <w:noProof/>
        </w:rPr>
        <w:fldChar w:fldCharType="end"/>
      </w:r>
    </w:p>
    <w:p w14:paraId="4038E63C" w14:textId="4A191D40" w:rsidR="005978E1" w:rsidRDefault="005978E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_Toc222784255 \h </w:instrText>
      </w:r>
      <w:r>
        <w:rPr>
          <w:noProof/>
        </w:rPr>
      </w:r>
      <w:r>
        <w:rPr>
          <w:noProof/>
        </w:rPr>
        <w:fldChar w:fldCharType="separate"/>
      </w:r>
      <w:r>
        <w:rPr>
          <w:noProof/>
        </w:rPr>
        <w:t>182</w:t>
      </w:r>
      <w:r>
        <w:rPr>
          <w:noProof/>
        </w:rPr>
        <w:fldChar w:fldCharType="end"/>
      </w:r>
    </w:p>
    <w:p w14:paraId="61E55D2B" w14:textId="5FF0BEBD" w:rsidR="005978E1" w:rsidRDefault="005978E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_Toc222784256 \h </w:instrText>
      </w:r>
      <w:r>
        <w:rPr>
          <w:noProof/>
        </w:rPr>
      </w:r>
      <w:r>
        <w:rPr>
          <w:noProof/>
        </w:rPr>
        <w:fldChar w:fldCharType="separate"/>
      </w:r>
      <w:r>
        <w:rPr>
          <w:noProof/>
        </w:rPr>
        <w:t>182</w:t>
      </w:r>
      <w:r>
        <w:rPr>
          <w:noProof/>
        </w:rPr>
        <w:fldChar w:fldCharType="end"/>
      </w:r>
    </w:p>
    <w:p w14:paraId="37341E80" w14:textId="31206C64" w:rsidR="005978E1" w:rsidRDefault="005978E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Type: RdsPort</w:t>
      </w:r>
      <w:r>
        <w:rPr>
          <w:noProof/>
        </w:rPr>
        <w:tab/>
      </w:r>
      <w:r>
        <w:rPr>
          <w:noProof/>
        </w:rPr>
        <w:fldChar w:fldCharType="begin"/>
      </w:r>
      <w:r>
        <w:rPr>
          <w:noProof/>
        </w:rPr>
        <w:instrText xml:space="preserve"> PAGEREF _Toc222784257 \h </w:instrText>
      </w:r>
      <w:r>
        <w:rPr>
          <w:noProof/>
        </w:rPr>
      </w:r>
      <w:r>
        <w:rPr>
          <w:noProof/>
        </w:rPr>
        <w:fldChar w:fldCharType="separate"/>
      </w:r>
      <w:r>
        <w:rPr>
          <w:noProof/>
        </w:rPr>
        <w:t>182</w:t>
      </w:r>
      <w:r>
        <w:rPr>
          <w:noProof/>
        </w:rPr>
        <w:fldChar w:fldCharType="end"/>
      </w:r>
    </w:p>
    <w:p w14:paraId="6582F335" w14:textId="38A30FAA" w:rsidR="005978E1" w:rsidRDefault="005978E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Pr>
          <w:noProof/>
        </w:rPr>
        <w:t>Type: GmdResult</w:t>
      </w:r>
      <w:r>
        <w:rPr>
          <w:noProof/>
        </w:rPr>
        <w:tab/>
      </w:r>
      <w:r>
        <w:rPr>
          <w:noProof/>
        </w:rPr>
        <w:fldChar w:fldCharType="begin"/>
      </w:r>
      <w:r>
        <w:rPr>
          <w:noProof/>
        </w:rPr>
        <w:instrText xml:space="preserve"> PAGEREF _Toc222784258 \h </w:instrText>
      </w:r>
      <w:r>
        <w:rPr>
          <w:noProof/>
        </w:rPr>
      </w:r>
      <w:r>
        <w:rPr>
          <w:noProof/>
        </w:rPr>
        <w:fldChar w:fldCharType="separate"/>
      </w:r>
      <w:r>
        <w:rPr>
          <w:noProof/>
        </w:rPr>
        <w:t>183</w:t>
      </w:r>
      <w:r>
        <w:rPr>
          <w:noProof/>
        </w:rPr>
        <w:fldChar w:fldCharType="end"/>
      </w:r>
    </w:p>
    <w:p w14:paraId="6BB928DE" w14:textId="079C9B1C" w:rsidR="005978E1" w:rsidRDefault="005978E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Pr>
          <w:noProof/>
        </w:rPr>
        <w:t>Type: NiddDownlinkDataDeliveryFailure</w:t>
      </w:r>
      <w:r>
        <w:rPr>
          <w:noProof/>
        </w:rPr>
        <w:tab/>
      </w:r>
      <w:r>
        <w:rPr>
          <w:noProof/>
        </w:rPr>
        <w:fldChar w:fldCharType="begin"/>
      </w:r>
      <w:r>
        <w:rPr>
          <w:noProof/>
        </w:rPr>
        <w:instrText xml:space="preserve"> PAGEREF _Toc222784259 \h </w:instrText>
      </w:r>
      <w:r>
        <w:rPr>
          <w:noProof/>
        </w:rPr>
      </w:r>
      <w:r>
        <w:rPr>
          <w:noProof/>
        </w:rPr>
        <w:fldChar w:fldCharType="separate"/>
      </w:r>
      <w:r>
        <w:rPr>
          <w:noProof/>
        </w:rPr>
        <w:t>183</w:t>
      </w:r>
      <w:r>
        <w:rPr>
          <w:noProof/>
        </w:rPr>
        <w:fldChar w:fldCharType="end"/>
      </w:r>
    </w:p>
    <w:p w14:paraId="3961CD14" w14:textId="0A3DBBB6" w:rsidR="005978E1" w:rsidRDefault="005978E1">
      <w:pPr>
        <w:pStyle w:val="TOC5"/>
        <w:rPr>
          <w:rFonts w:asciiTheme="minorHAnsi" w:eastAsiaTheme="minorEastAsia" w:hAnsiTheme="minorHAnsi" w:cstheme="minorBidi"/>
          <w:noProof/>
          <w:sz w:val="22"/>
          <w:szCs w:val="22"/>
          <w:lang w:val="en-US"/>
        </w:rPr>
      </w:pPr>
      <w:r>
        <w:rPr>
          <w:noProof/>
        </w:rPr>
        <w:t>5.6.2.2.5</w:t>
      </w:r>
      <w:r>
        <w:rPr>
          <w:rFonts w:asciiTheme="minorHAnsi" w:eastAsiaTheme="minorEastAsia" w:hAnsiTheme="minorHAnsi" w:cstheme="minorBidi"/>
          <w:noProof/>
          <w:sz w:val="22"/>
          <w:szCs w:val="22"/>
          <w:lang w:val="en-US"/>
        </w:rPr>
        <w:tab/>
      </w:r>
      <w:r>
        <w:rPr>
          <w:noProof/>
        </w:rPr>
        <w:t>Type: RdsDownlinkDataDeliveryFailure</w:t>
      </w:r>
      <w:r>
        <w:rPr>
          <w:noProof/>
        </w:rPr>
        <w:tab/>
      </w:r>
      <w:r>
        <w:rPr>
          <w:noProof/>
        </w:rPr>
        <w:fldChar w:fldCharType="begin"/>
      </w:r>
      <w:r>
        <w:rPr>
          <w:noProof/>
        </w:rPr>
        <w:instrText xml:space="preserve"> PAGEREF _Toc222784260 \h </w:instrText>
      </w:r>
      <w:r>
        <w:rPr>
          <w:noProof/>
        </w:rPr>
      </w:r>
      <w:r>
        <w:rPr>
          <w:noProof/>
        </w:rPr>
        <w:fldChar w:fldCharType="separate"/>
      </w:r>
      <w:r>
        <w:rPr>
          <w:noProof/>
        </w:rPr>
        <w:t>183</w:t>
      </w:r>
      <w:r>
        <w:rPr>
          <w:noProof/>
        </w:rPr>
        <w:fldChar w:fldCharType="end"/>
      </w:r>
    </w:p>
    <w:p w14:paraId="780538A0" w14:textId="6E5C83BD" w:rsidR="005978E1" w:rsidRDefault="005978E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_Toc222784261 \h </w:instrText>
      </w:r>
      <w:r>
        <w:rPr>
          <w:noProof/>
        </w:rPr>
      </w:r>
      <w:r>
        <w:rPr>
          <w:noProof/>
        </w:rPr>
        <w:fldChar w:fldCharType="separate"/>
      </w:r>
      <w:r>
        <w:rPr>
          <w:noProof/>
        </w:rPr>
        <w:t>184</w:t>
      </w:r>
      <w:r>
        <w:rPr>
          <w:noProof/>
        </w:rPr>
        <w:fldChar w:fldCharType="end"/>
      </w:r>
    </w:p>
    <w:p w14:paraId="7B5A5373" w14:textId="2320D441" w:rsidR="005978E1" w:rsidRDefault="005978E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_Toc222784262 \h </w:instrText>
      </w:r>
      <w:r>
        <w:rPr>
          <w:noProof/>
        </w:rPr>
      </w:r>
      <w:r>
        <w:rPr>
          <w:noProof/>
        </w:rPr>
        <w:fldChar w:fldCharType="separate"/>
      </w:r>
      <w:r>
        <w:rPr>
          <w:noProof/>
        </w:rPr>
        <w:t>184</w:t>
      </w:r>
      <w:r>
        <w:rPr>
          <w:noProof/>
        </w:rPr>
        <w:fldChar w:fldCharType="end"/>
      </w:r>
    </w:p>
    <w:p w14:paraId="53405066" w14:textId="31CBA1FB" w:rsidR="005978E1" w:rsidRDefault="005978E1">
      <w:pPr>
        <w:pStyle w:val="TOC5"/>
        <w:rPr>
          <w:rFonts w:asciiTheme="minorHAnsi" w:eastAsiaTheme="minorEastAsia" w:hAnsiTheme="minorHAnsi" w:cstheme="minorBidi"/>
          <w:noProof/>
          <w:sz w:val="22"/>
          <w:szCs w:val="22"/>
          <w:lang w:val="en-US"/>
        </w:rPr>
      </w:pPr>
      <w:r>
        <w:rPr>
          <w:noProof/>
        </w:rPr>
        <w:lastRenderedPageBreak/>
        <w:t>5.6.2.3.2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_Toc222784263 \h </w:instrText>
      </w:r>
      <w:r>
        <w:rPr>
          <w:noProof/>
        </w:rPr>
      </w:r>
      <w:r>
        <w:rPr>
          <w:noProof/>
        </w:rPr>
        <w:fldChar w:fldCharType="separate"/>
      </w:r>
      <w:r>
        <w:rPr>
          <w:noProof/>
        </w:rPr>
        <w:t>184</w:t>
      </w:r>
      <w:r>
        <w:rPr>
          <w:noProof/>
        </w:rPr>
        <w:fldChar w:fldCharType="end"/>
      </w:r>
    </w:p>
    <w:p w14:paraId="65592900" w14:textId="020F4DED" w:rsidR="005978E1" w:rsidRDefault="005978E1">
      <w:pPr>
        <w:pStyle w:val="TOC5"/>
        <w:rPr>
          <w:rFonts w:asciiTheme="minorHAnsi" w:eastAsiaTheme="minorEastAsia" w:hAnsiTheme="minorHAnsi" w:cstheme="minorBidi"/>
          <w:noProof/>
          <w:sz w:val="22"/>
          <w:szCs w:val="22"/>
          <w:lang w:val="en-US"/>
        </w:rPr>
      </w:pPr>
      <w:r>
        <w:rPr>
          <w:noProof/>
        </w:rPr>
        <w:t>5.6.2.3.3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PdnEstablishmentOptions</w:t>
      </w:r>
      <w:r>
        <w:rPr>
          <w:noProof/>
        </w:rPr>
        <w:tab/>
      </w:r>
      <w:r>
        <w:rPr>
          <w:noProof/>
        </w:rPr>
        <w:fldChar w:fldCharType="begin"/>
      </w:r>
      <w:r>
        <w:rPr>
          <w:noProof/>
        </w:rPr>
        <w:instrText xml:space="preserve"> PAGEREF _Toc222784264 \h </w:instrText>
      </w:r>
      <w:r>
        <w:rPr>
          <w:noProof/>
        </w:rPr>
      </w:r>
      <w:r>
        <w:rPr>
          <w:noProof/>
        </w:rPr>
        <w:fldChar w:fldCharType="separate"/>
      </w:r>
      <w:r>
        <w:rPr>
          <w:noProof/>
        </w:rPr>
        <w:t>184</w:t>
      </w:r>
      <w:r>
        <w:rPr>
          <w:noProof/>
        </w:rPr>
        <w:fldChar w:fldCharType="end"/>
      </w:r>
    </w:p>
    <w:p w14:paraId="2886DDF0" w14:textId="59DEC3D6" w:rsidR="005978E1" w:rsidRDefault="005978E1">
      <w:pPr>
        <w:pStyle w:val="TOC5"/>
        <w:rPr>
          <w:rFonts w:asciiTheme="minorHAnsi" w:eastAsiaTheme="minorEastAsia" w:hAnsiTheme="minorHAnsi" w:cstheme="minorBidi"/>
          <w:noProof/>
          <w:sz w:val="22"/>
          <w:szCs w:val="22"/>
          <w:lang w:val="en-US"/>
        </w:rPr>
      </w:pPr>
      <w:r>
        <w:rPr>
          <w:noProof/>
        </w:rPr>
        <w:t>5.6.2.3.4</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DeliveryStatus</w:t>
      </w:r>
      <w:r>
        <w:rPr>
          <w:noProof/>
        </w:rPr>
        <w:tab/>
      </w:r>
      <w:r>
        <w:rPr>
          <w:noProof/>
        </w:rPr>
        <w:fldChar w:fldCharType="begin"/>
      </w:r>
      <w:r>
        <w:rPr>
          <w:noProof/>
        </w:rPr>
        <w:instrText xml:space="preserve"> PAGEREF _Toc222784265 \h </w:instrText>
      </w:r>
      <w:r>
        <w:rPr>
          <w:noProof/>
        </w:rPr>
      </w:r>
      <w:r>
        <w:rPr>
          <w:noProof/>
        </w:rPr>
        <w:fldChar w:fldCharType="separate"/>
      </w:r>
      <w:r>
        <w:rPr>
          <w:noProof/>
        </w:rPr>
        <w:t>184</w:t>
      </w:r>
      <w:r>
        <w:rPr>
          <w:noProof/>
        </w:rPr>
        <w:fldChar w:fldCharType="end"/>
      </w:r>
    </w:p>
    <w:p w14:paraId="58FCFA1B" w14:textId="0D0270B2" w:rsidR="005978E1" w:rsidRDefault="005978E1">
      <w:pPr>
        <w:pStyle w:val="TOC5"/>
        <w:rPr>
          <w:rFonts w:asciiTheme="minorHAnsi" w:eastAsiaTheme="minorEastAsia" w:hAnsiTheme="minorHAnsi" w:cstheme="minorBidi"/>
          <w:noProof/>
          <w:sz w:val="22"/>
          <w:szCs w:val="22"/>
          <w:lang w:val="en-US"/>
        </w:rPr>
      </w:pPr>
      <w:r>
        <w:rPr>
          <w:noProof/>
        </w:rPr>
        <w:t>5.6.2.3.5</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NiddStatus</w:t>
      </w:r>
      <w:r>
        <w:rPr>
          <w:noProof/>
        </w:rPr>
        <w:tab/>
      </w:r>
      <w:r>
        <w:rPr>
          <w:noProof/>
        </w:rPr>
        <w:fldChar w:fldCharType="begin"/>
      </w:r>
      <w:r>
        <w:rPr>
          <w:noProof/>
        </w:rPr>
        <w:instrText xml:space="preserve"> PAGEREF _Toc222784266 \h </w:instrText>
      </w:r>
      <w:r>
        <w:rPr>
          <w:noProof/>
        </w:rPr>
      </w:r>
      <w:r>
        <w:rPr>
          <w:noProof/>
        </w:rPr>
        <w:fldChar w:fldCharType="separate"/>
      </w:r>
      <w:r>
        <w:rPr>
          <w:noProof/>
        </w:rPr>
        <w:t>185</w:t>
      </w:r>
      <w:r>
        <w:rPr>
          <w:noProof/>
        </w:rPr>
        <w:fldChar w:fldCharType="end"/>
      </w:r>
    </w:p>
    <w:p w14:paraId="7C13C74E" w14:textId="4CCC1B26" w:rsidR="005978E1" w:rsidRDefault="005978E1">
      <w:pPr>
        <w:pStyle w:val="TOC5"/>
        <w:rPr>
          <w:rFonts w:asciiTheme="minorHAnsi" w:eastAsiaTheme="minorEastAsia" w:hAnsiTheme="minorHAnsi" w:cstheme="minorBidi"/>
          <w:noProof/>
          <w:sz w:val="22"/>
          <w:szCs w:val="22"/>
          <w:lang w:val="en-US"/>
        </w:rPr>
      </w:pPr>
      <w:r>
        <w:rPr>
          <w:noProof/>
        </w:rPr>
        <w:t>5.6.2.3.6</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PdnEstablishmentOptionsRm</w:t>
      </w:r>
      <w:r>
        <w:rPr>
          <w:noProof/>
        </w:rPr>
        <w:tab/>
      </w:r>
      <w:r>
        <w:rPr>
          <w:noProof/>
        </w:rPr>
        <w:fldChar w:fldCharType="begin"/>
      </w:r>
      <w:r>
        <w:rPr>
          <w:noProof/>
        </w:rPr>
        <w:instrText xml:space="preserve"> PAGEREF _Toc222784267 \h </w:instrText>
      </w:r>
      <w:r>
        <w:rPr>
          <w:noProof/>
        </w:rPr>
      </w:r>
      <w:r>
        <w:rPr>
          <w:noProof/>
        </w:rPr>
        <w:fldChar w:fldCharType="separate"/>
      </w:r>
      <w:r>
        <w:rPr>
          <w:noProof/>
        </w:rPr>
        <w:t>185</w:t>
      </w:r>
      <w:r>
        <w:rPr>
          <w:noProof/>
        </w:rPr>
        <w:fldChar w:fldCharType="end"/>
      </w:r>
    </w:p>
    <w:p w14:paraId="1DD1F1F3" w14:textId="17058275" w:rsidR="005978E1" w:rsidRDefault="005978E1">
      <w:pPr>
        <w:pStyle w:val="TOC5"/>
        <w:rPr>
          <w:rFonts w:asciiTheme="minorHAnsi" w:eastAsiaTheme="minorEastAsia" w:hAnsiTheme="minorHAnsi" w:cstheme="minorBidi"/>
          <w:noProof/>
          <w:sz w:val="22"/>
          <w:szCs w:val="22"/>
          <w:lang w:val="en-US"/>
        </w:rPr>
      </w:pPr>
      <w:r>
        <w:rPr>
          <w:noProof/>
        </w:rPr>
        <w:t>5.6.2.3.7</w:t>
      </w:r>
      <w:r>
        <w:rPr>
          <w:rFonts w:asciiTheme="minorHAnsi" w:eastAsiaTheme="minorEastAsia" w:hAnsiTheme="minorHAnsi" w:cstheme="minorBidi"/>
          <w:noProof/>
          <w:sz w:val="22"/>
          <w:szCs w:val="22"/>
          <w:lang w:val="en-US"/>
        </w:rPr>
        <w:tab/>
      </w:r>
      <w:r>
        <w:rPr>
          <w:noProof/>
        </w:rPr>
        <w:t>Enumeration: ManageEntity</w:t>
      </w:r>
      <w:r>
        <w:rPr>
          <w:noProof/>
        </w:rPr>
        <w:tab/>
      </w:r>
      <w:r>
        <w:rPr>
          <w:noProof/>
        </w:rPr>
        <w:fldChar w:fldCharType="begin"/>
      </w:r>
      <w:r>
        <w:rPr>
          <w:noProof/>
        </w:rPr>
        <w:instrText xml:space="preserve"> PAGEREF _Toc222784268 \h </w:instrText>
      </w:r>
      <w:r>
        <w:rPr>
          <w:noProof/>
        </w:rPr>
      </w:r>
      <w:r>
        <w:rPr>
          <w:noProof/>
        </w:rPr>
        <w:fldChar w:fldCharType="separate"/>
      </w:r>
      <w:r>
        <w:rPr>
          <w:noProof/>
        </w:rPr>
        <w:t>186</w:t>
      </w:r>
      <w:r>
        <w:rPr>
          <w:noProof/>
        </w:rPr>
        <w:fldChar w:fldCharType="end"/>
      </w:r>
    </w:p>
    <w:p w14:paraId="1A3BBF70" w14:textId="35B90610" w:rsidR="005978E1" w:rsidRDefault="005978E1">
      <w:pPr>
        <w:pStyle w:val="TOC5"/>
        <w:rPr>
          <w:rFonts w:asciiTheme="minorHAnsi" w:eastAsiaTheme="minorEastAsia" w:hAnsiTheme="minorHAnsi" w:cstheme="minorBidi"/>
          <w:noProof/>
          <w:sz w:val="22"/>
          <w:szCs w:val="22"/>
          <w:lang w:val="en-US"/>
        </w:rPr>
      </w:pPr>
      <w:r>
        <w:rPr>
          <w:noProof/>
        </w:rPr>
        <w:t>5.6.2.3.8</w:t>
      </w:r>
      <w:r>
        <w:rPr>
          <w:rFonts w:asciiTheme="minorHAnsi" w:eastAsiaTheme="minorEastAsia" w:hAnsiTheme="minorHAnsi" w:cstheme="minorBidi"/>
          <w:noProof/>
          <w:sz w:val="22"/>
          <w:szCs w:val="22"/>
          <w:lang w:val="en-US"/>
        </w:rPr>
        <w:tab/>
      </w:r>
      <w:r>
        <w:rPr>
          <w:noProof/>
        </w:rPr>
        <w:t>Enumeration: SerializationFormat</w:t>
      </w:r>
      <w:r>
        <w:rPr>
          <w:noProof/>
        </w:rPr>
        <w:tab/>
      </w:r>
      <w:r>
        <w:rPr>
          <w:noProof/>
        </w:rPr>
        <w:fldChar w:fldCharType="begin"/>
      </w:r>
      <w:r>
        <w:rPr>
          <w:noProof/>
        </w:rPr>
        <w:instrText xml:space="preserve"> PAGEREF _Toc222784269 \h </w:instrText>
      </w:r>
      <w:r>
        <w:rPr>
          <w:noProof/>
        </w:rPr>
      </w:r>
      <w:r>
        <w:rPr>
          <w:noProof/>
        </w:rPr>
        <w:fldChar w:fldCharType="separate"/>
      </w:r>
      <w:r>
        <w:rPr>
          <w:noProof/>
        </w:rPr>
        <w:t>186</w:t>
      </w:r>
      <w:r>
        <w:rPr>
          <w:noProof/>
        </w:rPr>
        <w:fldChar w:fldCharType="end"/>
      </w:r>
    </w:p>
    <w:p w14:paraId="012BDC18" w14:textId="59E4B37E" w:rsidR="005978E1" w:rsidRDefault="005978E1">
      <w:pPr>
        <w:pStyle w:val="TOC3"/>
        <w:rPr>
          <w:rFonts w:asciiTheme="minorHAnsi" w:eastAsiaTheme="minorEastAsia" w:hAnsiTheme="minorHAnsi" w:cstheme="minorBidi"/>
          <w:noProof/>
          <w:sz w:val="22"/>
          <w:szCs w:val="22"/>
          <w:lang w:val="en-US"/>
        </w:rPr>
      </w:pPr>
      <w:r>
        <w:rPr>
          <w:noProof/>
        </w:rPr>
        <w:t>5.6.3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_Toc222784270 \h </w:instrText>
      </w:r>
      <w:r>
        <w:rPr>
          <w:noProof/>
        </w:rPr>
      </w:r>
      <w:r>
        <w:rPr>
          <w:noProof/>
        </w:rPr>
        <w:fldChar w:fldCharType="separate"/>
      </w:r>
      <w:r>
        <w:rPr>
          <w:noProof/>
        </w:rPr>
        <w:t>186</w:t>
      </w:r>
      <w:r>
        <w:rPr>
          <w:noProof/>
        </w:rPr>
        <w:fldChar w:fldCharType="end"/>
      </w:r>
    </w:p>
    <w:p w14:paraId="0AA7453C" w14:textId="5B2A297E" w:rsidR="005978E1" w:rsidRDefault="005978E1">
      <w:pPr>
        <w:pStyle w:val="TOC4"/>
        <w:rPr>
          <w:rFonts w:asciiTheme="minorHAnsi" w:eastAsiaTheme="minorEastAsia" w:hAnsiTheme="minorHAnsi" w:cstheme="minorBidi"/>
          <w:noProof/>
          <w:sz w:val="22"/>
          <w:szCs w:val="22"/>
          <w:lang w:val="en-US"/>
        </w:rPr>
      </w:pPr>
      <w:r>
        <w:rPr>
          <w:noProof/>
        </w:rPr>
        <w:t>5.6.3.1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_Toc222784271 \h </w:instrText>
      </w:r>
      <w:r>
        <w:rPr>
          <w:noProof/>
        </w:rPr>
      </w:r>
      <w:r>
        <w:rPr>
          <w:noProof/>
        </w:rPr>
        <w:fldChar w:fldCharType="separate"/>
      </w:r>
      <w:r>
        <w:rPr>
          <w:noProof/>
        </w:rPr>
        <w:t>186</w:t>
      </w:r>
      <w:r>
        <w:rPr>
          <w:noProof/>
        </w:rPr>
        <w:fldChar w:fldCharType="end"/>
      </w:r>
    </w:p>
    <w:p w14:paraId="4E17D155" w14:textId="40172BE7" w:rsidR="005978E1" w:rsidRDefault="005978E1">
      <w:pPr>
        <w:pStyle w:val="TOC4"/>
        <w:rPr>
          <w:rFonts w:asciiTheme="minorHAnsi" w:eastAsiaTheme="minorEastAsia" w:hAnsiTheme="minorHAnsi" w:cstheme="minorBidi"/>
          <w:noProof/>
          <w:sz w:val="22"/>
          <w:szCs w:val="22"/>
          <w:lang w:val="en-US"/>
        </w:rPr>
      </w:pPr>
      <w:r>
        <w:rPr>
          <w:noProof/>
        </w:rPr>
        <w:t>5.6.3.2</w:t>
      </w:r>
      <w:r>
        <w:rPr>
          <w:rFonts w:asciiTheme="minorHAnsi" w:eastAsiaTheme="minorEastAsia" w:hAnsiTheme="minorHAnsi" w:cstheme="minorBidi"/>
          <w:noProof/>
          <w:sz w:val="22"/>
          <w:szCs w:val="22"/>
          <w:lang w:val="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_Toc222784272 \h </w:instrText>
      </w:r>
      <w:r>
        <w:rPr>
          <w:noProof/>
        </w:rPr>
      </w:r>
      <w:r>
        <w:rPr>
          <w:noProof/>
        </w:rPr>
        <w:fldChar w:fldCharType="separate"/>
      </w:r>
      <w:r>
        <w:rPr>
          <w:noProof/>
        </w:rPr>
        <w:t>187</w:t>
      </w:r>
      <w:r>
        <w:rPr>
          <w:noProof/>
        </w:rPr>
        <w:fldChar w:fldCharType="end"/>
      </w:r>
    </w:p>
    <w:p w14:paraId="02C69A9D" w14:textId="69411739" w:rsidR="005978E1" w:rsidRDefault="005978E1">
      <w:pPr>
        <w:pStyle w:val="TOC5"/>
        <w:rPr>
          <w:rFonts w:asciiTheme="minorHAnsi" w:eastAsiaTheme="minorEastAsia" w:hAnsiTheme="minorHAnsi" w:cstheme="minorBidi"/>
          <w:noProof/>
          <w:sz w:val="22"/>
          <w:szCs w:val="22"/>
          <w:lang w:val="en-US"/>
        </w:rPr>
      </w:pPr>
      <w:r>
        <w:rPr>
          <w:noProof/>
        </w:rPr>
        <w:t>5.6.3.2.1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_Toc222784273 \h </w:instrText>
      </w:r>
      <w:r>
        <w:rPr>
          <w:noProof/>
        </w:rPr>
      </w:r>
      <w:r>
        <w:rPr>
          <w:noProof/>
        </w:rPr>
        <w:fldChar w:fldCharType="separate"/>
      </w:r>
      <w:r>
        <w:rPr>
          <w:noProof/>
        </w:rPr>
        <w:t>187</w:t>
      </w:r>
      <w:r>
        <w:rPr>
          <w:noProof/>
        </w:rPr>
        <w:fldChar w:fldCharType="end"/>
      </w:r>
    </w:p>
    <w:p w14:paraId="1826240C" w14:textId="0F8032ED" w:rsidR="005978E1" w:rsidRDefault="005978E1">
      <w:pPr>
        <w:pStyle w:val="TOC5"/>
        <w:rPr>
          <w:rFonts w:asciiTheme="minorHAnsi" w:eastAsiaTheme="minorEastAsia" w:hAnsiTheme="minorHAnsi" w:cstheme="minorBidi"/>
          <w:noProof/>
          <w:sz w:val="22"/>
          <w:szCs w:val="22"/>
          <w:lang w:val="en-US"/>
        </w:rPr>
      </w:pPr>
      <w:r>
        <w:rPr>
          <w:noProof/>
        </w:rPr>
        <w:t>5.6.3.2.2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_Toc222784274 \h </w:instrText>
      </w:r>
      <w:r>
        <w:rPr>
          <w:noProof/>
        </w:rPr>
      </w:r>
      <w:r>
        <w:rPr>
          <w:noProof/>
        </w:rPr>
        <w:fldChar w:fldCharType="separate"/>
      </w:r>
      <w:r>
        <w:rPr>
          <w:noProof/>
        </w:rPr>
        <w:t>188</w:t>
      </w:r>
      <w:r>
        <w:rPr>
          <w:noProof/>
        </w:rPr>
        <w:fldChar w:fldCharType="end"/>
      </w:r>
    </w:p>
    <w:p w14:paraId="0A419DE2" w14:textId="671E9FF4" w:rsidR="005978E1" w:rsidRDefault="005978E1">
      <w:pPr>
        <w:pStyle w:val="TOC5"/>
        <w:rPr>
          <w:rFonts w:asciiTheme="minorHAnsi" w:eastAsiaTheme="minorEastAsia" w:hAnsiTheme="minorHAnsi" w:cstheme="minorBidi"/>
          <w:noProof/>
          <w:sz w:val="22"/>
          <w:szCs w:val="22"/>
          <w:lang w:val="en-US"/>
        </w:rPr>
      </w:pPr>
      <w:r>
        <w:rPr>
          <w:noProof/>
        </w:rPr>
        <w:t>5.6.3.2.3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_Toc222784275 \h </w:instrText>
      </w:r>
      <w:r>
        <w:rPr>
          <w:noProof/>
        </w:rPr>
      </w:r>
      <w:r>
        <w:rPr>
          <w:noProof/>
        </w:rPr>
        <w:fldChar w:fldCharType="separate"/>
      </w:r>
      <w:r>
        <w:rPr>
          <w:noProof/>
        </w:rPr>
        <w:t>188</w:t>
      </w:r>
      <w:r>
        <w:rPr>
          <w:noProof/>
        </w:rPr>
        <w:fldChar w:fldCharType="end"/>
      </w:r>
    </w:p>
    <w:p w14:paraId="12529017" w14:textId="4B2ADAB1" w:rsidR="005978E1" w:rsidRDefault="005978E1">
      <w:pPr>
        <w:pStyle w:val="TOC4"/>
        <w:rPr>
          <w:rFonts w:asciiTheme="minorHAnsi" w:eastAsiaTheme="minorEastAsia" w:hAnsiTheme="minorHAnsi" w:cstheme="minorBidi"/>
          <w:noProof/>
          <w:sz w:val="22"/>
          <w:szCs w:val="22"/>
          <w:lang w:val="en-US"/>
        </w:rPr>
      </w:pPr>
      <w:r>
        <w:rPr>
          <w:noProof/>
        </w:rPr>
        <w:t>5.6.3.3</w:t>
      </w:r>
      <w:r>
        <w:rPr>
          <w:rFonts w:asciiTheme="minorHAnsi" w:eastAsiaTheme="minorEastAsia" w:hAnsiTheme="minorHAnsi" w:cstheme="minorBidi"/>
          <w:noProof/>
          <w:sz w:val="22"/>
          <w:szCs w:val="22"/>
          <w:lang w:val="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_Toc222784276 \h </w:instrText>
      </w:r>
      <w:r>
        <w:rPr>
          <w:noProof/>
        </w:rPr>
      </w:r>
      <w:r>
        <w:rPr>
          <w:noProof/>
        </w:rPr>
        <w:fldChar w:fldCharType="separate"/>
      </w:r>
      <w:r>
        <w:rPr>
          <w:noProof/>
        </w:rPr>
        <w:t>189</w:t>
      </w:r>
      <w:r>
        <w:rPr>
          <w:noProof/>
        </w:rPr>
        <w:fldChar w:fldCharType="end"/>
      </w:r>
    </w:p>
    <w:p w14:paraId="046E838C" w14:textId="5E242045" w:rsidR="005978E1" w:rsidRDefault="005978E1">
      <w:pPr>
        <w:pStyle w:val="TOC5"/>
        <w:rPr>
          <w:rFonts w:asciiTheme="minorHAnsi" w:eastAsiaTheme="minorEastAsia" w:hAnsiTheme="minorHAnsi" w:cstheme="minorBidi"/>
          <w:noProof/>
          <w:sz w:val="22"/>
          <w:szCs w:val="22"/>
          <w:lang w:val="en-US"/>
        </w:rPr>
      </w:pPr>
      <w:r>
        <w:rPr>
          <w:noProof/>
        </w:rPr>
        <w:t>5.6.3.3.1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_Toc222784277 \h </w:instrText>
      </w:r>
      <w:r>
        <w:rPr>
          <w:noProof/>
        </w:rPr>
      </w:r>
      <w:r>
        <w:rPr>
          <w:noProof/>
        </w:rPr>
        <w:fldChar w:fldCharType="separate"/>
      </w:r>
      <w:r>
        <w:rPr>
          <w:noProof/>
        </w:rPr>
        <w:t>189</w:t>
      </w:r>
      <w:r>
        <w:rPr>
          <w:noProof/>
        </w:rPr>
        <w:fldChar w:fldCharType="end"/>
      </w:r>
    </w:p>
    <w:p w14:paraId="1EB94663" w14:textId="48853B9C" w:rsidR="005978E1" w:rsidRDefault="005978E1">
      <w:pPr>
        <w:pStyle w:val="TOC5"/>
        <w:rPr>
          <w:rFonts w:asciiTheme="minorHAnsi" w:eastAsiaTheme="minorEastAsia" w:hAnsiTheme="minorHAnsi" w:cstheme="minorBidi"/>
          <w:noProof/>
          <w:sz w:val="22"/>
          <w:szCs w:val="22"/>
          <w:lang w:val="en-US"/>
        </w:rPr>
      </w:pPr>
      <w:r>
        <w:rPr>
          <w:noProof/>
        </w:rPr>
        <w:t>5.6.3.3.2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_Toc222784278 \h </w:instrText>
      </w:r>
      <w:r>
        <w:rPr>
          <w:noProof/>
        </w:rPr>
      </w:r>
      <w:r>
        <w:rPr>
          <w:noProof/>
        </w:rPr>
        <w:fldChar w:fldCharType="separate"/>
      </w:r>
      <w:r>
        <w:rPr>
          <w:noProof/>
        </w:rPr>
        <w:t>190</w:t>
      </w:r>
      <w:r>
        <w:rPr>
          <w:noProof/>
        </w:rPr>
        <w:fldChar w:fldCharType="end"/>
      </w:r>
    </w:p>
    <w:p w14:paraId="44CE041A" w14:textId="78272191" w:rsidR="005978E1" w:rsidRDefault="005978E1">
      <w:pPr>
        <w:pStyle w:val="TOC5"/>
        <w:rPr>
          <w:rFonts w:asciiTheme="minorHAnsi" w:eastAsiaTheme="minorEastAsia" w:hAnsiTheme="minorHAnsi" w:cstheme="minorBidi"/>
          <w:noProof/>
          <w:sz w:val="22"/>
          <w:szCs w:val="22"/>
          <w:lang w:val="en-US"/>
        </w:rPr>
      </w:pPr>
      <w:r>
        <w:rPr>
          <w:noProof/>
        </w:rPr>
        <w:t>5.6.3.3.3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_Toc222784279 \h </w:instrText>
      </w:r>
      <w:r>
        <w:rPr>
          <w:noProof/>
        </w:rPr>
      </w:r>
      <w:r>
        <w:rPr>
          <w:noProof/>
        </w:rPr>
        <w:fldChar w:fldCharType="separate"/>
      </w:r>
      <w:r>
        <w:rPr>
          <w:noProof/>
        </w:rPr>
        <w:t>190</w:t>
      </w:r>
      <w:r>
        <w:rPr>
          <w:noProof/>
        </w:rPr>
        <w:fldChar w:fldCharType="end"/>
      </w:r>
    </w:p>
    <w:p w14:paraId="2E8045DE" w14:textId="28ED5172" w:rsidR="005978E1" w:rsidRDefault="005978E1">
      <w:pPr>
        <w:pStyle w:val="TOC4"/>
        <w:rPr>
          <w:rFonts w:asciiTheme="minorHAnsi" w:eastAsiaTheme="minorEastAsia" w:hAnsiTheme="minorHAnsi" w:cstheme="minorBidi"/>
          <w:noProof/>
          <w:sz w:val="22"/>
          <w:szCs w:val="22"/>
          <w:lang w:val="en-US"/>
        </w:rPr>
      </w:pPr>
      <w:r>
        <w:rPr>
          <w:noProof/>
        </w:rPr>
        <w:t>5.6.3.4</w:t>
      </w:r>
      <w:r>
        <w:rPr>
          <w:rFonts w:asciiTheme="minorHAnsi" w:eastAsiaTheme="minorEastAsia" w:hAnsiTheme="minorHAnsi" w:cstheme="minorBidi"/>
          <w:noProof/>
          <w:sz w:val="22"/>
          <w:szCs w:val="22"/>
          <w:lang w:val="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_Toc222784280 \h </w:instrText>
      </w:r>
      <w:r>
        <w:rPr>
          <w:noProof/>
        </w:rPr>
      </w:r>
      <w:r>
        <w:rPr>
          <w:noProof/>
        </w:rPr>
        <w:fldChar w:fldCharType="separate"/>
      </w:r>
      <w:r>
        <w:rPr>
          <w:noProof/>
        </w:rPr>
        <w:t>192</w:t>
      </w:r>
      <w:r>
        <w:rPr>
          <w:noProof/>
        </w:rPr>
        <w:fldChar w:fldCharType="end"/>
      </w:r>
    </w:p>
    <w:p w14:paraId="0A05291F" w14:textId="6BF8A086" w:rsidR="005978E1" w:rsidRDefault="005978E1">
      <w:pPr>
        <w:pStyle w:val="TOC5"/>
        <w:rPr>
          <w:rFonts w:asciiTheme="minorHAnsi" w:eastAsiaTheme="minorEastAsia" w:hAnsiTheme="minorHAnsi" w:cstheme="minorBidi"/>
          <w:noProof/>
          <w:sz w:val="22"/>
          <w:szCs w:val="22"/>
          <w:lang w:val="en-US"/>
        </w:rPr>
      </w:pPr>
      <w:r>
        <w:rPr>
          <w:noProof/>
        </w:rPr>
        <w:t>5.6.3.4.1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_Toc222784281 \h </w:instrText>
      </w:r>
      <w:r>
        <w:rPr>
          <w:noProof/>
        </w:rPr>
      </w:r>
      <w:r>
        <w:rPr>
          <w:noProof/>
        </w:rPr>
        <w:fldChar w:fldCharType="separate"/>
      </w:r>
      <w:r>
        <w:rPr>
          <w:noProof/>
        </w:rPr>
        <w:t>192</w:t>
      </w:r>
      <w:r>
        <w:rPr>
          <w:noProof/>
        </w:rPr>
        <w:fldChar w:fldCharType="end"/>
      </w:r>
    </w:p>
    <w:p w14:paraId="03074B14" w14:textId="62A8A563" w:rsidR="005978E1" w:rsidRDefault="005978E1">
      <w:pPr>
        <w:pStyle w:val="TOC5"/>
        <w:rPr>
          <w:rFonts w:asciiTheme="minorHAnsi" w:eastAsiaTheme="minorEastAsia" w:hAnsiTheme="minorHAnsi" w:cstheme="minorBidi"/>
          <w:noProof/>
          <w:sz w:val="22"/>
          <w:szCs w:val="22"/>
          <w:lang w:val="en-US"/>
        </w:rPr>
      </w:pPr>
      <w:r>
        <w:rPr>
          <w:noProof/>
        </w:rPr>
        <w:t>5.6.3.4.2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_Toc222784282 \h </w:instrText>
      </w:r>
      <w:r>
        <w:rPr>
          <w:noProof/>
        </w:rPr>
      </w:r>
      <w:r>
        <w:rPr>
          <w:noProof/>
        </w:rPr>
        <w:fldChar w:fldCharType="separate"/>
      </w:r>
      <w:r>
        <w:rPr>
          <w:noProof/>
        </w:rPr>
        <w:t>193</w:t>
      </w:r>
      <w:r>
        <w:rPr>
          <w:noProof/>
        </w:rPr>
        <w:fldChar w:fldCharType="end"/>
      </w:r>
    </w:p>
    <w:p w14:paraId="49D7F650" w14:textId="5AECBCF9" w:rsidR="005978E1" w:rsidRDefault="005978E1">
      <w:pPr>
        <w:pStyle w:val="TOC5"/>
        <w:rPr>
          <w:rFonts w:asciiTheme="minorHAnsi" w:eastAsiaTheme="minorEastAsia" w:hAnsiTheme="minorHAnsi" w:cstheme="minorBidi"/>
          <w:noProof/>
          <w:sz w:val="22"/>
          <w:szCs w:val="22"/>
          <w:lang w:val="en-US"/>
        </w:rPr>
      </w:pPr>
      <w:r>
        <w:rPr>
          <w:noProof/>
        </w:rPr>
        <w:t>5.6.3.4.3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_Toc222784283 \h </w:instrText>
      </w:r>
      <w:r>
        <w:rPr>
          <w:noProof/>
        </w:rPr>
      </w:r>
      <w:r>
        <w:rPr>
          <w:noProof/>
        </w:rPr>
        <w:fldChar w:fldCharType="separate"/>
      </w:r>
      <w:r>
        <w:rPr>
          <w:noProof/>
        </w:rPr>
        <w:t>193</w:t>
      </w:r>
      <w:r>
        <w:rPr>
          <w:noProof/>
        </w:rPr>
        <w:fldChar w:fldCharType="end"/>
      </w:r>
    </w:p>
    <w:p w14:paraId="7D112FCE" w14:textId="2ADE4F38" w:rsidR="005978E1" w:rsidRDefault="005978E1">
      <w:pPr>
        <w:pStyle w:val="TOC4"/>
        <w:rPr>
          <w:rFonts w:asciiTheme="minorHAnsi" w:eastAsiaTheme="minorEastAsia" w:hAnsiTheme="minorHAnsi" w:cstheme="minorBidi"/>
          <w:noProof/>
          <w:sz w:val="22"/>
          <w:szCs w:val="22"/>
          <w:lang w:val="en-US"/>
        </w:rPr>
      </w:pPr>
      <w:r>
        <w:rPr>
          <w:noProof/>
        </w:rPr>
        <w:t>5.6.3.5</w:t>
      </w:r>
      <w:r>
        <w:rPr>
          <w:rFonts w:asciiTheme="minorHAnsi" w:eastAsiaTheme="minorEastAsia" w:hAnsiTheme="minorHAnsi" w:cstheme="minorBidi"/>
          <w:noProof/>
          <w:sz w:val="22"/>
          <w:szCs w:val="22"/>
          <w:lang w:val="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_Toc222784284 \h </w:instrText>
      </w:r>
      <w:r>
        <w:rPr>
          <w:noProof/>
        </w:rPr>
      </w:r>
      <w:r>
        <w:rPr>
          <w:noProof/>
        </w:rPr>
        <w:fldChar w:fldCharType="separate"/>
      </w:r>
      <w:r>
        <w:rPr>
          <w:noProof/>
        </w:rPr>
        <w:t>196</w:t>
      </w:r>
      <w:r>
        <w:rPr>
          <w:noProof/>
        </w:rPr>
        <w:fldChar w:fldCharType="end"/>
      </w:r>
    </w:p>
    <w:p w14:paraId="1763F364" w14:textId="13055813" w:rsidR="005978E1" w:rsidRDefault="005978E1">
      <w:pPr>
        <w:pStyle w:val="TOC5"/>
        <w:rPr>
          <w:rFonts w:asciiTheme="minorHAnsi" w:eastAsiaTheme="minorEastAsia" w:hAnsiTheme="minorHAnsi" w:cstheme="minorBidi"/>
          <w:noProof/>
          <w:sz w:val="22"/>
          <w:szCs w:val="22"/>
          <w:lang w:val="en-US"/>
        </w:rPr>
      </w:pPr>
      <w:r>
        <w:rPr>
          <w:noProof/>
        </w:rPr>
        <w:t>5.6.3.5.1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_Toc222784285 \h </w:instrText>
      </w:r>
      <w:r>
        <w:rPr>
          <w:noProof/>
        </w:rPr>
      </w:r>
      <w:r>
        <w:rPr>
          <w:noProof/>
        </w:rPr>
        <w:fldChar w:fldCharType="separate"/>
      </w:r>
      <w:r>
        <w:rPr>
          <w:noProof/>
        </w:rPr>
        <w:t>196</w:t>
      </w:r>
      <w:r>
        <w:rPr>
          <w:noProof/>
        </w:rPr>
        <w:fldChar w:fldCharType="end"/>
      </w:r>
    </w:p>
    <w:p w14:paraId="707CF90D" w14:textId="7FC8888D" w:rsidR="005978E1" w:rsidRDefault="005978E1">
      <w:pPr>
        <w:pStyle w:val="TOC5"/>
        <w:rPr>
          <w:rFonts w:asciiTheme="minorHAnsi" w:eastAsiaTheme="minorEastAsia" w:hAnsiTheme="minorHAnsi" w:cstheme="minorBidi"/>
          <w:noProof/>
          <w:sz w:val="22"/>
          <w:szCs w:val="22"/>
          <w:lang w:val="en-US"/>
        </w:rPr>
      </w:pPr>
      <w:r>
        <w:rPr>
          <w:noProof/>
        </w:rPr>
        <w:t>5.6.3.5.2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_Toc222784286 \h </w:instrText>
      </w:r>
      <w:r>
        <w:rPr>
          <w:noProof/>
        </w:rPr>
      </w:r>
      <w:r>
        <w:rPr>
          <w:noProof/>
        </w:rPr>
        <w:fldChar w:fldCharType="separate"/>
      </w:r>
      <w:r>
        <w:rPr>
          <w:noProof/>
        </w:rPr>
        <w:t>196</w:t>
      </w:r>
      <w:r>
        <w:rPr>
          <w:noProof/>
        </w:rPr>
        <w:fldChar w:fldCharType="end"/>
      </w:r>
    </w:p>
    <w:p w14:paraId="056B4AA2" w14:textId="7DC00FD9" w:rsidR="005978E1" w:rsidRDefault="005978E1">
      <w:pPr>
        <w:pStyle w:val="TOC5"/>
        <w:rPr>
          <w:rFonts w:asciiTheme="minorHAnsi" w:eastAsiaTheme="minorEastAsia" w:hAnsiTheme="minorHAnsi" w:cstheme="minorBidi"/>
          <w:noProof/>
          <w:sz w:val="22"/>
          <w:szCs w:val="22"/>
          <w:lang w:val="en-US"/>
        </w:rPr>
      </w:pPr>
      <w:r>
        <w:rPr>
          <w:noProof/>
        </w:rPr>
        <w:t>5.6.3.5.3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_Toc222784287 \h </w:instrText>
      </w:r>
      <w:r>
        <w:rPr>
          <w:noProof/>
        </w:rPr>
      </w:r>
      <w:r>
        <w:rPr>
          <w:noProof/>
        </w:rPr>
        <w:fldChar w:fldCharType="separate"/>
      </w:r>
      <w:r>
        <w:rPr>
          <w:noProof/>
        </w:rPr>
        <w:t>196</w:t>
      </w:r>
      <w:r>
        <w:rPr>
          <w:noProof/>
        </w:rPr>
        <w:fldChar w:fldCharType="end"/>
      </w:r>
    </w:p>
    <w:p w14:paraId="001AD357" w14:textId="6096D570" w:rsidR="005978E1" w:rsidRDefault="005978E1">
      <w:pPr>
        <w:pStyle w:val="TOC4"/>
        <w:rPr>
          <w:rFonts w:asciiTheme="minorHAnsi" w:eastAsiaTheme="minorEastAsia" w:hAnsiTheme="minorHAnsi" w:cstheme="minorBidi"/>
          <w:noProof/>
          <w:sz w:val="22"/>
          <w:szCs w:val="22"/>
          <w:lang w:val="en-US"/>
        </w:rPr>
      </w:pPr>
      <w:r>
        <w:rPr>
          <w:noProof/>
        </w:rPr>
        <w:t>5.6.3.6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_Toc222784288 \h </w:instrText>
      </w:r>
      <w:r>
        <w:rPr>
          <w:noProof/>
        </w:rPr>
      </w:r>
      <w:r>
        <w:rPr>
          <w:noProof/>
        </w:rPr>
        <w:fldChar w:fldCharType="separate"/>
      </w:r>
      <w:r>
        <w:rPr>
          <w:noProof/>
        </w:rPr>
        <w:t>201</w:t>
      </w:r>
      <w:r>
        <w:rPr>
          <w:noProof/>
        </w:rPr>
        <w:fldChar w:fldCharType="end"/>
      </w:r>
    </w:p>
    <w:p w14:paraId="202A63B5" w14:textId="14FB0AC3" w:rsidR="005978E1" w:rsidRDefault="005978E1">
      <w:pPr>
        <w:pStyle w:val="TOC4"/>
        <w:rPr>
          <w:rFonts w:asciiTheme="minorHAnsi" w:eastAsiaTheme="minorEastAsia" w:hAnsiTheme="minorHAnsi" w:cstheme="minorBidi"/>
          <w:noProof/>
          <w:sz w:val="22"/>
          <w:szCs w:val="22"/>
          <w:lang w:val="en-US"/>
        </w:rPr>
      </w:pPr>
      <w:r>
        <w:rPr>
          <w:noProof/>
        </w:rPr>
        <w:t>5.6.3.7</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_Toc222784289 \h </w:instrText>
      </w:r>
      <w:r>
        <w:rPr>
          <w:noProof/>
        </w:rPr>
      </w:r>
      <w:r>
        <w:rPr>
          <w:noProof/>
        </w:rPr>
        <w:fldChar w:fldCharType="separate"/>
      </w:r>
      <w:r>
        <w:rPr>
          <w:noProof/>
        </w:rPr>
        <w:t>201</w:t>
      </w:r>
      <w:r>
        <w:rPr>
          <w:noProof/>
        </w:rPr>
        <w:fldChar w:fldCharType="end"/>
      </w:r>
    </w:p>
    <w:p w14:paraId="153FEBF4" w14:textId="499B51AF" w:rsidR="005978E1" w:rsidRDefault="005978E1">
      <w:pPr>
        <w:pStyle w:val="TOC4"/>
        <w:rPr>
          <w:rFonts w:asciiTheme="minorHAnsi" w:eastAsiaTheme="minorEastAsia" w:hAnsiTheme="minorHAnsi" w:cstheme="minorBidi"/>
          <w:noProof/>
          <w:sz w:val="22"/>
          <w:szCs w:val="22"/>
          <w:lang w:val="en-US"/>
        </w:rPr>
      </w:pPr>
      <w:r>
        <w:rPr>
          <w:noProof/>
        </w:rPr>
        <w:t>5.6.3.8</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_Toc222784290 \h </w:instrText>
      </w:r>
      <w:r>
        <w:rPr>
          <w:noProof/>
        </w:rPr>
      </w:r>
      <w:r>
        <w:rPr>
          <w:noProof/>
        </w:rPr>
        <w:fldChar w:fldCharType="separate"/>
      </w:r>
      <w:r>
        <w:rPr>
          <w:noProof/>
        </w:rPr>
        <w:t>201</w:t>
      </w:r>
      <w:r>
        <w:rPr>
          <w:noProof/>
        </w:rPr>
        <w:fldChar w:fldCharType="end"/>
      </w:r>
    </w:p>
    <w:p w14:paraId="504B9F4B" w14:textId="5DC1A20B" w:rsidR="005978E1" w:rsidRDefault="005978E1">
      <w:pPr>
        <w:pStyle w:val="TOC4"/>
        <w:rPr>
          <w:rFonts w:asciiTheme="minorHAnsi" w:eastAsiaTheme="minorEastAsia" w:hAnsiTheme="minorHAnsi" w:cstheme="minorBidi"/>
          <w:noProof/>
          <w:sz w:val="22"/>
          <w:szCs w:val="22"/>
          <w:lang w:val="en-US"/>
        </w:rPr>
      </w:pPr>
      <w:r>
        <w:rPr>
          <w:noProof/>
        </w:rPr>
        <w:t>5.6.3.9</w:t>
      </w:r>
      <w:r>
        <w:rPr>
          <w:rFonts w:asciiTheme="minorHAnsi" w:eastAsiaTheme="minorEastAsia" w:hAnsiTheme="minorHAnsi" w:cstheme="minorBidi"/>
          <w:noProof/>
          <w:sz w:val="22"/>
          <w:szCs w:val="22"/>
          <w:lang w:val="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_Toc222784291 \h </w:instrText>
      </w:r>
      <w:r>
        <w:rPr>
          <w:noProof/>
        </w:rPr>
      </w:r>
      <w:r>
        <w:rPr>
          <w:noProof/>
        </w:rPr>
        <w:fldChar w:fldCharType="separate"/>
      </w:r>
      <w:r>
        <w:rPr>
          <w:noProof/>
        </w:rPr>
        <w:t>201</w:t>
      </w:r>
      <w:r>
        <w:rPr>
          <w:noProof/>
        </w:rPr>
        <w:fldChar w:fldCharType="end"/>
      </w:r>
    </w:p>
    <w:p w14:paraId="002AEE2C" w14:textId="7DB32E8D" w:rsidR="005978E1" w:rsidRDefault="005978E1">
      <w:pPr>
        <w:pStyle w:val="TOC5"/>
        <w:rPr>
          <w:rFonts w:asciiTheme="minorHAnsi" w:eastAsiaTheme="minorEastAsia" w:hAnsiTheme="minorHAnsi" w:cstheme="minorBidi"/>
          <w:noProof/>
          <w:sz w:val="22"/>
          <w:szCs w:val="22"/>
          <w:lang w:val="en-US"/>
        </w:rPr>
      </w:pPr>
      <w:r>
        <w:rPr>
          <w:noProof/>
        </w:rPr>
        <w:t>5.6.3.9.1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_Toc222784292 \h </w:instrText>
      </w:r>
      <w:r>
        <w:rPr>
          <w:noProof/>
        </w:rPr>
      </w:r>
      <w:r>
        <w:rPr>
          <w:noProof/>
        </w:rPr>
        <w:fldChar w:fldCharType="separate"/>
      </w:r>
      <w:r>
        <w:rPr>
          <w:noProof/>
        </w:rPr>
        <w:t>201</w:t>
      </w:r>
      <w:r>
        <w:rPr>
          <w:noProof/>
        </w:rPr>
        <w:fldChar w:fldCharType="end"/>
      </w:r>
    </w:p>
    <w:p w14:paraId="09FFAD02" w14:textId="63A0527B" w:rsidR="005978E1" w:rsidRDefault="005978E1">
      <w:pPr>
        <w:pStyle w:val="TOC5"/>
        <w:rPr>
          <w:rFonts w:asciiTheme="minorHAnsi" w:eastAsiaTheme="minorEastAsia" w:hAnsiTheme="minorHAnsi" w:cstheme="minorBidi"/>
          <w:noProof/>
          <w:sz w:val="22"/>
          <w:szCs w:val="22"/>
          <w:lang w:val="en-US"/>
        </w:rPr>
      </w:pPr>
      <w:r>
        <w:rPr>
          <w:noProof/>
        </w:rPr>
        <w:t>5.6.3.9.2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_Toc222784293 \h </w:instrText>
      </w:r>
      <w:r>
        <w:rPr>
          <w:noProof/>
        </w:rPr>
      </w:r>
      <w:r>
        <w:rPr>
          <w:noProof/>
        </w:rPr>
        <w:fldChar w:fldCharType="separate"/>
      </w:r>
      <w:r>
        <w:rPr>
          <w:noProof/>
        </w:rPr>
        <w:t>201</w:t>
      </w:r>
      <w:r>
        <w:rPr>
          <w:noProof/>
        </w:rPr>
        <w:fldChar w:fldCharType="end"/>
      </w:r>
    </w:p>
    <w:p w14:paraId="309CE0D9" w14:textId="7AE959D6" w:rsidR="005978E1" w:rsidRDefault="005978E1">
      <w:pPr>
        <w:pStyle w:val="TOC5"/>
        <w:rPr>
          <w:rFonts w:asciiTheme="minorHAnsi" w:eastAsiaTheme="minorEastAsia" w:hAnsiTheme="minorHAnsi" w:cstheme="minorBidi"/>
          <w:noProof/>
          <w:sz w:val="22"/>
          <w:szCs w:val="22"/>
          <w:lang w:val="en-US"/>
        </w:rPr>
      </w:pPr>
      <w:r>
        <w:rPr>
          <w:noProof/>
        </w:rPr>
        <w:t>5.6.3.9.3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_Toc222784294 \h </w:instrText>
      </w:r>
      <w:r>
        <w:rPr>
          <w:noProof/>
        </w:rPr>
      </w:r>
      <w:r>
        <w:rPr>
          <w:noProof/>
        </w:rPr>
        <w:fldChar w:fldCharType="separate"/>
      </w:r>
      <w:r>
        <w:rPr>
          <w:noProof/>
        </w:rPr>
        <w:t>201</w:t>
      </w:r>
      <w:r>
        <w:rPr>
          <w:noProof/>
        </w:rPr>
        <w:fldChar w:fldCharType="end"/>
      </w:r>
    </w:p>
    <w:p w14:paraId="0D6AB2C0" w14:textId="07ADC896" w:rsidR="005978E1" w:rsidRDefault="005978E1">
      <w:pPr>
        <w:pStyle w:val="TOC4"/>
        <w:rPr>
          <w:rFonts w:asciiTheme="minorHAnsi" w:eastAsiaTheme="minorEastAsia" w:hAnsiTheme="minorHAnsi" w:cstheme="minorBidi"/>
          <w:noProof/>
          <w:sz w:val="22"/>
          <w:szCs w:val="22"/>
          <w:lang w:val="en-US"/>
        </w:rPr>
      </w:pPr>
      <w:r>
        <w:rPr>
          <w:noProof/>
        </w:rPr>
        <w:t>5.6.3.10</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_Toc222784295 \h </w:instrText>
      </w:r>
      <w:r>
        <w:rPr>
          <w:noProof/>
        </w:rPr>
      </w:r>
      <w:r>
        <w:rPr>
          <w:noProof/>
        </w:rPr>
        <w:fldChar w:fldCharType="separate"/>
      </w:r>
      <w:r>
        <w:rPr>
          <w:noProof/>
        </w:rPr>
        <w:t>204</w:t>
      </w:r>
      <w:r>
        <w:rPr>
          <w:noProof/>
        </w:rPr>
        <w:fldChar w:fldCharType="end"/>
      </w:r>
    </w:p>
    <w:p w14:paraId="515836BE" w14:textId="571B040E" w:rsidR="005978E1" w:rsidRDefault="005978E1">
      <w:pPr>
        <w:pStyle w:val="TOC4"/>
        <w:rPr>
          <w:rFonts w:asciiTheme="minorHAnsi" w:eastAsiaTheme="minorEastAsia" w:hAnsiTheme="minorHAnsi" w:cstheme="minorBidi"/>
          <w:noProof/>
          <w:sz w:val="22"/>
          <w:szCs w:val="22"/>
          <w:lang w:val="en-US"/>
        </w:rPr>
      </w:pPr>
      <w:r>
        <w:rPr>
          <w:noProof/>
        </w:rPr>
        <w:t>5.6.3.11</w:t>
      </w:r>
      <w:r>
        <w:rPr>
          <w:rFonts w:asciiTheme="minorHAnsi" w:eastAsiaTheme="minorEastAsia" w:hAnsiTheme="minorHAnsi" w:cstheme="minorBidi"/>
          <w:noProof/>
          <w:sz w:val="22"/>
          <w:szCs w:val="22"/>
          <w:lang w:val="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_Toc222784296 \h </w:instrText>
      </w:r>
      <w:r>
        <w:rPr>
          <w:noProof/>
        </w:rPr>
      </w:r>
      <w:r>
        <w:rPr>
          <w:noProof/>
        </w:rPr>
        <w:fldChar w:fldCharType="separate"/>
      </w:r>
      <w:r>
        <w:rPr>
          <w:noProof/>
        </w:rPr>
        <w:t>204</w:t>
      </w:r>
      <w:r>
        <w:rPr>
          <w:noProof/>
        </w:rPr>
        <w:fldChar w:fldCharType="end"/>
      </w:r>
    </w:p>
    <w:p w14:paraId="4039080E" w14:textId="0C9DA641" w:rsidR="005978E1" w:rsidRDefault="005978E1">
      <w:pPr>
        <w:pStyle w:val="TOC5"/>
        <w:rPr>
          <w:rFonts w:asciiTheme="minorHAnsi" w:eastAsiaTheme="minorEastAsia" w:hAnsiTheme="minorHAnsi" w:cstheme="minorBidi"/>
          <w:noProof/>
          <w:sz w:val="22"/>
          <w:szCs w:val="22"/>
          <w:lang w:val="en-US"/>
        </w:rPr>
      </w:pPr>
      <w:r>
        <w:rPr>
          <w:noProof/>
        </w:rPr>
        <w:t>5.6.3.11.1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_Toc222784297 \h </w:instrText>
      </w:r>
      <w:r>
        <w:rPr>
          <w:noProof/>
        </w:rPr>
      </w:r>
      <w:r>
        <w:rPr>
          <w:noProof/>
        </w:rPr>
        <w:fldChar w:fldCharType="separate"/>
      </w:r>
      <w:r>
        <w:rPr>
          <w:noProof/>
        </w:rPr>
        <w:t>204</w:t>
      </w:r>
      <w:r>
        <w:rPr>
          <w:noProof/>
        </w:rPr>
        <w:fldChar w:fldCharType="end"/>
      </w:r>
    </w:p>
    <w:p w14:paraId="66F6C7F7" w14:textId="472ECD61" w:rsidR="005978E1" w:rsidRDefault="005978E1">
      <w:pPr>
        <w:pStyle w:val="TOC5"/>
        <w:rPr>
          <w:rFonts w:asciiTheme="minorHAnsi" w:eastAsiaTheme="minorEastAsia" w:hAnsiTheme="minorHAnsi" w:cstheme="minorBidi"/>
          <w:noProof/>
          <w:sz w:val="22"/>
          <w:szCs w:val="22"/>
          <w:lang w:val="en-US"/>
        </w:rPr>
      </w:pPr>
      <w:r>
        <w:rPr>
          <w:noProof/>
        </w:rPr>
        <w:t>5.6.3.11.2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_Toc222784298 \h </w:instrText>
      </w:r>
      <w:r>
        <w:rPr>
          <w:noProof/>
        </w:rPr>
      </w:r>
      <w:r>
        <w:rPr>
          <w:noProof/>
        </w:rPr>
        <w:fldChar w:fldCharType="separate"/>
      </w:r>
      <w:r>
        <w:rPr>
          <w:noProof/>
        </w:rPr>
        <w:t>205</w:t>
      </w:r>
      <w:r>
        <w:rPr>
          <w:noProof/>
        </w:rPr>
        <w:fldChar w:fldCharType="end"/>
      </w:r>
    </w:p>
    <w:p w14:paraId="2462487E" w14:textId="6407079C" w:rsidR="005978E1" w:rsidRDefault="005978E1">
      <w:pPr>
        <w:pStyle w:val="TOC5"/>
        <w:rPr>
          <w:rFonts w:asciiTheme="minorHAnsi" w:eastAsiaTheme="minorEastAsia" w:hAnsiTheme="minorHAnsi" w:cstheme="minorBidi"/>
          <w:noProof/>
          <w:sz w:val="22"/>
          <w:szCs w:val="22"/>
          <w:lang w:val="en-US"/>
        </w:rPr>
      </w:pPr>
      <w:r>
        <w:rPr>
          <w:noProof/>
        </w:rPr>
        <w:t>5.6.3.11.3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_Toc222784299 \h </w:instrText>
      </w:r>
      <w:r>
        <w:rPr>
          <w:noProof/>
        </w:rPr>
      </w:r>
      <w:r>
        <w:rPr>
          <w:noProof/>
        </w:rPr>
        <w:fldChar w:fldCharType="separate"/>
      </w:r>
      <w:r>
        <w:rPr>
          <w:noProof/>
        </w:rPr>
        <w:t>205</w:t>
      </w:r>
      <w:r>
        <w:rPr>
          <w:noProof/>
        </w:rPr>
        <w:fldChar w:fldCharType="end"/>
      </w:r>
    </w:p>
    <w:p w14:paraId="6983C39E" w14:textId="29F4D1ED" w:rsidR="005978E1" w:rsidRDefault="005978E1">
      <w:pPr>
        <w:pStyle w:val="TOC3"/>
        <w:rPr>
          <w:rFonts w:asciiTheme="minorHAnsi" w:eastAsiaTheme="minorEastAsia" w:hAnsiTheme="minorHAnsi" w:cstheme="minorBidi"/>
          <w:noProof/>
          <w:sz w:val="22"/>
          <w:szCs w:val="22"/>
          <w:lang w:val="en-US"/>
        </w:rPr>
      </w:pPr>
      <w:r>
        <w:rPr>
          <w:noProof/>
        </w:rPr>
        <w:t>5.6.3A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_Toc222784300 \h </w:instrText>
      </w:r>
      <w:r>
        <w:rPr>
          <w:noProof/>
        </w:rPr>
      </w:r>
      <w:r>
        <w:rPr>
          <w:noProof/>
        </w:rPr>
        <w:fldChar w:fldCharType="separate"/>
      </w:r>
      <w:r>
        <w:rPr>
          <w:noProof/>
        </w:rPr>
        <w:t>206</w:t>
      </w:r>
      <w:r>
        <w:rPr>
          <w:noProof/>
        </w:rPr>
        <w:fldChar w:fldCharType="end"/>
      </w:r>
    </w:p>
    <w:p w14:paraId="7EF466ED" w14:textId="5F70F8A0" w:rsidR="005978E1" w:rsidRDefault="005978E1">
      <w:pPr>
        <w:pStyle w:val="TOC4"/>
        <w:rPr>
          <w:rFonts w:asciiTheme="minorHAnsi" w:eastAsiaTheme="minorEastAsia" w:hAnsiTheme="minorHAnsi" w:cstheme="minorBidi"/>
          <w:noProof/>
          <w:sz w:val="22"/>
          <w:szCs w:val="22"/>
          <w:lang w:val="en-US"/>
        </w:rPr>
      </w:pPr>
      <w:r>
        <w:rPr>
          <w:noProof/>
        </w:rPr>
        <w:t>5.6.3A.1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_Toc222784301 \h </w:instrText>
      </w:r>
      <w:r>
        <w:rPr>
          <w:noProof/>
        </w:rPr>
      </w:r>
      <w:r>
        <w:rPr>
          <w:noProof/>
        </w:rPr>
        <w:fldChar w:fldCharType="separate"/>
      </w:r>
      <w:r>
        <w:rPr>
          <w:noProof/>
        </w:rPr>
        <w:t>206</w:t>
      </w:r>
      <w:r>
        <w:rPr>
          <w:noProof/>
        </w:rPr>
        <w:fldChar w:fldCharType="end"/>
      </w:r>
    </w:p>
    <w:p w14:paraId="011D8CD6" w14:textId="15F12A6A" w:rsidR="005978E1" w:rsidRDefault="005978E1">
      <w:pPr>
        <w:pStyle w:val="TOC4"/>
        <w:rPr>
          <w:rFonts w:asciiTheme="minorHAnsi" w:eastAsiaTheme="minorEastAsia" w:hAnsiTheme="minorHAnsi" w:cstheme="minorBidi"/>
          <w:noProof/>
          <w:sz w:val="22"/>
          <w:szCs w:val="22"/>
          <w:lang w:val="en-US"/>
        </w:rPr>
      </w:pPr>
      <w:r>
        <w:rPr>
          <w:noProof/>
        </w:rPr>
        <w:t>5.6.3A.2</w:t>
      </w:r>
      <w:r>
        <w:rPr>
          <w:rFonts w:asciiTheme="minorHAnsi" w:eastAsiaTheme="minorEastAsia" w:hAnsiTheme="minorHAnsi" w:cstheme="minorBidi"/>
          <w:noProof/>
          <w:sz w:val="22"/>
          <w:szCs w:val="22"/>
          <w:lang w:val="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_Toc222784302 \h </w:instrText>
      </w:r>
      <w:r>
        <w:rPr>
          <w:noProof/>
        </w:rPr>
      </w:r>
      <w:r>
        <w:rPr>
          <w:noProof/>
        </w:rPr>
        <w:fldChar w:fldCharType="separate"/>
      </w:r>
      <w:r>
        <w:rPr>
          <w:noProof/>
        </w:rPr>
        <w:t>206</w:t>
      </w:r>
      <w:r>
        <w:rPr>
          <w:noProof/>
        </w:rPr>
        <w:fldChar w:fldCharType="end"/>
      </w:r>
    </w:p>
    <w:p w14:paraId="65B08F3C" w14:textId="659474A9" w:rsidR="005978E1" w:rsidRDefault="005978E1">
      <w:pPr>
        <w:pStyle w:val="TOC5"/>
        <w:rPr>
          <w:rFonts w:asciiTheme="minorHAnsi" w:eastAsiaTheme="minorEastAsia" w:hAnsiTheme="minorHAnsi" w:cstheme="minorBidi"/>
          <w:noProof/>
          <w:sz w:val="22"/>
          <w:szCs w:val="22"/>
          <w:lang w:val="en-US"/>
        </w:rPr>
      </w:pPr>
      <w:r>
        <w:rPr>
          <w:noProof/>
        </w:rPr>
        <w:t>5.6.3A.2.1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_Toc222784303 \h </w:instrText>
      </w:r>
      <w:r>
        <w:rPr>
          <w:noProof/>
        </w:rPr>
      </w:r>
      <w:r>
        <w:rPr>
          <w:noProof/>
        </w:rPr>
        <w:fldChar w:fldCharType="separate"/>
      </w:r>
      <w:r>
        <w:rPr>
          <w:noProof/>
        </w:rPr>
        <w:t>206</w:t>
      </w:r>
      <w:r>
        <w:rPr>
          <w:noProof/>
        </w:rPr>
        <w:fldChar w:fldCharType="end"/>
      </w:r>
    </w:p>
    <w:p w14:paraId="4173D20E" w14:textId="77361E8F" w:rsidR="005978E1" w:rsidRDefault="005978E1">
      <w:pPr>
        <w:pStyle w:val="TOC5"/>
        <w:rPr>
          <w:rFonts w:asciiTheme="minorHAnsi" w:eastAsiaTheme="minorEastAsia" w:hAnsiTheme="minorHAnsi" w:cstheme="minorBidi"/>
          <w:noProof/>
          <w:sz w:val="22"/>
          <w:szCs w:val="22"/>
          <w:lang w:val="en-US"/>
        </w:rPr>
      </w:pPr>
      <w:r>
        <w:rPr>
          <w:noProof/>
        </w:rPr>
        <w:t>5.6.3A.2.2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_Toc222784304 \h </w:instrText>
      </w:r>
      <w:r>
        <w:rPr>
          <w:noProof/>
        </w:rPr>
      </w:r>
      <w:r>
        <w:rPr>
          <w:noProof/>
        </w:rPr>
        <w:fldChar w:fldCharType="separate"/>
      </w:r>
      <w:r>
        <w:rPr>
          <w:noProof/>
        </w:rPr>
        <w:t>207</w:t>
      </w:r>
      <w:r>
        <w:rPr>
          <w:noProof/>
        </w:rPr>
        <w:fldChar w:fldCharType="end"/>
      </w:r>
    </w:p>
    <w:p w14:paraId="134E3F8D" w14:textId="0C70A154" w:rsidR="005978E1" w:rsidRDefault="005978E1">
      <w:pPr>
        <w:pStyle w:val="TOC5"/>
        <w:rPr>
          <w:rFonts w:asciiTheme="minorHAnsi" w:eastAsiaTheme="minorEastAsia" w:hAnsiTheme="minorHAnsi" w:cstheme="minorBidi"/>
          <w:noProof/>
          <w:sz w:val="22"/>
          <w:szCs w:val="22"/>
          <w:lang w:val="en-US"/>
        </w:rPr>
      </w:pPr>
      <w:r>
        <w:rPr>
          <w:noProof/>
        </w:rPr>
        <w:t>5.6.3A.2.3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_Toc222784305 \h </w:instrText>
      </w:r>
      <w:r>
        <w:rPr>
          <w:noProof/>
        </w:rPr>
      </w:r>
      <w:r>
        <w:rPr>
          <w:noProof/>
        </w:rPr>
        <w:fldChar w:fldCharType="separate"/>
      </w:r>
      <w:r>
        <w:rPr>
          <w:noProof/>
        </w:rPr>
        <w:t>207</w:t>
      </w:r>
      <w:r>
        <w:rPr>
          <w:noProof/>
        </w:rPr>
        <w:fldChar w:fldCharType="end"/>
      </w:r>
    </w:p>
    <w:p w14:paraId="3BE8BD3E" w14:textId="4DCF7ECF" w:rsidR="005978E1" w:rsidRDefault="005978E1">
      <w:pPr>
        <w:pStyle w:val="TOC4"/>
        <w:rPr>
          <w:rFonts w:asciiTheme="minorHAnsi" w:eastAsiaTheme="minorEastAsia" w:hAnsiTheme="minorHAnsi" w:cstheme="minorBidi"/>
          <w:noProof/>
          <w:sz w:val="22"/>
          <w:szCs w:val="22"/>
          <w:lang w:val="en-US"/>
        </w:rPr>
      </w:pPr>
      <w:r>
        <w:rPr>
          <w:noProof/>
        </w:rPr>
        <w:t>5.6.3A.3</w:t>
      </w:r>
      <w:r>
        <w:rPr>
          <w:rFonts w:asciiTheme="minorHAnsi" w:eastAsiaTheme="minorEastAsia" w:hAnsiTheme="minorHAnsi" w:cstheme="minorBidi"/>
          <w:noProof/>
          <w:sz w:val="22"/>
          <w:szCs w:val="22"/>
          <w:lang w:val="en-US"/>
        </w:rPr>
        <w:tab/>
      </w:r>
      <w:r>
        <w:rPr>
          <w:noProof/>
        </w:rPr>
        <w:t>NIDD Downlink Data Delivery Status Notification</w:t>
      </w:r>
      <w:r>
        <w:rPr>
          <w:noProof/>
        </w:rPr>
        <w:tab/>
      </w:r>
      <w:r>
        <w:rPr>
          <w:noProof/>
        </w:rPr>
        <w:fldChar w:fldCharType="begin"/>
      </w:r>
      <w:r>
        <w:rPr>
          <w:noProof/>
        </w:rPr>
        <w:instrText xml:space="preserve"> PAGEREF _Toc222784306 \h </w:instrText>
      </w:r>
      <w:r>
        <w:rPr>
          <w:noProof/>
        </w:rPr>
      </w:r>
      <w:r>
        <w:rPr>
          <w:noProof/>
        </w:rPr>
        <w:fldChar w:fldCharType="separate"/>
      </w:r>
      <w:r>
        <w:rPr>
          <w:noProof/>
        </w:rPr>
        <w:t>208</w:t>
      </w:r>
      <w:r>
        <w:rPr>
          <w:noProof/>
        </w:rPr>
        <w:fldChar w:fldCharType="end"/>
      </w:r>
    </w:p>
    <w:p w14:paraId="6AB0D620" w14:textId="6D79872E" w:rsidR="005978E1" w:rsidRDefault="005978E1">
      <w:pPr>
        <w:pStyle w:val="TOC5"/>
        <w:rPr>
          <w:rFonts w:asciiTheme="minorHAnsi" w:eastAsiaTheme="minorEastAsia" w:hAnsiTheme="minorHAnsi" w:cstheme="minorBidi"/>
          <w:noProof/>
          <w:sz w:val="22"/>
          <w:szCs w:val="22"/>
          <w:lang w:val="en-US"/>
        </w:rPr>
      </w:pPr>
      <w:r>
        <w:rPr>
          <w:noProof/>
        </w:rPr>
        <w:t>5.6.3A.3.1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_Toc222784307 \h </w:instrText>
      </w:r>
      <w:r>
        <w:rPr>
          <w:noProof/>
        </w:rPr>
      </w:r>
      <w:r>
        <w:rPr>
          <w:noProof/>
        </w:rPr>
        <w:fldChar w:fldCharType="separate"/>
      </w:r>
      <w:r>
        <w:rPr>
          <w:noProof/>
        </w:rPr>
        <w:t>208</w:t>
      </w:r>
      <w:r>
        <w:rPr>
          <w:noProof/>
        </w:rPr>
        <w:fldChar w:fldCharType="end"/>
      </w:r>
    </w:p>
    <w:p w14:paraId="1D138B54" w14:textId="2257B9B1" w:rsidR="005978E1" w:rsidRDefault="005978E1">
      <w:pPr>
        <w:pStyle w:val="TOC5"/>
        <w:rPr>
          <w:rFonts w:asciiTheme="minorHAnsi" w:eastAsiaTheme="minorEastAsia" w:hAnsiTheme="minorHAnsi" w:cstheme="minorBidi"/>
          <w:noProof/>
          <w:sz w:val="22"/>
          <w:szCs w:val="22"/>
          <w:lang w:val="en-US"/>
        </w:rPr>
      </w:pPr>
      <w:r>
        <w:rPr>
          <w:noProof/>
        </w:rPr>
        <w:t>5.6.3A.3.2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_Toc222784308 \h </w:instrText>
      </w:r>
      <w:r>
        <w:rPr>
          <w:noProof/>
        </w:rPr>
      </w:r>
      <w:r>
        <w:rPr>
          <w:noProof/>
        </w:rPr>
        <w:fldChar w:fldCharType="separate"/>
      </w:r>
      <w:r>
        <w:rPr>
          <w:noProof/>
        </w:rPr>
        <w:t>208</w:t>
      </w:r>
      <w:r>
        <w:rPr>
          <w:noProof/>
        </w:rPr>
        <w:fldChar w:fldCharType="end"/>
      </w:r>
    </w:p>
    <w:p w14:paraId="11D4D91B" w14:textId="13513A32" w:rsidR="005978E1" w:rsidRDefault="005978E1">
      <w:pPr>
        <w:pStyle w:val="TOC5"/>
        <w:rPr>
          <w:rFonts w:asciiTheme="minorHAnsi" w:eastAsiaTheme="minorEastAsia" w:hAnsiTheme="minorHAnsi" w:cstheme="minorBidi"/>
          <w:noProof/>
          <w:sz w:val="22"/>
          <w:szCs w:val="22"/>
          <w:lang w:val="en-US"/>
        </w:rPr>
      </w:pPr>
      <w:r>
        <w:rPr>
          <w:noProof/>
        </w:rPr>
        <w:t>5.6.3A.3.3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_Toc222784309 \h </w:instrText>
      </w:r>
      <w:r>
        <w:rPr>
          <w:noProof/>
        </w:rPr>
      </w:r>
      <w:r>
        <w:rPr>
          <w:noProof/>
        </w:rPr>
        <w:fldChar w:fldCharType="separate"/>
      </w:r>
      <w:r>
        <w:rPr>
          <w:noProof/>
        </w:rPr>
        <w:t>208</w:t>
      </w:r>
      <w:r>
        <w:rPr>
          <w:noProof/>
        </w:rPr>
        <w:fldChar w:fldCharType="end"/>
      </w:r>
    </w:p>
    <w:p w14:paraId="2D998E24" w14:textId="6DE1F7EA" w:rsidR="005978E1" w:rsidRDefault="005978E1">
      <w:pPr>
        <w:pStyle w:val="TOC4"/>
        <w:rPr>
          <w:rFonts w:asciiTheme="minorHAnsi" w:eastAsiaTheme="minorEastAsia" w:hAnsiTheme="minorHAnsi" w:cstheme="minorBidi"/>
          <w:noProof/>
          <w:sz w:val="22"/>
          <w:szCs w:val="22"/>
          <w:lang w:val="en-US"/>
        </w:rPr>
      </w:pPr>
      <w:r>
        <w:rPr>
          <w:noProof/>
        </w:rPr>
        <w:t>5.6.3A.4</w:t>
      </w:r>
      <w:r>
        <w:rPr>
          <w:rFonts w:asciiTheme="minorHAnsi" w:eastAsiaTheme="minorEastAsia" w:hAnsiTheme="minorHAnsi" w:cstheme="minorBidi"/>
          <w:noProof/>
          <w:sz w:val="22"/>
          <w:szCs w:val="22"/>
          <w:lang w:val="en-US"/>
        </w:rPr>
        <w:tab/>
      </w:r>
      <w:r>
        <w:rPr>
          <w:noProof/>
        </w:rPr>
        <w:t>NIDD Uplink Data Notification</w:t>
      </w:r>
      <w:r>
        <w:rPr>
          <w:noProof/>
        </w:rPr>
        <w:tab/>
      </w:r>
      <w:r>
        <w:rPr>
          <w:noProof/>
        </w:rPr>
        <w:fldChar w:fldCharType="begin"/>
      </w:r>
      <w:r>
        <w:rPr>
          <w:noProof/>
        </w:rPr>
        <w:instrText xml:space="preserve"> PAGEREF _Toc222784310 \h </w:instrText>
      </w:r>
      <w:r>
        <w:rPr>
          <w:noProof/>
        </w:rPr>
      </w:r>
      <w:r>
        <w:rPr>
          <w:noProof/>
        </w:rPr>
        <w:fldChar w:fldCharType="separate"/>
      </w:r>
      <w:r>
        <w:rPr>
          <w:noProof/>
        </w:rPr>
        <w:t>210</w:t>
      </w:r>
      <w:r>
        <w:rPr>
          <w:noProof/>
        </w:rPr>
        <w:fldChar w:fldCharType="end"/>
      </w:r>
    </w:p>
    <w:p w14:paraId="76EED0CB" w14:textId="214B546A" w:rsidR="005978E1" w:rsidRDefault="005978E1">
      <w:pPr>
        <w:pStyle w:val="TOC5"/>
        <w:rPr>
          <w:rFonts w:asciiTheme="minorHAnsi" w:eastAsiaTheme="minorEastAsia" w:hAnsiTheme="minorHAnsi" w:cstheme="minorBidi"/>
          <w:noProof/>
          <w:sz w:val="22"/>
          <w:szCs w:val="22"/>
          <w:lang w:val="en-US"/>
        </w:rPr>
      </w:pPr>
      <w:r>
        <w:rPr>
          <w:noProof/>
        </w:rPr>
        <w:t>5.6.3A.4.1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_Toc222784311 \h </w:instrText>
      </w:r>
      <w:r>
        <w:rPr>
          <w:noProof/>
        </w:rPr>
      </w:r>
      <w:r>
        <w:rPr>
          <w:noProof/>
        </w:rPr>
        <w:fldChar w:fldCharType="separate"/>
      </w:r>
      <w:r>
        <w:rPr>
          <w:noProof/>
        </w:rPr>
        <w:t>210</w:t>
      </w:r>
      <w:r>
        <w:rPr>
          <w:noProof/>
        </w:rPr>
        <w:fldChar w:fldCharType="end"/>
      </w:r>
    </w:p>
    <w:p w14:paraId="42CCF428" w14:textId="0956C321" w:rsidR="005978E1" w:rsidRDefault="005978E1">
      <w:pPr>
        <w:pStyle w:val="TOC5"/>
        <w:rPr>
          <w:rFonts w:asciiTheme="minorHAnsi" w:eastAsiaTheme="minorEastAsia" w:hAnsiTheme="minorHAnsi" w:cstheme="minorBidi"/>
          <w:noProof/>
          <w:sz w:val="22"/>
          <w:szCs w:val="22"/>
          <w:lang w:val="en-US"/>
        </w:rPr>
      </w:pPr>
      <w:r>
        <w:rPr>
          <w:noProof/>
        </w:rPr>
        <w:t>5.6.3A.4.2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_Toc222784312 \h </w:instrText>
      </w:r>
      <w:r>
        <w:rPr>
          <w:noProof/>
        </w:rPr>
      </w:r>
      <w:r>
        <w:rPr>
          <w:noProof/>
        </w:rPr>
        <w:fldChar w:fldCharType="separate"/>
      </w:r>
      <w:r>
        <w:rPr>
          <w:noProof/>
        </w:rPr>
        <w:t>210</w:t>
      </w:r>
      <w:r>
        <w:rPr>
          <w:noProof/>
        </w:rPr>
        <w:fldChar w:fldCharType="end"/>
      </w:r>
    </w:p>
    <w:p w14:paraId="4BBF7879" w14:textId="5DD5B521" w:rsidR="005978E1" w:rsidRDefault="005978E1">
      <w:pPr>
        <w:pStyle w:val="TOC5"/>
        <w:rPr>
          <w:rFonts w:asciiTheme="minorHAnsi" w:eastAsiaTheme="minorEastAsia" w:hAnsiTheme="minorHAnsi" w:cstheme="minorBidi"/>
          <w:noProof/>
          <w:sz w:val="22"/>
          <w:szCs w:val="22"/>
          <w:lang w:val="en-US"/>
        </w:rPr>
      </w:pPr>
      <w:r>
        <w:rPr>
          <w:noProof/>
        </w:rPr>
        <w:t>5.6.3A.4.3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_Toc222784313 \h </w:instrText>
      </w:r>
      <w:r>
        <w:rPr>
          <w:noProof/>
        </w:rPr>
      </w:r>
      <w:r>
        <w:rPr>
          <w:noProof/>
        </w:rPr>
        <w:fldChar w:fldCharType="separate"/>
      </w:r>
      <w:r>
        <w:rPr>
          <w:noProof/>
        </w:rPr>
        <w:t>210</w:t>
      </w:r>
      <w:r>
        <w:rPr>
          <w:noProof/>
        </w:rPr>
        <w:fldChar w:fldCharType="end"/>
      </w:r>
    </w:p>
    <w:p w14:paraId="0B7DA0E9" w14:textId="0A70CD35" w:rsidR="005978E1" w:rsidRDefault="005978E1">
      <w:pPr>
        <w:pStyle w:val="TOC4"/>
        <w:rPr>
          <w:rFonts w:asciiTheme="minorHAnsi" w:eastAsiaTheme="minorEastAsia" w:hAnsiTheme="minorHAnsi" w:cstheme="minorBidi"/>
          <w:noProof/>
          <w:sz w:val="22"/>
          <w:szCs w:val="22"/>
          <w:lang w:val="en-US"/>
        </w:rPr>
      </w:pPr>
      <w:r>
        <w:rPr>
          <w:noProof/>
        </w:rPr>
        <w:t>5.6.3A.5</w:t>
      </w:r>
      <w:r>
        <w:rPr>
          <w:rFonts w:asciiTheme="minorHAnsi" w:eastAsiaTheme="minorEastAsia" w:hAnsiTheme="minorHAnsi" w:cstheme="minorBidi"/>
          <w:noProof/>
          <w:sz w:val="22"/>
          <w:szCs w:val="22"/>
          <w:lang w:val="en-US"/>
        </w:rPr>
        <w:tab/>
      </w:r>
      <w:r>
        <w:rPr>
          <w:noProof/>
        </w:rPr>
        <w:t>ManagePort Notification</w:t>
      </w:r>
      <w:r>
        <w:rPr>
          <w:noProof/>
        </w:rPr>
        <w:tab/>
      </w:r>
      <w:r>
        <w:rPr>
          <w:noProof/>
        </w:rPr>
        <w:fldChar w:fldCharType="begin"/>
      </w:r>
      <w:r>
        <w:rPr>
          <w:noProof/>
        </w:rPr>
        <w:instrText xml:space="preserve"> PAGEREF _Toc222784314 \h </w:instrText>
      </w:r>
      <w:r>
        <w:rPr>
          <w:noProof/>
        </w:rPr>
      </w:r>
      <w:r>
        <w:rPr>
          <w:noProof/>
        </w:rPr>
        <w:fldChar w:fldCharType="separate"/>
      </w:r>
      <w:r>
        <w:rPr>
          <w:noProof/>
        </w:rPr>
        <w:t>211</w:t>
      </w:r>
      <w:r>
        <w:rPr>
          <w:noProof/>
        </w:rPr>
        <w:fldChar w:fldCharType="end"/>
      </w:r>
    </w:p>
    <w:p w14:paraId="6D92D426" w14:textId="08EAA809" w:rsidR="005978E1" w:rsidRDefault="005978E1">
      <w:pPr>
        <w:pStyle w:val="TOC5"/>
        <w:rPr>
          <w:rFonts w:asciiTheme="minorHAnsi" w:eastAsiaTheme="minorEastAsia" w:hAnsiTheme="minorHAnsi" w:cstheme="minorBidi"/>
          <w:noProof/>
          <w:sz w:val="22"/>
          <w:szCs w:val="22"/>
          <w:lang w:val="en-US"/>
        </w:rPr>
      </w:pPr>
      <w:r>
        <w:rPr>
          <w:noProof/>
        </w:rPr>
        <w:t>5.6.3A.5.1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_Toc222784315 \h </w:instrText>
      </w:r>
      <w:r>
        <w:rPr>
          <w:noProof/>
        </w:rPr>
      </w:r>
      <w:r>
        <w:rPr>
          <w:noProof/>
        </w:rPr>
        <w:fldChar w:fldCharType="separate"/>
      </w:r>
      <w:r>
        <w:rPr>
          <w:noProof/>
        </w:rPr>
        <w:t>211</w:t>
      </w:r>
      <w:r>
        <w:rPr>
          <w:noProof/>
        </w:rPr>
        <w:fldChar w:fldCharType="end"/>
      </w:r>
    </w:p>
    <w:p w14:paraId="34E196EA" w14:textId="6D9B4E36" w:rsidR="005978E1" w:rsidRDefault="005978E1">
      <w:pPr>
        <w:pStyle w:val="TOC5"/>
        <w:rPr>
          <w:rFonts w:asciiTheme="minorHAnsi" w:eastAsiaTheme="minorEastAsia" w:hAnsiTheme="minorHAnsi" w:cstheme="minorBidi"/>
          <w:noProof/>
          <w:sz w:val="22"/>
          <w:szCs w:val="22"/>
          <w:lang w:val="en-US"/>
        </w:rPr>
      </w:pPr>
      <w:r>
        <w:rPr>
          <w:noProof/>
        </w:rPr>
        <w:t>5.6.3A.5.2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_Toc222784316 \h </w:instrText>
      </w:r>
      <w:r>
        <w:rPr>
          <w:noProof/>
        </w:rPr>
      </w:r>
      <w:r>
        <w:rPr>
          <w:noProof/>
        </w:rPr>
        <w:fldChar w:fldCharType="separate"/>
      </w:r>
      <w:r>
        <w:rPr>
          <w:noProof/>
        </w:rPr>
        <w:t>211</w:t>
      </w:r>
      <w:r>
        <w:rPr>
          <w:noProof/>
        </w:rPr>
        <w:fldChar w:fldCharType="end"/>
      </w:r>
    </w:p>
    <w:p w14:paraId="4D675211" w14:textId="62FBF9A5" w:rsidR="005978E1" w:rsidRDefault="005978E1">
      <w:pPr>
        <w:pStyle w:val="TOC5"/>
        <w:rPr>
          <w:rFonts w:asciiTheme="minorHAnsi" w:eastAsiaTheme="minorEastAsia" w:hAnsiTheme="minorHAnsi" w:cstheme="minorBidi"/>
          <w:noProof/>
          <w:sz w:val="22"/>
          <w:szCs w:val="22"/>
          <w:lang w:val="en-US"/>
        </w:rPr>
      </w:pPr>
      <w:r>
        <w:rPr>
          <w:noProof/>
        </w:rPr>
        <w:t>5.6.3A.5.3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_Toc222784317 \h </w:instrText>
      </w:r>
      <w:r>
        <w:rPr>
          <w:noProof/>
        </w:rPr>
      </w:r>
      <w:r>
        <w:rPr>
          <w:noProof/>
        </w:rPr>
        <w:fldChar w:fldCharType="separate"/>
      </w:r>
      <w:r>
        <w:rPr>
          <w:noProof/>
        </w:rPr>
        <w:t>212</w:t>
      </w:r>
      <w:r>
        <w:rPr>
          <w:noProof/>
        </w:rPr>
        <w:fldChar w:fldCharType="end"/>
      </w:r>
    </w:p>
    <w:p w14:paraId="0FC445D2" w14:textId="656BCAE0" w:rsidR="005978E1" w:rsidRDefault="005978E1">
      <w:pPr>
        <w:pStyle w:val="TOC3"/>
        <w:rPr>
          <w:rFonts w:asciiTheme="minorHAnsi" w:eastAsiaTheme="minorEastAsia" w:hAnsiTheme="minorHAnsi" w:cstheme="minorBidi"/>
          <w:noProof/>
          <w:sz w:val="22"/>
          <w:szCs w:val="22"/>
          <w:lang w:val="en-US"/>
        </w:rPr>
      </w:pPr>
      <w:r>
        <w:rPr>
          <w:noProof/>
        </w:rPr>
        <w:t>5.6.4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_Toc222784318 \h </w:instrText>
      </w:r>
      <w:r>
        <w:rPr>
          <w:noProof/>
        </w:rPr>
      </w:r>
      <w:r>
        <w:rPr>
          <w:noProof/>
        </w:rPr>
        <w:fldChar w:fldCharType="separate"/>
      </w:r>
      <w:r>
        <w:rPr>
          <w:noProof/>
        </w:rPr>
        <w:t>213</w:t>
      </w:r>
      <w:r>
        <w:rPr>
          <w:noProof/>
        </w:rPr>
        <w:fldChar w:fldCharType="end"/>
      </w:r>
    </w:p>
    <w:p w14:paraId="77B7557D" w14:textId="0ECFFECF" w:rsidR="005978E1" w:rsidRDefault="005978E1">
      <w:pPr>
        <w:pStyle w:val="TOC3"/>
        <w:rPr>
          <w:rFonts w:asciiTheme="minorHAnsi" w:eastAsiaTheme="minorEastAsia" w:hAnsiTheme="minorHAnsi" w:cstheme="minorBidi"/>
          <w:noProof/>
          <w:sz w:val="22"/>
          <w:szCs w:val="22"/>
          <w:lang w:val="en-US"/>
        </w:rPr>
      </w:pPr>
      <w:r>
        <w:rPr>
          <w:noProof/>
        </w:rPr>
        <w:t>5.6.5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_Toc222784319 \h </w:instrText>
      </w:r>
      <w:r>
        <w:rPr>
          <w:noProof/>
        </w:rPr>
      </w:r>
      <w:r>
        <w:rPr>
          <w:noProof/>
        </w:rPr>
        <w:fldChar w:fldCharType="separate"/>
      </w:r>
      <w:r>
        <w:rPr>
          <w:noProof/>
        </w:rPr>
        <w:t>213</w:t>
      </w:r>
      <w:r>
        <w:rPr>
          <w:noProof/>
        </w:rPr>
        <w:fldChar w:fldCharType="end"/>
      </w:r>
    </w:p>
    <w:p w14:paraId="4F579232" w14:textId="582A27DB" w:rsidR="005978E1" w:rsidRDefault="005978E1">
      <w:pPr>
        <w:pStyle w:val="TOC4"/>
        <w:rPr>
          <w:rFonts w:asciiTheme="minorHAnsi" w:eastAsiaTheme="minorEastAsia" w:hAnsiTheme="minorHAnsi" w:cstheme="minorBidi"/>
          <w:noProof/>
          <w:sz w:val="22"/>
          <w:szCs w:val="22"/>
          <w:lang w:val="en-US"/>
        </w:rPr>
      </w:pPr>
      <w:r>
        <w:rPr>
          <w:noProof/>
        </w:rPr>
        <w:t>5.6.5.1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_Toc222784320 \h </w:instrText>
      </w:r>
      <w:r>
        <w:rPr>
          <w:noProof/>
        </w:rPr>
      </w:r>
      <w:r>
        <w:rPr>
          <w:noProof/>
        </w:rPr>
        <w:fldChar w:fldCharType="separate"/>
      </w:r>
      <w:r>
        <w:rPr>
          <w:noProof/>
        </w:rPr>
        <w:t>213</w:t>
      </w:r>
      <w:r>
        <w:rPr>
          <w:noProof/>
        </w:rPr>
        <w:fldChar w:fldCharType="end"/>
      </w:r>
    </w:p>
    <w:p w14:paraId="6D9076AE" w14:textId="2EC820A0" w:rsidR="005978E1" w:rsidRDefault="005978E1">
      <w:pPr>
        <w:pStyle w:val="TOC4"/>
        <w:rPr>
          <w:rFonts w:asciiTheme="minorHAnsi" w:eastAsiaTheme="minorEastAsia" w:hAnsiTheme="minorHAnsi" w:cstheme="minorBidi"/>
          <w:noProof/>
          <w:sz w:val="22"/>
          <w:szCs w:val="22"/>
          <w:lang w:val="en-US"/>
        </w:rPr>
      </w:pPr>
      <w:r>
        <w:rPr>
          <w:noProof/>
        </w:rPr>
        <w:t>5.6.5.2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_Toc222784321 \h </w:instrText>
      </w:r>
      <w:r>
        <w:rPr>
          <w:noProof/>
        </w:rPr>
      </w:r>
      <w:r>
        <w:rPr>
          <w:noProof/>
        </w:rPr>
        <w:fldChar w:fldCharType="separate"/>
      </w:r>
      <w:r>
        <w:rPr>
          <w:noProof/>
        </w:rPr>
        <w:t>213</w:t>
      </w:r>
      <w:r>
        <w:rPr>
          <w:noProof/>
        </w:rPr>
        <w:fldChar w:fldCharType="end"/>
      </w:r>
    </w:p>
    <w:p w14:paraId="5A25EE57" w14:textId="2EF0F609" w:rsidR="005978E1" w:rsidRDefault="005978E1">
      <w:pPr>
        <w:pStyle w:val="TOC4"/>
        <w:rPr>
          <w:rFonts w:asciiTheme="minorHAnsi" w:eastAsiaTheme="minorEastAsia" w:hAnsiTheme="minorHAnsi" w:cstheme="minorBidi"/>
          <w:noProof/>
          <w:sz w:val="22"/>
          <w:szCs w:val="22"/>
          <w:lang w:val="en-US"/>
        </w:rPr>
      </w:pPr>
      <w:r>
        <w:rPr>
          <w:noProof/>
        </w:rPr>
        <w:t>5.6.5.3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_Toc222784322 \h </w:instrText>
      </w:r>
      <w:r>
        <w:rPr>
          <w:noProof/>
        </w:rPr>
      </w:r>
      <w:r>
        <w:rPr>
          <w:noProof/>
        </w:rPr>
        <w:fldChar w:fldCharType="separate"/>
      </w:r>
      <w:r>
        <w:rPr>
          <w:noProof/>
        </w:rPr>
        <w:t>213</w:t>
      </w:r>
      <w:r>
        <w:rPr>
          <w:noProof/>
        </w:rPr>
        <w:fldChar w:fldCharType="end"/>
      </w:r>
    </w:p>
    <w:p w14:paraId="7C3566A1" w14:textId="3313A11F" w:rsidR="005978E1" w:rsidRDefault="005978E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DeviceTriggering API</w:t>
      </w:r>
      <w:r>
        <w:rPr>
          <w:noProof/>
        </w:rPr>
        <w:tab/>
      </w:r>
      <w:r>
        <w:rPr>
          <w:noProof/>
        </w:rPr>
        <w:fldChar w:fldCharType="begin"/>
      </w:r>
      <w:r>
        <w:rPr>
          <w:noProof/>
        </w:rPr>
        <w:instrText xml:space="preserve"> PAGEREF _Toc222784323 \h </w:instrText>
      </w:r>
      <w:r>
        <w:rPr>
          <w:noProof/>
        </w:rPr>
      </w:r>
      <w:r>
        <w:rPr>
          <w:noProof/>
        </w:rPr>
        <w:fldChar w:fldCharType="separate"/>
      </w:r>
      <w:r>
        <w:rPr>
          <w:noProof/>
        </w:rPr>
        <w:t>214</w:t>
      </w:r>
      <w:r>
        <w:rPr>
          <w:noProof/>
        </w:rPr>
        <w:fldChar w:fldCharType="end"/>
      </w:r>
    </w:p>
    <w:p w14:paraId="27AF2554" w14:textId="0BE03784" w:rsidR="005978E1" w:rsidRDefault="005978E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_Toc222784324 \h </w:instrText>
      </w:r>
      <w:r>
        <w:rPr>
          <w:noProof/>
        </w:rPr>
      </w:r>
      <w:r>
        <w:rPr>
          <w:noProof/>
        </w:rPr>
        <w:fldChar w:fldCharType="separate"/>
      </w:r>
      <w:r>
        <w:rPr>
          <w:noProof/>
        </w:rPr>
        <w:t>214</w:t>
      </w:r>
      <w:r>
        <w:rPr>
          <w:noProof/>
        </w:rPr>
        <w:fldChar w:fldCharType="end"/>
      </w:r>
    </w:p>
    <w:p w14:paraId="0537BE4B" w14:textId="5344A35C" w:rsidR="005978E1" w:rsidRDefault="005978E1">
      <w:pPr>
        <w:pStyle w:val="TOC3"/>
        <w:rPr>
          <w:rFonts w:asciiTheme="minorHAnsi" w:eastAsiaTheme="minorEastAsia" w:hAnsiTheme="minorHAnsi" w:cstheme="minorBidi"/>
          <w:noProof/>
          <w:sz w:val="22"/>
          <w:szCs w:val="22"/>
          <w:lang w:val="en-US"/>
        </w:rPr>
      </w:pPr>
      <w:r>
        <w:rPr>
          <w:noProof/>
        </w:rPr>
        <w:lastRenderedPageBreak/>
        <w:t>5.7.2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_Toc222784325 \h </w:instrText>
      </w:r>
      <w:r>
        <w:rPr>
          <w:noProof/>
        </w:rPr>
      </w:r>
      <w:r>
        <w:rPr>
          <w:noProof/>
        </w:rPr>
        <w:fldChar w:fldCharType="separate"/>
      </w:r>
      <w:r>
        <w:rPr>
          <w:noProof/>
        </w:rPr>
        <w:t>214</w:t>
      </w:r>
      <w:r>
        <w:rPr>
          <w:noProof/>
        </w:rPr>
        <w:fldChar w:fldCharType="end"/>
      </w:r>
    </w:p>
    <w:p w14:paraId="468BEE41" w14:textId="06EC4A0F" w:rsidR="005978E1" w:rsidRDefault="005978E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_Toc222784326 \h </w:instrText>
      </w:r>
      <w:r>
        <w:rPr>
          <w:noProof/>
        </w:rPr>
      </w:r>
      <w:r>
        <w:rPr>
          <w:noProof/>
        </w:rPr>
        <w:fldChar w:fldCharType="separate"/>
      </w:r>
      <w:r>
        <w:rPr>
          <w:noProof/>
        </w:rPr>
        <w:t>214</w:t>
      </w:r>
      <w:r>
        <w:rPr>
          <w:noProof/>
        </w:rPr>
        <w:fldChar w:fldCharType="end"/>
      </w:r>
    </w:p>
    <w:p w14:paraId="0140177F" w14:textId="2838E4CE" w:rsidR="005978E1" w:rsidRDefault="005978E1">
      <w:pPr>
        <w:pStyle w:val="TOC5"/>
        <w:rPr>
          <w:rFonts w:asciiTheme="minorHAnsi" w:eastAsiaTheme="minorEastAsia" w:hAnsiTheme="minorHAnsi" w:cstheme="minorBidi"/>
          <w:noProof/>
          <w:sz w:val="22"/>
          <w:szCs w:val="22"/>
          <w:lang w:val="en-US"/>
        </w:rPr>
      </w:pPr>
      <w:r>
        <w:rPr>
          <w:noProof/>
        </w:rPr>
        <w:t>5.7.2.1.1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_Toc222784327 \h </w:instrText>
      </w:r>
      <w:r>
        <w:rPr>
          <w:noProof/>
        </w:rPr>
      </w:r>
      <w:r>
        <w:rPr>
          <w:noProof/>
        </w:rPr>
        <w:fldChar w:fldCharType="separate"/>
      </w:r>
      <w:r>
        <w:rPr>
          <w:noProof/>
        </w:rPr>
        <w:t>214</w:t>
      </w:r>
      <w:r>
        <w:rPr>
          <w:noProof/>
        </w:rPr>
        <w:fldChar w:fldCharType="end"/>
      </w:r>
    </w:p>
    <w:p w14:paraId="12D21B7C" w14:textId="22A0C8E0" w:rsidR="005978E1" w:rsidRDefault="005978E1">
      <w:pPr>
        <w:pStyle w:val="TOC5"/>
        <w:rPr>
          <w:rFonts w:asciiTheme="minorHAnsi" w:eastAsiaTheme="minorEastAsia" w:hAnsiTheme="minorHAnsi" w:cstheme="minorBidi"/>
          <w:noProof/>
          <w:sz w:val="22"/>
          <w:szCs w:val="22"/>
          <w:lang w:val="en-US"/>
        </w:rPr>
      </w:pPr>
      <w:r>
        <w:rPr>
          <w:noProof/>
        </w:rPr>
        <w:t>5.7.2.1.2</w:t>
      </w:r>
      <w:r>
        <w:rPr>
          <w:rFonts w:asciiTheme="minorHAnsi" w:eastAsiaTheme="minorEastAsia" w:hAnsiTheme="minorHAnsi" w:cstheme="minorBidi"/>
          <w:noProof/>
          <w:sz w:val="22"/>
          <w:szCs w:val="22"/>
          <w:lang w:val="en-US"/>
        </w:rPr>
        <w:tab/>
      </w:r>
      <w:r>
        <w:rPr>
          <w:noProof/>
        </w:rPr>
        <w:t>Type: DeviceTriggering</w:t>
      </w:r>
      <w:r>
        <w:rPr>
          <w:noProof/>
        </w:rPr>
        <w:tab/>
      </w:r>
      <w:r>
        <w:rPr>
          <w:noProof/>
        </w:rPr>
        <w:fldChar w:fldCharType="begin"/>
      </w:r>
      <w:r>
        <w:rPr>
          <w:noProof/>
        </w:rPr>
        <w:instrText xml:space="preserve"> PAGEREF _Toc222784328 \h </w:instrText>
      </w:r>
      <w:r>
        <w:rPr>
          <w:noProof/>
        </w:rPr>
      </w:r>
      <w:r>
        <w:rPr>
          <w:noProof/>
        </w:rPr>
        <w:fldChar w:fldCharType="separate"/>
      </w:r>
      <w:r>
        <w:rPr>
          <w:noProof/>
        </w:rPr>
        <w:t>215</w:t>
      </w:r>
      <w:r>
        <w:rPr>
          <w:noProof/>
        </w:rPr>
        <w:fldChar w:fldCharType="end"/>
      </w:r>
    </w:p>
    <w:p w14:paraId="21752E4E" w14:textId="472234DA" w:rsidR="005978E1" w:rsidRDefault="005978E1">
      <w:pPr>
        <w:pStyle w:val="TOC5"/>
        <w:rPr>
          <w:rFonts w:asciiTheme="minorHAnsi" w:eastAsiaTheme="minorEastAsia" w:hAnsiTheme="minorHAnsi" w:cstheme="minorBidi"/>
          <w:noProof/>
          <w:sz w:val="22"/>
          <w:szCs w:val="22"/>
          <w:lang w:val="en-US"/>
        </w:rPr>
      </w:pPr>
      <w:r>
        <w:rPr>
          <w:noProof/>
        </w:rPr>
        <w:t>5.7.2.1.3</w:t>
      </w:r>
      <w:r>
        <w:rPr>
          <w:rFonts w:asciiTheme="minorHAnsi" w:eastAsiaTheme="minorEastAsia" w:hAnsiTheme="minorHAnsi" w:cstheme="minorBidi"/>
          <w:noProof/>
          <w:sz w:val="22"/>
          <w:szCs w:val="22"/>
          <w:lang w:val="en-US"/>
        </w:rPr>
        <w:tab/>
      </w:r>
      <w:r>
        <w:rPr>
          <w:noProof/>
        </w:rPr>
        <w:t>Type: DeviceTriggeringDeliveryReportNotification</w:t>
      </w:r>
      <w:r>
        <w:rPr>
          <w:noProof/>
        </w:rPr>
        <w:tab/>
      </w:r>
      <w:r>
        <w:rPr>
          <w:noProof/>
        </w:rPr>
        <w:fldChar w:fldCharType="begin"/>
      </w:r>
      <w:r>
        <w:rPr>
          <w:noProof/>
        </w:rPr>
        <w:instrText xml:space="preserve"> PAGEREF _Toc222784329 \h </w:instrText>
      </w:r>
      <w:r>
        <w:rPr>
          <w:noProof/>
        </w:rPr>
      </w:r>
      <w:r>
        <w:rPr>
          <w:noProof/>
        </w:rPr>
        <w:fldChar w:fldCharType="separate"/>
      </w:r>
      <w:r>
        <w:rPr>
          <w:noProof/>
        </w:rPr>
        <w:t>216</w:t>
      </w:r>
      <w:r>
        <w:rPr>
          <w:noProof/>
        </w:rPr>
        <w:fldChar w:fldCharType="end"/>
      </w:r>
    </w:p>
    <w:p w14:paraId="277E258A" w14:textId="43F5B0DB" w:rsidR="005978E1" w:rsidRDefault="005978E1">
      <w:pPr>
        <w:pStyle w:val="TOC5"/>
        <w:rPr>
          <w:rFonts w:asciiTheme="minorHAnsi" w:eastAsiaTheme="minorEastAsia" w:hAnsiTheme="minorHAnsi" w:cstheme="minorBidi"/>
          <w:noProof/>
          <w:sz w:val="22"/>
          <w:szCs w:val="22"/>
          <w:lang w:val="en-US"/>
        </w:rPr>
      </w:pPr>
      <w:r>
        <w:rPr>
          <w:noProof/>
        </w:rPr>
        <w:t>5.7.2.1.4</w:t>
      </w:r>
      <w:r>
        <w:rPr>
          <w:rFonts w:asciiTheme="minorHAnsi" w:eastAsiaTheme="minorEastAsia" w:hAnsiTheme="minorHAnsi" w:cstheme="minorBidi"/>
          <w:noProof/>
          <w:sz w:val="22"/>
          <w:szCs w:val="22"/>
          <w:lang w:val="en-US"/>
        </w:rPr>
        <w:tab/>
      </w:r>
      <w:r>
        <w:rPr>
          <w:noProof/>
        </w:rPr>
        <w:t>Type: DeviceTriggeringPatch</w:t>
      </w:r>
      <w:r>
        <w:rPr>
          <w:noProof/>
        </w:rPr>
        <w:tab/>
      </w:r>
      <w:r>
        <w:rPr>
          <w:noProof/>
        </w:rPr>
        <w:fldChar w:fldCharType="begin"/>
      </w:r>
      <w:r>
        <w:rPr>
          <w:noProof/>
        </w:rPr>
        <w:instrText xml:space="preserve"> PAGEREF _Toc222784330 \h </w:instrText>
      </w:r>
      <w:r>
        <w:rPr>
          <w:noProof/>
        </w:rPr>
      </w:r>
      <w:r>
        <w:rPr>
          <w:noProof/>
        </w:rPr>
        <w:fldChar w:fldCharType="separate"/>
      </w:r>
      <w:r>
        <w:rPr>
          <w:noProof/>
        </w:rPr>
        <w:t>217</w:t>
      </w:r>
      <w:r>
        <w:rPr>
          <w:noProof/>
        </w:rPr>
        <w:fldChar w:fldCharType="end"/>
      </w:r>
    </w:p>
    <w:p w14:paraId="2D72EDFF" w14:textId="24295374" w:rsidR="005978E1" w:rsidRDefault="005978E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_Toc222784331 \h </w:instrText>
      </w:r>
      <w:r>
        <w:rPr>
          <w:noProof/>
        </w:rPr>
      </w:r>
      <w:r>
        <w:rPr>
          <w:noProof/>
        </w:rPr>
        <w:fldChar w:fldCharType="separate"/>
      </w:r>
      <w:r>
        <w:rPr>
          <w:noProof/>
        </w:rPr>
        <w:t>217</w:t>
      </w:r>
      <w:r>
        <w:rPr>
          <w:noProof/>
        </w:rPr>
        <w:fldChar w:fldCharType="end"/>
      </w:r>
    </w:p>
    <w:p w14:paraId="2D211D14" w14:textId="5C26314E" w:rsidR="005978E1" w:rsidRDefault="005978E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_Toc222784332 \h </w:instrText>
      </w:r>
      <w:r>
        <w:rPr>
          <w:noProof/>
        </w:rPr>
      </w:r>
      <w:r>
        <w:rPr>
          <w:noProof/>
        </w:rPr>
        <w:fldChar w:fldCharType="separate"/>
      </w:r>
      <w:r>
        <w:rPr>
          <w:noProof/>
        </w:rPr>
        <w:t>217</w:t>
      </w:r>
      <w:r>
        <w:rPr>
          <w:noProof/>
        </w:rPr>
        <w:fldChar w:fldCharType="end"/>
      </w:r>
    </w:p>
    <w:p w14:paraId="6A654465" w14:textId="7D1A1B0B" w:rsidR="005978E1" w:rsidRDefault="005978E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_Toc222784333 \h </w:instrText>
      </w:r>
      <w:r>
        <w:rPr>
          <w:noProof/>
        </w:rPr>
      </w:r>
      <w:r>
        <w:rPr>
          <w:noProof/>
        </w:rPr>
        <w:fldChar w:fldCharType="separate"/>
      </w:r>
      <w:r>
        <w:rPr>
          <w:noProof/>
        </w:rPr>
        <w:t>217</w:t>
      </w:r>
      <w:r>
        <w:rPr>
          <w:noProof/>
        </w:rPr>
        <w:fldChar w:fldCharType="end"/>
      </w:r>
    </w:p>
    <w:p w14:paraId="49FDBAC2" w14:textId="668911F2" w:rsidR="005978E1" w:rsidRDefault="005978E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DeliveryResult</w:t>
      </w:r>
      <w:r>
        <w:rPr>
          <w:noProof/>
        </w:rPr>
        <w:tab/>
      </w:r>
      <w:r>
        <w:rPr>
          <w:noProof/>
        </w:rPr>
        <w:fldChar w:fldCharType="begin"/>
      </w:r>
      <w:r>
        <w:rPr>
          <w:noProof/>
        </w:rPr>
        <w:instrText xml:space="preserve"> PAGEREF _Toc222784334 \h </w:instrText>
      </w:r>
      <w:r>
        <w:rPr>
          <w:noProof/>
        </w:rPr>
      </w:r>
      <w:r>
        <w:rPr>
          <w:noProof/>
        </w:rPr>
        <w:fldChar w:fldCharType="separate"/>
      </w:r>
      <w:r>
        <w:rPr>
          <w:noProof/>
        </w:rPr>
        <w:t>217</w:t>
      </w:r>
      <w:r>
        <w:rPr>
          <w:noProof/>
        </w:rPr>
        <w:fldChar w:fldCharType="end"/>
      </w:r>
    </w:p>
    <w:p w14:paraId="25F28164" w14:textId="59CB8BAD" w:rsidR="005978E1" w:rsidRDefault="005978E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Enumeration: Priority</w:t>
      </w:r>
      <w:r>
        <w:rPr>
          <w:noProof/>
        </w:rPr>
        <w:tab/>
      </w:r>
      <w:r>
        <w:rPr>
          <w:noProof/>
        </w:rPr>
        <w:fldChar w:fldCharType="begin"/>
      </w:r>
      <w:r>
        <w:rPr>
          <w:noProof/>
        </w:rPr>
        <w:instrText xml:space="preserve"> PAGEREF _Toc222784335 \h </w:instrText>
      </w:r>
      <w:r>
        <w:rPr>
          <w:noProof/>
        </w:rPr>
      </w:r>
      <w:r>
        <w:rPr>
          <w:noProof/>
        </w:rPr>
        <w:fldChar w:fldCharType="separate"/>
      </w:r>
      <w:r>
        <w:rPr>
          <w:noProof/>
        </w:rPr>
        <w:t>218</w:t>
      </w:r>
      <w:r>
        <w:rPr>
          <w:noProof/>
        </w:rPr>
        <w:fldChar w:fldCharType="end"/>
      </w:r>
    </w:p>
    <w:p w14:paraId="635A95CB" w14:textId="379C285B" w:rsidR="005978E1" w:rsidRDefault="005978E1">
      <w:pPr>
        <w:pStyle w:val="TOC3"/>
        <w:rPr>
          <w:rFonts w:asciiTheme="minorHAnsi" w:eastAsiaTheme="minorEastAsia" w:hAnsiTheme="minorHAnsi" w:cstheme="minorBidi"/>
          <w:noProof/>
          <w:sz w:val="22"/>
          <w:szCs w:val="22"/>
          <w:lang w:val="en-US"/>
        </w:rPr>
      </w:pPr>
      <w:r>
        <w:rPr>
          <w:noProof/>
        </w:rPr>
        <w:t>5.7.3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_Toc222784336 \h </w:instrText>
      </w:r>
      <w:r>
        <w:rPr>
          <w:noProof/>
        </w:rPr>
      </w:r>
      <w:r>
        <w:rPr>
          <w:noProof/>
        </w:rPr>
        <w:fldChar w:fldCharType="separate"/>
      </w:r>
      <w:r>
        <w:rPr>
          <w:noProof/>
        </w:rPr>
        <w:t>218</w:t>
      </w:r>
      <w:r>
        <w:rPr>
          <w:noProof/>
        </w:rPr>
        <w:fldChar w:fldCharType="end"/>
      </w:r>
    </w:p>
    <w:p w14:paraId="25317CFE" w14:textId="167383E3" w:rsidR="005978E1" w:rsidRDefault="005978E1">
      <w:pPr>
        <w:pStyle w:val="TOC4"/>
        <w:rPr>
          <w:rFonts w:asciiTheme="minorHAnsi" w:eastAsiaTheme="minorEastAsia" w:hAnsiTheme="minorHAnsi" w:cstheme="minorBidi"/>
          <w:noProof/>
          <w:sz w:val="22"/>
          <w:szCs w:val="22"/>
          <w:lang w:val="en-US"/>
        </w:rPr>
      </w:pPr>
      <w:r>
        <w:rPr>
          <w:noProof/>
        </w:rPr>
        <w:t>5.7.3.1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_Toc222784337 \h </w:instrText>
      </w:r>
      <w:r>
        <w:rPr>
          <w:noProof/>
        </w:rPr>
      </w:r>
      <w:r>
        <w:rPr>
          <w:noProof/>
        </w:rPr>
        <w:fldChar w:fldCharType="separate"/>
      </w:r>
      <w:r>
        <w:rPr>
          <w:noProof/>
        </w:rPr>
        <w:t>218</w:t>
      </w:r>
      <w:r>
        <w:rPr>
          <w:noProof/>
        </w:rPr>
        <w:fldChar w:fldCharType="end"/>
      </w:r>
    </w:p>
    <w:p w14:paraId="7694D37E" w14:textId="24B5B9B0" w:rsidR="005978E1" w:rsidRDefault="005978E1">
      <w:pPr>
        <w:pStyle w:val="TOC4"/>
        <w:rPr>
          <w:rFonts w:asciiTheme="minorHAnsi" w:eastAsiaTheme="minorEastAsia" w:hAnsiTheme="minorHAnsi" w:cstheme="minorBidi"/>
          <w:noProof/>
          <w:sz w:val="22"/>
          <w:szCs w:val="22"/>
          <w:lang w:val="en-US"/>
        </w:rPr>
      </w:pPr>
      <w:r>
        <w:rPr>
          <w:noProof/>
        </w:rPr>
        <w:t>5.7.3.2</w:t>
      </w:r>
      <w:r>
        <w:rPr>
          <w:rFonts w:asciiTheme="minorHAnsi" w:eastAsiaTheme="minorEastAsia" w:hAnsiTheme="minorHAnsi" w:cstheme="minorBidi"/>
          <w:noProof/>
          <w:sz w:val="22"/>
          <w:szCs w:val="22"/>
          <w:lang w:val="en-US"/>
        </w:rPr>
        <w:tab/>
      </w:r>
      <w:r>
        <w:rPr>
          <w:noProof/>
        </w:rPr>
        <w:t>Resource: Device Triggering Transactions</w:t>
      </w:r>
      <w:r>
        <w:rPr>
          <w:noProof/>
        </w:rPr>
        <w:tab/>
      </w:r>
      <w:r>
        <w:rPr>
          <w:noProof/>
        </w:rPr>
        <w:fldChar w:fldCharType="begin"/>
      </w:r>
      <w:r>
        <w:rPr>
          <w:noProof/>
        </w:rPr>
        <w:instrText xml:space="preserve"> PAGEREF _Toc222784338 \h </w:instrText>
      </w:r>
      <w:r>
        <w:rPr>
          <w:noProof/>
        </w:rPr>
      </w:r>
      <w:r>
        <w:rPr>
          <w:noProof/>
        </w:rPr>
        <w:fldChar w:fldCharType="separate"/>
      </w:r>
      <w:r>
        <w:rPr>
          <w:noProof/>
        </w:rPr>
        <w:t>219</w:t>
      </w:r>
      <w:r>
        <w:rPr>
          <w:noProof/>
        </w:rPr>
        <w:fldChar w:fldCharType="end"/>
      </w:r>
    </w:p>
    <w:p w14:paraId="468283F5" w14:textId="3BAB53F3" w:rsidR="005978E1" w:rsidRDefault="005978E1">
      <w:pPr>
        <w:pStyle w:val="TOC5"/>
        <w:rPr>
          <w:rFonts w:asciiTheme="minorHAnsi" w:eastAsiaTheme="minorEastAsia" w:hAnsiTheme="minorHAnsi" w:cstheme="minorBidi"/>
          <w:noProof/>
          <w:sz w:val="22"/>
          <w:szCs w:val="22"/>
          <w:lang w:val="en-US"/>
        </w:rPr>
      </w:pPr>
      <w:r>
        <w:rPr>
          <w:noProof/>
        </w:rPr>
        <w:t>5.7.3.2.1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_Toc222784339 \h </w:instrText>
      </w:r>
      <w:r>
        <w:rPr>
          <w:noProof/>
        </w:rPr>
      </w:r>
      <w:r>
        <w:rPr>
          <w:noProof/>
        </w:rPr>
        <w:fldChar w:fldCharType="separate"/>
      </w:r>
      <w:r>
        <w:rPr>
          <w:noProof/>
        </w:rPr>
        <w:t>219</w:t>
      </w:r>
      <w:r>
        <w:rPr>
          <w:noProof/>
        </w:rPr>
        <w:fldChar w:fldCharType="end"/>
      </w:r>
    </w:p>
    <w:p w14:paraId="180D1929" w14:textId="1A35399C" w:rsidR="005978E1" w:rsidRDefault="005978E1">
      <w:pPr>
        <w:pStyle w:val="TOC5"/>
        <w:rPr>
          <w:rFonts w:asciiTheme="minorHAnsi" w:eastAsiaTheme="minorEastAsia" w:hAnsiTheme="minorHAnsi" w:cstheme="minorBidi"/>
          <w:noProof/>
          <w:sz w:val="22"/>
          <w:szCs w:val="22"/>
          <w:lang w:val="en-US"/>
        </w:rPr>
      </w:pPr>
      <w:r>
        <w:rPr>
          <w:noProof/>
        </w:rPr>
        <w:t>5.7.3.2.2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_Toc222784340 \h </w:instrText>
      </w:r>
      <w:r>
        <w:rPr>
          <w:noProof/>
        </w:rPr>
      </w:r>
      <w:r>
        <w:rPr>
          <w:noProof/>
        </w:rPr>
        <w:fldChar w:fldCharType="separate"/>
      </w:r>
      <w:r>
        <w:rPr>
          <w:noProof/>
        </w:rPr>
        <w:t>219</w:t>
      </w:r>
      <w:r>
        <w:rPr>
          <w:noProof/>
        </w:rPr>
        <w:fldChar w:fldCharType="end"/>
      </w:r>
    </w:p>
    <w:p w14:paraId="498AF47D" w14:textId="61A9C187" w:rsidR="005978E1" w:rsidRDefault="005978E1">
      <w:pPr>
        <w:pStyle w:val="TOC5"/>
        <w:rPr>
          <w:rFonts w:asciiTheme="minorHAnsi" w:eastAsiaTheme="minorEastAsia" w:hAnsiTheme="minorHAnsi" w:cstheme="minorBidi"/>
          <w:noProof/>
          <w:sz w:val="22"/>
          <w:szCs w:val="22"/>
          <w:lang w:val="en-US"/>
        </w:rPr>
      </w:pPr>
      <w:r>
        <w:rPr>
          <w:noProof/>
        </w:rPr>
        <w:t>5.7.3.2.3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_Toc222784341 \h </w:instrText>
      </w:r>
      <w:r>
        <w:rPr>
          <w:noProof/>
        </w:rPr>
      </w:r>
      <w:r>
        <w:rPr>
          <w:noProof/>
        </w:rPr>
        <w:fldChar w:fldCharType="separate"/>
      </w:r>
      <w:r>
        <w:rPr>
          <w:noProof/>
        </w:rPr>
        <w:t>219</w:t>
      </w:r>
      <w:r>
        <w:rPr>
          <w:noProof/>
        </w:rPr>
        <w:fldChar w:fldCharType="end"/>
      </w:r>
    </w:p>
    <w:p w14:paraId="72D23AE5" w14:textId="1A03C357" w:rsidR="005978E1" w:rsidRDefault="005978E1">
      <w:pPr>
        <w:pStyle w:val="TOC4"/>
        <w:rPr>
          <w:rFonts w:asciiTheme="minorHAnsi" w:eastAsiaTheme="minorEastAsia" w:hAnsiTheme="minorHAnsi" w:cstheme="minorBidi"/>
          <w:noProof/>
          <w:sz w:val="22"/>
          <w:szCs w:val="22"/>
          <w:lang w:val="en-US"/>
        </w:rPr>
      </w:pPr>
      <w:r>
        <w:rPr>
          <w:noProof/>
        </w:rPr>
        <w:t>5.7.3.3</w:t>
      </w:r>
      <w:r>
        <w:rPr>
          <w:rFonts w:asciiTheme="minorHAnsi" w:eastAsiaTheme="minorEastAsia" w:hAnsiTheme="minorHAnsi" w:cstheme="minorBidi"/>
          <w:noProof/>
          <w:sz w:val="22"/>
          <w:szCs w:val="22"/>
          <w:lang w:val="en-US"/>
        </w:rPr>
        <w:tab/>
      </w:r>
      <w:r>
        <w:rPr>
          <w:noProof/>
        </w:rPr>
        <w:t>Resource: Individual Device Triggering Transaction</w:t>
      </w:r>
      <w:r>
        <w:rPr>
          <w:noProof/>
        </w:rPr>
        <w:tab/>
      </w:r>
      <w:r>
        <w:rPr>
          <w:noProof/>
        </w:rPr>
        <w:fldChar w:fldCharType="begin"/>
      </w:r>
      <w:r>
        <w:rPr>
          <w:noProof/>
        </w:rPr>
        <w:instrText xml:space="preserve"> PAGEREF _Toc222784342 \h </w:instrText>
      </w:r>
      <w:r>
        <w:rPr>
          <w:noProof/>
        </w:rPr>
      </w:r>
      <w:r>
        <w:rPr>
          <w:noProof/>
        </w:rPr>
        <w:fldChar w:fldCharType="separate"/>
      </w:r>
      <w:r>
        <w:rPr>
          <w:noProof/>
        </w:rPr>
        <w:t>221</w:t>
      </w:r>
      <w:r>
        <w:rPr>
          <w:noProof/>
        </w:rPr>
        <w:fldChar w:fldCharType="end"/>
      </w:r>
    </w:p>
    <w:p w14:paraId="062A5B15" w14:textId="3A7B2F67" w:rsidR="005978E1" w:rsidRDefault="005978E1">
      <w:pPr>
        <w:pStyle w:val="TOC5"/>
        <w:rPr>
          <w:rFonts w:asciiTheme="minorHAnsi" w:eastAsiaTheme="minorEastAsia" w:hAnsiTheme="minorHAnsi" w:cstheme="minorBidi"/>
          <w:noProof/>
          <w:sz w:val="22"/>
          <w:szCs w:val="22"/>
          <w:lang w:val="en-US"/>
        </w:rPr>
      </w:pPr>
      <w:r>
        <w:rPr>
          <w:noProof/>
        </w:rPr>
        <w:t>5.7.3.3.1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_Toc222784343 \h </w:instrText>
      </w:r>
      <w:r>
        <w:rPr>
          <w:noProof/>
        </w:rPr>
      </w:r>
      <w:r>
        <w:rPr>
          <w:noProof/>
        </w:rPr>
        <w:fldChar w:fldCharType="separate"/>
      </w:r>
      <w:r>
        <w:rPr>
          <w:noProof/>
        </w:rPr>
        <w:t>221</w:t>
      </w:r>
      <w:r>
        <w:rPr>
          <w:noProof/>
        </w:rPr>
        <w:fldChar w:fldCharType="end"/>
      </w:r>
    </w:p>
    <w:p w14:paraId="21F4D9B8" w14:textId="6E48C4B0" w:rsidR="005978E1" w:rsidRDefault="005978E1">
      <w:pPr>
        <w:pStyle w:val="TOC5"/>
        <w:rPr>
          <w:rFonts w:asciiTheme="minorHAnsi" w:eastAsiaTheme="minorEastAsia" w:hAnsiTheme="minorHAnsi" w:cstheme="minorBidi"/>
          <w:noProof/>
          <w:sz w:val="22"/>
          <w:szCs w:val="22"/>
          <w:lang w:val="en-US"/>
        </w:rPr>
      </w:pPr>
      <w:r>
        <w:rPr>
          <w:noProof/>
        </w:rPr>
        <w:t>5.7.3.3.2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_Toc222784344 \h </w:instrText>
      </w:r>
      <w:r>
        <w:rPr>
          <w:noProof/>
        </w:rPr>
      </w:r>
      <w:r>
        <w:rPr>
          <w:noProof/>
        </w:rPr>
        <w:fldChar w:fldCharType="separate"/>
      </w:r>
      <w:r>
        <w:rPr>
          <w:noProof/>
        </w:rPr>
        <w:t>221</w:t>
      </w:r>
      <w:r>
        <w:rPr>
          <w:noProof/>
        </w:rPr>
        <w:fldChar w:fldCharType="end"/>
      </w:r>
    </w:p>
    <w:p w14:paraId="49513E50" w14:textId="4D4A6228" w:rsidR="005978E1" w:rsidRDefault="005978E1">
      <w:pPr>
        <w:pStyle w:val="TOC5"/>
        <w:rPr>
          <w:rFonts w:asciiTheme="minorHAnsi" w:eastAsiaTheme="minorEastAsia" w:hAnsiTheme="minorHAnsi" w:cstheme="minorBidi"/>
          <w:noProof/>
          <w:sz w:val="22"/>
          <w:szCs w:val="22"/>
          <w:lang w:val="en-US"/>
        </w:rPr>
      </w:pPr>
      <w:r>
        <w:rPr>
          <w:noProof/>
        </w:rPr>
        <w:t>5.7.3.3.3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_Toc222784345 \h </w:instrText>
      </w:r>
      <w:r>
        <w:rPr>
          <w:noProof/>
        </w:rPr>
      </w:r>
      <w:r>
        <w:rPr>
          <w:noProof/>
        </w:rPr>
        <w:fldChar w:fldCharType="separate"/>
      </w:r>
      <w:r>
        <w:rPr>
          <w:noProof/>
        </w:rPr>
        <w:t>221</w:t>
      </w:r>
      <w:r>
        <w:rPr>
          <w:noProof/>
        </w:rPr>
        <w:fldChar w:fldCharType="end"/>
      </w:r>
    </w:p>
    <w:p w14:paraId="4CD04E11" w14:textId="1A7DE404" w:rsidR="005978E1" w:rsidRDefault="005978E1">
      <w:pPr>
        <w:pStyle w:val="TOC4"/>
        <w:rPr>
          <w:rFonts w:asciiTheme="minorHAnsi" w:eastAsiaTheme="minorEastAsia" w:hAnsiTheme="minorHAnsi" w:cstheme="minorBidi"/>
          <w:noProof/>
          <w:sz w:val="22"/>
          <w:szCs w:val="22"/>
          <w:lang w:val="en-US"/>
        </w:rPr>
      </w:pPr>
      <w:r>
        <w:rPr>
          <w:noProof/>
        </w:rPr>
        <w:t>5.7.3.4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_Toc222784346 \h </w:instrText>
      </w:r>
      <w:r>
        <w:rPr>
          <w:noProof/>
        </w:rPr>
      </w:r>
      <w:r>
        <w:rPr>
          <w:noProof/>
        </w:rPr>
        <w:fldChar w:fldCharType="separate"/>
      </w:r>
      <w:r>
        <w:rPr>
          <w:noProof/>
        </w:rPr>
        <w:t>225</w:t>
      </w:r>
      <w:r>
        <w:rPr>
          <w:noProof/>
        </w:rPr>
        <w:fldChar w:fldCharType="end"/>
      </w:r>
    </w:p>
    <w:p w14:paraId="6E4FB532" w14:textId="09BB0670" w:rsidR="005978E1" w:rsidRDefault="005978E1">
      <w:pPr>
        <w:pStyle w:val="TOC3"/>
        <w:rPr>
          <w:rFonts w:asciiTheme="minorHAnsi" w:eastAsiaTheme="minorEastAsia" w:hAnsiTheme="minorHAnsi" w:cstheme="minorBidi"/>
          <w:noProof/>
          <w:sz w:val="22"/>
          <w:szCs w:val="22"/>
          <w:lang w:val="en-US"/>
        </w:rPr>
      </w:pPr>
      <w:r>
        <w:rPr>
          <w:noProof/>
        </w:rPr>
        <w:t>5.7.3A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_Toc222784347 \h </w:instrText>
      </w:r>
      <w:r>
        <w:rPr>
          <w:noProof/>
        </w:rPr>
      </w:r>
      <w:r>
        <w:rPr>
          <w:noProof/>
        </w:rPr>
        <w:fldChar w:fldCharType="separate"/>
      </w:r>
      <w:r>
        <w:rPr>
          <w:noProof/>
        </w:rPr>
        <w:t>225</w:t>
      </w:r>
      <w:r>
        <w:rPr>
          <w:noProof/>
        </w:rPr>
        <w:fldChar w:fldCharType="end"/>
      </w:r>
    </w:p>
    <w:p w14:paraId="02E722E6" w14:textId="5066D03E" w:rsidR="005978E1" w:rsidRDefault="005978E1">
      <w:pPr>
        <w:pStyle w:val="TOC4"/>
        <w:rPr>
          <w:rFonts w:asciiTheme="minorHAnsi" w:eastAsiaTheme="minorEastAsia" w:hAnsiTheme="minorHAnsi" w:cstheme="minorBidi"/>
          <w:noProof/>
          <w:sz w:val="22"/>
          <w:szCs w:val="22"/>
          <w:lang w:val="en-US"/>
        </w:rPr>
      </w:pPr>
      <w:r>
        <w:rPr>
          <w:noProof/>
        </w:rPr>
        <w:t>5.7.3A.1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_Toc222784348 \h </w:instrText>
      </w:r>
      <w:r>
        <w:rPr>
          <w:noProof/>
        </w:rPr>
      </w:r>
      <w:r>
        <w:rPr>
          <w:noProof/>
        </w:rPr>
        <w:fldChar w:fldCharType="separate"/>
      </w:r>
      <w:r>
        <w:rPr>
          <w:noProof/>
        </w:rPr>
        <w:t>225</w:t>
      </w:r>
      <w:r>
        <w:rPr>
          <w:noProof/>
        </w:rPr>
        <w:fldChar w:fldCharType="end"/>
      </w:r>
    </w:p>
    <w:p w14:paraId="78327C09" w14:textId="08B4F5CE" w:rsidR="005978E1" w:rsidRDefault="005978E1">
      <w:pPr>
        <w:pStyle w:val="TOC4"/>
        <w:rPr>
          <w:rFonts w:asciiTheme="minorHAnsi" w:eastAsiaTheme="minorEastAsia" w:hAnsiTheme="minorHAnsi" w:cstheme="minorBidi"/>
          <w:noProof/>
          <w:sz w:val="22"/>
          <w:szCs w:val="22"/>
          <w:lang w:val="en-US"/>
        </w:rPr>
      </w:pPr>
      <w:r>
        <w:rPr>
          <w:noProof/>
        </w:rPr>
        <w:t>5.7.3A.2</w:t>
      </w:r>
      <w:r>
        <w:rPr>
          <w:rFonts w:asciiTheme="minorHAnsi" w:eastAsiaTheme="minorEastAsia" w:hAnsiTheme="minorHAnsi" w:cstheme="minorBidi"/>
          <w:noProof/>
          <w:sz w:val="22"/>
          <w:szCs w:val="22"/>
          <w:lang w:val="en-US"/>
        </w:rPr>
        <w:tab/>
      </w:r>
      <w:r>
        <w:rPr>
          <w:noProof/>
        </w:rPr>
        <w:t>Device Triggering Delivery Report Notification</w:t>
      </w:r>
      <w:r>
        <w:rPr>
          <w:noProof/>
        </w:rPr>
        <w:tab/>
      </w:r>
      <w:r>
        <w:rPr>
          <w:noProof/>
        </w:rPr>
        <w:fldChar w:fldCharType="begin"/>
      </w:r>
      <w:r>
        <w:rPr>
          <w:noProof/>
        </w:rPr>
        <w:instrText xml:space="preserve"> PAGEREF _Toc222784349 \h </w:instrText>
      </w:r>
      <w:r>
        <w:rPr>
          <w:noProof/>
        </w:rPr>
      </w:r>
      <w:r>
        <w:rPr>
          <w:noProof/>
        </w:rPr>
        <w:fldChar w:fldCharType="separate"/>
      </w:r>
      <w:r>
        <w:rPr>
          <w:noProof/>
        </w:rPr>
        <w:t>226</w:t>
      </w:r>
      <w:r>
        <w:rPr>
          <w:noProof/>
        </w:rPr>
        <w:fldChar w:fldCharType="end"/>
      </w:r>
    </w:p>
    <w:p w14:paraId="43CD651A" w14:textId="3D15420F" w:rsidR="005978E1" w:rsidRDefault="005978E1">
      <w:pPr>
        <w:pStyle w:val="TOC5"/>
        <w:rPr>
          <w:rFonts w:asciiTheme="minorHAnsi" w:eastAsiaTheme="minorEastAsia" w:hAnsiTheme="minorHAnsi" w:cstheme="minorBidi"/>
          <w:noProof/>
          <w:sz w:val="22"/>
          <w:szCs w:val="22"/>
          <w:lang w:val="en-US"/>
        </w:rPr>
      </w:pPr>
      <w:r>
        <w:rPr>
          <w:noProof/>
        </w:rPr>
        <w:t>5.7.3A.2.1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_Toc222784350 \h </w:instrText>
      </w:r>
      <w:r>
        <w:rPr>
          <w:noProof/>
        </w:rPr>
      </w:r>
      <w:r>
        <w:rPr>
          <w:noProof/>
        </w:rPr>
        <w:fldChar w:fldCharType="separate"/>
      </w:r>
      <w:r>
        <w:rPr>
          <w:noProof/>
        </w:rPr>
        <w:t>226</w:t>
      </w:r>
      <w:r>
        <w:rPr>
          <w:noProof/>
        </w:rPr>
        <w:fldChar w:fldCharType="end"/>
      </w:r>
    </w:p>
    <w:p w14:paraId="39AC5C5B" w14:textId="06B5E7E0" w:rsidR="005978E1" w:rsidRDefault="005978E1">
      <w:pPr>
        <w:pStyle w:val="TOC5"/>
        <w:rPr>
          <w:rFonts w:asciiTheme="minorHAnsi" w:eastAsiaTheme="minorEastAsia" w:hAnsiTheme="minorHAnsi" w:cstheme="minorBidi"/>
          <w:noProof/>
          <w:sz w:val="22"/>
          <w:szCs w:val="22"/>
          <w:lang w:val="en-US"/>
        </w:rPr>
      </w:pPr>
      <w:r>
        <w:rPr>
          <w:noProof/>
        </w:rPr>
        <w:t>5.7.3A.2.2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_Toc222784351 \h </w:instrText>
      </w:r>
      <w:r>
        <w:rPr>
          <w:noProof/>
        </w:rPr>
      </w:r>
      <w:r>
        <w:rPr>
          <w:noProof/>
        </w:rPr>
        <w:fldChar w:fldCharType="separate"/>
      </w:r>
      <w:r>
        <w:rPr>
          <w:noProof/>
        </w:rPr>
        <w:t>226</w:t>
      </w:r>
      <w:r>
        <w:rPr>
          <w:noProof/>
        </w:rPr>
        <w:fldChar w:fldCharType="end"/>
      </w:r>
    </w:p>
    <w:p w14:paraId="245FD498" w14:textId="6C17DEF7" w:rsidR="005978E1" w:rsidRDefault="005978E1">
      <w:pPr>
        <w:pStyle w:val="TOC5"/>
        <w:rPr>
          <w:rFonts w:asciiTheme="minorHAnsi" w:eastAsiaTheme="minorEastAsia" w:hAnsiTheme="minorHAnsi" w:cstheme="minorBidi"/>
          <w:noProof/>
          <w:sz w:val="22"/>
          <w:szCs w:val="22"/>
          <w:lang w:val="en-US"/>
        </w:rPr>
      </w:pPr>
      <w:r>
        <w:rPr>
          <w:noProof/>
        </w:rPr>
        <w:t>5.7.3A.2.3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_Toc222784352 \h </w:instrText>
      </w:r>
      <w:r>
        <w:rPr>
          <w:noProof/>
        </w:rPr>
      </w:r>
      <w:r>
        <w:rPr>
          <w:noProof/>
        </w:rPr>
        <w:fldChar w:fldCharType="separate"/>
      </w:r>
      <w:r>
        <w:rPr>
          <w:noProof/>
        </w:rPr>
        <w:t>226</w:t>
      </w:r>
      <w:r>
        <w:rPr>
          <w:noProof/>
        </w:rPr>
        <w:fldChar w:fldCharType="end"/>
      </w:r>
    </w:p>
    <w:p w14:paraId="0B6B9447" w14:textId="311CA505" w:rsidR="005978E1" w:rsidRDefault="005978E1">
      <w:pPr>
        <w:pStyle w:val="TOC3"/>
        <w:rPr>
          <w:rFonts w:asciiTheme="minorHAnsi" w:eastAsiaTheme="minorEastAsia" w:hAnsiTheme="minorHAnsi" w:cstheme="minorBidi"/>
          <w:noProof/>
          <w:sz w:val="22"/>
          <w:szCs w:val="22"/>
          <w:lang w:val="en-US"/>
        </w:rPr>
      </w:pPr>
      <w:r>
        <w:rPr>
          <w:noProof/>
        </w:rPr>
        <w:t>5.7.4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_Toc222784353 \h </w:instrText>
      </w:r>
      <w:r>
        <w:rPr>
          <w:noProof/>
        </w:rPr>
      </w:r>
      <w:r>
        <w:rPr>
          <w:noProof/>
        </w:rPr>
        <w:fldChar w:fldCharType="separate"/>
      </w:r>
      <w:r>
        <w:rPr>
          <w:noProof/>
        </w:rPr>
        <w:t>227</w:t>
      </w:r>
      <w:r>
        <w:rPr>
          <w:noProof/>
        </w:rPr>
        <w:fldChar w:fldCharType="end"/>
      </w:r>
    </w:p>
    <w:p w14:paraId="39241F17" w14:textId="6244E860" w:rsidR="005978E1" w:rsidRDefault="005978E1">
      <w:pPr>
        <w:pStyle w:val="TOC3"/>
        <w:rPr>
          <w:rFonts w:asciiTheme="minorHAnsi" w:eastAsiaTheme="minorEastAsia" w:hAnsiTheme="minorHAnsi" w:cstheme="minorBidi"/>
          <w:noProof/>
          <w:sz w:val="22"/>
          <w:szCs w:val="22"/>
          <w:lang w:val="en-US"/>
        </w:rPr>
      </w:pPr>
      <w:r>
        <w:rPr>
          <w:noProof/>
        </w:rPr>
        <w:t>5.7.5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_Toc222784354 \h </w:instrText>
      </w:r>
      <w:r>
        <w:rPr>
          <w:noProof/>
        </w:rPr>
      </w:r>
      <w:r>
        <w:rPr>
          <w:noProof/>
        </w:rPr>
        <w:fldChar w:fldCharType="separate"/>
      </w:r>
      <w:r>
        <w:rPr>
          <w:noProof/>
        </w:rPr>
        <w:t>227</w:t>
      </w:r>
      <w:r>
        <w:rPr>
          <w:noProof/>
        </w:rPr>
        <w:fldChar w:fldCharType="end"/>
      </w:r>
    </w:p>
    <w:p w14:paraId="39C99125" w14:textId="0D652A94" w:rsidR="005978E1" w:rsidRDefault="005978E1">
      <w:pPr>
        <w:pStyle w:val="TOC4"/>
        <w:rPr>
          <w:rFonts w:asciiTheme="minorHAnsi" w:eastAsiaTheme="minorEastAsia" w:hAnsiTheme="minorHAnsi" w:cstheme="minorBidi"/>
          <w:noProof/>
          <w:sz w:val="22"/>
          <w:szCs w:val="22"/>
          <w:lang w:val="en-US"/>
        </w:rPr>
      </w:pPr>
      <w:r>
        <w:rPr>
          <w:noProof/>
        </w:rPr>
        <w:t>5.7.5.1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_Toc222784355 \h </w:instrText>
      </w:r>
      <w:r>
        <w:rPr>
          <w:noProof/>
        </w:rPr>
      </w:r>
      <w:r>
        <w:rPr>
          <w:noProof/>
        </w:rPr>
        <w:fldChar w:fldCharType="separate"/>
      </w:r>
      <w:r>
        <w:rPr>
          <w:noProof/>
        </w:rPr>
        <w:t>227</w:t>
      </w:r>
      <w:r>
        <w:rPr>
          <w:noProof/>
        </w:rPr>
        <w:fldChar w:fldCharType="end"/>
      </w:r>
    </w:p>
    <w:p w14:paraId="04D1FF7A" w14:textId="01BB4C96" w:rsidR="005978E1" w:rsidRDefault="005978E1">
      <w:pPr>
        <w:pStyle w:val="TOC4"/>
        <w:rPr>
          <w:rFonts w:asciiTheme="minorHAnsi" w:eastAsiaTheme="minorEastAsia" w:hAnsiTheme="minorHAnsi" w:cstheme="minorBidi"/>
          <w:noProof/>
          <w:sz w:val="22"/>
          <w:szCs w:val="22"/>
          <w:lang w:val="en-US"/>
        </w:rPr>
      </w:pPr>
      <w:r>
        <w:rPr>
          <w:noProof/>
        </w:rPr>
        <w:t>5.7.5.2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_Toc222784356 \h </w:instrText>
      </w:r>
      <w:r>
        <w:rPr>
          <w:noProof/>
        </w:rPr>
      </w:r>
      <w:r>
        <w:rPr>
          <w:noProof/>
        </w:rPr>
        <w:fldChar w:fldCharType="separate"/>
      </w:r>
      <w:r>
        <w:rPr>
          <w:noProof/>
        </w:rPr>
        <w:t>227</w:t>
      </w:r>
      <w:r>
        <w:rPr>
          <w:noProof/>
        </w:rPr>
        <w:fldChar w:fldCharType="end"/>
      </w:r>
    </w:p>
    <w:p w14:paraId="0742A64B" w14:textId="3D493023" w:rsidR="005978E1" w:rsidRDefault="005978E1">
      <w:pPr>
        <w:pStyle w:val="TOC4"/>
        <w:rPr>
          <w:rFonts w:asciiTheme="minorHAnsi" w:eastAsiaTheme="minorEastAsia" w:hAnsiTheme="minorHAnsi" w:cstheme="minorBidi"/>
          <w:noProof/>
          <w:sz w:val="22"/>
          <w:szCs w:val="22"/>
          <w:lang w:val="en-US"/>
        </w:rPr>
      </w:pPr>
      <w:r>
        <w:rPr>
          <w:noProof/>
        </w:rPr>
        <w:t>5.7.5.3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_Toc222784357 \h </w:instrText>
      </w:r>
      <w:r>
        <w:rPr>
          <w:noProof/>
        </w:rPr>
      </w:r>
      <w:r>
        <w:rPr>
          <w:noProof/>
        </w:rPr>
        <w:fldChar w:fldCharType="separate"/>
      </w:r>
      <w:r>
        <w:rPr>
          <w:noProof/>
        </w:rPr>
        <w:t>227</w:t>
      </w:r>
      <w:r>
        <w:rPr>
          <w:noProof/>
        </w:rPr>
        <w:fldChar w:fldCharType="end"/>
      </w:r>
    </w:p>
    <w:p w14:paraId="22F23CDA" w14:textId="4B87354C" w:rsidR="005978E1" w:rsidRDefault="005978E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GMD via MBMS related APIs</w:t>
      </w:r>
      <w:r>
        <w:rPr>
          <w:noProof/>
        </w:rPr>
        <w:tab/>
      </w:r>
      <w:r>
        <w:rPr>
          <w:noProof/>
        </w:rPr>
        <w:fldChar w:fldCharType="begin"/>
      </w:r>
      <w:r>
        <w:rPr>
          <w:noProof/>
        </w:rPr>
        <w:instrText xml:space="preserve"> PAGEREF _Toc222784358 \h </w:instrText>
      </w:r>
      <w:r>
        <w:rPr>
          <w:noProof/>
        </w:rPr>
      </w:r>
      <w:r>
        <w:rPr>
          <w:noProof/>
        </w:rPr>
        <w:fldChar w:fldCharType="separate"/>
      </w:r>
      <w:r>
        <w:rPr>
          <w:noProof/>
        </w:rPr>
        <w:t>228</w:t>
      </w:r>
      <w:r>
        <w:rPr>
          <w:noProof/>
        </w:rPr>
        <w:fldChar w:fldCharType="end"/>
      </w:r>
    </w:p>
    <w:p w14:paraId="4215341D" w14:textId="62B664D8" w:rsidR="005978E1" w:rsidRDefault="005978E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_Toc222784359 \h </w:instrText>
      </w:r>
      <w:r>
        <w:rPr>
          <w:noProof/>
        </w:rPr>
      </w:r>
      <w:r>
        <w:rPr>
          <w:noProof/>
        </w:rPr>
        <w:fldChar w:fldCharType="separate"/>
      </w:r>
      <w:r>
        <w:rPr>
          <w:noProof/>
        </w:rPr>
        <w:t>228</w:t>
      </w:r>
      <w:r>
        <w:rPr>
          <w:noProof/>
        </w:rPr>
        <w:fldChar w:fldCharType="end"/>
      </w:r>
    </w:p>
    <w:p w14:paraId="427D09DD" w14:textId="2140703A" w:rsidR="005978E1" w:rsidRDefault="005978E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GMDviaMBMSbyMB2 API</w:t>
      </w:r>
      <w:r>
        <w:rPr>
          <w:noProof/>
        </w:rPr>
        <w:tab/>
      </w:r>
      <w:r>
        <w:rPr>
          <w:noProof/>
        </w:rPr>
        <w:fldChar w:fldCharType="begin"/>
      </w:r>
      <w:r>
        <w:rPr>
          <w:noProof/>
        </w:rPr>
        <w:instrText xml:space="preserve"> PAGEREF _Toc222784360 \h </w:instrText>
      </w:r>
      <w:r>
        <w:rPr>
          <w:noProof/>
        </w:rPr>
      </w:r>
      <w:r>
        <w:rPr>
          <w:noProof/>
        </w:rPr>
        <w:fldChar w:fldCharType="separate"/>
      </w:r>
      <w:r>
        <w:rPr>
          <w:noProof/>
        </w:rPr>
        <w:t>228</w:t>
      </w:r>
      <w:r>
        <w:rPr>
          <w:noProof/>
        </w:rPr>
        <w:fldChar w:fldCharType="end"/>
      </w:r>
    </w:p>
    <w:p w14:paraId="51F02825" w14:textId="62A3C737" w:rsidR="005978E1" w:rsidRDefault="005978E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_Toc222784361 \h </w:instrText>
      </w:r>
      <w:r>
        <w:rPr>
          <w:noProof/>
        </w:rPr>
      </w:r>
      <w:r>
        <w:rPr>
          <w:noProof/>
        </w:rPr>
        <w:fldChar w:fldCharType="separate"/>
      </w:r>
      <w:r>
        <w:rPr>
          <w:noProof/>
        </w:rPr>
        <w:t>228</w:t>
      </w:r>
      <w:r>
        <w:rPr>
          <w:noProof/>
        </w:rPr>
        <w:fldChar w:fldCharType="end"/>
      </w:r>
    </w:p>
    <w:p w14:paraId="0540EA83" w14:textId="340E66BF" w:rsidR="005978E1" w:rsidRDefault="005978E1">
      <w:pPr>
        <w:pStyle w:val="TOC5"/>
        <w:rPr>
          <w:rFonts w:asciiTheme="minorHAnsi" w:eastAsiaTheme="minorEastAsia" w:hAnsiTheme="minorHAnsi" w:cstheme="minorBidi"/>
          <w:noProof/>
          <w:sz w:val="22"/>
          <w:szCs w:val="22"/>
          <w:lang w:val="en-US"/>
        </w:rPr>
      </w:pPr>
      <w:r>
        <w:rPr>
          <w:noProof/>
        </w:rPr>
        <w:t>5.8.2.1.1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_Toc222784362 \h </w:instrText>
      </w:r>
      <w:r>
        <w:rPr>
          <w:noProof/>
        </w:rPr>
      </w:r>
      <w:r>
        <w:rPr>
          <w:noProof/>
        </w:rPr>
        <w:fldChar w:fldCharType="separate"/>
      </w:r>
      <w:r>
        <w:rPr>
          <w:noProof/>
        </w:rPr>
        <w:t>228</w:t>
      </w:r>
      <w:r>
        <w:rPr>
          <w:noProof/>
        </w:rPr>
        <w:fldChar w:fldCharType="end"/>
      </w:r>
    </w:p>
    <w:p w14:paraId="2671599D" w14:textId="2E54C349" w:rsidR="005978E1" w:rsidRDefault="005978E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_Toc222784363 \h </w:instrText>
      </w:r>
      <w:r>
        <w:rPr>
          <w:noProof/>
        </w:rPr>
      </w:r>
      <w:r>
        <w:rPr>
          <w:noProof/>
        </w:rPr>
        <w:fldChar w:fldCharType="separate"/>
      </w:r>
      <w:r>
        <w:rPr>
          <w:noProof/>
        </w:rPr>
        <w:t>232</w:t>
      </w:r>
      <w:r>
        <w:rPr>
          <w:noProof/>
        </w:rPr>
        <w:fldChar w:fldCharType="end"/>
      </w:r>
    </w:p>
    <w:p w14:paraId="6587B473" w14:textId="00B8EC71" w:rsidR="005978E1" w:rsidRDefault="005978E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_Toc222784364 \h </w:instrText>
      </w:r>
      <w:r>
        <w:rPr>
          <w:noProof/>
        </w:rPr>
      </w:r>
      <w:r>
        <w:rPr>
          <w:noProof/>
        </w:rPr>
        <w:fldChar w:fldCharType="separate"/>
      </w:r>
      <w:r>
        <w:rPr>
          <w:noProof/>
        </w:rPr>
        <w:t>232</w:t>
      </w:r>
      <w:r>
        <w:rPr>
          <w:noProof/>
        </w:rPr>
        <w:fldChar w:fldCharType="end"/>
      </w:r>
    </w:p>
    <w:p w14:paraId="22228682" w14:textId="0896FDB5" w:rsidR="005978E1" w:rsidRDefault="005978E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Resource: TMGI Allocation</w:t>
      </w:r>
      <w:r>
        <w:rPr>
          <w:noProof/>
        </w:rPr>
        <w:tab/>
      </w:r>
      <w:r>
        <w:rPr>
          <w:noProof/>
        </w:rPr>
        <w:fldChar w:fldCharType="begin"/>
      </w:r>
      <w:r>
        <w:rPr>
          <w:noProof/>
        </w:rPr>
        <w:instrText xml:space="preserve"> PAGEREF _Toc222784365 \h </w:instrText>
      </w:r>
      <w:r>
        <w:rPr>
          <w:noProof/>
        </w:rPr>
      </w:r>
      <w:r>
        <w:rPr>
          <w:noProof/>
        </w:rPr>
        <w:fldChar w:fldCharType="separate"/>
      </w:r>
      <w:r>
        <w:rPr>
          <w:noProof/>
        </w:rPr>
        <w:t>232</w:t>
      </w:r>
      <w:r>
        <w:rPr>
          <w:noProof/>
        </w:rPr>
        <w:fldChar w:fldCharType="end"/>
      </w:r>
    </w:p>
    <w:p w14:paraId="218EDDD4" w14:textId="5D37A2BA" w:rsidR="005978E1" w:rsidRDefault="005978E1">
      <w:pPr>
        <w:pStyle w:val="TOC5"/>
        <w:rPr>
          <w:rFonts w:asciiTheme="minorHAnsi" w:eastAsiaTheme="minorEastAsia" w:hAnsiTheme="minorHAnsi" w:cstheme="minorBidi"/>
          <w:noProof/>
          <w:sz w:val="22"/>
          <w:szCs w:val="22"/>
          <w:lang w:val="en-US"/>
        </w:rPr>
      </w:pPr>
      <w:r>
        <w:rPr>
          <w:noProof/>
        </w:rPr>
        <w:t>5.8.2.2.3</w:t>
      </w:r>
      <w:r>
        <w:rPr>
          <w:rFonts w:asciiTheme="minorHAnsi" w:eastAsiaTheme="minorEastAsia" w:hAnsiTheme="minorHAnsi" w:cstheme="minorBidi"/>
          <w:noProof/>
          <w:sz w:val="22"/>
          <w:szCs w:val="22"/>
          <w:lang w:val="en-US"/>
        </w:rPr>
        <w:tab/>
      </w:r>
      <w:r>
        <w:rPr>
          <w:noProof/>
        </w:rPr>
        <w:t>Resource: Individual TMGI Allocation</w:t>
      </w:r>
      <w:r>
        <w:rPr>
          <w:noProof/>
        </w:rPr>
        <w:tab/>
      </w:r>
      <w:r>
        <w:rPr>
          <w:noProof/>
        </w:rPr>
        <w:fldChar w:fldCharType="begin"/>
      </w:r>
      <w:r>
        <w:rPr>
          <w:noProof/>
        </w:rPr>
        <w:instrText xml:space="preserve"> PAGEREF _Toc222784366 \h </w:instrText>
      </w:r>
      <w:r>
        <w:rPr>
          <w:noProof/>
        </w:rPr>
      </w:r>
      <w:r>
        <w:rPr>
          <w:noProof/>
        </w:rPr>
        <w:fldChar w:fldCharType="separate"/>
      </w:r>
      <w:r>
        <w:rPr>
          <w:noProof/>
        </w:rPr>
        <w:t>234</w:t>
      </w:r>
      <w:r>
        <w:rPr>
          <w:noProof/>
        </w:rPr>
        <w:fldChar w:fldCharType="end"/>
      </w:r>
    </w:p>
    <w:p w14:paraId="00E0D520" w14:textId="339A28ED" w:rsidR="005978E1" w:rsidRDefault="005978E1">
      <w:pPr>
        <w:pStyle w:val="TOC5"/>
        <w:rPr>
          <w:rFonts w:asciiTheme="minorHAnsi" w:eastAsiaTheme="minorEastAsia" w:hAnsiTheme="minorHAnsi" w:cstheme="minorBidi"/>
          <w:noProof/>
          <w:sz w:val="22"/>
          <w:szCs w:val="22"/>
          <w:lang w:val="en-US"/>
        </w:rPr>
      </w:pPr>
      <w:r>
        <w:rPr>
          <w:noProof/>
        </w:rPr>
        <w:t>5.8.2.2.4</w:t>
      </w:r>
      <w:r>
        <w:rPr>
          <w:rFonts w:asciiTheme="minorHAnsi" w:eastAsiaTheme="minorEastAsia" w:hAnsiTheme="minorHAnsi" w:cstheme="minorBidi"/>
          <w:noProof/>
          <w:sz w:val="22"/>
          <w:szCs w:val="22"/>
          <w:lang w:val="en-US"/>
        </w:rPr>
        <w:tab/>
      </w:r>
      <w:r>
        <w:rPr>
          <w:noProof/>
        </w:rPr>
        <w:t>Resource: GMD via MBMS by MB2</w:t>
      </w:r>
      <w:r>
        <w:rPr>
          <w:noProof/>
        </w:rPr>
        <w:tab/>
      </w:r>
      <w:r>
        <w:rPr>
          <w:noProof/>
        </w:rPr>
        <w:fldChar w:fldCharType="begin"/>
      </w:r>
      <w:r>
        <w:rPr>
          <w:noProof/>
        </w:rPr>
        <w:instrText xml:space="preserve"> PAGEREF _Toc222784367 \h </w:instrText>
      </w:r>
      <w:r>
        <w:rPr>
          <w:noProof/>
        </w:rPr>
      </w:r>
      <w:r>
        <w:rPr>
          <w:noProof/>
        </w:rPr>
        <w:fldChar w:fldCharType="separate"/>
      </w:r>
      <w:r>
        <w:rPr>
          <w:noProof/>
        </w:rPr>
        <w:t>238</w:t>
      </w:r>
      <w:r>
        <w:rPr>
          <w:noProof/>
        </w:rPr>
        <w:fldChar w:fldCharType="end"/>
      </w:r>
    </w:p>
    <w:p w14:paraId="4C5CEE90" w14:textId="3B76E94D" w:rsidR="005978E1" w:rsidRDefault="005978E1">
      <w:pPr>
        <w:pStyle w:val="TOC5"/>
        <w:rPr>
          <w:rFonts w:asciiTheme="minorHAnsi" w:eastAsiaTheme="minorEastAsia" w:hAnsiTheme="minorHAnsi" w:cstheme="minorBidi"/>
          <w:noProof/>
          <w:sz w:val="22"/>
          <w:szCs w:val="22"/>
          <w:lang w:val="en-US"/>
        </w:rPr>
      </w:pPr>
      <w:r>
        <w:rPr>
          <w:noProof/>
        </w:rPr>
        <w:t>5.8.2.2.5</w:t>
      </w:r>
      <w:r>
        <w:rPr>
          <w:rFonts w:asciiTheme="minorHAnsi" w:eastAsiaTheme="minorEastAsia" w:hAnsiTheme="minorHAnsi" w:cstheme="minorBidi"/>
          <w:noProof/>
          <w:sz w:val="22"/>
          <w:szCs w:val="22"/>
          <w:lang w:val="en-US"/>
        </w:rPr>
        <w:tab/>
      </w:r>
      <w:r>
        <w:rPr>
          <w:noProof/>
        </w:rPr>
        <w:t>Resource: Individual GMD via MBMS by MB2</w:t>
      </w:r>
      <w:r>
        <w:rPr>
          <w:noProof/>
        </w:rPr>
        <w:tab/>
      </w:r>
      <w:r>
        <w:rPr>
          <w:noProof/>
        </w:rPr>
        <w:fldChar w:fldCharType="begin"/>
      </w:r>
      <w:r>
        <w:rPr>
          <w:noProof/>
        </w:rPr>
        <w:instrText xml:space="preserve"> PAGEREF _Toc222784368 \h </w:instrText>
      </w:r>
      <w:r>
        <w:rPr>
          <w:noProof/>
        </w:rPr>
      </w:r>
      <w:r>
        <w:rPr>
          <w:noProof/>
        </w:rPr>
        <w:fldChar w:fldCharType="separate"/>
      </w:r>
      <w:r>
        <w:rPr>
          <w:noProof/>
        </w:rPr>
        <w:t>241</w:t>
      </w:r>
      <w:r>
        <w:rPr>
          <w:noProof/>
        </w:rPr>
        <w:fldChar w:fldCharType="end"/>
      </w:r>
    </w:p>
    <w:p w14:paraId="2438DE29" w14:textId="69F97221" w:rsidR="005978E1" w:rsidRDefault="005978E1">
      <w:pPr>
        <w:pStyle w:val="TOC5"/>
        <w:rPr>
          <w:rFonts w:asciiTheme="minorHAnsi" w:eastAsiaTheme="minorEastAsia" w:hAnsiTheme="minorHAnsi" w:cstheme="minorBidi"/>
          <w:noProof/>
          <w:sz w:val="22"/>
          <w:szCs w:val="22"/>
          <w:lang w:val="en-US"/>
        </w:rPr>
      </w:pPr>
      <w:r>
        <w:rPr>
          <w:noProof/>
        </w:rPr>
        <w:t>5.8.2.2.</w:t>
      </w:r>
      <w:r w:rsidRPr="00C5629B">
        <w:rPr>
          <w:rFonts w:eastAsia="Batang"/>
          <w:noProof/>
        </w:rPr>
        <w:t>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_Toc222784369 \h </w:instrText>
      </w:r>
      <w:r>
        <w:rPr>
          <w:noProof/>
        </w:rPr>
      </w:r>
      <w:r>
        <w:rPr>
          <w:noProof/>
        </w:rPr>
        <w:fldChar w:fldCharType="separate"/>
      </w:r>
      <w:r>
        <w:rPr>
          <w:noProof/>
        </w:rPr>
        <w:t>244</w:t>
      </w:r>
      <w:r>
        <w:rPr>
          <w:noProof/>
        </w:rPr>
        <w:fldChar w:fldCharType="end"/>
      </w:r>
    </w:p>
    <w:p w14:paraId="34AF93A7" w14:textId="0D0EA10F" w:rsidR="005978E1" w:rsidRDefault="005978E1">
      <w:pPr>
        <w:pStyle w:val="TOC4"/>
        <w:rPr>
          <w:rFonts w:asciiTheme="minorHAnsi" w:eastAsiaTheme="minorEastAsia" w:hAnsiTheme="minorHAnsi" w:cstheme="minorBidi"/>
          <w:noProof/>
          <w:sz w:val="22"/>
          <w:szCs w:val="22"/>
          <w:lang w:val="en-US"/>
        </w:rPr>
      </w:pPr>
      <w:r>
        <w:rPr>
          <w:noProof/>
        </w:rPr>
        <w:t>5.8.2.2A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_Toc222784370 \h </w:instrText>
      </w:r>
      <w:r>
        <w:rPr>
          <w:noProof/>
        </w:rPr>
      </w:r>
      <w:r>
        <w:rPr>
          <w:noProof/>
        </w:rPr>
        <w:fldChar w:fldCharType="separate"/>
      </w:r>
      <w:r>
        <w:rPr>
          <w:noProof/>
        </w:rPr>
        <w:t>244</w:t>
      </w:r>
      <w:r>
        <w:rPr>
          <w:noProof/>
        </w:rPr>
        <w:fldChar w:fldCharType="end"/>
      </w:r>
    </w:p>
    <w:p w14:paraId="4EC02F74" w14:textId="7ED83982" w:rsidR="005978E1" w:rsidRDefault="005978E1">
      <w:pPr>
        <w:pStyle w:val="TOC5"/>
        <w:rPr>
          <w:rFonts w:asciiTheme="minorHAnsi" w:eastAsiaTheme="minorEastAsia" w:hAnsiTheme="minorHAnsi" w:cstheme="minorBidi"/>
          <w:noProof/>
          <w:sz w:val="22"/>
          <w:szCs w:val="22"/>
          <w:lang w:val="en-US"/>
        </w:rPr>
      </w:pPr>
      <w:r>
        <w:rPr>
          <w:noProof/>
        </w:rPr>
        <w:t>5.8.2.2A.1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_Toc222784371 \h </w:instrText>
      </w:r>
      <w:r>
        <w:rPr>
          <w:noProof/>
        </w:rPr>
      </w:r>
      <w:r>
        <w:rPr>
          <w:noProof/>
        </w:rPr>
        <w:fldChar w:fldCharType="separate"/>
      </w:r>
      <w:r>
        <w:rPr>
          <w:noProof/>
        </w:rPr>
        <w:t>244</w:t>
      </w:r>
      <w:r>
        <w:rPr>
          <w:noProof/>
        </w:rPr>
        <w:fldChar w:fldCharType="end"/>
      </w:r>
    </w:p>
    <w:p w14:paraId="3DE9616A" w14:textId="793318CD" w:rsidR="005978E1" w:rsidRDefault="005978E1">
      <w:pPr>
        <w:pStyle w:val="TOC5"/>
        <w:rPr>
          <w:rFonts w:asciiTheme="minorHAnsi" w:eastAsiaTheme="minorEastAsia" w:hAnsiTheme="minorHAnsi" w:cstheme="minorBidi"/>
          <w:noProof/>
          <w:sz w:val="22"/>
          <w:szCs w:val="22"/>
          <w:lang w:val="en-US"/>
        </w:rPr>
      </w:pPr>
      <w:r>
        <w:rPr>
          <w:noProof/>
        </w:rPr>
        <w:t>5.8.2.2A.2</w:t>
      </w:r>
      <w:r>
        <w:rPr>
          <w:rFonts w:asciiTheme="minorHAnsi" w:eastAsiaTheme="minorEastAsia" w:hAnsiTheme="minorHAnsi" w:cstheme="minorBidi"/>
          <w:noProof/>
          <w:sz w:val="22"/>
          <w:szCs w:val="22"/>
          <w:lang w:val="en-US"/>
        </w:rPr>
        <w:tab/>
      </w:r>
      <w:r>
        <w:rPr>
          <w:noProof/>
          <w:lang w:eastAsia="zh-CN"/>
        </w:rPr>
        <w:t>GMD via MBMS by MB2 Notification</w:t>
      </w:r>
      <w:r>
        <w:rPr>
          <w:noProof/>
        </w:rPr>
        <w:tab/>
      </w:r>
      <w:r>
        <w:rPr>
          <w:noProof/>
        </w:rPr>
        <w:fldChar w:fldCharType="begin"/>
      </w:r>
      <w:r>
        <w:rPr>
          <w:noProof/>
        </w:rPr>
        <w:instrText xml:space="preserve"> PAGEREF _Toc222784372 \h </w:instrText>
      </w:r>
      <w:r>
        <w:rPr>
          <w:noProof/>
        </w:rPr>
      </w:r>
      <w:r>
        <w:rPr>
          <w:noProof/>
        </w:rPr>
        <w:fldChar w:fldCharType="separate"/>
      </w:r>
      <w:r>
        <w:rPr>
          <w:noProof/>
        </w:rPr>
        <w:t>245</w:t>
      </w:r>
      <w:r>
        <w:rPr>
          <w:noProof/>
        </w:rPr>
        <w:fldChar w:fldCharType="end"/>
      </w:r>
    </w:p>
    <w:p w14:paraId="3D4AE50B" w14:textId="5B4426F8" w:rsidR="005978E1" w:rsidRDefault="005978E1">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_Toc222784373 \h </w:instrText>
      </w:r>
      <w:r>
        <w:rPr>
          <w:noProof/>
        </w:rPr>
      </w:r>
      <w:r>
        <w:rPr>
          <w:noProof/>
        </w:rPr>
        <w:fldChar w:fldCharType="separate"/>
      </w:r>
      <w:r>
        <w:rPr>
          <w:noProof/>
        </w:rPr>
        <w:t>246</w:t>
      </w:r>
      <w:r>
        <w:rPr>
          <w:noProof/>
        </w:rPr>
        <w:fldChar w:fldCharType="end"/>
      </w:r>
    </w:p>
    <w:p w14:paraId="7D41A00C" w14:textId="328BC688" w:rsidR="005978E1" w:rsidRDefault="005978E1">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_Toc222784374 \h </w:instrText>
      </w:r>
      <w:r>
        <w:rPr>
          <w:noProof/>
        </w:rPr>
      </w:r>
      <w:r>
        <w:rPr>
          <w:noProof/>
        </w:rPr>
        <w:fldChar w:fldCharType="separate"/>
      </w:r>
      <w:r>
        <w:rPr>
          <w:noProof/>
        </w:rPr>
        <w:t>247</w:t>
      </w:r>
      <w:r>
        <w:rPr>
          <w:noProof/>
        </w:rPr>
        <w:fldChar w:fldCharType="end"/>
      </w:r>
    </w:p>
    <w:p w14:paraId="59A5F062" w14:textId="5AA8474A" w:rsidR="005978E1" w:rsidRDefault="005978E1">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_Toc222784375 \h </w:instrText>
      </w:r>
      <w:r>
        <w:rPr>
          <w:noProof/>
        </w:rPr>
      </w:r>
      <w:r>
        <w:rPr>
          <w:noProof/>
        </w:rPr>
        <w:fldChar w:fldCharType="separate"/>
      </w:r>
      <w:r>
        <w:rPr>
          <w:noProof/>
        </w:rPr>
        <w:t>247</w:t>
      </w:r>
      <w:r>
        <w:rPr>
          <w:noProof/>
        </w:rPr>
        <w:fldChar w:fldCharType="end"/>
      </w:r>
    </w:p>
    <w:p w14:paraId="4E03BB8A" w14:textId="3EBE2DA3" w:rsidR="005978E1" w:rsidRDefault="005978E1">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_Toc222784376 \h </w:instrText>
      </w:r>
      <w:r>
        <w:rPr>
          <w:noProof/>
        </w:rPr>
      </w:r>
      <w:r>
        <w:rPr>
          <w:noProof/>
        </w:rPr>
        <w:fldChar w:fldCharType="separate"/>
      </w:r>
      <w:r>
        <w:rPr>
          <w:noProof/>
        </w:rPr>
        <w:t>247</w:t>
      </w:r>
      <w:r>
        <w:rPr>
          <w:noProof/>
        </w:rPr>
        <w:fldChar w:fldCharType="end"/>
      </w:r>
    </w:p>
    <w:p w14:paraId="003E721B" w14:textId="6EA52650" w:rsidR="005978E1" w:rsidRDefault="005978E1">
      <w:pPr>
        <w:pStyle w:val="TOC5"/>
        <w:rPr>
          <w:rFonts w:asciiTheme="minorHAnsi" w:eastAsiaTheme="minorEastAsia" w:hAnsiTheme="minorHAnsi" w:cstheme="minorBidi"/>
          <w:noProof/>
          <w:sz w:val="22"/>
          <w:szCs w:val="22"/>
          <w:lang w:val="en-US"/>
        </w:rPr>
      </w:pPr>
      <w:r>
        <w:rPr>
          <w:noProof/>
        </w:rPr>
        <w:t>5.8.2.4.3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_Toc222784377 \h </w:instrText>
      </w:r>
      <w:r>
        <w:rPr>
          <w:noProof/>
        </w:rPr>
      </w:r>
      <w:r>
        <w:rPr>
          <w:noProof/>
        </w:rPr>
        <w:fldChar w:fldCharType="separate"/>
      </w:r>
      <w:r>
        <w:rPr>
          <w:noProof/>
        </w:rPr>
        <w:t>247</w:t>
      </w:r>
      <w:r>
        <w:rPr>
          <w:noProof/>
        </w:rPr>
        <w:fldChar w:fldCharType="end"/>
      </w:r>
    </w:p>
    <w:p w14:paraId="76AC2888" w14:textId="0F24DE5C" w:rsidR="005978E1" w:rsidRDefault="005978E1">
      <w:pPr>
        <w:pStyle w:val="TOC3"/>
        <w:rPr>
          <w:rFonts w:asciiTheme="minorHAnsi" w:eastAsiaTheme="minorEastAsia" w:hAnsiTheme="minorHAnsi" w:cstheme="minorBidi"/>
          <w:noProof/>
          <w:sz w:val="22"/>
          <w:szCs w:val="22"/>
          <w:lang w:val="en-US"/>
        </w:rPr>
      </w:pPr>
      <w:r>
        <w:rPr>
          <w:noProof/>
        </w:rPr>
        <w:t>5.8.3</w:t>
      </w:r>
      <w:r>
        <w:rPr>
          <w:rFonts w:asciiTheme="minorHAnsi" w:eastAsiaTheme="minorEastAsia" w:hAnsiTheme="minorHAnsi" w:cstheme="minorBidi"/>
          <w:noProof/>
          <w:sz w:val="22"/>
          <w:szCs w:val="22"/>
          <w:lang w:val="en-US"/>
        </w:rPr>
        <w:tab/>
      </w:r>
      <w:r>
        <w:rPr>
          <w:noProof/>
        </w:rPr>
        <w:t>GMDviaMBMSbyxMB API</w:t>
      </w:r>
      <w:r>
        <w:rPr>
          <w:noProof/>
        </w:rPr>
        <w:tab/>
      </w:r>
      <w:r>
        <w:rPr>
          <w:noProof/>
        </w:rPr>
        <w:fldChar w:fldCharType="begin"/>
      </w:r>
      <w:r>
        <w:rPr>
          <w:noProof/>
        </w:rPr>
        <w:instrText xml:space="preserve"> PAGEREF _Toc222784378 \h </w:instrText>
      </w:r>
      <w:r>
        <w:rPr>
          <w:noProof/>
        </w:rPr>
      </w:r>
      <w:r>
        <w:rPr>
          <w:noProof/>
        </w:rPr>
        <w:fldChar w:fldCharType="separate"/>
      </w:r>
      <w:r>
        <w:rPr>
          <w:noProof/>
        </w:rPr>
        <w:t>247</w:t>
      </w:r>
      <w:r>
        <w:rPr>
          <w:noProof/>
        </w:rPr>
        <w:fldChar w:fldCharType="end"/>
      </w:r>
    </w:p>
    <w:p w14:paraId="459BE87C" w14:textId="001A1E88" w:rsidR="005978E1" w:rsidRDefault="005978E1">
      <w:pPr>
        <w:pStyle w:val="TOC4"/>
        <w:rPr>
          <w:rFonts w:asciiTheme="minorHAnsi" w:eastAsiaTheme="minorEastAsia" w:hAnsiTheme="minorHAnsi" w:cstheme="minorBidi"/>
          <w:noProof/>
          <w:sz w:val="22"/>
          <w:szCs w:val="22"/>
          <w:lang w:val="en-US"/>
        </w:rPr>
      </w:pPr>
      <w:r>
        <w:rPr>
          <w:noProof/>
        </w:rPr>
        <w:t>5.8.3.1</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_Toc222784379 \h </w:instrText>
      </w:r>
      <w:r>
        <w:rPr>
          <w:noProof/>
        </w:rPr>
      </w:r>
      <w:r>
        <w:rPr>
          <w:noProof/>
        </w:rPr>
        <w:fldChar w:fldCharType="separate"/>
      </w:r>
      <w:r>
        <w:rPr>
          <w:noProof/>
        </w:rPr>
        <w:t>247</w:t>
      </w:r>
      <w:r>
        <w:rPr>
          <w:noProof/>
        </w:rPr>
        <w:fldChar w:fldCharType="end"/>
      </w:r>
    </w:p>
    <w:p w14:paraId="0932C7AC" w14:textId="3FDA5CF3" w:rsidR="005978E1" w:rsidRDefault="005978E1">
      <w:pPr>
        <w:pStyle w:val="TOC5"/>
        <w:rPr>
          <w:rFonts w:asciiTheme="minorHAnsi" w:eastAsiaTheme="minorEastAsia" w:hAnsiTheme="minorHAnsi" w:cstheme="minorBidi"/>
          <w:noProof/>
          <w:sz w:val="22"/>
          <w:szCs w:val="22"/>
          <w:lang w:val="en-US"/>
        </w:rPr>
      </w:pPr>
      <w:r>
        <w:rPr>
          <w:noProof/>
        </w:rPr>
        <w:t>5.8.3.1.1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_Toc222784380 \h </w:instrText>
      </w:r>
      <w:r>
        <w:rPr>
          <w:noProof/>
        </w:rPr>
      </w:r>
      <w:r>
        <w:rPr>
          <w:noProof/>
        </w:rPr>
        <w:fldChar w:fldCharType="separate"/>
      </w:r>
      <w:r>
        <w:rPr>
          <w:noProof/>
        </w:rPr>
        <w:t>247</w:t>
      </w:r>
      <w:r>
        <w:rPr>
          <w:noProof/>
        </w:rPr>
        <w:fldChar w:fldCharType="end"/>
      </w:r>
    </w:p>
    <w:p w14:paraId="7C22D72A" w14:textId="29DD8C32" w:rsidR="005978E1" w:rsidRDefault="005978E1">
      <w:pPr>
        <w:pStyle w:val="TOC5"/>
        <w:rPr>
          <w:rFonts w:asciiTheme="minorHAnsi" w:eastAsiaTheme="minorEastAsia" w:hAnsiTheme="minorHAnsi" w:cstheme="minorBidi"/>
          <w:noProof/>
          <w:sz w:val="22"/>
          <w:szCs w:val="22"/>
          <w:lang w:val="en-US"/>
        </w:rPr>
      </w:pPr>
      <w:r>
        <w:rPr>
          <w:noProof/>
        </w:rPr>
        <w:t>5.8.3.1.2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_Toc222784381 \h </w:instrText>
      </w:r>
      <w:r>
        <w:rPr>
          <w:noProof/>
        </w:rPr>
      </w:r>
      <w:r>
        <w:rPr>
          <w:noProof/>
        </w:rPr>
        <w:fldChar w:fldCharType="separate"/>
      </w:r>
      <w:r>
        <w:rPr>
          <w:noProof/>
        </w:rPr>
        <w:t>250</w:t>
      </w:r>
      <w:r>
        <w:rPr>
          <w:noProof/>
        </w:rPr>
        <w:fldChar w:fldCharType="end"/>
      </w:r>
    </w:p>
    <w:p w14:paraId="5FA5639C" w14:textId="7CA5BE14" w:rsidR="005978E1" w:rsidRDefault="005978E1">
      <w:pPr>
        <w:pStyle w:val="TOC4"/>
        <w:rPr>
          <w:rFonts w:asciiTheme="minorHAnsi" w:eastAsiaTheme="minorEastAsia" w:hAnsiTheme="minorHAnsi" w:cstheme="minorBidi"/>
          <w:noProof/>
          <w:sz w:val="22"/>
          <w:szCs w:val="22"/>
          <w:lang w:val="en-US"/>
        </w:rPr>
      </w:pPr>
      <w:r>
        <w:rPr>
          <w:noProof/>
        </w:rPr>
        <w:t>5.8.3.2</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_Toc222784382 \h </w:instrText>
      </w:r>
      <w:r>
        <w:rPr>
          <w:noProof/>
        </w:rPr>
      </w:r>
      <w:r>
        <w:rPr>
          <w:noProof/>
        </w:rPr>
        <w:fldChar w:fldCharType="separate"/>
      </w:r>
      <w:r>
        <w:rPr>
          <w:noProof/>
        </w:rPr>
        <w:t>251</w:t>
      </w:r>
      <w:r>
        <w:rPr>
          <w:noProof/>
        </w:rPr>
        <w:fldChar w:fldCharType="end"/>
      </w:r>
    </w:p>
    <w:p w14:paraId="66EB5387" w14:textId="18B45018" w:rsidR="005978E1" w:rsidRDefault="005978E1">
      <w:pPr>
        <w:pStyle w:val="TOC5"/>
        <w:rPr>
          <w:rFonts w:asciiTheme="minorHAnsi" w:eastAsiaTheme="minorEastAsia" w:hAnsiTheme="minorHAnsi" w:cstheme="minorBidi"/>
          <w:noProof/>
          <w:sz w:val="22"/>
          <w:szCs w:val="22"/>
          <w:lang w:val="en-US"/>
        </w:rPr>
      </w:pPr>
      <w:r>
        <w:rPr>
          <w:noProof/>
        </w:rPr>
        <w:t>5.8.3.2.1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_Toc222784383 \h </w:instrText>
      </w:r>
      <w:r>
        <w:rPr>
          <w:noProof/>
        </w:rPr>
      </w:r>
      <w:r>
        <w:rPr>
          <w:noProof/>
        </w:rPr>
        <w:fldChar w:fldCharType="separate"/>
      </w:r>
      <w:r>
        <w:rPr>
          <w:noProof/>
        </w:rPr>
        <w:t>251</w:t>
      </w:r>
      <w:r>
        <w:rPr>
          <w:noProof/>
        </w:rPr>
        <w:fldChar w:fldCharType="end"/>
      </w:r>
    </w:p>
    <w:p w14:paraId="6CF0458C" w14:textId="24F2CD41" w:rsidR="005978E1" w:rsidRDefault="005978E1">
      <w:pPr>
        <w:pStyle w:val="TOC5"/>
        <w:rPr>
          <w:rFonts w:asciiTheme="minorHAnsi" w:eastAsiaTheme="minorEastAsia" w:hAnsiTheme="minorHAnsi" w:cstheme="minorBidi"/>
          <w:noProof/>
          <w:sz w:val="22"/>
          <w:szCs w:val="22"/>
          <w:lang w:val="en-US"/>
        </w:rPr>
      </w:pPr>
      <w:r>
        <w:rPr>
          <w:noProof/>
        </w:rPr>
        <w:t>5.8.3.2.2</w:t>
      </w:r>
      <w:r>
        <w:rPr>
          <w:rFonts w:asciiTheme="minorHAnsi" w:eastAsiaTheme="minorEastAsia" w:hAnsiTheme="minorHAnsi" w:cstheme="minorBidi"/>
          <w:noProof/>
          <w:sz w:val="22"/>
          <w:szCs w:val="22"/>
          <w:lang w:val="en-US"/>
        </w:rPr>
        <w:tab/>
      </w:r>
      <w:r>
        <w:rPr>
          <w:noProof/>
        </w:rPr>
        <w:t>Resource: xMB Services</w:t>
      </w:r>
      <w:r>
        <w:rPr>
          <w:noProof/>
        </w:rPr>
        <w:tab/>
      </w:r>
      <w:r>
        <w:rPr>
          <w:noProof/>
        </w:rPr>
        <w:fldChar w:fldCharType="begin"/>
      </w:r>
      <w:r>
        <w:rPr>
          <w:noProof/>
        </w:rPr>
        <w:instrText xml:space="preserve"> PAGEREF _Toc222784384 \h </w:instrText>
      </w:r>
      <w:r>
        <w:rPr>
          <w:noProof/>
        </w:rPr>
      </w:r>
      <w:r>
        <w:rPr>
          <w:noProof/>
        </w:rPr>
        <w:fldChar w:fldCharType="separate"/>
      </w:r>
      <w:r>
        <w:rPr>
          <w:noProof/>
        </w:rPr>
        <w:t>252</w:t>
      </w:r>
      <w:r>
        <w:rPr>
          <w:noProof/>
        </w:rPr>
        <w:fldChar w:fldCharType="end"/>
      </w:r>
    </w:p>
    <w:p w14:paraId="58A8EE17" w14:textId="116C6674" w:rsidR="005978E1" w:rsidRDefault="005978E1">
      <w:pPr>
        <w:pStyle w:val="TOC5"/>
        <w:rPr>
          <w:rFonts w:asciiTheme="minorHAnsi" w:eastAsiaTheme="minorEastAsia" w:hAnsiTheme="minorHAnsi" w:cstheme="minorBidi"/>
          <w:noProof/>
          <w:sz w:val="22"/>
          <w:szCs w:val="22"/>
          <w:lang w:val="en-US"/>
        </w:rPr>
      </w:pPr>
      <w:r>
        <w:rPr>
          <w:noProof/>
        </w:rPr>
        <w:t>5.8.3.2.3</w:t>
      </w:r>
      <w:r>
        <w:rPr>
          <w:rFonts w:asciiTheme="minorHAnsi" w:eastAsiaTheme="minorEastAsia" w:hAnsiTheme="minorHAnsi" w:cstheme="minorBidi"/>
          <w:noProof/>
          <w:sz w:val="22"/>
          <w:szCs w:val="22"/>
          <w:lang w:val="en-US"/>
        </w:rPr>
        <w:tab/>
      </w:r>
      <w:r>
        <w:rPr>
          <w:noProof/>
        </w:rPr>
        <w:t>Resource: Individual xMB Service</w:t>
      </w:r>
      <w:r>
        <w:rPr>
          <w:noProof/>
        </w:rPr>
        <w:tab/>
      </w:r>
      <w:r>
        <w:rPr>
          <w:noProof/>
        </w:rPr>
        <w:fldChar w:fldCharType="begin"/>
      </w:r>
      <w:r>
        <w:rPr>
          <w:noProof/>
        </w:rPr>
        <w:instrText xml:space="preserve"> PAGEREF _Toc222784385 \h </w:instrText>
      </w:r>
      <w:r>
        <w:rPr>
          <w:noProof/>
        </w:rPr>
      </w:r>
      <w:r>
        <w:rPr>
          <w:noProof/>
        </w:rPr>
        <w:fldChar w:fldCharType="separate"/>
      </w:r>
      <w:r>
        <w:rPr>
          <w:noProof/>
        </w:rPr>
        <w:t>255</w:t>
      </w:r>
      <w:r>
        <w:rPr>
          <w:noProof/>
        </w:rPr>
        <w:fldChar w:fldCharType="end"/>
      </w:r>
    </w:p>
    <w:p w14:paraId="63C2C74A" w14:textId="2DB6C1AD" w:rsidR="005978E1" w:rsidRDefault="005978E1">
      <w:pPr>
        <w:pStyle w:val="TOC5"/>
        <w:rPr>
          <w:rFonts w:asciiTheme="minorHAnsi" w:eastAsiaTheme="minorEastAsia" w:hAnsiTheme="minorHAnsi" w:cstheme="minorBidi"/>
          <w:noProof/>
          <w:sz w:val="22"/>
          <w:szCs w:val="22"/>
          <w:lang w:val="en-US"/>
        </w:rPr>
      </w:pPr>
      <w:r>
        <w:rPr>
          <w:noProof/>
        </w:rPr>
        <w:t>5.8.3.2.4</w:t>
      </w:r>
      <w:r>
        <w:rPr>
          <w:rFonts w:asciiTheme="minorHAnsi" w:eastAsiaTheme="minorEastAsia" w:hAnsiTheme="minorHAnsi" w:cstheme="minorBidi"/>
          <w:noProof/>
          <w:sz w:val="22"/>
          <w:szCs w:val="22"/>
          <w:lang w:val="en-US"/>
        </w:rPr>
        <w:tab/>
      </w:r>
      <w:r>
        <w:rPr>
          <w:noProof/>
        </w:rPr>
        <w:t>Resource: GMD via MBMS by xMB</w:t>
      </w:r>
      <w:r>
        <w:rPr>
          <w:noProof/>
        </w:rPr>
        <w:tab/>
      </w:r>
      <w:r>
        <w:rPr>
          <w:noProof/>
        </w:rPr>
        <w:fldChar w:fldCharType="begin"/>
      </w:r>
      <w:r>
        <w:rPr>
          <w:noProof/>
        </w:rPr>
        <w:instrText xml:space="preserve"> PAGEREF _Toc222784386 \h </w:instrText>
      </w:r>
      <w:r>
        <w:rPr>
          <w:noProof/>
        </w:rPr>
      </w:r>
      <w:r>
        <w:rPr>
          <w:noProof/>
        </w:rPr>
        <w:fldChar w:fldCharType="separate"/>
      </w:r>
      <w:r>
        <w:rPr>
          <w:noProof/>
        </w:rPr>
        <w:t>257</w:t>
      </w:r>
      <w:r>
        <w:rPr>
          <w:noProof/>
        </w:rPr>
        <w:fldChar w:fldCharType="end"/>
      </w:r>
    </w:p>
    <w:p w14:paraId="4264410B" w14:textId="4DB01711" w:rsidR="005978E1" w:rsidRDefault="005978E1">
      <w:pPr>
        <w:pStyle w:val="TOC5"/>
        <w:rPr>
          <w:rFonts w:asciiTheme="minorHAnsi" w:eastAsiaTheme="minorEastAsia" w:hAnsiTheme="minorHAnsi" w:cstheme="minorBidi"/>
          <w:noProof/>
          <w:sz w:val="22"/>
          <w:szCs w:val="22"/>
          <w:lang w:val="en-US"/>
        </w:rPr>
      </w:pPr>
      <w:r>
        <w:rPr>
          <w:noProof/>
        </w:rPr>
        <w:lastRenderedPageBreak/>
        <w:t>5.8.3.2.5</w:t>
      </w:r>
      <w:r>
        <w:rPr>
          <w:rFonts w:asciiTheme="minorHAnsi" w:eastAsiaTheme="minorEastAsia" w:hAnsiTheme="minorHAnsi" w:cstheme="minorBidi"/>
          <w:noProof/>
          <w:sz w:val="22"/>
          <w:szCs w:val="22"/>
          <w:lang w:val="en-US"/>
        </w:rPr>
        <w:tab/>
      </w:r>
      <w:r>
        <w:rPr>
          <w:noProof/>
        </w:rPr>
        <w:t>Resource: Individual GMD via MBMS by xMB</w:t>
      </w:r>
      <w:r>
        <w:rPr>
          <w:noProof/>
        </w:rPr>
        <w:tab/>
      </w:r>
      <w:r>
        <w:rPr>
          <w:noProof/>
        </w:rPr>
        <w:fldChar w:fldCharType="begin"/>
      </w:r>
      <w:r>
        <w:rPr>
          <w:noProof/>
        </w:rPr>
        <w:instrText xml:space="preserve"> PAGEREF _Toc222784387 \h </w:instrText>
      </w:r>
      <w:r>
        <w:rPr>
          <w:noProof/>
        </w:rPr>
      </w:r>
      <w:r>
        <w:rPr>
          <w:noProof/>
        </w:rPr>
        <w:fldChar w:fldCharType="separate"/>
      </w:r>
      <w:r>
        <w:rPr>
          <w:noProof/>
        </w:rPr>
        <w:t>259</w:t>
      </w:r>
      <w:r>
        <w:rPr>
          <w:noProof/>
        </w:rPr>
        <w:fldChar w:fldCharType="end"/>
      </w:r>
    </w:p>
    <w:p w14:paraId="1B2010B3" w14:textId="13C9710E" w:rsidR="005978E1" w:rsidRDefault="005978E1">
      <w:pPr>
        <w:pStyle w:val="TOC5"/>
        <w:rPr>
          <w:rFonts w:asciiTheme="minorHAnsi" w:eastAsiaTheme="minorEastAsia" w:hAnsiTheme="minorHAnsi" w:cstheme="minorBidi"/>
          <w:noProof/>
          <w:sz w:val="22"/>
          <w:szCs w:val="22"/>
          <w:lang w:val="en-US"/>
        </w:rPr>
      </w:pPr>
      <w:r>
        <w:rPr>
          <w:noProof/>
        </w:rPr>
        <w:t>5.8.3.2.6</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_Toc222784388 \h </w:instrText>
      </w:r>
      <w:r>
        <w:rPr>
          <w:noProof/>
        </w:rPr>
      </w:r>
      <w:r>
        <w:rPr>
          <w:noProof/>
        </w:rPr>
        <w:fldChar w:fldCharType="separate"/>
      </w:r>
      <w:r>
        <w:rPr>
          <w:noProof/>
        </w:rPr>
        <w:t>263</w:t>
      </w:r>
      <w:r>
        <w:rPr>
          <w:noProof/>
        </w:rPr>
        <w:fldChar w:fldCharType="end"/>
      </w:r>
    </w:p>
    <w:p w14:paraId="382D645E" w14:textId="7A74BE0B" w:rsidR="005978E1" w:rsidRDefault="005978E1">
      <w:pPr>
        <w:pStyle w:val="TOC4"/>
        <w:rPr>
          <w:rFonts w:asciiTheme="minorHAnsi" w:eastAsiaTheme="minorEastAsia" w:hAnsiTheme="minorHAnsi" w:cstheme="minorBidi"/>
          <w:noProof/>
          <w:sz w:val="22"/>
          <w:szCs w:val="22"/>
          <w:lang w:val="en-US"/>
        </w:rPr>
      </w:pPr>
      <w:r>
        <w:rPr>
          <w:noProof/>
        </w:rPr>
        <w:t>5.8.3.2A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_Toc222784389 \h </w:instrText>
      </w:r>
      <w:r>
        <w:rPr>
          <w:noProof/>
        </w:rPr>
      </w:r>
      <w:r>
        <w:rPr>
          <w:noProof/>
        </w:rPr>
        <w:fldChar w:fldCharType="separate"/>
      </w:r>
      <w:r>
        <w:rPr>
          <w:noProof/>
        </w:rPr>
        <w:t>263</w:t>
      </w:r>
      <w:r>
        <w:rPr>
          <w:noProof/>
        </w:rPr>
        <w:fldChar w:fldCharType="end"/>
      </w:r>
    </w:p>
    <w:p w14:paraId="40702C9C" w14:textId="02D2765F" w:rsidR="005978E1" w:rsidRDefault="005978E1">
      <w:pPr>
        <w:pStyle w:val="TOC5"/>
        <w:rPr>
          <w:rFonts w:asciiTheme="minorHAnsi" w:eastAsiaTheme="minorEastAsia" w:hAnsiTheme="minorHAnsi" w:cstheme="minorBidi"/>
          <w:noProof/>
          <w:sz w:val="22"/>
          <w:szCs w:val="22"/>
          <w:lang w:val="en-US"/>
        </w:rPr>
      </w:pPr>
      <w:r>
        <w:rPr>
          <w:noProof/>
        </w:rPr>
        <w:t>5.8.3.2A.1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_Toc222784390 \h </w:instrText>
      </w:r>
      <w:r>
        <w:rPr>
          <w:noProof/>
        </w:rPr>
      </w:r>
      <w:r>
        <w:rPr>
          <w:noProof/>
        </w:rPr>
        <w:fldChar w:fldCharType="separate"/>
      </w:r>
      <w:r>
        <w:rPr>
          <w:noProof/>
        </w:rPr>
        <w:t>263</w:t>
      </w:r>
      <w:r>
        <w:rPr>
          <w:noProof/>
        </w:rPr>
        <w:fldChar w:fldCharType="end"/>
      </w:r>
    </w:p>
    <w:p w14:paraId="2A6C3AEF" w14:textId="6540E3D3" w:rsidR="005978E1" w:rsidRDefault="005978E1">
      <w:pPr>
        <w:pStyle w:val="TOC5"/>
        <w:rPr>
          <w:rFonts w:asciiTheme="minorHAnsi" w:eastAsiaTheme="minorEastAsia" w:hAnsiTheme="minorHAnsi" w:cstheme="minorBidi"/>
          <w:noProof/>
          <w:sz w:val="22"/>
          <w:szCs w:val="22"/>
          <w:lang w:val="en-US"/>
        </w:rPr>
      </w:pPr>
      <w:r>
        <w:rPr>
          <w:noProof/>
        </w:rPr>
        <w:t>5.8.3.2A.2</w:t>
      </w:r>
      <w:r>
        <w:rPr>
          <w:rFonts w:asciiTheme="minorHAnsi" w:eastAsiaTheme="minorEastAsia" w:hAnsiTheme="minorHAnsi" w:cstheme="minorBidi"/>
          <w:noProof/>
          <w:sz w:val="22"/>
          <w:szCs w:val="22"/>
          <w:lang w:val="en-US"/>
        </w:rPr>
        <w:tab/>
      </w:r>
      <w:r>
        <w:rPr>
          <w:noProof/>
        </w:rPr>
        <w:t>GMD via MBMS by xMB Notification</w:t>
      </w:r>
      <w:r>
        <w:rPr>
          <w:noProof/>
        </w:rPr>
        <w:tab/>
      </w:r>
      <w:r>
        <w:rPr>
          <w:noProof/>
        </w:rPr>
        <w:fldChar w:fldCharType="begin"/>
      </w:r>
      <w:r>
        <w:rPr>
          <w:noProof/>
        </w:rPr>
        <w:instrText xml:space="preserve"> PAGEREF _Toc222784391 \h </w:instrText>
      </w:r>
      <w:r>
        <w:rPr>
          <w:noProof/>
        </w:rPr>
      </w:r>
      <w:r>
        <w:rPr>
          <w:noProof/>
        </w:rPr>
        <w:fldChar w:fldCharType="separate"/>
      </w:r>
      <w:r>
        <w:rPr>
          <w:noProof/>
        </w:rPr>
        <w:t>264</w:t>
      </w:r>
      <w:r>
        <w:rPr>
          <w:noProof/>
        </w:rPr>
        <w:fldChar w:fldCharType="end"/>
      </w:r>
    </w:p>
    <w:p w14:paraId="151DA9A2" w14:textId="7DC05379" w:rsidR="005978E1" w:rsidRDefault="005978E1">
      <w:pPr>
        <w:pStyle w:val="TOC4"/>
        <w:rPr>
          <w:rFonts w:asciiTheme="minorHAnsi" w:eastAsiaTheme="minorEastAsia" w:hAnsiTheme="minorHAnsi" w:cstheme="minorBidi"/>
          <w:noProof/>
          <w:sz w:val="22"/>
          <w:szCs w:val="22"/>
          <w:lang w:val="en-US"/>
        </w:rPr>
      </w:pPr>
      <w:r>
        <w:rPr>
          <w:noProof/>
        </w:rPr>
        <w:t>5.8.3.3</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_Toc222784392 \h </w:instrText>
      </w:r>
      <w:r>
        <w:rPr>
          <w:noProof/>
        </w:rPr>
      </w:r>
      <w:r>
        <w:rPr>
          <w:noProof/>
        </w:rPr>
        <w:fldChar w:fldCharType="separate"/>
      </w:r>
      <w:r>
        <w:rPr>
          <w:noProof/>
        </w:rPr>
        <w:t>265</w:t>
      </w:r>
      <w:r>
        <w:rPr>
          <w:noProof/>
        </w:rPr>
        <w:fldChar w:fldCharType="end"/>
      </w:r>
    </w:p>
    <w:p w14:paraId="2E017848" w14:textId="0F349742" w:rsidR="005978E1" w:rsidRDefault="005978E1">
      <w:pPr>
        <w:pStyle w:val="TOC4"/>
        <w:rPr>
          <w:rFonts w:asciiTheme="minorHAnsi" w:eastAsiaTheme="minorEastAsia" w:hAnsiTheme="minorHAnsi" w:cstheme="minorBidi"/>
          <w:noProof/>
          <w:sz w:val="22"/>
          <w:szCs w:val="22"/>
          <w:lang w:val="en-US"/>
        </w:rPr>
      </w:pPr>
      <w:r>
        <w:rPr>
          <w:noProof/>
        </w:rPr>
        <w:t>5.8.3.4</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_Toc222784393 \h </w:instrText>
      </w:r>
      <w:r>
        <w:rPr>
          <w:noProof/>
        </w:rPr>
      </w:r>
      <w:r>
        <w:rPr>
          <w:noProof/>
        </w:rPr>
        <w:fldChar w:fldCharType="separate"/>
      </w:r>
      <w:r>
        <w:rPr>
          <w:noProof/>
        </w:rPr>
        <w:t>265</w:t>
      </w:r>
      <w:r>
        <w:rPr>
          <w:noProof/>
        </w:rPr>
        <w:fldChar w:fldCharType="end"/>
      </w:r>
    </w:p>
    <w:p w14:paraId="09702020" w14:textId="0FE2AE7E" w:rsidR="005978E1" w:rsidRDefault="005978E1">
      <w:pPr>
        <w:pStyle w:val="TOC5"/>
        <w:rPr>
          <w:rFonts w:asciiTheme="minorHAnsi" w:eastAsiaTheme="minorEastAsia" w:hAnsiTheme="minorHAnsi" w:cstheme="minorBidi"/>
          <w:noProof/>
          <w:sz w:val="22"/>
          <w:szCs w:val="22"/>
          <w:lang w:val="en-US"/>
        </w:rPr>
      </w:pPr>
      <w:r>
        <w:rPr>
          <w:noProof/>
        </w:rPr>
        <w:t>5.8.3.4.1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_Toc222784394 \h </w:instrText>
      </w:r>
      <w:r>
        <w:rPr>
          <w:noProof/>
        </w:rPr>
      </w:r>
      <w:r>
        <w:rPr>
          <w:noProof/>
        </w:rPr>
        <w:fldChar w:fldCharType="separate"/>
      </w:r>
      <w:r>
        <w:rPr>
          <w:noProof/>
        </w:rPr>
        <w:t>265</w:t>
      </w:r>
      <w:r>
        <w:rPr>
          <w:noProof/>
        </w:rPr>
        <w:fldChar w:fldCharType="end"/>
      </w:r>
    </w:p>
    <w:p w14:paraId="2D8D276B" w14:textId="6E449FBD" w:rsidR="005978E1" w:rsidRDefault="005978E1">
      <w:pPr>
        <w:pStyle w:val="TOC5"/>
        <w:rPr>
          <w:rFonts w:asciiTheme="minorHAnsi" w:eastAsiaTheme="minorEastAsia" w:hAnsiTheme="minorHAnsi" w:cstheme="minorBidi"/>
          <w:noProof/>
          <w:sz w:val="22"/>
          <w:szCs w:val="22"/>
          <w:lang w:val="en-US"/>
        </w:rPr>
      </w:pPr>
      <w:r>
        <w:rPr>
          <w:noProof/>
        </w:rPr>
        <w:t>5.8.3.4.2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_Toc222784395 \h </w:instrText>
      </w:r>
      <w:r>
        <w:rPr>
          <w:noProof/>
        </w:rPr>
      </w:r>
      <w:r>
        <w:rPr>
          <w:noProof/>
        </w:rPr>
        <w:fldChar w:fldCharType="separate"/>
      </w:r>
      <w:r>
        <w:rPr>
          <w:noProof/>
        </w:rPr>
        <w:t>265</w:t>
      </w:r>
      <w:r>
        <w:rPr>
          <w:noProof/>
        </w:rPr>
        <w:fldChar w:fldCharType="end"/>
      </w:r>
    </w:p>
    <w:p w14:paraId="1B2E0BC4" w14:textId="0E4E4744" w:rsidR="005978E1" w:rsidRDefault="005978E1">
      <w:pPr>
        <w:pStyle w:val="TOC5"/>
        <w:rPr>
          <w:rFonts w:asciiTheme="minorHAnsi" w:eastAsiaTheme="minorEastAsia" w:hAnsiTheme="minorHAnsi" w:cstheme="minorBidi"/>
          <w:noProof/>
          <w:sz w:val="22"/>
          <w:szCs w:val="22"/>
          <w:lang w:val="en-US"/>
        </w:rPr>
      </w:pPr>
      <w:r>
        <w:rPr>
          <w:noProof/>
        </w:rPr>
        <w:t>5.8.3.4.3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_Toc222784396 \h </w:instrText>
      </w:r>
      <w:r>
        <w:rPr>
          <w:noProof/>
        </w:rPr>
      </w:r>
      <w:r>
        <w:rPr>
          <w:noProof/>
        </w:rPr>
        <w:fldChar w:fldCharType="separate"/>
      </w:r>
      <w:r>
        <w:rPr>
          <w:noProof/>
        </w:rPr>
        <w:t>265</w:t>
      </w:r>
      <w:r>
        <w:rPr>
          <w:noProof/>
        </w:rPr>
        <w:fldChar w:fldCharType="end"/>
      </w:r>
    </w:p>
    <w:p w14:paraId="50861427" w14:textId="352E6FE4" w:rsidR="005978E1" w:rsidRDefault="005978E1">
      <w:pPr>
        <w:pStyle w:val="TOC2"/>
        <w:rPr>
          <w:rFonts w:asciiTheme="minorHAnsi" w:eastAsiaTheme="minorEastAsia" w:hAnsiTheme="minorHAnsi" w:cstheme="minorBidi"/>
          <w:noProof/>
          <w:sz w:val="22"/>
          <w:szCs w:val="22"/>
          <w:lang w:val="en-US"/>
        </w:rPr>
      </w:pPr>
      <w:r>
        <w:rPr>
          <w:noProof/>
        </w:rPr>
        <w:t>5.9</w:t>
      </w:r>
      <w:r>
        <w:rPr>
          <w:rFonts w:asciiTheme="minorHAnsi" w:eastAsiaTheme="minorEastAsia" w:hAnsiTheme="minorHAnsi" w:cstheme="minorBidi"/>
          <w:noProof/>
          <w:sz w:val="22"/>
          <w:szCs w:val="22"/>
          <w:lang w:val="en-US"/>
        </w:rPr>
        <w:tab/>
      </w:r>
      <w:r>
        <w:rPr>
          <w:noProof/>
        </w:rPr>
        <w:t>ReportingNetworkStatus API</w:t>
      </w:r>
      <w:r>
        <w:rPr>
          <w:noProof/>
        </w:rPr>
        <w:tab/>
      </w:r>
      <w:r>
        <w:rPr>
          <w:noProof/>
        </w:rPr>
        <w:fldChar w:fldCharType="begin"/>
      </w:r>
      <w:r>
        <w:rPr>
          <w:noProof/>
        </w:rPr>
        <w:instrText xml:space="preserve"> PAGEREF _Toc222784397 \h </w:instrText>
      </w:r>
      <w:r>
        <w:rPr>
          <w:noProof/>
        </w:rPr>
      </w:r>
      <w:r>
        <w:rPr>
          <w:noProof/>
        </w:rPr>
        <w:fldChar w:fldCharType="separate"/>
      </w:r>
      <w:r>
        <w:rPr>
          <w:noProof/>
        </w:rPr>
        <w:t>266</w:t>
      </w:r>
      <w:r>
        <w:rPr>
          <w:noProof/>
        </w:rPr>
        <w:fldChar w:fldCharType="end"/>
      </w:r>
    </w:p>
    <w:p w14:paraId="42BFED9D" w14:textId="68EC5C7E" w:rsidR="005978E1" w:rsidRDefault="005978E1">
      <w:pPr>
        <w:pStyle w:val="TOC3"/>
        <w:rPr>
          <w:rFonts w:asciiTheme="minorHAnsi" w:eastAsiaTheme="minorEastAsia" w:hAnsiTheme="minorHAnsi" w:cstheme="minorBidi"/>
          <w:noProof/>
          <w:sz w:val="22"/>
          <w:szCs w:val="22"/>
          <w:lang w:val="en-US"/>
        </w:rPr>
      </w:pPr>
      <w:r>
        <w:rPr>
          <w:noProof/>
        </w:rPr>
        <w:t>5.9.1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_Toc222784398 \h </w:instrText>
      </w:r>
      <w:r>
        <w:rPr>
          <w:noProof/>
        </w:rPr>
      </w:r>
      <w:r>
        <w:rPr>
          <w:noProof/>
        </w:rPr>
        <w:fldChar w:fldCharType="separate"/>
      </w:r>
      <w:r>
        <w:rPr>
          <w:noProof/>
        </w:rPr>
        <w:t>266</w:t>
      </w:r>
      <w:r>
        <w:rPr>
          <w:noProof/>
        </w:rPr>
        <w:fldChar w:fldCharType="end"/>
      </w:r>
    </w:p>
    <w:p w14:paraId="580B8AE2" w14:textId="61B0E3E5" w:rsidR="005978E1" w:rsidRDefault="005978E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_Toc222784399 \h </w:instrText>
      </w:r>
      <w:r>
        <w:rPr>
          <w:noProof/>
        </w:rPr>
      </w:r>
      <w:r>
        <w:rPr>
          <w:noProof/>
        </w:rPr>
        <w:fldChar w:fldCharType="separate"/>
      </w:r>
      <w:r>
        <w:rPr>
          <w:noProof/>
        </w:rPr>
        <w:t>266</w:t>
      </w:r>
      <w:r>
        <w:rPr>
          <w:noProof/>
        </w:rPr>
        <w:fldChar w:fldCharType="end"/>
      </w:r>
    </w:p>
    <w:p w14:paraId="4DDBDAB0" w14:textId="6BCC32DF" w:rsidR="005978E1" w:rsidRDefault="005978E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_Toc222784400 \h </w:instrText>
      </w:r>
      <w:r>
        <w:rPr>
          <w:noProof/>
        </w:rPr>
      </w:r>
      <w:r>
        <w:rPr>
          <w:noProof/>
        </w:rPr>
        <w:fldChar w:fldCharType="separate"/>
      </w:r>
      <w:r>
        <w:rPr>
          <w:noProof/>
        </w:rPr>
        <w:t>266</w:t>
      </w:r>
      <w:r>
        <w:rPr>
          <w:noProof/>
        </w:rPr>
        <w:fldChar w:fldCharType="end"/>
      </w:r>
    </w:p>
    <w:p w14:paraId="066182EF" w14:textId="2E918F64" w:rsidR="005978E1" w:rsidRDefault="005978E1">
      <w:pPr>
        <w:pStyle w:val="TOC5"/>
        <w:rPr>
          <w:rFonts w:asciiTheme="minorHAnsi" w:eastAsiaTheme="minorEastAsia" w:hAnsiTheme="minorHAnsi" w:cstheme="minorBidi"/>
          <w:noProof/>
          <w:sz w:val="22"/>
          <w:szCs w:val="22"/>
          <w:lang w:val="en-US"/>
        </w:rPr>
      </w:pPr>
      <w:r>
        <w:rPr>
          <w:noProof/>
        </w:rPr>
        <w:t>5.9.2.1.1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_Toc222784401 \h </w:instrText>
      </w:r>
      <w:r>
        <w:rPr>
          <w:noProof/>
        </w:rPr>
      </w:r>
      <w:r>
        <w:rPr>
          <w:noProof/>
        </w:rPr>
        <w:fldChar w:fldCharType="separate"/>
      </w:r>
      <w:r>
        <w:rPr>
          <w:noProof/>
        </w:rPr>
        <w:t>266</w:t>
      </w:r>
      <w:r>
        <w:rPr>
          <w:noProof/>
        </w:rPr>
        <w:fldChar w:fldCharType="end"/>
      </w:r>
    </w:p>
    <w:p w14:paraId="65E8BB00" w14:textId="0D8ACEF3" w:rsidR="005978E1" w:rsidRDefault="005978E1">
      <w:pPr>
        <w:pStyle w:val="TOC5"/>
        <w:rPr>
          <w:rFonts w:asciiTheme="minorHAnsi" w:eastAsiaTheme="minorEastAsia" w:hAnsiTheme="minorHAnsi" w:cstheme="minorBidi"/>
          <w:noProof/>
          <w:sz w:val="22"/>
          <w:szCs w:val="22"/>
          <w:lang w:val="en-US"/>
        </w:rPr>
      </w:pPr>
      <w:r>
        <w:rPr>
          <w:noProof/>
        </w:rPr>
        <w:t>5.9.2.1.2</w:t>
      </w:r>
      <w:r>
        <w:rPr>
          <w:rFonts w:asciiTheme="minorHAnsi" w:eastAsiaTheme="minorEastAsia" w:hAnsiTheme="minorHAnsi" w:cstheme="minorBidi"/>
          <w:noProof/>
          <w:sz w:val="22"/>
          <w:szCs w:val="22"/>
          <w:lang w:val="en-US"/>
        </w:rPr>
        <w:tab/>
      </w:r>
      <w:r>
        <w:rPr>
          <w:noProof/>
        </w:rPr>
        <w:t>Type: NetworkStatusReportingSubscription</w:t>
      </w:r>
      <w:r>
        <w:rPr>
          <w:noProof/>
        </w:rPr>
        <w:tab/>
      </w:r>
      <w:r>
        <w:rPr>
          <w:noProof/>
        </w:rPr>
        <w:fldChar w:fldCharType="begin"/>
      </w:r>
      <w:r>
        <w:rPr>
          <w:noProof/>
        </w:rPr>
        <w:instrText xml:space="preserve"> PAGEREF _Toc222784402 \h </w:instrText>
      </w:r>
      <w:r>
        <w:rPr>
          <w:noProof/>
        </w:rPr>
      </w:r>
      <w:r>
        <w:rPr>
          <w:noProof/>
        </w:rPr>
        <w:fldChar w:fldCharType="separate"/>
      </w:r>
      <w:r>
        <w:rPr>
          <w:noProof/>
        </w:rPr>
        <w:t>266</w:t>
      </w:r>
      <w:r>
        <w:rPr>
          <w:noProof/>
        </w:rPr>
        <w:fldChar w:fldCharType="end"/>
      </w:r>
    </w:p>
    <w:p w14:paraId="2C5AE756" w14:textId="00ADE8EE" w:rsidR="005978E1" w:rsidRDefault="005978E1">
      <w:pPr>
        <w:pStyle w:val="TOC5"/>
        <w:rPr>
          <w:rFonts w:asciiTheme="minorHAnsi" w:eastAsiaTheme="minorEastAsia" w:hAnsiTheme="minorHAnsi" w:cstheme="minorBidi"/>
          <w:noProof/>
          <w:sz w:val="22"/>
          <w:szCs w:val="22"/>
          <w:lang w:val="en-US"/>
        </w:rPr>
      </w:pPr>
      <w:r>
        <w:rPr>
          <w:noProof/>
        </w:rPr>
        <w:t>5.9.2.1.3</w:t>
      </w:r>
      <w:r>
        <w:rPr>
          <w:rFonts w:asciiTheme="minorHAnsi" w:eastAsiaTheme="minorEastAsia" w:hAnsiTheme="minorHAnsi" w:cstheme="minorBidi"/>
          <w:noProof/>
          <w:sz w:val="22"/>
          <w:szCs w:val="22"/>
          <w:lang w:val="en-US"/>
        </w:rPr>
        <w:tab/>
      </w:r>
      <w:r>
        <w:rPr>
          <w:noProof/>
        </w:rPr>
        <w:t>Type: NetStatusRepSubsPatch</w:t>
      </w:r>
      <w:r>
        <w:rPr>
          <w:noProof/>
        </w:rPr>
        <w:tab/>
      </w:r>
      <w:r>
        <w:rPr>
          <w:noProof/>
        </w:rPr>
        <w:fldChar w:fldCharType="begin"/>
      </w:r>
      <w:r>
        <w:rPr>
          <w:noProof/>
        </w:rPr>
        <w:instrText xml:space="preserve"> PAGEREF _Toc222784403 \h </w:instrText>
      </w:r>
      <w:r>
        <w:rPr>
          <w:noProof/>
        </w:rPr>
      </w:r>
      <w:r>
        <w:rPr>
          <w:noProof/>
        </w:rPr>
        <w:fldChar w:fldCharType="separate"/>
      </w:r>
      <w:r>
        <w:rPr>
          <w:noProof/>
        </w:rPr>
        <w:t>267</w:t>
      </w:r>
      <w:r>
        <w:rPr>
          <w:noProof/>
        </w:rPr>
        <w:fldChar w:fldCharType="end"/>
      </w:r>
    </w:p>
    <w:p w14:paraId="36699D25" w14:textId="749A6355" w:rsidR="005978E1" w:rsidRDefault="005978E1">
      <w:pPr>
        <w:pStyle w:val="TOC4"/>
        <w:rPr>
          <w:rFonts w:asciiTheme="minorHAnsi" w:eastAsiaTheme="minorEastAsia" w:hAnsiTheme="minorHAnsi" w:cstheme="minorBidi"/>
          <w:noProof/>
          <w:sz w:val="22"/>
          <w:szCs w:val="22"/>
          <w:lang w:val="en-US"/>
        </w:rPr>
      </w:pPr>
      <w:r>
        <w:rPr>
          <w:noProof/>
          <w:lang w:eastAsia="ja-JP"/>
        </w:rPr>
        <w:t>5.9.2.2</w:t>
      </w:r>
      <w:r>
        <w:rPr>
          <w:rFonts w:asciiTheme="minorHAnsi" w:eastAsiaTheme="minorEastAsia" w:hAnsiTheme="minorHAnsi" w:cstheme="minorBidi"/>
          <w:noProof/>
          <w:sz w:val="22"/>
          <w:szCs w:val="22"/>
          <w:lang w:val="en-US"/>
        </w:rPr>
        <w:tab/>
      </w:r>
      <w:r>
        <w:rPr>
          <w:noProof/>
          <w:lang w:eastAsia="ja-JP"/>
        </w:rPr>
        <w:t>Notification data types</w:t>
      </w:r>
      <w:r>
        <w:rPr>
          <w:noProof/>
        </w:rPr>
        <w:tab/>
      </w:r>
      <w:r>
        <w:rPr>
          <w:noProof/>
        </w:rPr>
        <w:fldChar w:fldCharType="begin"/>
      </w:r>
      <w:r>
        <w:rPr>
          <w:noProof/>
        </w:rPr>
        <w:instrText xml:space="preserve"> PAGEREF _Toc222784404 \h </w:instrText>
      </w:r>
      <w:r>
        <w:rPr>
          <w:noProof/>
        </w:rPr>
      </w:r>
      <w:r>
        <w:rPr>
          <w:noProof/>
        </w:rPr>
        <w:fldChar w:fldCharType="separate"/>
      </w:r>
      <w:r>
        <w:rPr>
          <w:noProof/>
        </w:rPr>
        <w:t>268</w:t>
      </w:r>
      <w:r>
        <w:rPr>
          <w:noProof/>
        </w:rPr>
        <w:fldChar w:fldCharType="end"/>
      </w:r>
    </w:p>
    <w:p w14:paraId="0CBE5230" w14:textId="1B23CA84" w:rsidR="005978E1" w:rsidRDefault="005978E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_Toc222784405 \h </w:instrText>
      </w:r>
      <w:r>
        <w:rPr>
          <w:noProof/>
        </w:rPr>
      </w:r>
      <w:r>
        <w:rPr>
          <w:noProof/>
        </w:rPr>
        <w:fldChar w:fldCharType="separate"/>
      </w:r>
      <w:r>
        <w:rPr>
          <w:noProof/>
        </w:rPr>
        <w:t>268</w:t>
      </w:r>
      <w:r>
        <w:rPr>
          <w:noProof/>
        </w:rPr>
        <w:fldChar w:fldCharType="end"/>
      </w:r>
    </w:p>
    <w:p w14:paraId="7C63A252" w14:textId="3C19E658" w:rsidR="005978E1" w:rsidRDefault="005978E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Type: NetworkStatusReportingNotification</w:t>
      </w:r>
      <w:r>
        <w:rPr>
          <w:noProof/>
        </w:rPr>
        <w:tab/>
      </w:r>
      <w:r>
        <w:rPr>
          <w:noProof/>
        </w:rPr>
        <w:fldChar w:fldCharType="begin"/>
      </w:r>
      <w:r>
        <w:rPr>
          <w:noProof/>
        </w:rPr>
        <w:instrText xml:space="preserve"> PAGEREF _Toc222784406 \h </w:instrText>
      </w:r>
      <w:r>
        <w:rPr>
          <w:noProof/>
        </w:rPr>
      </w:r>
      <w:r>
        <w:rPr>
          <w:noProof/>
        </w:rPr>
        <w:fldChar w:fldCharType="separate"/>
      </w:r>
      <w:r>
        <w:rPr>
          <w:noProof/>
        </w:rPr>
        <w:t>268</w:t>
      </w:r>
      <w:r>
        <w:rPr>
          <w:noProof/>
        </w:rPr>
        <w:fldChar w:fldCharType="end"/>
      </w:r>
    </w:p>
    <w:p w14:paraId="15572E69" w14:textId="4D294CD0" w:rsidR="005978E1" w:rsidRDefault="005978E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_Toc222784407 \h </w:instrText>
      </w:r>
      <w:r>
        <w:rPr>
          <w:noProof/>
        </w:rPr>
      </w:r>
      <w:r>
        <w:rPr>
          <w:noProof/>
        </w:rPr>
        <w:fldChar w:fldCharType="separate"/>
      </w:r>
      <w:r>
        <w:rPr>
          <w:noProof/>
        </w:rPr>
        <w:t>269</w:t>
      </w:r>
      <w:r>
        <w:rPr>
          <w:noProof/>
        </w:rPr>
        <w:fldChar w:fldCharType="end"/>
      </w:r>
    </w:p>
    <w:p w14:paraId="4C9C271E" w14:textId="215035D0" w:rsidR="005978E1" w:rsidRDefault="005978E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_Toc222784408 \h </w:instrText>
      </w:r>
      <w:r>
        <w:rPr>
          <w:noProof/>
        </w:rPr>
      </w:r>
      <w:r>
        <w:rPr>
          <w:noProof/>
        </w:rPr>
        <w:fldChar w:fldCharType="separate"/>
      </w:r>
      <w:r>
        <w:rPr>
          <w:noProof/>
        </w:rPr>
        <w:t>269</w:t>
      </w:r>
      <w:r>
        <w:rPr>
          <w:noProof/>
        </w:rPr>
        <w:fldChar w:fldCharType="end"/>
      </w:r>
    </w:p>
    <w:p w14:paraId="1D9593D9" w14:textId="6D406DFD" w:rsidR="005978E1" w:rsidRDefault="005978E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_Toc222784409 \h </w:instrText>
      </w:r>
      <w:r>
        <w:rPr>
          <w:noProof/>
        </w:rPr>
      </w:r>
      <w:r>
        <w:rPr>
          <w:noProof/>
        </w:rPr>
        <w:fldChar w:fldCharType="separate"/>
      </w:r>
      <w:r>
        <w:rPr>
          <w:noProof/>
        </w:rPr>
        <w:t>269</w:t>
      </w:r>
      <w:r>
        <w:rPr>
          <w:noProof/>
        </w:rPr>
        <w:fldChar w:fldCharType="end"/>
      </w:r>
    </w:p>
    <w:p w14:paraId="0E55BF88" w14:textId="66755ECB" w:rsidR="005978E1" w:rsidRDefault="005978E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 xml:space="preserve">Enumeration: </w:t>
      </w:r>
      <w:r w:rsidRPr="00C5629B">
        <w:rPr>
          <w:rFonts w:eastAsia="Times New Roman"/>
          <w:noProof/>
        </w:rPr>
        <w:t>CongestionType</w:t>
      </w:r>
      <w:r>
        <w:rPr>
          <w:noProof/>
        </w:rPr>
        <w:tab/>
      </w:r>
      <w:r>
        <w:rPr>
          <w:noProof/>
        </w:rPr>
        <w:fldChar w:fldCharType="begin"/>
      </w:r>
      <w:r>
        <w:rPr>
          <w:noProof/>
        </w:rPr>
        <w:instrText xml:space="preserve"> PAGEREF _Toc222784410 \h </w:instrText>
      </w:r>
      <w:r>
        <w:rPr>
          <w:noProof/>
        </w:rPr>
      </w:r>
      <w:r>
        <w:rPr>
          <w:noProof/>
        </w:rPr>
        <w:fldChar w:fldCharType="separate"/>
      </w:r>
      <w:r>
        <w:rPr>
          <w:noProof/>
        </w:rPr>
        <w:t>269</w:t>
      </w:r>
      <w:r>
        <w:rPr>
          <w:noProof/>
        </w:rPr>
        <w:fldChar w:fldCharType="end"/>
      </w:r>
    </w:p>
    <w:p w14:paraId="0AA173C4" w14:textId="1BA1A308" w:rsidR="005978E1" w:rsidRDefault="005978E1">
      <w:pPr>
        <w:pStyle w:val="TOC3"/>
        <w:rPr>
          <w:rFonts w:asciiTheme="minorHAnsi" w:eastAsiaTheme="minorEastAsia" w:hAnsiTheme="minorHAnsi" w:cstheme="minorBidi"/>
          <w:noProof/>
          <w:sz w:val="22"/>
          <w:szCs w:val="22"/>
          <w:lang w:val="en-US"/>
        </w:rPr>
      </w:pPr>
      <w:r>
        <w:rPr>
          <w:noProof/>
        </w:rPr>
        <w:t>5.9.3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_Toc222784411 \h </w:instrText>
      </w:r>
      <w:r>
        <w:rPr>
          <w:noProof/>
        </w:rPr>
      </w:r>
      <w:r>
        <w:rPr>
          <w:noProof/>
        </w:rPr>
        <w:fldChar w:fldCharType="separate"/>
      </w:r>
      <w:r>
        <w:rPr>
          <w:noProof/>
        </w:rPr>
        <w:t>269</w:t>
      </w:r>
      <w:r>
        <w:rPr>
          <w:noProof/>
        </w:rPr>
        <w:fldChar w:fldCharType="end"/>
      </w:r>
    </w:p>
    <w:p w14:paraId="6EE2D1E2" w14:textId="5E0770A6" w:rsidR="005978E1" w:rsidRDefault="005978E1">
      <w:pPr>
        <w:pStyle w:val="TOC4"/>
        <w:rPr>
          <w:rFonts w:asciiTheme="minorHAnsi" w:eastAsiaTheme="minorEastAsia" w:hAnsiTheme="minorHAnsi" w:cstheme="minorBidi"/>
          <w:noProof/>
          <w:sz w:val="22"/>
          <w:szCs w:val="22"/>
          <w:lang w:val="en-US"/>
        </w:rPr>
      </w:pPr>
      <w:r>
        <w:rPr>
          <w:noProof/>
        </w:rPr>
        <w:t>5.9.3.1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_Toc222784412 \h </w:instrText>
      </w:r>
      <w:r>
        <w:rPr>
          <w:noProof/>
        </w:rPr>
      </w:r>
      <w:r>
        <w:rPr>
          <w:noProof/>
        </w:rPr>
        <w:fldChar w:fldCharType="separate"/>
      </w:r>
      <w:r>
        <w:rPr>
          <w:noProof/>
        </w:rPr>
        <w:t>269</w:t>
      </w:r>
      <w:r>
        <w:rPr>
          <w:noProof/>
        </w:rPr>
        <w:fldChar w:fldCharType="end"/>
      </w:r>
    </w:p>
    <w:p w14:paraId="0E9AC756" w14:textId="1A656F08" w:rsidR="005978E1" w:rsidRDefault="005978E1">
      <w:pPr>
        <w:pStyle w:val="TOC4"/>
        <w:rPr>
          <w:rFonts w:asciiTheme="minorHAnsi" w:eastAsiaTheme="minorEastAsia" w:hAnsiTheme="minorHAnsi" w:cstheme="minorBidi"/>
          <w:noProof/>
          <w:sz w:val="22"/>
          <w:szCs w:val="22"/>
          <w:lang w:val="en-US"/>
        </w:rPr>
      </w:pPr>
      <w:r>
        <w:rPr>
          <w:noProof/>
        </w:rPr>
        <w:t>5.9.3.2</w:t>
      </w:r>
      <w:r>
        <w:rPr>
          <w:rFonts w:asciiTheme="minorHAnsi" w:eastAsiaTheme="minorEastAsia" w:hAnsiTheme="minorHAnsi" w:cstheme="minorBidi"/>
          <w:noProof/>
          <w:sz w:val="22"/>
          <w:szCs w:val="22"/>
          <w:lang w:val="en-US"/>
        </w:rPr>
        <w:tab/>
      </w:r>
      <w:r>
        <w:rPr>
          <w:noProof/>
        </w:rPr>
        <w:t>Resource: Network Status Reporting Subscriptions</w:t>
      </w:r>
      <w:r>
        <w:rPr>
          <w:noProof/>
        </w:rPr>
        <w:tab/>
      </w:r>
      <w:r>
        <w:rPr>
          <w:noProof/>
        </w:rPr>
        <w:fldChar w:fldCharType="begin"/>
      </w:r>
      <w:r>
        <w:rPr>
          <w:noProof/>
        </w:rPr>
        <w:instrText xml:space="preserve"> PAGEREF _Toc222784413 \h </w:instrText>
      </w:r>
      <w:r>
        <w:rPr>
          <w:noProof/>
        </w:rPr>
      </w:r>
      <w:r>
        <w:rPr>
          <w:noProof/>
        </w:rPr>
        <w:fldChar w:fldCharType="separate"/>
      </w:r>
      <w:r>
        <w:rPr>
          <w:noProof/>
        </w:rPr>
        <w:t>270</w:t>
      </w:r>
      <w:r>
        <w:rPr>
          <w:noProof/>
        </w:rPr>
        <w:fldChar w:fldCharType="end"/>
      </w:r>
    </w:p>
    <w:p w14:paraId="62DDE803" w14:textId="21F7D426" w:rsidR="005978E1" w:rsidRDefault="005978E1">
      <w:pPr>
        <w:pStyle w:val="TOC5"/>
        <w:rPr>
          <w:rFonts w:asciiTheme="minorHAnsi" w:eastAsiaTheme="minorEastAsia" w:hAnsiTheme="minorHAnsi" w:cstheme="minorBidi"/>
          <w:noProof/>
          <w:sz w:val="22"/>
          <w:szCs w:val="22"/>
          <w:lang w:val="en-US"/>
        </w:rPr>
      </w:pPr>
      <w:r>
        <w:rPr>
          <w:noProof/>
        </w:rPr>
        <w:t>5.9.3.2.1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_Toc222784414 \h </w:instrText>
      </w:r>
      <w:r>
        <w:rPr>
          <w:noProof/>
        </w:rPr>
      </w:r>
      <w:r>
        <w:rPr>
          <w:noProof/>
        </w:rPr>
        <w:fldChar w:fldCharType="separate"/>
      </w:r>
      <w:r>
        <w:rPr>
          <w:noProof/>
        </w:rPr>
        <w:t>270</w:t>
      </w:r>
      <w:r>
        <w:rPr>
          <w:noProof/>
        </w:rPr>
        <w:fldChar w:fldCharType="end"/>
      </w:r>
    </w:p>
    <w:p w14:paraId="761A96A6" w14:textId="62FDAFD1" w:rsidR="005978E1" w:rsidRDefault="005978E1">
      <w:pPr>
        <w:pStyle w:val="TOC5"/>
        <w:rPr>
          <w:rFonts w:asciiTheme="minorHAnsi" w:eastAsiaTheme="minorEastAsia" w:hAnsiTheme="minorHAnsi" w:cstheme="minorBidi"/>
          <w:noProof/>
          <w:sz w:val="22"/>
          <w:szCs w:val="22"/>
          <w:lang w:val="en-US"/>
        </w:rPr>
      </w:pPr>
      <w:r>
        <w:rPr>
          <w:noProof/>
        </w:rPr>
        <w:t>5.9.3.2.2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_Toc222784415 \h </w:instrText>
      </w:r>
      <w:r>
        <w:rPr>
          <w:noProof/>
        </w:rPr>
      </w:r>
      <w:r>
        <w:rPr>
          <w:noProof/>
        </w:rPr>
        <w:fldChar w:fldCharType="separate"/>
      </w:r>
      <w:r>
        <w:rPr>
          <w:noProof/>
        </w:rPr>
        <w:t>270</w:t>
      </w:r>
      <w:r>
        <w:rPr>
          <w:noProof/>
        </w:rPr>
        <w:fldChar w:fldCharType="end"/>
      </w:r>
    </w:p>
    <w:p w14:paraId="75125D28" w14:textId="625724A5" w:rsidR="005978E1" w:rsidRDefault="005978E1">
      <w:pPr>
        <w:pStyle w:val="TOC5"/>
        <w:rPr>
          <w:rFonts w:asciiTheme="minorHAnsi" w:eastAsiaTheme="minorEastAsia" w:hAnsiTheme="minorHAnsi" w:cstheme="minorBidi"/>
          <w:noProof/>
          <w:sz w:val="22"/>
          <w:szCs w:val="22"/>
          <w:lang w:val="en-US"/>
        </w:rPr>
      </w:pPr>
      <w:r>
        <w:rPr>
          <w:noProof/>
        </w:rPr>
        <w:t>5.9.3.2.3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_Toc222784416 \h </w:instrText>
      </w:r>
      <w:r>
        <w:rPr>
          <w:noProof/>
        </w:rPr>
      </w:r>
      <w:r>
        <w:rPr>
          <w:noProof/>
        </w:rPr>
        <w:fldChar w:fldCharType="separate"/>
      </w:r>
      <w:r>
        <w:rPr>
          <w:noProof/>
        </w:rPr>
        <w:t>270</w:t>
      </w:r>
      <w:r>
        <w:rPr>
          <w:noProof/>
        </w:rPr>
        <w:fldChar w:fldCharType="end"/>
      </w:r>
    </w:p>
    <w:p w14:paraId="5C8CB54D" w14:textId="3612973E" w:rsidR="005978E1" w:rsidRDefault="005978E1">
      <w:pPr>
        <w:pStyle w:val="TOC4"/>
        <w:rPr>
          <w:rFonts w:asciiTheme="minorHAnsi" w:eastAsiaTheme="minorEastAsia" w:hAnsiTheme="minorHAnsi" w:cstheme="minorBidi"/>
          <w:noProof/>
          <w:sz w:val="22"/>
          <w:szCs w:val="22"/>
          <w:lang w:val="en-US"/>
        </w:rPr>
      </w:pPr>
      <w:r>
        <w:rPr>
          <w:noProof/>
        </w:rPr>
        <w:t>5.9.3.3</w:t>
      </w:r>
      <w:r>
        <w:rPr>
          <w:rFonts w:asciiTheme="minorHAnsi" w:eastAsiaTheme="minorEastAsia" w:hAnsiTheme="minorHAnsi" w:cstheme="minorBidi"/>
          <w:noProof/>
          <w:sz w:val="22"/>
          <w:szCs w:val="22"/>
          <w:lang w:val="en-US"/>
        </w:rPr>
        <w:tab/>
      </w:r>
      <w:r>
        <w:rPr>
          <w:noProof/>
        </w:rPr>
        <w:t>Resource: Individual Network Status Reporting Subscription</w:t>
      </w:r>
      <w:r>
        <w:rPr>
          <w:noProof/>
        </w:rPr>
        <w:tab/>
      </w:r>
      <w:r>
        <w:rPr>
          <w:noProof/>
        </w:rPr>
        <w:fldChar w:fldCharType="begin"/>
      </w:r>
      <w:r>
        <w:rPr>
          <w:noProof/>
        </w:rPr>
        <w:instrText xml:space="preserve"> PAGEREF _Toc222784417 \h </w:instrText>
      </w:r>
      <w:r>
        <w:rPr>
          <w:noProof/>
        </w:rPr>
      </w:r>
      <w:r>
        <w:rPr>
          <w:noProof/>
        </w:rPr>
        <w:fldChar w:fldCharType="separate"/>
      </w:r>
      <w:r>
        <w:rPr>
          <w:noProof/>
        </w:rPr>
        <w:t>272</w:t>
      </w:r>
      <w:r>
        <w:rPr>
          <w:noProof/>
        </w:rPr>
        <w:fldChar w:fldCharType="end"/>
      </w:r>
    </w:p>
    <w:p w14:paraId="1D1428DC" w14:textId="56FC1C46" w:rsidR="005978E1" w:rsidRDefault="005978E1">
      <w:pPr>
        <w:pStyle w:val="TOC5"/>
        <w:rPr>
          <w:rFonts w:asciiTheme="minorHAnsi" w:eastAsiaTheme="minorEastAsia" w:hAnsiTheme="minorHAnsi" w:cstheme="minorBidi"/>
          <w:noProof/>
          <w:sz w:val="22"/>
          <w:szCs w:val="22"/>
          <w:lang w:val="en-US"/>
        </w:rPr>
      </w:pPr>
      <w:r>
        <w:rPr>
          <w:noProof/>
        </w:rPr>
        <w:t>5.9.3.3.1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_Toc222784418 \h </w:instrText>
      </w:r>
      <w:r>
        <w:rPr>
          <w:noProof/>
        </w:rPr>
      </w:r>
      <w:r>
        <w:rPr>
          <w:noProof/>
        </w:rPr>
        <w:fldChar w:fldCharType="separate"/>
      </w:r>
      <w:r>
        <w:rPr>
          <w:noProof/>
        </w:rPr>
        <w:t>272</w:t>
      </w:r>
      <w:r>
        <w:rPr>
          <w:noProof/>
        </w:rPr>
        <w:fldChar w:fldCharType="end"/>
      </w:r>
    </w:p>
    <w:p w14:paraId="29704A41" w14:textId="7EDEA64D" w:rsidR="005978E1" w:rsidRDefault="005978E1">
      <w:pPr>
        <w:pStyle w:val="TOC5"/>
        <w:rPr>
          <w:rFonts w:asciiTheme="minorHAnsi" w:eastAsiaTheme="minorEastAsia" w:hAnsiTheme="minorHAnsi" w:cstheme="minorBidi"/>
          <w:noProof/>
          <w:sz w:val="22"/>
          <w:szCs w:val="22"/>
          <w:lang w:val="en-US"/>
        </w:rPr>
      </w:pPr>
      <w:r>
        <w:rPr>
          <w:noProof/>
        </w:rPr>
        <w:t>5.9.3.3.2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_Toc222784419 \h </w:instrText>
      </w:r>
      <w:r>
        <w:rPr>
          <w:noProof/>
        </w:rPr>
      </w:r>
      <w:r>
        <w:rPr>
          <w:noProof/>
        </w:rPr>
        <w:fldChar w:fldCharType="separate"/>
      </w:r>
      <w:r>
        <w:rPr>
          <w:noProof/>
        </w:rPr>
        <w:t>272</w:t>
      </w:r>
      <w:r>
        <w:rPr>
          <w:noProof/>
        </w:rPr>
        <w:fldChar w:fldCharType="end"/>
      </w:r>
    </w:p>
    <w:p w14:paraId="53DD5A48" w14:textId="6D481065" w:rsidR="005978E1" w:rsidRDefault="005978E1">
      <w:pPr>
        <w:pStyle w:val="TOC5"/>
        <w:rPr>
          <w:rFonts w:asciiTheme="minorHAnsi" w:eastAsiaTheme="minorEastAsia" w:hAnsiTheme="minorHAnsi" w:cstheme="minorBidi"/>
          <w:noProof/>
          <w:sz w:val="22"/>
          <w:szCs w:val="22"/>
          <w:lang w:val="en-US"/>
        </w:rPr>
      </w:pPr>
      <w:r>
        <w:rPr>
          <w:noProof/>
        </w:rPr>
        <w:t>5.9.3.3.3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_Toc222784420 \h </w:instrText>
      </w:r>
      <w:r>
        <w:rPr>
          <w:noProof/>
        </w:rPr>
      </w:r>
      <w:r>
        <w:rPr>
          <w:noProof/>
        </w:rPr>
        <w:fldChar w:fldCharType="separate"/>
      </w:r>
      <w:r>
        <w:rPr>
          <w:noProof/>
        </w:rPr>
        <w:t>272</w:t>
      </w:r>
      <w:r>
        <w:rPr>
          <w:noProof/>
        </w:rPr>
        <w:fldChar w:fldCharType="end"/>
      </w:r>
    </w:p>
    <w:p w14:paraId="6DDD5E9C" w14:textId="32A90E4D" w:rsidR="005978E1" w:rsidRDefault="005978E1">
      <w:pPr>
        <w:pStyle w:val="TOC4"/>
        <w:rPr>
          <w:rFonts w:asciiTheme="minorHAnsi" w:eastAsiaTheme="minorEastAsia" w:hAnsiTheme="minorHAnsi" w:cstheme="minorBidi"/>
          <w:noProof/>
          <w:sz w:val="22"/>
          <w:szCs w:val="22"/>
          <w:lang w:val="en-US"/>
        </w:rPr>
      </w:pPr>
      <w:r>
        <w:rPr>
          <w:noProof/>
        </w:rPr>
        <w:t>5.9.3.4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_Toc222784421 \h </w:instrText>
      </w:r>
      <w:r>
        <w:rPr>
          <w:noProof/>
        </w:rPr>
      </w:r>
      <w:r>
        <w:rPr>
          <w:noProof/>
        </w:rPr>
        <w:fldChar w:fldCharType="separate"/>
      </w:r>
      <w:r>
        <w:rPr>
          <w:noProof/>
        </w:rPr>
        <w:t>276</w:t>
      </w:r>
      <w:r>
        <w:rPr>
          <w:noProof/>
        </w:rPr>
        <w:fldChar w:fldCharType="end"/>
      </w:r>
    </w:p>
    <w:p w14:paraId="60837A6F" w14:textId="3EBDE01B" w:rsidR="005978E1" w:rsidRDefault="005978E1">
      <w:pPr>
        <w:pStyle w:val="TOC3"/>
        <w:rPr>
          <w:rFonts w:asciiTheme="minorHAnsi" w:eastAsiaTheme="minorEastAsia" w:hAnsiTheme="minorHAnsi" w:cstheme="minorBidi"/>
          <w:noProof/>
          <w:sz w:val="22"/>
          <w:szCs w:val="22"/>
          <w:lang w:val="en-US"/>
        </w:rPr>
      </w:pPr>
      <w:r>
        <w:rPr>
          <w:noProof/>
        </w:rPr>
        <w:t>5.9.3A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_Toc222784422 \h </w:instrText>
      </w:r>
      <w:r>
        <w:rPr>
          <w:noProof/>
        </w:rPr>
      </w:r>
      <w:r>
        <w:rPr>
          <w:noProof/>
        </w:rPr>
        <w:fldChar w:fldCharType="separate"/>
      </w:r>
      <w:r>
        <w:rPr>
          <w:noProof/>
        </w:rPr>
        <w:t>276</w:t>
      </w:r>
      <w:r>
        <w:rPr>
          <w:noProof/>
        </w:rPr>
        <w:fldChar w:fldCharType="end"/>
      </w:r>
    </w:p>
    <w:p w14:paraId="2EFCE697" w14:textId="30452FDE" w:rsidR="005978E1" w:rsidRDefault="005978E1">
      <w:pPr>
        <w:pStyle w:val="TOC4"/>
        <w:rPr>
          <w:rFonts w:asciiTheme="minorHAnsi" w:eastAsiaTheme="minorEastAsia" w:hAnsiTheme="minorHAnsi" w:cstheme="minorBidi"/>
          <w:noProof/>
          <w:sz w:val="22"/>
          <w:szCs w:val="22"/>
          <w:lang w:val="en-US"/>
        </w:rPr>
      </w:pPr>
      <w:r>
        <w:rPr>
          <w:noProof/>
        </w:rPr>
        <w:t>5.9.3A.1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_Toc222784423 \h </w:instrText>
      </w:r>
      <w:r>
        <w:rPr>
          <w:noProof/>
        </w:rPr>
      </w:r>
      <w:r>
        <w:rPr>
          <w:noProof/>
        </w:rPr>
        <w:fldChar w:fldCharType="separate"/>
      </w:r>
      <w:r>
        <w:rPr>
          <w:noProof/>
        </w:rPr>
        <w:t>276</w:t>
      </w:r>
      <w:r>
        <w:rPr>
          <w:noProof/>
        </w:rPr>
        <w:fldChar w:fldCharType="end"/>
      </w:r>
    </w:p>
    <w:p w14:paraId="372708C5" w14:textId="61F8D026" w:rsidR="005978E1" w:rsidRDefault="005978E1">
      <w:pPr>
        <w:pStyle w:val="TOC4"/>
        <w:rPr>
          <w:rFonts w:asciiTheme="minorHAnsi" w:eastAsiaTheme="minorEastAsia" w:hAnsiTheme="minorHAnsi" w:cstheme="minorBidi"/>
          <w:noProof/>
          <w:sz w:val="22"/>
          <w:szCs w:val="22"/>
          <w:lang w:val="en-US"/>
        </w:rPr>
      </w:pPr>
      <w:r>
        <w:rPr>
          <w:noProof/>
        </w:rPr>
        <w:t>5.9.3A.2</w:t>
      </w:r>
      <w:r>
        <w:rPr>
          <w:rFonts w:asciiTheme="minorHAnsi" w:eastAsiaTheme="minorEastAsia" w:hAnsiTheme="minorHAnsi" w:cstheme="minorBidi"/>
          <w:noProof/>
          <w:sz w:val="22"/>
          <w:szCs w:val="22"/>
          <w:lang w:val="en-US"/>
        </w:rPr>
        <w:tab/>
      </w:r>
      <w:r>
        <w:rPr>
          <w:noProof/>
        </w:rPr>
        <w:t>Network Status Reporting Notification</w:t>
      </w:r>
      <w:r>
        <w:rPr>
          <w:noProof/>
        </w:rPr>
        <w:tab/>
      </w:r>
      <w:r>
        <w:rPr>
          <w:noProof/>
        </w:rPr>
        <w:fldChar w:fldCharType="begin"/>
      </w:r>
      <w:r>
        <w:rPr>
          <w:noProof/>
        </w:rPr>
        <w:instrText xml:space="preserve"> PAGEREF _Toc222784424 \h </w:instrText>
      </w:r>
      <w:r>
        <w:rPr>
          <w:noProof/>
        </w:rPr>
      </w:r>
      <w:r>
        <w:rPr>
          <w:noProof/>
        </w:rPr>
        <w:fldChar w:fldCharType="separate"/>
      </w:r>
      <w:r>
        <w:rPr>
          <w:noProof/>
        </w:rPr>
        <w:t>277</w:t>
      </w:r>
      <w:r>
        <w:rPr>
          <w:noProof/>
        </w:rPr>
        <w:fldChar w:fldCharType="end"/>
      </w:r>
    </w:p>
    <w:p w14:paraId="6F884634" w14:textId="18865A79" w:rsidR="005978E1" w:rsidRDefault="005978E1">
      <w:pPr>
        <w:pStyle w:val="TOC5"/>
        <w:rPr>
          <w:rFonts w:asciiTheme="minorHAnsi" w:eastAsiaTheme="minorEastAsia" w:hAnsiTheme="minorHAnsi" w:cstheme="minorBidi"/>
          <w:noProof/>
          <w:sz w:val="22"/>
          <w:szCs w:val="22"/>
          <w:lang w:val="en-US"/>
        </w:rPr>
      </w:pPr>
      <w:r>
        <w:rPr>
          <w:noProof/>
        </w:rPr>
        <w:t>5.9.3A.2.1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_Toc222784425 \h </w:instrText>
      </w:r>
      <w:r>
        <w:rPr>
          <w:noProof/>
        </w:rPr>
      </w:r>
      <w:r>
        <w:rPr>
          <w:noProof/>
        </w:rPr>
        <w:fldChar w:fldCharType="separate"/>
      </w:r>
      <w:r>
        <w:rPr>
          <w:noProof/>
        </w:rPr>
        <w:t>277</w:t>
      </w:r>
      <w:r>
        <w:rPr>
          <w:noProof/>
        </w:rPr>
        <w:fldChar w:fldCharType="end"/>
      </w:r>
    </w:p>
    <w:p w14:paraId="59FA3485" w14:textId="561BC939" w:rsidR="005978E1" w:rsidRDefault="005978E1">
      <w:pPr>
        <w:pStyle w:val="TOC5"/>
        <w:rPr>
          <w:rFonts w:asciiTheme="minorHAnsi" w:eastAsiaTheme="minorEastAsia" w:hAnsiTheme="minorHAnsi" w:cstheme="minorBidi"/>
          <w:noProof/>
          <w:sz w:val="22"/>
          <w:szCs w:val="22"/>
          <w:lang w:val="en-US"/>
        </w:rPr>
      </w:pPr>
      <w:r>
        <w:rPr>
          <w:noProof/>
        </w:rPr>
        <w:t>5.9.3A.2.2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_Toc222784426 \h </w:instrText>
      </w:r>
      <w:r>
        <w:rPr>
          <w:noProof/>
        </w:rPr>
      </w:r>
      <w:r>
        <w:rPr>
          <w:noProof/>
        </w:rPr>
        <w:fldChar w:fldCharType="separate"/>
      </w:r>
      <w:r>
        <w:rPr>
          <w:noProof/>
        </w:rPr>
        <w:t>277</w:t>
      </w:r>
      <w:r>
        <w:rPr>
          <w:noProof/>
        </w:rPr>
        <w:fldChar w:fldCharType="end"/>
      </w:r>
    </w:p>
    <w:p w14:paraId="6EBDC76D" w14:textId="690F8A20" w:rsidR="005978E1" w:rsidRDefault="005978E1">
      <w:pPr>
        <w:pStyle w:val="TOC5"/>
        <w:rPr>
          <w:rFonts w:asciiTheme="minorHAnsi" w:eastAsiaTheme="minorEastAsia" w:hAnsiTheme="minorHAnsi" w:cstheme="minorBidi"/>
          <w:noProof/>
          <w:sz w:val="22"/>
          <w:szCs w:val="22"/>
          <w:lang w:val="en-US"/>
        </w:rPr>
      </w:pPr>
      <w:r>
        <w:rPr>
          <w:noProof/>
        </w:rPr>
        <w:t>5.9.3A.2.3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_Toc222784427 \h </w:instrText>
      </w:r>
      <w:r>
        <w:rPr>
          <w:noProof/>
        </w:rPr>
      </w:r>
      <w:r>
        <w:rPr>
          <w:noProof/>
        </w:rPr>
        <w:fldChar w:fldCharType="separate"/>
      </w:r>
      <w:r>
        <w:rPr>
          <w:noProof/>
        </w:rPr>
        <w:t>277</w:t>
      </w:r>
      <w:r>
        <w:rPr>
          <w:noProof/>
        </w:rPr>
        <w:fldChar w:fldCharType="end"/>
      </w:r>
    </w:p>
    <w:p w14:paraId="01989D22" w14:textId="576DAF54" w:rsidR="005978E1" w:rsidRDefault="005978E1">
      <w:pPr>
        <w:pStyle w:val="TOC3"/>
        <w:rPr>
          <w:rFonts w:asciiTheme="minorHAnsi" w:eastAsiaTheme="minorEastAsia" w:hAnsiTheme="minorHAnsi" w:cstheme="minorBidi"/>
          <w:noProof/>
          <w:sz w:val="22"/>
          <w:szCs w:val="22"/>
          <w:lang w:val="en-US"/>
        </w:rPr>
      </w:pPr>
      <w:r>
        <w:rPr>
          <w:noProof/>
        </w:rPr>
        <w:t>5.9.4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_Toc222784428 \h </w:instrText>
      </w:r>
      <w:r>
        <w:rPr>
          <w:noProof/>
        </w:rPr>
      </w:r>
      <w:r>
        <w:rPr>
          <w:noProof/>
        </w:rPr>
        <w:fldChar w:fldCharType="separate"/>
      </w:r>
      <w:r>
        <w:rPr>
          <w:noProof/>
        </w:rPr>
        <w:t>278</w:t>
      </w:r>
      <w:r>
        <w:rPr>
          <w:noProof/>
        </w:rPr>
        <w:fldChar w:fldCharType="end"/>
      </w:r>
    </w:p>
    <w:p w14:paraId="56D0D0A1" w14:textId="4002A423" w:rsidR="005978E1" w:rsidRDefault="005978E1">
      <w:pPr>
        <w:pStyle w:val="TOC3"/>
        <w:rPr>
          <w:rFonts w:asciiTheme="minorHAnsi" w:eastAsiaTheme="minorEastAsia" w:hAnsiTheme="minorHAnsi" w:cstheme="minorBidi"/>
          <w:noProof/>
          <w:sz w:val="22"/>
          <w:szCs w:val="22"/>
          <w:lang w:val="en-US"/>
        </w:rPr>
      </w:pPr>
      <w:r>
        <w:rPr>
          <w:noProof/>
        </w:rPr>
        <w:t>5.9.5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_Toc222784429 \h </w:instrText>
      </w:r>
      <w:r>
        <w:rPr>
          <w:noProof/>
        </w:rPr>
      </w:r>
      <w:r>
        <w:rPr>
          <w:noProof/>
        </w:rPr>
        <w:fldChar w:fldCharType="separate"/>
      </w:r>
      <w:r>
        <w:rPr>
          <w:noProof/>
        </w:rPr>
        <w:t>278</w:t>
      </w:r>
      <w:r>
        <w:rPr>
          <w:noProof/>
        </w:rPr>
        <w:fldChar w:fldCharType="end"/>
      </w:r>
    </w:p>
    <w:p w14:paraId="23E0A1EF" w14:textId="56291E61" w:rsidR="005978E1" w:rsidRDefault="005978E1">
      <w:pPr>
        <w:pStyle w:val="TOC4"/>
        <w:rPr>
          <w:rFonts w:asciiTheme="minorHAnsi" w:eastAsiaTheme="minorEastAsia" w:hAnsiTheme="minorHAnsi" w:cstheme="minorBidi"/>
          <w:noProof/>
          <w:sz w:val="22"/>
          <w:szCs w:val="22"/>
          <w:lang w:val="en-US"/>
        </w:rPr>
      </w:pPr>
      <w:r>
        <w:rPr>
          <w:noProof/>
        </w:rPr>
        <w:t>5.9.5.1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_Toc222784430 \h </w:instrText>
      </w:r>
      <w:r>
        <w:rPr>
          <w:noProof/>
        </w:rPr>
      </w:r>
      <w:r>
        <w:rPr>
          <w:noProof/>
        </w:rPr>
        <w:fldChar w:fldCharType="separate"/>
      </w:r>
      <w:r>
        <w:rPr>
          <w:noProof/>
        </w:rPr>
        <w:t>278</w:t>
      </w:r>
      <w:r>
        <w:rPr>
          <w:noProof/>
        </w:rPr>
        <w:fldChar w:fldCharType="end"/>
      </w:r>
    </w:p>
    <w:p w14:paraId="7BB10CE9" w14:textId="01329C9E" w:rsidR="005978E1" w:rsidRDefault="005978E1">
      <w:pPr>
        <w:pStyle w:val="TOC4"/>
        <w:rPr>
          <w:rFonts w:asciiTheme="minorHAnsi" w:eastAsiaTheme="minorEastAsia" w:hAnsiTheme="minorHAnsi" w:cstheme="minorBidi"/>
          <w:noProof/>
          <w:sz w:val="22"/>
          <w:szCs w:val="22"/>
          <w:lang w:val="en-US"/>
        </w:rPr>
      </w:pPr>
      <w:r>
        <w:rPr>
          <w:noProof/>
        </w:rPr>
        <w:t>5.9.5.2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_Toc222784431 \h </w:instrText>
      </w:r>
      <w:r>
        <w:rPr>
          <w:noProof/>
        </w:rPr>
      </w:r>
      <w:r>
        <w:rPr>
          <w:noProof/>
        </w:rPr>
        <w:fldChar w:fldCharType="separate"/>
      </w:r>
      <w:r>
        <w:rPr>
          <w:noProof/>
        </w:rPr>
        <w:t>278</w:t>
      </w:r>
      <w:r>
        <w:rPr>
          <w:noProof/>
        </w:rPr>
        <w:fldChar w:fldCharType="end"/>
      </w:r>
    </w:p>
    <w:p w14:paraId="52494499" w14:textId="55A7C2C8" w:rsidR="005978E1" w:rsidRDefault="005978E1">
      <w:pPr>
        <w:pStyle w:val="TOC4"/>
        <w:rPr>
          <w:rFonts w:asciiTheme="minorHAnsi" w:eastAsiaTheme="minorEastAsia" w:hAnsiTheme="minorHAnsi" w:cstheme="minorBidi"/>
          <w:noProof/>
          <w:sz w:val="22"/>
          <w:szCs w:val="22"/>
          <w:lang w:val="en-US"/>
        </w:rPr>
      </w:pPr>
      <w:r>
        <w:rPr>
          <w:noProof/>
        </w:rPr>
        <w:t>5.9.5.3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_Toc222784432 \h </w:instrText>
      </w:r>
      <w:r>
        <w:rPr>
          <w:noProof/>
        </w:rPr>
      </w:r>
      <w:r>
        <w:rPr>
          <w:noProof/>
        </w:rPr>
        <w:fldChar w:fldCharType="separate"/>
      </w:r>
      <w:r>
        <w:rPr>
          <w:noProof/>
        </w:rPr>
        <w:t>278</w:t>
      </w:r>
      <w:r>
        <w:rPr>
          <w:noProof/>
        </w:rPr>
        <w:fldChar w:fldCharType="end"/>
      </w:r>
    </w:p>
    <w:p w14:paraId="5FD98875" w14:textId="145918E5" w:rsidR="005978E1" w:rsidRDefault="005978E1">
      <w:pPr>
        <w:pStyle w:val="TOC2"/>
        <w:rPr>
          <w:rFonts w:asciiTheme="minorHAnsi" w:eastAsiaTheme="minorEastAsia" w:hAnsiTheme="minorHAnsi" w:cstheme="minorBidi"/>
          <w:noProof/>
          <w:sz w:val="22"/>
          <w:szCs w:val="22"/>
          <w:lang w:val="en-US"/>
        </w:rPr>
      </w:pPr>
      <w:r>
        <w:rPr>
          <w:noProof/>
        </w:rPr>
        <w:t>5.10</w:t>
      </w:r>
      <w:r>
        <w:rPr>
          <w:rFonts w:asciiTheme="minorHAnsi" w:eastAsiaTheme="minorEastAsia" w:hAnsiTheme="minorHAnsi" w:cstheme="minorBidi"/>
          <w:noProof/>
          <w:sz w:val="22"/>
          <w:szCs w:val="22"/>
          <w:lang w:val="en-US"/>
        </w:rPr>
        <w:tab/>
      </w:r>
      <w:r>
        <w:rPr>
          <w:noProof/>
        </w:rPr>
        <w:t>CpProvisioning API</w:t>
      </w:r>
      <w:r>
        <w:rPr>
          <w:noProof/>
        </w:rPr>
        <w:tab/>
      </w:r>
      <w:r>
        <w:rPr>
          <w:noProof/>
        </w:rPr>
        <w:fldChar w:fldCharType="begin"/>
      </w:r>
      <w:r>
        <w:rPr>
          <w:noProof/>
        </w:rPr>
        <w:instrText xml:space="preserve"> PAGEREF _Toc222784433 \h </w:instrText>
      </w:r>
      <w:r>
        <w:rPr>
          <w:noProof/>
        </w:rPr>
      </w:r>
      <w:r>
        <w:rPr>
          <w:noProof/>
        </w:rPr>
        <w:fldChar w:fldCharType="separate"/>
      </w:r>
      <w:r>
        <w:rPr>
          <w:noProof/>
        </w:rPr>
        <w:t>279</w:t>
      </w:r>
      <w:r>
        <w:rPr>
          <w:noProof/>
        </w:rPr>
        <w:fldChar w:fldCharType="end"/>
      </w:r>
    </w:p>
    <w:p w14:paraId="3754D968" w14:textId="61A48B37" w:rsidR="005978E1" w:rsidRDefault="005978E1">
      <w:pPr>
        <w:pStyle w:val="TOC3"/>
        <w:rPr>
          <w:rFonts w:asciiTheme="minorHAnsi" w:eastAsiaTheme="minorEastAsia" w:hAnsiTheme="minorHAnsi" w:cstheme="minorBidi"/>
          <w:noProof/>
          <w:sz w:val="22"/>
          <w:szCs w:val="22"/>
          <w:lang w:val="en-US"/>
        </w:rPr>
      </w:pPr>
      <w:r>
        <w:rPr>
          <w:noProof/>
        </w:rPr>
        <w:t>5.10.1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_Toc222784434 \h </w:instrText>
      </w:r>
      <w:r>
        <w:rPr>
          <w:noProof/>
        </w:rPr>
      </w:r>
      <w:r>
        <w:rPr>
          <w:noProof/>
        </w:rPr>
        <w:fldChar w:fldCharType="separate"/>
      </w:r>
      <w:r>
        <w:rPr>
          <w:noProof/>
        </w:rPr>
        <w:t>279</w:t>
      </w:r>
      <w:r>
        <w:rPr>
          <w:noProof/>
        </w:rPr>
        <w:fldChar w:fldCharType="end"/>
      </w:r>
    </w:p>
    <w:p w14:paraId="4D2529A5" w14:textId="38B7F61B" w:rsidR="005978E1" w:rsidRDefault="005978E1">
      <w:pPr>
        <w:pStyle w:val="TOC3"/>
        <w:rPr>
          <w:rFonts w:asciiTheme="minorHAnsi" w:eastAsiaTheme="minorEastAsia" w:hAnsiTheme="minorHAnsi" w:cstheme="minorBidi"/>
          <w:noProof/>
          <w:sz w:val="22"/>
          <w:szCs w:val="22"/>
          <w:lang w:val="en-US"/>
        </w:rPr>
      </w:pPr>
      <w:r>
        <w:rPr>
          <w:noProof/>
        </w:rPr>
        <w:t>5.10.2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_Toc222784435 \h </w:instrText>
      </w:r>
      <w:r>
        <w:rPr>
          <w:noProof/>
        </w:rPr>
      </w:r>
      <w:r>
        <w:rPr>
          <w:noProof/>
        </w:rPr>
        <w:fldChar w:fldCharType="separate"/>
      </w:r>
      <w:r>
        <w:rPr>
          <w:noProof/>
        </w:rPr>
        <w:t>279</w:t>
      </w:r>
      <w:r>
        <w:rPr>
          <w:noProof/>
        </w:rPr>
        <w:fldChar w:fldCharType="end"/>
      </w:r>
    </w:p>
    <w:p w14:paraId="25BB87FE" w14:textId="71B735EB" w:rsidR="005978E1" w:rsidRDefault="005978E1">
      <w:pPr>
        <w:pStyle w:val="TOC4"/>
        <w:rPr>
          <w:rFonts w:asciiTheme="minorHAnsi" w:eastAsiaTheme="minorEastAsia" w:hAnsiTheme="minorHAnsi" w:cstheme="minorBidi"/>
          <w:noProof/>
          <w:sz w:val="22"/>
          <w:szCs w:val="22"/>
          <w:lang w:val="en-US"/>
        </w:rPr>
      </w:pPr>
      <w:r>
        <w:rPr>
          <w:noProof/>
        </w:rPr>
        <w:t>5.10.2.1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_Toc222784436 \h </w:instrText>
      </w:r>
      <w:r>
        <w:rPr>
          <w:noProof/>
        </w:rPr>
      </w:r>
      <w:r>
        <w:rPr>
          <w:noProof/>
        </w:rPr>
        <w:fldChar w:fldCharType="separate"/>
      </w:r>
      <w:r>
        <w:rPr>
          <w:noProof/>
        </w:rPr>
        <w:t>279</w:t>
      </w:r>
      <w:r>
        <w:rPr>
          <w:noProof/>
        </w:rPr>
        <w:fldChar w:fldCharType="end"/>
      </w:r>
    </w:p>
    <w:p w14:paraId="265CE814" w14:textId="10A0E696" w:rsidR="005978E1" w:rsidRDefault="005978E1">
      <w:pPr>
        <w:pStyle w:val="TOC5"/>
        <w:rPr>
          <w:rFonts w:asciiTheme="minorHAnsi" w:eastAsiaTheme="minorEastAsia" w:hAnsiTheme="minorHAnsi" w:cstheme="minorBidi"/>
          <w:noProof/>
          <w:sz w:val="22"/>
          <w:szCs w:val="22"/>
          <w:lang w:val="en-US"/>
        </w:rPr>
      </w:pPr>
      <w:r>
        <w:rPr>
          <w:noProof/>
        </w:rPr>
        <w:t>5.10.2.1.1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_Toc222784437 \h </w:instrText>
      </w:r>
      <w:r>
        <w:rPr>
          <w:noProof/>
        </w:rPr>
      </w:r>
      <w:r>
        <w:rPr>
          <w:noProof/>
        </w:rPr>
        <w:fldChar w:fldCharType="separate"/>
      </w:r>
      <w:r>
        <w:rPr>
          <w:noProof/>
        </w:rPr>
        <w:t>279</w:t>
      </w:r>
      <w:r>
        <w:rPr>
          <w:noProof/>
        </w:rPr>
        <w:fldChar w:fldCharType="end"/>
      </w:r>
    </w:p>
    <w:p w14:paraId="554001B5" w14:textId="4680A350" w:rsidR="005978E1" w:rsidRDefault="005978E1">
      <w:pPr>
        <w:pStyle w:val="TOC5"/>
        <w:rPr>
          <w:rFonts w:asciiTheme="minorHAnsi" w:eastAsiaTheme="minorEastAsia" w:hAnsiTheme="minorHAnsi" w:cstheme="minorBidi"/>
          <w:noProof/>
          <w:sz w:val="22"/>
          <w:szCs w:val="22"/>
          <w:lang w:val="en-US"/>
        </w:rPr>
      </w:pPr>
      <w:r>
        <w:rPr>
          <w:noProof/>
        </w:rPr>
        <w:t>5.10.2.1.2</w:t>
      </w:r>
      <w:r>
        <w:rPr>
          <w:rFonts w:asciiTheme="minorHAnsi" w:eastAsiaTheme="minorEastAsia" w:hAnsiTheme="minorHAnsi" w:cstheme="minorBidi"/>
          <w:noProof/>
          <w:sz w:val="22"/>
          <w:szCs w:val="22"/>
          <w:lang w:val="en-US"/>
        </w:rPr>
        <w:tab/>
      </w:r>
      <w:r>
        <w:rPr>
          <w:noProof/>
        </w:rPr>
        <w:t>Type: CpInfo</w:t>
      </w:r>
      <w:r>
        <w:rPr>
          <w:noProof/>
        </w:rPr>
        <w:tab/>
      </w:r>
      <w:r>
        <w:rPr>
          <w:noProof/>
        </w:rPr>
        <w:fldChar w:fldCharType="begin"/>
      </w:r>
      <w:r>
        <w:rPr>
          <w:noProof/>
        </w:rPr>
        <w:instrText xml:space="preserve"> PAGEREF _Toc222784438 \h </w:instrText>
      </w:r>
      <w:r>
        <w:rPr>
          <w:noProof/>
        </w:rPr>
      </w:r>
      <w:r>
        <w:rPr>
          <w:noProof/>
        </w:rPr>
        <w:fldChar w:fldCharType="separate"/>
      </w:r>
      <w:r>
        <w:rPr>
          <w:noProof/>
        </w:rPr>
        <w:t>280</w:t>
      </w:r>
      <w:r>
        <w:rPr>
          <w:noProof/>
        </w:rPr>
        <w:fldChar w:fldCharType="end"/>
      </w:r>
    </w:p>
    <w:p w14:paraId="138E70AC" w14:textId="5DD1F0CA" w:rsidR="005978E1" w:rsidRDefault="005978E1">
      <w:pPr>
        <w:pStyle w:val="TOC4"/>
        <w:rPr>
          <w:rFonts w:asciiTheme="minorHAnsi" w:eastAsiaTheme="minorEastAsia" w:hAnsiTheme="minorHAnsi" w:cstheme="minorBidi"/>
          <w:noProof/>
          <w:sz w:val="22"/>
          <w:szCs w:val="22"/>
          <w:lang w:val="en-US"/>
        </w:rPr>
      </w:pPr>
      <w:r>
        <w:rPr>
          <w:noProof/>
        </w:rPr>
        <w:t>5.10.2.2</w:t>
      </w:r>
      <w:r>
        <w:rPr>
          <w:rFonts w:asciiTheme="minorHAnsi" w:eastAsiaTheme="minorEastAsia" w:hAnsiTheme="minorHAnsi" w:cstheme="minorBidi"/>
          <w:noProof/>
          <w:sz w:val="22"/>
          <w:szCs w:val="22"/>
          <w:lang w:val="en-US"/>
        </w:rPr>
        <w:tab/>
      </w:r>
      <w:r>
        <w:rPr>
          <w:noProof/>
        </w:rPr>
        <w:t>Referenced structured data types</w:t>
      </w:r>
      <w:r>
        <w:rPr>
          <w:noProof/>
        </w:rPr>
        <w:tab/>
      </w:r>
      <w:r>
        <w:rPr>
          <w:noProof/>
        </w:rPr>
        <w:fldChar w:fldCharType="begin"/>
      </w:r>
      <w:r>
        <w:rPr>
          <w:noProof/>
        </w:rPr>
        <w:instrText xml:space="preserve"> PAGEREF _Toc222784439 \h </w:instrText>
      </w:r>
      <w:r>
        <w:rPr>
          <w:noProof/>
        </w:rPr>
      </w:r>
      <w:r>
        <w:rPr>
          <w:noProof/>
        </w:rPr>
        <w:fldChar w:fldCharType="separate"/>
      </w:r>
      <w:r>
        <w:rPr>
          <w:noProof/>
        </w:rPr>
        <w:t>283</w:t>
      </w:r>
      <w:r>
        <w:rPr>
          <w:noProof/>
        </w:rPr>
        <w:fldChar w:fldCharType="end"/>
      </w:r>
    </w:p>
    <w:p w14:paraId="5A8529E2" w14:textId="152F2955" w:rsidR="005978E1" w:rsidRDefault="005978E1">
      <w:pPr>
        <w:pStyle w:val="TOC5"/>
        <w:rPr>
          <w:rFonts w:asciiTheme="minorHAnsi" w:eastAsiaTheme="minorEastAsia" w:hAnsiTheme="minorHAnsi" w:cstheme="minorBidi"/>
          <w:noProof/>
          <w:sz w:val="22"/>
          <w:szCs w:val="22"/>
          <w:lang w:val="en-US"/>
        </w:rPr>
      </w:pPr>
      <w:r>
        <w:rPr>
          <w:noProof/>
        </w:rPr>
        <w:t>5.10.2.2.1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_Toc222784440 \h </w:instrText>
      </w:r>
      <w:r>
        <w:rPr>
          <w:noProof/>
        </w:rPr>
      </w:r>
      <w:r>
        <w:rPr>
          <w:noProof/>
        </w:rPr>
        <w:fldChar w:fldCharType="separate"/>
      </w:r>
      <w:r>
        <w:rPr>
          <w:noProof/>
        </w:rPr>
        <w:t>283</w:t>
      </w:r>
      <w:r>
        <w:rPr>
          <w:noProof/>
        </w:rPr>
        <w:fldChar w:fldCharType="end"/>
      </w:r>
    </w:p>
    <w:p w14:paraId="41A4B42B" w14:textId="3212EDB7" w:rsidR="005978E1" w:rsidRDefault="005978E1">
      <w:pPr>
        <w:pStyle w:val="TOC5"/>
        <w:rPr>
          <w:rFonts w:asciiTheme="minorHAnsi" w:eastAsiaTheme="minorEastAsia" w:hAnsiTheme="minorHAnsi" w:cstheme="minorBidi"/>
          <w:noProof/>
          <w:sz w:val="22"/>
          <w:szCs w:val="22"/>
          <w:lang w:val="en-US"/>
        </w:rPr>
      </w:pPr>
      <w:r>
        <w:rPr>
          <w:noProof/>
        </w:rPr>
        <w:t>5.10.2.2.2</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CpParameterSet</w:t>
      </w:r>
      <w:r>
        <w:rPr>
          <w:noProof/>
        </w:rPr>
        <w:tab/>
      </w:r>
      <w:r>
        <w:rPr>
          <w:noProof/>
        </w:rPr>
        <w:fldChar w:fldCharType="begin"/>
      </w:r>
      <w:r>
        <w:rPr>
          <w:noProof/>
        </w:rPr>
        <w:instrText xml:space="preserve"> PAGEREF _Toc222784441 \h </w:instrText>
      </w:r>
      <w:r>
        <w:rPr>
          <w:noProof/>
        </w:rPr>
      </w:r>
      <w:r>
        <w:rPr>
          <w:noProof/>
        </w:rPr>
        <w:fldChar w:fldCharType="separate"/>
      </w:r>
      <w:r>
        <w:rPr>
          <w:noProof/>
        </w:rPr>
        <w:t>283</w:t>
      </w:r>
      <w:r>
        <w:rPr>
          <w:noProof/>
        </w:rPr>
        <w:fldChar w:fldCharType="end"/>
      </w:r>
    </w:p>
    <w:p w14:paraId="66A0B321" w14:textId="06CEB428" w:rsidR="005978E1" w:rsidRDefault="005978E1">
      <w:pPr>
        <w:pStyle w:val="TOC5"/>
        <w:rPr>
          <w:rFonts w:asciiTheme="minorHAnsi" w:eastAsiaTheme="minorEastAsia" w:hAnsiTheme="minorHAnsi" w:cstheme="minorBidi"/>
          <w:noProof/>
          <w:sz w:val="22"/>
          <w:szCs w:val="22"/>
          <w:lang w:val="en-US"/>
        </w:rPr>
      </w:pPr>
      <w:r>
        <w:rPr>
          <w:noProof/>
        </w:rPr>
        <w:t>5.10.2.2.3</w:t>
      </w:r>
      <w:r>
        <w:rPr>
          <w:rFonts w:asciiTheme="minorHAnsi" w:eastAsiaTheme="minorEastAsia" w:hAnsiTheme="minorHAnsi" w:cstheme="minorBidi"/>
          <w:noProof/>
          <w:sz w:val="22"/>
          <w:szCs w:val="22"/>
          <w:lang w:val="en-US"/>
        </w:rPr>
        <w:tab/>
      </w:r>
      <w:r>
        <w:rPr>
          <w:noProof/>
        </w:rPr>
        <w:t xml:space="preserve">Type: </w:t>
      </w:r>
      <w:r w:rsidRPr="00C5629B">
        <w:rPr>
          <w:rFonts w:eastAsia="Times New Roman"/>
          <w:noProof/>
        </w:rPr>
        <w:t>ScheduledCommunicationTime</w:t>
      </w:r>
      <w:r>
        <w:rPr>
          <w:noProof/>
        </w:rPr>
        <w:tab/>
      </w:r>
      <w:r>
        <w:rPr>
          <w:noProof/>
        </w:rPr>
        <w:fldChar w:fldCharType="begin"/>
      </w:r>
      <w:r>
        <w:rPr>
          <w:noProof/>
        </w:rPr>
        <w:instrText xml:space="preserve"> PAGEREF _Toc222784442 \h </w:instrText>
      </w:r>
      <w:r>
        <w:rPr>
          <w:noProof/>
        </w:rPr>
      </w:r>
      <w:r>
        <w:rPr>
          <w:noProof/>
        </w:rPr>
        <w:fldChar w:fldCharType="separate"/>
      </w:r>
      <w:r>
        <w:rPr>
          <w:noProof/>
        </w:rPr>
        <w:t>286</w:t>
      </w:r>
      <w:r>
        <w:rPr>
          <w:noProof/>
        </w:rPr>
        <w:fldChar w:fldCharType="end"/>
      </w:r>
    </w:p>
    <w:p w14:paraId="3E04ED34" w14:textId="6C9966EB" w:rsidR="005978E1" w:rsidRDefault="005978E1">
      <w:pPr>
        <w:pStyle w:val="TOC5"/>
        <w:rPr>
          <w:rFonts w:asciiTheme="minorHAnsi" w:eastAsiaTheme="minorEastAsia" w:hAnsiTheme="minorHAnsi" w:cstheme="minorBidi"/>
          <w:noProof/>
          <w:sz w:val="22"/>
          <w:szCs w:val="22"/>
          <w:lang w:val="en-US"/>
        </w:rPr>
      </w:pPr>
      <w:r>
        <w:rPr>
          <w:noProof/>
        </w:rPr>
        <w:t>5.10.2.2.4</w:t>
      </w:r>
      <w:r>
        <w:rPr>
          <w:rFonts w:asciiTheme="minorHAnsi" w:eastAsiaTheme="minorEastAsia" w:hAnsiTheme="minorHAnsi" w:cstheme="minorBidi"/>
          <w:noProof/>
          <w:sz w:val="22"/>
          <w:szCs w:val="22"/>
          <w:lang w:val="en-US"/>
        </w:rPr>
        <w:tab/>
      </w:r>
      <w:r>
        <w:rPr>
          <w:noProof/>
        </w:rPr>
        <w:t>Type: CpReport</w:t>
      </w:r>
      <w:r>
        <w:rPr>
          <w:noProof/>
        </w:rPr>
        <w:tab/>
      </w:r>
      <w:r>
        <w:rPr>
          <w:noProof/>
        </w:rPr>
        <w:fldChar w:fldCharType="begin"/>
      </w:r>
      <w:r>
        <w:rPr>
          <w:noProof/>
        </w:rPr>
        <w:instrText xml:space="preserve"> PAGEREF _Toc222784443 \h </w:instrText>
      </w:r>
      <w:r>
        <w:rPr>
          <w:noProof/>
        </w:rPr>
      </w:r>
      <w:r>
        <w:rPr>
          <w:noProof/>
        </w:rPr>
        <w:fldChar w:fldCharType="separate"/>
      </w:r>
      <w:r>
        <w:rPr>
          <w:noProof/>
        </w:rPr>
        <w:t>286</w:t>
      </w:r>
      <w:r>
        <w:rPr>
          <w:noProof/>
        </w:rPr>
        <w:fldChar w:fldCharType="end"/>
      </w:r>
    </w:p>
    <w:p w14:paraId="5E0CB32A" w14:textId="7CB08189" w:rsidR="005978E1" w:rsidRDefault="005978E1">
      <w:pPr>
        <w:pStyle w:val="TOC5"/>
        <w:rPr>
          <w:rFonts w:asciiTheme="minorHAnsi" w:eastAsiaTheme="minorEastAsia" w:hAnsiTheme="minorHAnsi" w:cstheme="minorBidi"/>
          <w:noProof/>
          <w:sz w:val="22"/>
          <w:szCs w:val="22"/>
          <w:lang w:val="en-US"/>
        </w:rPr>
      </w:pPr>
      <w:r>
        <w:rPr>
          <w:noProof/>
        </w:rPr>
        <w:t>5.10.2.2.5</w:t>
      </w:r>
      <w:r>
        <w:rPr>
          <w:rFonts w:asciiTheme="minorHAnsi" w:eastAsiaTheme="minorEastAsia" w:hAnsiTheme="minorHAnsi" w:cstheme="minorBidi"/>
          <w:noProof/>
          <w:sz w:val="22"/>
          <w:szCs w:val="22"/>
          <w:lang w:val="en-US"/>
        </w:rPr>
        <w:tab/>
      </w:r>
      <w:r>
        <w:rPr>
          <w:noProof/>
        </w:rPr>
        <w:t>Type: Umt</w:t>
      </w:r>
      <w:r>
        <w:rPr>
          <w:noProof/>
          <w:lang w:eastAsia="zh-CN"/>
        </w:rPr>
        <w:t>LocationArea5G</w:t>
      </w:r>
      <w:r>
        <w:rPr>
          <w:noProof/>
        </w:rPr>
        <w:tab/>
      </w:r>
      <w:r>
        <w:rPr>
          <w:noProof/>
        </w:rPr>
        <w:fldChar w:fldCharType="begin"/>
      </w:r>
      <w:r>
        <w:rPr>
          <w:noProof/>
        </w:rPr>
        <w:instrText xml:space="preserve"> PAGEREF _Toc222784444 \h </w:instrText>
      </w:r>
      <w:r>
        <w:rPr>
          <w:noProof/>
        </w:rPr>
      </w:r>
      <w:r>
        <w:rPr>
          <w:noProof/>
        </w:rPr>
        <w:fldChar w:fldCharType="separate"/>
      </w:r>
      <w:r>
        <w:rPr>
          <w:noProof/>
        </w:rPr>
        <w:t>286</w:t>
      </w:r>
      <w:r>
        <w:rPr>
          <w:noProof/>
        </w:rPr>
        <w:fldChar w:fldCharType="end"/>
      </w:r>
    </w:p>
    <w:p w14:paraId="284232D8" w14:textId="16CE4F17" w:rsidR="005978E1" w:rsidRDefault="005978E1">
      <w:pPr>
        <w:pStyle w:val="TOC5"/>
        <w:rPr>
          <w:rFonts w:asciiTheme="minorHAnsi" w:eastAsiaTheme="minorEastAsia" w:hAnsiTheme="minorHAnsi" w:cstheme="minorBidi"/>
          <w:noProof/>
          <w:sz w:val="22"/>
          <w:szCs w:val="22"/>
          <w:lang w:val="en-US"/>
        </w:rPr>
      </w:pPr>
      <w:r>
        <w:rPr>
          <w:noProof/>
        </w:rPr>
        <w:t>5.10.2.2.6</w:t>
      </w:r>
      <w:r>
        <w:rPr>
          <w:rFonts w:asciiTheme="minorHAnsi" w:eastAsiaTheme="minorEastAsia" w:hAnsiTheme="minorHAnsi" w:cstheme="minorBidi"/>
          <w:noProof/>
          <w:sz w:val="22"/>
          <w:szCs w:val="22"/>
          <w:lang w:val="en-US"/>
        </w:rPr>
        <w:tab/>
      </w:r>
      <w:r>
        <w:rPr>
          <w:noProof/>
        </w:rPr>
        <w:t>Type: AppExpUeBehaviour</w:t>
      </w:r>
      <w:r>
        <w:rPr>
          <w:noProof/>
        </w:rPr>
        <w:tab/>
      </w:r>
      <w:r>
        <w:rPr>
          <w:noProof/>
        </w:rPr>
        <w:fldChar w:fldCharType="begin"/>
      </w:r>
      <w:r>
        <w:rPr>
          <w:noProof/>
        </w:rPr>
        <w:instrText xml:space="preserve"> PAGEREF _Toc222784445 \h </w:instrText>
      </w:r>
      <w:r>
        <w:rPr>
          <w:noProof/>
        </w:rPr>
      </w:r>
      <w:r>
        <w:rPr>
          <w:noProof/>
        </w:rPr>
        <w:fldChar w:fldCharType="separate"/>
      </w:r>
      <w:r>
        <w:rPr>
          <w:noProof/>
        </w:rPr>
        <w:t>288</w:t>
      </w:r>
      <w:r>
        <w:rPr>
          <w:noProof/>
        </w:rPr>
        <w:fldChar w:fldCharType="end"/>
      </w:r>
    </w:p>
    <w:p w14:paraId="0EA5411E" w14:textId="6D399D50" w:rsidR="005978E1" w:rsidRDefault="005978E1">
      <w:pPr>
        <w:pStyle w:val="TOC4"/>
        <w:rPr>
          <w:rFonts w:asciiTheme="minorHAnsi" w:eastAsiaTheme="minorEastAsia" w:hAnsiTheme="minorHAnsi" w:cstheme="minorBidi"/>
          <w:noProof/>
          <w:sz w:val="22"/>
          <w:szCs w:val="22"/>
          <w:lang w:val="en-US"/>
        </w:rPr>
      </w:pPr>
      <w:r>
        <w:rPr>
          <w:noProof/>
        </w:rPr>
        <w:t>5.10.2.3</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_Toc222784446 \h </w:instrText>
      </w:r>
      <w:r>
        <w:rPr>
          <w:noProof/>
        </w:rPr>
      </w:r>
      <w:r>
        <w:rPr>
          <w:noProof/>
        </w:rPr>
        <w:fldChar w:fldCharType="separate"/>
      </w:r>
      <w:r>
        <w:rPr>
          <w:noProof/>
        </w:rPr>
        <w:t>290</w:t>
      </w:r>
      <w:r>
        <w:rPr>
          <w:noProof/>
        </w:rPr>
        <w:fldChar w:fldCharType="end"/>
      </w:r>
    </w:p>
    <w:p w14:paraId="74BFDBA9" w14:textId="6D0F984E" w:rsidR="005978E1" w:rsidRDefault="005978E1">
      <w:pPr>
        <w:pStyle w:val="TOC5"/>
        <w:rPr>
          <w:rFonts w:asciiTheme="minorHAnsi" w:eastAsiaTheme="minorEastAsia" w:hAnsiTheme="minorHAnsi" w:cstheme="minorBidi"/>
          <w:noProof/>
          <w:sz w:val="22"/>
          <w:szCs w:val="22"/>
          <w:lang w:val="en-US"/>
        </w:rPr>
      </w:pPr>
      <w:r>
        <w:rPr>
          <w:noProof/>
        </w:rPr>
        <w:t>5.10.2.3.1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_Toc222784447 \h </w:instrText>
      </w:r>
      <w:r>
        <w:rPr>
          <w:noProof/>
        </w:rPr>
      </w:r>
      <w:r>
        <w:rPr>
          <w:noProof/>
        </w:rPr>
        <w:fldChar w:fldCharType="separate"/>
      </w:r>
      <w:r>
        <w:rPr>
          <w:noProof/>
        </w:rPr>
        <w:t>290</w:t>
      </w:r>
      <w:r>
        <w:rPr>
          <w:noProof/>
        </w:rPr>
        <w:fldChar w:fldCharType="end"/>
      </w:r>
    </w:p>
    <w:p w14:paraId="7F5AD255" w14:textId="696C964F" w:rsidR="005978E1" w:rsidRDefault="005978E1">
      <w:pPr>
        <w:pStyle w:val="TOC5"/>
        <w:rPr>
          <w:rFonts w:asciiTheme="minorHAnsi" w:eastAsiaTheme="minorEastAsia" w:hAnsiTheme="minorHAnsi" w:cstheme="minorBidi"/>
          <w:noProof/>
          <w:sz w:val="22"/>
          <w:szCs w:val="22"/>
          <w:lang w:val="en-US"/>
        </w:rPr>
      </w:pPr>
      <w:r>
        <w:rPr>
          <w:noProof/>
        </w:rPr>
        <w:t>5.10.2.3.2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_Toc222784448 \h </w:instrText>
      </w:r>
      <w:r>
        <w:rPr>
          <w:noProof/>
        </w:rPr>
      </w:r>
      <w:r>
        <w:rPr>
          <w:noProof/>
        </w:rPr>
        <w:fldChar w:fldCharType="separate"/>
      </w:r>
      <w:r>
        <w:rPr>
          <w:noProof/>
        </w:rPr>
        <w:t>290</w:t>
      </w:r>
      <w:r>
        <w:rPr>
          <w:noProof/>
        </w:rPr>
        <w:fldChar w:fldCharType="end"/>
      </w:r>
    </w:p>
    <w:p w14:paraId="5A441577" w14:textId="42F22C4E" w:rsidR="005978E1" w:rsidRDefault="005978E1">
      <w:pPr>
        <w:pStyle w:val="TOC5"/>
        <w:rPr>
          <w:rFonts w:asciiTheme="minorHAnsi" w:eastAsiaTheme="minorEastAsia" w:hAnsiTheme="minorHAnsi" w:cstheme="minorBidi"/>
          <w:noProof/>
          <w:sz w:val="22"/>
          <w:szCs w:val="22"/>
          <w:lang w:val="en-US"/>
        </w:rPr>
      </w:pPr>
      <w:r>
        <w:rPr>
          <w:noProof/>
        </w:rPr>
        <w:lastRenderedPageBreak/>
        <w:t>5.10.2.3.3</w:t>
      </w:r>
      <w:r>
        <w:rPr>
          <w:rFonts w:asciiTheme="minorHAnsi" w:eastAsiaTheme="minorEastAsia" w:hAnsiTheme="minorHAnsi" w:cstheme="minorBidi"/>
          <w:noProof/>
          <w:sz w:val="22"/>
          <w:szCs w:val="22"/>
          <w:lang w:val="en-US"/>
        </w:rPr>
        <w:tab/>
      </w:r>
      <w:r>
        <w:rPr>
          <w:noProof/>
        </w:rPr>
        <w:t xml:space="preserve">Enumeration: </w:t>
      </w:r>
      <w:r>
        <w:rPr>
          <w:noProof/>
          <w:lang w:eastAsia="zh-CN"/>
        </w:rPr>
        <w:t>CommunicationIndicator</w:t>
      </w:r>
      <w:r>
        <w:rPr>
          <w:noProof/>
        </w:rPr>
        <w:tab/>
      </w:r>
      <w:r>
        <w:rPr>
          <w:noProof/>
        </w:rPr>
        <w:fldChar w:fldCharType="begin"/>
      </w:r>
      <w:r>
        <w:rPr>
          <w:noProof/>
        </w:rPr>
        <w:instrText xml:space="preserve"> PAGEREF _Toc222784449 \h </w:instrText>
      </w:r>
      <w:r>
        <w:rPr>
          <w:noProof/>
        </w:rPr>
      </w:r>
      <w:r>
        <w:rPr>
          <w:noProof/>
        </w:rPr>
        <w:fldChar w:fldCharType="separate"/>
      </w:r>
      <w:r>
        <w:rPr>
          <w:noProof/>
        </w:rPr>
        <w:t>290</w:t>
      </w:r>
      <w:r>
        <w:rPr>
          <w:noProof/>
        </w:rPr>
        <w:fldChar w:fldCharType="end"/>
      </w:r>
    </w:p>
    <w:p w14:paraId="00F8698D" w14:textId="5FC04B5E" w:rsidR="005978E1" w:rsidRDefault="005978E1">
      <w:pPr>
        <w:pStyle w:val="TOC5"/>
        <w:rPr>
          <w:rFonts w:asciiTheme="minorHAnsi" w:eastAsiaTheme="minorEastAsia" w:hAnsiTheme="minorHAnsi" w:cstheme="minorBidi"/>
          <w:noProof/>
          <w:sz w:val="22"/>
          <w:szCs w:val="22"/>
          <w:lang w:val="en-US"/>
        </w:rPr>
      </w:pPr>
      <w:r>
        <w:rPr>
          <w:noProof/>
        </w:rPr>
        <w:t>5.10.2.3.4</w:t>
      </w:r>
      <w:r>
        <w:rPr>
          <w:rFonts w:asciiTheme="minorHAnsi" w:eastAsiaTheme="minorEastAsia" w:hAnsiTheme="minorHAnsi" w:cstheme="minorBidi"/>
          <w:noProof/>
          <w:sz w:val="22"/>
          <w:szCs w:val="22"/>
          <w:lang w:val="en-US"/>
        </w:rPr>
        <w:tab/>
      </w:r>
      <w:r>
        <w:rPr>
          <w:noProof/>
        </w:rPr>
        <w:t xml:space="preserve">Enumeration: </w:t>
      </w:r>
      <w:r>
        <w:rPr>
          <w:noProof/>
          <w:lang w:eastAsia="zh-CN"/>
        </w:rPr>
        <w:t>StationaryIndication</w:t>
      </w:r>
      <w:r>
        <w:rPr>
          <w:noProof/>
        </w:rPr>
        <w:tab/>
      </w:r>
      <w:r>
        <w:rPr>
          <w:noProof/>
        </w:rPr>
        <w:fldChar w:fldCharType="begin"/>
      </w:r>
      <w:r>
        <w:rPr>
          <w:noProof/>
        </w:rPr>
        <w:instrText xml:space="preserve"> PAGEREF _Toc222784450 \h </w:instrText>
      </w:r>
      <w:r>
        <w:rPr>
          <w:noProof/>
        </w:rPr>
      </w:r>
      <w:r>
        <w:rPr>
          <w:noProof/>
        </w:rPr>
        <w:fldChar w:fldCharType="separate"/>
      </w:r>
      <w:r>
        <w:rPr>
          <w:noProof/>
        </w:rPr>
        <w:t>290</w:t>
      </w:r>
      <w:r>
        <w:rPr>
          <w:noProof/>
        </w:rPr>
        <w:fldChar w:fldCharType="end"/>
      </w:r>
    </w:p>
    <w:p w14:paraId="54F5E83D" w14:textId="209E3259" w:rsidR="005978E1" w:rsidRDefault="005978E1">
      <w:pPr>
        <w:pStyle w:val="TOC5"/>
        <w:rPr>
          <w:rFonts w:asciiTheme="minorHAnsi" w:eastAsiaTheme="minorEastAsia" w:hAnsiTheme="minorHAnsi" w:cstheme="minorBidi"/>
          <w:noProof/>
          <w:sz w:val="22"/>
          <w:szCs w:val="22"/>
          <w:lang w:val="en-US"/>
        </w:rPr>
      </w:pPr>
      <w:r>
        <w:rPr>
          <w:noProof/>
        </w:rPr>
        <w:t>5.10.2.3.5</w:t>
      </w:r>
      <w:r>
        <w:rPr>
          <w:rFonts w:asciiTheme="minorHAnsi" w:eastAsiaTheme="minorEastAsia" w:hAnsiTheme="minorHAnsi" w:cstheme="minorBidi"/>
          <w:noProof/>
          <w:sz w:val="22"/>
          <w:szCs w:val="22"/>
          <w:lang w:val="en-US"/>
        </w:rPr>
        <w:tab/>
      </w:r>
      <w:r>
        <w:rPr>
          <w:noProof/>
        </w:rPr>
        <w:t>Enumeration: CpFailureCode</w:t>
      </w:r>
      <w:r>
        <w:rPr>
          <w:noProof/>
        </w:rPr>
        <w:tab/>
      </w:r>
      <w:r>
        <w:rPr>
          <w:noProof/>
        </w:rPr>
        <w:fldChar w:fldCharType="begin"/>
      </w:r>
      <w:r>
        <w:rPr>
          <w:noProof/>
        </w:rPr>
        <w:instrText xml:space="preserve"> PAGEREF _Toc222784451 \h </w:instrText>
      </w:r>
      <w:r>
        <w:rPr>
          <w:noProof/>
        </w:rPr>
      </w:r>
      <w:r>
        <w:rPr>
          <w:noProof/>
        </w:rPr>
        <w:fldChar w:fldCharType="separate"/>
      </w:r>
      <w:r>
        <w:rPr>
          <w:noProof/>
        </w:rPr>
        <w:t>290</w:t>
      </w:r>
      <w:r>
        <w:rPr>
          <w:noProof/>
        </w:rPr>
        <w:fldChar w:fldCharType="end"/>
      </w:r>
    </w:p>
    <w:p w14:paraId="78DB57D5" w14:textId="4A7C1EEE" w:rsidR="005978E1" w:rsidRDefault="005978E1">
      <w:pPr>
        <w:pStyle w:val="TOC5"/>
        <w:rPr>
          <w:rFonts w:asciiTheme="minorHAnsi" w:eastAsiaTheme="minorEastAsia" w:hAnsiTheme="minorHAnsi" w:cstheme="minorBidi"/>
          <w:noProof/>
          <w:sz w:val="22"/>
          <w:szCs w:val="22"/>
          <w:lang w:val="en-US"/>
        </w:rPr>
      </w:pPr>
      <w:r>
        <w:rPr>
          <w:noProof/>
        </w:rPr>
        <w:t>5.10.2.3.6</w:t>
      </w:r>
      <w:r>
        <w:rPr>
          <w:rFonts w:asciiTheme="minorHAnsi" w:eastAsiaTheme="minorEastAsia" w:hAnsiTheme="minorHAnsi" w:cstheme="minorBidi"/>
          <w:noProof/>
          <w:sz w:val="22"/>
          <w:szCs w:val="22"/>
          <w:lang w:val="en-US"/>
        </w:rPr>
        <w:tab/>
      </w:r>
      <w:r>
        <w:rPr>
          <w:noProof/>
        </w:rPr>
        <w:t>Enumeration: BatteryIndication</w:t>
      </w:r>
      <w:r>
        <w:rPr>
          <w:noProof/>
        </w:rPr>
        <w:tab/>
      </w:r>
      <w:r>
        <w:rPr>
          <w:noProof/>
        </w:rPr>
        <w:fldChar w:fldCharType="begin"/>
      </w:r>
      <w:r>
        <w:rPr>
          <w:noProof/>
        </w:rPr>
        <w:instrText xml:space="preserve"> PAGEREF _Toc222784452 \h </w:instrText>
      </w:r>
      <w:r>
        <w:rPr>
          <w:noProof/>
        </w:rPr>
      </w:r>
      <w:r>
        <w:rPr>
          <w:noProof/>
        </w:rPr>
        <w:fldChar w:fldCharType="separate"/>
      </w:r>
      <w:r>
        <w:rPr>
          <w:noProof/>
        </w:rPr>
        <w:t>291</w:t>
      </w:r>
      <w:r>
        <w:rPr>
          <w:noProof/>
        </w:rPr>
        <w:fldChar w:fldCharType="end"/>
      </w:r>
    </w:p>
    <w:p w14:paraId="11C56C5C" w14:textId="6CBB8E60" w:rsidR="005978E1" w:rsidRDefault="005978E1">
      <w:pPr>
        <w:pStyle w:val="TOC5"/>
        <w:rPr>
          <w:rFonts w:asciiTheme="minorHAnsi" w:eastAsiaTheme="minorEastAsia" w:hAnsiTheme="minorHAnsi" w:cstheme="minorBidi"/>
          <w:noProof/>
          <w:sz w:val="22"/>
          <w:szCs w:val="22"/>
          <w:lang w:val="en-US"/>
        </w:rPr>
      </w:pPr>
      <w:r>
        <w:rPr>
          <w:noProof/>
        </w:rPr>
        <w:t>5.10.2.3.7</w:t>
      </w:r>
      <w:r>
        <w:rPr>
          <w:rFonts w:asciiTheme="minorHAnsi" w:eastAsiaTheme="minorEastAsia" w:hAnsiTheme="minorHAnsi" w:cstheme="minorBidi"/>
          <w:noProof/>
          <w:sz w:val="22"/>
          <w:szCs w:val="22"/>
          <w:lang w:val="en-US"/>
        </w:rPr>
        <w:tab/>
      </w:r>
      <w:r>
        <w:rPr>
          <w:noProof/>
        </w:rPr>
        <w:t>Enumeration: TrafficProfile</w:t>
      </w:r>
      <w:r>
        <w:rPr>
          <w:noProof/>
        </w:rPr>
        <w:tab/>
      </w:r>
      <w:r>
        <w:rPr>
          <w:noProof/>
        </w:rPr>
        <w:fldChar w:fldCharType="begin"/>
      </w:r>
      <w:r>
        <w:rPr>
          <w:noProof/>
        </w:rPr>
        <w:instrText xml:space="preserve"> PAGEREF _Toc222784453 \h </w:instrText>
      </w:r>
      <w:r>
        <w:rPr>
          <w:noProof/>
        </w:rPr>
      </w:r>
      <w:r>
        <w:rPr>
          <w:noProof/>
        </w:rPr>
        <w:fldChar w:fldCharType="separate"/>
      </w:r>
      <w:r>
        <w:rPr>
          <w:noProof/>
        </w:rPr>
        <w:t>291</w:t>
      </w:r>
      <w:r>
        <w:rPr>
          <w:noProof/>
        </w:rPr>
        <w:fldChar w:fldCharType="end"/>
      </w:r>
    </w:p>
    <w:p w14:paraId="5DDAC123" w14:textId="617F1EB2" w:rsidR="005978E1" w:rsidRDefault="005978E1">
      <w:pPr>
        <w:pStyle w:val="TOC5"/>
        <w:rPr>
          <w:rFonts w:asciiTheme="minorHAnsi" w:eastAsiaTheme="minorEastAsia" w:hAnsiTheme="minorHAnsi" w:cstheme="minorBidi"/>
          <w:noProof/>
          <w:sz w:val="22"/>
          <w:szCs w:val="22"/>
          <w:lang w:val="en-US"/>
        </w:rPr>
      </w:pPr>
      <w:r>
        <w:rPr>
          <w:noProof/>
        </w:rPr>
        <w:t>5.10.2.3.8A</w:t>
      </w:r>
      <w:r>
        <w:rPr>
          <w:rFonts w:asciiTheme="minorHAnsi" w:eastAsiaTheme="minorEastAsia" w:hAnsiTheme="minorHAnsi" w:cstheme="minorBidi"/>
          <w:noProof/>
          <w:sz w:val="22"/>
          <w:szCs w:val="22"/>
          <w:lang w:val="en-US"/>
        </w:rPr>
        <w:tab/>
      </w:r>
      <w:r>
        <w:rPr>
          <w:noProof/>
        </w:rPr>
        <w:t>Enumeration: ScheduledCommunicationType</w:t>
      </w:r>
      <w:r>
        <w:rPr>
          <w:noProof/>
        </w:rPr>
        <w:tab/>
      </w:r>
      <w:r>
        <w:rPr>
          <w:noProof/>
        </w:rPr>
        <w:fldChar w:fldCharType="begin"/>
      </w:r>
      <w:r>
        <w:rPr>
          <w:noProof/>
        </w:rPr>
        <w:instrText xml:space="preserve"> PAGEREF _Toc222784454 \h </w:instrText>
      </w:r>
      <w:r>
        <w:rPr>
          <w:noProof/>
        </w:rPr>
      </w:r>
      <w:r>
        <w:rPr>
          <w:noProof/>
        </w:rPr>
        <w:fldChar w:fldCharType="separate"/>
      </w:r>
      <w:r>
        <w:rPr>
          <w:noProof/>
        </w:rPr>
        <w:t>291</w:t>
      </w:r>
      <w:r>
        <w:rPr>
          <w:noProof/>
        </w:rPr>
        <w:fldChar w:fldCharType="end"/>
      </w:r>
    </w:p>
    <w:p w14:paraId="2C305301" w14:textId="27DE87E7" w:rsidR="005978E1" w:rsidRDefault="005978E1">
      <w:pPr>
        <w:pStyle w:val="TOC3"/>
        <w:rPr>
          <w:rFonts w:asciiTheme="minorHAnsi" w:eastAsiaTheme="minorEastAsia" w:hAnsiTheme="minorHAnsi" w:cstheme="minorBidi"/>
          <w:noProof/>
          <w:sz w:val="22"/>
          <w:szCs w:val="22"/>
          <w:lang w:val="en-US"/>
        </w:rPr>
      </w:pPr>
      <w:r>
        <w:rPr>
          <w:noProof/>
        </w:rPr>
        <w:t>5.10.3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_Toc222784455 \h </w:instrText>
      </w:r>
      <w:r>
        <w:rPr>
          <w:noProof/>
        </w:rPr>
      </w:r>
      <w:r>
        <w:rPr>
          <w:noProof/>
        </w:rPr>
        <w:fldChar w:fldCharType="separate"/>
      </w:r>
      <w:r>
        <w:rPr>
          <w:noProof/>
        </w:rPr>
        <w:t>292</w:t>
      </w:r>
      <w:r>
        <w:rPr>
          <w:noProof/>
        </w:rPr>
        <w:fldChar w:fldCharType="end"/>
      </w:r>
    </w:p>
    <w:p w14:paraId="54ED076F" w14:textId="6C7883D1" w:rsidR="005978E1" w:rsidRDefault="005978E1">
      <w:pPr>
        <w:pStyle w:val="TOC4"/>
        <w:rPr>
          <w:rFonts w:asciiTheme="minorHAnsi" w:eastAsiaTheme="minorEastAsia" w:hAnsiTheme="minorHAnsi" w:cstheme="minorBidi"/>
          <w:noProof/>
          <w:sz w:val="22"/>
          <w:szCs w:val="22"/>
          <w:lang w:val="en-US"/>
        </w:rPr>
      </w:pPr>
      <w:r>
        <w:rPr>
          <w:noProof/>
        </w:rPr>
        <w:t>5.10.3.1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_Toc222784456 \h </w:instrText>
      </w:r>
      <w:r>
        <w:rPr>
          <w:noProof/>
        </w:rPr>
      </w:r>
      <w:r>
        <w:rPr>
          <w:noProof/>
        </w:rPr>
        <w:fldChar w:fldCharType="separate"/>
      </w:r>
      <w:r>
        <w:rPr>
          <w:noProof/>
        </w:rPr>
        <w:t>292</w:t>
      </w:r>
      <w:r>
        <w:rPr>
          <w:noProof/>
        </w:rPr>
        <w:fldChar w:fldCharType="end"/>
      </w:r>
    </w:p>
    <w:p w14:paraId="2442FE66" w14:textId="17F134DB" w:rsidR="005978E1" w:rsidRDefault="005978E1">
      <w:pPr>
        <w:pStyle w:val="TOC4"/>
        <w:rPr>
          <w:rFonts w:asciiTheme="minorHAnsi" w:eastAsiaTheme="minorEastAsia" w:hAnsiTheme="minorHAnsi" w:cstheme="minorBidi"/>
          <w:noProof/>
          <w:sz w:val="22"/>
          <w:szCs w:val="22"/>
          <w:lang w:val="en-US"/>
        </w:rPr>
      </w:pPr>
      <w:r>
        <w:rPr>
          <w:noProof/>
        </w:rPr>
        <w:t>5.10.3.2</w:t>
      </w:r>
      <w:r>
        <w:rPr>
          <w:rFonts w:asciiTheme="minorHAnsi" w:eastAsiaTheme="minorEastAsia" w:hAnsiTheme="minorHAnsi" w:cstheme="minorBidi"/>
          <w:noProof/>
          <w:sz w:val="22"/>
          <w:szCs w:val="22"/>
          <w:lang w:val="en-US"/>
        </w:rPr>
        <w:tab/>
      </w:r>
      <w:r>
        <w:rPr>
          <w:noProof/>
        </w:rPr>
        <w:t>Resource: CP Provisioning Subscriptions</w:t>
      </w:r>
      <w:r>
        <w:rPr>
          <w:noProof/>
        </w:rPr>
        <w:tab/>
      </w:r>
      <w:r>
        <w:rPr>
          <w:noProof/>
        </w:rPr>
        <w:fldChar w:fldCharType="begin"/>
      </w:r>
      <w:r>
        <w:rPr>
          <w:noProof/>
        </w:rPr>
        <w:instrText xml:space="preserve"> PAGEREF _Toc222784457 \h </w:instrText>
      </w:r>
      <w:r>
        <w:rPr>
          <w:noProof/>
        </w:rPr>
      </w:r>
      <w:r>
        <w:rPr>
          <w:noProof/>
        </w:rPr>
        <w:fldChar w:fldCharType="separate"/>
      </w:r>
      <w:r>
        <w:rPr>
          <w:noProof/>
        </w:rPr>
        <w:t>292</w:t>
      </w:r>
      <w:r>
        <w:rPr>
          <w:noProof/>
        </w:rPr>
        <w:fldChar w:fldCharType="end"/>
      </w:r>
    </w:p>
    <w:p w14:paraId="39265710" w14:textId="6D09F910" w:rsidR="005978E1" w:rsidRDefault="005978E1">
      <w:pPr>
        <w:pStyle w:val="TOC5"/>
        <w:rPr>
          <w:rFonts w:asciiTheme="minorHAnsi" w:eastAsiaTheme="minorEastAsia" w:hAnsiTheme="minorHAnsi" w:cstheme="minorBidi"/>
          <w:noProof/>
          <w:sz w:val="22"/>
          <w:szCs w:val="22"/>
          <w:lang w:val="en-US"/>
        </w:rPr>
      </w:pPr>
      <w:r>
        <w:rPr>
          <w:noProof/>
        </w:rPr>
        <w:t>5.10.3.2.1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_Toc222784458 \h </w:instrText>
      </w:r>
      <w:r>
        <w:rPr>
          <w:noProof/>
        </w:rPr>
      </w:r>
      <w:r>
        <w:rPr>
          <w:noProof/>
        </w:rPr>
        <w:fldChar w:fldCharType="separate"/>
      </w:r>
      <w:r>
        <w:rPr>
          <w:noProof/>
        </w:rPr>
        <w:t>292</w:t>
      </w:r>
      <w:r>
        <w:rPr>
          <w:noProof/>
        </w:rPr>
        <w:fldChar w:fldCharType="end"/>
      </w:r>
    </w:p>
    <w:p w14:paraId="0EE6C9A5" w14:textId="4150E597" w:rsidR="005978E1" w:rsidRDefault="005978E1">
      <w:pPr>
        <w:pStyle w:val="TOC5"/>
        <w:rPr>
          <w:rFonts w:asciiTheme="minorHAnsi" w:eastAsiaTheme="minorEastAsia" w:hAnsiTheme="minorHAnsi" w:cstheme="minorBidi"/>
          <w:noProof/>
          <w:sz w:val="22"/>
          <w:szCs w:val="22"/>
          <w:lang w:val="en-US"/>
        </w:rPr>
      </w:pPr>
      <w:r>
        <w:rPr>
          <w:noProof/>
        </w:rPr>
        <w:t>5.10.3.2.2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_Toc222784459 \h </w:instrText>
      </w:r>
      <w:r>
        <w:rPr>
          <w:noProof/>
        </w:rPr>
      </w:r>
      <w:r>
        <w:rPr>
          <w:noProof/>
        </w:rPr>
        <w:fldChar w:fldCharType="separate"/>
      </w:r>
      <w:r>
        <w:rPr>
          <w:noProof/>
        </w:rPr>
        <w:t>293</w:t>
      </w:r>
      <w:r>
        <w:rPr>
          <w:noProof/>
        </w:rPr>
        <w:fldChar w:fldCharType="end"/>
      </w:r>
    </w:p>
    <w:p w14:paraId="46D287B2" w14:textId="08266D41" w:rsidR="005978E1" w:rsidRDefault="005978E1">
      <w:pPr>
        <w:pStyle w:val="TOC5"/>
        <w:rPr>
          <w:rFonts w:asciiTheme="minorHAnsi" w:eastAsiaTheme="minorEastAsia" w:hAnsiTheme="minorHAnsi" w:cstheme="minorBidi"/>
          <w:noProof/>
          <w:sz w:val="22"/>
          <w:szCs w:val="22"/>
          <w:lang w:val="en-US"/>
        </w:rPr>
      </w:pPr>
      <w:r>
        <w:rPr>
          <w:noProof/>
        </w:rPr>
        <w:t>5.10.3.2.3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_Toc222784460 \h </w:instrText>
      </w:r>
      <w:r>
        <w:rPr>
          <w:noProof/>
        </w:rPr>
      </w:r>
      <w:r>
        <w:rPr>
          <w:noProof/>
        </w:rPr>
        <w:fldChar w:fldCharType="separate"/>
      </w:r>
      <w:r>
        <w:rPr>
          <w:noProof/>
        </w:rPr>
        <w:t>293</w:t>
      </w:r>
      <w:r>
        <w:rPr>
          <w:noProof/>
        </w:rPr>
        <w:fldChar w:fldCharType="end"/>
      </w:r>
    </w:p>
    <w:p w14:paraId="15AC9FD1" w14:textId="1FF92D01" w:rsidR="005978E1" w:rsidRDefault="005978E1">
      <w:pPr>
        <w:pStyle w:val="TOC4"/>
        <w:rPr>
          <w:rFonts w:asciiTheme="minorHAnsi" w:eastAsiaTheme="minorEastAsia" w:hAnsiTheme="minorHAnsi" w:cstheme="minorBidi"/>
          <w:noProof/>
          <w:sz w:val="22"/>
          <w:szCs w:val="22"/>
          <w:lang w:val="en-US"/>
        </w:rPr>
      </w:pPr>
      <w:r>
        <w:rPr>
          <w:noProof/>
        </w:rPr>
        <w:t>5.10.3.3</w:t>
      </w:r>
      <w:r>
        <w:rPr>
          <w:rFonts w:asciiTheme="minorHAnsi" w:eastAsiaTheme="minorEastAsia" w:hAnsiTheme="minorHAnsi" w:cstheme="minorBidi"/>
          <w:noProof/>
          <w:sz w:val="22"/>
          <w:szCs w:val="22"/>
          <w:lang w:val="en-US"/>
        </w:rPr>
        <w:tab/>
      </w:r>
      <w:r>
        <w:rPr>
          <w:noProof/>
        </w:rPr>
        <w:t>Resource: Individual CP Provisioning Subscription</w:t>
      </w:r>
      <w:r>
        <w:rPr>
          <w:noProof/>
        </w:rPr>
        <w:tab/>
      </w:r>
      <w:r>
        <w:rPr>
          <w:noProof/>
        </w:rPr>
        <w:fldChar w:fldCharType="begin"/>
      </w:r>
      <w:r>
        <w:rPr>
          <w:noProof/>
        </w:rPr>
        <w:instrText xml:space="preserve"> PAGEREF _Toc222784461 \h </w:instrText>
      </w:r>
      <w:r>
        <w:rPr>
          <w:noProof/>
        </w:rPr>
      </w:r>
      <w:r>
        <w:rPr>
          <w:noProof/>
        </w:rPr>
        <w:fldChar w:fldCharType="separate"/>
      </w:r>
      <w:r>
        <w:rPr>
          <w:noProof/>
        </w:rPr>
        <w:t>295</w:t>
      </w:r>
      <w:r>
        <w:rPr>
          <w:noProof/>
        </w:rPr>
        <w:fldChar w:fldCharType="end"/>
      </w:r>
    </w:p>
    <w:p w14:paraId="1A7BDAD6" w14:textId="19D90B0B" w:rsidR="005978E1" w:rsidRDefault="005978E1">
      <w:pPr>
        <w:pStyle w:val="TOC5"/>
        <w:rPr>
          <w:rFonts w:asciiTheme="minorHAnsi" w:eastAsiaTheme="minorEastAsia" w:hAnsiTheme="minorHAnsi" w:cstheme="minorBidi"/>
          <w:noProof/>
          <w:sz w:val="22"/>
          <w:szCs w:val="22"/>
          <w:lang w:val="en-US"/>
        </w:rPr>
      </w:pPr>
      <w:r>
        <w:rPr>
          <w:noProof/>
        </w:rPr>
        <w:t>5.10.3.3.1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_Toc222784462 \h </w:instrText>
      </w:r>
      <w:r>
        <w:rPr>
          <w:noProof/>
        </w:rPr>
      </w:r>
      <w:r>
        <w:rPr>
          <w:noProof/>
        </w:rPr>
        <w:fldChar w:fldCharType="separate"/>
      </w:r>
      <w:r>
        <w:rPr>
          <w:noProof/>
        </w:rPr>
        <w:t>295</w:t>
      </w:r>
      <w:r>
        <w:rPr>
          <w:noProof/>
        </w:rPr>
        <w:fldChar w:fldCharType="end"/>
      </w:r>
    </w:p>
    <w:p w14:paraId="1C870947" w14:textId="14C28771" w:rsidR="005978E1" w:rsidRDefault="005978E1">
      <w:pPr>
        <w:pStyle w:val="TOC5"/>
        <w:rPr>
          <w:rFonts w:asciiTheme="minorHAnsi" w:eastAsiaTheme="minorEastAsia" w:hAnsiTheme="minorHAnsi" w:cstheme="minorBidi"/>
          <w:noProof/>
          <w:sz w:val="22"/>
          <w:szCs w:val="22"/>
          <w:lang w:val="en-US"/>
        </w:rPr>
      </w:pPr>
      <w:r>
        <w:rPr>
          <w:noProof/>
        </w:rPr>
        <w:t>5.10.3.3.2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_Toc222784463 \h </w:instrText>
      </w:r>
      <w:r>
        <w:rPr>
          <w:noProof/>
        </w:rPr>
      </w:r>
      <w:r>
        <w:rPr>
          <w:noProof/>
        </w:rPr>
        <w:fldChar w:fldCharType="separate"/>
      </w:r>
      <w:r>
        <w:rPr>
          <w:noProof/>
        </w:rPr>
        <w:t>295</w:t>
      </w:r>
      <w:r>
        <w:rPr>
          <w:noProof/>
        </w:rPr>
        <w:fldChar w:fldCharType="end"/>
      </w:r>
    </w:p>
    <w:p w14:paraId="037BB1DA" w14:textId="1AC20AA4" w:rsidR="005978E1" w:rsidRDefault="005978E1">
      <w:pPr>
        <w:pStyle w:val="TOC5"/>
        <w:rPr>
          <w:rFonts w:asciiTheme="minorHAnsi" w:eastAsiaTheme="minorEastAsia" w:hAnsiTheme="minorHAnsi" w:cstheme="minorBidi"/>
          <w:noProof/>
          <w:sz w:val="22"/>
          <w:szCs w:val="22"/>
          <w:lang w:val="en-US"/>
        </w:rPr>
      </w:pPr>
      <w:r>
        <w:rPr>
          <w:noProof/>
        </w:rPr>
        <w:t>5.10.3.3.3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_Toc222784464 \h </w:instrText>
      </w:r>
      <w:r>
        <w:rPr>
          <w:noProof/>
        </w:rPr>
      </w:r>
      <w:r>
        <w:rPr>
          <w:noProof/>
        </w:rPr>
        <w:fldChar w:fldCharType="separate"/>
      </w:r>
      <w:r>
        <w:rPr>
          <w:noProof/>
        </w:rPr>
        <w:t>295</w:t>
      </w:r>
      <w:r>
        <w:rPr>
          <w:noProof/>
        </w:rPr>
        <w:fldChar w:fldCharType="end"/>
      </w:r>
    </w:p>
    <w:p w14:paraId="3B62AF7E" w14:textId="2CE9786F" w:rsidR="005978E1" w:rsidRDefault="005978E1">
      <w:pPr>
        <w:pStyle w:val="TOC4"/>
        <w:rPr>
          <w:rFonts w:asciiTheme="minorHAnsi" w:eastAsiaTheme="minorEastAsia" w:hAnsiTheme="minorHAnsi" w:cstheme="minorBidi"/>
          <w:noProof/>
          <w:sz w:val="22"/>
          <w:szCs w:val="22"/>
          <w:lang w:val="en-US"/>
        </w:rPr>
      </w:pPr>
      <w:r>
        <w:rPr>
          <w:noProof/>
        </w:rPr>
        <w:t>5.10.3.4</w:t>
      </w:r>
      <w:r>
        <w:rPr>
          <w:rFonts w:asciiTheme="minorHAnsi" w:eastAsiaTheme="minorEastAsia" w:hAnsiTheme="minorHAnsi" w:cstheme="minorBidi"/>
          <w:noProof/>
          <w:sz w:val="22"/>
          <w:szCs w:val="22"/>
          <w:lang w:val="en-US"/>
        </w:rPr>
        <w:tab/>
      </w:r>
      <w:r>
        <w:rPr>
          <w:noProof/>
        </w:rPr>
        <w:t>Resource: Individual CP Set Provisioning</w:t>
      </w:r>
      <w:r>
        <w:rPr>
          <w:noProof/>
        </w:rPr>
        <w:tab/>
      </w:r>
      <w:r>
        <w:rPr>
          <w:noProof/>
        </w:rPr>
        <w:fldChar w:fldCharType="begin"/>
      </w:r>
      <w:r>
        <w:rPr>
          <w:noProof/>
        </w:rPr>
        <w:instrText xml:space="preserve"> PAGEREF _Toc222784465 \h </w:instrText>
      </w:r>
      <w:r>
        <w:rPr>
          <w:noProof/>
        </w:rPr>
      </w:r>
      <w:r>
        <w:rPr>
          <w:noProof/>
        </w:rPr>
        <w:fldChar w:fldCharType="separate"/>
      </w:r>
      <w:r>
        <w:rPr>
          <w:noProof/>
        </w:rPr>
        <w:t>298</w:t>
      </w:r>
      <w:r>
        <w:rPr>
          <w:noProof/>
        </w:rPr>
        <w:fldChar w:fldCharType="end"/>
      </w:r>
    </w:p>
    <w:p w14:paraId="53F3508F" w14:textId="045E7E9F" w:rsidR="005978E1" w:rsidRDefault="005978E1">
      <w:pPr>
        <w:pStyle w:val="TOC5"/>
        <w:rPr>
          <w:rFonts w:asciiTheme="minorHAnsi" w:eastAsiaTheme="minorEastAsia" w:hAnsiTheme="minorHAnsi" w:cstheme="minorBidi"/>
          <w:noProof/>
          <w:sz w:val="22"/>
          <w:szCs w:val="22"/>
          <w:lang w:val="en-US"/>
        </w:rPr>
      </w:pPr>
      <w:r>
        <w:rPr>
          <w:noProof/>
        </w:rPr>
        <w:t>5.10.3.4.1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_Toc222784466 \h </w:instrText>
      </w:r>
      <w:r>
        <w:rPr>
          <w:noProof/>
        </w:rPr>
      </w:r>
      <w:r>
        <w:rPr>
          <w:noProof/>
        </w:rPr>
        <w:fldChar w:fldCharType="separate"/>
      </w:r>
      <w:r>
        <w:rPr>
          <w:noProof/>
        </w:rPr>
        <w:t>298</w:t>
      </w:r>
      <w:r>
        <w:rPr>
          <w:noProof/>
        </w:rPr>
        <w:fldChar w:fldCharType="end"/>
      </w:r>
    </w:p>
    <w:p w14:paraId="38666B58" w14:textId="7B707752" w:rsidR="005978E1" w:rsidRDefault="005978E1">
      <w:pPr>
        <w:pStyle w:val="TOC5"/>
        <w:rPr>
          <w:rFonts w:asciiTheme="minorHAnsi" w:eastAsiaTheme="minorEastAsia" w:hAnsiTheme="minorHAnsi" w:cstheme="minorBidi"/>
          <w:noProof/>
          <w:sz w:val="22"/>
          <w:szCs w:val="22"/>
          <w:lang w:val="en-US"/>
        </w:rPr>
      </w:pPr>
      <w:r>
        <w:rPr>
          <w:noProof/>
        </w:rPr>
        <w:t>5.10.3.4.2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_Toc222784467 \h </w:instrText>
      </w:r>
      <w:r>
        <w:rPr>
          <w:noProof/>
        </w:rPr>
      </w:r>
      <w:r>
        <w:rPr>
          <w:noProof/>
        </w:rPr>
        <w:fldChar w:fldCharType="separate"/>
      </w:r>
      <w:r>
        <w:rPr>
          <w:noProof/>
        </w:rPr>
        <w:t>298</w:t>
      </w:r>
      <w:r>
        <w:rPr>
          <w:noProof/>
        </w:rPr>
        <w:fldChar w:fldCharType="end"/>
      </w:r>
    </w:p>
    <w:p w14:paraId="4C30F04D" w14:textId="38752011" w:rsidR="005978E1" w:rsidRDefault="005978E1">
      <w:pPr>
        <w:pStyle w:val="TOC5"/>
        <w:rPr>
          <w:rFonts w:asciiTheme="minorHAnsi" w:eastAsiaTheme="minorEastAsia" w:hAnsiTheme="minorHAnsi" w:cstheme="minorBidi"/>
          <w:noProof/>
          <w:sz w:val="22"/>
          <w:szCs w:val="22"/>
          <w:lang w:val="en-US"/>
        </w:rPr>
      </w:pPr>
      <w:r>
        <w:rPr>
          <w:noProof/>
        </w:rPr>
        <w:t>5.10.3.4.3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_Toc222784468 \h </w:instrText>
      </w:r>
      <w:r>
        <w:rPr>
          <w:noProof/>
        </w:rPr>
      </w:r>
      <w:r>
        <w:rPr>
          <w:noProof/>
        </w:rPr>
        <w:fldChar w:fldCharType="separate"/>
      </w:r>
      <w:r>
        <w:rPr>
          <w:noProof/>
        </w:rPr>
        <w:t>298</w:t>
      </w:r>
      <w:r>
        <w:rPr>
          <w:noProof/>
        </w:rPr>
        <w:fldChar w:fldCharType="end"/>
      </w:r>
    </w:p>
    <w:p w14:paraId="0C7F91F1" w14:textId="589BE194" w:rsidR="005978E1" w:rsidRDefault="005978E1">
      <w:pPr>
        <w:pStyle w:val="TOC3"/>
        <w:rPr>
          <w:rFonts w:asciiTheme="minorHAnsi" w:eastAsiaTheme="minorEastAsia" w:hAnsiTheme="minorHAnsi" w:cstheme="minorBidi"/>
          <w:noProof/>
          <w:sz w:val="22"/>
          <w:szCs w:val="22"/>
          <w:lang w:val="en-US"/>
        </w:rPr>
      </w:pPr>
      <w:r>
        <w:rPr>
          <w:noProof/>
        </w:rPr>
        <w:t>5.10.4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_Toc222784469 \h </w:instrText>
      </w:r>
      <w:r>
        <w:rPr>
          <w:noProof/>
        </w:rPr>
      </w:r>
      <w:r>
        <w:rPr>
          <w:noProof/>
        </w:rPr>
        <w:fldChar w:fldCharType="separate"/>
      </w:r>
      <w:r>
        <w:rPr>
          <w:noProof/>
        </w:rPr>
        <w:t>301</w:t>
      </w:r>
      <w:r>
        <w:rPr>
          <w:noProof/>
        </w:rPr>
        <w:fldChar w:fldCharType="end"/>
      </w:r>
    </w:p>
    <w:p w14:paraId="150E8778" w14:textId="3818ED6B" w:rsidR="005978E1" w:rsidRDefault="005978E1">
      <w:pPr>
        <w:pStyle w:val="TOC3"/>
        <w:rPr>
          <w:rFonts w:asciiTheme="minorHAnsi" w:eastAsiaTheme="minorEastAsia" w:hAnsiTheme="minorHAnsi" w:cstheme="minorBidi"/>
          <w:noProof/>
          <w:sz w:val="22"/>
          <w:szCs w:val="22"/>
          <w:lang w:val="en-US"/>
        </w:rPr>
      </w:pPr>
      <w:r>
        <w:rPr>
          <w:noProof/>
        </w:rPr>
        <w:t>5.10.5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_Toc222784470 \h </w:instrText>
      </w:r>
      <w:r>
        <w:rPr>
          <w:noProof/>
        </w:rPr>
      </w:r>
      <w:r>
        <w:rPr>
          <w:noProof/>
        </w:rPr>
        <w:fldChar w:fldCharType="separate"/>
      </w:r>
      <w:r>
        <w:rPr>
          <w:noProof/>
        </w:rPr>
        <w:t>301</w:t>
      </w:r>
      <w:r>
        <w:rPr>
          <w:noProof/>
        </w:rPr>
        <w:fldChar w:fldCharType="end"/>
      </w:r>
    </w:p>
    <w:p w14:paraId="696FD3EB" w14:textId="11D40260" w:rsidR="005978E1" w:rsidRDefault="005978E1">
      <w:pPr>
        <w:pStyle w:val="TOC4"/>
        <w:rPr>
          <w:rFonts w:asciiTheme="minorHAnsi" w:eastAsiaTheme="minorEastAsia" w:hAnsiTheme="minorHAnsi" w:cstheme="minorBidi"/>
          <w:noProof/>
          <w:sz w:val="22"/>
          <w:szCs w:val="22"/>
          <w:lang w:val="en-US"/>
        </w:rPr>
      </w:pPr>
      <w:r>
        <w:rPr>
          <w:noProof/>
        </w:rPr>
        <w:t>5.10.5.1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_Toc222784471 \h </w:instrText>
      </w:r>
      <w:r>
        <w:rPr>
          <w:noProof/>
        </w:rPr>
      </w:r>
      <w:r>
        <w:rPr>
          <w:noProof/>
        </w:rPr>
        <w:fldChar w:fldCharType="separate"/>
      </w:r>
      <w:r>
        <w:rPr>
          <w:noProof/>
        </w:rPr>
        <w:t>301</w:t>
      </w:r>
      <w:r>
        <w:rPr>
          <w:noProof/>
        </w:rPr>
        <w:fldChar w:fldCharType="end"/>
      </w:r>
    </w:p>
    <w:p w14:paraId="0221C999" w14:textId="1D9258B0" w:rsidR="005978E1" w:rsidRDefault="005978E1">
      <w:pPr>
        <w:pStyle w:val="TOC4"/>
        <w:rPr>
          <w:rFonts w:asciiTheme="minorHAnsi" w:eastAsiaTheme="minorEastAsia" w:hAnsiTheme="minorHAnsi" w:cstheme="minorBidi"/>
          <w:noProof/>
          <w:sz w:val="22"/>
          <w:szCs w:val="22"/>
          <w:lang w:val="en-US"/>
        </w:rPr>
      </w:pPr>
      <w:r>
        <w:rPr>
          <w:noProof/>
        </w:rPr>
        <w:t>5.10.5.2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_Toc222784472 \h </w:instrText>
      </w:r>
      <w:r>
        <w:rPr>
          <w:noProof/>
        </w:rPr>
      </w:r>
      <w:r>
        <w:rPr>
          <w:noProof/>
        </w:rPr>
        <w:fldChar w:fldCharType="separate"/>
      </w:r>
      <w:r>
        <w:rPr>
          <w:noProof/>
        </w:rPr>
        <w:t>301</w:t>
      </w:r>
      <w:r>
        <w:rPr>
          <w:noProof/>
        </w:rPr>
        <w:fldChar w:fldCharType="end"/>
      </w:r>
    </w:p>
    <w:p w14:paraId="653FA349" w14:textId="73A3F849" w:rsidR="005978E1" w:rsidRDefault="005978E1">
      <w:pPr>
        <w:pStyle w:val="TOC4"/>
        <w:rPr>
          <w:rFonts w:asciiTheme="minorHAnsi" w:eastAsiaTheme="minorEastAsia" w:hAnsiTheme="minorHAnsi" w:cstheme="minorBidi"/>
          <w:noProof/>
          <w:sz w:val="22"/>
          <w:szCs w:val="22"/>
          <w:lang w:val="en-US"/>
        </w:rPr>
      </w:pPr>
      <w:r>
        <w:rPr>
          <w:noProof/>
        </w:rPr>
        <w:t>5.10.5.3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_Toc222784473 \h </w:instrText>
      </w:r>
      <w:r>
        <w:rPr>
          <w:noProof/>
        </w:rPr>
      </w:r>
      <w:r>
        <w:rPr>
          <w:noProof/>
        </w:rPr>
        <w:fldChar w:fldCharType="separate"/>
      </w:r>
      <w:r>
        <w:rPr>
          <w:noProof/>
        </w:rPr>
        <w:t>301</w:t>
      </w:r>
      <w:r>
        <w:rPr>
          <w:noProof/>
        </w:rPr>
        <w:fldChar w:fldCharType="end"/>
      </w:r>
    </w:p>
    <w:p w14:paraId="556803E8" w14:textId="4334DE19" w:rsidR="005978E1" w:rsidRDefault="005978E1">
      <w:pPr>
        <w:pStyle w:val="TOC2"/>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PfdManagement API</w:t>
      </w:r>
      <w:r>
        <w:rPr>
          <w:noProof/>
        </w:rPr>
        <w:tab/>
      </w:r>
      <w:r>
        <w:rPr>
          <w:noProof/>
        </w:rPr>
        <w:fldChar w:fldCharType="begin"/>
      </w:r>
      <w:r>
        <w:rPr>
          <w:noProof/>
        </w:rPr>
        <w:instrText xml:space="preserve"> PAGEREF _Toc222784474 \h </w:instrText>
      </w:r>
      <w:r>
        <w:rPr>
          <w:noProof/>
        </w:rPr>
      </w:r>
      <w:r>
        <w:rPr>
          <w:noProof/>
        </w:rPr>
        <w:fldChar w:fldCharType="separate"/>
      </w:r>
      <w:r>
        <w:rPr>
          <w:noProof/>
        </w:rPr>
        <w:t>302</w:t>
      </w:r>
      <w:r>
        <w:rPr>
          <w:noProof/>
        </w:rPr>
        <w:fldChar w:fldCharType="end"/>
      </w:r>
    </w:p>
    <w:p w14:paraId="126ACAB4" w14:textId="5FD23165" w:rsidR="005978E1" w:rsidRDefault="005978E1">
      <w:pPr>
        <w:pStyle w:val="TOC3"/>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_Toc222784475 \h </w:instrText>
      </w:r>
      <w:r>
        <w:rPr>
          <w:noProof/>
        </w:rPr>
      </w:r>
      <w:r>
        <w:rPr>
          <w:noProof/>
        </w:rPr>
        <w:fldChar w:fldCharType="separate"/>
      </w:r>
      <w:r>
        <w:rPr>
          <w:noProof/>
        </w:rPr>
        <w:t>302</w:t>
      </w:r>
      <w:r>
        <w:rPr>
          <w:noProof/>
        </w:rPr>
        <w:fldChar w:fldCharType="end"/>
      </w:r>
    </w:p>
    <w:p w14:paraId="25EF12B1" w14:textId="678171C8" w:rsidR="005978E1" w:rsidRDefault="005978E1">
      <w:pPr>
        <w:pStyle w:val="TOC3"/>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_Toc222784476 \h </w:instrText>
      </w:r>
      <w:r>
        <w:rPr>
          <w:noProof/>
        </w:rPr>
      </w:r>
      <w:r>
        <w:rPr>
          <w:noProof/>
        </w:rPr>
        <w:fldChar w:fldCharType="separate"/>
      </w:r>
      <w:r>
        <w:rPr>
          <w:noProof/>
        </w:rPr>
        <w:t>302</w:t>
      </w:r>
      <w:r>
        <w:rPr>
          <w:noProof/>
        </w:rPr>
        <w:fldChar w:fldCharType="end"/>
      </w:r>
    </w:p>
    <w:p w14:paraId="5FACC5B9" w14:textId="3ED2F343" w:rsidR="005978E1" w:rsidRDefault="005978E1">
      <w:pPr>
        <w:pStyle w:val="TOC4"/>
        <w:rPr>
          <w:rFonts w:asciiTheme="minorHAnsi" w:eastAsiaTheme="minorEastAsia" w:hAnsiTheme="minorHAnsi" w:cstheme="minorBidi"/>
          <w:noProof/>
          <w:sz w:val="22"/>
          <w:szCs w:val="22"/>
          <w:lang w:val="en-US"/>
        </w:rPr>
      </w:pPr>
      <w:r>
        <w:rPr>
          <w:noProof/>
        </w:rPr>
        <w:t>5.11.2.1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_Toc222784477 \h </w:instrText>
      </w:r>
      <w:r>
        <w:rPr>
          <w:noProof/>
        </w:rPr>
      </w:r>
      <w:r>
        <w:rPr>
          <w:noProof/>
        </w:rPr>
        <w:fldChar w:fldCharType="separate"/>
      </w:r>
      <w:r>
        <w:rPr>
          <w:noProof/>
        </w:rPr>
        <w:t>302</w:t>
      </w:r>
      <w:r>
        <w:rPr>
          <w:noProof/>
        </w:rPr>
        <w:fldChar w:fldCharType="end"/>
      </w:r>
    </w:p>
    <w:p w14:paraId="022A379B" w14:textId="2FA6118E" w:rsidR="005978E1" w:rsidRDefault="005978E1">
      <w:pPr>
        <w:pStyle w:val="TOC5"/>
        <w:rPr>
          <w:rFonts w:asciiTheme="minorHAnsi" w:eastAsiaTheme="minorEastAsia" w:hAnsiTheme="minorHAnsi" w:cstheme="minorBidi"/>
          <w:noProof/>
          <w:sz w:val="22"/>
          <w:szCs w:val="22"/>
          <w:lang w:val="en-US"/>
        </w:rPr>
      </w:pPr>
      <w:r>
        <w:rPr>
          <w:noProof/>
        </w:rPr>
        <w:t>5.11.2.1.1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_Toc222784478 \h </w:instrText>
      </w:r>
      <w:r>
        <w:rPr>
          <w:noProof/>
        </w:rPr>
      </w:r>
      <w:r>
        <w:rPr>
          <w:noProof/>
        </w:rPr>
        <w:fldChar w:fldCharType="separate"/>
      </w:r>
      <w:r>
        <w:rPr>
          <w:noProof/>
        </w:rPr>
        <w:t>302</w:t>
      </w:r>
      <w:r>
        <w:rPr>
          <w:noProof/>
        </w:rPr>
        <w:fldChar w:fldCharType="end"/>
      </w:r>
    </w:p>
    <w:p w14:paraId="28A3F047" w14:textId="6F05C237" w:rsidR="005978E1" w:rsidRDefault="005978E1">
      <w:pPr>
        <w:pStyle w:val="TOC5"/>
        <w:rPr>
          <w:rFonts w:asciiTheme="minorHAnsi" w:eastAsiaTheme="minorEastAsia" w:hAnsiTheme="minorHAnsi" w:cstheme="minorBidi"/>
          <w:noProof/>
          <w:sz w:val="22"/>
          <w:szCs w:val="22"/>
          <w:lang w:val="en-US"/>
        </w:rPr>
      </w:pPr>
      <w:r>
        <w:rPr>
          <w:noProof/>
        </w:rPr>
        <w:t>5.11.2.1.2</w:t>
      </w:r>
      <w:r>
        <w:rPr>
          <w:rFonts w:asciiTheme="minorHAnsi" w:eastAsiaTheme="minorEastAsia" w:hAnsiTheme="minorHAnsi" w:cstheme="minorBidi"/>
          <w:noProof/>
          <w:sz w:val="22"/>
          <w:szCs w:val="22"/>
          <w:lang w:val="en-US"/>
        </w:rPr>
        <w:tab/>
      </w:r>
      <w:r>
        <w:rPr>
          <w:noProof/>
        </w:rPr>
        <w:t>Type: PfdManagement</w:t>
      </w:r>
      <w:r>
        <w:rPr>
          <w:noProof/>
        </w:rPr>
        <w:tab/>
      </w:r>
      <w:r>
        <w:rPr>
          <w:noProof/>
        </w:rPr>
        <w:fldChar w:fldCharType="begin"/>
      </w:r>
      <w:r>
        <w:rPr>
          <w:noProof/>
        </w:rPr>
        <w:instrText xml:space="preserve"> PAGEREF _Toc222784479 \h </w:instrText>
      </w:r>
      <w:r>
        <w:rPr>
          <w:noProof/>
        </w:rPr>
      </w:r>
      <w:r>
        <w:rPr>
          <w:noProof/>
        </w:rPr>
        <w:fldChar w:fldCharType="separate"/>
      </w:r>
      <w:r>
        <w:rPr>
          <w:noProof/>
        </w:rPr>
        <w:t>303</w:t>
      </w:r>
      <w:r>
        <w:rPr>
          <w:noProof/>
        </w:rPr>
        <w:fldChar w:fldCharType="end"/>
      </w:r>
    </w:p>
    <w:p w14:paraId="3445ABC3" w14:textId="2DB4336B" w:rsidR="005978E1" w:rsidRDefault="005978E1">
      <w:pPr>
        <w:pStyle w:val="TOC5"/>
        <w:rPr>
          <w:rFonts w:asciiTheme="minorHAnsi" w:eastAsiaTheme="minorEastAsia" w:hAnsiTheme="minorHAnsi" w:cstheme="minorBidi"/>
          <w:noProof/>
          <w:sz w:val="22"/>
          <w:szCs w:val="22"/>
          <w:lang w:val="en-US"/>
        </w:rPr>
      </w:pPr>
      <w:r>
        <w:rPr>
          <w:noProof/>
        </w:rPr>
        <w:t>5.11.2.1.3</w:t>
      </w:r>
      <w:r>
        <w:rPr>
          <w:rFonts w:asciiTheme="minorHAnsi" w:eastAsiaTheme="minorEastAsia" w:hAnsiTheme="minorHAnsi" w:cstheme="minorBidi"/>
          <w:noProof/>
          <w:sz w:val="22"/>
          <w:szCs w:val="22"/>
          <w:lang w:val="en-US"/>
        </w:rPr>
        <w:tab/>
      </w:r>
      <w:r>
        <w:rPr>
          <w:noProof/>
        </w:rPr>
        <w:t>Type: PfdData</w:t>
      </w:r>
      <w:r>
        <w:rPr>
          <w:noProof/>
        </w:rPr>
        <w:tab/>
      </w:r>
      <w:r>
        <w:rPr>
          <w:noProof/>
        </w:rPr>
        <w:fldChar w:fldCharType="begin"/>
      </w:r>
      <w:r>
        <w:rPr>
          <w:noProof/>
        </w:rPr>
        <w:instrText xml:space="preserve"> PAGEREF _Toc222784480 \h </w:instrText>
      </w:r>
      <w:r>
        <w:rPr>
          <w:noProof/>
        </w:rPr>
      </w:r>
      <w:r>
        <w:rPr>
          <w:noProof/>
        </w:rPr>
        <w:fldChar w:fldCharType="separate"/>
      </w:r>
      <w:r>
        <w:rPr>
          <w:noProof/>
        </w:rPr>
        <w:t>304</w:t>
      </w:r>
      <w:r>
        <w:rPr>
          <w:noProof/>
        </w:rPr>
        <w:fldChar w:fldCharType="end"/>
      </w:r>
    </w:p>
    <w:p w14:paraId="6FDB2BC2" w14:textId="236CB7CA" w:rsidR="005978E1" w:rsidRDefault="005978E1">
      <w:pPr>
        <w:pStyle w:val="TOC5"/>
        <w:rPr>
          <w:rFonts w:asciiTheme="minorHAnsi" w:eastAsiaTheme="minorEastAsia" w:hAnsiTheme="minorHAnsi" w:cstheme="minorBidi"/>
          <w:noProof/>
          <w:sz w:val="22"/>
          <w:szCs w:val="22"/>
          <w:lang w:val="en-US"/>
        </w:rPr>
      </w:pPr>
      <w:r>
        <w:rPr>
          <w:noProof/>
        </w:rPr>
        <w:t>5.11.2.1.4</w:t>
      </w:r>
      <w:r>
        <w:rPr>
          <w:rFonts w:asciiTheme="minorHAnsi" w:eastAsiaTheme="minorEastAsia" w:hAnsiTheme="minorHAnsi" w:cstheme="minorBidi"/>
          <w:noProof/>
          <w:sz w:val="22"/>
          <w:szCs w:val="22"/>
          <w:lang w:val="en-US"/>
        </w:rPr>
        <w:tab/>
      </w:r>
      <w:r>
        <w:rPr>
          <w:noProof/>
        </w:rPr>
        <w:t>Type: Pfd</w:t>
      </w:r>
      <w:r>
        <w:rPr>
          <w:noProof/>
        </w:rPr>
        <w:tab/>
      </w:r>
      <w:r>
        <w:rPr>
          <w:noProof/>
        </w:rPr>
        <w:fldChar w:fldCharType="begin"/>
      </w:r>
      <w:r>
        <w:rPr>
          <w:noProof/>
        </w:rPr>
        <w:instrText xml:space="preserve"> PAGEREF _Toc222784481 \h </w:instrText>
      </w:r>
      <w:r>
        <w:rPr>
          <w:noProof/>
        </w:rPr>
      </w:r>
      <w:r>
        <w:rPr>
          <w:noProof/>
        </w:rPr>
        <w:fldChar w:fldCharType="separate"/>
      </w:r>
      <w:r>
        <w:rPr>
          <w:noProof/>
        </w:rPr>
        <w:t>305</w:t>
      </w:r>
      <w:r>
        <w:rPr>
          <w:noProof/>
        </w:rPr>
        <w:fldChar w:fldCharType="end"/>
      </w:r>
    </w:p>
    <w:p w14:paraId="462A9C19" w14:textId="37781B9A" w:rsidR="005978E1" w:rsidRDefault="005978E1">
      <w:pPr>
        <w:pStyle w:val="TOC5"/>
        <w:rPr>
          <w:rFonts w:asciiTheme="minorHAnsi" w:eastAsiaTheme="minorEastAsia" w:hAnsiTheme="minorHAnsi" w:cstheme="minorBidi"/>
          <w:noProof/>
          <w:sz w:val="22"/>
          <w:szCs w:val="22"/>
          <w:lang w:val="en-US"/>
        </w:rPr>
      </w:pPr>
      <w:r>
        <w:rPr>
          <w:noProof/>
        </w:rPr>
        <w:t>5.11.2.1.5</w:t>
      </w:r>
      <w:r>
        <w:rPr>
          <w:rFonts w:asciiTheme="minorHAnsi" w:eastAsiaTheme="minorEastAsia" w:hAnsiTheme="minorHAnsi" w:cstheme="minorBidi"/>
          <w:noProof/>
          <w:sz w:val="22"/>
          <w:szCs w:val="22"/>
          <w:lang w:val="en-US"/>
        </w:rPr>
        <w:tab/>
      </w:r>
      <w:r>
        <w:rPr>
          <w:noProof/>
        </w:rPr>
        <w:t>Type: PfdReport</w:t>
      </w:r>
      <w:r>
        <w:rPr>
          <w:noProof/>
        </w:rPr>
        <w:tab/>
      </w:r>
      <w:r>
        <w:rPr>
          <w:noProof/>
        </w:rPr>
        <w:fldChar w:fldCharType="begin"/>
      </w:r>
      <w:r>
        <w:rPr>
          <w:noProof/>
        </w:rPr>
        <w:instrText xml:space="preserve"> PAGEREF _Toc222784482 \h </w:instrText>
      </w:r>
      <w:r>
        <w:rPr>
          <w:noProof/>
        </w:rPr>
      </w:r>
      <w:r>
        <w:rPr>
          <w:noProof/>
        </w:rPr>
        <w:fldChar w:fldCharType="separate"/>
      </w:r>
      <w:r>
        <w:rPr>
          <w:noProof/>
        </w:rPr>
        <w:t>306</w:t>
      </w:r>
      <w:r>
        <w:rPr>
          <w:noProof/>
        </w:rPr>
        <w:fldChar w:fldCharType="end"/>
      </w:r>
    </w:p>
    <w:p w14:paraId="6BB35734" w14:textId="4C665591" w:rsidR="005978E1" w:rsidRDefault="005978E1">
      <w:pPr>
        <w:pStyle w:val="TOC5"/>
        <w:rPr>
          <w:rFonts w:asciiTheme="minorHAnsi" w:eastAsiaTheme="minorEastAsia" w:hAnsiTheme="minorHAnsi" w:cstheme="minorBidi"/>
          <w:noProof/>
          <w:sz w:val="22"/>
          <w:szCs w:val="22"/>
          <w:lang w:val="en-US"/>
        </w:rPr>
      </w:pPr>
      <w:r>
        <w:rPr>
          <w:noProof/>
        </w:rPr>
        <w:t>5.11.2.1.6</w:t>
      </w:r>
      <w:r>
        <w:rPr>
          <w:rFonts w:asciiTheme="minorHAnsi" w:eastAsiaTheme="minorEastAsia" w:hAnsiTheme="minorHAnsi" w:cstheme="minorBidi"/>
          <w:noProof/>
          <w:sz w:val="22"/>
          <w:szCs w:val="22"/>
          <w:lang w:val="en-US"/>
        </w:rPr>
        <w:tab/>
      </w:r>
      <w:r>
        <w:rPr>
          <w:noProof/>
        </w:rPr>
        <w:t>Type: UserPlane</w:t>
      </w:r>
      <w:r>
        <w:rPr>
          <w:noProof/>
          <w:lang w:eastAsia="zh-CN"/>
        </w:rPr>
        <w:t>LocationArea</w:t>
      </w:r>
      <w:r>
        <w:rPr>
          <w:noProof/>
        </w:rPr>
        <w:tab/>
      </w:r>
      <w:r>
        <w:rPr>
          <w:noProof/>
        </w:rPr>
        <w:fldChar w:fldCharType="begin"/>
      </w:r>
      <w:r>
        <w:rPr>
          <w:noProof/>
        </w:rPr>
        <w:instrText xml:space="preserve"> PAGEREF _Toc222784483 \h </w:instrText>
      </w:r>
      <w:r>
        <w:rPr>
          <w:noProof/>
        </w:rPr>
      </w:r>
      <w:r>
        <w:rPr>
          <w:noProof/>
        </w:rPr>
        <w:fldChar w:fldCharType="separate"/>
      </w:r>
      <w:r>
        <w:rPr>
          <w:noProof/>
        </w:rPr>
        <w:t>306</w:t>
      </w:r>
      <w:r>
        <w:rPr>
          <w:noProof/>
        </w:rPr>
        <w:fldChar w:fldCharType="end"/>
      </w:r>
    </w:p>
    <w:p w14:paraId="5A2543D9" w14:textId="65E5F9D8" w:rsidR="005978E1" w:rsidRDefault="005978E1">
      <w:pPr>
        <w:pStyle w:val="TOC5"/>
        <w:rPr>
          <w:rFonts w:asciiTheme="minorHAnsi" w:eastAsiaTheme="minorEastAsia" w:hAnsiTheme="minorHAnsi" w:cstheme="minorBidi"/>
          <w:noProof/>
          <w:sz w:val="22"/>
          <w:szCs w:val="22"/>
          <w:lang w:val="en-US"/>
        </w:rPr>
      </w:pPr>
      <w:r>
        <w:rPr>
          <w:noProof/>
        </w:rPr>
        <w:t>5.11.2.1.7</w:t>
      </w:r>
      <w:r>
        <w:rPr>
          <w:rFonts w:asciiTheme="minorHAnsi" w:eastAsiaTheme="minorEastAsia" w:hAnsiTheme="minorHAnsi" w:cstheme="minorBidi"/>
          <w:noProof/>
          <w:sz w:val="22"/>
          <w:szCs w:val="22"/>
          <w:lang w:val="en-US"/>
        </w:rPr>
        <w:tab/>
      </w:r>
      <w:r>
        <w:rPr>
          <w:noProof/>
        </w:rPr>
        <w:t>Type: PfdManagementPatch</w:t>
      </w:r>
      <w:r>
        <w:rPr>
          <w:noProof/>
        </w:rPr>
        <w:tab/>
      </w:r>
      <w:r>
        <w:rPr>
          <w:noProof/>
        </w:rPr>
        <w:fldChar w:fldCharType="begin"/>
      </w:r>
      <w:r>
        <w:rPr>
          <w:noProof/>
        </w:rPr>
        <w:instrText xml:space="preserve"> PAGEREF _Toc222784484 \h </w:instrText>
      </w:r>
      <w:r>
        <w:rPr>
          <w:noProof/>
        </w:rPr>
      </w:r>
      <w:r>
        <w:rPr>
          <w:noProof/>
        </w:rPr>
        <w:fldChar w:fldCharType="separate"/>
      </w:r>
      <w:r>
        <w:rPr>
          <w:noProof/>
        </w:rPr>
        <w:t>307</w:t>
      </w:r>
      <w:r>
        <w:rPr>
          <w:noProof/>
        </w:rPr>
        <w:fldChar w:fldCharType="end"/>
      </w:r>
    </w:p>
    <w:p w14:paraId="62A8D3A4" w14:textId="75255B83" w:rsidR="005978E1" w:rsidRDefault="005978E1">
      <w:pPr>
        <w:pStyle w:val="TOC4"/>
        <w:rPr>
          <w:rFonts w:asciiTheme="minorHAnsi" w:eastAsiaTheme="minorEastAsia" w:hAnsiTheme="minorHAnsi" w:cstheme="minorBidi"/>
          <w:noProof/>
          <w:sz w:val="22"/>
          <w:szCs w:val="22"/>
          <w:lang w:val="en-US"/>
        </w:rPr>
      </w:pPr>
      <w:r>
        <w:rPr>
          <w:noProof/>
        </w:rPr>
        <w:t>5.11.2.2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_Toc222784485 \h </w:instrText>
      </w:r>
      <w:r>
        <w:rPr>
          <w:noProof/>
        </w:rPr>
      </w:r>
      <w:r>
        <w:rPr>
          <w:noProof/>
        </w:rPr>
        <w:fldChar w:fldCharType="separate"/>
      </w:r>
      <w:r>
        <w:rPr>
          <w:noProof/>
        </w:rPr>
        <w:t>307</w:t>
      </w:r>
      <w:r>
        <w:rPr>
          <w:noProof/>
        </w:rPr>
        <w:fldChar w:fldCharType="end"/>
      </w:r>
    </w:p>
    <w:p w14:paraId="01CC256E" w14:textId="26CF00E9" w:rsidR="005978E1" w:rsidRDefault="005978E1">
      <w:pPr>
        <w:pStyle w:val="TOC5"/>
        <w:rPr>
          <w:rFonts w:asciiTheme="minorHAnsi" w:eastAsiaTheme="minorEastAsia" w:hAnsiTheme="minorHAnsi" w:cstheme="minorBidi"/>
          <w:noProof/>
          <w:sz w:val="22"/>
          <w:szCs w:val="22"/>
          <w:lang w:val="en-US"/>
        </w:rPr>
      </w:pPr>
      <w:r>
        <w:rPr>
          <w:noProof/>
        </w:rPr>
        <w:t>5.11.2.2.1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_Toc222784486 \h </w:instrText>
      </w:r>
      <w:r>
        <w:rPr>
          <w:noProof/>
        </w:rPr>
      </w:r>
      <w:r>
        <w:rPr>
          <w:noProof/>
        </w:rPr>
        <w:fldChar w:fldCharType="separate"/>
      </w:r>
      <w:r>
        <w:rPr>
          <w:noProof/>
        </w:rPr>
        <w:t>307</w:t>
      </w:r>
      <w:r>
        <w:rPr>
          <w:noProof/>
        </w:rPr>
        <w:fldChar w:fldCharType="end"/>
      </w:r>
    </w:p>
    <w:p w14:paraId="0FC4A130" w14:textId="5966FED3" w:rsidR="005978E1" w:rsidRDefault="005978E1">
      <w:pPr>
        <w:pStyle w:val="TOC5"/>
        <w:rPr>
          <w:rFonts w:asciiTheme="minorHAnsi" w:eastAsiaTheme="minorEastAsia" w:hAnsiTheme="minorHAnsi" w:cstheme="minorBidi"/>
          <w:noProof/>
          <w:sz w:val="22"/>
          <w:szCs w:val="22"/>
          <w:lang w:val="en-US"/>
        </w:rPr>
      </w:pPr>
      <w:r>
        <w:rPr>
          <w:noProof/>
        </w:rPr>
        <w:t>5.11.2.2.2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_Toc222784487 \h </w:instrText>
      </w:r>
      <w:r>
        <w:rPr>
          <w:noProof/>
        </w:rPr>
      </w:r>
      <w:r>
        <w:rPr>
          <w:noProof/>
        </w:rPr>
        <w:fldChar w:fldCharType="separate"/>
      </w:r>
      <w:r>
        <w:rPr>
          <w:noProof/>
        </w:rPr>
        <w:t>307</w:t>
      </w:r>
      <w:r>
        <w:rPr>
          <w:noProof/>
        </w:rPr>
        <w:fldChar w:fldCharType="end"/>
      </w:r>
    </w:p>
    <w:p w14:paraId="05687913" w14:textId="3E97F1BB" w:rsidR="005978E1" w:rsidRDefault="005978E1">
      <w:pPr>
        <w:pStyle w:val="TOC5"/>
        <w:rPr>
          <w:rFonts w:asciiTheme="minorHAnsi" w:eastAsiaTheme="minorEastAsia" w:hAnsiTheme="minorHAnsi" w:cstheme="minorBidi"/>
          <w:noProof/>
          <w:sz w:val="22"/>
          <w:szCs w:val="22"/>
          <w:lang w:val="en-US"/>
        </w:rPr>
      </w:pPr>
      <w:r>
        <w:rPr>
          <w:noProof/>
        </w:rPr>
        <w:t>5.11.2.2.3</w:t>
      </w:r>
      <w:r>
        <w:rPr>
          <w:rFonts w:asciiTheme="minorHAnsi" w:eastAsiaTheme="minorEastAsia" w:hAnsiTheme="minorHAnsi" w:cstheme="minorBidi"/>
          <w:noProof/>
          <w:sz w:val="22"/>
          <w:szCs w:val="22"/>
          <w:lang w:val="en-US"/>
        </w:rPr>
        <w:tab/>
      </w:r>
      <w:r>
        <w:rPr>
          <w:noProof/>
        </w:rPr>
        <w:t>Enumeration: FailureCode</w:t>
      </w:r>
      <w:r>
        <w:rPr>
          <w:noProof/>
        </w:rPr>
        <w:tab/>
      </w:r>
      <w:r>
        <w:rPr>
          <w:noProof/>
        </w:rPr>
        <w:fldChar w:fldCharType="begin"/>
      </w:r>
      <w:r>
        <w:rPr>
          <w:noProof/>
        </w:rPr>
        <w:instrText xml:space="preserve"> PAGEREF _Toc222784488 \h </w:instrText>
      </w:r>
      <w:r>
        <w:rPr>
          <w:noProof/>
        </w:rPr>
      </w:r>
      <w:r>
        <w:rPr>
          <w:noProof/>
        </w:rPr>
        <w:fldChar w:fldCharType="separate"/>
      </w:r>
      <w:r>
        <w:rPr>
          <w:noProof/>
        </w:rPr>
        <w:t>308</w:t>
      </w:r>
      <w:r>
        <w:rPr>
          <w:noProof/>
        </w:rPr>
        <w:fldChar w:fldCharType="end"/>
      </w:r>
    </w:p>
    <w:p w14:paraId="13F96EB9" w14:textId="03CF42E7" w:rsidR="005978E1" w:rsidRDefault="005978E1">
      <w:pPr>
        <w:pStyle w:val="TOC5"/>
        <w:rPr>
          <w:rFonts w:asciiTheme="minorHAnsi" w:eastAsiaTheme="minorEastAsia" w:hAnsiTheme="minorHAnsi" w:cstheme="minorBidi"/>
          <w:noProof/>
          <w:sz w:val="22"/>
          <w:szCs w:val="22"/>
          <w:lang w:val="en-US"/>
        </w:rPr>
      </w:pPr>
      <w:r>
        <w:rPr>
          <w:noProof/>
        </w:rPr>
        <w:t>5.11.2.2.4</w:t>
      </w:r>
      <w:r>
        <w:rPr>
          <w:rFonts w:asciiTheme="minorHAnsi" w:eastAsiaTheme="minorEastAsia" w:hAnsiTheme="minorHAnsi" w:cstheme="minorBidi"/>
          <w:noProof/>
          <w:sz w:val="22"/>
          <w:szCs w:val="22"/>
          <w:lang w:val="en-US"/>
        </w:rPr>
        <w:tab/>
      </w:r>
      <w:r>
        <w:rPr>
          <w:noProof/>
        </w:rPr>
        <w:t xml:space="preserve">Enumeration: </w:t>
      </w:r>
      <w:r>
        <w:rPr>
          <w:noProof/>
          <w:lang w:eastAsia="zh-CN"/>
        </w:rPr>
        <w:t>DomainNameProtocol</w:t>
      </w:r>
      <w:r>
        <w:rPr>
          <w:noProof/>
        </w:rPr>
        <w:tab/>
      </w:r>
      <w:r>
        <w:rPr>
          <w:noProof/>
        </w:rPr>
        <w:fldChar w:fldCharType="begin"/>
      </w:r>
      <w:r>
        <w:rPr>
          <w:noProof/>
        </w:rPr>
        <w:instrText xml:space="preserve"> PAGEREF _Toc222784489 \h </w:instrText>
      </w:r>
      <w:r>
        <w:rPr>
          <w:noProof/>
        </w:rPr>
      </w:r>
      <w:r>
        <w:rPr>
          <w:noProof/>
        </w:rPr>
        <w:fldChar w:fldCharType="separate"/>
      </w:r>
      <w:r>
        <w:rPr>
          <w:noProof/>
        </w:rPr>
        <w:t>308</w:t>
      </w:r>
      <w:r>
        <w:rPr>
          <w:noProof/>
        </w:rPr>
        <w:fldChar w:fldCharType="end"/>
      </w:r>
    </w:p>
    <w:p w14:paraId="6319781C" w14:textId="65ECD5F2" w:rsidR="005978E1" w:rsidRDefault="005978E1">
      <w:pPr>
        <w:pStyle w:val="TOC3"/>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_Toc222784490 \h </w:instrText>
      </w:r>
      <w:r>
        <w:rPr>
          <w:noProof/>
        </w:rPr>
      </w:r>
      <w:r>
        <w:rPr>
          <w:noProof/>
        </w:rPr>
        <w:fldChar w:fldCharType="separate"/>
      </w:r>
      <w:r>
        <w:rPr>
          <w:noProof/>
        </w:rPr>
        <w:t>308</w:t>
      </w:r>
      <w:r>
        <w:rPr>
          <w:noProof/>
        </w:rPr>
        <w:fldChar w:fldCharType="end"/>
      </w:r>
    </w:p>
    <w:p w14:paraId="6321C042" w14:textId="205A4734" w:rsidR="005978E1" w:rsidRDefault="005978E1">
      <w:pPr>
        <w:pStyle w:val="TOC4"/>
        <w:rPr>
          <w:rFonts w:asciiTheme="minorHAnsi" w:eastAsiaTheme="minorEastAsia" w:hAnsiTheme="minorHAnsi" w:cstheme="minorBidi"/>
          <w:noProof/>
          <w:sz w:val="22"/>
          <w:szCs w:val="22"/>
          <w:lang w:val="en-US"/>
        </w:rPr>
      </w:pPr>
      <w:r>
        <w:rPr>
          <w:noProof/>
        </w:rPr>
        <w:t>5.11.3.1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_Toc222784491 \h </w:instrText>
      </w:r>
      <w:r>
        <w:rPr>
          <w:noProof/>
        </w:rPr>
      </w:r>
      <w:r>
        <w:rPr>
          <w:noProof/>
        </w:rPr>
        <w:fldChar w:fldCharType="separate"/>
      </w:r>
      <w:r>
        <w:rPr>
          <w:noProof/>
        </w:rPr>
        <w:t>308</w:t>
      </w:r>
      <w:r>
        <w:rPr>
          <w:noProof/>
        </w:rPr>
        <w:fldChar w:fldCharType="end"/>
      </w:r>
    </w:p>
    <w:p w14:paraId="20D98802" w14:textId="571C778B" w:rsidR="005978E1" w:rsidRDefault="005978E1">
      <w:pPr>
        <w:pStyle w:val="TOC4"/>
        <w:rPr>
          <w:rFonts w:asciiTheme="minorHAnsi" w:eastAsiaTheme="minorEastAsia" w:hAnsiTheme="minorHAnsi" w:cstheme="minorBidi"/>
          <w:noProof/>
          <w:sz w:val="22"/>
          <w:szCs w:val="22"/>
          <w:lang w:val="en-US"/>
        </w:rPr>
      </w:pPr>
      <w:r>
        <w:rPr>
          <w:noProof/>
        </w:rPr>
        <w:t>5.11.3.2</w:t>
      </w:r>
      <w:r>
        <w:rPr>
          <w:rFonts w:asciiTheme="minorHAnsi" w:eastAsiaTheme="minorEastAsia" w:hAnsiTheme="minorHAnsi" w:cstheme="minorBidi"/>
          <w:noProof/>
          <w:sz w:val="22"/>
          <w:szCs w:val="22"/>
          <w:lang w:val="en-US"/>
        </w:rPr>
        <w:tab/>
      </w:r>
      <w:r>
        <w:rPr>
          <w:noProof/>
        </w:rPr>
        <w:t>Resource: PFD Management Transactions</w:t>
      </w:r>
      <w:r>
        <w:rPr>
          <w:noProof/>
        </w:rPr>
        <w:tab/>
      </w:r>
      <w:r>
        <w:rPr>
          <w:noProof/>
        </w:rPr>
        <w:fldChar w:fldCharType="begin"/>
      </w:r>
      <w:r>
        <w:rPr>
          <w:noProof/>
        </w:rPr>
        <w:instrText xml:space="preserve"> PAGEREF _Toc222784492 \h </w:instrText>
      </w:r>
      <w:r>
        <w:rPr>
          <w:noProof/>
        </w:rPr>
      </w:r>
      <w:r>
        <w:rPr>
          <w:noProof/>
        </w:rPr>
        <w:fldChar w:fldCharType="separate"/>
      </w:r>
      <w:r>
        <w:rPr>
          <w:noProof/>
        </w:rPr>
        <w:t>309</w:t>
      </w:r>
      <w:r>
        <w:rPr>
          <w:noProof/>
        </w:rPr>
        <w:fldChar w:fldCharType="end"/>
      </w:r>
    </w:p>
    <w:p w14:paraId="54437B02" w14:textId="07DDEBCC" w:rsidR="005978E1" w:rsidRDefault="005978E1">
      <w:pPr>
        <w:pStyle w:val="TOC5"/>
        <w:rPr>
          <w:rFonts w:asciiTheme="minorHAnsi" w:eastAsiaTheme="minorEastAsia" w:hAnsiTheme="minorHAnsi" w:cstheme="minorBidi"/>
          <w:noProof/>
          <w:sz w:val="22"/>
          <w:szCs w:val="22"/>
          <w:lang w:val="en-US"/>
        </w:rPr>
      </w:pPr>
      <w:r>
        <w:rPr>
          <w:noProof/>
        </w:rPr>
        <w:t>5.11.3.2.1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_Toc222784493 \h </w:instrText>
      </w:r>
      <w:r>
        <w:rPr>
          <w:noProof/>
        </w:rPr>
      </w:r>
      <w:r>
        <w:rPr>
          <w:noProof/>
        </w:rPr>
        <w:fldChar w:fldCharType="separate"/>
      </w:r>
      <w:r>
        <w:rPr>
          <w:noProof/>
        </w:rPr>
        <w:t>309</w:t>
      </w:r>
      <w:r>
        <w:rPr>
          <w:noProof/>
        </w:rPr>
        <w:fldChar w:fldCharType="end"/>
      </w:r>
    </w:p>
    <w:p w14:paraId="3BD2E41A" w14:textId="5B587C81" w:rsidR="005978E1" w:rsidRDefault="005978E1">
      <w:pPr>
        <w:pStyle w:val="TOC5"/>
        <w:rPr>
          <w:rFonts w:asciiTheme="minorHAnsi" w:eastAsiaTheme="minorEastAsia" w:hAnsiTheme="minorHAnsi" w:cstheme="minorBidi"/>
          <w:noProof/>
          <w:sz w:val="22"/>
          <w:szCs w:val="22"/>
          <w:lang w:val="en-US"/>
        </w:rPr>
      </w:pPr>
      <w:r>
        <w:rPr>
          <w:noProof/>
        </w:rPr>
        <w:t>5.11.3.2.2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_Toc222784494 \h </w:instrText>
      </w:r>
      <w:r>
        <w:rPr>
          <w:noProof/>
        </w:rPr>
      </w:r>
      <w:r>
        <w:rPr>
          <w:noProof/>
        </w:rPr>
        <w:fldChar w:fldCharType="separate"/>
      </w:r>
      <w:r>
        <w:rPr>
          <w:noProof/>
        </w:rPr>
        <w:t>309</w:t>
      </w:r>
      <w:r>
        <w:rPr>
          <w:noProof/>
        </w:rPr>
        <w:fldChar w:fldCharType="end"/>
      </w:r>
    </w:p>
    <w:p w14:paraId="24859443" w14:textId="094B0A9E" w:rsidR="005978E1" w:rsidRDefault="005978E1">
      <w:pPr>
        <w:pStyle w:val="TOC5"/>
        <w:rPr>
          <w:rFonts w:asciiTheme="minorHAnsi" w:eastAsiaTheme="minorEastAsia" w:hAnsiTheme="minorHAnsi" w:cstheme="minorBidi"/>
          <w:noProof/>
          <w:sz w:val="22"/>
          <w:szCs w:val="22"/>
          <w:lang w:val="en-US"/>
        </w:rPr>
      </w:pPr>
      <w:r>
        <w:rPr>
          <w:noProof/>
        </w:rPr>
        <w:t>5.11.3.2.3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_Toc222784495 \h </w:instrText>
      </w:r>
      <w:r>
        <w:rPr>
          <w:noProof/>
        </w:rPr>
      </w:r>
      <w:r>
        <w:rPr>
          <w:noProof/>
        </w:rPr>
        <w:fldChar w:fldCharType="separate"/>
      </w:r>
      <w:r>
        <w:rPr>
          <w:noProof/>
        </w:rPr>
        <w:t>310</w:t>
      </w:r>
      <w:r>
        <w:rPr>
          <w:noProof/>
        </w:rPr>
        <w:fldChar w:fldCharType="end"/>
      </w:r>
    </w:p>
    <w:p w14:paraId="33958783" w14:textId="3E6F349A" w:rsidR="005978E1" w:rsidRDefault="005978E1">
      <w:pPr>
        <w:pStyle w:val="TOC4"/>
        <w:rPr>
          <w:rFonts w:asciiTheme="minorHAnsi" w:eastAsiaTheme="minorEastAsia" w:hAnsiTheme="minorHAnsi" w:cstheme="minorBidi"/>
          <w:noProof/>
          <w:sz w:val="22"/>
          <w:szCs w:val="22"/>
          <w:lang w:val="en-US"/>
        </w:rPr>
      </w:pPr>
      <w:r>
        <w:rPr>
          <w:noProof/>
        </w:rPr>
        <w:t>5.11.3.3</w:t>
      </w:r>
      <w:r>
        <w:rPr>
          <w:rFonts w:asciiTheme="minorHAnsi" w:eastAsiaTheme="minorEastAsia" w:hAnsiTheme="minorHAnsi" w:cstheme="minorBidi"/>
          <w:noProof/>
          <w:sz w:val="22"/>
          <w:szCs w:val="22"/>
          <w:lang w:val="en-US"/>
        </w:rPr>
        <w:tab/>
      </w:r>
      <w:r>
        <w:rPr>
          <w:noProof/>
        </w:rPr>
        <w:t>Resource: Individual PFD Management Transaction</w:t>
      </w:r>
      <w:r>
        <w:rPr>
          <w:noProof/>
        </w:rPr>
        <w:tab/>
      </w:r>
      <w:r>
        <w:rPr>
          <w:noProof/>
        </w:rPr>
        <w:fldChar w:fldCharType="begin"/>
      </w:r>
      <w:r>
        <w:rPr>
          <w:noProof/>
        </w:rPr>
        <w:instrText xml:space="preserve"> PAGEREF _Toc222784496 \h </w:instrText>
      </w:r>
      <w:r>
        <w:rPr>
          <w:noProof/>
        </w:rPr>
      </w:r>
      <w:r>
        <w:rPr>
          <w:noProof/>
        </w:rPr>
        <w:fldChar w:fldCharType="separate"/>
      </w:r>
      <w:r>
        <w:rPr>
          <w:noProof/>
        </w:rPr>
        <w:t>312</w:t>
      </w:r>
      <w:r>
        <w:rPr>
          <w:noProof/>
        </w:rPr>
        <w:fldChar w:fldCharType="end"/>
      </w:r>
    </w:p>
    <w:p w14:paraId="0A7C76C6" w14:textId="7DF638F1" w:rsidR="005978E1" w:rsidRDefault="005978E1">
      <w:pPr>
        <w:pStyle w:val="TOC5"/>
        <w:rPr>
          <w:rFonts w:asciiTheme="minorHAnsi" w:eastAsiaTheme="minorEastAsia" w:hAnsiTheme="minorHAnsi" w:cstheme="minorBidi"/>
          <w:noProof/>
          <w:sz w:val="22"/>
          <w:szCs w:val="22"/>
          <w:lang w:val="en-US"/>
        </w:rPr>
      </w:pPr>
      <w:r>
        <w:rPr>
          <w:noProof/>
        </w:rPr>
        <w:t>5.11.3.3.1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_Toc222784497 \h </w:instrText>
      </w:r>
      <w:r>
        <w:rPr>
          <w:noProof/>
        </w:rPr>
      </w:r>
      <w:r>
        <w:rPr>
          <w:noProof/>
        </w:rPr>
        <w:fldChar w:fldCharType="separate"/>
      </w:r>
      <w:r>
        <w:rPr>
          <w:noProof/>
        </w:rPr>
        <w:t>312</w:t>
      </w:r>
      <w:r>
        <w:rPr>
          <w:noProof/>
        </w:rPr>
        <w:fldChar w:fldCharType="end"/>
      </w:r>
    </w:p>
    <w:p w14:paraId="63E536A9" w14:textId="387E6A9D" w:rsidR="005978E1" w:rsidRDefault="005978E1">
      <w:pPr>
        <w:pStyle w:val="TOC5"/>
        <w:rPr>
          <w:rFonts w:asciiTheme="minorHAnsi" w:eastAsiaTheme="minorEastAsia" w:hAnsiTheme="minorHAnsi" w:cstheme="minorBidi"/>
          <w:noProof/>
          <w:sz w:val="22"/>
          <w:szCs w:val="22"/>
          <w:lang w:val="en-US"/>
        </w:rPr>
      </w:pPr>
      <w:r>
        <w:rPr>
          <w:noProof/>
        </w:rPr>
        <w:t>5.11.3.3.2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_Toc222784498 \h </w:instrText>
      </w:r>
      <w:r>
        <w:rPr>
          <w:noProof/>
        </w:rPr>
      </w:r>
      <w:r>
        <w:rPr>
          <w:noProof/>
        </w:rPr>
        <w:fldChar w:fldCharType="separate"/>
      </w:r>
      <w:r>
        <w:rPr>
          <w:noProof/>
        </w:rPr>
        <w:t>312</w:t>
      </w:r>
      <w:r>
        <w:rPr>
          <w:noProof/>
        </w:rPr>
        <w:fldChar w:fldCharType="end"/>
      </w:r>
    </w:p>
    <w:p w14:paraId="6B6EDC17" w14:textId="45938EB9" w:rsidR="005978E1" w:rsidRDefault="005978E1">
      <w:pPr>
        <w:pStyle w:val="TOC5"/>
        <w:rPr>
          <w:rFonts w:asciiTheme="minorHAnsi" w:eastAsiaTheme="minorEastAsia" w:hAnsiTheme="minorHAnsi" w:cstheme="minorBidi"/>
          <w:noProof/>
          <w:sz w:val="22"/>
          <w:szCs w:val="22"/>
          <w:lang w:val="en-US"/>
        </w:rPr>
      </w:pPr>
      <w:r>
        <w:rPr>
          <w:noProof/>
        </w:rPr>
        <w:t>5.11.3.3.3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_Toc222784499 \h </w:instrText>
      </w:r>
      <w:r>
        <w:rPr>
          <w:noProof/>
        </w:rPr>
      </w:r>
      <w:r>
        <w:rPr>
          <w:noProof/>
        </w:rPr>
        <w:fldChar w:fldCharType="separate"/>
      </w:r>
      <w:r>
        <w:rPr>
          <w:noProof/>
        </w:rPr>
        <w:t>312</w:t>
      </w:r>
      <w:r>
        <w:rPr>
          <w:noProof/>
        </w:rPr>
        <w:fldChar w:fldCharType="end"/>
      </w:r>
    </w:p>
    <w:p w14:paraId="16FE5160" w14:textId="55D73E16" w:rsidR="005978E1" w:rsidRDefault="005978E1">
      <w:pPr>
        <w:pStyle w:val="TOC4"/>
        <w:rPr>
          <w:rFonts w:asciiTheme="minorHAnsi" w:eastAsiaTheme="minorEastAsia" w:hAnsiTheme="minorHAnsi" w:cstheme="minorBidi"/>
          <w:noProof/>
          <w:sz w:val="22"/>
          <w:szCs w:val="22"/>
          <w:lang w:val="en-US"/>
        </w:rPr>
      </w:pPr>
      <w:r>
        <w:rPr>
          <w:noProof/>
        </w:rPr>
        <w:t>5.11.3.4</w:t>
      </w:r>
      <w:r>
        <w:rPr>
          <w:rFonts w:asciiTheme="minorHAnsi" w:eastAsiaTheme="minorEastAsia" w:hAnsiTheme="minorHAnsi" w:cstheme="minorBidi"/>
          <w:noProof/>
          <w:sz w:val="22"/>
          <w:szCs w:val="22"/>
          <w:lang w:val="en-US"/>
        </w:rPr>
        <w:tab/>
      </w:r>
      <w:r>
        <w:rPr>
          <w:noProof/>
        </w:rPr>
        <w:t>Resource: Individual Application PFD Management</w:t>
      </w:r>
      <w:r>
        <w:rPr>
          <w:noProof/>
        </w:rPr>
        <w:tab/>
      </w:r>
      <w:r>
        <w:rPr>
          <w:noProof/>
        </w:rPr>
        <w:fldChar w:fldCharType="begin"/>
      </w:r>
      <w:r>
        <w:rPr>
          <w:noProof/>
        </w:rPr>
        <w:instrText xml:space="preserve"> PAGEREF _Toc222784500 \h </w:instrText>
      </w:r>
      <w:r>
        <w:rPr>
          <w:noProof/>
        </w:rPr>
      </w:r>
      <w:r>
        <w:rPr>
          <w:noProof/>
        </w:rPr>
        <w:fldChar w:fldCharType="separate"/>
      </w:r>
      <w:r>
        <w:rPr>
          <w:noProof/>
        </w:rPr>
        <w:t>316</w:t>
      </w:r>
      <w:r>
        <w:rPr>
          <w:noProof/>
        </w:rPr>
        <w:fldChar w:fldCharType="end"/>
      </w:r>
    </w:p>
    <w:p w14:paraId="35847C75" w14:textId="2A1D3110" w:rsidR="005978E1" w:rsidRDefault="005978E1">
      <w:pPr>
        <w:pStyle w:val="TOC5"/>
        <w:rPr>
          <w:rFonts w:asciiTheme="minorHAnsi" w:eastAsiaTheme="minorEastAsia" w:hAnsiTheme="minorHAnsi" w:cstheme="minorBidi"/>
          <w:noProof/>
          <w:sz w:val="22"/>
          <w:szCs w:val="22"/>
          <w:lang w:val="en-US"/>
        </w:rPr>
      </w:pPr>
      <w:r>
        <w:rPr>
          <w:noProof/>
        </w:rPr>
        <w:t>5.11.3.4.1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_Toc222784501 \h </w:instrText>
      </w:r>
      <w:r>
        <w:rPr>
          <w:noProof/>
        </w:rPr>
      </w:r>
      <w:r>
        <w:rPr>
          <w:noProof/>
        </w:rPr>
        <w:fldChar w:fldCharType="separate"/>
      </w:r>
      <w:r>
        <w:rPr>
          <w:noProof/>
        </w:rPr>
        <w:t>316</w:t>
      </w:r>
      <w:r>
        <w:rPr>
          <w:noProof/>
        </w:rPr>
        <w:fldChar w:fldCharType="end"/>
      </w:r>
    </w:p>
    <w:p w14:paraId="36A77144" w14:textId="5EB4AEA0" w:rsidR="005978E1" w:rsidRDefault="005978E1">
      <w:pPr>
        <w:pStyle w:val="TOC5"/>
        <w:rPr>
          <w:rFonts w:asciiTheme="minorHAnsi" w:eastAsiaTheme="minorEastAsia" w:hAnsiTheme="minorHAnsi" w:cstheme="minorBidi"/>
          <w:noProof/>
          <w:sz w:val="22"/>
          <w:szCs w:val="22"/>
          <w:lang w:val="en-US"/>
        </w:rPr>
      </w:pPr>
      <w:r>
        <w:rPr>
          <w:noProof/>
        </w:rPr>
        <w:t>5.11.3.4.2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_Toc222784502 \h </w:instrText>
      </w:r>
      <w:r>
        <w:rPr>
          <w:noProof/>
        </w:rPr>
      </w:r>
      <w:r>
        <w:rPr>
          <w:noProof/>
        </w:rPr>
        <w:fldChar w:fldCharType="separate"/>
      </w:r>
      <w:r>
        <w:rPr>
          <w:noProof/>
        </w:rPr>
        <w:t>316</w:t>
      </w:r>
      <w:r>
        <w:rPr>
          <w:noProof/>
        </w:rPr>
        <w:fldChar w:fldCharType="end"/>
      </w:r>
    </w:p>
    <w:p w14:paraId="50B11299" w14:textId="6D237BF6" w:rsidR="005978E1" w:rsidRDefault="005978E1">
      <w:pPr>
        <w:pStyle w:val="TOC5"/>
        <w:rPr>
          <w:rFonts w:asciiTheme="minorHAnsi" w:eastAsiaTheme="minorEastAsia" w:hAnsiTheme="minorHAnsi" w:cstheme="minorBidi"/>
          <w:noProof/>
          <w:sz w:val="22"/>
          <w:szCs w:val="22"/>
          <w:lang w:val="en-US"/>
        </w:rPr>
      </w:pPr>
      <w:r>
        <w:rPr>
          <w:noProof/>
        </w:rPr>
        <w:t>5.11.3.4.3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_Toc222784503 \h </w:instrText>
      </w:r>
      <w:r>
        <w:rPr>
          <w:noProof/>
        </w:rPr>
      </w:r>
      <w:r>
        <w:rPr>
          <w:noProof/>
        </w:rPr>
        <w:fldChar w:fldCharType="separate"/>
      </w:r>
      <w:r>
        <w:rPr>
          <w:noProof/>
        </w:rPr>
        <w:t>317</w:t>
      </w:r>
      <w:r>
        <w:rPr>
          <w:noProof/>
        </w:rPr>
        <w:fldChar w:fldCharType="end"/>
      </w:r>
    </w:p>
    <w:p w14:paraId="342349B4" w14:textId="22220A53" w:rsidR="005978E1" w:rsidRDefault="005978E1">
      <w:pPr>
        <w:pStyle w:val="TOC4"/>
        <w:rPr>
          <w:rFonts w:asciiTheme="minorHAnsi" w:eastAsiaTheme="minorEastAsia" w:hAnsiTheme="minorHAnsi" w:cstheme="minorBidi"/>
          <w:noProof/>
          <w:sz w:val="22"/>
          <w:szCs w:val="22"/>
          <w:lang w:val="en-US"/>
        </w:rPr>
      </w:pPr>
      <w:r>
        <w:rPr>
          <w:noProof/>
        </w:rPr>
        <w:t>5.11.3.5</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_Toc222784504 \h </w:instrText>
      </w:r>
      <w:r>
        <w:rPr>
          <w:noProof/>
        </w:rPr>
      </w:r>
      <w:r>
        <w:rPr>
          <w:noProof/>
        </w:rPr>
        <w:fldChar w:fldCharType="separate"/>
      </w:r>
      <w:r>
        <w:rPr>
          <w:noProof/>
        </w:rPr>
        <w:t>320</w:t>
      </w:r>
      <w:r>
        <w:rPr>
          <w:noProof/>
        </w:rPr>
        <w:fldChar w:fldCharType="end"/>
      </w:r>
    </w:p>
    <w:p w14:paraId="48CF5B3A" w14:textId="22A55656" w:rsidR="005978E1" w:rsidRDefault="005978E1">
      <w:pPr>
        <w:pStyle w:val="TOC3"/>
        <w:rPr>
          <w:rFonts w:asciiTheme="minorHAnsi" w:eastAsiaTheme="minorEastAsia" w:hAnsiTheme="minorHAnsi" w:cstheme="minorBidi"/>
          <w:noProof/>
          <w:sz w:val="22"/>
          <w:szCs w:val="22"/>
          <w:lang w:val="en-US"/>
        </w:rPr>
      </w:pPr>
      <w:r>
        <w:rPr>
          <w:noProof/>
        </w:rPr>
        <w:t>5.11.3A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_Toc222784505 \h </w:instrText>
      </w:r>
      <w:r>
        <w:rPr>
          <w:noProof/>
        </w:rPr>
      </w:r>
      <w:r>
        <w:rPr>
          <w:noProof/>
        </w:rPr>
        <w:fldChar w:fldCharType="separate"/>
      </w:r>
      <w:r>
        <w:rPr>
          <w:noProof/>
        </w:rPr>
        <w:t>320</w:t>
      </w:r>
      <w:r>
        <w:rPr>
          <w:noProof/>
        </w:rPr>
        <w:fldChar w:fldCharType="end"/>
      </w:r>
    </w:p>
    <w:p w14:paraId="55EB9BEE" w14:textId="7BD2F174" w:rsidR="005978E1" w:rsidRDefault="005978E1">
      <w:pPr>
        <w:pStyle w:val="TOC4"/>
        <w:rPr>
          <w:rFonts w:asciiTheme="minorHAnsi" w:eastAsiaTheme="minorEastAsia" w:hAnsiTheme="minorHAnsi" w:cstheme="minorBidi"/>
          <w:noProof/>
          <w:sz w:val="22"/>
          <w:szCs w:val="22"/>
          <w:lang w:val="en-US"/>
        </w:rPr>
      </w:pPr>
      <w:r>
        <w:rPr>
          <w:noProof/>
        </w:rPr>
        <w:t>5.11.3A.1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_Toc222784506 \h </w:instrText>
      </w:r>
      <w:r>
        <w:rPr>
          <w:noProof/>
        </w:rPr>
      </w:r>
      <w:r>
        <w:rPr>
          <w:noProof/>
        </w:rPr>
        <w:fldChar w:fldCharType="separate"/>
      </w:r>
      <w:r>
        <w:rPr>
          <w:noProof/>
        </w:rPr>
        <w:t>320</w:t>
      </w:r>
      <w:r>
        <w:rPr>
          <w:noProof/>
        </w:rPr>
        <w:fldChar w:fldCharType="end"/>
      </w:r>
    </w:p>
    <w:p w14:paraId="4AC9EDD3" w14:textId="388F1456" w:rsidR="005978E1" w:rsidRDefault="005978E1">
      <w:pPr>
        <w:pStyle w:val="TOC4"/>
        <w:rPr>
          <w:rFonts w:asciiTheme="minorHAnsi" w:eastAsiaTheme="minorEastAsia" w:hAnsiTheme="minorHAnsi" w:cstheme="minorBidi"/>
          <w:noProof/>
          <w:sz w:val="22"/>
          <w:szCs w:val="22"/>
          <w:lang w:val="en-US"/>
        </w:rPr>
      </w:pPr>
      <w:r w:rsidRPr="00C5629B">
        <w:rPr>
          <w:noProof/>
          <w:lang w:val="fr-FR"/>
        </w:rPr>
        <w:t>5.11.3A.2</w:t>
      </w:r>
      <w:r>
        <w:rPr>
          <w:rFonts w:asciiTheme="minorHAnsi" w:eastAsiaTheme="minorEastAsia" w:hAnsiTheme="minorHAnsi" w:cstheme="minorBidi"/>
          <w:noProof/>
          <w:sz w:val="22"/>
          <w:szCs w:val="22"/>
          <w:lang w:val="en-US"/>
        </w:rPr>
        <w:tab/>
      </w:r>
      <w:r w:rsidRPr="00C5629B">
        <w:rPr>
          <w:noProof/>
          <w:lang w:val="fr-FR"/>
        </w:rPr>
        <w:t>PFD Management Notification</w:t>
      </w:r>
      <w:r>
        <w:rPr>
          <w:noProof/>
        </w:rPr>
        <w:tab/>
      </w:r>
      <w:r>
        <w:rPr>
          <w:noProof/>
        </w:rPr>
        <w:fldChar w:fldCharType="begin"/>
      </w:r>
      <w:r>
        <w:rPr>
          <w:noProof/>
        </w:rPr>
        <w:instrText xml:space="preserve"> PAGEREF _Toc222784507 \h </w:instrText>
      </w:r>
      <w:r>
        <w:rPr>
          <w:noProof/>
        </w:rPr>
      </w:r>
      <w:r>
        <w:rPr>
          <w:noProof/>
        </w:rPr>
        <w:fldChar w:fldCharType="separate"/>
      </w:r>
      <w:r>
        <w:rPr>
          <w:noProof/>
        </w:rPr>
        <w:t>321</w:t>
      </w:r>
      <w:r>
        <w:rPr>
          <w:noProof/>
        </w:rPr>
        <w:fldChar w:fldCharType="end"/>
      </w:r>
    </w:p>
    <w:p w14:paraId="3FB594DD" w14:textId="22C7A3D7" w:rsidR="005978E1" w:rsidRDefault="005978E1">
      <w:pPr>
        <w:pStyle w:val="TOC5"/>
        <w:rPr>
          <w:rFonts w:asciiTheme="minorHAnsi" w:eastAsiaTheme="minorEastAsia" w:hAnsiTheme="minorHAnsi" w:cstheme="minorBidi"/>
          <w:noProof/>
          <w:sz w:val="22"/>
          <w:szCs w:val="22"/>
          <w:lang w:val="en-US"/>
        </w:rPr>
      </w:pPr>
      <w:r w:rsidRPr="00C5629B">
        <w:rPr>
          <w:noProof/>
          <w:lang w:val="fr-FR"/>
        </w:rPr>
        <w:t>5.11.3A.2.1</w:t>
      </w:r>
      <w:r>
        <w:rPr>
          <w:rFonts w:asciiTheme="minorHAnsi" w:eastAsiaTheme="minorEastAsia" w:hAnsiTheme="minorHAnsi" w:cstheme="minorBidi"/>
          <w:noProof/>
          <w:sz w:val="22"/>
          <w:szCs w:val="22"/>
          <w:lang w:val="en-US"/>
        </w:rPr>
        <w:tab/>
      </w:r>
      <w:r w:rsidRPr="00C5629B">
        <w:rPr>
          <w:noProof/>
          <w:lang w:val="fr-FR"/>
        </w:rPr>
        <w:t>Description</w:t>
      </w:r>
      <w:r>
        <w:rPr>
          <w:noProof/>
        </w:rPr>
        <w:tab/>
      </w:r>
      <w:r>
        <w:rPr>
          <w:noProof/>
        </w:rPr>
        <w:fldChar w:fldCharType="begin"/>
      </w:r>
      <w:r>
        <w:rPr>
          <w:noProof/>
        </w:rPr>
        <w:instrText xml:space="preserve"> PAGEREF _Toc222784508 \h </w:instrText>
      </w:r>
      <w:r>
        <w:rPr>
          <w:noProof/>
        </w:rPr>
      </w:r>
      <w:r>
        <w:rPr>
          <w:noProof/>
        </w:rPr>
        <w:fldChar w:fldCharType="separate"/>
      </w:r>
      <w:r>
        <w:rPr>
          <w:noProof/>
        </w:rPr>
        <w:t>321</w:t>
      </w:r>
      <w:r>
        <w:rPr>
          <w:noProof/>
        </w:rPr>
        <w:fldChar w:fldCharType="end"/>
      </w:r>
    </w:p>
    <w:p w14:paraId="341CBAA0" w14:textId="07437E2A" w:rsidR="005978E1" w:rsidRDefault="005978E1">
      <w:pPr>
        <w:pStyle w:val="TOC5"/>
        <w:rPr>
          <w:rFonts w:asciiTheme="minorHAnsi" w:eastAsiaTheme="minorEastAsia" w:hAnsiTheme="minorHAnsi" w:cstheme="minorBidi"/>
          <w:noProof/>
          <w:sz w:val="22"/>
          <w:szCs w:val="22"/>
          <w:lang w:val="en-US"/>
        </w:rPr>
      </w:pPr>
      <w:r>
        <w:rPr>
          <w:noProof/>
        </w:rPr>
        <w:t>5.11.3A.2.2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_Toc222784509 \h </w:instrText>
      </w:r>
      <w:r>
        <w:rPr>
          <w:noProof/>
        </w:rPr>
      </w:r>
      <w:r>
        <w:rPr>
          <w:noProof/>
        </w:rPr>
        <w:fldChar w:fldCharType="separate"/>
      </w:r>
      <w:r>
        <w:rPr>
          <w:noProof/>
        </w:rPr>
        <w:t>321</w:t>
      </w:r>
      <w:r>
        <w:rPr>
          <w:noProof/>
        </w:rPr>
        <w:fldChar w:fldCharType="end"/>
      </w:r>
    </w:p>
    <w:p w14:paraId="4D306BE2" w14:textId="6955A1EC" w:rsidR="005978E1" w:rsidRDefault="005978E1">
      <w:pPr>
        <w:pStyle w:val="TOC5"/>
        <w:rPr>
          <w:rFonts w:asciiTheme="minorHAnsi" w:eastAsiaTheme="minorEastAsia" w:hAnsiTheme="minorHAnsi" w:cstheme="minorBidi"/>
          <w:noProof/>
          <w:sz w:val="22"/>
          <w:szCs w:val="22"/>
          <w:lang w:val="en-US"/>
        </w:rPr>
      </w:pPr>
      <w:r>
        <w:rPr>
          <w:noProof/>
        </w:rPr>
        <w:t>5.11.3A.2.3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_Toc222784510 \h </w:instrText>
      </w:r>
      <w:r>
        <w:rPr>
          <w:noProof/>
        </w:rPr>
      </w:r>
      <w:r>
        <w:rPr>
          <w:noProof/>
        </w:rPr>
        <w:fldChar w:fldCharType="separate"/>
      </w:r>
      <w:r>
        <w:rPr>
          <w:noProof/>
        </w:rPr>
        <w:t>321</w:t>
      </w:r>
      <w:r>
        <w:rPr>
          <w:noProof/>
        </w:rPr>
        <w:fldChar w:fldCharType="end"/>
      </w:r>
    </w:p>
    <w:p w14:paraId="55A79C2F" w14:textId="3ABAD570" w:rsidR="005978E1" w:rsidRDefault="005978E1">
      <w:pPr>
        <w:pStyle w:val="TOC3"/>
        <w:rPr>
          <w:rFonts w:asciiTheme="minorHAnsi" w:eastAsiaTheme="minorEastAsia" w:hAnsiTheme="minorHAnsi" w:cstheme="minorBidi"/>
          <w:noProof/>
          <w:sz w:val="22"/>
          <w:szCs w:val="22"/>
          <w:lang w:val="en-US"/>
        </w:rPr>
      </w:pPr>
      <w:r>
        <w:rPr>
          <w:noProof/>
        </w:rPr>
        <w:lastRenderedPageBreak/>
        <w:t>5.11.4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_Toc222784511 \h </w:instrText>
      </w:r>
      <w:r>
        <w:rPr>
          <w:noProof/>
        </w:rPr>
      </w:r>
      <w:r>
        <w:rPr>
          <w:noProof/>
        </w:rPr>
        <w:fldChar w:fldCharType="separate"/>
      </w:r>
      <w:r>
        <w:rPr>
          <w:noProof/>
        </w:rPr>
        <w:t>322</w:t>
      </w:r>
      <w:r>
        <w:rPr>
          <w:noProof/>
        </w:rPr>
        <w:fldChar w:fldCharType="end"/>
      </w:r>
    </w:p>
    <w:p w14:paraId="1A1FA42C" w14:textId="0DD1FA88" w:rsidR="005978E1" w:rsidRDefault="005978E1">
      <w:pPr>
        <w:pStyle w:val="TOC3"/>
        <w:rPr>
          <w:rFonts w:asciiTheme="minorHAnsi" w:eastAsiaTheme="minorEastAsia" w:hAnsiTheme="minorHAnsi" w:cstheme="minorBidi"/>
          <w:noProof/>
          <w:sz w:val="22"/>
          <w:szCs w:val="22"/>
          <w:lang w:val="en-US"/>
        </w:rPr>
      </w:pPr>
      <w:r>
        <w:rPr>
          <w:noProof/>
        </w:rPr>
        <w:t>5.11.5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_Toc222784512 \h </w:instrText>
      </w:r>
      <w:r>
        <w:rPr>
          <w:noProof/>
        </w:rPr>
      </w:r>
      <w:r>
        <w:rPr>
          <w:noProof/>
        </w:rPr>
        <w:fldChar w:fldCharType="separate"/>
      </w:r>
      <w:r>
        <w:rPr>
          <w:noProof/>
        </w:rPr>
        <w:t>322</w:t>
      </w:r>
      <w:r>
        <w:rPr>
          <w:noProof/>
        </w:rPr>
        <w:fldChar w:fldCharType="end"/>
      </w:r>
    </w:p>
    <w:p w14:paraId="4AE9F171" w14:textId="13628590" w:rsidR="005978E1" w:rsidRDefault="005978E1">
      <w:pPr>
        <w:pStyle w:val="TOC4"/>
        <w:rPr>
          <w:rFonts w:asciiTheme="minorHAnsi" w:eastAsiaTheme="minorEastAsia" w:hAnsiTheme="minorHAnsi" w:cstheme="minorBidi"/>
          <w:noProof/>
          <w:sz w:val="22"/>
          <w:szCs w:val="22"/>
          <w:lang w:val="en-US"/>
        </w:rPr>
      </w:pPr>
      <w:r>
        <w:rPr>
          <w:noProof/>
        </w:rPr>
        <w:t>5.11.5.1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_Toc222784513 \h </w:instrText>
      </w:r>
      <w:r>
        <w:rPr>
          <w:noProof/>
        </w:rPr>
      </w:r>
      <w:r>
        <w:rPr>
          <w:noProof/>
        </w:rPr>
        <w:fldChar w:fldCharType="separate"/>
      </w:r>
      <w:r>
        <w:rPr>
          <w:noProof/>
        </w:rPr>
        <w:t>322</w:t>
      </w:r>
      <w:r>
        <w:rPr>
          <w:noProof/>
        </w:rPr>
        <w:fldChar w:fldCharType="end"/>
      </w:r>
    </w:p>
    <w:p w14:paraId="0BE06481" w14:textId="5E7CF499" w:rsidR="005978E1" w:rsidRDefault="005978E1">
      <w:pPr>
        <w:pStyle w:val="TOC4"/>
        <w:rPr>
          <w:rFonts w:asciiTheme="minorHAnsi" w:eastAsiaTheme="minorEastAsia" w:hAnsiTheme="minorHAnsi" w:cstheme="minorBidi"/>
          <w:noProof/>
          <w:sz w:val="22"/>
          <w:szCs w:val="22"/>
          <w:lang w:val="en-US"/>
        </w:rPr>
      </w:pPr>
      <w:r>
        <w:rPr>
          <w:noProof/>
        </w:rPr>
        <w:t>5.11.5.2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_Toc222784514 \h </w:instrText>
      </w:r>
      <w:r>
        <w:rPr>
          <w:noProof/>
        </w:rPr>
      </w:r>
      <w:r>
        <w:rPr>
          <w:noProof/>
        </w:rPr>
        <w:fldChar w:fldCharType="separate"/>
      </w:r>
      <w:r>
        <w:rPr>
          <w:noProof/>
        </w:rPr>
        <w:t>322</w:t>
      </w:r>
      <w:r>
        <w:rPr>
          <w:noProof/>
        </w:rPr>
        <w:fldChar w:fldCharType="end"/>
      </w:r>
    </w:p>
    <w:p w14:paraId="3A7C6448" w14:textId="0AFDD758" w:rsidR="005978E1" w:rsidRDefault="005978E1">
      <w:pPr>
        <w:pStyle w:val="TOC4"/>
        <w:rPr>
          <w:rFonts w:asciiTheme="minorHAnsi" w:eastAsiaTheme="minorEastAsia" w:hAnsiTheme="minorHAnsi" w:cstheme="minorBidi"/>
          <w:noProof/>
          <w:sz w:val="22"/>
          <w:szCs w:val="22"/>
          <w:lang w:val="en-US"/>
        </w:rPr>
      </w:pPr>
      <w:r>
        <w:rPr>
          <w:noProof/>
        </w:rPr>
        <w:t>5.11.5.3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_Toc222784515 \h </w:instrText>
      </w:r>
      <w:r>
        <w:rPr>
          <w:noProof/>
        </w:rPr>
      </w:r>
      <w:r>
        <w:rPr>
          <w:noProof/>
        </w:rPr>
        <w:fldChar w:fldCharType="separate"/>
      </w:r>
      <w:r>
        <w:rPr>
          <w:noProof/>
        </w:rPr>
        <w:t>322</w:t>
      </w:r>
      <w:r>
        <w:rPr>
          <w:noProof/>
        </w:rPr>
        <w:fldChar w:fldCharType="end"/>
      </w:r>
    </w:p>
    <w:p w14:paraId="511FF991" w14:textId="09ACCA0D" w:rsidR="005978E1" w:rsidRDefault="005978E1">
      <w:pPr>
        <w:pStyle w:val="TOC2"/>
        <w:rPr>
          <w:rFonts w:asciiTheme="minorHAnsi" w:eastAsiaTheme="minorEastAsia" w:hAnsiTheme="minorHAnsi" w:cstheme="minorBidi"/>
          <w:noProof/>
          <w:sz w:val="22"/>
          <w:szCs w:val="22"/>
          <w:lang w:val="en-US"/>
        </w:rPr>
      </w:pPr>
      <w:r>
        <w:rPr>
          <w:noProof/>
        </w:rPr>
        <w:t>5.12</w:t>
      </w:r>
      <w:r>
        <w:rPr>
          <w:rFonts w:asciiTheme="minorHAnsi" w:eastAsiaTheme="minorEastAsia" w:hAnsiTheme="minorHAnsi" w:cstheme="minorBidi"/>
          <w:noProof/>
          <w:sz w:val="22"/>
          <w:szCs w:val="22"/>
          <w:lang w:val="en-US"/>
        </w:rPr>
        <w:tab/>
      </w:r>
      <w:r>
        <w:rPr>
          <w:noProof/>
        </w:rPr>
        <w:t>ECRControl API</w:t>
      </w:r>
      <w:r>
        <w:rPr>
          <w:noProof/>
        </w:rPr>
        <w:tab/>
      </w:r>
      <w:r>
        <w:rPr>
          <w:noProof/>
        </w:rPr>
        <w:fldChar w:fldCharType="begin"/>
      </w:r>
      <w:r>
        <w:rPr>
          <w:noProof/>
        </w:rPr>
        <w:instrText xml:space="preserve"> PAGEREF _Toc222784516 \h </w:instrText>
      </w:r>
      <w:r>
        <w:rPr>
          <w:noProof/>
        </w:rPr>
      </w:r>
      <w:r>
        <w:rPr>
          <w:noProof/>
        </w:rPr>
        <w:fldChar w:fldCharType="separate"/>
      </w:r>
      <w:r>
        <w:rPr>
          <w:noProof/>
        </w:rPr>
        <w:t>323</w:t>
      </w:r>
      <w:r>
        <w:rPr>
          <w:noProof/>
        </w:rPr>
        <w:fldChar w:fldCharType="end"/>
      </w:r>
    </w:p>
    <w:p w14:paraId="52B62098" w14:textId="2B62913D" w:rsidR="005978E1" w:rsidRDefault="005978E1">
      <w:pPr>
        <w:pStyle w:val="TOC3"/>
        <w:rPr>
          <w:rFonts w:asciiTheme="minorHAnsi" w:eastAsiaTheme="minorEastAsia" w:hAnsiTheme="minorHAnsi" w:cstheme="minorBidi"/>
          <w:noProof/>
          <w:sz w:val="22"/>
          <w:szCs w:val="22"/>
          <w:lang w:val="en-US"/>
        </w:rPr>
      </w:pPr>
      <w:r>
        <w:rPr>
          <w:noProof/>
        </w:rPr>
        <w:t>5.12.1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_Toc222784517 \h </w:instrText>
      </w:r>
      <w:r>
        <w:rPr>
          <w:noProof/>
        </w:rPr>
      </w:r>
      <w:r>
        <w:rPr>
          <w:noProof/>
        </w:rPr>
        <w:fldChar w:fldCharType="separate"/>
      </w:r>
      <w:r>
        <w:rPr>
          <w:noProof/>
        </w:rPr>
        <w:t>323</w:t>
      </w:r>
      <w:r>
        <w:rPr>
          <w:noProof/>
        </w:rPr>
        <w:fldChar w:fldCharType="end"/>
      </w:r>
    </w:p>
    <w:p w14:paraId="300D36CB" w14:textId="4D612F48" w:rsidR="005978E1" w:rsidRDefault="005978E1">
      <w:pPr>
        <w:pStyle w:val="TOC3"/>
        <w:rPr>
          <w:rFonts w:asciiTheme="minorHAnsi" w:eastAsiaTheme="minorEastAsia" w:hAnsiTheme="minorHAnsi" w:cstheme="minorBidi"/>
          <w:noProof/>
          <w:sz w:val="22"/>
          <w:szCs w:val="22"/>
          <w:lang w:val="en-US"/>
        </w:rPr>
      </w:pPr>
      <w:r>
        <w:rPr>
          <w:noProof/>
        </w:rPr>
        <w:t>5.12.2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_Toc222784518 \h </w:instrText>
      </w:r>
      <w:r>
        <w:rPr>
          <w:noProof/>
        </w:rPr>
      </w:r>
      <w:r>
        <w:rPr>
          <w:noProof/>
        </w:rPr>
        <w:fldChar w:fldCharType="separate"/>
      </w:r>
      <w:r>
        <w:rPr>
          <w:noProof/>
        </w:rPr>
        <w:t>323</w:t>
      </w:r>
      <w:r>
        <w:rPr>
          <w:noProof/>
        </w:rPr>
        <w:fldChar w:fldCharType="end"/>
      </w:r>
    </w:p>
    <w:p w14:paraId="05FBDFD8" w14:textId="43773E13" w:rsidR="005978E1" w:rsidRDefault="005978E1">
      <w:pPr>
        <w:pStyle w:val="TOC4"/>
        <w:rPr>
          <w:rFonts w:asciiTheme="minorHAnsi" w:eastAsiaTheme="minorEastAsia" w:hAnsiTheme="minorHAnsi" w:cstheme="minorBidi"/>
          <w:noProof/>
          <w:sz w:val="22"/>
          <w:szCs w:val="22"/>
          <w:lang w:val="en-US"/>
        </w:rPr>
      </w:pPr>
      <w:r>
        <w:rPr>
          <w:noProof/>
        </w:rPr>
        <w:t>5.12.2.1</w:t>
      </w:r>
      <w:r>
        <w:rPr>
          <w:rFonts w:asciiTheme="minorHAnsi" w:eastAsiaTheme="minorEastAsia" w:hAnsiTheme="minorHAnsi" w:cstheme="minorBidi"/>
          <w:noProof/>
          <w:sz w:val="22"/>
          <w:szCs w:val="22"/>
          <w:lang w:val="en-US"/>
        </w:rPr>
        <w:tab/>
      </w:r>
      <w:r>
        <w:rPr>
          <w:noProof/>
        </w:rPr>
        <w:t>Data types</w:t>
      </w:r>
      <w:r>
        <w:rPr>
          <w:noProof/>
        </w:rPr>
        <w:tab/>
      </w:r>
      <w:r>
        <w:rPr>
          <w:noProof/>
        </w:rPr>
        <w:fldChar w:fldCharType="begin"/>
      </w:r>
      <w:r>
        <w:rPr>
          <w:noProof/>
        </w:rPr>
        <w:instrText xml:space="preserve"> PAGEREF _Toc222784519 \h </w:instrText>
      </w:r>
      <w:r>
        <w:rPr>
          <w:noProof/>
        </w:rPr>
      </w:r>
      <w:r>
        <w:rPr>
          <w:noProof/>
        </w:rPr>
        <w:fldChar w:fldCharType="separate"/>
      </w:r>
      <w:r>
        <w:rPr>
          <w:noProof/>
        </w:rPr>
        <w:t>323</w:t>
      </w:r>
      <w:r>
        <w:rPr>
          <w:noProof/>
        </w:rPr>
        <w:fldChar w:fldCharType="end"/>
      </w:r>
    </w:p>
    <w:p w14:paraId="2AC709A2" w14:textId="02A602F0" w:rsidR="005978E1" w:rsidRDefault="005978E1">
      <w:pPr>
        <w:pStyle w:val="TOC5"/>
        <w:rPr>
          <w:rFonts w:asciiTheme="minorHAnsi" w:eastAsiaTheme="minorEastAsia" w:hAnsiTheme="minorHAnsi" w:cstheme="minorBidi"/>
          <w:noProof/>
          <w:sz w:val="22"/>
          <w:szCs w:val="22"/>
          <w:lang w:val="en-US"/>
        </w:rPr>
      </w:pPr>
      <w:r>
        <w:rPr>
          <w:noProof/>
        </w:rPr>
        <w:t>5.12.2.1.1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_Toc222784520 \h </w:instrText>
      </w:r>
      <w:r>
        <w:rPr>
          <w:noProof/>
        </w:rPr>
      </w:r>
      <w:r>
        <w:rPr>
          <w:noProof/>
        </w:rPr>
        <w:fldChar w:fldCharType="separate"/>
      </w:r>
      <w:r>
        <w:rPr>
          <w:noProof/>
        </w:rPr>
        <w:t>323</w:t>
      </w:r>
      <w:r>
        <w:rPr>
          <w:noProof/>
        </w:rPr>
        <w:fldChar w:fldCharType="end"/>
      </w:r>
    </w:p>
    <w:p w14:paraId="30C94D1E" w14:textId="4C4078AE" w:rsidR="005978E1" w:rsidRDefault="005978E1">
      <w:pPr>
        <w:pStyle w:val="TOC5"/>
        <w:rPr>
          <w:rFonts w:asciiTheme="minorHAnsi" w:eastAsiaTheme="minorEastAsia" w:hAnsiTheme="minorHAnsi" w:cstheme="minorBidi"/>
          <w:noProof/>
          <w:sz w:val="22"/>
          <w:szCs w:val="22"/>
          <w:lang w:val="en-US"/>
        </w:rPr>
      </w:pPr>
      <w:r>
        <w:rPr>
          <w:noProof/>
        </w:rPr>
        <w:t>5.12.2.1.2</w:t>
      </w:r>
      <w:r>
        <w:rPr>
          <w:rFonts w:asciiTheme="minorHAnsi" w:eastAsiaTheme="minorEastAsia" w:hAnsiTheme="minorHAnsi" w:cstheme="minorBidi"/>
          <w:noProof/>
          <w:sz w:val="22"/>
          <w:szCs w:val="22"/>
          <w:lang w:val="en-US"/>
        </w:rPr>
        <w:tab/>
      </w:r>
      <w:r>
        <w:rPr>
          <w:noProof/>
        </w:rPr>
        <w:t>Type: ECRControl</w:t>
      </w:r>
      <w:r>
        <w:rPr>
          <w:noProof/>
        </w:rPr>
        <w:tab/>
      </w:r>
      <w:r>
        <w:rPr>
          <w:noProof/>
        </w:rPr>
        <w:fldChar w:fldCharType="begin"/>
      </w:r>
      <w:r>
        <w:rPr>
          <w:noProof/>
        </w:rPr>
        <w:instrText xml:space="preserve"> PAGEREF _Toc222784521 \h </w:instrText>
      </w:r>
      <w:r>
        <w:rPr>
          <w:noProof/>
        </w:rPr>
      </w:r>
      <w:r>
        <w:rPr>
          <w:noProof/>
        </w:rPr>
        <w:fldChar w:fldCharType="separate"/>
      </w:r>
      <w:r>
        <w:rPr>
          <w:noProof/>
        </w:rPr>
        <w:t>323</w:t>
      </w:r>
      <w:r>
        <w:rPr>
          <w:noProof/>
        </w:rPr>
        <w:fldChar w:fldCharType="end"/>
      </w:r>
    </w:p>
    <w:p w14:paraId="35A03364" w14:textId="1FE1A9E8" w:rsidR="005978E1" w:rsidRDefault="005978E1">
      <w:pPr>
        <w:pStyle w:val="TOC5"/>
        <w:rPr>
          <w:rFonts w:asciiTheme="minorHAnsi" w:eastAsiaTheme="minorEastAsia" w:hAnsiTheme="minorHAnsi" w:cstheme="minorBidi"/>
          <w:noProof/>
          <w:sz w:val="22"/>
          <w:szCs w:val="22"/>
          <w:lang w:val="en-US"/>
        </w:rPr>
      </w:pPr>
      <w:r>
        <w:rPr>
          <w:noProof/>
        </w:rPr>
        <w:t>5.12.2.1.3</w:t>
      </w:r>
      <w:r>
        <w:rPr>
          <w:rFonts w:asciiTheme="minorHAnsi" w:eastAsiaTheme="minorEastAsia" w:hAnsiTheme="minorHAnsi" w:cstheme="minorBidi"/>
          <w:noProof/>
          <w:sz w:val="22"/>
          <w:szCs w:val="22"/>
          <w:lang w:val="en-US"/>
        </w:rPr>
        <w:tab/>
      </w:r>
      <w:r>
        <w:rPr>
          <w:noProof/>
        </w:rPr>
        <w:t>Type: ECRData</w:t>
      </w:r>
      <w:r>
        <w:rPr>
          <w:noProof/>
        </w:rPr>
        <w:tab/>
      </w:r>
      <w:r>
        <w:rPr>
          <w:noProof/>
        </w:rPr>
        <w:fldChar w:fldCharType="begin"/>
      </w:r>
      <w:r>
        <w:rPr>
          <w:noProof/>
        </w:rPr>
        <w:instrText xml:space="preserve"> PAGEREF _Toc222784522 \h </w:instrText>
      </w:r>
      <w:r>
        <w:rPr>
          <w:noProof/>
        </w:rPr>
      </w:r>
      <w:r>
        <w:rPr>
          <w:noProof/>
        </w:rPr>
        <w:fldChar w:fldCharType="separate"/>
      </w:r>
      <w:r>
        <w:rPr>
          <w:noProof/>
        </w:rPr>
        <w:t>324</w:t>
      </w:r>
      <w:r>
        <w:rPr>
          <w:noProof/>
        </w:rPr>
        <w:fldChar w:fldCharType="end"/>
      </w:r>
    </w:p>
    <w:p w14:paraId="5DE065B5" w14:textId="2E90CE4E" w:rsidR="005978E1" w:rsidRDefault="005978E1">
      <w:pPr>
        <w:pStyle w:val="TOC5"/>
        <w:rPr>
          <w:rFonts w:asciiTheme="minorHAnsi" w:eastAsiaTheme="minorEastAsia" w:hAnsiTheme="minorHAnsi" w:cstheme="minorBidi"/>
          <w:noProof/>
          <w:sz w:val="22"/>
          <w:szCs w:val="22"/>
          <w:lang w:val="en-US"/>
        </w:rPr>
      </w:pPr>
      <w:r>
        <w:rPr>
          <w:noProof/>
        </w:rPr>
        <w:t>5.12.2.1.4</w:t>
      </w:r>
      <w:r>
        <w:rPr>
          <w:rFonts w:asciiTheme="minorHAnsi" w:eastAsiaTheme="minorEastAsia" w:hAnsiTheme="minorHAnsi" w:cstheme="minorBidi"/>
          <w:noProof/>
          <w:sz w:val="22"/>
          <w:szCs w:val="22"/>
          <w:lang w:val="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_Toc222784523 \h </w:instrText>
      </w:r>
      <w:r>
        <w:rPr>
          <w:noProof/>
        </w:rPr>
      </w:r>
      <w:r>
        <w:rPr>
          <w:noProof/>
        </w:rPr>
        <w:fldChar w:fldCharType="separate"/>
      </w:r>
      <w:r>
        <w:rPr>
          <w:noProof/>
        </w:rPr>
        <w:t>325</w:t>
      </w:r>
      <w:r>
        <w:rPr>
          <w:noProof/>
        </w:rPr>
        <w:fldChar w:fldCharType="end"/>
      </w:r>
    </w:p>
    <w:p w14:paraId="04AABD8E" w14:textId="14DB8B9E" w:rsidR="005978E1" w:rsidRDefault="005978E1">
      <w:pPr>
        <w:pStyle w:val="TOC3"/>
        <w:rPr>
          <w:rFonts w:asciiTheme="minorHAnsi" w:eastAsiaTheme="minorEastAsia" w:hAnsiTheme="minorHAnsi" w:cstheme="minorBidi"/>
          <w:noProof/>
          <w:sz w:val="22"/>
          <w:szCs w:val="22"/>
          <w:lang w:val="en-US"/>
        </w:rPr>
      </w:pPr>
      <w:r>
        <w:rPr>
          <w:noProof/>
        </w:rPr>
        <w:t>5.12.3</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_Toc222784524 \h </w:instrText>
      </w:r>
      <w:r>
        <w:rPr>
          <w:noProof/>
        </w:rPr>
      </w:r>
      <w:r>
        <w:rPr>
          <w:noProof/>
        </w:rPr>
        <w:fldChar w:fldCharType="separate"/>
      </w:r>
      <w:r>
        <w:rPr>
          <w:noProof/>
        </w:rPr>
        <w:t>325</w:t>
      </w:r>
      <w:r>
        <w:rPr>
          <w:noProof/>
        </w:rPr>
        <w:fldChar w:fldCharType="end"/>
      </w:r>
    </w:p>
    <w:p w14:paraId="25369A2C" w14:textId="5CA202D2" w:rsidR="005978E1" w:rsidRDefault="005978E1">
      <w:pPr>
        <w:pStyle w:val="TOC4"/>
        <w:rPr>
          <w:rFonts w:asciiTheme="minorHAnsi" w:eastAsiaTheme="minorEastAsia" w:hAnsiTheme="minorHAnsi" w:cstheme="minorBidi"/>
          <w:noProof/>
          <w:sz w:val="22"/>
          <w:szCs w:val="22"/>
          <w:lang w:val="en-US"/>
        </w:rPr>
      </w:pPr>
      <w:r>
        <w:rPr>
          <w:noProof/>
        </w:rPr>
        <w:t>5.12.3.1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_Toc222784525 \h </w:instrText>
      </w:r>
      <w:r>
        <w:rPr>
          <w:noProof/>
        </w:rPr>
      </w:r>
      <w:r>
        <w:rPr>
          <w:noProof/>
        </w:rPr>
        <w:fldChar w:fldCharType="separate"/>
      </w:r>
      <w:r>
        <w:rPr>
          <w:noProof/>
        </w:rPr>
        <w:t>325</w:t>
      </w:r>
      <w:r>
        <w:rPr>
          <w:noProof/>
        </w:rPr>
        <w:fldChar w:fldCharType="end"/>
      </w:r>
    </w:p>
    <w:p w14:paraId="3AC55C8E" w14:textId="09E24E0D" w:rsidR="005978E1" w:rsidRDefault="005978E1">
      <w:pPr>
        <w:pStyle w:val="TOC4"/>
        <w:rPr>
          <w:rFonts w:asciiTheme="minorHAnsi" w:eastAsiaTheme="minorEastAsia" w:hAnsiTheme="minorHAnsi" w:cstheme="minorBidi"/>
          <w:noProof/>
          <w:sz w:val="22"/>
          <w:szCs w:val="22"/>
          <w:lang w:val="en-US"/>
        </w:rPr>
      </w:pPr>
      <w:r>
        <w:rPr>
          <w:noProof/>
        </w:rPr>
        <w:t>5.12.3.2</w:t>
      </w:r>
      <w:r>
        <w:rPr>
          <w:rFonts w:asciiTheme="minorHAnsi" w:eastAsiaTheme="minorEastAsia" w:hAnsiTheme="minorHAnsi" w:cstheme="minorBidi"/>
          <w:noProof/>
          <w:sz w:val="22"/>
          <w:szCs w:val="22"/>
          <w:lang w:val="en-US"/>
        </w:rPr>
        <w:tab/>
      </w:r>
      <w:r>
        <w:rPr>
          <w:noProof/>
        </w:rPr>
        <w:t>Operation: query</w:t>
      </w:r>
      <w:r>
        <w:rPr>
          <w:noProof/>
        </w:rPr>
        <w:tab/>
      </w:r>
      <w:r>
        <w:rPr>
          <w:noProof/>
        </w:rPr>
        <w:fldChar w:fldCharType="begin"/>
      </w:r>
      <w:r>
        <w:rPr>
          <w:noProof/>
        </w:rPr>
        <w:instrText xml:space="preserve"> PAGEREF _Toc222784526 \h </w:instrText>
      </w:r>
      <w:r>
        <w:rPr>
          <w:noProof/>
        </w:rPr>
      </w:r>
      <w:r>
        <w:rPr>
          <w:noProof/>
        </w:rPr>
        <w:fldChar w:fldCharType="separate"/>
      </w:r>
      <w:r>
        <w:rPr>
          <w:noProof/>
        </w:rPr>
        <w:t>325</w:t>
      </w:r>
      <w:r>
        <w:rPr>
          <w:noProof/>
        </w:rPr>
        <w:fldChar w:fldCharType="end"/>
      </w:r>
    </w:p>
    <w:p w14:paraId="407C93DE" w14:textId="75003A34" w:rsidR="005978E1" w:rsidRDefault="005978E1">
      <w:pPr>
        <w:pStyle w:val="TOC5"/>
        <w:rPr>
          <w:rFonts w:asciiTheme="minorHAnsi" w:eastAsiaTheme="minorEastAsia" w:hAnsiTheme="minorHAnsi" w:cstheme="minorBidi"/>
          <w:noProof/>
          <w:sz w:val="22"/>
          <w:szCs w:val="22"/>
          <w:lang w:val="en-US"/>
        </w:rPr>
      </w:pPr>
      <w:r>
        <w:rPr>
          <w:noProof/>
        </w:rPr>
        <w:t>5.12.3.2.1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_Toc222784527 \h </w:instrText>
      </w:r>
      <w:r>
        <w:rPr>
          <w:noProof/>
        </w:rPr>
      </w:r>
      <w:r>
        <w:rPr>
          <w:noProof/>
        </w:rPr>
        <w:fldChar w:fldCharType="separate"/>
      </w:r>
      <w:r>
        <w:rPr>
          <w:noProof/>
        </w:rPr>
        <w:t>325</w:t>
      </w:r>
      <w:r>
        <w:rPr>
          <w:noProof/>
        </w:rPr>
        <w:fldChar w:fldCharType="end"/>
      </w:r>
    </w:p>
    <w:p w14:paraId="06419527" w14:textId="42D8FACE" w:rsidR="005978E1" w:rsidRDefault="005978E1">
      <w:pPr>
        <w:pStyle w:val="TOC5"/>
        <w:rPr>
          <w:rFonts w:asciiTheme="minorHAnsi" w:eastAsiaTheme="minorEastAsia" w:hAnsiTheme="minorHAnsi" w:cstheme="minorBidi"/>
          <w:noProof/>
          <w:sz w:val="22"/>
          <w:szCs w:val="22"/>
          <w:lang w:val="en-US"/>
        </w:rPr>
      </w:pPr>
      <w:r>
        <w:rPr>
          <w:noProof/>
        </w:rPr>
        <w:t>5.12.3.2.2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_Toc222784528 \h </w:instrText>
      </w:r>
      <w:r>
        <w:rPr>
          <w:noProof/>
        </w:rPr>
      </w:r>
      <w:r>
        <w:rPr>
          <w:noProof/>
        </w:rPr>
        <w:fldChar w:fldCharType="separate"/>
      </w:r>
      <w:r>
        <w:rPr>
          <w:noProof/>
        </w:rPr>
        <w:t>326</w:t>
      </w:r>
      <w:r>
        <w:rPr>
          <w:noProof/>
        </w:rPr>
        <w:fldChar w:fldCharType="end"/>
      </w:r>
    </w:p>
    <w:p w14:paraId="1D03A30E" w14:textId="4712827C" w:rsidR="005978E1" w:rsidRDefault="005978E1">
      <w:pPr>
        <w:pStyle w:val="TOC4"/>
        <w:rPr>
          <w:rFonts w:asciiTheme="minorHAnsi" w:eastAsiaTheme="minorEastAsia" w:hAnsiTheme="minorHAnsi" w:cstheme="minorBidi"/>
          <w:noProof/>
          <w:sz w:val="22"/>
          <w:szCs w:val="22"/>
          <w:lang w:val="en-US"/>
        </w:rPr>
      </w:pPr>
      <w:r>
        <w:rPr>
          <w:noProof/>
        </w:rPr>
        <w:t>5.12.3.3</w:t>
      </w:r>
      <w:r>
        <w:rPr>
          <w:rFonts w:asciiTheme="minorHAnsi" w:eastAsiaTheme="minorEastAsia" w:hAnsiTheme="minorHAnsi" w:cstheme="minorBidi"/>
          <w:noProof/>
          <w:sz w:val="22"/>
          <w:szCs w:val="22"/>
          <w:lang w:val="en-US"/>
        </w:rPr>
        <w:tab/>
      </w:r>
      <w:r>
        <w:rPr>
          <w:noProof/>
        </w:rPr>
        <w:t>Operation: configure</w:t>
      </w:r>
      <w:r>
        <w:rPr>
          <w:noProof/>
        </w:rPr>
        <w:tab/>
      </w:r>
      <w:r>
        <w:rPr>
          <w:noProof/>
        </w:rPr>
        <w:fldChar w:fldCharType="begin"/>
      </w:r>
      <w:r>
        <w:rPr>
          <w:noProof/>
        </w:rPr>
        <w:instrText xml:space="preserve"> PAGEREF _Toc222784529 \h </w:instrText>
      </w:r>
      <w:r>
        <w:rPr>
          <w:noProof/>
        </w:rPr>
      </w:r>
      <w:r>
        <w:rPr>
          <w:noProof/>
        </w:rPr>
        <w:fldChar w:fldCharType="separate"/>
      </w:r>
      <w:r>
        <w:rPr>
          <w:noProof/>
        </w:rPr>
        <w:t>327</w:t>
      </w:r>
      <w:r>
        <w:rPr>
          <w:noProof/>
        </w:rPr>
        <w:fldChar w:fldCharType="end"/>
      </w:r>
    </w:p>
    <w:p w14:paraId="2F93182B" w14:textId="3E972EF7" w:rsidR="005978E1" w:rsidRDefault="005978E1">
      <w:pPr>
        <w:pStyle w:val="TOC5"/>
        <w:rPr>
          <w:rFonts w:asciiTheme="minorHAnsi" w:eastAsiaTheme="minorEastAsia" w:hAnsiTheme="minorHAnsi" w:cstheme="minorBidi"/>
          <w:noProof/>
          <w:sz w:val="22"/>
          <w:szCs w:val="22"/>
          <w:lang w:val="en-US"/>
        </w:rPr>
      </w:pPr>
      <w:r>
        <w:rPr>
          <w:noProof/>
        </w:rPr>
        <w:t>5.12.3.3.1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_Toc222784530 \h </w:instrText>
      </w:r>
      <w:r>
        <w:rPr>
          <w:noProof/>
        </w:rPr>
      </w:r>
      <w:r>
        <w:rPr>
          <w:noProof/>
        </w:rPr>
        <w:fldChar w:fldCharType="separate"/>
      </w:r>
      <w:r>
        <w:rPr>
          <w:noProof/>
        </w:rPr>
        <w:t>327</w:t>
      </w:r>
      <w:r>
        <w:rPr>
          <w:noProof/>
        </w:rPr>
        <w:fldChar w:fldCharType="end"/>
      </w:r>
    </w:p>
    <w:p w14:paraId="3912F96C" w14:textId="5F634BC2" w:rsidR="005978E1" w:rsidRDefault="005978E1">
      <w:pPr>
        <w:pStyle w:val="TOC5"/>
        <w:rPr>
          <w:rFonts w:asciiTheme="minorHAnsi" w:eastAsiaTheme="minorEastAsia" w:hAnsiTheme="minorHAnsi" w:cstheme="minorBidi"/>
          <w:noProof/>
          <w:sz w:val="22"/>
          <w:szCs w:val="22"/>
          <w:lang w:val="en-US"/>
        </w:rPr>
      </w:pPr>
      <w:r>
        <w:rPr>
          <w:noProof/>
        </w:rPr>
        <w:t>5.12.3.3.2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_Toc222784531 \h </w:instrText>
      </w:r>
      <w:r>
        <w:rPr>
          <w:noProof/>
        </w:rPr>
      </w:r>
      <w:r>
        <w:rPr>
          <w:noProof/>
        </w:rPr>
        <w:fldChar w:fldCharType="separate"/>
      </w:r>
      <w:r>
        <w:rPr>
          <w:noProof/>
        </w:rPr>
        <w:t>327</w:t>
      </w:r>
      <w:r>
        <w:rPr>
          <w:noProof/>
        </w:rPr>
        <w:fldChar w:fldCharType="end"/>
      </w:r>
    </w:p>
    <w:p w14:paraId="27F768DF" w14:textId="3AD81D93" w:rsidR="005978E1" w:rsidRDefault="005978E1">
      <w:pPr>
        <w:pStyle w:val="TOC3"/>
        <w:rPr>
          <w:rFonts w:asciiTheme="minorHAnsi" w:eastAsiaTheme="minorEastAsia" w:hAnsiTheme="minorHAnsi" w:cstheme="minorBidi"/>
          <w:noProof/>
          <w:sz w:val="22"/>
          <w:szCs w:val="22"/>
          <w:lang w:val="en-US"/>
        </w:rPr>
      </w:pPr>
      <w:r>
        <w:rPr>
          <w:noProof/>
        </w:rPr>
        <w:t>5.12.4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_Toc222784532 \h </w:instrText>
      </w:r>
      <w:r>
        <w:rPr>
          <w:noProof/>
        </w:rPr>
      </w:r>
      <w:r>
        <w:rPr>
          <w:noProof/>
        </w:rPr>
        <w:fldChar w:fldCharType="separate"/>
      </w:r>
      <w:r>
        <w:rPr>
          <w:noProof/>
        </w:rPr>
        <w:t>328</w:t>
      </w:r>
      <w:r>
        <w:rPr>
          <w:noProof/>
        </w:rPr>
        <w:fldChar w:fldCharType="end"/>
      </w:r>
    </w:p>
    <w:p w14:paraId="597EF52C" w14:textId="03ABD5FB" w:rsidR="005978E1" w:rsidRDefault="005978E1">
      <w:pPr>
        <w:pStyle w:val="TOC3"/>
        <w:rPr>
          <w:rFonts w:asciiTheme="minorHAnsi" w:eastAsiaTheme="minorEastAsia" w:hAnsiTheme="minorHAnsi" w:cstheme="minorBidi"/>
          <w:noProof/>
          <w:sz w:val="22"/>
          <w:szCs w:val="22"/>
          <w:lang w:val="en-US"/>
        </w:rPr>
      </w:pPr>
      <w:r>
        <w:rPr>
          <w:noProof/>
        </w:rPr>
        <w:t>5.12.5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_Toc222784533 \h </w:instrText>
      </w:r>
      <w:r>
        <w:rPr>
          <w:noProof/>
        </w:rPr>
      </w:r>
      <w:r>
        <w:rPr>
          <w:noProof/>
        </w:rPr>
        <w:fldChar w:fldCharType="separate"/>
      </w:r>
      <w:r>
        <w:rPr>
          <w:noProof/>
        </w:rPr>
        <w:t>328</w:t>
      </w:r>
      <w:r>
        <w:rPr>
          <w:noProof/>
        </w:rPr>
        <w:fldChar w:fldCharType="end"/>
      </w:r>
    </w:p>
    <w:p w14:paraId="769081BB" w14:textId="443E2CC8" w:rsidR="005978E1" w:rsidRDefault="005978E1">
      <w:pPr>
        <w:pStyle w:val="TOC4"/>
        <w:rPr>
          <w:rFonts w:asciiTheme="minorHAnsi" w:eastAsiaTheme="minorEastAsia" w:hAnsiTheme="minorHAnsi" w:cstheme="minorBidi"/>
          <w:noProof/>
          <w:sz w:val="22"/>
          <w:szCs w:val="22"/>
          <w:lang w:val="en-US"/>
        </w:rPr>
      </w:pPr>
      <w:r>
        <w:rPr>
          <w:noProof/>
        </w:rPr>
        <w:t>5.12.5.1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_Toc222784534 \h </w:instrText>
      </w:r>
      <w:r>
        <w:rPr>
          <w:noProof/>
        </w:rPr>
      </w:r>
      <w:r>
        <w:rPr>
          <w:noProof/>
        </w:rPr>
        <w:fldChar w:fldCharType="separate"/>
      </w:r>
      <w:r>
        <w:rPr>
          <w:noProof/>
        </w:rPr>
        <w:t>328</w:t>
      </w:r>
      <w:r>
        <w:rPr>
          <w:noProof/>
        </w:rPr>
        <w:fldChar w:fldCharType="end"/>
      </w:r>
    </w:p>
    <w:p w14:paraId="20CDE097" w14:textId="2A6D4D83" w:rsidR="005978E1" w:rsidRDefault="005978E1">
      <w:pPr>
        <w:pStyle w:val="TOC4"/>
        <w:rPr>
          <w:rFonts w:asciiTheme="minorHAnsi" w:eastAsiaTheme="minorEastAsia" w:hAnsiTheme="minorHAnsi" w:cstheme="minorBidi"/>
          <w:noProof/>
          <w:sz w:val="22"/>
          <w:szCs w:val="22"/>
          <w:lang w:val="en-US"/>
        </w:rPr>
      </w:pPr>
      <w:r>
        <w:rPr>
          <w:noProof/>
        </w:rPr>
        <w:t>5.12.5.2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_Toc222784535 \h </w:instrText>
      </w:r>
      <w:r>
        <w:rPr>
          <w:noProof/>
        </w:rPr>
      </w:r>
      <w:r>
        <w:rPr>
          <w:noProof/>
        </w:rPr>
        <w:fldChar w:fldCharType="separate"/>
      </w:r>
      <w:r>
        <w:rPr>
          <w:noProof/>
        </w:rPr>
        <w:t>328</w:t>
      </w:r>
      <w:r>
        <w:rPr>
          <w:noProof/>
        </w:rPr>
        <w:fldChar w:fldCharType="end"/>
      </w:r>
    </w:p>
    <w:p w14:paraId="152DCBDD" w14:textId="31515BCD" w:rsidR="005978E1" w:rsidRDefault="005978E1">
      <w:pPr>
        <w:pStyle w:val="TOC4"/>
        <w:rPr>
          <w:rFonts w:asciiTheme="minorHAnsi" w:eastAsiaTheme="minorEastAsia" w:hAnsiTheme="minorHAnsi" w:cstheme="minorBidi"/>
          <w:noProof/>
          <w:sz w:val="22"/>
          <w:szCs w:val="22"/>
          <w:lang w:val="en-US"/>
        </w:rPr>
      </w:pPr>
      <w:r>
        <w:rPr>
          <w:noProof/>
        </w:rPr>
        <w:t>5.12.5.3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_Toc222784536 \h </w:instrText>
      </w:r>
      <w:r>
        <w:rPr>
          <w:noProof/>
        </w:rPr>
      </w:r>
      <w:r>
        <w:rPr>
          <w:noProof/>
        </w:rPr>
        <w:fldChar w:fldCharType="separate"/>
      </w:r>
      <w:r>
        <w:rPr>
          <w:noProof/>
        </w:rPr>
        <w:t>328</w:t>
      </w:r>
      <w:r>
        <w:rPr>
          <w:noProof/>
        </w:rPr>
        <w:fldChar w:fldCharType="end"/>
      </w:r>
    </w:p>
    <w:p w14:paraId="18F289F2" w14:textId="241BD875" w:rsidR="005978E1" w:rsidRDefault="005978E1">
      <w:pPr>
        <w:pStyle w:val="TOC2"/>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NpConfiguration API</w:t>
      </w:r>
      <w:r>
        <w:rPr>
          <w:noProof/>
        </w:rPr>
        <w:tab/>
      </w:r>
      <w:r>
        <w:rPr>
          <w:noProof/>
        </w:rPr>
        <w:fldChar w:fldCharType="begin"/>
      </w:r>
      <w:r>
        <w:rPr>
          <w:noProof/>
        </w:rPr>
        <w:instrText xml:space="preserve"> PAGEREF _Toc222784537 \h </w:instrText>
      </w:r>
      <w:r>
        <w:rPr>
          <w:noProof/>
        </w:rPr>
      </w:r>
      <w:r>
        <w:rPr>
          <w:noProof/>
        </w:rPr>
        <w:fldChar w:fldCharType="separate"/>
      </w:r>
      <w:r>
        <w:rPr>
          <w:noProof/>
        </w:rPr>
        <w:t>328</w:t>
      </w:r>
      <w:r>
        <w:rPr>
          <w:noProof/>
        </w:rPr>
        <w:fldChar w:fldCharType="end"/>
      </w:r>
    </w:p>
    <w:p w14:paraId="2BA2C648" w14:textId="172BF1BD" w:rsidR="005978E1" w:rsidRDefault="005978E1">
      <w:pPr>
        <w:pStyle w:val="TOC3"/>
        <w:rPr>
          <w:rFonts w:asciiTheme="minorHAnsi" w:eastAsiaTheme="minorEastAsia" w:hAnsiTheme="minorHAnsi" w:cstheme="minorBidi"/>
          <w:noProof/>
          <w:sz w:val="22"/>
          <w:szCs w:val="22"/>
          <w:lang w:val="en-US"/>
        </w:rPr>
      </w:pPr>
      <w:r>
        <w:rPr>
          <w:noProof/>
        </w:rPr>
        <w:t>5.13.1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_Toc222784538 \h </w:instrText>
      </w:r>
      <w:r>
        <w:rPr>
          <w:noProof/>
        </w:rPr>
      </w:r>
      <w:r>
        <w:rPr>
          <w:noProof/>
        </w:rPr>
        <w:fldChar w:fldCharType="separate"/>
      </w:r>
      <w:r>
        <w:rPr>
          <w:noProof/>
        </w:rPr>
        <w:t>328</w:t>
      </w:r>
      <w:r>
        <w:rPr>
          <w:noProof/>
        </w:rPr>
        <w:fldChar w:fldCharType="end"/>
      </w:r>
    </w:p>
    <w:p w14:paraId="1E9D88EE" w14:textId="4E25E236" w:rsidR="005978E1" w:rsidRDefault="005978E1">
      <w:pPr>
        <w:pStyle w:val="TOC3"/>
        <w:rPr>
          <w:rFonts w:asciiTheme="minorHAnsi" w:eastAsiaTheme="minorEastAsia" w:hAnsiTheme="minorHAnsi" w:cstheme="minorBidi"/>
          <w:noProof/>
          <w:sz w:val="22"/>
          <w:szCs w:val="22"/>
          <w:lang w:val="en-US"/>
        </w:rPr>
      </w:pPr>
      <w:r>
        <w:rPr>
          <w:noProof/>
        </w:rPr>
        <w:t>5.13.2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_Toc222784539 \h </w:instrText>
      </w:r>
      <w:r>
        <w:rPr>
          <w:noProof/>
        </w:rPr>
      </w:r>
      <w:r>
        <w:rPr>
          <w:noProof/>
        </w:rPr>
        <w:fldChar w:fldCharType="separate"/>
      </w:r>
      <w:r>
        <w:rPr>
          <w:noProof/>
        </w:rPr>
        <w:t>329</w:t>
      </w:r>
      <w:r>
        <w:rPr>
          <w:noProof/>
        </w:rPr>
        <w:fldChar w:fldCharType="end"/>
      </w:r>
    </w:p>
    <w:p w14:paraId="1C9AE4F6" w14:textId="10AA3B37" w:rsidR="005978E1" w:rsidRDefault="005978E1">
      <w:pPr>
        <w:pStyle w:val="TOC4"/>
        <w:rPr>
          <w:rFonts w:asciiTheme="minorHAnsi" w:eastAsiaTheme="minorEastAsia" w:hAnsiTheme="minorHAnsi" w:cstheme="minorBidi"/>
          <w:noProof/>
          <w:sz w:val="22"/>
          <w:szCs w:val="22"/>
          <w:lang w:val="en-US"/>
        </w:rPr>
      </w:pPr>
      <w:r>
        <w:rPr>
          <w:noProof/>
        </w:rPr>
        <w:t>5.13.2.1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_Toc222784540 \h </w:instrText>
      </w:r>
      <w:r>
        <w:rPr>
          <w:noProof/>
        </w:rPr>
      </w:r>
      <w:r>
        <w:rPr>
          <w:noProof/>
        </w:rPr>
        <w:fldChar w:fldCharType="separate"/>
      </w:r>
      <w:r>
        <w:rPr>
          <w:noProof/>
        </w:rPr>
        <w:t>329</w:t>
      </w:r>
      <w:r>
        <w:rPr>
          <w:noProof/>
        </w:rPr>
        <w:fldChar w:fldCharType="end"/>
      </w:r>
    </w:p>
    <w:p w14:paraId="7D4E6451" w14:textId="5D24C2B3" w:rsidR="005978E1" w:rsidRDefault="005978E1">
      <w:pPr>
        <w:pStyle w:val="TOC5"/>
        <w:rPr>
          <w:rFonts w:asciiTheme="minorHAnsi" w:eastAsiaTheme="minorEastAsia" w:hAnsiTheme="minorHAnsi" w:cstheme="minorBidi"/>
          <w:noProof/>
          <w:sz w:val="22"/>
          <w:szCs w:val="22"/>
          <w:lang w:val="en-US"/>
        </w:rPr>
      </w:pPr>
      <w:r>
        <w:rPr>
          <w:noProof/>
        </w:rPr>
        <w:t>5.13.2.1.1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_Toc222784541 \h </w:instrText>
      </w:r>
      <w:r>
        <w:rPr>
          <w:noProof/>
        </w:rPr>
      </w:r>
      <w:r>
        <w:rPr>
          <w:noProof/>
        </w:rPr>
        <w:fldChar w:fldCharType="separate"/>
      </w:r>
      <w:r>
        <w:rPr>
          <w:noProof/>
        </w:rPr>
        <w:t>329</w:t>
      </w:r>
      <w:r>
        <w:rPr>
          <w:noProof/>
        </w:rPr>
        <w:fldChar w:fldCharType="end"/>
      </w:r>
    </w:p>
    <w:p w14:paraId="436B650C" w14:textId="508EC9BC" w:rsidR="005978E1" w:rsidRDefault="005978E1">
      <w:pPr>
        <w:pStyle w:val="TOC5"/>
        <w:rPr>
          <w:rFonts w:asciiTheme="minorHAnsi" w:eastAsiaTheme="minorEastAsia" w:hAnsiTheme="minorHAnsi" w:cstheme="minorBidi"/>
          <w:noProof/>
          <w:sz w:val="22"/>
          <w:szCs w:val="22"/>
          <w:lang w:val="en-US"/>
        </w:rPr>
      </w:pPr>
      <w:r>
        <w:rPr>
          <w:noProof/>
        </w:rPr>
        <w:t>5.13.2.1.2</w:t>
      </w:r>
      <w:r>
        <w:rPr>
          <w:rFonts w:asciiTheme="minorHAnsi" w:eastAsiaTheme="minorEastAsia" w:hAnsiTheme="minorHAnsi" w:cstheme="minorBidi"/>
          <w:noProof/>
          <w:sz w:val="22"/>
          <w:szCs w:val="22"/>
          <w:lang w:val="en-US"/>
        </w:rPr>
        <w:tab/>
      </w:r>
      <w:r>
        <w:rPr>
          <w:noProof/>
        </w:rPr>
        <w:t>Type: NpConfiguration</w:t>
      </w:r>
      <w:r>
        <w:rPr>
          <w:noProof/>
        </w:rPr>
        <w:tab/>
      </w:r>
      <w:r>
        <w:rPr>
          <w:noProof/>
        </w:rPr>
        <w:fldChar w:fldCharType="begin"/>
      </w:r>
      <w:r>
        <w:rPr>
          <w:noProof/>
        </w:rPr>
        <w:instrText xml:space="preserve"> PAGEREF _Toc222784542 \h </w:instrText>
      </w:r>
      <w:r>
        <w:rPr>
          <w:noProof/>
        </w:rPr>
      </w:r>
      <w:r>
        <w:rPr>
          <w:noProof/>
        </w:rPr>
        <w:fldChar w:fldCharType="separate"/>
      </w:r>
      <w:r>
        <w:rPr>
          <w:noProof/>
        </w:rPr>
        <w:t>329</w:t>
      </w:r>
      <w:r>
        <w:rPr>
          <w:noProof/>
        </w:rPr>
        <w:fldChar w:fldCharType="end"/>
      </w:r>
    </w:p>
    <w:p w14:paraId="0A104D50" w14:textId="3D68920C" w:rsidR="005978E1" w:rsidRDefault="005978E1">
      <w:pPr>
        <w:pStyle w:val="TOC5"/>
        <w:rPr>
          <w:rFonts w:asciiTheme="minorHAnsi" w:eastAsiaTheme="minorEastAsia" w:hAnsiTheme="minorHAnsi" w:cstheme="minorBidi"/>
          <w:noProof/>
          <w:sz w:val="22"/>
          <w:szCs w:val="22"/>
          <w:lang w:val="en-US"/>
        </w:rPr>
      </w:pPr>
      <w:r>
        <w:rPr>
          <w:noProof/>
        </w:rPr>
        <w:t>5.13.2.1.3</w:t>
      </w:r>
      <w:r>
        <w:rPr>
          <w:rFonts w:asciiTheme="minorHAnsi" w:eastAsiaTheme="minorEastAsia" w:hAnsiTheme="minorHAnsi" w:cstheme="minorBidi"/>
          <w:noProof/>
          <w:sz w:val="22"/>
          <w:szCs w:val="22"/>
          <w:lang w:val="en-US"/>
        </w:rPr>
        <w:tab/>
      </w:r>
      <w:r>
        <w:rPr>
          <w:noProof/>
        </w:rPr>
        <w:t>Type: NpConfigurationPatch</w:t>
      </w:r>
      <w:r>
        <w:rPr>
          <w:noProof/>
        </w:rPr>
        <w:tab/>
      </w:r>
      <w:r>
        <w:rPr>
          <w:noProof/>
        </w:rPr>
        <w:fldChar w:fldCharType="begin"/>
      </w:r>
      <w:r>
        <w:rPr>
          <w:noProof/>
        </w:rPr>
        <w:instrText xml:space="preserve"> PAGEREF _Toc222784543 \h </w:instrText>
      </w:r>
      <w:r>
        <w:rPr>
          <w:noProof/>
        </w:rPr>
      </w:r>
      <w:r>
        <w:rPr>
          <w:noProof/>
        </w:rPr>
        <w:fldChar w:fldCharType="separate"/>
      </w:r>
      <w:r>
        <w:rPr>
          <w:noProof/>
        </w:rPr>
        <w:t>332</w:t>
      </w:r>
      <w:r>
        <w:rPr>
          <w:noProof/>
        </w:rPr>
        <w:fldChar w:fldCharType="end"/>
      </w:r>
    </w:p>
    <w:p w14:paraId="2E72A246" w14:textId="7E3FD55E" w:rsidR="005978E1" w:rsidRDefault="005978E1">
      <w:pPr>
        <w:pStyle w:val="TOC5"/>
        <w:rPr>
          <w:rFonts w:asciiTheme="minorHAnsi" w:eastAsiaTheme="minorEastAsia" w:hAnsiTheme="minorHAnsi" w:cstheme="minorBidi"/>
          <w:noProof/>
          <w:sz w:val="22"/>
          <w:szCs w:val="22"/>
          <w:lang w:val="en-US"/>
        </w:rPr>
      </w:pPr>
      <w:r>
        <w:rPr>
          <w:noProof/>
        </w:rPr>
        <w:t>5.13.2.1.4</w:t>
      </w:r>
      <w:r>
        <w:rPr>
          <w:rFonts w:asciiTheme="minorHAnsi" w:eastAsiaTheme="minorEastAsia" w:hAnsiTheme="minorHAnsi" w:cstheme="minorBidi"/>
          <w:noProof/>
          <w:sz w:val="22"/>
          <w:szCs w:val="22"/>
          <w:lang w:val="en-US"/>
        </w:rPr>
        <w:tab/>
      </w:r>
      <w:r>
        <w:rPr>
          <w:noProof/>
        </w:rPr>
        <w:t>Type: ConfigurationNotification</w:t>
      </w:r>
      <w:r>
        <w:rPr>
          <w:noProof/>
        </w:rPr>
        <w:tab/>
      </w:r>
      <w:r>
        <w:rPr>
          <w:noProof/>
        </w:rPr>
        <w:fldChar w:fldCharType="begin"/>
      </w:r>
      <w:r>
        <w:rPr>
          <w:noProof/>
        </w:rPr>
        <w:instrText xml:space="preserve"> PAGEREF _Toc222784544 \h </w:instrText>
      </w:r>
      <w:r>
        <w:rPr>
          <w:noProof/>
        </w:rPr>
      </w:r>
      <w:r>
        <w:rPr>
          <w:noProof/>
        </w:rPr>
        <w:fldChar w:fldCharType="separate"/>
      </w:r>
      <w:r>
        <w:rPr>
          <w:noProof/>
        </w:rPr>
        <w:t>333</w:t>
      </w:r>
      <w:r>
        <w:rPr>
          <w:noProof/>
        </w:rPr>
        <w:fldChar w:fldCharType="end"/>
      </w:r>
    </w:p>
    <w:p w14:paraId="7EC81159" w14:textId="2C6A201D" w:rsidR="005978E1" w:rsidRDefault="005978E1">
      <w:pPr>
        <w:pStyle w:val="TOC4"/>
        <w:rPr>
          <w:rFonts w:asciiTheme="minorHAnsi" w:eastAsiaTheme="minorEastAsia" w:hAnsiTheme="minorHAnsi" w:cstheme="minorBidi"/>
          <w:noProof/>
          <w:sz w:val="22"/>
          <w:szCs w:val="22"/>
          <w:lang w:val="en-US"/>
        </w:rPr>
      </w:pPr>
      <w:r>
        <w:rPr>
          <w:noProof/>
        </w:rPr>
        <w:t>5.13.2.2</w:t>
      </w:r>
      <w:r>
        <w:rPr>
          <w:rFonts w:asciiTheme="minorHAnsi" w:eastAsiaTheme="minorEastAsia" w:hAnsiTheme="minorHAnsi" w:cstheme="minorBidi"/>
          <w:noProof/>
          <w:sz w:val="22"/>
          <w:szCs w:val="22"/>
          <w:lang w:val="en-US"/>
        </w:rPr>
        <w:tab/>
      </w:r>
      <w:r w:rsidRPr="00C5629B">
        <w:rPr>
          <w:noProof/>
          <w:lang w:val="en-US"/>
        </w:rPr>
        <w:t>Simple data types and enumerations</w:t>
      </w:r>
      <w:r>
        <w:rPr>
          <w:noProof/>
        </w:rPr>
        <w:tab/>
      </w:r>
      <w:r>
        <w:rPr>
          <w:noProof/>
        </w:rPr>
        <w:fldChar w:fldCharType="begin"/>
      </w:r>
      <w:r>
        <w:rPr>
          <w:noProof/>
        </w:rPr>
        <w:instrText xml:space="preserve"> PAGEREF _Toc222784545 \h </w:instrText>
      </w:r>
      <w:r>
        <w:rPr>
          <w:noProof/>
        </w:rPr>
      </w:r>
      <w:r>
        <w:rPr>
          <w:noProof/>
        </w:rPr>
        <w:fldChar w:fldCharType="separate"/>
      </w:r>
      <w:r>
        <w:rPr>
          <w:noProof/>
        </w:rPr>
        <w:t>333</w:t>
      </w:r>
      <w:r>
        <w:rPr>
          <w:noProof/>
        </w:rPr>
        <w:fldChar w:fldCharType="end"/>
      </w:r>
    </w:p>
    <w:p w14:paraId="5C4E6CD4" w14:textId="1939273B" w:rsidR="005978E1" w:rsidRDefault="005978E1">
      <w:pPr>
        <w:pStyle w:val="TOC5"/>
        <w:rPr>
          <w:rFonts w:asciiTheme="minorHAnsi" w:eastAsiaTheme="minorEastAsia" w:hAnsiTheme="minorHAnsi" w:cstheme="minorBidi"/>
          <w:noProof/>
          <w:sz w:val="22"/>
          <w:szCs w:val="22"/>
          <w:lang w:val="en-US"/>
        </w:rPr>
      </w:pPr>
      <w:r>
        <w:rPr>
          <w:noProof/>
        </w:rPr>
        <w:t>5.13.2.2.1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_Toc222784546 \h </w:instrText>
      </w:r>
      <w:r>
        <w:rPr>
          <w:noProof/>
        </w:rPr>
      </w:r>
      <w:r>
        <w:rPr>
          <w:noProof/>
        </w:rPr>
        <w:fldChar w:fldCharType="separate"/>
      </w:r>
      <w:r>
        <w:rPr>
          <w:noProof/>
        </w:rPr>
        <w:t>333</w:t>
      </w:r>
      <w:r>
        <w:rPr>
          <w:noProof/>
        </w:rPr>
        <w:fldChar w:fldCharType="end"/>
      </w:r>
    </w:p>
    <w:p w14:paraId="47B1F7A1" w14:textId="0AD16939" w:rsidR="005978E1" w:rsidRDefault="005978E1">
      <w:pPr>
        <w:pStyle w:val="TOC5"/>
        <w:rPr>
          <w:rFonts w:asciiTheme="minorHAnsi" w:eastAsiaTheme="minorEastAsia" w:hAnsiTheme="minorHAnsi" w:cstheme="minorBidi"/>
          <w:noProof/>
          <w:sz w:val="22"/>
          <w:szCs w:val="22"/>
          <w:lang w:val="en-US"/>
        </w:rPr>
      </w:pPr>
      <w:r>
        <w:rPr>
          <w:noProof/>
        </w:rPr>
        <w:t>5.13.2.2.2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_Toc222784547 \h </w:instrText>
      </w:r>
      <w:r>
        <w:rPr>
          <w:noProof/>
        </w:rPr>
      </w:r>
      <w:r>
        <w:rPr>
          <w:noProof/>
        </w:rPr>
        <w:fldChar w:fldCharType="separate"/>
      </w:r>
      <w:r>
        <w:rPr>
          <w:noProof/>
        </w:rPr>
        <w:t>333</w:t>
      </w:r>
      <w:r>
        <w:rPr>
          <w:noProof/>
        </w:rPr>
        <w:fldChar w:fldCharType="end"/>
      </w:r>
    </w:p>
    <w:p w14:paraId="1175A393" w14:textId="53F5BBAF" w:rsidR="005978E1" w:rsidRDefault="005978E1">
      <w:pPr>
        <w:pStyle w:val="TOC5"/>
        <w:rPr>
          <w:rFonts w:asciiTheme="minorHAnsi" w:eastAsiaTheme="minorEastAsia" w:hAnsiTheme="minorHAnsi" w:cstheme="minorBidi"/>
          <w:noProof/>
          <w:sz w:val="22"/>
          <w:szCs w:val="22"/>
          <w:lang w:val="en-US"/>
        </w:rPr>
      </w:pPr>
      <w:r>
        <w:rPr>
          <w:noProof/>
        </w:rPr>
        <w:t>5.13.2.2.3</w:t>
      </w:r>
      <w:r>
        <w:rPr>
          <w:rFonts w:asciiTheme="minorHAnsi" w:eastAsiaTheme="minorEastAsia" w:hAnsiTheme="minorHAnsi" w:cstheme="minorBidi"/>
          <w:noProof/>
          <w:sz w:val="22"/>
          <w:szCs w:val="22"/>
          <w:lang w:val="en-US"/>
        </w:rPr>
        <w:tab/>
      </w:r>
      <w:r>
        <w:rPr>
          <w:noProof/>
        </w:rPr>
        <w:t xml:space="preserve">Enumeration: </w:t>
      </w:r>
      <w:r>
        <w:rPr>
          <w:noProof/>
          <w:lang w:eastAsia="zh-CN"/>
        </w:rPr>
        <w:t>MPSforMsgInd</w:t>
      </w:r>
      <w:r>
        <w:rPr>
          <w:noProof/>
        </w:rPr>
        <w:tab/>
      </w:r>
      <w:r>
        <w:rPr>
          <w:noProof/>
        </w:rPr>
        <w:fldChar w:fldCharType="begin"/>
      </w:r>
      <w:r>
        <w:rPr>
          <w:noProof/>
        </w:rPr>
        <w:instrText xml:space="preserve"> PAGEREF _Toc222784548 \h </w:instrText>
      </w:r>
      <w:r>
        <w:rPr>
          <w:noProof/>
        </w:rPr>
      </w:r>
      <w:r>
        <w:rPr>
          <w:noProof/>
        </w:rPr>
        <w:fldChar w:fldCharType="separate"/>
      </w:r>
      <w:r>
        <w:rPr>
          <w:noProof/>
        </w:rPr>
        <w:t>333</w:t>
      </w:r>
      <w:r>
        <w:rPr>
          <w:noProof/>
        </w:rPr>
        <w:fldChar w:fldCharType="end"/>
      </w:r>
    </w:p>
    <w:p w14:paraId="6910E7D6" w14:textId="6AF5A297" w:rsidR="005978E1" w:rsidRDefault="005978E1">
      <w:pPr>
        <w:pStyle w:val="TOC3"/>
        <w:rPr>
          <w:rFonts w:asciiTheme="minorHAnsi" w:eastAsiaTheme="minorEastAsia" w:hAnsiTheme="minorHAnsi" w:cstheme="minorBidi"/>
          <w:noProof/>
          <w:sz w:val="22"/>
          <w:szCs w:val="22"/>
          <w:lang w:val="en-US"/>
        </w:rPr>
      </w:pPr>
      <w:r>
        <w:rPr>
          <w:noProof/>
        </w:rPr>
        <w:t>5.13.3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_Toc222784549 \h </w:instrText>
      </w:r>
      <w:r>
        <w:rPr>
          <w:noProof/>
        </w:rPr>
      </w:r>
      <w:r>
        <w:rPr>
          <w:noProof/>
        </w:rPr>
        <w:fldChar w:fldCharType="separate"/>
      </w:r>
      <w:r>
        <w:rPr>
          <w:noProof/>
        </w:rPr>
        <w:t>333</w:t>
      </w:r>
      <w:r>
        <w:rPr>
          <w:noProof/>
        </w:rPr>
        <w:fldChar w:fldCharType="end"/>
      </w:r>
    </w:p>
    <w:p w14:paraId="489AE7BD" w14:textId="1EAB19F8" w:rsidR="005978E1" w:rsidRDefault="005978E1">
      <w:pPr>
        <w:pStyle w:val="TOC4"/>
        <w:rPr>
          <w:rFonts w:asciiTheme="minorHAnsi" w:eastAsiaTheme="minorEastAsia" w:hAnsiTheme="minorHAnsi" w:cstheme="minorBidi"/>
          <w:noProof/>
          <w:sz w:val="22"/>
          <w:szCs w:val="22"/>
          <w:lang w:val="en-US"/>
        </w:rPr>
      </w:pPr>
      <w:r>
        <w:rPr>
          <w:noProof/>
        </w:rPr>
        <w:t>5.13.3.1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_Toc222784550 \h </w:instrText>
      </w:r>
      <w:r>
        <w:rPr>
          <w:noProof/>
        </w:rPr>
      </w:r>
      <w:r>
        <w:rPr>
          <w:noProof/>
        </w:rPr>
        <w:fldChar w:fldCharType="separate"/>
      </w:r>
      <w:r>
        <w:rPr>
          <w:noProof/>
        </w:rPr>
        <w:t>333</w:t>
      </w:r>
      <w:r>
        <w:rPr>
          <w:noProof/>
        </w:rPr>
        <w:fldChar w:fldCharType="end"/>
      </w:r>
    </w:p>
    <w:p w14:paraId="79B9262F" w14:textId="2D164916" w:rsidR="005978E1" w:rsidRDefault="005978E1">
      <w:pPr>
        <w:pStyle w:val="TOC4"/>
        <w:rPr>
          <w:rFonts w:asciiTheme="minorHAnsi" w:eastAsiaTheme="minorEastAsia" w:hAnsiTheme="minorHAnsi" w:cstheme="minorBidi"/>
          <w:noProof/>
          <w:sz w:val="22"/>
          <w:szCs w:val="22"/>
          <w:lang w:val="en-US"/>
        </w:rPr>
      </w:pPr>
      <w:r>
        <w:rPr>
          <w:noProof/>
        </w:rPr>
        <w:t>5.13.3.2</w:t>
      </w:r>
      <w:r>
        <w:rPr>
          <w:rFonts w:asciiTheme="minorHAnsi" w:eastAsiaTheme="minorEastAsia" w:hAnsiTheme="minorHAnsi" w:cstheme="minorBidi"/>
          <w:noProof/>
          <w:sz w:val="22"/>
          <w:szCs w:val="22"/>
          <w:lang w:val="en-US"/>
        </w:rPr>
        <w:tab/>
      </w:r>
      <w:r>
        <w:rPr>
          <w:noProof/>
        </w:rPr>
        <w:t>Resource: NP Configurations</w:t>
      </w:r>
      <w:r>
        <w:rPr>
          <w:noProof/>
        </w:rPr>
        <w:tab/>
      </w:r>
      <w:r>
        <w:rPr>
          <w:noProof/>
        </w:rPr>
        <w:fldChar w:fldCharType="begin"/>
      </w:r>
      <w:r>
        <w:rPr>
          <w:noProof/>
        </w:rPr>
        <w:instrText xml:space="preserve"> PAGEREF _Toc222784551 \h </w:instrText>
      </w:r>
      <w:r>
        <w:rPr>
          <w:noProof/>
        </w:rPr>
      </w:r>
      <w:r>
        <w:rPr>
          <w:noProof/>
        </w:rPr>
        <w:fldChar w:fldCharType="separate"/>
      </w:r>
      <w:r>
        <w:rPr>
          <w:noProof/>
        </w:rPr>
        <w:t>334</w:t>
      </w:r>
      <w:r>
        <w:rPr>
          <w:noProof/>
        </w:rPr>
        <w:fldChar w:fldCharType="end"/>
      </w:r>
    </w:p>
    <w:p w14:paraId="4EFAC1D3" w14:textId="7DC28FC1" w:rsidR="005978E1" w:rsidRDefault="005978E1">
      <w:pPr>
        <w:pStyle w:val="TOC5"/>
        <w:rPr>
          <w:rFonts w:asciiTheme="minorHAnsi" w:eastAsiaTheme="minorEastAsia" w:hAnsiTheme="minorHAnsi" w:cstheme="minorBidi"/>
          <w:noProof/>
          <w:sz w:val="22"/>
          <w:szCs w:val="22"/>
          <w:lang w:val="en-US"/>
        </w:rPr>
      </w:pPr>
      <w:r>
        <w:rPr>
          <w:noProof/>
        </w:rPr>
        <w:t>5.13.3.2.1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_Toc222784552 \h </w:instrText>
      </w:r>
      <w:r>
        <w:rPr>
          <w:noProof/>
        </w:rPr>
      </w:r>
      <w:r>
        <w:rPr>
          <w:noProof/>
        </w:rPr>
        <w:fldChar w:fldCharType="separate"/>
      </w:r>
      <w:r>
        <w:rPr>
          <w:noProof/>
        </w:rPr>
        <w:t>334</w:t>
      </w:r>
      <w:r>
        <w:rPr>
          <w:noProof/>
        </w:rPr>
        <w:fldChar w:fldCharType="end"/>
      </w:r>
    </w:p>
    <w:p w14:paraId="04EA9319" w14:textId="69B7CE73" w:rsidR="005978E1" w:rsidRDefault="005978E1">
      <w:pPr>
        <w:pStyle w:val="TOC5"/>
        <w:rPr>
          <w:rFonts w:asciiTheme="minorHAnsi" w:eastAsiaTheme="minorEastAsia" w:hAnsiTheme="minorHAnsi" w:cstheme="minorBidi"/>
          <w:noProof/>
          <w:sz w:val="22"/>
          <w:szCs w:val="22"/>
          <w:lang w:val="en-US"/>
        </w:rPr>
      </w:pPr>
      <w:r>
        <w:rPr>
          <w:noProof/>
        </w:rPr>
        <w:t>5.13.3.2.2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_Toc222784553 \h </w:instrText>
      </w:r>
      <w:r>
        <w:rPr>
          <w:noProof/>
        </w:rPr>
      </w:r>
      <w:r>
        <w:rPr>
          <w:noProof/>
        </w:rPr>
        <w:fldChar w:fldCharType="separate"/>
      </w:r>
      <w:r>
        <w:rPr>
          <w:noProof/>
        </w:rPr>
        <w:t>334</w:t>
      </w:r>
      <w:r>
        <w:rPr>
          <w:noProof/>
        </w:rPr>
        <w:fldChar w:fldCharType="end"/>
      </w:r>
    </w:p>
    <w:p w14:paraId="3619D896" w14:textId="45936C17" w:rsidR="005978E1" w:rsidRDefault="005978E1">
      <w:pPr>
        <w:pStyle w:val="TOC5"/>
        <w:rPr>
          <w:rFonts w:asciiTheme="minorHAnsi" w:eastAsiaTheme="minorEastAsia" w:hAnsiTheme="minorHAnsi" w:cstheme="minorBidi"/>
          <w:noProof/>
          <w:sz w:val="22"/>
          <w:szCs w:val="22"/>
          <w:lang w:val="en-US"/>
        </w:rPr>
      </w:pPr>
      <w:r>
        <w:rPr>
          <w:noProof/>
        </w:rPr>
        <w:t>5.13.3.2.3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_Toc222784554 \h </w:instrText>
      </w:r>
      <w:r>
        <w:rPr>
          <w:noProof/>
        </w:rPr>
      </w:r>
      <w:r>
        <w:rPr>
          <w:noProof/>
        </w:rPr>
        <w:fldChar w:fldCharType="separate"/>
      </w:r>
      <w:r>
        <w:rPr>
          <w:noProof/>
        </w:rPr>
        <w:t>334</w:t>
      </w:r>
      <w:r>
        <w:rPr>
          <w:noProof/>
        </w:rPr>
        <w:fldChar w:fldCharType="end"/>
      </w:r>
    </w:p>
    <w:p w14:paraId="1896B64E" w14:textId="03C0A3DD" w:rsidR="005978E1" w:rsidRDefault="005978E1">
      <w:pPr>
        <w:pStyle w:val="TOC4"/>
        <w:rPr>
          <w:rFonts w:asciiTheme="minorHAnsi" w:eastAsiaTheme="minorEastAsia" w:hAnsiTheme="minorHAnsi" w:cstheme="minorBidi"/>
          <w:noProof/>
          <w:sz w:val="22"/>
          <w:szCs w:val="22"/>
          <w:lang w:val="en-US"/>
        </w:rPr>
      </w:pPr>
      <w:r>
        <w:rPr>
          <w:noProof/>
        </w:rPr>
        <w:t>5.13.3.3</w:t>
      </w:r>
      <w:r>
        <w:rPr>
          <w:rFonts w:asciiTheme="minorHAnsi" w:eastAsiaTheme="minorEastAsia" w:hAnsiTheme="minorHAnsi" w:cstheme="minorBidi"/>
          <w:noProof/>
          <w:sz w:val="22"/>
          <w:szCs w:val="22"/>
          <w:lang w:val="en-US"/>
        </w:rPr>
        <w:tab/>
      </w:r>
      <w:r>
        <w:rPr>
          <w:noProof/>
        </w:rPr>
        <w:t>Resource: Individual NP Configuration</w:t>
      </w:r>
      <w:r>
        <w:rPr>
          <w:noProof/>
        </w:rPr>
        <w:tab/>
      </w:r>
      <w:r>
        <w:rPr>
          <w:noProof/>
        </w:rPr>
        <w:fldChar w:fldCharType="begin"/>
      </w:r>
      <w:r>
        <w:rPr>
          <w:noProof/>
        </w:rPr>
        <w:instrText xml:space="preserve"> PAGEREF _Toc222784555 \h </w:instrText>
      </w:r>
      <w:r>
        <w:rPr>
          <w:noProof/>
        </w:rPr>
      </w:r>
      <w:r>
        <w:rPr>
          <w:noProof/>
        </w:rPr>
        <w:fldChar w:fldCharType="separate"/>
      </w:r>
      <w:r>
        <w:rPr>
          <w:noProof/>
        </w:rPr>
        <w:t>336</w:t>
      </w:r>
      <w:r>
        <w:rPr>
          <w:noProof/>
        </w:rPr>
        <w:fldChar w:fldCharType="end"/>
      </w:r>
    </w:p>
    <w:p w14:paraId="68DC9092" w14:textId="2FDA0C99" w:rsidR="005978E1" w:rsidRDefault="005978E1">
      <w:pPr>
        <w:pStyle w:val="TOC5"/>
        <w:rPr>
          <w:rFonts w:asciiTheme="minorHAnsi" w:eastAsiaTheme="minorEastAsia" w:hAnsiTheme="minorHAnsi" w:cstheme="minorBidi"/>
          <w:noProof/>
          <w:sz w:val="22"/>
          <w:szCs w:val="22"/>
          <w:lang w:val="en-US"/>
        </w:rPr>
      </w:pPr>
      <w:r>
        <w:rPr>
          <w:noProof/>
        </w:rPr>
        <w:t>5.13.3.3.1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_Toc222784556 \h </w:instrText>
      </w:r>
      <w:r>
        <w:rPr>
          <w:noProof/>
        </w:rPr>
      </w:r>
      <w:r>
        <w:rPr>
          <w:noProof/>
        </w:rPr>
        <w:fldChar w:fldCharType="separate"/>
      </w:r>
      <w:r>
        <w:rPr>
          <w:noProof/>
        </w:rPr>
        <w:t>336</w:t>
      </w:r>
      <w:r>
        <w:rPr>
          <w:noProof/>
        </w:rPr>
        <w:fldChar w:fldCharType="end"/>
      </w:r>
    </w:p>
    <w:p w14:paraId="70A320C1" w14:textId="3D53D1BE" w:rsidR="005978E1" w:rsidRDefault="005978E1">
      <w:pPr>
        <w:pStyle w:val="TOC5"/>
        <w:rPr>
          <w:rFonts w:asciiTheme="minorHAnsi" w:eastAsiaTheme="minorEastAsia" w:hAnsiTheme="minorHAnsi" w:cstheme="minorBidi"/>
          <w:noProof/>
          <w:sz w:val="22"/>
          <w:szCs w:val="22"/>
          <w:lang w:val="en-US"/>
        </w:rPr>
      </w:pPr>
      <w:r>
        <w:rPr>
          <w:noProof/>
        </w:rPr>
        <w:t>5.13.3.3.2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_Toc222784557 \h </w:instrText>
      </w:r>
      <w:r>
        <w:rPr>
          <w:noProof/>
        </w:rPr>
      </w:r>
      <w:r>
        <w:rPr>
          <w:noProof/>
        </w:rPr>
        <w:fldChar w:fldCharType="separate"/>
      </w:r>
      <w:r>
        <w:rPr>
          <w:noProof/>
        </w:rPr>
        <w:t>336</w:t>
      </w:r>
      <w:r>
        <w:rPr>
          <w:noProof/>
        </w:rPr>
        <w:fldChar w:fldCharType="end"/>
      </w:r>
    </w:p>
    <w:p w14:paraId="3D2C85A6" w14:textId="2118EABB" w:rsidR="005978E1" w:rsidRDefault="005978E1">
      <w:pPr>
        <w:pStyle w:val="TOC5"/>
        <w:rPr>
          <w:rFonts w:asciiTheme="minorHAnsi" w:eastAsiaTheme="minorEastAsia" w:hAnsiTheme="minorHAnsi" w:cstheme="minorBidi"/>
          <w:noProof/>
          <w:sz w:val="22"/>
          <w:szCs w:val="22"/>
          <w:lang w:val="en-US"/>
        </w:rPr>
      </w:pPr>
      <w:r>
        <w:rPr>
          <w:noProof/>
        </w:rPr>
        <w:t>5.13.3.3.3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_Toc222784558 \h </w:instrText>
      </w:r>
      <w:r>
        <w:rPr>
          <w:noProof/>
        </w:rPr>
      </w:r>
      <w:r>
        <w:rPr>
          <w:noProof/>
        </w:rPr>
        <w:fldChar w:fldCharType="separate"/>
      </w:r>
      <w:r>
        <w:rPr>
          <w:noProof/>
        </w:rPr>
        <w:t>337</w:t>
      </w:r>
      <w:r>
        <w:rPr>
          <w:noProof/>
        </w:rPr>
        <w:fldChar w:fldCharType="end"/>
      </w:r>
    </w:p>
    <w:p w14:paraId="700FFCC1" w14:textId="5C60C401" w:rsidR="005978E1" w:rsidRDefault="005978E1">
      <w:pPr>
        <w:pStyle w:val="TOC4"/>
        <w:rPr>
          <w:rFonts w:asciiTheme="minorHAnsi" w:eastAsiaTheme="minorEastAsia" w:hAnsiTheme="minorHAnsi" w:cstheme="minorBidi"/>
          <w:noProof/>
          <w:sz w:val="22"/>
          <w:szCs w:val="22"/>
          <w:lang w:val="en-US"/>
        </w:rPr>
      </w:pPr>
      <w:r>
        <w:rPr>
          <w:noProof/>
        </w:rPr>
        <w:t>5.13.3.4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_Toc222784559 \h </w:instrText>
      </w:r>
      <w:r>
        <w:rPr>
          <w:noProof/>
        </w:rPr>
      </w:r>
      <w:r>
        <w:rPr>
          <w:noProof/>
        </w:rPr>
        <w:fldChar w:fldCharType="separate"/>
      </w:r>
      <w:r>
        <w:rPr>
          <w:noProof/>
        </w:rPr>
        <w:t>340</w:t>
      </w:r>
      <w:r>
        <w:rPr>
          <w:noProof/>
        </w:rPr>
        <w:fldChar w:fldCharType="end"/>
      </w:r>
    </w:p>
    <w:p w14:paraId="306074F2" w14:textId="32053C3B" w:rsidR="005978E1" w:rsidRDefault="005978E1">
      <w:pPr>
        <w:pStyle w:val="TOC3"/>
        <w:rPr>
          <w:rFonts w:asciiTheme="minorHAnsi" w:eastAsiaTheme="minorEastAsia" w:hAnsiTheme="minorHAnsi" w:cstheme="minorBidi"/>
          <w:noProof/>
          <w:sz w:val="22"/>
          <w:szCs w:val="22"/>
          <w:lang w:val="en-US"/>
        </w:rPr>
      </w:pPr>
      <w:r>
        <w:rPr>
          <w:noProof/>
        </w:rPr>
        <w:t>5.13.3A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_Toc222784560 \h </w:instrText>
      </w:r>
      <w:r>
        <w:rPr>
          <w:noProof/>
        </w:rPr>
      </w:r>
      <w:r>
        <w:rPr>
          <w:noProof/>
        </w:rPr>
        <w:fldChar w:fldCharType="separate"/>
      </w:r>
      <w:r>
        <w:rPr>
          <w:noProof/>
        </w:rPr>
        <w:t>340</w:t>
      </w:r>
      <w:r>
        <w:rPr>
          <w:noProof/>
        </w:rPr>
        <w:fldChar w:fldCharType="end"/>
      </w:r>
    </w:p>
    <w:p w14:paraId="7F733310" w14:textId="6F7CC7BC" w:rsidR="005978E1" w:rsidRDefault="005978E1">
      <w:pPr>
        <w:pStyle w:val="TOC4"/>
        <w:rPr>
          <w:rFonts w:asciiTheme="minorHAnsi" w:eastAsiaTheme="minorEastAsia" w:hAnsiTheme="minorHAnsi" w:cstheme="minorBidi"/>
          <w:noProof/>
          <w:sz w:val="22"/>
          <w:szCs w:val="22"/>
          <w:lang w:val="en-US"/>
        </w:rPr>
      </w:pPr>
      <w:r>
        <w:rPr>
          <w:noProof/>
        </w:rPr>
        <w:t>5.13.3A.1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_Toc222784561 \h </w:instrText>
      </w:r>
      <w:r>
        <w:rPr>
          <w:noProof/>
        </w:rPr>
      </w:r>
      <w:r>
        <w:rPr>
          <w:noProof/>
        </w:rPr>
        <w:fldChar w:fldCharType="separate"/>
      </w:r>
      <w:r>
        <w:rPr>
          <w:noProof/>
        </w:rPr>
        <w:t>340</w:t>
      </w:r>
      <w:r>
        <w:rPr>
          <w:noProof/>
        </w:rPr>
        <w:fldChar w:fldCharType="end"/>
      </w:r>
    </w:p>
    <w:p w14:paraId="017AF423" w14:textId="125A3F98" w:rsidR="005978E1" w:rsidRDefault="005978E1">
      <w:pPr>
        <w:pStyle w:val="TOC4"/>
        <w:rPr>
          <w:rFonts w:asciiTheme="minorHAnsi" w:eastAsiaTheme="minorEastAsia" w:hAnsiTheme="minorHAnsi" w:cstheme="minorBidi"/>
          <w:noProof/>
          <w:sz w:val="22"/>
          <w:szCs w:val="22"/>
          <w:lang w:val="en-US"/>
        </w:rPr>
      </w:pPr>
      <w:r>
        <w:rPr>
          <w:noProof/>
        </w:rPr>
        <w:t>5.13.3A.2</w:t>
      </w:r>
      <w:r>
        <w:rPr>
          <w:rFonts w:asciiTheme="minorHAnsi" w:eastAsiaTheme="minorEastAsia" w:hAnsiTheme="minorHAnsi" w:cstheme="minorBidi"/>
          <w:noProof/>
          <w:sz w:val="22"/>
          <w:szCs w:val="22"/>
          <w:lang w:val="en-US"/>
        </w:rPr>
        <w:tab/>
      </w:r>
      <w:r>
        <w:rPr>
          <w:noProof/>
        </w:rPr>
        <w:t>Configuration Notification</w:t>
      </w:r>
      <w:r>
        <w:rPr>
          <w:noProof/>
        </w:rPr>
        <w:tab/>
      </w:r>
      <w:r>
        <w:rPr>
          <w:noProof/>
        </w:rPr>
        <w:fldChar w:fldCharType="begin"/>
      </w:r>
      <w:r>
        <w:rPr>
          <w:noProof/>
        </w:rPr>
        <w:instrText xml:space="preserve"> PAGEREF _Toc222784562 \h </w:instrText>
      </w:r>
      <w:r>
        <w:rPr>
          <w:noProof/>
        </w:rPr>
      </w:r>
      <w:r>
        <w:rPr>
          <w:noProof/>
        </w:rPr>
        <w:fldChar w:fldCharType="separate"/>
      </w:r>
      <w:r>
        <w:rPr>
          <w:noProof/>
        </w:rPr>
        <w:t>341</w:t>
      </w:r>
      <w:r>
        <w:rPr>
          <w:noProof/>
        </w:rPr>
        <w:fldChar w:fldCharType="end"/>
      </w:r>
    </w:p>
    <w:p w14:paraId="64F497FD" w14:textId="4E36600B" w:rsidR="005978E1" w:rsidRDefault="005978E1">
      <w:pPr>
        <w:pStyle w:val="TOC5"/>
        <w:rPr>
          <w:rFonts w:asciiTheme="minorHAnsi" w:eastAsiaTheme="minorEastAsia" w:hAnsiTheme="minorHAnsi" w:cstheme="minorBidi"/>
          <w:noProof/>
          <w:sz w:val="22"/>
          <w:szCs w:val="22"/>
          <w:lang w:val="en-US"/>
        </w:rPr>
      </w:pPr>
      <w:r>
        <w:rPr>
          <w:noProof/>
        </w:rPr>
        <w:t>5.13.3A.2.1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_Toc222784563 \h </w:instrText>
      </w:r>
      <w:r>
        <w:rPr>
          <w:noProof/>
        </w:rPr>
      </w:r>
      <w:r>
        <w:rPr>
          <w:noProof/>
        </w:rPr>
        <w:fldChar w:fldCharType="separate"/>
      </w:r>
      <w:r>
        <w:rPr>
          <w:noProof/>
        </w:rPr>
        <w:t>341</w:t>
      </w:r>
      <w:r>
        <w:rPr>
          <w:noProof/>
        </w:rPr>
        <w:fldChar w:fldCharType="end"/>
      </w:r>
    </w:p>
    <w:p w14:paraId="1677A45F" w14:textId="75A31EE0" w:rsidR="005978E1" w:rsidRDefault="005978E1">
      <w:pPr>
        <w:pStyle w:val="TOC5"/>
        <w:rPr>
          <w:rFonts w:asciiTheme="minorHAnsi" w:eastAsiaTheme="minorEastAsia" w:hAnsiTheme="minorHAnsi" w:cstheme="minorBidi"/>
          <w:noProof/>
          <w:sz w:val="22"/>
          <w:szCs w:val="22"/>
          <w:lang w:val="en-US"/>
        </w:rPr>
      </w:pPr>
      <w:r>
        <w:rPr>
          <w:noProof/>
        </w:rPr>
        <w:t>5.13.3A.2.2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_Toc222784564 \h </w:instrText>
      </w:r>
      <w:r>
        <w:rPr>
          <w:noProof/>
        </w:rPr>
      </w:r>
      <w:r>
        <w:rPr>
          <w:noProof/>
        </w:rPr>
        <w:fldChar w:fldCharType="separate"/>
      </w:r>
      <w:r>
        <w:rPr>
          <w:noProof/>
        </w:rPr>
        <w:t>341</w:t>
      </w:r>
      <w:r>
        <w:rPr>
          <w:noProof/>
        </w:rPr>
        <w:fldChar w:fldCharType="end"/>
      </w:r>
    </w:p>
    <w:p w14:paraId="06E99F31" w14:textId="3BB5E7D0" w:rsidR="005978E1" w:rsidRDefault="005978E1">
      <w:pPr>
        <w:pStyle w:val="TOC5"/>
        <w:rPr>
          <w:rFonts w:asciiTheme="minorHAnsi" w:eastAsiaTheme="minorEastAsia" w:hAnsiTheme="minorHAnsi" w:cstheme="minorBidi"/>
          <w:noProof/>
          <w:sz w:val="22"/>
          <w:szCs w:val="22"/>
          <w:lang w:val="en-US"/>
        </w:rPr>
      </w:pPr>
      <w:r>
        <w:rPr>
          <w:noProof/>
        </w:rPr>
        <w:t>5.13.3A.2.3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_Toc222784565 \h </w:instrText>
      </w:r>
      <w:r>
        <w:rPr>
          <w:noProof/>
        </w:rPr>
      </w:r>
      <w:r>
        <w:rPr>
          <w:noProof/>
        </w:rPr>
        <w:fldChar w:fldCharType="separate"/>
      </w:r>
      <w:r>
        <w:rPr>
          <w:noProof/>
        </w:rPr>
        <w:t>341</w:t>
      </w:r>
      <w:r>
        <w:rPr>
          <w:noProof/>
        </w:rPr>
        <w:fldChar w:fldCharType="end"/>
      </w:r>
    </w:p>
    <w:p w14:paraId="4B8CC3A3" w14:textId="1FE27714" w:rsidR="005978E1" w:rsidRDefault="005978E1">
      <w:pPr>
        <w:pStyle w:val="TOC3"/>
        <w:rPr>
          <w:rFonts w:asciiTheme="minorHAnsi" w:eastAsiaTheme="minorEastAsia" w:hAnsiTheme="minorHAnsi" w:cstheme="minorBidi"/>
          <w:noProof/>
          <w:sz w:val="22"/>
          <w:szCs w:val="22"/>
          <w:lang w:val="en-US"/>
        </w:rPr>
      </w:pPr>
      <w:r>
        <w:rPr>
          <w:noProof/>
        </w:rPr>
        <w:t>5.13.4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_Toc222784566 \h </w:instrText>
      </w:r>
      <w:r>
        <w:rPr>
          <w:noProof/>
        </w:rPr>
      </w:r>
      <w:r>
        <w:rPr>
          <w:noProof/>
        </w:rPr>
        <w:fldChar w:fldCharType="separate"/>
      </w:r>
      <w:r>
        <w:rPr>
          <w:noProof/>
        </w:rPr>
        <w:t>342</w:t>
      </w:r>
      <w:r>
        <w:rPr>
          <w:noProof/>
        </w:rPr>
        <w:fldChar w:fldCharType="end"/>
      </w:r>
    </w:p>
    <w:p w14:paraId="723A1DD4" w14:textId="021C17BE" w:rsidR="005978E1" w:rsidRDefault="005978E1">
      <w:pPr>
        <w:pStyle w:val="TOC3"/>
        <w:rPr>
          <w:rFonts w:asciiTheme="minorHAnsi" w:eastAsiaTheme="minorEastAsia" w:hAnsiTheme="minorHAnsi" w:cstheme="minorBidi"/>
          <w:noProof/>
          <w:sz w:val="22"/>
          <w:szCs w:val="22"/>
          <w:lang w:val="en-US"/>
        </w:rPr>
      </w:pPr>
      <w:r>
        <w:rPr>
          <w:noProof/>
        </w:rPr>
        <w:t>5.13.5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_Toc222784567 \h </w:instrText>
      </w:r>
      <w:r>
        <w:rPr>
          <w:noProof/>
        </w:rPr>
      </w:r>
      <w:r>
        <w:rPr>
          <w:noProof/>
        </w:rPr>
        <w:fldChar w:fldCharType="separate"/>
      </w:r>
      <w:r>
        <w:rPr>
          <w:noProof/>
        </w:rPr>
        <w:t>343</w:t>
      </w:r>
      <w:r>
        <w:rPr>
          <w:noProof/>
        </w:rPr>
        <w:fldChar w:fldCharType="end"/>
      </w:r>
    </w:p>
    <w:p w14:paraId="3A973125" w14:textId="772017AD" w:rsidR="005978E1" w:rsidRDefault="005978E1">
      <w:pPr>
        <w:pStyle w:val="TOC4"/>
        <w:rPr>
          <w:rFonts w:asciiTheme="minorHAnsi" w:eastAsiaTheme="minorEastAsia" w:hAnsiTheme="minorHAnsi" w:cstheme="minorBidi"/>
          <w:noProof/>
          <w:sz w:val="22"/>
          <w:szCs w:val="22"/>
          <w:lang w:val="en-US"/>
        </w:rPr>
      </w:pPr>
      <w:r>
        <w:rPr>
          <w:noProof/>
        </w:rPr>
        <w:t>5.13.5.1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_Toc222784568 \h </w:instrText>
      </w:r>
      <w:r>
        <w:rPr>
          <w:noProof/>
        </w:rPr>
      </w:r>
      <w:r>
        <w:rPr>
          <w:noProof/>
        </w:rPr>
        <w:fldChar w:fldCharType="separate"/>
      </w:r>
      <w:r>
        <w:rPr>
          <w:noProof/>
        </w:rPr>
        <w:t>343</w:t>
      </w:r>
      <w:r>
        <w:rPr>
          <w:noProof/>
        </w:rPr>
        <w:fldChar w:fldCharType="end"/>
      </w:r>
    </w:p>
    <w:p w14:paraId="55453E45" w14:textId="2C1F6B03" w:rsidR="005978E1" w:rsidRDefault="005978E1">
      <w:pPr>
        <w:pStyle w:val="TOC4"/>
        <w:rPr>
          <w:rFonts w:asciiTheme="minorHAnsi" w:eastAsiaTheme="minorEastAsia" w:hAnsiTheme="minorHAnsi" w:cstheme="minorBidi"/>
          <w:noProof/>
          <w:sz w:val="22"/>
          <w:szCs w:val="22"/>
          <w:lang w:val="en-US"/>
        </w:rPr>
      </w:pPr>
      <w:r>
        <w:rPr>
          <w:noProof/>
        </w:rPr>
        <w:t>5.13.5.2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_Toc222784569 \h </w:instrText>
      </w:r>
      <w:r>
        <w:rPr>
          <w:noProof/>
        </w:rPr>
      </w:r>
      <w:r>
        <w:rPr>
          <w:noProof/>
        </w:rPr>
        <w:fldChar w:fldCharType="separate"/>
      </w:r>
      <w:r>
        <w:rPr>
          <w:noProof/>
        </w:rPr>
        <w:t>343</w:t>
      </w:r>
      <w:r>
        <w:rPr>
          <w:noProof/>
        </w:rPr>
        <w:fldChar w:fldCharType="end"/>
      </w:r>
    </w:p>
    <w:p w14:paraId="5C72B122" w14:textId="66A3CEBC" w:rsidR="005978E1" w:rsidRDefault="005978E1">
      <w:pPr>
        <w:pStyle w:val="TOC4"/>
        <w:rPr>
          <w:rFonts w:asciiTheme="minorHAnsi" w:eastAsiaTheme="minorEastAsia" w:hAnsiTheme="minorHAnsi" w:cstheme="minorBidi"/>
          <w:noProof/>
          <w:sz w:val="22"/>
          <w:szCs w:val="22"/>
          <w:lang w:val="en-US"/>
        </w:rPr>
      </w:pPr>
      <w:r>
        <w:rPr>
          <w:noProof/>
        </w:rPr>
        <w:t>5.13.5.3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_Toc222784570 \h </w:instrText>
      </w:r>
      <w:r>
        <w:rPr>
          <w:noProof/>
        </w:rPr>
      </w:r>
      <w:r>
        <w:rPr>
          <w:noProof/>
        </w:rPr>
        <w:fldChar w:fldCharType="separate"/>
      </w:r>
      <w:r>
        <w:rPr>
          <w:noProof/>
        </w:rPr>
        <w:t>343</w:t>
      </w:r>
      <w:r>
        <w:rPr>
          <w:noProof/>
        </w:rPr>
        <w:fldChar w:fldCharType="end"/>
      </w:r>
    </w:p>
    <w:p w14:paraId="37025DE9" w14:textId="1ECEF452" w:rsidR="005978E1" w:rsidRDefault="005978E1">
      <w:pPr>
        <w:pStyle w:val="TOC2"/>
        <w:rPr>
          <w:rFonts w:asciiTheme="minorHAnsi" w:eastAsiaTheme="minorEastAsia" w:hAnsiTheme="minorHAnsi" w:cstheme="minorBidi"/>
          <w:noProof/>
          <w:sz w:val="22"/>
          <w:szCs w:val="22"/>
          <w:lang w:val="en-US"/>
        </w:rPr>
      </w:pPr>
      <w:r>
        <w:rPr>
          <w:noProof/>
        </w:rPr>
        <w:t>5.14</w:t>
      </w:r>
      <w:r>
        <w:rPr>
          <w:rFonts w:asciiTheme="minorHAnsi" w:eastAsiaTheme="minorEastAsia" w:hAnsiTheme="minorHAnsi" w:cstheme="minorBidi"/>
          <w:noProof/>
          <w:sz w:val="22"/>
          <w:szCs w:val="22"/>
          <w:lang w:val="en-US"/>
        </w:rPr>
        <w:tab/>
      </w:r>
      <w:r>
        <w:rPr>
          <w:noProof/>
        </w:rPr>
        <w:t>AsSessionWithQoS API</w:t>
      </w:r>
      <w:r>
        <w:rPr>
          <w:noProof/>
        </w:rPr>
        <w:tab/>
      </w:r>
      <w:r>
        <w:rPr>
          <w:noProof/>
        </w:rPr>
        <w:fldChar w:fldCharType="begin"/>
      </w:r>
      <w:r>
        <w:rPr>
          <w:noProof/>
        </w:rPr>
        <w:instrText xml:space="preserve"> PAGEREF _Toc222784571 \h </w:instrText>
      </w:r>
      <w:r>
        <w:rPr>
          <w:noProof/>
        </w:rPr>
      </w:r>
      <w:r>
        <w:rPr>
          <w:noProof/>
        </w:rPr>
        <w:fldChar w:fldCharType="separate"/>
      </w:r>
      <w:r>
        <w:rPr>
          <w:noProof/>
        </w:rPr>
        <w:t>344</w:t>
      </w:r>
      <w:r>
        <w:rPr>
          <w:noProof/>
        </w:rPr>
        <w:fldChar w:fldCharType="end"/>
      </w:r>
    </w:p>
    <w:p w14:paraId="70D99772" w14:textId="187B4EFC" w:rsidR="005978E1" w:rsidRDefault="005978E1">
      <w:pPr>
        <w:pStyle w:val="TOC3"/>
        <w:rPr>
          <w:rFonts w:asciiTheme="minorHAnsi" w:eastAsiaTheme="minorEastAsia" w:hAnsiTheme="minorHAnsi" w:cstheme="minorBidi"/>
          <w:noProof/>
          <w:sz w:val="22"/>
          <w:szCs w:val="22"/>
          <w:lang w:val="en-US"/>
        </w:rPr>
      </w:pPr>
      <w:r>
        <w:rPr>
          <w:noProof/>
        </w:rPr>
        <w:t>5.14.1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_Toc222784572 \h </w:instrText>
      </w:r>
      <w:r>
        <w:rPr>
          <w:noProof/>
        </w:rPr>
      </w:r>
      <w:r>
        <w:rPr>
          <w:noProof/>
        </w:rPr>
        <w:fldChar w:fldCharType="separate"/>
      </w:r>
      <w:r>
        <w:rPr>
          <w:noProof/>
        </w:rPr>
        <w:t>344</w:t>
      </w:r>
      <w:r>
        <w:rPr>
          <w:noProof/>
        </w:rPr>
        <w:fldChar w:fldCharType="end"/>
      </w:r>
    </w:p>
    <w:p w14:paraId="6693EE84" w14:textId="04954E25" w:rsidR="005978E1" w:rsidRDefault="005978E1">
      <w:pPr>
        <w:pStyle w:val="TOC3"/>
        <w:rPr>
          <w:rFonts w:asciiTheme="minorHAnsi" w:eastAsiaTheme="minorEastAsia" w:hAnsiTheme="minorHAnsi" w:cstheme="minorBidi"/>
          <w:noProof/>
          <w:sz w:val="22"/>
          <w:szCs w:val="22"/>
          <w:lang w:val="en-US"/>
        </w:rPr>
      </w:pPr>
      <w:r>
        <w:rPr>
          <w:noProof/>
        </w:rPr>
        <w:lastRenderedPageBreak/>
        <w:t>5.14.2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_Toc222784573 \h </w:instrText>
      </w:r>
      <w:r>
        <w:rPr>
          <w:noProof/>
        </w:rPr>
      </w:r>
      <w:r>
        <w:rPr>
          <w:noProof/>
        </w:rPr>
        <w:fldChar w:fldCharType="separate"/>
      </w:r>
      <w:r>
        <w:rPr>
          <w:noProof/>
        </w:rPr>
        <w:t>344</w:t>
      </w:r>
      <w:r>
        <w:rPr>
          <w:noProof/>
        </w:rPr>
        <w:fldChar w:fldCharType="end"/>
      </w:r>
    </w:p>
    <w:p w14:paraId="543232C4" w14:textId="02AE0B38" w:rsidR="005978E1" w:rsidRDefault="005978E1">
      <w:pPr>
        <w:pStyle w:val="TOC4"/>
        <w:rPr>
          <w:rFonts w:asciiTheme="minorHAnsi" w:eastAsiaTheme="minorEastAsia" w:hAnsiTheme="minorHAnsi" w:cstheme="minorBidi"/>
          <w:noProof/>
          <w:sz w:val="22"/>
          <w:szCs w:val="22"/>
          <w:lang w:val="en-US"/>
        </w:rPr>
      </w:pPr>
      <w:r>
        <w:rPr>
          <w:noProof/>
        </w:rPr>
        <w:t>5.14.2.1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_Toc222784574 \h </w:instrText>
      </w:r>
      <w:r>
        <w:rPr>
          <w:noProof/>
        </w:rPr>
      </w:r>
      <w:r>
        <w:rPr>
          <w:noProof/>
        </w:rPr>
        <w:fldChar w:fldCharType="separate"/>
      </w:r>
      <w:r>
        <w:rPr>
          <w:noProof/>
        </w:rPr>
        <w:t>344</w:t>
      </w:r>
      <w:r>
        <w:rPr>
          <w:noProof/>
        </w:rPr>
        <w:fldChar w:fldCharType="end"/>
      </w:r>
    </w:p>
    <w:p w14:paraId="24D269DD" w14:textId="0F4458CE" w:rsidR="005978E1" w:rsidRDefault="005978E1">
      <w:pPr>
        <w:pStyle w:val="TOC5"/>
        <w:rPr>
          <w:rFonts w:asciiTheme="minorHAnsi" w:eastAsiaTheme="minorEastAsia" w:hAnsiTheme="minorHAnsi" w:cstheme="minorBidi"/>
          <w:noProof/>
          <w:sz w:val="22"/>
          <w:szCs w:val="22"/>
          <w:lang w:val="en-US"/>
        </w:rPr>
      </w:pPr>
      <w:r>
        <w:rPr>
          <w:noProof/>
        </w:rPr>
        <w:t>5.14.2.1.1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_Toc222784575 \h </w:instrText>
      </w:r>
      <w:r>
        <w:rPr>
          <w:noProof/>
        </w:rPr>
      </w:r>
      <w:r>
        <w:rPr>
          <w:noProof/>
        </w:rPr>
        <w:fldChar w:fldCharType="separate"/>
      </w:r>
      <w:r>
        <w:rPr>
          <w:noProof/>
        </w:rPr>
        <w:t>344</w:t>
      </w:r>
      <w:r>
        <w:rPr>
          <w:noProof/>
        </w:rPr>
        <w:fldChar w:fldCharType="end"/>
      </w:r>
    </w:p>
    <w:p w14:paraId="373402E6" w14:textId="1DA75C1C" w:rsidR="005978E1" w:rsidRDefault="005978E1">
      <w:pPr>
        <w:pStyle w:val="TOC5"/>
        <w:rPr>
          <w:rFonts w:asciiTheme="minorHAnsi" w:eastAsiaTheme="minorEastAsia" w:hAnsiTheme="minorHAnsi" w:cstheme="minorBidi"/>
          <w:noProof/>
          <w:sz w:val="22"/>
          <w:szCs w:val="22"/>
          <w:lang w:val="en-US"/>
        </w:rPr>
      </w:pPr>
      <w:r>
        <w:rPr>
          <w:noProof/>
        </w:rPr>
        <w:t>5.14.2.1.2</w:t>
      </w:r>
      <w:r>
        <w:rPr>
          <w:rFonts w:asciiTheme="minorHAnsi" w:eastAsiaTheme="minorEastAsia" w:hAnsiTheme="minorHAnsi" w:cstheme="minorBidi"/>
          <w:noProof/>
          <w:sz w:val="22"/>
          <w:szCs w:val="22"/>
          <w:lang w:val="en-US"/>
        </w:rPr>
        <w:tab/>
      </w:r>
      <w:r>
        <w:rPr>
          <w:noProof/>
        </w:rPr>
        <w:t>Type: AsSessionWithQoSSubscription</w:t>
      </w:r>
      <w:r>
        <w:rPr>
          <w:noProof/>
        </w:rPr>
        <w:tab/>
      </w:r>
      <w:r>
        <w:rPr>
          <w:noProof/>
        </w:rPr>
        <w:fldChar w:fldCharType="begin"/>
      </w:r>
      <w:r>
        <w:rPr>
          <w:noProof/>
        </w:rPr>
        <w:instrText xml:space="preserve"> PAGEREF _Toc222784576 \h </w:instrText>
      </w:r>
      <w:r>
        <w:rPr>
          <w:noProof/>
        </w:rPr>
      </w:r>
      <w:r>
        <w:rPr>
          <w:noProof/>
        </w:rPr>
        <w:fldChar w:fldCharType="separate"/>
      </w:r>
      <w:r>
        <w:rPr>
          <w:noProof/>
        </w:rPr>
        <w:t>349</w:t>
      </w:r>
      <w:r>
        <w:rPr>
          <w:noProof/>
        </w:rPr>
        <w:fldChar w:fldCharType="end"/>
      </w:r>
    </w:p>
    <w:p w14:paraId="6160138F" w14:textId="3CEFA146" w:rsidR="005978E1" w:rsidRDefault="005978E1">
      <w:pPr>
        <w:pStyle w:val="TOC5"/>
        <w:rPr>
          <w:rFonts w:asciiTheme="minorHAnsi" w:eastAsiaTheme="minorEastAsia" w:hAnsiTheme="minorHAnsi" w:cstheme="minorBidi"/>
          <w:noProof/>
          <w:sz w:val="22"/>
          <w:szCs w:val="22"/>
          <w:lang w:val="en-US"/>
        </w:rPr>
      </w:pPr>
      <w:r>
        <w:rPr>
          <w:noProof/>
        </w:rPr>
        <w:t>5.14.2.1.3</w:t>
      </w:r>
      <w:r>
        <w:rPr>
          <w:rFonts w:asciiTheme="minorHAnsi" w:eastAsiaTheme="minorEastAsia" w:hAnsiTheme="minorHAnsi" w:cstheme="minorBidi"/>
          <w:noProof/>
          <w:sz w:val="22"/>
          <w:szCs w:val="22"/>
          <w:lang w:val="en-US"/>
        </w:rPr>
        <w:tab/>
      </w:r>
      <w:r>
        <w:rPr>
          <w:noProof/>
        </w:rPr>
        <w:t>Type: AsSessionWithQoSSubscriptionPatch</w:t>
      </w:r>
      <w:r>
        <w:rPr>
          <w:noProof/>
        </w:rPr>
        <w:tab/>
      </w:r>
      <w:r>
        <w:rPr>
          <w:noProof/>
        </w:rPr>
        <w:fldChar w:fldCharType="begin"/>
      </w:r>
      <w:r>
        <w:rPr>
          <w:noProof/>
        </w:rPr>
        <w:instrText xml:space="preserve"> PAGEREF _Toc222784577 \h </w:instrText>
      </w:r>
      <w:r>
        <w:rPr>
          <w:noProof/>
        </w:rPr>
      </w:r>
      <w:r>
        <w:rPr>
          <w:noProof/>
        </w:rPr>
        <w:fldChar w:fldCharType="separate"/>
      </w:r>
      <w:r>
        <w:rPr>
          <w:noProof/>
        </w:rPr>
        <w:t>355</w:t>
      </w:r>
      <w:r>
        <w:rPr>
          <w:noProof/>
        </w:rPr>
        <w:fldChar w:fldCharType="end"/>
      </w:r>
    </w:p>
    <w:p w14:paraId="3DDB4544" w14:textId="40A98C32" w:rsidR="005978E1" w:rsidRDefault="005978E1">
      <w:pPr>
        <w:pStyle w:val="TOC5"/>
        <w:rPr>
          <w:rFonts w:asciiTheme="minorHAnsi" w:eastAsiaTheme="minorEastAsia" w:hAnsiTheme="minorHAnsi" w:cstheme="minorBidi"/>
          <w:noProof/>
          <w:sz w:val="22"/>
          <w:szCs w:val="22"/>
          <w:lang w:val="en-US"/>
        </w:rPr>
      </w:pPr>
      <w:r>
        <w:rPr>
          <w:noProof/>
        </w:rPr>
        <w:t>5.14.2.1.4</w:t>
      </w:r>
      <w:r>
        <w:rPr>
          <w:rFonts w:asciiTheme="minorHAnsi" w:eastAsiaTheme="minorEastAsia" w:hAnsiTheme="minorHAnsi" w:cstheme="minorBidi"/>
          <w:noProof/>
          <w:sz w:val="22"/>
          <w:szCs w:val="22"/>
          <w:lang w:val="en-US"/>
        </w:rPr>
        <w:tab/>
      </w:r>
      <w:r>
        <w:rPr>
          <w:noProof/>
        </w:rPr>
        <w:t>Type: UserPlaneNotificationData</w:t>
      </w:r>
      <w:r>
        <w:rPr>
          <w:noProof/>
        </w:rPr>
        <w:tab/>
      </w:r>
      <w:r>
        <w:rPr>
          <w:noProof/>
        </w:rPr>
        <w:fldChar w:fldCharType="begin"/>
      </w:r>
      <w:r>
        <w:rPr>
          <w:noProof/>
        </w:rPr>
        <w:instrText xml:space="preserve"> PAGEREF _Toc222784578 \h </w:instrText>
      </w:r>
      <w:r>
        <w:rPr>
          <w:noProof/>
        </w:rPr>
      </w:r>
      <w:r>
        <w:rPr>
          <w:noProof/>
        </w:rPr>
        <w:fldChar w:fldCharType="separate"/>
      </w:r>
      <w:r>
        <w:rPr>
          <w:noProof/>
        </w:rPr>
        <w:t>360</w:t>
      </w:r>
      <w:r>
        <w:rPr>
          <w:noProof/>
        </w:rPr>
        <w:fldChar w:fldCharType="end"/>
      </w:r>
    </w:p>
    <w:p w14:paraId="1FFD2642" w14:textId="11BA4E65" w:rsidR="005978E1" w:rsidRDefault="005978E1">
      <w:pPr>
        <w:pStyle w:val="TOC5"/>
        <w:rPr>
          <w:rFonts w:asciiTheme="minorHAnsi" w:eastAsiaTheme="minorEastAsia" w:hAnsiTheme="minorHAnsi" w:cstheme="minorBidi"/>
          <w:noProof/>
          <w:sz w:val="22"/>
          <w:szCs w:val="22"/>
          <w:lang w:val="en-US"/>
        </w:rPr>
      </w:pPr>
      <w:r>
        <w:rPr>
          <w:noProof/>
        </w:rPr>
        <w:t>5.14.2.1.5</w:t>
      </w:r>
      <w:r>
        <w:rPr>
          <w:rFonts w:asciiTheme="minorHAnsi" w:eastAsiaTheme="minorEastAsia" w:hAnsiTheme="minorHAnsi" w:cstheme="minorBidi"/>
          <w:noProof/>
          <w:sz w:val="22"/>
          <w:szCs w:val="22"/>
          <w:lang w:val="en-US"/>
        </w:rPr>
        <w:tab/>
      </w:r>
      <w:r>
        <w:rPr>
          <w:noProof/>
        </w:rPr>
        <w:t>Type: UserPlaneEventReport</w:t>
      </w:r>
      <w:r>
        <w:rPr>
          <w:noProof/>
        </w:rPr>
        <w:tab/>
      </w:r>
      <w:r>
        <w:rPr>
          <w:noProof/>
        </w:rPr>
        <w:fldChar w:fldCharType="begin"/>
      </w:r>
      <w:r>
        <w:rPr>
          <w:noProof/>
        </w:rPr>
        <w:instrText xml:space="preserve"> PAGEREF _Toc222784579 \h </w:instrText>
      </w:r>
      <w:r>
        <w:rPr>
          <w:noProof/>
        </w:rPr>
      </w:r>
      <w:r>
        <w:rPr>
          <w:noProof/>
        </w:rPr>
        <w:fldChar w:fldCharType="separate"/>
      </w:r>
      <w:r>
        <w:rPr>
          <w:noProof/>
        </w:rPr>
        <w:t>360</w:t>
      </w:r>
      <w:r>
        <w:rPr>
          <w:noProof/>
        </w:rPr>
        <w:fldChar w:fldCharType="end"/>
      </w:r>
    </w:p>
    <w:p w14:paraId="4DB182AC" w14:textId="14419343" w:rsidR="005978E1" w:rsidRDefault="005978E1">
      <w:pPr>
        <w:pStyle w:val="TOC5"/>
        <w:rPr>
          <w:rFonts w:asciiTheme="minorHAnsi" w:eastAsiaTheme="minorEastAsia" w:hAnsiTheme="minorHAnsi" w:cstheme="minorBidi"/>
          <w:noProof/>
          <w:sz w:val="22"/>
          <w:szCs w:val="22"/>
          <w:lang w:val="en-US"/>
        </w:rPr>
      </w:pPr>
      <w:r>
        <w:rPr>
          <w:noProof/>
        </w:rPr>
        <w:t>5.14.2.1.6</w:t>
      </w:r>
      <w:r>
        <w:rPr>
          <w:rFonts w:asciiTheme="minorHAnsi" w:eastAsiaTheme="minorEastAsia" w:hAnsiTheme="minorHAnsi" w:cstheme="minorBidi"/>
          <w:noProof/>
          <w:sz w:val="22"/>
          <w:szCs w:val="22"/>
          <w:lang w:val="en-US"/>
        </w:rPr>
        <w:tab/>
      </w:r>
      <w:r>
        <w:rPr>
          <w:noProof/>
        </w:rPr>
        <w:t>Type: QosMonitoringInformation</w:t>
      </w:r>
      <w:r>
        <w:rPr>
          <w:noProof/>
        </w:rPr>
        <w:tab/>
      </w:r>
      <w:r>
        <w:rPr>
          <w:noProof/>
        </w:rPr>
        <w:fldChar w:fldCharType="begin"/>
      </w:r>
      <w:r>
        <w:rPr>
          <w:noProof/>
        </w:rPr>
        <w:instrText xml:space="preserve"> PAGEREF _Toc222784580 \h </w:instrText>
      </w:r>
      <w:r>
        <w:rPr>
          <w:noProof/>
        </w:rPr>
      </w:r>
      <w:r>
        <w:rPr>
          <w:noProof/>
        </w:rPr>
        <w:fldChar w:fldCharType="separate"/>
      </w:r>
      <w:r>
        <w:rPr>
          <w:noProof/>
        </w:rPr>
        <w:t>364</w:t>
      </w:r>
      <w:r>
        <w:rPr>
          <w:noProof/>
        </w:rPr>
        <w:fldChar w:fldCharType="end"/>
      </w:r>
    </w:p>
    <w:p w14:paraId="2DEEF260" w14:textId="210D6D0C" w:rsidR="005978E1" w:rsidRDefault="005978E1">
      <w:pPr>
        <w:pStyle w:val="TOC5"/>
        <w:rPr>
          <w:rFonts w:asciiTheme="minorHAnsi" w:eastAsiaTheme="minorEastAsia" w:hAnsiTheme="minorHAnsi" w:cstheme="minorBidi"/>
          <w:noProof/>
          <w:sz w:val="22"/>
          <w:szCs w:val="22"/>
          <w:lang w:val="en-US"/>
        </w:rPr>
      </w:pPr>
      <w:r>
        <w:rPr>
          <w:noProof/>
        </w:rPr>
        <w:t>5.14.2.1.7</w:t>
      </w:r>
      <w:r>
        <w:rPr>
          <w:rFonts w:asciiTheme="minorHAnsi" w:eastAsiaTheme="minorEastAsia" w:hAnsiTheme="minorHAnsi" w:cstheme="minorBidi"/>
          <w:noProof/>
          <w:sz w:val="22"/>
          <w:szCs w:val="22"/>
          <w:lang w:val="en-US"/>
        </w:rPr>
        <w:tab/>
      </w:r>
      <w:r>
        <w:rPr>
          <w:noProof/>
        </w:rPr>
        <w:t>Type: QosMonitoringInformationRm</w:t>
      </w:r>
      <w:r>
        <w:rPr>
          <w:noProof/>
        </w:rPr>
        <w:tab/>
      </w:r>
      <w:r>
        <w:rPr>
          <w:noProof/>
        </w:rPr>
        <w:fldChar w:fldCharType="begin"/>
      </w:r>
      <w:r>
        <w:rPr>
          <w:noProof/>
        </w:rPr>
        <w:instrText xml:space="preserve"> PAGEREF _Toc222784581 \h </w:instrText>
      </w:r>
      <w:r>
        <w:rPr>
          <w:noProof/>
        </w:rPr>
      </w:r>
      <w:r>
        <w:rPr>
          <w:noProof/>
        </w:rPr>
        <w:fldChar w:fldCharType="separate"/>
      </w:r>
      <w:r>
        <w:rPr>
          <w:noProof/>
        </w:rPr>
        <w:t>367</w:t>
      </w:r>
      <w:r>
        <w:rPr>
          <w:noProof/>
        </w:rPr>
        <w:fldChar w:fldCharType="end"/>
      </w:r>
    </w:p>
    <w:p w14:paraId="42D52A50" w14:textId="618CD542" w:rsidR="005978E1" w:rsidRDefault="005978E1">
      <w:pPr>
        <w:pStyle w:val="TOC5"/>
        <w:rPr>
          <w:rFonts w:asciiTheme="minorHAnsi" w:eastAsiaTheme="minorEastAsia" w:hAnsiTheme="minorHAnsi" w:cstheme="minorBidi"/>
          <w:noProof/>
          <w:sz w:val="22"/>
          <w:szCs w:val="22"/>
          <w:lang w:val="en-US"/>
        </w:rPr>
      </w:pPr>
      <w:r>
        <w:rPr>
          <w:noProof/>
        </w:rPr>
        <w:t>5.14.2.1.8</w:t>
      </w:r>
      <w:r>
        <w:rPr>
          <w:rFonts w:asciiTheme="minorHAnsi" w:eastAsiaTheme="minorEastAsia" w:hAnsiTheme="minorHAnsi" w:cstheme="minorBidi"/>
          <w:noProof/>
          <w:sz w:val="22"/>
          <w:szCs w:val="22"/>
          <w:lang w:val="en-US"/>
        </w:rPr>
        <w:tab/>
      </w:r>
      <w:r>
        <w:rPr>
          <w:noProof/>
        </w:rPr>
        <w:t>Type: QosMonitoringReport</w:t>
      </w:r>
      <w:r>
        <w:rPr>
          <w:noProof/>
        </w:rPr>
        <w:tab/>
      </w:r>
      <w:r>
        <w:rPr>
          <w:noProof/>
        </w:rPr>
        <w:fldChar w:fldCharType="begin"/>
      </w:r>
      <w:r>
        <w:rPr>
          <w:noProof/>
        </w:rPr>
        <w:instrText xml:space="preserve"> PAGEREF _Toc222784582 \h </w:instrText>
      </w:r>
      <w:r>
        <w:rPr>
          <w:noProof/>
        </w:rPr>
      </w:r>
      <w:r>
        <w:rPr>
          <w:noProof/>
        </w:rPr>
        <w:fldChar w:fldCharType="separate"/>
      </w:r>
      <w:r>
        <w:rPr>
          <w:noProof/>
        </w:rPr>
        <w:t>371</w:t>
      </w:r>
      <w:r>
        <w:rPr>
          <w:noProof/>
        </w:rPr>
        <w:fldChar w:fldCharType="end"/>
      </w:r>
    </w:p>
    <w:p w14:paraId="06C505F3" w14:textId="7257C2B8" w:rsidR="005978E1" w:rsidRDefault="005978E1">
      <w:pPr>
        <w:pStyle w:val="TOC5"/>
        <w:rPr>
          <w:rFonts w:asciiTheme="minorHAnsi" w:eastAsiaTheme="minorEastAsia" w:hAnsiTheme="minorHAnsi" w:cstheme="minorBidi"/>
          <w:noProof/>
          <w:sz w:val="22"/>
          <w:szCs w:val="22"/>
          <w:lang w:val="en-US"/>
        </w:rPr>
      </w:pPr>
      <w:r>
        <w:rPr>
          <w:noProof/>
        </w:rPr>
        <w:t>5.14.2.1.9</w:t>
      </w:r>
      <w:r>
        <w:rPr>
          <w:rFonts w:asciiTheme="minorHAnsi" w:eastAsiaTheme="minorEastAsia" w:hAnsiTheme="minorHAnsi" w:cstheme="minorBidi"/>
          <w:noProof/>
          <w:sz w:val="22"/>
          <w:szCs w:val="22"/>
          <w:lang w:val="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_Toc222784583 \h </w:instrText>
      </w:r>
      <w:r>
        <w:rPr>
          <w:noProof/>
        </w:rPr>
      </w:r>
      <w:r>
        <w:rPr>
          <w:noProof/>
        </w:rPr>
        <w:fldChar w:fldCharType="separate"/>
      </w:r>
      <w:r>
        <w:rPr>
          <w:noProof/>
        </w:rPr>
        <w:t>372</w:t>
      </w:r>
      <w:r>
        <w:rPr>
          <w:noProof/>
        </w:rPr>
        <w:fldChar w:fldCharType="end"/>
      </w:r>
    </w:p>
    <w:p w14:paraId="4F81E84F" w14:textId="4CBDCB6D" w:rsidR="005978E1" w:rsidRDefault="005978E1">
      <w:pPr>
        <w:pStyle w:val="TOC5"/>
        <w:rPr>
          <w:rFonts w:asciiTheme="minorHAnsi" w:eastAsiaTheme="minorEastAsia" w:hAnsiTheme="minorHAnsi" w:cstheme="minorBidi"/>
          <w:noProof/>
          <w:sz w:val="22"/>
          <w:szCs w:val="22"/>
          <w:lang w:val="en-US"/>
        </w:rPr>
      </w:pPr>
      <w:r>
        <w:rPr>
          <w:noProof/>
        </w:rPr>
        <w:t>5.14.2.1.10</w:t>
      </w:r>
      <w:r>
        <w:rPr>
          <w:rFonts w:asciiTheme="minorHAnsi" w:eastAsiaTheme="minorEastAsia" w:hAnsiTheme="minorHAnsi" w:cstheme="minorBidi"/>
          <w:noProof/>
          <w:sz w:val="22"/>
          <w:szCs w:val="22"/>
          <w:lang w:val="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_Toc222784584 \h </w:instrText>
      </w:r>
      <w:r>
        <w:rPr>
          <w:noProof/>
        </w:rPr>
      </w:r>
      <w:r>
        <w:rPr>
          <w:noProof/>
        </w:rPr>
        <w:fldChar w:fldCharType="separate"/>
      </w:r>
      <w:r>
        <w:rPr>
          <w:noProof/>
        </w:rPr>
        <w:t>372</w:t>
      </w:r>
      <w:r>
        <w:rPr>
          <w:noProof/>
        </w:rPr>
        <w:fldChar w:fldCharType="end"/>
      </w:r>
    </w:p>
    <w:p w14:paraId="45B9FEE8" w14:textId="76CA6279" w:rsidR="005978E1" w:rsidRDefault="005978E1">
      <w:pPr>
        <w:pStyle w:val="TOC5"/>
        <w:rPr>
          <w:rFonts w:asciiTheme="minorHAnsi" w:eastAsiaTheme="minorEastAsia" w:hAnsiTheme="minorHAnsi" w:cstheme="minorBidi"/>
          <w:noProof/>
          <w:sz w:val="22"/>
          <w:szCs w:val="22"/>
          <w:lang w:val="en-US"/>
        </w:rPr>
      </w:pPr>
      <w:r>
        <w:rPr>
          <w:noProof/>
        </w:rPr>
        <w:t>5.14.2.1.11</w:t>
      </w:r>
      <w:r>
        <w:rPr>
          <w:rFonts w:asciiTheme="minorHAnsi" w:eastAsiaTheme="minorEastAsia" w:hAnsiTheme="minorHAnsi" w:cstheme="minorBidi"/>
          <w:noProof/>
          <w:sz w:val="22"/>
          <w:szCs w:val="22"/>
          <w:lang w:val="en-US"/>
        </w:rPr>
        <w:tab/>
      </w:r>
      <w:r>
        <w:rPr>
          <w:noProof/>
        </w:rPr>
        <w:t>Type AdditionInfoAsSessionWithQos</w:t>
      </w:r>
      <w:r>
        <w:rPr>
          <w:noProof/>
        </w:rPr>
        <w:tab/>
      </w:r>
      <w:r>
        <w:rPr>
          <w:noProof/>
        </w:rPr>
        <w:fldChar w:fldCharType="begin"/>
      </w:r>
      <w:r>
        <w:rPr>
          <w:noProof/>
        </w:rPr>
        <w:instrText xml:space="preserve"> PAGEREF _Toc222784585 \h </w:instrText>
      </w:r>
      <w:r>
        <w:rPr>
          <w:noProof/>
        </w:rPr>
      </w:r>
      <w:r>
        <w:rPr>
          <w:noProof/>
        </w:rPr>
        <w:fldChar w:fldCharType="separate"/>
      </w:r>
      <w:r>
        <w:rPr>
          <w:noProof/>
        </w:rPr>
        <w:t>373</w:t>
      </w:r>
      <w:r>
        <w:rPr>
          <w:noProof/>
        </w:rPr>
        <w:fldChar w:fldCharType="end"/>
      </w:r>
    </w:p>
    <w:p w14:paraId="0B74ECD1" w14:textId="59224F08" w:rsidR="005978E1" w:rsidRDefault="005978E1">
      <w:pPr>
        <w:pStyle w:val="TOC5"/>
        <w:rPr>
          <w:rFonts w:asciiTheme="minorHAnsi" w:eastAsiaTheme="minorEastAsia" w:hAnsiTheme="minorHAnsi" w:cstheme="minorBidi"/>
          <w:noProof/>
          <w:sz w:val="22"/>
          <w:szCs w:val="22"/>
          <w:lang w:val="en-US"/>
        </w:rPr>
      </w:pPr>
      <w:r>
        <w:rPr>
          <w:noProof/>
        </w:rPr>
        <w:t>5.14.2.1.12</w:t>
      </w:r>
      <w:r>
        <w:rPr>
          <w:rFonts w:asciiTheme="minorHAnsi" w:eastAsiaTheme="minorEastAsia" w:hAnsiTheme="minorHAnsi" w:cstheme="minorBidi"/>
          <w:noProof/>
          <w:sz w:val="22"/>
          <w:szCs w:val="22"/>
          <w:lang w:val="en-US"/>
        </w:rPr>
        <w:tab/>
      </w:r>
      <w:r>
        <w:rPr>
          <w:noProof/>
        </w:rPr>
        <w:t>Type: ProblemDetailsAsSessionWithQos</w:t>
      </w:r>
      <w:r>
        <w:rPr>
          <w:noProof/>
        </w:rPr>
        <w:tab/>
      </w:r>
      <w:r>
        <w:rPr>
          <w:noProof/>
        </w:rPr>
        <w:fldChar w:fldCharType="begin"/>
      </w:r>
      <w:r>
        <w:rPr>
          <w:noProof/>
        </w:rPr>
        <w:instrText xml:space="preserve"> PAGEREF _Toc222784586 \h </w:instrText>
      </w:r>
      <w:r>
        <w:rPr>
          <w:noProof/>
        </w:rPr>
      </w:r>
      <w:r>
        <w:rPr>
          <w:noProof/>
        </w:rPr>
        <w:fldChar w:fldCharType="separate"/>
      </w:r>
      <w:r>
        <w:rPr>
          <w:noProof/>
        </w:rPr>
        <w:t>374</w:t>
      </w:r>
      <w:r>
        <w:rPr>
          <w:noProof/>
        </w:rPr>
        <w:fldChar w:fldCharType="end"/>
      </w:r>
    </w:p>
    <w:p w14:paraId="1FADBBEF" w14:textId="0C50DE00" w:rsidR="005978E1" w:rsidRDefault="005978E1">
      <w:pPr>
        <w:pStyle w:val="TOC5"/>
        <w:rPr>
          <w:rFonts w:asciiTheme="minorHAnsi" w:eastAsiaTheme="minorEastAsia" w:hAnsiTheme="minorHAnsi" w:cstheme="minorBidi"/>
          <w:noProof/>
          <w:sz w:val="22"/>
          <w:szCs w:val="22"/>
          <w:lang w:val="en-US"/>
        </w:rPr>
      </w:pPr>
      <w:r>
        <w:rPr>
          <w:noProof/>
        </w:rPr>
        <w:t>5.14.2.1.13</w:t>
      </w:r>
      <w:r>
        <w:rPr>
          <w:rFonts w:asciiTheme="minorHAnsi" w:eastAsiaTheme="minorEastAsia" w:hAnsiTheme="minorHAnsi" w:cstheme="minorBidi"/>
          <w:noProof/>
          <w:sz w:val="22"/>
          <w:szCs w:val="22"/>
          <w:lang w:val="en-US"/>
        </w:rPr>
        <w:tab/>
      </w:r>
      <w:r>
        <w:rPr>
          <w:noProof/>
        </w:rPr>
        <w:t>Type AsSessionMediaComponent</w:t>
      </w:r>
      <w:r>
        <w:rPr>
          <w:noProof/>
        </w:rPr>
        <w:tab/>
      </w:r>
      <w:r>
        <w:rPr>
          <w:noProof/>
        </w:rPr>
        <w:fldChar w:fldCharType="begin"/>
      </w:r>
      <w:r>
        <w:rPr>
          <w:noProof/>
        </w:rPr>
        <w:instrText xml:space="preserve"> PAGEREF _Toc222784587 \h </w:instrText>
      </w:r>
      <w:r>
        <w:rPr>
          <w:noProof/>
        </w:rPr>
      </w:r>
      <w:r>
        <w:rPr>
          <w:noProof/>
        </w:rPr>
        <w:fldChar w:fldCharType="separate"/>
      </w:r>
      <w:r>
        <w:rPr>
          <w:noProof/>
        </w:rPr>
        <w:t>374</w:t>
      </w:r>
      <w:r>
        <w:rPr>
          <w:noProof/>
        </w:rPr>
        <w:fldChar w:fldCharType="end"/>
      </w:r>
    </w:p>
    <w:p w14:paraId="670F8787" w14:textId="5D788865" w:rsidR="005978E1" w:rsidRDefault="005978E1">
      <w:pPr>
        <w:pStyle w:val="TOC5"/>
        <w:rPr>
          <w:rFonts w:asciiTheme="minorHAnsi" w:eastAsiaTheme="minorEastAsia" w:hAnsiTheme="minorHAnsi" w:cstheme="minorBidi"/>
          <w:noProof/>
          <w:sz w:val="22"/>
          <w:szCs w:val="22"/>
          <w:lang w:val="en-US"/>
        </w:rPr>
      </w:pPr>
      <w:r>
        <w:rPr>
          <w:noProof/>
        </w:rPr>
        <w:t>5.14.2.1.14</w:t>
      </w:r>
      <w:r>
        <w:rPr>
          <w:rFonts w:asciiTheme="minorHAnsi" w:eastAsiaTheme="minorEastAsia" w:hAnsiTheme="minorHAnsi" w:cstheme="minorBidi"/>
          <w:noProof/>
          <w:sz w:val="22"/>
          <w:szCs w:val="22"/>
          <w:lang w:val="en-US"/>
        </w:rPr>
        <w:tab/>
      </w:r>
      <w:r>
        <w:rPr>
          <w:noProof/>
        </w:rPr>
        <w:t>Type AsSessionMediaComponentRm</w:t>
      </w:r>
      <w:r>
        <w:rPr>
          <w:noProof/>
        </w:rPr>
        <w:tab/>
      </w:r>
      <w:r>
        <w:rPr>
          <w:noProof/>
        </w:rPr>
        <w:fldChar w:fldCharType="begin"/>
      </w:r>
      <w:r>
        <w:rPr>
          <w:noProof/>
        </w:rPr>
        <w:instrText xml:space="preserve"> PAGEREF _Toc222784588 \h </w:instrText>
      </w:r>
      <w:r>
        <w:rPr>
          <w:noProof/>
        </w:rPr>
      </w:r>
      <w:r>
        <w:rPr>
          <w:noProof/>
        </w:rPr>
        <w:fldChar w:fldCharType="separate"/>
      </w:r>
      <w:r>
        <w:rPr>
          <w:noProof/>
        </w:rPr>
        <w:t>378</w:t>
      </w:r>
      <w:r>
        <w:rPr>
          <w:noProof/>
        </w:rPr>
        <w:fldChar w:fldCharType="end"/>
      </w:r>
    </w:p>
    <w:p w14:paraId="59CF3FBA" w14:textId="5F20DA70" w:rsidR="005978E1" w:rsidRDefault="005978E1">
      <w:pPr>
        <w:pStyle w:val="TOC5"/>
        <w:rPr>
          <w:rFonts w:asciiTheme="minorHAnsi" w:eastAsiaTheme="minorEastAsia" w:hAnsiTheme="minorHAnsi" w:cstheme="minorBidi"/>
          <w:noProof/>
          <w:sz w:val="22"/>
          <w:szCs w:val="22"/>
          <w:lang w:val="en-US"/>
        </w:rPr>
      </w:pPr>
      <w:r>
        <w:rPr>
          <w:noProof/>
        </w:rPr>
        <w:t>5.14.2.1.15</w:t>
      </w:r>
      <w:r>
        <w:rPr>
          <w:rFonts w:asciiTheme="minorHAnsi" w:eastAsiaTheme="minorEastAsia" w:hAnsiTheme="minorHAnsi" w:cstheme="minorBidi"/>
          <w:noProof/>
          <w:sz w:val="22"/>
          <w:szCs w:val="22"/>
          <w:lang w:val="en-US"/>
        </w:rPr>
        <w:tab/>
      </w:r>
      <w:r>
        <w:rPr>
          <w:noProof/>
        </w:rPr>
        <w:t>Type: MultiModalFlows</w:t>
      </w:r>
      <w:r>
        <w:rPr>
          <w:noProof/>
        </w:rPr>
        <w:tab/>
      </w:r>
      <w:r>
        <w:rPr>
          <w:noProof/>
        </w:rPr>
        <w:fldChar w:fldCharType="begin"/>
      </w:r>
      <w:r>
        <w:rPr>
          <w:noProof/>
        </w:rPr>
        <w:instrText xml:space="preserve"> PAGEREF _Toc222784589 \h </w:instrText>
      </w:r>
      <w:r>
        <w:rPr>
          <w:noProof/>
        </w:rPr>
      </w:r>
      <w:r>
        <w:rPr>
          <w:noProof/>
        </w:rPr>
        <w:fldChar w:fldCharType="separate"/>
      </w:r>
      <w:r>
        <w:rPr>
          <w:noProof/>
        </w:rPr>
        <w:t>382</w:t>
      </w:r>
      <w:r>
        <w:rPr>
          <w:noProof/>
        </w:rPr>
        <w:fldChar w:fldCharType="end"/>
      </w:r>
    </w:p>
    <w:p w14:paraId="7ECC9BCE" w14:textId="78F99380" w:rsidR="005978E1" w:rsidRDefault="005978E1">
      <w:pPr>
        <w:pStyle w:val="TOC5"/>
        <w:rPr>
          <w:rFonts w:asciiTheme="minorHAnsi" w:eastAsiaTheme="minorEastAsia" w:hAnsiTheme="minorHAnsi" w:cstheme="minorBidi"/>
          <w:noProof/>
          <w:sz w:val="22"/>
          <w:szCs w:val="22"/>
          <w:lang w:val="en-US"/>
        </w:rPr>
      </w:pPr>
      <w:r>
        <w:rPr>
          <w:noProof/>
        </w:rPr>
        <w:t>5.14.2.1.16</w:t>
      </w:r>
      <w:r>
        <w:rPr>
          <w:rFonts w:asciiTheme="minorHAnsi" w:eastAsiaTheme="minorEastAsia" w:hAnsiTheme="minorHAnsi" w:cstheme="minorBidi"/>
          <w:noProof/>
          <w:sz w:val="22"/>
          <w:szCs w:val="22"/>
          <w:lang w:val="en-US"/>
        </w:rPr>
        <w:tab/>
      </w:r>
      <w:r>
        <w:rPr>
          <w:noProof/>
        </w:rPr>
        <w:t>Type: UeAddInfo</w:t>
      </w:r>
      <w:r>
        <w:rPr>
          <w:noProof/>
        </w:rPr>
        <w:tab/>
      </w:r>
      <w:r>
        <w:rPr>
          <w:noProof/>
        </w:rPr>
        <w:fldChar w:fldCharType="begin"/>
      </w:r>
      <w:r>
        <w:rPr>
          <w:noProof/>
        </w:rPr>
        <w:instrText xml:space="preserve"> PAGEREF _Toc222784590 \h </w:instrText>
      </w:r>
      <w:r>
        <w:rPr>
          <w:noProof/>
        </w:rPr>
      </w:r>
      <w:r>
        <w:rPr>
          <w:noProof/>
        </w:rPr>
        <w:fldChar w:fldCharType="separate"/>
      </w:r>
      <w:r>
        <w:rPr>
          <w:noProof/>
        </w:rPr>
        <w:t>382</w:t>
      </w:r>
      <w:r>
        <w:rPr>
          <w:noProof/>
        </w:rPr>
        <w:fldChar w:fldCharType="end"/>
      </w:r>
    </w:p>
    <w:p w14:paraId="0A823ADB" w14:textId="28A30C08" w:rsidR="005978E1" w:rsidRDefault="005978E1">
      <w:pPr>
        <w:pStyle w:val="TOC4"/>
        <w:rPr>
          <w:rFonts w:asciiTheme="minorHAnsi" w:eastAsiaTheme="minorEastAsia" w:hAnsiTheme="minorHAnsi" w:cstheme="minorBidi"/>
          <w:noProof/>
          <w:sz w:val="22"/>
          <w:szCs w:val="22"/>
          <w:lang w:val="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_Toc222784591 \h </w:instrText>
      </w:r>
      <w:r>
        <w:rPr>
          <w:noProof/>
        </w:rPr>
      </w:r>
      <w:r>
        <w:rPr>
          <w:noProof/>
        </w:rPr>
        <w:fldChar w:fldCharType="separate"/>
      </w:r>
      <w:r>
        <w:rPr>
          <w:noProof/>
        </w:rPr>
        <w:t>382</w:t>
      </w:r>
      <w:r>
        <w:rPr>
          <w:noProof/>
        </w:rPr>
        <w:fldChar w:fldCharType="end"/>
      </w:r>
    </w:p>
    <w:p w14:paraId="41189157" w14:textId="75373DA2"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_Toc222784592 \h </w:instrText>
      </w:r>
      <w:r>
        <w:rPr>
          <w:noProof/>
        </w:rPr>
      </w:r>
      <w:r>
        <w:rPr>
          <w:noProof/>
        </w:rPr>
        <w:fldChar w:fldCharType="separate"/>
      </w:r>
      <w:r>
        <w:rPr>
          <w:noProof/>
        </w:rPr>
        <w:t>382</w:t>
      </w:r>
      <w:r>
        <w:rPr>
          <w:noProof/>
        </w:rPr>
        <w:fldChar w:fldCharType="end"/>
      </w:r>
    </w:p>
    <w:p w14:paraId="668C8FC5" w14:textId="1FD10FE3"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_Toc222784593 \h </w:instrText>
      </w:r>
      <w:r>
        <w:rPr>
          <w:noProof/>
        </w:rPr>
      </w:r>
      <w:r>
        <w:rPr>
          <w:noProof/>
        </w:rPr>
        <w:fldChar w:fldCharType="separate"/>
      </w:r>
      <w:r>
        <w:rPr>
          <w:noProof/>
        </w:rPr>
        <w:t>382</w:t>
      </w:r>
      <w:r>
        <w:rPr>
          <w:noProof/>
        </w:rPr>
        <w:fldChar w:fldCharType="end"/>
      </w:r>
    </w:p>
    <w:p w14:paraId="39745840" w14:textId="62AF0E22" w:rsidR="005978E1" w:rsidRDefault="005978E1">
      <w:pPr>
        <w:pStyle w:val="TOC5"/>
        <w:rPr>
          <w:rFonts w:asciiTheme="minorHAnsi" w:eastAsiaTheme="minorEastAsia" w:hAnsiTheme="minorHAnsi" w:cstheme="minorBidi"/>
          <w:noProof/>
          <w:sz w:val="22"/>
          <w:szCs w:val="22"/>
          <w:lang w:val="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rPr>
        <w:tab/>
      </w:r>
      <w:r>
        <w:rPr>
          <w:noProof/>
        </w:rPr>
        <w:t>Enumeration: UserPlane</w:t>
      </w:r>
      <w:r>
        <w:rPr>
          <w:noProof/>
          <w:lang w:eastAsia="zh-CN"/>
        </w:rPr>
        <w:t>Event</w:t>
      </w:r>
      <w:r>
        <w:rPr>
          <w:noProof/>
        </w:rPr>
        <w:tab/>
      </w:r>
      <w:r>
        <w:rPr>
          <w:noProof/>
        </w:rPr>
        <w:fldChar w:fldCharType="begin"/>
      </w:r>
      <w:r>
        <w:rPr>
          <w:noProof/>
        </w:rPr>
        <w:instrText xml:space="preserve"> PAGEREF _Toc222784594 \h </w:instrText>
      </w:r>
      <w:r>
        <w:rPr>
          <w:noProof/>
        </w:rPr>
      </w:r>
      <w:r>
        <w:rPr>
          <w:noProof/>
        </w:rPr>
        <w:fldChar w:fldCharType="separate"/>
      </w:r>
      <w:r>
        <w:rPr>
          <w:noProof/>
        </w:rPr>
        <w:t>383</w:t>
      </w:r>
      <w:r>
        <w:rPr>
          <w:noProof/>
        </w:rPr>
        <w:fldChar w:fldCharType="end"/>
      </w:r>
    </w:p>
    <w:p w14:paraId="3F6A675E" w14:textId="2242FE83" w:rsidR="005978E1" w:rsidRDefault="005978E1">
      <w:pPr>
        <w:pStyle w:val="TOC3"/>
        <w:rPr>
          <w:rFonts w:asciiTheme="minorHAnsi" w:eastAsiaTheme="minorEastAsia" w:hAnsiTheme="minorHAnsi" w:cstheme="minorBidi"/>
          <w:noProof/>
          <w:sz w:val="22"/>
          <w:szCs w:val="22"/>
          <w:lang w:val="en-US"/>
        </w:rPr>
      </w:pPr>
      <w:r>
        <w:rPr>
          <w:noProof/>
        </w:rPr>
        <w:t>5.14.3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_Toc222784595 \h </w:instrText>
      </w:r>
      <w:r>
        <w:rPr>
          <w:noProof/>
        </w:rPr>
      </w:r>
      <w:r>
        <w:rPr>
          <w:noProof/>
        </w:rPr>
        <w:fldChar w:fldCharType="separate"/>
      </w:r>
      <w:r>
        <w:rPr>
          <w:noProof/>
        </w:rPr>
        <w:t>383</w:t>
      </w:r>
      <w:r>
        <w:rPr>
          <w:noProof/>
        </w:rPr>
        <w:fldChar w:fldCharType="end"/>
      </w:r>
    </w:p>
    <w:p w14:paraId="700C4C00" w14:textId="6D9882EB" w:rsidR="005978E1" w:rsidRDefault="005978E1">
      <w:pPr>
        <w:pStyle w:val="TOC4"/>
        <w:rPr>
          <w:rFonts w:asciiTheme="minorHAnsi" w:eastAsiaTheme="minorEastAsia" w:hAnsiTheme="minorHAnsi" w:cstheme="minorBidi"/>
          <w:noProof/>
          <w:sz w:val="22"/>
          <w:szCs w:val="22"/>
          <w:lang w:val="en-US"/>
        </w:rPr>
      </w:pPr>
      <w:r>
        <w:rPr>
          <w:noProof/>
        </w:rPr>
        <w:t>5.14.3.1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_Toc222784596 \h </w:instrText>
      </w:r>
      <w:r>
        <w:rPr>
          <w:noProof/>
        </w:rPr>
      </w:r>
      <w:r>
        <w:rPr>
          <w:noProof/>
        </w:rPr>
        <w:fldChar w:fldCharType="separate"/>
      </w:r>
      <w:r>
        <w:rPr>
          <w:noProof/>
        </w:rPr>
        <w:t>383</w:t>
      </w:r>
      <w:r>
        <w:rPr>
          <w:noProof/>
        </w:rPr>
        <w:fldChar w:fldCharType="end"/>
      </w:r>
    </w:p>
    <w:p w14:paraId="22CC8773" w14:textId="794EC61E" w:rsidR="005978E1" w:rsidRDefault="005978E1">
      <w:pPr>
        <w:pStyle w:val="TOC4"/>
        <w:rPr>
          <w:rFonts w:asciiTheme="minorHAnsi" w:eastAsiaTheme="minorEastAsia" w:hAnsiTheme="minorHAnsi" w:cstheme="minorBidi"/>
          <w:noProof/>
          <w:sz w:val="22"/>
          <w:szCs w:val="22"/>
          <w:lang w:val="en-US"/>
        </w:rPr>
      </w:pPr>
      <w:r>
        <w:rPr>
          <w:noProof/>
        </w:rPr>
        <w:t>5.14.3.2</w:t>
      </w:r>
      <w:r>
        <w:rPr>
          <w:rFonts w:asciiTheme="minorHAnsi" w:eastAsiaTheme="minorEastAsia" w:hAnsiTheme="minorHAnsi" w:cstheme="minorBidi"/>
          <w:noProof/>
          <w:sz w:val="22"/>
          <w:szCs w:val="22"/>
          <w:lang w:val="en-US"/>
        </w:rPr>
        <w:tab/>
      </w:r>
      <w:r>
        <w:rPr>
          <w:noProof/>
        </w:rPr>
        <w:t>Resource: AS Session with Required QoS subscriptions</w:t>
      </w:r>
      <w:r>
        <w:rPr>
          <w:noProof/>
        </w:rPr>
        <w:tab/>
      </w:r>
      <w:r>
        <w:rPr>
          <w:noProof/>
        </w:rPr>
        <w:fldChar w:fldCharType="begin"/>
      </w:r>
      <w:r>
        <w:rPr>
          <w:noProof/>
        </w:rPr>
        <w:instrText xml:space="preserve"> PAGEREF _Toc222784597 \h </w:instrText>
      </w:r>
      <w:r>
        <w:rPr>
          <w:noProof/>
        </w:rPr>
      </w:r>
      <w:r>
        <w:rPr>
          <w:noProof/>
        </w:rPr>
        <w:fldChar w:fldCharType="separate"/>
      </w:r>
      <w:r>
        <w:rPr>
          <w:noProof/>
        </w:rPr>
        <w:t>384</w:t>
      </w:r>
      <w:r>
        <w:rPr>
          <w:noProof/>
        </w:rPr>
        <w:fldChar w:fldCharType="end"/>
      </w:r>
    </w:p>
    <w:p w14:paraId="1B750C8A" w14:textId="4C45C83D" w:rsidR="005978E1" w:rsidRDefault="005978E1">
      <w:pPr>
        <w:pStyle w:val="TOC5"/>
        <w:rPr>
          <w:rFonts w:asciiTheme="minorHAnsi" w:eastAsiaTheme="minorEastAsia" w:hAnsiTheme="minorHAnsi" w:cstheme="minorBidi"/>
          <w:noProof/>
          <w:sz w:val="22"/>
          <w:szCs w:val="22"/>
          <w:lang w:val="en-US"/>
        </w:rPr>
      </w:pPr>
      <w:r>
        <w:rPr>
          <w:noProof/>
        </w:rPr>
        <w:t>5.14.3.2.1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_Toc222784598 \h </w:instrText>
      </w:r>
      <w:r>
        <w:rPr>
          <w:noProof/>
        </w:rPr>
      </w:r>
      <w:r>
        <w:rPr>
          <w:noProof/>
        </w:rPr>
        <w:fldChar w:fldCharType="separate"/>
      </w:r>
      <w:r>
        <w:rPr>
          <w:noProof/>
        </w:rPr>
        <w:t>384</w:t>
      </w:r>
      <w:r>
        <w:rPr>
          <w:noProof/>
        </w:rPr>
        <w:fldChar w:fldCharType="end"/>
      </w:r>
    </w:p>
    <w:p w14:paraId="746EC1BA" w14:textId="2DF1A652" w:rsidR="005978E1" w:rsidRDefault="005978E1">
      <w:pPr>
        <w:pStyle w:val="TOC5"/>
        <w:rPr>
          <w:rFonts w:asciiTheme="minorHAnsi" w:eastAsiaTheme="minorEastAsia" w:hAnsiTheme="minorHAnsi" w:cstheme="minorBidi"/>
          <w:noProof/>
          <w:sz w:val="22"/>
          <w:szCs w:val="22"/>
          <w:lang w:val="en-US"/>
        </w:rPr>
      </w:pPr>
      <w:r>
        <w:rPr>
          <w:noProof/>
        </w:rPr>
        <w:t>5.14.3.2.2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_Toc222784599 \h </w:instrText>
      </w:r>
      <w:r>
        <w:rPr>
          <w:noProof/>
        </w:rPr>
      </w:r>
      <w:r>
        <w:rPr>
          <w:noProof/>
        </w:rPr>
        <w:fldChar w:fldCharType="separate"/>
      </w:r>
      <w:r>
        <w:rPr>
          <w:noProof/>
        </w:rPr>
        <w:t>384</w:t>
      </w:r>
      <w:r>
        <w:rPr>
          <w:noProof/>
        </w:rPr>
        <w:fldChar w:fldCharType="end"/>
      </w:r>
    </w:p>
    <w:p w14:paraId="580AF43B" w14:textId="73A9C56A" w:rsidR="005978E1" w:rsidRDefault="005978E1">
      <w:pPr>
        <w:pStyle w:val="TOC5"/>
        <w:rPr>
          <w:rFonts w:asciiTheme="minorHAnsi" w:eastAsiaTheme="minorEastAsia" w:hAnsiTheme="minorHAnsi" w:cstheme="minorBidi"/>
          <w:noProof/>
          <w:sz w:val="22"/>
          <w:szCs w:val="22"/>
          <w:lang w:val="en-US"/>
        </w:rPr>
      </w:pPr>
      <w:r>
        <w:rPr>
          <w:noProof/>
        </w:rPr>
        <w:t>5.14.3.2.3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_Toc222784600 \h </w:instrText>
      </w:r>
      <w:r>
        <w:rPr>
          <w:noProof/>
        </w:rPr>
      </w:r>
      <w:r>
        <w:rPr>
          <w:noProof/>
        </w:rPr>
        <w:fldChar w:fldCharType="separate"/>
      </w:r>
      <w:r>
        <w:rPr>
          <w:noProof/>
        </w:rPr>
        <w:t>385</w:t>
      </w:r>
      <w:r>
        <w:rPr>
          <w:noProof/>
        </w:rPr>
        <w:fldChar w:fldCharType="end"/>
      </w:r>
    </w:p>
    <w:p w14:paraId="3748586C" w14:textId="7E48F4BF" w:rsidR="005978E1" w:rsidRDefault="005978E1">
      <w:pPr>
        <w:pStyle w:val="TOC4"/>
        <w:rPr>
          <w:rFonts w:asciiTheme="minorHAnsi" w:eastAsiaTheme="minorEastAsia" w:hAnsiTheme="minorHAnsi" w:cstheme="minorBidi"/>
          <w:noProof/>
          <w:sz w:val="22"/>
          <w:szCs w:val="22"/>
          <w:lang w:val="en-US"/>
        </w:rPr>
      </w:pPr>
      <w:r>
        <w:rPr>
          <w:noProof/>
        </w:rPr>
        <w:t>5.14.3.3</w:t>
      </w:r>
      <w:r>
        <w:rPr>
          <w:rFonts w:asciiTheme="minorHAnsi" w:eastAsiaTheme="minorEastAsia" w:hAnsiTheme="minorHAnsi" w:cstheme="minorBidi"/>
          <w:noProof/>
          <w:sz w:val="22"/>
          <w:szCs w:val="22"/>
          <w:lang w:val="en-US"/>
        </w:rPr>
        <w:tab/>
      </w:r>
      <w:r>
        <w:rPr>
          <w:noProof/>
        </w:rPr>
        <w:t>Resource: Individual AS Session with Required QoS Subscription</w:t>
      </w:r>
      <w:r>
        <w:rPr>
          <w:noProof/>
        </w:rPr>
        <w:tab/>
      </w:r>
      <w:r>
        <w:rPr>
          <w:noProof/>
        </w:rPr>
        <w:fldChar w:fldCharType="begin"/>
      </w:r>
      <w:r>
        <w:rPr>
          <w:noProof/>
        </w:rPr>
        <w:instrText xml:space="preserve"> PAGEREF _Toc222784601 \h </w:instrText>
      </w:r>
      <w:r>
        <w:rPr>
          <w:noProof/>
        </w:rPr>
      </w:r>
      <w:r>
        <w:rPr>
          <w:noProof/>
        </w:rPr>
        <w:fldChar w:fldCharType="separate"/>
      </w:r>
      <w:r>
        <w:rPr>
          <w:noProof/>
        </w:rPr>
        <w:t>387</w:t>
      </w:r>
      <w:r>
        <w:rPr>
          <w:noProof/>
        </w:rPr>
        <w:fldChar w:fldCharType="end"/>
      </w:r>
    </w:p>
    <w:p w14:paraId="6D74EAAB" w14:textId="1AB35D66" w:rsidR="005978E1" w:rsidRDefault="005978E1">
      <w:pPr>
        <w:pStyle w:val="TOC5"/>
        <w:rPr>
          <w:rFonts w:asciiTheme="minorHAnsi" w:eastAsiaTheme="minorEastAsia" w:hAnsiTheme="minorHAnsi" w:cstheme="minorBidi"/>
          <w:noProof/>
          <w:sz w:val="22"/>
          <w:szCs w:val="22"/>
          <w:lang w:val="en-US"/>
        </w:rPr>
      </w:pPr>
      <w:r>
        <w:rPr>
          <w:noProof/>
        </w:rPr>
        <w:t>5.14.3.3.1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_Toc222784602 \h </w:instrText>
      </w:r>
      <w:r>
        <w:rPr>
          <w:noProof/>
        </w:rPr>
      </w:r>
      <w:r>
        <w:rPr>
          <w:noProof/>
        </w:rPr>
        <w:fldChar w:fldCharType="separate"/>
      </w:r>
      <w:r>
        <w:rPr>
          <w:noProof/>
        </w:rPr>
        <w:t>387</w:t>
      </w:r>
      <w:r>
        <w:rPr>
          <w:noProof/>
        </w:rPr>
        <w:fldChar w:fldCharType="end"/>
      </w:r>
    </w:p>
    <w:p w14:paraId="395B8E3E" w14:textId="5C2AEC3D" w:rsidR="005978E1" w:rsidRDefault="005978E1">
      <w:pPr>
        <w:pStyle w:val="TOC5"/>
        <w:rPr>
          <w:rFonts w:asciiTheme="minorHAnsi" w:eastAsiaTheme="minorEastAsia" w:hAnsiTheme="minorHAnsi" w:cstheme="minorBidi"/>
          <w:noProof/>
          <w:sz w:val="22"/>
          <w:szCs w:val="22"/>
          <w:lang w:val="en-US"/>
        </w:rPr>
      </w:pPr>
      <w:r>
        <w:rPr>
          <w:noProof/>
        </w:rPr>
        <w:t>5.14.3.3.2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_Toc222784603 \h </w:instrText>
      </w:r>
      <w:r>
        <w:rPr>
          <w:noProof/>
        </w:rPr>
      </w:r>
      <w:r>
        <w:rPr>
          <w:noProof/>
        </w:rPr>
        <w:fldChar w:fldCharType="separate"/>
      </w:r>
      <w:r>
        <w:rPr>
          <w:noProof/>
        </w:rPr>
        <w:t>387</w:t>
      </w:r>
      <w:r>
        <w:rPr>
          <w:noProof/>
        </w:rPr>
        <w:fldChar w:fldCharType="end"/>
      </w:r>
    </w:p>
    <w:p w14:paraId="086CBE90" w14:textId="23AB8EC1" w:rsidR="005978E1" w:rsidRDefault="005978E1">
      <w:pPr>
        <w:pStyle w:val="TOC5"/>
        <w:rPr>
          <w:rFonts w:asciiTheme="minorHAnsi" w:eastAsiaTheme="minorEastAsia" w:hAnsiTheme="minorHAnsi" w:cstheme="minorBidi"/>
          <w:noProof/>
          <w:sz w:val="22"/>
          <w:szCs w:val="22"/>
          <w:lang w:val="en-US"/>
        </w:rPr>
      </w:pPr>
      <w:r>
        <w:rPr>
          <w:noProof/>
        </w:rPr>
        <w:t>5.14.3.3.3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_Toc222784604 \h </w:instrText>
      </w:r>
      <w:r>
        <w:rPr>
          <w:noProof/>
        </w:rPr>
      </w:r>
      <w:r>
        <w:rPr>
          <w:noProof/>
        </w:rPr>
        <w:fldChar w:fldCharType="separate"/>
      </w:r>
      <w:r>
        <w:rPr>
          <w:noProof/>
        </w:rPr>
        <w:t>387</w:t>
      </w:r>
      <w:r>
        <w:rPr>
          <w:noProof/>
        </w:rPr>
        <w:fldChar w:fldCharType="end"/>
      </w:r>
    </w:p>
    <w:p w14:paraId="4ED74C37" w14:textId="23948538" w:rsidR="005978E1" w:rsidRDefault="005978E1">
      <w:pPr>
        <w:pStyle w:val="TOC4"/>
        <w:rPr>
          <w:rFonts w:asciiTheme="minorHAnsi" w:eastAsiaTheme="minorEastAsia" w:hAnsiTheme="minorHAnsi" w:cstheme="minorBidi"/>
          <w:noProof/>
          <w:sz w:val="22"/>
          <w:szCs w:val="22"/>
          <w:lang w:val="en-US"/>
        </w:rPr>
      </w:pPr>
      <w:r>
        <w:rPr>
          <w:noProof/>
        </w:rPr>
        <w:t>5.14.3.4</w:t>
      </w:r>
      <w:r>
        <w:rPr>
          <w:rFonts w:asciiTheme="minorHAnsi" w:eastAsiaTheme="minorEastAsia" w:hAnsiTheme="minorHAnsi" w:cstheme="minorBidi"/>
          <w:noProof/>
          <w:sz w:val="22"/>
          <w:szCs w:val="22"/>
          <w:lang w:val="en-US"/>
        </w:rPr>
        <w:tab/>
      </w:r>
      <w:r>
        <w:rPr>
          <w:noProof/>
        </w:rPr>
        <w:t>Void</w:t>
      </w:r>
      <w:r>
        <w:rPr>
          <w:noProof/>
        </w:rPr>
        <w:tab/>
      </w:r>
      <w:r>
        <w:rPr>
          <w:noProof/>
        </w:rPr>
        <w:fldChar w:fldCharType="begin"/>
      </w:r>
      <w:r>
        <w:rPr>
          <w:noProof/>
        </w:rPr>
        <w:instrText xml:space="preserve"> PAGEREF _Toc222784605 \h </w:instrText>
      </w:r>
      <w:r>
        <w:rPr>
          <w:noProof/>
        </w:rPr>
      </w:r>
      <w:r>
        <w:rPr>
          <w:noProof/>
        </w:rPr>
        <w:fldChar w:fldCharType="separate"/>
      </w:r>
      <w:r>
        <w:rPr>
          <w:noProof/>
        </w:rPr>
        <w:t>391</w:t>
      </w:r>
      <w:r>
        <w:rPr>
          <w:noProof/>
        </w:rPr>
        <w:fldChar w:fldCharType="end"/>
      </w:r>
    </w:p>
    <w:p w14:paraId="3493B2C6" w14:textId="4103B78A" w:rsidR="005978E1" w:rsidRDefault="005978E1">
      <w:pPr>
        <w:pStyle w:val="TOC3"/>
        <w:rPr>
          <w:rFonts w:asciiTheme="minorHAnsi" w:eastAsiaTheme="minorEastAsia" w:hAnsiTheme="minorHAnsi" w:cstheme="minorBidi"/>
          <w:noProof/>
          <w:sz w:val="22"/>
          <w:szCs w:val="22"/>
          <w:lang w:val="en-US"/>
        </w:rPr>
      </w:pPr>
      <w:r>
        <w:rPr>
          <w:noProof/>
        </w:rPr>
        <w:t>5.14.3A</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_Toc222784606 \h </w:instrText>
      </w:r>
      <w:r>
        <w:rPr>
          <w:noProof/>
        </w:rPr>
      </w:r>
      <w:r>
        <w:rPr>
          <w:noProof/>
        </w:rPr>
        <w:fldChar w:fldCharType="separate"/>
      </w:r>
      <w:r>
        <w:rPr>
          <w:noProof/>
        </w:rPr>
        <w:t>391</w:t>
      </w:r>
      <w:r>
        <w:rPr>
          <w:noProof/>
        </w:rPr>
        <w:fldChar w:fldCharType="end"/>
      </w:r>
    </w:p>
    <w:p w14:paraId="213E12C6" w14:textId="3F7ABD3B" w:rsidR="005978E1" w:rsidRDefault="005978E1">
      <w:pPr>
        <w:pStyle w:val="TOC4"/>
        <w:rPr>
          <w:rFonts w:asciiTheme="minorHAnsi" w:eastAsiaTheme="minorEastAsia" w:hAnsiTheme="minorHAnsi" w:cstheme="minorBidi"/>
          <w:noProof/>
          <w:sz w:val="22"/>
          <w:szCs w:val="22"/>
          <w:lang w:val="en-US"/>
        </w:rPr>
      </w:pPr>
      <w:r>
        <w:rPr>
          <w:noProof/>
        </w:rPr>
        <w:t>5.14.3A.1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_Toc222784607 \h </w:instrText>
      </w:r>
      <w:r>
        <w:rPr>
          <w:noProof/>
        </w:rPr>
      </w:r>
      <w:r>
        <w:rPr>
          <w:noProof/>
        </w:rPr>
        <w:fldChar w:fldCharType="separate"/>
      </w:r>
      <w:r>
        <w:rPr>
          <w:noProof/>
        </w:rPr>
        <w:t>391</w:t>
      </w:r>
      <w:r>
        <w:rPr>
          <w:noProof/>
        </w:rPr>
        <w:fldChar w:fldCharType="end"/>
      </w:r>
    </w:p>
    <w:p w14:paraId="6562FC49" w14:textId="2EA0AC17" w:rsidR="005978E1" w:rsidRDefault="005978E1">
      <w:pPr>
        <w:pStyle w:val="TOC4"/>
        <w:rPr>
          <w:rFonts w:asciiTheme="minorHAnsi" w:eastAsiaTheme="minorEastAsia" w:hAnsiTheme="minorHAnsi" w:cstheme="minorBidi"/>
          <w:noProof/>
          <w:sz w:val="22"/>
          <w:szCs w:val="22"/>
          <w:lang w:val="en-US"/>
        </w:rPr>
      </w:pPr>
      <w:r>
        <w:rPr>
          <w:noProof/>
        </w:rPr>
        <w:t>5.14.3A.2</w:t>
      </w:r>
      <w:r>
        <w:rPr>
          <w:rFonts w:asciiTheme="minorHAnsi" w:eastAsiaTheme="minorEastAsia" w:hAnsiTheme="minorHAnsi" w:cstheme="minorBidi"/>
          <w:noProof/>
          <w:sz w:val="22"/>
          <w:szCs w:val="22"/>
          <w:lang w:val="en-US"/>
        </w:rPr>
        <w:tab/>
      </w:r>
      <w:r>
        <w:rPr>
          <w:noProof/>
        </w:rPr>
        <w:t>Event Notification</w:t>
      </w:r>
      <w:r>
        <w:rPr>
          <w:noProof/>
        </w:rPr>
        <w:tab/>
      </w:r>
      <w:r>
        <w:rPr>
          <w:noProof/>
        </w:rPr>
        <w:fldChar w:fldCharType="begin"/>
      </w:r>
      <w:r>
        <w:rPr>
          <w:noProof/>
        </w:rPr>
        <w:instrText xml:space="preserve"> PAGEREF _Toc222784608 \h </w:instrText>
      </w:r>
      <w:r>
        <w:rPr>
          <w:noProof/>
        </w:rPr>
      </w:r>
      <w:r>
        <w:rPr>
          <w:noProof/>
        </w:rPr>
        <w:fldChar w:fldCharType="separate"/>
      </w:r>
      <w:r>
        <w:rPr>
          <w:noProof/>
        </w:rPr>
        <w:t>392</w:t>
      </w:r>
      <w:r>
        <w:rPr>
          <w:noProof/>
        </w:rPr>
        <w:fldChar w:fldCharType="end"/>
      </w:r>
    </w:p>
    <w:p w14:paraId="21756BDD" w14:textId="79469255" w:rsidR="005978E1" w:rsidRDefault="005978E1">
      <w:pPr>
        <w:pStyle w:val="TOC5"/>
        <w:rPr>
          <w:rFonts w:asciiTheme="minorHAnsi" w:eastAsiaTheme="minorEastAsia" w:hAnsiTheme="minorHAnsi" w:cstheme="minorBidi"/>
          <w:noProof/>
          <w:sz w:val="22"/>
          <w:szCs w:val="22"/>
          <w:lang w:val="en-US"/>
        </w:rPr>
      </w:pPr>
      <w:r>
        <w:rPr>
          <w:noProof/>
        </w:rPr>
        <w:t>5.14.3A.2.1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_Toc222784609 \h </w:instrText>
      </w:r>
      <w:r>
        <w:rPr>
          <w:noProof/>
        </w:rPr>
      </w:r>
      <w:r>
        <w:rPr>
          <w:noProof/>
        </w:rPr>
        <w:fldChar w:fldCharType="separate"/>
      </w:r>
      <w:r>
        <w:rPr>
          <w:noProof/>
        </w:rPr>
        <w:t>392</w:t>
      </w:r>
      <w:r>
        <w:rPr>
          <w:noProof/>
        </w:rPr>
        <w:fldChar w:fldCharType="end"/>
      </w:r>
    </w:p>
    <w:p w14:paraId="30B7D3FA" w14:textId="2E8F90FD" w:rsidR="005978E1" w:rsidRDefault="005978E1">
      <w:pPr>
        <w:pStyle w:val="TOC5"/>
        <w:rPr>
          <w:rFonts w:asciiTheme="minorHAnsi" w:eastAsiaTheme="minorEastAsia" w:hAnsiTheme="minorHAnsi" w:cstheme="minorBidi"/>
          <w:noProof/>
          <w:sz w:val="22"/>
          <w:szCs w:val="22"/>
          <w:lang w:val="en-US"/>
        </w:rPr>
      </w:pPr>
      <w:r>
        <w:rPr>
          <w:noProof/>
        </w:rPr>
        <w:t>5.14.3A.2.2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_Toc222784610 \h </w:instrText>
      </w:r>
      <w:r>
        <w:rPr>
          <w:noProof/>
        </w:rPr>
      </w:r>
      <w:r>
        <w:rPr>
          <w:noProof/>
        </w:rPr>
        <w:fldChar w:fldCharType="separate"/>
      </w:r>
      <w:r>
        <w:rPr>
          <w:noProof/>
        </w:rPr>
        <w:t>392</w:t>
      </w:r>
      <w:r>
        <w:rPr>
          <w:noProof/>
        </w:rPr>
        <w:fldChar w:fldCharType="end"/>
      </w:r>
    </w:p>
    <w:p w14:paraId="174BFDBB" w14:textId="7033CC55" w:rsidR="005978E1" w:rsidRDefault="005978E1">
      <w:pPr>
        <w:pStyle w:val="TOC5"/>
        <w:rPr>
          <w:rFonts w:asciiTheme="minorHAnsi" w:eastAsiaTheme="minorEastAsia" w:hAnsiTheme="minorHAnsi" w:cstheme="minorBidi"/>
          <w:noProof/>
          <w:sz w:val="22"/>
          <w:szCs w:val="22"/>
          <w:lang w:val="en-US"/>
        </w:rPr>
      </w:pPr>
      <w:r>
        <w:rPr>
          <w:noProof/>
        </w:rPr>
        <w:t>5.14.3A.2.3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_Toc222784611 \h </w:instrText>
      </w:r>
      <w:r>
        <w:rPr>
          <w:noProof/>
        </w:rPr>
      </w:r>
      <w:r>
        <w:rPr>
          <w:noProof/>
        </w:rPr>
        <w:fldChar w:fldCharType="separate"/>
      </w:r>
      <w:r>
        <w:rPr>
          <w:noProof/>
        </w:rPr>
        <w:t>392</w:t>
      </w:r>
      <w:r>
        <w:rPr>
          <w:noProof/>
        </w:rPr>
        <w:fldChar w:fldCharType="end"/>
      </w:r>
    </w:p>
    <w:p w14:paraId="5951B597" w14:textId="3E3430AC" w:rsidR="005978E1" w:rsidRDefault="005978E1">
      <w:pPr>
        <w:pStyle w:val="TOC3"/>
        <w:rPr>
          <w:rFonts w:asciiTheme="minorHAnsi" w:eastAsiaTheme="minorEastAsia" w:hAnsiTheme="minorHAnsi" w:cstheme="minorBidi"/>
          <w:noProof/>
          <w:sz w:val="22"/>
          <w:szCs w:val="22"/>
          <w:lang w:val="en-US"/>
        </w:rPr>
      </w:pPr>
      <w:r>
        <w:rPr>
          <w:noProof/>
        </w:rPr>
        <w:t>5.14.4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_Toc222784612 \h </w:instrText>
      </w:r>
      <w:r>
        <w:rPr>
          <w:noProof/>
        </w:rPr>
      </w:r>
      <w:r>
        <w:rPr>
          <w:noProof/>
        </w:rPr>
        <w:fldChar w:fldCharType="separate"/>
      </w:r>
      <w:r>
        <w:rPr>
          <w:noProof/>
        </w:rPr>
        <w:t>393</w:t>
      </w:r>
      <w:r>
        <w:rPr>
          <w:noProof/>
        </w:rPr>
        <w:fldChar w:fldCharType="end"/>
      </w:r>
    </w:p>
    <w:p w14:paraId="2EB046B6" w14:textId="39B8DF34" w:rsidR="005978E1" w:rsidRDefault="005978E1">
      <w:pPr>
        <w:pStyle w:val="TOC3"/>
        <w:rPr>
          <w:rFonts w:asciiTheme="minorHAnsi" w:eastAsiaTheme="minorEastAsia" w:hAnsiTheme="minorHAnsi" w:cstheme="minorBidi"/>
          <w:noProof/>
          <w:sz w:val="22"/>
          <w:szCs w:val="22"/>
          <w:lang w:val="en-US"/>
        </w:rPr>
      </w:pPr>
      <w:r>
        <w:rPr>
          <w:noProof/>
        </w:rPr>
        <w:t>5.14.5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_Toc222784613 \h </w:instrText>
      </w:r>
      <w:r>
        <w:rPr>
          <w:noProof/>
        </w:rPr>
      </w:r>
      <w:r>
        <w:rPr>
          <w:noProof/>
        </w:rPr>
        <w:fldChar w:fldCharType="separate"/>
      </w:r>
      <w:r>
        <w:rPr>
          <w:noProof/>
        </w:rPr>
        <w:t>397</w:t>
      </w:r>
      <w:r>
        <w:rPr>
          <w:noProof/>
        </w:rPr>
        <w:fldChar w:fldCharType="end"/>
      </w:r>
    </w:p>
    <w:p w14:paraId="3B957A53" w14:textId="47518B6D" w:rsidR="005978E1" w:rsidRDefault="005978E1">
      <w:pPr>
        <w:pStyle w:val="TOC4"/>
        <w:rPr>
          <w:rFonts w:asciiTheme="minorHAnsi" w:eastAsiaTheme="minorEastAsia" w:hAnsiTheme="minorHAnsi" w:cstheme="minorBidi"/>
          <w:noProof/>
          <w:sz w:val="22"/>
          <w:szCs w:val="22"/>
          <w:lang w:val="en-US"/>
        </w:rPr>
      </w:pPr>
      <w:r>
        <w:rPr>
          <w:noProof/>
        </w:rPr>
        <w:t>5.14.5.1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_Toc222784614 \h </w:instrText>
      </w:r>
      <w:r>
        <w:rPr>
          <w:noProof/>
        </w:rPr>
      </w:r>
      <w:r>
        <w:rPr>
          <w:noProof/>
        </w:rPr>
        <w:fldChar w:fldCharType="separate"/>
      </w:r>
      <w:r>
        <w:rPr>
          <w:noProof/>
        </w:rPr>
        <w:t>397</w:t>
      </w:r>
      <w:r>
        <w:rPr>
          <w:noProof/>
        </w:rPr>
        <w:fldChar w:fldCharType="end"/>
      </w:r>
    </w:p>
    <w:p w14:paraId="7082A38E" w14:textId="5F1ADA6D" w:rsidR="005978E1" w:rsidRDefault="005978E1">
      <w:pPr>
        <w:pStyle w:val="TOC4"/>
        <w:rPr>
          <w:rFonts w:asciiTheme="minorHAnsi" w:eastAsiaTheme="minorEastAsia" w:hAnsiTheme="minorHAnsi" w:cstheme="minorBidi"/>
          <w:noProof/>
          <w:sz w:val="22"/>
          <w:szCs w:val="22"/>
          <w:lang w:val="en-US"/>
        </w:rPr>
      </w:pPr>
      <w:r>
        <w:rPr>
          <w:noProof/>
        </w:rPr>
        <w:t>5.14.5.2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_Toc222784615 \h </w:instrText>
      </w:r>
      <w:r>
        <w:rPr>
          <w:noProof/>
        </w:rPr>
      </w:r>
      <w:r>
        <w:rPr>
          <w:noProof/>
        </w:rPr>
        <w:fldChar w:fldCharType="separate"/>
      </w:r>
      <w:r>
        <w:rPr>
          <w:noProof/>
        </w:rPr>
        <w:t>397</w:t>
      </w:r>
      <w:r>
        <w:rPr>
          <w:noProof/>
        </w:rPr>
        <w:fldChar w:fldCharType="end"/>
      </w:r>
    </w:p>
    <w:p w14:paraId="5EC983E2" w14:textId="6CF53EE6" w:rsidR="005978E1" w:rsidRDefault="005978E1">
      <w:pPr>
        <w:pStyle w:val="TOC4"/>
        <w:rPr>
          <w:rFonts w:asciiTheme="minorHAnsi" w:eastAsiaTheme="minorEastAsia" w:hAnsiTheme="minorHAnsi" w:cstheme="minorBidi"/>
          <w:noProof/>
          <w:sz w:val="22"/>
          <w:szCs w:val="22"/>
          <w:lang w:val="en-US"/>
        </w:rPr>
      </w:pPr>
      <w:r>
        <w:rPr>
          <w:noProof/>
        </w:rPr>
        <w:t>5.14.5.3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_Toc222784616 \h </w:instrText>
      </w:r>
      <w:r>
        <w:rPr>
          <w:noProof/>
        </w:rPr>
      </w:r>
      <w:r>
        <w:rPr>
          <w:noProof/>
        </w:rPr>
        <w:fldChar w:fldCharType="separate"/>
      </w:r>
      <w:r>
        <w:rPr>
          <w:noProof/>
        </w:rPr>
        <w:t>397</w:t>
      </w:r>
      <w:r>
        <w:rPr>
          <w:noProof/>
        </w:rPr>
        <w:fldChar w:fldCharType="end"/>
      </w:r>
    </w:p>
    <w:p w14:paraId="73D55455" w14:textId="6DE2C82E" w:rsidR="005978E1" w:rsidRDefault="005978E1">
      <w:pPr>
        <w:pStyle w:val="TOC2"/>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MsisdnLessMoSms API</w:t>
      </w:r>
      <w:r>
        <w:rPr>
          <w:noProof/>
        </w:rPr>
        <w:tab/>
      </w:r>
      <w:r>
        <w:rPr>
          <w:noProof/>
        </w:rPr>
        <w:fldChar w:fldCharType="begin"/>
      </w:r>
      <w:r>
        <w:rPr>
          <w:noProof/>
        </w:rPr>
        <w:instrText xml:space="preserve"> PAGEREF _Toc222784617 \h </w:instrText>
      </w:r>
      <w:r>
        <w:rPr>
          <w:noProof/>
        </w:rPr>
      </w:r>
      <w:r>
        <w:rPr>
          <w:noProof/>
        </w:rPr>
        <w:fldChar w:fldCharType="separate"/>
      </w:r>
      <w:r>
        <w:rPr>
          <w:noProof/>
        </w:rPr>
        <w:t>398</w:t>
      </w:r>
      <w:r>
        <w:rPr>
          <w:noProof/>
        </w:rPr>
        <w:fldChar w:fldCharType="end"/>
      </w:r>
    </w:p>
    <w:p w14:paraId="5A113BE9" w14:textId="2592FA10" w:rsidR="005978E1" w:rsidRDefault="005978E1">
      <w:pPr>
        <w:pStyle w:val="TOC3"/>
        <w:rPr>
          <w:rFonts w:asciiTheme="minorHAnsi" w:eastAsiaTheme="minorEastAsia" w:hAnsiTheme="minorHAnsi" w:cstheme="minorBidi"/>
          <w:noProof/>
          <w:sz w:val="22"/>
          <w:szCs w:val="22"/>
          <w:lang w:val="en-US"/>
        </w:rPr>
      </w:pPr>
      <w:r>
        <w:rPr>
          <w:noProof/>
        </w:rPr>
        <w:t>5.15.1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_Toc222784618 \h </w:instrText>
      </w:r>
      <w:r>
        <w:rPr>
          <w:noProof/>
        </w:rPr>
      </w:r>
      <w:r>
        <w:rPr>
          <w:noProof/>
        </w:rPr>
        <w:fldChar w:fldCharType="separate"/>
      </w:r>
      <w:r>
        <w:rPr>
          <w:noProof/>
        </w:rPr>
        <w:t>398</w:t>
      </w:r>
      <w:r>
        <w:rPr>
          <w:noProof/>
        </w:rPr>
        <w:fldChar w:fldCharType="end"/>
      </w:r>
    </w:p>
    <w:p w14:paraId="62343D5F" w14:textId="7DDD64EC" w:rsidR="005978E1" w:rsidRDefault="005978E1">
      <w:pPr>
        <w:pStyle w:val="TOC3"/>
        <w:rPr>
          <w:rFonts w:asciiTheme="minorHAnsi" w:eastAsiaTheme="minorEastAsia" w:hAnsiTheme="minorHAnsi" w:cstheme="minorBidi"/>
          <w:noProof/>
          <w:sz w:val="22"/>
          <w:szCs w:val="22"/>
          <w:lang w:val="en-US"/>
        </w:rPr>
      </w:pPr>
      <w:r>
        <w:rPr>
          <w:noProof/>
        </w:rPr>
        <w:t>5.15.2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_Toc222784619 \h </w:instrText>
      </w:r>
      <w:r>
        <w:rPr>
          <w:noProof/>
        </w:rPr>
      </w:r>
      <w:r>
        <w:rPr>
          <w:noProof/>
        </w:rPr>
        <w:fldChar w:fldCharType="separate"/>
      </w:r>
      <w:r>
        <w:rPr>
          <w:noProof/>
        </w:rPr>
        <w:t>398</w:t>
      </w:r>
      <w:r>
        <w:rPr>
          <w:noProof/>
        </w:rPr>
        <w:fldChar w:fldCharType="end"/>
      </w:r>
    </w:p>
    <w:p w14:paraId="09235CA7" w14:textId="452159F1" w:rsidR="005978E1" w:rsidRDefault="005978E1">
      <w:pPr>
        <w:pStyle w:val="TOC4"/>
        <w:rPr>
          <w:rFonts w:asciiTheme="minorHAnsi" w:eastAsiaTheme="minorEastAsia" w:hAnsiTheme="minorHAnsi" w:cstheme="minorBidi"/>
          <w:noProof/>
          <w:sz w:val="22"/>
          <w:szCs w:val="22"/>
          <w:lang w:val="en-US"/>
        </w:rPr>
      </w:pPr>
      <w:r>
        <w:rPr>
          <w:noProof/>
        </w:rPr>
        <w:t>5.15.2.1</w:t>
      </w:r>
      <w:r>
        <w:rPr>
          <w:rFonts w:asciiTheme="minorHAnsi" w:eastAsiaTheme="minorEastAsia" w:hAnsiTheme="minorHAnsi" w:cstheme="minorBidi"/>
          <w:noProof/>
          <w:sz w:val="22"/>
          <w:szCs w:val="22"/>
          <w:lang w:val="en-US"/>
        </w:rPr>
        <w:tab/>
      </w:r>
      <w:r>
        <w:rPr>
          <w:noProof/>
        </w:rPr>
        <w:t>Notification data types</w:t>
      </w:r>
      <w:r>
        <w:rPr>
          <w:noProof/>
        </w:rPr>
        <w:tab/>
      </w:r>
      <w:r>
        <w:rPr>
          <w:noProof/>
        </w:rPr>
        <w:fldChar w:fldCharType="begin"/>
      </w:r>
      <w:r>
        <w:rPr>
          <w:noProof/>
        </w:rPr>
        <w:instrText xml:space="preserve"> PAGEREF _Toc222784620 \h </w:instrText>
      </w:r>
      <w:r>
        <w:rPr>
          <w:noProof/>
        </w:rPr>
      </w:r>
      <w:r>
        <w:rPr>
          <w:noProof/>
        </w:rPr>
        <w:fldChar w:fldCharType="separate"/>
      </w:r>
      <w:r>
        <w:rPr>
          <w:noProof/>
        </w:rPr>
        <w:t>398</w:t>
      </w:r>
      <w:r>
        <w:rPr>
          <w:noProof/>
        </w:rPr>
        <w:fldChar w:fldCharType="end"/>
      </w:r>
    </w:p>
    <w:p w14:paraId="2CA61ECD" w14:textId="52DD1C8C" w:rsidR="005978E1" w:rsidRDefault="005978E1">
      <w:pPr>
        <w:pStyle w:val="TOC5"/>
        <w:rPr>
          <w:rFonts w:asciiTheme="minorHAnsi" w:eastAsiaTheme="minorEastAsia" w:hAnsiTheme="minorHAnsi" w:cstheme="minorBidi"/>
          <w:noProof/>
          <w:sz w:val="22"/>
          <w:szCs w:val="22"/>
          <w:lang w:val="en-US"/>
        </w:rPr>
      </w:pPr>
      <w:r>
        <w:rPr>
          <w:noProof/>
        </w:rPr>
        <w:t>5.15.2.1.1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_Toc222784621 \h </w:instrText>
      </w:r>
      <w:r>
        <w:rPr>
          <w:noProof/>
        </w:rPr>
      </w:r>
      <w:r>
        <w:rPr>
          <w:noProof/>
        </w:rPr>
        <w:fldChar w:fldCharType="separate"/>
      </w:r>
      <w:r>
        <w:rPr>
          <w:noProof/>
        </w:rPr>
        <w:t>398</w:t>
      </w:r>
      <w:r>
        <w:rPr>
          <w:noProof/>
        </w:rPr>
        <w:fldChar w:fldCharType="end"/>
      </w:r>
    </w:p>
    <w:p w14:paraId="7BF877C9" w14:textId="794AE926" w:rsidR="005978E1" w:rsidRDefault="005978E1">
      <w:pPr>
        <w:pStyle w:val="TOC5"/>
        <w:rPr>
          <w:rFonts w:asciiTheme="minorHAnsi" w:eastAsiaTheme="minorEastAsia" w:hAnsiTheme="minorHAnsi" w:cstheme="minorBidi"/>
          <w:noProof/>
          <w:sz w:val="22"/>
          <w:szCs w:val="22"/>
          <w:lang w:val="en-US"/>
        </w:rPr>
      </w:pPr>
      <w:r>
        <w:rPr>
          <w:noProof/>
        </w:rPr>
        <w:t>5.15.2.1.2</w:t>
      </w:r>
      <w:r>
        <w:rPr>
          <w:rFonts w:asciiTheme="minorHAnsi" w:eastAsiaTheme="minorEastAsia" w:hAnsiTheme="minorHAnsi" w:cstheme="minorBidi"/>
          <w:noProof/>
          <w:sz w:val="22"/>
          <w:szCs w:val="22"/>
          <w:lang w:val="en-US"/>
        </w:rPr>
        <w:tab/>
      </w:r>
      <w:r>
        <w:rPr>
          <w:noProof/>
        </w:rPr>
        <w:t>Type: MsisdnLessMoSmsNotification</w:t>
      </w:r>
      <w:r>
        <w:rPr>
          <w:noProof/>
        </w:rPr>
        <w:tab/>
      </w:r>
      <w:r>
        <w:rPr>
          <w:noProof/>
        </w:rPr>
        <w:fldChar w:fldCharType="begin"/>
      </w:r>
      <w:r>
        <w:rPr>
          <w:noProof/>
        </w:rPr>
        <w:instrText xml:space="preserve"> PAGEREF _Toc222784622 \h </w:instrText>
      </w:r>
      <w:r>
        <w:rPr>
          <w:noProof/>
        </w:rPr>
      </w:r>
      <w:r>
        <w:rPr>
          <w:noProof/>
        </w:rPr>
        <w:fldChar w:fldCharType="separate"/>
      </w:r>
      <w:r>
        <w:rPr>
          <w:noProof/>
        </w:rPr>
        <w:t>399</w:t>
      </w:r>
      <w:r>
        <w:rPr>
          <w:noProof/>
        </w:rPr>
        <w:fldChar w:fldCharType="end"/>
      </w:r>
    </w:p>
    <w:p w14:paraId="061847A5" w14:textId="10E965EF" w:rsidR="005978E1" w:rsidRDefault="005978E1">
      <w:pPr>
        <w:pStyle w:val="TOC5"/>
        <w:rPr>
          <w:rFonts w:asciiTheme="minorHAnsi" w:eastAsiaTheme="minorEastAsia" w:hAnsiTheme="minorHAnsi" w:cstheme="minorBidi"/>
          <w:noProof/>
          <w:sz w:val="22"/>
          <w:szCs w:val="22"/>
          <w:lang w:val="en-US"/>
        </w:rPr>
      </w:pPr>
      <w:r>
        <w:rPr>
          <w:noProof/>
        </w:rPr>
        <w:t>5.15.2.1.3</w:t>
      </w:r>
      <w:r>
        <w:rPr>
          <w:rFonts w:asciiTheme="minorHAnsi" w:eastAsiaTheme="minorEastAsia" w:hAnsiTheme="minorHAnsi" w:cstheme="minorBidi"/>
          <w:noProof/>
          <w:sz w:val="22"/>
          <w:szCs w:val="22"/>
          <w:lang w:val="en-US"/>
        </w:rPr>
        <w:tab/>
      </w:r>
      <w:r>
        <w:rPr>
          <w:noProof/>
        </w:rPr>
        <w:t>Type: MsisdnLessMoSmsNotificationReply</w:t>
      </w:r>
      <w:r>
        <w:rPr>
          <w:noProof/>
        </w:rPr>
        <w:tab/>
      </w:r>
      <w:r>
        <w:rPr>
          <w:noProof/>
        </w:rPr>
        <w:fldChar w:fldCharType="begin"/>
      </w:r>
      <w:r>
        <w:rPr>
          <w:noProof/>
        </w:rPr>
        <w:instrText xml:space="preserve"> PAGEREF _Toc222784623 \h </w:instrText>
      </w:r>
      <w:r>
        <w:rPr>
          <w:noProof/>
        </w:rPr>
      </w:r>
      <w:r>
        <w:rPr>
          <w:noProof/>
        </w:rPr>
        <w:fldChar w:fldCharType="separate"/>
      </w:r>
      <w:r>
        <w:rPr>
          <w:noProof/>
        </w:rPr>
        <w:t>399</w:t>
      </w:r>
      <w:r>
        <w:rPr>
          <w:noProof/>
        </w:rPr>
        <w:fldChar w:fldCharType="end"/>
      </w:r>
    </w:p>
    <w:p w14:paraId="6C812E86" w14:textId="4128A36C" w:rsidR="005978E1" w:rsidRDefault="005978E1">
      <w:pPr>
        <w:pStyle w:val="TOC3"/>
        <w:rPr>
          <w:rFonts w:asciiTheme="minorHAnsi" w:eastAsiaTheme="minorEastAsia" w:hAnsiTheme="minorHAnsi" w:cstheme="minorBidi"/>
          <w:noProof/>
          <w:sz w:val="22"/>
          <w:szCs w:val="22"/>
          <w:lang w:val="en-US"/>
        </w:rPr>
      </w:pPr>
      <w:r>
        <w:rPr>
          <w:noProof/>
        </w:rPr>
        <w:t>5.15.3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_Toc222784624 \h </w:instrText>
      </w:r>
      <w:r>
        <w:rPr>
          <w:noProof/>
        </w:rPr>
      </w:r>
      <w:r>
        <w:rPr>
          <w:noProof/>
        </w:rPr>
        <w:fldChar w:fldCharType="separate"/>
      </w:r>
      <w:r>
        <w:rPr>
          <w:noProof/>
        </w:rPr>
        <w:t>399</w:t>
      </w:r>
      <w:r>
        <w:rPr>
          <w:noProof/>
        </w:rPr>
        <w:fldChar w:fldCharType="end"/>
      </w:r>
    </w:p>
    <w:p w14:paraId="32E2C39D" w14:textId="78108236" w:rsidR="005978E1" w:rsidRDefault="005978E1">
      <w:pPr>
        <w:pStyle w:val="TOC4"/>
        <w:rPr>
          <w:rFonts w:asciiTheme="minorHAnsi" w:eastAsiaTheme="minorEastAsia" w:hAnsiTheme="minorHAnsi" w:cstheme="minorBidi"/>
          <w:noProof/>
          <w:sz w:val="22"/>
          <w:szCs w:val="22"/>
          <w:lang w:val="en-US"/>
        </w:rPr>
      </w:pPr>
      <w:r>
        <w:rPr>
          <w:noProof/>
        </w:rPr>
        <w:t>5.15.3.1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_Toc222784625 \h </w:instrText>
      </w:r>
      <w:r>
        <w:rPr>
          <w:noProof/>
        </w:rPr>
      </w:r>
      <w:r>
        <w:rPr>
          <w:noProof/>
        </w:rPr>
        <w:fldChar w:fldCharType="separate"/>
      </w:r>
      <w:r>
        <w:rPr>
          <w:noProof/>
        </w:rPr>
        <w:t>399</w:t>
      </w:r>
      <w:r>
        <w:rPr>
          <w:noProof/>
        </w:rPr>
        <w:fldChar w:fldCharType="end"/>
      </w:r>
    </w:p>
    <w:p w14:paraId="40773E78" w14:textId="2B0AB4AF" w:rsidR="005978E1" w:rsidRDefault="005978E1">
      <w:pPr>
        <w:pStyle w:val="TOC4"/>
        <w:rPr>
          <w:rFonts w:asciiTheme="minorHAnsi" w:eastAsiaTheme="minorEastAsia" w:hAnsiTheme="minorHAnsi" w:cstheme="minorBidi"/>
          <w:noProof/>
          <w:sz w:val="22"/>
          <w:szCs w:val="22"/>
          <w:lang w:val="en-US"/>
        </w:rPr>
      </w:pPr>
      <w:r>
        <w:rPr>
          <w:noProof/>
        </w:rPr>
        <w:t>5.15.3.2</w:t>
      </w:r>
      <w:r>
        <w:rPr>
          <w:rFonts w:asciiTheme="minorHAnsi" w:eastAsiaTheme="minorEastAsia" w:hAnsiTheme="minorHAnsi" w:cstheme="minorBidi"/>
          <w:noProof/>
          <w:sz w:val="22"/>
          <w:szCs w:val="22"/>
          <w:lang w:val="en-US"/>
        </w:rPr>
        <w:tab/>
      </w:r>
      <w:r>
        <w:rPr>
          <w:noProof/>
        </w:rPr>
        <w:t>MSISDN-less MO SMS Notification</w:t>
      </w:r>
      <w:r>
        <w:rPr>
          <w:noProof/>
        </w:rPr>
        <w:tab/>
      </w:r>
      <w:r>
        <w:rPr>
          <w:noProof/>
        </w:rPr>
        <w:fldChar w:fldCharType="begin"/>
      </w:r>
      <w:r>
        <w:rPr>
          <w:noProof/>
        </w:rPr>
        <w:instrText xml:space="preserve"> PAGEREF _Toc222784626 \h </w:instrText>
      </w:r>
      <w:r>
        <w:rPr>
          <w:noProof/>
        </w:rPr>
      </w:r>
      <w:r>
        <w:rPr>
          <w:noProof/>
        </w:rPr>
        <w:fldChar w:fldCharType="separate"/>
      </w:r>
      <w:r>
        <w:rPr>
          <w:noProof/>
        </w:rPr>
        <w:t>400</w:t>
      </w:r>
      <w:r>
        <w:rPr>
          <w:noProof/>
        </w:rPr>
        <w:fldChar w:fldCharType="end"/>
      </w:r>
    </w:p>
    <w:p w14:paraId="39A452AB" w14:textId="6C19445E" w:rsidR="005978E1" w:rsidRDefault="005978E1">
      <w:pPr>
        <w:pStyle w:val="TOC5"/>
        <w:rPr>
          <w:rFonts w:asciiTheme="minorHAnsi" w:eastAsiaTheme="minorEastAsia" w:hAnsiTheme="minorHAnsi" w:cstheme="minorBidi"/>
          <w:noProof/>
          <w:sz w:val="22"/>
          <w:szCs w:val="22"/>
          <w:lang w:val="en-US"/>
        </w:rPr>
      </w:pPr>
      <w:r>
        <w:rPr>
          <w:noProof/>
        </w:rPr>
        <w:t>5.15.3.2.1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_Toc222784627 \h </w:instrText>
      </w:r>
      <w:r>
        <w:rPr>
          <w:noProof/>
        </w:rPr>
      </w:r>
      <w:r>
        <w:rPr>
          <w:noProof/>
        </w:rPr>
        <w:fldChar w:fldCharType="separate"/>
      </w:r>
      <w:r>
        <w:rPr>
          <w:noProof/>
        </w:rPr>
        <w:t>400</w:t>
      </w:r>
      <w:r>
        <w:rPr>
          <w:noProof/>
        </w:rPr>
        <w:fldChar w:fldCharType="end"/>
      </w:r>
    </w:p>
    <w:p w14:paraId="70043220" w14:textId="56E95AA3" w:rsidR="005978E1" w:rsidRDefault="005978E1">
      <w:pPr>
        <w:pStyle w:val="TOC5"/>
        <w:rPr>
          <w:rFonts w:asciiTheme="minorHAnsi" w:eastAsiaTheme="minorEastAsia" w:hAnsiTheme="minorHAnsi" w:cstheme="minorBidi"/>
          <w:noProof/>
          <w:sz w:val="22"/>
          <w:szCs w:val="22"/>
          <w:lang w:val="en-US"/>
        </w:rPr>
      </w:pPr>
      <w:r>
        <w:rPr>
          <w:noProof/>
        </w:rPr>
        <w:t>5.15.3.2.2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_Toc222784628 \h </w:instrText>
      </w:r>
      <w:r>
        <w:rPr>
          <w:noProof/>
        </w:rPr>
      </w:r>
      <w:r>
        <w:rPr>
          <w:noProof/>
        </w:rPr>
        <w:fldChar w:fldCharType="separate"/>
      </w:r>
      <w:r>
        <w:rPr>
          <w:noProof/>
        </w:rPr>
        <w:t>400</w:t>
      </w:r>
      <w:r>
        <w:rPr>
          <w:noProof/>
        </w:rPr>
        <w:fldChar w:fldCharType="end"/>
      </w:r>
    </w:p>
    <w:p w14:paraId="6C03E4D1" w14:textId="006C42A7" w:rsidR="005978E1" w:rsidRDefault="005978E1">
      <w:pPr>
        <w:pStyle w:val="TOC5"/>
        <w:rPr>
          <w:rFonts w:asciiTheme="minorHAnsi" w:eastAsiaTheme="minorEastAsia" w:hAnsiTheme="minorHAnsi" w:cstheme="minorBidi"/>
          <w:noProof/>
          <w:sz w:val="22"/>
          <w:szCs w:val="22"/>
          <w:lang w:val="en-US"/>
        </w:rPr>
      </w:pPr>
      <w:r>
        <w:rPr>
          <w:noProof/>
        </w:rPr>
        <w:t>5.15.3.2.3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_Toc222784629 \h </w:instrText>
      </w:r>
      <w:r>
        <w:rPr>
          <w:noProof/>
        </w:rPr>
      </w:r>
      <w:r>
        <w:rPr>
          <w:noProof/>
        </w:rPr>
        <w:fldChar w:fldCharType="separate"/>
      </w:r>
      <w:r>
        <w:rPr>
          <w:noProof/>
        </w:rPr>
        <w:t>400</w:t>
      </w:r>
      <w:r>
        <w:rPr>
          <w:noProof/>
        </w:rPr>
        <w:fldChar w:fldCharType="end"/>
      </w:r>
    </w:p>
    <w:p w14:paraId="6C6E150B" w14:textId="2147603F" w:rsidR="005978E1" w:rsidRDefault="005978E1">
      <w:pPr>
        <w:pStyle w:val="TOC3"/>
        <w:rPr>
          <w:rFonts w:asciiTheme="minorHAnsi" w:eastAsiaTheme="minorEastAsia" w:hAnsiTheme="minorHAnsi" w:cstheme="minorBidi"/>
          <w:noProof/>
          <w:sz w:val="22"/>
          <w:szCs w:val="22"/>
          <w:lang w:val="en-US"/>
        </w:rPr>
      </w:pPr>
      <w:r>
        <w:rPr>
          <w:noProof/>
        </w:rPr>
        <w:t>5.15.4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_Toc222784630 \h </w:instrText>
      </w:r>
      <w:r>
        <w:rPr>
          <w:noProof/>
        </w:rPr>
      </w:r>
      <w:r>
        <w:rPr>
          <w:noProof/>
        </w:rPr>
        <w:fldChar w:fldCharType="separate"/>
      </w:r>
      <w:r>
        <w:rPr>
          <w:noProof/>
        </w:rPr>
        <w:t>401</w:t>
      </w:r>
      <w:r>
        <w:rPr>
          <w:noProof/>
        </w:rPr>
        <w:fldChar w:fldCharType="end"/>
      </w:r>
    </w:p>
    <w:p w14:paraId="562A2F38" w14:textId="5F04F0D9" w:rsidR="005978E1" w:rsidRDefault="005978E1">
      <w:pPr>
        <w:pStyle w:val="TOC3"/>
        <w:rPr>
          <w:rFonts w:asciiTheme="minorHAnsi" w:eastAsiaTheme="minorEastAsia" w:hAnsiTheme="minorHAnsi" w:cstheme="minorBidi"/>
          <w:noProof/>
          <w:sz w:val="22"/>
          <w:szCs w:val="22"/>
          <w:lang w:val="en-US"/>
        </w:rPr>
      </w:pPr>
      <w:r>
        <w:rPr>
          <w:noProof/>
        </w:rPr>
        <w:t>5.15.5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_Toc222784631 \h </w:instrText>
      </w:r>
      <w:r>
        <w:rPr>
          <w:noProof/>
        </w:rPr>
      </w:r>
      <w:r>
        <w:rPr>
          <w:noProof/>
        </w:rPr>
        <w:fldChar w:fldCharType="separate"/>
      </w:r>
      <w:r>
        <w:rPr>
          <w:noProof/>
        </w:rPr>
        <w:t>401</w:t>
      </w:r>
      <w:r>
        <w:rPr>
          <w:noProof/>
        </w:rPr>
        <w:fldChar w:fldCharType="end"/>
      </w:r>
    </w:p>
    <w:p w14:paraId="2B626AA9" w14:textId="1C85F6A5" w:rsidR="005978E1" w:rsidRDefault="005978E1">
      <w:pPr>
        <w:pStyle w:val="TOC4"/>
        <w:rPr>
          <w:rFonts w:asciiTheme="minorHAnsi" w:eastAsiaTheme="minorEastAsia" w:hAnsiTheme="minorHAnsi" w:cstheme="minorBidi"/>
          <w:noProof/>
          <w:sz w:val="22"/>
          <w:szCs w:val="22"/>
          <w:lang w:val="en-US"/>
        </w:rPr>
      </w:pPr>
      <w:r>
        <w:rPr>
          <w:noProof/>
        </w:rPr>
        <w:t>5.15.5.1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_Toc222784632 \h </w:instrText>
      </w:r>
      <w:r>
        <w:rPr>
          <w:noProof/>
        </w:rPr>
      </w:r>
      <w:r>
        <w:rPr>
          <w:noProof/>
        </w:rPr>
        <w:fldChar w:fldCharType="separate"/>
      </w:r>
      <w:r>
        <w:rPr>
          <w:noProof/>
        </w:rPr>
        <w:t>401</w:t>
      </w:r>
      <w:r>
        <w:rPr>
          <w:noProof/>
        </w:rPr>
        <w:fldChar w:fldCharType="end"/>
      </w:r>
    </w:p>
    <w:p w14:paraId="79A29DC6" w14:textId="5342316E" w:rsidR="005978E1" w:rsidRDefault="005978E1">
      <w:pPr>
        <w:pStyle w:val="TOC4"/>
        <w:rPr>
          <w:rFonts w:asciiTheme="minorHAnsi" w:eastAsiaTheme="minorEastAsia" w:hAnsiTheme="minorHAnsi" w:cstheme="minorBidi"/>
          <w:noProof/>
          <w:sz w:val="22"/>
          <w:szCs w:val="22"/>
          <w:lang w:val="en-US"/>
        </w:rPr>
      </w:pPr>
      <w:r>
        <w:rPr>
          <w:noProof/>
        </w:rPr>
        <w:t>5.15.5.2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_Toc222784633 \h </w:instrText>
      </w:r>
      <w:r>
        <w:rPr>
          <w:noProof/>
        </w:rPr>
      </w:r>
      <w:r>
        <w:rPr>
          <w:noProof/>
        </w:rPr>
        <w:fldChar w:fldCharType="separate"/>
      </w:r>
      <w:r>
        <w:rPr>
          <w:noProof/>
        </w:rPr>
        <w:t>402</w:t>
      </w:r>
      <w:r>
        <w:rPr>
          <w:noProof/>
        </w:rPr>
        <w:fldChar w:fldCharType="end"/>
      </w:r>
    </w:p>
    <w:p w14:paraId="6E8BA099" w14:textId="0A0C8C89" w:rsidR="005978E1" w:rsidRDefault="005978E1">
      <w:pPr>
        <w:pStyle w:val="TOC4"/>
        <w:rPr>
          <w:rFonts w:asciiTheme="minorHAnsi" w:eastAsiaTheme="minorEastAsia" w:hAnsiTheme="minorHAnsi" w:cstheme="minorBidi"/>
          <w:noProof/>
          <w:sz w:val="22"/>
          <w:szCs w:val="22"/>
          <w:lang w:val="en-US"/>
        </w:rPr>
      </w:pPr>
      <w:r>
        <w:rPr>
          <w:noProof/>
        </w:rPr>
        <w:t>5.15.5.3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_Toc222784634 \h </w:instrText>
      </w:r>
      <w:r>
        <w:rPr>
          <w:noProof/>
        </w:rPr>
      </w:r>
      <w:r>
        <w:rPr>
          <w:noProof/>
        </w:rPr>
        <w:fldChar w:fldCharType="separate"/>
      </w:r>
      <w:r>
        <w:rPr>
          <w:noProof/>
        </w:rPr>
        <w:t>402</w:t>
      </w:r>
      <w:r>
        <w:rPr>
          <w:noProof/>
        </w:rPr>
        <w:fldChar w:fldCharType="end"/>
      </w:r>
    </w:p>
    <w:p w14:paraId="7D9D0E88" w14:textId="23C27DBB" w:rsidR="005978E1" w:rsidRDefault="005978E1">
      <w:pPr>
        <w:pStyle w:val="TOC2"/>
        <w:rPr>
          <w:rFonts w:asciiTheme="minorHAnsi" w:eastAsiaTheme="minorEastAsia" w:hAnsiTheme="minorHAnsi" w:cstheme="minorBidi"/>
          <w:noProof/>
          <w:sz w:val="22"/>
          <w:szCs w:val="22"/>
          <w:lang w:val="en-US"/>
        </w:rPr>
      </w:pPr>
      <w:r>
        <w:rPr>
          <w:noProof/>
        </w:rPr>
        <w:lastRenderedPageBreak/>
        <w:t>5.16</w:t>
      </w:r>
      <w:r>
        <w:rPr>
          <w:rFonts w:asciiTheme="minorHAnsi" w:eastAsiaTheme="minorEastAsia" w:hAnsiTheme="minorHAnsi" w:cstheme="minorBidi"/>
          <w:noProof/>
          <w:sz w:val="22"/>
          <w:szCs w:val="22"/>
          <w:lang w:val="en-US"/>
        </w:rPr>
        <w:tab/>
      </w:r>
      <w:r>
        <w:rPr>
          <w:noProof/>
        </w:rPr>
        <w:t>RacsParameterProvisioning API</w:t>
      </w:r>
      <w:r>
        <w:rPr>
          <w:noProof/>
        </w:rPr>
        <w:tab/>
      </w:r>
      <w:r>
        <w:rPr>
          <w:noProof/>
        </w:rPr>
        <w:fldChar w:fldCharType="begin"/>
      </w:r>
      <w:r>
        <w:rPr>
          <w:noProof/>
        </w:rPr>
        <w:instrText xml:space="preserve"> PAGEREF _Toc222784635 \h </w:instrText>
      </w:r>
      <w:r>
        <w:rPr>
          <w:noProof/>
        </w:rPr>
      </w:r>
      <w:r>
        <w:rPr>
          <w:noProof/>
        </w:rPr>
        <w:fldChar w:fldCharType="separate"/>
      </w:r>
      <w:r>
        <w:rPr>
          <w:noProof/>
        </w:rPr>
        <w:t>402</w:t>
      </w:r>
      <w:r>
        <w:rPr>
          <w:noProof/>
        </w:rPr>
        <w:fldChar w:fldCharType="end"/>
      </w:r>
    </w:p>
    <w:p w14:paraId="0D43687A" w14:textId="2798782A" w:rsidR="005978E1" w:rsidRDefault="005978E1">
      <w:pPr>
        <w:pStyle w:val="TOC3"/>
        <w:rPr>
          <w:rFonts w:asciiTheme="minorHAnsi" w:eastAsiaTheme="minorEastAsia" w:hAnsiTheme="minorHAnsi" w:cstheme="minorBidi"/>
          <w:noProof/>
          <w:sz w:val="22"/>
          <w:szCs w:val="22"/>
          <w:lang w:val="en-US"/>
        </w:rPr>
      </w:pPr>
      <w:r>
        <w:rPr>
          <w:noProof/>
        </w:rPr>
        <w:t>5.16.1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_Toc222784636 \h </w:instrText>
      </w:r>
      <w:r>
        <w:rPr>
          <w:noProof/>
        </w:rPr>
      </w:r>
      <w:r>
        <w:rPr>
          <w:noProof/>
        </w:rPr>
        <w:fldChar w:fldCharType="separate"/>
      </w:r>
      <w:r>
        <w:rPr>
          <w:noProof/>
        </w:rPr>
        <w:t>402</w:t>
      </w:r>
      <w:r>
        <w:rPr>
          <w:noProof/>
        </w:rPr>
        <w:fldChar w:fldCharType="end"/>
      </w:r>
    </w:p>
    <w:p w14:paraId="6E0BC78A" w14:textId="3381476C" w:rsidR="005978E1" w:rsidRDefault="005978E1">
      <w:pPr>
        <w:pStyle w:val="TOC3"/>
        <w:rPr>
          <w:rFonts w:asciiTheme="minorHAnsi" w:eastAsiaTheme="minorEastAsia" w:hAnsiTheme="minorHAnsi" w:cstheme="minorBidi"/>
          <w:noProof/>
          <w:sz w:val="22"/>
          <w:szCs w:val="22"/>
          <w:lang w:val="en-US"/>
        </w:rPr>
      </w:pPr>
      <w:r>
        <w:rPr>
          <w:noProof/>
        </w:rPr>
        <w:t>5.16.2</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_Toc222784637 \h </w:instrText>
      </w:r>
      <w:r>
        <w:rPr>
          <w:noProof/>
        </w:rPr>
      </w:r>
      <w:r>
        <w:rPr>
          <w:noProof/>
        </w:rPr>
        <w:fldChar w:fldCharType="separate"/>
      </w:r>
      <w:r>
        <w:rPr>
          <w:noProof/>
        </w:rPr>
        <w:t>402</w:t>
      </w:r>
      <w:r>
        <w:rPr>
          <w:noProof/>
        </w:rPr>
        <w:fldChar w:fldCharType="end"/>
      </w:r>
    </w:p>
    <w:p w14:paraId="54F2F450" w14:textId="31A54C53" w:rsidR="005978E1" w:rsidRDefault="005978E1">
      <w:pPr>
        <w:pStyle w:val="TOC4"/>
        <w:rPr>
          <w:rFonts w:asciiTheme="minorHAnsi" w:eastAsiaTheme="minorEastAsia" w:hAnsiTheme="minorHAnsi" w:cstheme="minorBidi"/>
          <w:noProof/>
          <w:sz w:val="22"/>
          <w:szCs w:val="22"/>
          <w:lang w:val="en-US"/>
        </w:rPr>
      </w:pPr>
      <w:r>
        <w:rPr>
          <w:noProof/>
        </w:rPr>
        <w:t>5.16.2.1</w:t>
      </w:r>
      <w:r>
        <w:rPr>
          <w:rFonts w:asciiTheme="minorHAnsi" w:eastAsiaTheme="minorEastAsia" w:hAnsiTheme="minorHAnsi" w:cstheme="minorBidi"/>
          <w:noProof/>
          <w:sz w:val="22"/>
          <w:szCs w:val="22"/>
          <w:lang w:val="en-US"/>
        </w:rPr>
        <w:tab/>
      </w:r>
      <w:r>
        <w:rPr>
          <w:noProof/>
        </w:rPr>
        <w:t>Resource data types</w:t>
      </w:r>
      <w:r>
        <w:rPr>
          <w:noProof/>
        </w:rPr>
        <w:tab/>
      </w:r>
      <w:r>
        <w:rPr>
          <w:noProof/>
        </w:rPr>
        <w:fldChar w:fldCharType="begin"/>
      </w:r>
      <w:r>
        <w:rPr>
          <w:noProof/>
        </w:rPr>
        <w:instrText xml:space="preserve"> PAGEREF _Toc222784638 \h </w:instrText>
      </w:r>
      <w:r>
        <w:rPr>
          <w:noProof/>
        </w:rPr>
      </w:r>
      <w:r>
        <w:rPr>
          <w:noProof/>
        </w:rPr>
        <w:fldChar w:fldCharType="separate"/>
      </w:r>
      <w:r>
        <w:rPr>
          <w:noProof/>
        </w:rPr>
        <w:t>402</w:t>
      </w:r>
      <w:r>
        <w:rPr>
          <w:noProof/>
        </w:rPr>
        <w:fldChar w:fldCharType="end"/>
      </w:r>
    </w:p>
    <w:p w14:paraId="07939295" w14:textId="65C2141E" w:rsidR="005978E1" w:rsidRDefault="005978E1">
      <w:pPr>
        <w:pStyle w:val="TOC5"/>
        <w:rPr>
          <w:rFonts w:asciiTheme="minorHAnsi" w:eastAsiaTheme="minorEastAsia" w:hAnsiTheme="minorHAnsi" w:cstheme="minorBidi"/>
          <w:noProof/>
          <w:sz w:val="22"/>
          <w:szCs w:val="22"/>
          <w:lang w:val="en-US"/>
        </w:rPr>
      </w:pPr>
      <w:r>
        <w:rPr>
          <w:noProof/>
        </w:rPr>
        <w:t>5.16.2.1.1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_Toc222784639 \h </w:instrText>
      </w:r>
      <w:r>
        <w:rPr>
          <w:noProof/>
        </w:rPr>
      </w:r>
      <w:r>
        <w:rPr>
          <w:noProof/>
        </w:rPr>
        <w:fldChar w:fldCharType="separate"/>
      </w:r>
      <w:r>
        <w:rPr>
          <w:noProof/>
        </w:rPr>
        <w:t>402</w:t>
      </w:r>
      <w:r>
        <w:rPr>
          <w:noProof/>
        </w:rPr>
        <w:fldChar w:fldCharType="end"/>
      </w:r>
    </w:p>
    <w:p w14:paraId="436B18B9" w14:textId="7037EE49" w:rsidR="005978E1" w:rsidRDefault="005978E1">
      <w:pPr>
        <w:pStyle w:val="TOC5"/>
        <w:rPr>
          <w:rFonts w:asciiTheme="minorHAnsi" w:eastAsiaTheme="minorEastAsia" w:hAnsiTheme="minorHAnsi" w:cstheme="minorBidi"/>
          <w:noProof/>
          <w:sz w:val="22"/>
          <w:szCs w:val="22"/>
          <w:lang w:val="en-US"/>
        </w:rPr>
      </w:pPr>
      <w:r>
        <w:rPr>
          <w:noProof/>
        </w:rPr>
        <w:t>5.16.2.1.2</w:t>
      </w:r>
      <w:r>
        <w:rPr>
          <w:rFonts w:asciiTheme="minorHAnsi" w:eastAsiaTheme="minorEastAsia" w:hAnsiTheme="minorHAnsi" w:cstheme="minorBidi"/>
          <w:noProof/>
          <w:sz w:val="22"/>
          <w:szCs w:val="22"/>
          <w:lang w:val="en-US"/>
        </w:rPr>
        <w:tab/>
      </w:r>
      <w:r>
        <w:rPr>
          <w:noProof/>
        </w:rPr>
        <w:t>Type: RacsProvisioningData</w:t>
      </w:r>
      <w:r>
        <w:rPr>
          <w:noProof/>
        </w:rPr>
        <w:tab/>
      </w:r>
      <w:r>
        <w:rPr>
          <w:noProof/>
        </w:rPr>
        <w:fldChar w:fldCharType="begin"/>
      </w:r>
      <w:r>
        <w:rPr>
          <w:noProof/>
        </w:rPr>
        <w:instrText xml:space="preserve"> PAGEREF _Toc222784640 \h </w:instrText>
      </w:r>
      <w:r>
        <w:rPr>
          <w:noProof/>
        </w:rPr>
      </w:r>
      <w:r>
        <w:rPr>
          <w:noProof/>
        </w:rPr>
        <w:fldChar w:fldCharType="separate"/>
      </w:r>
      <w:r>
        <w:rPr>
          <w:noProof/>
        </w:rPr>
        <w:t>403</w:t>
      </w:r>
      <w:r>
        <w:rPr>
          <w:noProof/>
        </w:rPr>
        <w:fldChar w:fldCharType="end"/>
      </w:r>
    </w:p>
    <w:p w14:paraId="7EA04CB1" w14:textId="47C5AC13" w:rsidR="005978E1" w:rsidRDefault="005978E1">
      <w:pPr>
        <w:pStyle w:val="TOC5"/>
        <w:rPr>
          <w:rFonts w:asciiTheme="minorHAnsi" w:eastAsiaTheme="minorEastAsia" w:hAnsiTheme="minorHAnsi" w:cstheme="minorBidi"/>
          <w:noProof/>
          <w:sz w:val="22"/>
          <w:szCs w:val="22"/>
          <w:lang w:val="en-US"/>
        </w:rPr>
      </w:pPr>
      <w:r>
        <w:rPr>
          <w:noProof/>
        </w:rPr>
        <w:t>5.16.2.1.3</w:t>
      </w:r>
      <w:r>
        <w:rPr>
          <w:rFonts w:asciiTheme="minorHAnsi" w:eastAsiaTheme="minorEastAsia" w:hAnsiTheme="minorHAnsi" w:cstheme="minorBidi"/>
          <w:noProof/>
          <w:sz w:val="22"/>
          <w:szCs w:val="22"/>
          <w:lang w:val="en-US"/>
        </w:rPr>
        <w:tab/>
      </w:r>
      <w:r>
        <w:rPr>
          <w:noProof/>
        </w:rPr>
        <w:t>Type: RacsFailureReport</w:t>
      </w:r>
      <w:r>
        <w:rPr>
          <w:noProof/>
        </w:rPr>
        <w:tab/>
      </w:r>
      <w:r>
        <w:rPr>
          <w:noProof/>
        </w:rPr>
        <w:fldChar w:fldCharType="begin"/>
      </w:r>
      <w:r>
        <w:rPr>
          <w:noProof/>
        </w:rPr>
        <w:instrText xml:space="preserve"> PAGEREF _Toc222784641 \h </w:instrText>
      </w:r>
      <w:r>
        <w:rPr>
          <w:noProof/>
        </w:rPr>
      </w:r>
      <w:r>
        <w:rPr>
          <w:noProof/>
        </w:rPr>
        <w:fldChar w:fldCharType="separate"/>
      </w:r>
      <w:r>
        <w:rPr>
          <w:noProof/>
        </w:rPr>
        <w:t>403</w:t>
      </w:r>
      <w:r>
        <w:rPr>
          <w:noProof/>
        </w:rPr>
        <w:fldChar w:fldCharType="end"/>
      </w:r>
    </w:p>
    <w:p w14:paraId="66AB1A2F" w14:textId="31843B8F" w:rsidR="005978E1" w:rsidRDefault="005978E1">
      <w:pPr>
        <w:pStyle w:val="TOC5"/>
        <w:rPr>
          <w:rFonts w:asciiTheme="minorHAnsi" w:eastAsiaTheme="minorEastAsia" w:hAnsiTheme="minorHAnsi" w:cstheme="minorBidi"/>
          <w:noProof/>
          <w:sz w:val="22"/>
          <w:szCs w:val="22"/>
          <w:lang w:val="en-US"/>
        </w:rPr>
      </w:pPr>
      <w:r>
        <w:rPr>
          <w:noProof/>
        </w:rPr>
        <w:t>5.16.2.1.4</w:t>
      </w:r>
      <w:r>
        <w:rPr>
          <w:rFonts w:asciiTheme="minorHAnsi" w:eastAsiaTheme="minorEastAsia" w:hAnsiTheme="minorHAnsi" w:cstheme="minorBidi"/>
          <w:noProof/>
          <w:sz w:val="22"/>
          <w:szCs w:val="22"/>
          <w:lang w:val="en-US"/>
        </w:rPr>
        <w:tab/>
      </w:r>
      <w:r>
        <w:rPr>
          <w:noProof/>
        </w:rPr>
        <w:t>Type: RacsConfiguration</w:t>
      </w:r>
      <w:r>
        <w:rPr>
          <w:noProof/>
        </w:rPr>
        <w:tab/>
      </w:r>
      <w:r>
        <w:rPr>
          <w:noProof/>
        </w:rPr>
        <w:fldChar w:fldCharType="begin"/>
      </w:r>
      <w:r>
        <w:rPr>
          <w:noProof/>
        </w:rPr>
        <w:instrText xml:space="preserve"> PAGEREF _Toc222784642 \h </w:instrText>
      </w:r>
      <w:r>
        <w:rPr>
          <w:noProof/>
        </w:rPr>
      </w:r>
      <w:r>
        <w:rPr>
          <w:noProof/>
        </w:rPr>
        <w:fldChar w:fldCharType="separate"/>
      </w:r>
      <w:r>
        <w:rPr>
          <w:noProof/>
        </w:rPr>
        <w:t>404</w:t>
      </w:r>
      <w:r>
        <w:rPr>
          <w:noProof/>
        </w:rPr>
        <w:fldChar w:fldCharType="end"/>
      </w:r>
    </w:p>
    <w:p w14:paraId="4D186EE4" w14:textId="4DB2D9EC" w:rsidR="005978E1" w:rsidRDefault="005978E1">
      <w:pPr>
        <w:pStyle w:val="TOC5"/>
        <w:rPr>
          <w:rFonts w:asciiTheme="minorHAnsi" w:eastAsiaTheme="minorEastAsia" w:hAnsiTheme="minorHAnsi" w:cstheme="minorBidi"/>
          <w:noProof/>
          <w:sz w:val="22"/>
          <w:szCs w:val="22"/>
          <w:lang w:val="en-US"/>
        </w:rPr>
      </w:pPr>
      <w:r>
        <w:rPr>
          <w:noProof/>
        </w:rPr>
        <w:t>5.16.2.1.5</w:t>
      </w:r>
      <w:r>
        <w:rPr>
          <w:rFonts w:asciiTheme="minorHAnsi" w:eastAsiaTheme="minorEastAsia" w:hAnsiTheme="minorHAnsi" w:cstheme="minorBidi"/>
          <w:noProof/>
          <w:sz w:val="22"/>
          <w:szCs w:val="22"/>
          <w:lang w:val="en-US"/>
        </w:rPr>
        <w:tab/>
      </w:r>
      <w:r>
        <w:rPr>
          <w:noProof/>
        </w:rPr>
        <w:t>Type: RacsProvisioningDataPatch</w:t>
      </w:r>
      <w:r>
        <w:rPr>
          <w:noProof/>
        </w:rPr>
        <w:tab/>
      </w:r>
      <w:r>
        <w:rPr>
          <w:noProof/>
        </w:rPr>
        <w:fldChar w:fldCharType="begin"/>
      </w:r>
      <w:r>
        <w:rPr>
          <w:noProof/>
        </w:rPr>
        <w:instrText xml:space="preserve"> PAGEREF _Toc222784643 \h </w:instrText>
      </w:r>
      <w:r>
        <w:rPr>
          <w:noProof/>
        </w:rPr>
      </w:r>
      <w:r>
        <w:rPr>
          <w:noProof/>
        </w:rPr>
        <w:fldChar w:fldCharType="separate"/>
      </w:r>
      <w:r>
        <w:rPr>
          <w:noProof/>
        </w:rPr>
        <w:t>404</w:t>
      </w:r>
      <w:r>
        <w:rPr>
          <w:noProof/>
        </w:rPr>
        <w:fldChar w:fldCharType="end"/>
      </w:r>
    </w:p>
    <w:p w14:paraId="3D62F74C" w14:textId="4843A682" w:rsidR="005978E1" w:rsidRDefault="005978E1">
      <w:pPr>
        <w:pStyle w:val="TOC5"/>
        <w:rPr>
          <w:rFonts w:asciiTheme="minorHAnsi" w:eastAsiaTheme="minorEastAsia" w:hAnsiTheme="minorHAnsi" w:cstheme="minorBidi"/>
          <w:noProof/>
          <w:sz w:val="22"/>
          <w:szCs w:val="22"/>
          <w:lang w:val="en-US"/>
        </w:rPr>
      </w:pPr>
      <w:r>
        <w:rPr>
          <w:noProof/>
        </w:rPr>
        <w:t>5.16.2.1.6</w:t>
      </w:r>
      <w:r>
        <w:rPr>
          <w:rFonts w:asciiTheme="minorHAnsi" w:eastAsiaTheme="minorEastAsia" w:hAnsiTheme="minorHAnsi" w:cstheme="minorBidi"/>
          <w:noProof/>
          <w:sz w:val="22"/>
          <w:szCs w:val="22"/>
          <w:lang w:val="en-US"/>
        </w:rPr>
        <w:tab/>
      </w:r>
      <w:r>
        <w:rPr>
          <w:noProof/>
        </w:rPr>
        <w:t>Type: RacsConfigurationRm</w:t>
      </w:r>
      <w:r>
        <w:rPr>
          <w:noProof/>
        </w:rPr>
        <w:tab/>
      </w:r>
      <w:r>
        <w:rPr>
          <w:noProof/>
        </w:rPr>
        <w:fldChar w:fldCharType="begin"/>
      </w:r>
      <w:r>
        <w:rPr>
          <w:noProof/>
        </w:rPr>
        <w:instrText xml:space="preserve"> PAGEREF _Toc222784644 \h </w:instrText>
      </w:r>
      <w:r>
        <w:rPr>
          <w:noProof/>
        </w:rPr>
      </w:r>
      <w:r>
        <w:rPr>
          <w:noProof/>
        </w:rPr>
        <w:fldChar w:fldCharType="separate"/>
      </w:r>
      <w:r>
        <w:rPr>
          <w:noProof/>
        </w:rPr>
        <w:t>404</w:t>
      </w:r>
      <w:r>
        <w:rPr>
          <w:noProof/>
        </w:rPr>
        <w:fldChar w:fldCharType="end"/>
      </w:r>
    </w:p>
    <w:p w14:paraId="18B5E99E" w14:textId="04234D46" w:rsidR="005978E1" w:rsidRDefault="005978E1">
      <w:pPr>
        <w:pStyle w:val="TOC4"/>
        <w:rPr>
          <w:rFonts w:asciiTheme="minorHAnsi" w:eastAsiaTheme="minorEastAsia" w:hAnsiTheme="minorHAnsi" w:cstheme="minorBidi"/>
          <w:noProof/>
          <w:sz w:val="22"/>
          <w:szCs w:val="22"/>
          <w:lang w:val="en-US"/>
        </w:rPr>
      </w:pPr>
      <w:r>
        <w:rPr>
          <w:noProof/>
        </w:rPr>
        <w:t>5.16.2.2</w:t>
      </w:r>
      <w:r>
        <w:rPr>
          <w:rFonts w:asciiTheme="minorHAnsi" w:eastAsiaTheme="minorEastAsia" w:hAnsiTheme="minorHAnsi" w:cstheme="minorBidi"/>
          <w:noProof/>
          <w:sz w:val="22"/>
          <w:szCs w:val="22"/>
          <w:lang w:val="en-US"/>
        </w:rPr>
        <w:tab/>
      </w:r>
      <w:r>
        <w:rPr>
          <w:noProof/>
        </w:rPr>
        <w:t>Referenced simple data types and enumerations</w:t>
      </w:r>
      <w:r>
        <w:rPr>
          <w:noProof/>
        </w:rPr>
        <w:tab/>
      </w:r>
      <w:r>
        <w:rPr>
          <w:noProof/>
        </w:rPr>
        <w:fldChar w:fldCharType="begin"/>
      </w:r>
      <w:r>
        <w:rPr>
          <w:noProof/>
        </w:rPr>
        <w:instrText xml:space="preserve"> PAGEREF _Toc222784645 \h </w:instrText>
      </w:r>
      <w:r>
        <w:rPr>
          <w:noProof/>
        </w:rPr>
      </w:r>
      <w:r>
        <w:rPr>
          <w:noProof/>
        </w:rPr>
        <w:fldChar w:fldCharType="separate"/>
      </w:r>
      <w:r>
        <w:rPr>
          <w:noProof/>
        </w:rPr>
        <w:t>405</w:t>
      </w:r>
      <w:r>
        <w:rPr>
          <w:noProof/>
        </w:rPr>
        <w:fldChar w:fldCharType="end"/>
      </w:r>
    </w:p>
    <w:p w14:paraId="15CFFF0F" w14:textId="41957638" w:rsidR="005978E1" w:rsidRDefault="005978E1">
      <w:pPr>
        <w:pStyle w:val="TOC5"/>
        <w:rPr>
          <w:rFonts w:asciiTheme="minorHAnsi" w:eastAsiaTheme="minorEastAsia" w:hAnsiTheme="minorHAnsi" w:cstheme="minorBidi"/>
          <w:noProof/>
          <w:sz w:val="22"/>
          <w:szCs w:val="22"/>
          <w:lang w:val="en-US"/>
        </w:rPr>
      </w:pPr>
      <w:r>
        <w:rPr>
          <w:noProof/>
        </w:rPr>
        <w:t>5.16.2.2.1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_Toc222784646 \h </w:instrText>
      </w:r>
      <w:r>
        <w:rPr>
          <w:noProof/>
        </w:rPr>
      </w:r>
      <w:r>
        <w:rPr>
          <w:noProof/>
        </w:rPr>
        <w:fldChar w:fldCharType="separate"/>
      </w:r>
      <w:r>
        <w:rPr>
          <w:noProof/>
        </w:rPr>
        <w:t>405</w:t>
      </w:r>
      <w:r>
        <w:rPr>
          <w:noProof/>
        </w:rPr>
        <w:fldChar w:fldCharType="end"/>
      </w:r>
    </w:p>
    <w:p w14:paraId="67789FD0" w14:textId="0E73E6A9" w:rsidR="005978E1" w:rsidRDefault="005978E1">
      <w:pPr>
        <w:pStyle w:val="TOC5"/>
        <w:rPr>
          <w:rFonts w:asciiTheme="minorHAnsi" w:eastAsiaTheme="minorEastAsia" w:hAnsiTheme="minorHAnsi" w:cstheme="minorBidi"/>
          <w:noProof/>
          <w:sz w:val="22"/>
          <w:szCs w:val="22"/>
          <w:lang w:val="en-US"/>
        </w:rPr>
      </w:pPr>
      <w:r>
        <w:rPr>
          <w:noProof/>
        </w:rPr>
        <w:t>5.16.2.2.2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_Toc222784647 \h </w:instrText>
      </w:r>
      <w:r>
        <w:rPr>
          <w:noProof/>
        </w:rPr>
      </w:r>
      <w:r>
        <w:rPr>
          <w:noProof/>
        </w:rPr>
        <w:fldChar w:fldCharType="separate"/>
      </w:r>
      <w:r>
        <w:rPr>
          <w:noProof/>
        </w:rPr>
        <w:t>405</w:t>
      </w:r>
      <w:r>
        <w:rPr>
          <w:noProof/>
        </w:rPr>
        <w:fldChar w:fldCharType="end"/>
      </w:r>
    </w:p>
    <w:p w14:paraId="1997E5B3" w14:textId="20CBBF28" w:rsidR="005978E1" w:rsidRDefault="005978E1">
      <w:pPr>
        <w:pStyle w:val="TOC5"/>
        <w:rPr>
          <w:rFonts w:asciiTheme="minorHAnsi" w:eastAsiaTheme="minorEastAsia" w:hAnsiTheme="minorHAnsi" w:cstheme="minorBidi"/>
          <w:noProof/>
          <w:sz w:val="22"/>
          <w:szCs w:val="22"/>
          <w:lang w:val="en-US"/>
        </w:rPr>
      </w:pPr>
      <w:r>
        <w:rPr>
          <w:noProof/>
        </w:rPr>
        <w:t>5.16.2.2.3</w:t>
      </w:r>
      <w:r>
        <w:rPr>
          <w:rFonts w:asciiTheme="minorHAnsi" w:eastAsiaTheme="minorEastAsia" w:hAnsiTheme="minorHAnsi" w:cstheme="minorBidi"/>
          <w:noProof/>
          <w:sz w:val="22"/>
          <w:szCs w:val="22"/>
          <w:lang w:val="en-US"/>
        </w:rPr>
        <w:tab/>
      </w:r>
      <w:r>
        <w:rPr>
          <w:noProof/>
        </w:rPr>
        <w:t>Enumeration: RacsFailureCode</w:t>
      </w:r>
      <w:r>
        <w:rPr>
          <w:noProof/>
        </w:rPr>
        <w:tab/>
      </w:r>
      <w:r>
        <w:rPr>
          <w:noProof/>
        </w:rPr>
        <w:fldChar w:fldCharType="begin"/>
      </w:r>
      <w:r>
        <w:rPr>
          <w:noProof/>
        </w:rPr>
        <w:instrText xml:space="preserve"> PAGEREF _Toc222784648 \h </w:instrText>
      </w:r>
      <w:r>
        <w:rPr>
          <w:noProof/>
        </w:rPr>
      </w:r>
      <w:r>
        <w:rPr>
          <w:noProof/>
        </w:rPr>
        <w:fldChar w:fldCharType="separate"/>
      </w:r>
      <w:r>
        <w:rPr>
          <w:noProof/>
        </w:rPr>
        <w:t>405</w:t>
      </w:r>
      <w:r>
        <w:rPr>
          <w:noProof/>
        </w:rPr>
        <w:fldChar w:fldCharType="end"/>
      </w:r>
    </w:p>
    <w:p w14:paraId="7353D685" w14:textId="5483C559" w:rsidR="005978E1" w:rsidRDefault="005978E1">
      <w:pPr>
        <w:pStyle w:val="TOC3"/>
        <w:rPr>
          <w:rFonts w:asciiTheme="minorHAnsi" w:eastAsiaTheme="minorEastAsia" w:hAnsiTheme="minorHAnsi" w:cstheme="minorBidi"/>
          <w:noProof/>
          <w:sz w:val="22"/>
          <w:szCs w:val="22"/>
          <w:lang w:val="en-US"/>
        </w:rPr>
      </w:pPr>
      <w:r>
        <w:rPr>
          <w:noProof/>
        </w:rPr>
        <w:t>5.16.3</w:t>
      </w:r>
      <w:r>
        <w:rPr>
          <w:rFonts w:asciiTheme="minorHAnsi" w:eastAsiaTheme="minorEastAsia" w:hAnsiTheme="minorHAnsi" w:cstheme="minorBidi"/>
          <w:noProof/>
          <w:sz w:val="22"/>
          <w:szCs w:val="22"/>
          <w:lang w:val="en-US"/>
        </w:rPr>
        <w:tab/>
      </w:r>
      <w:r>
        <w:rPr>
          <w:noProof/>
        </w:rPr>
        <w:t>Resource structure</w:t>
      </w:r>
      <w:r>
        <w:rPr>
          <w:noProof/>
        </w:rPr>
        <w:tab/>
      </w:r>
      <w:r>
        <w:rPr>
          <w:noProof/>
        </w:rPr>
        <w:fldChar w:fldCharType="begin"/>
      </w:r>
      <w:r>
        <w:rPr>
          <w:noProof/>
        </w:rPr>
        <w:instrText xml:space="preserve"> PAGEREF _Toc222784649 \h </w:instrText>
      </w:r>
      <w:r>
        <w:rPr>
          <w:noProof/>
        </w:rPr>
      </w:r>
      <w:r>
        <w:rPr>
          <w:noProof/>
        </w:rPr>
        <w:fldChar w:fldCharType="separate"/>
      </w:r>
      <w:r>
        <w:rPr>
          <w:noProof/>
        </w:rPr>
        <w:t>405</w:t>
      </w:r>
      <w:r>
        <w:rPr>
          <w:noProof/>
        </w:rPr>
        <w:fldChar w:fldCharType="end"/>
      </w:r>
    </w:p>
    <w:p w14:paraId="7259ABFE" w14:textId="03A07ED7" w:rsidR="005978E1" w:rsidRDefault="005978E1">
      <w:pPr>
        <w:pStyle w:val="TOC4"/>
        <w:rPr>
          <w:rFonts w:asciiTheme="minorHAnsi" w:eastAsiaTheme="minorEastAsia" w:hAnsiTheme="minorHAnsi" w:cstheme="minorBidi"/>
          <w:noProof/>
          <w:sz w:val="22"/>
          <w:szCs w:val="22"/>
          <w:lang w:val="en-US"/>
        </w:rPr>
      </w:pPr>
      <w:r>
        <w:rPr>
          <w:noProof/>
        </w:rPr>
        <w:t>5.16.3.1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_Toc222784650 \h </w:instrText>
      </w:r>
      <w:r>
        <w:rPr>
          <w:noProof/>
        </w:rPr>
      </w:r>
      <w:r>
        <w:rPr>
          <w:noProof/>
        </w:rPr>
        <w:fldChar w:fldCharType="separate"/>
      </w:r>
      <w:r>
        <w:rPr>
          <w:noProof/>
        </w:rPr>
        <w:t>405</w:t>
      </w:r>
      <w:r>
        <w:rPr>
          <w:noProof/>
        </w:rPr>
        <w:fldChar w:fldCharType="end"/>
      </w:r>
    </w:p>
    <w:p w14:paraId="75281CE4" w14:textId="5F90ACBC" w:rsidR="005978E1" w:rsidRDefault="005978E1">
      <w:pPr>
        <w:pStyle w:val="TOC4"/>
        <w:rPr>
          <w:rFonts w:asciiTheme="minorHAnsi" w:eastAsiaTheme="minorEastAsia" w:hAnsiTheme="minorHAnsi" w:cstheme="minorBidi"/>
          <w:noProof/>
          <w:sz w:val="22"/>
          <w:szCs w:val="22"/>
          <w:lang w:val="en-US"/>
        </w:rPr>
      </w:pPr>
      <w:r>
        <w:rPr>
          <w:noProof/>
        </w:rPr>
        <w:t>5.16.3.2</w:t>
      </w:r>
      <w:r>
        <w:rPr>
          <w:rFonts w:asciiTheme="minorHAnsi" w:eastAsiaTheme="minorEastAsia" w:hAnsiTheme="minorHAnsi" w:cstheme="minorBidi"/>
          <w:noProof/>
          <w:sz w:val="22"/>
          <w:szCs w:val="22"/>
          <w:lang w:val="en-US"/>
        </w:rPr>
        <w:tab/>
      </w:r>
      <w:r>
        <w:rPr>
          <w:noProof/>
        </w:rPr>
        <w:t>Resource: RACS Parameter Provisionings</w:t>
      </w:r>
      <w:r>
        <w:rPr>
          <w:noProof/>
        </w:rPr>
        <w:tab/>
      </w:r>
      <w:r>
        <w:rPr>
          <w:noProof/>
        </w:rPr>
        <w:fldChar w:fldCharType="begin"/>
      </w:r>
      <w:r>
        <w:rPr>
          <w:noProof/>
        </w:rPr>
        <w:instrText xml:space="preserve"> PAGEREF _Toc222784651 \h </w:instrText>
      </w:r>
      <w:r>
        <w:rPr>
          <w:noProof/>
        </w:rPr>
      </w:r>
      <w:r>
        <w:rPr>
          <w:noProof/>
        </w:rPr>
        <w:fldChar w:fldCharType="separate"/>
      </w:r>
      <w:r>
        <w:rPr>
          <w:noProof/>
        </w:rPr>
        <w:t>406</w:t>
      </w:r>
      <w:r>
        <w:rPr>
          <w:noProof/>
        </w:rPr>
        <w:fldChar w:fldCharType="end"/>
      </w:r>
    </w:p>
    <w:p w14:paraId="1EE94D24" w14:textId="595A1A95" w:rsidR="005978E1" w:rsidRDefault="005978E1">
      <w:pPr>
        <w:pStyle w:val="TOC5"/>
        <w:rPr>
          <w:rFonts w:asciiTheme="minorHAnsi" w:eastAsiaTheme="minorEastAsia" w:hAnsiTheme="minorHAnsi" w:cstheme="minorBidi"/>
          <w:noProof/>
          <w:sz w:val="22"/>
          <w:szCs w:val="22"/>
          <w:lang w:val="en-US"/>
        </w:rPr>
      </w:pPr>
      <w:r>
        <w:rPr>
          <w:noProof/>
        </w:rPr>
        <w:t>5.16.3.2.1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_Toc222784652 \h </w:instrText>
      </w:r>
      <w:r>
        <w:rPr>
          <w:noProof/>
        </w:rPr>
      </w:r>
      <w:r>
        <w:rPr>
          <w:noProof/>
        </w:rPr>
        <w:fldChar w:fldCharType="separate"/>
      </w:r>
      <w:r>
        <w:rPr>
          <w:noProof/>
        </w:rPr>
        <w:t>406</w:t>
      </w:r>
      <w:r>
        <w:rPr>
          <w:noProof/>
        </w:rPr>
        <w:fldChar w:fldCharType="end"/>
      </w:r>
    </w:p>
    <w:p w14:paraId="774130B9" w14:textId="5D8A3FBB" w:rsidR="005978E1" w:rsidRDefault="005978E1">
      <w:pPr>
        <w:pStyle w:val="TOC5"/>
        <w:rPr>
          <w:rFonts w:asciiTheme="minorHAnsi" w:eastAsiaTheme="minorEastAsia" w:hAnsiTheme="minorHAnsi" w:cstheme="minorBidi"/>
          <w:noProof/>
          <w:sz w:val="22"/>
          <w:szCs w:val="22"/>
          <w:lang w:val="en-US"/>
        </w:rPr>
      </w:pPr>
      <w:r>
        <w:rPr>
          <w:noProof/>
        </w:rPr>
        <w:t>5.16.3.2.2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_Toc222784653 \h </w:instrText>
      </w:r>
      <w:r>
        <w:rPr>
          <w:noProof/>
        </w:rPr>
      </w:r>
      <w:r>
        <w:rPr>
          <w:noProof/>
        </w:rPr>
        <w:fldChar w:fldCharType="separate"/>
      </w:r>
      <w:r>
        <w:rPr>
          <w:noProof/>
        </w:rPr>
        <w:t>406</w:t>
      </w:r>
      <w:r>
        <w:rPr>
          <w:noProof/>
        </w:rPr>
        <w:fldChar w:fldCharType="end"/>
      </w:r>
    </w:p>
    <w:p w14:paraId="1AF71076" w14:textId="39A5E859" w:rsidR="005978E1" w:rsidRDefault="005978E1">
      <w:pPr>
        <w:pStyle w:val="TOC5"/>
        <w:rPr>
          <w:rFonts w:asciiTheme="minorHAnsi" w:eastAsiaTheme="minorEastAsia" w:hAnsiTheme="minorHAnsi" w:cstheme="minorBidi"/>
          <w:noProof/>
          <w:sz w:val="22"/>
          <w:szCs w:val="22"/>
          <w:lang w:val="en-US"/>
        </w:rPr>
      </w:pPr>
      <w:r>
        <w:rPr>
          <w:noProof/>
        </w:rPr>
        <w:t>5.16.3.2.3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_Toc222784654 \h </w:instrText>
      </w:r>
      <w:r>
        <w:rPr>
          <w:noProof/>
        </w:rPr>
      </w:r>
      <w:r>
        <w:rPr>
          <w:noProof/>
        </w:rPr>
        <w:fldChar w:fldCharType="separate"/>
      </w:r>
      <w:r>
        <w:rPr>
          <w:noProof/>
        </w:rPr>
        <w:t>406</w:t>
      </w:r>
      <w:r>
        <w:rPr>
          <w:noProof/>
        </w:rPr>
        <w:fldChar w:fldCharType="end"/>
      </w:r>
    </w:p>
    <w:p w14:paraId="133F3E09" w14:textId="07D44E75" w:rsidR="005978E1" w:rsidRDefault="005978E1">
      <w:pPr>
        <w:pStyle w:val="TOC4"/>
        <w:rPr>
          <w:rFonts w:asciiTheme="minorHAnsi" w:eastAsiaTheme="minorEastAsia" w:hAnsiTheme="minorHAnsi" w:cstheme="minorBidi"/>
          <w:noProof/>
          <w:sz w:val="22"/>
          <w:szCs w:val="22"/>
          <w:lang w:val="en-US"/>
        </w:rPr>
      </w:pPr>
      <w:r>
        <w:rPr>
          <w:noProof/>
        </w:rPr>
        <w:t>5.16.3.3</w:t>
      </w:r>
      <w:r>
        <w:rPr>
          <w:rFonts w:asciiTheme="minorHAnsi" w:eastAsiaTheme="minorEastAsia" w:hAnsiTheme="minorHAnsi" w:cstheme="minorBidi"/>
          <w:noProof/>
          <w:sz w:val="22"/>
          <w:szCs w:val="22"/>
          <w:lang w:val="en-US"/>
        </w:rPr>
        <w:tab/>
      </w:r>
      <w:r>
        <w:rPr>
          <w:noProof/>
        </w:rPr>
        <w:t>Resource: Individual RACS Parameter Provisioning</w:t>
      </w:r>
      <w:r>
        <w:rPr>
          <w:noProof/>
        </w:rPr>
        <w:tab/>
      </w:r>
      <w:r>
        <w:rPr>
          <w:noProof/>
        </w:rPr>
        <w:fldChar w:fldCharType="begin"/>
      </w:r>
      <w:r>
        <w:rPr>
          <w:noProof/>
        </w:rPr>
        <w:instrText xml:space="preserve"> PAGEREF _Toc222784655 \h </w:instrText>
      </w:r>
      <w:r>
        <w:rPr>
          <w:noProof/>
        </w:rPr>
      </w:r>
      <w:r>
        <w:rPr>
          <w:noProof/>
        </w:rPr>
        <w:fldChar w:fldCharType="separate"/>
      </w:r>
      <w:r>
        <w:rPr>
          <w:noProof/>
        </w:rPr>
        <w:t>408</w:t>
      </w:r>
      <w:r>
        <w:rPr>
          <w:noProof/>
        </w:rPr>
        <w:fldChar w:fldCharType="end"/>
      </w:r>
    </w:p>
    <w:p w14:paraId="7C3B9776" w14:textId="4057F424" w:rsidR="005978E1" w:rsidRDefault="005978E1">
      <w:pPr>
        <w:pStyle w:val="TOC5"/>
        <w:rPr>
          <w:rFonts w:asciiTheme="minorHAnsi" w:eastAsiaTheme="minorEastAsia" w:hAnsiTheme="minorHAnsi" w:cstheme="minorBidi"/>
          <w:noProof/>
          <w:sz w:val="22"/>
          <w:szCs w:val="22"/>
          <w:lang w:val="en-US"/>
        </w:rPr>
      </w:pPr>
      <w:r>
        <w:rPr>
          <w:noProof/>
        </w:rPr>
        <w:t>5.16.3.3.1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_Toc222784656 \h </w:instrText>
      </w:r>
      <w:r>
        <w:rPr>
          <w:noProof/>
        </w:rPr>
      </w:r>
      <w:r>
        <w:rPr>
          <w:noProof/>
        </w:rPr>
        <w:fldChar w:fldCharType="separate"/>
      </w:r>
      <w:r>
        <w:rPr>
          <w:noProof/>
        </w:rPr>
        <w:t>408</w:t>
      </w:r>
      <w:r>
        <w:rPr>
          <w:noProof/>
        </w:rPr>
        <w:fldChar w:fldCharType="end"/>
      </w:r>
    </w:p>
    <w:p w14:paraId="152E92EA" w14:textId="164463B9" w:rsidR="005978E1" w:rsidRDefault="005978E1">
      <w:pPr>
        <w:pStyle w:val="TOC5"/>
        <w:rPr>
          <w:rFonts w:asciiTheme="minorHAnsi" w:eastAsiaTheme="minorEastAsia" w:hAnsiTheme="minorHAnsi" w:cstheme="minorBidi"/>
          <w:noProof/>
          <w:sz w:val="22"/>
          <w:szCs w:val="22"/>
          <w:lang w:val="en-US"/>
        </w:rPr>
      </w:pPr>
      <w:r>
        <w:rPr>
          <w:noProof/>
        </w:rPr>
        <w:t>5.16.3.3.2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_Toc222784657 \h </w:instrText>
      </w:r>
      <w:r>
        <w:rPr>
          <w:noProof/>
        </w:rPr>
      </w:r>
      <w:r>
        <w:rPr>
          <w:noProof/>
        </w:rPr>
        <w:fldChar w:fldCharType="separate"/>
      </w:r>
      <w:r>
        <w:rPr>
          <w:noProof/>
        </w:rPr>
        <w:t>408</w:t>
      </w:r>
      <w:r>
        <w:rPr>
          <w:noProof/>
        </w:rPr>
        <w:fldChar w:fldCharType="end"/>
      </w:r>
    </w:p>
    <w:p w14:paraId="36C6D707" w14:textId="388501E2" w:rsidR="005978E1" w:rsidRDefault="005978E1">
      <w:pPr>
        <w:pStyle w:val="TOC5"/>
        <w:rPr>
          <w:rFonts w:asciiTheme="minorHAnsi" w:eastAsiaTheme="minorEastAsia" w:hAnsiTheme="minorHAnsi" w:cstheme="minorBidi"/>
          <w:noProof/>
          <w:sz w:val="22"/>
          <w:szCs w:val="22"/>
          <w:lang w:val="en-US"/>
        </w:rPr>
      </w:pPr>
      <w:r>
        <w:rPr>
          <w:noProof/>
        </w:rPr>
        <w:t>5.16.3.3.3</w:t>
      </w:r>
      <w:r>
        <w:rPr>
          <w:rFonts w:asciiTheme="minorHAnsi" w:eastAsiaTheme="minorEastAsia" w:hAnsiTheme="minorHAnsi" w:cstheme="minorBidi"/>
          <w:noProof/>
          <w:sz w:val="22"/>
          <w:szCs w:val="22"/>
          <w:lang w:val="en-US"/>
        </w:rPr>
        <w:tab/>
      </w:r>
      <w:r>
        <w:rPr>
          <w:noProof/>
        </w:rPr>
        <w:t>Resource methods</w:t>
      </w:r>
      <w:r>
        <w:rPr>
          <w:noProof/>
        </w:rPr>
        <w:tab/>
      </w:r>
      <w:r>
        <w:rPr>
          <w:noProof/>
        </w:rPr>
        <w:fldChar w:fldCharType="begin"/>
      </w:r>
      <w:r>
        <w:rPr>
          <w:noProof/>
        </w:rPr>
        <w:instrText xml:space="preserve"> PAGEREF _Toc222784658 \h </w:instrText>
      </w:r>
      <w:r>
        <w:rPr>
          <w:noProof/>
        </w:rPr>
      </w:r>
      <w:r>
        <w:rPr>
          <w:noProof/>
        </w:rPr>
        <w:fldChar w:fldCharType="separate"/>
      </w:r>
      <w:r>
        <w:rPr>
          <w:noProof/>
        </w:rPr>
        <w:t>408</w:t>
      </w:r>
      <w:r>
        <w:rPr>
          <w:noProof/>
        </w:rPr>
        <w:fldChar w:fldCharType="end"/>
      </w:r>
    </w:p>
    <w:p w14:paraId="0533EDFB" w14:textId="4AB56A02" w:rsidR="005978E1" w:rsidRDefault="005978E1">
      <w:pPr>
        <w:pStyle w:val="TOC3"/>
        <w:rPr>
          <w:rFonts w:asciiTheme="minorHAnsi" w:eastAsiaTheme="minorEastAsia" w:hAnsiTheme="minorHAnsi" w:cstheme="minorBidi"/>
          <w:noProof/>
          <w:sz w:val="22"/>
          <w:szCs w:val="22"/>
          <w:lang w:val="en-US"/>
        </w:rPr>
      </w:pPr>
      <w:r>
        <w:rPr>
          <w:noProof/>
        </w:rPr>
        <w:t>5.16.4</w:t>
      </w:r>
      <w:r>
        <w:rPr>
          <w:rFonts w:asciiTheme="minorHAnsi" w:eastAsiaTheme="minorEastAsia" w:hAnsiTheme="minorHAnsi" w:cstheme="minorBidi"/>
          <w:noProof/>
          <w:sz w:val="22"/>
          <w:szCs w:val="22"/>
          <w:lang w:val="en-US"/>
        </w:rPr>
        <w:tab/>
      </w:r>
      <w:r>
        <w:rPr>
          <w:noProof/>
        </w:rPr>
        <w:t>Used Features</w:t>
      </w:r>
      <w:r>
        <w:rPr>
          <w:noProof/>
        </w:rPr>
        <w:tab/>
      </w:r>
      <w:r>
        <w:rPr>
          <w:noProof/>
        </w:rPr>
        <w:fldChar w:fldCharType="begin"/>
      </w:r>
      <w:r>
        <w:rPr>
          <w:noProof/>
        </w:rPr>
        <w:instrText xml:space="preserve"> PAGEREF _Toc222784659 \h </w:instrText>
      </w:r>
      <w:r>
        <w:rPr>
          <w:noProof/>
        </w:rPr>
      </w:r>
      <w:r>
        <w:rPr>
          <w:noProof/>
        </w:rPr>
        <w:fldChar w:fldCharType="separate"/>
      </w:r>
      <w:r>
        <w:rPr>
          <w:noProof/>
        </w:rPr>
        <w:t>412</w:t>
      </w:r>
      <w:r>
        <w:rPr>
          <w:noProof/>
        </w:rPr>
        <w:fldChar w:fldCharType="end"/>
      </w:r>
    </w:p>
    <w:p w14:paraId="343D5FC5" w14:textId="080FA948" w:rsidR="005978E1" w:rsidRDefault="005978E1">
      <w:pPr>
        <w:pStyle w:val="TOC3"/>
        <w:rPr>
          <w:rFonts w:asciiTheme="minorHAnsi" w:eastAsiaTheme="minorEastAsia" w:hAnsiTheme="minorHAnsi" w:cstheme="minorBidi"/>
          <w:noProof/>
          <w:sz w:val="22"/>
          <w:szCs w:val="22"/>
          <w:lang w:val="en-US"/>
        </w:rPr>
      </w:pPr>
      <w:r>
        <w:rPr>
          <w:noProof/>
        </w:rPr>
        <w:t>5.16.5</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_Toc222784660 \h </w:instrText>
      </w:r>
      <w:r>
        <w:rPr>
          <w:noProof/>
        </w:rPr>
      </w:r>
      <w:r>
        <w:rPr>
          <w:noProof/>
        </w:rPr>
        <w:fldChar w:fldCharType="separate"/>
      </w:r>
      <w:r>
        <w:rPr>
          <w:noProof/>
        </w:rPr>
        <w:t>412</w:t>
      </w:r>
      <w:r>
        <w:rPr>
          <w:noProof/>
        </w:rPr>
        <w:fldChar w:fldCharType="end"/>
      </w:r>
    </w:p>
    <w:p w14:paraId="318FDB23" w14:textId="4AB816D8" w:rsidR="005978E1" w:rsidRDefault="005978E1">
      <w:pPr>
        <w:pStyle w:val="TOC4"/>
        <w:rPr>
          <w:rFonts w:asciiTheme="minorHAnsi" w:eastAsiaTheme="minorEastAsia" w:hAnsiTheme="minorHAnsi" w:cstheme="minorBidi"/>
          <w:noProof/>
          <w:sz w:val="22"/>
          <w:szCs w:val="22"/>
          <w:lang w:val="en-US"/>
        </w:rPr>
      </w:pPr>
      <w:r>
        <w:rPr>
          <w:noProof/>
        </w:rPr>
        <w:t>5.16.5.1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_Toc222784661 \h </w:instrText>
      </w:r>
      <w:r>
        <w:rPr>
          <w:noProof/>
        </w:rPr>
      </w:r>
      <w:r>
        <w:rPr>
          <w:noProof/>
        </w:rPr>
        <w:fldChar w:fldCharType="separate"/>
      </w:r>
      <w:r>
        <w:rPr>
          <w:noProof/>
        </w:rPr>
        <w:t>412</w:t>
      </w:r>
      <w:r>
        <w:rPr>
          <w:noProof/>
        </w:rPr>
        <w:fldChar w:fldCharType="end"/>
      </w:r>
    </w:p>
    <w:p w14:paraId="76D6ADFF" w14:textId="5055A477" w:rsidR="005978E1" w:rsidRDefault="005978E1">
      <w:pPr>
        <w:pStyle w:val="TOC4"/>
        <w:rPr>
          <w:rFonts w:asciiTheme="minorHAnsi" w:eastAsiaTheme="minorEastAsia" w:hAnsiTheme="minorHAnsi" w:cstheme="minorBidi"/>
          <w:noProof/>
          <w:sz w:val="22"/>
          <w:szCs w:val="22"/>
          <w:lang w:val="en-US"/>
        </w:rPr>
      </w:pPr>
      <w:r>
        <w:rPr>
          <w:noProof/>
        </w:rPr>
        <w:t>5.16.5.2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_Toc222784662 \h </w:instrText>
      </w:r>
      <w:r>
        <w:rPr>
          <w:noProof/>
        </w:rPr>
      </w:r>
      <w:r>
        <w:rPr>
          <w:noProof/>
        </w:rPr>
        <w:fldChar w:fldCharType="separate"/>
      </w:r>
      <w:r>
        <w:rPr>
          <w:noProof/>
        </w:rPr>
        <w:t>413</w:t>
      </w:r>
      <w:r>
        <w:rPr>
          <w:noProof/>
        </w:rPr>
        <w:fldChar w:fldCharType="end"/>
      </w:r>
    </w:p>
    <w:p w14:paraId="24DDF923" w14:textId="174905C9" w:rsidR="005978E1" w:rsidRDefault="005978E1">
      <w:pPr>
        <w:pStyle w:val="TOC4"/>
        <w:rPr>
          <w:rFonts w:asciiTheme="minorHAnsi" w:eastAsiaTheme="minorEastAsia" w:hAnsiTheme="minorHAnsi" w:cstheme="minorBidi"/>
          <w:noProof/>
          <w:sz w:val="22"/>
          <w:szCs w:val="22"/>
          <w:lang w:val="en-US"/>
        </w:rPr>
      </w:pPr>
      <w:r>
        <w:rPr>
          <w:noProof/>
        </w:rPr>
        <w:t>5.16.5.3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_Toc222784663 \h </w:instrText>
      </w:r>
      <w:r>
        <w:rPr>
          <w:noProof/>
        </w:rPr>
      </w:r>
      <w:r>
        <w:rPr>
          <w:noProof/>
        </w:rPr>
        <w:fldChar w:fldCharType="separate"/>
      </w:r>
      <w:r>
        <w:rPr>
          <w:noProof/>
        </w:rPr>
        <w:t>413</w:t>
      </w:r>
      <w:r>
        <w:rPr>
          <w:noProof/>
        </w:rPr>
        <w:fldChar w:fldCharType="end"/>
      </w:r>
    </w:p>
    <w:p w14:paraId="72AB83F6" w14:textId="244D1C8B" w:rsidR="005978E1" w:rsidRDefault="005978E1">
      <w:pPr>
        <w:pStyle w:val="TOC1"/>
        <w:rPr>
          <w:rFonts w:asciiTheme="minorHAnsi" w:eastAsiaTheme="minorEastAsia" w:hAnsiTheme="minorHAnsi" w:cstheme="minorBidi"/>
          <w:noProof/>
          <w:szCs w:val="22"/>
          <w:lang w:val="en-US"/>
        </w:rPr>
      </w:pPr>
      <w:r>
        <w:rPr>
          <w:noProof/>
          <w:lang w:eastAsia="zh-CN"/>
        </w:rPr>
        <w:t>6</w:t>
      </w:r>
      <w:r>
        <w:rPr>
          <w:rFonts w:asciiTheme="minorHAnsi" w:eastAsiaTheme="minorEastAsia" w:hAnsiTheme="minorHAnsi" w:cstheme="minorBidi"/>
          <w:noProof/>
          <w:szCs w:val="22"/>
          <w:lang w:val="en-US"/>
        </w:rPr>
        <w:tab/>
      </w:r>
      <w:r>
        <w:rPr>
          <w:noProof/>
          <w:lang w:eastAsia="zh-CN"/>
        </w:rPr>
        <w:t>Security</w:t>
      </w:r>
      <w:r>
        <w:rPr>
          <w:noProof/>
        </w:rPr>
        <w:tab/>
      </w:r>
      <w:r>
        <w:rPr>
          <w:noProof/>
        </w:rPr>
        <w:fldChar w:fldCharType="begin"/>
      </w:r>
      <w:r>
        <w:rPr>
          <w:noProof/>
        </w:rPr>
        <w:instrText xml:space="preserve"> PAGEREF _Toc222784664 \h </w:instrText>
      </w:r>
      <w:r>
        <w:rPr>
          <w:noProof/>
        </w:rPr>
      </w:r>
      <w:r>
        <w:rPr>
          <w:noProof/>
        </w:rPr>
        <w:fldChar w:fldCharType="separate"/>
      </w:r>
      <w:r>
        <w:rPr>
          <w:noProof/>
        </w:rPr>
        <w:t>413</w:t>
      </w:r>
      <w:r>
        <w:rPr>
          <w:noProof/>
        </w:rPr>
        <w:fldChar w:fldCharType="end"/>
      </w:r>
    </w:p>
    <w:p w14:paraId="38F262D0" w14:textId="4D4E2961" w:rsidR="005978E1" w:rsidRDefault="005978E1">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Using Common API Framework</w:t>
      </w:r>
      <w:r>
        <w:rPr>
          <w:noProof/>
        </w:rPr>
        <w:tab/>
      </w:r>
      <w:r>
        <w:rPr>
          <w:noProof/>
        </w:rPr>
        <w:fldChar w:fldCharType="begin"/>
      </w:r>
      <w:r>
        <w:rPr>
          <w:noProof/>
        </w:rPr>
        <w:instrText xml:space="preserve"> PAGEREF _Toc222784665 \h </w:instrText>
      </w:r>
      <w:r>
        <w:rPr>
          <w:noProof/>
        </w:rPr>
      </w:r>
      <w:r>
        <w:rPr>
          <w:noProof/>
        </w:rPr>
        <w:fldChar w:fldCharType="separate"/>
      </w:r>
      <w:r>
        <w:rPr>
          <w:noProof/>
        </w:rPr>
        <w:t>413</w:t>
      </w:r>
      <w:r>
        <w:rPr>
          <w:noProof/>
        </w:rPr>
        <w:fldChar w:fldCharType="end"/>
      </w:r>
    </w:p>
    <w:p w14:paraId="45C59583" w14:textId="1758288A" w:rsidR="005978E1" w:rsidRDefault="005978E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_Toc222784666 \h </w:instrText>
      </w:r>
      <w:r>
        <w:rPr>
          <w:noProof/>
        </w:rPr>
      </w:r>
      <w:r>
        <w:rPr>
          <w:noProof/>
        </w:rPr>
        <w:fldChar w:fldCharType="separate"/>
      </w:r>
      <w:r>
        <w:rPr>
          <w:noProof/>
        </w:rPr>
        <w:t>413</w:t>
      </w:r>
      <w:r>
        <w:rPr>
          <w:noProof/>
        </w:rPr>
        <w:fldChar w:fldCharType="end"/>
      </w:r>
    </w:p>
    <w:p w14:paraId="48059529" w14:textId="02EC7F16" w:rsidR="005978E1" w:rsidRDefault="005978E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_Toc222784667 \h </w:instrText>
      </w:r>
      <w:r>
        <w:rPr>
          <w:noProof/>
        </w:rPr>
      </w:r>
      <w:r>
        <w:rPr>
          <w:noProof/>
        </w:rPr>
        <w:fldChar w:fldCharType="separate"/>
      </w:r>
      <w:r>
        <w:rPr>
          <w:noProof/>
        </w:rPr>
        <w:t>413</w:t>
      </w:r>
      <w:r>
        <w:rPr>
          <w:noProof/>
        </w:rPr>
        <w:fldChar w:fldCharType="end"/>
      </w:r>
    </w:p>
    <w:p w14:paraId="1938262E" w14:textId="52332CA5" w:rsidR="005978E1" w:rsidRDefault="005978E1">
      <w:pPr>
        <w:pStyle w:val="TOC8"/>
        <w:rPr>
          <w:rFonts w:asciiTheme="minorHAnsi" w:eastAsiaTheme="minorEastAsia" w:hAnsiTheme="minorHAnsi" w:cstheme="minorBidi"/>
          <w:b w:val="0"/>
          <w:noProof/>
          <w:szCs w:val="22"/>
          <w:lang w:val="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_Toc222784668 \h </w:instrText>
      </w:r>
      <w:r>
        <w:rPr>
          <w:noProof/>
        </w:rPr>
      </w:r>
      <w:r>
        <w:rPr>
          <w:noProof/>
        </w:rPr>
        <w:fldChar w:fldCharType="separate"/>
      </w:r>
      <w:r>
        <w:rPr>
          <w:noProof/>
        </w:rPr>
        <w:t>415</w:t>
      </w:r>
      <w:r>
        <w:rPr>
          <w:noProof/>
        </w:rPr>
        <w:fldChar w:fldCharType="end"/>
      </w:r>
    </w:p>
    <w:p w14:paraId="1A1D75D9" w14:textId="5D8CBBBB" w:rsidR="005978E1" w:rsidRDefault="005978E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_Toc222784669 \h </w:instrText>
      </w:r>
      <w:r>
        <w:rPr>
          <w:noProof/>
        </w:rPr>
      </w:r>
      <w:r>
        <w:rPr>
          <w:noProof/>
        </w:rPr>
        <w:fldChar w:fldCharType="separate"/>
      </w:r>
      <w:r>
        <w:rPr>
          <w:noProof/>
        </w:rPr>
        <w:t>415</w:t>
      </w:r>
      <w:r>
        <w:rPr>
          <w:noProof/>
        </w:rPr>
        <w:fldChar w:fldCharType="end"/>
      </w:r>
    </w:p>
    <w:p w14:paraId="773ED614" w14:textId="702CCD6C" w:rsidR="005978E1" w:rsidRDefault="005978E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Data Types applicable to several APIs</w:t>
      </w:r>
      <w:r>
        <w:rPr>
          <w:noProof/>
        </w:rPr>
        <w:tab/>
      </w:r>
      <w:r>
        <w:rPr>
          <w:noProof/>
        </w:rPr>
        <w:fldChar w:fldCharType="begin"/>
      </w:r>
      <w:r>
        <w:rPr>
          <w:noProof/>
        </w:rPr>
        <w:instrText xml:space="preserve"> PAGEREF _Toc222784670 \h </w:instrText>
      </w:r>
      <w:r>
        <w:rPr>
          <w:noProof/>
        </w:rPr>
      </w:r>
      <w:r>
        <w:rPr>
          <w:noProof/>
        </w:rPr>
        <w:fldChar w:fldCharType="separate"/>
      </w:r>
      <w:r>
        <w:rPr>
          <w:noProof/>
        </w:rPr>
        <w:t>415</w:t>
      </w:r>
      <w:r>
        <w:rPr>
          <w:noProof/>
        </w:rPr>
        <w:fldChar w:fldCharType="end"/>
      </w:r>
    </w:p>
    <w:p w14:paraId="40A7ABB6" w14:textId="15B5346B" w:rsidR="005978E1" w:rsidRDefault="005978E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MonitoringEvent API</w:t>
      </w:r>
      <w:r>
        <w:rPr>
          <w:noProof/>
        </w:rPr>
        <w:tab/>
      </w:r>
      <w:r>
        <w:rPr>
          <w:noProof/>
        </w:rPr>
        <w:fldChar w:fldCharType="begin"/>
      </w:r>
      <w:r>
        <w:rPr>
          <w:noProof/>
        </w:rPr>
        <w:instrText xml:space="preserve"> PAGEREF _Toc222784671 \h </w:instrText>
      </w:r>
      <w:r>
        <w:rPr>
          <w:noProof/>
        </w:rPr>
      </w:r>
      <w:r>
        <w:rPr>
          <w:noProof/>
        </w:rPr>
        <w:fldChar w:fldCharType="separate"/>
      </w:r>
      <w:r>
        <w:rPr>
          <w:noProof/>
        </w:rPr>
        <w:t>425</w:t>
      </w:r>
      <w:r>
        <w:rPr>
          <w:noProof/>
        </w:rPr>
        <w:fldChar w:fldCharType="end"/>
      </w:r>
    </w:p>
    <w:p w14:paraId="7B733510" w14:textId="6D2F5E74" w:rsidR="005978E1" w:rsidRDefault="005978E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ResourceManagementOfBdt API</w:t>
      </w:r>
      <w:r>
        <w:rPr>
          <w:noProof/>
        </w:rPr>
        <w:tab/>
      </w:r>
      <w:r>
        <w:rPr>
          <w:noProof/>
        </w:rPr>
        <w:fldChar w:fldCharType="begin"/>
      </w:r>
      <w:r>
        <w:rPr>
          <w:noProof/>
        </w:rPr>
        <w:instrText xml:space="preserve"> PAGEREF _Toc222784672 \h </w:instrText>
      </w:r>
      <w:r>
        <w:rPr>
          <w:noProof/>
        </w:rPr>
      </w:r>
      <w:r>
        <w:rPr>
          <w:noProof/>
        </w:rPr>
        <w:fldChar w:fldCharType="separate"/>
      </w:r>
      <w:r>
        <w:rPr>
          <w:noProof/>
        </w:rPr>
        <w:t>445</w:t>
      </w:r>
      <w:r>
        <w:rPr>
          <w:noProof/>
        </w:rPr>
        <w:fldChar w:fldCharType="end"/>
      </w:r>
    </w:p>
    <w:p w14:paraId="0DC79FC0" w14:textId="628D664B" w:rsidR="005978E1" w:rsidRDefault="005978E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ChargeableParty API</w:t>
      </w:r>
      <w:r>
        <w:rPr>
          <w:noProof/>
        </w:rPr>
        <w:tab/>
      </w:r>
      <w:r>
        <w:rPr>
          <w:noProof/>
        </w:rPr>
        <w:fldChar w:fldCharType="begin"/>
      </w:r>
      <w:r>
        <w:rPr>
          <w:noProof/>
        </w:rPr>
        <w:instrText xml:space="preserve"> PAGEREF _Toc222784673 \h </w:instrText>
      </w:r>
      <w:r>
        <w:rPr>
          <w:noProof/>
        </w:rPr>
      </w:r>
      <w:r>
        <w:rPr>
          <w:noProof/>
        </w:rPr>
        <w:fldChar w:fldCharType="separate"/>
      </w:r>
      <w:r>
        <w:rPr>
          <w:noProof/>
        </w:rPr>
        <w:t>451</w:t>
      </w:r>
      <w:r>
        <w:rPr>
          <w:noProof/>
        </w:rPr>
        <w:fldChar w:fldCharType="end"/>
      </w:r>
    </w:p>
    <w:p w14:paraId="3E4842D2" w14:textId="5759F275" w:rsidR="005978E1" w:rsidRDefault="005978E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NIDD API</w:t>
      </w:r>
      <w:r>
        <w:rPr>
          <w:noProof/>
        </w:rPr>
        <w:tab/>
      </w:r>
      <w:r>
        <w:rPr>
          <w:noProof/>
        </w:rPr>
        <w:fldChar w:fldCharType="begin"/>
      </w:r>
      <w:r>
        <w:rPr>
          <w:noProof/>
        </w:rPr>
        <w:instrText xml:space="preserve"> PAGEREF _Toc222784674 \h </w:instrText>
      </w:r>
      <w:r>
        <w:rPr>
          <w:noProof/>
        </w:rPr>
      </w:r>
      <w:r>
        <w:rPr>
          <w:noProof/>
        </w:rPr>
        <w:fldChar w:fldCharType="separate"/>
      </w:r>
      <w:r>
        <w:rPr>
          <w:noProof/>
        </w:rPr>
        <w:t>457</w:t>
      </w:r>
      <w:r>
        <w:rPr>
          <w:noProof/>
        </w:rPr>
        <w:fldChar w:fldCharType="end"/>
      </w:r>
    </w:p>
    <w:p w14:paraId="7538435C" w14:textId="06754F80" w:rsidR="005978E1" w:rsidRDefault="005978E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DeviceTriggering API</w:t>
      </w:r>
      <w:r>
        <w:rPr>
          <w:noProof/>
        </w:rPr>
        <w:tab/>
      </w:r>
      <w:r>
        <w:rPr>
          <w:noProof/>
        </w:rPr>
        <w:fldChar w:fldCharType="begin"/>
      </w:r>
      <w:r>
        <w:rPr>
          <w:noProof/>
        </w:rPr>
        <w:instrText xml:space="preserve"> PAGEREF _Toc222784675 \h </w:instrText>
      </w:r>
      <w:r>
        <w:rPr>
          <w:noProof/>
        </w:rPr>
      </w:r>
      <w:r>
        <w:rPr>
          <w:noProof/>
        </w:rPr>
        <w:fldChar w:fldCharType="separate"/>
      </w:r>
      <w:r>
        <w:rPr>
          <w:noProof/>
        </w:rPr>
        <w:t>474</w:t>
      </w:r>
      <w:r>
        <w:rPr>
          <w:noProof/>
        </w:rPr>
        <w:fldChar w:fldCharType="end"/>
      </w:r>
    </w:p>
    <w:p w14:paraId="0A7D0ECB" w14:textId="4D91E1B0" w:rsidR="005978E1" w:rsidRDefault="005978E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GMDViaMBMS APIs</w:t>
      </w:r>
      <w:r>
        <w:rPr>
          <w:noProof/>
        </w:rPr>
        <w:tab/>
      </w:r>
      <w:r>
        <w:rPr>
          <w:noProof/>
        </w:rPr>
        <w:fldChar w:fldCharType="begin"/>
      </w:r>
      <w:r>
        <w:rPr>
          <w:noProof/>
        </w:rPr>
        <w:instrText xml:space="preserve"> PAGEREF _Toc222784676 \h </w:instrText>
      </w:r>
      <w:r>
        <w:rPr>
          <w:noProof/>
        </w:rPr>
      </w:r>
      <w:r>
        <w:rPr>
          <w:noProof/>
        </w:rPr>
        <w:fldChar w:fldCharType="separate"/>
      </w:r>
      <w:r>
        <w:rPr>
          <w:noProof/>
        </w:rPr>
        <w:t>481</w:t>
      </w:r>
      <w:r>
        <w:rPr>
          <w:noProof/>
        </w:rPr>
        <w:fldChar w:fldCharType="end"/>
      </w:r>
    </w:p>
    <w:p w14:paraId="7AAD4AA6" w14:textId="301AA1CD" w:rsidR="005978E1" w:rsidRDefault="005978E1">
      <w:pPr>
        <w:pStyle w:val="TOC2"/>
        <w:rPr>
          <w:rFonts w:asciiTheme="minorHAnsi" w:eastAsiaTheme="minorEastAsia" w:hAnsiTheme="minorHAnsi" w:cstheme="minorBidi"/>
          <w:noProof/>
          <w:sz w:val="22"/>
          <w:szCs w:val="22"/>
          <w:lang w:val="en-US"/>
        </w:rPr>
      </w:pPr>
      <w:r>
        <w:rPr>
          <w:noProof/>
        </w:rPr>
        <w:t>A.8.1</w:t>
      </w:r>
      <w:r>
        <w:rPr>
          <w:rFonts w:asciiTheme="minorHAnsi" w:eastAsiaTheme="minorEastAsia" w:hAnsiTheme="minorHAnsi" w:cstheme="minorBidi"/>
          <w:noProof/>
          <w:sz w:val="22"/>
          <w:szCs w:val="22"/>
          <w:lang w:val="en-US"/>
        </w:rPr>
        <w:tab/>
      </w:r>
      <w:r>
        <w:rPr>
          <w:noProof/>
        </w:rPr>
        <w:t>GMDviaMBMSbyMB2 API</w:t>
      </w:r>
      <w:r>
        <w:rPr>
          <w:noProof/>
        </w:rPr>
        <w:tab/>
      </w:r>
      <w:r>
        <w:rPr>
          <w:noProof/>
        </w:rPr>
        <w:fldChar w:fldCharType="begin"/>
      </w:r>
      <w:r>
        <w:rPr>
          <w:noProof/>
        </w:rPr>
        <w:instrText xml:space="preserve"> PAGEREF _Toc222784677 \h </w:instrText>
      </w:r>
      <w:r>
        <w:rPr>
          <w:noProof/>
        </w:rPr>
      </w:r>
      <w:r>
        <w:rPr>
          <w:noProof/>
        </w:rPr>
        <w:fldChar w:fldCharType="separate"/>
      </w:r>
      <w:r>
        <w:rPr>
          <w:noProof/>
        </w:rPr>
        <w:t>481</w:t>
      </w:r>
      <w:r>
        <w:rPr>
          <w:noProof/>
        </w:rPr>
        <w:fldChar w:fldCharType="end"/>
      </w:r>
    </w:p>
    <w:p w14:paraId="6515B864" w14:textId="1567CB81" w:rsidR="005978E1" w:rsidRDefault="005978E1">
      <w:pPr>
        <w:pStyle w:val="TOC2"/>
        <w:rPr>
          <w:rFonts w:asciiTheme="minorHAnsi" w:eastAsiaTheme="minorEastAsia" w:hAnsiTheme="minorHAnsi" w:cstheme="minorBidi"/>
          <w:noProof/>
          <w:sz w:val="22"/>
          <w:szCs w:val="22"/>
          <w:lang w:val="en-US"/>
        </w:rPr>
      </w:pPr>
      <w:r>
        <w:rPr>
          <w:noProof/>
        </w:rPr>
        <w:t>A.8.2</w:t>
      </w:r>
      <w:r>
        <w:rPr>
          <w:rFonts w:asciiTheme="minorHAnsi" w:eastAsiaTheme="minorEastAsia" w:hAnsiTheme="minorHAnsi" w:cstheme="minorBidi"/>
          <w:noProof/>
          <w:sz w:val="22"/>
          <w:szCs w:val="22"/>
          <w:lang w:val="en-US"/>
        </w:rPr>
        <w:tab/>
      </w:r>
      <w:r>
        <w:rPr>
          <w:noProof/>
        </w:rPr>
        <w:t>GMDviaMBMSbyxMB API</w:t>
      </w:r>
      <w:r>
        <w:rPr>
          <w:noProof/>
        </w:rPr>
        <w:tab/>
      </w:r>
      <w:r>
        <w:rPr>
          <w:noProof/>
        </w:rPr>
        <w:fldChar w:fldCharType="begin"/>
      </w:r>
      <w:r>
        <w:rPr>
          <w:noProof/>
        </w:rPr>
        <w:instrText xml:space="preserve"> PAGEREF _Toc222784678 \h </w:instrText>
      </w:r>
      <w:r>
        <w:rPr>
          <w:noProof/>
        </w:rPr>
      </w:r>
      <w:r>
        <w:rPr>
          <w:noProof/>
        </w:rPr>
        <w:fldChar w:fldCharType="separate"/>
      </w:r>
      <w:r>
        <w:rPr>
          <w:noProof/>
        </w:rPr>
        <w:t>492</w:t>
      </w:r>
      <w:r>
        <w:rPr>
          <w:noProof/>
        </w:rPr>
        <w:fldChar w:fldCharType="end"/>
      </w:r>
    </w:p>
    <w:p w14:paraId="0D4FB85C" w14:textId="37ACEE10" w:rsidR="005978E1" w:rsidRDefault="005978E1">
      <w:pPr>
        <w:pStyle w:val="TOC1"/>
        <w:rPr>
          <w:rFonts w:asciiTheme="minorHAnsi" w:eastAsiaTheme="minorEastAsia" w:hAnsiTheme="minorHAnsi" w:cstheme="minorBidi"/>
          <w:noProof/>
          <w:szCs w:val="22"/>
          <w:lang w:val="en-US"/>
        </w:rPr>
      </w:pPr>
      <w:r>
        <w:rPr>
          <w:noProof/>
        </w:rPr>
        <w:lastRenderedPageBreak/>
        <w:t>A.9</w:t>
      </w:r>
      <w:r>
        <w:rPr>
          <w:rFonts w:asciiTheme="minorHAnsi" w:eastAsiaTheme="minorEastAsia" w:hAnsiTheme="minorHAnsi" w:cstheme="minorBidi"/>
          <w:noProof/>
          <w:szCs w:val="22"/>
          <w:lang w:val="en-US"/>
        </w:rPr>
        <w:tab/>
      </w:r>
      <w:r>
        <w:rPr>
          <w:noProof/>
        </w:rPr>
        <w:t>ReportingNetworkStatus API</w:t>
      </w:r>
      <w:r>
        <w:rPr>
          <w:noProof/>
        </w:rPr>
        <w:tab/>
      </w:r>
      <w:r>
        <w:rPr>
          <w:noProof/>
        </w:rPr>
        <w:fldChar w:fldCharType="begin"/>
      </w:r>
      <w:r>
        <w:rPr>
          <w:noProof/>
        </w:rPr>
        <w:instrText xml:space="preserve"> PAGEREF _Toc222784679 \h </w:instrText>
      </w:r>
      <w:r>
        <w:rPr>
          <w:noProof/>
        </w:rPr>
      </w:r>
      <w:r>
        <w:rPr>
          <w:noProof/>
        </w:rPr>
        <w:fldChar w:fldCharType="separate"/>
      </w:r>
      <w:r>
        <w:rPr>
          <w:noProof/>
        </w:rPr>
        <w:t>503</w:t>
      </w:r>
      <w:r>
        <w:rPr>
          <w:noProof/>
        </w:rPr>
        <w:fldChar w:fldCharType="end"/>
      </w:r>
    </w:p>
    <w:p w14:paraId="466067B4" w14:textId="1547C153" w:rsidR="005978E1" w:rsidRDefault="005978E1">
      <w:pPr>
        <w:pStyle w:val="TOC1"/>
        <w:rPr>
          <w:rFonts w:asciiTheme="minorHAnsi" w:eastAsiaTheme="minorEastAsia" w:hAnsiTheme="minorHAnsi" w:cstheme="minorBidi"/>
          <w:noProof/>
          <w:szCs w:val="22"/>
          <w:lang w:val="en-US"/>
        </w:rPr>
      </w:pPr>
      <w:r>
        <w:rPr>
          <w:noProof/>
        </w:rPr>
        <w:t>A.10</w:t>
      </w:r>
      <w:r>
        <w:rPr>
          <w:rFonts w:asciiTheme="minorHAnsi" w:eastAsiaTheme="minorEastAsia" w:hAnsiTheme="minorHAnsi" w:cstheme="minorBidi"/>
          <w:noProof/>
          <w:szCs w:val="22"/>
          <w:lang w:val="en-US"/>
        </w:rPr>
        <w:tab/>
      </w:r>
      <w:r>
        <w:rPr>
          <w:noProof/>
        </w:rPr>
        <w:t>CpProvisioning API</w:t>
      </w:r>
      <w:r>
        <w:rPr>
          <w:noProof/>
        </w:rPr>
        <w:tab/>
      </w:r>
      <w:r>
        <w:rPr>
          <w:noProof/>
        </w:rPr>
        <w:fldChar w:fldCharType="begin"/>
      </w:r>
      <w:r>
        <w:rPr>
          <w:noProof/>
        </w:rPr>
        <w:instrText xml:space="preserve"> PAGEREF _Toc222784680 \h </w:instrText>
      </w:r>
      <w:r>
        <w:rPr>
          <w:noProof/>
        </w:rPr>
      </w:r>
      <w:r>
        <w:rPr>
          <w:noProof/>
        </w:rPr>
        <w:fldChar w:fldCharType="separate"/>
      </w:r>
      <w:r>
        <w:rPr>
          <w:noProof/>
        </w:rPr>
        <w:t>509</w:t>
      </w:r>
      <w:r>
        <w:rPr>
          <w:noProof/>
        </w:rPr>
        <w:fldChar w:fldCharType="end"/>
      </w:r>
    </w:p>
    <w:p w14:paraId="7B774CC3" w14:textId="2109ACE3" w:rsidR="005978E1" w:rsidRDefault="005978E1">
      <w:pPr>
        <w:pStyle w:val="TOC1"/>
        <w:rPr>
          <w:rFonts w:asciiTheme="minorHAnsi" w:eastAsiaTheme="minorEastAsia" w:hAnsiTheme="minorHAnsi" w:cstheme="minorBidi"/>
          <w:noProof/>
          <w:szCs w:val="22"/>
          <w:lang w:val="en-US"/>
        </w:rPr>
      </w:pPr>
      <w:r>
        <w:rPr>
          <w:noProof/>
        </w:rPr>
        <w:t>A.11</w:t>
      </w:r>
      <w:r>
        <w:rPr>
          <w:rFonts w:asciiTheme="minorHAnsi" w:eastAsiaTheme="minorEastAsia" w:hAnsiTheme="minorHAnsi" w:cstheme="minorBidi"/>
          <w:noProof/>
          <w:szCs w:val="22"/>
          <w:lang w:val="en-US"/>
        </w:rPr>
        <w:tab/>
      </w:r>
      <w:r>
        <w:rPr>
          <w:noProof/>
        </w:rPr>
        <w:t>PfdManagement API</w:t>
      </w:r>
      <w:r>
        <w:rPr>
          <w:noProof/>
        </w:rPr>
        <w:tab/>
      </w:r>
      <w:r>
        <w:rPr>
          <w:noProof/>
        </w:rPr>
        <w:fldChar w:fldCharType="begin"/>
      </w:r>
      <w:r>
        <w:rPr>
          <w:noProof/>
        </w:rPr>
        <w:instrText xml:space="preserve"> PAGEREF _Toc222784681 \h </w:instrText>
      </w:r>
      <w:r>
        <w:rPr>
          <w:noProof/>
        </w:rPr>
      </w:r>
      <w:r>
        <w:rPr>
          <w:noProof/>
        </w:rPr>
        <w:fldChar w:fldCharType="separate"/>
      </w:r>
      <w:r>
        <w:rPr>
          <w:noProof/>
        </w:rPr>
        <w:t>519</w:t>
      </w:r>
      <w:r>
        <w:rPr>
          <w:noProof/>
        </w:rPr>
        <w:fldChar w:fldCharType="end"/>
      </w:r>
    </w:p>
    <w:p w14:paraId="2AC8D605" w14:textId="2D87F409" w:rsidR="005978E1" w:rsidRDefault="005978E1">
      <w:pPr>
        <w:pStyle w:val="TOC1"/>
        <w:rPr>
          <w:rFonts w:asciiTheme="minorHAnsi" w:eastAsiaTheme="minorEastAsia" w:hAnsiTheme="minorHAnsi" w:cstheme="minorBidi"/>
          <w:noProof/>
          <w:szCs w:val="22"/>
          <w:lang w:val="en-US"/>
        </w:rPr>
      </w:pPr>
      <w:r>
        <w:rPr>
          <w:noProof/>
        </w:rPr>
        <w:t>A.12</w:t>
      </w:r>
      <w:r>
        <w:rPr>
          <w:rFonts w:asciiTheme="minorHAnsi" w:eastAsiaTheme="minorEastAsia" w:hAnsiTheme="minorHAnsi" w:cstheme="minorBidi"/>
          <w:noProof/>
          <w:szCs w:val="22"/>
          <w:lang w:val="en-US"/>
        </w:rPr>
        <w:tab/>
      </w:r>
      <w:r>
        <w:rPr>
          <w:noProof/>
        </w:rPr>
        <w:t>ECRControl API</w:t>
      </w:r>
      <w:r>
        <w:rPr>
          <w:noProof/>
        </w:rPr>
        <w:tab/>
      </w:r>
      <w:r>
        <w:rPr>
          <w:noProof/>
        </w:rPr>
        <w:fldChar w:fldCharType="begin"/>
      </w:r>
      <w:r>
        <w:rPr>
          <w:noProof/>
        </w:rPr>
        <w:instrText xml:space="preserve"> PAGEREF _Toc222784682 \h </w:instrText>
      </w:r>
      <w:r>
        <w:rPr>
          <w:noProof/>
        </w:rPr>
      </w:r>
      <w:r>
        <w:rPr>
          <w:noProof/>
        </w:rPr>
        <w:fldChar w:fldCharType="separate"/>
      </w:r>
      <w:r>
        <w:rPr>
          <w:noProof/>
        </w:rPr>
        <w:t>530</w:t>
      </w:r>
      <w:r>
        <w:rPr>
          <w:noProof/>
        </w:rPr>
        <w:fldChar w:fldCharType="end"/>
      </w:r>
    </w:p>
    <w:p w14:paraId="75C736FC" w14:textId="782C5A69" w:rsidR="005978E1" w:rsidRDefault="005978E1">
      <w:pPr>
        <w:pStyle w:val="TOC1"/>
        <w:rPr>
          <w:rFonts w:asciiTheme="minorHAnsi" w:eastAsiaTheme="minorEastAsia" w:hAnsiTheme="minorHAnsi" w:cstheme="minorBidi"/>
          <w:noProof/>
          <w:szCs w:val="22"/>
          <w:lang w:val="en-US"/>
        </w:rPr>
      </w:pPr>
      <w:r>
        <w:rPr>
          <w:noProof/>
        </w:rPr>
        <w:t>A.13</w:t>
      </w:r>
      <w:r>
        <w:rPr>
          <w:rFonts w:asciiTheme="minorHAnsi" w:eastAsiaTheme="minorEastAsia" w:hAnsiTheme="minorHAnsi" w:cstheme="minorBidi"/>
          <w:noProof/>
          <w:szCs w:val="22"/>
          <w:lang w:val="en-US"/>
        </w:rPr>
        <w:tab/>
      </w:r>
      <w:r>
        <w:rPr>
          <w:noProof/>
        </w:rPr>
        <w:t>NpConfiguration API</w:t>
      </w:r>
      <w:r>
        <w:rPr>
          <w:noProof/>
        </w:rPr>
        <w:tab/>
      </w:r>
      <w:r>
        <w:rPr>
          <w:noProof/>
        </w:rPr>
        <w:fldChar w:fldCharType="begin"/>
      </w:r>
      <w:r>
        <w:rPr>
          <w:noProof/>
        </w:rPr>
        <w:instrText xml:space="preserve"> PAGEREF _Toc222784683 \h </w:instrText>
      </w:r>
      <w:r>
        <w:rPr>
          <w:noProof/>
        </w:rPr>
      </w:r>
      <w:r>
        <w:rPr>
          <w:noProof/>
        </w:rPr>
        <w:fldChar w:fldCharType="separate"/>
      </w:r>
      <w:r>
        <w:rPr>
          <w:noProof/>
        </w:rPr>
        <w:t>533</w:t>
      </w:r>
      <w:r>
        <w:rPr>
          <w:noProof/>
        </w:rPr>
        <w:fldChar w:fldCharType="end"/>
      </w:r>
    </w:p>
    <w:p w14:paraId="76955216" w14:textId="317F8784" w:rsidR="005978E1" w:rsidRDefault="005978E1">
      <w:pPr>
        <w:pStyle w:val="TOC1"/>
        <w:rPr>
          <w:rFonts w:asciiTheme="minorHAnsi" w:eastAsiaTheme="minorEastAsia" w:hAnsiTheme="minorHAnsi" w:cstheme="minorBidi"/>
          <w:noProof/>
          <w:szCs w:val="22"/>
          <w:lang w:val="en-US"/>
        </w:rPr>
      </w:pPr>
      <w:r>
        <w:rPr>
          <w:noProof/>
        </w:rPr>
        <w:t>A.14</w:t>
      </w:r>
      <w:r>
        <w:rPr>
          <w:rFonts w:asciiTheme="minorHAnsi" w:eastAsiaTheme="minorEastAsia" w:hAnsiTheme="minorHAnsi" w:cstheme="minorBidi"/>
          <w:noProof/>
          <w:szCs w:val="22"/>
          <w:lang w:val="en-US"/>
        </w:rPr>
        <w:tab/>
      </w:r>
      <w:r>
        <w:rPr>
          <w:noProof/>
        </w:rPr>
        <w:t>AsSessionWithQoS API</w:t>
      </w:r>
      <w:r>
        <w:rPr>
          <w:noProof/>
        </w:rPr>
        <w:tab/>
      </w:r>
      <w:r>
        <w:rPr>
          <w:noProof/>
        </w:rPr>
        <w:fldChar w:fldCharType="begin"/>
      </w:r>
      <w:r>
        <w:rPr>
          <w:noProof/>
        </w:rPr>
        <w:instrText xml:space="preserve"> PAGEREF _Toc222784684 \h </w:instrText>
      </w:r>
      <w:r>
        <w:rPr>
          <w:noProof/>
        </w:rPr>
      </w:r>
      <w:r>
        <w:rPr>
          <w:noProof/>
        </w:rPr>
        <w:fldChar w:fldCharType="separate"/>
      </w:r>
      <w:r>
        <w:rPr>
          <w:noProof/>
        </w:rPr>
        <w:t>539</w:t>
      </w:r>
      <w:r>
        <w:rPr>
          <w:noProof/>
        </w:rPr>
        <w:fldChar w:fldCharType="end"/>
      </w:r>
    </w:p>
    <w:p w14:paraId="597B0F99" w14:textId="7E6ABED2" w:rsidR="005978E1" w:rsidRDefault="005978E1">
      <w:pPr>
        <w:pStyle w:val="TOC1"/>
        <w:rPr>
          <w:rFonts w:asciiTheme="minorHAnsi" w:eastAsiaTheme="minorEastAsia" w:hAnsiTheme="minorHAnsi" w:cstheme="minorBidi"/>
          <w:noProof/>
          <w:szCs w:val="22"/>
          <w:lang w:val="en-US"/>
        </w:rPr>
      </w:pPr>
      <w:r>
        <w:rPr>
          <w:noProof/>
        </w:rPr>
        <w:t>A.15</w:t>
      </w:r>
      <w:r>
        <w:rPr>
          <w:rFonts w:asciiTheme="minorHAnsi" w:eastAsiaTheme="minorEastAsia" w:hAnsiTheme="minorHAnsi" w:cstheme="minorBidi"/>
          <w:noProof/>
          <w:szCs w:val="22"/>
          <w:lang w:val="en-US"/>
        </w:rPr>
        <w:tab/>
      </w:r>
      <w:r>
        <w:rPr>
          <w:noProof/>
        </w:rPr>
        <w:t>MsisdnLessMoSms API</w:t>
      </w:r>
      <w:r>
        <w:rPr>
          <w:noProof/>
        </w:rPr>
        <w:tab/>
      </w:r>
      <w:r>
        <w:rPr>
          <w:noProof/>
        </w:rPr>
        <w:fldChar w:fldCharType="begin"/>
      </w:r>
      <w:r>
        <w:rPr>
          <w:noProof/>
        </w:rPr>
        <w:instrText xml:space="preserve"> PAGEREF _Toc222784685 \h </w:instrText>
      </w:r>
      <w:r>
        <w:rPr>
          <w:noProof/>
        </w:rPr>
      </w:r>
      <w:r>
        <w:rPr>
          <w:noProof/>
        </w:rPr>
        <w:fldChar w:fldCharType="separate"/>
      </w:r>
      <w:r>
        <w:rPr>
          <w:noProof/>
        </w:rPr>
        <w:t>559</w:t>
      </w:r>
      <w:r>
        <w:rPr>
          <w:noProof/>
        </w:rPr>
        <w:fldChar w:fldCharType="end"/>
      </w:r>
    </w:p>
    <w:p w14:paraId="6112594A" w14:textId="2C1A0C91" w:rsidR="005978E1" w:rsidRDefault="005978E1">
      <w:pPr>
        <w:pStyle w:val="TOC1"/>
        <w:rPr>
          <w:rFonts w:asciiTheme="minorHAnsi" w:eastAsiaTheme="minorEastAsia" w:hAnsiTheme="minorHAnsi" w:cstheme="minorBidi"/>
          <w:noProof/>
          <w:szCs w:val="22"/>
          <w:lang w:val="en-US"/>
        </w:rPr>
      </w:pPr>
      <w:r>
        <w:rPr>
          <w:noProof/>
        </w:rPr>
        <w:t>A.16</w:t>
      </w:r>
      <w:r>
        <w:rPr>
          <w:rFonts w:asciiTheme="minorHAnsi" w:eastAsiaTheme="minorEastAsia" w:hAnsiTheme="minorHAnsi" w:cstheme="minorBidi"/>
          <w:noProof/>
          <w:szCs w:val="22"/>
          <w:lang w:val="en-US"/>
        </w:rPr>
        <w:tab/>
      </w:r>
      <w:r>
        <w:rPr>
          <w:noProof/>
        </w:rPr>
        <w:t>RacsParameterProvisioning API</w:t>
      </w:r>
      <w:r>
        <w:rPr>
          <w:noProof/>
        </w:rPr>
        <w:tab/>
      </w:r>
      <w:r>
        <w:rPr>
          <w:noProof/>
        </w:rPr>
        <w:fldChar w:fldCharType="begin"/>
      </w:r>
      <w:r>
        <w:rPr>
          <w:noProof/>
        </w:rPr>
        <w:instrText xml:space="preserve"> PAGEREF _Toc222784686 \h </w:instrText>
      </w:r>
      <w:r>
        <w:rPr>
          <w:noProof/>
        </w:rPr>
      </w:r>
      <w:r>
        <w:rPr>
          <w:noProof/>
        </w:rPr>
        <w:fldChar w:fldCharType="separate"/>
      </w:r>
      <w:r>
        <w:rPr>
          <w:noProof/>
        </w:rPr>
        <w:t>560</w:t>
      </w:r>
      <w:r>
        <w:rPr>
          <w:noProof/>
        </w:rPr>
        <w:fldChar w:fldCharType="end"/>
      </w:r>
    </w:p>
    <w:p w14:paraId="17F85DA0" w14:textId="2C874F49" w:rsidR="005978E1" w:rsidRDefault="005978E1">
      <w:pPr>
        <w:pStyle w:val="TOC8"/>
        <w:rPr>
          <w:rFonts w:asciiTheme="minorHAnsi" w:eastAsiaTheme="minorEastAsia" w:hAnsiTheme="minorHAnsi" w:cstheme="minorBidi"/>
          <w:b w:val="0"/>
          <w:noProof/>
          <w:szCs w:val="22"/>
          <w:lang w:val="en-US"/>
        </w:rPr>
      </w:pPr>
      <w:r>
        <w:rPr>
          <w:noProof/>
        </w:rPr>
        <w:t>Annex B (informative): TS Skeleton Template</w:t>
      </w:r>
      <w:r>
        <w:rPr>
          <w:noProof/>
        </w:rPr>
        <w:tab/>
      </w:r>
      <w:r>
        <w:rPr>
          <w:noProof/>
        </w:rPr>
        <w:fldChar w:fldCharType="begin"/>
      </w:r>
      <w:r>
        <w:rPr>
          <w:noProof/>
        </w:rPr>
        <w:instrText xml:space="preserve"> PAGEREF _Toc222784687 \h </w:instrText>
      </w:r>
      <w:r>
        <w:rPr>
          <w:noProof/>
        </w:rPr>
      </w:r>
      <w:r>
        <w:rPr>
          <w:noProof/>
        </w:rPr>
        <w:fldChar w:fldCharType="separate"/>
      </w:r>
      <w:r>
        <w:rPr>
          <w:noProof/>
        </w:rPr>
        <w:t>566</w:t>
      </w:r>
      <w:r>
        <w:rPr>
          <w:noProof/>
        </w:rPr>
        <w:fldChar w:fldCharType="end"/>
      </w:r>
    </w:p>
    <w:p w14:paraId="2E2C92A0" w14:textId="1C6C72F6" w:rsidR="005978E1" w:rsidRDefault="005978E1">
      <w:pPr>
        <w:pStyle w:val="TOC8"/>
        <w:rPr>
          <w:rFonts w:asciiTheme="minorHAnsi" w:eastAsiaTheme="minorEastAsia" w:hAnsiTheme="minorHAnsi" w:cstheme="minorBidi"/>
          <w:b w:val="0"/>
          <w:noProof/>
          <w:szCs w:val="22"/>
          <w:lang w:val="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_Toc222784688 \h </w:instrText>
      </w:r>
      <w:r>
        <w:rPr>
          <w:noProof/>
        </w:rPr>
      </w:r>
      <w:r>
        <w:rPr>
          <w:noProof/>
        </w:rPr>
        <w:fldChar w:fldCharType="separate"/>
      </w:r>
      <w:r>
        <w:rPr>
          <w:noProof/>
        </w:rPr>
        <w:t>567</w:t>
      </w:r>
      <w:r>
        <w:rPr>
          <w:noProof/>
        </w:rPr>
        <w:fldChar w:fldCharType="end"/>
      </w:r>
    </w:p>
    <w:p w14:paraId="224D80A1" w14:textId="3379A4A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22783960"/>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22783961"/>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22783962"/>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rsidP="00481448">
      <w:pPr>
        <w:pStyle w:val="EX"/>
        <w:rPr>
          <w:lang w:val="en-US"/>
        </w:rPr>
      </w:pPr>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r w:rsidRPr="000A0A5F">
        <w:t>Common API Framework for 3GPP Northbound APIs;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6" w:name="_Toc11247177"/>
      <w:bookmarkStart w:id="57" w:name="_Toc27044293"/>
      <w:bookmarkStart w:id="58" w:name="_Toc36033335"/>
      <w:bookmarkStart w:id="59" w:name="_Toc45131465"/>
      <w:bookmarkStart w:id="60" w:name="_Toc49775750"/>
      <w:bookmarkStart w:id="61" w:name="_Toc51746670"/>
      <w:bookmarkStart w:id="62" w:name="_Toc66360212"/>
      <w:bookmarkStart w:id="63" w:name="_Toc68104717"/>
      <w:bookmarkStart w:id="64"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5" w:name="_Toc105674201"/>
      <w:bookmarkStart w:id="66"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7" w:name="_Toc153625013"/>
      <w:bookmarkStart w:id="68" w:name="_Toc185505244"/>
      <w:bookmarkStart w:id="69" w:name="_Toc222783963"/>
      <w:r w:rsidRPr="000A0A5F">
        <w:t>3</w:t>
      </w:r>
      <w:r w:rsidRPr="000A0A5F">
        <w:tab/>
        <w:t>Definitions</w:t>
      </w:r>
      <w:r w:rsidRPr="000A0A5F">
        <w:rPr>
          <w:rFonts w:hint="eastAsia"/>
          <w:lang w:eastAsia="zh-CN"/>
        </w:rPr>
        <w:t xml:space="preserve"> </w:t>
      </w:r>
      <w:r w:rsidRPr="000A0A5F">
        <w:t>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3A414B31" w14:textId="77777777" w:rsidR="00CB0DD7" w:rsidRPr="000A0A5F" w:rsidRDefault="00CB0DD7">
      <w:pPr>
        <w:pStyle w:val="Heading2"/>
      </w:pPr>
      <w:bookmarkStart w:id="70" w:name="_Toc11247178"/>
      <w:bookmarkStart w:id="71" w:name="_Toc27044294"/>
      <w:bookmarkStart w:id="72" w:name="_Toc36033336"/>
      <w:bookmarkStart w:id="73" w:name="_Toc45131466"/>
      <w:bookmarkStart w:id="74" w:name="_Toc49775751"/>
      <w:bookmarkStart w:id="75" w:name="_Toc51746671"/>
      <w:bookmarkStart w:id="76" w:name="_Toc66360213"/>
      <w:bookmarkStart w:id="77" w:name="_Toc68104718"/>
      <w:bookmarkStart w:id="78" w:name="_Toc74755347"/>
      <w:bookmarkStart w:id="79" w:name="_Toc105674202"/>
      <w:bookmarkStart w:id="80" w:name="_Toc130502235"/>
      <w:bookmarkStart w:id="81" w:name="_Toc153625014"/>
      <w:bookmarkStart w:id="82" w:name="_Toc185505245"/>
      <w:bookmarkStart w:id="83" w:name="_Toc222783964"/>
      <w:r w:rsidRPr="000A0A5F">
        <w:t>3.1</w:t>
      </w:r>
      <w:r w:rsidRPr="000A0A5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4" w:name="_Toc11247179"/>
      <w:bookmarkStart w:id="85" w:name="_Toc27044295"/>
      <w:bookmarkStart w:id="86" w:name="_Toc36033337"/>
      <w:bookmarkStart w:id="87" w:name="_Toc45131467"/>
      <w:bookmarkStart w:id="88" w:name="_Toc49775752"/>
      <w:bookmarkStart w:id="89" w:name="_Toc51746672"/>
      <w:bookmarkStart w:id="90" w:name="_Toc66360214"/>
      <w:bookmarkStart w:id="91" w:name="_Toc68104719"/>
      <w:bookmarkStart w:id="92" w:name="_Toc74755348"/>
      <w:bookmarkStart w:id="93" w:name="_Toc105674203"/>
      <w:bookmarkStart w:id="94" w:name="_Toc130502236"/>
      <w:bookmarkStart w:id="95" w:name="_Toc153625015"/>
      <w:bookmarkStart w:id="96" w:name="_Toc185505246"/>
      <w:bookmarkStart w:id="97" w:name="_Toc222783965"/>
      <w:r w:rsidRPr="000A0A5F">
        <w:lastRenderedPageBreak/>
        <w:t>3.2</w:t>
      </w:r>
      <w:r w:rsidRPr="000A0A5F">
        <w:tab/>
        <w:t>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98" w:name="_Toc11247180"/>
      <w:bookmarkStart w:id="99" w:name="_Toc27044296"/>
      <w:bookmarkStart w:id="100" w:name="_Toc36033338"/>
      <w:bookmarkStart w:id="101" w:name="_Toc45131468"/>
      <w:bookmarkStart w:id="102" w:name="_Toc49775753"/>
      <w:bookmarkStart w:id="103" w:name="_Toc51746673"/>
      <w:bookmarkStart w:id="104" w:name="_Toc66360215"/>
      <w:bookmarkStart w:id="105" w:name="_Toc68104720"/>
      <w:bookmarkStart w:id="106" w:name="_Toc74755349"/>
      <w:bookmarkStart w:id="107" w:name="_Toc105674204"/>
      <w:bookmarkStart w:id="108" w:name="_Toc130502237"/>
      <w:bookmarkStart w:id="109" w:name="_Toc153625016"/>
      <w:bookmarkStart w:id="110" w:name="_Toc185505247"/>
      <w:bookmarkStart w:id="111" w:name="_Toc222783966"/>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C03EF7D" w14:textId="77777777" w:rsidR="00CB0DD7" w:rsidRPr="000A0A5F" w:rsidRDefault="00CB0DD7">
      <w:pPr>
        <w:pStyle w:val="Heading2"/>
        <w:rPr>
          <w:lang w:eastAsia="zh-CN"/>
        </w:rPr>
      </w:pPr>
      <w:bookmarkStart w:id="112" w:name="_Toc11247181"/>
      <w:bookmarkStart w:id="113" w:name="_Toc27044297"/>
      <w:bookmarkStart w:id="114" w:name="_Toc36033339"/>
      <w:bookmarkStart w:id="115" w:name="_Toc45131469"/>
      <w:bookmarkStart w:id="116" w:name="_Toc49775754"/>
      <w:bookmarkStart w:id="117" w:name="_Toc51746674"/>
      <w:bookmarkStart w:id="118" w:name="_Toc66360216"/>
      <w:bookmarkStart w:id="119" w:name="_Toc68104721"/>
      <w:bookmarkStart w:id="120" w:name="_Toc74755350"/>
      <w:bookmarkStart w:id="121" w:name="_Toc105674205"/>
      <w:bookmarkStart w:id="122" w:name="_Toc130502238"/>
      <w:bookmarkStart w:id="123" w:name="_Toc153625017"/>
      <w:bookmarkStart w:id="124" w:name="_Toc185505248"/>
      <w:bookmarkStart w:id="125" w:name="_Toc222783967"/>
      <w:r w:rsidRPr="000A0A5F">
        <w:t>4.</w:t>
      </w:r>
      <w:r w:rsidRPr="000A0A5F">
        <w:rPr>
          <w:rFonts w:hint="eastAsia"/>
          <w:lang w:eastAsia="zh-CN"/>
        </w:rPr>
        <w:t>1</w:t>
      </w:r>
      <w:r w:rsidRPr="000A0A5F">
        <w:tab/>
      </w:r>
      <w:r w:rsidRPr="000A0A5F">
        <w:rPr>
          <w:rFonts w:hint="eastAsia"/>
          <w:lang w:eastAsia="zh-CN"/>
        </w:rPr>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6" w:name="_Toc11247182"/>
      <w:bookmarkStart w:id="127" w:name="_Toc27044298"/>
      <w:bookmarkStart w:id="128" w:name="_Toc36033340"/>
      <w:bookmarkStart w:id="129" w:name="_Toc45131470"/>
      <w:bookmarkStart w:id="130" w:name="_Toc49775755"/>
      <w:bookmarkStart w:id="131" w:name="_Toc51746675"/>
      <w:bookmarkStart w:id="132" w:name="_Toc66360217"/>
      <w:bookmarkStart w:id="133" w:name="_Toc68104722"/>
      <w:bookmarkStart w:id="134" w:name="_Toc74755351"/>
      <w:bookmarkStart w:id="135" w:name="_Toc105674206"/>
      <w:bookmarkStart w:id="136" w:name="_Toc130502239"/>
      <w:bookmarkStart w:id="137" w:name="_Toc153625018"/>
      <w:bookmarkStart w:id="138" w:name="_Toc185505249"/>
      <w:bookmarkStart w:id="139" w:name="_Toc222783968"/>
      <w:r w:rsidRPr="000A0A5F">
        <w:rPr>
          <w:rFonts w:hint="eastAsia"/>
        </w:rPr>
        <w:t>4.2</w:t>
      </w:r>
      <w:r w:rsidRPr="000A0A5F">
        <w:rPr>
          <w:rFonts w:hint="eastAsia"/>
        </w:rPr>
        <w:tab/>
      </w:r>
      <w:r w:rsidRPr="000A0A5F">
        <w:t>Reference model</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0" w:name="_MON_1530365964"/>
    <w:bookmarkEnd w:id="140"/>
    <w:p w14:paraId="3DFD16FB" w14:textId="77777777" w:rsidR="00CB0DD7" w:rsidRPr="000A0A5F" w:rsidRDefault="00CB0DD7">
      <w:pPr>
        <w:pStyle w:val="TH"/>
        <w:rPr>
          <w:lang w:eastAsia="zh-CN"/>
        </w:rPr>
      </w:pPr>
      <w:r w:rsidRPr="000A0A5F">
        <w:object w:dxaOrig="3261" w:dyaOrig="3116" w14:anchorId="542C588D">
          <v:shape id="_x0000_i1026" type="#_x0000_t75" style="width:163.2pt;height:156pt" o:ole="">
            <v:imagedata r:id="rId14" o:title=""/>
          </v:shape>
          <o:OLEObject Type="Embed" ProgID="Word.Picture.8" ShapeID="_x0000_i1026" DrawAspect="Content" ObjectID="_1833397303"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1" w:name="_Toc11247183"/>
      <w:bookmarkStart w:id="142" w:name="_Toc27044299"/>
      <w:bookmarkStart w:id="143" w:name="_Toc36033341"/>
      <w:bookmarkStart w:id="144" w:name="_Toc45131471"/>
      <w:bookmarkStart w:id="145" w:name="_Toc49775756"/>
      <w:bookmarkStart w:id="146" w:name="_Toc51746676"/>
      <w:bookmarkStart w:id="147" w:name="_Toc66360218"/>
      <w:bookmarkStart w:id="148" w:name="_Toc68104723"/>
      <w:bookmarkStart w:id="149" w:name="_Toc74755352"/>
      <w:bookmarkStart w:id="150" w:name="_Toc105674207"/>
      <w:bookmarkStart w:id="151" w:name="_Toc130502240"/>
      <w:bookmarkStart w:id="152" w:name="_Toc153625019"/>
      <w:bookmarkStart w:id="153" w:name="_Toc185505250"/>
      <w:bookmarkStart w:id="154" w:name="_Toc222783969"/>
      <w:r w:rsidRPr="000A0A5F">
        <w:rPr>
          <w:lang w:val="en-US"/>
        </w:rPr>
        <w:t>4.</w:t>
      </w:r>
      <w:r w:rsidRPr="000A0A5F">
        <w:rPr>
          <w:rFonts w:hint="eastAsia"/>
          <w:lang w:val="en-US" w:eastAsia="zh-CN"/>
        </w:rPr>
        <w:t>3</w:t>
      </w:r>
      <w:r w:rsidRPr="000A0A5F">
        <w:rPr>
          <w:lang w:val="en-US"/>
        </w:rPr>
        <w:tab/>
        <w:t>Functional elements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4EFF3D6" w14:textId="77777777" w:rsidR="00CB0DD7" w:rsidRPr="000A0A5F" w:rsidRDefault="00CB0DD7">
      <w:pPr>
        <w:pStyle w:val="Heading3"/>
        <w:rPr>
          <w:lang w:eastAsia="zh-CN"/>
        </w:rPr>
      </w:pPr>
      <w:bookmarkStart w:id="155" w:name="_Toc11247184"/>
      <w:bookmarkStart w:id="156" w:name="_Toc27044300"/>
      <w:bookmarkStart w:id="157" w:name="_Toc36033342"/>
      <w:bookmarkStart w:id="158" w:name="_Toc45131472"/>
      <w:bookmarkStart w:id="159" w:name="_Toc49775757"/>
      <w:bookmarkStart w:id="160" w:name="_Toc51746677"/>
      <w:bookmarkStart w:id="161" w:name="_Toc66360219"/>
      <w:bookmarkStart w:id="162" w:name="_Toc68104724"/>
      <w:bookmarkStart w:id="163" w:name="_Toc74755353"/>
      <w:bookmarkStart w:id="164" w:name="_Toc105674208"/>
      <w:bookmarkStart w:id="165" w:name="_Toc130502241"/>
      <w:bookmarkStart w:id="166" w:name="_Toc153625020"/>
      <w:bookmarkStart w:id="167" w:name="_Toc185505251"/>
      <w:bookmarkStart w:id="168" w:name="historyclause"/>
      <w:bookmarkStart w:id="169" w:name="_Toc222783970"/>
      <w:r w:rsidRPr="000A0A5F">
        <w:t>4.</w:t>
      </w:r>
      <w:r w:rsidRPr="000A0A5F">
        <w:rPr>
          <w:rFonts w:hint="eastAsia"/>
          <w:lang w:eastAsia="zh-CN"/>
        </w:rPr>
        <w:t>3</w:t>
      </w:r>
      <w:r w:rsidRPr="000A0A5F">
        <w:t>.1</w:t>
      </w:r>
      <w:r w:rsidRPr="000A0A5F">
        <w:tab/>
      </w:r>
      <w:r w:rsidRPr="000A0A5F">
        <w:rPr>
          <w:lang w:eastAsia="zh-CN"/>
        </w:rPr>
        <w:t>SCEF</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9"/>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0" w:name="_Toc11247185"/>
      <w:bookmarkStart w:id="171" w:name="_Toc27044301"/>
      <w:bookmarkStart w:id="172" w:name="_Toc36033343"/>
      <w:bookmarkStart w:id="173" w:name="_Toc45131473"/>
      <w:bookmarkStart w:id="174" w:name="_Toc49775758"/>
      <w:bookmarkStart w:id="175" w:name="_Toc51746678"/>
      <w:bookmarkStart w:id="176" w:name="_Toc66360220"/>
      <w:bookmarkStart w:id="177" w:name="_Toc68104725"/>
      <w:bookmarkStart w:id="178" w:name="_Toc74755354"/>
      <w:bookmarkStart w:id="179" w:name="_Toc105674209"/>
      <w:bookmarkStart w:id="180" w:name="_Toc130502242"/>
      <w:bookmarkStart w:id="181" w:name="_Toc153625021"/>
      <w:bookmarkStart w:id="182" w:name="_Toc185505252"/>
      <w:bookmarkStart w:id="183" w:name="_Toc222783971"/>
      <w:r w:rsidRPr="000A0A5F">
        <w:t>4.</w:t>
      </w:r>
      <w:r w:rsidRPr="000A0A5F">
        <w:rPr>
          <w:rFonts w:hint="eastAsia"/>
          <w:lang w:eastAsia="zh-CN"/>
        </w:rPr>
        <w:t>3</w:t>
      </w:r>
      <w:r w:rsidRPr="000A0A5F">
        <w:t>.2</w:t>
      </w:r>
      <w:r w:rsidRPr="000A0A5F">
        <w:tab/>
      </w:r>
      <w:r w:rsidRPr="000A0A5F">
        <w:rPr>
          <w:rFonts w:hint="eastAsia"/>
          <w:lang w:eastAsia="zh-CN"/>
        </w:rPr>
        <w:t>SCS/AS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4" w:name="_Toc11247186"/>
      <w:bookmarkStart w:id="185" w:name="_Toc27044302"/>
      <w:bookmarkStart w:id="186" w:name="_Toc36033344"/>
      <w:bookmarkStart w:id="187" w:name="_Toc45131474"/>
      <w:bookmarkStart w:id="188" w:name="_Toc49775759"/>
      <w:bookmarkStart w:id="189" w:name="_Toc51746679"/>
      <w:bookmarkStart w:id="190" w:name="_Toc66360221"/>
      <w:bookmarkStart w:id="191" w:name="_Toc68104726"/>
      <w:bookmarkStart w:id="192" w:name="_Toc74755355"/>
      <w:bookmarkStart w:id="193" w:name="_Toc105674210"/>
      <w:bookmarkStart w:id="194" w:name="_Toc130502243"/>
      <w:bookmarkStart w:id="195" w:name="_Toc153625022"/>
      <w:bookmarkStart w:id="196" w:name="_Toc185505253"/>
      <w:bookmarkStart w:id="197" w:name="_Toc222783972"/>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9D1A774" w14:textId="77777777" w:rsidR="00CB0DD7" w:rsidRPr="000A0A5F" w:rsidRDefault="00CB0DD7">
      <w:pPr>
        <w:pStyle w:val="Heading3"/>
        <w:rPr>
          <w:lang w:eastAsia="zh-CN"/>
        </w:rPr>
      </w:pPr>
      <w:bookmarkStart w:id="198" w:name="_Toc11247187"/>
      <w:bookmarkStart w:id="199" w:name="_Toc27044303"/>
      <w:bookmarkStart w:id="200" w:name="_Toc36033345"/>
      <w:bookmarkStart w:id="201" w:name="_Toc45131475"/>
      <w:bookmarkStart w:id="202" w:name="_Toc49775760"/>
      <w:bookmarkStart w:id="203" w:name="_Toc51746680"/>
      <w:bookmarkStart w:id="204" w:name="_Toc66360222"/>
      <w:bookmarkStart w:id="205" w:name="_Toc68104727"/>
      <w:bookmarkStart w:id="206" w:name="_Toc74755356"/>
      <w:bookmarkStart w:id="207" w:name="_Toc105674211"/>
      <w:bookmarkStart w:id="208" w:name="_Toc130502244"/>
      <w:bookmarkStart w:id="209" w:name="_Toc153625023"/>
      <w:bookmarkStart w:id="210" w:name="_Toc185505254"/>
      <w:bookmarkStart w:id="211" w:name="_Toc222783973"/>
      <w:r w:rsidRPr="000A0A5F">
        <w:t>4.</w:t>
      </w:r>
      <w:r w:rsidRPr="000A0A5F">
        <w:rPr>
          <w:lang w:eastAsia="zh-CN"/>
        </w:rPr>
        <w:t>4</w:t>
      </w:r>
      <w:r w:rsidRPr="000A0A5F">
        <w:t>.1</w:t>
      </w:r>
      <w:r w:rsidRPr="000A0A5F">
        <w:tab/>
        <w:t>Introduction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2" w:name="_Toc11247188"/>
      <w:bookmarkStart w:id="213" w:name="_Toc27044304"/>
      <w:bookmarkStart w:id="214" w:name="_Toc36033346"/>
      <w:bookmarkStart w:id="215" w:name="_Toc45131476"/>
      <w:bookmarkStart w:id="216" w:name="_Toc49775761"/>
      <w:bookmarkStart w:id="217" w:name="_Toc51746681"/>
      <w:bookmarkStart w:id="218" w:name="_Toc66360223"/>
      <w:bookmarkStart w:id="219" w:name="_Toc68104728"/>
      <w:bookmarkStart w:id="220" w:name="_Toc74755357"/>
      <w:bookmarkStart w:id="221" w:name="_Toc105674212"/>
      <w:bookmarkStart w:id="222" w:name="_Toc130502245"/>
      <w:bookmarkStart w:id="223" w:name="_Toc153625024"/>
      <w:bookmarkStart w:id="224" w:name="_Toc185505255"/>
      <w:bookmarkStart w:id="225" w:name="_Toc222783974"/>
      <w:r w:rsidRPr="000A0A5F">
        <w:lastRenderedPageBreak/>
        <w:t>4.</w:t>
      </w:r>
      <w:r w:rsidRPr="000A0A5F">
        <w:rPr>
          <w:lang w:eastAsia="zh-CN"/>
        </w:rPr>
        <w:t>4</w:t>
      </w:r>
      <w:r w:rsidRPr="000A0A5F">
        <w:t>.2</w:t>
      </w:r>
      <w:r w:rsidRPr="000A0A5F">
        <w:tab/>
        <w:t>Monitoring Procedures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00BE7F0E" w14:textId="77777777" w:rsidR="00CB0DD7" w:rsidRPr="000A0A5F" w:rsidRDefault="00CB0DD7">
      <w:pPr>
        <w:pStyle w:val="Heading4"/>
      </w:pPr>
      <w:bookmarkStart w:id="226" w:name="_Toc11247189"/>
      <w:bookmarkStart w:id="227" w:name="_Toc27044305"/>
      <w:bookmarkStart w:id="228" w:name="_Toc36033347"/>
      <w:bookmarkStart w:id="229" w:name="_Toc45131477"/>
      <w:bookmarkStart w:id="230" w:name="_Toc49775762"/>
      <w:bookmarkStart w:id="231" w:name="_Toc51746682"/>
      <w:bookmarkStart w:id="232" w:name="_Toc66360224"/>
      <w:bookmarkStart w:id="233" w:name="_Toc68104729"/>
      <w:bookmarkStart w:id="234" w:name="_Toc74755358"/>
      <w:bookmarkStart w:id="235" w:name="_Toc105674213"/>
      <w:bookmarkStart w:id="236" w:name="_Toc130502246"/>
      <w:bookmarkStart w:id="237" w:name="_Toc153625025"/>
      <w:bookmarkStart w:id="238" w:name="_Toc185505256"/>
      <w:bookmarkStart w:id="239" w:name="_Toc222783975"/>
      <w:r w:rsidRPr="000A0A5F">
        <w:t>4.4.2.1</w:t>
      </w:r>
      <w:r w:rsidRPr="000A0A5F">
        <w:tab/>
        <w:t>General</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0" w:name="_Toc11247190"/>
      <w:bookmarkStart w:id="241" w:name="_Toc27044306"/>
      <w:bookmarkStart w:id="242" w:name="_Toc36033348"/>
      <w:bookmarkStart w:id="243" w:name="_Toc45131478"/>
      <w:bookmarkStart w:id="244" w:name="_Toc49775763"/>
      <w:bookmarkStart w:id="245" w:name="_Toc51746683"/>
      <w:bookmarkStart w:id="246" w:name="_Toc66360225"/>
      <w:bookmarkStart w:id="247" w:name="_Toc68104730"/>
      <w:bookmarkStart w:id="248" w:name="_Toc74755359"/>
      <w:bookmarkStart w:id="249" w:name="_Toc105674214"/>
      <w:bookmarkStart w:id="250" w:name="_Toc130502247"/>
      <w:bookmarkStart w:id="251" w:name="_Toc153625026"/>
      <w:bookmarkStart w:id="252" w:name="_Toc185505257"/>
      <w:bookmarkStart w:id="253" w:name="_Toc222783976"/>
      <w:r w:rsidRPr="000A0A5F">
        <w:t>4.4.2.2</w:t>
      </w:r>
      <w:r w:rsidRPr="000A0A5F">
        <w:tab/>
        <w:t>Monitoring Events Configuration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9474F49" w14:textId="77777777" w:rsidR="00CB0DD7" w:rsidRPr="000A0A5F" w:rsidRDefault="00CB0DD7">
      <w:pPr>
        <w:pStyle w:val="Heading5"/>
      </w:pPr>
      <w:bookmarkStart w:id="254" w:name="_Toc11247191"/>
      <w:bookmarkStart w:id="255" w:name="_Toc27044307"/>
      <w:bookmarkStart w:id="256" w:name="_Toc36033349"/>
      <w:bookmarkStart w:id="257" w:name="_Toc45131479"/>
      <w:bookmarkStart w:id="258" w:name="_Toc49775764"/>
      <w:bookmarkStart w:id="259" w:name="_Toc51746684"/>
      <w:bookmarkStart w:id="260" w:name="_Toc66360226"/>
      <w:bookmarkStart w:id="261" w:name="_Toc68104731"/>
      <w:bookmarkStart w:id="262" w:name="_Toc74755360"/>
      <w:bookmarkStart w:id="263" w:name="_Toc105674215"/>
      <w:bookmarkStart w:id="264" w:name="_Toc130502248"/>
      <w:bookmarkStart w:id="265" w:name="_Toc153625027"/>
      <w:bookmarkStart w:id="266" w:name="_Toc185505258"/>
      <w:bookmarkStart w:id="267" w:name="_Toc222783977"/>
      <w:r w:rsidRPr="000A0A5F">
        <w:t>4.4.2.2.1</w:t>
      </w:r>
      <w:r w:rsidRPr="000A0A5F">
        <w:tab/>
        <w:t>General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68" w:name="_Toc11247192"/>
      <w:bookmarkStart w:id="269" w:name="_Toc27044308"/>
      <w:bookmarkStart w:id="270" w:name="_Toc36033350"/>
      <w:bookmarkStart w:id="271" w:name="_Toc45131480"/>
      <w:bookmarkStart w:id="272" w:name="_Toc49775765"/>
      <w:bookmarkStart w:id="273" w:name="_Toc51746685"/>
      <w:bookmarkStart w:id="274" w:name="_Toc66360227"/>
      <w:bookmarkStart w:id="275" w:name="_Toc68104732"/>
      <w:bookmarkStart w:id="276" w:name="_Toc74755361"/>
      <w:bookmarkStart w:id="277" w:name="_Toc105674216"/>
      <w:bookmarkStart w:id="278" w:name="_Toc130502249"/>
      <w:bookmarkStart w:id="279" w:name="_Toc153625028"/>
      <w:bookmarkStart w:id="280" w:name="_Toc185505259"/>
      <w:bookmarkStart w:id="281" w:name="_Toc222783978"/>
      <w:r w:rsidRPr="000A0A5F">
        <w:lastRenderedPageBreak/>
        <w:t>4.4.2.2.2</w:t>
      </w:r>
      <w:r w:rsidRPr="000A0A5F">
        <w:tab/>
        <w:t>Monitoring Events Configuration via HSS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709CDDA" w14:textId="77777777" w:rsidR="00CB0DD7" w:rsidRPr="000A0A5F" w:rsidRDefault="00CB0DD7" w:rsidP="00233139">
      <w:pPr>
        <w:pStyle w:val="H6"/>
      </w:pPr>
      <w:bookmarkStart w:id="282" w:name="_Toc11247193"/>
      <w:bookmarkStart w:id="283" w:name="_Toc27044309"/>
      <w:bookmarkStart w:id="284" w:name="_Toc36033351"/>
      <w:bookmarkStart w:id="285" w:name="_Toc45131481"/>
      <w:bookmarkStart w:id="286" w:name="_Toc49775766"/>
      <w:bookmarkStart w:id="287" w:name="_Toc51746686"/>
      <w:bookmarkStart w:id="288" w:name="_Toc66360228"/>
      <w:bookmarkStart w:id="289" w:name="_Toc68104733"/>
      <w:bookmarkStart w:id="290" w:name="_Toc74755362"/>
      <w:bookmarkStart w:id="291" w:name="_Toc105674217"/>
      <w:bookmarkStart w:id="292" w:name="_Toc130502250"/>
      <w:bookmarkStart w:id="293" w:name="_Toc153625029"/>
      <w:bookmarkStart w:id="294" w:name="_Toc185505260"/>
      <w:r w:rsidRPr="000A0A5F">
        <w:t>4.4.2.2.2.1</w:t>
      </w:r>
      <w:r w:rsidRPr="000A0A5F">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5" w:name="_Toc11247194"/>
      <w:bookmarkStart w:id="296" w:name="_Toc27044310"/>
      <w:bookmarkStart w:id="297" w:name="_Toc36033352"/>
      <w:bookmarkStart w:id="298" w:name="_Toc45131482"/>
      <w:bookmarkStart w:id="299" w:name="_Toc49775767"/>
      <w:bookmarkStart w:id="300" w:name="_Toc51746687"/>
      <w:bookmarkStart w:id="301" w:name="_Toc66360229"/>
      <w:bookmarkStart w:id="302" w:name="_Toc68104734"/>
      <w:bookmarkStart w:id="303" w:name="_Toc74755363"/>
      <w:bookmarkStart w:id="304" w:name="_Toc105674218"/>
      <w:bookmarkStart w:id="305" w:name="_Toc130502251"/>
      <w:bookmarkStart w:id="306" w:name="_Toc153625030"/>
      <w:bookmarkStart w:id="307" w:name="_Toc185505261"/>
      <w:r w:rsidRPr="000A0A5F">
        <w:t>4.</w:t>
      </w:r>
      <w:r w:rsidRPr="000A0A5F">
        <w:rPr>
          <w:lang w:eastAsia="zh-CN"/>
        </w:rPr>
        <w:t>4</w:t>
      </w:r>
      <w:r w:rsidRPr="000A0A5F">
        <w:t>.2.2.2.2</w:t>
      </w:r>
      <w:r w:rsidRPr="000A0A5F">
        <w:tab/>
        <w:t>Configuration Request for an individual UE</w:t>
      </w:r>
      <w:bookmarkEnd w:id="295"/>
      <w:bookmarkEnd w:id="296"/>
      <w:bookmarkEnd w:id="297"/>
      <w:bookmarkEnd w:id="298"/>
      <w:bookmarkEnd w:id="299"/>
      <w:bookmarkEnd w:id="300"/>
      <w:bookmarkEnd w:id="301"/>
      <w:bookmarkEnd w:id="302"/>
      <w:bookmarkEnd w:id="303"/>
      <w:bookmarkEnd w:id="304"/>
      <w:bookmarkEnd w:id="305"/>
      <w:bookmarkEnd w:id="306"/>
      <w:bookmarkEnd w:id="307"/>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08" w:name="_Toc11247195"/>
      <w:bookmarkStart w:id="309" w:name="_Toc27044311"/>
      <w:bookmarkStart w:id="310" w:name="_Toc36033353"/>
      <w:bookmarkStart w:id="311" w:name="_Toc45131483"/>
      <w:bookmarkStart w:id="312" w:name="_Toc49775768"/>
      <w:bookmarkStart w:id="313" w:name="_Toc51746688"/>
      <w:bookmarkStart w:id="314" w:name="_Toc66360230"/>
      <w:bookmarkStart w:id="315" w:name="_Toc68104735"/>
      <w:bookmarkStart w:id="316" w:name="_Toc74755364"/>
      <w:bookmarkStart w:id="317" w:name="_Toc105674219"/>
      <w:bookmarkStart w:id="318" w:name="_Toc130502252"/>
      <w:bookmarkStart w:id="319" w:name="_Toc153625031"/>
      <w:bookmarkStart w:id="320" w:name="_Toc185505262"/>
      <w:r w:rsidRPr="000A0A5F">
        <w:lastRenderedPageBreak/>
        <w:t>4.</w:t>
      </w:r>
      <w:r w:rsidRPr="000A0A5F">
        <w:rPr>
          <w:lang w:eastAsia="zh-CN"/>
        </w:rPr>
        <w:t>4</w:t>
      </w:r>
      <w:r w:rsidRPr="000A0A5F">
        <w:t>.2.2.2.3</w:t>
      </w:r>
      <w:r w:rsidRPr="000A0A5F">
        <w:tab/>
        <w:t>Configuration Request for a group of UEs</w:t>
      </w:r>
      <w:bookmarkEnd w:id="308"/>
      <w:bookmarkEnd w:id="309"/>
      <w:bookmarkEnd w:id="310"/>
      <w:bookmarkEnd w:id="311"/>
      <w:bookmarkEnd w:id="312"/>
      <w:bookmarkEnd w:id="313"/>
      <w:bookmarkEnd w:id="314"/>
      <w:bookmarkEnd w:id="315"/>
      <w:bookmarkEnd w:id="316"/>
      <w:bookmarkEnd w:id="317"/>
      <w:bookmarkEnd w:id="318"/>
      <w:bookmarkEnd w:id="319"/>
      <w:bookmarkEnd w:id="320"/>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1" w:name="_Toc11247196"/>
      <w:bookmarkStart w:id="322" w:name="_Toc27044312"/>
      <w:bookmarkStart w:id="323" w:name="_Toc36033354"/>
      <w:bookmarkStart w:id="324" w:name="_Toc45131484"/>
      <w:bookmarkStart w:id="325" w:name="_Toc49775769"/>
      <w:bookmarkStart w:id="326" w:name="_Toc51746689"/>
      <w:bookmarkStart w:id="327" w:name="_Toc66360231"/>
      <w:bookmarkStart w:id="328" w:name="_Toc68104736"/>
      <w:bookmarkStart w:id="329" w:name="_Toc74755365"/>
      <w:bookmarkStart w:id="330" w:name="_Toc105674220"/>
      <w:bookmarkStart w:id="331" w:name="_Toc130502253"/>
      <w:bookmarkStart w:id="332" w:name="_Toc153625032"/>
      <w:bookmarkStart w:id="333" w:name="_Toc185505263"/>
      <w:bookmarkStart w:id="334" w:name="_Toc222783979"/>
      <w:r w:rsidRPr="000A0A5F">
        <w:t>4.4.2.2.3</w:t>
      </w:r>
      <w:r w:rsidRPr="000A0A5F">
        <w:tab/>
        <w:t>Monitoring Events Configuration directly via MME/SGSN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5" w:name="_Toc11247197"/>
      <w:bookmarkStart w:id="336" w:name="_Toc27044313"/>
      <w:bookmarkStart w:id="337" w:name="_Toc36033355"/>
      <w:bookmarkStart w:id="338" w:name="_Toc45131485"/>
      <w:bookmarkStart w:id="339" w:name="_Toc49775770"/>
      <w:bookmarkStart w:id="340" w:name="_Toc51746690"/>
      <w:bookmarkStart w:id="341" w:name="_Toc66360232"/>
      <w:bookmarkStart w:id="342" w:name="_Toc68104737"/>
      <w:bookmarkStart w:id="343" w:name="_Toc74755366"/>
      <w:bookmarkStart w:id="344" w:name="_Toc105674221"/>
      <w:bookmarkStart w:id="345" w:name="_Toc130502254"/>
      <w:bookmarkStart w:id="346" w:name="_Toc153625033"/>
      <w:bookmarkStart w:id="347" w:name="_Toc185505264"/>
      <w:bookmarkStart w:id="348" w:name="_Toc222783980"/>
      <w:r w:rsidRPr="000A0A5F">
        <w:t>4.4.2.2.4</w:t>
      </w:r>
      <w:r w:rsidRPr="000A0A5F">
        <w:tab/>
        <w:t>Monitoring Events Configuration via PCRF</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48179411" w14:textId="77777777" w:rsidR="00CB0DD7" w:rsidRPr="000A0A5F" w:rsidRDefault="00CB0DD7" w:rsidP="00233139">
      <w:pPr>
        <w:pStyle w:val="H6"/>
      </w:pPr>
      <w:bookmarkStart w:id="349" w:name="_Toc11247198"/>
      <w:bookmarkStart w:id="350" w:name="_Toc27044314"/>
      <w:bookmarkStart w:id="351" w:name="_Toc36033356"/>
      <w:bookmarkStart w:id="352" w:name="_Toc45131486"/>
      <w:bookmarkStart w:id="353" w:name="_Toc49775771"/>
      <w:bookmarkStart w:id="354" w:name="_Toc51746691"/>
      <w:bookmarkStart w:id="355" w:name="_Toc66360233"/>
      <w:bookmarkStart w:id="356" w:name="_Toc68104738"/>
      <w:bookmarkStart w:id="357" w:name="_Toc74755367"/>
      <w:bookmarkStart w:id="358" w:name="_Toc105674222"/>
      <w:bookmarkStart w:id="359" w:name="_Toc130502255"/>
      <w:bookmarkStart w:id="360" w:name="_Toc153625034"/>
      <w:bookmarkStart w:id="361" w:name="_Toc185505265"/>
      <w:r w:rsidRPr="000A0A5F">
        <w:t>4.</w:t>
      </w:r>
      <w:r w:rsidRPr="000A0A5F">
        <w:rPr>
          <w:lang w:eastAsia="zh-CN"/>
        </w:rPr>
        <w:t>4</w:t>
      </w:r>
      <w:r w:rsidRPr="000A0A5F">
        <w:t>.2.2.4.1</w:t>
      </w:r>
      <w:r w:rsidRPr="000A0A5F">
        <w:tab/>
        <w:t>General</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2" w:name="_Toc11247199"/>
      <w:bookmarkStart w:id="363" w:name="_Toc27044315"/>
      <w:bookmarkStart w:id="364" w:name="_Toc36033357"/>
      <w:bookmarkStart w:id="365" w:name="_Toc45131487"/>
      <w:bookmarkStart w:id="366" w:name="_Toc49775772"/>
      <w:bookmarkStart w:id="367" w:name="_Toc51746692"/>
      <w:bookmarkStart w:id="368" w:name="_Toc66360234"/>
      <w:bookmarkStart w:id="369" w:name="_Toc68104739"/>
      <w:bookmarkStart w:id="370" w:name="_Toc74755368"/>
      <w:bookmarkStart w:id="371" w:name="_Toc105674223"/>
      <w:bookmarkStart w:id="372" w:name="_Toc130502256"/>
      <w:bookmarkStart w:id="373" w:name="_Toc153625035"/>
      <w:bookmarkStart w:id="374" w:name="_Toc185505266"/>
      <w:r w:rsidRPr="000A0A5F">
        <w:t>4.</w:t>
      </w:r>
      <w:r w:rsidRPr="000A0A5F">
        <w:rPr>
          <w:lang w:eastAsia="zh-CN"/>
        </w:rPr>
        <w:t>4</w:t>
      </w:r>
      <w:r w:rsidRPr="000A0A5F">
        <w:t>.2.2.4.2</w:t>
      </w:r>
      <w:r w:rsidRPr="000A0A5F">
        <w:tab/>
        <w:t>Configuration Request for an individual UE</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5" w:name="_Toc11247200"/>
      <w:bookmarkStart w:id="376" w:name="_Toc27044316"/>
      <w:bookmarkStart w:id="377" w:name="_Toc36033358"/>
      <w:bookmarkStart w:id="378" w:name="_Toc45131488"/>
      <w:bookmarkStart w:id="379" w:name="_Toc49775773"/>
      <w:bookmarkStart w:id="380" w:name="_Toc51746693"/>
      <w:bookmarkStart w:id="381" w:name="_Toc66360235"/>
      <w:bookmarkStart w:id="382" w:name="_Toc68104740"/>
      <w:bookmarkStart w:id="383" w:name="_Toc74755369"/>
      <w:bookmarkStart w:id="384" w:name="_Toc105674224"/>
      <w:bookmarkStart w:id="385" w:name="_Toc130502257"/>
      <w:bookmarkStart w:id="386" w:name="_Toc153625036"/>
      <w:bookmarkStart w:id="387" w:name="_Toc185505267"/>
      <w:r w:rsidRPr="000A0A5F">
        <w:t>4.</w:t>
      </w:r>
      <w:r w:rsidRPr="000A0A5F">
        <w:rPr>
          <w:lang w:eastAsia="zh-CN"/>
        </w:rPr>
        <w:t>4</w:t>
      </w:r>
      <w:r w:rsidRPr="000A0A5F">
        <w:t>.2.2.4.3</w:t>
      </w:r>
      <w:r w:rsidRPr="000A0A5F">
        <w:tab/>
        <w:t>Configuration Request for a group of UEs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88" w:name="_Toc11247201"/>
      <w:bookmarkStart w:id="389" w:name="_Toc27044317"/>
      <w:bookmarkStart w:id="390" w:name="_Toc36033359"/>
      <w:bookmarkStart w:id="391" w:name="_Toc45131489"/>
      <w:bookmarkStart w:id="392" w:name="_Toc49775774"/>
      <w:bookmarkStart w:id="393" w:name="_Toc51746694"/>
      <w:bookmarkStart w:id="394" w:name="_Toc66360236"/>
      <w:bookmarkStart w:id="395" w:name="_Toc68104741"/>
      <w:bookmarkStart w:id="396" w:name="_Toc74755370"/>
      <w:bookmarkStart w:id="397" w:name="_Toc105674225"/>
      <w:bookmarkStart w:id="398" w:name="_Toc130502258"/>
      <w:bookmarkStart w:id="399" w:name="_Toc153625037"/>
      <w:bookmarkStart w:id="400" w:name="_Toc185505268"/>
      <w:bookmarkStart w:id="401" w:name="_Toc222783981"/>
      <w:r w:rsidRPr="000A0A5F">
        <w:t>4.4.2.3</w:t>
      </w:r>
      <w:r w:rsidRPr="000A0A5F">
        <w:tab/>
        <w:t>Reporting of Monitoring Event Procedure</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2" w:name="_Toc11247202"/>
      <w:bookmarkStart w:id="403" w:name="_Toc27044318"/>
      <w:bookmarkStart w:id="404" w:name="_Toc36033360"/>
      <w:bookmarkStart w:id="405" w:name="_Toc45131490"/>
      <w:bookmarkStart w:id="406" w:name="_Toc49775775"/>
      <w:bookmarkStart w:id="407" w:name="_Toc51746695"/>
      <w:bookmarkStart w:id="408" w:name="_Toc66360237"/>
      <w:bookmarkStart w:id="409" w:name="_Toc68104742"/>
      <w:bookmarkStart w:id="410" w:name="_Toc74755371"/>
      <w:bookmarkStart w:id="411" w:name="_Toc105674226"/>
      <w:bookmarkStart w:id="412" w:name="_Toc130502259"/>
      <w:bookmarkStart w:id="413" w:name="_Toc153625038"/>
      <w:bookmarkStart w:id="414" w:name="_Toc185505269"/>
      <w:bookmarkStart w:id="415" w:name="_Toc222783982"/>
      <w:r w:rsidRPr="000A0A5F">
        <w:t>4.4.2.4</w:t>
      </w:r>
      <w:r w:rsidRPr="000A0A5F">
        <w:tab/>
        <w:t>Network-initiated Explicit Monitoring Event Deletion Procedure</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6" w:name="_Toc27044319"/>
      <w:bookmarkStart w:id="417" w:name="_Toc36033361"/>
      <w:bookmarkStart w:id="418" w:name="_Toc45131491"/>
      <w:bookmarkStart w:id="419" w:name="_Toc49775776"/>
      <w:bookmarkStart w:id="420" w:name="_Toc51746696"/>
      <w:bookmarkStart w:id="421" w:name="_Toc66360238"/>
      <w:bookmarkStart w:id="422" w:name="_Toc68104743"/>
      <w:bookmarkStart w:id="423" w:name="_Toc74755372"/>
      <w:bookmarkStart w:id="424" w:name="_Toc105674227"/>
      <w:bookmarkStart w:id="425" w:name="_Toc130502260"/>
      <w:bookmarkStart w:id="426" w:name="_Toc153625039"/>
      <w:bookmarkStart w:id="427" w:name="_Toc185505270"/>
      <w:bookmarkStart w:id="428" w:name="_Toc222783983"/>
      <w:r w:rsidRPr="000A0A5F">
        <w:t>4.</w:t>
      </w:r>
      <w:r w:rsidRPr="000A0A5F">
        <w:rPr>
          <w:lang w:eastAsia="zh-CN"/>
        </w:rPr>
        <w:t>4</w:t>
      </w:r>
      <w:r w:rsidRPr="000A0A5F">
        <w:t>.2.5</w:t>
      </w:r>
      <w:r w:rsidRPr="000A0A5F">
        <w:tab/>
        <w:t>Network initiated notification of applied parameter configuration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29" w:name="_Toc11247203"/>
      <w:bookmarkStart w:id="430" w:name="_Toc27044320"/>
      <w:bookmarkStart w:id="431" w:name="_Toc36033362"/>
      <w:bookmarkStart w:id="432" w:name="_Toc45131492"/>
      <w:bookmarkStart w:id="433" w:name="_Toc49775777"/>
      <w:bookmarkStart w:id="434" w:name="_Toc51746697"/>
      <w:bookmarkStart w:id="435" w:name="_Toc66360239"/>
      <w:bookmarkStart w:id="436" w:name="_Toc68104744"/>
      <w:bookmarkStart w:id="437" w:name="_Toc74755373"/>
      <w:bookmarkStart w:id="438" w:name="_Toc105674228"/>
      <w:bookmarkStart w:id="439" w:name="_Toc130502261"/>
      <w:bookmarkStart w:id="440" w:name="_Toc153625040"/>
      <w:bookmarkStart w:id="441" w:name="_Toc185505271"/>
      <w:bookmarkStart w:id="442" w:name="_Toc222783984"/>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3" w:name="_Toc11247204"/>
      <w:bookmarkStart w:id="444" w:name="_Toc27044321"/>
      <w:bookmarkStart w:id="445" w:name="_Toc36033363"/>
      <w:bookmarkStart w:id="446" w:name="_Toc45131493"/>
      <w:bookmarkStart w:id="447" w:name="_Toc49775778"/>
      <w:bookmarkStart w:id="448" w:name="_Toc51746698"/>
      <w:bookmarkStart w:id="449" w:name="_Toc66360240"/>
      <w:bookmarkStart w:id="450" w:name="_Toc68104745"/>
      <w:bookmarkStart w:id="451" w:name="_Toc74755374"/>
      <w:bookmarkStart w:id="452" w:name="_Toc105674229"/>
      <w:bookmarkStart w:id="453" w:name="_Toc130502262"/>
      <w:bookmarkStart w:id="454" w:name="_Toc153625041"/>
      <w:bookmarkStart w:id="455" w:name="_Toc185505272"/>
      <w:bookmarkStart w:id="456" w:name="_Toc222783985"/>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7" w:name="_Toc11247205"/>
      <w:bookmarkStart w:id="458" w:name="_Toc27044322"/>
      <w:bookmarkStart w:id="459" w:name="_Toc36033364"/>
      <w:bookmarkStart w:id="460" w:name="_Toc45131494"/>
      <w:bookmarkStart w:id="461" w:name="_Toc49775779"/>
      <w:bookmarkStart w:id="462" w:name="_Toc51746699"/>
      <w:bookmarkStart w:id="463" w:name="_Toc66360241"/>
      <w:bookmarkStart w:id="464" w:name="_Toc68104746"/>
      <w:bookmarkStart w:id="465" w:name="_Toc74755375"/>
      <w:bookmarkStart w:id="466" w:name="_Toc105674230"/>
      <w:bookmarkStart w:id="467" w:name="_Toc130502263"/>
      <w:bookmarkStart w:id="468" w:name="_Toc153625042"/>
      <w:bookmarkStart w:id="469" w:name="_Toc185505273"/>
      <w:bookmarkStart w:id="470" w:name="_Toc222783986"/>
      <w:r w:rsidRPr="000A0A5F">
        <w:t>4.4.5</w:t>
      </w:r>
      <w:r w:rsidRPr="000A0A5F">
        <w:tab/>
        <w:t>Procedures for Non-IP Data Delivery</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5411A193" w14:textId="77777777" w:rsidR="00CB0DD7" w:rsidRPr="000A0A5F" w:rsidRDefault="00CB0DD7">
      <w:pPr>
        <w:pStyle w:val="Heading4"/>
        <w:rPr>
          <w:lang w:eastAsia="zh-CN"/>
        </w:rPr>
      </w:pPr>
      <w:bookmarkStart w:id="471" w:name="_Toc11247206"/>
      <w:bookmarkStart w:id="472" w:name="_Toc27044323"/>
      <w:bookmarkStart w:id="473" w:name="_Toc36033365"/>
      <w:bookmarkStart w:id="474" w:name="_Toc45131495"/>
      <w:bookmarkStart w:id="475" w:name="_Toc49775780"/>
      <w:bookmarkStart w:id="476" w:name="_Toc51746700"/>
      <w:bookmarkStart w:id="477" w:name="_Toc66360242"/>
      <w:bookmarkStart w:id="478" w:name="_Toc68104747"/>
      <w:bookmarkStart w:id="479" w:name="_Toc74755376"/>
      <w:bookmarkStart w:id="480" w:name="_Toc105674231"/>
      <w:bookmarkStart w:id="481" w:name="_Toc130502264"/>
      <w:bookmarkStart w:id="482" w:name="_Toc153625043"/>
      <w:bookmarkStart w:id="483" w:name="_Toc185505274"/>
      <w:bookmarkStart w:id="484" w:name="_Toc222783987"/>
      <w:r w:rsidRPr="000A0A5F">
        <w:t>4.4.</w:t>
      </w:r>
      <w:r w:rsidRPr="000A0A5F">
        <w:rPr>
          <w:rFonts w:hint="eastAsia"/>
          <w:lang w:eastAsia="zh-CN"/>
        </w:rPr>
        <w:t>5</w:t>
      </w:r>
      <w:r w:rsidRPr="000A0A5F">
        <w:t>.1</w:t>
      </w:r>
      <w:r w:rsidRPr="000A0A5F">
        <w:tab/>
        <w:t>General</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5" w:name="_Toc11247207"/>
      <w:bookmarkStart w:id="486" w:name="_Toc27044324"/>
      <w:bookmarkStart w:id="487" w:name="_Toc36033366"/>
      <w:bookmarkStart w:id="488" w:name="_Toc45131496"/>
      <w:bookmarkStart w:id="489" w:name="_Toc49775781"/>
      <w:bookmarkStart w:id="490" w:name="_Toc51746701"/>
      <w:bookmarkStart w:id="491" w:name="_Toc66360243"/>
      <w:bookmarkStart w:id="492" w:name="_Toc68104748"/>
      <w:bookmarkStart w:id="493" w:name="_Toc74755377"/>
      <w:bookmarkStart w:id="494" w:name="_Toc105674232"/>
      <w:bookmarkStart w:id="495" w:name="_Toc130502265"/>
      <w:bookmarkStart w:id="496" w:name="_Toc153625044"/>
      <w:bookmarkStart w:id="497" w:name="_Toc185505275"/>
      <w:bookmarkStart w:id="498" w:name="_Toc222783988"/>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21913B96" w14:textId="77777777" w:rsidR="00CB0DD7" w:rsidRPr="000A0A5F" w:rsidRDefault="00CB0DD7">
      <w:pPr>
        <w:pStyle w:val="Heading5"/>
      </w:pPr>
      <w:bookmarkStart w:id="499" w:name="_Toc11247208"/>
      <w:bookmarkStart w:id="500" w:name="_Toc27044325"/>
      <w:bookmarkStart w:id="501" w:name="_Toc36033367"/>
      <w:bookmarkStart w:id="502" w:name="_Toc45131497"/>
      <w:bookmarkStart w:id="503" w:name="_Toc49775782"/>
      <w:bookmarkStart w:id="504" w:name="_Toc51746702"/>
      <w:bookmarkStart w:id="505" w:name="_Toc66360244"/>
      <w:bookmarkStart w:id="506" w:name="_Toc68104749"/>
      <w:bookmarkStart w:id="507" w:name="_Toc74755378"/>
      <w:bookmarkStart w:id="508" w:name="_Toc105674233"/>
      <w:bookmarkStart w:id="509" w:name="_Toc130502266"/>
      <w:bookmarkStart w:id="510" w:name="_Toc153625045"/>
      <w:bookmarkStart w:id="511" w:name="_Toc185505276"/>
      <w:bookmarkStart w:id="512" w:name="_Toc222783989"/>
      <w:r w:rsidRPr="000A0A5F">
        <w:rPr>
          <w:rFonts w:hint="eastAsia"/>
        </w:rPr>
        <w:t>4.4.5.</w:t>
      </w:r>
      <w:r w:rsidRPr="000A0A5F">
        <w:t>2.1</w:t>
      </w:r>
      <w:r w:rsidRPr="000A0A5F">
        <w:rPr>
          <w:rFonts w:hint="eastAsia"/>
        </w:rPr>
        <w:tab/>
      </w:r>
      <w:r w:rsidRPr="000A0A5F">
        <w:t>NIDD Configuration for a single UE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3" w:name="_Toc11247209"/>
      <w:bookmarkStart w:id="514" w:name="_Toc27044326"/>
      <w:bookmarkStart w:id="515" w:name="_Toc36033368"/>
      <w:bookmarkStart w:id="516" w:name="_Toc45131498"/>
      <w:bookmarkStart w:id="517" w:name="_Toc49775783"/>
      <w:bookmarkStart w:id="518" w:name="_Toc51746703"/>
      <w:bookmarkStart w:id="519" w:name="_Toc66360245"/>
      <w:bookmarkStart w:id="520" w:name="_Toc68104750"/>
      <w:bookmarkStart w:id="521" w:name="_Toc74755379"/>
      <w:bookmarkStart w:id="522" w:name="_Toc105674234"/>
      <w:bookmarkStart w:id="523" w:name="_Toc130502267"/>
      <w:bookmarkStart w:id="524" w:name="_Toc153625046"/>
      <w:bookmarkStart w:id="525" w:name="_Toc185505277"/>
      <w:bookmarkStart w:id="526" w:name="_Toc222783990"/>
      <w:r w:rsidRPr="000A0A5F">
        <w:rPr>
          <w:rFonts w:hint="eastAsia"/>
        </w:rPr>
        <w:t>4.4.5.</w:t>
      </w:r>
      <w:r w:rsidRPr="000A0A5F">
        <w:t>2.2</w:t>
      </w:r>
      <w:r w:rsidRPr="000A0A5F">
        <w:rPr>
          <w:rFonts w:hint="eastAsia"/>
        </w:rPr>
        <w:tab/>
      </w:r>
      <w:r w:rsidRPr="000A0A5F">
        <w:t>NIDD Configuration for a group of UEs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7" w:name="_Toc11247210"/>
      <w:bookmarkStart w:id="528" w:name="_Toc27044327"/>
      <w:bookmarkStart w:id="529" w:name="_Toc36033369"/>
      <w:bookmarkStart w:id="530" w:name="_Toc45131499"/>
      <w:bookmarkStart w:id="531" w:name="_Toc49775784"/>
      <w:bookmarkStart w:id="532" w:name="_Toc51746704"/>
      <w:bookmarkStart w:id="533" w:name="_Toc66360246"/>
      <w:bookmarkStart w:id="534" w:name="_Toc68104751"/>
      <w:bookmarkStart w:id="535" w:name="_Toc74755380"/>
      <w:bookmarkStart w:id="536" w:name="_Toc105674235"/>
      <w:bookmarkStart w:id="537" w:name="_Toc130502268"/>
      <w:bookmarkStart w:id="538" w:name="_Toc153625047"/>
      <w:bookmarkStart w:id="539" w:name="_Toc185505278"/>
      <w:bookmarkStart w:id="540" w:name="_Toc222783991"/>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EAFFA60" w14:textId="77777777" w:rsidR="00CB0DD7" w:rsidRPr="000A0A5F" w:rsidRDefault="00CB0DD7">
      <w:pPr>
        <w:pStyle w:val="Heading5"/>
      </w:pPr>
      <w:bookmarkStart w:id="541" w:name="_Toc11247211"/>
      <w:bookmarkStart w:id="542" w:name="_Toc27044328"/>
      <w:bookmarkStart w:id="543" w:name="_Toc36033370"/>
      <w:bookmarkStart w:id="544" w:name="_Toc45131500"/>
      <w:bookmarkStart w:id="545" w:name="_Toc49775785"/>
      <w:bookmarkStart w:id="546" w:name="_Toc51746705"/>
      <w:bookmarkStart w:id="547" w:name="_Toc66360247"/>
      <w:bookmarkStart w:id="548" w:name="_Toc68104752"/>
      <w:bookmarkStart w:id="549" w:name="_Toc74755381"/>
      <w:bookmarkStart w:id="550" w:name="_Toc105674236"/>
      <w:bookmarkStart w:id="551" w:name="_Toc130502269"/>
      <w:bookmarkStart w:id="552" w:name="_Toc153625048"/>
      <w:bookmarkStart w:id="553" w:name="_Toc185505279"/>
      <w:bookmarkStart w:id="554" w:name="_Toc222783992"/>
      <w:r w:rsidRPr="000A0A5F">
        <w:rPr>
          <w:rFonts w:hint="eastAsia"/>
        </w:rPr>
        <w:t>4.4.5.3</w:t>
      </w:r>
      <w:r w:rsidRPr="000A0A5F">
        <w:t>.1</w:t>
      </w:r>
      <w:r w:rsidRPr="000A0A5F">
        <w:rPr>
          <w:rFonts w:hint="eastAsia"/>
        </w:rPr>
        <w:tab/>
      </w:r>
      <w:r w:rsidRPr="000A0A5F">
        <w:t>Mobile Terminated NIDD for a single UE</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0"/>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0"/>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0"/>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0"/>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5" w:name="_Toc11247212"/>
      <w:bookmarkStart w:id="556" w:name="_Toc27044329"/>
      <w:bookmarkStart w:id="557" w:name="_Toc36033371"/>
      <w:bookmarkStart w:id="558" w:name="_Toc45131501"/>
      <w:bookmarkStart w:id="559" w:name="_Toc49775786"/>
      <w:bookmarkStart w:id="560" w:name="_Toc51746706"/>
      <w:bookmarkStart w:id="561" w:name="_Toc66360248"/>
      <w:bookmarkStart w:id="562" w:name="_Toc68104753"/>
      <w:bookmarkStart w:id="563" w:name="_Toc74755382"/>
      <w:bookmarkStart w:id="564" w:name="_Toc105674237"/>
      <w:bookmarkStart w:id="565" w:name="_Toc130502270"/>
      <w:bookmarkStart w:id="566" w:name="_Toc153625049"/>
      <w:bookmarkStart w:id="567" w:name="_Toc185505280"/>
      <w:bookmarkStart w:id="568" w:name="_Toc222783993"/>
      <w:r w:rsidRPr="000A0A5F">
        <w:rPr>
          <w:rFonts w:hint="eastAsia"/>
        </w:rPr>
        <w:t>4.4.5.3</w:t>
      </w:r>
      <w:r w:rsidRPr="000A0A5F">
        <w:t>.2</w:t>
      </w:r>
      <w:r w:rsidRPr="000A0A5F">
        <w:rPr>
          <w:rFonts w:hint="eastAsia"/>
        </w:rPr>
        <w:tab/>
      </w:r>
      <w:r w:rsidRPr="000A0A5F">
        <w:t>Mobile Terminated NIDD for a group of UEs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69" w:name="_Toc11247213"/>
      <w:bookmarkStart w:id="570" w:name="_Toc27044330"/>
      <w:bookmarkStart w:id="571" w:name="_Toc36033372"/>
      <w:bookmarkStart w:id="572" w:name="_Toc45131502"/>
      <w:bookmarkStart w:id="573" w:name="_Toc49775787"/>
      <w:bookmarkStart w:id="574" w:name="_Toc51746707"/>
      <w:bookmarkStart w:id="575" w:name="_Toc66360249"/>
      <w:bookmarkStart w:id="576" w:name="_Toc68104754"/>
      <w:bookmarkStart w:id="577" w:name="_Toc74755383"/>
      <w:bookmarkStart w:id="578" w:name="_Toc105674238"/>
      <w:bookmarkStart w:id="579" w:name="_Toc130502271"/>
      <w:bookmarkStart w:id="580" w:name="_Toc153625050"/>
      <w:bookmarkStart w:id="581" w:name="_Toc185505281"/>
      <w:bookmarkStart w:id="582" w:name="_Toc222783994"/>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3" w:name="_Toc11247214"/>
      <w:bookmarkStart w:id="584" w:name="_Toc27044331"/>
      <w:bookmarkStart w:id="585" w:name="_Toc36033373"/>
      <w:bookmarkStart w:id="586" w:name="_Toc45131503"/>
      <w:bookmarkStart w:id="587" w:name="_Toc49775788"/>
      <w:bookmarkStart w:id="588" w:name="_Toc51746708"/>
      <w:bookmarkStart w:id="589" w:name="_Toc66360250"/>
      <w:bookmarkStart w:id="590" w:name="_Toc68104755"/>
      <w:bookmarkStart w:id="591" w:name="_Toc74755384"/>
      <w:bookmarkStart w:id="592" w:name="_Toc105674239"/>
      <w:bookmarkStart w:id="593" w:name="_Toc130502272"/>
      <w:bookmarkStart w:id="594" w:name="_Toc153625051"/>
      <w:bookmarkStart w:id="595" w:name="_Toc185505282"/>
      <w:bookmarkStart w:id="596" w:name="_Toc222783995"/>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7" w:name="_Toc27044332"/>
      <w:bookmarkStart w:id="598" w:name="_Toc36033374"/>
      <w:bookmarkStart w:id="599" w:name="_Toc45131504"/>
      <w:bookmarkStart w:id="600" w:name="_Toc49775789"/>
      <w:bookmarkStart w:id="601" w:name="_Toc51746709"/>
      <w:bookmarkStart w:id="602" w:name="_Toc66360251"/>
      <w:bookmarkStart w:id="603" w:name="_Toc68104756"/>
      <w:bookmarkStart w:id="604" w:name="_Toc74755385"/>
      <w:bookmarkStart w:id="605" w:name="_Toc105674240"/>
      <w:bookmarkStart w:id="606" w:name="_Toc130502273"/>
      <w:bookmarkStart w:id="607" w:name="_Toc153625052"/>
      <w:bookmarkStart w:id="608" w:name="_Toc185505283"/>
      <w:bookmarkStart w:id="609" w:name="_Toc222783996"/>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7"/>
      <w:bookmarkEnd w:id="598"/>
      <w:bookmarkEnd w:id="599"/>
      <w:bookmarkEnd w:id="600"/>
      <w:bookmarkEnd w:id="601"/>
      <w:bookmarkEnd w:id="602"/>
      <w:bookmarkEnd w:id="603"/>
      <w:bookmarkEnd w:id="604"/>
      <w:bookmarkEnd w:id="605"/>
      <w:bookmarkEnd w:id="606"/>
      <w:bookmarkEnd w:id="607"/>
      <w:bookmarkEnd w:id="608"/>
      <w:bookmarkEnd w:id="609"/>
    </w:p>
    <w:p w14:paraId="6F60E92F" w14:textId="77777777" w:rsidR="00CB0DD7" w:rsidRPr="000A0A5F" w:rsidRDefault="00CB0DD7">
      <w:pPr>
        <w:pStyle w:val="Heading5"/>
        <w:rPr>
          <w:lang w:eastAsia="zh-CN"/>
        </w:rPr>
      </w:pPr>
      <w:bookmarkStart w:id="610" w:name="_Toc45131505"/>
      <w:bookmarkStart w:id="611" w:name="_Toc49775790"/>
      <w:bookmarkStart w:id="612" w:name="_Toc51746710"/>
      <w:bookmarkStart w:id="613" w:name="_Toc66360252"/>
      <w:bookmarkStart w:id="614" w:name="_Toc68104757"/>
      <w:bookmarkStart w:id="615" w:name="_Toc74755386"/>
      <w:bookmarkStart w:id="616" w:name="_Toc105674241"/>
      <w:bookmarkStart w:id="617" w:name="_Toc130502274"/>
      <w:bookmarkStart w:id="618" w:name="_Toc153625053"/>
      <w:bookmarkStart w:id="619" w:name="_Toc185505284"/>
      <w:bookmarkStart w:id="620" w:name="_Toc222783997"/>
      <w:r w:rsidRPr="000A0A5F">
        <w:rPr>
          <w:lang w:eastAsia="zh-CN"/>
        </w:rPr>
        <w:t>4.4.5.6.1</w:t>
      </w:r>
      <w:r w:rsidRPr="000A0A5F">
        <w:rPr>
          <w:lang w:eastAsia="zh-CN"/>
        </w:rPr>
        <w:tab/>
        <w:t>Port Reservation and Release</w:t>
      </w:r>
      <w:bookmarkEnd w:id="610"/>
      <w:bookmarkEnd w:id="611"/>
      <w:bookmarkEnd w:id="612"/>
      <w:bookmarkEnd w:id="613"/>
      <w:bookmarkEnd w:id="614"/>
      <w:bookmarkEnd w:id="615"/>
      <w:bookmarkEnd w:id="616"/>
      <w:bookmarkEnd w:id="617"/>
      <w:bookmarkEnd w:id="618"/>
      <w:bookmarkEnd w:id="619"/>
      <w:bookmarkEnd w:id="620"/>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1" w:name="_Toc45131506"/>
      <w:bookmarkStart w:id="622" w:name="_Toc49775791"/>
      <w:bookmarkStart w:id="623" w:name="_Toc51746711"/>
      <w:bookmarkStart w:id="624" w:name="_Toc66360253"/>
      <w:bookmarkStart w:id="625" w:name="_Toc68104758"/>
      <w:bookmarkStart w:id="626" w:name="_Toc74755387"/>
      <w:bookmarkStart w:id="627" w:name="_Toc105674242"/>
      <w:bookmarkStart w:id="628" w:name="_Toc130502275"/>
      <w:bookmarkStart w:id="629" w:name="_Toc153625054"/>
      <w:bookmarkStart w:id="630" w:name="_Toc185505285"/>
      <w:bookmarkStart w:id="631" w:name="_Toc222783998"/>
      <w:r w:rsidRPr="000A0A5F">
        <w:rPr>
          <w:lang w:eastAsia="zh-CN"/>
        </w:rPr>
        <w:t>4.4.5.6.2</w:t>
      </w:r>
      <w:r w:rsidRPr="000A0A5F">
        <w:rPr>
          <w:lang w:eastAsia="zh-CN"/>
        </w:rPr>
        <w:tab/>
        <w:t>Port Notification</w:t>
      </w:r>
      <w:bookmarkEnd w:id="621"/>
      <w:bookmarkEnd w:id="622"/>
      <w:bookmarkEnd w:id="623"/>
      <w:bookmarkEnd w:id="624"/>
      <w:bookmarkEnd w:id="625"/>
      <w:bookmarkEnd w:id="626"/>
      <w:bookmarkEnd w:id="627"/>
      <w:bookmarkEnd w:id="628"/>
      <w:bookmarkEnd w:id="629"/>
      <w:bookmarkEnd w:id="630"/>
      <w:bookmarkEnd w:id="631"/>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2" w:name="_Toc11247215"/>
      <w:bookmarkStart w:id="633" w:name="_Toc27044333"/>
      <w:bookmarkStart w:id="634" w:name="_Toc36033375"/>
      <w:bookmarkStart w:id="635" w:name="_Toc45131507"/>
      <w:bookmarkStart w:id="636" w:name="_Toc49775792"/>
      <w:bookmarkStart w:id="637" w:name="_Toc51746712"/>
      <w:bookmarkStart w:id="638" w:name="_Toc66360254"/>
      <w:bookmarkStart w:id="639" w:name="_Toc68104759"/>
      <w:bookmarkStart w:id="640" w:name="_Toc74755388"/>
      <w:bookmarkStart w:id="641" w:name="_Toc105674243"/>
      <w:bookmarkStart w:id="642" w:name="_Toc130502276"/>
      <w:bookmarkStart w:id="643" w:name="_Toc153625055"/>
      <w:bookmarkStart w:id="644" w:name="_Toc185505286"/>
      <w:bookmarkStart w:id="645" w:name="_Toc222783999"/>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6" w:name="_Toc11247216"/>
      <w:bookmarkStart w:id="647" w:name="_Toc27044334"/>
      <w:bookmarkStart w:id="648" w:name="_Toc36033376"/>
      <w:bookmarkStart w:id="649" w:name="_Toc45131508"/>
      <w:bookmarkStart w:id="650" w:name="_Toc49775793"/>
      <w:bookmarkStart w:id="651" w:name="_Toc51746713"/>
      <w:bookmarkStart w:id="652" w:name="_Toc66360255"/>
      <w:bookmarkStart w:id="653" w:name="_Toc68104760"/>
      <w:bookmarkStart w:id="654" w:name="_Toc74755389"/>
      <w:bookmarkStart w:id="655" w:name="_Toc105674244"/>
      <w:bookmarkStart w:id="656" w:name="_Toc130502277"/>
      <w:bookmarkStart w:id="657" w:name="_Toc153625056"/>
      <w:bookmarkStart w:id="658" w:name="_Toc185505287"/>
      <w:bookmarkStart w:id="659" w:name="_Toc222784000"/>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r w:rsidRPr="000A0A5F">
        <w:rPr>
          <w:lang w:eastAsia="zh-CN"/>
        </w:rPr>
        <w:t xml:space="preserve"> </w:t>
      </w:r>
    </w:p>
    <w:p w14:paraId="3EB08F15" w14:textId="77777777" w:rsidR="00CB0DD7" w:rsidRPr="000A0A5F" w:rsidRDefault="00CB0DD7">
      <w:pPr>
        <w:pStyle w:val="Heading4"/>
        <w:rPr>
          <w:lang w:eastAsia="zh-CN"/>
        </w:rPr>
      </w:pPr>
      <w:bookmarkStart w:id="660" w:name="_Toc11247217"/>
      <w:bookmarkStart w:id="661" w:name="_Toc27044335"/>
      <w:bookmarkStart w:id="662" w:name="_Toc36033377"/>
      <w:bookmarkStart w:id="663" w:name="_Toc45131509"/>
      <w:bookmarkStart w:id="664" w:name="_Toc49775794"/>
      <w:bookmarkStart w:id="665" w:name="_Toc51746714"/>
      <w:bookmarkStart w:id="666" w:name="_Toc66360256"/>
      <w:bookmarkStart w:id="667" w:name="_Toc68104761"/>
      <w:bookmarkStart w:id="668" w:name="_Toc74755390"/>
      <w:bookmarkStart w:id="669" w:name="_Toc105674245"/>
      <w:bookmarkStart w:id="670" w:name="_Toc130502278"/>
      <w:bookmarkStart w:id="671" w:name="_Toc153625057"/>
      <w:bookmarkStart w:id="672" w:name="_Toc185505288"/>
      <w:bookmarkStart w:id="673" w:name="_Toc222784001"/>
      <w:r w:rsidRPr="000A0A5F">
        <w:t>4.4.7.1</w:t>
      </w:r>
      <w:r w:rsidRPr="000A0A5F">
        <w:tab/>
        <w:t>General</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4" w:name="_Toc11247218"/>
      <w:bookmarkStart w:id="675" w:name="_Toc27044336"/>
      <w:bookmarkStart w:id="676" w:name="_Toc36033378"/>
      <w:bookmarkStart w:id="677" w:name="_Toc45131510"/>
      <w:bookmarkStart w:id="678" w:name="_Toc49775795"/>
      <w:bookmarkStart w:id="679" w:name="_Toc51746715"/>
      <w:bookmarkStart w:id="680" w:name="_Toc66360257"/>
      <w:bookmarkStart w:id="681" w:name="_Toc68104762"/>
      <w:bookmarkStart w:id="682" w:name="_Toc74755391"/>
      <w:bookmarkStart w:id="683" w:name="_Toc105674246"/>
      <w:bookmarkStart w:id="684" w:name="_Toc130502279"/>
      <w:bookmarkStart w:id="685" w:name="_Toc153625058"/>
      <w:bookmarkStart w:id="686" w:name="_Toc185505289"/>
      <w:bookmarkStart w:id="687" w:name="_Toc222784002"/>
      <w:r w:rsidRPr="000A0A5F">
        <w:t>4.4.</w:t>
      </w:r>
      <w:r w:rsidRPr="000A0A5F">
        <w:rPr>
          <w:lang w:eastAsia="zh-CN"/>
        </w:rPr>
        <w:t>7</w:t>
      </w:r>
      <w:r w:rsidRPr="000A0A5F">
        <w:t>.2</w:t>
      </w:r>
      <w:r w:rsidRPr="000A0A5F">
        <w:tab/>
        <w:t>Group Message Delivery via MBMS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B8D218B" w14:textId="77777777" w:rsidR="00CB0DD7" w:rsidRPr="000A0A5F" w:rsidRDefault="00CB0DD7">
      <w:pPr>
        <w:pStyle w:val="Heading5"/>
      </w:pPr>
      <w:bookmarkStart w:id="688" w:name="_Toc11247219"/>
      <w:bookmarkStart w:id="689" w:name="_Toc27044337"/>
      <w:bookmarkStart w:id="690" w:name="_Toc36033379"/>
      <w:bookmarkStart w:id="691" w:name="_Toc45131511"/>
      <w:bookmarkStart w:id="692" w:name="_Toc49775796"/>
      <w:bookmarkStart w:id="693" w:name="_Toc51746716"/>
      <w:bookmarkStart w:id="694" w:name="_Toc66360258"/>
      <w:bookmarkStart w:id="695" w:name="_Toc68104763"/>
      <w:bookmarkStart w:id="696" w:name="_Toc74755392"/>
      <w:bookmarkStart w:id="697" w:name="_Toc105674247"/>
      <w:bookmarkStart w:id="698" w:name="_Toc130502280"/>
      <w:bookmarkStart w:id="699" w:name="_Toc153625059"/>
      <w:bookmarkStart w:id="700" w:name="_Toc185505290"/>
      <w:bookmarkStart w:id="701" w:name="_Toc222784003"/>
      <w:r w:rsidRPr="000A0A5F">
        <w:t>4.4.7.2.1</w:t>
      </w:r>
      <w:r w:rsidRPr="000A0A5F">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2" w:name="_Toc11247220"/>
      <w:bookmarkStart w:id="703" w:name="_Toc27044338"/>
      <w:bookmarkStart w:id="704" w:name="_Toc36033380"/>
      <w:bookmarkStart w:id="705" w:name="_Toc45131512"/>
      <w:bookmarkStart w:id="706" w:name="_Toc49775797"/>
      <w:bookmarkStart w:id="707" w:name="_Toc51746717"/>
      <w:bookmarkStart w:id="708" w:name="_Toc66360259"/>
      <w:bookmarkStart w:id="709" w:name="_Toc68104764"/>
      <w:bookmarkStart w:id="710" w:name="_Toc74755393"/>
      <w:bookmarkStart w:id="711" w:name="_Toc105674248"/>
      <w:bookmarkStart w:id="712" w:name="_Toc130502281"/>
      <w:bookmarkStart w:id="713" w:name="_Toc153625060"/>
      <w:bookmarkStart w:id="714" w:name="_Toc185505291"/>
      <w:bookmarkStart w:id="715" w:name="_Toc222784004"/>
      <w:r w:rsidRPr="000A0A5F">
        <w:rPr>
          <w:rFonts w:hint="eastAsia"/>
        </w:rPr>
        <w:t>4.4.7.2.</w:t>
      </w:r>
      <w:r w:rsidRPr="000A0A5F">
        <w:t>2</w:t>
      </w:r>
      <w:r w:rsidRPr="000A0A5F">
        <w:tab/>
      </w:r>
      <w:r w:rsidRPr="000A0A5F">
        <w:rPr>
          <w:lang w:eastAsia="zh-CN"/>
        </w:rPr>
        <w:t>Group Message Delivery via MBMS by MB2</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926CAD9" w14:textId="77777777" w:rsidR="00CB0DD7" w:rsidRPr="000A0A5F" w:rsidRDefault="00CB0DD7" w:rsidP="00233139">
      <w:pPr>
        <w:pStyle w:val="H6"/>
      </w:pPr>
      <w:bookmarkStart w:id="716" w:name="_Toc11247221"/>
      <w:bookmarkStart w:id="717" w:name="_Toc27044339"/>
      <w:bookmarkStart w:id="718" w:name="_Toc36033381"/>
      <w:bookmarkStart w:id="719" w:name="_Toc45131513"/>
      <w:bookmarkStart w:id="720" w:name="_Toc49775798"/>
      <w:bookmarkStart w:id="721" w:name="_Toc51746718"/>
      <w:bookmarkStart w:id="722" w:name="_Toc66360260"/>
      <w:bookmarkStart w:id="723" w:name="_Toc68104765"/>
      <w:bookmarkStart w:id="724" w:name="_Toc74755394"/>
      <w:bookmarkStart w:id="725" w:name="_Toc105674249"/>
      <w:bookmarkStart w:id="726" w:name="_Toc130502282"/>
      <w:bookmarkStart w:id="727" w:name="_Toc153625061"/>
      <w:bookmarkStart w:id="728" w:name="_Toc185505292"/>
      <w:r w:rsidRPr="000A0A5F">
        <w:rPr>
          <w:rFonts w:hint="eastAsia"/>
        </w:rPr>
        <w:t>4.4.7.2.2.1</w:t>
      </w:r>
      <w:r w:rsidRPr="000A0A5F">
        <w:tab/>
        <w:t>TMGI Allocation</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29" w:name="_Toc11247222"/>
      <w:bookmarkStart w:id="730" w:name="_Toc27044340"/>
      <w:bookmarkStart w:id="731" w:name="_Toc36033382"/>
      <w:bookmarkStart w:id="732" w:name="_Toc45131514"/>
      <w:bookmarkStart w:id="733" w:name="_Toc49775799"/>
      <w:bookmarkStart w:id="734" w:name="_Toc51746719"/>
      <w:bookmarkStart w:id="735" w:name="_Toc66360261"/>
      <w:bookmarkStart w:id="736" w:name="_Toc68104766"/>
      <w:bookmarkStart w:id="737" w:name="_Toc74755395"/>
      <w:bookmarkStart w:id="738" w:name="_Toc105674250"/>
      <w:bookmarkStart w:id="739" w:name="_Toc130502283"/>
      <w:bookmarkStart w:id="740" w:name="_Toc153625062"/>
      <w:bookmarkStart w:id="741" w:name="_Toc185505293"/>
      <w:r w:rsidRPr="000A0A5F">
        <w:rPr>
          <w:rFonts w:hint="eastAsia"/>
        </w:rPr>
        <w:t>4.4.7.2.2.2</w:t>
      </w:r>
      <w:r w:rsidRPr="000A0A5F">
        <w:tab/>
        <w:t>TMGI Deallocation</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2" w:name="_Toc11247223"/>
      <w:bookmarkStart w:id="743" w:name="_Toc27044341"/>
      <w:bookmarkStart w:id="744" w:name="_Toc36033383"/>
      <w:bookmarkStart w:id="745" w:name="_Toc45131515"/>
      <w:bookmarkStart w:id="746" w:name="_Toc49775800"/>
      <w:bookmarkStart w:id="747" w:name="_Toc51746720"/>
      <w:bookmarkStart w:id="748" w:name="_Toc66360262"/>
      <w:bookmarkStart w:id="749" w:name="_Toc68104767"/>
      <w:bookmarkStart w:id="750" w:name="_Toc74755396"/>
      <w:bookmarkStart w:id="751" w:name="_Toc105674251"/>
      <w:bookmarkStart w:id="752" w:name="_Toc130502284"/>
      <w:bookmarkStart w:id="753" w:name="_Toc153625063"/>
      <w:bookmarkStart w:id="754" w:name="_Toc185505294"/>
      <w:r w:rsidRPr="000A0A5F">
        <w:rPr>
          <w:rFonts w:hint="eastAsia"/>
        </w:rPr>
        <w:lastRenderedPageBreak/>
        <w:t>4.4.7.2.2.3</w:t>
      </w:r>
      <w:r w:rsidRPr="000A0A5F">
        <w:tab/>
        <w:t>Creation of group message delivery</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5" w:name="_Toc11247224"/>
      <w:bookmarkStart w:id="756" w:name="_Toc27044342"/>
      <w:bookmarkStart w:id="757" w:name="_Toc36033384"/>
      <w:bookmarkStart w:id="758" w:name="_Toc45131516"/>
      <w:bookmarkStart w:id="759" w:name="_Toc49775801"/>
      <w:bookmarkStart w:id="760" w:name="_Toc51746721"/>
      <w:bookmarkStart w:id="761" w:name="_Toc66360263"/>
      <w:bookmarkStart w:id="762" w:name="_Toc68104768"/>
      <w:bookmarkStart w:id="763" w:name="_Toc74755397"/>
      <w:bookmarkStart w:id="764" w:name="_Toc105674252"/>
      <w:bookmarkStart w:id="765" w:name="_Toc130502285"/>
      <w:bookmarkStart w:id="766" w:name="_Toc153625064"/>
      <w:bookmarkStart w:id="767" w:name="_Toc185505295"/>
      <w:r w:rsidRPr="000A0A5F">
        <w:rPr>
          <w:rFonts w:hint="eastAsia"/>
        </w:rPr>
        <w:t>4.4.7.2.2.4</w:t>
      </w:r>
      <w:r w:rsidRPr="000A0A5F">
        <w:rPr>
          <w:rFonts w:eastAsia="Batang"/>
        </w:rPr>
        <w:tab/>
      </w:r>
      <w:r w:rsidRPr="000A0A5F">
        <w:t>Modification of previous submitted group message delivery</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68" w:name="_Toc11247225"/>
      <w:bookmarkStart w:id="769" w:name="_Toc27044343"/>
      <w:bookmarkStart w:id="770" w:name="_Toc36033385"/>
      <w:bookmarkStart w:id="771" w:name="_Toc45131517"/>
      <w:bookmarkStart w:id="772" w:name="_Toc49775802"/>
      <w:bookmarkStart w:id="773" w:name="_Toc51746722"/>
      <w:bookmarkStart w:id="774" w:name="_Toc66360264"/>
      <w:bookmarkStart w:id="775" w:name="_Toc68104769"/>
      <w:bookmarkStart w:id="776" w:name="_Toc74755398"/>
      <w:bookmarkStart w:id="777" w:name="_Toc105674253"/>
      <w:bookmarkStart w:id="778" w:name="_Toc130502286"/>
      <w:bookmarkStart w:id="779" w:name="_Toc153625065"/>
      <w:bookmarkStart w:id="780"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1" w:name="_Toc11247226"/>
      <w:bookmarkStart w:id="782" w:name="_Toc27044344"/>
      <w:bookmarkStart w:id="783" w:name="_Toc36033386"/>
      <w:bookmarkStart w:id="784" w:name="_Toc45131518"/>
      <w:bookmarkStart w:id="785" w:name="_Toc49775803"/>
      <w:bookmarkStart w:id="786" w:name="_Toc51746723"/>
      <w:bookmarkStart w:id="787" w:name="_Toc66360265"/>
      <w:bookmarkStart w:id="788" w:name="_Toc68104770"/>
      <w:bookmarkStart w:id="789" w:name="_Toc74755399"/>
      <w:bookmarkStart w:id="790" w:name="_Toc105674254"/>
      <w:bookmarkStart w:id="791" w:name="_Toc130502287"/>
      <w:bookmarkStart w:id="792" w:name="_Toc153625066"/>
      <w:bookmarkStart w:id="793" w:name="_Toc185505297"/>
      <w:bookmarkStart w:id="794" w:name="_Toc222784005"/>
      <w:r w:rsidRPr="000A0A5F">
        <w:rPr>
          <w:rFonts w:hint="eastAsia"/>
        </w:rPr>
        <w:t>4.4.7.2.</w:t>
      </w:r>
      <w:r w:rsidRPr="000A0A5F">
        <w:t>3</w:t>
      </w:r>
      <w:r w:rsidRPr="000A0A5F">
        <w:tab/>
      </w:r>
      <w:r w:rsidRPr="000A0A5F">
        <w:rPr>
          <w:lang w:eastAsia="zh-CN"/>
        </w:rPr>
        <w:t>Group message Delivery via MBMS by xMB</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7355453" w14:textId="77777777" w:rsidR="00CB0DD7" w:rsidRPr="000A0A5F" w:rsidRDefault="00CB0DD7" w:rsidP="00233139">
      <w:pPr>
        <w:pStyle w:val="H6"/>
      </w:pPr>
      <w:bookmarkStart w:id="795" w:name="_Toc11247227"/>
      <w:bookmarkStart w:id="796" w:name="_Toc27044345"/>
      <w:bookmarkStart w:id="797" w:name="_Toc36033387"/>
      <w:bookmarkStart w:id="798" w:name="_Toc45131519"/>
      <w:bookmarkStart w:id="799" w:name="_Toc49775804"/>
      <w:bookmarkStart w:id="800" w:name="_Toc51746724"/>
      <w:bookmarkStart w:id="801" w:name="_Toc66360266"/>
      <w:bookmarkStart w:id="802" w:name="_Toc68104771"/>
      <w:bookmarkStart w:id="803" w:name="_Toc74755400"/>
      <w:bookmarkStart w:id="804" w:name="_Toc105674255"/>
      <w:bookmarkStart w:id="805" w:name="_Toc130502288"/>
      <w:bookmarkStart w:id="806" w:name="_Toc153625067"/>
      <w:bookmarkStart w:id="807" w:name="_Toc185505298"/>
      <w:r w:rsidRPr="000A0A5F">
        <w:rPr>
          <w:rFonts w:hint="eastAsia"/>
        </w:rPr>
        <w:t>4.4.7.2.</w:t>
      </w:r>
      <w:r w:rsidRPr="000A0A5F">
        <w:t>3</w:t>
      </w:r>
      <w:r w:rsidRPr="000A0A5F">
        <w:rPr>
          <w:rFonts w:hint="eastAsia"/>
        </w:rPr>
        <w:t>.1</w:t>
      </w:r>
      <w:r w:rsidRPr="000A0A5F">
        <w:tab/>
        <w:t>Service Creation</w:t>
      </w:r>
      <w:bookmarkEnd w:id="795"/>
      <w:bookmarkEnd w:id="796"/>
      <w:bookmarkEnd w:id="797"/>
      <w:bookmarkEnd w:id="798"/>
      <w:bookmarkEnd w:id="799"/>
      <w:bookmarkEnd w:id="800"/>
      <w:bookmarkEnd w:id="801"/>
      <w:bookmarkEnd w:id="802"/>
      <w:bookmarkEnd w:id="803"/>
      <w:bookmarkEnd w:id="804"/>
      <w:bookmarkEnd w:id="805"/>
      <w:bookmarkEnd w:id="806"/>
      <w:bookmarkEnd w:id="80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08" w:name="_Toc11247228"/>
      <w:bookmarkStart w:id="809" w:name="_Toc27044346"/>
      <w:bookmarkStart w:id="810" w:name="_Toc36033388"/>
      <w:bookmarkStart w:id="811" w:name="_Toc45131520"/>
      <w:bookmarkStart w:id="812" w:name="_Toc49775805"/>
      <w:bookmarkStart w:id="813" w:name="_Toc51746725"/>
      <w:bookmarkStart w:id="814" w:name="_Toc66360267"/>
      <w:bookmarkStart w:id="815" w:name="_Toc68104772"/>
      <w:bookmarkStart w:id="816" w:name="_Toc74755401"/>
      <w:bookmarkStart w:id="817" w:name="_Toc105674256"/>
      <w:bookmarkStart w:id="818" w:name="_Toc130502289"/>
      <w:bookmarkStart w:id="819" w:name="_Toc153625068"/>
      <w:bookmarkStart w:id="820" w:name="_Toc185505299"/>
      <w:r w:rsidRPr="000A0A5F">
        <w:rPr>
          <w:rFonts w:hint="eastAsia"/>
        </w:rPr>
        <w:t>4.4.7.2.</w:t>
      </w:r>
      <w:r w:rsidRPr="000A0A5F">
        <w:t>3</w:t>
      </w:r>
      <w:r w:rsidRPr="000A0A5F">
        <w:rPr>
          <w:rFonts w:hint="eastAsia"/>
        </w:rPr>
        <w:t>.</w:t>
      </w:r>
      <w:r w:rsidRPr="000A0A5F">
        <w:t>2</w:t>
      </w:r>
      <w:r w:rsidRPr="000A0A5F">
        <w:tab/>
        <w:t>Service Deletion</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1" w:name="_Toc11247229"/>
      <w:bookmarkStart w:id="822" w:name="_Toc27044347"/>
      <w:bookmarkStart w:id="823" w:name="_Toc36033389"/>
      <w:bookmarkStart w:id="824" w:name="_Toc45131521"/>
      <w:bookmarkStart w:id="825" w:name="_Toc49775806"/>
      <w:bookmarkStart w:id="826" w:name="_Toc51746726"/>
      <w:bookmarkStart w:id="827" w:name="_Toc66360268"/>
      <w:bookmarkStart w:id="828" w:name="_Toc68104773"/>
      <w:bookmarkStart w:id="829" w:name="_Toc74755402"/>
      <w:bookmarkStart w:id="830" w:name="_Toc105674257"/>
      <w:bookmarkStart w:id="831" w:name="_Toc130502290"/>
      <w:bookmarkStart w:id="832" w:name="_Toc153625069"/>
      <w:bookmarkStart w:id="833"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4" w:name="_Toc11247230"/>
      <w:bookmarkStart w:id="835" w:name="_Toc27044348"/>
      <w:bookmarkStart w:id="836" w:name="_Toc36033390"/>
      <w:bookmarkStart w:id="837" w:name="_Toc45131522"/>
      <w:bookmarkStart w:id="838" w:name="_Toc49775807"/>
      <w:bookmarkStart w:id="839" w:name="_Toc51746727"/>
      <w:bookmarkStart w:id="840" w:name="_Toc66360269"/>
      <w:bookmarkStart w:id="841" w:name="_Toc68104774"/>
      <w:bookmarkStart w:id="842" w:name="_Toc74755403"/>
      <w:bookmarkStart w:id="843" w:name="_Toc105674258"/>
      <w:bookmarkStart w:id="844" w:name="_Toc130502291"/>
      <w:bookmarkStart w:id="845" w:name="_Toc153625070"/>
      <w:bookmarkStart w:id="846"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7" w:name="_Toc11247231"/>
      <w:bookmarkStart w:id="848" w:name="_Toc27044349"/>
      <w:bookmarkStart w:id="849" w:name="_Toc36033391"/>
      <w:bookmarkStart w:id="850" w:name="_Toc45131523"/>
      <w:bookmarkStart w:id="851" w:name="_Toc49775808"/>
      <w:bookmarkStart w:id="852" w:name="_Toc51746728"/>
      <w:bookmarkStart w:id="853" w:name="_Toc66360270"/>
      <w:bookmarkStart w:id="854" w:name="_Toc68104775"/>
      <w:bookmarkStart w:id="855" w:name="_Toc74755404"/>
      <w:bookmarkStart w:id="856" w:name="_Toc105674259"/>
      <w:bookmarkStart w:id="857" w:name="_Toc130502292"/>
      <w:bookmarkStart w:id="858" w:name="_Toc153625071"/>
      <w:bookmarkStart w:id="859" w:name="_Toc185505302"/>
      <w:r w:rsidRPr="000A0A5F">
        <w:rPr>
          <w:rFonts w:hint="eastAsia"/>
        </w:rPr>
        <w:t>4.4.7</w:t>
      </w:r>
      <w:r w:rsidRPr="000A0A5F">
        <w:t>.2.3.5</w:t>
      </w:r>
      <w:r w:rsidRPr="000A0A5F">
        <w:tab/>
        <w:t>Cancellation of previous submitted group message delivery</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0" w:name="_Toc11247232"/>
      <w:bookmarkStart w:id="861" w:name="_Toc27044350"/>
      <w:bookmarkStart w:id="862" w:name="_Toc36033392"/>
      <w:bookmarkStart w:id="863" w:name="_Toc45131524"/>
      <w:bookmarkStart w:id="864" w:name="_Toc49775809"/>
      <w:bookmarkStart w:id="865" w:name="_Toc51746729"/>
      <w:bookmarkStart w:id="866" w:name="_Toc66360271"/>
      <w:bookmarkStart w:id="867" w:name="_Toc68104776"/>
      <w:bookmarkStart w:id="868" w:name="_Toc74755405"/>
      <w:bookmarkStart w:id="869" w:name="_Toc105674260"/>
      <w:bookmarkStart w:id="870" w:name="_Toc130502293"/>
      <w:bookmarkStart w:id="871" w:name="_Toc153625072"/>
      <w:bookmarkStart w:id="872" w:name="_Toc185505303"/>
      <w:bookmarkStart w:id="873" w:name="_Toc222784006"/>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53BD468D" w14:textId="77777777" w:rsidR="00CB0DD7" w:rsidRPr="000A0A5F" w:rsidRDefault="00CB0DD7">
      <w:pPr>
        <w:pStyle w:val="Heading4"/>
      </w:pPr>
      <w:bookmarkStart w:id="874" w:name="_Toc11247233"/>
      <w:bookmarkStart w:id="875" w:name="_Toc27044351"/>
      <w:bookmarkStart w:id="876" w:name="_Toc36033393"/>
      <w:bookmarkStart w:id="877" w:name="_Toc45131525"/>
      <w:bookmarkStart w:id="878" w:name="_Toc49775810"/>
      <w:bookmarkStart w:id="879" w:name="_Toc51746730"/>
      <w:bookmarkStart w:id="880" w:name="_Toc66360272"/>
      <w:bookmarkStart w:id="881" w:name="_Toc68104777"/>
      <w:bookmarkStart w:id="882" w:name="_Toc74755406"/>
      <w:bookmarkStart w:id="883" w:name="_Toc105674261"/>
      <w:bookmarkStart w:id="884" w:name="_Toc130502294"/>
      <w:bookmarkStart w:id="885" w:name="_Toc153625073"/>
      <w:bookmarkStart w:id="886" w:name="_Toc185505304"/>
      <w:bookmarkStart w:id="887" w:name="_Toc222784007"/>
      <w:r w:rsidRPr="000A0A5F">
        <w:t>4.4.8.1</w:t>
      </w:r>
      <w:r w:rsidRPr="000A0A5F">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888" w:name="_Toc11247234"/>
      <w:bookmarkStart w:id="889" w:name="_Toc27044352"/>
      <w:bookmarkStart w:id="890" w:name="_Toc36033394"/>
      <w:bookmarkStart w:id="891" w:name="_Toc45131526"/>
      <w:bookmarkStart w:id="892" w:name="_Toc49775811"/>
      <w:bookmarkStart w:id="893" w:name="_Toc51746731"/>
      <w:bookmarkStart w:id="894" w:name="_Toc66360273"/>
      <w:bookmarkStart w:id="895" w:name="_Toc68104778"/>
      <w:bookmarkStart w:id="896" w:name="_Toc74755407"/>
      <w:bookmarkStart w:id="897" w:name="_Toc105674262"/>
      <w:bookmarkStart w:id="898" w:name="_Toc130502295"/>
      <w:bookmarkStart w:id="899" w:name="_Toc153625074"/>
      <w:bookmarkStart w:id="900" w:name="_Toc185505305"/>
      <w:bookmarkStart w:id="901" w:name="_Toc222784008"/>
      <w:r w:rsidRPr="000A0A5F">
        <w:t>4.4.8.2</w:t>
      </w:r>
      <w:r w:rsidRPr="000A0A5F">
        <w:tab/>
        <w:t>Network Status Reporting Subscription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02" w:name="_Toc11247235"/>
      <w:bookmarkStart w:id="903" w:name="_Toc27044353"/>
      <w:bookmarkStart w:id="904" w:name="_Toc36033395"/>
      <w:bookmarkStart w:id="905" w:name="_Toc45131527"/>
      <w:bookmarkStart w:id="906" w:name="_Toc49775812"/>
      <w:bookmarkStart w:id="907" w:name="_Toc51746732"/>
      <w:bookmarkStart w:id="908" w:name="_Toc66360274"/>
      <w:bookmarkStart w:id="909" w:name="_Toc68104779"/>
      <w:bookmarkStart w:id="910" w:name="_Toc74755408"/>
      <w:bookmarkStart w:id="911" w:name="_Toc105674263"/>
      <w:bookmarkStart w:id="912" w:name="_Toc130502296"/>
      <w:bookmarkStart w:id="913" w:name="_Toc153625075"/>
      <w:bookmarkStart w:id="914" w:name="_Toc185505306"/>
      <w:bookmarkStart w:id="915" w:name="_Toc222784009"/>
      <w:r w:rsidRPr="000A0A5F">
        <w:t>4.4.8.3</w:t>
      </w:r>
      <w:r w:rsidRPr="000A0A5F">
        <w:tab/>
        <w:t>Network Status Reporting Notification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6" w:name="_Toc11247236"/>
      <w:bookmarkStart w:id="917" w:name="_Toc27044354"/>
      <w:bookmarkStart w:id="918" w:name="_Toc36033396"/>
      <w:bookmarkStart w:id="919" w:name="_Toc45131528"/>
      <w:bookmarkStart w:id="920" w:name="_Toc49775813"/>
      <w:bookmarkStart w:id="921" w:name="_Toc51746733"/>
      <w:bookmarkStart w:id="922" w:name="_Toc66360275"/>
      <w:bookmarkStart w:id="923" w:name="_Toc68104780"/>
      <w:bookmarkStart w:id="924" w:name="_Toc74755409"/>
      <w:bookmarkStart w:id="925" w:name="_Toc105674264"/>
      <w:bookmarkStart w:id="926" w:name="_Toc130502297"/>
      <w:bookmarkStart w:id="927" w:name="_Toc153625076"/>
      <w:bookmarkStart w:id="928" w:name="_Toc185505307"/>
      <w:bookmarkStart w:id="929" w:name="_Toc222784010"/>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0" w:name="_Toc11247237"/>
      <w:bookmarkStart w:id="931" w:name="_Toc27044355"/>
      <w:bookmarkStart w:id="932" w:name="_Toc36033397"/>
      <w:bookmarkStart w:id="933" w:name="_Toc45131529"/>
      <w:bookmarkStart w:id="934" w:name="_Toc49775814"/>
      <w:bookmarkStart w:id="935" w:name="_Toc51746734"/>
      <w:bookmarkStart w:id="936" w:name="_Toc66360276"/>
      <w:bookmarkStart w:id="937" w:name="_Toc68104781"/>
      <w:bookmarkStart w:id="938" w:name="_Toc74755410"/>
      <w:bookmarkStart w:id="939" w:name="_Toc105674265"/>
      <w:bookmarkStart w:id="940" w:name="_Toc130502298"/>
      <w:bookmarkStart w:id="941" w:name="_Toc153625077"/>
      <w:bookmarkStart w:id="942" w:name="_Toc185505308"/>
      <w:bookmarkStart w:id="943" w:name="_Toc222784011"/>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4" w:name="_Toc11247238"/>
      <w:bookmarkStart w:id="945" w:name="_Toc27044356"/>
      <w:bookmarkStart w:id="946" w:name="_Toc36033398"/>
      <w:bookmarkStart w:id="947" w:name="_Toc45131530"/>
      <w:bookmarkStart w:id="948" w:name="_Toc49775815"/>
      <w:bookmarkStart w:id="949" w:name="_Toc51746735"/>
      <w:bookmarkStart w:id="950" w:name="_Toc66360277"/>
      <w:bookmarkStart w:id="951" w:name="_Toc68104782"/>
      <w:bookmarkStart w:id="952" w:name="_Toc74755411"/>
      <w:bookmarkStart w:id="953" w:name="_Toc105674266"/>
      <w:bookmarkStart w:id="954" w:name="_Toc130502299"/>
      <w:bookmarkStart w:id="955" w:name="_Toc153625078"/>
      <w:bookmarkStart w:id="956" w:name="_Toc185505309"/>
      <w:bookmarkStart w:id="957" w:name="_Toc222784012"/>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58" w:name="_Toc11247239"/>
      <w:bookmarkStart w:id="959" w:name="_Toc27044357"/>
      <w:bookmarkStart w:id="960" w:name="_Toc36033399"/>
      <w:bookmarkStart w:id="961" w:name="_Toc45131531"/>
      <w:bookmarkStart w:id="962" w:name="_Toc49775816"/>
      <w:bookmarkStart w:id="963" w:name="_Toc51746736"/>
      <w:bookmarkStart w:id="964" w:name="_Toc66360278"/>
      <w:bookmarkStart w:id="965" w:name="_Toc68104783"/>
      <w:bookmarkStart w:id="966" w:name="_Toc74755412"/>
      <w:bookmarkStart w:id="967" w:name="_Toc105674267"/>
      <w:bookmarkStart w:id="968" w:name="_Toc130502300"/>
      <w:bookmarkStart w:id="969" w:name="_Toc153625079"/>
      <w:bookmarkStart w:id="970" w:name="_Toc185505310"/>
      <w:bookmarkStart w:id="971" w:name="_Toc222784013"/>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76005D8" w14:textId="77777777" w:rsidR="00CB0DD7" w:rsidRPr="000A0A5F" w:rsidRDefault="00CB0DD7">
      <w:pPr>
        <w:pStyle w:val="Heading4"/>
        <w:rPr>
          <w:lang w:eastAsia="zh-CN"/>
        </w:rPr>
      </w:pPr>
      <w:bookmarkStart w:id="972" w:name="_Toc11247240"/>
      <w:bookmarkStart w:id="973" w:name="_Toc27044358"/>
      <w:bookmarkStart w:id="974" w:name="_Toc36033400"/>
      <w:bookmarkStart w:id="975" w:name="_Toc45131532"/>
      <w:bookmarkStart w:id="976" w:name="_Toc49775817"/>
      <w:bookmarkStart w:id="977" w:name="_Toc51746737"/>
      <w:bookmarkStart w:id="978" w:name="_Toc66360279"/>
      <w:bookmarkStart w:id="979" w:name="_Toc68104784"/>
      <w:bookmarkStart w:id="980" w:name="_Toc74755413"/>
      <w:bookmarkStart w:id="981" w:name="_Toc105674268"/>
      <w:bookmarkStart w:id="982" w:name="_Toc130502301"/>
      <w:bookmarkStart w:id="983" w:name="_Toc153625080"/>
      <w:bookmarkStart w:id="984" w:name="_Toc185505311"/>
      <w:bookmarkStart w:id="985" w:name="_Toc222784014"/>
      <w:r w:rsidRPr="000A0A5F">
        <w:t>4.</w:t>
      </w:r>
      <w:r w:rsidRPr="000A0A5F">
        <w:rPr>
          <w:lang w:eastAsia="zh-CN"/>
        </w:rPr>
        <w:t>4</w:t>
      </w:r>
      <w:r w:rsidRPr="000A0A5F">
        <w:t>.12.1</w:t>
      </w:r>
      <w:r w:rsidRPr="000A0A5F">
        <w:tab/>
      </w:r>
      <w:r w:rsidRPr="000A0A5F">
        <w:rPr>
          <w:lang w:eastAsia="zh-CN"/>
        </w:rPr>
        <w:t>General</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6" w:name="_Toc11247241"/>
      <w:bookmarkStart w:id="987" w:name="_Toc27044359"/>
      <w:bookmarkStart w:id="988" w:name="_Toc36033401"/>
      <w:bookmarkStart w:id="989" w:name="_Toc45131533"/>
      <w:bookmarkStart w:id="990" w:name="_Toc49775818"/>
      <w:bookmarkStart w:id="991" w:name="_Toc51746738"/>
      <w:bookmarkStart w:id="992" w:name="_Toc66360280"/>
      <w:bookmarkStart w:id="993" w:name="_Toc68104785"/>
      <w:bookmarkStart w:id="994" w:name="_Toc74755414"/>
      <w:bookmarkStart w:id="995" w:name="_Toc105674269"/>
      <w:bookmarkStart w:id="996" w:name="_Toc130502302"/>
      <w:bookmarkStart w:id="997" w:name="_Toc153625081"/>
      <w:bookmarkStart w:id="998" w:name="_Toc185505312"/>
      <w:bookmarkStart w:id="999" w:name="_Toc222784015"/>
      <w:r w:rsidRPr="000A0A5F">
        <w:t>4.</w:t>
      </w:r>
      <w:r w:rsidRPr="000A0A5F">
        <w:rPr>
          <w:lang w:eastAsia="zh-CN"/>
        </w:rPr>
        <w:t>4</w:t>
      </w:r>
      <w:r w:rsidRPr="000A0A5F">
        <w:t>.12.2</w:t>
      </w:r>
      <w:r w:rsidRPr="000A0A5F">
        <w:tab/>
        <w:t>Configuration Request for an individual UE</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0" w:name="_Toc11247242"/>
      <w:bookmarkStart w:id="1001" w:name="_Toc27044360"/>
      <w:bookmarkStart w:id="1002" w:name="_Toc36033402"/>
      <w:bookmarkStart w:id="1003" w:name="_Toc45131534"/>
      <w:bookmarkStart w:id="1004" w:name="_Toc49775819"/>
      <w:bookmarkStart w:id="1005" w:name="_Toc51746739"/>
      <w:bookmarkStart w:id="1006" w:name="_Toc66360281"/>
      <w:bookmarkStart w:id="1007" w:name="_Toc68104786"/>
      <w:bookmarkStart w:id="1008" w:name="_Toc74755415"/>
      <w:bookmarkStart w:id="1009" w:name="_Toc105674270"/>
      <w:bookmarkStart w:id="1010" w:name="_Toc130502303"/>
      <w:bookmarkStart w:id="1011" w:name="_Toc153625082"/>
      <w:bookmarkStart w:id="1012" w:name="_Toc185505313"/>
      <w:bookmarkStart w:id="1013" w:name="_Toc222784016"/>
      <w:r w:rsidRPr="000A0A5F">
        <w:t>4.</w:t>
      </w:r>
      <w:r w:rsidRPr="000A0A5F">
        <w:rPr>
          <w:lang w:eastAsia="zh-CN"/>
        </w:rPr>
        <w:t>4</w:t>
      </w:r>
      <w:r w:rsidRPr="000A0A5F">
        <w:t>.12.3</w:t>
      </w:r>
      <w:r w:rsidRPr="000A0A5F">
        <w:tab/>
        <w:t>Configuration Request for a group of UEs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4" w:name="_Toc27044361"/>
      <w:bookmarkStart w:id="1015" w:name="_Toc36033403"/>
      <w:bookmarkStart w:id="1016" w:name="_Toc45131535"/>
      <w:bookmarkStart w:id="1017" w:name="_Toc49775820"/>
      <w:bookmarkStart w:id="1018" w:name="_Toc51746740"/>
      <w:bookmarkStart w:id="1019" w:name="_Toc66360282"/>
      <w:bookmarkStart w:id="1020" w:name="_Toc68104787"/>
      <w:bookmarkStart w:id="1021" w:name="_Toc74755416"/>
      <w:bookmarkStart w:id="1022" w:name="_Toc105674271"/>
      <w:bookmarkStart w:id="1023" w:name="_Toc130502304"/>
      <w:bookmarkStart w:id="1024" w:name="_Toc153625083"/>
      <w:bookmarkStart w:id="1025" w:name="_Toc185505314"/>
      <w:bookmarkStart w:id="1026" w:name="_Toc222784017"/>
      <w:r w:rsidRPr="000A0A5F">
        <w:lastRenderedPageBreak/>
        <w:t>4.</w:t>
      </w:r>
      <w:r w:rsidRPr="000A0A5F">
        <w:rPr>
          <w:lang w:eastAsia="zh-CN"/>
        </w:rPr>
        <w:t>4</w:t>
      </w:r>
      <w:r w:rsidRPr="000A0A5F">
        <w:t>.12.4</w:t>
      </w:r>
      <w:r w:rsidRPr="000A0A5F">
        <w:tab/>
        <w:t>Notification of applied parameter configuration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7" w:name="_Toc11247243"/>
      <w:bookmarkStart w:id="1028" w:name="_Toc27044362"/>
      <w:bookmarkStart w:id="1029" w:name="_Toc36033404"/>
      <w:bookmarkStart w:id="1030" w:name="_Toc45131536"/>
      <w:bookmarkStart w:id="1031" w:name="_Toc49775821"/>
      <w:bookmarkStart w:id="1032" w:name="_Toc51746741"/>
      <w:bookmarkStart w:id="1033" w:name="_Toc66360283"/>
      <w:bookmarkStart w:id="1034" w:name="_Toc68104788"/>
      <w:bookmarkStart w:id="1035" w:name="_Toc74755417"/>
      <w:bookmarkStart w:id="1036" w:name="_Toc105674272"/>
      <w:bookmarkStart w:id="1037" w:name="_Toc130502305"/>
      <w:bookmarkStart w:id="1038" w:name="_Toc153625084"/>
      <w:bookmarkStart w:id="1039" w:name="_Toc185505315"/>
      <w:bookmarkStart w:id="1040" w:name="_Toc222784018"/>
      <w:r w:rsidRPr="000A0A5F">
        <w:t>4.4.13</w:t>
      </w:r>
      <w:r w:rsidRPr="000A0A5F">
        <w:tab/>
        <w:t>Procedures for setting up an AS session with required QoS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1" w:name="_Toc11247244"/>
      <w:bookmarkStart w:id="1042" w:name="_Toc27044363"/>
      <w:bookmarkStart w:id="1043" w:name="_Toc36033405"/>
      <w:bookmarkStart w:id="1044" w:name="_Toc45131537"/>
      <w:bookmarkStart w:id="1045" w:name="_Toc49775822"/>
      <w:bookmarkStart w:id="1046" w:name="_Toc51746742"/>
      <w:bookmarkStart w:id="1047" w:name="_Toc66360284"/>
      <w:bookmarkStart w:id="1048" w:name="_Toc68104789"/>
      <w:bookmarkStart w:id="1049" w:name="_Toc74755418"/>
      <w:bookmarkStart w:id="1050" w:name="_Toc105674273"/>
      <w:bookmarkStart w:id="1051" w:name="_Toc130502306"/>
      <w:bookmarkStart w:id="1052" w:name="_Toc153625085"/>
      <w:bookmarkStart w:id="1053" w:name="_Toc185505316"/>
      <w:bookmarkStart w:id="1054" w:name="_Toc222784019"/>
      <w:r w:rsidRPr="000A0A5F">
        <w:t>4.4.14</w:t>
      </w:r>
      <w:r w:rsidRPr="000A0A5F">
        <w:tab/>
        <w:t>Procedures for MSISDN-less Mobile Originated SMS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791DB4CE" w14:textId="77777777" w:rsidR="00CB0DD7" w:rsidRPr="000A0A5F" w:rsidRDefault="00CB0DD7">
      <w:pPr>
        <w:pStyle w:val="Heading4"/>
      </w:pPr>
      <w:bookmarkStart w:id="1055" w:name="_Toc11247245"/>
      <w:bookmarkStart w:id="1056" w:name="_Toc27044364"/>
      <w:bookmarkStart w:id="1057" w:name="_Toc36033406"/>
      <w:bookmarkStart w:id="1058" w:name="_Toc45131538"/>
      <w:bookmarkStart w:id="1059" w:name="_Toc49775823"/>
      <w:bookmarkStart w:id="1060" w:name="_Toc51746743"/>
      <w:bookmarkStart w:id="1061" w:name="_Toc66360285"/>
      <w:bookmarkStart w:id="1062" w:name="_Toc68104790"/>
      <w:bookmarkStart w:id="1063" w:name="_Toc74755419"/>
      <w:bookmarkStart w:id="1064" w:name="_Toc105674274"/>
      <w:bookmarkStart w:id="1065" w:name="_Toc130502307"/>
      <w:bookmarkStart w:id="1066" w:name="_Toc153625086"/>
      <w:bookmarkStart w:id="1067" w:name="_Toc185505317"/>
      <w:bookmarkStart w:id="1068" w:name="_Toc222784020"/>
      <w:r w:rsidRPr="000A0A5F">
        <w:t>4.4.14.1</w:t>
      </w:r>
      <w:r w:rsidRPr="000A0A5F">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69" w:name="_Toc11247246"/>
      <w:bookmarkStart w:id="1070" w:name="_Toc27044365"/>
      <w:bookmarkStart w:id="1071" w:name="_Toc36033407"/>
      <w:bookmarkStart w:id="1072" w:name="_Toc45131539"/>
      <w:bookmarkStart w:id="1073" w:name="_Toc49775824"/>
      <w:bookmarkStart w:id="1074" w:name="_Toc51746744"/>
      <w:bookmarkStart w:id="1075" w:name="_Toc66360286"/>
      <w:bookmarkStart w:id="1076" w:name="_Toc68104791"/>
      <w:bookmarkStart w:id="1077" w:name="_Toc74755420"/>
      <w:bookmarkStart w:id="1078" w:name="_Toc105674275"/>
      <w:bookmarkStart w:id="1079" w:name="_Toc130502308"/>
      <w:bookmarkStart w:id="1080" w:name="_Toc153625087"/>
      <w:bookmarkStart w:id="1081" w:name="_Toc185505318"/>
      <w:bookmarkStart w:id="1082" w:name="_Toc222784021"/>
      <w:r w:rsidRPr="000A0A5F">
        <w:t>4.4.14.2</w:t>
      </w:r>
      <w:r w:rsidRPr="000A0A5F">
        <w:tab/>
        <w:t>Delivery of MSISDN-less MO SMS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3" w:name="_Toc9325533"/>
      <w:bookmarkStart w:id="1084" w:name="_Toc27044366"/>
      <w:bookmarkStart w:id="1085" w:name="_Toc36033408"/>
      <w:bookmarkStart w:id="1086" w:name="_Toc45131540"/>
      <w:bookmarkStart w:id="1087" w:name="_Toc49775825"/>
      <w:bookmarkStart w:id="1088" w:name="_Toc51746745"/>
      <w:bookmarkStart w:id="1089" w:name="_Toc66360287"/>
      <w:bookmarkStart w:id="1090" w:name="_Toc68104792"/>
      <w:bookmarkStart w:id="1091" w:name="_Toc74755421"/>
      <w:bookmarkStart w:id="1092" w:name="_Toc105674276"/>
      <w:bookmarkStart w:id="1093" w:name="_Toc130502309"/>
      <w:bookmarkStart w:id="1094" w:name="_Toc153625088"/>
      <w:bookmarkStart w:id="1095" w:name="_Toc185505319"/>
      <w:bookmarkStart w:id="1096" w:name="_Toc222784022"/>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3"/>
      <w:r w:rsidRPr="000A0A5F">
        <w:t>Provisioning</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7" w:name="_Toc11247247"/>
      <w:bookmarkStart w:id="1098" w:name="_Toc27044367"/>
      <w:bookmarkStart w:id="1099" w:name="_Toc36033409"/>
      <w:bookmarkStart w:id="1100" w:name="_Toc45131541"/>
      <w:bookmarkStart w:id="1101" w:name="_Toc49775826"/>
      <w:bookmarkStart w:id="1102" w:name="_Toc51746746"/>
      <w:bookmarkStart w:id="1103" w:name="_Toc66360288"/>
      <w:bookmarkStart w:id="1104" w:name="_Toc68104793"/>
      <w:bookmarkStart w:id="1105" w:name="_Toc74755422"/>
      <w:bookmarkStart w:id="1106" w:name="_Toc105674277"/>
      <w:bookmarkStart w:id="1107" w:name="_Toc130502310"/>
      <w:bookmarkStart w:id="1108" w:name="_Toc153625089"/>
      <w:bookmarkStart w:id="1109" w:name="_Toc185505320"/>
      <w:bookmarkStart w:id="1110" w:name="_Toc222784023"/>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28A8A234" w14:textId="77777777" w:rsidR="00CB0DD7" w:rsidRPr="000A0A5F" w:rsidRDefault="00CB0DD7">
      <w:pPr>
        <w:pStyle w:val="Heading2"/>
        <w:rPr>
          <w:lang w:eastAsia="zh-CN"/>
        </w:rPr>
      </w:pPr>
      <w:bookmarkStart w:id="1111" w:name="_Toc11247248"/>
      <w:bookmarkStart w:id="1112" w:name="_Toc27044368"/>
      <w:bookmarkStart w:id="1113" w:name="_Toc36033410"/>
      <w:bookmarkStart w:id="1114" w:name="_Toc45131542"/>
      <w:bookmarkStart w:id="1115" w:name="_Toc49775827"/>
      <w:bookmarkStart w:id="1116" w:name="_Toc51746747"/>
      <w:bookmarkStart w:id="1117" w:name="_Toc66360289"/>
      <w:bookmarkStart w:id="1118" w:name="_Toc68104794"/>
      <w:bookmarkStart w:id="1119" w:name="_Toc74755423"/>
      <w:bookmarkStart w:id="1120" w:name="_Toc105674278"/>
      <w:bookmarkStart w:id="1121" w:name="_Toc130502311"/>
      <w:bookmarkStart w:id="1122" w:name="_Toc153625090"/>
      <w:bookmarkStart w:id="1123" w:name="_Toc185505321"/>
      <w:bookmarkStart w:id="1124" w:name="_Toc222784024"/>
      <w:r w:rsidRPr="000A0A5F">
        <w:rPr>
          <w:rFonts w:hint="eastAsia"/>
          <w:lang w:eastAsia="zh-CN"/>
        </w:rPr>
        <w:t>5</w:t>
      </w:r>
      <w:r w:rsidRPr="000A0A5F">
        <w:t>.1</w:t>
      </w:r>
      <w:r w:rsidRPr="000A0A5F">
        <w:tab/>
        <w:t>Introduction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5" w:name="_Toc11247249"/>
      <w:bookmarkStart w:id="1126" w:name="_Toc27044369"/>
      <w:bookmarkStart w:id="1127" w:name="_Toc36033411"/>
      <w:bookmarkStart w:id="1128" w:name="_Toc45131543"/>
      <w:bookmarkStart w:id="1129" w:name="_Toc49775828"/>
      <w:bookmarkStart w:id="1130" w:name="_Toc51746748"/>
      <w:bookmarkStart w:id="1131" w:name="_Toc66360290"/>
      <w:bookmarkStart w:id="1132" w:name="_Toc68104795"/>
      <w:bookmarkStart w:id="1133"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4" w:name="_Toc105674279"/>
      <w:bookmarkStart w:id="1135" w:name="_Toc130502312"/>
      <w:bookmarkStart w:id="1136" w:name="_Toc153625091"/>
      <w:bookmarkStart w:id="1137" w:name="_Toc185505322"/>
      <w:bookmarkStart w:id="1138" w:name="_Toc222784025"/>
      <w:r w:rsidRPr="000A0A5F">
        <w:rPr>
          <w:rFonts w:hint="eastAsia"/>
          <w:lang w:eastAsia="zh-CN"/>
        </w:rPr>
        <w:t>5</w:t>
      </w:r>
      <w:r w:rsidRPr="000A0A5F">
        <w:t>.2</w:t>
      </w:r>
      <w:r w:rsidRPr="000A0A5F">
        <w:tab/>
        <w:t>Information applicable to several APIs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4489933" w14:textId="77777777" w:rsidR="00CB0DD7" w:rsidRPr="000A0A5F" w:rsidRDefault="00CB0DD7">
      <w:pPr>
        <w:pStyle w:val="Heading3"/>
      </w:pPr>
      <w:bookmarkStart w:id="1139" w:name="_Toc11247250"/>
      <w:bookmarkStart w:id="1140" w:name="_Toc27044370"/>
      <w:bookmarkStart w:id="1141" w:name="_Toc36033412"/>
      <w:bookmarkStart w:id="1142" w:name="_Toc45131544"/>
      <w:bookmarkStart w:id="1143" w:name="_Toc49775829"/>
      <w:bookmarkStart w:id="1144" w:name="_Toc51746749"/>
      <w:bookmarkStart w:id="1145" w:name="_Toc66360291"/>
      <w:bookmarkStart w:id="1146" w:name="_Toc68104796"/>
      <w:bookmarkStart w:id="1147" w:name="_Toc74755425"/>
      <w:bookmarkStart w:id="1148" w:name="_Toc105674280"/>
      <w:bookmarkStart w:id="1149" w:name="_Toc130502313"/>
      <w:bookmarkStart w:id="1150" w:name="_Toc153625092"/>
      <w:bookmarkStart w:id="1151" w:name="_Toc185505323"/>
      <w:bookmarkStart w:id="1152" w:name="_Toc222784026"/>
      <w:r w:rsidRPr="000A0A5F">
        <w:t>5.2.1</w:t>
      </w:r>
      <w:r w:rsidRPr="000A0A5F">
        <w:tab/>
        <w:t>Data Types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02A0295" w14:textId="77777777" w:rsidR="00CB0DD7" w:rsidRPr="000A0A5F" w:rsidRDefault="00CB0DD7">
      <w:pPr>
        <w:pStyle w:val="Heading4"/>
      </w:pPr>
      <w:bookmarkStart w:id="1153" w:name="_Toc11247251"/>
      <w:bookmarkStart w:id="1154" w:name="_Toc27044371"/>
      <w:bookmarkStart w:id="1155" w:name="_Toc36033413"/>
      <w:bookmarkStart w:id="1156" w:name="_Toc45131545"/>
      <w:bookmarkStart w:id="1157" w:name="_Toc49775830"/>
      <w:bookmarkStart w:id="1158" w:name="_Toc51746750"/>
      <w:bookmarkStart w:id="1159" w:name="_Toc66360292"/>
      <w:bookmarkStart w:id="1160" w:name="_Toc68104797"/>
      <w:bookmarkStart w:id="1161" w:name="_Toc74755426"/>
      <w:bookmarkStart w:id="1162" w:name="_Toc105674281"/>
      <w:bookmarkStart w:id="1163" w:name="_Toc130502314"/>
      <w:bookmarkStart w:id="1164" w:name="_Toc153625093"/>
      <w:bookmarkStart w:id="1165" w:name="_Toc185505324"/>
      <w:bookmarkStart w:id="1166" w:name="_Toc222784027"/>
      <w:r w:rsidRPr="000A0A5F">
        <w:t>5.2.1.1</w:t>
      </w:r>
      <w:r w:rsidRPr="000A0A5F">
        <w:tab/>
        <w:t>Introduction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an upper-case letter 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67" w:name="_Toc11247252"/>
      <w:bookmarkStart w:id="1168" w:name="_Toc27044372"/>
      <w:bookmarkStart w:id="1169" w:name="_Toc36033414"/>
      <w:bookmarkStart w:id="1170" w:name="_Toc45131546"/>
      <w:bookmarkStart w:id="1171" w:name="_Toc49775831"/>
      <w:bookmarkStart w:id="1172" w:name="_Toc51746751"/>
      <w:bookmarkStart w:id="1173" w:name="_Toc66360293"/>
      <w:bookmarkStart w:id="1174" w:name="_Toc68104798"/>
      <w:bookmarkStart w:id="1175"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176" w:name="_Toc105674282"/>
            <w:bookmarkStart w:id="1177" w:name="_Toc130502315"/>
            <w:bookmarkStart w:id="1178"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01219BCB"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79" w:name="_Toc185505325"/>
      <w:bookmarkStart w:id="1180" w:name="_Toc222784028"/>
      <w:r w:rsidRPr="000A0A5F">
        <w:t>5.2.1.2</w:t>
      </w:r>
      <w:r w:rsidRPr="000A0A5F">
        <w:tab/>
        <w:t>Referenced structured data types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0288F3D" w14:textId="77777777" w:rsidR="00CB0DD7" w:rsidRPr="000A0A5F" w:rsidRDefault="00CB0DD7">
      <w:pPr>
        <w:pStyle w:val="Heading5"/>
      </w:pPr>
      <w:bookmarkStart w:id="1181" w:name="_Toc11247253"/>
      <w:bookmarkStart w:id="1182" w:name="_Toc27044373"/>
      <w:bookmarkStart w:id="1183" w:name="_Toc36033415"/>
      <w:bookmarkStart w:id="1184" w:name="_Toc45131547"/>
      <w:bookmarkStart w:id="1185" w:name="_Toc49775832"/>
      <w:bookmarkStart w:id="1186" w:name="_Toc51746752"/>
      <w:bookmarkStart w:id="1187" w:name="_Toc66360294"/>
      <w:bookmarkStart w:id="1188" w:name="_Toc68104799"/>
      <w:bookmarkStart w:id="1189" w:name="_Toc74755428"/>
      <w:bookmarkStart w:id="1190" w:name="_Toc105674283"/>
      <w:bookmarkStart w:id="1191" w:name="_Toc130502316"/>
      <w:bookmarkStart w:id="1192" w:name="_Toc153625095"/>
      <w:bookmarkStart w:id="1193" w:name="_Toc185505326"/>
      <w:bookmarkStart w:id="1194" w:name="_Toc222784029"/>
      <w:r w:rsidRPr="000A0A5F">
        <w:t>5.2.1.2.1</w:t>
      </w:r>
      <w:r w:rsidRPr="000A0A5F">
        <w:tab/>
        <w:t>Type: SponsorInformation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5" w:name="_Toc11247254"/>
      <w:bookmarkStart w:id="1196" w:name="_Toc27044374"/>
      <w:bookmarkStart w:id="1197" w:name="_Toc36033416"/>
      <w:bookmarkStart w:id="1198" w:name="_Toc45131548"/>
      <w:bookmarkStart w:id="1199" w:name="_Toc49775833"/>
      <w:bookmarkStart w:id="1200" w:name="_Toc51746753"/>
      <w:bookmarkStart w:id="1201" w:name="_Toc66360295"/>
      <w:bookmarkStart w:id="1202" w:name="_Toc68104800"/>
      <w:bookmarkStart w:id="1203" w:name="_Toc74755429"/>
      <w:bookmarkStart w:id="1204" w:name="_Toc105674284"/>
      <w:bookmarkStart w:id="1205" w:name="_Toc130502317"/>
      <w:bookmarkStart w:id="1206" w:name="_Toc153625096"/>
      <w:bookmarkStart w:id="1207" w:name="_Toc185505327"/>
      <w:bookmarkStart w:id="1208" w:name="_Toc222784030"/>
      <w:r w:rsidRPr="000A0A5F">
        <w:t>5.2.1.2.2</w:t>
      </w:r>
      <w:r w:rsidRPr="000A0A5F">
        <w:tab/>
        <w:t>Type: UsageThreshold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26D5432C" w14:textId="77777777" w:rsidR="00CB0DD7" w:rsidRPr="000A0A5F" w:rsidRDefault="00CB0DD7">
      <w:r w:rsidRPr="000A0A5F">
        <w:t>This type represents a usage threshold. It shall comply with the provisions defined in table 5.2.1.2.2-1.</w:t>
      </w:r>
    </w:p>
    <w:p w14:paraId="5E7EB890" w14:textId="6EDF19D9"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09" w:name="_Toc11247255"/>
      <w:bookmarkStart w:id="1210" w:name="_Toc27044375"/>
      <w:bookmarkStart w:id="1211" w:name="_Toc36033417"/>
      <w:bookmarkStart w:id="1212" w:name="_Toc45131549"/>
      <w:bookmarkStart w:id="1213" w:name="_Toc49775834"/>
      <w:bookmarkStart w:id="1214" w:name="_Toc51746754"/>
      <w:bookmarkStart w:id="1215" w:name="_Toc66360296"/>
      <w:bookmarkStart w:id="1216" w:name="_Toc68104801"/>
      <w:bookmarkStart w:id="1217" w:name="_Toc74755430"/>
      <w:bookmarkStart w:id="1218" w:name="_Toc105674285"/>
      <w:bookmarkStart w:id="1219" w:name="_Toc130502318"/>
      <w:bookmarkStart w:id="1220" w:name="_Toc153625097"/>
      <w:bookmarkStart w:id="1221" w:name="_Toc185505328"/>
      <w:bookmarkStart w:id="1222" w:name="_Toc222784031"/>
      <w:r w:rsidRPr="000A0A5F">
        <w:t>5.2.1.2.3</w:t>
      </w:r>
      <w:r w:rsidRPr="000A0A5F">
        <w:tab/>
        <w:t xml:space="preserve">Type: </w:t>
      </w:r>
      <w:r w:rsidRPr="000A0A5F">
        <w:rPr>
          <w:rFonts w:eastAsia="Times New Roman"/>
        </w:rPr>
        <w:t>TimeWindow</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3" w:name="_Toc11247256"/>
      <w:bookmarkStart w:id="1224" w:name="_Toc27044376"/>
      <w:bookmarkStart w:id="1225" w:name="_Toc36033418"/>
      <w:bookmarkStart w:id="1226" w:name="_Toc45131550"/>
      <w:bookmarkStart w:id="1227" w:name="_Toc49775835"/>
      <w:bookmarkStart w:id="1228" w:name="_Toc51746755"/>
      <w:bookmarkStart w:id="1229" w:name="_Toc66360297"/>
      <w:bookmarkStart w:id="1230" w:name="_Toc68104802"/>
      <w:bookmarkStart w:id="1231" w:name="_Toc74755431"/>
      <w:bookmarkStart w:id="1232" w:name="_Toc105674286"/>
      <w:bookmarkStart w:id="1233" w:name="_Toc130502319"/>
      <w:bookmarkStart w:id="1234" w:name="_Toc153625098"/>
      <w:bookmarkStart w:id="1235" w:name="_Toc185505329"/>
      <w:bookmarkStart w:id="1236" w:name="_Toc222784032"/>
      <w:r w:rsidRPr="000A0A5F">
        <w:t>5.2.1.2.4</w:t>
      </w:r>
      <w:r w:rsidRPr="000A0A5F">
        <w:tab/>
        <w:t>Type: Acknowledgement</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7" w:name="_Toc11247257"/>
      <w:bookmarkStart w:id="1238" w:name="_Toc27044377"/>
      <w:bookmarkStart w:id="1239" w:name="_Toc36033419"/>
      <w:bookmarkStart w:id="1240" w:name="_Toc45131551"/>
      <w:bookmarkStart w:id="1241" w:name="_Toc49775836"/>
      <w:bookmarkStart w:id="1242" w:name="_Toc51746756"/>
      <w:bookmarkStart w:id="1243" w:name="_Toc66360298"/>
      <w:bookmarkStart w:id="1244" w:name="_Toc68104803"/>
      <w:bookmarkStart w:id="1245" w:name="_Toc74755432"/>
      <w:bookmarkStart w:id="1246" w:name="_Toc105674287"/>
      <w:bookmarkStart w:id="1247" w:name="_Toc130502320"/>
      <w:bookmarkStart w:id="1248" w:name="_Toc153625099"/>
      <w:bookmarkStart w:id="1249" w:name="_Toc185505330"/>
      <w:bookmarkStart w:id="1250" w:name="_Toc222784033"/>
      <w:r w:rsidRPr="000A0A5F">
        <w:t>5.2.1.2.5</w:t>
      </w:r>
      <w:r w:rsidRPr="000A0A5F">
        <w:tab/>
        <w:t>Type: NotificationData</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rFonts w:eastAsia="Times New Roman"/>
                <w:b/>
              </w:rPr>
            </w:pPr>
            <w:r w:rsidRPr="000D7688">
              <w:t>transaction</w:t>
            </w:r>
          </w:p>
        </w:tc>
        <w:tc>
          <w:tcPr>
            <w:tcW w:w="1985" w:type="dxa"/>
          </w:tcPr>
          <w:p w14:paraId="5D3C76F7" w14:textId="77777777" w:rsidR="00CB0DD7" w:rsidRPr="000A0A5F" w:rsidRDefault="00CB0DD7" w:rsidP="000D7688">
            <w:pPr>
              <w:pStyle w:val="TAL"/>
              <w:rPr>
                <w:rFonts w:eastAsia="Times New Roman"/>
                <w:b/>
              </w:rPr>
            </w:pPr>
            <w:r w:rsidRPr="000D7688">
              <w:t>Link</w:t>
            </w:r>
          </w:p>
        </w:tc>
        <w:tc>
          <w:tcPr>
            <w:tcW w:w="1275" w:type="dxa"/>
          </w:tcPr>
          <w:p w14:paraId="73ACC934" w14:textId="77777777" w:rsidR="00CB0DD7" w:rsidRPr="000A0A5F" w:rsidRDefault="00CB0DD7" w:rsidP="000D7688">
            <w:pPr>
              <w:pStyle w:val="TAL"/>
              <w:rPr>
                <w:rFonts w:eastAsia="Times New Roman"/>
              </w:rPr>
            </w:pPr>
            <w:r w:rsidRPr="000D7688">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1" w:name="_Toc11247258"/>
      <w:bookmarkStart w:id="1252" w:name="_Toc27044378"/>
      <w:bookmarkStart w:id="1253" w:name="_Toc36033420"/>
      <w:bookmarkStart w:id="1254" w:name="_Toc45131552"/>
      <w:bookmarkStart w:id="1255" w:name="_Toc49775837"/>
      <w:bookmarkStart w:id="1256" w:name="_Toc51746757"/>
      <w:bookmarkStart w:id="1257" w:name="_Toc66360299"/>
      <w:bookmarkStart w:id="1258" w:name="_Toc68104804"/>
      <w:bookmarkStart w:id="1259" w:name="_Toc74755433"/>
      <w:bookmarkStart w:id="1260" w:name="_Toc105674288"/>
      <w:bookmarkStart w:id="1261" w:name="_Toc130502321"/>
      <w:bookmarkStart w:id="1262" w:name="_Toc153625100"/>
      <w:bookmarkStart w:id="1263" w:name="_Toc185505331"/>
      <w:bookmarkStart w:id="1264" w:name="_Toc222784034"/>
      <w:r w:rsidRPr="000A0A5F">
        <w:t>5.2.1.2.6</w:t>
      </w:r>
      <w:r w:rsidRPr="000A0A5F">
        <w:tab/>
        <w:t>Type: EventReport</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5" w:name="_Toc11247259"/>
      <w:bookmarkStart w:id="1266" w:name="_Toc27044379"/>
      <w:bookmarkStart w:id="1267" w:name="_Toc36033421"/>
      <w:bookmarkStart w:id="1268" w:name="_Toc45131553"/>
      <w:bookmarkStart w:id="1269" w:name="_Toc49775838"/>
      <w:bookmarkStart w:id="1270" w:name="_Toc51746758"/>
      <w:bookmarkStart w:id="1271" w:name="_Toc66360300"/>
      <w:bookmarkStart w:id="1272" w:name="_Toc68104805"/>
      <w:bookmarkStart w:id="1273" w:name="_Toc74755434"/>
      <w:bookmarkStart w:id="1274" w:name="_Toc105674289"/>
      <w:bookmarkStart w:id="1275" w:name="_Toc130502322"/>
      <w:bookmarkStart w:id="1276" w:name="_Toc153625101"/>
      <w:bookmarkStart w:id="1277" w:name="_Toc185505332"/>
      <w:bookmarkStart w:id="1278" w:name="_Toc222784035"/>
      <w:r w:rsidRPr="000A0A5F">
        <w:t>5.2.1.2.7</w:t>
      </w:r>
      <w:r w:rsidRPr="000A0A5F">
        <w:tab/>
        <w:t>Type: AccumulatedUsage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79" w:name="_Toc11247260"/>
      <w:bookmarkStart w:id="1280" w:name="_Toc27044380"/>
      <w:bookmarkStart w:id="1281" w:name="_Toc36033422"/>
      <w:bookmarkStart w:id="1282" w:name="_Toc45131554"/>
      <w:bookmarkStart w:id="1283" w:name="_Toc49775839"/>
      <w:bookmarkStart w:id="1284" w:name="_Toc51746759"/>
      <w:bookmarkStart w:id="1285" w:name="_Toc66360301"/>
      <w:bookmarkStart w:id="1286" w:name="_Toc68104806"/>
      <w:bookmarkStart w:id="1287" w:name="_Toc74755435"/>
      <w:bookmarkStart w:id="1288" w:name="_Toc105674290"/>
      <w:bookmarkStart w:id="1289" w:name="_Toc130502323"/>
      <w:bookmarkStart w:id="1290" w:name="_Toc153625102"/>
      <w:bookmarkStart w:id="1291" w:name="_Toc185505333"/>
      <w:bookmarkStart w:id="1292" w:name="_Toc222784036"/>
      <w:r w:rsidRPr="000A0A5F">
        <w:t>5.2.1.2.8</w:t>
      </w:r>
      <w:r w:rsidRPr="000A0A5F">
        <w:tab/>
        <w:t>Type: FlowInfo</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3" w:name="_Toc11247261"/>
      <w:bookmarkStart w:id="1294" w:name="_Toc27044381"/>
      <w:bookmarkStart w:id="1295" w:name="_Toc36033423"/>
      <w:bookmarkStart w:id="1296" w:name="_Toc45131555"/>
      <w:bookmarkStart w:id="1297" w:name="_Toc49775840"/>
      <w:bookmarkStart w:id="1298" w:name="_Toc51746760"/>
      <w:bookmarkStart w:id="1299" w:name="_Toc66360302"/>
      <w:bookmarkStart w:id="1300" w:name="_Toc68104807"/>
      <w:bookmarkStart w:id="1301"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481448">
            <w:pPr>
              <w:pStyle w:val="TAL"/>
              <w:rPr>
                <w:lang w:eastAsia="zh-CN"/>
              </w:rPr>
            </w:pPr>
            <w:r w:rsidRPr="00481448">
              <w:t>mpxMediaUlInfos</w:t>
            </w:r>
          </w:p>
        </w:tc>
        <w:tc>
          <w:tcPr>
            <w:tcW w:w="760" w:type="pct"/>
            <w:tcMar>
              <w:top w:w="0" w:type="dxa"/>
              <w:left w:w="108" w:type="dxa"/>
              <w:bottom w:w="0" w:type="dxa"/>
              <w:right w:w="108" w:type="dxa"/>
            </w:tcMar>
          </w:tcPr>
          <w:p w14:paraId="44B831AF" w14:textId="7FEF82F4" w:rsidR="00E67EAC" w:rsidRPr="000A0A5F" w:rsidRDefault="00E67EAC" w:rsidP="00E67EAC">
            <w:pPr>
              <w:pStyle w:val="TAL"/>
              <w:rPr>
                <w:lang w:eastAsia="zh-CN"/>
              </w:rPr>
            </w:pPr>
            <w:r>
              <w:rPr>
                <w:lang w:eastAsia="zh-CN"/>
              </w:rPr>
              <w:t>array(</w:t>
            </w:r>
            <w:r w:rsidR="00B31E4B">
              <w:rPr>
                <w:lang w:eastAsia="zh-CN"/>
              </w:rPr>
              <w:t>M</w:t>
            </w:r>
            <w:r>
              <w:rPr>
                <w:lang w:eastAsia="zh-CN"/>
              </w:rPr>
              <w:t>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227FC4DA" w:rsidR="00E67EAC" w:rsidRPr="000A0A5F" w:rsidRDefault="00E67EAC" w:rsidP="00E67EAC">
            <w:pPr>
              <w:pStyle w:val="TAL"/>
            </w:pPr>
            <w:r>
              <w:t xml:space="preserve">Contains the </w:t>
            </w:r>
            <w:r w:rsidR="00B31E4B">
              <w:t xml:space="preserve">(S)RTP </w:t>
            </w:r>
            <w:r>
              <w:t xml:space="preserve">Multiplexed Media Identification </w:t>
            </w:r>
            <w:r w:rsidR="00B31E4B">
              <w:t>I</w:t>
            </w:r>
            <w:r>
              <w:t>nformation for the Uplink IP flows.</w:t>
            </w:r>
          </w:p>
        </w:tc>
        <w:tc>
          <w:tcPr>
            <w:tcW w:w="834" w:type="pct"/>
          </w:tcPr>
          <w:p w14:paraId="0C3CB8C7" w14:textId="77777777" w:rsidR="00E67EAC" w:rsidRPr="000A0A5F" w:rsidRDefault="00E67EAC" w:rsidP="00481448">
            <w:pPr>
              <w:pStyle w:val="TAL"/>
              <w:rPr>
                <w:lang w:eastAsia="zh-CN"/>
              </w:rPr>
            </w:pPr>
            <w:r w:rsidRPr="00481448">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481448">
            <w:pPr>
              <w:pStyle w:val="TAL"/>
            </w:pPr>
            <w:r w:rsidRPr="00481448">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481448">
            <w:pPr>
              <w:pStyle w:val="TAL"/>
            </w:pPr>
            <w:r w:rsidRPr="00481448">
              <w:t>0..N</w:t>
            </w:r>
          </w:p>
        </w:tc>
        <w:tc>
          <w:tcPr>
            <w:tcW w:w="1977" w:type="pct"/>
            <w:tcMar>
              <w:top w:w="0" w:type="dxa"/>
              <w:left w:w="108" w:type="dxa"/>
              <w:bottom w:w="0" w:type="dxa"/>
              <w:right w:w="108" w:type="dxa"/>
            </w:tcMar>
          </w:tcPr>
          <w:p w14:paraId="216BA4F4" w14:textId="0A405700" w:rsidR="00E67EAC" w:rsidRDefault="00E67EAC" w:rsidP="00E67EAC">
            <w:pPr>
              <w:pStyle w:val="TAL"/>
            </w:pPr>
            <w:r w:rsidRPr="008F769B">
              <w:t xml:space="preserve">Contains the </w:t>
            </w:r>
            <w:r w:rsidR="00B31E4B">
              <w:t xml:space="preserve">(S)RTP </w:t>
            </w:r>
            <w:r w:rsidRPr="008F769B">
              <w:t>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481448">
            <w:pPr>
              <w:pStyle w:val="TAL"/>
            </w:pPr>
            <w:r w:rsidRPr="00481448">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2" w:name="_Toc105674291"/>
      <w:bookmarkStart w:id="1303" w:name="_Toc130502324"/>
      <w:bookmarkStart w:id="1304" w:name="_Toc153625103"/>
      <w:bookmarkStart w:id="1305" w:name="_Toc185505334"/>
      <w:bookmarkStart w:id="1306" w:name="_Toc222784037"/>
      <w:r w:rsidRPr="000A0A5F">
        <w:t>5.2.1.2.9</w:t>
      </w:r>
      <w:r w:rsidRPr="000A0A5F">
        <w:tab/>
        <w:t>Type: TestNotification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7" w:name="_Toc11247262"/>
      <w:bookmarkStart w:id="1308" w:name="_Toc27044382"/>
      <w:bookmarkStart w:id="1309" w:name="_Toc36033424"/>
      <w:bookmarkStart w:id="1310" w:name="_Toc45131556"/>
      <w:bookmarkStart w:id="1311" w:name="_Toc49775841"/>
      <w:bookmarkStart w:id="1312" w:name="_Toc51746761"/>
      <w:bookmarkStart w:id="1313" w:name="_Toc66360303"/>
      <w:bookmarkStart w:id="1314" w:name="_Toc68104808"/>
      <w:bookmarkStart w:id="1315" w:name="_Toc74755437"/>
      <w:bookmarkStart w:id="1316" w:name="_Toc105674292"/>
      <w:bookmarkStart w:id="1317" w:name="_Toc130502325"/>
      <w:bookmarkStart w:id="1318" w:name="_Toc153625104"/>
      <w:bookmarkStart w:id="1319" w:name="_Toc185505335"/>
      <w:bookmarkStart w:id="1320" w:name="_Toc222784038"/>
      <w:r w:rsidRPr="000A0A5F">
        <w:t>5.2.1.2.10</w:t>
      </w:r>
      <w:r w:rsidRPr="000A0A5F">
        <w:tab/>
        <w:t>Type: WebsockNotifConfig</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rsidP="008A57DF">
            <w:pPr>
              <w:pStyle w:val="TAL"/>
              <w:rPr>
                <w:lang w:eastAsia="zh-CN"/>
              </w:rPr>
            </w:pPr>
            <w:r w:rsidRPr="008A57DF">
              <w:t>Set by the SCEF to indicate to the SCS/AS the Websocket URI to be used for delivering notifications.</w:t>
            </w:r>
          </w:p>
          <w:p w14:paraId="20180E54" w14:textId="77777777" w:rsidR="00CB0DD7" w:rsidRPr="000A0A5F" w:rsidRDefault="00CB0DD7" w:rsidP="008A57DF">
            <w:pPr>
              <w:pStyle w:val="TAL"/>
              <w:rPr>
                <w:lang w:val="en-US" w:eastAsia="zh-CN"/>
              </w:rPr>
            </w:pPr>
            <w:r w:rsidRPr="008A57DF">
              <w:t>(NOTE 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rsidP="008A57DF">
            <w:pPr>
              <w:pStyle w:val="TAL"/>
              <w:rPr>
                <w:lang w:eastAsia="zh-CN"/>
              </w:rPr>
            </w:pPr>
            <w:r w:rsidRPr="008A57DF">
              <w:t>Set by the SCS/AS to indicate that the Websocket delivery is requested.</w:t>
            </w:r>
          </w:p>
          <w:p w14:paraId="3FA53532" w14:textId="77777777" w:rsidR="00CB0DD7" w:rsidRPr="000A0A5F" w:rsidRDefault="00CB0DD7" w:rsidP="008A57DF">
            <w:pPr>
              <w:pStyle w:val="TAL"/>
              <w:rPr>
                <w:lang w:eastAsia="zh-CN"/>
              </w:rPr>
            </w:pPr>
            <w:r w:rsidRPr="008A57DF">
              <w:t>(NOTE 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1" w:name="_Toc11247263"/>
      <w:bookmarkStart w:id="1322" w:name="_Toc27044383"/>
      <w:bookmarkStart w:id="1323" w:name="_Toc36033425"/>
      <w:bookmarkStart w:id="1324" w:name="_Toc45131557"/>
      <w:bookmarkStart w:id="1325" w:name="_Toc49775842"/>
      <w:bookmarkStart w:id="1326" w:name="_Toc51746762"/>
      <w:bookmarkStart w:id="1327" w:name="_Toc66360304"/>
      <w:bookmarkStart w:id="1328" w:name="_Toc68104809"/>
      <w:bookmarkStart w:id="1329" w:name="_Toc74755438"/>
      <w:bookmarkStart w:id="1330" w:name="_Toc105674293"/>
      <w:bookmarkStart w:id="1331" w:name="_Toc130502326"/>
      <w:bookmarkStart w:id="1332" w:name="_Toc153625105"/>
      <w:bookmarkStart w:id="1333" w:name="_Toc185505336"/>
      <w:bookmarkStart w:id="1334" w:name="_Toc222784039"/>
      <w:r w:rsidRPr="000A0A5F">
        <w:t>5.2.1.2.11</w:t>
      </w:r>
      <w:r w:rsidRPr="000A0A5F">
        <w:tab/>
        <w:t xml:space="preserve">Type: </w:t>
      </w:r>
      <w:r w:rsidRPr="000A0A5F">
        <w:rPr>
          <w:lang w:eastAsia="zh-CN"/>
        </w:rPr>
        <w:t>LocationArea</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5" w:name="_Toc11247264"/>
      <w:bookmarkStart w:id="1336" w:name="_Toc27044384"/>
      <w:bookmarkStart w:id="1337" w:name="_Toc36033426"/>
      <w:bookmarkStart w:id="1338" w:name="_Toc45131558"/>
      <w:bookmarkStart w:id="1339" w:name="_Toc49775843"/>
      <w:bookmarkStart w:id="1340" w:name="_Toc51746763"/>
      <w:bookmarkStart w:id="1341" w:name="_Toc66360305"/>
      <w:bookmarkStart w:id="1342" w:name="_Toc68104810"/>
      <w:bookmarkStart w:id="1343" w:name="_Toc74755439"/>
      <w:bookmarkStart w:id="1344" w:name="_Toc105674294"/>
      <w:bookmarkStart w:id="1345" w:name="_Toc130502327"/>
      <w:bookmarkStart w:id="1346" w:name="_Toc153625106"/>
      <w:bookmarkStart w:id="1347" w:name="_Toc185505337"/>
      <w:bookmarkStart w:id="1348" w:name="_Toc222784040"/>
      <w:r w:rsidRPr="000A0A5F">
        <w:lastRenderedPageBreak/>
        <w:t>5.2.1.2.12</w:t>
      </w:r>
      <w:r w:rsidRPr="000A0A5F">
        <w:tab/>
        <w:t>Type: ProblemDetails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rsidP="000D7688">
            <w:pPr>
              <w:pStyle w:val="TAH"/>
            </w:pPr>
            <w:r w:rsidRPr="000D7688">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49" w:name="_Toc11247265"/>
      <w:bookmarkStart w:id="1350" w:name="_Toc27044385"/>
      <w:bookmarkStart w:id="1351" w:name="_Toc36033427"/>
      <w:bookmarkStart w:id="1352" w:name="_Toc45131559"/>
      <w:bookmarkStart w:id="1353" w:name="_Toc49775844"/>
      <w:bookmarkStart w:id="1354" w:name="_Toc51746764"/>
      <w:bookmarkStart w:id="1355" w:name="_Toc66360306"/>
      <w:bookmarkStart w:id="1356" w:name="_Toc68104811"/>
      <w:bookmarkStart w:id="1357" w:name="_Toc74755440"/>
      <w:bookmarkStart w:id="1358" w:name="_Toc105674295"/>
      <w:bookmarkStart w:id="1359" w:name="_Toc130502328"/>
      <w:bookmarkStart w:id="1360" w:name="_Toc153625107"/>
      <w:bookmarkStart w:id="1361" w:name="_Toc185505338"/>
      <w:bookmarkStart w:id="1362" w:name="_Toc222784041"/>
      <w:r w:rsidRPr="000A0A5F">
        <w:t>5.2.1.2.13</w:t>
      </w:r>
      <w:r w:rsidRPr="000A0A5F">
        <w:tab/>
        <w:t>Type: InvalidParam</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3" w:name="_Toc11247266"/>
      <w:bookmarkStart w:id="1364" w:name="_Toc27044386"/>
      <w:bookmarkStart w:id="1365" w:name="_Toc36033428"/>
      <w:bookmarkStart w:id="1366" w:name="_Toc45131560"/>
      <w:bookmarkStart w:id="1367" w:name="_Toc49775845"/>
      <w:bookmarkStart w:id="1368" w:name="_Toc51746765"/>
      <w:bookmarkStart w:id="1369" w:name="_Toc66360307"/>
      <w:bookmarkStart w:id="1370" w:name="_Toc68104812"/>
      <w:bookmarkStart w:id="1371" w:name="_Toc74755441"/>
      <w:bookmarkStart w:id="1372" w:name="_Toc105674296"/>
      <w:bookmarkStart w:id="1373" w:name="_Toc130502329"/>
      <w:bookmarkStart w:id="1374" w:name="_Toc153625108"/>
      <w:bookmarkStart w:id="1375" w:name="_Toc185505339"/>
      <w:bookmarkStart w:id="1376" w:name="_Toc222784042"/>
      <w:r w:rsidRPr="000A0A5F">
        <w:t>5.2.1.2.14</w:t>
      </w:r>
      <w:r w:rsidRPr="000A0A5F">
        <w:tab/>
        <w:t>Type: PlmnId</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377" w:name="_Toc11247267"/>
      <w:bookmarkStart w:id="1378" w:name="_Toc27044387"/>
      <w:bookmarkStart w:id="1379" w:name="_Toc36033429"/>
      <w:bookmarkStart w:id="1380" w:name="_Toc45131561"/>
      <w:bookmarkStart w:id="1381" w:name="_Toc49775846"/>
      <w:bookmarkStart w:id="1382" w:name="_Toc51746766"/>
      <w:bookmarkStart w:id="1383" w:name="_Toc66360308"/>
      <w:bookmarkStart w:id="1384" w:name="_Toc68104813"/>
      <w:bookmarkStart w:id="1385" w:name="_Toc74755442"/>
      <w:bookmarkStart w:id="1386" w:name="_Toc105674297"/>
      <w:bookmarkStart w:id="1387" w:name="_Toc130502330"/>
      <w:bookmarkStart w:id="1388" w:name="_Toc153625109"/>
      <w:bookmarkStart w:id="1389" w:name="_Toc185505340"/>
      <w:bookmarkStart w:id="1390" w:name="_Toc222784043"/>
      <w:r w:rsidRPr="000A0A5F">
        <w:t>5.2.1.2.15</w:t>
      </w:r>
      <w:r w:rsidRPr="000A0A5F">
        <w:tab/>
        <w:t>Type: ConfigResult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1" w:name="_Toc11247268"/>
      <w:bookmarkStart w:id="1392" w:name="_Toc27044388"/>
      <w:bookmarkStart w:id="1393" w:name="_Toc36033430"/>
      <w:bookmarkStart w:id="1394" w:name="_Toc45131562"/>
      <w:bookmarkStart w:id="1395" w:name="_Toc49775847"/>
      <w:bookmarkStart w:id="1396" w:name="_Toc51746767"/>
      <w:bookmarkStart w:id="1397" w:name="_Toc66360309"/>
      <w:bookmarkStart w:id="1398" w:name="_Toc68104814"/>
      <w:bookmarkStart w:id="1399" w:name="_Toc74755443"/>
      <w:bookmarkStart w:id="1400" w:name="_Toc105674298"/>
      <w:bookmarkStart w:id="1401" w:name="_Toc130502331"/>
      <w:bookmarkStart w:id="1402" w:name="_Toc153625110"/>
      <w:bookmarkStart w:id="1403" w:name="_Toc185505341"/>
      <w:bookmarkStart w:id="1404" w:name="_Toc222784044"/>
      <w:r w:rsidRPr="000A0A5F">
        <w:t>5.2.1.2.16</w:t>
      </w:r>
      <w:r w:rsidRPr="000A0A5F">
        <w:tab/>
        <w:t>Type: UsageThresholdRm</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rsidP="008A57DF">
            <w:pPr>
              <w:pStyle w:val="TAL"/>
            </w:pPr>
            <w:r w:rsidRPr="008A57DF">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5" w:name="_Toc11247269"/>
      <w:bookmarkStart w:id="1406" w:name="_Toc27044389"/>
      <w:bookmarkStart w:id="1407" w:name="_Toc36033431"/>
      <w:bookmarkStart w:id="1408" w:name="_Toc45131563"/>
      <w:bookmarkStart w:id="1409" w:name="_Toc49775848"/>
      <w:bookmarkStart w:id="1410" w:name="_Toc51746768"/>
      <w:bookmarkStart w:id="1411" w:name="_Toc66360310"/>
      <w:bookmarkStart w:id="1412" w:name="_Toc68104815"/>
      <w:bookmarkStart w:id="1413" w:name="_Toc74755444"/>
      <w:bookmarkStart w:id="1414" w:name="_Toc105674299"/>
      <w:bookmarkStart w:id="1415" w:name="_Toc130502332"/>
      <w:bookmarkStart w:id="1416" w:name="_Toc153625111"/>
      <w:bookmarkStart w:id="1417" w:name="_Toc185505342"/>
      <w:bookmarkStart w:id="1418" w:name="_Toc222784045"/>
      <w:r w:rsidRPr="000A0A5F">
        <w:t>5.2.1.2.17</w:t>
      </w:r>
      <w:r w:rsidRPr="000A0A5F">
        <w:tab/>
        <w:t xml:space="preserve">Type: </w:t>
      </w:r>
      <w:r w:rsidRPr="000A0A5F">
        <w:rPr>
          <w:lang w:eastAsia="zh-CN"/>
        </w:rPr>
        <w:t>LocationArea5G</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19" w:name="_Toc130502333"/>
      <w:bookmarkStart w:id="1420" w:name="_Toc153625112"/>
      <w:bookmarkStart w:id="1421" w:name="_Toc185505343"/>
      <w:bookmarkStart w:id="1422" w:name="_Toc222784046"/>
      <w:r w:rsidRPr="000A0A5F">
        <w:t>5.2.1.2.18</w:t>
      </w:r>
      <w:r w:rsidRPr="000A0A5F">
        <w:tab/>
        <w:t>Type: EthFlowInfo</w:t>
      </w:r>
      <w:bookmarkEnd w:id="1419"/>
      <w:bookmarkEnd w:id="1420"/>
      <w:bookmarkEnd w:id="1421"/>
      <w:bookmarkEnd w:id="1422"/>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3" w:name="_Toc11247270"/>
      <w:bookmarkStart w:id="1424" w:name="_Toc27044390"/>
      <w:bookmarkStart w:id="1425" w:name="_Toc36033432"/>
      <w:bookmarkStart w:id="1426" w:name="_Toc45131564"/>
      <w:bookmarkStart w:id="1427" w:name="_Toc49775849"/>
      <w:bookmarkStart w:id="1428" w:name="_Toc51746769"/>
      <w:bookmarkStart w:id="1429" w:name="_Toc66360311"/>
      <w:bookmarkStart w:id="1430" w:name="_Toc68104816"/>
      <w:bookmarkStart w:id="1431" w:name="_Toc74755445"/>
      <w:bookmarkStart w:id="1432" w:name="_Toc105674300"/>
      <w:bookmarkStart w:id="1433" w:name="_Toc130502334"/>
      <w:bookmarkStart w:id="1434" w:name="_Toc153625113"/>
      <w:bookmarkStart w:id="1435" w:name="_Toc185505344"/>
      <w:bookmarkStart w:id="1436" w:name="_Toc222784047"/>
      <w:r w:rsidRPr="000A0A5F">
        <w:lastRenderedPageBreak/>
        <w:t>5.2.1.3</w:t>
      </w:r>
      <w:r w:rsidRPr="000A0A5F">
        <w:tab/>
        <w:t>Referenced Simple data types and enumerations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214E8B24" w14:textId="77777777" w:rsidR="00CB0DD7" w:rsidRPr="000A0A5F" w:rsidRDefault="00CB0DD7">
      <w:pPr>
        <w:pStyle w:val="Heading5"/>
      </w:pPr>
      <w:bookmarkStart w:id="1437" w:name="_Toc11247271"/>
      <w:bookmarkStart w:id="1438" w:name="_Toc27044391"/>
      <w:bookmarkStart w:id="1439" w:name="_Toc36033433"/>
      <w:bookmarkStart w:id="1440" w:name="_Toc45131565"/>
      <w:bookmarkStart w:id="1441" w:name="_Toc49775850"/>
      <w:bookmarkStart w:id="1442" w:name="_Toc51746770"/>
      <w:bookmarkStart w:id="1443" w:name="_Toc66360312"/>
      <w:bookmarkStart w:id="1444" w:name="_Toc68104817"/>
      <w:bookmarkStart w:id="1445" w:name="_Toc74755446"/>
      <w:bookmarkStart w:id="1446" w:name="_Toc105674301"/>
      <w:bookmarkStart w:id="1447" w:name="_Toc130502335"/>
      <w:bookmarkStart w:id="1448" w:name="_Toc153625114"/>
      <w:bookmarkStart w:id="1449" w:name="_Toc185505345"/>
      <w:bookmarkStart w:id="1450" w:name="_Toc222784048"/>
      <w:r w:rsidRPr="000A0A5F">
        <w:t>5.2.1.3.1</w:t>
      </w:r>
      <w:r w:rsidRPr="000A0A5F">
        <w:tab/>
        <w:t>Introduction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1" w:name="_Toc11247272"/>
      <w:bookmarkStart w:id="1452" w:name="_Toc27044392"/>
      <w:bookmarkStart w:id="1453" w:name="_Toc36033434"/>
      <w:bookmarkStart w:id="1454" w:name="_Toc45131566"/>
      <w:bookmarkStart w:id="1455" w:name="_Toc49775851"/>
      <w:bookmarkStart w:id="1456" w:name="_Toc51746771"/>
      <w:bookmarkStart w:id="1457" w:name="_Toc66360313"/>
      <w:bookmarkStart w:id="1458" w:name="_Toc68104818"/>
      <w:bookmarkStart w:id="1459" w:name="_Toc74755447"/>
      <w:bookmarkStart w:id="1460" w:name="_Toc105674302"/>
      <w:bookmarkStart w:id="1461" w:name="_Toc130502336"/>
      <w:bookmarkStart w:id="1462" w:name="_Toc153625115"/>
      <w:bookmarkStart w:id="1463" w:name="_Toc185505346"/>
      <w:bookmarkStart w:id="1464" w:name="_Toc222784049"/>
      <w:r w:rsidRPr="000A0A5F">
        <w:t>5.2.1.3.2</w:t>
      </w:r>
      <w:r w:rsidRPr="000A0A5F">
        <w:tab/>
        <w:t>Simple data types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0D7688">
            <w:pPr>
              <w:pStyle w:val="TAL"/>
              <w:rPr>
                <w:b/>
                <w:lang w:eastAsia="zh-CN"/>
              </w:rPr>
            </w:pPr>
            <w:r w:rsidRPr="000D7688">
              <w:rPr>
                <w:rFonts w:hint="eastAsia"/>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0D7688">
            <w:pPr>
              <w:pStyle w:val="TAL"/>
              <w:rPr>
                <w:b/>
              </w:rPr>
            </w:pPr>
            <w:r w:rsidRPr="000D7688">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0D7688">
            <w:pPr>
              <w:pStyle w:val="TAL"/>
              <w:rPr>
                <w:b/>
                <w:lang w:eastAsia="zh-CN"/>
              </w:rPr>
            </w:pPr>
            <w:r w:rsidRPr="000D7688">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0D7688">
            <w:pPr>
              <w:pStyle w:val="TAL"/>
              <w:rPr>
                <w:b/>
                <w:lang w:eastAsia="zh-CN"/>
              </w:rPr>
            </w:pPr>
            <w:r w:rsidRPr="000D7688">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0D7688">
            <w:pPr>
              <w:pStyle w:val="TAL"/>
              <w:rPr>
                <w:b/>
              </w:rPr>
            </w:pPr>
            <w:r w:rsidRPr="000D7688">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65" w:name="_Toc11247273"/>
      <w:bookmarkStart w:id="1466" w:name="_Toc27044393"/>
      <w:bookmarkStart w:id="1467" w:name="_Toc36033435"/>
      <w:bookmarkStart w:id="1468" w:name="_Toc45131567"/>
      <w:bookmarkStart w:id="1469" w:name="_Toc49775852"/>
      <w:bookmarkStart w:id="1470" w:name="_Toc51746772"/>
      <w:bookmarkStart w:id="1471" w:name="_Toc66360314"/>
      <w:bookmarkStart w:id="1472" w:name="_Toc68104819"/>
      <w:bookmarkStart w:id="1473" w:name="_Toc74755448"/>
      <w:bookmarkStart w:id="1474" w:name="_Toc105674303"/>
      <w:bookmarkStart w:id="1475" w:name="_Toc130502337"/>
      <w:bookmarkStart w:id="1476" w:name="_Toc153625116"/>
      <w:bookmarkStart w:id="1477" w:name="_Toc185505347"/>
      <w:bookmarkStart w:id="1478" w:name="_Toc222784050"/>
      <w:r w:rsidRPr="000A0A5F">
        <w:t>5.2.1.3.3</w:t>
      </w:r>
      <w:r w:rsidRPr="000A0A5F">
        <w:tab/>
        <w:t>Enumeration:</w:t>
      </w:r>
      <w:r w:rsidRPr="000A0A5F">
        <w:rPr>
          <w:rFonts w:hint="eastAsia"/>
          <w:lang w:eastAsia="zh-CN"/>
        </w:rPr>
        <w:t xml:space="preserve"> </w:t>
      </w:r>
      <w:r w:rsidRPr="000A0A5F">
        <w:rPr>
          <w:lang w:eastAsia="zh-CN"/>
        </w:rPr>
        <w:t>Event</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479" w:name="_Toc11247274"/>
      <w:bookmarkStart w:id="1480" w:name="_Toc27044394"/>
      <w:bookmarkStart w:id="1481" w:name="_Toc36033436"/>
      <w:bookmarkStart w:id="1482" w:name="_Toc45131568"/>
      <w:bookmarkStart w:id="1483" w:name="_Toc49775853"/>
      <w:bookmarkStart w:id="1484" w:name="_Toc51746773"/>
      <w:bookmarkStart w:id="1485" w:name="_Toc66360315"/>
      <w:bookmarkStart w:id="1486" w:name="_Toc68104820"/>
      <w:bookmarkStart w:id="1487" w:name="_Toc74755449"/>
      <w:bookmarkStart w:id="1488" w:name="_Toc105674304"/>
      <w:bookmarkStart w:id="1489" w:name="_Toc130502338"/>
      <w:bookmarkStart w:id="1490" w:name="_Toc153625117"/>
      <w:bookmarkStart w:id="1491" w:name="_Toc185505348"/>
      <w:bookmarkStart w:id="1492" w:name="_Toc222784051"/>
      <w:r w:rsidRPr="000A0A5F">
        <w:t>5.2.1.3.4</w:t>
      </w:r>
      <w:r w:rsidRPr="000A0A5F">
        <w:tab/>
        <w:t>Enumeration:</w:t>
      </w:r>
      <w:r w:rsidRPr="000A0A5F">
        <w:rPr>
          <w:rFonts w:hint="eastAsia"/>
          <w:lang w:eastAsia="zh-CN"/>
        </w:rPr>
        <w:t xml:space="preserve"> </w:t>
      </w:r>
      <w:r w:rsidRPr="000A0A5F">
        <w:rPr>
          <w:lang w:eastAsia="zh-CN"/>
        </w:rPr>
        <w:t>ResultReason</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3" w:name="_Toc11247275"/>
      <w:bookmarkStart w:id="1494" w:name="_Toc27044395"/>
      <w:bookmarkStart w:id="1495" w:name="_Toc36033437"/>
      <w:bookmarkStart w:id="1496" w:name="_Toc45131569"/>
      <w:bookmarkStart w:id="1497" w:name="_Toc49775854"/>
      <w:bookmarkStart w:id="1498" w:name="_Toc51746774"/>
      <w:bookmarkStart w:id="1499" w:name="_Toc66360316"/>
      <w:bookmarkStart w:id="1500" w:name="_Toc68104821"/>
      <w:bookmarkStart w:id="1501" w:name="_Toc74755450"/>
      <w:bookmarkStart w:id="1502" w:name="_Toc105674305"/>
      <w:bookmarkStart w:id="1503" w:name="_Toc130502339"/>
      <w:bookmarkStart w:id="1504" w:name="_Toc153625118"/>
      <w:bookmarkStart w:id="1505" w:name="_Toc185505349"/>
      <w:bookmarkStart w:id="1506" w:name="_Toc222784052"/>
      <w:r w:rsidRPr="000A0A5F">
        <w:t>5.2.1.4</w:t>
      </w:r>
      <w:r w:rsidRPr="000A0A5F">
        <w:tab/>
        <w:t>Conventions for documenting structured data types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7" w:name="_Toc11247276"/>
      <w:bookmarkStart w:id="1508" w:name="_Toc27044396"/>
      <w:bookmarkStart w:id="1509" w:name="_Toc36033438"/>
      <w:bookmarkStart w:id="1510" w:name="_Toc45131570"/>
      <w:bookmarkStart w:id="1511" w:name="_Toc49775855"/>
      <w:bookmarkStart w:id="1512" w:name="_Toc51746775"/>
      <w:bookmarkStart w:id="1513" w:name="_Toc66360317"/>
      <w:bookmarkStart w:id="1514" w:name="_Toc68104822"/>
      <w:bookmarkStart w:id="1515" w:name="_Toc74755451"/>
      <w:bookmarkStart w:id="1516" w:name="_Toc105674306"/>
      <w:bookmarkStart w:id="1517" w:name="_Toc130502340"/>
      <w:bookmarkStart w:id="1518" w:name="_Toc153625119"/>
      <w:bookmarkStart w:id="1519" w:name="_Toc185505350"/>
      <w:bookmarkStart w:id="1520" w:name="_Toc222784053"/>
      <w:r w:rsidRPr="000A0A5F">
        <w:t>5.2.2</w:t>
      </w:r>
      <w:r w:rsidRPr="000A0A5F">
        <w:tab/>
        <w:t>Usage of HTTP</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359025F" w14:textId="77777777" w:rsidR="00CB0DD7" w:rsidRPr="000A0A5F" w:rsidRDefault="00CB0DD7">
      <w:pPr>
        <w:pStyle w:val="Heading4"/>
        <w:rPr>
          <w:lang w:eastAsia="zh-CN"/>
        </w:rPr>
      </w:pPr>
      <w:bookmarkStart w:id="1521" w:name="_Toc11247277"/>
      <w:bookmarkStart w:id="1522" w:name="_Toc27044397"/>
      <w:bookmarkStart w:id="1523" w:name="_Toc36033439"/>
      <w:bookmarkStart w:id="1524" w:name="_Toc45131571"/>
      <w:bookmarkStart w:id="1525" w:name="_Toc49775856"/>
      <w:bookmarkStart w:id="1526" w:name="_Toc51746776"/>
      <w:bookmarkStart w:id="1527" w:name="_Toc66360318"/>
      <w:bookmarkStart w:id="1528" w:name="_Toc68104823"/>
      <w:bookmarkStart w:id="1529" w:name="_Toc74755452"/>
      <w:bookmarkStart w:id="1530" w:name="_Toc105674307"/>
      <w:bookmarkStart w:id="1531" w:name="_Toc130502341"/>
      <w:bookmarkStart w:id="1532" w:name="_Toc153625120"/>
      <w:bookmarkStart w:id="1533" w:name="_Toc185505351"/>
      <w:bookmarkStart w:id="1534" w:name="_Toc222784054"/>
      <w:r w:rsidRPr="000A0A5F">
        <w:rPr>
          <w:lang w:eastAsia="zh-CN"/>
        </w:rPr>
        <w:t>5.2.2.1</w:t>
      </w:r>
      <w:r w:rsidRPr="000A0A5F">
        <w:rPr>
          <w:lang w:eastAsia="zh-CN"/>
        </w:rPr>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8BCBD05" w14:textId="77777777" w:rsidR="009805D1" w:rsidRPr="000A0A5F" w:rsidRDefault="009805D1" w:rsidP="009805D1">
      <w:bookmarkStart w:id="1535" w:name="_Toc11247278"/>
      <w:bookmarkStart w:id="1536" w:name="_Toc27044398"/>
      <w:bookmarkStart w:id="1537" w:name="_Toc36033440"/>
      <w:bookmarkStart w:id="1538" w:name="_Toc45131572"/>
      <w:bookmarkStart w:id="1539" w:name="_Toc49775857"/>
      <w:bookmarkStart w:id="1540" w:name="_Toc51746777"/>
      <w:bookmarkStart w:id="1541" w:name="_Toc66360319"/>
      <w:bookmarkStart w:id="1542" w:name="_Toc68104824"/>
      <w:bookmarkStart w:id="1543" w:name="_Toc74755453"/>
      <w:bookmarkStart w:id="1544" w:name="_Toc105674308"/>
      <w:bookmarkStart w:id="1545"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6" w:name="_Toc153625121"/>
      <w:bookmarkStart w:id="1547" w:name="_Toc185505352"/>
      <w:bookmarkStart w:id="1548" w:name="_Toc222784055"/>
      <w:r w:rsidRPr="000A0A5F">
        <w:rPr>
          <w:lang w:eastAsia="zh-CN"/>
        </w:rPr>
        <w:t>5.2.2.2</w:t>
      </w:r>
      <w:r w:rsidRPr="000A0A5F">
        <w:rPr>
          <w:lang w:eastAsia="zh-CN"/>
        </w:rPr>
        <w:tab/>
        <w:t>Usage of the HTTP PATCH method</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49" w:name="_Toc11247279"/>
      <w:bookmarkStart w:id="1550" w:name="_Toc27044399"/>
      <w:bookmarkStart w:id="1551" w:name="_Toc36033441"/>
      <w:bookmarkStart w:id="1552" w:name="_Toc45131573"/>
      <w:bookmarkStart w:id="1553" w:name="_Toc49775858"/>
      <w:bookmarkStart w:id="1554" w:name="_Toc51746778"/>
      <w:bookmarkStart w:id="1555" w:name="_Toc66360320"/>
      <w:bookmarkStart w:id="1556" w:name="_Toc68104825"/>
      <w:bookmarkStart w:id="1557" w:name="_Toc74755454"/>
      <w:bookmarkStart w:id="1558" w:name="_Toc105674309"/>
      <w:bookmarkStart w:id="1559" w:name="_Toc130502343"/>
      <w:bookmarkStart w:id="1560" w:name="_Toc153625122"/>
      <w:bookmarkStart w:id="1561" w:name="_Toc185505353"/>
      <w:bookmarkStart w:id="1562" w:name="_Toc222784056"/>
      <w:r w:rsidRPr="000A0A5F">
        <w:t>5.2.3</w:t>
      </w:r>
      <w:r w:rsidRPr="000A0A5F">
        <w:tab/>
        <w:t>Content type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3" w:name="_Toc11247280"/>
      <w:bookmarkStart w:id="1564" w:name="_Toc27044400"/>
      <w:bookmarkStart w:id="1565" w:name="_Toc36033442"/>
      <w:bookmarkStart w:id="1566" w:name="_Toc45131574"/>
      <w:bookmarkStart w:id="1567" w:name="_Toc49775859"/>
      <w:bookmarkStart w:id="1568" w:name="_Toc51746779"/>
      <w:bookmarkStart w:id="1569" w:name="_Toc66360321"/>
      <w:bookmarkStart w:id="1570" w:name="_Toc68104826"/>
      <w:bookmarkStart w:id="1571" w:name="_Toc74755455"/>
      <w:bookmarkStart w:id="1572" w:name="_Toc105674310"/>
      <w:bookmarkStart w:id="1573" w:name="_Toc130502344"/>
      <w:bookmarkStart w:id="1574" w:name="_Toc153625123"/>
      <w:bookmarkStart w:id="1575" w:name="_Toc185505354"/>
      <w:bookmarkStart w:id="1576" w:name="_Toc222784057"/>
      <w:r w:rsidRPr="000A0A5F">
        <w:lastRenderedPageBreak/>
        <w:t>5.2.4</w:t>
      </w:r>
      <w:r w:rsidRPr="000A0A5F">
        <w:tab/>
        <w:t>URI structure</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3F4A554" w14:textId="77777777" w:rsidR="006C1282" w:rsidRPr="000A0A5F" w:rsidRDefault="006C1282" w:rsidP="006C1282">
      <w:pPr>
        <w:pStyle w:val="Heading4"/>
      </w:pPr>
      <w:bookmarkStart w:id="1577" w:name="_Toc19702489"/>
      <w:bookmarkStart w:id="1578" w:name="_Toc27751650"/>
      <w:bookmarkStart w:id="1579" w:name="_Toc35971736"/>
      <w:bookmarkStart w:id="1580" w:name="_Toc35975985"/>
      <w:bookmarkStart w:id="1581" w:name="_Toc44849442"/>
      <w:bookmarkStart w:id="1582" w:name="_Toc51853083"/>
      <w:bookmarkStart w:id="1583" w:name="_Toc51859756"/>
      <w:bookmarkStart w:id="1584" w:name="_Toc106914575"/>
      <w:bookmarkStart w:id="1585" w:name="_Toc130502345"/>
      <w:bookmarkStart w:id="1586" w:name="_Toc153625124"/>
      <w:bookmarkStart w:id="1587" w:name="_Toc185505355"/>
      <w:bookmarkStart w:id="1588" w:name="_Toc222784058"/>
      <w:r w:rsidRPr="000A0A5F">
        <w:t>5.2.4.1</w:t>
      </w:r>
      <w:r w:rsidRPr="000A0A5F">
        <w:tab/>
      </w:r>
      <w:bookmarkEnd w:id="1577"/>
      <w:bookmarkEnd w:id="1578"/>
      <w:bookmarkEnd w:id="1579"/>
      <w:bookmarkEnd w:id="1580"/>
      <w:bookmarkEnd w:id="1581"/>
      <w:bookmarkEnd w:id="1582"/>
      <w:bookmarkEnd w:id="1583"/>
      <w:bookmarkEnd w:id="1584"/>
      <w:r w:rsidRPr="000A0A5F">
        <w:t>Resource URI structure</w:t>
      </w:r>
      <w:bookmarkEnd w:id="1585"/>
      <w:bookmarkEnd w:id="1586"/>
      <w:bookmarkEnd w:id="1587"/>
      <w:bookmarkEnd w:id="1588"/>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589" w:name="_Toc11247281"/>
      <w:bookmarkStart w:id="1590" w:name="_Toc27044401"/>
      <w:bookmarkStart w:id="1591" w:name="_Toc36033443"/>
      <w:bookmarkStart w:id="1592" w:name="_Toc45131575"/>
      <w:bookmarkStart w:id="1593" w:name="_Toc49775860"/>
      <w:bookmarkStart w:id="1594" w:name="_Toc51746780"/>
      <w:bookmarkStart w:id="1595" w:name="_Toc66360322"/>
      <w:bookmarkStart w:id="1596" w:name="_Toc68104827"/>
      <w:bookmarkStart w:id="1597"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598" w:name="_Toc130502346"/>
      <w:bookmarkStart w:id="1599" w:name="_Toc153625125"/>
      <w:bookmarkStart w:id="1600" w:name="_Toc185505356"/>
      <w:bookmarkStart w:id="1601" w:name="_Toc222784059"/>
      <w:r w:rsidRPr="000A0A5F">
        <w:t>5.2.4.2</w:t>
      </w:r>
      <w:r w:rsidRPr="000A0A5F">
        <w:tab/>
        <w:t>Custom operations URI structure</w:t>
      </w:r>
      <w:bookmarkEnd w:id="1598"/>
      <w:bookmarkEnd w:id="1599"/>
      <w:bookmarkEnd w:id="1600"/>
      <w:bookmarkEnd w:id="1601"/>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2" w:name="_Toc130502347"/>
      <w:bookmarkStart w:id="1603" w:name="_Toc153625126"/>
      <w:bookmarkStart w:id="1604" w:name="_Toc185505357"/>
      <w:bookmarkStart w:id="1605" w:name="_Toc222784060"/>
      <w:r w:rsidRPr="000A0A5F">
        <w:t>5.2.4.3</w:t>
      </w:r>
      <w:r w:rsidRPr="000A0A5F">
        <w:tab/>
        <w:t>Callback URI structure</w:t>
      </w:r>
      <w:bookmarkEnd w:id="1602"/>
      <w:bookmarkEnd w:id="1603"/>
      <w:bookmarkEnd w:id="1604"/>
      <w:bookmarkEnd w:id="1605"/>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6" w:name="_Toc105674311"/>
      <w:bookmarkStart w:id="1607" w:name="_Toc130502348"/>
      <w:bookmarkStart w:id="1608" w:name="_Toc153625127"/>
      <w:bookmarkStart w:id="1609" w:name="_Toc185505358"/>
      <w:bookmarkStart w:id="1610" w:name="_Toc222784061"/>
      <w:r w:rsidRPr="000A0A5F">
        <w:lastRenderedPageBreak/>
        <w:t>5.2.5</w:t>
      </w:r>
      <w:r w:rsidRPr="000A0A5F">
        <w:tab/>
        <w:t>Notifications</w:t>
      </w:r>
      <w:bookmarkEnd w:id="1589"/>
      <w:bookmarkEnd w:id="1590"/>
      <w:bookmarkEnd w:id="1591"/>
      <w:bookmarkEnd w:id="1592"/>
      <w:bookmarkEnd w:id="1593"/>
      <w:bookmarkEnd w:id="1594"/>
      <w:bookmarkEnd w:id="1595"/>
      <w:bookmarkEnd w:id="1596"/>
      <w:bookmarkEnd w:id="1597"/>
      <w:bookmarkEnd w:id="1606"/>
      <w:bookmarkEnd w:id="1607"/>
      <w:bookmarkEnd w:id="1608"/>
      <w:bookmarkEnd w:id="1609"/>
      <w:bookmarkEnd w:id="1610"/>
    </w:p>
    <w:p w14:paraId="2560A865" w14:textId="77777777" w:rsidR="00CB0DD7" w:rsidRPr="000A0A5F" w:rsidRDefault="00CB0DD7">
      <w:pPr>
        <w:pStyle w:val="Heading4"/>
      </w:pPr>
      <w:bookmarkStart w:id="1611" w:name="_Toc11247282"/>
      <w:bookmarkStart w:id="1612" w:name="_Toc27044402"/>
      <w:bookmarkStart w:id="1613" w:name="_Toc36033444"/>
      <w:bookmarkStart w:id="1614" w:name="_Toc45131576"/>
      <w:bookmarkStart w:id="1615" w:name="_Toc49775861"/>
      <w:bookmarkStart w:id="1616" w:name="_Toc51746781"/>
      <w:bookmarkStart w:id="1617" w:name="_Toc66360323"/>
      <w:bookmarkStart w:id="1618" w:name="_Toc68104828"/>
      <w:bookmarkStart w:id="1619" w:name="_Toc74755457"/>
      <w:bookmarkStart w:id="1620" w:name="_Toc105674312"/>
      <w:bookmarkStart w:id="1621" w:name="_Toc130502349"/>
      <w:bookmarkStart w:id="1622" w:name="_Toc153625128"/>
      <w:bookmarkStart w:id="1623" w:name="_Toc185505359"/>
      <w:bookmarkStart w:id="1624" w:name="_Toc222784062"/>
      <w:r w:rsidRPr="000A0A5F">
        <w:t>5.2.5.1</w:t>
      </w:r>
      <w:r w:rsidRPr="000A0A5F">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5" w:name="_Toc11247283"/>
      <w:bookmarkStart w:id="1626" w:name="_Toc27044403"/>
      <w:bookmarkStart w:id="1627" w:name="_Toc36033445"/>
      <w:bookmarkStart w:id="1628" w:name="_Toc45131577"/>
      <w:bookmarkStart w:id="1629" w:name="_Toc49775862"/>
      <w:bookmarkStart w:id="1630" w:name="_Toc51746782"/>
      <w:bookmarkStart w:id="1631" w:name="_Toc66360324"/>
      <w:bookmarkStart w:id="1632" w:name="_Toc68104829"/>
      <w:bookmarkStart w:id="1633" w:name="_Toc74755458"/>
      <w:bookmarkStart w:id="1634" w:name="_Toc105674313"/>
      <w:bookmarkStart w:id="1635" w:name="_Toc130502350"/>
      <w:bookmarkStart w:id="1636" w:name="_Toc153625129"/>
      <w:bookmarkStart w:id="1637" w:name="_Toc185505360"/>
      <w:bookmarkStart w:id="1638" w:name="_Toc222784063"/>
      <w:r w:rsidRPr="000A0A5F">
        <w:t>5.2.5.2</w:t>
      </w:r>
      <w:r w:rsidRPr="000A0A5F">
        <w:tab/>
        <w:t>Notification Delivery using a separate HTTP connection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39" w:name="_Toc11247284"/>
      <w:bookmarkStart w:id="1640" w:name="_Toc27044404"/>
      <w:bookmarkStart w:id="1641" w:name="_Toc36033446"/>
      <w:bookmarkStart w:id="1642" w:name="_Toc45131578"/>
      <w:bookmarkStart w:id="1643" w:name="_Toc49775863"/>
      <w:bookmarkStart w:id="1644" w:name="_Toc51746783"/>
      <w:bookmarkStart w:id="1645" w:name="_Toc66360325"/>
      <w:bookmarkStart w:id="1646" w:name="_Toc68104830"/>
      <w:bookmarkStart w:id="1647" w:name="_Toc74755459"/>
      <w:bookmarkStart w:id="1648" w:name="_Toc105674314"/>
      <w:bookmarkStart w:id="1649" w:name="_Toc130502351"/>
      <w:bookmarkStart w:id="1650" w:name="_Toc153625130"/>
      <w:bookmarkStart w:id="1651" w:name="_Toc185505361"/>
      <w:bookmarkStart w:id="1652" w:name="_Toc222784064"/>
      <w:r w:rsidRPr="000A0A5F">
        <w:t>5.2.5.3</w:t>
      </w:r>
      <w:r w:rsidRPr="000A0A5F">
        <w:tab/>
        <w:t>Notification Test Event</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3" w:name="_Toc11247285"/>
      <w:bookmarkStart w:id="1654" w:name="_Toc27044405"/>
      <w:bookmarkStart w:id="1655" w:name="_Toc36033447"/>
      <w:bookmarkStart w:id="1656" w:name="_Toc45131579"/>
      <w:bookmarkStart w:id="1657" w:name="_Toc49775864"/>
      <w:bookmarkStart w:id="1658" w:name="_Toc51746784"/>
      <w:bookmarkStart w:id="1659" w:name="_Toc66360326"/>
      <w:bookmarkStart w:id="1660" w:name="_Toc68104831"/>
      <w:bookmarkStart w:id="1661" w:name="_Toc74755460"/>
      <w:bookmarkStart w:id="1662" w:name="_Toc105674315"/>
      <w:bookmarkStart w:id="1663" w:name="_Toc130502352"/>
      <w:bookmarkStart w:id="1664" w:name="_Toc153625131"/>
      <w:bookmarkStart w:id="1665" w:name="_Toc185505362"/>
      <w:bookmarkStart w:id="1666" w:name="_Toc222784065"/>
      <w:r w:rsidRPr="000A0A5F">
        <w:t>5.2.5.4</w:t>
      </w:r>
      <w:r w:rsidRPr="000A0A5F">
        <w:tab/>
        <w:t>Notification Delivery using Websocket</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7" w:name="_Toc11247286"/>
      <w:bookmarkStart w:id="1668" w:name="_Toc27044406"/>
      <w:bookmarkStart w:id="1669" w:name="_Toc36033448"/>
      <w:bookmarkStart w:id="1670" w:name="_Toc45131580"/>
      <w:bookmarkStart w:id="1671" w:name="_Toc49775865"/>
      <w:bookmarkStart w:id="1672" w:name="_Toc51746785"/>
      <w:bookmarkStart w:id="1673" w:name="_Toc66360327"/>
      <w:bookmarkStart w:id="1674" w:name="_Toc68104832"/>
      <w:bookmarkStart w:id="1675" w:name="_Toc74755461"/>
      <w:bookmarkStart w:id="1676" w:name="_Toc105674316"/>
      <w:bookmarkStart w:id="1677" w:name="_Toc130502353"/>
      <w:bookmarkStart w:id="1678" w:name="_Toc153625132"/>
      <w:bookmarkStart w:id="1679" w:name="_Toc185505363"/>
      <w:bookmarkStart w:id="1680" w:name="_Toc222784066"/>
      <w:r w:rsidRPr="000A0A5F">
        <w:t>5.2.6</w:t>
      </w:r>
      <w:r w:rsidRPr="000A0A5F">
        <w:tab/>
        <w:t>Error handling</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681" w:name="_Toc11247287"/>
      <w:bookmarkStart w:id="1682" w:name="_Toc27044407"/>
      <w:bookmarkStart w:id="1683" w:name="_Toc36033449"/>
      <w:bookmarkStart w:id="1684" w:name="_Toc45131581"/>
      <w:bookmarkStart w:id="1685" w:name="_Toc49775866"/>
      <w:bookmarkStart w:id="1686" w:name="_Toc51746786"/>
      <w:bookmarkStart w:id="1687" w:name="_Toc66360328"/>
      <w:bookmarkStart w:id="1688" w:name="_Toc68104833"/>
      <w:bookmarkStart w:id="1689" w:name="_Toc74755462"/>
      <w:bookmarkStart w:id="1690" w:name="_Toc105674317"/>
      <w:bookmarkStart w:id="1691" w:name="_Toc130502354"/>
      <w:bookmarkStart w:id="1692" w:name="_Toc153625133"/>
      <w:bookmarkStart w:id="1693" w:name="_Toc185505364"/>
      <w:bookmarkStart w:id="1694" w:name="_Toc222784067"/>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5" w:name="_Toc11247288"/>
      <w:bookmarkStart w:id="1696" w:name="_Toc27044408"/>
      <w:bookmarkStart w:id="1697" w:name="_Toc36033450"/>
      <w:bookmarkStart w:id="1698" w:name="_Toc45131582"/>
      <w:bookmarkStart w:id="1699" w:name="_Toc49775867"/>
      <w:bookmarkStart w:id="1700" w:name="_Toc51746787"/>
      <w:bookmarkStart w:id="1701" w:name="_Toc66360329"/>
      <w:bookmarkStart w:id="1702" w:name="_Toc68104834"/>
      <w:bookmarkStart w:id="1703" w:name="_Toc74755463"/>
      <w:bookmarkStart w:id="1704" w:name="_Toc105674318"/>
      <w:bookmarkStart w:id="1705" w:name="_Toc130502355"/>
      <w:bookmarkStart w:id="1706" w:name="_Toc153625134"/>
      <w:bookmarkStart w:id="1707" w:name="_Toc185505365"/>
      <w:bookmarkStart w:id="1708" w:name="_Toc222784068"/>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AE01E6D" w14:textId="77777777" w:rsidR="00CB0DD7" w:rsidRPr="000A0A5F" w:rsidRDefault="00CB0DD7">
      <w:pPr>
        <w:pStyle w:val="Heading4"/>
        <w:rPr>
          <w:lang w:eastAsia="zh-CN"/>
        </w:rPr>
      </w:pPr>
      <w:bookmarkStart w:id="1709" w:name="_Toc11247289"/>
      <w:bookmarkStart w:id="1710" w:name="_Toc27044409"/>
      <w:bookmarkStart w:id="1711" w:name="_Toc36033451"/>
      <w:bookmarkStart w:id="1712" w:name="_Toc45131583"/>
      <w:bookmarkStart w:id="1713" w:name="_Toc49775868"/>
      <w:bookmarkStart w:id="1714" w:name="_Toc51746788"/>
      <w:bookmarkStart w:id="1715" w:name="_Toc66360330"/>
      <w:bookmarkStart w:id="1716" w:name="_Toc68104835"/>
      <w:bookmarkStart w:id="1717" w:name="_Toc74755464"/>
      <w:bookmarkStart w:id="1718" w:name="_Toc105674319"/>
      <w:bookmarkStart w:id="1719" w:name="_Toc130502356"/>
      <w:bookmarkStart w:id="1720" w:name="_Toc153625135"/>
      <w:bookmarkStart w:id="1721" w:name="_Toc185505366"/>
      <w:bookmarkStart w:id="1722" w:name="_Toc222784069"/>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3" w:name="_Toc11247290"/>
      <w:bookmarkStart w:id="1724" w:name="_Toc27044410"/>
      <w:bookmarkStart w:id="1725" w:name="_Toc36033452"/>
      <w:bookmarkStart w:id="1726" w:name="_Toc45131584"/>
      <w:bookmarkStart w:id="1727" w:name="_Toc49775869"/>
      <w:bookmarkStart w:id="1728" w:name="_Toc51746789"/>
      <w:bookmarkStart w:id="1729" w:name="_Toc66360331"/>
      <w:bookmarkStart w:id="1730" w:name="_Toc68104836"/>
      <w:bookmarkStart w:id="1731" w:name="_Toc74755465"/>
      <w:bookmarkStart w:id="1732" w:name="_Toc105674320"/>
      <w:bookmarkStart w:id="1733" w:name="_Toc130502357"/>
      <w:bookmarkStart w:id="1734" w:name="_Toc153625136"/>
      <w:bookmarkStart w:id="1735" w:name="_Toc185505367"/>
      <w:bookmarkStart w:id="1736" w:name="_Toc222784070"/>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7" w:name="_Toc11247291"/>
      <w:bookmarkStart w:id="1738" w:name="_Toc27044411"/>
      <w:bookmarkStart w:id="1739" w:name="_Toc36033453"/>
      <w:bookmarkStart w:id="1740" w:name="_Toc45131585"/>
      <w:bookmarkStart w:id="1741" w:name="_Toc49775870"/>
      <w:bookmarkStart w:id="1742" w:name="_Toc51746790"/>
      <w:bookmarkStart w:id="1743" w:name="_Toc222784071"/>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3"/>
    </w:p>
    <w:p w14:paraId="481BB684" w14:textId="77777777" w:rsidR="00CB0DD7" w:rsidRPr="000A0A5F" w:rsidRDefault="00CB0DD7">
      <w:pPr>
        <w:pStyle w:val="Heading5"/>
        <w:rPr>
          <w:lang w:eastAsia="zh-CN"/>
        </w:rPr>
      </w:pPr>
      <w:bookmarkStart w:id="1744" w:name="_Toc66360332"/>
      <w:bookmarkStart w:id="1745" w:name="_Toc68104837"/>
      <w:bookmarkStart w:id="1746" w:name="_Toc74755466"/>
      <w:bookmarkStart w:id="1747" w:name="_Toc105674321"/>
      <w:bookmarkStart w:id="1748" w:name="_Toc130502358"/>
      <w:bookmarkStart w:id="1749" w:name="_Toc153625137"/>
      <w:bookmarkStart w:id="1750" w:name="_Toc185505368"/>
      <w:bookmarkStart w:id="1751" w:name="_Toc222784072"/>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4"/>
      <w:bookmarkEnd w:id="1745"/>
      <w:bookmarkEnd w:id="1746"/>
      <w:bookmarkEnd w:id="1747"/>
      <w:bookmarkEnd w:id="1748"/>
      <w:bookmarkEnd w:id="1749"/>
      <w:bookmarkEnd w:id="1750"/>
      <w:bookmarkEnd w:id="1751"/>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2" w:name="_Toc19708944"/>
      <w:bookmarkStart w:id="1753" w:name="_Toc27745019"/>
      <w:bookmarkStart w:id="1754" w:name="_Toc29803172"/>
      <w:bookmarkStart w:id="1755" w:name="_Toc35969923"/>
      <w:bookmarkStart w:id="1756" w:name="_Toc36050717"/>
      <w:bookmarkStart w:id="1757" w:name="_Toc44847430"/>
      <w:bookmarkStart w:id="1758" w:name="_Toc51845083"/>
      <w:bookmarkStart w:id="1759" w:name="_Toc51845414"/>
      <w:bookmarkStart w:id="1760" w:name="_Toc51846934"/>
      <w:bookmarkStart w:id="1761" w:name="_Toc57022564"/>
      <w:bookmarkStart w:id="1762" w:name="_Toc57023934"/>
      <w:bookmarkStart w:id="1763" w:name="_Toc222784073"/>
      <w:r w:rsidRPr="0065577C">
        <w:lastRenderedPageBreak/>
        <w:t>5.2.8.3.2</w:t>
      </w:r>
      <w:r w:rsidRPr="0065577C">
        <w:tab/>
        <w:t>Nbi-Api-Sender-Timestamp</w:t>
      </w:r>
      <w:bookmarkEnd w:id="1752"/>
      <w:bookmarkEnd w:id="1753"/>
      <w:bookmarkEnd w:id="1754"/>
      <w:bookmarkEnd w:id="1755"/>
      <w:bookmarkEnd w:id="1756"/>
      <w:bookmarkEnd w:id="1757"/>
      <w:bookmarkEnd w:id="1758"/>
      <w:bookmarkEnd w:id="1759"/>
      <w:bookmarkEnd w:id="1760"/>
      <w:bookmarkEnd w:id="1761"/>
      <w:bookmarkEnd w:id="1762"/>
      <w:bookmarkEnd w:id="1763"/>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4" w:name="_Toc19708945"/>
      <w:bookmarkStart w:id="1765" w:name="_Toc27745020"/>
      <w:bookmarkStart w:id="1766" w:name="_Toc29803173"/>
      <w:bookmarkStart w:id="1767" w:name="_Toc35969924"/>
      <w:bookmarkStart w:id="1768" w:name="_Toc36050718"/>
      <w:bookmarkStart w:id="1769" w:name="_Toc44847431"/>
      <w:bookmarkStart w:id="1770" w:name="_Toc51845084"/>
      <w:bookmarkStart w:id="1771" w:name="_Toc51845415"/>
      <w:bookmarkStart w:id="1772" w:name="_Toc51846935"/>
      <w:bookmarkStart w:id="1773" w:name="_Toc57022565"/>
      <w:bookmarkStart w:id="1774" w:name="_Toc57023935"/>
      <w:bookmarkStart w:id="1775" w:name="_Toc222784074"/>
      <w:r w:rsidRPr="0065577C">
        <w:t>5.2.8.3.3</w:t>
      </w:r>
      <w:r w:rsidRPr="0065577C">
        <w:tab/>
        <w:t>Nb-Api-Max-Rsp-Time</w:t>
      </w:r>
      <w:bookmarkEnd w:id="1764"/>
      <w:bookmarkEnd w:id="1765"/>
      <w:bookmarkEnd w:id="1766"/>
      <w:bookmarkEnd w:id="1767"/>
      <w:bookmarkEnd w:id="1768"/>
      <w:bookmarkEnd w:id="1769"/>
      <w:bookmarkEnd w:id="1770"/>
      <w:bookmarkEnd w:id="1771"/>
      <w:bookmarkEnd w:id="1772"/>
      <w:bookmarkEnd w:id="1773"/>
      <w:bookmarkEnd w:id="1774"/>
      <w:bookmarkEnd w:id="1775"/>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6" w:name="_Toc66360333"/>
      <w:bookmarkStart w:id="1777" w:name="_Toc68104838"/>
      <w:bookmarkStart w:id="1778" w:name="_Toc74755467"/>
      <w:bookmarkStart w:id="1779" w:name="_Toc222784075"/>
      <w:r w:rsidRPr="0065577C">
        <w:t>5.2.8.3.4</w:t>
      </w:r>
      <w:r w:rsidRPr="0065577C">
        <w:tab/>
        <w:t>Nbi-Api-Lci</w:t>
      </w:r>
      <w:bookmarkEnd w:id="1779"/>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0" w:name="_Toc222784076"/>
      <w:r w:rsidRPr="0065577C">
        <w:t>5.2.8.3.5</w:t>
      </w:r>
      <w:r w:rsidRPr="0065577C">
        <w:tab/>
        <w:t>Nb-Api-Oci</w:t>
      </w:r>
      <w:bookmarkEnd w:id="1780"/>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1" w:name="_Toc105674322"/>
      <w:bookmarkStart w:id="1782" w:name="_Toc130502359"/>
      <w:bookmarkStart w:id="1783" w:name="_Toc153625138"/>
      <w:bookmarkStart w:id="1784" w:name="_Toc185505369"/>
      <w:bookmarkStart w:id="1785" w:name="_Toc222784077"/>
      <w:r w:rsidRPr="000A0A5F">
        <w:rPr>
          <w:rFonts w:hint="eastAsia"/>
        </w:rPr>
        <w:lastRenderedPageBreak/>
        <w:t>5.2.9</w:t>
      </w:r>
      <w:r w:rsidRPr="000A0A5F">
        <w:rPr>
          <w:rFonts w:hint="eastAsia"/>
          <w:lang w:eastAsia="zh-CN"/>
        </w:rPr>
        <w:tab/>
      </w:r>
      <w:r w:rsidRPr="000A0A5F">
        <w:t>Conventions for Open API specification files</w:t>
      </w:r>
      <w:bookmarkEnd w:id="1737"/>
      <w:bookmarkEnd w:id="1738"/>
      <w:bookmarkEnd w:id="1739"/>
      <w:bookmarkEnd w:id="1740"/>
      <w:bookmarkEnd w:id="1741"/>
      <w:bookmarkEnd w:id="1742"/>
      <w:bookmarkEnd w:id="1776"/>
      <w:bookmarkEnd w:id="1777"/>
      <w:bookmarkEnd w:id="1778"/>
      <w:bookmarkEnd w:id="1781"/>
      <w:bookmarkEnd w:id="1782"/>
      <w:bookmarkEnd w:id="1783"/>
      <w:bookmarkEnd w:id="1784"/>
      <w:bookmarkEnd w:id="1785"/>
    </w:p>
    <w:p w14:paraId="75707543" w14:textId="77777777" w:rsidR="00CB0DD7" w:rsidRPr="000A0A5F" w:rsidRDefault="00CB0DD7">
      <w:pPr>
        <w:pStyle w:val="Heading4"/>
        <w:rPr>
          <w:lang w:eastAsia="zh-CN"/>
        </w:rPr>
      </w:pPr>
      <w:bookmarkStart w:id="1786" w:name="_Toc11247292"/>
      <w:bookmarkStart w:id="1787" w:name="_Toc27044412"/>
      <w:bookmarkStart w:id="1788" w:name="_Toc36033454"/>
      <w:bookmarkStart w:id="1789" w:name="_Toc45131586"/>
      <w:bookmarkStart w:id="1790" w:name="_Toc49775871"/>
      <w:bookmarkStart w:id="1791" w:name="_Toc51746791"/>
      <w:bookmarkStart w:id="1792" w:name="_Toc66360334"/>
      <w:bookmarkStart w:id="1793" w:name="_Toc68104839"/>
      <w:bookmarkStart w:id="1794" w:name="_Toc74755468"/>
      <w:bookmarkStart w:id="1795" w:name="_Toc105674323"/>
      <w:bookmarkStart w:id="1796" w:name="_Toc130502360"/>
      <w:bookmarkStart w:id="1797" w:name="_Toc153625139"/>
      <w:bookmarkStart w:id="1798" w:name="_Toc185505370"/>
      <w:bookmarkStart w:id="1799" w:name="_Toc222784078"/>
      <w:r w:rsidRPr="000A0A5F">
        <w:rPr>
          <w:lang w:eastAsia="zh-CN"/>
        </w:rPr>
        <w:t>5.2.9.1</w:t>
      </w:r>
      <w:r w:rsidRPr="000A0A5F">
        <w:rPr>
          <w:lang w:eastAsia="zh-CN"/>
        </w:rPr>
        <w:tab/>
        <w:t>General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0" w:name="_Toc11247293"/>
      <w:bookmarkStart w:id="1801" w:name="_Toc27044413"/>
      <w:bookmarkStart w:id="1802" w:name="_Toc36033455"/>
      <w:bookmarkStart w:id="1803" w:name="_Toc45131587"/>
      <w:bookmarkStart w:id="1804" w:name="_Toc49775872"/>
      <w:bookmarkStart w:id="1805" w:name="_Toc51746792"/>
      <w:bookmarkStart w:id="1806" w:name="_Toc66360335"/>
      <w:bookmarkStart w:id="1807" w:name="_Toc68104840"/>
      <w:bookmarkStart w:id="1808" w:name="_Toc74755469"/>
      <w:bookmarkStart w:id="1809" w:name="_Toc105674324"/>
      <w:bookmarkStart w:id="1810" w:name="_Toc130502361"/>
      <w:bookmarkStart w:id="1811" w:name="_Toc153625140"/>
      <w:bookmarkStart w:id="1812" w:name="_Toc185505371"/>
      <w:bookmarkStart w:id="1813" w:name="_Toc222784079"/>
      <w:r w:rsidRPr="000A0A5F">
        <w:rPr>
          <w:lang w:eastAsia="zh-CN"/>
        </w:rPr>
        <w:t>5.2.9.2</w:t>
      </w:r>
      <w:r w:rsidRPr="000A0A5F">
        <w:rPr>
          <w:lang w:eastAsia="zh-CN"/>
        </w:rPr>
        <w:tab/>
        <w:t>Formatting of OpenAPI files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4" w:name="_Toc11247294"/>
      <w:bookmarkStart w:id="1815" w:name="_Toc27044414"/>
      <w:bookmarkStart w:id="1816" w:name="_Toc36033456"/>
      <w:bookmarkStart w:id="1817" w:name="_Toc45131588"/>
      <w:bookmarkStart w:id="1818" w:name="_Toc49775873"/>
      <w:bookmarkStart w:id="1819" w:name="_Toc51746793"/>
      <w:bookmarkStart w:id="1820" w:name="_Toc66360336"/>
      <w:bookmarkStart w:id="1821" w:name="_Toc68104841"/>
      <w:bookmarkStart w:id="1822" w:name="_Toc74755470"/>
      <w:bookmarkStart w:id="1823" w:name="_Toc105674325"/>
      <w:bookmarkStart w:id="1824" w:name="_Toc130502362"/>
      <w:bookmarkStart w:id="1825" w:name="_Toc153625141"/>
      <w:bookmarkStart w:id="1826" w:name="_Toc185505372"/>
      <w:bookmarkStart w:id="1827" w:name="_Toc222784080"/>
      <w:r w:rsidRPr="000A0A5F">
        <w:rPr>
          <w:lang w:eastAsia="zh-CN"/>
        </w:rPr>
        <w:t>5.2.9.3</w:t>
      </w:r>
      <w:r w:rsidRPr="000A0A5F">
        <w:rPr>
          <w:lang w:eastAsia="zh-CN"/>
        </w:rPr>
        <w:tab/>
      </w:r>
      <w:r w:rsidRPr="000A0A5F">
        <w:rPr>
          <w:rFonts w:hint="eastAsia"/>
          <w:lang w:eastAsia="zh-CN"/>
        </w:rPr>
        <w:t>Structured data types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28" w:name="_Toc11247295"/>
      <w:bookmarkStart w:id="1829" w:name="_Toc27044415"/>
      <w:bookmarkStart w:id="1830" w:name="_Toc36033457"/>
      <w:bookmarkStart w:id="1831" w:name="_Toc45131589"/>
      <w:bookmarkStart w:id="1832" w:name="_Toc49775874"/>
      <w:bookmarkStart w:id="1833" w:name="_Toc51746794"/>
      <w:bookmarkStart w:id="1834" w:name="_Toc66360337"/>
      <w:bookmarkStart w:id="1835" w:name="_Toc68104842"/>
      <w:bookmarkStart w:id="1836" w:name="_Toc74755471"/>
      <w:bookmarkStart w:id="1837" w:name="_Toc105674326"/>
      <w:bookmarkStart w:id="1838" w:name="_Toc130502363"/>
      <w:bookmarkStart w:id="1839" w:name="_Toc153625142"/>
      <w:bookmarkStart w:id="1840" w:name="_Toc185505373"/>
      <w:bookmarkStart w:id="1841" w:name="_Toc222784081"/>
      <w:r w:rsidRPr="000A0A5F">
        <w:rPr>
          <w:lang w:val="en-US" w:eastAsia="zh-CN"/>
        </w:rPr>
        <w:t>5.2.9.4</w:t>
      </w:r>
      <w:r w:rsidRPr="000A0A5F">
        <w:rPr>
          <w:lang w:val="en-US" w:eastAsia="zh-CN"/>
        </w:rPr>
        <w:tab/>
        <w:t>Info</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2" w:name="_Toc11247296"/>
      <w:bookmarkStart w:id="1843" w:name="_Toc27044416"/>
      <w:bookmarkStart w:id="1844" w:name="_Toc36033458"/>
      <w:bookmarkStart w:id="1845" w:name="_Toc45131590"/>
      <w:bookmarkStart w:id="1846" w:name="_Toc49775875"/>
      <w:bookmarkStart w:id="1847" w:name="_Toc51746795"/>
      <w:bookmarkStart w:id="1848" w:name="_Toc66360338"/>
      <w:bookmarkStart w:id="1849" w:name="_Toc68104843"/>
      <w:bookmarkStart w:id="1850" w:name="_Toc74755472"/>
      <w:bookmarkStart w:id="1851" w:name="_Toc105674327"/>
      <w:bookmarkStart w:id="1852" w:name="_Toc130502364"/>
      <w:bookmarkStart w:id="1853" w:name="_Toc153625143"/>
      <w:bookmarkStart w:id="1854" w:name="_Toc185505374"/>
      <w:bookmarkStart w:id="1855" w:name="_Toc222784082"/>
      <w:r w:rsidRPr="000A0A5F">
        <w:rPr>
          <w:lang w:eastAsia="zh-CN"/>
        </w:rPr>
        <w:t>5.2.9.5</w:t>
      </w:r>
      <w:r w:rsidRPr="000A0A5F">
        <w:rPr>
          <w:lang w:eastAsia="zh-CN"/>
        </w:rPr>
        <w:tab/>
        <w:t>Servers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56" w:name="_Toc11247297"/>
      <w:bookmarkStart w:id="1857" w:name="_Toc27044417"/>
      <w:bookmarkStart w:id="1858" w:name="_Toc36033459"/>
      <w:bookmarkStart w:id="1859" w:name="_Toc45131591"/>
      <w:bookmarkStart w:id="1860" w:name="_Toc49775876"/>
      <w:bookmarkStart w:id="1861" w:name="_Toc51746796"/>
      <w:bookmarkStart w:id="1862" w:name="_Toc66360339"/>
      <w:bookmarkStart w:id="1863" w:name="_Toc68104844"/>
      <w:bookmarkStart w:id="1864" w:name="_Toc74755473"/>
      <w:bookmarkStart w:id="1865" w:name="_Toc105674328"/>
      <w:bookmarkStart w:id="1866" w:name="_Toc130502365"/>
      <w:bookmarkStart w:id="1867" w:name="_Toc153625144"/>
      <w:bookmarkStart w:id="1868" w:name="_Toc185505375"/>
      <w:bookmarkStart w:id="1869" w:name="_Toc222784083"/>
      <w:r w:rsidRPr="000A0A5F">
        <w:rPr>
          <w:lang w:eastAsia="zh-CN"/>
        </w:rPr>
        <w:t>5.2.9.6</w:t>
      </w:r>
      <w:r w:rsidRPr="000A0A5F">
        <w:rPr>
          <w:lang w:eastAsia="zh-CN"/>
        </w:rPr>
        <w:tab/>
        <w:t xml:space="preserve">References to other 3GPP-defined </w:t>
      </w:r>
      <w:r w:rsidRPr="000A0A5F">
        <w:t>Open API specification files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70" w:name="_Toc11247298"/>
      <w:bookmarkStart w:id="1871" w:name="_Toc27044418"/>
      <w:bookmarkStart w:id="1872" w:name="_Toc36033460"/>
      <w:bookmarkStart w:id="1873" w:name="_Toc45131592"/>
      <w:bookmarkStart w:id="1874" w:name="_Toc49775877"/>
      <w:bookmarkStart w:id="1875" w:name="_Toc51746797"/>
      <w:bookmarkStart w:id="1876" w:name="_Toc66360340"/>
      <w:bookmarkStart w:id="1877" w:name="_Toc68104845"/>
      <w:bookmarkStart w:id="1878" w:name="_Toc74755474"/>
      <w:bookmarkStart w:id="1879" w:name="_Toc105674329"/>
      <w:bookmarkStart w:id="1880" w:name="_Toc130502366"/>
      <w:bookmarkStart w:id="1881" w:name="_Toc153625145"/>
      <w:bookmarkStart w:id="1882" w:name="_Toc185505376"/>
      <w:bookmarkStart w:id="1883" w:name="_Toc222784084"/>
      <w:r w:rsidRPr="000A0A5F">
        <w:rPr>
          <w:lang w:eastAsia="zh-CN"/>
        </w:rPr>
        <w:lastRenderedPageBreak/>
        <w:t>5.2.9.7</w:t>
      </w:r>
      <w:r w:rsidRPr="000A0A5F">
        <w:rPr>
          <w:lang w:eastAsia="zh-CN"/>
        </w:rPr>
        <w:tab/>
        <w:t>Server-initiated communication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884" w:name="_Toc11247299"/>
      <w:bookmarkStart w:id="1885" w:name="_Toc27044419"/>
      <w:bookmarkStart w:id="1886" w:name="_Toc36033461"/>
      <w:bookmarkStart w:id="1887" w:name="_Toc45131593"/>
      <w:bookmarkStart w:id="1888" w:name="_Toc49775878"/>
      <w:bookmarkStart w:id="1889" w:name="_Toc51746798"/>
      <w:bookmarkStart w:id="1890" w:name="_Toc66360341"/>
      <w:bookmarkStart w:id="1891" w:name="_Toc68104846"/>
      <w:bookmarkStart w:id="1892" w:name="_Toc74755475"/>
      <w:bookmarkStart w:id="1893" w:name="_Toc105674330"/>
      <w:bookmarkStart w:id="1894" w:name="_Toc130502367"/>
      <w:bookmarkStart w:id="1895" w:name="_Toc153625146"/>
      <w:bookmarkStart w:id="1896" w:name="_Toc185505377"/>
      <w:bookmarkStart w:id="1897" w:name="_Toc222784085"/>
      <w:r w:rsidRPr="000A0A5F">
        <w:t>5.2.9.8</w:t>
      </w:r>
      <w:r w:rsidRPr="000A0A5F">
        <w:tab/>
        <w:t>Describing the body of HTTP PATCH requests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F4FB3E4" w14:textId="77777777" w:rsidR="009E4BF4" w:rsidRPr="000A0A5F" w:rsidRDefault="009E4BF4" w:rsidP="009E4BF4">
      <w:pPr>
        <w:pStyle w:val="Heading5"/>
      </w:pPr>
      <w:bookmarkStart w:id="1898" w:name="_Toc105674331"/>
      <w:bookmarkStart w:id="1899" w:name="_Toc130502368"/>
      <w:bookmarkStart w:id="1900" w:name="_Toc153625147"/>
      <w:bookmarkStart w:id="1901" w:name="_Toc185505378"/>
      <w:bookmarkStart w:id="1902" w:name="_Toc222784086"/>
      <w:r w:rsidRPr="000A0A5F">
        <w:t>5.2.9.8.1</w:t>
      </w:r>
      <w:r w:rsidRPr="000A0A5F">
        <w:tab/>
        <w:t>General</w:t>
      </w:r>
      <w:bookmarkEnd w:id="1898"/>
      <w:bookmarkEnd w:id="1899"/>
      <w:bookmarkEnd w:id="1900"/>
      <w:bookmarkEnd w:id="1901"/>
      <w:bookmarkEnd w:id="1902"/>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3" w:name="_Toc105674332"/>
      <w:bookmarkStart w:id="1904" w:name="_Toc130502369"/>
      <w:bookmarkStart w:id="1905" w:name="_Toc153625148"/>
      <w:bookmarkStart w:id="1906" w:name="_Toc185505379"/>
      <w:bookmarkStart w:id="1907" w:name="_Toc222784087"/>
      <w:r w:rsidRPr="000A0A5F">
        <w:t>5.2.9.8.2</w:t>
      </w:r>
      <w:r w:rsidRPr="000A0A5F">
        <w:tab/>
        <w:t>JSON Merge Patch</w:t>
      </w:r>
      <w:bookmarkEnd w:id="1903"/>
      <w:bookmarkEnd w:id="1904"/>
      <w:bookmarkEnd w:id="1905"/>
      <w:bookmarkEnd w:id="1906"/>
      <w:bookmarkEnd w:id="1907"/>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08" w:name="_Toc105674333"/>
      <w:bookmarkStart w:id="1909" w:name="_Toc130502370"/>
      <w:bookmarkStart w:id="1910" w:name="_Toc153625149"/>
      <w:bookmarkStart w:id="1911" w:name="_Toc185505380"/>
      <w:bookmarkStart w:id="1912" w:name="_Toc11247300"/>
      <w:bookmarkStart w:id="1913" w:name="_Toc27044420"/>
      <w:bookmarkStart w:id="1914" w:name="_Toc36033462"/>
      <w:bookmarkStart w:id="1915" w:name="_Toc45131594"/>
      <w:bookmarkStart w:id="1916" w:name="_Toc49775879"/>
      <w:bookmarkStart w:id="1917" w:name="_Toc51746799"/>
      <w:bookmarkStart w:id="1918" w:name="_Toc66360342"/>
      <w:bookmarkStart w:id="1919" w:name="_Toc68104847"/>
      <w:bookmarkStart w:id="1920" w:name="_Toc74755476"/>
      <w:bookmarkStart w:id="1921" w:name="_Toc222784088"/>
      <w:r w:rsidRPr="000A0A5F">
        <w:t>5.2.9.8.3</w:t>
      </w:r>
      <w:r w:rsidRPr="000A0A5F">
        <w:tab/>
        <w:t>JSON PATCH</w:t>
      </w:r>
      <w:bookmarkEnd w:id="1908"/>
      <w:bookmarkEnd w:id="1909"/>
      <w:bookmarkEnd w:id="1910"/>
      <w:bookmarkEnd w:id="1911"/>
      <w:bookmarkEnd w:id="1921"/>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2" w:name="_Toc105674334"/>
      <w:bookmarkStart w:id="1923" w:name="_Toc130502371"/>
      <w:bookmarkStart w:id="1924" w:name="_Toc153625150"/>
      <w:bookmarkStart w:id="1925" w:name="_Toc185505381"/>
      <w:bookmarkStart w:id="1926" w:name="_Toc222784089"/>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2"/>
      <w:bookmarkEnd w:id="1913"/>
      <w:bookmarkEnd w:id="1914"/>
      <w:bookmarkEnd w:id="1915"/>
      <w:bookmarkEnd w:id="1916"/>
      <w:bookmarkEnd w:id="1917"/>
      <w:bookmarkEnd w:id="1918"/>
      <w:bookmarkEnd w:id="1919"/>
      <w:bookmarkEnd w:id="1920"/>
      <w:bookmarkEnd w:id="1922"/>
      <w:bookmarkEnd w:id="1923"/>
      <w:bookmarkEnd w:id="1924"/>
      <w:bookmarkEnd w:id="1925"/>
      <w:bookmarkEnd w:id="1926"/>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7" w:name="_Toc11247301"/>
      <w:bookmarkStart w:id="1928" w:name="_Toc27044421"/>
      <w:bookmarkStart w:id="1929" w:name="_Toc36033463"/>
      <w:bookmarkStart w:id="1930" w:name="_Toc45131595"/>
      <w:bookmarkStart w:id="1931" w:name="_Toc49775880"/>
      <w:bookmarkStart w:id="1932" w:name="_Toc51746800"/>
      <w:bookmarkStart w:id="1933" w:name="_Toc66360343"/>
      <w:bookmarkStart w:id="1934" w:name="_Toc68104848"/>
      <w:bookmarkStart w:id="1935" w:name="_Toc74755477"/>
      <w:bookmarkStart w:id="1936" w:name="_Toc105674335"/>
      <w:bookmarkStart w:id="1937" w:name="_Toc130502372"/>
      <w:bookmarkStart w:id="1938" w:name="_Toc153625151"/>
      <w:bookmarkStart w:id="1939" w:name="_Toc185505382"/>
      <w:bookmarkStart w:id="1940" w:name="_Toc222784090"/>
      <w:r w:rsidRPr="000A0A5F">
        <w:rPr>
          <w:rFonts w:hint="eastAsia"/>
          <w:lang w:eastAsia="zh-CN"/>
        </w:rPr>
        <w:t>5.</w:t>
      </w:r>
      <w:r w:rsidRPr="000A0A5F">
        <w:rPr>
          <w:lang w:eastAsia="zh-CN"/>
        </w:rPr>
        <w:t>2.9.10</w:t>
      </w:r>
      <w:r w:rsidRPr="000A0A5F">
        <w:tab/>
      </w:r>
      <w:r w:rsidRPr="000A0A5F">
        <w:rPr>
          <w:lang w:eastAsia="zh-CN"/>
        </w:rPr>
        <w:t>Enumerations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1" w:name="_Toc11247302"/>
      <w:bookmarkStart w:id="1942" w:name="_Toc27044422"/>
      <w:bookmarkStart w:id="1943" w:name="_Toc36033464"/>
      <w:bookmarkStart w:id="1944" w:name="_Toc45131596"/>
      <w:bookmarkStart w:id="1945" w:name="_Toc49775881"/>
      <w:bookmarkStart w:id="1946" w:name="_Toc51746801"/>
      <w:bookmarkStart w:id="1947" w:name="_Toc66360344"/>
      <w:bookmarkStart w:id="1948" w:name="_Toc68104849"/>
      <w:bookmarkStart w:id="1949" w:name="_Toc74755478"/>
      <w:bookmarkStart w:id="1950" w:name="_Toc105674336"/>
      <w:bookmarkStart w:id="1951" w:name="_Toc130502373"/>
      <w:bookmarkStart w:id="1952" w:name="_Toc153625152"/>
      <w:bookmarkStart w:id="1953" w:name="_Toc185505383"/>
      <w:bookmarkStart w:id="1954" w:name="_Toc222784091"/>
      <w:r w:rsidRPr="000A0A5F">
        <w:rPr>
          <w:lang w:eastAsia="zh-CN"/>
        </w:rPr>
        <w:lastRenderedPageBreak/>
        <w:t>5.2.9.11</w:t>
      </w:r>
      <w:r w:rsidRPr="000A0A5F">
        <w:rPr>
          <w:lang w:eastAsia="zh-CN"/>
        </w:rPr>
        <w:tab/>
        <w:t>Read only attribute</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5" w:name="_Toc11247303"/>
      <w:bookmarkStart w:id="1956" w:name="_Toc27044423"/>
      <w:bookmarkStart w:id="1957" w:name="_Toc36033465"/>
      <w:bookmarkStart w:id="1958" w:name="_Toc45131597"/>
      <w:bookmarkStart w:id="1959" w:name="_Toc49775882"/>
      <w:bookmarkStart w:id="1960" w:name="_Toc51746802"/>
      <w:bookmarkStart w:id="1961" w:name="_Toc66360345"/>
      <w:bookmarkStart w:id="1962" w:name="_Toc68104850"/>
      <w:bookmarkStart w:id="1963" w:name="_Toc74755479"/>
      <w:bookmarkStart w:id="1964" w:name="_Toc105674337"/>
      <w:bookmarkStart w:id="1965" w:name="_Toc130502374"/>
      <w:bookmarkStart w:id="1966" w:name="_Toc153625153"/>
      <w:bookmarkStart w:id="1967" w:name="_Toc185505384"/>
      <w:bookmarkStart w:id="1968" w:name="_Toc222784092"/>
      <w:r w:rsidRPr="000A0A5F">
        <w:rPr>
          <w:lang w:eastAsia="zh-CN"/>
        </w:rPr>
        <w:t>5.2.9.12</w:t>
      </w:r>
      <w:r w:rsidRPr="000A0A5F">
        <w:rPr>
          <w:lang w:eastAsia="zh-CN"/>
        </w:rPr>
        <w:tab/>
        <w:t>externalDocs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69" w:name="_Toc74755480"/>
      <w:bookmarkStart w:id="1970" w:name="_Toc105674338"/>
      <w:bookmarkStart w:id="1971" w:name="_Toc130502375"/>
      <w:bookmarkStart w:id="1972" w:name="_Toc153625154"/>
      <w:bookmarkStart w:id="1973" w:name="_Toc185505385"/>
      <w:bookmarkStart w:id="1974" w:name="_Toc58835972"/>
      <w:bookmarkStart w:id="1975" w:name="_Toc66360346"/>
      <w:bookmarkStart w:id="1976" w:name="_Toc68104851"/>
      <w:bookmarkStart w:id="1977" w:name="_Toc11247304"/>
      <w:bookmarkStart w:id="1978" w:name="_Toc27044424"/>
      <w:bookmarkStart w:id="1979" w:name="_Toc36033466"/>
      <w:bookmarkStart w:id="1980" w:name="_Toc45131598"/>
      <w:bookmarkStart w:id="1981" w:name="_Toc49775883"/>
      <w:bookmarkStart w:id="1982" w:name="_Toc51746803"/>
      <w:bookmarkStart w:id="1983" w:name="_Toc222784093"/>
      <w:r w:rsidRPr="000A0A5F">
        <w:rPr>
          <w:lang w:eastAsia="zh-CN"/>
        </w:rPr>
        <w:t>5.2.9.13</w:t>
      </w:r>
      <w:r w:rsidRPr="000A0A5F">
        <w:rPr>
          <w:lang w:eastAsia="zh-CN"/>
        </w:rPr>
        <w:tab/>
        <w:t>Operation identifiers</w:t>
      </w:r>
      <w:bookmarkEnd w:id="1969"/>
      <w:bookmarkEnd w:id="1970"/>
      <w:bookmarkEnd w:id="1971"/>
      <w:bookmarkEnd w:id="1972"/>
      <w:bookmarkEnd w:id="1973"/>
      <w:bookmarkEnd w:id="1983"/>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4" w:name="_Toc130502376"/>
      <w:bookmarkStart w:id="1985" w:name="_Toc153625155"/>
      <w:bookmarkStart w:id="1986" w:name="_Toc185505386"/>
      <w:bookmarkStart w:id="1987" w:name="_Toc222784094"/>
      <w:r w:rsidRPr="000A0A5F">
        <w:rPr>
          <w:lang w:eastAsia="zh-CN"/>
        </w:rPr>
        <w:t>5.2.9.14</w:t>
      </w:r>
      <w:r w:rsidRPr="000A0A5F">
        <w:rPr>
          <w:lang w:eastAsia="zh-CN"/>
        </w:rPr>
        <w:tab/>
        <w:t>Usage of the "tags" field</w:t>
      </w:r>
      <w:bookmarkEnd w:id="1984"/>
      <w:bookmarkEnd w:id="1985"/>
      <w:bookmarkEnd w:id="1986"/>
      <w:bookmarkEnd w:id="1987"/>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1988" w:name="_Toc74755481"/>
      <w:bookmarkStart w:id="1989" w:name="_Toc105674339"/>
      <w:bookmarkStart w:id="1990" w:name="_Toc130502377"/>
      <w:bookmarkStart w:id="1991" w:name="_Toc153625156"/>
      <w:bookmarkStart w:id="1992" w:name="_Toc185505387"/>
      <w:bookmarkStart w:id="1993" w:name="_Toc222784095"/>
      <w:r w:rsidRPr="000A0A5F">
        <w:rPr>
          <w:rFonts w:hint="eastAsia"/>
        </w:rPr>
        <w:t>5.</w:t>
      </w:r>
      <w:r w:rsidRPr="000A0A5F">
        <w:t>2</w:t>
      </w:r>
      <w:r w:rsidRPr="000A0A5F">
        <w:rPr>
          <w:rFonts w:hint="eastAsia"/>
        </w:rPr>
        <w:t>.</w:t>
      </w:r>
      <w:r w:rsidRPr="000A0A5F">
        <w:t>10</w:t>
      </w:r>
      <w:r w:rsidRPr="000A0A5F">
        <w:rPr>
          <w:rFonts w:hint="eastAsia"/>
          <w:lang w:eastAsia="zh-CN"/>
        </w:rPr>
        <w:tab/>
      </w:r>
      <w:bookmarkEnd w:id="1974"/>
      <w:r w:rsidRPr="000A0A5F">
        <w:rPr>
          <w:lang w:eastAsia="zh-CN"/>
        </w:rPr>
        <w:t>Redirection handling</w:t>
      </w:r>
      <w:bookmarkEnd w:id="1975"/>
      <w:bookmarkEnd w:id="1976"/>
      <w:bookmarkEnd w:id="1988"/>
      <w:bookmarkEnd w:id="1989"/>
      <w:bookmarkEnd w:id="1990"/>
      <w:bookmarkEnd w:id="1991"/>
      <w:bookmarkEnd w:id="1992"/>
      <w:bookmarkEnd w:id="1993"/>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1994" w:name="_Toc105674340"/>
      <w:bookmarkStart w:id="1995" w:name="_Toc130502378"/>
      <w:bookmarkStart w:id="1996" w:name="_Toc153625157"/>
      <w:bookmarkStart w:id="1997" w:name="_Toc185505388"/>
      <w:bookmarkStart w:id="1998" w:name="_Toc66360347"/>
      <w:bookmarkStart w:id="1999" w:name="_Toc68104852"/>
      <w:bookmarkStart w:id="2000" w:name="_Toc74755482"/>
      <w:bookmarkStart w:id="2001" w:name="_Toc222784096"/>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1994"/>
      <w:bookmarkEnd w:id="1995"/>
      <w:bookmarkEnd w:id="1996"/>
      <w:bookmarkEnd w:id="1997"/>
      <w:bookmarkEnd w:id="2001"/>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2" w:name="_Toc105674341"/>
      <w:bookmarkStart w:id="2003" w:name="_Toc130502379"/>
      <w:bookmarkStart w:id="2004" w:name="_Toc153625158"/>
      <w:bookmarkStart w:id="2005" w:name="_Toc185505389"/>
      <w:bookmarkStart w:id="2006" w:name="_Toc222784097"/>
      <w:r w:rsidRPr="000A0A5F">
        <w:t>5.2.12</w:t>
      </w:r>
      <w:r w:rsidRPr="000A0A5F">
        <w:tab/>
        <w:t>Query parameters</w:t>
      </w:r>
      <w:bookmarkEnd w:id="2002"/>
      <w:bookmarkEnd w:id="2003"/>
      <w:bookmarkEnd w:id="2004"/>
      <w:bookmarkEnd w:id="2005"/>
      <w:bookmarkEnd w:id="2006"/>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07" w:name="_Toc130502380"/>
      <w:bookmarkStart w:id="2008" w:name="_Toc153625159"/>
      <w:bookmarkStart w:id="2009" w:name="_Toc185505390"/>
      <w:bookmarkStart w:id="2010" w:name="_Toc222784098"/>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07"/>
      <w:bookmarkEnd w:id="2008"/>
      <w:bookmarkEnd w:id="2009"/>
      <w:bookmarkEnd w:id="2010"/>
    </w:p>
    <w:p w14:paraId="7CB6208C" w14:textId="77777777" w:rsidR="00E32D31" w:rsidRPr="000A0A5F" w:rsidRDefault="00E32D31" w:rsidP="00EC08A3">
      <w:pPr>
        <w:pStyle w:val="Heading4"/>
        <w:rPr>
          <w:lang w:val="en-IN"/>
        </w:rPr>
      </w:pPr>
      <w:bookmarkStart w:id="2011" w:name="_Toc153625160"/>
      <w:bookmarkStart w:id="2012" w:name="_Toc185505391"/>
      <w:bookmarkStart w:id="2013" w:name="_Toc105674342"/>
      <w:bookmarkStart w:id="2014" w:name="_Toc130502381"/>
      <w:bookmarkStart w:id="2015" w:name="_Toc222784099"/>
      <w:r w:rsidRPr="000A0A5F">
        <w:rPr>
          <w:lang w:val="en-IN"/>
        </w:rPr>
        <w:t>5.2.13.1</w:t>
      </w:r>
      <w:r w:rsidR="00C165EF">
        <w:rPr>
          <w:lang w:val="en-IN"/>
        </w:rPr>
        <w:tab/>
      </w:r>
      <w:r w:rsidRPr="000A0A5F">
        <w:rPr>
          <w:lang w:val="en-IN"/>
        </w:rPr>
        <w:t>General</w:t>
      </w:r>
      <w:bookmarkEnd w:id="2011"/>
      <w:bookmarkEnd w:id="2012"/>
      <w:bookmarkEnd w:id="2015"/>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6" w:name="_Toc153625161"/>
      <w:bookmarkStart w:id="2017" w:name="_Toc185505392"/>
      <w:bookmarkStart w:id="2018" w:name="_Toc222784100"/>
      <w:r w:rsidRPr="000A0A5F">
        <w:rPr>
          <w:lang w:val="en-IN"/>
        </w:rPr>
        <w:lastRenderedPageBreak/>
        <w:t>5.2.13.2</w:t>
      </w:r>
      <w:r w:rsidRPr="000A0A5F">
        <w:rPr>
          <w:lang w:val="en-IN"/>
        </w:rPr>
        <w:tab/>
        <w:t>Vendor-specific extensions to the data model</w:t>
      </w:r>
      <w:bookmarkEnd w:id="2016"/>
      <w:bookmarkEnd w:id="2017"/>
      <w:bookmarkEnd w:id="2018"/>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19" w:name="_Toc153625162"/>
      <w:bookmarkStart w:id="2020" w:name="_Toc185505393"/>
      <w:bookmarkStart w:id="2021" w:name="_Toc222784101"/>
      <w:r w:rsidRPr="000A0A5F">
        <w:rPr>
          <w:lang w:val="en-IN"/>
        </w:rPr>
        <w:t>5.2.13.3</w:t>
      </w:r>
      <w:r w:rsidRPr="000A0A5F">
        <w:rPr>
          <w:lang w:val="en-IN"/>
        </w:rPr>
        <w:tab/>
        <w:t>Vendor-specific query parameters</w:t>
      </w:r>
      <w:bookmarkEnd w:id="2019"/>
      <w:bookmarkEnd w:id="2020"/>
      <w:bookmarkEnd w:id="2021"/>
    </w:p>
    <w:p w14:paraId="628FB1C9" w14:textId="77777777" w:rsidR="001C3BF0" w:rsidRPr="000A0A5F" w:rsidRDefault="001C3BF0" w:rsidP="001C3BF0">
      <w:bookmarkStart w:id="2022"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1AAF9C90" w:rsidR="001C3BF0" w:rsidRPr="000A0A5F" w:rsidRDefault="001C3BF0" w:rsidP="001C3BF0">
      <w:pPr>
        <w:pStyle w:val="B10"/>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E161115" w:rsidR="001C3BF0" w:rsidRPr="000A0A5F" w:rsidRDefault="001C3BF0" w:rsidP="001C3BF0">
      <w:pPr>
        <w:pStyle w:val="TH"/>
      </w:pPr>
      <w:r w:rsidRPr="000A0A5F">
        <w:rPr>
          <w:noProof/>
        </w:rPr>
        <w:lastRenderedPageBreak/>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3" w:name="_Toc185505394"/>
      <w:bookmarkStart w:id="2024" w:name="_Toc222784102"/>
      <w:r w:rsidRPr="000A0A5F">
        <w:t>5.3</w:t>
      </w:r>
      <w:r w:rsidRPr="000A0A5F">
        <w:tab/>
        <w:t>MonitoringEvent API</w:t>
      </w:r>
      <w:bookmarkEnd w:id="1977"/>
      <w:bookmarkEnd w:id="1978"/>
      <w:bookmarkEnd w:id="1979"/>
      <w:bookmarkEnd w:id="1980"/>
      <w:bookmarkEnd w:id="1981"/>
      <w:bookmarkEnd w:id="1982"/>
      <w:bookmarkEnd w:id="1998"/>
      <w:bookmarkEnd w:id="1999"/>
      <w:bookmarkEnd w:id="2000"/>
      <w:bookmarkEnd w:id="2013"/>
      <w:bookmarkEnd w:id="2014"/>
      <w:bookmarkEnd w:id="2022"/>
      <w:bookmarkEnd w:id="2023"/>
      <w:bookmarkEnd w:id="2024"/>
    </w:p>
    <w:p w14:paraId="4393C222" w14:textId="77777777" w:rsidR="00CB0DD7" w:rsidRPr="000A0A5F" w:rsidRDefault="00CB0DD7">
      <w:pPr>
        <w:pStyle w:val="Heading3"/>
      </w:pPr>
      <w:bookmarkStart w:id="2025" w:name="_Toc11247305"/>
      <w:bookmarkStart w:id="2026" w:name="_Toc27044425"/>
      <w:bookmarkStart w:id="2027" w:name="_Toc36033467"/>
      <w:bookmarkStart w:id="2028" w:name="_Toc45131599"/>
      <w:bookmarkStart w:id="2029" w:name="_Toc49775884"/>
      <w:bookmarkStart w:id="2030" w:name="_Toc51746804"/>
      <w:bookmarkStart w:id="2031" w:name="_Toc66360348"/>
      <w:bookmarkStart w:id="2032" w:name="_Toc68104853"/>
      <w:bookmarkStart w:id="2033" w:name="_Toc74755483"/>
      <w:bookmarkStart w:id="2034" w:name="_Toc105674343"/>
      <w:bookmarkStart w:id="2035" w:name="_Toc130502382"/>
      <w:bookmarkStart w:id="2036" w:name="_Toc153625164"/>
      <w:bookmarkStart w:id="2037" w:name="_Toc185505395"/>
      <w:bookmarkStart w:id="2038" w:name="_Toc222784103"/>
      <w:r w:rsidRPr="000A0A5F">
        <w:t>5.3.1</w:t>
      </w:r>
      <w:r w:rsidRPr="000A0A5F">
        <w:tab/>
        <w:t>Overview</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39" w:name="_Toc11247306"/>
      <w:bookmarkStart w:id="2040" w:name="_Toc27044426"/>
      <w:bookmarkStart w:id="2041" w:name="_Toc36033468"/>
      <w:bookmarkStart w:id="2042" w:name="_Toc45131600"/>
      <w:bookmarkStart w:id="2043" w:name="_Toc49775885"/>
      <w:bookmarkStart w:id="2044" w:name="_Toc51746805"/>
      <w:bookmarkStart w:id="2045" w:name="_Toc66360349"/>
      <w:bookmarkStart w:id="2046" w:name="_Toc68104854"/>
      <w:bookmarkStart w:id="2047" w:name="_Toc74755484"/>
      <w:bookmarkStart w:id="2048" w:name="_Toc105674344"/>
      <w:bookmarkStart w:id="2049" w:name="_Toc130502383"/>
      <w:bookmarkStart w:id="2050" w:name="_Toc153625165"/>
      <w:bookmarkStart w:id="2051" w:name="_Toc185505396"/>
      <w:bookmarkStart w:id="2052" w:name="_Toc222784104"/>
      <w:r w:rsidRPr="000A0A5F">
        <w:t>5.3.2</w:t>
      </w:r>
      <w:r w:rsidRPr="000A0A5F">
        <w:tab/>
        <w:t>Data model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3E5B48B" w14:textId="77777777" w:rsidR="00CB0DD7" w:rsidRPr="000A0A5F" w:rsidRDefault="00CB0DD7">
      <w:pPr>
        <w:pStyle w:val="Heading4"/>
      </w:pPr>
      <w:bookmarkStart w:id="2053" w:name="_Toc11247307"/>
      <w:bookmarkStart w:id="2054" w:name="_Toc27044427"/>
      <w:bookmarkStart w:id="2055" w:name="_Toc36033469"/>
      <w:bookmarkStart w:id="2056" w:name="_Toc45131601"/>
      <w:bookmarkStart w:id="2057" w:name="_Toc49775886"/>
      <w:bookmarkStart w:id="2058" w:name="_Toc51746806"/>
      <w:bookmarkStart w:id="2059" w:name="_Toc66360350"/>
      <w:bookmarkStart w:id="2060" w:name="_Toc68104855"/>
      <w:bookmarkStart w:id="2061" w:name="_Toc74755485"/>
      <w:bookmarkStart w:id="2062" w:name="_Toc105674345"/>
      <w:bookmarkStart w:id="2063" w:name="_Toc130502384"/>
      <w:bookmarkStart w:id="2064" w:name="_Toc153625166"/>
      <w:bookmarkStart w:id="2065" w:name="_Toc185505397"/>
      <w:bookmarkStart w:id="2066" w:name="_Toc222784105"/>
      <w:r w:rsidRPr="000A0A5F">
        <w:t>5.3.2.1</w:t>
      </w:r>
      <w:r w:rsidRPr="000A0A5F">
        <w:tab/>
        <w:t>Resource data types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0E4C078C" w14:textId="77777777" w:rsidR="00CB0DD7" w:rsidRPr="000A0A5F" w:rsidRDefault="00CB0DD7">
      <w:pPr>
        <w:pStyle w:val="Heading5"/>
      </w:pPr>
      <w:bookmarkStart w:id="2067" w:name="_Toc11247308"/>
      <w:bookmarkStart w:id="2068" w:name="_Toc27044428"/>
      <w:bookmarkStart w:id="2069" w:name="_Toc36033470"/>
      <w:bookmarkStart w:id="2070" w:name="_Toc45131602"/>
      <w:bookmarkStart w:id="2071" w:name="_Toc49775887"/>
      <w:bookmarkStart w:id="2072" w:name="_Toc51746807"/>
      <w:bookmarkStart w:id="2073" w:name="_Toc66360351"/>
      <w:bookmarkStart w:id="2074" w:name="_Toc68104856"/>
      <w:bookmarkStart w:id="2075" w:name="_Toc74755486"/>
      <w:bookmarkStart w:id="2076" w:name="_Toc105674346"/>
      <w:bookmarkStart w:id="2077" w:name="_Toc130502385"/>
      <w:bookmarkStart w:id="2078" w:name="_Toc153625167"/>
      <w:bookmarkStart w:id="2079" w:name="_Toc185505398"/>
      <w:bookmarkStart w:id="2080" w:name="_Toc222784106"/>
      <w:r w:rsidRPr="000A0A5F">
        <w:t>5.3.2.1.1</w:t>
      </w:r>
      <w:r w:rsidRPr="000A0A5F">
        <w:tab/>
        <w:t>Introduction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1" w:name="_Toc11247309"/>
      <w:bookmarkStart w:id="2082" w:name="_Toc27044429"/>
      <w:bookmarkStart w:id="2083" w:name="_Toc36033471"/>
      <w:bookmarkStart w:id="2084" w:name="_Toc45131603"/>
      <w:bookmarkStart w:id="2085" w:name="_Toc49775888"/>
      <w:bookmarkStart w:id="2086" w:name="_Toc51746808"/>
      <w:bookmarkStart w:id="2087" w:name="_Toc66360352"/>
      <w:bookmarkStart w:id="2088" w:name="_Toc68104857"/>
      <w:bookmarkStart w:id="2089"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9355D9" w:rsidRPr="000A0A5F" w14:paraId="153CAEB1" w14:textId="77777777" w:rsidTr="00A14987">
        <w:trPr>
          <w:jc w:val="center"/>
        </w:trPr>
        <w:tc>
          <w:tcPr>
            <w:tcW w:w="2127" w:type="dxa"/>
          </w:tcPr>
          <w:p w14:paraId="3ED0900C" w14:textId="09D96DC2" w:rsidR="009355D9" w:rsidRPr="000A0A5F" w:rsidRDefault="009355D9" w:rsidP="009355D9">
            <w:pPr>
              <w:pStyle w:val="TAL"/>
            </w:pPr>
            <w:r>
              <w:rPr>
                <w:lang w:eastAsia="zh-CN"/>
              </w:rPr>
              <w:t>ApplicationId</w:t>
            </w:r>
          </w:p>
        </w:tc>
        <w:tc>
          <w:tcPr>
            <w:tcW w:w="1921" w:type="dxa"/>
          </w:tcPr>
          <w:p w14:paraId="6232E304" w14:textId="7554743B" w:rsidR="009355D9" w:rsidRPr="000A0A5F" w:rsidRDefault="009355D9" w:rsidP="009355D9">
            <w:pPr>
              <w:pStyle w:val="TAL"/>
            </w:pPr>
            <w:r w:rsidRPr="000A0A5F">
              <w:t>3GPP TS 29.571 [45]</w:t>
            </w:r>
          </w:p>
        </w:tc>
        <w:tc>
          <w:tcPr>
            <w:tcW w:w="4032" w:type="dxa"/>
          </w:tcPr>
          <w:p w14:paraId="553BF54E" w14:textId="43FBE396" w:rsidR="009355D9" w:rsidRDefault="009355D9" w:rsidP="009355D9">
            <w:pPr>
              <w:pStyle w:val="TAL"/>
              <w:rPr>
                <w:noProof/>
              </w:rPr>
            </w:pPr>
            <w:r>
              <w:rPr>
                <w:noProof/>
              </w:rPr>
              <w:t>Represents the Application ID.</w:t>
            </w:r>
          </w:p>
        </w:tc>
        <w:tc>
          <w:tcPr>
            <w:tcW w:w="1719" w:type="dxa"/>
          </w:tcPr>
          <w:p w14:paraId="783E9DE7" w14:textId="77777777" w:rsidR="009355D9" w:rsidRDefault="009355D9" w:rsidP="009355D9">
            <w:pPr>
              <w:pStyle w:val="TAL"/>
              <w:rPr>
                <w:noProof/>
              </w:rPr>
            </w:pP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65577C">
            <w:pPr>
              <w:pStyle w:val="TAL"/>
              <w:rPr>
                <w:lang w:eastAsia="zh-CN"/>
              </w:rPr>
            </w:pPr>
            <w:r w:rsidRPr="0065577C">
              <w:t>DlDataDelDlDataDeliveryStatus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8A57DF">
            <w:pPr>
              <w:pStyle w:val="TAL"/>
            </w:pPr>
            <w:r w:rsidRPr="008A57DF">
              <w:t>Represents the range and direction between two points</w:t>
            </w:r>
            <w:r w:rsidRPr="008A57DF">
              <w:rPr>
                <w:rFonts w:hint="eastAsia"/>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Pr="008F044C" w:rsidRDefault="0032459D" w:rsidP="0032459D">
            <w:pPr>
              <w:pStyle w:val="TAL"/>
              <w:rPr>
                <w:noProof/>
                <w:lang w:val="fr-FR"/>
              </w:rPr>
            </w:pPr>
            <w:r w:rsidRPr="008F044C">
              <w:rPr>
                <w:noProof/>
                <w:lang w:val="fr-FR"/>
              </w:rPr>
              <w:t>NSAC</w:t>
            </w:r>
          </w:p>
          <w:p w14:paraId="1D90593C" w14:textId="77777777" w:rsidR="0032459D" w:rsidRPr="008F044C" w:rsidRDefault="0032459D" w:rsidP="0032459D">
            <w:pPr>
              <w:pStyle w:val="TAL"/>
              <w:rPr>
                <w:noProof/>
                <w:lang w:val="fr-FR"/>
              </w:rPr>
            </w:pPr>
            <w:r w:rsidRPr="008F044C">
              <w:rPr>
                <w:noProof/>
                <w:lang w:val="fr-FR"/>
              </w:rPr>
              <w:t>Session_Management_Enhancement</w:t>
            </w:r>
          </w:p>
          <w:p w14:paraId="45BC26DE" w14:textId="77777777" w:rsidR="0032459D" w:rsidRPr="008F044C" w:rsidRDefault="0032459D" w:rsidP="0032459D">
            <w:pPr>
              <w:pStyle w:val="TAL"/>
              <w:rPr>
                <w:noProof/>
                <w:lang w:val="fr-FR"/>
              </w:rPr>
            </w:pPr>
            <w:r w:rsidRPr="008F044C">
              <w:rPr>
                <w:noProof/>
                <w:lang w:val="fr-FR"/>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1013A91A" w:rsidR="0032459D" w:rsidRPr="000A0A5F" w:rsidRDefault="0032459D" w:rsidP="0032459D">
            <w:pPr>
              <w:pStyle w:val="TAL"/>
              <w:rPr>
                <w:noProof/>
                <w:lang w:eastAsia="zh-CN"/>
              </w:rPr>
            </w:pPr>
            <w:r w:rsidRPr="000A0A5F">
              <w:rPr>
                <w:rFonts w:hint="eastAsia"/>
                <w:noProof/>
                <w:lang w:eastAsia="zh-CN"/>
              </w:rPr>
              <w:t>ServiceIdenti</w:t>
            </w:r>
            <w:r w:rsidR="008F044C">
              <w:rPr>
                <w:noProof/>
                <w:lang w:eastAsia="zh-CN"/>
              </w:rPr>
              <w:t>t</w:t>
            </w:r>
            <w:r w:rsidRPr="000A0A5F">
              <w:rPr>
                <w:rFonts w:hint="eastAsia"/>
                <w:noProof/>
                <w:lang w:eastAsia="zh-CN"/>
              </w:rPr>
              <w:t>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0F9A4B7E" w:rsidR="00D46F03" w:rsidRPr="000A0A5F" w:rsidRDefault="00D46F03" w:rsidP="00D46F03">
            <w:pPr>
              <w:pStyle w:val="TAC"/>
            </w:pPr>
            <w:r w:rsidRPr="000A0A5F">
              <w:t>5.3.2.3.1</w:t>
            </w:r>
            <w:r w:rsidR="00303518">
              <w:t>1A</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2D4ED3BA" w:rsidR="00D46F03" w:rsidRPr="000A0A5F" w:rsidRDefault="00D46F03" w:rsidP="00D46F03">
            <w:pPr>
              <w:pStyle w:val="TAC"/>
            </w:pPr>
            <w:r w:rsidRPr="000A0A5F">
              <w:t>5.3.2.3.1</w:t>
            </w:r>
            <w:r w:rsidR="00303518">
              <w:t>2</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0" w:name="_Toc105674347"/>
      <w:bookmarkStart w:id="2091" w:name="_Toc130502386"/>
      <w:bookmarkStart w:id="2092" w:name="_Toc153625168"/>
      <w:bookmarkStart w:id="2093" w:name="_Toc185505399"/>
      <w:bookmarkStart w:id="2094" w:name="_Toc222784107"/>
      <w:r w:rsidRPr="000A0A5F">
        <w:t>5.3.2.1.2</w:t>
      </w:r>
      <w:r w:rsidRPr="000A0A5F">
        <w:tab/>
        <w:t>Type: MonitoringEventSubscription</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rsidP="000D7688">
            <w:pPr>
              <w:pStyle w:val="TAH"/>
            </w:pPr>
            <w:r w:rsidRPr="000D7688">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rsidP="000D7688">
            <w:pPr>
              <w:pStyle w:val="TAC"/>
            </w:pPr>
            <w:r w:rsidRPr="000A0A5F">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0D7688">
            <w:pPr>
              <w:pStyle w:val="TAC"/>
            </w:pPr>
            <w:r w:rsidRPr="000A0A5F">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40C9AC9D"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rsidP="000D7688">
            <w:pPr>
              <w:pStyle w:val="TAC"/>
            </w:pPr>
            <w:r w:rsidRPr="000A0A5F">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0D7688">
            <w:pPr>
              <w:pStyle w:val="TAC"/>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0D7688">
            <w:pPr>
              <w:pStyle w:val="TAC"/>
            </w:pPr>
            <w:r w:rsidRPr="000D7688">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0D7688">
            <w:pPr>
              <w:pStyle w:val="TAC"/>
            </w:pPr>
            <w:r w:rsidRPr="000D7688">
              <w:t>0..1</w:t>
            </w:r>
          </w:p>
        </w:tc>
        <w:tc>
          <w:tcPr>
            <w:tcW w:w="3544" w:type="dxa"/>
          </w:tcPr>
          <w:p w14:paraId="0BE98C4F" w14:textId="7E7EEB02" w:rsidR="00EB77A4" w:rsidRDefault="00837C4C" w:rsidP="00F11D52">
            <w:pPr>
              <w:pStyle w:val="TAL"/>
              <w:rPr>
                <w:lang w:eastAsia="zh-CN"/>
              </w:rPr>
            </w:pPr>
            <w:r w:rsidRPr="000A0A5F">
              <w:rPr>
                <w:rFonts w:eastAsia="Times New Roman"/>
              </w:rPr>
              <w:t>I</w:t>
            </w:r>
            <w:r w:rsidRPr="000A0A5F">
              <w:rPr>
                <w:lang w:eastAsia="zh-CN"/>
              </w:rPr>
              <w:t>dentifies the MS internal PSTN/ISDN number allocated for a UE.</w:t>
            </w:r>
          </w:p>
          <w:p w14:paraId="19B86461" w14:textId="77777777" w:rsidR="00EB77A4" w:rsidRDefault="00EB77A4" w:rsidP="00F11D52">
            <w:pPr>
              <w:pStyle w:val="TAL"/>
              <w:rPr>
                <w:lang w:eastAsia="zh-CN"/>
              </w:rPr>
            </w:pPr>
          </w:p>
          <w:p w14:paraId="4BB894D1" w14:textId="02E0442B" w:rsidR="00837C4C" w:rsidRDefault="00EB77A4" w:rsidP="00F11D52">
            <w:pPr>
              <w:pStyle w:val="TAL"/>
              <w:rPr>
                <w:lang w:eastAsia="zh-CN"/>
              </w:rPr>
            </w:pPr>
            <w:r w:rsidRPr="008E2265">
              <w:rPr>
                <w:lang w:eastAsia="zh-CN"/>
              </w:rPr>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0A0A5F" w:rsidRDefault="00EB77A4" w:rsidP="00F11D52">
            <w:pPr>
              <w:pStyle w:val="TAL"/>
              <w:rPr>
                <w:lang w:eastAsia="zh-CN"/>
              </w:rPr>
            </w:pPr>
          </w:p>
          <w:p w14:paraId="0331E2E2" w14:textId="77777777" w:rsidR="00837C4C" w:rsidRPr="000A0A5F" w:rsidRDefault="00837C4C" w:rsidP="00F11D52">
            <w:pPr>
              <w:pStyle w:val="TAL"/>
              <w:rPr>
                <w:rFonts w:eastAsia="Times New Roman"/>
              </w:rPr>
            </w:pPr>
            <w:r w:rsidRPr="000A0A5F">
              <w:rPr>
                <w:rFonts w:hint="eastAsia"/>
                <w:lang w:eastAsia="zh-CN"/>
              </w:rPr>
              <w:t>(</w:t>
            </w:r>
            <w:r w:rsidRPr="000A0A5F">
              <w:rPr>
                <w:lang w:eastAsia="zh-CN"/>
              </w:rPr>
              <w:t>NOTE 1</w:t>
            </w:r>
            <w:r w:rsidRPr="000A0A5F">
              <w:rPr>
                <w:rFonts w:hint="eastAsia"/>
                <w:lang w:eastAsia="zh-CN"/>
              </w:rPr>
              <w:t>)</w:t>
            </w:r>
            <w:r w:rsidRPr="000A0A5F">
              <w:rPr>
                <w:lang w:eastAsia="zh-CN"/>
              </w:rPr>
              <w:t xml:space="preserve"> (</w:t>
            </w:r>
            <w:r w:rsidRPr="000A0A5F">
              <w:rPr>
                <w:rFonts w:hint="eastAsia"/>
                <w:lang w:eastAsia="zh-CN"/>
              </w:rPr>
              <w:t>NOTE 5</w:t>
            </w:r>
            <w:r w:rsidRPr="000A0A5F">
              <w:rPr>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0D7688">
            <w:pPr>
              <w:pStyle w:val="TAC"/>
            </w:pPr>
            <w:r w:rsidRPr="000D7688">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0D7688">
            <w:pPr>
              <w:pStyle w:val="TAC"/>
            </w:pPr>
            <w:r w:rsidRPr="000D7688">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0D7688">
            <w:pPr>
              <w:pStyle w:val="TAC"/>
            </w:pPr>
            <w:r w:rsidRPr="000D7688">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0D7688">
            <w:pPr>
              <w:pStyle w:val="TAC"/>
            </w:pPr>
            <w:r w:rsidRPr="000D7688">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0D7688">
            <w:pPr>
              <w:pStyle w:val="TAC"/>
            </w:pPr>
            <w:r w:rsidRPr="000D7688">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441D4DD4" w:rsidR="00837C4C" w:rsidRPr="000A0A5F" w:rsidRDefault="00837C4C" w:rsidP="00837C4C">
            <w:pPr>
              <w:pStyle w:val="TAL"/>
              <w:rPr>
                <w:lang w:eastAsia="zh-CN"/>
              </w:rPr>
            </w:pPr>
            <w:r w:rsidRPr="000A0A5F">
              <w:rPr>
                <w:lang w:eastAsia="zh-CN"/>
              </w:rPr>
              <w:lastRenderedPageBreak/>
              <w:t>addExtGroupId</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0D7688">
            <w:pPr>
              <w:pStyle w:val="TAC"/>
            </w:pPr>
            <w:r w:rsidRPr="000D7688">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8F044C"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0D7688">
            <w:pPr>
              <w:pStyle w:val="TAC"/>
            </w:pPr>
            <w:r w:rsidRPr="000D7688">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481448">
            <w:pPr>
              <w:pStyle w:val="TAL"/>
              <w:rPr>
                <w:rFonts w:eastAsia="Times New Roman"/>
              </w:rPr>
            </w:pPr>
            <w:r w:rsidRPr="00481448">
              <w:t>s</w:t>
            </w:r>
            <w:r w:rsidRPr="00481448">
              <w:rPr>
                <w:rFonts w:hint="eastAsia"/>
              </w:rPr>
              <w:t>tring</w:t>
            </w:r>
          </w:p>
        </w:tc>
        <w:tc>
          <w:tcPr>
            <w:tcW w:w="1134" w:type="dxa"/>
          </w:tcPr>
          <w:p w14:paraId="72ACC8E5" w14:textId="77777777" w:rsidR="002E7374" w:rsidRPr="000A0A5F" w:rsidRDefault="002E7374" w:rsidP="000D7688">
            <w:pPr>
              <w:pStyle w:val="TAC"/>
            </w:pPr>
            <w:r w:rsidRPr="000D7688">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8F044C"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0D7688">
            <w:pPr>
              <w:pStyle w:val="TAC"/>
            </w:pPr>
            <w:r w:rsidRPr="000D7688">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0D7688">
            <w:pPr>
              <w:pStyle w:val="TAC"/>
            </w:pPr>
            <w:r w:rsidRPr="000D7688">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0D7688">
            <w:pPr>
              <w:pStyle w:val="TAC"/>
            </w:pPr>
            <w:r w:rsidRPr="000D7688">
              <w:rPr>
                <w:rFonts w:hint="eastAsia"/>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0D7688">
            <w:pPr>
              <w:pStyle w:val="TAC"/>
              <w:rPr>
                <w:lang w:eastAsia="zh-CN"/>
              </w:rPr>
            </w:pPr>
            <w:r w:rsidRPr="000D7688">
              <w:t>0..1</w:t>
            </w:r>
          </w:p>
        </w:tc>
        <w:tc>
          <w:tcPr>
            <w:tcW w:w="3544" w:type="dxa"/>
          </w:tcPr>
          <w:p w14:paraId="06AD489E" w14:textId="77777777" w:rsidR="002E7374" w:rsidRPr="000A0A5F" w:rsidRDefault="002E7374" w:rsidP="008A57DF">
            <w:pPr>
              <w:pStyle w:val="TAL"/>
              <w:rPr>
                <w:lang w:eastAsia="zh-CN"/>
              </w:rPr>
            </w:pPr>
            <w:r w:rsidRPr="008A57DF">
              <w:t xml:space="preserve">Set to "true" by the SCS/AS to request the SCEF to send a test notification as defined in clause 5.2.5.3. </w:t>
            </w:r>
          </w:p>
          <w:p w14:paraId="40C791A4" w14:textId="77777777" w:rsidR="002E7374" w:rsidRPr="008A57DF" w:rsidRDefault="002E7374" w:rsidP="008A57DF">
            <w:pPr>
              <w:pStyle w:val="TAL"/>
            </w:pPr>
          </w:p>
          <w:p w14:paraId="432B1BEA" w14:textId="77777777" w:rsidR="002E7374" w:rsidRPr="000A0A5F" w:rsidRDefault="002E7374" w:rsidP="008A57DF">
            <w:pPr>
              <w:pStyle w:val="TAL"/>
              <w:rPr>
                <w:lang w:eastAsia="zh-CN"/>
              </w:rPr>
            </w:pPr>
            <w:r w:rsidRPr="008A57DF">
              <w:t>Set to "false" by the SCS/AS indicates not request SCEF to send a test notification</w:t>
            </w:r>
          </w:p>
          <w:p w14:paraId="67DAC9F4" w14:textId="77777777" w:rsidR="002E7374" w:rsidRPr="008A57DF" w:rsidRDefault="002E7374" w:rsidP="008A57DF">
            <w:pPr>
              <w:pStyle w:val="TAL"/>
            </w:pPr>
          </w:p>
          <w:p w14:paraId="4F828FB3" w14:textId="77777777" w:rsidR="002E7374" w:rsidRPr="000A0A5F" w:rsidRDefault="002E7374" w:rsidP="008A57DF">
            <w:pPr>
              <w:pStyle w:val="TAL"/>
              <w:rPr>
                <w:lang w:eastAsia="zh-CN"/>
              </w:rPr>
            </w:pPr>
            <w:r w:rsidRPr="008A57DF">
              <w:t>Default "false"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0D7688">
            <w:pPr>
              <w:pStyle w:val="TAC"/>
              <w:rPr>
                <w:lang w:eastAsia="zh-CN"/>
              </w:rPr>
            </w:pPr>
            <w:r w:rsidRPr="000D7688">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0D7688">
            <w:pPr>
              <w:pStyle w:val="TAC"/>
            </w:pPr>
            <w:r w:rsidRPr="000D7688">
              <w:t>1</w:t>
            </w:r>
          </w:p>
        </w:tc>
        <w:tc>
          <w:tcPr>
            <w:tcW w:w="3544" w:type="dxa"/>
          </w:tcPr>
          <w:p w14:paraId="162DFCEA" w14:textId="77777777" w:rsidR="002E7374" w:rsidRPr="000A0A5F" w:rsidRDefault="002E7374" w:rsidP="008A57DF">
            <w:pPr>
              <w:pStyle w:val="TAL"/>
            </w:pPr>
            <w:r w:rsidRPr="008A57DF">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0D7688">
            <w:pPr>
              <w:pStyle w:val="TAC"/>
            </w:pPr>
            <w:r w:rsidRPr="000D7688">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3EFD1B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0D7688">
            <w:pPr>
              <w:pStyle w:val="TAC"/>
            </w:pPr>
            <w:r w:rsidRPr="000D7688">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8A57DF">
            <w:pPr>
              <w:pStyle w:val="TAL"/>
            </w:pPr>
            <w:r w:rsidRPr="008A57DF">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0D7688">
            <w:pPr>
              <w:pStyle w:val="TAC"/>
              <w:rPr>
                <w:rFonts w:eastAsia="Batang" w:cs="Arial"/>
                <w:szCs w:val="18"/>
                <w:lang w:eastAsia="zh-CN"/>
              </w:rPr>
            </w:pPr>
            <w:r w:rsidRPr="000D7688">
              <w:t>0..1</w:t>
            </w:r>
          </w:p>
        </w:tc>
        <w:tc>
          <w:tcPr>
            <w:tcW w:w="3544" w:type="dxa"/>
          </w:tcPr>
          <w:p w14:paraId="3B44F7BA" w14:textId="6E34975F" w:rsidR="004F2B7D" w:rsidRPr="004C0F5E" w:rsidRDefault="004F2B7D" w:rsidP="008A57DF">
            <w:pPr>
              <w:pStyle w:val="TAL"/>
              <w:rPr>
                <w:lang w:eastAsia="zh-CN"/>
              </w:rPr>
            </w:pPr>
            <w:r w:rsidRPr="008A57DF">
              <w:t>Identifies the periodic time for the event reports. (NOTE 8, NOTE 9, NOTE 13, NOTE 23</w:t>
            </w:r>
            <w:r w:rsidR="0099744A" w:rsidRPr="008A57DF">
              <w:t>, NOTE 24</w:t>
            </w:r>
            <w:r w:rsidRPr="008A57DF">
              <w:t>)</w:t>
            </w:r>
          </w:p>
          <w:p w14:paraId="5FE0778E" w14:textId="77777777" w:rsidR="004F2B7D" w:rsidRPr="004C0F5E" w:rsidRDefault="004F2B7D" w:rsidP="008A57DF">
            <w:pPr>
              <w:pStyle w:val="TAL"/>
              <w:rPr>
                <w:lang w:eastAsia="zh-CN"/>
              </w:rPr>
            </w:pPr>
            <w:r w:rsidRPr="008A57DF">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4F2B7D" w:rsidRDefault="004F2B7D" w:rsidP="008A57DF">
            <w:pPr>
              <w:pStyle w:val="TAL"/>
              <w:rPr>
                <w:rFonts w:eastAsia="Times New Roman"/>
              </w:rPr>
            </w:pPr>
            <w:r w:rsidRPr="008A57DF">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F01C31C" w:rsidR="00D74735" w:rsidRPr="000A0A5F" w:rsidRDefault="00D74735" w:rsidP="00D74735">
            <w:pPr>
              <w:pStyle w:val="TAL"/>
              <w:rPr>
                <w:rFonts w:cs="Arial"/>
                <w:szCs w:val="18"/>
                <w:lang w:eastAsia="zh-CN"/>
              </w:rPr>
            </w:pPr>
            <w:r>
              <w:rPr>
                <w:rFonts w:cs="Arial"/>
                <w:szCs w:val="18"/>
                <w:lang w:eastAsia="zh-CN"/>
              </w:rPr>
              <w:lastRenderedPageBreak/>
              <w:t>repTimeWin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0D7688">
            <w:pPr>
              <w:pStyle w:val="TAC"/>
            </w:pPr>
            <w:r w:rsidRPr="000D7688">
              <w:t>0..1</w:t>
            </w:r>
          </w:p>
        </w:tc>
        <w:tc>
          <w:tcPr>
            <w:tcW w:w="3544" w:type="dxa"/>
          </w:tcPr>
          <w:p w14:paraId="5AE48E48" w14:textId="160FED6D" w:rsidR="00D74735" w:rsidRPr="00DC344C" w:rsidRDefault="00D74735" w:rsidP="004C0F5E">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4C0F5E" w:rsidRDefault="00D74735" w:rsidP="004C0F5E">
            <w:pPr>
              <w:pStyle w:val="TAL"/>
            </w:pPr>
          </w:p>
          <w:p w14:paraId="12BEED28" w14:textId="55AFDC6D" w:rsidR="00D74735" w:rsidRPr="007B2515" w:rsidRDefault="00D74735" w:rsidP="00D74735">
            <w:pPr>
              <w:pStyle w:val="TAL"/>
              <w:rPr>
                <w:rFonts w:cs="Arial"/>
                <w:szCs w:val="18"/>
                <w:lang w:eastAsia="zh-CN"/>
              </w:rPr>
            </w:pPr>
            <w:r w:rsidRPr="004C0F5E">
              <w:t>(NOTE 22</w:t>
            </w:r>
            <w:r>
              <w:t>, NOTE 23</w:t>
            </w:r>
            <w:r w:rsidR="0094100C">
              <w:t>, NOTE 24</w:t>
            </w:r>
            <w:r w:rsidRPr="004C0F5E">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0D7688">
            <w:pPr>
              <w:pStyle w:val="TAC"/>
            </w:pPr>
            <w:r w:rsidRPr="000D7688">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one 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within this attribute, 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0D7688">
            <w:pPr>
              <w:pStyle w:val="TAC"/>
            </w:pPr>
            <w:r w:rsidRPr="000D7688">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0D7688">
            <w:pPr>
              <w:pStyle w:val="TAC"/>
            </w:pPr>
            <w:r w:rsidRPr="000D7688">
              <w:t>0..1</w:t>
            </w:r>
          </w:p>
        </w:tc>
        <w:tc>
          <w:tcPr>
            <w:tcW w:w="3544" w:type="dxa"/>
          </w:tcPr>
          <w:p w14:paraId="03F8FBB4" w14:textId="77777777" w:rsidR="00B84F88" w:rsidRPr="000A0A5F" w:rsidRDefault="00B84F88" w:rsidP="008A57DF">
            <w:pPr>
              <w:pStyle w:val="TAL"/>
            </w:pPr>
            <w:r w:rsidRPr="008A57DF">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0D7688">
            <w:pPr>
              <w:pStyle w:val="TAC"/>
            </w:pPr>
            <w:r w:rsidRPr="000D7688">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0D7688">
            <w:pPr>
              <w:pStyle w:val="TAC"/>
            </w:pPr>
            <w:r w:rsidRPr="000D7688">
              <w:t>0..1</w:t>
            </w:r>
          </w:p>
        </w:tc>
        <w:tc>
          <w:tcPr>
            <w:tcW w:w="3544" w:type="dxa"/>
          </w:tcPr>
          <w:p w14:paraId="38C72AF5" w14:textId="77777777" w:rsidR="00B84F88" w:rsidRPr="000A0A5F" w:rsidRDefault="00B84F88" w:rsidP="008A57DF">
            <w:pPr>
              <w:pStyle w:val="TAL"/>
              <w:rPr>
                <w:lang w:eastAsia="zh-CN"/>
              </w:rPr>
            </w:pPr>
            <w:r w:rsidRPr="008A57DF">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0D7688">
            <w:pPr>
              <w:pStyle w:val="TAC"/>
            </w:pPr>
            <w:r w:rsidRPr="000D7688">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0D7688">
            <w:pPr>
              <w:pStyle w:val="TAC"/>
            </w:pPr>
            <w:r w:rsidRPr="000D7688">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0D7688">
            <w:pPr>
              <w:pStyle w:val="TAC"/>
            </w:pPr>
            <w:r w:rsidRPr="000D7688">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0D7688">
            <w:pPr>
              <w:pStyle w:val="TAC"/>
            </w:pPr>
            <w:r w:rsidRPr="000D7688">
              <w:t>0..1</w:t>
            </w:r>
          </w:p>
        </w:tc>
        <w:tc>
          <w:tcPr>
            <w:tcW w:w="3544" w:type="dxa"/>
          </w:tcPr>
          <w:p w14:paraId="27A0F689" w14:textId="77777777" w:rsidR="00B84F88" w:rsidRPr="000A0A5F" w:rsidRDefault="00B84F88" w:rsidP="008A57DF">
            <w:pPr>
              <w:pStyle w:val="TAL"/>
              <w:rPr>
                <w:lang w:eastAsia="zh-CN"/>
              </w:rPr>
            </w:pPr>
            <w:r w:rsidRPr="008A57DF">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0A0A5F" w:rsidRDefault="00B84F88" w:rsidP="008A57DF">
            <w:pPr>
              <w:pStyle w:val="TAL"/>
            </w:pPr>
            <w:r w:rsidRPr="008A57DF">
              <w:rPr>
                <w:rFonts w:hint="eastAsia"/>
              </w:rPr>
              <w:t>-</w:t>
            </w:r>
            <w:r w:rsidRPr="008A57DF">
              <w:rPr>
                <w:rFonts w:hint="eastAsia"/>
              </w:rPr>
              <w:tab/>
            </w:r>
            <w:r w:rsidRPr="008A57DF">
              <w:t>"true": indicate enabling of notification</w:t>
            </w:r>
          </w:p>
          <w:p w14:paraId="64DDD58B"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0D7688">
            <w:pPr>
              <w:pStyle w:val="TAC"/>
            </w:pPr>
            <w:r w:rsidRPr="000D7688">
              <w:t>0..1</w:t>
            </w:r>
          </w:p>
        </w:tc>
        <w:tc>
          <w:tcPr>
            <w:tcW w:w="3544" w:type="dxa"/>
          </w:tcPr>
          <w:p w14:paraId="37BC8ADD" w14:textId="77777777" w:rsidR="00B84F88" w:rsidRPr="000A0A5F" w:rsidRDefault="00B84F88" w:rsidP="008A57DF">
            <w:pPr>
              <w:pStyle w:val="TAL"/>
            </w:pPr>
            <w:r w:rsidRPr="008A57DF">
              <w:t>If "monitoringType" attribute (and/or an array element of the "addnMonTypes" attribute) is set to "LOCATION_REPORTING" or "NUMBER_OF_UES_IN_AN_AREA", this parameter shall be included to identify whether the request is for Current Location</w:t>
            </w:r>
            <w:r w:rsidRPr="008A57DF">
              <w:rPr>
                <w:rFonts w:hint="eastAsia"/>
              </w:rPr>
              <w:t xml:space="preserve">, </w:t>
            </w:r>
            <w:r w:rsidRPr="008A57DF">
              <w:t>I</w:t>
            </w:r>
            <w:r w:rsidRPr="008A57DF">
              <w:rPr>
                <w:rFonts w:hint="eastAsia"/>
              </w:rPr>
              <w:t>nitial Location</w:t>
            </w:r>
            <w:r w:rsidRPr="008A57DF">
              <w:t xml:space="preserve"> or Last known Location. </w:t>
            </w:r>
          </w:p>
          <w:p w14:paraId="57281B2C" w14:textId="77777777" w:rsidR="00B84F88" w:rsidRPr="000A0A5F" w:rsidRDefault="00B84F88" w:rsidP="008A57DF">
            <w:pPr>
              <w:pStyle w:val="TAL"/>
            </w:pPr>
            <w:r w:rsidRPr="008A57DF">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0D7688">
            <w:pPr>
              <w:pStyle w:val="TAC"/>
            </w:pPr>
            <w:r w:rsidRPr="000D7688">
              <w:t>0..1</w:t>
            </w:r>
          </w:p>
        </w:tc>
        <w:tc>
          <w:tcPr>
            <w:tcW w:w="3544" w:type="dxa"/>
          </w:tcPr>
          <w:p w14:paraId="2B25A6F5"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0A0A5F" w:rsidRDefault="00B84F88" w:rsidP="008A57DF">
            <w:pPr>
              <w:pStyle w:val="TAL"/>
            </w:pPr>
            <w:r w:rsidRPr="008A57DF">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0D7688">
            <w:pPr>
              <w:pStyle w:val="TAC"/>
            </w:pPr>
            <w:r w:rsidRPr="000D7688">
              <w:rPr>
                <w:rFonts w:hint="eastAsia"/>
              </w:rPr>
              <w:t>0..1</w:t>
            </w:r>
          </w:p>
        </w:tc>
        <w:tc>
          <w:tcPr>
            <w:tcW w:w="3544" w:type="dxa"/>
          </w:tcPr>
          <w:p w14:paraId="5D4696F6" w14:textId="77777777" w:rsidR="00B84F88" w:rsidRPr="000A0A5F" w:rsidRDefault="00B84F88" w:rsidP="008A57DF">
            <w:pPr>
              <w:pStyle w:val="TAL"/>
              <w:rPr>
                <w:rFonts w:eastAsia="Batang"/>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minimum time interval between Location Reporting notifications.</w:t>
            </w:r>
            <w:r w:rsidRPr="008A57DF">
              <w:t xml:space="preserve"> </w:t>
            </w:r>
          </w:p>
          <w:p w14:paraId="781A3773"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0D7688">
            <w:pPr>
              <w:pStyle w:val="TAC"/>
              <w:rPr>
                <w:lang w:eastAsia="zh-CN"/>
              </w:rPr>
            </w:pPr>
            <w:r w:rsidRPr="000D7688">
              <w:rPr>
                <w:rFonts w:hint="eastAsia"/>
              </w:rPr>
              <w:t>0..1</w:t>
            </w:r>
          </w:p>
        </w:tc>
        <w:tc>
          <w:tcPr>
            <w:tcW w:w="3544" w:type="dxa"/>
          </w:tcPr>
          <w:p w14:paraId="2DD82973"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maximum time interval between Location Reporting notifications.</w:t>
            </w:r>
            <w:r w:rsidRPr="008A57DF">
              <w:t xml:space="preserve"> </w:t>
            </w:r>
          </w:p>
          <w:p w14:paraId="58BAE0D7"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0D7688">
            <w:pPr>
              <w:pStyle w:val="TAC"/>
              <w:rPr>
                <w:lang w:eastAsia="zh-CN"/>
              </w:rPr>
            </w:pPr>
            <w:r w:rsidRPr="000D7688">
              <w:rPr>
                <w:rFonts w:hint="eastAsia"/>
              </w:rPr>
              <w:t>0..1</w:t>
            </w:r>
          </w:p>
        </w:tc>
        <w:tc>
          <w:tcPr>
            <w:tcW w:w="3544" w:type="dxa"/>
          </w:tcPr>
          <w:p w14:paraId="79E9AC8A"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identify the m</w:t>
            </w:r>
            <w:r w:rsidRPr="008A57DF">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0D7688">
            <w:pPr>
              <w:pStyle w:val="TAC"/>
              <w:rPr>
                <w:lang w:eastAsia="zh-CN"/>
              </w:rPr>
            </w:pPr>
            <w:r w:rsidRPr="000D7688">
              <w:rPr>
                <w:rFonts w:hint="eastAsia"/>
              </w:rPr>
              <w:t>0..1</w:t>
            </w:r>
          </w:p>
        </w:tc>
        <w:tc>
          <w:tcPr>
            <w:tcW w:w="3544" w:type="dxa"/>
          </w:tcPr>
          <w:p w14:paraId="0FE337C8"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w:t>
            </w:r>
            <w:r w:rsidRPr="008A57DF">
              <w:rPr>
                <w:rFonts w:hint="eastAsia"/>
              </w:rPr>
              <w:t xml:space="preserve"> to indicate whether</w:t>
            </w:r>
            <w:r w:rsidRPr="008A57DF">
              <w:t xml:space="preserve"> </w:t>
            </w:r>
            <w:r w:rsidRPr="008A57DF">
              <w:rPr>
                <w:rFonts w:hint="eastAsia"/>
              </w:rPr>
              <w:t>event reporting requires the location information</w:t>
            </w:r>
            <w:r w:rsidRPr="008A57DF">
              <w:t>.</w:t>
            </w:r>
          </w:p>
          <w:p w14:paraId="1ADFBA2B" w14:textId="77777777" w:rsidR="00B84F88" w:rsidRPr="000A0A5F" w:rsidRDefault="00B84F88" w:rsidP="008A57DF">
            <w:pPr>
              <w:pStyle w:val="TAL"/>
              <w:rPr>
                <w:lang w:eastAsia="zh-CN"/>
              </w:rPr>
            </w:pPr>
            <w:r w:rsidRPr="008A57DF">
              <w:t>S</w:t>
            </w:r>
            <w:r w:rsidRPr="008A57DF">
              <w:rPr>
                <w:rFonts w:hint="eastAsia"/>
              </w:rPr>
              <w:t xml:space="preserve">et to </w:t>
            </w:r>
            <w:r w:rsidRPr="008A57DF">
              <w:t>"</w:t>
            </w:r>
            <w:r w:rsidRPr="008A57DF">
              <w:rPr>
                <w:rFonts w:hint="eastAsia"/>
              </w:rPr>
              <w:t>t</w:t>
            </w:r>
            <w:r w:rsidRPr="008A57DF">
              <w:t>r</w:t>
            </w:r>
            <w:r w:rsidRPr="008A57DF">
              <w:rPr>
                <w:rFonts w:hint="eastAsia"/>
              </w:rPr>
              <w:t>ue</w:t>
            </w:r>
            <w:r w:rsidRPr="008A57DF">
              <w:t>"</w:t>
            </w:r>
            <w:r w:rsidRPr="008A57DF">
              <w:rPr>
                <w:rFonts w:hint="eastAsia"/>
              </w:rPr>
              <w:t xml:space="preserve">, </w:t>
            </w:r>
            <w:r w:rsidRPr="008A57DF">
              <w:t xml:space="preserve">indiates </w:t>
            </w:r>
            <w:r w:rsidRPr="008A57DF">
              <w:rPr>
                <w:rFonts w:hint="eastAsia"/>
              </w:rPr>
              <w:t xml:space="preserve">the location </w:t>
            </w:r>
            <w:r w:rsidRPr="008A57DF">
              <w:t xml:space="preserve">estimation </w:t>
            </w:r>
            <w:r w:rsidRPr="008A57DF">
              <w:rPr>
                <w:rFonts w:hint="eastAsia"/>
              </w:rPr>
              <w:t>information sh</w:t>
            </w:r>
            <w:r w:rsidRPr="008A57DF">
              <w:t>all</w:t>
            </w:r>
            <w:r w:rsidRPr="008A57DF">
              <w:rPr>
                <w:rFonts w:hint="eastAsia"/>
              </w:rPr>
              <w:t xml:space="preserve"> be included in event reporting.</w:t>
            </w:r>
          </w:p>
          <w:p w14:paraId="13F5B42D" w14:textId="77777777" w:rsidR="00B84F88" w:rsidRPr="000A0A5F" w:rsidRDefault="00B84F88" w:rsidP="008A57DF">
            <w:pPr>
              <w:pStyle w:val="TAL"/>
              <w:rPr>
                <w:lang w:eastAsia="zh-CN"/>
              </w:rPr>
            </w:pPr>
            <w:r w:rsidRPr="008A57DF">
              <w:t>Set to "false", indicates the location estimation information shall not be included in event reporting.</w:t>
            </w:r>
          </w:p>
          <w:p w14:paraId="540DF0CC" w14:textId="77777777" w:rsidR="00B84F88" w:rsidRPr="000A0A5F" w:rsidRDefault="00B84F88" w:rsidP="008A57DF">
            <w:pPr>
              <w:pStyle w:val="TAL"/>
              <w:rPr>
                <w:lang w:eastAsia="zh-CN"/>
              </w:rPr>
            </w:pPr>
          </w:p>
          <w:p w14:paraId="35DBA2C5" w14:textId="77777777" w:rsidR="00B84F88" w:rsidRPr="000A0A5F" w:rsidRDefault="00B84F88" w:rsidP="008A57DF">
            <w:pPr>
              <w:pStyle w:val="TAL"/>
            </w:pPr>
            <w:r w:rsidRPr="008A57DF">
              <w:t>Default: "false" if omitted.</w:t>
            </w:r>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0D7688">
            <w:pPr>
              <w:pStyle w:val="TAC"/>
              <w:rPr>
                <w:lang w:eastAsia="zh-CN"/>
              </w:rPr>
            </w:pPr>
            <w:r w:rsidRPr="000D7688">
              <w:rPr>
                <w:rFonts w:hint="eastAsia"/>
              </w:rPr>
              <w:t>0..1</w:t>
            </w:r>
          </w:p>
        </w:tc>
        <w:tc>
          <w:tcPr>
            <w:tcW w:w="3544" w:type="dxa"/>
          </w:tcPr>
          <w:p w14:paraId="469A0108" w14:textId="77777777" w:rsidR="00B84F88" w:rsidRPr="000A0A5F" w:rsidRDefault="00B84F88" w:rsidP="008A57DF">
            <w:pPr>
              <w:pStyle w:val="TAL"/>
            </w:pPr>
            <w:r w:rsidRPr="008A57DF">
              <w:t xml:space="preserve">If "monitoringType" attribute (and/or an array element of the "addnMonTypes" attribute) is set to "LOCATION_REPORTING", this parameter may be included </w:t>
            </w:r>
            <w:r w:rsidRPr="008A57DF">
              <w:rPr>
                <w:rFonts w:hint="eastAsia"/>
              </w:rPr>
              <w:t xml:space="preserve">to indicate the linear(straight line) distance </w:t>
            </w:r>
            <w:r w:rsidRPr="008A57DF">
              <w:t xml:space="preserve">threshold </w:t>
            </w:r>
            <w:r w:rsidRPr="008A57DF">
              <w:rPr>
                <w:rFonts w:hint="eastAsia"/>
              </w:rPr>
              <w:t>for motion event report</w:t>
            </w:r>
            <w:r w:rsidRPr="008A57DF">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0D7688">
            <w:pPr>
              <w:pStyle w:val="TAC"/>
              <w:rPr>
                <w:lang w:eastAsia="zh-CN"/>
              </w:rPr>
            </w:pPr>
            <w:r w:rsidRPr="000D7688">
              <w:rPr>
                <w:rFonts w:hint="eastAsia"/>
              </w:rPr>
              <w:t>0..1</w:t>
            </w:r>
          </w:p>
        </w:tc>
        <w:tc>
          <w:tcPr>
            <w:tcW w:w="3544" w:type="dxa"/>
          </w:tcPr>
          <w:p w14:paraId="0192AA58" w14:textId="77777777" w:rsidR="00B84F88" w:rsidRPr="000A0A5F" w:rsidRDefault="00B84F88" w:rsidP="008A57DF">
            <w:pPr>
              <w:pStyle w:val="TAL"/>
              <w:rPr>
                <w:lang w:eastAsia="zh-CN"/>
              </w:rPr>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expected location QoS requirement for a</w:t>
            </w:r>
            <w:r w:rsidRPr="008A57DF">
              <w:t>n</w:t>
            </w:r>
            <w:r w:rsidRPr="008A57DF">
              <w:rPr>
                <w:rFonts w:hint="eastAsia"/>
              </w:rPr>
              <w:t xml:space="preserve"> </w:t>
            </w:r>
            <w:r w:rsidRPr="008A57DF">
              <w:t>immediate</w:t>
            </w:r>
            <w:r w:rsidRPr="008A57DF">
              <w:rPr>
                <w:rFonts w:hint="eastAsia"/>
              </w:rPr>
              <w:t xml:space="preserve"> MT-LR or deferred MT-LR.</w:t>
            </w:r>
          </w:p>
          <w:p w14:paraId="729D934F" w14:textId="77777777" w:rsidR="00B84F88" w:rsidRPr="000A0A5F" w:rsidRDefault="00B84F88" w:rsidP="008A57DF">
            <w:pPr>
              <w:pStyle w:val="TAL"/>
              <w:rPr>
                <w:lang w:eastAsia="zh-CN"/>
              </w:rPr>
            </w:pPr>
            <w:r w:rsidRPr="008A57DF">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8A57DF">
            <w:pPr>
              <w:pStyle w:val="TAL"/>
            </w:pPr>
            <w:r w:rsidRPr="008A57DF">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0D7688">
            <w:pPr>
              <w:pStyle w:val="TAC"/>
              <w:rPr>
                <w:lang w:eastAsia="zh-CN"/>
              </w:rPr>
            </w:pPr>
            <w:r w:rsidRPr="000D7688">
              <w:rPr>
                <w:rFonts w:hint="eastAsia"/>
              </w:rPr>
              <w:t>0..1</w:t>
            </w:r>
          </w:p>
        </w:tc>
        <w:tc>
          <w:tcPr>
            <w:tcW w:w="3544" w:type="dxa"/>
          </w:tcPr>
          <w:p w14:paraId="7A9FB5F4"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0D7688">
            <w:pPr>
              <w:pStyle w:val="TAC"/>
              <w:rPr>
                <w:lang w:eastAsia="zh-CN"/>
              </w:rPr>
            </w:pPr>
            <w:r w:rsidRPr="000D7688">
              <w:rPr>
                <w:rFonts w:hint="eastAsia"/>
              </w:rPr>
              <w:t>0..1</w:t>
            </w:r>
          </w:p>
        </w:tc>
        <w:tc>
          <w:tcPr>
            <w:tcW w:w="3544" w:type="dxa"/>
          </w:tcPr>
          <w:p w14:paraId="47A1025F"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0D7688">
            <w:pPr>
              <w:pStyle w:val="TAC"/>
              <w:rPr>
                <w:lang w:eastAsia="zh-CN"/>
              </w:rPr>
            </w:pPr>
            <w:r w:rsidRPr="000D7688">
              <w:rPr>
                <w:rFonts w:hint="eastAsia"/>
              </w:rPr>
              <w:t>0..1</w:t>
            </w:r>
          </w:p>
        </w:tc>
        <w:tc>
          <w:tcPr>
            <w:tcW w:w="3544" w:type="dxa"/>
          </w:tcPr>
          <w:p w14:paraId="353E5B57"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0D7688">
            <w:pPr>
              <w:pStyle w:val="TAC"/>
              <w:rPr>
                <w:lang w:eastAsia="zh-CN"/>
              </w:rPr>
            </w:pPr>
            <w:r w:rsidRPr="000D7688">
              <w:rPr>
                <w:rFonts w:hint="eastAsia"/>
              </w:rPr>
              <w:t>0..1</w:t>
            </w:r>
          </w:p>
        </w:tc>
        <w:tc>
          <w:tcPr>
            <w:tcW w:w="3544" w:type="dxa"/>
          </w:tcPr>
          <w:p w14:paraId="26F663EB"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0D7688">
            <w:pPr>
              <w:pStyle w:val="TAC"/>
              <w:rPr>
                <w:lang w:eastAsia="zh-CN"/>
              </w:rPr>
            </w:pPr>
            <w:r w:rsidRPr="000D7688">
              <w:rPr>
                <w:rFonts w:hint="eastAsia"/>
              </w:rPr>
              <w:t>0..1</w:t>
            </w:r>
          </w:p>
        </w:tc>
        <w:tc>
          <w:tcPr>
            <w:tcW w:w="3544" w:type="dxa"/>
          </w:tcPr>
          <w:p w14:paraId="59CCDD4E"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w:t>
            </w:r>
            <w:r w:rsidRPr="008A57DF">
              <w:t>ndicate</w:t>
            </w:r>
            <w:r w:rsidRPr="008A57DF">
              <w:rPr>
                <w:rFonts w:hint="eastAsia"/>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0D7688">
            <w:pPr>
              <w:pStyle w:val="TAC"/>
            </w:pPr>
            <w:r w:rsidRPr="000D7688">
              <w:t>0..N</w:t>
            </w:r>
          </w:p>
        </w:tc>
        <w:tc>
          <w:tcPr>
            <w:tcW w:w="3544" w:type="dxa"/>
          </w:tcPr>
          <w:p w14:paraId="68DCE45D" w14:textId="77777777" w:rsidR="00B84F88" w:rsidRPr="000A0A5F" w:rsidRDefault="00B84F88" w:rsidP="008A57DF">
            <w:pPr>
              <w:pStyle w:val="TAL"/>
              <w:rPr>
                <w:lang w:eastAsia="zh-CN"/>
              </w:rPr>
            </w:pPr>
            <w:r w:rsidRPr="008A57DF">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0D7688">
            <w:pPr>
              <w:pStyle w:val="TAC"/>
            </w:pPr>
            <w:r w:rsidRPr="000D7688">
              <w:t>0..1</w:t>
            </w:r>
          </w:p>
        </w:tc>
        <w:tc>
          <w:tcPr>
            <w:tcW w:w="3544" w:type="dxa"/>
          </w:tcPr>
          <w:p w14:paraId="062E26FB" w14:textId="77777777" w:rsidR="00B84F88" w:rsidRPr="000A0A5F" w:rsidRDefault="00B84F88" w:rsidP="008A57DF">
            <w:pPr>
              <w:pStyle w:val="TAL"/>
              <w:rPr>
                <w:lang w:eastAsia="zh-CN"/>
              </w:rPr>
            </w:pPr>
            <w:r w:rsidRPr="008A57DF">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0D7688">
            <w:pPr>
              <w:pStyle w:val="TAC"/>
            </w:pPr>
            <w:r w:rsidRPr="000D7688">
              <w:t>0..1</w:t>
            </w:r>
          </w:p>
        </w:tc>
        <w:tc>
          <w:tcPr>
            <w:tcW w:w="3544" w:type="dxa"/>
          </w:tcPr>
          <w:p w14:paraId="0C3847CF" w14:textId="77777777" w:rsidR="00B84F88" w:rsidRPr="000A0A5F" w:rsidRDefault="00B84F88" w:rsidP="008A57DF">
            <w:pPr>
              <w:pStyle w:val="TAL"/>
              <w:rPr>
                <w:lang w:eastAsia="zh-CN"/>
              </w:rPr>
            </w:pPr>
            <w:r w:rsidRPr="008A57DF">
              <w:t>If the "LOCATION_REPORTING" value is set in either the "monitoringType" attribute and/or an array element of the "addnMonTypes" attribute, this attribute may be included to</w:t>
            </w:r>
            <w:r w:rsidRPr="008A57DF">
              <w:rPr>
                <w:rFonts w:hint="eastAsia"/>
              </w:rPr>
              <w:t xml:space="preserve"> c</w:t>
            </w:r>
            <w:r w:rsidRPr="008A57DF">
              <w:t>onvey the indication of location reporting over user plane.</w:t>
            </w:r>
          </w:p>
          <w:p w14:paraId="662797E7" w14:textId="77777777" w:rsidR="00B84F88" w:rsidRPr="000A0A5F" w:rsidRDefault="00B84F88" w:rsidP="008A57DF">
            <w:pPr>
              <w:pStyle w:val="TAL"/>
              <w:rPr>
                <w:lang w:eastAsia="zh-CN"/>
              </w:rPr>
            </w:pPr>
          </w:p>
          <w:p w14:paraId="17FB729B" w14:textId="77777777" w:rsidR="00B84F88" w:rsidRPr="000A0A5F" w:rsidRDefault="00B84F88" w:rsidP="008A57DF">
            <w:pPr>
              <w:pStyle w:val="TAL"/>
              <w:rPr>
                <w:lang w:eastAsia="zh-CN"/>
              </w:rPr>
            </w:pPr>
            <w:r w:rsidRPr="008A57DF">
              <w:t>When present, this attribute shall be set as follows:</w:t>
            </w:r>
          </w:p>
          <w:p w14:paraId="24685730" w14:textId="77777777" w:rsidR="00B84F88" w:rsidRPr="000A0A5F" w:rsidRDefault="00B84F88" w:rsidP="008A57DF">
            <w:pPr>
              <w:pStyle w:val="TAL"/>
              <w:rPr>
                <w:lang w:eastAsia="zh-CN"/>
              </w:rPr>
            </w:pPr>
            <w:r w:rsidRPr="008A57DF">
              <w:t>"true": the location reporting over user plane is required.</w:t>
            </w:r>
          </w:p>
          <w:p w14:paraId="51E58CBA" w14:textId="77777777" w:rsidR="00B84F88" w:rsidRPr="000A0A5F" w:rsidRDefault="00B84F88" w:rsidP="008A57DF">
            <w:pPr>
              <w:pStyle w:val="TAL"/>
              <w:rPr>
                <w:lang w:eastAsia="zh-CN"/>
              </w:rPr>
            </w:pPr>
            <w:r w:rsidRPr="008A57DF">
              <w:t>"false": the location reporting over user plane is not required.</w:t>
            </w:r>
          </w:p>
          <w:p w14:paraId="6E548F90" w14:textId="77777777" w:rsidR="00B84F88" w:rsidRPr="000A0A5F" w:rsidRDefault="00B84F88" w:rsidP="008A57DF">
            <w:pPr>
              <w:pStyle w:val="TAL"/>
              <w:rPr>
                <w:lang w:eastAsia="zh-CN"/>
              </w:rPr>
            </w:pPr>
            <w:r w:rsidRPr="008A57DF">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0D7688">
            <w:pPr>
              <w:pStyle w:val="TAC"/>
            </w:pPr>
            <w:r w:rsidRPr="000D7688">
              <w:t>0..1</w:t>
            </w:r>
          </w:p>
        </w:tc>
        <w:tc>
          <w:tcPr>
            <w:tcW w:w="3544" w:type="dxa"/>
          </w:tcPr>
          <w:p w14:paraId="76B56373" w14:textId="77777777" w:rsidR="00B84F88" w:rsidRPr="000A0A5F" w:rsidRDefault="00B84F88" w:rsidP="008A57DF">
            <w:pPr>
              <w:pStyle w:val="TAL"/>
              <w:rPr>
                <w:lang w:val="en-US" w:eastAsia="zh-CN"/>
              </w:rPr>
            </w:pPr>
            <w:r w:rsidRPr="008A57DF">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0D7688">
            <w:pPr>
              <w:pStyle w:val="TAC"/>
            </w:pPr>
            <w:r w:rsidRPr="000D7688">
              <w:rPr>
                <w:rFonts w:hint="eastAsia"/>
              </w:rPr>
              <w:t>0..1</w:t>
            </w:r>
          </w:p>
        </w:tc>
        <w:tc>
          <w:tcPr>
            <w:tcW w:w="3544" w:type="dxa"/>
          </w:tcPr>
          <w:p w14:paraId="0FD9C716" w14:textId="77777777" w:rsidR="00B84F88" w:rsidRPr="000A0A5F" w:rsidRDefault="00B84F88" w:rsidP="008A57DF">
            <w:pPr>
              <w:pStyle w:val="TAL"/>
            </w:pPr>
            <w:r w:rsidRPr="008A57DF">
              <w:t>If "monitoringType" attribute (and/or an array element of the "addnMonTypes" attribute) is set to "CHANGE_OF_IMSI_IMEI_ASSOCIATION", this parameter shall be included to</w:t>
            </w:r>
            <w:r w:rsidRPr="008A57DF">
              <w:rPr>
                <w:rFonts w:hint="eastAsia"/>
              </w:rPr>
              <w:t xml:space="preserve"> identify</w:t>
            </w:r>
            <w:r w:rsidRPr="008A57DF">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0D7688">
            <w:pPr>
              <w:pStyle w:val="TAC"/>
            </w:pPr>
            <w:r w:rsidRPr="000D7688">
              <w:t>0..1</w:t>
            </w:r>
          </w:p>
        </w:tc>
        <w:tc>
          <w:tcPr>
            <w:tcW w:w="3544" w:type="dxa"/>
          </w:tcPr>
          <w:p w14:paraId="0FE8A876" w14:textId="77777777" w:rsidR="00B84F88" w:rsidRPr="000A0A5F" w:rsidRDefault="00B84F88" w:rsidP="008A57DF">
            <w:pPr>
              <w:pStyle w:val="TAL"/>
              <w:rPr>
                <w:lang w:eastAsia="zh-CN"/>
              </w:rPr>
            </w:pPr>
            <w:r w:rsidRPr="008A57DF">
              <w:t>If "monitoringType" attribute (and/or an array element of the "addnMonTypes" attribute) is set to "ROAMING_STATUS", this parameter may be included to</w:t>
            </w:r>
            <w:r w:rsidRPr="008A57DF">
              <w:rPr>
                <w:rFonts w:hint="eastAsia"/>
              </w:rPr>
              <w:t xml:space="preserve"> i</w:t>
            </w:r>
            <w:r w:rsidRPr="008A57DF">
              <w:t>ndicate the notification of UE's Serving PLMN ID.</w:t>
            </w:r>
          </w:p>
          <w:p w14:paraId="6B938311"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"true": The value shall be used to indicate enabling of notification;</w:t>
            </w:r>
          </w:p>
          <w:p w14:paraId="151818F7"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lastRenderedPageBreak/>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0D7688">
            <w:pPr>
              <w:pStyle w:val="TAC"/>
              <w:rPr>
                <w:rFonts w:eastAsia="Times New Roman"/>
              </w:rPr>
            </w:pPr>
            <w:r w:rsidRPr="000D7688">
              <w:rPr>
                <w:rFonts w:hint="eastAsia"/>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0D7688">
            <w:pPr>
              <w:pStyle w:val="TAC"/>
              <w:rPr>
                <w:lang w:eastAsia="zh-CN"/>
              </w:rPr>
            </w:pPr>
            <w:r w:rsidRPr="000D7688">
              <w:rPr>
                <w:rFonts w:hint="eastAsia"/>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0D7688">
            <w:pPr>
              <w:pStyle w:val="TAC"/>
              <w:rPr>
                <w:lang w:eastAsia="zh-CN"/>
              </w:rPr>
            </w:pPr>
            <w:r w:rsidRPr="000D7688">
              <w:rPr>
                <w:rFonts w:hint="eastAsia"/>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0D7688">
            <w:pPr>
              <w:pStyle w:val="TAC"/>
              <w:rPr>
                <w:lang w:eastAsia="zh-CN"/>
              </w:rPr>
            </w:pPr>
            <w:r w:rsidRPr="000D7688">
              <w:rPr>
                <w:rFonts w:hint="eastAsia"/>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0D7688">
            <w:pPr>
              <w:pStyle w:val="TAC"/>
              <w:rPr>
                <w:rFonts w:cs="Arial"/>
                <w:szCs w:val="18"/>
                <w:lang w:eastAsia="zh-CN"/>
              </w:rPr>
            </w:pPr>
            <w:r w:rsidRPr="000D7688">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0D7688">
            <w:pPr>
              <w:pStyle w:val="TAC"/>
              <w:rPr>
                <w:lang w:eastAsia="zh-CN"/>
              </w:rPr>
            </w:pPr>
            <w:r w:rsidRPr="000D7688">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0D7688">
            <w:pPr>
              <w:pStyle w:val="TAC"/>
              <w:rPr>
                <w:lang w:eastAsia="zh-CN"/>
              </w:rPr>
            </w:pPr>
            <w:r w:rsidRPr="000D7688">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0D7688">
            <w:pPr>
              <w:pStyle w:val="TAC"/>
              <w:rPr>
                <w:lang w:eastAsia="zh-CN"/>
              </w:rPr>
            </w:pPr>
            <w:r w:rsidRPr="000D7688">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0D7688">
            <w:pPr>
              <w:pStyle w:val="TAC"/>
              <w:rPr>
                <w:lang w:eastAsia="zh-CN"/>
              </w:rPr>
            </w:pPr>
            <w:r w:rsidRPr="000D7688">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0D7688">
            <w:pPr>
              <w:pStyle w:val="TAC"/>
              <w:rPr>
                <w:lang w:eastAsia="zh-CN"/>
              </w:rPr>
            </w:pPr>
            <w:r w:rsidRPr="000D7688">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481448">
            <w:pPr>
              <w:pStyle w:val="TAL"/>
            </w:pPr>
            <w:r w:rsidRPr="00481448">
              <w:t>-</w:t>
            </w:r>
            <w:r w:rsidRPr="00481448">
              <w:tab/>
              <w:t>"true": indicate that immediate reporting is requested.</w:t>
            </w:r>
          </w:p>
          <w:p w14:paraId="4B757019" w14:textId="77777777" w:rsidR="009C6DD7" w:rsidRPr="000A0A5F" w:rsidRDefault="009C6DD7" w:rsidP="00481448">
            <w:pPr>
              <w:pStyle w:val="TAL"/>
            </w:pPr>
            <w:r w:rsidRPr="00481448">
              <w:t>-</w:t>
            </w:r>
            <w:r w:rsidRPr="00481448">
              <w:tab/>
              <w:t>"false": indicate that immediate reporting is not requested.</w:t>
            </w:r>
          </w:p>
          <w:p w14:paraId="735A4493" w14:textId="77777777" w:rsidR="009C6DD7" w:rsidRPr="000A0A5F" w:rsidRDefault="009C6DD7" w:rsidP="00481448">
            <w:pPr>
              <w:pStyle w:val="TAL"/>
            </w:pPr>
            <w:r w:rsidRPr="00481448">
              <w:t>-</w:t>
            </w:r>
            <w:r w:rsidRPr="00481448">
              <w:tab/>
              <w:t>The default value is "false" if this attribute is 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C142B36"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"PDU_SESSION_ENERGY", "SERVICE_FLOW_ENERGY" and/or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0D7688">
            <w:pPr>
              <w:pStyle w:val="TAC"/>
              <w:rPr>
                <w:lang w:eastAsia="zh-CN"/>
              </w:rPr>
            </w:pPr>
            <w:r w:rsidRPr="000D7688">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0D7688">
            <w:pPr>
              <w:pStyle w:val="TAC"/>
              <w:rPr>
                <w:lang w:eastAsia="zh-CN"/>
              </w:rPr>
            </w:pPr>
            <w:r w:rsidRPr="000D7688">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0D7688">
            <w:pPr>
              <w:pStyle w:val="TAC"/>
              <w:rPr>
                <w:lang w:eastAsia="zh-CN"/>
              </w:rPr>
            </w:pPr>
            <w:r w:rsidRPr="000D7688">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0D7688">
            <w:pPr>
              <w:pStyle w:val="TAC"/>
              <w:rPr>
                <w:lang w:eastAsia="zh-CN"/>
              </w:rPr>
            </w:pPr>
            <w:r w:rsidRPr="000D7688">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0D7688">
            <w:pPr>
              <w:pStyle w:val="TAC"/>
              <w:rPr>
                <w:lang w:eastAsia="zh-CN"/>
              </w:rPr>
            </w:pPr>
            <w:r w:rsidRPr="000D7688">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0D7688">
            <w:pPr>
              <w:pStyle w:val="TAC"/>
              <w:rPr>
                <w:lang w:eastAsia="zh-CN"/>
              </w:rPr>
            </w:pPr>
            <w:r w:rsidRPr="000D7688">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0D7688">
            <w:pPr>
              <w:pStyle w:val="TAC"/>
              <w:rPr>
                <w:rFonts w:cs="Arial"/>
                <w:szCs w:val="18"/>
                <w:lang w:eastAsia="zh-CN"/>
              </w:rPr>
            </w:pPr>
            <w:r w:rsidRPr="000D7688">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array(RangingSlResult)</w:t>
            </w:r>
          </w:p>
        </w:tc>
        <w:tc>
          <w:tcPr>
            <w:tcW w:w="1134" w:type="dxa"/>
          </w:tcPr>
          <w:p w14:paraId="0E381694" w14:textId="77777777" w:rsidR="00B84F88" w:rsidRPr="000A0A5F" w:rsidRDefault="00B84F88" w:rsidP="000D7688">
            <w:pPr>
              <w:pStyle w:val="TAC"/>
              <w:rPr>
                <w:lang w:eastAsia="zh-CN"/>
              </w:rPr>
            </w:pPr>
            <w:r w:rsidRPr="000D7688">
              <w:t>0..N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(RelatedU</w:t>
            </w:r>
            <w:r>
              <w:rPr>
                <w:rFonts w:cs="Arial"/>
                <w:szCs w:val="18"/>
              </w:rPr>
              <w:t>e</w:t>
            </w:r>
            <w:r w:rsidRPr="000A0A5F">
              <w:rPr>
                <w:rFonts w:cs="Arial"/>
                <w:szCs w:val="18"/>
              </w:rPr>
              <w:t>)</w:t>
            </w:r>
          </w:p>
        </w:tc>
        <w:tc>
          <w:tcPr>
            <w:tcW w:w="1134" w:type="dxa"/>
          </w:tcPr>
          <w:p w14:paraId="5D854052" w14:textId="77777777" w:rsidR="00B84F88" w:rsidRPr="000A0A5F" w:rsidRDefault="00B84F88" w:rsidP="000D7688">
            <w:pPr>
              <w:pStyle w:val="TAC"/>
              <w:rPr>
                <w:lang w:eastAsia="zh-CN"/>
              </w:rPr>
            </w:pPr>
            <w:r w:rsidRPr="000D7688">
              <w:t>0..N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0D7688">
            <w:pPr>
              <w:pStyle w:val="TAC"/>
              <w:rPr>
                <w:rFonts w:cs="Arial"/>
                <w:szCs w:val="18"/>
              </w:rPr>
            </w:pPr>
            <w:r w:rsidRPr="000D7688">
              <w:t>0..N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679B9F04" w14:textId="53B34B03" w:rsidR="00B84F88" w:rsidRPr="000A0A5F" w:rsidRDefault="00B84F88" w:rsidP="0048144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r w:rsidR="00481448">
              <w:t xml:space="preserve"> </w:t>
            </w:r>
            <w:r w:rsidR="00481448">
              <w:br/>
            </w:r>
            <w:r w:rsidRPr="00481448">
              <w:t>When the "GMEC" feature is supported, the "externalGroupId" attribute shall be included to subscribe to the group members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333F8DE4"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86CB73"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4C0F5E">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095" w:name="_Toc105674348"/>
      <w:bookmarkStart w:id="2096" w:name="_Toc130502387"/>
      <w:bookmarkStart w:id="2097" w:name="_Toc153625169"/>
      <w:bookmarkStart w:id="2098" w:name="_Toc185505400"/>
      <w:bookmarkStart w:id="2099" w:name="_Toc11247310"/>
      <w:bookmarkStart w:id="2100" w:name="_Toc27044430"/>
      <w:bookmarkStart w:id="2101" w:name="_Toc36033472"/>
      <w:bookmarkStart w:id="2102" w:name="_Toc45131604"/>
      <w:bookmarkStart w:id="2103" w:name="_Toc49775889"/>
      <w:bookmarkStart w:id="2104" w:name="_Toc51746809"/>
      <w:bookmarkStart w:id="2105" w:name="_Toc66360353"/>
      <w:bookmarkStart w:id="2106" w:name="_Toc68104858"/>
      <w:bookmarkStart w:id="2107" w:name="_Toc74755488"/>
      <w:bookmarkStart w:id="2108" w:name="_Toc222784108"/>
      <w:r w:rsidRPr="000A0A5F">
        <w:t>5.3.2.1.3</w:t>
      </w:r>
      <w:r w:rsidRPr="000A0A5F">
        <w:tab/>
      </w:r>
      <w:r w:rsidR="00687AC5" w:rsidRPr="000A0A5F">
        <w:t>Void</w:t>
      </w:r>
      <w:bookmarkEnd w:id="2095"/>
      <w:bookmarkEnd w:id="2096"/>
      <w:bookmarkEnd w:id="2097"/>
      <w:bookmarkEnd w:id="2098"/>
      <w:bookmarkEnd w:id="2108"/>
    </w:p>
    <w:p w14:paraId="7948FEEA" w14:textId="77777777" w:rsidR="00CB0DD7" w:rsidRPr="000A0A5F" w:rsidRDefault="00CB0DD7">
      <w:pPr>
        <w:pStyle w:val="Heading4"/>
      </w:pPr>
      <w:bookmarkStart w:id="2109" w:name="_Toc105674349"/>
      <w:bookmarkStart w:id="2110" w:name="_Toc130502388"/>
      <w:bookmarkStart w:id="2111" w:name="_Toc153625170"/>
      <w:bookmarkStart w:id="2112" w:name="_Toc185505401"/>
      <w:bookmarkStart w:id="2113" w:name="_Toc222784109"/>
      <w:r w:rsidRPr="000A0A5F">
        <w:t>5.3.2.2</w:t>
      </w:r>
      <w:r w:rsidRPr="000A0A5F">
        <w:tab/>
        <w:t>Notification data types</w:t>
      </w:r>
      <w:bookmarkEnd w:id="2099"/>
      <w:bookmarkEnd w:id="2100"/>
      <w:bookmarkEnd w:id="2101"/>
      <w:bookmarkEnd w:id="2102"/>
      <w:bookmarkEnd w:id="2103"/>
      <w:bookmarkEnd w:id="2104"/>
      <w:bookmarkEnd w:id="2105"/>
      <w:bookmarkEnd w:id="2106"/>
      <w:bookmarkEnd w:id="2107"/>
      <w:bookmarkEnd w:id="2109"/>
      <w:bookmarkEnd w:id="2110"/>
      <w:bookmarkEnd w:id="2111"/>
      <w:bookmarkEnd w:id="2112"/>
      <w:bookmarkEnd w:id="2113"/>
    </w:p>
    <w:p w14:paraId="00684156" w14:textId="77777777" w:rsidR="00CB0DD7" w:rsidRPr="000A0A5F" w:rsidRDefault="00CB0DD7">
      <w:pPr>
        <w:pStyle w:val="Heading5"/>
      </w:pPr>
      <w:bookmarkStart w:id="2114" w:name="_Toc11247311"/>
      <w:bookmarkStart w:id="2115" w:name="_Toc27044431"/>
      <w:bookmarkStart w:id="2116" w:name="_Toc36033473"/>
      <w:bookmarkStart w:id="2117" w:name="_Toc45131605"/>
      <w:bookmarkStart w:id="2118" w:name="_Toc49775890"/>
      <w:bookmarkStart w:id="2119" w:name="_Toc51746810"/>
      <w:bookmarkStart w:id="2120" w:name="_Toc66360354"/>
      <w:bookmarkStart w:id="2121" w:name="_Toc68104859"/>
      <w:bookmarkStart w:id="2122" w:name="_Toc74755489"/>
      <w:bookmarkStart w:id="2123" w:name="_Toc105674350"/>
      <w:bookmarkStart w:id="2124" w:name="_Toc130502389"/>
      <w:bookmarkStart w:id="2125" w:name="_Toc153625171"/>
      <w:bookmarkStart w:id="2126" w:name="_Toc185505402"/>
      <w:bookmarkStart w:id="2127" w:name="_Toc222784110"/>
      <w:r w:rsidRPr="000A0A5F">
        <w:t>5.3.2.2.1</w:t>
      </w:r>
      <w:r w:rsidRPr="000A0A5F">
        <w:tab/>
        <w:t>Introduction</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28" w:name="_Toc11247312"/>
      <w:bookmarkStart w:id="2129" w:name="_Toc27044432"/>
      <w:bookmarkStart w:id="2130" w:name="_Toc36033474"/>
      <w:bookmarkStart w:id="2131" w:name="_Toc45131606"/>
      <w:bookmarkStart w:id="2132" w:name="_Toc49775891"/>
      <w:bookmarkStart w:id="2133" w:name="_Toc51746811"/>
      <w:bookmarkStart w:id="2134" w:name="_Toc66360355"/>
      <w:bookmarkStart w:id="2135" w:name="_Toc68104860"/>
      <w:bookmarkStart w:id="2136" w:name="_Toc74755490"/>
      <w:bookmarkStart w:id="2137" w:name="_Toc105674351"/>
      <w:bookmarkStart w:id="2138" w:name="_Toc130502390"/>
      <w:bookmarkStart w:id="2139" w:name="_Toc153625172"/>
      <w:bookmarkStart w:id="2140" w:name="_Toc185505403"/>
      <w:bookmarkStart w:id="2141" w:name="_Toc222784111"/>
      <w:r w:rsidRPr="000A0A5F">
        <w:t>5.3.2.2.2</w:t>
      </w:r>
      <w:r w:rsidRPr="000A0A5F">
        <w:tab/>
        <w:t>Type: MonitoringNotification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rsidP="000D7688">
            <w:pPr>
              <w:pStyle w:val="TAH"/>
            </w:pPr>
            <w:r w:rsidRPr="000D7688">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rsidP="000D7688">
            <w:pPr>
              <w:pStyle w:val="TAL"/>
              <w:rPr>
                <w:rFonts w:eastAsia="Times New Roman"/>
                <w:b/>
              </w:rPr>
            </w:pPr>
            <w:r w:rsidRPr="000D7688">
              <w:t>subscription</w:t>
            </w:r>
          </w:p>
        </w:tc>
        <w:tc>
          <w:tcPr>
            <w:tcW w:w="1559" w:type="dxa"/>
          </w:tcPr>
          <w:p w14:paraId="4F7BD5F6" w14:textId="77777777" w:rsidR="00CB0DD7" w:rsidRPr="000A0A5F" w:rsidRDefault="00CB0DD7" w:rsidP="000D7688">
            <w:pPr>
              <w:pStyle w:val="TAL"/>
              <w:rPr>
                <w:rFonts w:eastAsia="Times New Roman"/>
                <w:b/>
              </w:rPr>
            </w:pPr>
            <w:r w:rsidRPr="000D7688">
              <w:t>Link</w:t>
            </w:r>
          </w:p>
        </w:tc>
        <w:tc>
          <w:tcPr>
            <w:tcW w:w="992" w:type="dxa"/>
          </w:tcPr>
          <w:p w14:paraId="5CCC2B16" w14:textId="77777777" w:rsidR="00CB0DD7" w:rsidRPr="000A0A5F" w:rsidRDefault="00CB0DD7" w:rsidP="000D7688">
            <w:pPr>
              <w:pStyle w:val="TAL"/>
              <w:rPr>
                <w:rFonts w:eastAsia="Times New Roman"/>
              </w:rPr>
            </w:pPr>
            <w:r w:rsidRPr="000D7688">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28332F6F" w:rsidR="00E34307" w:rsidRPr="000A0A5F" w:rsidRDefault="008F044C" w:rsidP="00E34307">
            <w:pPr>
              <w:pStyle w:val="TAL"/>
              <w:rPr>
                <w:lang w:eastAsia="zh-CN"/>
              </w:rPr>
            </w:pPr>
            <w:r>
              <w:rPr>
                <w:lang w:eastAsia="zh-CN"/>
              </w:rPr>
              <w:t>b</w:t>
            </w:r>
            <w:r w:rsidR="00E34307"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2" w:name="_Toc11247313"/>
      <w:bookmarkStart w:id="2143" w:name="_Toc27044433"/>
      <w:bookmarkStart w:id="2144" w:name="_Toc36033475"/>
      <w:bookmarkStart w:id="2145" w:name="_Toc45131607"/>
      <w:bookmarkStart w:id="2146" w:name="_Toc49775892"/>
      <w:bookmarkStart w:id="2147" w:name="_Toc51746812"/>
      <w:bookmarkStart w:id="2148" w:name="_Toc66360356"/>
      <w:bookmarkStart w:id="2149" w:name="_Toc68104861"/>
      <w:bookmarkStart w:id="2150" w:name="_Toc74755491"/>
      <w:bookmarkStart w:id="2151" w:name="_Toc105674352"/>
      <w:bookmarkStart w:id="2152" w:name="_Toc130502391"/>
      <w:bookmarkStart w:id="2153" w:name="_Toc153625173"/>
      <w:bookmarkStart w:id="2154" w:name="_Toc185505404"/>
      <w:bookmarkStart w:id="2155" w:name="_Toc222784112"/>
      <w:r w:rsidRPr="000A0A5F">
        <w:t>5.3.2.3</w:t>
      </w:r>
      <w:r w:rsidRPr="000A0A5F">
        <w:tab/>
        <w:t>Referenced structured data types</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99D341A" w14:textId="77777777" w:rsidR="00CB0DD7" w:rsidRPr="000A0A5F" w:rsidRDefault="00CB0DD7">
      <w:pPr>
        <w:pStyle w:val="Heading5"/>
      </w:pPr>
      <w:bookmarkStart w:id="2156" w:name="_Toc11247314"/>
      <w:bookmarkStart w:id="2157" w:name="_Toc27044434"/>
      <w:bookmarkStart w:id="2158" w:name="_Toc36033476"/>
      <w:bookmarkStart w:id="2159" w:name="_Toc45131608"/>
      <w:bookmarkStart w:id="2160" w:name="_Toc49775893"/>
      <w:bookmarkStart w:id="2161" w:name="_Toc51746813"/>
      <w:bookmarkStart w:id="2162" w:name="_Toc66360357"/>
      <w:bookmarkStart w:id="2163" w:name="_Toc68104862"/>
      <w:bookmarkStart w:id="2164" w:name="_Toc74755492"/>
      <w:bookmarkStart w:id="2165" w:name="_Toc105674353"/>
      <w:bookmarkStart w:id="2166" w:name="_Toc130502392"/>
      <w:bookmarkStart w:id="2167" w:name="_Toc153625174"/>
      <w:bookmarkStart w:id="2168" w:name="_Toc185505405"/>
      <w:bookmarkStart w:id="2169" w:name="_Toc222784113"/>
      <w:r w:rsidRPr="000A0A5F">
        <w:t>5.3.2.3.1</w:t>
      </w:r>
      <w:r w:rsidRPr="000A0A5F">
        <w:tab/>
        <w:t>Introduction</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0" w:name="_Toc11247315"/>
      <w:bookmarkStart w:id="2171" w:name="_Toc27044435"/>
      <w:bookmarkStart w:id="2172" w:name="_Toc36033477"/>
      <w:bookmarkStart w:id="2173" w:name="_Toc45131609"/>
      <w:bookmarkStart w:id="2174" w:name="_Toc49775894"/>
      <w:bookmarkStart w:id="2175" w:name="_Toc51746814"/>
      <w:bookmarkStart w:id="2176" w:name="_Toc66360358"/>
      <w:bookmarkStart w:id="2177" w:name="_Toc68104863"/>
      <w:bookmarkStart w:id="2178" w:name="_Toc74755493"/>
      <w:bookmarkStart w:id="2179" w:name="_Toc105674354"/>
      <w:bookmarkStart w:id="2180" w:name="_Toc130502393"/>
      <w:bookmarkStart w:id="2181" w:name="_Toc153625175"/>
      <w:bookmarkStart w:id="2182" w:name="_Toc185505406"/>
      <w:bookmarkStart w:id="2183" w:name="_Toc222784114"/>
      <w:r w:rsidRPr="000A0A5F">
        <w:t>5.3.2.3.2</w:t>
      </w:r>
      <w:r w:rsidRPr="000A0A5F">
        <w:tab/>
        <w:t>Type: MonitoringEventReport</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rsidP="000D7688">
            <w:pPr>
              <w:pStyle w:val="TAH"/>
            </w:pPr>
            <w:r w:rsidRPr="000D7688">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0D7688">
            <w:pPr>
              <w:pStyle w:val="TAL"/>
              <w:rPr>
                <w:rFonts w:eastAsia="Times New Roman"/>
              </w:rPr>
            </w:pPr>
            <w:r w:rsidRPr="000D7688">
              <w:t>imeiChange</w:t>
            </w:r>
          </w:p>
        </w:tc>
        <w:tc>
          <w:tcPr>
            <w:tcW w:w="2126" w:type="dxa"/>
            <w:gridSpan w:val="2"/>
            <w:vAlign w:val="center"/>
          </w:tcPr>
          <w:p w14:paraId="2A484101" w14:textId="77777777" w:rsidR="00CB0DD7" w:rsidRPr="000A0A5F" w:rsidRDefault="00CB0DD7" w:rsidP="000D7688">
            <w:pPr>
              <w:pStyle w:val="TAL"/>
              <w:rPr>
                <w:rFonts w:eastAsia="Times New Roman"/>
              </w:rPr>
            </w:pPr>
            <w:r w:rsidRPr="000D7688">
              <w:t>AssociationType</w:t>
            </w:r>
          </w:p>
        </w:tc>
        <w:tc>
          <w:tcPr>
            <w:tcW w:w="1276" w:type="dxa"/>
            <w:gridSpan w:val="2"/>
            <w:vAlign w:val="center"/>
          </w:tcPr>
          <w:p w14:paraId="30F29BB4" w14:textId="77777777" w:rsidR="00CB0DD7" w:rsidRPr="000A0A5F" w:rsidRDefault="00CB0DD7" w:rsidP="000D7688">
            <w:pPr>
              <w:pStyle w:val="TAL"/>
              <w:rPr>
                <w:rFonts w:eastAsia="Times New Roman"/>
              </w:rPr>
            </w:pPr>
            <w:r w:rsidRPr="000D7688">
              <w:rPr>
                <w:rFonts w:hint="eastAsia"/>
              </w:rPr>
              <w:t>0..1</w:t>
            </w:r>
          </w:p>
        </w:tc>
        <w:tc>
          <w:tcPr>
            <w:tcW w:w="2995" w:type="dxa"/>
            <w:gridSpan w:val="2"/>
            <w:vAlign w:val="center"/>
          </w:tcPr>
          <w:p w14:paraId="664C2826" w14:textId="77777777" w:rsidR="00A1193A" w:rsidRDefault="00A1193A" w:rsidP="000D7688">
            <w:pPr>
              <w:pStyle w:val="TAL"/>
              <w:rPr>
                <w:b/>
                <w:lang w:eastAsia="zh-CN"/>
              </w:rPr>
            </w:pPr>
            <w:r w:rsidRPr="000D7688">
              <w:t>If "monitoringType" is "CHANGE_OF_IMSI_IMEI_ASSOCIATION", this parameter shall be included to identify the event of change of IMSI-IMEI or IMSI-IMEISV association is detected.</w:t>
            </w:r>
          </w:p>
          <w:p w14:paraId="12AD18E4" w14:textId="77777777" w:rsidR="00CB0DD7" w:rsidRPr="000A0A5F" w:rsidRDefault="00A1193A" w:rsidP="000D7688">
            <w:pPr>
              <w:pStyle w:val="TAL"/>
              <w:rPr>
                <w:rFonts w:eastAsia="Times New Roman" w:cs="Arial"/>
                <w:szCs w:val="18"/>
              </w:rPr>
            </w:pPr>
            <w:r w:rsidRPr="000D7688">
              <w:t>See also 3GPP TS 29.336 [11] clause 8.4.22 for pre-5G.</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3BE99FE9" w:rsidR="00133DBE" w:rsidRPr="000A0A5F" w:rsidRDefault="008F044C" w:rsidP="00133DBE">
            <w:pPr>
              <w:pStyle w:val="TAL"/>
              <w:rPr>
                <w:rFonts w:eastAsia="Times New Roman"/>
              </w:rPr>
            </w:pPr>
            <w:r>
              <w:t>ApplicationId</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F11D52">
            <w:pPr>
              <w:pStyle w:val="TAL"/>
              <w:rPr>
                <w:lang w:eastAsia="zh-CN"/>
              </w:rPr>
            </w:pPr>
            <w:r>
              <w:rPr>
                <w:lang w:eastAsia="zh-CN"/>
              </w:rPr>
              <w:t>Identifies the MS internal PSTN/ISDN number.</w:t>
            </w:r>
          </w:p>
          <w:p w14:paraId="76FB355F" w14:textId="77777777" w:rsidR="00EC38E1" w:rsidRDefault="00EC38E1" w:rsidP="00F11D52">
            <w:pPr>
              <w:pStyle w:val="TAL"/>
              <w:rPr>
                <w:lang w:eastAsia="zh-CN"/>
              </w:rPr>
            </w:pPr>
          </w:p>
          <w:p w14:paraId="619725E2" w14:textId="77777777" w:rsidR="00EB77A4" w:rsidRDefault="00EB77A4" w:rsidP="00F11D52">
            <w:pPr>
              <w:pStyle w:val="TAL"/>
              <w:rPr>
                <w:lang w:eastAsia="zh-CN"/>
              </w:rPr>
            </w:pPr>
            <w:r w:rsidRPr="005245A4">
              <w:rPr>
                <w:lang w:eastAsia="zh-CN"/>
              </w:rPr>
              <w:t xml:space="preserve">This attribute may also be present in </w:t>
            </w:r>
            <w:r w:rsidRPr="00D31D74">
              <w:rPr>
                <w:rFonts w:cs="Arial"/>
                <w:szCs w:val="18"/>
              </w:rPr>
              <w:t>the monitoring event subscription one-time response message</w:t>
            </w:r>
            <w:r>
              <w:rPr>
                <w:rFonts w:cs="Arial"/>
                <w:szCs w:val="18"/>
                <w:lang w:eastAsia="zh-CN"/>
              </w:rPr>
              <w:t xml:space="preserve"> and contain the GPSI form of MSISDN</w:t>
            </w:r>
            <w:r w:rsidRPr="005245A4">
              <w:rPr>
                <w:lang w:eastAsia="zh-CN"/>
              </w:rPr>
              <w:t>, if the "UEId_retrieval_</w:t>
            </w:r>
            <w:r>
              <w:rPr>
                <w:lang w:eastAsia="zh-CN"/>
              </w:rPr>
              <w:t>E</w:t>
            </w:r>
            <w:r w:rsidRPr="005245A4">
              <w:rPr>
                <w:lang w:eastAsia="zh-CN"/>
              </w:rPr>
              <w:t>xt</w:t>
            </w:r>
            <w:r>
              <w:rPr>
                <w:lang w:eastAsia="zh-CN"/>
              </w:rPr>
              <w:t>1</w:t>
            </w:r>
            <w:r w:rsidRPr="005245A4">
              <w:rPr>
                <w:lang w:eastAsia="zh-CN"/>
              </w:rPr>
              <w:t>" feature is supported and the corresponding request message includes the "ueIpAddr" attribute or the "ueMacAddr" attribute</w:t>
            </w:r>
            <w:r>
              <w:rPr>
                <w:lang w:eastAsia="zh-CN"/>
              </w:rPr>
              <w:t>.</w:t>
            </w:r>
          </w:p>
          <w:p w14:paraId="0E1C7F68" w14:textId="77777777" w:rsidR="00EB77A4" w:rsidRDefault="00EB77A4" w:rsidP="00F11D52">
            <w:pPr>
              <w:pStyle w:val="TAL"/>
              <w:rPr>
                <w:lang w:eastAsia="zh-CN"/>
              </w:rPr>
            </w:pPr>
          </w:p>
          <w:p w14:paraId="1E3B6A29" w14:textId="51ED0D1A" w:rsidR="008F09E4" w:rsidRPr="000A0A5F" w:rsidRDefault="00EC38E1" w:rsidP="00F11D52">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lastRenderedPageBreak/>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lastRenderedPageBreak/>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lastRenderedPageBreak/>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52CC7E89" w14:textId="77777777" w:rsidR="00CB0DD7" w:rsidRPr="000A0A5F" w:rsidRDefault="00CB0DD7">
      <w:pPr>
        <w:pStyle w:val="Heading5"/>
      </w:pPr>
      <w:bookmarkStart w:id="2184" w:name="_Toc11247316"/>
      <w:bookmarkStart w:id="2185" w:name="_Toc27044436"/>
      <w:bookmarkStart w:id="2186" w:name="_Toc36033478"/>
      <w:bookmarkStart w:id="2187" w:name="_Toc45131610"/>
      <w:bookmarkStart w:id="2188" w:name="_Toc49775895"/>
      <w:bookmarkStart w:id="2189" w:name="_Toc51746815"/>
      <w:bookmarkStart w:id="2190" w:name="_Toc66360359"/>
      <w:bookmarkStart w:id="2191" w:name="_Toc68104864"/>
      <w:bookmarkStart w:id="2192" w:name="_Toc74755494"/>
      <w:bookmarkStart w:id="2193" w:name="_Toc105674355"/>
      <w:bookmarkStart w:id="2194" w:name="_Toc130502394"/>
      <w:bookmarkStart w:id="2195" w:name="_Toc153625176"/>
      <w:bookmarkStart w:id="2196" w:name="_Toc185505407"/>
      <w:bookmarkStart w:id="2197" w:name="_Toc222784115"/>
      <w:r w:rsidRPr="000A0A5F">
        <w:t>5.3.2.3.3</w:t>
      </w:r>
      <w:r w:rsidRPr="000A0A5F">
        <w:tab/>
        <w:t>Type: IdleStatusInfo</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rsidP="000D7688">
            <w:pPr>
              <w:pStyle w:val="TAH"/>
            </w:pPr>
            <w:r w:rsidRPr="000D7688">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198" w:name="_Toc11247317"/>
      <w:bookmarkStart w:id="2199" w:name="_Toc27044437"/>
      <w:bookmarkStart w:id="2200" w:name="_Toc36033479"/>
      <w:bookmarkStart w:id="2201" w:name="_Toc45131611"/>
      <w:bookmarkStart w:id="2202" w:name="_Toc49775896"/>
      <w:bookmarkStart w:id="2203" w:name="_Toc51746816"/>
      <w:bookmarkStart w:id="2204" w:name="_Toc66360360"/>
      <w:bookmarkStart w:id="2205" w:name="_Toc68104865"/>
      <w:bookmarkStart w:id="2206" w:name="_Toc74755495"/>
      <w:bookmarkStart w:id="2207" w:name="_Toc105674356"/>
      <w:bookmarkStart w:id="2208" w:name="_Toc130502395"/>
      <w:bookmarkStart w:id="2209" w:name="_Toc153625177"/>
      <w:bookmarkStart w:id="2210" w:name="_Toc185505408"/>
      <w:bookmarkStart w:id="2211" w:name="_Toc222784116"/>
      <w:r w:rsidRPr="000A0A5F">
        <w:t>5.3.2.3.4</w:t>
      </w:r>
      <w:r w:rsidRPr="000A0A5F">
        <w:tab/>
        <w:t>Type: UePerLocationReport</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rsidP="000D7688">
            <w:pPr>
              <w:pStyle w:val="TAH"/>
            </w:pPr>
            <w:r w:rsidRPr="000D7688">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2" w:name="_Toc11247318"/>
      <w:bookmarkStart w:id="2213" w:name="_Toc27044438"/>
      <w:bookmarkStart w:id="2214" w:name="_Toc36033480"/>
      <w:bookmarkStart w:id="2215" w:name="_Toc45131612"/>
      <w:bookmarkStart w:id="2216" w:name="_Toc49775897"/>
      <w:bookmarkStart w:id="2217" w:name="_Toc51746817"/>
      <w:bookmarkStart w:id="2218" w:name="_Toc66360361"/>
      <w:bookmarkStart w:id="2219" w:name="_Toc68104866"/>
      <w:bookmarkStart w:id="2220" w:name="_Toc74755496"/>
      <w:bookmarkStart w:id="2221" w:name="_Toc105674357"/>
      <w:bookmarkStart w:id="2222" w:name="_Toc130502396"/>
      <w:bookmarkStart w:id="2223" w:name="_Toc153625178"/>
      <w:bookmarkStart w:id="2224" w:name="_Toc185505409"/>
      <w:bookmarkStart w:id="2225" w:name="_Toc222784117"/>
      <w:r w:rsidRPr="000A0A5F">
        <w:t>5.3.2.3.5</w:t>
      </w:r>
      <w:r w:rsidRPr="000A0A5F">
        <w:tab/>
        <w:t xml:space="preserve">Type: </w:t>
      </w:r>
      <w:r w:rsidRPr="000A0A5F">
        <w:rPr>
          <w:lang w:eastAsia="zh-CN"/>
        </w:rPr>
        <w:t>LocationInfo</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8A57DF">
            <w:pPr>
              <w:pStyle w:val="TAL"/>
            </w:pPr>
            <w:r w:rsidRPr="008A57DF">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20519718" w:rsidR="00A70511" w:rsidRPr="000A0A5F" w:rsidRDefault="00481448" w:rsidP="00481448">
            <w:pPr>
              <w:pStyle w:val="TAN"/>
              <w:rPr>
                <w:lang w:eastAsia="zh-CN"/>
              </w:rPr>
            </w:pPr>
            <w:r>
              <w:tab/>
            </w:r>
            <w:r w:rsidR="00A70511" w:rsidRPr="000A0A5F">
              <w:t>-</w:t>
            </w:r>
            <w:r w:rsidR="00A70511"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51E47DC" w:rsidR="00A70511" w:rsidRPr="000A0A5F" w:rsidRDefault="00481448" w:rsidP="00481448">
            <w:pPr>
              <w:pStyle w:val="TAN"/>
            </w:pPr>
            <w:r>
              <w:tab/>
            </w:r>
            <w:r w:rsidR="00A70511" w:rsidRPr="000A0A5F">
              <w:t>-</w:t>
            </w:r>
            <w:r w:rsidR="00A70511"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26" w:name="_Toc11247319"/>
      <w:bookmarkStart w:id="2227" w:name="_Toc27044439"/>
      <w:bookmarkStart w:id="2228" w:name="_Toc36033481"/>
      <w:bookmarkStart w:id="2229" w:name="_Toc45131613"/>
      <w:bookmarkStart w:id="2230" w:name="_Toc49775898"/>
      <w:bookmarkStart w:id="2231" w:name="_Toc51746818"/>
      <w:bookmarkStart w:id="2232" w:name="_Toc66360362"/>
      <w:bookmarkStart w:id="2233" w:name="_Toc68104867"/>
      <w:bookmarkStart w:id="2234" w:name="_Toc74755497"/>
      <w:bookmarkStart w:id="2235" w:name="_Toc105674358"/>
      <w:bookmarkStart w:id="2236" w:name="_Toc130502397"/>
      <w:bookmarkStart w:id="2237" w:name="_Toc153625179"/>
      <w:bookmarkStart w:id="2238" w:name="_Toc185505410"/>
      <w:bookmarkStart w:id="2239" w:name="_Toc222784118"/>
      <w:r w:rsidRPr="000A0A5F">
        <w:t>5.3.2.3.6</w:t>
      </w:r>
      <w:r w:rsidRPr="000A0A5F">
        <w:tab/>
        <w:t>Type: Failure</w:t>
      </w:r>
      <w:r w:rsidRPr="000A0A5F">
        <w:rPr>
          <w:lang w:eastAsia="zh-CN"/>
        </w:rPr>
        <w:t>Cause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0" w:name="_Toc11247320"/>
      <w:bookmarkStart w:id="2241" w:name="_Toc27044440"/>
      <w:bookmarkStart w:id="2242" w:name="_Toc36033482"/>
      <w:bookmarkStart w:id="2243" w:name="_Toc45131614"/>
      <w:bookmarkStart w:id="2244" w:name="_Toc49775899"/>
      <w:bookmarkStart w:id="2245" w:name="_Toc51746819"/>
      <w:bookmarkStart w:id="2246" w:name="_Toc66360363"/>
      <w:bookmarkStart w:id="2247" w:name="_Toc68104868"/>
      <w:bookmarkStart w:id="2248" w:name="_Toc74755498"/>
      <w:bookmarkStart w:id="2249" w:name="_Toc105674359"/>
      <w:bookmarkStart w:id="2250" w:name="_Toc130502398"/>
      <w:bookmarkStart w:id="2251" w:name="_Toc153625180"/>
      <w:bookmarkStart w:id="2252" w:name="_Toc185505411"/>
      <w:bookmarkStart w:id="2253" w:name="_Toc222784119"/>
      <w:r w:rsidRPr="000A0A5F">
        <w:lastRenderedPageBreak/>
        <w:t>5.3.2.3.7</w:t>
      </w:r>
      <w:r w:rsidRPr="000A0A5F">
        <w:tab/>
        <w:t>Type: PdnConnectionInformation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5"/>
        <w:gridCol w:w="1868"/>
        <w:gridCol w:w="1138"/>
        <w:gridCol w:w="3415"/>
        <w:gridCol w:w="1262"/>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rsidP="000D7688">
            <w:pPr>
              <w:pStyle w:val="TAH"/>
            </w:pPr>
            <w:r w:rsidRPr="000D7688">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481448">
            <w:pPr>
              <w:pStyle w:val="TAL"/>
            </w:pPr>
            <w:r w:rsidRPr="00481448">
              <w:t>-</w:t>
            </w:r>
            <w:r w:rsidRPr="00481448">
              <w:tab/>
              <w:t xml:space="preserve">the new RAT Type when the "status" attribute value is set to "RAT_TYPE_CHANGED";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54" w:name="_Toc27044441"/>
      <w:bookmarkStart w:id="2255" w:name="_Toc36033483"/>
      <w:bookmarkStart w:id="2256" w:name="_Toc45131615"/>
      <w:bookmarkStart w:id="2257" w:name="_Toc49775900"/>
      <w:bookmarkStart w:id="2258" w:name="_Toc51746820"/>
      <w:bookmarkStart w:id="2259" w:name="_Toc66360364"/>
      <w:bookmarkStart w:id="2260" w:name="_Toc68104869"/>
      <w:bookmarkStart w:id="2261" w:name="_Toc74755499"/>
      <w:bookmarkStart w:id="2262" w:name="_Toc105674360"/>
      <w:bookmarkStart w:id="2263" w:name="_Toc130502399"/>
      <w:bookmarkStart w:id="2264" w:name="_Toc153625181"/>
      <w:bookmarkStart w:id="2265" w:name="_Toc185505412"/>
      <w:bookmarkStart w:id="2266" w:name="_Toc222784120"/>
      <w:r w:rsidRPr="000A0A5F">
        <w:t>5.3.2.3.8</w:t>
      </w:r>
      <w:r w:rsidRPr="000A0A5F">
        <w:tab/>
        <w:t>Type: AppliedParameterConfiguration</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rsidP="000D7688">
            <w:pPr>
              <w:pStyle w:val="TAH"/>
            </w:pPr>
            <w:r w:rsidRPr="000D7688">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67" w:name="_Toc27044442"/>
      <w:bookmarkStart w:id="2268" w:name="_Toc36033484"/>
      <w:bookmarkStart w:id="2269" w:name="_Toc45131616"/>
      <w:bookmarkStart w:id="2270" w:name="_Toc49775901"/>
      <w:bookmarkStart w:id="2271" w:name="_Toc51746821"/>
      <w:bookmarkStart w:id="2272" w:name="_Toc66360365"/>
      <w:bookmarkStart w:id="2273" w:name="_Toc68104870"/>
      <w:bookmarkStart w:id="2274" w:name="_Toc74755500"/>
      <w:bookmarkStart w:id="2275" w:name="_Toc105674361"/>
      <w:bookmarkStart w:id="2276" w:name="_Toc130502400"/>
      <w:bookmarkStart w:id="2277" w:name="_Toc153625182"/>
      <w:bookmarkStart w:id="2278" w:name="_Toc185505413"/>
      <w:bookmarkStart w:id="2279" w:name="_Toc222784121"/>
      <w:r w:rsidRPr="000A0A5F">
        <w:t>5.3.2.3.9</w:t>
      </w:r>
      <w:r w:rsidRPr="000A0A5F">
        <w:tab/>
        <w:t>Type: ApiCapabilityInfo</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280" w:name="_Toc105674362"/>
      <w:bookmarkStart w:id="2281" w:name="_Toc130502401"/>
      <w:bookmarkStart w:id="2282" w:name="_Toc153625183"/>
      <w:bookmarkStart w:id="2283" w:name="_Toc185505414"/>
      <w:bookmarkStart w:id="2284" w:name="_Toc11247321"/>
      <w:bookmarkStart w:id="2285" w:name="_Toc27044443"/>
      <w:bookmarkStart w:id="2286" w:name="_Toc36033485"/>
      <w:bookmarkStart w:id="2287" w:name="_Toc45131617"/>
      <w:bookmarkStart w:id="2288" w:name="_Toc49775902"/>
      <w:bookmarkStart w:id="2289" w:name="_Toc51746822"/>
      <w:bookmarkStart w:id="2290" w:name="_Toc66360366"/>
      <w:bookmarkStart w:id="2291" w:name="_Toc68104871"/>
      <w:bookmarkStart w:id="2292" w:name="_Toc74755501"/>
      <w:bookmarkStart w:id="2293" w:name="_Toc222784122"/>
      <w:r w:rsidRPr="000A0A5F">
        <w:t>5.3.2.3.10</w:t>
      </w:r>
      <w:r w:rsidRPr="000A0A5F">
        <w:tab/>
        <w:t>Type: MonitoringEventReports</w:t>
      </w:r>
      <w:bookmarkEnd w:id="2280"/>
      <w:bookmarkEnd w:id="2281"/>
      <w:bookmarkEnd w:id="2282"/>
      <w:bookmarkEnd w:id="2283"/>
      <w:bookmarkEnd w:id="229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294" w:name="_Toc105674363"/>
      <w:bookmarkStart w:id="2295" w:name="_Toc130502402"/>
      <w:bookmarkStart w:id="2296" w:name="_Toc153625184"/>
      <w:bookmarkStart w:id="2297" w:name="_Toc185505415"/>
      <w:bookmarkStart w:id="2298" w:name="_Toc222784123"/>
      <w:r w:rsidRPr="000A0A5F">
        <w:t>5.3.2.3.11</w:t>
      </w:r>
      <w:r w:rsidRPr="000A0A5F">
        <w:tab/>
        <w:t>Type: UavPolicy</w:t>
      </w:r>
      <w:bookmarkEnd w:id="2294"/>
      <w:bookmarkEnd w:id="2295"/>
      <w:bookmarkEnd w:id="2296"/>
      <w:bookmarkEnd w:id="2297"/>
      <w:bookmarkEnd w:id="2298"/>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0D7688">
            <w:pPr>
              <w:pStyle w:val="TAH"/>
            </w:pPr>
            <w:r w:rsidRPr="000D7688">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299" w:name="_Toc105674364"/>
      <w:bookmarkStart w:id="2300" w:name="_Toc130502403"/>
      <w:bookmarkStart w:id="2301" w:name="_Toc153625185"/>
      <w:bookmarkStart w:id="2302" w:name="_Toc185505416"/>
      <w:bookmarkStart w:id="2303" w:name="_Toc222784124"/>
      <w:r w:rsidRPr="000A0A5F">
        <w:t>5.3.2.3.</w:t>
      </w:r>
      <w:r w:rsidR="00AC79C0" w:rsidRPr="000A0A5F">
        <w:t>11</w:t>
      </w:r>
      <w:r w:rsidR="008B5CFC">
        <w:t>A</w:t>
      </w:r>
      <w:r w:rsidRPr="000A0A5F">
        <w:tab/>
        <w:t>Type: ConsentRevocNotif</w:t>
      </w:r>
      <w:bookmarkEnd w:id="2299"/>
      <w:bookmarkEnd w:id="2300"/>
      <w:bookmarkEnd w:id="2301"/>
      <w:bookmarkEnd w:id="2302"/>
      <w:bookmarkEnd w:id="2303"/>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04" w:name="_Toc105674365"/>
      <w:bookmarkStart w:id="2305" w:name="_Toc130502404"/>
      <w:bookmarkStart w:id="2306" w:name="_Toc153625186"/>
      <w:bookmarkStart w:id="2307" w:name="_Toc185505417"/>
      <w:bookmarkStart w:id="2308" w:name="_Toc222784125"/>
      <w:r w:rsidRPr="000A0A5F">
        <w:t>5.3.2.3.</w:t>
      </w:r>
      <w:r w:rsidR="00AC79C0" w:rsidRPr="000A0A5F">
        <w:t>12</w:t>
      </w:r>
      <w:r w:rsidRPr="000A0A5F">
        <w:tab/>
        <w:t xml:space="preserve">Type: </w:t>
      </w:r>
      <w:r w:rsidRPr="000A0A5F">
        <w:rPr>
          <w:lang w:eastAsia="zh-CN"/>
        </w:rPr>
        <w:t>ConsentRevoked</w:t>
      </w:r>
      <w:bookmarkEnd w:id="2304"/>
      <w:bookmarkEnd w:id="2305"/>
      <w:bookmarkEnd w:id="2306"/>
      <w:bookmarkEnd w:id="2307"/>
      <w:bookmarkEnd w:id="2308"/>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09" w:name="_Toc112942594"/>
      <w:bookmarkStart w:id="2310" w:name="_Toc130502405"/>
      <w:bookmarkStart w:id="2311" w:name="_Toc153625187"/>
      <w:bookmarkStart w:id="2312" w:name="_Toc185505418"/>
      <w:bookmarkStart w:id="2313" w:name="_Toc222784126"/>
      <w:r w:rsidRPr="000A0A5F">
        <w:t>5.3.2.3.13</w:t>
      </w:r>
      <w:r w:rsidRPr="000A0A5F">
        <w:tab/>
        <w:t xml:space="preserve">Type: </w:t>
      </w:r>
      <w:bookmarkEnd w:id="2309"/>
      <w:r w:rsidRPr="000A0A5F">
        <w:t>GroupMembListChanges</w:t>
      </w:r>
      <w:bookmarkEnd w:id="2310"/>
      <w:bookmarkEnd w:id="2311"/>
      <w:bookmarkEnd w:id="2312"/>
      <w:bookmarkEnd w:id="2313"/>
    </w:p>
    <w:p w14:paraId="2AB396A2" w14:textId="77777777" w:rsidR="00CA1789" w:rsidRPr="000A0A5F" w:rsidRDefault="00CA1789" w:rsidP="00CA1789">
      <w:pPr>
        <w:pStyle w:val="TH"/>
      </w:pPr>
      <w:bookmarkStart w:id="2314" w:name="_Toc153625188"/>
      <w:bookmarkStart w:id="2315"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16" w:name="_Toc185505419"/>
      <w:bookmarkStart w:id="2317" w:name="_Toc222784127"/>
      <w:r w:rsidRPr="000A0A5F">
        <w:lastRenderedPageBreak/>
        <w:t>5.3.2.3.14</w:t>
      </w:r>
      <w:r w:rsidRPr="000A0A5F">
        <w:tab/>
      </w:r>
      <w:bookmarkEnd w:id="2314"/>
      <w:r>
        <w:t>Void</w:t>
      </w:r>
      <w:bookmarkEnd w:id="2316"/>
      <w:bookmarkEnd w:id="2317"/>
    </w:p>
    <w:p w14:paraId="7BDB7CD3" w14:textId="77777777" w:rsidR="006938AE" w:rsidRPr="000A0A5F" w:rsidRDefault="006938AE" w:rsidP="006938AE">
      <w:pPr>
        <w:pStyle w:val="Heading5"/>
      </w:pPr>
      <w:bookmarkStart w:id="2318" w:name="_Toc185505420"/>
      <w:bookmarkStart w:id="2319" w:name="_Toc153625190"/>
      <w:bookmarkStart w:id="2320" w:name="_Toc222784128"/>
      <w:bookmarkEnd w:id="2315"/>
      <w:r w:rsidRPr="000A0A5F">
        <w:t>5.3.2.3.15</w:t>
      </w:r>
      <w:r w:rsidRPr="000A0A5F">
        <w:tab/>
      </w:r>
      <w:r>
        <w:t>Void</w:t>
      </w:r>
      <w:bookmarkEnd w:id="2318"/>
      <w:bookmarkEnd w:id="2320"/>
    </w:p>
    <w:p w14:paraId="2E509C65" w14:textId="77777777" w:rsidR="006938AE" w:rsidRPr="000A0A5F" w:rsidRDefault="006938AE" w:rsidP="006938AE">
      <w:pPr>
        <w:pStyle w:val="Heading5"/>
      </w:pPr>
      <w:bookmarkStart w:id="2321" w:name="_Toc185505421"/>
      <w:bookmarkStart w:id="2322" w:name="_Toc222784129"/>
      <w:bookmarkEnd w:id="2319"/>
      <w:r w:rsidRPr="000A0A5F">
        <w:t>5.3.2.3.16</w:t>
      </w:r>
      <w:r w:rsidRPr="000A0A5F">
        <w:tab/>
      </w:r>
      <w:r>
        <w:t>Void</w:t>
      </w:r>
      <w:bookmarkEnd w:id="2321"/>
      <w:bookmarkEnd w:id="2322"/>
    </w:p>
    <w:p w14:paraId="658C9E57" w14:textId="77777777" w:rsidR="00542565" w:rsidRPr="000A0A5F" w:rsidRDefault="00542565" w:rsidP="00E37664"/>
    <w:p w14:paraId="5EA34CAA" w14:textId="77777777" w:rsidR="00E50DF1" w:rsidRPr="000A0A5F" w:rsidRDefault="00E50DF1" w:rsidP="00E50DF1">
      <w:pPr>
        <w:pStyle w:val="Heading5"/>
      </w:pPr>
      <w:bookmarkStart w:id="2323" w:name="_Toc153625191"/>
      <w:bookmarkStart w:id="2324" w:name="_Toc185505422"/>
      <w:bookmarkStart w:id="2325" w:name="_Toc222784130"/>
      <w:r w:rsidRPr="000A0A5F">
        <w:t>5.3.2.3.17</w:t>
      </w:r>
      <w:r w:rsidRPr="000A0A5F">
        <w:tab/>
        <w:t xml:space="preserve">Type: </w:t>
      </w:r>
      <w:r w:rsidRPr="000A0A5F">
        <w:rPr>
          <w:rFonts w:eastAsia="Times New Roman"/>
          <w:lang w:eastAsia="en-GB"/>
        </w:rPr>
        <w:t>UpLocRepAddrAfRm</w:t>
      </w:r>
      <w:bookmarkEnd w:id="2323"/>
      <w:bookmarkEnd w:id="2324"/>
      <w:bookmarkEnd w:id="2325"/>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26" w:name="_Toc153625192"/>
      <w:bookmarkStart w:id="2327" w:name="_Toc185505423"/>
      <w:bookmarkStart w:id="2328" w:name="_Toc222784131"/>
      <w:r w:rsidRPr="000A0A5F">
        <w:t>5.3.2.3.18</w:t>
      </w:r>
      <w:r w:rsidRPr="000A0A5F">
        <w:tab/>
        <w:t xml:space="preserve">Type: </w:t>
      </w:r>
      <w:r w:rsidRPr="000A0A5F">
        <w:rPr>
          <w:lang w:eastAsia="zh-CN"/>
        </w:rPr>
        <w:t>UpCumEvtRep</w:t>
      </w:r>
      <w:bookmarkEnd w:id="2326"/>
      <w:bookmarkEnd w:id="2327"/>
      <w:bookmarkEnd w:id="2328"/>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8A57DF">
            <w:pPr>
              <w:pStyle w:val="TAL"/>
              <w:rPr>
                <w:lang w:eastAsia="zh-CN"/>
              </w:rPr>
            </w:pPr>
            <w:r w:rsidRPr="008A57DF">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29" w:name="_Toc185505424"/>
      <w:bookmarkStart w:id="2330" w:name="_Toc105674366"/>
      <w:bookmarkStart w:id="2331" w:name="_Toc130502406"/>
      <w:bookmarkStart w:id="2332" w:name="_Toc153625193"/>
      <w:bookmarkStart w:id="2333" w:name="_Toc222784132"/>
      <w:r w:rsidRPr="000A0A5F">
        <w:t>5.3.2.3</w:t>
      </w:r>
      <w:r w:rsidRPr="00463FE8">
        <w:t>.19</w:t>
      </w:r>
      <w:r w:rsidRPr="00463FE8">
        <w:tab/>
        <w:t>Type: Ue</w:t>
      </w:r>
      <w:r w:rsidRPr="00463FE8">
        <w:rPr>
          <w:lang w:eastAsia="zh-CN"/>
        </w:rPr>
        <w:t>StrAndFwdSatInfo</w:t>
      </w:r>
      <w:bookmarkEnd w:id="2329"/>
      <w:bookmarkEnd w:id="2333"/>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34" w:name="_Toc185505425"/>
      <w:bookmarkStart w:id="2335" w:name="_Toc222784133"/>
      <w:r w:rsidRPr="000A0A5F">
        <w:t>5.3.2.3</w:t>
      </w:r>
      <w:r w:rsidRPr="00463FE8">
        <w:t>.</w:t>
      </w:r>
      <w:r>
        <w:t>20</w:t>
      </w:r>
      <w:r w:rsidRPr="00463FE8">
        <w:tab/>
        <w:t xml:space="preserve">Type: </w:t>
      </w:r>
      <w:r>
        <w:t>Energy</w:t>
      </w:r>
      <w:r w:rsidRPr="00463FE8">
        <w:rPr>
          <w:lang w:eastAsia="zh-CN"/>
        </w:rPr>
        <w:t>Info</w:t>
      </w:r>
      <w:bookmarkEnd w:id="2335"/>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1B116E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36" w:name="_Toc222784134"/>
      <w:r w:rsidRPr="000A0A5F">
        <w:t>5.3.2.4</w:t>
      </w:r>
      <w:r w:rsidRPr="000A0A5F">
        <w:tab/>
        <w:t>Referenced simple data types and enumerations</w:t>
      </w:r>
      <w:bookmarkEnd w:id="2284"/>
      <w:bookmarkEnd w:id="2285"/>
      <w:bookmarkEnd w:id="2286"/>
      <w:bookmarkEnd w:id="2287"/>
      <w:bookmarkEnd w:id="2288"/>
      <w:bookmarkEnd w:id="2289"/>
      <w:bookmarkEnd w:id="2290"/>
      <w:bookmarkEnd w:id="2291"/>
      <w:bookmarkEnd w:id="2292"/>
      <w:bookmarkEnd w:id="2330"/>
      <w:bookmarkEnd w:id="2331"/>
      <w:bookmarkEnd w:id="2332"/>
      <w:bookmarkEnd w:id="2334"/>
      <w:bookmarkEnd w:id="2336"/>
    </w:p>
    <w:p w14:paraId="3FF19648" w14:textId="77777777" w:rsidR="00CB0DD7" w:rsidRPr="000A0A5F" w:rsidRDefault="00CB0DD7">
      <w:pPr>
        <w:pStyle w:val="Heading5"/>
      </w:pPr>
      <w:bookmarkStart w:id="2337" w:name="_Toc11247322"/>
      <w:bookmarkStart w:id="2338" w:name="_Toc27044444"/>
      <w:bookmarkStart w:id="2339" w:name="_Toc36033486"/>
      <w:bookmarkStart w:id="2340" w:name="_Toc45131618"/>
      <w:bookmarkStart w:id="2341" w:name="_Toc49775903"/>
      <w:bookmarkStart w:id="2342" w:name="_Toc51746823"/>
      <w:bookmarkStart w:id="2343" w:name="_Toc66360367"/>
      <w:bookmarkStart w:id="2344" w:name="_Toc68104872"/>
      <w:bookmarkStart w:id="2345" w:name="_Toc74755502"/>
      <w:bookmarkStart w:id="2346" w:name="_Toc105674367"/>
      <w:bookmarkStart w:id="2347" w:name="_Toc130502407"/>
      <w:bookmarkStart w:id="2348" w:name="_Toc153625194"/>
      <w:bookmarkStart w:id="2349" w:name="_Toc185505426"/>
      <w:bookmarkStart w:id="2350" w:name="_Toc222784135"/>
      <w:r w:rsidRPr="000A0A5F">
        <w:t>5.3.2.4.1</w:t>
      </w:r>
      <w:r w:rsidRPr="000A0A5F">
        <w:tab/>
        <w:t>Introduction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51" w:name="_Toc11247323"/>
      <w:bookmarkStart w:id="2352" w:name="_Toc27044445"/>
      <w:bookmarkStart w:id="2353" w:name="_Toc36033487"/>
      <w:bookmarkStart w:id="2354" w:name="_Toc45131619"/>
      <w:bookmarkStart w:id="2355" w:name="_Toc49775904"/>
      <w:bookmarkStart w:id="2356" w:name="_Toc51746824"/>
      <w:bookmarkStart w:id="2357" w:name="_Toc66360368"/>
      <w:bookmarkStart w:id="2358" w:name="_Toc68104873"/>
      <w:bookmarkStart w:id="2359" w:name="_Toc74755503"/>
      <w:bookmarkStart w:id="2360" w:name="_Toc105674368"/>
      <w:bookmarkStart w:id="2361" w:name="_Toc130502408"/>
      <w:bookmarkStart w:id="2362" w:name="_Toc153625195"/>
      <w:bookmarkStart w:id="2363" w:name="_Toc185505427"/>
      <w:bookmarkStart w:id="2364" w:name="_Toc222784136"/>
      <w:r w:rsidRPr="000A0A5F">
        <w:t>5.3.2.4.2</w:t>
      </w:r>
      <w:r w:rsidRPr="000A0A5F">
        <w:tab/>
        <w:t>Simple data types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65" w:name="_Toc11247324"/>
      <w:bookmarkStart w:id="2366" w:name="_Toc27044446"/>
      <w:bookmarkStart w:id="2367" w:name="_Toc36033488"/>
      <w:bookmarkStart w:id="2368" w:name="_Toc45131620"/>
      <w:bookmarkStart w:id="2369" w:name="_Toc49775905"/>
      <w:bookmarkStart w:id="2370" w:name="_Toc51746825"/>
      <w:bookmarkStart w:id="2371" w:name="_Toc66360369"/>
      <w:bookmarkStart w:id="2372" w:name="_Toc68104874"/>
      <w:bookmarkStart w:id="2373" w:name="_Toc74755504"/>
      <w:bookmarkStart w:id="2374" w:name="_Toc105674369"/>
      <w:bookmarkStart w:id="2375" w:name="_Toc130502409"/>
      <w:bookmarkStart w:id="2376" w:name="_Toc153625196"/>
      <w:bookmarkStart w:id="2377" w:name="_Toc185505428"/>
      <w:bookmarkStart w:id="2378" w:name="_Toc222784137"/>
      <w:r w:rsidRPr="000A0A5F">
        <w:t>5.3.2.4.3</w:t>
      </w:r>
      <w:r w:rsidRPr="000A0A5F">
        <w:tab/>
        <w:t>Enumeration: MonitoringType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379" w:name="_Toc11247325"/>
      <w:bookmarkStart w:id="2380" w:name="_Toc27044447"/>
      <w:bookmarkStart w:id="2381" w:name="_Toc36033489"/>
      <w:bookmarkStart w:id="2382" w:name="_Toc45131621"/>
      <w:bookmarkStart w:id="2383" w:name="_Toc49775906"/>
      <w:bookmarkStart w:id="2384" w:name="_Toc51746826"/>
      <w:bookmarkStart w:id="2385" w:name="_Toc66360370"/>
      <w:bookmarkStart w:id="2386" w:name="_Toc68104875"/>
      <w:bookmarkStart w:id="2387" w:name="_Toc74755505"/>
      <w:bookmarkStart w:id="2388" w:name="_Toc105674370"/>
      <w:bookmarkStart w:id="2389" w:name="_Toc130502410"/>
      <w:bookmarkStart w:id="2390" w:name="_Toc153625197"/>
      <w:bookmarkStart w:id="2391" w:name="_Toc185505429"/>
      <w:bookmarkStart w:id="2392" w:name="_Toc222784138"/>
      <w:r w:rsidRPr="000A0A5F">
        <w:t>5.3.2.4.4</w:t>
      </w:r>
      <w:r w:rsidRPr="000A0A5F">
        <w:tab/>
        <w:t>Enumeration: ReachabilityType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393" w:name="_Toc11247326"/>
      <w:bookmarkStart w:id="2394" w:name="_Toc27044448"/>
      <w:bookmarkStart w:id="2395" w:name="_Toc36033490"/>
      <w:bookmarkStart w:id="2396" w:name="_Toc45131622"/>
      <w:bookmarkStart w:id="2397" w:name="_Toc49775907"/>
      <w:bookmarkStart w:id="2398" w:name="_Toc51746827"/>
      <w:bookmarkStart w:id="2399" w:name="_Toc66360371"/>
      <w:bookmarkStart w:id="2400" w:name="_Toc68104876"/>
      <w:bookmarkStart w:id="2401" w:name="_Toc74755506"/>
      <w:bookmarkStart w:id="2402" w:name="_Toc105674371"/>
      <w:bookmarkStart w:id="2403" w:name="_Toc130502411"/>
      <w:bookmarkStart w:id="2404" w:name="_Toc153625198"/>
      <w:bookmarkStart w:id="2405" w:name="_Toc185505430"/>
      <w:bookmarkStart w:id="2406" w:name="_Toc222784139"/>
      <w:r w:rsidRPr="000A0A5F">
        <w:t>5.3.2.4.5</w:t>
      </w:r>
      <w:r w:rsidRPr="000A0A5F">
        <w:tab/>
        <w:t>Enumeration: LocationType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r w:rsidRPr="000A0A5F">
              <w:rPr>
                <w:lang w:eastAsia="zh-CN"/>
              </w:rPr>
              <w:t>CURRENT_OR_LAST_KNOWN_LOCATION</w:t>
            </w:r>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07" w:name="_Toc11247327"/>
      <w:bookmarkStart w:id="2408" w:name="_Toc27044449"/>
      <w:bookmarkStart w:id="2409" w:name="_Toc36033491"/>
      <w:bookmarkStart w:id="2410" w:name="_Toc45131623"/>
      <w:bookmarkStart w:id="2411" w:name="_Toc49775908"/>
      <w:bookmarkStart w:id="2412" w:name="_Toc51746828"/>
      <w:bookmarkStart w:id="2413" w:name="_Toc66360372"/>
      <w:bookmarkStart w:id="2414" w:name="_Toc68104877"/>
      <w:bookmarkStart w:id="2415" w:name="_Toc74755507"/>
      <w:bookmarkStart w:id="2416" w:name="_Toc105674372"/>
      <w:bookmarkStart w:id="2417" w:name="_Toc130502412"/>
      <w:bookmarkStart w:id="2418" w:name="_Toc153625199"/>
      <w:bookmarkStart w:id="2419" w:name="_Toc185505431"/>
      <w:bookmarkStart w:id="2420" w:name="_Toc222784140"/>
      <w:r w:rsidRPr="000A0A5F">
        <w:t>5.3.2.4.6</w:t>
      </w:r>
      <w:r w:rsidRPr="000A0A5F">
        <w:tab/>
        <w:t>Enumeration: AssociationType</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21" w:name="_Toc11247328"/>
      <w:bookmarkStart w:id="2422" w:name="_Toc27044450"/>
      <w:bookmarkStart w:id="2423" w:name="_Toc36033492"/>
      <w:bookmarkStart w:id="2424" w:name="_Toc45131624"/>
      <w:bookmarkStart w:id="2425" w:name="_Toc49775909"/>
      <w:bookmarkStart w:id="2426" w:name="_Toc51746829"/>
      <w:bookmarkStart w:id="2427" w:name="_Toc66360373"/>
      <w:bookmarkStart w:id="2428" w:name="_Toc68104878"/>
      <w:bookmarkStart w:id="2429" w:name="_Toc74755508"/>
      <w:bookmarkStart w:id="2430" w:name="_Toc105674373"/>
      <w:bookmarkStart w:id="2431" w:name="_Toc130502413"/>
      <w:bookmarkStart w:id="2432" w:name="_Toc153625200"/>
      <w:bookmarkStart w:id="2433" w:name="_Toc185505432"/>
      <w:bookmarkStart w:id="2434" w:name="_Toc222784141"/>
      <w:r w:rsidRPr="000A0A5F">
        <w:lastRenderedPageBreak/>
        <w:t>5.3.2.4.7</w:t>
      </w:r>
      <w:r w:rsidRPr="000A0A5F">
        <w:tab/>
        <w:t>Enumeration: Accuracy</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35" w:name="_Toc11247329"/>
      <w:bookmarkStart w:id="2436" w:name="_Toc27044451"/>
      <w:bookmarkStart w:id="2437" w:name="_Toc36033493"/>
      <w:bookmarkStart w:id="2438" w:name="_Toc45131625"/>
      <w:bookmarkStart w:id="2439" w:name="_Toc49775910"/>
      <w:bookmarkStart w:id="2440" w:name="_Toc51746830"/>
      <w:bookmarkStart w:id="2441" w:name="_Toc66360374"/>
      <w:bookmarkStart w:id="2442" w:name="_Toc68104879"/>
      <w:bookmarkStart w:id="2443" w:name="_Toc74755509"/>
      <w:bookmarkStart w:id="2444" w:name="_Toc105674374"/>
      <w:bookmarkStart w:id="2445" w:name="_Toc130502414"/>
      <w:bookmarkStart w:id="2446" w:name="_Toc153625201"/>
      <w:bookmarkStart w:id="2447" w:name="_Toc185505433"/>
      <w:bookmarkStart w:id="2448" w:name="_Toc222784142"/>
      <w:r w:rsidRPr="000A0A5F">
        <w:t>5.3.2.4.8</w:t>
      </w:r>
      <w:r w:rsidRPr="000A0A5F">
        <w:tab/>
        <w:t>Enumeration: PdnConnectionStatus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sidRPr="008F044C">
              <w:rPr>
                <w:lang w:val="en-US"/>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49" w:name="_Toc11247330"/>
      <w:bookmarkStart w:id="2450" w:name="_Toc27044452"/>
      <w:bookmarkStart w:id="2451" w:name="_Toc36033494"/>
      <w:bookmarkStart w:id="2452" w:name="_Toc45131626"/>
      <w:bookmarkStart w:id="2453" w:name="_Toc49775911"/>
      <w:bookmarkStart w:id="2454" w:name="_Toc51746831"/>
      <w:bookmarkStart w:id="2455" w:name="_Toc66360375"/>
      <w:bookmarkStart w:id="2456" w:name="_Toc68104880"/>
      <w:bookmarkStart w:id="2457" w:name="_Toc74755510"/>
      <w:bookmarkStart w:id="2458" w:name="_Toc105674375"/>
      <w:bookmarkStart w:id="2459" w:name="_Toc130502415"/>
      <w:bookmarkStart w:id="2460" w:name="_Toc153625202"/>
      <w:bookmarkStart w:id="2461" w:name="_Toc185505434"/>
      <w:bookmarkStart w:id="2462" w:name="_Toc222784143"/>
      <w:r w:rsidRPr="000A0A5F">
        <w:t>5.3.2.4.9</w:t>
      </w:r>
      <w:r w:rsidRPr="000A0A5F">
        <w:tab/>
        <w:t>Enumeration: PdnType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63" w:name="_Toc11247331"/>
      <w:bookmarkStart w:id="2464" w:name="_Toc27044453"/>
      <w:bookmarkStart w:id="2465" w:name="_Toc36033495"/>
      <w:bookmarkStart w:id="2466" w:name="_Toc45131627"/>
      <w:bookmarkStart w:id="2467" w:name="_Toc49775912"/>
      <w:bookmarkStart w:id="2468" w:name="_Toc51746832"/>
      <w:bookmarkStart w:id="2469" w:name="_Toc66360376"/>
      <w:bookmarkStart w:id="2470" w:name="_Toc68104881"/>
      <w:bookmarkStart w:id="2471" w:name="_Toc74755511"/>
      <w:bookmarkStart w:id="2472" w:name="_Toc105674376"/>
      <w:bookmarkStart w:id="2473" w:name="_Toc130502416"/>
      <w:bookmarkStart w:id="2474" w:name="_Toc153625203"/>
      <w:bookmarkStart w:id="2475" w:name="_Toc185505435"/>
      <w:bookmarkStart w:id="2476" w:name="_Toc222784144"/>
      <w:r w:rsidRPr="000A0A5F">
        <w:t>5.3.2.4.10</w:t>
      </w:r>
      <w:r w:rsidRPr="000A0A5F">
        <w:tab/>
        <w:t>Enumeration: InterfaceIndication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477" w:name="_Toc66360377"/>
      <w:bookmarkStart w:id="2478" w:name="_Toc68104882"/>
      <w:bookmarkStart w:id="2479" w:name="_Toc74755512"/>
      <w:bookmarkStart w:id="2480" w:name="_Toc105674377"/>
      <w:bookmarkStart w:id="2481" w:name="_Toc130502417"/>
      <w:bookmarkStart w:id="2482" w:name="_Toc138678802"/>
      <w:bookmarkStart w:id="2483" w:name="_Toc153625204"/>
      <w:bookmarkStart w:id="2484" w:name="_Toc185505436"/>
      <w:bookmarkStart w:id="2485" w:name="_Toc222784145"/>
      <w:r w:rsidRPr="000A0A5F">
        <w:t>5.3.2.4.11</w:t>
      </w:r>
      <w:r w:rsidRPr="000A0A5F">
        <w:tab/>
        <w:t>Enumeration: LocationFailureCause</w:t>
      </w:r>
      <w:bookmarkEnd w:id="2477"/>
      <w:bookmarkEnd w:id="2478"/>
      <w:bookmarkEnd w:id="2479"/>
      <w:bookmarkEnd w:id="2480"/>
      <w:bookmarkEnd w:id="2481"/>
      <w:bookmarkEnd w:id="2482"/>
      <w:bookmarkEnd w:id="2483"/>
      <w:bookmarkEnd w:id="2484"/>
      <w:bookmarkEnd w:id="2485"/>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486" w:name="_Toc11247332"/>
      <w:bookmarkStart w:id="2487" w:name="_Toc27044454"/>
      <w:bookmarkStart w:id="2488" w:name="_Toc36033496"/>
      <w:bookmarkStart w:id="2489" w:name="_Toc45131628"/>
      <w:bookmarkStart w:id="2490" w:name="_Toc49775913"/>
      <w:bookmarkStart w:id="2491"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492" w:name="_Toc105674378"/>
      <w:bookmarkStart w:id="2493" w:name="_Toc130502418"/>
      <w:bookmarkStart w:id="2494" w:name="_Toc153625205"/>
      <w:bookmarkStart w:id="2495" w:name="_Toc185505437"/>
      <w:bookmarkStart w:id="2496" w:name="_Toc66360378"/>
      <w:bookmarkStart w:id="2497" w:name="_Toc68104883"/>
      <w:bookmarkStart w:id="2498" w:name="_Toc74755513"/>
      <w:bookmarkStart w:id="2499" w:name="_Toc222784146"/>
      <w:r w:rsidRPr="000A0A5F">
        <w:t>5.3.2.4.12</w:t>
      </w:r>
      <w:r w:rsidRPr="000A0A5F">
        <w:tab/>
        <w:t>Enumeration: SubType</w:t>
      </w:r>
      <w:bookmarkEnd w:id="2492"/>
      <w:bookmarkEnd w:id="2493"/>
      <w:bookmarkEnd w:id="2494"/>
      <w:bookmarkEnd w:id="2495"/>
      <w:bookmarkEnd w:id="2499"/>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500" w:name="_Toc105674379"/>
      <w:bookmarkStart w:id="2501" w:name="_Toc130502419"/>
      <w:bookmarkStart w:id="2502" w:name="_Toc153625206"/>
      <w:bookmarkStart w:id="2503" w:name="_Toc185505438"/>
      <w:bookmarkStart w:id="2504" w:name="_Toc222784147"/>
      <w:r w:rsidRPr="000A0A5F">
        <w:t>5.3.2.4.13</w:t>
      </w:r>
      <w:r w:rsidRPr="000A0A5F">
        <w:tab/>
        <w:t>Enumeration: SACRepFormat</w:t>
      </w:r>
      <w:bookmarkEnd w:id="2500"/>
      <w:bookmarkEnd w:id="2501"/>
      <w:bookmarkEnd w:id="2502"/>
      <w:bookmarkEnd w:id="2503"/>
      <w:bookmarkEnd w:id="2504"/>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05" w:name="_Toc185505439"/>
      <w:bookmarkStart w:id="2506" w:name="_Toc105674380"/>
      <w:bookmarkStart w:id="2507" w:name="_Toc130502420"/>
      <w:bookmarkStart w:id="2508" w:name="_Toc153625207"/>
      <w:bookmarkStart w:id="2509" w:name="_Toc222784148"/>
      <w:r w:rsidRPr="000A0A5F">
        <w:lastRenderedPageBreak/>
        <w:t>5.3.2.4</w:t>
      </w:r>
      <w:r w:rsidRPr="00463FE8">
        <w:t>.14</w:t>
      </w:r>
      <w:r w:rsidRPr="00463FE8">
        <w:tab/>
        <w:t>Enumeration: Ue</w:t>
      </w:r>
      <w:r w:rsidRPr="00463FE8">
        <w:rPr>
          <w:lang w:eastAsia="zh-CN"/>
        </w:rPr>
        <w:t>StrAndFwdStatus</w:t>
      </w:r>
      <w:bookmarkEnd w:id="2505"/>
      <w:bookmarkEnd w:id="2509"/>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0" w:name="_Toc185505440"/>
      <w:bookmarkStart w:id="2511" w:name="_Toc222784149"/>
      <w:r w:rsidRPr="000A0A5F">
        <w:t>5.3.3</w:t>
      </w:r>
      <w:r w:rsidRPr="000A0A5F">
        <w:tab/>
        <w:t>Resource structure</w:t>
      </w:r>
      <w:bookmarkEnd w:id="2486"/>
      <w:bookmarkEnd w:id="2487"/>
      <w:bookmarkEnd w:id="2488"/>
      <w:bookmarkEnd w:id="2489"/>
      <w:bookmarkEnd w:id="2490"/>
      <w:bookmarkEnd w:id="2491"/>
      <w:bookmarkEnd w:id="2496"/>
      <w:bookmarkEnd w:id="2497"/>
      <w:bookmarkEnd w:id="2498"/>
      <w:bookmarkEnd w:id="2506"/>
      <w:bookmarkEnd w:id="2507"/>
      <w:bookmarkEnd w:id="2508"/>
      <w:bookmarkEnd w:id="2510"/>
      <w:bookmarkEnd w:id="2511"/>
    </w:p>
    <w:p w14:paraId="7B9DFA70" w14:textId="77777777" w:rsidR="00CB0DD7" w:rsidRPr="000A0A5F" w:rsidRDefault="00CB0DD7">
      <w:pPr>
        <w:pStyle w:val="Heading4"/>
      </w:pPr>
      <w:bookmarkStart w:id="2512" w:name="_Toc11247333"/>
      <w:bookmarkStart w:id="2513" w:name="_Toc27044455"/>
      <w:bookmarkStart w:id="2514" w:name="_Toc36033497"/>
      <w:bookmarkStart w:id="2515" w:name="_Toc45131629"/>
      <w:bookmarkStart w:id="2516" w:name="_Toc49775914"/>
      <w:bookmarkStart w:id="2517" w:name="_Toc51746834"/>
      <w:bookmarkStart w:id="2518" w:name="_Toc66360379"/>
      <w:bookmarkStart w:id="2519" w:name="_Toc68104884"/>
      <w:bookmarkStart w:id="2520" w:name="_Toc74755514"/>
      <w:bookmarkStart w:id="2521" w:name="_Toc105674381"/>
      <w:bookmarkStart w:id="2522" w:name="_Toc130502421"/>
      <w:bookmarkStart w:id="2523" w:name="_Toc153625208"/>
      <w:bookmarkStart w:id="2524" w:name="_Toc185505441"/>
      <w:bookmarkStart w:id="2525" w:name="_Toc222784150"/>
      <w:r w:rsidRPr="000A0A5F">
        <w:t>5.3.3.1</w:t>
      </w:r>
      <w:r w:rsidRPr="000A0A5F">
        <w:tab/>
        <w:t>General</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26" w:name="_Toc11247334"/>
      <w:bookmarkStart w:id="2527" w:name="_Toc27044456"/>
      <w:bookmarkStart w:id="2528" w:name="_Toc36033498"/>
      <w:bookmarkStart w:id="2529" w:name="_Toc45131630"/>
      <w:bookmarkStart w:id="2530" w:name="_Toc49775915"/>
      <w:bookmarkStart w:id="2531" w:name="_Toc51746835"/>
      <w:bookmarkStart w:id="2532" w:name="_Toc66360380"/>
      <w:bookmarkStart w:id="2533" w:name="_Toc68104885"/>
      <w:bookmarkStart w:id="2534" w:name="_Toc74755515"/>
      <w:bookmarkStart w:id="2535" w:name="_Toc105674382"/>
      <w:bookmarkStart w:id="2536" w:name="_Toc130502422"/>
      <w:bookmarkStart w:id="2537" w:name="_Toc153625209"/>
      <w:bookmarkStart w:id="2538" w:name="_Toc185505442"/>
      <w:bookmarkStart w:id="2539" w:name="_Toc222784151"/>
      <w:r w:rsidRPr="000A0A5F">
        <w:t>5.3.3.2</w:t>
      </w:r>
      <w:r w:rsidRPr="000A0A5F">
        <w:tab/>
        <w:t>Resource: Monitoring Event Subscriptions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0C79D23" w14:textId="77777777" w:rsidR="00CB0DD7" w:rsidRPr="000A0A5F" w:rsidRDefault="00CB0DD7">
      <w:pPr>
        <w:pStyle w:val="Heading5"/>
      </w:pPr>
      <w:bookmarkStart w:id="2540" w:name="_Toc11247335"/>
      <w:bookmarkStart w:id="2541" w:name="_Toc27044457"/>
      <w:bookmarkStart w:id="2542" w:name="_Toc36033499"/>
      <w:bookmarkStart w:id="2543" w:name="_Toc45131631"/>
      <w:bookmarkStart w:id="2544" w:name="_Toc49775916"/>
      <w:bookmarkStart w:id="2545" w:name="_Toc51746836"/>
      <w:bookmarkStart w:id="2546" w:name="_Toc66360381"/>
      <w:bookmarkStart w:id="2547" w:name="_Toc68104886"/>
      <w:bookmarkStart w:id="2548" w:name="_Toc74755516"/>
      <w:bookmarkStart w:id="2549" w:name="_Toc105674383"/>
      <w:bookmarkStart w:id="2550" w:name="_Toc130502423"/>
      <w:bookmarkStart w:id="2551" w:name="_Toc153625210"/>
      <w:bookmarkStart w:id="2552" w:name="_Toc185505443"/>
      <w:bookmarkStart w:id="2553" w:name="_Toc222784152"/>
      <w:r w:rsidRPr="000A0A5F">
        <w:t>5.3.3.2.1</w:t>
      </w:r>
      <w:r w:rsidRPr="000A0A5F">
        <w:tab/>
        <w:t>Introduction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54" w:name="_Toc11247336"/>
      <w:bookmarkStart w:id="2555" w:name="_Toc27044458"/>
      <w:bookmarkStart w:id="2556" w:name="_Toc36033500"/>
      <w:bookmarkStart w:id="2557" w:name="_Toc45131632"/>
      <w:bookmarkStart w:id="2558" w:name="_Toc49775917"/>
      <w:bookmarkStart w:id="2559" w:name="_Toc51746837"/>
      <w:bookmarkStart w:id="2560" w:name="_Toc66360382"/>
      <w:bookmarkStart w:id="2561" w:name="_Toc68104887"/>
      <w:bookmarkStart w:id="2562" w:name="_Toc74755517"/>
      <w:bookmarkStart w:id="2563" w:name="_Toc105674384"/>
      <w:bookmarkStart w:id="2564" w:name="_Toc130502424"/>
      <w:bookmarkStart w:id="2565" w:name="_Toc153625211"/>
      <w:bookmarkStart w:id="2566" w:name="_Toc185505444"/>
      <w:bookmarkStart w:id="2567" w:name="_Toc222784153"/>
      <w:r w:rsidRPr="000A0A5F">
        <w:t>5.3.3.2.2</w:t>
      </w:r>
      <w:r w:rsidRPr="000A0A5F">
        <w:tab/>
        <w:t>Resource definition</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68" w:name="_Toc11247337"/>
      <w:bookmarkStart w:id="2569" w:name="_Toc27044459"/>
      <w:bookmarkStart w:id="2570" w:name="_Toc36033501"/>
      <w:bookmarkStart w:id="2571" w:name="_Toc45131633"/>
      <w:bookmarkStart w:id="2572" w:name="_Toc49775918"/>
      <w:bookmarkStart w:id="2573" w:name="_Toc51746838"/>
      <w:bookmarkStart w:id="2574" w:name="_Toc66360383"/>
      <w:bookmarkStart w:id="2575" w:name="_Toc68104888"/>
      <w:bookmarkStart w:id="2576" w:name="_Toc74755518"/>
      <w:bookmarkStart w:id="2577" w:name="_Toc105674385"/>
      <w:bookmarkStart w:id="2578" w:name="_Toc130502425"/>
      <w:bookmarkStart w:id="2579" w:name="_Toc153625212"/>
      <w:bookmarkStart w:id="2580" w:name="_Toc185505445"/>
      <w:bookmarkStart w:id="2581" w:name="_Toc222784154"/>
      <w:r w:rsidRPr="000A0A5F">
        <w:t>5.3.3.2.3</w:t>
      </w:r>
      <w:r w:rsidRPr="000A0A5F">
        <w:tab/>
        <w:t>Resource methods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BA8B24B" w14:textId="77777777" w:rsidR="00CB0DD7" w:rsidRPr="000A0A5F" w:rsidRDefault="00CB0DD7" w:rsidP="00233139">
      <w:pPr>
        <w:pStyle w:val="H6"/>
      </w:pPr>
      <w:bookmarkStart w:id="2582" w:name="_Toc11247338"/>
      <w:bookmarkStart w:id="2583" w:name="_Toc27044460"/>
      <w:bookmarkStart w:id="2584" w:name="_Toc36033502"/>
      <w:bookmarkStart w:id="2585" w:name="_Toc45131634"/>
      <w:bookmarkStart w:id="2586" w:name="_Toc49775919"/>
      <w:bookmarkStart w:id="2587" w:name="_Toc51746839"/>
      <w:bookmarkStart w:id="2588" w:name="_Toc66360384"/>
      <w:bookmarkStart w:id="2589" w:name="_Toc68104889"/>
      <w:bookmarkStart w:id="2590" w:name="_Toc74755519"/>
      <w:bookmarkStart w:id="2591" w:name="_Toc105674386"/>
      <w:bookmarkStart w:id="2592" w:name="_Toc130502426"/>
      <w:bookmarkStart w:id="2593" w:name="_Toc153625213"/>
      <w:bookmarkStart w:id="2594" w:name="_Toc185505446"/>
      <w:r w:rsidRPr="000A0A5F">
        <w:t>5.3.3.2.3.1</w:t>
      </w:r>
      <w:r w:rsidRPr="000A0A5F">
        <w:tab/>
        <w:t>GET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595" w:name="_Toc11247339"/>
      <w:bookmarkStart w:id="2596" w:name="_Toc27044461"/>
      <w:bookmarkStart w:id="2597" w:name="_Toc36033503"/>
      <w:bookmarkStart w:id="2598" w:name="_Toc45131635"/>
      <w:bookmarkStart w:id="2599" w:name="_Toc49775920"/>
      <w:bookmarkStart w:id="2600" w:name="_Toc51746840"/>
      <w:bookmarkStart w:id="2601" w:name="_Toc66360385"/>
      <w:bookmarkStart w:id="2602" w:name="_Toc68104890"/>
      <w:bookmarkStart w:id="2603" w:name="_Toc74755520"/>
      <w:bookmarkStart w:id="2604" w:name="_Toc105674387"/>
      <w:bookmarkStart w:id="2605" w:name="_Toc130502427"/>
      <w:bookmarkStart w:id="2606" w:name="_Toc153625214"/>
      <w:bookmarkStart w:id="2607" w:name="_Toc185505447"/>
      <w:r w:rsidRPr="000A0A5F">
        <w:t>5.3.3.2.3.2</w:t>
      </w:r>
      <w:r w:rsidRPr="000A0A5F">
        <w:tab/>
        <w:t>PUT</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08" w:name="_Toc11247340"/>
      <w:bookmarkStart w:id="2609" w:name="_Toc27044462"/>
      <w:bookmarkStart w:id="2610" w:name="_Toc36033504"/>
      <w:bookmarkStart w:id="2611" w:name="_Toc45131636"/>
      <w:bookmarkStart w:id="2612" w:name="_Toc49775921"/>
      <w:bookmarkStart w:id="2613" w:name="_Toc51746841"/>
      <w:bookmarkStart w:id="2614" w:name="_Toc66360386"/>
      <w:bookmarkStart w:id="2615" w:name="_Toc68104891"/>
      <w:bookmarkStart w:id="2616" w:name="_Toc74755521"/>
      <w:bookmarkStart w:id="2617" w:name="_Toc105674388"/>
      <w:bookmarkStart w:id="2618" w:name="_Toc130502428"/>
      <w:bookmarkStart w:id="2619" w:name="_Toc153625215"/>
      <w:bookmarkStart w:id="2620" w:name="_Toc185505448"/>
      <w:r w:rsidRPr="000A0A5F">
        <w:t>5.3.3.2.3.3</w:t>
      </w:r>
      <w:r w:rsidRPr="000A0A5F">
        <w:tab/>
        <w:t>PATCH</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1" w:name="_Toc11247341"/>
      <w:bookmarkStart w:id="2622" w:name="_Toc27044463"/>
      <w:bookmarkStart w:id="2623" w:name="_Toc36033505"/>
      <w:bookmarkStart w:id="2624" w:name="_Toc45131637"/>
      <w:bookmarkStart w:id="2625" w:name="_Toc49775922"/>
      <w:bookmarkStart w:id="2626" w:name="_Toc51746842"/>
      <w:bookmarkStart w:id="2627" w:name="_Toc66360387"/>
      <w:bookmarkStart w:id="2628" w:name="_Toc68104892"/>
      <w:bookmarkStart w:id="2629" w:name="_Toc74755522"/>
      <w:bookmarkStart w:id="2630" w:name="_Toc105674389"/>
      <w:bookmarkStart w:id="2631" w:name="_Toc130502429"/>
      <w:bookmarkStart w:id="2632" w:name="_Toc153625216"/>
      <w:bookmarkStart w:id="2633" w:name="_Toc185505449"/>
      <w:r w:rsidRPr="000A0A5F">
        <w:t>5.3.3.2.3.4</w:t>
      </w:r>
      <w:r w:rsidRPr="000A0A5F">
        <w:tab/>
        <w:t>POST</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34" w:name="_Toc11247342"/>
      <w:bookmarkStart w:id="2635" w:name="_Toc27044464"/>
      <w:bookmarkStart w:id="2636" w:name="_Toc36033506"/>
      <w:bookmarkStart w:id="2637" w:name="_Toc45131638"/>
      <w:bookmarkStart w:id="2638" w:name="_Toc49775923"/>
      <w:bookmarkStart w:id="2639" w:name="_Toc51746843"/>
      <w:bookmarkStart w:id="2640" w:name="_Toc66360388"/>
      <w:bookmarkStart w:id="2641" w:name="_Toc68104893"/>
      <w:bookmarkStart w:id="2642" w:name="_Toc74755523"/>
      <w:bookmarkStart w:id="2643" w:name="_Toc105674390"/>
      <w:bookmarkStart w:id="2644" w:name="_Toc130502430"/>
      <w:bookmarkStart w:id="2645" w:name="_Toc153625217"/>
      <w:bookmarkStart w:id="2646" w:name="_Toc185505450"/>
      <w:r w:rsidRPr="000A0A5F">
        <w:t>5.3.3.2.3.5</w:t>
      </w:r>
      <w:r w:rsidRPr="000A0A5F">
        <w:tab/>
        <w:t>DELETE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47" w:name="_Toc11247343"/>
      <w:bookmarkStart w:id="2648" w:name="_Toc27044465"/>
      <w:bookmarkStart w:id="2649" w:name="_Toc36033507"/>
      <w:bookmarkStart w:id="2650" w:name="_Toc45131639"/>
      <w:bookmarkStart w:id="2651" w:name="_Toc49775924"/>
      <w:bookmarkStart w:id="2652" w:name="_Toc51746844"/>
      <w:bookmarkStart w:id="2653" w:name="_Toc66360389"/>
      <w:bookmarkStart w:id="2654" w:name="_Toc68104894"/>
      <w:bookmarkStart w:id="2655" w:name="_Toc74755524"/>
      <w:bookmarkStart w:id="2656" w:name="_Toc105674391"/>
      <w:bookmarkStart w:id="2657" w:name="_Toc130502431"/>
      <w:bookmarkStart w:id="2658" w:name="_Toc153625218"/>
      <w:bookmarkStart w:id="2659" w:name="_Toc185505451"/>
      <w:bookmarkStart w:id="2660" w:name="_Toc222784155"/>
      <w:r w:rsidRPr="000A0A5F">
        <w:t>5.3.3.3</w:t>
      </w:r>
      <w:r w:rsidRPr="000A0A5F">
        <w:tab/>
        <w:t>Resource: Individual Monitoring Event Subscription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47D8E9D1" w14:textId="77777777" w:rsidR="00CB0DD7" w:rsidRPr="000A0A5F" w:rsidRDefault="00CB0DD7">
      <w:pPr>
        <w:pStyle w:val="Heading5"/>
      </w:pPr>
      <w:bookmarkStart w:id="2661" w:name="_Toc11247344"/>
      <w:bookmarkStart w:id="2662" w:name="_Toc27044466"/>
      <w:bookmarkStart w:id="2663" w:name="_Toc36033508"/>
      <w:bookmarkStart w:id="2664" w:name="_Toc45131640"/>
      <w:bookmarkStart w:id="2665" w:name="_Toc49775925"/>
      <w:bookmarkStart w:id="2666" w:name="_Toc51746845"/>
      <w:bookmarkStart w:id="2667" w:name="_Toc66360390"/>
      <w:bookmarkStart w:id="2668" w:name="_Toc68104895"/>
      <w:bookmarkStart w:id="2669" w:name="_Toc74755525"/>
      <w:bookmarkStart w:id="2670" w:name="_Toc105674392"/>
      <w:bookmarkStart w:id="2671" w:name="_Toc130502432"/>
      <w:bookmarkStart w:id="2672" w:name="_Toc153625219"/>
      <w:bookmarkStart w:id="2673" w:name="_Toc185505452"/>
      <w:bookmarkStart w:id="2674" w:name="_Toc222784156"/>
      <w:r w:rsidRPr="000A0A5F">
        <w:t>5.3.3.3.1</w:t>
      </w:r>
      <w:r w:rsidRPr="000A0A5F">
        <w:tab/>
        <w:t>Introduction</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75" w:name="_Toc11247345"/>
      <w:bookmarkStart w:id="2676" w:name="_Toc27044467"/>
      <w:bookmarkStart w:id="2677" w:name="_Toc36033509"/>
      <w:bookmarkStart w:id="2678" w:name="_Toc45131641"/>
      <w:bookmarkStart w:id="2679" w:name="_Toc49775926"/>
      <w:bookmarkStart w:id="2680" w:name="_Toc51746846"/>
      <w:bookmarkStart w:id="2681" w:name="_Toc66360391"/>
      <w:bookmarkStart w:id="2682" w:name="_Toc68104896"/>
      <w:bookmarkStart w:id="2683" w:name="_Toc74755526"/>
      <w:bookmarkStart w:id="2684" w:name="_Toc105674393"/>
      <w:bookmarkStart w:id="2685" w:name="_Toc130502433"/>
      <w:bookmarkStart w:id="2686" w:name="_Toc153625220"/>
      <w:bookmarkStart w:id="2687" w:name="_Toc185505453"/>
      <w:bookmarkStart w:id="2688" w:name="_Toc222784157"/>
      <w:r w:rsidRPr="000A0A5F">
        <w:t>5.3.3.3.2</w:t>
      </w:r>
      <w:r w:rsidRPr="000A0A5F">
        <w:tab/>
        <w:t>Resource definition</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lastRenderedPageBreak/>
        <w:t>This resource shall support the resource URI variables defined in table 5.2.3.2.2-1.</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89" w:name="_Toc11247346"/>
      <w:bookmarkStart w:id="2690" w:name="_Toc27044468"/>
      <w:bookmarkStart w:id="2691" w:name="_Toc36033510"/>
      <w:bookmarkStart w:id="2692" w:name="_Toc45131642"/>
      <w:bookmarkStart w:id="2693" w:name="_Toc49775927"/>
      <w:bookmarkStart w:id="2694" w:name="_Toc51746847"/>
      <w:bookmarkStart w:id="2695" w:name="_Toc66360392"/>
      <w:bookmarkStart w:id="2696" w:name="_Toc68104897"/>
      <w:bookmarkStart w:id="2697" w:name="_Toc74755527"/>
      <w:bookmarkStart w:id="2698" w:name="_Toc105674394"/>
      <w:bookmarkStart w:id="2699" w:name="_Toc130502434"/>
      <w:bookmarkStart w:id="2700" w:name="_Toc153625221"/>
      <w:bookmarkStart w:id="2701" w:name="_Toc185505454"/>
      <w:bookmarkStart w:id="2702" w:name="_Toc222784158"/>
      <w:r w:rsidRPr="000A0A5F">
        <w:t>5.3.3.3.3</w:t>
      </w:r>
      <w:r w:rsidRPr="000A0A5F">
        <w:tab/>
        <w:t>Resource methods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52F406B8" w14:textId="77777777" w:rsidR="00CB0DD7" w:rsidRPr="000A0A5F" w:rsidRDefault="00CB0DD7" w:rsidP="00233139">
      <w:pPr>
        <w:pStyle w:val="H6"/>
      </w:pPr>
      <w:bookmarkStart w:id="2703" w:name="_Toc11247347"/>
      <w:bookmarkStart w:id="2704" w:name="_Toc27044469"/>
      <w:bookmarkStart w:id="2705" w:name="_Toc36033511"/>
      <w:bookmarkStart w:id="2706" w:name="_Toc45131643"/>
      <w:bookmarkStart w:id="2707" w:name="_Toc49775928"/>
      <w:bookmarkStart w:id="2708" w:name="_Toc51746848"/>
      <w:bookmarkStart w:id="2709" w:name="_Toc66360393"/>
      <w:bookmarkStart w:id="2710" w:name="_Toc68104898"/>
      <w:bookmarkStart w:id="2711" w:name="_Toc74755528"/>
      <w:bookmarkStart w:id="2712" w:name="_Toc105674395"/>
      <w:bookmarkStart w:id="2713" w:name="_Toc130502435"/>
      <w:bookmarkStart w:id="2714" w:name="_Toc153625222"/>
      <w:bookmarkStart w:id="2715" w:name="_Toc185505455"/>
      <w:r w:rsidRPr="000A0A5F">
        <w:t>5.3.3.3.3.1</w:t>
      </w:r>
      <w:r w:rsidRPr="000A0A5F">
        <w:tab/>
        <w:t>GET</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16" w:name="_Toc11247348"/>
      <w:bookmarkStart w:id="2717" w:name="_Toc27044470"/>
      <w:bookmarkStart w:id="2718" w:name="_Toc36033512"/>
      <w:bookmarkStart w:id="2719" w:name="_Toc45131644"/>
      <w:bookmarkStart w:id="2720" w:name="_Toc49775929"/>
      <w:bookmarkStart w:id="2721" w:name="_Toc51746849"/>
      <w:bookmarkStart w:id="2722" w:name="_Toc66360394"/>
      <w:bookmarkStart w:id="2723" w:name="_Toc68104899"/>
      <w:bookmarkStart w:id="2724" w:name="_Toc74755529"/>
      <w:bookmarkStart w:id="2725" w:name="_Toc105674396"/>
      <w:bookmarkStart w:id="2726" w:name="_Toc130502436"/>
      <w:bookmarkStart w:id="2727" w:name="_Toc153625223"/>
      <w:bookmarkStart w:id="2728" w:name="_Toc185505456"/>
      <w:r w:rsidRPr="000A0A5F">
        <w:lastRenderedPageBreak/>
        <w:t>5.3.3.3.3.2</w:t>
      </w:r>
      <w:r w:rsidRPr="000A0A5F">
        <w:tab/>
        <w:t>PUT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29" w:name="_Toc11247349"/>
      <w:bookmarkStart w:id="2730" w:name="_Toc27044471"/>
      <w:bookmarkStart w:id="2731" w:name="_Toc36033513"/>
      <w:bookmarkStart w:id="2732" w:name="_Toc45131645"/>
      <w:bookmarkStart w:id="2733" w:name="_Toc49775930"/>
      <w:bookmarkStart w:id="2734" w:name="_Toc51746850"/>
      <w:bookmarkStart w:id="2735" w:name="_Toc66360395"/>
      <w:bookmarkStart w:id="2736" w:name="_Toc68104900"/>
      <w:bookmarkStart w:id="2737" w:name="_Toc74755530"/>
      <w:bookmarkStart w:id="2738" w:name="_Toc105674397"/>
      <w:bookmarkStart w:id="2739" w:name="_Toc130502437"/>
      <w:bookmarkStart w:id="2740" w:name="_Toc153625224"/>
      <w:bookmarkStart w:id="2741" w:name="_Toc185505457"/>
      <w:r w:rsidRPr="000A0A5F">
        <w:t>5.3.3.3.3.3</w:t>
      </w:r>
      <w:r w:rsidRPr="000A0A5F">
        <w:tab/>
        <w:t>PATCH</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8E2C6B4" w14:textId="77777777" w:rsidR="00344FF3" w:rsidRPr="000A0A5F" w:rsidRDefault="00344FF3" w:rsidP="00344FF3">
      <w:pPr>
        <w:rPr>
          <w:noProof/>
          <w:lang w:eastAsia="zh-CN"/>
        </w:rPr>
      </w:pPr>
      <w:bookmarkStart w:id="2742" w:name="_Toc11247350"/>
      <w:bookmarkStart w:id="2743" w:name="_Toc27044472"/>
      <w:bookmarkStart w:id="2744" w:name="_Toc36033514"/>
      <w:bookmarkStart w:id="2745" w:name="_Toc45131646"/>
      <w:bookmarkStart w:id="2746" w:name="_Toc49775931"/>
      <w:bookmarkStart w:id="2747" w:name="_Toc51746851"/>
      <w:bookmarkStart w:id="2748" w:name="_Toc66360396"/>
      <w:bookmarkStart w:id="2749" w:name="_Toc68104901"/>
      <w:bookmarkStart w:id="2750"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the list of changes to be made to an individual subscription </w:t>
            </w:r>
            <w:r w:rsidRPr="000A0A5F">
              <w:rPr>
                <w:lang w:eastAsia="zh-CN"/>
              </w:rPr>
              <w:t>resource</w:t>
            </w:r>
            <w:r w:rsidRPr="000A0A5F">
              <w:t>, according to the JSON PATCH format specified in IETF RFC 6902 [</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1" w:name="_Toc105674398"/>
      <w:bookmarkStart w:id="2752" w:name="_Toc130502438"/>
      <w:bookmarkStart w:id="2753" w:name="_Toc153625225"/>
      <w:bookmarkStart w:id="2754" w:name="_Toc185505458"/>
      <w:r w:rsidRPr="000A0A5F">
        <w:t>5.3.3.3.3.4</w:t>
      </w:r>
      <w:r w:rsidRPr="000A0A5F">
        <w:tab/>
        <w:t>POST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55" w:name="_Toc11247351"/>
      <w:bookmarkStart w:id="2756" w:name="_Toc27044473"/>
      <w:bookmarkStart w:id="2757" w:name="_Toc36033515"/>
      <w:bookmarkStart w:id="2758" w:name="_Toc45131647"/>
      <w:bookmarkStart w:id="2759" w:name="_Toc49775932"/>
      <w:bookmarkStart w:id="2760" w:name="_Toc51746852"/>
      <w:bookmarkStart w:id="2761" w:name="_Toc66360397"/>
      <w:bookmarkStart w:id="2762" w:name="_Toc68104902"/>
      <w:bookmarkStart w:id="2763" w:name="_Toc74755532"/>
      <w:bookmarkStart w:id="2764" w:name="_Toc105674399"/>
      <w:bookmarkStart w:id="2765" w:name="_Toc130502439"/>
      <w:bookmarkStart w:id="2766" w:name="_Toc153625226"/>
      <w:bookmarkStart w:id="2767" w:name="_Toc185505459"/>
      <w:r w:rsidRPr="000A0A5F">
        <w:t>5.3.3.3.3.5</w:t>
      </w:r>
      <w:r w:rsidRPr="000A0A5F">
        <w:tab/>
        <w:t>DELETE</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68" w:name="_Toc11247352"/>
      <w:bookmarkStart w:id="2769" w:name="_Toc27044474"/>
      <w:bookmarkStart w:id="2770" w:name="_Toc36033516"/>
      <w:bookmarkStart w:id="2771" w:name="_Toc45131648"/>
      <w:bookmarkStart w:id="2772" w:name="_Toc49775933"/>
      <w:bookmarkStart w:id="2773" w:name="_Toc51746853"/>
      <w:bookmarkStart w:id="2774" w:name="_Toc66360398"/>
      <w:bookmarkStart w:id="2775" w:name="_Toc68104903"/>
      <w:bookmarkStart w:id="2776" w:name="_Toc74755533"/>
      <w:bookmarkStart w:id="2777" w:name="_Toc105674400"/>
      <w:bookmarkStart w:id="2778" w:name="_Toc130502440"/>
      <w:bookmarkStart w:id="2779" w:name="_Toc153625227"/>
      <w:bookmarkStart w:id="2780" w:name="_Toc185505460"/>
      <w:bookmarkStart w:id="2781" w:name="_Toc222784159"/>
      <w:r w:rsidRPr="000A0A5F">
        <w:lastRenderedPageBreak/>
        <w:t>5.3.3.4</w:t>
      </w:r>
      <w:r w:rsidRPr="000A0A5F">
        <w:tab/>
        <w:t>Void</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004188A" w14:textId="77777777" w:rsidR="00CB0DD7" w:rsidRPr="000A0A5F" w:rsidRDefault="00CB0DD7">
      <w:pPr>
        <w:pStyle w:val="Heading3"/>
      </w:pPr>
      <w:bookmarkStart w:id="2782" w:name="_Toc66360399"/>
      <w:bookmarkStart w:id="2783" w:name="_Toc68104904"/>
      <w:bookmarkStart w:id="2784" w:name="_Toc74755534"/>
      <w:bookmarkStart w:id="2785" w:name="_Toc105674401"/>
      <w:bookmarkStart w:id="2786" w:name="_Toc130502441"/>
      <w:bookmarkStart w:id="2787" w:name="_Toc153625228"/>
      <w:bookmarkStart w:id="2788" w:name="_Toc185505461"/>
      <w:bookmarkStart w:id="2789" w:name="_Toc222784160"/>
      <w:r w:rsidRPr="000A0A5F">
        <w:t>5.3.</w:t>
      </w:r>
      <w:r w:rsidR="00FF0AF8" w:rsidRPr="000A0A5F">
        <w:t>3A</w:t>
      </w:r>
      <w:r w:rsidRPr="000A0A5F">
        <w:tab/>
        <w:t>Notifications</w:t>
      </w:r>
      <w:bookmarkEnd w:id="2782"/>
      <w:bookmarkEnd w:id="2783"/>
      <w:bookmarkEnd w:id="2784"/>
      <w:bookmarkEnd w:id="2785"/>
      <w:bookmarkEnd w:id="2786"/>
      <w:bookmarkEnd w:id="2787"/>
      <w:bookmarkEnd w:id="2788"/>
      <w:bookmarkEnd w:id="2789"/>
    </w:p>
    <w:p w14:paraId="582E2EBD" w14:textId="77777777" w:rsidR="00CB0DD7" w:rsidRPr="000A0A5F" w:rsidRDefault="00CB0DD7">
      <w:pPr>
        <w:pStyle w:val="Heading4"/>
      </w:pPr>
      <w:bookmarkStart w:id="2790" w:name="_Toc66360400"/>
      <w:bookmarkStart w:id="2791" w:name="_Toc68104905"/>
      <w:bookmarkStart w:id="2792" w:name="_Toc74755535"/>
      <w:bookmarkStart w:id="2793" w:name="_Toc105674402"/>
      <w:bookmarkStart w:id="2794" w:name="_Toc130502442"/>
      <w:bookmarkStart w:id="2795" w:name="_Toc153625229"/>
      <w:bookmarkStart w:id="2796" w:name="_Toc185505462"/>
      <w:bookmarkStart w:id="2797" w:name="_Toc222784161"/>
      <w:r w:rsidRPr="000A0A5F">
        <w:t>5.3.</w:t>
      </w:r>
      <w:r w:rsidR="00FF0AF8" w:rsidRPr="000A0A5F">
        <w:t>3A</w:t>
      </w:r>
      <w:r w:rsidRPr="000A0A5F">
        <w:t>.1</w:t>
      </w:r>
      <w:r w:rsidRPr="000A0A5F">
        <w:tab/>
        <w:t>General</w:t>
      </w:r>
      <w:bookmarkEnd w:id="2790"/>
      <w:bookmarkEnd w:id="2791"/>
      <w:bookmarkEnd w:id="2792"/>
      <w:bookmarkEnd w:id="2793"/>
      <w:bookmarkEnd w:id="2794"/>
      <w:bookmarkEnd w:id="2795"/>
      <w:bookmarkEnd w:id="2796"/>
      <w:bookmarkEnd w:id="2797"/>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rsidP="000D7688">
            <w:pPr>
              <w:pStyle w:val="TAL"/>
              <w:rPr>
                <w:lang w:val="en-US"/>
              </w:rPr>
            </w:pPr>
            <w:r w:rsidRPr="000D7688">
              <w:t xml:space="preserve">Monitoring </w:t>
            </w:r>
            <w:r w:rsidRPr="000D7688">
              <w:rPr>
                <w:rFonts w:hint="eastAsia"/>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0D7688">
            <w:pPr>
              <w:pStyle w:val="TAL"/>
              <w:rPr>
                <w:lang w:eastAsia="zh-CN"/>
              </w:rPr>
            </w:pPr>
            <w:r w:rsidRPr="000D7688">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798" w:name="_Toc35971421"/>
      <w:bookmarkStart w:id="2799" w:name="_Toc36812152"/>
      <w:bookmarkStart w:id="2800" w:name="_Toc66360401"/>
      <w:bookmarkStart w:id="2801" w:name="_Toc68104906"/>
      <w:bookmarkStart w:id="2802" w:name="_Toc74755536"/>
      <w:bookmarkStart w:id="2803" w:name="_Toc105674403"/>
      <w:bookmarkStart w:id="2804" w:name="_Toc130502443"/>
      <w:bookmarkStart w:id="2805" w:name="_Toc153625230"/>
      <w:bookmarkStart w:id="2806" w:name="_Toc185505463"/>
      <w:bookmarkStart w:id="2807" w:name="_Toc222784162"/>
      <w:r w:rsidRPr="000A0A5F">
        <w:t>5.3.</w:t>
      </w:r>
      <w:r w:rsidR="00FF0AF8" w:rsidRPr="000A0A5F">
        <w:t>3A</w:t>
      </w:r>
      <w:r w:rsidRPr="000A0A5F">
        <w:t>.2</w:t>
      </w:r>
      <w:r w:rsidRPr="000A0A5F">
        <w:tab/>
      </w:r>
      <w:bookmarkEnd w:id="2798"/>
      <w:bookmarkEnd w:id="2799"/>
      <w:r w:rsidRPr="000A0A5F">
        <w:t>Monitoring Notification</w:t>
      </w:r>
      <w:bookmarkEnd w:id="2800"/>
      <w:bookmarkEnd w:id="2801"/>
      <w:bookmarkEnd w:id="2802"/>
      <w:bookmarkEnd w:id="2803"/>
      <w:bookmarkEnd w:id="2804"/>
      <w:bookmarkEnd w:id="2805"/>
      <w:bookmarkEnd w:id="2806"/>
      <w:bookmarkEnd w:id="2807"/>
    </w:p>
    <w:p w14:paraId="5755EE83" w14:textId="77777777" w:rsidR="00CB0DD7" w:rsidRPr="000A0A5F" w:rsidRDefault="00CB0DD7">
      <w:pPr>
        <w:pStyle w:val="Heading5"/>
        <w:rPr>
          <w:noProof/>
        </w:rPr>
      </w:pPr>
      <w:bookmarkStart w:id="2808" w:name="_Toc532994455"/>
      <w:bookmarkStart w:id="2809" w:name="_Toc35971422"/>
      <w:bookmarkStart w:id="2810" w:name="_Toc36812153"/>
      <w:bookmarkStart w:id="2811" w:name="_Toc66360402"/>
      <w:bookmarkStart w:id="2812" w:name="_Toc68104907"/>
      <w:bookmarkStart w:id="2813" w:name="_Toc74755537"/>
      <w:bookmarkStart w:id="2814" w:name="_Toc105674404"/>
      <w:bookmarkStart w:id="2815" w:name="_Toc130502444"/>
      <w:bookmarkStart w:id="2816" w:name="_Toc153625231"/>
      <w:bookmarkStart w:id="2817" w:name="_Toc185505464"/>
      <w:bookmarkStart w:id="2818" w:name="_Toc222784163"/>
      <w:r w:rsidRPr="000A0A5F">
        <w:t>5.3.</w:t>
      </w:r>
      <w:r w:rsidR="00FF0AF8" w:rsidRPr="000A0A5F">
        <w:t>3A</w:t>
      </w:r>
      <w:r w:rsidRPr="000A0A5F">
        <w:t>.2</w:t>
      </w:r>
      <w:r w:rsidRPr="000A0A5F">
        <w:rPr>
          <w:noProof/>
        </w:rPr>
        <w:t>.1</w:t>
      </w:r>
      <w:r w:rsidRPr="000A0A5F">
        <w:rPr>
          <w:noProof/>
        </w:rPr>
        <w:tab/>
        <w:t>Description</w:t>
      </w:r>
      <w:bookmarkEnd w:id="2808"/>
      <w:bookmarkEnd w:id="2809"/>
      <w:bookmarkEnd w:id="2810"/>
      <w:bookmarkEnd w:id="2811"/>
      <w:bookmarkEnd w:id="2812"/>
      <w:bookmarkEnd w:id="2813"/>
      <w:bookmarkEnd w:id="2814"/>
      <w:bookmarkEnd w:id="2815"/>
      <w:bookmarkEnd w:id="2816"/>
      <w:bookmarkEnd w:id="2817"/>
      <w:bookmarkEnd w:id="2818"/>
    </w:p>
    <w:p w14:paraId="16AC0C1B" w14:textId="77777777" w:rsidR="00CB0DD7" w:rsidRPr="000A0A5F" w:rsidRDefault="00CB0DD7">
      <w:pPr>
        <w:rPr>
          <w:noProof/>
          <w:lang w:eastAsia="zh-CN"/>
        </w:rPr>
      </w:pPr>
      <w:bookmarkStart w:id="2819" w:name="_Toc532994456"/>
      <w:bookmarkStart w:id="2820" w:name="_Toc35971423"/>
      <w:bookmarkStart w:id="2821"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2" w:name="_Toc66360403"/>
      <w:bookmarkStart w:id="2823" w:name="_Toc68104908"/>
      <w:bookmarkStart w:id="2824" w:name="_Toc74755538"/>
      <w:bookmarkStart w:id="2825" w:name="_Toc105674405"/>
      <w:bookmarkStart w:id="2826" w:name="_Toc130502445"/>
      <w:bookmarkStart w:id="2827" w:name="_Toc153625232"/>
      <w:bookmarkStart w:id="2828" w:name="_Toc185505465"/>
      <w:bookmarkStart w:id="2829" w:name="_Toc222784164"/>
      <w:r w:rsidRPr="000A0A5F">
        <w:t>5.3.</w:t>
      </w:r>
      <w:r w:rsidR="00FF0AF8" w:rsidRPr="000A0A5F">
        <w:t>3A</w:t>
      </w:r>
      <w:r w:rsidRPr="000A0A5F">
        <w:t>.2</w:t>
      </w:r>
      <w:r w:rsidRPr="000A0A5F">
        <w:rPr>
          <w:noProof/>
        </w:rPr>
        <w:t>.2</w:t>
      </w:r>
      <w:r w:rsidRPr="000A0A5F">
        <w:rPr>
          <w:noProof/>
        </w:rPr>
        <w:tab/>
        <w:t>Target URI</w:t>
      </w:r>
      <w:bookmarkEnd w:id="2819"/>
      <w:bookmarkEnd w:id="2820"/>
      <w:bookmarkEnd w:id="2821"/>
      <w:bookmarkEnd w:id="2822"/>
      <w:bookmarkEnd w:id="2823"/>
      <w:bookmarkEnd w:id="2824"/>
      <w:bookmarkEnd w:id="2825"/>
      <w:bookmarkEnd w:id="2826"/>
      <w:bookmarkEnd w:id="2827"/>
      <w:bookmarkEnd w:id="2828"/>
      <w:bookmarkEnd w:id="2829"/>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0" w:name="_Toc532994457"/>
      <w:bookmarkStart w:id="2831" w:name="_Toc35971424"/>
      <w:bookmarkStart w:id="2832" w:name="_Toc36812155"/>
      <w:bookmarkStart w:id="2833" w:name="_Toc66360404"/>
      <w:bookmarkStart w:id="2834" w:name="_Toc68104909"/>
      <w:bookmarkStart w:id="2835" w:name="_Toc74755539"/>
      <w:bookmarkStart w:id="2836" w:name="_Toc105674406"/>
      <w:bookmarkStart w:id="2837" w:name="_Toc130502446"/>
      <w:bookmarkStart w:id="2838" w:name="_Toc153625233"/>
      <w:bookmarkStart w:id="2839" w:name="_Toc185505466"/>
      <w:bookmarkStart w:id="2840" w:name="_Toc222784165"/>
      <w:r w:rsidRPr="000A0A5F">
        <w:t>5.3.</w:t>
      </w:r>
      <w:r w:rsidR="00FF0AF8" w:rsidRPr="000A0A5F">
        <w:t>3A</w:t>
      </w:r>
      <w:r w:rsidRPr="000A0A5F">
        <w:t>.2</w:t>
      </w:r>
      <w:r w:rsidRPr="000A0A5F">
        <w:rPr>
          <w:noProof/>
        </w:rPr>
        <w:t>.3</w:t>
      </w:r>
      <w:r w:rsidRPr="000A0A5F">
        <w:rPr>
          <w:noProof/>
        </w:rPr>
        <w:tab/>
        <w:t>Standard Methods</w:t>
      </w:r>
      <w:bookmarkEnd w:id="2830"/>
      <w:bookmarkEnd w:id="2831"/>
      <w:bookmarkEnd w:id="2832"/>
      <w:bookmarkEnd w:id="2833"/>
      <w:bookmarkEnd w:id="2834"/>
      <w:bookmarkEnd w:id="2835"/>
      <w:bookmarkEnd w:id="2836"/>
      <w:bookmarkEnd w:id="2837"/>
      <w:bookmarkEnd w:id="2838"/>
      <w:bookmarkEnd w:id="2839"/>
      <w:bookmarkEnd w:id="2840"/>
    </w:p>
    <w:p w14:paraId="671BE565" w14:textId="77777777" w:rsidR="00CB0DD7" w:rsidRPr="000A0A5F" w:rsidRDefault="00CB0DD7" w:rsidP="00233139">
      <w:pPr>
        <w:pStyle w:val="H6"/>
        <w:rPr>
          <w:noProof/>
        </w:rPr>
      </w:pPr>
      <w:bookmarkStart w:id="2841" w:name="_Toc532994458"/>
      <w:bookmarkStart w:id="2842" w:name="_Toc35971425"/>
      <w:bookmarkStart w:id="2843" w:name="_Toc36812156"/>
      <w:bookmarkStart w:id="2844" w:name="_Toc66360405"/>
      <w:bookmarkStart w:id="2845" w:name="_Toc68104910"/>
      <w:bookmarkStart w:id="2846" w:name="_Toc74755540"/>
      <w:bookmarkStart w:id="2847" w:name="_Toc105674407"/>
      <w:bookmarkStart w:id="2848" w:name="_Toc130502447"/>
      <w:bookmarkStart w:id="2849" w:name="_Toc153625234"/>
      <w:bookmarkStart w:id="2850" w:name="_Toc185505467"/>
      <w:r w:rsidRPr="000A0A5F">
        <w:t>5.3.</w:t>
      </w:r>
      <w:r w:rsidR="00FF0AF8" w:rsidRPr="000A0A5F">
        <w:t>3A</w:t>
      </w:r>
      <w:r w:rsidRPr="000A0A5F">
        <w:t>.2.3</w:t>
      </w:r>
      <w:r w:rsidRPr="000A0A5F">
        <w:rPr>
          <w:noProof/>
        </w:rPr>
        <w:t>.1</w:t>
      </w:r>
      <w:r w:rsidRPr="000A0A5F">
        <w:rPr>
          <w:noProof/>
        </w:rPr>
        <w:tab/>
      </w:r>
      <w:bookmarkEnd w:id="2841"/>
      <w:bookmarkEnd w:id="2842"/>
      <w:bookmarkEnd w:id="2843"/>
      <w:r w:rsidRPr="000A0A5F">
        <w:t>Notification via POST</w:t>
      </w:r>
      <w:bookmarkEnd w:id="2844"/>
      <w:bookmarkEnd w:id="2845"/>
      <w:bookmarkEnd w:id="2846"/>
      <w:bookmarkEnd w:id="2847"/>
      <w:bookmarkEnd w:id="2848"/>
      <w:bookmarkEnd w:id="2849"/>
      <w:bookmarkEnd w:id="2850"/>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1" w:name="_Toc66360406"/>
      <w:bookmarkStart w:id="2852" w:name="_Toc68104911"/>
      <w:bookmarkStart w:id="2853" w:name="_Toc74755541"/>
      <w:bookmarkStart w:id="2854" w:name="_Toc105674408"/>
      <w:bookmarkStart w:id="2855" w:name="_Toc130502448"/>
      <w:bookmarkStart w:id="2856" w:name="_Toc153625235"/>
      <w:bookmarkStart w:id="2857"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1"/>
      <w:bookmarkEnd w:id="2852"/>
      <w:bookmarkEnd w:id="2853"/>
      <w:bookmarkEnd w:id="2854"/>
      <w:bookmarkEnd w:id="2855"/>
      <w:bookmarkEnd w:id="2856"/>
      <w:bookmarkEnd w:id="2857"/>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58" w:name="_Toc28013370"/>
      <w:bookmarkStart w:id="2859" w:name="_Toc36040126"/>
      <w:bookmarkStart w:id="2860" w:name="_Toc44692743"/>
      <w:bookmarkStart w:id="2861" w:name="_Toc45134204"/>
      <w:bookmarkStart w:id="2862" w:name="_Toc49607268"/>
      <w:bookmarkStart w:id="2863" w:name="_Toc51763240"/>
      <w:bookmarkStart w:id="2864" w:name="_Toc58850138"/>
      <w:bookmarkStart w:id="2865" w:name="_Toc59018518"/>
      <w:bookmarkStart w:id="2866" w:name="_Toc68169524"/>
      <w:bookmarkStart w:id="2867" w:name="_Toc97203217"/>
      <w:bookmarkStart w:id="2868" w:name="_Toc105674409"/>
      <w:bookmarkStart w:id="2869" w:name="_Toc130502449"/>
      <w:bookmarkStart w:id="2870" w:name="_Toc153625236"/>
      <w:bookmarkStart w:id="2871" w:name="_Toc185505469"/>
      <w:bookmarkStart w:id="2872" w:name="_Toc11247358"/>
      <w:bookmarkStart w:id="2873" w:name="_Toc27044480"/>
      <w:bookmarkStart w:id="2874" w:name="_Toc36033522"/>
      <w:bookmarkStart w:id="2875" w:name="_Toc45131654"/>
      <w:bookmarkStart w:id="2876" w:name="_Toc49775939"/>
      <w:bookmarkStart w:id="2877" w:name="_Toc51746859"/>
      <w:bookmarkStart w:id="2878" w:name="_Toc66360407"/>
      <w:bookmarkStart w:id="2879" w:name="_Toc68104912"/>
      <w:bookmarkStart w:id="2880" w:name="_Toc74755542"/>
      <w:bookmarkStart w:id="2881" w:name="_Toc222784166"/>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58"/>
      <w:bookmarkEnd w:id="2859"/>
      <w:bookmarkEnd w:id="2860"/>
      <w:bookmarkEnd w:id="2861"/>
      <w:bookmarkEnd w:id="2862"/>
      <w:bookmarkEnd w:id="2863"/>
      <w:bookmarkEnd w:id="2864"/>
      <w:bookmarkEnd w:id="2865"/>
      <w:bookmarkEnd w:id="2866"/>
      <w:bookmarkEnd w:id="2867"/>
      <w:r w:rsidRPr="000A0A5F">
        <w:rPr>
          <w:lang w:val="fr-FR"/>
        </w:rPr>
        <w:t>User Consent Revocation Notification</w:t>
      </w:r>
      <w:bookmarkEnd w:id="2868"/>
      <w:bookmarkEnd w:id="2869"/>
      <w:bookmarkEnd w:id="2870"/>
      <w:bookmarkEnd w:id="2871"/>
      <w:bookmarkEnd w:id="2881"/>
    </w:p>
    <w:p w14:paraId="0A595DDF" w14:textId="77777777" w:rsidR="00E37664" w:rsidRPr="000A0A5F" w:rsidRDefault="00E37664" w:rsidP="00E37664">
      <w:pPr>
        <w:pStyle w:val="Heading5"/>
        <w:rPr>
          <w:noProof/>
          <w:lang w:val="fr-FR"/>
        </w:rPr>
      </w:pPr>
      <w:bookmarkStart w:id="2882" w:name="_Toc28013371"/>
      <w:bookmarkStart w:id="2883" w:name="_Toc36040127"/>
      <w:bookmarkStart w:id="2884" w:name="_Toc44692744"/>
      <w:bookmarkStart w:id="2885" w:name="_Toc45134205"/>
      <w:bookmarkStart w:id="2886" w:name="_Toc49607269"/>
      <w:bookmarkStart w:id="2887" w:name="_Toc51763241"/>
      <w:bookmarkStart w:id="2888" w:name="_Toc58850139"/>
      <w:bookmarkStart w:id="2889" w:name="_Toc59018519"/>
      <w:bookmarkStart w:id="2890" w:name="_Toc68169525"/>
      <w:bookmarkStart w:id="2891" w:name="_Toc97203218"/>
      <w:bookmarkStart w:id="2892" w:name="_Toc105674410"/>
      <w:bookmarkStart w:id="2893" w:name="_Toc130502450"/>
      <w:bookmarkStart w:id="2894" w:name="_Toc153625237"/>
      <w:bookmarkStart w:id="2895" w:name="_Toc185505470"/>
      <w:bookmarkStart w:id="2896" w:name="_Toc222784167"/>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897" w:name="_Toc28013372"/>
      <w:bookmarkStart w:id="2898" w:name="_Toc36040128"/>
      <w:bookmarkStart w:id="2899" w:name="_Toc44692745"/>
      <w:bookmarkStart w:id="2900" w:name="_Toc45134206"/>
      <w:bookmarkStart w:id="2901" w:name="_Toc49607270"/>
      <w:bookmarkStart w:id="2902" w:name="_Toc51763242"/>
      <w:bookmarkStart w:id="2903" w:name="_Toc58850140"/>
      <w:bookmarkStart w:id="2904" w:name="_Toc59018520"/>
      <w:bookmarkStart w:id="2905" w:name="_Toc68169526"/>
      <w:bookmarkStart w:id="2906" w:name="_Toc97203219"/>
      <w:bookmarkStart w:id="2907" w:name="_Toc105674411"/>
      <w:bookmarkStart w:id="2908" w:name="_Toc130502451"/>
      <w:bookmarkStart w:id="2909" w:name="_Toc153625238"/>
      <w:bookmarkStart w:id="2910" w:name="_Toc185505471"/>
      <w:bookmarkStart w:id="2911" w:name="_Toc222784168"/>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2" w:name="_Toc28013373"/>
      <w:bookmarkStart w:id="2913" w:name="_Toc36040129"/>
      <w:bookmarkStart w:id="2914" w:name="_Toc44692746"/>
      <w:bookmarkStart w:id="2915" w:name="_Toc45134207"/>
      <w:bookmarkStart w:id="2916" w:name="_Toc49607271"/>
      <w:bookmarkStart w:id="2917" w:name="_Toc51763243"/>
      <w:bookmarkStart w:id="2918" w:name="_Toc58850141"/>
      <w:bookmarkStart w:id="2919" w:name="_Toc59018521"/>
      <w:bookmarkStart w:id="2920" w:name="_Toc68169527"/>
      <w:bookmarkStart w:id="2921" w:name="_Toc97203220"/>
      <w:bookmarkStart w:id="2922" w:name="_Toc105674412"/>
      <w:bookmarkStart w:id="2923" w:name="_Toc130502452"/>
      <w:bookmarkStart w:id="2924" w:name="_Toc153625239"/>
      <w:bookmarkStart w:id="2925" w:name="_Toc185505472"/>
      <w:bookmarkStart w:id="2926" w:name="_Toc222784169"/>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0D55910" w14:textId="77777777" w:rsidR="00E37664" w:rsidRPr="000A0A5F" w:rsidRDefault="00E37664" w:rsidP="00233139">
      <w:pPr>
        <w:pStyle w:val="H6"/>
      </w:pPr>
      <w:bookmarkStart w:id="2927" w:name="_Toc28013374"/>
      <w:bookmarkStart w:id="2928" w:name="_Toc36040130"/>
      <w:bookmarkStart w:id="2929" w:name="_Toc44692747"/>
      <w:bookmarkStart w:id="2930" w:name="_Toc45134208"/>
      <w:bookmarkStart w:id="2931" w:name="_Toc49607272"/>
      <w:bookmarkStart w:id="2932" w:name="_Toc51763244"/>
      <w:bookmarkStart w:id="2933" w:name="_Toc58850142"/>
      <w:bookmarkStart w:id="2934" w:name="_Toc59018522"/>
      <w:bookmarkStart w:id="2935" w:name="_Toc68169528"/>
      <w:bookmarkStart w:id="2936" w:name="_Toc97203221"/>
      <w:bookmarkStart w:id="2937" w:name="_Toc105674413"/>
      <w:bookmarkStart w:id="2938" w:name="_Toc130502453"/>
      <w:bookmarkStart w:id="2939" w:name="_Toc153625240"/>
      <w:bookmarkStart w:id="2940"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1" w:name="_Toc28013375"/>
      <w:bookmarkStart w:id="2942" w:name="_Toc36040131"/>
      <w:bookmarkStart w:id="2943" w:name="_Toc44692748"/>
      <w:bookmarkStart w:id="2944" w:name="_Toc45134209"/>
      <w:bookmarkStart w:id="2945" w:name="_Toc49607273"/>
      <w:bookmarkStart w:id="2946" w:name="_Toc51763245"/>
      <w:bookmarkStart w:id="2947" w:name="_Toc58850143"/>
      <w:bookmarkStart w:id="2948" w:name="_Toc59018523"/>
      <w:bookmarkStart w:id="2949" w:name="_Toc68169529"/>
      <w:bookmarkStart w:id="2950" w:name="_Toc97203222"/>
      <w:bookmarkStart w:id="2951" w:name="_Toc105674414"/>
      <w:bookmarkStart w:id="2952" w:name="_Toc130502454"/>
      <w:bookmarkStart w:id="2953" w:name="_Toc153625241"/>
      <w:bookmarkStart w:id="2954"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55" w:name="_Toc105674415"/>
      <w:bookmarkStart w:id="2956" w:name="_Toc130502455"/>
      <w:bookmarkStart w:id="2957" w:name="_Toc153625242"/>
      <w:bookmarkStart w:id="2958" w:name="_Toc185505475"/>
      <w:bookmarkStart w:id="2959" w:name="_Toc222784170"/>
      <w:r w:rsidRPr="000A0A5F">
        <w:lastRenderedPageBreak/>
        <w:t>5.3.4</w:t>
      </w:r>
      <w:r w:rsidRPr="000A0A5F">
        <w:tab/>
        <w:t>Used Features</w:t>
      </w:r>
      <w:bookmarkEnd w:id="2872"/>
      <w:bookmarkEnd w:id="2873"/>
      <w:bookmarkEnd w:id="2874"/>
      <w:bookmarkEnd w:id="2875"/>
      <w:bookmarkEnd w:id="2876"/>
      <w:bookmarkEnd w:id="2877"/>
      <w:bookmarkEnd w:id="2878"/>
      <w:bookmarkEnd w:id="2879"/>
      <w:bookmarkEnd w:id="2880"/>
      <w:bookmarkEnd w:id="2955"/>
      <w:bookmarkEnd w:id="2956"/>
      <w:bookmarkEnd w:id="2957"/>
      <w:bookmarkEnd w:id="2958"/>
      <w:bookmarkEnd w:id="2959"/>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rsidP="000D7688">
            <w:pPr>
              <w:pStyle w:val="TAC"/>
            </w:pPr>
            <w:r w:rsidRPr="000D7688">
              <w:t>1</w:t>
            </w:r>
          </w:p>
        </w:tc>
        <w:tc>
          <w:tcPr>
            <w:tcW w:w="4110" w:type="dxa"/>
            <w:gridSpan w:val="2"/>
          </w:tcPr>
          <w:p w14:paraId="2A95B4B4" w14:textId="77777777" w:rsidR="00CB0DD7" w:rsidRPr="000A0A5F" w:rsidRDefault="00CB0DD7" w:rsidP="000D7688">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rsidP="000D7688">
            <w:pPr>
              <w:pStyle w:val="TAC"/>
            </w:pPr>
            <w:r w:rsidRPr="000D7688">
              <w:t>2</w:t>
            </w:r>
          </w:p>
        </w:tc>
        <w:tc>
          <w:tcPr>
            <w:tcW w:w="4110" w:type="dxa"/>
            <w:gridSpan w:val="2"/>
          </w:tcPr>
          <w:p w14:paraId="70C141A6" w14:textId="77777777" w:rsidR="00CB0DD7" w:rsidRPr="000A0A5F" w:rsidRDefault="00CB0DD7" w:rsidP="000D7688">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rsidP="000D7688">
            <w:pPr>
              <w:pStyle w:val="TAC"/>
              <w:rPr>
                <w:lang w:eastAsia="zh-CN"/>
              </w:rPr>
            </w:pPr>
            <w:r w:rsidRPr="000D7688">
              <w:t>3</w:t>
            </w:r>
          </w:p>
        </w:tc>
        <w:tc>
          <w:tcPr>
            <w:tcW w:w="4110" w:type="dxa"/>
            <w:gridSpan w:val="2"/>
          </w:tcPr>
          <w:p w14:paraId="7B98FCC9" w14:textId="77777777" w:rsidR="00CB0DD7" w:rsidRPr="000A0A5F" w:rsidRDefault="00CB0DD7" w:rsidP="000D7688">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rsidP="000D7688">
            <w:pPr>
              <w:pStyle w:val="TAC"/>
              <w:rPr>
                <w:lang w:eastAsia="zh-CN"/>
              </w:rPr>
            </w:pPr>
            <w:r w:rsidRPr="000A0A5F">
              <w:rPr>
                <w:lang w:eastAsia="zh-CN"/>
              </w:rPr>
              <w:t>4</w:t>
            </w:r>
          </w:p>
        </w:tc>
        <w:tc>
          <w:tcPr>
            <w:tcW w:w="4110" w:type="dxa"/>
            <w:gridSpan w:val="2"/>
          </w:tcPr>
          <w:p w14:paraId="34DD3815" w14:textId="77777777" w:rsidR="00CB0DD7" w:rsidRPr="000A0A5F" w:rsidRDefault="00CB0DD7" w:rsidP="000D7688">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rsidP="000D7688">
            <w:pPr>
              <w:pStyle w:val="TAC"/>
              <w:rPr>
                <w:lang w:eastAsia="zh-CN"/>
              </w:rPr>
            </w:pPr>
            <w:r w:rsidRPr="000A0A5F">
              <w:rPr>
                <w:lang w:eastAsia="zh-CN"/>
              </w:rPr>
              <w:t>5</w:t>
            </w:r>
          </w:p>
        </w:tc>
        <w:tc>
          <w:tcPr>
            <w:tcW w:w="4110" w:type="dxa"/>
            <w:gridSpan w:val="2"/>
          </w:tcPr>
          <w:p w14:paraId="6F2F048A" w14:textId="77777777" w:rsidR="00CB0DD7" w:rsidRPr="000A0A5F" w:rsidRDefault="00CB0DD7" w:rsidP="000D7688">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rsidP="000D7688">
            <w:pPr>
              <w:pStyle w:val="TAC"/>
            </w:pPr>
            <w:r w:rsidRPr="000A0A5F">
              <w:t>6</w:t>
            </w:r>
          </w:p>
        </w:tc>
        <w:tc>
          <w:tcPr>
            <w:tcW w:w="4110" w:type="dxa"/>
            <w:gridSpan w:val="2"/>
          </w:tcPr>
          <w:p w14:paraId="3A524068" w14:textId="77777777" w:rsidR="00CB0DD7" w:rsidRPr="000A0A5F" w:rsidRDefault="00CB0DD7" w:rsidP="000D7688">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rsidP="000D7688">
            <w:pPr>
              <w:pStyle w:val="TAC"/>
            </w:pPr>
            <w:r w:rsidRPr="000A0A5F">
              <w:t>7</w:t>
            </w:r>
          </w:p>
        </w:tc>
        <w:tc>
          <w:tcPr>
            <w:tcW w:w="4110" w:type="dxa"/>
            <w:gridSpan w:val="2"/>
          </w:tcPr>
          <w:p w14:paraId="713C4815" w14:textId="77777777" w:rsidR="00CB0DD7" w:rsidRPr="000A0A5F" w:rsidRDefault="00CB0DD7" w:rsidP="000D7688">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rsidP="000D7688">
            <w:pPr>
              <w:pStyle w:val="TAC"/>
              <w:rPr>
                <w:lang w:eastAsia="zh-CN"/>
              </w:rPr>
            </w:pPr>
            <w:r w:rsidRPr="000A0A5F">
              <w:rPr>
                <w:lang w:eastAsia="zh-CN"/>
              </w:rPr>
              <w:t>8</w:t>
            </w:r>
          </w:p>
        </w:tc>
        <w:tc>
          <w:tcPr>
            <w:tcW w:w="4110" w:type="dxa"/>
            <w:gridSpan w:val="2"/>
          </w:tcPr>
          <w:p w14:paraId="58209CD1" w14:textId="77777777" w:rsidR="00CB0DD7" w:rsidRPr="000A0A5F" w:rsidRDefault="00CB0DD7" w:rsidP="000D7688">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rsidP="000D7688">
            <w:pPr>
              <w:pStyle w:val="TAC"/>
            </w:pPr>
            <w:r w:rsidRPr="000A0A5F">
              <w:t>9</w:t>
            </w:r>
          </w:p>
        </w:tc>
        <w:tc>
          <w:tcPr>
            <w:tcW w:w="4110" w:type="dxa"/>
            <w:gridSpan w:val="2"/>
          </w:tcPr>
          <w:p w14:paraId="5A2931C1" w14:textId="77777777" w:rsidR="00CB0DD7" w:rsidRPr="000A0A5F" w:rsidRDefault="00CB0DD7" w:rsidP="000D7688">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rsidP="000D7688">
            <w:pPr>
              <w:pStyle w:val="TAC"/>
              <w:rPr>
                <w:rFonts w:cs="Arial"/>
              </w:rPr>
            </w:pPr>
            <w:r w:rsidRPr="000A0A5F">
              <w:rPr>
                <w:rFonts w:cs="Arial"/>
              </w:rPr>
              <w:t>10</w:t>
            </w:r>
          </w:p>
        </w:tc>
        <w:tc>
          <w:tcPr>
            <w:tcW w:w="4110" w:type="dxa"/>
            <w:gridSpan w:val="2"/>
          </w:tcPr>
          <w:p w14:paraId="553260D1" w14:textId="77777777" w:rsidR="00CB0DD7" w:rsidRPr="000A0A5F" w:rsidRDefault="00CB0DD7" w:rsidP="000D7688">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rsidP="000D7688">
            <w:pPr>
              <w:pStyle w:val="TAC"/>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rsidP="000D7688">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rsidP="000D7688">
            <w:pPr>
              <w:pStyle w:val="TAC"/>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rsidP="000D7688">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rsidP="000D7688">
            <w:pPr>
              <w:pStyle w:val="TAC"/>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rsidP="000D7688">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rsidP="000D7688">
            <w:pPr>
              <w:pStyle w:val="TAC"/>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rsidP="000D7688">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rsidP="000D7688">
            <w:pPr>
              <w:pStyle w:val="TAC"/>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rsidP="000D7688">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rsidP="000D7688">
            <w:pPr>
              <w:pStyle w:val="TAC"/>
              <w:rPr>
                <w:rFonts w:cs="Arial"/>
                <w:lang w:eastAsia="zh-CN"/>
              </w:rPr>
            </w:pPr>
            <w:r w:rsidRPr="000A0A5F">
              <w:rPr>
                <w:lang w:eastAsia="zh-CN"/>
              </w:rPr>
              <w:t>16</w:t>
            </w:r>
          </w:p>
        </w:tc>
        <w:tc>
          <w:tcPr>
            <w:tcW w:w="4110" w:type="dxa"/>
            <w:gridSpan w:val="2"/>
          </w:tcPr>
          <w:p w14:paraId="52DD9F45" w14:textId="77777777" w:rsidR="00CB0DD7" w:rsidRPr="000A0A5F" w:rsidRDefault="00CB0DD7" w:rsidP="000D7688">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rsidP="000D7688">
            <w:pPr>
              <w:pStyle w:val="TAC"/>
              <w:rPr>
                <w:lang w:eastAsia="zh-CN"/>
              </w:rPr>
            </w:pPr>
            <w:r w:rsidRPr="000A0A5F">
              <w:rPr>
                <w:rFonts w:cs="Arial"/>
                <w:lang w:eastAsia="zh-CN"/>
              </w:rPr>
              <w:t>17</w:t>
            </w:r>
          </w:p>
        </w:tc>
        <w:tc>
          <w:tcPr>
            <w:tcW w:w="4110" w:type="dxa"/>
            <w:gridSpan w:val="2"/>
          </w:tcPr>
          <w:p w14:paraId="47957CC6" w14:textId="77777777" w:rsidR="00CB0DD7" w:rsidRPr="000A0A5F" w:rsidRDefault="00CB0DD7" w:rsidP="000D7688">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rsidP="000D7688">
            <w:pPr>
              <w:pStyle w:val="TAC"/>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rsidP="000D7688">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rsidP="000D7688">
            <w:pPr>
              <w:pStyle w:val="TAC"/>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rsidP="000D7688">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rsidP="000D7688">
            <w:pPr>
              <w:pStyle w:val="TAC"/>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0D7688">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0D7688">
            <w:pPr>
              <w:pStyle w:val="TAC"/>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0D7688">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481448" w:rsidRDefault="00A313ED" w:rsidP="00481448">
            <w:pPr>
              <w:pStyle w:val="TAL"/>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0D7688">
            <w:pPr>
              <w:pStyle w:val="TAC"/>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0D7688">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0D7688">
            <w:pPr>
              <w:pStyle w:val="TAC"/>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0D7688">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0D7688">
            <w:pPr>
              <w:pStyle w:val="TAC"/>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0D7688">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0D7688">
            <w:pPr>
              <w:pStyle w:val="TAC"/>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0D7688">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0D7688">
            <w:pPr>
              <w:pStyle w:val="TAC"/>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0D7688">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0D7688">
            <w:pPr>
              <w:pStyle w:val="TAC"/>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0D7688">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0D7688">
            <w:pPr>
              <w:pStyle w:val="TAC"/>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0D768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0D7688">
            <w:pPr>
              <w:pStyle w:val="TAC"/>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481448">
            <w:pPr>
              <w:pStyle w:val="TAL"/>
              <w:rPr>
                <w:rFonts w:cs="Arial"/>
              </w:rPr>
            </w:pPr>
            <w:r w:rsidRPr="00481448">
              <w:t>-</w:t>
            </w:r>
            <w:r w:rsidRPr="00481448">
              <w:tab/>
              <w:t>Support Group Members List Change event reporting.</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0D7688">
            <w:pPr>
              <w:pStyle w:val="TAC"/>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B64BA2" w:rsidRDefault="0072431D" w:rsidP="0072431D">
            <w:pPr>
              <w:pStyle w:val="TAL"/>
              <w:rPr>
                <w:rFonts w:cs="Arial"/>
                <w:szCs w:val="18"/>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0D7688">
            <w:pPr>
              <w:pStyle w:val="TAC"/>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0D7688">
            <w:pPr>
              <w:pStyle w:val="TAC"/>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0D7688">
            <w:pPr>
              <w:pStyle w:val="TAC"/>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0D7688">
            <w:pPr>
              <w:pStyle w:val="TAC"/>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481448">
            <w:pPr>
              <w:pStyle w:val="TAL"/>
              <w:rPr>
                <w:noProof/>
              </w:rPr>
            </w:pPr>
            <w:r w:rsidRPr="00481448">
              <w:t>-</w:t>
            </w:r>
            <w:r w:rsidRPr="00481448">
              <w:tab/>
              <w:t>Support the error handling related to the area event reporting for the case where the requested location area is not allowed.</w:t>
            </w:r>
          </w:p>
          <w:p w14:paraId="126DA8C9" w14:textId="77777777" w:rsidR="001F6018" w:rsidRPr="000A0A5F" w:rsidRDefault="001F6018" w:rsidP="00481448">
            <w:pPr>
              <w:pStyle w:val="TAL"/>
              <w:rPr>
                <w:noProof/>
              </w:rPr>
            </w:pPr>
            <w:r w:rsidRPr="00481448">
              <w:t>-</w:t>
            </w:r>
            <w:r w:rsidRPr="00481448">
              <w:tab/>
              <w:t>Support location reporting over user plane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0D7688">
            <w:pPr>
              <w:pStyle w:val="TAC"/>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0D7688">
            <w:pPr>
              <w:pStyle w:val="TAC"/>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481448">
            <w:pPr>
              <w:pStyle w:val="TAL"/>
              <w:rPr>
                <w:lang w:eastAsia="zh-CN"/>
              </w:rPr>
            </w:pPr>
            <w:r w:rsidRPr="00481448">
              <w:t>-</w:t>
            </w:r>
            <w:r w:rsidRPr="00481448">
              <w:tab/>
              <w:t>Support the ranging and sidelink input/output parameters.</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0D7688">
            <w:pPr>
              <w:pStyle w:val="TAC"/>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0D7688">
            <w:pPr>
              <w:pStyle w:val="TAC"/>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481448">
            <w:pPr>
              <w:pStyle w:val="TAL"/>
            </w:pPr>
            <w:r w:rsidRPr="00481448">
              <w:t>-</w:t>
            </w:r>
            <w:r w:rsidRPr="00481448">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0D7688">
            <w:pPr>
              <w:pStyle w:val="TAC"/>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481448">
            <w:pPr>
              <w:pStyle w:val="TAL"/>
            </w:pPr>
            <w:r w:rsidRPr="00481448">
              <w:t>-</w:t>
            </w:r>
            <w:r w:rsidRPr="00481448">
              <w:tab/>
              <w:t>Support the 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8A57DF">
            <w:pPr>
              <w:pStyle w:val="TAL"/>
            </w:pPr>
            <w:r w:rsidRPr="008A57DF">
              <w:t>This feature requires the support of "eLCS" feature.</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0D7688">
            <w:pPr>
              <w:pStyle w:val="TAC"/>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481448">
            <w:pPr>
              <w:pStyle w:val="TAL"/>
            </w:pPr>
            <w:r w:rsidRPr="00481448">
              <w:t>-</w:t>
            </w:r>
            <w:r w:rsidRPr="00481448">
              <w:tab/>
              <w:t>Support the SCS/AS requests to be notified about the Store and Forward Satellite Operation.</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0D7688">
            <w:pPr>
              <w:pStyle w:val="TAC"/>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481448">
            <w:pPr>
              <w:pStyle w:val="TAL"/>
            </w:pPr>
            <w:r w:rsidRPr="00481448">
              <w:t>Indicates the support of the enhancements to this northbound API in Rel-19.</w:t>
            </w:r>
          </w:p>
          <w:p w14:paraId="15D85397" w14:textId="77777777" w:rsidR="002138A2" w:rsidRPr="00D451A0" w:rsidRDefault="002138A2" w:rsidP="00481448">
            <w:pPr>
              <w:pStyle w:val="TAL"/>
            </w:pPr>
          </w:p>
          <w:p w14:paraId="270B903D" w14:textId="77777777" w:rsidR="002138A2" w:rsidRPr="00D451A0" w:rsidRDefault="002138A2" w:rsidP="00481448">
            <w:pPr>
              <w:pStyle w:val="TAL"/>
            </w:pPr>
            <w:r w:rsidRPr="00481448">
              <w:t>The following functionalities are supported:</w:t>
            </w:r>
          </w:p>
          <w:p w14:paraId="01A93979" w14:textId="77777777" w:rsidR="002138A2" w:rsidRPr="00D451A0" w:rsidRDefault="002138A2" w:rsidP="00481448">
            <w:pPr>
              <w:pStyle w:val="TAL"/>
            </w:pPr>
            <w:r w:rsidRPr="00481448">
              <w:t>-</w:t>
            </w:r>
            <w:r w:rsidRPr="00481448">
              <w:tab/>
              <w:t>Support to optionally provide the new PEI when reporting the "CHANGE_OF_IMSI_IMEI_ASSOCIATION" event.</w:t>
            </w:r>
          </w:p>
          <w:p w14:paraId="548E6863" w14:textId="77777777" w:rsidR="005F1D88" w:rsidRDefault="002138A2" w:rsidP="00481448">
            <w:pPr>
              <w:pStyle w:val="TAL"/>
            </w:pPr>
            <w:r w:rsidRPr="00481448">
              <w:t>-</w:t>
            </w:r>
            <w:r w:rsidRPr="00481448">
              <w:tab/>
              <w:t>Support to provide the IP domain associated with the UE's IPv4 address.</w:t>
            </w:r>
          </w:p>
          <w:p w14:paraId="540E8B1B" w14:textId="7647775A" w:rsidR="002138A2" w:rsidRPr="00D451A0" w:rsidRDefault="005F1D88" w:rsidP="00481448">
            <w:pPr>
              <w:pStyle w:val="TAL"/>
            </w:pPr>
            <w:r w:rsidRPr="00481448">
              <w:t>-</w:t>
            </w:r>
            <w:r w:rsidRPr="00481448">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0D7688">
            <w:pPr>
              <w:pStyle w:val="TAC"/>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481448">
            <w:pPr>
              <w:pStyle w:val="TAL"/>
            </w:pPr>
            <w:r w:rsidRPr="00481448">
              <w:t>-</w:t>
            </w:r>
            <w:r w:rsidRPr="00481448">
              <w:tab/>
              <w:t>Support the exposure and reporting of the energy consumption information for the UE for different granularity levels.</w:t>
            </w:r>
          </w:p>
          <w:p w14:paraId="0C3F680C" w14:textId="77777777" w:rsidR="009279CF" w:rsidRDefault="009279CF" w:rsidP="00481448">
            <w:pPr>
              <w:pStyle w:val="TAL"/>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0D7688">
            <w:pPr>
              <w:pStyle w:val="TAC"/>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EB77A4" w:rsidRPr="00D31D74" w14:paraId="1818CA0A" w14:textId="77777777" w:rsidTr="00EB77A4">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D31D74" w:rsidRDefault="00EB77A4" w:rsidP="00EB77A4">
            <w:pPr>
              <w:pStyle w:val="TAC"/>
              <w:rPr>
                <w:rFonts w:cs="Arial"/>
                <w:lang w:eastAsia="zh-CN"/>
              </w:rPr>
            </w:pPr>
            <w:r>
              <w:rPr>
                <w:rFonts w:cs="Arial"/>
                <w:lang w:eastAsia="zh-CN"/>
              </w:rPr>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513FBE" w:rsidRDefault="00EB77A4" w:rsidP="00EB77A4">
            <w:pPr>
              <w:pStyle w:val="TAL"/>
              <w:rPr>
                <w:lang w:eastAsia="zh-CN"/>
              </w:rPr>
            </w:pPr>
            <w:r w:rsidRPr="00513FBE">
              <w:rPr>
                <w:lang w:eastAsia="zh-CN"/>
              </w:rPr>
              <w:t>UEId_retrieval</w:t>
            </w:r>
            <w:r>
              <w:rPr>
                <w:lang w:eastAsia="zh-CN"/>
              </w:rPr>
              <w:t>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Default="00EB77A4" w:rsidP="00EB77A4">
            <w:pPr>
              <w:pStyle w:val="TAL"/>
              <w:rPr>
                <w:lang w:eastAsia="zh-CN"/>
              </w:rPr>
            </w:pPr>
            <w:r w:rsidRPr="00D31D74">
              <w:rPr>
                <w:lang w:eastAsia="zh-CN"/>
              </w:rPr>
              <w:t xml:space="preserve">This feature </w:t>
            </w:r>
            <w:r>
              <w:rPr>
                <w:lang w:eastAsia="zh-CN"/>
              </w:rPr>
              <w:t xml:space="preserve">indicates the </w:t>
            </w:r>
            <w:r w:rsidRPr="00D31D74">
              <w:rPr>
                <w:lang w:eastAsia="zh-CN"/>
              </w:rPr>
              <w:t xml:space="preserve">support </w:t>
            </w:r>
            <w:r>
              <w:rPr>
                <w:lang w:eastAsia="zh-CN"/>
              </w:rPr>
              <w:t xml:space="preserve">of the retrieval of the </w:t>
            </w:r>
            <w:r w:rsidRPr="00D31D74">
              <w:rPr>
                <w:lang w:eastAsia="zh-CN"/>
              </w:rPr>
              <w:t xml:space="preserve">AF specific UE ID </w:t>
            </w:r>
            <w:r w:rsidRPr="00DF217E">
              <w:rPr>
                <w:lang w:eastAsia="zh-CN"/>
              </w:rPr>
              <w:t xml:space="preserve">in the </w:t>
            </w:r>
            <w:r>
              <w:rPr>
                <w:lang w:eastAsia="zh-CN"/>
              </w:rPr>
              <w:t xml:space="preserve">GPSI </w:t>
            </w:r>
            <w:r w:rsidRPr="00DF217E">
              <w:rPr>
                <w:lang w:eastAsia="zh-CN"/>
              </w:rPr>
              <w:t>form of MSISDN</w:t>
            </w:r>
            <w:r w:rsidRPr="00D31D74">
              <w:rPr>
                <w:lang w:eastAsia="zh-CN"/>
              </w:rPr>
              <w:t>.</w:t>
            </w:r>
          </w:p>
          <w:p w14:paraId="38BF7244" w14:textId="77777777" w:rsidR="00EB77A4" w:rsidRDefault="00EB77A4" w:rsidP="00EB77A4">
            <w:pPr>
              <w:pStyle w:val="TAL"/>
              <w:rPr>
                <w:lang w:eastAsia="zh-CN"/>
              </w:rPr>
            </w:pPr>
          </w:p>
          <w:p w14:paraId="238F5CCB" w14:textId="77777777" w:rsidR="00EB77A4" w:rsidRPr="00D31D74" w:rsidRDefault="00EB77A4" w:rsidP="00EB77A4">
            <w:pPr>
              <w:pStyle w:val="TAL"/>
              <w:rPr>
                <w:lang w:eastAsia="zh-CN"/>
              </w:rPr>
            </w:pPr>
            <w:r w:rsidRPr="00B61CE5">
              <w:rPr>
                <w:lang w:eastAsia="zh-CN"/>
              </w:rPr>
              <w:t>This feature requires the support of the "UEId_retrieval" feature</w:t>
            </w:r>
            <w:r>
              <w:rPr>
                <w:lang w:eastAsia="zh-CN"/>
              </w:rPr>
              <w:t>.</w:t>
            </w:r>
          </w:p>
          <w:p w14:paraId="4DE7932A" w14:textId="77777777" w:rsidR="00EB77A4" w:rsidRPr="00D31D74" w:rsidRDefault="00EB77A4" w:rsidP="00EB77A4">
            <w:pPr>
              <w:pStyle w:val="TAL"/>
              <w:rPr>
                <w:lang w:eastAsia="zh-CN"/>
              </w:rPr>
            </w:pPr>
          </w:p>
          <w:p w14:paraId="48058DAC" w14:textId="77777777" w:rsidR="00EB77A4" w:rsidRPr="00D31D74" w:rsidRDefault="00EB77A4" w:rsidP="00EB77A4">
            <w:pPr>
              <w:pStyle w:val="TAL"/>
              <w:rPr>
                <w:lang w:eastAsia="zh-CN"/>
              </w:rPr>
            </w:pPr>
            <w:r w:rsidRPr="00D31D74">
              <w:rPr>
                <w:lang w:eastAsia="zh-CN"/>
              </w:rPr>
              <w:t>This feature is not applicable to pre-5G (e.g., 4G)</w:t>
            </w:r>
            <w:r w:rsidRPr="00EB77A4">
              <w:rPr>
                <w:lang w:eastAsia="zh-CN"/>
              </w:rPr>
              <w:t>.</w:t>
            </w:r>
          </w:p>
        </w:tc>
      </w:tr>
    </w:tbl>
    <w:p w14:paraId="33C27278" w14:textId="77777777" w:rsidR="00CB0DD7" w:rsidRPr="000A0A5F" w:rsidRDefault="00CB0DD7"/>
    <w:p w14:paraId="45AE432E" w14:textId="77777777" w:rsidR="00CB0DD7" w:rsidRPr="000A0A5F" w:rsidRDefault="00CB0DD7">
      <w:pPr>
        <w:pStyle w:val="Heading3"/>
      </w:pPr>
      <w:bookmarkStart w:id="2960" w:name="_Toc11247359"/>
      <w:bookmarkStart w:id="2961" w:name="_Toc27044481"/>
      <w:bookmarkStart w:id="2962" w:name="_Toc36033523"/>
      <w:bookmarkStart w:id="2963" w:name="_Toc45131655"/>
      <w:bookmarkStart w:id="2964" w:name="_Toc49775940"/>
      <w:bookmarkStart w:id="2965" w:name="_Toc51746860"/>
      <w:bookmarkStart w:id="2966" w:name="_Toc66360408"/>
      <w:bookmarkStart w:id="2967" w:name="_Toc68104913"/>
      <w:bookmarkStart w:id="2968" w:name="_Toc74755543"/>
      <w:bookmarkStart w:id="2969" w:name="_Toc105674416"/>
      <w:bookmarkStart w:id="2970" w:name="_Toc130502456"/>
      <w:bookmarkStart w:id="2971" w:name="_Toc153625243"/>
      <w:bookmarkStart w:id="2972" w:name="_Toc185505476"/>
      <w:bookmarkStart w:id="2973" w:name="_Toc222784171"/>
      <w:r w:rsidRPr="000A0A5F">
        <w:t>5.3.5</w:t>
      </w:r>
      <w:r w:rsidRPr="000A0A5F">
        <w:tab/>
        <w:t>Error handling</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9541088" w14:textId="77777777" w:rsidR="00CB0DD7" w:rsidRPr="000A0A5F" w:rsidRDefault="00CB0DD7">
      <w:pPr>
        <w:pStyle w:val="Heading4"/>
      </w:pPr>
      <w:bookmarkStart w:id="2974" w:name="_Toc11247360"/>
      <w:bookmarkStart w:id="2975" w:name="_Toc27044482"/>
      <w:bookmarkStart w:id="2976" w:name="_Toc36033524"/>
      <w:bookmarkStart w:id="2977" w:name="_Toc45131656"/>
      <w:bookmarkStart w:id="2978" w:name="_Toc49775941"/>
      <w:bookmarkStart w:id="2979" w:name="_Toc51746861"/>
      <w:bookmarkStart w:id="2980" w:name="_Toc66360409"/>
      <w:bookmarkStart w:id="2981" w:name="_Toc68104914"/>
      <w:bookmarkStart w:id="2982" w:name="_Toc74755544"/>
      <w:bookmarkStart w:id="2983" w:name="_Toc105674417"/>
      <w:bookmarkStart w:id="2984" w:name="_Toc130502457"/>
      <w:bookmarkStart w:id="2985" w:name="_Toc153625244"/>
      <w:bookmarkStart w:id="2986" w:name="_Toc185505477"/>
      <w:bookmarkStart w:id="2987" w:name="_Toc222784172"/>
      <w:r w:rsidRPr="000A0A5F">
        <w:t>5.3.5.1</w:t>
      </w:r>
      <w:r w:rsidRPr="000A0A5F">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88" w:name="_Toc11247361"/>
      <w:bookmarkStart w:id="2989" w:name="_Toc27044483"/>
      <w:bookmarkStart w:id="2990" w:name="_Toc36033525"/>
      <w:bookmarkStart w:id="2991" w:name="_Toc45131657"/>
      <w:bookmarkStart w:id="2992" w:name="_Toc49775942"/>
      <w:bookmarkStart w:id="2993" w:name="_Toc51746862"/>
      <w:bookmarkStart w:id="2994" w:name="_Toc66360410"/>
      <w:bookmarkStart w:id="2995" w:name="_Toc68104915"/>
      <w:bookmarkStart w:id="2996" w:name="_Toc74755545"/>
      <w:bookmarkStart w:id="2997" w:name="_Toc105674418"/>
      <w:bookmarkStart w:id="2998" w:name="_Toc130502458"/>
      <w:bookmarkStart w:id="2999" w:name="_Toc153625245"/>
      <w:bookmarkStart w:id="3000" w:name="_Toc185505478"/>
      <w:bookmarkStart w:id="3001" w:name="_Toc222784173"/>
      <w:r w:rsidRPr="000A0A5F">
        <w:t>5.3.5.2</w:t>
      </w:r>
      <w:r w:rsidRPr="000A0A5F">
        <w:tab/>
        <w:t>Protocol Errors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2" w:name="_Toc11247362"/>
      <w:bookmarkStart w:id="3003" w:name="_Toc27044484"/>
      <w:bookmarkStart w:id="3004" w:name="_Toc36033526"/>
      <w:bookmarkStart w:id="3005" w:name="_Toc45131658"/>
      <w:bookmarkStart w:id="3006" w:name="_Toc49775943"/>
      <w:bookmarkStart w:id="3007" w:name="_Toc51746863"/>
      <w:bookmarkStart w:id="3008" w:name="_Toc66360411"/>
      <w:bookmarkStart w:id="3009" w:name="_Toc68104916"/>
      <w:bookmarkStart w:id="3010" w:name="_Toc74755546"/>
      <w:bookmarkStart w:id="3011" w:name="_Toc105674419"/>
      <w:bookmarkStart w:id="3012" w:name="_Toc130502459"/>
      <w:bookmarkStart w:id="3013" w:name="_Toc153625246"/>
      <w:bookmarkStart w:id="3014" w:name="_Toc185505479"/>
      <w:bookmarkStart w:id="3015" w:name="_Toc222784174"/>
      <w:r w:rsidRPr="000A0A5F">
        <w:t>5.3.5.3</w:t>
      </w:r>
      <w:r w:rsidRPr="000A0A5F">
        <w:tab/>
        <w:t>Application Errors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16" w:name="_Toc11247363"/>
      <w:bookmarkStart w:id="3017" w:name="_Toc27044485"/>
      <w:bookmarkStart w:id="3018" w:name="_Toc36033527"/>
      <w:bookmarkStart w:id="3019" w:name="_Toc45131659"/>
      <w:bookmarkStart w:id="3020" w:name="_Toc49775944"/>
      <w:bookmarkStart w:id="3021" w:name="_Toc51746864"/>
      <w:bookmarkStart w:id="3022" w:name="_Toc66360412"/>
      <w:bookmarkStart w:id="3023" w:name="_Toc68104917"/>
      <w:bookmarkStart w:id="3024" w:name="_Toc74755547"/>
      <w:bookmarkStart w:id="3025" w:name="_Toc105674420"/>
      <w:bookmarkStart w:id="3026" w:name="_Toc130502460"/>
      <w:bookmarkStart w:id="3027" w:name="_Toc153625247"/>
      <w:bookmarkStart w:id="3028" w:name="_Toc185505480"/>
      <w:bookmarkStart w:id="3029" w:name="_Toc222784175"/>
      <w:r w:rsidRPr="000A0A5F">
        <w:t>5.4</w:t>
      </w:r>
      <w:r w:rsidRPr="000A0A5F">
        <w:tab/>
        <w:t>ResourceManagementOfBdt API</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FF48396" w14:textId="77777777" w:rsidR="00CB0DD7" w:rsidRPr="000A0A5F" w:rsidRDefault="00CB0DD7">
      <w:pPr>
        <w:pStyle w:val="Heading3"/>
      </w:pPr>
      <w:bookmarkStart w:id="3030" w:name="_Toc11247364"/>
      <w:bookmarkStart w:id="3031" w:name="_Toc27044486"/>
      <w:bookmarkStart w:id="3032" w:name="_Toc36033528"/>
      <w:bookmarkStart w:id="3033" w:name="_Toc45131660"/>
      <w:bookmarkStart w:id="3034" w:name="_Toc49775945"/>
      <w:bookmarkStart w:id="3035" w:name="_Toc51746865"/>
      <w:bookmarkStart w:id="3036" w:name="_Toc66360413"/>
      <w:bookmarkStart w:id="3037" w:name="_Toc68104918"/>
      <w:bookmarkStart w:id="3038" w:name="_Toc74755548"/>
      <w:bookmarkStart w:id="3039" w:name="_Toc105674421"/>
      <w:bookmarkStart w:id="3040" w:name="_Toc130502461"/>
      <w:bookmarkStart w:id="3041" w:name="_Toc153625248"/>
      <w:bookmarkStart w:id="3042" w:name="_Toc185505481"/>
      <w:bookmarkStart w:id="3043" w:name="_Toc222784176"/>
      <w:r w:rsidRPr="000A0A5F">
        <w:t>5.4.1</w:t>
      </w:r>
      <w:r w:rsidRPr="000A0A5F">
        <w:tab/>
        <w:t>Overview</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44" w:name="_Toc11247365"/>
      <w:bookmarkStart w:id="3045" w:name="_Toc27044487"/>
      <w:bookmarkStart w:id="3046" w:name="_Toc36033529"/>
      <w:bookmarkStart w:id="3047" w:name="_Toc45131661"/>
      <w:bookmarkStart w:id="3048" w:name="_Toc49775946"/>
      <w:bookmarkStart w:id="3049" w:name="_Toc51746866"/>
      <w:bookmarkStart w:id="3050" w:name="_Toc66360414"/>
      <w:bookmarkStart w:id="3051" w:name="_Toc68104919"/>
      <w:bookmarkStart w:id="3052" w:name="_Toc74755549"/>
      <w:bookmarkStart w:id="3053" w:name="_Toc105674422"/>
      <w:bookmarkStart w:id="3054" w:name="_Toc130502462"/>
      <w:bookmarkStart w:id="3055" w:name="_Toc153625249"/>
      <w:bookmarkStart w:id="3056" w:name="_Toc185505482"/>
      <w:bookmarkStart w:id="3057" w:name="_Toc222784177"/>
      <w:r w:rsidRPr="000A0A5F">
        <w:t>5.4.2</w:t>
      </w:r>
      <w:r w:rsidRPr="000A0A5F">
        <w:tab/>
        <w:t>Data model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3C5C70BC" w14:textId="77777777" w:rsidR="00CB0DD7" w:rsidRPr="000A0A5F" w:rsidRDefault="00CB0DD7">
      <w:pPr>
        <w:pStyle w:val="Heading4"/>
      </w:pPr>
      <w:bookmarkStart w:id="3058" w:name="_Toc11247366"/>
      <w:bookmarkStart w:id="3059" w:name="_Toc27044488"/>
      <w:bookmarkStart w:id="3060" w:name="_Toc36033530"/>
      <w:bookmarkStart w:id="3061" w:name="_Toc45131662"/>
      <w:bookmarkStart w:id="3062" w:name="_Toc49775947"/>
      <w:bookmarkStart w:id="3063" w:name="_Toc51746867"/>
      <w:bookmarkStart w:id="3064" w:name="_Toc66360415"/>
      <w:bookmarkStart w:id="3065" w:name="_Toc68104920"/>
      <w:bookmarkStart w:id="3066" w:name="_Toc74755550"/>
      <w:bookmarkStart w:id="3067" w:name="_Toc105674423"/>
      <w:bookmarkStart w:id="3068" w:name="_Toc130502463"/>
      <w:bookmarkStart w:id="3069" w:name="_Toc153625250"/>
      <w:bookmarkStart w:id="3070" w:name="_Toc185505483"/>
      <w:bookmarkStart w:id="3071" w:name="_Toc222784178"/>
      <w:r w:rsidRPr="000A0A5F">
        <w:t>5.4.2.1</w:t>
      </w:r>
      <w:r w:rsidRPr="000A0A5F">
        <w:tab/>
        <w:t>Resource data types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415DBAEC" w14:textId="77777777" w:rsidR="00CB0DD7" w:rsidRPr="000A0A5F" w:rsidRDefault="00CB0DD7">
      <w:pPr>
        <w:pStyle w:val="Heading5"/>
      </w:pPr>
      <w:bookmarkStart w:id="3072" w:name="_Toc11247367"/>
      <w:bookmarkStart w:id="3073" w:name="_Toc27044489"/>
      <w:bookmarkStart w:id="3074" w:name="_Toc36033531"/>
      <w:bookmarkStart w:id="3075" w:name="_Toc45131663"/>
      <w:bookmarkStart w:id="3076" w:name="_Toc49775948"/>
      <w:bookmarkStart w:id="3077" w:name="_Toc51746868"/>
      <w:bookmarkStart w:id="3078" w:name="_Toc66360416"/>
      <w:bookmarkStart w:id="3079" w:name="_Toc68104921"/>
      <w:bookmarkStart w:id="3080" w:name="_Toc74755551"/>
      <w:bookmarkStart w:id="3081" w:name="_Toc105674424"/>
      <w:bookmarkStart w:id="3082" w:name="_Toc130502464"/>
      <w:bookmarkStart w:id="3083" w:name="_Toc153625251"/>
      <w:bookmarkStart w:id="3084" w:name="_Toc185505484"/>
      <w:bookmarkStart w:id="3085" w:name="_Toc222784179"/>
      <w:r w:rsidRPr="000A0A5F">
        <w:t>5.4.2.1.1</w:t>
      </w:r>
      <w:r w:rsidRPr="000A0A5F">
        <w:tab/>
        <w:t>Introduction</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086" w:name="_Toc11247368"/>
      <w:bookmarkStart w:id="3087" w:name="_Toc27044490"/>
      <w:bookmarkStart w:id="3088" w:name="_Toc36033532"/>
      <w:bookmarkStart w:id="3089" w:name="_Toc45131664"/>
      <w:bookmarkStart w:id="3090" w:name="_Toc49775949"/>
      <w:bookmarkStart w:id="3091" w:name="_Toc51746869"/>
      <w:bookmarkStart w:id="3092" w:name="_Toc66360417"/>
      <w:bookmarkStart w:id="3093" w:name="_Toc68104922"/>
      <w:bookmarkStart w:id="3094" w:name="_Toc74755552"/>
      <w:bookmarkStart w:id="3095" w:name="_Toc105674425"/>
      <w:bookmarkStart w:id="3096" w:name="_Toc130502465"/>
      <w:bookmarkStart w:id="3097" w:name="_Toc153625252"/>
      <w:bookmarkStart w:id="3098" w:name="_Toc185505485"/>
      <w:bookmarkStart w:id="3099" w:name="_Toc222784180"/>
      <w:r w:rsidRPr="000A0A5F">
        <w:lastRenderedPageBreak/>
        <w:t>5.4.2.1.2</w:t>
      </w:r>
      <w:r w:rsidRPr="000A0A5F">
        <w:tab/>
        <w:t>Type: Bdt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rsidP="000D7688">
            <w:pPr>
              <w:pStyle w:val="TAH"/>
            </w:pPr>
            <w:r w:rsidRPr="000D7688">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42968372"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0" w:name="_Toc11247369"/>
      <w:bookmarkStart w:id="3101" w:name="_Toc27044491"/>
      <w:bookmarkStart w:id="3102" w:name="_Toc36033533"/>
      <w:bookmarkStart w:id="3103" w:name="_Toc45131665"/>
      <w:bookmarkStart w:id="3104" w:name="_Toc49775950"/>
      <w:bookmarkStart w:id="3105" w:name="_Toc51746870"/>
      <w:bookmarkStart w:id="3106" w:name="_Toc66360418"/>
      <w:bookmarkStart w:id="3107" w:name="_Toc68104923"/>
      <w:bookmarkStart w:id="3108" w:name="_Toc74755553"/>
      <w:bookmarkStart w:id="3109" w:name="_Toc105674426"/>
      <w:bookmarkStart w:id="3110" w:name="_Toc130502466"/>
      <w:bookmarkStart w:id="3111" w:name="_Toc153625253"/>
      <w:bookmarkStart w:id="3112" w:name="_Toc185505486"/>
      <w:bookmarkStart w:id="3113" w:name="_Toc222784181"/>
      <w:r w:rsidRPr="000A0A5F">
        <w:lastRenderedPageBreak/>
        <w:t>5.4.2.1.3</w:t>
      </w:r>
      <w:r w:rsidRPr="000A0A5F">
        <w:tab/>
        <w:t>Type: BdtPatch</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14" w:name="_Toc11247370"/>
      <w:bookmarkStart w:id="3115" w:name="_Toc27044492"/>
      <w:bookmarkStart w:id="3116" w:name="_Toc36033534"/>
      <w:bookmarkStart w:id="3117" w:name="_Toc45131666"/>
      <w:bookmarkStart w:id="3118" w:name="_Toc49775951"/>
      <w:bookmarkStart w:id="3119" w:name="_Toc51746871"/>
      <w:bookmarkStart w:id="3120" w:name="_Toc66360419"/>
      <w:bookmarkStart w:id="3121" w:name="_Toc68104924"/>
      <w:bookmarkStart w:id="3122" w:name="_Toc74755554"/>
      <w:bookmarkStart w:id="3123" w:name="_Toc105674427"/>
      <w:bookmarkStart w:id="3124" w:name="_Toc130502467"/>
      <w:bookmarkStart w:id="3125" w:name="_Toc153625254"/>
      <w:bookmarkStart w:id="3126" w:name="_Toc185505487"/>
      <w:bookmarkStart w:id="3127" w:name="_Toc222784182"/>
      <w:r w:rsidRPr="000A0A5F">
        <w:t>5.4.2.1.4</w:t>
      </w:r>
      <w:r w:rsidRPr="000A0A5F">
        <w:tab/>
        <w:t>Type: ExNotification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28" w:name="_Toc11247371"/>
      <w:bookmarkStart w:id="3129" w:name="_Toc27044493"/>
      <w:bookmarkStart w:id="3130" w:name="_Toc36033535"/>
      <w:bookmarkStart w:id="3131" w:name="_Toc45131667"/>
      <w:bookmarkStart w:id="3132" w:name="_Toc49775952"/>
      <w:bookmarkStart w:id="3133" w:name="_Toc51746872"/>
      <w:bookmarkStart w:id="3134" w:name="_Toc66360420"/>
      <w:bookmarkStart w:id="3135" w:name="_Toc68104925"/>
      <w:bookmarkStart w:id="3136" w:name="_Toc74755555"/>
      <w:bookmarkStart w:id="3137" w:name="_Toc105674428"/>
      <w:bookmarkStart w:id="3138" w:name="_Toc130502468"/>
      <w:bookmarkStart w:id="3139" w:name="_Toc153625255"/>
      <w:bookmarkStart w:id="3140" w:name="_Toc185505488"/>
      <w:bookmarkStart w:id="3141" w:name="_Toc222784183"/>
      <w:r w:rsidRPr="000A0A5F">
        <w:lastRenderedPageBreak/>
        <w:t>5.4.2.2</w:t>
      </w:r>
      <w:r w:rsidRPr="000A0A5F">
        <w:tab/>
        <w:t>Referenced structured data types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000FDD79" w14:textId="77777777" w:rsidR="00CB0DD7" w:rsidRPr="000A0A5F" w:rsidRDefault="00CB0DD7">
      <w:pPr>
        <w:pStyle w:val="Heading5"/>
      </w:pPr>
      <w:bookmarkStart w:id="3142" w:name="_Toc11247372"/>
      <w:bookmarkStart w:id="3143" w:name="_Toc27044494"/>
      <w:bookmarkStart w:id="3144" w:name="_Toc36033536"/>
      <w:bookmarkStart w:id="3145" w:name="_Toc45131668"/>
      <w:bookmarkStart w:id="3146" w:name="_Toc49775953"/>
      <w:bookmarkStart w:id="3147" w:name="_Toc51746873"/>
      <w:bookmarkStart w:id="3148" w:name="_Toc66360421"/>
      <w:bookmarkStart w:id="3149" w:name="_Toc68104926"/>
      <w:bookmarkStart w:id="3150" w:name="_Toc74755556"/>
      <w:bookmarkStart w:id="3151" w:name="_Toc105674429"/>
      <w:bookmarkStart w:id="3152" w:name="_Toc130502469"/>
      <w:bookmarkStart w:id="3153" w:name="_Toc153625256"/>
      <w:bookmarkStart w:id="3154" w:name="_Toc185505489"/>
      <w:bookmarkStart w:id="3155" w:name="_Toc222784184"/>
      <w:r w:rsidRPr="000A0A5F">
        <w:t>5.4.2.2.1</w:t>
      </w:r>
      <w:r w:rsidRPr="000A0A5F">
        <w:tab/>
        <w:t>Introduction</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56" w:name="_Toc11247373"/>
      <w:bookmarkStart w:id="3157" w:name="_Toc27044495"/>
      <w:bookmarkStart w:id="3158" w:name="_Toc36033537"/>
      <w:bookmarkStart w:id="3159" w:name="_Toc45131669"/>
      <w:bookmarkStart w:id="3160" w:name="_Toc49775954"/>
      <w:bookmarkStart w:id="3161" w:name="_Toc51746874"/>
      <w:bookmarkStart w:id="3162" w:name="_Toc66360422"/>
      <w:bookmarkStart w:id="3163" w:name="_Toc68104927"/>
      <w:bookmarkStart w:id="3164" w:name="_Toc74755557"/>
      <w:bookmarkStart w:id="3165" w:name="_Toc105674430"/>
      <w:bookmarkStart w:id="3166" w:name="_Toc130502470"/>
      <w:bookmarkStart w:id="3167" w:name="_Toc153625257"/>
      <w:bookmarkStart w:id="3168" w:name="_Toc185505490"/>
      <w:bookmarkStart w:id="3169" w:name="_Toc222784185"/>
      <w:r w:rsidRPr="000A0A5F">
        <w:t>5.4.2.2.2</w:t>
      </w:r>
      <w:r w:rsidRPr="000A0A5F">
        <w:tab/>
        <w:t xml:space="preserve">Type: </w:t>
      </w:r>
      <w:r w:rsidRPr="000A0A5F">
        <w:rPr>
          <w:rFonts w:eastAsia="Times New Roman"/>
        </w:rPr>
        <w:t>TransferPolicy</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rsidP="000D7688">
            <w:pPr>
              <w:pStyle w:val="TAL"/>
              <w:rPr>
                <w:rFonts w:eastAsia="Times New Roman"/>
                <w:b/>
              </w:rPr>
            </w:pPr>
            <w:r w:rsidRPr="000D7688">
              <w:t>bdtPolicyId</w:t>
            </w:r>
          </w:p>
        </w:tc>
        <w:tc>
          <w:tcPr>
            <w:tcW w:w="1577" w:type="dxa"/>
          </w:tcPr>
          <w:p w14:paraId="7D6AB829" w14:textId="77777777" w:rsidR="00CB0DD7" w:rsidRPr="000A0A5F" w:rsidRDefault="00CB0DD7" w:rsidP="000D7688">
            <w:pPr>
              <w:pStyle w:val="TAL"/>
              <w:rPr>
                <w:rFonts w:eastAsia="Times New Roman"/>
                <w:b/>
              </w:rPr>
            </w:pPr>
            <w:r w:rsidRPr="000D7688">
              <w:t>integer</w:t>
            </w:r>
          </w:p>
        </w:tc>
        <w:tc>
          <w:tcPr>
            <w:tcW w:w="1276" w:type="dxa"/>
          </w:tcPr>
          <w:p w14:paraId="0227EA12" w14:textId="77777777" w:rsidR="00CB0DD7" w:rsidRPr="000A0A5F" w:rsidRDefault="00CB0DD7" w:rsidP="000D7688">
            <w:pPr>
              <w:pStyle w:val="TAL"/>
              <w:rPr>
                <w:rFonts w:eastAsia="Times New Roman"/>
              </w:rPr>
            </w:pPr>
            <w:r w:rsidRPr="000D7688">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0" w:name="_Toc45131670"/>
      <w:bookmarkStart w:id="3171" w:name="_Toc49775955"/>
      <w:bookmarkStart w:id="3172" w:name="_Toc51746875"/>
      <w:bookmarkStart w:id="3173" w:name="_Toc66360423"/>
      <w:bookmarkStart w:id="3174" w:name="_Toc68104928"/>
      <w:bookmarkStart w:id="3175" w:name="_Toc74755558"/>
      <w:bookmarkStart w:id="3176" w:name="_Toc105674431"/>
      <w:bookmarkStart w:id="3177" w:name="_Toc130502471"/>
      <w:bookmarkStart w:id="3178" w:name="_Toc153625258"/>
      <w:bookmarkStart w:id="3179" w:name="_Toc185505491"/>
      <w:bookmarkStart w:id="3180" w:name="_Toc222784186"/>
      <w:r w:rsidRPr="000A0A5F">
        <w:t>5.4.2.3</w:t>
      </w:r>
      <w:r w:rsidRPr="000A0A5F">
        <w:tab/>
        <w:t>Referenced simple data types and enumerations</w:t>
      </w:r>
      <w:bookmarkEnd w:id="3170"/>
      <w:bookmarkEnd w:id="3171"/>
      <w:bookmarkEnd w:id="3172"/>
      <w:bookmarkEnd w:id="3173"/>
      <w:bookmarkEnd w:id="3174"/>
      <w:bookmarkEnd w:id="3175"/>
      <w:bookmarkEnd w:id="3176"/>
      <w:bookmarkEnd w:id="3177"/>
      <w:bookmarkEnd w:id="3178"/>
      <w:bookmarkEnd w:id="3179"/>
      <w:bookmarkEnd w:id="3180"/>
    </w:p>
    <w:p w14:paraId="185A4C81" w14:textId="77777777" w:rsidR="00CB0DD7" w:rsidRPr="000A0A5F" w:rsidRDefault="00CB0DD7">
      <w:pPr>
        <w:pStyle w:val="Heading5"/>
      </w:pPr>
      <w:bookmarkStart w:id="3181" w:name="_Toc45131671"/>
      <w:bookmarkStart w:id="3182" w:name="_Toc49775956"/>
      <w:bookmarkStart w:id="3183" w:name="_Toc51746876"/>
      <w:bookmarkStart w:id="3184" w:name="_Toc66360424"/>
      <w:bookmarkStart w:id="3185" w:name="_Toc68104929"/>
      <w:bookmarkStart w:id="3186" w:name="_Toc74755559"/>
      <w:bookmarkStart w:id="3187" w:name="_Toc105674432"/>
      <w:bookmarkStart w:id="3188" w:name="_Toc130502472"/>
      <w:bookmarkStart w:id="3189" w:name="_Toc153625259"/>
      <w:bookmarkStart w:id="3190" w:name="_Toc185505492"/>
      <w:bookmarkStart w:id="3191" w:name="_Toc222784187"/>
      <w:r w:rsidRPr="000A0A5F">
        <w:t>5.4.2.3.1</w:t>
      </w:r>
      <w:r w:rsidRPr="000A0A5F">
        <w:tab/>
        <w:t>Introduction</w:t>
      </w:r>
      <w:bookmarkEnd w:id="3181"/>
      <w:bookmarkEnd w:id="3182"/>
      <w:bookmarkEnd w:id="3183"/>
      <w:bookmarkEnd w:id="3184"/>
      <w:bookmarkEnd w:id="3185"/>
      <w:bookmarkEnd w:id="3186"/>
      <w:bookmarkEnd w:id="3187"/>
      <w:bookmarkEnd w:id="3188"/>
      <w:bookmarkEnd w:id="3189"/>
      <w:bookmarkEnd w:id="3190"/>
      <w:bookmarkEnd w:id="3191"/>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2" w:name="_Toc45131672"/>
      <w:bookmarkStart w:id="3193" w:name="_Toc49775957"/>
      <w:bookmarkStart w:id="3194" w:name="_Toc51746877"/>
      <w:bookmarkStart w:id="3195" w:name="_Toc66360425"/>
      <w:bookmarkStart w:id="3196" w:name="_Toc68104930"/>
      <w:bookmarkStart w:id="3197" w:name="_Toc74755560"/>
      <w:bookmarkStart w:id="3198" w:name="_Toc105674433"/>
      <w:bookmarkStart w:id="3199" w:name="_Toc130502473"/>
      <w:bookmarkStart w:id="3200" w:name="_Toc153625260"/>
      <w:bookmarkStart w:id="3201" w:name="_Toc185505493"/>
      <w:bookmarkStart w:id="3202" w:name="_Toc222784188"/>
      <w:r w:rsidRPr="000A0A5F">
        <w:t>5.4.2.3.2</w:t>
      </w:r>
      <w:r w:rsidRPr="000A0A5F">
        <w:tab/>
        <w:t>Simple data types</w:t>
      </w:r>
      <w:bookmarkEnd w:id="3192"/>
      <w:bookmarkEnd w:id="3193"/>
      <w:bookmarkEnd w:id="3194"/>
      <w:bookmarkEnd w:id="3195"/>
      <w:bookmarkEnd w:id="3196"/>
      <w:bookmarkEnd w:id="3197"/>
      <w:bookmarkEnd w:id="3198"/>
      <w:bookmarkEnd w:id="3199"/>
      <w:bookmarkEnd w:id="3200"/>
      <w:bookmarkEnd w:id="3201"/>
      <w:bookmarkEnd w:id="3202"/>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03" w:name="_Toc11247374"/>
      <w:bookmarkStart w:id="3204" w:name="_Toc27044496"/>
      <w:bookmarkStart w:id="3205" w:name="_Toc36033538"/>
      <w:bookmarkStart w:id="3206" w:name="_Toc45131673"/>
      <w:bookmarkStart w:id="3207" w:name="_Toc49775958"/>
      <w:bookmarkStart w:id="3208" w:name="_Toc51746878"/>
      <w:bookmarkStart w:id="3209" w:name="_Toc66360426"/>
      <w:bookmarkStart w:id="3210" w:name="_Toc68104931"/>
      <w:bookmarkStart w:id="3211" w:name="_Toc74755561"/>
      <w:bookmarkStart w:id="3212" w:name="_Toc105674434"/>
      <w:bookmarkStart w:id="3213" w:name="_Toc130502474"/>
      <w:bookmarkStart w:id="3214" w:name="_Toc153625261"/>
      <w:bookmarkStart w:id="3215" w:name="_Toc185505494"/>
      <w:bookmarkStart w:id="3216" w:name="_Toc222784189"/>
      <w:r w:rsidRPr="000A0A5F">
        <w:t>5.4.3</w:t>
      </w:r>
      <w:r w:rsidRPr="000A0A5F">
        <w:tab/>
        <w:t>Resource structure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1857747D" w14:textId="77777777" w:rsidR="00CB0DD7" w:rsidRPr="000A0A5F" w:rsidRDefault="00CB0DD7">
      <w:pPr>
        <w:pStyle w:val="Heading4"/>
      </w:pPr>
      <w:bookmarkStart w:id="3217" w:name="_Toc11247375"/>
      <w:bookmarkStart w:id="3218" w:name="_Toc27044497"/>
      <w:bookmarkStart w:id="3219" w:name="_Toc36033539"/>
      <w:bookmarkStart w:id="3220" w:name="_Toc45131674"/>
      <w:bookmarkStart w:id="3221" w:name="_Toc49775959"/>
      <w:bookmarkStart w:id="3222" w:name="_Toc51746879"/>
      <w:bookmarkStart w:id="3223" w:name="_Toc66360427"/>
      <w:bookmarkStart w:id="3224" w:name="_Toc68104932"/>
      <w:bookmarkStart w:id="3225" w:name="_Toc74755562"/>
      <w:bookmarkStart w:id="3226" w:name="_Toc105674435"/>
      <w:bookmarkStart w:id="3227" w:name="_Toc130502475"/>
      <w:bookmarkStart w:id="3228" w:name="_Toc153625262"/>
      <w:bookmarkStart w:id="3229" w:name="_Toc185505495"/>
      <w:bookmarkStart w:id="3230" w:name="_Toc222784190"/>
      <w:r w:rsidRPr="000A0A5F">
        <w:t>5.4.3.1</w:t>
      </w:r>
      <w:r w:rsidRPr="000A0A5F">
        <w:tab/>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31" w:name="_Toc11247376"/>
      <w:bookmarkStart w:id="3232" w:name="_Toc27044498"/>
      <w:bookmarkStart w:id="3233" w:name="_Toc36033540"/>
      <w:bookmarkStart w:id="3234" w:name="_Toc45131675"/>
      <w:bookmarkStart w:id="3235" w:name="_Toc49775960"/>
      <w:bookmarkStart w:id="3236" w:name="_Toc51746880"/>
      <w:bookmarkStart w:id="3237" w:name="_Toc66360428"/>
      <w:bookmarkStart w:id="3238" w:name="_Toc68104933"/>
      <w:bookmarkStart w:id="3239" w:name="_Toc74755563"/>
      <w:bookmarkStart w:id="3240" w:name="_Toc105674436"/>
      <w:bookmarkStart w:id="3241" w:name="_Toc130502476"/>
      <w:bookmarkStart w:id="3242" w:name="_Toc153625263"/>
      <w:bookmarkStart w:id="3243" w:name="_Toc185505496"/>
      <w:bookmarkStart w:id="3244" w:name="_Toc222784191"/>
      <w:r w:rsidRPr="000A0A5F">
        <w:t>5.4.3.2</w:t>
      </w:r>
      <w:r w:rsidRPr="000A0A5F">
        <w:tab/>
        <w:t>Resource: BDT Subscriptions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C39905A" w14:textId="77777777" w:rsidR="00CB0DD7" w:rsidRPr="000A0A5F" w:rsidRDefault="00CB0DD7">
      <w:pPr>
        <w:pStyle w:val="Heading5"/>
      </w:pPr>
      <w:bookmarkStart w:id="3245" w:name="_Toc11247377"/>
      <w:bookmarkStart w:id="3246" w:name="_Toc27044499"/>
      <w:bookmarkStart w:id="3247" w:name="_Toc36033541"/>
      <w:bookmarkStart w:id="3248" w:name="_Toc45131676"/>
      <w:bookmarkStart w:id="3249" w:name="_Toc49775961"/>
      <w:bookmarkStart w:id="3250" w:name="_Toc51746881"/>
      <w:bookmarkStart w:id="3251" w:name="_Toc66360429"/>
      <w:bookmarkStart w:id="3252" w:name="_Toc68104934"/>
      <w:bookmarkStart w:id="3253" w:name="_Toc74755564"/>
      <w:bookmarkStart w:id="3254" w:name="_Toc105674437"/>
      <w:bookmarkStart w:id="3255" w:name="_Toc130502477"/>
      <w:bookmarkStart w:id="3256" w:name="_Toc153625264"/>
      <w:bookmarkStart w:id="3257" w:name="_Toc185505497"/>
      <w:bookmarkStart w:id="3258" w:name="_Toc222784192"/>
      <w:r w:rsidRPr="000A0A5F">
        <w:t>5.4.3.2.1</w:t>
      </w:r>
      <w:r w:rsidRPr="000A0A5F">
        <w:tab/>
        <w:t>Introduction</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59" w:name="_Toc11247378"/>
      <w:bookmarkStart w:id="3260" w:name="_Toc27044500"/>
      <w:bookmarkStart w:id="3261" w:name="_Toc36033542"/>
      <w:bookmarkStart w:id="3262" w:name="_Toc45131677"/>
      <w:bookmarkStart w:id="3263" w:name="_Toc49775962"/>
      <w:bookmarkStart w:id="3264" w:name="_Toc51746882"/>
      <w:bookmarkStart w:id="3265" w:name="_Toc66360430"/>
      <w:bookmarkStart w:id="3266" w:name="_Toc68104935"/>
      <w:bookmarkStart w:id="3267" w:name="_Toc74755565"/>
      <w:bookmarkStart w:id="3268" w:name="_Toc105674438"/>
      <w:bookmarkStart w:id="3269" w:name="_Toc130502478"/>
      <w:bookmarkStart w:id="3270" w:name="_Toc153625265"/>
      <w:bookmarkStart w:id="3271" w:name="_Toc185505498"/>
      <w:bookmarkStart w:id="3272" w:name="_Toc222784193"/>
      <w:r w:rsidRPr="000A0A5F">
        <w:t>5.4.3.2.2</w:t>
      </w:r>
      <w:r w:rsidRPr="000A0A5F">
        <w:tab/>
        <w:t>Resource definition</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3" w:name="_Toc11247379"/>
      <w:bookmarkStart w:id="3274" w:name="_Toc27044501"/>
      <w:bookmarkStart w:id="3275" w:name="_Toc36033543"/>
      <w:bookmarkStart w:id="3276" w:name="_Toc45131678"/>
      <w:bookmarkStart w:id="3277" w:name="_Toc49775963"/>
      <w:bookmarkStart w:id="3278" w:name="_Toc51746883"/>
      <w:bookmarkStart w:id="3279" w:name="_Toc66360431"/>
      <w:bookmarkStart w:id="3280" w:name="_Toc68104936"/>
      <w:bookmarkStart w:id="3281" w:name="_Toc74755566"/>
      <w:bookmarkStart w:id="3282" w:name="_Toc105674439"/>
      <w:bookmarkStart w:id="3283" w:name="_Toc130502479"/>
      <w:bookmarkStart w:id="3284" w:name="_Toc153625266"/>
      <w:bookmarkStart w:id="3285" w:name="_Toc185505499"/>
      <w:bookmarkStart w:id="3286" w:name="_Toc222784194"/>
      <w:r w:rsidRPr="000A0A5F">
        <w:t>5.4.3.2.3</w:t>
      </w:r>
      <w:r w:rsidRPr="000A0A5F">
        <w:tab/>
        <w:t>Resource methods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441719EF" w14:textId="77777777" w:rsidR="00CB0DD7" w:rsidRPr="000A0A5F" w:rsidRDefault="00CB0DD7" w:rsidP="00233139">
      <w:pPr>
        <w:pStyle w:val="H6"/>
      </w:pPr>
      <w:bookmarkStart w:id="3287" w:name="_Toc11247380"/>
      <w:bookmarkStart w:id="3288" w:name="_Toc27044502"/>
      <w:bookmarkStart w:id="3289" w:name="_Toc36033544"/>
      <w:bookmarkStart w:id="3290" w:name="_Toc45131679"/>
      <w:bookmarkStart w:id="3291" w:name="_Toc49775964"/>
      <w:bookmarkStart w:id="3292" w:name="_Toc51746884"/>
      <w:bookmarkStart w:id="3293" w:name="_Toc66360432"/>
      <w:bookmarkStart w:id="3294" w:name="_Toc68104937"/>
      <w:bookmarkStart w:id="3295" w:name="_Toc74755567"/>
      <w:bookmarkStart w:id="3296" w:name="_Toc105674440"/>
      <w:bookmarkStart w:id="3297" w:name="_Toc130502480"/>
      <w:bookmarkStart w:id="3298" w:name="_Toc153625267"/>
      <w:bookmarkStart w:id="3299" w:name="_Toc185505500"/>
      <w:r w:rsidRPr="000A0A5F">
        <w:t>5.4.3.2.3.1</w:t>
      </w:r>
      <w:r w:rsidRPr="000A0A5F">
        <w:tab/>
        <w:t>GET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0" w:name="_Toc11247381"/>
      <w:bookmarkStart w:id="3301" w:name="_Toc27044503"/>
      <w:bookmarkStart w:id="3302" w:name="_Toc36033545"/>
      <w:bookmarkStart w:id="3303" w:name="_Toc45131680"/>
      <w:bookmarkStart w:id="3304" w:name="_Toc49775965"/>
      <w:bookmarkStart w:id="3305" w:name="_Toc51746885"/>
      <w:bookmarkStart w:id="3306" w:name="_Toc66360433"/>
      <w:bookmarkStart w:id="3307" w:name="_Toc68104938"/>
      <w:bookmarkStart w:id="3308" w:name="_Toc74755568"/>
      <w:bookmarkStart w:id="3309" w:name="_Toc105674441"/>
      <w:bookmarkStart w:id="3310" w:name="_Toc130502481"/>
      <w:bookmarkStart w:id="3311" w:name="_Toc153625268"/>
      <w:bookmarkStart w:id="3312" w:name="_Toc185505501"/>
      <w:r w:rsidRPr="000A0A5F">
        <w:t>5.4.3.2.3.2</w:t>
      </w:r>
      <w:r w:rsidRPr="000A0A5F">
        <w:tab/>
        <w:t>PUT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3" w:name="_Toc11247382"/>
      <w:bookmarkStart w:id="3314" w:name="_Toc27044504"/>
      <w:bookmarkStart w:id="3315" w:name="_Toc36033546"/>
      <w:bookmarkStart w:id="3316" w:name="_Toc45131681"/>
      <w:bookmarkStart w:id="3317" w:name="_Toc49775966"/>
      <w:bookmarkStart w:id="3318" w:name="_Toc51746886"/>
      <w:bookmarkStart w:id="3319" w:name="_Toc66360434"/>
      <w:bookmarkStart w:id="3320" w:name="_Toc68104939"/>
      <w:bookmarkStart w:id="3321" w:name="_Toc74755569"/>
      <w:bookmarkStart w:id="3322" w:name="_Toc105674442"/>
      <w:bookmarkStart w:id="3323" w:name="_Toc130502482"/>
      <w:bookmarkStart w:id="3324" w:name="_Toc153625269"/>
      <w:bookmarkStart w:id="3325" w:name="_Toc185505502"/>
      <w:r w:rsidRPr="000A0A5F">
        <w:t>5.4.3.2.3.3</w:t>
      </w:r>
      <w:r w:rsidRPr="000A0A5F">
        <w:tab/>
        <w:t>PATCH</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26" w:name="_Toc11247383"/>
      <w:bookmarkStart w:id="3327" w:name="_Toc27044505"/>
      <w:bookmarkStart w:id="3328" w:name="_Toc36033547"/>
      <w:bookmarkStart w:id="3329" w:name="_Toc45131682"/>
      <w:bookmarkStart w:id="3330" w:name="_Toc49775967"/>
      <w:bookmarkStart w:id="3331" w:name="_Toc51746887"/>
      <w:bookmarkStart w:id="3332" w:name="_Toc66360435"/>
      <w:bookmarkStart w:id="3333" w:name="_Toc68104940"/>
      <w:bookmarkStart w:id="3334" w:name="_Toc74755570"/>
      <w:bookmarkStart w:id="3335" w:name="_Toc105674443"/>
      <w:bookmarkStart w:id="3336" w:name="_Toc130502483"/>
      <w:bookmarkStart w:id="3337" w:name="_Toc153625270"/>
      <w:bookmarkStart w:id="3338" w:name="_Toc185505503"/>
      <w:r w:rsidRPr="000A0A5F">
        <w:t>5.4.3.2.3.4</w:t>
      </w:r>
      <w:r w:rsidRPr="000A0A5F">
        <w:tab/>
        <w:t>POST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39" w:name="_Toc11247384"/>
      <w:bookmarkStart w:id="3340" w:name="_Toc27044506"/>
      <w:bookmarkStart w:id="3341" w:name="_Toc36033548"/>
      <w:bookmarkStart w:id="3342" w:name="_Toc45131683"/>
      <w:bookmarkStart w:id="3343" w:name="_Toc49775968"/>
      <w:bookmarkStart w:id="3344" w:name="_Toc51746888"/>
      <w:bookmarkStart w:id="3345" w:name="_Toc66360436"/>
      <w:bookmarkStart w:id="3346" w:name="_Toc68104941"/>
      <w:bookmarkStart w:id="3347" w:name="_Toc74755571"/>
      <w:bookmarkStart w:id="3348" w:name="_Toc105674444"/>
      <w:bookmarkStart w:id="3349" w:name="_Toc130502484"/>
      <w:bookmarkStart w:id="3350" w:name="_Toc153625271"/>
      <w:bookmarkStart w:id="3351" w:name="_Toc185505504"/>
      <w:r w:rsidRPr="000A0A5F">
        <w:t>5.4.3.2.3.5</w:t>
      </w:r>
      <w:r w:rsidRPr="000A0A5F">
        <w:tab/>
        <w:t>DELETE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2" w:name="_Toc11247385"/>
      <w:bookmarkStart w:id="3353" w:name="_Toc27044507"/>
      <w:bookmarkStart w:id="3354" w:name="_Toc36033549"/>
      <w:bookmarkStart w:id="3355" w:name="_Toc45131684"/>
      <w:bookmarkStart w:id="3356" w:name="_Toc49775969"/>
      <w:bookmarkStart w:id="3357" w:name="_Toc51746889"/>
      <w:bookmarkStart w:id="3358" w:name="_Toc66360437"/>
      <w:bookmarkStart w:id="3359" w:name="_Toc68104942"/>
      <w:bookmarkStart w:id="3360" w:name="_Toc74755572"/>
      <w:bookmarkStart w:id="3361" w:name="_Toc105674445"/>
      <w:bookmarkStart w:id="3362" w:name="_Toc130502485"/>
      <w:bookmarkStart w:id="3363" w:name="_Toc153625272"/>
      <w:bookmarkStart w:id="3364" w:name="_Toc185505505"/>
      <w:bookmarkStart w:id="3365" w:name="_Toc222784195"/>
      <w:r w:rsidRPr="000A0A5F">
        <w:t>5.4.3.3</w:t>
      </w:r>
      <w:r w:rsidRPr="000A0A5F">
        <w:tab/>
        <w:t>Resource: Individual BDT Subscription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1CE274C" w14:textId="77777777" w:rsidR="00CB0DD7" w:rsidRPr="000A0A5F" w:rsidRDefault="00CB0DD7">
      <w:pPr>
        <w:pStyle w:val="Heading5"/>
      </w:pPr>
      <w:bookmarkStart w:id="3366" w:name="_Toc11247386"/>
      <w:bookmarkStart w:id="3367" w:name="_Toc27044508"/>
      <w:bookmarkStart w:id="3368" w:name="_Toc36033550"/>
      <w:bookmarkStart w:id="3369" w:name="_Toc45131685"/>
      <w:bookmarkStart w:id="3370" w:name="_Toc49775970"/>
      <w:bookmarkStart w:id="3371" w:name="_Toc51746890"/>
      <w:bookmarkStart w:id="3372" w:name="_Toc66360438"/>
      <w:bookmarkStart w:id="3373" w:name="_Toc68104943"/>
      <w:bookmarkStart w:id="3374" w:name="_Toc74755573"/>
      <w:bookmarkStart w:id="3375" w:name="_Toc105674446"/>
      <w:bookmarkStart w:id="3376" w:name="_Toc130502486"/>
      <w:bookmarkStart w:id="3377" w:name="_Toc153625273"/>
      <w:bookmarkStart w:id="3378" w:name="_Toc185505506"/>
      <w:bookmarkStart w:id="3379" w:name="_Toc222784196"/>
      <w:r w:rsidRPr="000A0A5F">
        <w:t>5.4.3.3.1</w:t>
      </w:r>
      <w:r w:rsidRPr="000A0A5F">
        <w:tab/>
        <w:t>Introduction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0" w:name="_Toc11247387"/>
      <w:bookmarkStart w:id="3381" w:name="_Toc27044509"/>
      <w:bookmarkStart w:id="3382" w:name="_Toc36033551"/>
      <w:bookmarkStart w:id="3383" w:name="_Toc45131686"/>
      <w:bookmarkStart w:id="3384" w:name="_Toc49775971"/>
      <w:bookmarkStart w:id="3385" w:name="_Toc51746891"/>
      <w:bookmarkStart w:id="3386" w:name="_Toc66360439"/>
      <w:bookmarkStart w:id="3387" w:name="_Toc68104944"/>
      <w:bookmarkStart w:id="3388" w:name="_Toc74755574"/>
      <w:bookmarkStart w:id="3389" w:name="_Toc105674447"/>
      <w:bookmarkStart w:id="3390" w:name="_Toc130502487"/>
      <w:bookmarkStart w:id="3391" w:name="_Toc153625274"/>
      <w:bookmarkStart w:id="3392" w:name="_Toc185505507"/>
      <w:bookmarkStart w:id="3393" w:name="_Toc222784197"/>
      <w:r w:rsidRPr="000A0A5F">
        <w:t>5.4.3.3.2</w:t>
      </w:r>
      <w:r w:rsidRPr="000A0A5F">
        <w:tab/>
        <w:t>Resource definition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394" w:name="_Toc11247388"/>
      <w:bookmarkStart w:id="3395" w:name="_Toc27044510"/>
      <w:bookmarkStart w:id="3396" w:name="_Toc36033552"/>
      <w:bookmarkStart w:id="3397" w:name="_Toc45131687"/>
      <w:bookmarkStart w:id="3398" w:name="_Toc49775972"/>
      <w:bookmarkStart w:id="3399" w:name="_Toc51746892"/>
      <w:bookmarkStart w:id="3400" w:name="_Toc66360440"/>
      <w:bookmarkStart w:id="3401" w:name="_Toc68104945"/>
      <w:bookmarkStart w:id="3402" w:name="_Toc74755575"/>
      <w:bookmarkStart w:id="3403" w:name="_Toc105674448"/>
      <w:bookmarkStart w:id="3404" w:name="_Toc130502488"/>
      <w:bookmarkStart w:id="3405" w:name="_Toc153625275"/>
      <w:bookmarkStart w:id="3406" w:name="_Toc185505508"/>
      <w:bookmarkStart w:id="3407" w:name="_Toc222784198"/>
      <w:r w:rsidRPr="000A0A5F">
        <w:t>5.4.3.3.3</w:t>
      </w:r>
      <w:r w:rsidRPr="000A0A5F">
        <w:tab/>
        <w:t>Resource methods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2ADAED3" w14:textId="77777777" w:rsidR="00CB0DD7" w:rsidRPr="000A0A5F" w:rsidRDefault="00CB0DD7" w:rsidP="00233139">
      <w:pPr>
        <w:pStyle w:val="H6"/>
      </w:pPr>
      <w:bookmarkStart w:id="3408" w:name="_Toc11247389"/>
      <w:bookmarkStart w:id="3409" w:name="_Toc27044511"/>
      <w:bookmarkStart w:id="3410" w:name="_Toc36033553"/>
      <w:bookmarkStart w:id="3411" w:name="_Toc45131688"/>
      <w:bookmarkStart w:id="3412" w:name="_Toc49775973"/>
      <w:bookmarkStart w:id="3413" w:name="_Toc51746893"/>
      <w:bookmarkStart w:id="3414" w:name="_Toc66360441"/>
      <w:bookmarkStart w:id="3415" w:name="_Toc68104946"/>
      <w:bookmarkStart w:id="3416" w:name="_Toc74755576"/>
      <w:bookmarkStart w:id="3417" w:name="_Toc105674449"/>
      <w:bookmarkStart w:id="3418" w:name="_Toc130502489"/>
      <w:bookmarkStart w:id="3419" w:name="_Toc153625276"/>
      <w:bookmarkStart w:id="3420" w:name="_Toc185505509"/>
      <w:r w:rsidRPr="000A0A5F">
        <w:t>5.4.3.3.3.1</w:t>
      </w:r>
      <w:r w:rsidRPr="000A0A5F">
        <w:tab/>
        <w:t>GET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1" w:name="_Toc11247390"/>
      <w:bookmarkStart w:id="3422" w:name="_Toc27044512"/>
      <w:bookmarkStart w:id="3423" w:name="_Toc36033554"/>
      <w:bookmarkStart w:id="3424" w:name="_Toc45131689"/>
      <w:bookmarkStart w:id="3425" w:name="_Toc49775974"/>
      <w:bookmarkStart w:id="3426" w:name="_Toc51746894"/>
      <w:bookmarkStart w:id="3427" w:name="_Toc66360442"/>
      <w:bookmarkStart w:id="3428" w:name="_Toc68104947"/>
      <w:bookmarkStart w:id="3429" w:name="_Toc74755577"/>
      <w:bookmarkStart w:id="3430" w:name="_Toc105674450"/>
      <w:bookmarkStart w:id="3431" w:name="_Toc130502490"/>
      <w:bookmarkStart w:id="3432" w:name="_Toc153625277"/>
      <w:bookmarkStart w:id="3433" w:name="_Toc185505510"/>
      <w:r w:rsidRPr="000A0A5F">
        <w:t>5.4.3.3.3.2</w:t>
      </w:r>
      <w:r w:rsidRPr="000A0A5F">
        <w:tab/>
        <w:t>PUT</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34" w:name="_Toc11247391"/>
      <w:bookmarkStart w:id="3435" w:name="_Toc27044513"/>
      <w:bookmarkStart w:id="3436" w:name="_Toc36033555"/>
      <w:bookmarkStart w:id="3437" w:name="_Toc45131690"/>
      <w:bookmarkStart w:id="3438" w:name="_Toc49775975"/>
      <w:bookmarkStart w:id="3439" w:name="_Toc51746895"/>
      <w:bookmarkStart w:id="3440" w:name="_Toc66360443"/>
      <w:bookmarkStart w:id="3441" w:name="_Toc68104948"/>
      <w:bookmarkStart w:id="3442" w:name="_Toc74755578"/>
      <w:bookmarkStart w:id="3443" w:name="_Toc105674451"/>
      <w:bookmarkStart w:id="3444" w:name="_Toc130502491"/>
      <w:bookmarkStart w:id="3445" w:name="_Toc153625278"/>
      <w:bookmarkStart w:id="3446" w:name="_Toc185505511"/>
      <w:r w:rsidRPr="000A0A5F">
        <w:t>5.4.3.3.3.3</w:t>
      </w:r>
      <w:r w:rsidRPr="000A0A5F">
        <w:tab/>
        <w:t>PATCH</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47" w:name="_Toc11247392"/>
      <w:bookmarkStart w:id="3448" w:name="_Toc27044514"/>
      <w:bookmarkStart w:id="3449" w:name="_Toc36033556"/>
      <w:bookmarkStart w:id="3450" w:name="_Toc45131691"/>
      <w:bookmarkStart w:id="3451" w:name="_Toc49775976"/>
      <w:bookmarkStart w:id="3452" w:name="_Toc51746896"/>
      <w:bookmarkStart w:id="3453" w:name="_Toc66360444"/>
      <w:bookmarkStart w:id="3454" w:name="_Toc68104949"/>
      <w:bookmarkStart w:id="3455" w:name="_Toc74755579"/>
      <w:bookmarkStart w:id="3456" w:name="_Toc105674452"/>
      <w:bookmarkStart w:id="3457" w:name="_Toc130502492"/>
      <w:bookmarkStart w:id="3458" w:name="_Toc153625279"/>
      <w:bookmarkStart w:id="3459" w:name="_Toc185505512"/>
      <w:r w:rsidRPr="000A0A5F">
        <w:t>5.4.3.3.3.4</w:t>
      </w:r>
      <w:r w:rsidRPr="000A0A5F">
        <w:tab/>
        <w:t>POST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0" w:name="_Toc11247393"/>
      <w:bookmarkStart w:id="3461" w:name="_Toc27044515"/>
      <w:bookmarkStart w:id="3462" w:name="_Toc36033557"/>
      <w:bookmarkStart w:id="3463" w:name="_Toc45131692"/>
      <w:bookmarkStart w:id="3464" w:name="_Toc49775977"/>
      <w:bookmarkStart w:id="3465" w:name="_Toc51746897"/>
      <w:bookmarkStart w:id="3466" w:name="_Toc66360445"/>
      <w:bookmarkStart w:id="3467" w:name="_Toc68104950"/>
      <w:bookmarkStart w:id="3468" w:name="_Toc74755580"/>
      <w:bookmarkStart w:id="3469" w:name="_Toc105674453"/>
      <w:bookmarkStart w:id="3470" w:name="_Toc130502493"/>
      <w:bookmarkStart w:id="3471" w:name="_Toc153625280"/>
      <w:bookmarkStart w:id="3472" w:name="_Toc185505513"/>
      <w:r w:rsidRPr="000A0A5F">
        <w:t>5.4.3.3.3.5</w:t>
      </w:r>
      <w:r w:rsidRPr="000A0A5F">
        <w:tab/>
        <w:t>DELETE</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3" w:name="_Toc11247394"/>
      <w:bookmarkStart w:id="3474" w:name="_Toc27044516"/>
      <w:bookmarkStart w:id="3475" w:name="_Toc36033558"/>
      <w:bookmarkStart w:id="3476" w:name="_Toc45131693"/>
      <w:bookmarkStart w:id="3477" w:name="_Toc49775978"/>
      <w:bookmarkStart w:id="3478" w:name="_Toc51746898"/>
      <w:bookmarkStart w:id="3479" w:name="_Toc66360446"/>
      <w:bookmarkStart w:id="3480" w:name="_Toc68104951"/>
      <w:bookmarkStart w:id="3481" w:name="_Toc74755581"/>
      <w:bookmarkStart w:id="3482" w:name="_Toc105674454"/>
      <w:bookmarkStart w:id="3483" w:name="_Toc130502494"/>
      <w:bookmarkStart w:id="3484" w:name="_Toc153625281"/>
      <w:bookmarkStart w:id="3485" w:name="_Toc185505514"/>
      <w:bookmarkStart w:id="3486" w:name="_Toc222784199"/>
      <w:r w:rsidRPr="000A0A5F">
        <w:t>5.4.3.4</w:t>
      </w:r>
      <w:r w:rsidRPr="000A0A5F">
        <w:tab/>
        <w:t>Void</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4DC41B5C" w14:textId="77777777" w:rsidR="00CB0DD7" w:rsidRPr="000A0A5F" w:rsidRDefault="00CB0DD7">
      <w:pPr>
        <w:pStyle w:val="Heading3"/>
      </w:pPr>
      <w:bookmarkStart w:id="3487" w:name="_Toc66360447"/>
      <w:bookmarkStart w:id="3488" w:name="_Toc68104952"/>
      <w:bookmarkStart w:id="3489" w:name="_Toc74755582"/>
      <w:bookmarkStart w:id="3490" w:name="_Toc105674455"/>
      <w:bookmarkStart w:id="3491" w:name="_Toc130502495"/>
      <w:bookmarkStart w:id="3492" w:name="_Toc153625282"/>
      <w:bookmarkStart w:id="3493" w:name="_Toc185505515"/>
      <w:bookmarkStart w:id="3494" w:name="_Toc222784200"/>
      <w:r w:rsidRPr="000A0A5F">
        <w:t>5.4.</w:t>
      </w:r>
      <w:r w:rsidR="00B40D37" w:rsidRPr="000A0A5F">
        <w:t>3A</w:t>
      </w:r>
      <w:r w:rsidRPr="000A0A5F">
        <w:tab/>
        <w:t>Notifications</w:t>
      </w:r>
      <w:bookmarkEnd w:id="3487"/>
      <w:bookmarkEnd w:id="3488"/>
      <w:bookmarkEnd w:id="3489"/>
      <w:bookmarkEnd w:id="3490"/>
      <w:bookmarkEnd w:id="3491"/>
      <w:bookmarkEnd w:id="3492"/>
      <w:bookmarkEnd w:id="3493"/>
      <w:bookmarkEnd w:id="3494"/>
    </w:p>
    <w:p w14:paraId="775A8211" w14:textId="77777777" w:rsidR="00CB0DD7" w:rsidRPr="000A0A5F" w:rsidRDefault="00CB0DD7">
      <w:pPr>
        <w:pStyle w:val="Heading4"/>
      </w:pPr>
      <w:bookmarkStart w:id="3495" w:name="_Toc66360448"/>
      <w:bookmarkStart w:id="3496" w:name="_Toc68104953"/>
      <w:bookmarkStart w:id="3497" w:name="_Toc74755583"/>
      <w:bookmarkStart w:id="3498" w:name="_Toc105674456"/>
      <w:bookmarkStart w:id="3499" w:name="_Toc130502496"/>
      <w:bookmarkStart w:id="3500" w:name="_Toc153625283"/>
      <w:bookmarkStart w:id="3501" w:name="_Toc185505516"/>
      <w:bookmarkStart w:id="3502" w:name="_Toc222784201"/>
      <w:r w:rsidRPr="000A0A5F">
        <w:t>5.4.</w:t>
      </w:r>
      <w:r w:rsidR="00B40D37" w:rsidRPr="000A0A5F">
        <w:t>3A</w:t>
      </w:r>
      <w:r w:rsidRPr="000A0A5F">
        <w:t>.1</w:t>
      </w:r>
      <w:r w:rsidRPr="000A0A5F">
        <w:tab/>
        <w:t>General</w:t>
      </w:r>
      <w:bookmarkEnd w:id="3495"/>
      <w:bookmarkEnd w:id="3496"/>
      <w:bookmarkEnd w:id="3497"/>
      <w:bookmarkEnd w:id="3498"/>
      <w:bookmarkEnd w:id="3499"/>
      <w:bookmarkEnd w:id="3500"/>
      <w:bookmarkEnd w:id="3501"/>
      <w:bookmarkEnd w:id="3502"/>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rsidP="000D7688">
            <w:pPr>
              <w:pStyle w:val="TAL"/>
              <w:rPr>
                <w:lang w:val="en-US"/>
              </w:rPr>
            </w:pPr>
            <w:r w:rsidRPr="000D7688">
              <w:t>BDT Warning</w:t>
            </w:r>
            <w:r w:rsidRPr="000D7688">
              <w:rPr>
                <w:rFonts w:hint="eastAsia"/>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3" w:name="_Toc66360449"/>
      <w:bookmarkStart w:id="3504" w:name="_Toc68104954"/>
      <w:bookmarkStart w:id="3505" w:name="_Toc74755584"/>
      <w:bookmarkStart w:id="3506" w:name="_Toc105674457"/>
      <w:bookmarkStart w:id="3507" w:name="_Toc130502497"/>
      <w:bookmarkStart w:id="3508" w:name="_Toc153625284"/>
      <w:bookmarkStart w:id="3509" w:name="_Toc185505517"/>
      <w:bookmarkStart w:id="3510" w:name="_Toc222784202"/>
      <w:r w:rsidRPr="000A0A5F">
        <w:lastRenderedPageBreak/>
        <w:t>5.4.</w:t>
      </w:r>
      <w:r w:rsidR="00B40D37" w:rsidRPr="000A0A5F">
        <w:t>3A</w:t>
      </w:r>
      <w:r w:rsidRPr="000A0A5F">
        <w:t>.2</w:t>
      </w:r>
      <w:r w:rsidRPr="000A0A5F">
        <w:tab/>
        <w:t>BDT Warning Notification</w:t>
      </w:r>
      <w:bookmarkEnd w:id="3503"/>
      <w:bookmarkEnd w:id="3504"/>
      <w:bookmarkEnd w:id="3505"/>
      <w:bookmarkEnd w:id="3506"/>
      <w:bookmarkEnd w:id="3507"/>
      <w:bookmarkEnd w:id="3508"/>
      <w:bookmarkEnd w:id="3509"/>
      <w:bookmarkEnd w:id="3510"/>
    </w:p>
    <w:p w14:paraId="65DF5155" w14:textId="77777777" w:rsidR="00CB0DD7" w:rsidRPr="000A0A5F" w:rsidRDefault="00CB0DD7">
      <w:pPr>
        <w:pStyle w:val="Heading5"/>
        <w:rPr>
          <w:noProof/>
        </w:rPr>
      </w:pPr>
      <w:bookmarkStart w:id="3511" w:name="_Toc66360450"/>
      <w:bookmarkStart w:id="3512" w:name="_Toc68104955"/>
      <w:bookmarkStart w:id="3513" w:name="_Toc74755585"/>
      <w:bookmarkStart w:id="3514" w:name="_Toc105674458"/>
      <w:bookmarkStart w:id="3515" w:name="_Toc130502498"/>
      <w:bookmarkStart w:id="3516" w:name="_Toc153625285"/>
      <w:bookmarkStart w:id="3517" w:name="_Toc185505518"/>
      <w:bookmarkStart w:id="3518" w:name="_Toc222784203"/>
      <w:r w:rsidRPr="000A0A5F">
        <w:t>5.4.</w:t>
      </w:r>
      <w:r w:rsidR="00B40D37" w:rsidRPr="000A0A5F">
        <w:t>3A</w:t>
      </w:r>
      <w:r w:rsidRPr="000A0A5F">
        <w:t>.2</w:t>
      </w:r>
      <w:r w:rsidRPr="000A0A5F">
        <w:rPr>
          <w:noProof/>
        </w:rPr>
        <w:t>.1</w:t>
      </w:r>
      <w:r w:rsidRPr="000A0A5F">
        <w:rPr>
          <w:noProof/>
        </w:rPr>
        <w:tab/>
        <w:t>Description</w:t>
      </w:r>
      <w:bookmarkEnd w:id="3511"/>
      <w:bookmarkEnd w:id="3512"/>
      <w:bookmarkEnd w:id="3513"/>
      <w:bookmarkEnd w:id="3514"/>
      <w:bookmarkEnd w:id="3515"/>
      <w:bookmarkEnd w:id="3516"/>
      <w:bookmarkEnd w:id="3517"/>
      <w:bookmarkEnd w:id="3518"/>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19" w:name="_Toc66360451"/>
      <w:bookmarkStart w:id="3520" w:name="_Toc68104956"/>
      <w:bookmarkStart w:id="3521" w:name="_Toc74755586"/>
      <w:bookmarkStart w:id="3522" w:name="_Toc105674459"/>
      <w:bookmarkStart w:id="3523" w:name="_Toc130502499"/>
      <w:bookmarkStart w:id="3524" w:name="_Toc153625286"/>
      <w:bookmarkStart w:id="3525" w:name="_Toc185505519"/>
      <w:bookmarkStart w:id="3526" w:name="_Toc222784204"/>
      <w:r w:rsidRPr="000A0A5F">
        <w:t>5.4.</w:t>
      </w:r>
      <w:r w:rsidR="00B40D37" w:rsidRPr="000A0A5F">
        <w:t>3A</w:t>
      </w:r>
      <w:r w:rsidRPr="000A0A5F">
        <w:t>.2</w:t>
      </w:r>
      <w:r w:rsidRPr="000A0A5F">
        <w:rPr>
          <w:noProof/>
        </w:rPr>
        <w:t>.2</w:t>
      </w:r>
      <w:r w:rsidRPr="000A0A5F">
        <w:rPr>
          <w:noProof/>
        </w:rPr>
        <w:tab/>
        <w:t>Target URI</w:t>
      </w:r>
      <w:bookmarkEnd w:id="3519"/>
      <w:bookmarkEnd w:id="3520"/>
      <w:bookmarkEnd w:id="3521"/>
      <w:bookmarkEnd w:id="3522"/>
      <w:bookmarkEnd w:id="3523"/>
      <w:bookmarkEnd w:id="3524"/>
      <w:bookmarkEnd w:id="3525"/>
      <w:bookmarkEnd w:id="3526"/>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27" w:name="_Toc66360452"/>
      <w:bookmarkStart w:id="3528" w:name="_Toc68104957"/>
      <w:bookmarkStart w:id="3529" w:name="_Toc74755587"/>
      <w:bookmarkStart w:id="3530" w:name="_Toc105674460"/>
      <w:bookmarkStart w:id="3531" w:name="_Toc130502500"/>
      <w:bookmarkStart w:id="3532" w:name="_Toc153625287"/>
      <w:bookmarkStart w:id="3533" w:name="_Toc185505520"/>
      <w:bookmarkStart w:id="3534" w:name="_Toc222784205"/>
      <w:r w:rsidRPr="000A0A5F">
        <w:t>5.4.</w:t>
      </w:r>
      <w:r w:rsidR="00B40D37" w:rsidRPr="000A0A5F">
        <w:t>3A</w:t>
      </w:r>
      <w:r w:rsidRPr="000A0A5F">
        <w:t>.2</w:t>
      </w:r>
      <w:r w:rsidRPr="000A0A5F">
        <w:rPr>
          <w:noProof/>
        </w:rPr>
        <w:t>.3</w:t>
      </w:r>
      <w:r w:rsidRPr="000A0A5F">
        <w:rPr>
          <w:noProof/>
        </w:rPr>
        <w:tab/>
        <w:t>Standard Methods</w:t>
      </w:r>
      <w:bookmarkEnd w:id="3527"/>
      <w:bookmarkEnd w:id="3528"/>
      <w:bookmarkEnd w:id="3529"/>
      <w:bookmarkEnd w:id="3530"/>
      <w:bookmarkEnd w:id="3531"/>
      <w:bookmarkEnd w:id="3532"/>
      <w:bookmarkEnd w:id="3533"/>
      <w:bookmarkEnd w:id="3534"/>
    </w:p>
    <w:p w14:paraId="2E36386F" w14:textId="77777777" w:rsidR="00CB0DD7" w:rsidRPr="000A0A5F" w:rsidRDefault="00CB0DD7" w:rsidP="00233139">
      <w:pPr>
        <w:pStyle w:val="H6"/>
        <w:rPr>
          <w:noProof/>
        </w:rPr>
      </w:pPr>
      <w:bookmarkStart w:id="3535" w:name="_Toc66360453"/>
      <w:bookmarkStart w:id="3536" w:name="_Toc68104958"/>
      <w:bookmarkStart w:id="3537" w:name="_Toc74755588"/>
      <w:bookmarkStart w:id="3538" w:name="_Toc105674461"/>
      <w:bookmarkStart w:id="3539" w:name="_Toc130502501"/>
      <w:bookmarkStart w:id="3540" w:name="_Toc153625288"/>
      <w:bookmarkStart w:id="3541"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35"/>
      <w:bookmarkEnd w:id="3536"/>
      <w:bookmarkEnd w:id="3537"/>
      <w:bookmarkEnd w:id="3538"/>
      <w:bookmarkEnd w:id="3539"/>
      <w:bookmarkEnd w:id="3540"/>
      <w:bookmarkEnd w:id="3541"/>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2" w:name="_Toc66360454"/>
      <w:bookmarkStart w:id="3543" w:name="_Toc68104959"/>
      <w:bookmarkStart w:id="3544" w:name="_Toc74755589"/>
      <w:bookmarkStart w:id="3545" w:name="_Toc105674462"/>
      <w:bookmarkStart w:id="3546" w:name="_Toc130502502"/>
      <w:bookmarkStart w:id="3547" w:name="_Toc153625289"/>
      <w:bookmarkStart w:id="3548" w:name="_Toc185505522"/>
      <w:r w:rsidRPr="000A0A5F">
        <w:t>5.4.</w:t>
      </w:r>
      <w:r w:rsidR="00B40D37" w:rsidRPr="000A0A5F">
        <w:t>3A</w:t>
      </w:r>
      <w:r w:rsidRPr="000A0A5F">
        <w:t>.2.3.2</w:t>
      </w:r>
      <w:r w:rsidRPr="000A0A5F">
        <w:tab/>
        <w:t>Notification via Websocket</w:t>
      </w:r>
      <w:bookmarkEnd w:id="3542"/>
      <w:bookmarkEnd w:id="3543"/>
      <w:bookmarkEnd w:id="3544"/>
      <w:bookmarkEnd w:id="3545"/>
      <w:bookmarkEnd w:id="3546"/>
      <w:bookmarkEnd w:id="3547"/>
      <w:bookmarkEnd w:id="354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49" w:name="_Toc11247400"/>
      <w:bookmarkStart w:id="3550" w:name="_Toc27044522"/>
      <w:bookmarkStart w:id="3551" w:name="_Toc36033564"/>
      <w:bookmarkStart w:id="3552" w:name="_Toc45131699"/>
      <w:bookmarkStart w:id="3553" w:name="_Toc49775984"/>
      <w:bookmarkStart w:id="3554" w:name="_Toc51746904"/>
    </w:p>
    <w:p w14:paraId="2384A276" w14:textId="77777777" w:rsidR="00CB0DD7" w:rsidRPr="000A0A5F" w:rsidRDefault="00CB0DD7">
      <w:pPr>
        <w:pStyle w:val="Heading3"/>
      </w:pPr>
      <w:bookmarkStart w:id="3555" w:name="_Toc66360455"/>
      <w:bookmarkStart w:id="3556" w:name="_Toc68104960"/>
      <w:bookmarkStart w:id="3557" w:name="_Toc74755590"/>
      <w:bookmarkStart w:id="3558" w:name="_Toc105674463"/>
      <w:bookmarkStart w:id="3559" w:name="_Toc130502503"/>
      <w:bookmarkStart w:id="3560" w:name="_Toc153625290"/>
      <w:bookmarkStart w:id="3561" w:name="_Toc185505523"/>
      <w:bookmarkStart w:id="3562" w:name="_Toc222784206"/>
      <w:r w:rsidRPr="000A0A5F">
        <w:t>5.4.4</w:t>
      </w:r>
      <w:r w:rsidRPr="000A0A5F">
        <w:tab/>
        <w:t>Used Features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8A57DF">
            <w:pPr>
              <w:pStyle w:val="TAL"/>
              <w:rPr>
                <w:lang w:eastAsia="zh-CN"/>
              </w:rPr>
            </w:pPr>
            <w:r w:rsidRPr="008A57DF">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33D820F" w:rsidR="00187FDE" w:rsidRPr="00856251" w:rsidRDefault="00187FDE" w:rsidP="00187FDE">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481448">
            <w:pPr>
              <w:pStyle w:val="TAL"/>
              <w:rPr>
                <w:lang w:eastAsia="zh-CN"/>
              </w:rPr>
            </w:pPr>
            <w:r w:rsidRPr="00481448">
              <w:t>-</w:t>
            </w:r>
            <w:r w:rsidRPr="00481448">
              <w:tab/>
              <w:t>Support the provisioning of the Energy Indicator.</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3" w:name="_Toc130502504"/>
      <w:bookmarkStart w:id="3564" w:name="_Toc153625291"/>
      <w:bookmarkStart w:id="3565" w:name="_Toc185505524"/>
      <w:bookmarkStart w:id="3566" w:name="_Toc222784207"/>
      <w:r w:rsidRPr="000A0A5F">
        <w:t>5.4.5</w:t>
      </w:r>
      <w:r w:rsidRPr="000A0A5F">
        <w:tab/>
        <w:t>Error handling</w:t>
      </w:r>
      <w:bookmarkEnd w:id="3563"/>
      <w:bookmarkEnd w:id="3564"/>
      <w:bookmarkEnd w:id="3565"/>
      <w:bookmarkEnd w:id="3566"/>
    </w:p>
    <w:p w14:paraId="1A51553F" w14:textId="77777777" w:rsidR="00DC285A" w:rsidRPr="000A0A5F" w:rsidRDefault="00DC285A" w:rsidP="00DC285A">
      <w:pPr>
        <w:pStyle w:val="Heading4"/>
      </w:pPr>
      <w:bookmarkStart w:id="3567" w:name="_Toc130502505"/>
      <w:bookmarkStart w:id="3568" w:name="_Toc153625292"/>
      <w:bookmarkStart w:id="3569" w:name="_Toc185505525"/>
      <w:bookmarkStart w:id="3570" w:name="_Toc222784208"/>
      <w:r w:rsidRPr="000A0A5F">
        <w:t>5.4.5.1</w:t>
      </w:r>
      <w:r w:rsidRPr="000A0A5F">
        <w:tab/>
        <w:t>General</w:t>
      </w:r>
      <w:bookmarkEnd w:id="3567"/>
      <w:bookmarkEnd w:id="3568"/>
      <w:bookmarkEnd w:id="3569"/>
      <w:bookmarkEnd w:id="357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1" w:name="_Toc130502506"/>
      <w:bookmarkStart w:id="3572" w:name="_Toc153625293"/>
      <w:bookmarkStart w:id="3573" w:name="_Toc185505526"/>
      <w:bookmarkStart w:id="3574" w:name="_Toc222784209"/>
      <w:r w:rsidRPr="000A0A5F">
        <w:t>5.4.5.2</w:t>
      </w:r>
      <w:r w:rsidRPr="000A0A5F">
        <w:tab/>
        <w:t>Protocol Errors</w:t>
      </w:r>
      <w:bookmarkEnd w:id="3571"/>
      <w:bookmarkEnd w:id="3572"/>
      <w:bookmarkEnd w:id="3573"/>
      <w:bookmarkEnd w:id="357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75" w:name="_Toc130502507"/>
      <w:bookmarkStart w:id="3576" w:name="_Toc153625294"/>
      <w:bookmarkStart w:id="3577" w:name="_Toc185505527"/>
      <w:bookmarkStart w:id="3578" w:name="_Toc222784210"/>
      <w:r w:rsidRPr="000A0A5F">
        <w:lastRenderedPageBreak/>
        <w:t>5.4.5.3</w:t>
      </w:r>
      <w:r w:rsidRPr="000A0A5F">
        <w:tab/>
        <w:t>Application Errors</w:t>
      </w:r>
      <w:bookmarkEnd w:id="3575"/>
      <w:bookmarkEnd w:id="3576"/>
      <w:bookmarkEnd w:id="3577"/>
      <w:bookmarkEnd w:id="357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79" w:name="_Toc11247401"/>
      <w:bookmarkStart w:id="3580" w:name="_Toc27044523"/>
      <w:bookmarkStart w:id="3581" w:name="_Toc36033565"/>
      <w:bookmarkStart w:id="3582" w:name="_Toc45131700"/>
      <w:bookmarkStart w:id="3583" w:name="_Toc49775985"/>
      <w:bookmarkStart w:id="3584" w:name="_Toc51746905"/>
      <w:bookmarkStart w:id="3585" w:name="_Toc66360456"/>
      <w:bookmarkStart w:id="3586" w:name="_Toc68104961"/>
      <w:bookmarkStart w:id="3587" w:name="_Toc74755591"/>
      <w:bookmarkStart w:id="3588" w:name="_Toc105674464"/>
      <w:bookmarkStart w:id="3589" w:name="_Toc130502508"/>
      <w:bookmarkStart w:id="3590" w:name="_Toc153625295"/>
      <w:bookmarkStart w:id="3591" w:name="_Toc185505528"/>
      <w:bookmarkStart w:id="3592" w:name="_Toc222784211"/>
      <w:r w:rsidRPr="000A0A5F">
        <w:t>5.5</w:t>
      </w:r>
      <w:r w:rsidRPr="000A0A5F">
        <w:tab/>
        <w:t>ChargeableParty API</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1265D62B" w14:textId="77777777" w:rsidR="00CB0DD7" w:rsidRPr="000A0A5F" w:rsidRDefault="00CB0DD7">
      <w:pPr>
        <w:pStyle w:val="Heading3"/>
      </w:pPr>
      <w:bookmarkStart w:id="3593" w:name="_Toc11247402"/>
      <w:bookmarkStart w:id="3594" w:name="_Toc27044524"/>
      <w:bookmarkStart w:id="3595" w:name="_Toc36033566"/>
      <w:bookmarkStart w:id="3596" w:name="_Toc45131701"/>
      <w:bookmarkStart w:id="3597" w:name="_Toc49775986"/>
      <w:bookmarkStart w:id="3598" w:name="_Toc51746906"/>
      <w:bookmarkStart w:id="3599" w:name="_Toc66360457"/>
      <w:bookmarkStart w:id="3600" w:name="_Toc68104962"/>
      <w:bookmarkStart w:id="3601" w:name="_Toc74755592"/>
      <w:bookmarkStart w:id="3602" w:name="_Toc105674465"/>
      <w:bookmarkStart w:id="3603" w:name="_Toc130502509"/>
      <w:bookmarkStart w:id="3604" w:name="_Toc153625296"/>
      <w:bookmarkStart w:id="3605" w:name="_Toc185505529"/>
      <w:bookmarkStart w:id="3606" w:name="_Toc222784212"/>
      <w:r w:rsidRPr="000A0A5F">
        <w:t>5.5.1</w:t>
      </w:r>
      <w:r w:rsidRPr="000A0A5F">
        <w:tab/>
        <w:t>Overview</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07" w:name="_Toc11247403"/>
      <w:bookmarkStart w:id="3608" w:name="_Toc27044525"/>
      <w:bookmarkStart w:id="3609" w:name="_Toc36033567"/>
      <w:bookmarkStart w:id="3610" w:name="_Toc45131702"/>
      <w:bookmarkStart w:id="3611" w:name="_Toc49775987"/>
      <w:bookmarkStart w:id="3612" w:name="_Toc51746907"/>
      <w:bookmarkStart w:id="3613" w:name="_Toc66360458"/>
      <w:bookmarkStart w:id="3614" w:name="_Toc68104963"/>
      <w:bookmarkStart w:id="3615" w:name="_Toc74755593"/>
      <w:bookmarkStart w:id="3616" w:name="_Toc105674466"/>
      <w:bookmarkStart w:id="3617" w:name="_Toc130502510"/>
      <w:bookmarkStart w:id="3618" w:name="_Toc153625297"/>
      <w:bookmarkStart w:id="3619" w:name="_Toc185505530"/>
      <w:bookmarkStart w:id="3620" w:name="_Toc222784213"/>
      <w:r w:rsidRPr="000A0A5F">
        <w:t>5.5.2</w:t>
      </w:r>
      <w:r w:rsidRPr="000A0A5F">
        <w:tab/>
        <w:t>Data model</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11F277FD" w14:textId="77777777" w:rsidR="00CB0DD7" w:rsidRPr="000A0A5F" w:rsidRDefault="00CB0DD7">
      <w:pPr>
        <w:pStyle w:val="Heading4"/>
      </w:pPr>
      <w:bookmarkStart w:id="3621" w:name="_Toc11247404"/>
      <w:bookmarkStart w:id="3622" w:name="_Toc27044526"/>
      <w:bookmarkStart w:id="3623" w:name="_Toc36033568"/>
      <w:bookmarkStart w:id="3624" w:name="_Toc45131703"/>
      <w:bookmarkStart w:id="3625" w:name="_Toc49775988"/>
      <w:bookmarkStart w:id="3626" w:name="_Toc51746908"/>
      <w:bookmarkStart w:id="3627" w:name="_Toc66360459"/>
      <w:bookmarkStart w:id="3628" w:name="_Toc68104964"/>
      <w:bookmarkStart w:id="3629" w:name="_Toc74755594"/>
      <w:bookmarkStart w:id="3630" w:name="_Toc105674467"/>
      <w:bookmarkStart w:id="3631" w:name="_Toc130502511"/>
      <w:bookmarkStart w:id="3632" w:name="_Toc153625298"/>
      <w:bookmarkStart w:id="3633" w:name="_Toc185505531"/>
      <w:bookmarkStart w:id="3634" w:name="_Toc222784214"/>
      <w:r w:rsidRPr="000A0A5F">
        <w:t>5.5.2.1</w:t>
      </w:r>
      <w:r w:rsidRPr="000A0A5F">
        <w:tab/>
        <w:t>Resource data types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DF1D6D1" w14:textId="77777777" w:rsidR="00CB0DD7" w:rsidRPr="000A0A5F" w:rsidRDefault="00CB0DD7">
      <w:pPr>
        <w:pStyle w:val="Heading5"/>
      </w:pPr>
      <w:bookmarkStart w:id="3635" w:name="_Toc11247405"/>
      <w:bookmarkStart w:id="3636" w:name="_Toc27044527"/>
      <w:bookmarkStart w:id="3637" w:name="_Toc36033569"/>
      <w:bookmarkStart w:id="3638" w:name="_Toc45131704"/>
      <w:bookmarkStart w:id="3639" w:name="_Toc49775989"/>
      <w:bookmarkStart w:id="3640" w:name="_Toc51746909"/>
      <w:bookmarkStart w:id="3641" w:name="_Toc66360460"/>
      <w:bookmarkStart w:id="3642" w:name="_Toc68104965"/>
      <w:bookmarkStart w:id="3643" w:name="_Toc74755595"/>
      <w:bookmarkStart w:id="3644" w:name="_Toc105674468"/>
      <w:bookmarkStart w:id="3645" w:name="_Toc130502512"/>
      <w:bookmarkStart w:id="3646" w:name="_Toc153625299"/>
      <w:bookmarkStart w:id="3647" w:name="_Toc185505532"/>
      <w:bookmarkStart w:id="3648" w:name="_Toc222784215"/>
      <w:r w:rsidRPr="000A0A5F">
        <w:t>5.5.2.1.1</w:t>
      </w:r>
      <w:r w:rsidRPr="000A0A5F">
        <w:tab/>
        <w:t>Introduction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49" w:name="_Toc11247406"/>
      <w:bookmarkStart w:id="3650" w:name="_Toc27044528"/>
      <w:bookmarkStart w:id="3651" w:name="_Toc36033570"/>
      <w:bookmarkStart w:id="3652" w:name="_Toc45131705"/>
      <w:bookmarkStart w:id="3653" w:name="_Toc49775990"/>
      <w:bookmarkStart w:id="3654" w:name="_Toc51746910"/>
      <w:bookmarkStart w:id="3655" w:name="_Toc66360461"/>
      <w:bookmarkStart w:id="3656" w:name="_Toc68104966"/>
      <w:bookmarkStart w:id="3657" w:name="_Toc74755596"/>
      <w:bookmarkStart w:id="3658" w:name="_Toc105674469"/>
      <w:bookmarkStart w:id="3659" w:name="_Toc130502513"/>
      <w:bookmarkStart w:id="3660" w:name="_Toc153625300"/>
      <w:bookmarkStart w:id="3661" w:name="_Toc185505533"/>
      <w:bookmarkStart w:id="3662" w:name="_Toc222784216"/>
      <w:r w:rsidRPr="000A0A5F">
        <w:lastRenderedPageBreak/>
        <w:t>5.5.2.1.2</w:t>
      </w:r>
      <w:r w:rsidRPr="000A0A5F">
        <w:tab/>
        <w:t>Type: ChargeableParty</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rsidP="00481448">
            <w:pPr>
              <w:pStyle w:val="TAL"/>
              <w:rPr>
                <w:rFonts w:eastAsia="Times New Roman"/>
              </w:rPr>
            </w:pPr>
            <w:r w:rsidRPr="00481448">
              <w:t>s</w:t>
            </w:r>
            <w:r w:rsidRPr="00481448">
              <w:rPr>
                <w:rFonts w:hint="eastAsia"/>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3" w:name="_Toc11247407"/>
      <w:bookmarkStart w:id="3664" w:name="_Toc27044529"/>
      <w:bookmarkStart w:id="3665" w:name="_Toc36033571"/>
      <w:bookmarkStart w:id="3666" w:name="_Toc45131706"/>
      <w:bookmarkStart w:id="3667" w:name="_Toc49775991"/>
      <w:bookmarkStart w:id="3668" w:name="_Toc51746911"/>
      <w:bookmarkStart w:id="3669" w:name="_Toc66360462"/>
      <w:bookmarkStart w:id="3670" w:name="_Toc68104967"/>
      <w:bookmarkStart w:id="3671" w:name="_Toc74755597"/>
      <w:bookmarkStart w:id="3672" w:name="_Toc105674470"/>
      <w:bookmarkStart w:id="3673" w:name="_Toc130502514"/>
      <w:bookmarkStart w:id="3674" w:name="_Toc153625301"/>
      <w:bookmarkStart w:id="3675" w:name="_Toc185505534"/>
      <w:bookmarkStart w:id="3676" w:name="_Toc222784217"/>
      <w:r w:rsidRPr="000A0A5F">
        <w:t>5.5.2.1.3</w:t>
      </w:r>
      <w:r w:rsidRPr="000A0A5F">
        <w:tab/>
        <w:t>Type: ChargeablePartyPatch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77" w:name="_Toc11247408"/>
      <w:bookmarkStart w:id="3678" w:name="_Toc27044530"/>
      <w:bookmarkStart w:id="3679" w:name="_Toc36033572"/>
      <w:bookmarkStart w:id="3680" w:name="_Toc45131707"/>
      <w:bookmarkStart w:id="3681" w:name="_Toc49775992"/>
      <w:bookmarkStart w:id="3682" w:name="_Toc51746912"/>
      <w:bookmarkStart w:id="3683" w:name="_Toc66360463"/>
      <w:bookmarkStart w:id="3684" w:name="_Toc68104968"/>
      <w:bookmarkStart w:id="3685" w:name="_Toc74755598"/>
      <w:bookmarkStart w:id="3686" w:name="_Toc105674471"/>
      <w:bookmarkStart w:id="3687" w:name="_Toc130502515"/>
      <w:bookmarkStart w:id="3688" w:name="_Toc153625302"/>
      <w:bookmarkStart w:id="3689" w:name="_Toc185505535"/>
      <w:bookmarkStart w:id="3690" w:name="_Toc222784218"/>
      <w:r w:rsidRPr="000A0A5F">
        <w:t>5.5.3</w:t>
      </w:r>
      <w:r w:rsidRPr="000A0A5F">
        <w:tab/>
        <w:t>Resource structure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D9BFCFE" w14:textId="77777777" w:rsidR="00CB0DD7" w:rsidRPr="000A0A5F" w:rsidRDefault="00CB0DD7">
      <w:pPr>
        <w:pStyle w:val="Heading4"/>
      </w:pPr>
      <w:bookmarkStart w:id="3691" w:name="_Toc11247409"/>
      <w:bookmarkStart w:id="3692" w:name="_Toc27044531"/>
      <w:bookmarkStart w:id="3693" w:name="_Toc36033573"/>
      <w:bookmarkStart w:id="3694" w:name="_Toc45131708"/>
      <w:bookmarkStart w:id="3695" w:name="_Toc49775993"/>
      <w:bookmarkStart w:id="3696" w:name="_Toc51746913"/>
      <w:bookmarkStart w:id="3697" w:name="_Toc66360464"/>
      <w:bookmarkStart w:id="3698" w:name="_Toc68104969"/>
      <w:bookmarkStart w:id="3699" w:name="_Toc74755599"/>
      <w:bookmarkStart w:id="3700" w:name="_Toc105674472"/>
      <w:bookmarkStart w:id="3701" w:name="_Toc130502516"/>
      <w:bookmarkStart w:id="3702" w:name="_Toc153625303"/>
      <w:bookmarkStart w:id="3703" w:name="_Toc185505536"/>
      <w:bookmarkStart w:id="3704" w:name="_Toc222784219"/>
      <w:r w:rsidRPr="000A0A5F">
        <w:t>5.5.3.1</w:t>
      </w:r>
      <w:r w:rsidRPr="000A0A5F">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05" w:name="_Toc11247410"/>
      <w:bookmarkStart w:id="3706" w:name="_Toc27044532"/>
      <w:bookmarkStart w:id="3707" w:name="_Toc36033574"/>
      <w:bookmarkStart w:id="3708" w:name="_Toc45131709"/>
      <w:bookmarkStart w:id="3709" w:name="_Toc49775994"/>
      <w:bookmarkStart w:id="3710" w:name="_Toc51746914"/>
      <w:bookmarkStart w:id="3711" w:name="_Toc66360465"/>
      <w:bookmarkStart w:id="3712" w:name="_Toc68104970"/>
      <w:bookmarkStart w:id="3713" w:name="_Toc74755600"/>
      <w:bookmarkStart w:id="3714" w:name="_Toc105674473"/>
      <w:bookmarkStart w:id="3715" w:name="_Toc130502517"/>
      <w:bookmarkStart w:id="3716" w:name="_Toc153625304"/>
      <w:bookmarkStart w:id="3717" w:name="_Toc185505537"/>
      <w:bookmarkStart w:id="3718" w:name="_Toc222784220"/>
      <w:r w:rsidRPr="000A0A5F">
        <w:t>5.5.3.2</w:t>
      </w:r>
      <w:r w:rsidRPr="000A0A5F">
        <w:tab/>
        <w:t>Resource: Chargeable Party Transactions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4E05F980" w14:textId="77777777" w:rsidR="00CB0DD7" w:rsidRPr="000A0A5F" w:rsidRDefault="00CB0DD7">
      <w:pPr>
        <w:pStyle w:val="Heading5"/>
      </w:pPr>
      <w:bookmarkStart w:id="3719" w:name="_Toc11247411"/>
      <w:bookmarkStart w:id="3720" w:name="_Toc27044533"/>
      <w:bookmarkStart w:id="3721" w:name="_Toc36033575"/>
      <w:bookmarkStart w:id="3722" w:name="_Toc45131710"/>
      <w:bookmarkStart w:id="3723" w:name="_Toc49775995"/>
      <w:bookmarkStart w:id="3724" w:name="_Toc51746915"/>
      <w:bookmarkStart w:id="3725" w:name="_Toc66360466"/>
      <w:bookmarkStart w:id="3726" w:name="_Toc68104971"/>
      <w:bookmarkStart w:id="3727" w:name="_Toc74755601"/>
      <w:bookmarkStart w:id="3728" w:name="_Toc105674474"/>
      <w:bookmarkStart w:id="3729" w:name="_Toc130502518"/>
      <w:bookmarkStart w:id="3730" w:name="_Toc153625305"/>
      <w:bookmarkStart w:id="3731" w:name="_Toc185505538"/>
      <w:bookmarkStart w:id="3732" w:name="_Toc222784221"/>
      <w:r w:rsidRPr="000A0A5F">
        <w:t>5.5.3.2.1</w:t>
      </w:r>
      <w:r w:rsidRPr="000A0A5F">
        <w:tab/>
        <w:t>Introduction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3" w:name="_Toc11247412"/>
      <w:bookmarkStart w:id="3734" w:name="_Toc27044534"/>
      <w:bookmarkStart w:id="3735" w:name="_Toc36033576"/>
      <w:bookmarkStart w:id="3736" w:name="_Toc45131711"/>
      <w:bookmarkStart w:id="3737" w:name="_Toc49775996"/>
      <w:bookmarkStart w:id="3738" w:name="_Toc51746916"/>
      <w:bookmarkStart w:id="3739" w:name="_Toc66360467"/>
      <w:bookmarkStart w:id="3740" w:name="_Toc68104972"/>
      <w:bookmarkStart w:id="3741" w:name="_Toc74755602"/>
      <w:bookmarkStart w:id="3742" w:name="_Toc105674475"/>
      <w:bookmarkStart w:id="3743" w:name="_Toc130502519"/>
      <w:bookmarkStart w:id="3744" w:name="_Toc153625306"/>
      <w:bookmarkStart w:id="3745" w:name="_Toc185505539"/>
      <w:bookmarkStart w:id="3746" w:name="_Toc222784222"/>
      <w:r w:rsidRPr="000A0A5F">
        <w:t>5.5.3.2.2</w:t>
      </w:r>
      <w:r w:rsidRPr="000A0A5F">
        <w:tab/>
        <w:t>Resource definition</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47" w:name="_Toc11247413"/>
      <w:bookmarkStart w:id="3748" w:name="_Toc27044535"/>
      <w:bookmarkStart w:id="3749" w:name="_Toc36033577"/>
      <w:bookmarkStart w:id="3750" w:name="_Toc45131712"/>
      <w:bookmarkStart w:id="3751" w:name="_Toc49775997"/>
      <w:bookmarkStart w:id="3752" w:name="_Toc51746917"/>
      <w:bookmarkStart w:id="3753" w:name="_Toc66360468"/>
      <w:bookmarkStart w:id="3754" w:name="_Toc68104973"/>
      <w:bookmarkStart w:id="3755" w:name="_Toc74755603"/>
      <w:bookmarkStart w:id="3756" w:name="_Toc105674476"/>
      <w:bookmarkStart w:id="3757" w:name="_Toc130502520"/>
      <w:bookmarkStart w:id="3758" w:name="_Toc153625307"/>
      <w:bookmarkStart w:id="3759" w:name="_Toc185505540"/>
      <w:bookmarkStart w:id="3760" w:name="_Toc222784223"/>
      <w:r w:rsidRPr="000A0A5F">
        <w:t>5.5.3.2.3</w:t>
      </w:r>
      <w:r w:rsidRPr="000A0A5F">
        <w:tab/>
        <w:t>Resource methods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4C743CE" w14:textId="77777777" w:rsidR="00CB0DD7" w:rsidRPr="000A0A5F" w:rsidRDefault="00CB0DD7" w:rsidP="00233139">
      <w:pPr>
        <w:pStyle w:val="H6"/>
      </w:pPr>
      <w:bookmarkStart w:id="3761" w:name="_Toc11247414"/>
      <w:bookmarkStart w:id="3762" w:name="_Toc27044536"/>
      <w:bookmarkStart w:id="3763" w:name="_Toc36033578"/>
      <w:bookmarkStart w:id="3764" w:name="_Toc45131713"/>
      <w:bookmarkStart w:id="3765" w:name="_Toc49775998"/>
      <w:bookmarkStart w:id="3766" w:name="_Toc51746918"/>
      <w:bookmarkStart w:id="3767" w:name="_Toc66360469"/>
      <w:bookmarkStart w:id="3768" w:name="_Toc68104974"/>
      <w:bookmarkStart w:id="3769" w:name="_Toc74755604"/>
      <w:bookmarkStart w:id="3770" w:name="_Toc105674477"/>
      <w:bookmarkStart w:id="3771" w:name="_Toc130502521"/>
      <w:bookmarkStart w:id="3772" w:name="_Toc153625308"/>
      <w:bookmarkStart w:id="3773" w:name="_Toc185505541"/>
      <w:r w:rsidRPr="000A0A5F">
        <w:t>5.5.3.2.3.1</w:t>
      </w:r>
      <w:r w:rsidRPr="000A0A5F">
        <w:tab/>
        <w:t>GET</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74" w:name="_Toc11247415"/>
      <w:bookmarkStart w:id="3775" w:name="_Toc27044537"/>
      <w:bookmarkStart w:id="3776" w:name="_Toc36033579"/>
      <w:bookmarkStart w:id="3777" w:name="_Toc45131714"/>
      <w:bookmarkStart w:id="3778" w:name="_Toc49775999"/>
      <w:bookmarkStart w:id="3779" w:name="_Toc51746919"/>
      <w:bookmarkStart w:id="3780" w:name="_Toc66360470"/>
      <w:bookmarkStart w:id="3781" w:name="_Toc68104975"/>
      <w:bookmarkStart w:id="3782" w:name="_Toc74755605"/>
      <w:bookmarkStart w:id="3783" w:name="_Toc105674478"/>
      <w:bookmarkStart w:id="3784" w:name="_Toc130502522"/>
      <w:bookmarkStart w:id="3785" w:name="_Toc153625309"/>
      <w:bookmarkStart w:id="3786" w:name="_Toc185505542"/>
      <w:r w:rsidRPr="000A0A5F">
        <w:lastRenderedPageBreak/>
        <w:t>5.5.3.2.3.2</w:t>
      </w:r>
      <w:r w:rsidRPr="000A0A5F">
        <w:tab/>
        <w:t>PUT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87" w:name="_Toc11247416"/>
      <w:bookmarkStart w:id="3788" w:name="_Toc27044538"/>
      <w:bookmarkStart w:id="3789" w:name="_Toc36033580"/>
      <w:bookmarkStart w:id="3790" w:name="_Toc45131715"/>
      <w:bookmarkStart w:id="3791" w:name="_Toc49776000"/>
      <w:bookmarkStart w:id="3792" w:name="_Toc51746920"/>
      <w:bookmarkStart w:id="3793" w:name="_Toc66360471"/>
      <w:bookmarkStart w:id="3794" w:name="_Toc68104976"/>
      <w:bookmarkStart w:id="3795" w:name="_Toc74755606"/>
      <w:bookmarkStart w:id="3796" w:name="_Toc105674479"/>
      <w:bookmarkStart w:id="3797" w:name="_Toc130502523"/>
      <w:bookmarkStart w:id="3798" w:name="_Toc153625310"/>
      <w:bookmarkStart w:id="3799" w:name="_Toc185505543"/>
      <w:r w:rsidRPr="000A0A5F">
        <w:t>5.5.3.2.3.3</w:t>
      </w:r>
      <w:r w:rsidRPr="000A0A5F">
        <w:tab/>
        <w:t>PATCH</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0" w:name="_Toc11247417"/>
      <w:bookmarkStart w:id="3801" w:name="_Toc27044539"/>
      <w:bookmarkStart w:id="3802" w:name="_Toc36033581"/>
      <w:bookmarkStart w:id="3803" w:name="_Toc45131716"/>
      <w:bookmarkStart w:id="3804" w:name="_Toc49776001"/>
      <w:bookmarkStart w:id="3805" w:name="_Toc51746921"/>
      <w:bookmarkStart w:id="3806" w:name="_Toc66360472"/>
      <w:bookmarkStart w:id="3807" w:name="_Toc68104977"/>
      <w:bookmarkStart w:id="3808" w:name="_Toc74755607"/>
      <w:bookmarkStart w:id="3809" w:name="_Toc105674480"/>
      <w:bookmarkStart w:id="3810" w:name="_Toc130502524"/>
      <w:bookmarkStart w:id="3811" w:name="_Toc153625311"/>
      <w:bookmarkStart w:id="3812" w:name="_Toc185505544"/>
      <w:r w:rsidRPr="000A0A5F">
        <w:t>5.5.3.2.3.4</w:t>
      </w:r>
      <w:r w:rsidRPr="000A0A5F">
        <w:tab/>
        <w:t>POST</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3" w:name="_Toc11247418"/>
      <w:bookmarkStart w:id="3814" w:name="_Toc27044540"/>
      <w:bookmarkStart w:id="3815" w:name="_Toc36033582"/>
      <w:bookmarkStart w:id="3816" w:name="_Toc45131717"/>
      <w:bookmarkStart w:id="3817" w:name="_Toc49776002"/>
      <w:bookmarkStart w:id="3818" w:name="_Toc51746922"/>
      <w:bookmarkStart w:id="3819" w:name="_Toc66360473"/>
      <w:bookmarkStart w:id="3820" w:name="_Toc68104978"/>
      <w:bookmarkStart w:id="3821" w:name="_Toc74755608"/>
      <w:bookmarkStart w:id="3822" w:name="_Toc105674481"/>
      <w:bookmarkStart w:id="3823" w:name="_Toc130502525"/>
      <w:bookmarkStart w:id="3824" w:name="_Toc153625312"/>
      <w:bookmarkStart w:id="3825" w:name="_Toc185505545"/>
      <w:r w:rsidRPr="000A0A5F">
        <w:t>5.5.3.2.3.5</w:t>
      </w:r>
      <w:r w:rsidRPr="000A0A5F">
        <w:tab/>
        <w:t>DELETE</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26" w:name="_Toc11247419"/>
      <w:bookmarkStart w:id="3827" w:name="_Toc27044541"/>
      <w:bookmarkStart w:id="3828" w:name="_Toc36033583"/>
      <w:bookmarkStart w:id="3829" w:name="_Toc45131718"/>
      <w:bookmarkStart w:id="3830" w:name="_Toc49776003"/>
      <w:bookmarkStart w:id="3831" w:name="_Toc51746923"/>
      <w:bookmarkStart w:id="3832" w:name="_Toc66360474"/>
      <w:bookmarkStart w:id="3833" w:name="_Toc68104979"/>
      <w:bookmarkStart w:id="3834" w:name="_Toc74755609"/>
      <w:bookmarkStart w:id="3835" w:name="_Toc105674482"/>
      <w:bookmarkStart w:id="3836" w:name="_Toc130502526"/>
      <w:bookmarkStart w:id="3837" w:name="_Toc153625313"/>
      <w:bookmarkStart w:id="3838" w:name="_Toc185505546"/>
      <w:bookmarkStart w:id="3839" w:name="_Toc222784224"/>
      <w:r w:rsidRPr="000A0A5F">
        <w:t>5.5.3.3</w:t>
      </w:r>
      <w:r w:rsidRPr="000A0A5F">
        <w:tab/>
        <w:t>Resource: Individual Chargeable Party Transaction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624B34D" w14:textId="77777777" w:rsidR="00CB0DD7" w:rsidRPr="000A0A5F" w:rsidRDefault="00CB0DD7">
      <w:pPr>
        <w:pStyle w:val="Heading5"/>
      </w:pPr>
      <w:bookmarkStart w:id="3840" w:name="_Toc11247420"/>
      <w:bookmarkStart w:id="3841" w:name="_Toc27044542"/>
      <w:bookmarkStart w:id="3842" w:name="_Toc36033584"/>
      <w:bookmarkStart w:id="3843" w:name="_Toc45131719"/>
      <w:bookmarkStart w:id="3844" w:name="_Toc49776004"/>
      <w:bookmarkStart w:id="3845" w:name="_Toc51746924"/>
      <w:bookmarkStart w:id="3846" w:name="_Toc66360475"/>
      <w:bookmarkStart w:id="3847" w:name="_Toc68104980"/>
      <w:bookmarkStart w:id="3848" w:name="_Toc74755610"/>
      <w:bookmarkStart w:id="3849" w:name="_Toc105674483"/>
      <w:bookmarkStart w:id="3850" w:name="_Toc130502527"/>
      <w:bookmarkStart w:id="3851" w:name="_Toc153625314"/>
      <w:bookmarkStart w:id="3852" w:name="_Toc185505547"/>
      <w:bookmarkStart w:id="3853" w:name="_Toc222784225"/>
      <w:r w:rsidRPr="000A0A5F">
        <w:t>5.5.3.3.1</w:t>
      </w:r>
      <w:r w:rsidRPr="000A0A5F">
        <w:tab/>
        <w:t>Introduction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54" w:name="_Toc11247421"/>
      <w:bookmarkStart w:id="3855" w:name="_Toc27044543"/>
      <w:bookmarkStart w:id="3856" w:name="_Toc36033585"/>
      <w:bookmarkStart w:id="3857" w:name="_Toc45131720"/>
      <w:bookmarkStart w:id="3858" w:name="_Toc49776005"/>
      <w:bookmarkStart w:id="3859" w:name="_Toc51746925"/>
      <w:bookmarkStart w:id="3860" w:name="_Toc66360476"/>
      <w:bookmarkStart w:id="3861" w:name="_Toc68104981"/>
      <w:bookmarkStart w:id="3862" w:name="_Toc74755611"/>
      <w:bookmarkStart w:id="3863" w:name="_Toc105674484"/>
      <w:bookmarkStart w:id="3864" w:name="_Toc130502528"/>
      <w:bookmarkStart w:id="3865" w:name="_Toc153625315"/>
      <w:bookmarkStart w:id="3866" w:name="_Toc185505548"/>
      <w:bookmarkStart w:id="3867" w:name="_Toc222784226"/>
      <w:r w:rsidRPr="000A0A5F">
        <w:t>5.5.3.3.2</w:t>
      </w:r>
      <w:r w:rsidRPr="000A0A5F">
        <w:tab/>
        <w:t>Resource definition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68" w:name="_Toc11247422"/>
      <w:bookmarkStart w:id="3869" w:name="_Toc27044544"/>
      <w:bookmarkStart w:id="3870" w:name="_Toc36033586"/>
      <w:bookmarkStart w:id="3871" w:name="_Toc45131721"/>
      <w:bookmarkStart w:id="3872" w:name="_Toc49776006"/>
      <w:bookmarkStart w:id="3873" w:name="_Toc51746926"/>
      <w:bookmarkStart w:id="3874" w:name="_Toc66360477"/>
      <w:bookmarkStart w:id="3875" w:name="_Toc68104982"/>
      <w:bookmarkStart w:id="3876" w:name="_Toc74755612"/>
      <w:bookmarkStart w:id="3877" w:name="_Toc105674485"/>
      <w:bookmarkStart w:id="3878" w:name="_Toc130502529"/>
      <w:bookmarkStart w:id="3879" w:name="_Toc153625316"/>
      <w:bookmarkStart w:id="3880" w:name="_Toc185505549"/>
      <w:bookmarkStart w:id="3881" w:name="_Toc222784227"/>
      <w:r w:rsidRPr="000A0A5F">
        <w:t>5.5.3.3.3</w:t>
      </w:r>
      <w:r w:rsidRPr="000A0A5F">
        <w:tab/>
        <w:t>Resource methods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1BC2984" w14:textId="77777777" w:rsidR="00CB0DD7" w:rsidRPr="000A0A5F" w:rsidRDefault="00CB0DD7" w:rsidP="00233139">
      <w:pPr>
        <w:pStyle w:val="H6"/>
      </w:pPr>
      <w:bookmarkStart w:id="3882" w:name="_Toc11247423"/>
      <w:bookmarkStart w:id="3883" w:name="_Toc27044545"/>
      <w:bookmarkStart w:id="3884" w:name="_Toc36033587"/>
      <w:bookmarkStart w:id="3885" w:name="_Toc45131722"/>
      <w:bookmarkStart w:id="3886" w:name="_Toc49776007"/>
      <w:bookmarkStart w:id="3887" w:name="_Toc51746927"/>
      <w:bookmarkStart w:id="3888" w:name="_Toc66360478"/>
      <w:bookmarkStart w:id="3889" w:name="_Toc68104983"/>
      <w:bookmarkStart w:id="3890" w:name="_Toc74755613"/>
      <w:bookmarkStart w:id="3891" w:name="_Toc105674486"/>
      <w:bookmarkStart w:id="3892" w:name="_Toc130502530"/>
      <w:bookmarkStart w:id="3893" w:name="_Toc153625317"/>
      <w:bookmarkStart w:id="3894" w:name="_Toc185505550"/>
      <w:r w:rsidRPr="000A0A5F">
        <w:t>5.5.3.3.3.1</w:t>
      </w:r>
      <w:r w:rsidRPr="000A0A5F">
        <w:tab/>
        <w:t>GET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895" w:name="_Toc11247424"/>
      <w:bookmarkStart w:id="3896" w:name="_Toc27044546"/>
      <w:bookmarkStart w:id="3897" w:name="_Toc36033588"/>
      <w:bookmarkStart w:id="3898" w:name="_Toc45131723"/>
      <w:bookmarkStart w:id="3899" w:name="_Toc49776008"/>
      <w:bookmarkStart w:id="3900" w:name="_Toc51746928"/>
      <w:bookmarkStart w:id="3901" w:name="_Toc66360479"/>
      <w:bookmarkStart w:id="3902" w:name="_Toc68104984"/>
      <w:bookmarkStart w:id="3903" w:name="_Toc74755614"/>
      <w:bookmarkStart w:id="3904" w:name="_Toc105674487"/>
      <w:bookmarkStart w:id="3905" w:name="_Toc130502531"/>
      <w:bookmarkStart w:id="3906" w:name="_Toc153625318"/>
      <w:bookmarkStart w:id="3907" w:name="_Toc185505551"/>
      <w:r w:rsidRPr="000A0A5F">
        <w:lastRenderedPageBreak/>
        <w:t>5.5.3.3.3.2</w:t>
      </w:r>
      <w:r w:rsidRPr="000A0A5F">
        <w:tab/>
        <w:t>PUT</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08" w:name="_Toc11247425"/>
      <w:bookmarkStart w:id="3909" w:name="_Toc27044547"/>
      <w:bookmarkStart w:id="3910" w:name="_Toc36033589"/>
      <w:bookmarkStart w:id="3911" w:name="_Toc45131724"/>
      <w:bookmarkStart w:id="3912" w:name="_Toc49776009"/>
      <w:bookmarkStart w:id="3913" w:name="_Toc51746929"/>
      <w:bookmarkStart w:id="3914" w:name="_Toc66360480"/>
      <w:bookmarkStart w:id="3915" w:name="_Toc68104985"/>
      <w:bookmarkStart w:id="3916" w:name="_Toc74755615"/>
      <w:bookmarkStart w:id="3917" w:name="_Toc105674488"/>
      <w:bookmarkStart w:id="3918" w:name="_Toc130502532"/>
      <w:bookmarkStart w:id="3919" w:name="_Toc153625319"/>
      <w:bookmarkStart w:id="3920" w:name="_Toc185505552"/>
      <w:r w:rsidRPr="000A0A5F">
        <w:t>5.5.3.3.3.3</w:t>
      </w:r>
      <w:r w:rsidRPr="000A0A5F">
        <w:tab/>
        <w:t>PATCH</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1" w:name="_Toc11247426"/>
      <w:bookmarkStart w:id="3922" w:name="_Toc27044548"/>
      <w:bookmarkStart w:id="3923" w:name="_Toc36033590"/>
      <w:bookmarkStart w:id="3924" w:name="_Toc45131725"/>
      <w:bookmarkStart w:id="3925" w:name="_Toc49776010"/>
      <w:bookmarkStart w:id="3926" w:name="_Toc51746930"/>
      <w:bookmarkStart w:id="3927" w:name="_Toc66360481"/>
      <w:bookmarkStart w:id="3928" w:name="_Toc68104986"/>
      <w:bookmarkStart w:id="3929" w:name="_Toc74755616"/>
      <w:bookmarkStart w:id="3930" w:name="_Toc105674489"/>
      <w:bookmarkStart w:id="3931" w:name="_Toc130502533"/>
      <w:bookmarkStart w:id="3932" w:name="_Toc153625320"/>
      <w:bookmarkStart w:id="3933" w:name="_Toc185505553"/>
      <w:r w:rsidRPr="000A0A5F">
        <w:t>5.5.3.3.3.4</w:t>
      </w:r>
      <w:r w:rsidRPr="000A0A5F">
        <w:tab/>
        <w:t>POST</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34" w:name="_Toc11247427"/>
      <w:bookmarkStart w:id="3935" w:name="_Toc27044549"/>
      <w:bookmarkStart w:id="3936" w:name="_Toc36033591"/>
      <w:bookmarkStart w:id="3937" w:name="_Toc45131726"/>
      <w:bookmarkStart w:id="3938" w:name="_Toc49776011"/>
      <w:bookmarkStart w:id="3939" w:name="_Toc51746931"/>
      <w:bookmarkStart w:id="3940" w:name="_Toc66360482"/>
      <w:bookmarkStart w:id="3941" w:name="_Toc68104987"/>
      <w:bookmarkStart w:id="3942" w:name="_Toc74755617"/>
      <w:bookmarkStart w:id="3943" w:name="_Toc105674490"/>
      <w:bookmarkStart w:id="3944" w:name="_Toc130502534"/>
      <w:bookmarkStart w:id="3945" w:name="_Toc153625321"/>
      <w:bookmarkStart w:id="3946" w:name="_Toc185505554"/>
      <w:r w:rsidRPr="000A0A5F">
        <w:lastRenderedPageBreak/>
        <w:t>5.5.3.3.3.5</w:t>
      </w:r>
      <w:r w:rsidRPr="000A0A5F">
        <w:tab/>
        <w:t>DELETE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47" w:name="_Toc11247428"/>
      <w:bookmarkStart w:id="3948" w:name="_Toc27044550"/>
      <w:bookmarkStart w:id="3949" w:name="_Toc36033592"/>
      <w:bookmarkStart w:id="3950" w:name="_Toc45131727"/>
      <w:bookmarkStart w:id="3951" w:name="_Toc49776012"/>
      <w:bookmarkStart w:id="3952" w:name="_Toc51746932"/>
      <w:bookmarkStart w:id="3953" w:name="_Toc66360483"/>
      <w:bookmarkStart w:id="3954" w:name="_Toc68104988"/>
      <w:bookmarkStart w:id="3955" w:name="_Toc74755618"/>
      <w:bookmarkStart w:id="3956" w:name="_Toc105674491"/>
      <w:bookmarkStart w:id="3957" w:name="_Toc130502535"/>
      <w:bookmarkStart w:id="3958" w:name="_Toc153625322"/>
      <w:bookmarkStart w:id="3959" w:name="_Toc185505555"/>
      <w:bookmarkStart w:id="3960" w:name="_Toc222784228"/>
      <w:r w:rsidRPr="000A0A5F">
        <w:t>5.5.3.4</w:t>
      </w:r>
      <w:r w:rsidRPr="000A0A5F">
        <w:tab/>
        <w:t>Void</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23DDBE45" w14:textId="77777777" w:rsidR="00CB0DD7" w:rsidRPr="000A0A5F" w:rsidRDefault="00CB0DD7">
      <w:pPr>
        <w:pStyle w:val="Heading3"/>
      </w:pPr>
      <w:bookmarkStart w:id="3961" w:name="_Toc66360484"/>
      <w:bookmarkStart w:id="3962" w:name="_Toc68104989"/>
      <w:bookmarkStart w:id="3963" w:name="_Toc74755619"/>
      <w:bookmarkStart w:id="3964" w:name="_Toc105674492"/>
      <w:bookmarkStart w:id="3965" w:name="_Toc130502536"/>
      <w:bookmarkStart w:id="3966" w:name="_Toc153625323"/>
      <w:bookmarkStart w:id="3967" w:name="_Toc185505556"/>
      <w:bookmarkStart w:id="3968" w:name="_Toc222784229"/>
      <w:r w:rsidRPr="000A0A5F">
        <w:t>5.5.</w:t>
      </w:r>
      <w:r w:rsidR="00B40D37" w:rsidRPr="000A0A5F">
        <w:t>3A</w:t>
      </w:r>
      <w:r w:rsidRPr="000A0A5F">
        <w:tab/>
        <w:t>Notifications</w:t>
      </w:r>
      <w:bookmarkEnd w:id="3961"/>
      <w:bookmarkEnd w:id="3962"/>
      <w:bookmarkEnd w:id="3963"/>
      <w:bookmarkEnd w:id="3964"/>
      <w:bookmarkEnd w:id="3965"/>
      <w:bookmarkEnd w:id="3966"/>
      <w:bookmarkEnd w:id="3967"/>
      <w:bookmarkEnd w:id="3968"/>
    </w:p>
    <w:p w14:paraId="0CD92F31" w14:textId="77777777" w:rsidR="00CB0DD7" w:rsidRPr="000A0A5F" w:rsidRDefault="00CB0DD7">
      <w:pPr>
        <w:pStyle w:val="Heading4"/>
      </w:pPr>
      <w:bookmarkStart w:id="3969" w:name="_Toc66360485"/>
      <w:bookmarkStart w:id="3970" w:name="_Toc68104990"/>
      <w:bookmarkStart w:id="3971" w:name="_Toc74755620"/>
      <w:bookmarkStart w:id="3972" w:name="_Toc105674493"/>
      <w:bookmarkStart w:id="3973" w:name="_Toc130502537"/>
      <w:bookmarkStart w:id="3974" w:name="_Toc153625324"/>
      <w:bookmarkStart w:id="3975" w:name="_Toc185505557"/>
      <w:bookmarkStart w:id="3976" w:name="_Toc222784230"/>
      <w:r w:rsidRPr="000A0A5F">
        <w:t>5.5.</w:t>
      </w:r>
      <w:r w:rsidR="00B40D37" w:rsidRPr="000A0A5F">
        <w:t>3A</w:t>
      </w:r>
      <w:r w:rsidRPr="000A0A5F">
        <w:t>.1</w:t>
      </w:r>
      <w:r w:rsidRPr="000A0A5F">
        <w:tab/>
        <w:t>General</w:t>
      </w:r>
      <w:bookmarkEnd w:id="3969"/>
      <w:bookmarkEnd w:id="3970"/>
      <w:bookmarkEnd w:id="3971"/>
      <w:bookmarkEnd w:id="3972"/>
      <w:bookmarkEnd w:id="3973"/>
      <w:bookmarkEnd w:id="3974"/>
      <w:bookmarkEnd w:id="3975"/>
      <w:bookmarkEnd w:id="397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rsidP="000D7688">
            <w:pPr>
              <w:pStyle w:val="TAL"/>
              <w:rPr>
                <w:lang w:val="en-US"/>
              </w:rPr>
            </w:pPr>
            <w:r w:rsidRPr="000D7688">
              <w:rPr>
                <w:rFonts w:hint="eastAsia"/>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77" w:name="_Toc66360486"/>
      <w:bookmarkStart w:id="3978" w:name="_Toc68104991"/>
      <w:bookmarkStart w:id="3979" w:name="_Toc74755621"/>
      <w:bookmarkStart w:id="3980" w:name="_Toc105674494"/>
      <w:bookmarkStart w:id="3981" w:name="_Toc130502538"/>
      <w:bookmarkStart w:id="3982" w:name="_Toc153625325"/>
      <w:bookmarkStart w:id="3983" w:name="_Toc185505558"/>
      <w:bookmarkStart w:id="3984" w:name="_Toc222784231"/>
      <w:r w:rsidRPr="000A0A5F">
        <w:t>5.5.</w:t>
      </w:r>
      <w:r w:rsidR="00B40D37" w:rsidRPr="000A0A5F">
        <w:t>3A</w:t>
      </w:r>
      <w:r w:rsidRPr="000A0A5F">
        <w:t>.2</w:t>
      </w:r>
      <w:r w:rsidRPr="000A0A5F">
        <w:tab/>
        <w:t>Event Notification</w:t>
      </w:r>
      <w:bookmarkEnd w:id="3977"/>
      <w:bookmarkEnd w:id="3978"/>
      <w:bookmarkEnd w:id="3979"/>
      <w:bookmarkEnd w:id="3980"/>
      <w:bookmarkEnd w:id="3981"/>
      <w:bookmarkEnd w:id="3982"/>
      <w:bookmarkEnd w:id="3983"/>
      <w:bookmarkEnd w:id="3984"/>
    </w:p>
    <w:p w14:paraId="65C2942A" w14:textId="77777777" w:rsidR="00CB0DD7" w:rsidRPr="000A0A5F" w:rsidRDefault="00CB0DD7">
      <w:pPr>
        <w:pStyle w:val="Heading5"/>
        <w:rPr>
          <w:noProof/>
        </w:rPr>
      </w:pPr>
      <w:bookmarkStart w:id="3985" w:name="_Toc66360487"/>
      <w:bookmarkStart w:id="3986" w:name="_Toc68104992"/>
      <w:bookmarkStart w:id="3987" w:name="_Toc74755622"/>
      <w:bookmarkStart w:id="3988" w:name="_Toc105674495"/>
      <w:bookmarkStart w:id="3989" w:name="_Toc130502539"/>
      <w:bookmarkStart w:id="3990" w:name="_Toc153625326"/>
      <w:bookmarkStart w:id="3991" w:name="_Toc185505559"/>
      <w:bookmarkStart w:id="3992" w:name="_Toc222784232"/>
      <w:r w:rsidRPr="000A0A5F">
        <w:t>5.5.</w:t>
      </w:r>
      <w:r w:rsidR="00B40D37" w:rsidRPr="000A0A5F">
        <w:t>3A</w:t>
      </w:r>
      <w:r w:rsidRPr="000A0A5F">
        <w:t>.2</w:t>
      </w:r>
      <w:r w:rsidRPr="000A0A5F">
        <w:rPr>
          <w:noProof/>
        </w:rPr>
        <w:t>.1</w:t>
      </w:r>
      <w:r w:rsidRPr="000A0A5F">
        <w:rPr>
          <w:noProof/>
        </w:rPr>
        <w:tab/>
        <w:t>Description</w:t>
      </w:r>
      <w:bookmarkEnd w:id="3985"/>
      <w:bookmarkEnd w:id="3986"/>
      <w:bookmarkEnd w:id="3987"/>
      <w:bookmarkEnd w:id="3988"/>
      <w:bookmarkEnd w:id="3989"/>
      <w:bookmarkEnd w:id="3990"/>
      <w:bookmarkEnd w:id="3991"/>
      <w:bookmarkEnd w:id="3992"/>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3993" w:name="_Toc66360488"/>
      <w:bookmarkStart w:id="3994" w:name="_Toc68104993"/>
      <w:bookmarkStart w:id="3995" w:name="_Toc74755623"/>
      <w:bookmarkStart w:id="3996" w:name="_Toc105674496"/>
      <w:bookmarkStart w:id="3997" w:name="_Toc130502540"/>
      <w:bookmarkStart w:id="3998" w:name="_Toc153625327"/>
      <w:bookmarkStart w:id="3999" w:name="_Toc185505560"/>
      <w:bookmarkStart w:id="4000" w:name="_Toc222784233"/>
      <w:r w:rsidRPr="000A0A5F">
        <w:t>5.5.</w:t>
      </w:r>
      <w:r w:rsidR="00B40D37" w:rsidRPr="000A0A5F">
        <w:t>3A</w:t>
      </w:r>
      <w:r w:rsidRPr="000A0A5F">
        <w:t>.2</w:t>
      </w:r>
      <w:r w:rsidRPr="000A0A5F">
        <w:rPr>
          <w:noProof/>
        </w:rPr>
        <w:t>.2</w:t>
      </w:r>
      <w:r w:rsidRPr="000A0A5F">
        <w:rPr>
          <w:noProof/>
        </w:rPr>
        <w:tab/>
        <w:t>Target URI</w:t>
      </w:r>
      <w:bookmarkEnd w:id="3993"/>
      <w:bookmarkEnd w:id="3994"/>
      <w:bookmarkEnd w:id="3995"/>
      <w:bookmarkEnd w:id="3996"/>
      <w:bookmarkEnd w:id="3997"/>
      <w:bookmarkEnd w:id="3998"/>
      <w:bookmarkEnd w:id="3999"/>
      <w:bookmarkEnd w:id="4000"/>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1" w:name="_Toc66360489"/>
      <w:bookmarkStart w:id="4002" w:name="_Toc68104994"/>
      <w:bookmarkStart w:id="4003" w:name="_Toc74755624"/>
      <w:bookmarkStart w:id="4004" w:name="_Toc105674497"/>
      <w:bookmarkStart w:id="4005" w:name="_Toc130502541"/>
      <w:bookmarkStart w:id="4006" w:name="_Toc153625328"/>
      <w:bookmarkStart w:id="4007" w:name="_Toc185505561"/>
      <w:bookmarkStart w:id="4008" w:name="_Toc222784234"/>
      <w:r w:rsidRPr="000A0A5F">
        <w:t>5.5.</w:t>
      </w:r>
      <w:r w:rsidR="00B40D37" w:rsidRPr="000A0A5F">
        <w:t>3A</w:t>
      </w:r>
      <w:r w:rsidRPr="000A0A5F">
        <w:t>.2</w:t>
      </w:r>
      <w:r w:rsidRPr="000A0A5F">
        <w:rPr>
          <w:noProof/>
        </w:rPr>
        <w:t>.3</w:t>
      </w:r>
      <w:r w:rsidRPr="000A0A5F">
        <w:rPr>
          <w:noProof/>
        </w:rPr>
        <w:tab/>
        <w:t>Standard Methods</w:t>
      </w:r>
      <w:bookmarkEnd w:id="4001"/>
      <w:bookmarkEnd w:id="4002"/>
      <w:bookmarkEnd w:id="4003"/>
      <w:bookmarkEnd w:id="4004"/>
      <w:bookmarkEnd w:id="4005"/>
      <w:bookmarkEnd w:id="4006"/>
      <w:bookmarkEnd w:id="4007"/>
      <w:bookmarkEnd w:id="4008"/>
    </w:p>
    <w:p w14:paraId="7E206FA1" w14:textId="77777777" w:rsidR="00CB0DD7" w:rsidRPr="000A0A5F" w:rsidRDefault="00CB0DD7" w:rsidP="00233139">
      <w:pPr>
        <w:pStyle w:val="H6"/>
        <w:rPr>
          <w:noProof/>
        </w:rPr>
      </w:pPr>
      <w:bookmarkStart w:id="4009" w:name="_Toc66360490"/>
      <w:bookmarkStart w:id="4010" w:name="_Toc68104995"/>
      <w:bookmarkStart w:id="4011" w:name="_Toc74755625"/>
      <w:bookmarkStart w:id="4012" w:name="_Toc105674498"/>
      <w:bookmarkStart w:id="4013" w:name="_Toc130502542"/>
      <w:bookmarkStart w:id="4014" w:name="_Toc153625329"/>
      <w:bookmarkStart w:id="4015"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09"/>
      <w:bookmarkEnd w:id="4010"/>
      <w:bookmarkEnd w:id="4011"/>
      <w:bookmarkEnd w:id="4012"/>
      <w:bookmarkEnd w:id="4013"/>
      <w:bookmarkEnd w:id="4014"/>
      <w:bookmarkEnd w:id="4015"/>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16" w:name="_Toc66360491"/>
      <w:bookmarkStart w:id="4017" w:name="_Toc68104996"/>
      <w:bookmarkStart w:id="4018" w:name="_Toc74755626"/>
      <w:bookmarkStart w:id="4019" w:name="_Toc105674499"/>
      <w:bookmarkStart w:id="4020" w:name="_Toc130502543"/>
      <w:bookmarkStart w:id="4021" w:name="_Toc153625330"/>
      <w:bookmarkStart w:id="4022"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16"/>
      <w:bookmarkEnd w:id="4017"/>
      <w:bookmarkEnd w:id="4018"/>
      <w:bookmarkEnd w:id="4019"/>
      <w:bookmarkEnd w:id="4020"/>
      <w:bookmarkEnd w:id="4021"/>
      <w:bookmarkEnd w:id="4022"/>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3" w:name="_Toc11247434"/>
      <w:bookmarkStart w:id="4024" w:name="_Toc27044556"/>
      <w:bookmarkStart w:id="4025" w:name="_Toc36033598"/>
      <w:bookmarkStart w:id="4026" w:name="_Toc45131733"/>
      <w:bookmarkStart w:id="4027" w:name="_Toc49776018"/>
      <w:bookmarkStart w:id="4028" w:name="_Toc51746938"/>
      <w:bookmarkStart w:id="4029" w:name="_Toc66360492"/>
      <w:bookmarkStart w:id="4030" w:name="_Toc68104997"/>
      <w:bookmarkStart w:id="4031" w:name="_Toc74755627"/>
      <w:bookmarkStart w:id="4032" w:name="_Toc105674500"/>
      <w:bookmarkStart w:id="4033" w:name="_Toc130502544"/>
      <w:bookmarkStart w:id="4034" w:name="_Toc153625331"/>
      <w:bookmarkStart w:id="4035" w:name="_Toc185505564"/>
      <w:bookmarkStart w:id="4036" w:name="_Toc222784235"/>
      <w:r w:rsidRPr="000A0A5F">
        <w:t>5.5.4</w:t>
      </w:r>
      <w:r w:rsidRPr="000A0A5F">
        <w:tab/>
        <w:t>Used Features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37" w:name="_Toc130502545"/>
      <w:bookmarkStart w:id="4038" w:name="_Toc153625332"/>
      <w:bookmarkStart w:id="4039" w:name="_Toc185505565"/>
      <w:bookmarkStart w:id="4040" w:name="_Toc222784236"/>
      <w:r w:rsidRPr="000A0A5F">
        <w:t>5.5.5</w:t>
      </w:r>
      <w:r w:rsidRPr="000A0A5F">
        <w:tab/>
        <w:t>Error handling</w:t>
      </w:r>
      <w:bookmarkEnd w:id="4037"/>
      <w:bookmarkEnd w:id="4038"/>
      <w:bookmarkEnd w:id="4039"/>
      <w:bookmarkEnd w:id="4040"/>
    </w:p>
    <w:p w14:paraId="33FB2BAA" w14:textId="77777777" w:rsidR="00DC285A" w:rsidRPr="000A0A5F" w:rsidRDefault="00DC285A" w:rsidP="00DC285A">
      <w:pPr>
        <w:pStyle w:val="Heading4"/>
      </w:pPr>
      <w:bookmarkStart w:id="4041" w:name="_Toc130502546"/>
      <w:bookmarkStart w:id="4042" w:name="_Toc153625333"/>
      <w:bookmarkStart w:id="4043" w:name="_Toc185505566"/>
      <w:bookmarkStart w:id="4044" w:name="_Toc222784237"/>
      <w:r w:rsidRPr="000A0A5F">
        <w:t>5.5.5.1</w:t>
      </w:r>
      <w:r w:rsidRPr="000A0A5F">
        <w:tab/>
        <w:t>General</w:t>
      </w:r>
      <w:bookmarkEnd w:id="4041"/>
      <w:bookmarkEnd w:id="4042"/>
      <w:bookmarkEnd w:id="4043"/>
      <w:bookmarkEnd w:id="4044"/>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45" w:name="_Toc130502547"/>
      <w:bookmarkStart w:id="4046" w:name="_Toc153625334"/>
      <w:bookmarkStart w:id="4047" w:name="_Toc185505567"/>
      <w:bookmarkStart w:id="4048" w:name="_Toc222784238"/>
      <w:r w:rsidRPr="000A0A5F">
        <w:t>5.5.5.2</w:t>
      </w:r>
      <w:r w:rsidRPr="000A0A5F">
        <w:tab/>
        <w:t>Protocol Errors</w:t>
      </w:r>
      <w:bookmarkEnd w:id="4045"/>
      <w:bookmarkEnd w:id="4046"/>
      <w:bookmarkEnd w:id="4047"/>
      <w:bookmarkEnd w:id="4048"/>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49" w:name="_Toc130502548"/>
      <w:bookmarkStart w:id="4050" w:name="_Toc153625335"/>
      <w:bookmarkStart w:id="4051" w:name="_Toc185505568"/>
      <w:bookmarkStart w:id="4052" w:name="_Toc222784239"/>
      <w:r w:rsidRPr="000A0A5F">
        <w:t>5.5.5.3</w:t>
      </w:r>
      <w:r w:rsidRPr="000A0A5F">
        <w:tab/>
        <w:t>Application Errors</w:t>
      </w:r>
      <w:bookmarkEnd w:id="4049"/>
      <w:bookmarkEnd w:id="4050"/>
      <w:bookmarkEnd w:id="4051"/>
      <w:bookmarkEnd w:id="4052"/>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3" w:name="_Toc11247435"/>
      <w:bookmarkStart w:id="4054" w:name="_Toc27044557"/>
      <w:bookmarkStart w:id="4055" w:name="_Toc36033599"/>
      <w:bookmarkStart w:id="4056" w:name="_Toc45131734"/>
      <w:bookmarkStart w:id="4057" w:name="_Toc49776019"/>
      <w:bookmarkStart w:id="4058" w:name="_Toc51746939"/>
      <w:bookmarkStart w:id="4059" w:name="_Toc66360493"/>
      <w:bookmarkStart w:id="4060" w:name="_Toc68104998"/>
      <w:bookmarkStart w:id="4061" w:name="_Toc74755628"/>
      <w:bookmarkStart w:id="4062" w:name="_Toc105674501"/>
      <w:bookmarkStart w:id="4063" w:name="_Toc130502549"/>
      <w:bookmarkStart w:id="4064" w:name="_Toc153625336"/>
      <w:bookmarkStart w:id="4065" w:name="_Toc185505569"/>
      <w:bookmarkStart w:id="4066" w:name="_Toc222784240"/>
      <w:r w:rsidRPr="000A0A5F">
        <w:t>5.6</w:t>
      </w:r>
      <w:r w:rsidRPr="000A0A5F">
        <w:tab/>
        <w:t>NIDD API</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29C7D92" w14:textId="77777777" w:rsidR="00CB0DD7" w:rsidRPr="000A0A5F" w:rsidRDefault="00CB0DD7">
      <w:pPr>
        <w:pStyle w:val="Heading3"/>
      </w:pPr>
      <w:bookmarkStart w:id="4067" w:name="_Toc11247436"/>
      <w:bookmarkStart w:id="4068" w:name="_Toc27044558"/>
      <w:bookmarkStart w:id="4069" w:name="_Toc36033600"/>
      <w:bookmarkStart w:id="4070" w:name="_Toc45131735"/>
      <w:bookmarkStart w:id="4071" w:name="_Toc49776020"/>
      <w:bookmarkStart w:id="4072" w:name="_Toc51746940"/>
      <w:bookmarkStart w:id="4073" w:name="_Toc66360494"/>
      <w:bookmarkStart w:id="4074" w:name="_Toc68104999"/>
      <w:bookmarkStart w:id="4075" w:name="_Toc74755629"/>
      <w:bookmarkStart w:id="4076" w:name="_Toc105674502"/>
      <w:bookmarkStart w:id="4077" w:name="_Toc130502550"/>
      <w:bookmarkStart w:id="4078" w:name="_Toc153625337"/>
      <w:bookmarkStart w:id="4079" w:name="_Toc185505570"/>
      <w:bookmarkStart w:id="4080" w:name="_Toc222784241"/>
      <w:r w:rsidRPr="000A0A5F">
        <w:t>5.6.1</w:t>
      </w:r>
      <w:r w:rsidRPr="000A0A5F">
        <w:tab/>
        <w:t>Overview</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1" w:name="_Toc11247437"/>
      <w:bookmarkStart w:id="4082" w:name="_Toc27044559"/>
      <w:bookmarkStart w:id="4083" w:name="_Toc36033601"/>
      <w:bookmarkStart w:id="4084" w:name="_Toc45131736"/>
      <w:bookmarkStart w:id="4085" w:name="_Toc49776021"/>
      <w:bookmarkStart w:id="4086" w:name="_Toc51746941"/>
      <w:bookmarkStart w:id="4087" w:name="_Toc66360495"/>
      <w:bookmarkStart w:id="4088" w:name="_Toc68105000"/>
      <w:bookmarkStart w:id="4089" w:name="_Toc74755630"/>
      <w:bookmarkStart w:id="4090" w:name="_Toc105674503"/>
      <w:bookmarkStart w:id="4091" w:name="_Toc130502551"/>
      <w:bookmarkStart w:id="4092" w:name="_Toc153625338"/>
      <w:bookmarkStart w:id="4093" w:name="_Toc185505571"/>
      <w:bookmarkStart w:id="4094" w:name="_Toc222784242"/>
      <w:r w:rsidRPr="000A0A5F">
        <w:lastRenderedPageBreak/>
        <w:t>5.6.2</w:t>
      </w:r>
      <w:r w:rsidRPr="000A0A5F">
        <w:tab/>
        <w:t>Data model</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07410D4" w14:textId="77777777" w:rsidR="00CB0DD7" w:rsidRPr="000A0A5F" w:rsidRDefault="00CB0DD7">
      <w:pPr>
        <w:pStyle w:val="Heading4"/>
      </w:pPr>
      <w:bookmarkStart w:id="4095" w:name="_Toc11247438"/>
      <w:bookmarkStart w:id="4096" w:name="_Toc27044560"/>
      <w:bookmarkStart w:id="4097" w:name="_Toc36033602"/>
      <w:bookmarkStart w:id="4098" w:name="_Toc45131737"/>
      <w:bookmarkStart w:id="4099" w:name="_Toc49776022"/>
      <w:bookmarkStart w:id="4100" w:name="_Toc51746942"/>
      <w:bookmarkStart w:id="4101" w:name="_Toc66360496"/>
      <w:bookmarkStart w:id="4102" w:name="_Toc68105001"/>
      <w:bookmarkStart w:id="4103" w:name="_Toc74755631"/>
      <w:bookmarkStart w:id="4104" w:name="_Toc105674504"/>
      <w:bookmarkStart w:id="4105" w:name="_Toc130502552"/>
      <w:bookmarkStart w:id="4106" w:name="_Toc153625339"/>
      <w:bookmarkStart w:id="4107" w:name="_Toc185505572"/>
      <w:bookmarkStart w:id="4108" w:name="_Toc222784243"/>
      <w:r w:rsidRPr="000A0A5F">
        <w:t>5.6.2.1</w:t>
      </w:r>
      <w:r w:rsidRPr="000A0A5F">
        <w:tab/>
        <w:t>Resource data types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B68C87" w14:textId="77777777" w:rsidR="00CB0DD7" w:rsidRPr="000A0A5F" w:rsidRDefault="00CB0DD7">
      <w:pPr>
        <w:pStyle w:val="Heading5"/>
      </w:pPr>
      <w:bookmarkStart w:id="4109" w:name="_Toc11247439"/>
      <w:bookmarkStart w:id="4110" w:name="_Toc27044561"/>
      <w:bookmarkStart w:id="4111" w:name="_Toc36033603"/>
      <w:bookmarkStart w:id="4112" w:name="_Toc45131738"/>
      <w:bookmarkStart w:id="4113" w:name="_Toc49776023"/>
      <w:bookmarkStart w:id="4114" w:name="_Toc51746943"/>
      <w:bookmarkStart w:id="4115" w:name="_Toc66360497"/>
      <w:bookmarkStart w:id="4116" w:name="_Toc68105002"/>
      <w:bookmarkStart w:id="4117" w:name="_Toc74755632"/>
      <w:bookmarkStart w:id="4118" w:name="_Toc105674505"/>
      <w:bookmarkStart w:id="4119" w:name="_Toc130502553"/>
      <w:bookmarkStart w:id="4120" w:name="_Toc153625340"/>
      <w:bookmarkStart w:id="4121" w:name="_Toc185505573"/>
      <w:bookmarkStart w:id="4122" w:name="_Toc222784244"/>
      <w:r w:rsidRPr="000A0A5F">
        <w:t>5.6.2.1.1</w:t>
      </w:r>
      <w:r w:rsidRPr="000A0A5F">
        <w:tab/>
        <w:t>Introduction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0CA8816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3" w:name="_Toc11247440"/>
      <w:bookmarkStart w:id="4124" w:name="_Toc27044562"/>
      <w:bookmarkStart w:id="4125" w:name="_Toc36033604"/>
      <w:bookmarkStart w:id="4126" w:name="_Toc45131739"/>
      <w:bookmarkStart w:id="4127" w:name="_Toc49776024"/>
      <w:bookmarkStart w:id="4128" w:name="_Toc51746944"/>
      <w:bookmarkStart w:id="4129" w:name="_Toc66360498"/>
      <w:bookmarkStart w:id="4130" w:name="_Toc68105003"/>
      <w:bookmarkStart w:id="4131"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2" w:name="_Toc105674506"/>
      <w:bookmarkStart w:id="4133" w:name="_Toc130502554"/>
      <w:bookmarkStart w:id="4134" w:name="_Toc153625341"/>
      <w:bookmarkStart w:id="4135" w:name="_Toc185505574"/>
      <w:bookmarkStart w:id="4136" w:name="_Toc222784245"/>
      <w:r w:rsidRPr="000A0A5F">
        <w:t>5.6.2.1.2</w:t>
      </w:r>
      <w:r w:rsidRPr="000A0A5F">
        <w:tab/>
        <w:t>Type: Nidd</w:t>
      </w:r>
      <w:r w:rsidRPr="000A0A5F">
        <w:rPr>
          <w:rFonts w:hint="eastAsia"/>
          <w:lang w:eastAsia="zh-CN"/>
        </w:rPr>
        <w:t>Configuration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rFonts w:eastAsia="Times New Roman"/>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37" w:name="_Toc11247441"/>
      <w:bookmarkStart w:id="4138" w:name="_Toc27044563"/>
      <w:bookmarkStart w:id="4139" w:name="_Toc36033605"/>
      <w:bookmarkStart w:id="4140" w:name="_Toc45131740"/>
      <w:bookmarkStart w:id="4141" w:name="_Toc49776025"/>
      <w:bookmarkStart w:id="4142" w:name="_Toc51746945"/>
      <w:bookmarkStart w:id="4143" w:name="_Toc66360499"/>
      <w:bookmarkStart w:id="4144" w:name="_Toc68105004"/>
      <w:bookmarkStart w:id="4145" w:name="_Toc74755634"/>
      <w:bookmarkStart w:id="4146" w:name="_Toc105674507"/>
      <w:bookmarkStart w:id="4147" w:name="_Toc130502555"/>
      <w:bookmarkStart w:id="4148" w:name="_Toc153625342"/>
      <w:bookmarkStart w:id="4149" w:name="_Toc185505575"/>
      <w:bookmarkStart w:id="4150" w:name="_Toc222784246"/>
      <w:r w:rsidRPr="000A0A5F">
        <w:t>5.6.2.1.3</w:t>
      </w:r>
      <w:r w:rsidRPr="000A0A5F">
        <w:tab/>
        <w:t>Type: NiddDownlinkDataTransfer</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1" w:name="_Toc11247442"/>
      <w:bookmarkStart w:id="4152" w:name="_Toc27044564"/>
      <w:bookmarkStart w:id="4153" w:name="_Toc36033606"/>
      <w:bookmarkStart w:id="4154" w:name="_Toc45131741"/>
      <w:bookmarkStart w:id="4155" w:name="_Toc49776026"/>
      <w:bookmarkStart w:id="4156" w:name="_Toc51746946"/>
      <w:bookmarkStart w:id="4157" w:name="_Toc66360500"/>
      <w:bookmarkStart w:id="4158" w:name="_Toc68105005"/>
      <w:bookmarkStart w:id="4159" w:name="_Toc74755635"/>
      <w:bookmarkStart w:id="4160" w:name="_Toc105674508"/>
      <w:bookmarkStart w:id="4161" w:name="_Toc130502556"/>
      <w:bookmarkStart w:id="4162" w:name="_Toc153625343"/>
      <w:bookmarkStart w:id="4163" w:name="_Toc185505576"/>
      <w:bookmarkStart w:id="4164" w:name="_Toc2227842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rFonts w:eastAsia="Times New Roman"/>
                <w:b/>
              </w:rPr>
            </w:pPr>
            <w:r w:rsidRPr="000D7688">
              <w:t>niddConfiguration</w:t>
            </w:r>
          </w:p>
        </w:tc>
        <w:tc>
          <w:tcPr>
            <w:tcW w:w="1152" w:type="dxa"/>
          </w:tcPr>
          <w:p w14:paraId="4D9D0E8B" w14:textId="77777777" w:rsidR="00CB0DD7" w:rsidRPr="000A0A5F" w:rsidRDefault="00CB0DD7" w:rsidP="000D7688">
            <w:pPr>
              <w:pStyle w:val="TAL"/>
              <w:rPr>
                <w:rFonts w:eastAsia="Times New Roman"/>
                <w:b/>
              </w:rPr>
            </w:pPr>
            <w:r w:rsidRPr="000D7688">
              <w:t>Link</w:t>
            </w:r>
          </w:p>
        </w:tc>
        <w:tc>
          <w:tcPr>
            <w:tcW w:w="1134" w:type="dxa"/>
          </w:tcPr>
          <w:p w14:paraId="1D43B7F9" w14:textId="77777777" w:rsidR="00CB0DD7" w:rsidRPr="000A0A5F" w:rsidRDefault="00CB0DD7" w:rsidP="000D7688">
            <w:pPr>
              <w:pStyle w:val="TAL"/>
              <w:rPr>
                <w:rFonts w:eastAsia="Times New Roman"/>
              </w:rPr>
            </w:pPr>
            <w:r w:rsidRPr="000D7688">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65" w:name="_Toc11247443"/>
      <w:bookmarkStart w:id="4166" w:name="_Toc27044565"/>
      <w:bookmarkStart w:id="4167" w:name="_Toc36033607"/>
      <w:bookmarkStart w:id="4168" w:name="_Toc45131742"/>
      <w:bookmarkStart w:id="4169" w:name="_Toc49776027"/>
      <w:bookmarkStart w:id="4170" w:name="_Toc51746947"/>
      <w:bookmarkStart w:id="4171" w:name="_Toc66360501"/>
      <w:bookmarkStart w:id="4172" w:name="_Toc68105006"/>
      <w:bookmarkStart w:id="4173" w:name="_Toc74755636"/>
      <w:bookmarkStart w:id="4174" w:name="_Toc105674509"/>
      <w:bookmarkStart w:id="4175" w:name="_Toc130502557"/>
      <w:bookmarkStart w:id="4176" w:name="_Toc153625344"/>
      <w:bookmarkStart w:id="4177" w:name="_Toc185505577"/>
      <w:bookmarkStart w:id="4178" w:name="_Toc222784248"/>
      <w:r w:rsidRPr="000A0A5F">
        <w:t>5.6.2.1.</w:t>
      </w:r>
      <w:r w:rsidRPr="000A0A5F">
        <w:rPr>
          <w:rFonts w:hint="eastAsia"/>
          <w:lang w:eastAsia="zh-CN"/>
        </w:rPr>
        <w:t>5</w:t>
      </w:r>
      <w:r w:rsidRPr="000A0A5F">
        <w:tab/>
        <w:t>Type: NiddDownlinkDataDeliveryStatusNotification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rFonts w:eastAsia="Times New Roman"/>
                <w:b/>
              </w:rPr>
            </w:pPr>
            <w:r w:rsidRPr="000D7688">
              <w:t>niddDownlinkDataTransfer</w:t>
            </w:r>
          </w:p>
        </w:tc>
        <w:tc>
          <w:tcPr>
            <w:tcW w:w="1435" w:type="dxa"/>
          </w:tcPr>
          <w:p w14:paraId="2D936AA4" w14:textId="77777777" w:rsidR="00CB0DD7" w:rsidRPr="000A0A5F" w:rsidRDefault="00CB0DD7" w:rsidP="000D7688">
            <w:pPr>
              <w:pStyle w:val="TAL"/>
              <w:rPr>
                <w:rFonts w:eastAsia="Times New Roman"/>
                <w:b/>
              </w:rPr>
            </w:pPr>
            <w:r w:rsidRPr="000D7688">
              <w:t>Link</w:t>
            </w:r>
          </w:p>
        </w:tc>
        <w:tc>
          <w:tcPr>
            <w:tcW w:w="1134" w:type="dxa"/>
          </w:tcPr>
          <w:p w14:paraId="0B6EDC64" w14:textId="77777777" w:rsidR="00CB0DD7" w:rsidRPr="000A0A5F" w:rsidRDefault="00CB0DD7" w:rsidP="000D7688">
            <w:pPr>
              <w:pStyle w:val="TAL"/>
              <w:rPr>
                <w:rFonts w:eastAsia="Times New Roman"/>
              </w:rPr>
            </w:pPr>
            <w:r w:rsidRPr="000D7688">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79" w:name="_Toc11247444"/>
      <w:bookmarkStart w:id="4180" w:name="_Toc27044566"/>
      <w:bookmarkStart w:id="4181" w:name="_Toc36033608"/>
      <w:bookmarkStart w:id="4182" w:name="_Toc45131743"/>
      <w:bookmarkStart w:id="4183" w:name="_Toc49776028"/>
      <w:bookmarkStart w:id="4184" w:name="_Toc51746948"/>
      <w:bookmarkStart w:id="4185" w:name="_Toc66360502"/>
      <w:bookmarkStart w:id="4186" w:name="_Toc68105007"/>
      <w:bookmarkStart w:id="4187" w:name="_Toc74755637"/>
      <w:bookmarkStart w:id="4188" w:name="_Toc105674510"/>
      <w:bookmarkStart w:id="4189" w:name="_Toc130502558"/>
      <w:bookmarkStart w:id="4190" w:name="_Toc153625345"/>
      <w:bookmarkStart w:id="4191" w:name="_Toc185505578"/>
      <w:bookmarkStart w:id="4192" w:name="_Toc222784249"/>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rFonts w:eastAsia="Times New Roman"/>
                <w:b/>
              </w:rPr>
            </w:pPr>
            <w:r w:rsidRPr="000D7688">
              <w:t>niddConfiguration</w:t>
            </w:r>
          </w:p>
        </w:tc>
        <w:tc>
          <w:tcPr>
            <w:tcW w:w="1152" w:type="dxa"/>
          </w:tcPr>
          <w:p w14:paraId="7D2B03F9" w14:textId="77777777" w:rsidR="00CB0DD7" w:rsidRPr="000A0A5F" w:rsidRDefault="00CB0DD7" w:rsidP="000D7688">
            <w:pPr>
              <w:pStyle w:val="TAL"/>
              <w:rPr>
                <w:rFonts w:eastAsia="Times New Roman"/>
                <w:b/>
              </w:rPr>
            </w:pPr>
            <w:r w:rsidRPr="000D7688">
              <w:t>Link</w:t>
            </w:r>
          </w:p>
        </w:tc>
        <w:tc>
          <w:tcPr>
            <w:tcW w:w="1134" w:type="dxa"/>
          </w:tcPr>
          <w:p w14:paraId="76445FCA" w14:textId="77777777" w:rsidR="00CB0DD7" w:rsidRPr="000A0A5F" w:rsidRDefault="00CB0DD7" w:rsidP="000D7688">
            <w:pPr>
              <w:pStyle w:val="TAL"/>
              <w:rPr>
                <w:rFonts w:eastAsia="Times New Roman"/>
              </w:rPr>
            </w:pPr>
            <w:r w:rsidRPr="000D7688">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3" w:name="_Toc11247445"/>
      <w:bookmarkStart w:id="4194" w:name="_Toc27044567"/>
      <w:bookmarkStart w:id="4195" w:name="_Toc36033609"/>
      <w:bookmarkStart w:id="4196" w:name="_Toc45131744"/>
      <w:bookmarkStart w:id="4197" w:name="_Toc49776029"/>
      <w:bookmarkStart w:id="4198" w:name="_Toc51746949"/>
      <w:bookmarkStart w:id="4199" w:name="_Toc66360503"/>
      <w:bookmarkStart w:id="4200" w:name="_Toc68105008"/>
      <w:bookmarkStart w:id="4201" w:name="_Toc74755638"/>
      <w:bookmarkStart w:id="4202" w:name="_Toc105674511"/>
      <w:bookmarkStart w:id="4203" w:name="_Toc130502559"/>
      <w:bookmarkStart w:id="4204" w:name="_Toc153625346"/>
      <w:bookmarkStart w:id="4205" w:name="_Toc185505579"/>
      <w:bookmarkStart w:id="4206" w:name="_Toc2227842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07" w:name="_Toc11247446"/>
      <w:bookmarkStart w:id="4208" w:name="_Toc27044568"/>
      <w:bookmarkStart w:id="4209" w:name="_Toc36033610"/>
      <w:bookmarkStart w:id="4210" w:name="_Toc45131745"/>
      <w:bookmarkStart w:id="4211" w:name="_Toc49776030"/>
      <w:bookmarkStart w:id="4212" w:name="_Toc51746950"/>
      <w:bookmarkStart w:id="4213" w:name="_Toc66360504"/>
      <w:bookmarkStart w:id="4214" w:name="_Toc68105009"/>
      <w:bookmarkStart w:id="4215" w:name="_Toc74755639"/>
      <w:bookmarkStart w:id="4216" w:name="_Toc105674512"/>
      <w:bookmarkStart w:id="4217" w:name="_Toc130502560"/>
      <w:bookmarkStart w:id="4218" w:name="_Toc153625347"/>
      <w:bookmarkStart w:id="4219" w:name="_Toc185505580"/>
      <w:bookmarkStart w:id="4220" w:name="_Toc222784251"/>
      <w:r w:rsidRPr="000A0A5F">
        <w:t>5.6.2.1.</w:t>
      </w:r>
      <w:r w:rsidRPr="000A0A5F">
        <w:rPr>
          <w:lang w:eastAsia="zh-CN"/>
        </w:rPr>
        <w:t>8</w:t>
      </w:r>
      <w:r w:rsidRPr="000A0A5F">
        <w:tab/>
        <w:t>Type: GmdNiddDownlinkDataDeliveryNotification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rFonts w:eastAsia="Times New Roman"/>
                <w:b/>
              </w:rPr>
            </w:pPr>
            <w:r w:rsidRPr="000D7688">
              <w:t>niddDownlinkDataTransfer</w:t>
            </w:r>
          </w:p>
        </w:tc>
        <w:tc>
          <w:tcPr>
            <w:tcW w:w="1435" w:type="dxa"/>
          </w:tcPr>
          <w:p w14:paraId="793FC7B0" w14:textId="77777777" w:rsidR="00CB0DD7" w:rsidRPr="000A0A5F" w:rsidRDefault="00CB0DD7" w:rsidP="000D7688">
            <w:pPr>
              <w:pStyle w:val="TAL"/>
              <w:rPr>
                <w:rFonts w:eastAsia="Times New Roman"/>
                <w:b/>
              </w:rPr>
            </w:pPr>
            <w:r w:rsidRPr="000D7688">
              <w:t>Link</w:t>
            </w:r>
          </w:p>
        </w:tc>
        <w:tc>
          <w:tcPr>
            <w:tcW w:w="1134" w:type="dxa"/>
          </w:tcPr>
          <w:p w14:paraId="1EDC9C62" w14:textId="77777777" w:rsidR="00CB0DD7" w:rsidRPr="000A0A5F" w:rsidRDefault="00CB0DD7" w:rsidP="000D7688">
            <w:pPr>
              <w:pStyle w:val="TAL"/>
              <w:rPr>
                <w:rFonts w:eastAsia="Times New Roman"/>
              </w:rPr>
            </w:pPr>
            <w:r w:rsidRPr="000D7688">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1" w:name="_Toc27044569"/>
      <w:bookmarkStart w:id="4222" w:name="_Toc36033611"/>
      <w:bookmarkStart w:id="4223" w:name="_Toc45131746"/>
      <w:bookmarkStart w:id="4224" w:name="_Toc49776031"/>
      <w:bookmarkStart w:id="4225" w:name="_Toc51746951"/>
      <w:bookmarkStart w:id="4226" w:name="_Toc66360505"/>
      <w:bookmarkStart w:id="4227" w:name="_Toc68105010"/>
      <w:bookmarkStart w:id="4228" w:name="_Toc74755640"/>
      <w:bookmarkStart w:id="4229" w:name="_Toc105674513"/>
      <w:bookmarkStart w:id="4230" w:name="_Toc130502561"/>
      <w:bookmarkStart w:id="4231" w:name="_Toc153625348"/>
      <w:bookmarkStart w:id="4232" w:name="_Toc185505581"/>
      <w:bookmarkStart w:id="4233" w:name="_Toc222784252"/>
      <w:r w:rsidRPr="000A0A5F">
        <w:t>5.6.2.1.9</w:t>
      </w:r>
      <w:r w:rsidRPr="000A0A5F">
        <w:tab/>
        <w:t>Type: ManagePort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37799C32"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34" w:name="_Toc27044570"/>
      <w:bookmarkStart w:id="4235" w:name="_Toc36033612"/>
      <w:bookmarkStart w:id="4236" w:name="_Toc45131747"/>
      <w:bookmarkStart w:id="4237" w:name="_Toc49776032"/>
      <w:bookmarkStart w:id="4238" w:name="_Toc51746952"/>
      <w:bookmarkStart w:id="4239" w:name="_Toc66360506"/>
      <w:bookmarkStart w:id="4240" w:name="_Toc68105011"/>
      <w:bookmarkStart w:id="4241" w:name="_Toc74755641"/>
      <w:bookmarkStart w:id="4242" w:name="_Toc105674514"/>
      <w:bookmarkStart w:id="4243" w:name="_Toc130502562"/>
      <w:bookmarkStart w:id="4244" w:name="_Toc153625349"/>
      <w:bookmarkStart w:id="4245" w:name="_Toc185505582"/>
      <w:bookmarkStart w:id="4246" w:name="_Toc2227842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47" w:name="_Toc105674515"/>
      <w:bookmarkStart w:id="4248" w:name="_Toc130502563"/>
      <w:bookmarkStart w:id="4249" w:name="_Toc153625350"/>
      <w:bookmarkStart w:id="4250" w:name="_Toc185505583"/>
      <w:bookmarkStart w:id="4251" w:name="_Toc11247447"/>
      <w:bookmarkStart w:id="4252" w:name="_Toc27044571"/>
      <w:bookmarkStart w:id="4253" w:name="_Toc36033613"/>
      <w:bookmarkStart w:id="4254" w:name="_Toc45131748"/>
      <w:bookmarkStart w:id="4255" w:name="_Toc49776033"/>
      <w:bookmarkStart w:id="4256" w:name="_Toc51746953"/>
      <w:bookmarkStart w:id="4257" w:name="_Toc66360507"/>
      <w:bookmarkStart w:id="4258" w:name="_Toc68105012"/>
      <w:bookmarkStart w:id="4259" w:name="_Toc74755642"/>
      <w:bookmarkStart w:id="4260" w:name="_Toc222784254"/>
      <w:r w:rsidRPr="000A0A5F">
        <w:t>5.6.2.1.11</w:t>
      </w:r>
      <w:r w:rsidRPr="000A0A5F">
        <w:tab/>
        <w:t>Type: NiddDownlinkDataTransferPatch</w:t>
      </w:r>
      <w:bookmarkEnd w:id="4247"/>
      <w:bookmarkEnd w:id="4248"/>
      <w:bookmarkEnd w:id="4249"/>
      <w:bookmarkEnd w:id="4250"/>
      <w:bookmarkEnd w:id="4260"/>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1" w:name="_Toc105674516"/>
      <w:bookmarkStart w:id="4262" w:name="_Toc130502564"/>
      <w:bookmarkStart w:id="4263" w:name="_Toc153625351"/>
      <w:bookmarkStart w:id="4264" w:name="_Toc185505584"/>
      <w:bookmarkStart w:id="4265" w:name="_Toc222784255"/>
      <w:r w:rsidRPr="000A0A5F">
        <w:t>5.6.2.2</w:t>
      </w:r>
      <w:r w:rsidRPr="000A0A5F">
        <w:tab/>
        <w:t>Referenced structured data types</w:t>
      </w:r>
      <w:bookmarkEnd w:id="4251"/>
      <w:bookmarkEnd w:id="4252"/>
      <w:bookmarkEnd w:id="4253"/>
      <w:bookmarkEnd w:id="4254"/>
      <w:bookmarkEnd w:id="4255"/>
      <w:bookmarkEnd w:id="4256"/>
      <w:bookmarkEnd w:id="4257"/>
      <w:bookmarkEnd w:id="4258"/>
      <w:bookmarkEnd w:id="4259"/>
      <w:bookmarkEnd w:id="4261"/>
      <w:bookmarkEnd w:id="4262"/>
      <w:bookmarkEnd w:id="4263"/>
      <w:bookmarkEnd w:id="4264"/>
      <w:bookmarkEnd w:id="4265"/>
    </w:p>
    <w:p w14:paraId="1391A648" w14:textId="77777777" w:rsidR="00CB0DD7" w:rsidRPr="000A0A5F" w:rsidRDefault="00CB0DD7">
      <w:pPr>
        <w:pStyle w:val="Heading5"/>
      </w:pPr>
      <w:bookmarkStart w:id="4266" w:name="_Toc11247448"/>
      <w:bookmarkStart w:id="4267" w:name="_Toc27044572"/>
      <w:bookmarkStart w:id="4268" w:name="_Toc36033614"/>
      <w:bookmarkStart w:id="4269" w:name="_Toc45131749"/>
      <w:bookmarkStart w:id="4270" w:name="_Toc49776034"/>
      <w:bookmarkStart w:id="4271" w:name="_Toc51746954"/>
      <w:bookmarkStart w:id="4272" w:name="_Toc66360508"/>
      <w:bookmarkStart w:id="4273" w:name="_Toc68105013"/>
      <w:bookmarkStart w:id="4274" w:name="_Toc74755643"/>
      <w:bookmarkStart w:id="4275" w:name="_Toc105674517"/>
      <w:bookmarkStart w:id="4276" w:name="_Toc130502565"/>
      <w:bookmarkStart w:id="4277" w:name="_Toc153625352"/>
      <w:bookmarkStart w:id="4278" w:name="_Toc185505585"/>
      <w:bookmarkStart w:id="4279" w:name="_Toc222784256"/>
      <w:r w:rsidRPr="000A0A5F">
        <w:t>5.6.2.2.1</w:t>
      </w:r>
      <w:r w:rsidRPr="000A0A5F">
        <w:tab/>
        <w:t>Introduction</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0" w:name="_Toc11247449"/>
      <w:bookmarkStart w:id="4281" w:name="_Toc27044573"/>
      <w:bookmarkStart w:id="4282" w:name="_Toc36033615"/>
      <w:bookmarkStart w:id="4283" w:name="_Toc45131750"/>
      <w:bookmarkStart w:id="4284" w:name="_Toc49776035"/>
      <w:bookmarkStart w:id="4285" w:name="_Toc51746955"/>
      <w:bookmarkStart w:id="4286" w:name="_Toc66360509"/>
      <w:bookmarkStart w:id="4287" w:name="_Toc68105014"/>
      <w:bookmarkStart w:id="4288" w:name="_Toc74755644"/>
      <w:bookmarkStart w:id="4289" w:name="_Toc105674518"/>
      <w:bookmarkStart w:id="4290" w:name="_Toc130502566"/>
      <w:bookmarkStart w:id="4291" w:name="_Toc153625353"/>
      <w:bookmarkStart w:id="4292" w:name="_Toc185505586"/>
      <w:bookmarkStart w:id="4293" w:name="_Toc222784257"/>
      <w:r w:rsidRPr="000A0A5F">
        <w:t>5.6.2.2.2</w:t>
      </w:r>
      <w:r w:rsidRPr="000A0A5F">
        <w:tab/>
        <w:t>Type: RdsPort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294" w:name="_Toc11247450"/>
      <w:bookmarkStart w:id="4295" w:name="_Toc27044574"/>
      <w:bookmarkStart w:id="4296" w:name="_Toc36033616"/>
      <w:bookmarkStart w:id="4297" w:name="_Toc45131751"/>
      <w:bookmarkStart w:id="4298" w:name="_Toc49776036"/>
      <w:bookmarkStart w:id="4299" w:name="_Toc51746956"/>
      <w:bookmarkStart w:id="4300" w:name="_Toc66360510"/>
      <w:bookmarkStart w:id="4301" w:name="_Toc68105015"/>
      <w:bookmarkStart w:id="4302" w:name="_Toc74755645"/>
      <w:bookmarkStart w:id="4303" w:name="_Toc105674519"/>
      <w:bookmarkStart w:id="4304" w:name="_Toc130502567"/>
      <w:bookmarkStart w:id="4305" w:name="_Toc153625354"/>
      <w:bookmarkStart w:id="4306" w:name="_Toc185505587"/>
      <w:bookmarkStart w:id="4307" w:name="_Toc222784258"/>
      <w:r w:rsidRPr="000A0A5F">
        <w:t>5.6.2.2.3</w:t>
      </w:r>
      <w:r w:rsidRPr="000A0A5F">
        <w:tab/>
        <w:t>Type: GmdResult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08" w:name="_Toc11247451"/>
      <w:bookmarkStart w:id="4309" w:name="_Toc27044575"/>
      <w:bookmarkStart w:id="4310" w:name="_Toc36033617"/>
      <w:bookmarkStart w:id="4311" w:name="_Toc45131752"/>
      <w:bookmarkStart w:id="4312" w:name="_Toc49776037"/>
      <w:bookmarkStart w:id="4313" w:name="_Toc51746957"/>
      <w:bookmarkStart w:id="4314" w:name="_Toc66360511"/>
      <w:bookmarkStart w:id="4315" w:name="_Toc68105016"/>
      <w:bookmarkStart w:id="4316" w:name="_Toc74755646"/>
      <w:bookmarkStart w:id="4317" w:name="_Toc105674520"/>
      <w:bookmarkStart w:id="4318" w:name="_Toc130502568"/>
      <w:bookmarkStart w:id="4319" w:name="_Toc153625355"/>
      <w:bookmarkStart w:id="4320" w:name="_Toc185505588"/>
      <w:bookmarkStart w:id="4321" w:name="_Toc222784259"/>
      <w:r w:rsidRPr="000A0A5F">
        <w:t>5.6.2.2.4</w:t>
      </w:r>
      <w:r w:rsidRPr="000A0A5F">
        <w:tab/>
        <w:t>Type: NiddDownlinkDataDeliveryFailure</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2" w:name="_Toc45131753"/>
      <w:bookmarkStart w:id="4323" w:name="_Toc49776038"/>
      <w:bookmarkStart w:id="4324" w:name="_Toc51746958"/>
      <w:bookmarkStart w:id="4325" w:name="_Toc66360512"/>
      <w:bookmarkStart w:id="4326" w:name="_Toc68105017"/>
      <w:bookmarkStart w:id="4327" w:name="_Toc74755647"/>
      <w:bookmarkStart w:id="4328" w:name="_Toc105674521"/>
      <w:bookmarkStart w:id="4329" w:name="_Toc130502569"/>
      <w:bookmarkStart w:id="4330" w:name="_Toc153625356"/>
      <w:bookmarkStart w:id="4331" w:name="_Toc185505589"/>
      <w:bookmarkStart w:id="4332" w:name="_Toc222784260"/>
      <w:r w:rsidRPr="000A0A5F">
        <w:t>5.6.2.2.5</w:t>
      </w:r>
      <w:r w:rsidRPr="000A0A5F">
        <w:tab/>
        <w:t>Type: RdsDownlinkDataDeliveryFailure</w:t>
      </w:r>
      <w:bookmarkEnd w:id="4322"/>
      <w:bookmarkEnd w:id="4323"/>
      <w:bookmarkEnd w:id="4324"/>
      <w:bookmarkEnd w:id="4325"/>
      <w:bookmarkEnd w:id="4326"/>
      <w:bookmarkEnd w:id="4327"/>
      <w:bookmarkEnd w:id="4328"/>
      <w:bookmarkEnd w:id="4329"/>
      <w:bookmarkEnd w:id="4330"/>
      <w:bookmarkEnd w:id="4331"/>
      <w:bookmarkEnd w:id="4332"/>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3" w:name="_Toc11247452"/>
      <w:bookmarkStart w:id="4334" w:name="_Toc27044576"/>
      <w:bookmarkStart w:id="4335" w:name="_Toc36033618"/>
      <w:bookmarkStart w:id="4336" w:name="_Toc45131754"/>
      <w:bookmarkStart w:id="4337" w:name="_Toc49776039"/>
      <w:bookmarkStart w:id="4338" w:name="_Toc51746959"/>
      <w:bookmarkStart w:id="4339" w:name="_Toc66360513"/>
      <w:bookmarkStart w:id="4340" w:name="_Toc68105018"/>
      <w:bookmarkStart w:id="4341" w:name="_Toc74755648"/>
      <w:bookmarkStart w:id="4342" w:name="_Toc105674522"/>
      <w:bookmarkStart w:id="4343" w:name="_Toc130502570"/>
      <w:bookmarkStart w:id="4344" w:name="_Toc153625357"/>
      <w:bookmarkStart w:id="4345" w:name="_Toc185505590"/>
      <w:bookmarkStart w:id="4346" w:name="_Toc222784261"/>
      <w:r w:rsidRPr="000A0A5F">
        <w:lastRenderedPageBreak/>
        <w:t>5.6.2.3</w:t>
      </w:r>
      <w:r w:rsidRPr="000A0A5F">
        <w:tab/>
        <w:t>Referenced simple data types and enumerations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02A1626" w14:textId="77777777" w:rsidR="00CB0DD7" w:rsidRPr="000A0A5F" w:rsidRDefault="00CB0DD7">
      <w:pPr>
        <w:pStyle w:val="Heading5"/>
      </w:pPr>
      <w:bookmarkStart w:id="4347" w:name="_Toc11247453"/>
      <w:bookmarkStart w:id="4348" w:name="_Toc27044577"/>
      <w:bookmarkStart w:id="4349" w:name="_Toc36033619"/>
      <w:bookmarkStart w:id="4350" w:name="_Toc45131755"/>
      <w:bookmarkStart w:id="4351" w:name="_Toc49776040"/>
      <w:bookmarkStart w:id="4352" w:name="_Toc51746960"/>
      <w:bookmarkStart w:id="4353" w:name="_Toc66360514"/>
      <w:bookmarkStart w:id="4354" w:name="_Toc68105019"/>
      <w:bookmarkStart w:id="4355" w:name="_Toc74755649"/>
      <w:bookmarkStart w:id="4356" w:name="_Toc105674523"/>
      <w:bookmarkStart w:id="4357" w:name="_Toc130502571"/>
      <w:bookmarkStart w:id="4358" w:name="_Toc153625358"/>
      <w:bookmarkStart w:id="4359" w:name="_Toc185505591"/>
      <w:bookmarkStart w:id="4360" w:name="_Toc222784262"/>
      <w:r w:rsidRPr="000A0A5F">
        <w:t>5.6.2.3.1</w:t>
      </w:r>
      <w:r w:rsidRPr="000A0A5F">
        <w:tab/>
        <w:t>Introduction</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1" w:name="_Toc11247454"/>
      <w:bookmarkStart w:id="4362" w:name="_Toc27044578"/>
      <w:bookmarkStart w:id="4363" w:name="_Toc36033620"/>
      <w:bookmarkStart w:id="4364" w:name="_Toc45131756"/>
      <w:bookmarkStart w:id="4365" w:name="_Toc49776041"/>
      <w:bookmarkStart w:id="4366" w:name="_Toc51746961"/>
      <w:bookmarkStart w:id="4367" w:name="_Toc66360515"/>
      <w:bookmarkStart w:id="4368" w:name="_Toc68105020"/>
      <w:bookmarkStart w:id="4369" w:name="_Toc74755650"/>
      <w:bookmarkStart w:id="4370" w:name="_Toc105674524"/>
      <w:bookmarkStart w:id="4371" w:name="_Toc130502572"/>
      <w:bookmarkStart w:id="4372" w:name="_Toc153625359"/>
      <w:bookmarkStart w:id="4373" w:name="_Toc185505592"/>
      <w:bookmarkStart w:id="4374" w:name="_Toc222784263"/>
      <w:r w:rsidRPr="000A0A5F">
        <w:t>5.6.2.3.2</w:t>
      </w:r>
      <w:r w:rsidRPr="000A0A5F">
        <w:tab/>
        <w:t>Simple data types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75" w:name="_Toc11247455"/>
      <w:bookmarkStart w:id="4376" w:name="_Toc27044579"/>
      <w:bookmarkStart w:id="4377" w:name="_Toc36033621"/>
      <w:bookmarkStart w:id="4378" w:name="_Toc45131757"/>
      <w:bookmarkStart w:id="4379" w:name="_Toc49776042"/>
      <w:bookmarkStart w:id="4380" w:name="_Toc51746962"/>
      <w:bookmarkStart w:id="4381" w:name="_Toc66360516"/>
      <w:bookmarkStart w:id="4382" w:name="_Toc68105021"/>
      <w:bookmarkStart w:id="4383" w:name="_Toc74755651"/>
      <w:bookmarkStart w:id="4384" w:name="_Toc105674525"/>
      <w:bookmarkStart w:id="4385" w:name="_Toc130502573"/>
      <w:bookmarkStart w:id="4386" w:name="_Toc153625360"/>
      <w:bookmarkStart w:id="4387" w:name="_Toc185505593"/>
      <w:bookmarkStart w:id="4388" w:name="_Toc222784264"/>
      <w:r w:rsidRPr="000A0A5F">
        <w:t>5.6.2.3.3</w:t>
      </w:r>
      <w:r w:rsidRPr="000A0A5F">
        <w:tab/>
        <w:t xml:space="preserve">Enumeration: </w:t>
      </w:r>
      <w:r w:rsidRPr="000A0A5F">
        <w:rPr>
          <w:rFonts w:eastAsia="Times New Roman"/>
        </w:rPr>
        <w:t>PdnEstablishmentOptions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89" w:name="_Toc11247456"/>
      <w:bookmarkStart w:id="4390" w:name="_Toc27044580"/>
      <w:bookmarkStart w:id="4391" w:name="_Toc36033622"/>
      <w:bookmarkStart w:id="4392" w:name="_Toc45131758"/>
      <w:bookmarkStart w:id="4393" w:name="_Toc49776043"/>
      <w:bookmarkStart w:id="4394" w:name="_Toc51746963"/>
      <w:bookmarkStart w:id="4395" w:name="_Toc66360517"/>
      <w:bookmarkStart w:id="4396" w:name="_Toc68105022"/>
      <w:bookmarkStart w:id="4397" w:name="_Toc74755652"/>
      <w:bookmarkStart w:id="4398" w:name="_Toc105674526"/>
      <w:bookmarkStart w:id="4399" w:name="_Toc130502574"/>
      <w:bookmarkStart w:id="4400" w:name="_Toc153625361"/>
      <w:bookmarkStart w:id="4401" w:name="_Toc185505594"/>
      <w:bookmarkStart w:id="4402" w:name="_Toc222784265"/>
      <w:r w:rsidRPr="000A0A5F">
        <w:t>5.6.2.3.4</w:t>
      </w:r>
      <w:r w:rsidRPr="000A0A5F">
        <w:tab/>
        <w:t xml:space="preserve">Enumeration: </w:t>
      </w:r>
      <w:r w:rsidRPr="000A0A5F">
        <w:rPr>
          <w:rFonts w:eastAsia="Times New Roman"/>
        </w:rPr>
        <w:t>DeliveryStatus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3" w:name="_Toc11247457"/>
      <w:bookmarkStart w:id="4404" w:name="_Toc27044581"/>
      <w:bookmarkStart w:id="4405" w:name="_Toc36033623"/>
      <w:bookmarkStart w:id="4406" w:name="_Toc45131759"/>
      <w:bookmarkStart w:id="4407" w:name="_Toc49776044"/>
      <w:bookmarkStart w:id="4408" w:name="_Toc51746964"/>
      <w:bookmarkStart w:id="4409" w:name="_Toc66360518"/>
      <w:bookmarkStart w:id="4410" w:name="_Toc68105023"/>
      <w:bookmarkStart w:id="4411" w:name="_Toc74755653"/>
      <w:bookmarkStart w:id="4412" w:name="_Toc105674527"/>
      <w:bookmarkStart w:id="4413" w:name="_Toc130502575"/>
      <w:bookmarkStart w:id="4414" w:name="_Toc153625362"/>
      <w:bookmarkStart w:id="4415" w:name="_Toc185505595"/>
      <w:bookmarkStart w:id="4416" w:name="_Toc222784266"/>
      <w:r w:rsidRPr="000A0A5F">
        <w:t>5.6.2.3.5</w:t>
      </w:r>
      <w:r w:rsidRPr="000A0A5F">
        <w:tab/>
        <w:t xml:space="preserve">Enumeration: </w:t>
      </w:r>
      <w:r w:rsidRPr="000A0A5F">
        <w:rPr>
          <w:rFonts w:eastAsia="Times New Roman"/>
        </w:rPr>
        <w:t>NiddStatus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17" w:name="_Toc11247458"/>
      <w:bookmarkStart w:id="4418" w:name="_Toc27044582"/>
      <w:bookmarkStart w:id="4419" w:name="_Toc36033624"/>
      <w:bookmarkStart w:id="4420" w:name="_Toc45131760"/>
      <w:bookmarkStart w:id="4421" w:name="_Toc49776045"/>
      <w:bookmarkStart w:id="4422" w:name="_Toc51746965"/>
      <w:bookmarkStart w:id="4423" w:name="_Toc66360519"/>
      <w:bookmarkStart w:id="4424" w:name="_Toc68105024"/>
      <w:bookmarkStart w:id="4425" w:name="_Toc74755654"/>
      <w:bookmarkStart w:id="4426" w:name="_Toc105674528"/>
      <w:bookmarkStart w:id="4427" w:name="_Toc130502576"/>
      <w:bookmarkStart w:id="4428" w:name="_Toc153625363"/>
      <w:bookmarkStart w:id="4429" w:name="_Toc185505596"/>
      <w:bookmarkStart w:id="4430" w:name="_Toc222784267"/>
      <w:r w:rsidRPr="000A0A5F">
        <w:t>5.6.2.3.6</w:t>
      </w:r>
      <w:r w:rsidRPr="000A0A5F">
        <w:tab/>
        <w:t xml:space="preserve">Enumeration: </w:t>
      </w:r>
      <w:r w:rsidRPr="000A0A5F">
        <w:rPr>
          <w:rFonts w:eastAsia="Times New Roman"/>
        </w:rPr>
        <w:t>PdnEstablishmentOptionsRm</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1" w:name="_Toc45131761"/>
      <w:bookmarkStart w:id="4432" w:name="_Toc49776046"/>
      <w:bookmarkStart w:id="4433" w:name="_Toc51746966"/>
      <w:bookmarkStart w:id="4434" w:name="_Toc66360520"/>
      <w:bookmarkStart w:id="4435" w:name="_Toc68105025"/>
      <w:bookmarkStart w:id="4436" w:name="_Toc74755655"/>
      <w:bookmarkStart w:id="4437" w:name="_Toc105674529"/>
      <w:bookmarkStart w:id="4438" w:name="_Toc130502577"/>
      <w:bookmarkStart w:id="4439" w:name="_Toc153625364"/>
      <w:bookmarkStart w:id="4440" w:name="_Toc185505597"/>
      <w:bookmarkStart w:id="4441" w:name="_Toc222784268"/>
      <w:r w:rsidRPr="000A0A5F">
        <w:lastRenderedPageBreak/>
        <w:t>5.6.2.3.7</w:t>
      </w:r>
      <w:r w:rsidRPr="000A0A5F">
        <w:tab/>
        <w:t>Enumeration: ManageEntity</w:t>
      </w:r>
      <w:bookmarkEnd w:id="4431"/>
      <w:bookmarkEnd w:id="4432"/>
      <w:bookmarkEnd w:id="4433"/>
      <w:bookmarkEnd w:id="4434"/>
      <w:bookmarkEnd w:id="4435"/>
      <w:bookmarkEnd w:id="4436"/>
      <w:bookmarkEnd w:id="4437"/>
      <w:bookmarkEnd w:id="4438"/>
      <w:bookmarkEnd w:id="4439"/>
      <w:bookmarkEnd w:id="4440"/>
      <w:bookmarkEnd w:id="4441"/>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2" w:name="_Toc66360521"/>
      <w:bookmarkStart w:id="4443" w:name="_Toc68105026"/>
      <w:bookmarkStart w:id="4444" w:name="_Toc74755656"/>
      <w:bookmarkStart w:id="4445" w:name="_Toc105674530"/>
      <w:bookmarkStart w:id="4446" w:name="_Toc130502578"/>
      <w:bookmarkStart w:id="4447" w:name="_Toc153625365"/>
      <w:bookmarkStart w:id="4448" w:name="_Toc185505598"/>
      <w:bookmarkStart w:id="4449" w:name="_Toc222784269"/>
      <w:r w:rsidRPr="000A0A5F">
        <w:t>5.6.2.3.8</w:t>
      </w:r>
      <w:r w:rsidRPr="000A0A5F">
        <w:tab/>
        <w:t>Enumeration: SerializationFormat</w:t>
      </w:r>
      <w:bookmarkEnd w:id="4442"/>
      <w:bookmarkEnd w:id="4443"/>
      <w:bookmarkEnd w:id="4444"/>
      <w:bookmarkEnd w:id="4445"/>
      <w:bookmarkEnd w:id="4446"/>
      <w:bookmarkEnd w:id="4447"/>
      <w:bookmarkEnd w:id="4448"/>
      <w:bookmarkEnd w:id="4449"/>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4F69F817"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2F5F6099"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909AA0A"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0" w:name="_Toc11247459"/>
      <w:bookmarkStart w:id="4451" w:name="_Toc27044583"/>
      <w:bookmarkStart w:id="4452" w:name="_Toc36033625"/>
      <w:bookmarkStart w:id="4453" w:name="_Toc45131762"/>
      <w:bookmarkStart w:id="4454" w:name="_Toc49776047"/>
      <w:bookmarkStart w:id="4455" w:name="_Toc51746967"/>
      <w:bookmarkStart w:id="4456" w:name="_Toc66360522"/>
      <w:bookmarkStart w:id="4457" w:name="_Toc68105027"/>
      <w:bookmarkStart w:id="4458" w:name="_Toc74755657"/>
      <w:bookmarkStart w:id="4459" w:name="_Toc105674531"/>
      <w:bookmarkStart w:id="4460" w:name="_Toc130502579"/>
      <w:bookmarkStart w:id="4461" w:name="_Toc153625366"/>
      <w:bookmarkStart w:id="4462" w:name="_Toc185505599"/>
      <w:bookmarkStart w:id="4463" w:name="_Toc222784270"/>
      <w:r w:rsidRPr="000A0A5F">
        <w:t>5.6.3</w:t>
      </w:r>
      <w:r w:rsidRPr="000A0A5F">
        <w:tab/>
        <w:t>Resource structure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7F2B5B" w14:textId="77777777" w:rsidR="00CB0DD7" w:rsidRPr="000A0A5F" w:rsidRDefault="00CB0DD7">
      <w:pPr>
        <w:pStyle w:val="Heading4"/>
      </w:pPr>
      <w:bookmarkStart w:id="4464" w:name="_Toc11247460"/>
      <w:bookmarkStart w:id="4465" w:name="_Toc27044584"/>
      <w:bookmarkStart w:id="4466" w:name="_Toc36033626"/>
      <w:bookmarkStart w:id="4467" w:name="_Toc45131763"/>
      <w:bookmarkStart w:id="4468" w:name="_Toc49776048"/>
      <w:bookmarkStart w:id="4469" w:name="_Toc51746968"/>
      <w:bookmarkStart w:id="4470" w:name="_Toc66360523"/>
      <w:bookmarkStart w:id="4471" w:name="_Toc68105028"/>
      <w:bookmarkStart w:id="4472" w:name="_Toc74755658"/>
      <w:bookmarkStart w:id="4473" w:name="_Toc105674532"/>
      <w:bookmarkStart w:id="4474" w:name="_Toc130502580"/>
      <w:bookmarkStart w:id="4475" w:name="_Toc153625367"/>
      <w:bookmarkStart w:id="4476" w:name="_Toc185505600"/>
      <w:bookmarkStart w:id="4477" w:name="_Toc222784271"/>
      <w:r w:rsidRPr="000A0A5F">
        <w:t>5.6.3.1</w:t>
      </w:r>
      <w:r w:rsidRPr="000A0A5F">
        <w:tab/>
        <w:t>General</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78" w:name="_Toc11247461"/>
      <w:bookmarkStart w:id="4479" w:name="_Toc27044585"/>
      <w:bookmarkStart w:id="4480" w:name="_Toc36033627"/>
      <w:bookmarkStart w:id="4481" w:name="_Toc45131764"/>
      <w:bookmarkStart w:id="4482" w:name="_Toc49776049"/>
      <w:bookmarkStart w:id="4483" w:name="_Toc51746969"/>
      <w:bookmarkStart w:id="4484" w:name="_Toc66360524"/>
      <w:bookmarkStart w:id="4485" w:name="_Toc68105029"/>
      <w:bookmarkStart w:id="4486" w:name="_Toc74755659"/>
      <w:bookmarkStart w:id="4487" w:name="_Toc105674533"/>
      <w:bookmarkStart w:id="4488" w:name="_Toc130502581"/>
      <w:bookmarkStart w:id="4489" w:name="_Toc153625368"/>
      <w:bookmarkStart w:id="4490" w:name="_Toc185505601"/>
      <w:bookmarkStart w:id="4491" w:name="_Toc222784272"/>
      <w:r w:rsidRPr="000A0A5F">
        <w:t>5.6.3.2</w:t>
      </w:r>
      <w:r w:rsidRPr="000A0A5F">
        <w:tab/>
        <w:t xml:space="preserve">Resource: NIDD </w:t>
      </w:r>
      <w:r w:rsidRPr="000A0A5F">
        <w:rPr>
          <w:rFonts w:hint="eastAsia"/>
          <w:lang w:eastAsia="zh-CN"/>
        </w:rPr>
        <w:t>Configurations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2B862D88" w14:textId="77777777" w:rsidR="00CB0DD7" w:rsidRPr="000A0A5F" w:rsidRDefault="00CB0DD7">
      <w:pPr>
        <w:pStyle w:val="Heading5"/>
      </w:pPr>
      <w:bookmarkStart w:id="4492" w:name="_Toc11247462"/>
      <w:bookmarkStart w:id="4493" w:name="_Toc27044586"/>
      <w:bookmarkStart w:id="4494" w:name="_Toc36033628"/>
      <w:bookmarkStart w:id="4495" w:name="_Toc45131765"/>
      <w:bookmarkStart w:id="4496" w:name="_Toc49776050"/>
      <w:bookmarkStart w:id="4497" w:name="_Toc51746970"/>
      <w:bookmarkStart w:id="4498" w:name="_Toc66360525"/>
      <w:bookmarkStart w:id="4499" w:name="_Toc68105030"/>
      <w:bookmarkStart w:id="4500" w:name="_Toc74755660"/>
      <w:bookmarkStart w:id="4501" w:name="_Toc105674534"/>
      <w:bookmarkStart w:id="4502" w:name="_Toc130502582"/>
      <w:bookmarkStart w:id="4503" w:name="_Toc153625369"/>
      <w:bookmarkStart w:id="4504" w:name="_Toc185505602"/>
      <w:bookmarkStart w:id="4505" w:name="_Toc222784273"/>
      <w:r w:rsidRPr="000A0A5F">
        <w:t>5.6.3.2.1</w:t>
      </w:r>
      <w:r w:rsidRPr="000A0A5F">
        <w:tab/>
        <w:t>Introduction</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06" w:name="_Toc11247463"/>
      <w:bookmarkStart w:id="4507" w:name="_Toc27044587"/>
      <w:bookmarkStart w:id="4508" w:name="_Toc36033629"/>
      <w:bookmarkStart w:id="4509" w:name="_Toc45131766"/>
      <w:bookmarkStart w:id="4510" w:name="_Toc49776051"/>
      <w:bookmarkStart w:id="4511" w:name="_Toc51746971"/>
      <w:bookmarkStart w:id="4512" w:name="_Toc66360526"/>
      <w:bookmarkStart w:id="4513" w:name="_Toc68105031"/>
      <w:bookmarkStart w:id="4514" w:name="_Toc74755661"/>
      <w:bookmarkStart w:id="4515" w:name="_Toc105674535"/>
      <w:bookmarkStart w:id="4516" w:name="_Toc130502583"/>
      <w:bookmarkStart w:id="4517" w:name="_Toc153625370"/>
      <w:bookmarkStart w:id="4518" w:name="_Toc185505603"/>
      <w:bookmarkStart w:id="4519" w:name="_Toc222784274"/>
      <w:r w:rsidRPr="000A0A5F">
        <w:lastRenderedPageBreak/>
        <w:t>5.6.3.2.2</w:t>
      </w:r>
      <w:r w:rsidRPr="000A0A5F">
        <w:tab/>
        <w:t>Resource definition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0" w:name="_Toc11247464"/>
      <w:bookmarkStart w:id="4521" w:name="_Toc27044588"/>
      <w:bookmarkStart w:id="4522" w:name="_Toc36033630"/>
      <w:bookmarkStart w:id="4523" w:name="_Toc45131767"/>
      <w:bookmarkStart w:id="4524" w:name="_Toc49776052"/>
      <w:bookmarkStart w:id="4525" w:name="_Toc51746972"/>
      <w:bookmarkStart w:id="4526" w:name="_Toc66360527"/>
      <w:bookmarkStart w:id="4527" w:name="_Toc68105032"/>
      <w:bookmarkStart w:id="4528" w:name="_Toc74755662"/>
      <w:bookmarkStart w:id="4529" w:name="_Toc105674536"/>
      <w:bookmarkStart w:id="4530" w:name="_Toc130502584"/>
      <w:bookmarkStart w:id="4531" w:name="_Toc153625371"/>
      <w:bookmarkStart w:id="4532" w:name="_Toc185505604"/>
      <w:bookmarkStart w:id="4533" w:name="_Toc222784275"/>
      <w:r w:rsidRPr="000A0A5F">
        <w:t>5.6.3.2.3</w:t>
      </w:r>
      <w:r w:rsidRPr="000A0A5F">
        <w:tab/>
        <w:t>Resource methods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C31EE3D" w14:textId="77777777" w:rsidR="00CB0DD7" w:rsidRPr="000A0A5F" w:rsidRDefault="00CB0DD7" w:rsidP="00233139">
      <w:pPr>
        <w:pStyle w:val="H6"/>
      </w:pPr>
      <w:bookmarkStart w:id="4534" w:name="_Toc11247465"/>
      <w:bookmarkStart w:id="4535" w:name="_Toc27044589"/>
      <w:bookmarkStart w:id="4536" w:name="_Toc36033631"/>
      <w:bookmarkStart w:id="4537" w:name="_Toc45131768"/>
      <w:bookmarkStart w:id="4538" w:name="_Toc49776053"/>
      <w:bookmarkStart w:id="4539" w:name="_Toc51746973"/>
      <w:bookmarkStart w:id="4540" w:name="_Toc66360528"/>
      <w:bookmarkStart w:id="4541" w:name="_Toc68105033"/>
      <w:bookmarkStart w:id="4542" w:name="_Toc74755663"/>
      <w:bookmarkStart w:id="4543" w:name="_Toc105674537"/>
      <w:bookmarkStart w:id="4544" w:name="_Toc130502585"/>
      <w:bookmarkStart w:id="4545" w:name="_Toc153625372"/>
      <w:bookmarkStart w:id="4546" w:name="_Toc185505605"/>
      <w:r w:rsidRPr="000A0A5F">
        <w:t>5.6.3.2.3.1</w:t>
      </w:r>
      <w:r w:rsidRPr="000A0A5F">
        <w:tab/>
        <w:t>GET</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47" w:name="_Toc11247466"/>
      <w:bookmarkStart w:id="4548" w:name="_Toc27044590"/>
      <w:bookmarkStart w:id="4549" w:name="_Toc36033632"/>
      <w:bookmarkStart w:id="4550" w:name="_Toc45131769"/>
      <w:bookmarkStart w:id="4551" w:name="_Toc49776054"/>
      <w:bookmarkStart w:id="4552" w:name="_Toc51746974"/>
      <w:bookmarkStart w:id="4553" w:name="_Toc66360529"/>
      <w:bookmarkStart w:id="4554" w:name="_Toc68105034"/>
      <w:bookmarkStart w:id="4555" w:name="_Toc74755664"/>
      <w:bookmarkStart w:id="4556" w:name="_Toc105674538"/>
      <w:bookmarkStart w:id="4557" w:name="_Toc130502586"/>
      <w:bookmarkStart w:id="4558" w:name="_Toc153625373"/>
      <w:bookmarkStart w:id="4559" w:name="_Toc185505606"/>
      <w:r w:rsidRPr="000A0A5F">
        <w:t>5.6.3.2.3.2</w:t>
      </w:r>
      <w:r w:rsidRPr="000A0A5F">
        <w:tab/>
        <w:t>PUT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0" w:name="_Toc11247467"/>
      <w:bookmarkStart w:id="4561" w:name="_Toc27044591"/>
      <w:bookmarkStart w:id="4562" w:name="_Toc36033633"/>
      <w:bookmarkStart w:id="4563" w:name="_Toc45131770"/>
      <w:bookmarkStart w:id="4564" w:name="_Toc49776055"/>
      <w:bookmarkStart w:id="4565" w:name="_Toc51746975"/>
      <w:bookmarkStart w:id="4566" w:name="_Toc66360530"/>
      <w:bookmarkStart w:id="4567" w:name="_Toc68105035"/>
      <w:bookmarkStart w:id="4568" w:name="_Toc74755665"/>
      <w:bookmarkStart w:id="4569" w:name="_Toc105674539"/>
      <w:bookmarkStart w:id="4570" w:name="_Toc130502587"/>
      <w:bookmarkStart w:id="4571" w:name="_Toc153625374"/>
      <w:bookmarkStart w:id="4572" w:name="_Toc185505607"/>
      <w:r w:rsidRPr="000A0A5F">
        <w:t>5.6.3.2.3.3</w:t>
      </w:r>
      <w:r w:rsidRPr="000A0A5F">
        <w:tab/>
        <w:t>PATCH</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3" w:name="_Toc11247468"/>
      <w:bookmarkStart w:id="4574" w:name="_Toc27044592"/>
      <w:bookmarkStart w:id="4575" w:name="_Toc36033634"/>
      <w:bookmarkStart w:id="4576" w:name="_Toc45131771"/>
      <w:bookmarkStart w:id="4577" w:name="_Toc49776056"/>
      <w:bookmarkStart w:id="4578" w:name="_Toc51746976"/>
      <w:bookmarkStart w:id="4579" w:name="_Toc66360531"/>
      <w:bookmarkStart w:id="4580" w:name="_Toc68105036"/>
      <w:bookmarkStart w:id="4581" w:name="_Toc74755666"/>
      <w:bookmarkStart w:id="4582" w:name="_Toc105674540"/>
      <w:bookmarkStart w:id="4583" w:name="_Toc130502588"/>
      <w:bookmarkStart w:id="4584" w:name="_Toc153625375"/>
      <w:bookmarkStart w:id="4585" w:name="_Toc185505608"/>
      <w:r w:rsidRPr="000A0A5F">
        <w:t>5.6.3.2.3.4</w:t>
      </w:r>
      <w:r w:rsidRPr="000A0A5F">
        <w:tab/>
        <w:t>POST</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86" w:name="_Toc11247469"/>
      <w:bookmarkStart w:id="4587" w:name="_Toc27044593"/>
      <w:bookmarkStart w:id="4588" w:name="_Toc36033635"/>
      <w:bookmarkStart w:id="4589" w:name="_Toc45131772"/>
      <w:bookmarkStart w:id="4590" w:name="_Toc49776057"/>
      <w:bookmarkStart w:id="4591" w:name="_Toc51746977"/>
      <w:bookmarkStart w:id="4592" w:name="_Toc66360532"/>
      <w:bookmarkStart w:id="4593" w:name="_Toc68105037"/>
      <w:bookmarkStart w:id="4594" w:name="_Toc74755667"/>
      <w:bookmarkStart w:id="4595" w:name="_Toc105674541"/>
      <w:bookmarkStart w:id="4596" w:name="_Toc130502589"/>
      <w:bookmarkStart w:id="4597" w:name="_Toc153625376"/>
      <w:bookmarkStart w:id="4598" w:name="_Toc185505609"/>
      <w:r w:rsidRPr="000A0A5F">
        <w:t>5.6.3.2.3.5</w:t>
      </w:r>
      <w:r w:rsidRPr="000A0A5F">
        <w:tab/>
        <w:t>DELETE</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599" w:name="_Toc11247470"/>
      <w:bookmarkStart w:id="4600" w:name="_Toc27044594"/>
      <w:bookmarkStart w:id="4601" w:name="_Toc36033636"/>
      <w:bookmarkStart w:id="4602" w:name="_Toc45131773"/>
      <w:bookmarkStart w:id="4603" w:name="_Toc49776058"/>
      <w:bookmarkStart w:id="4604" w:name="_Toc51746978"/>
      <w:bookmarkStart w:id="4605" w:name="_Toc66360533"/>
      <w:bookmarkStart w:id="4606" w:name="_Toc68105038"/>
      <w:bookmarkStart w:id="4607" w:name="_Toc74755668"/>
      <w:bookmarkStart w:id="4608" w:name="_Toc105674542"/>
      <w:bookmarkStart w:id="4609" w:name="_Toc130502590"/>
      <w:bookmarkStart w:id="4610" w:name="_Toc153625377"/>
      <w:bookmarkStart w:id="4611" w:name="_Toc185505610"/>
      <w:bookmarkStart w:id="4612" w:name="_Toc222784276"/>
      <w:r w:rsidRPr="000A0A5F">
        <w:t>5.6.3.3</w:t>
      </w:r>
      <w:r w:rsidRPr="000A0A5F">
        <w:tab/>
        <w:t xml:space="preserve">Resource: Individual NIDD </w:t>
      </w:r>
      <w:r w:rsidRPr="000A0A5F">
        <w:rPr>
          <w:rFonts w:hint="eastAsia"/>
          <w:lang w:eastAsia="zh-CN"/>
        </w:rPr>
        <w:t>Configuration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3A834893" w14:textId="77777777" w:rsidR="00CB0DD7" w:rsidRPr="000A0A5F" w:rsidRDefault="00CB0DD7">
      <w:pPr>
        <w:pStyle w:val="Heading5"/>
      </w:pPr>
      <w:bookmarkStart w:id="4613" w:name="_Toc11247471"/>
      <w:bookmarkStart w:id="4614" w:name="_Toc27044595"/>
      <w:bookmarkStart w:id="4615" w:name="_Toc36033637"/>
      <w:bookmarkStart w:id="4616" w:name="_Toc45131774"/>
      <w:bookmarkStart w:id="4617" w:name="_Toc49776059"/>
      <w:bookmarkStart w:id="4618" w:name="_Toc51746979"/>
      <w:bookmarkStart w:id="4619" w:name="_Toc66360534"/>
      <w:bookmarkStart w:id="4620" w:name="_Toc68105039"/>
      <w:bookmarkStart w:id="4621" w:name="_Toc74755669"/>
      <w:bookmarkStart w:id="4622" w:name="_Toc105674543"/>
      <w:bookmarkStart w:id="4623" w:name="_Toc130502591"/>
      <w:bookmarkStart w:id="4624" w:name="_Toc153625378"/>
      <w:bookmarkStart w:id="4625" w:name="_Toc185505611"/>
      <w:bookmarkStart w:id="4626" w:name="_Toc222784277"/>
      <w:r w:rsidRPr="000A0A5F">
        <w:t>5.6.3.3.1</w:t>
      </w:r>
      <w:r w:rsidRPr="000A0A5F">
        <w:tab/>
        <w:t>Introduction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27" w:name="_Toc11247472"/>
      <w:bookmarkStart w:id="4628" w:name="_Toc27044596"/>
      <w:bookmarkStart w:id="4629" w:name="_Toc36033638"/>
      <w:bookmarkStart w:id="4630" w:name="_Toc45131775"/>
      <w:bookmarkStart w:id="4631" w:name="_Toc49776060"/>
      <w:bookmarkStart w:id="4632" w:name="_Toc51746980"/>
      <w:bookmarkStart w:id="4633" w:name="_Toc66360535"/>
      <w:bookmarkStart w:id="4634" w:name="_Toc68105040"/>
      <w:bookmarkStart w:id="4635" w:name="_Toc74755670"/>
      <w:bookmarkStart w:id="4636" w:name="_Toc105674544"/>
      <w:bookmarkStart w:id="4637" w:name="_Toc130502592"/>
      <w:bookmarkStart w:id="4638" w:name="_Toc153625379"/>
      <w:bookmarkStart w:id="4639" w:name="_Toc185505612"/>
      <w:bookmarkStart w:id="4640" w:name="_Toc222784278"/>
      <w:r w:rsidRPr="000A0A5F">
        <w:lastRenderedPageBreak/>
        <w:t>5.6.3.3.2</w:t>
      </w:r>
      <w:r w:rsidRPr="000A0A5F">
        <w:tab/>
        <w:t>Resource definition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1" w:name="_Toc11247473"/>
      <w:bookmarkStart w:id="4642" w:name="_Toc27044597"/>
      <w:bookmarkStart w:id="4643" w:name="_Toc36033639"/>
      <w:bookmarkStart w:id="4644" w:name="_Toc45131776"/>
      <w:bookmarkStart w:id="4645" w:name="_Toc49776061"/>
      <w:bookmarkStart w:id="4646" w:name="_Toc51746981"/>
      <w:bookmarkStart w:id="4647" w:name="_Toc66360536"/>
      <w:bookmarkStart w:id="4648" w:name="_Toc68105041"/>
      <w:bookmarkStart w:id="4649" w:name="_Toc74755671"/>
      <w:bookmarkStart w:id="4650" w:name="_Toc105674545"/>
      <w:bookmarkStart w:id="4651" w:name="_Toc130502593"/>
      <w:bookmarkStart w:id="4652" w:name="_Toc153625380"/>
      <w:bookmarkStart w:id="4653" w:name="_Toc185505613"/>
      <w:bookmarkStart w:id="4654" w:name="_Toc222784279"/>
      <w:r w:rsidRPr="000A0A5F">
        <w:t>5.6.3.3.3</w:t>
      </w:r>
      <w:r w:rsidRPr="000A0A5F">
        <w:tab/>
        <w:t>Resource methods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755EADC" w14:textId="77777777" w:rsidR="00CB0DD7" w:rsidRPr="000A0A5F" w:rsidRDefault="00CB0DD7" w:rsidP="00233139">
      <w:pPr>
        <w:pStyle w:val="H6"/>
      </w:pPr>
      <w:bookmarkStart w:id="4655" w:name="_Toc11247474"/>
      <w:bookmarkStart w:id="4656" w:name="_Toc27044598"/>
      <w:bookmarkStart w:id="4657" w:name="_Toc36033640"/>
      <w:bookmarkStart w:id="4658" w:name="_Toc45131777"/>
      <w:bookmarkStart w:id="4659" w:name="_Toc49776062"/>
      <w:bookmarkStart w:id="4660" w:name="_Toc51746982"/>
      <w:bookmarkStart w:id="4661" w:name="_Toc66360537"/>
      <w:bookmarkStart w:id="4662" w:name="_Toc68105042"/>
      <w:bookmarkStart w:id="4663" w:name="_Toc74755672"/>
      <w:bookmarkStart w:id="4664" w:name="_Toc105674546"/>
      <w:bookmarkStart w:id="4665" w:name="_Toc130502594"/>
      <w:bookmarkStart w:id="4666" w:name="_Toc153625381"/>
      <w:bookmarkStart w:id="4667" w:name="_Toc185505614"/>
      <w:r w:rsidRPr="000A0A5F">
        <w:t>5.6.3.3.3.1</w:t>
      </w:r>
      <w:r w:rsidRPr="000A0A5F">
        <w:tab/>
        <w:t>GET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68" w:name="_Toc11247475"/>
      <w:bookmarkStart w:id="4669" w:name="_Toc27044599"/>
      <w:bookmarkStart w:id="4670" w:name="_Toc36033641"/>
      <w:bookmarkStart w:id="4671" w:name="_Toc45131778"/>
      <w:bookmarkStart w:id="4672" w:name="_Toc49776063"/>
      <w:bookmarkStart w:id="4673" w:name="_Toc51746983"/>
      <w:bookmarkStart w:id="4674" w:name="_Toc66360538"/>
      <w:bookmarkStart w:id="4675" w:name="_Toc68105043"/>
      <w:bookmarkStart w:id="4676" w:name="_Toc74755673"/>
      <w:bookmarkStart w:id="4677" w:name="_Toc105674547"/>
      <w:bookmarkStart w:id="4678" w:name="_Toc130502595"/>
      <w:bookmarkStart w:id="4679" w:name="_Toc153625382"/>
      <w:bookmarkStart w:id="4680" w:name="_Toc185505615"/>
      <w:r w:rsidRPr="000A0A5F">
        <w:t>5.6.3.3.3.2</w:t>
      </w:r>
      <w:r w:rsidRPr="000A0A5F">
        <w:tab/>
        <w:t>PUT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1" w:name="_Toc11247476"/>
      <w:bookmarkStart w:id="4682" w:name="_Toc27044600"/>
      <w:bookmarkStart w:id="4683" w:name="_Toc36033642"/>
      <w:bookmarkStart w:id="4684" w:name="_Toc45131779"/>
      <w:bookmarkStart w:id="4685" w:name="_Toc49776064"/>
      <w:bookmarkStart w:id="4686" w:name="_Toc51746984"/>
      <w:bookmarkStart w:id="4687" w:name="_Toc66360539"/>
      <w:bookmarkStart w:id="4688" w:name="_Toc68105044"/>
      <w:bookmarkStart w:id="4689" w:name="_Toc74755674"/>
      <w:bookmarkStart w:id="4690" w:name="_Toc105674548"/>
      <w:bookmarkStart w:id="4691" w:name="_Toc130502596"/>
      <w:bookmarkStart w:id="4692" w:name="_Toc153625383"/>
      <w:bookmarkStart w:id="4693" w:name="_Toc185505616"/>
      <w:r w:rsidRPr="000A0A5F">
        <w:t>5.6.3.3.3.3</w:t>
      </w:r>
      <w:r w:rsidRPr="000A0A5F">
        <w:tab/>
        <w:t>PATCH</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694" w:name="_Toc11247477"/>
      <w:bookmarkStart w:id="4695" w:name="_Toc27044601"/>
      <w:bookmarkStart w:id="4696" w:name="_Toc36033643"/>
      <w:bookmarkStart w:id="4697" w:name="_Toc45131780"/>
      <w:bookmarkStart w:id="4698" w:name="_Toc49776065"/>
      <w:bookmarkStart w:id="4699" w:name="_Toc51746985"/>
      <w:bookmarkStart w:id="4700" w:name="_Toc66360540"/>
      <w:bookmarkStart w:id="4701" w:name="_Toc68105045"/>
      <w:bookmarkStart w:id="4702" w:name="_Toc74755675"/>
      <w:bookmarkStart w:id="4703" w:name="_Toc105674549"/>
      <w:bookmarkStart w:id="4704" w:name="_Toc130502597"/>
      <w:bookmarkStart w:id="4705" w:name="_Toc153625384"/>
      <w:bookmarkStart w:id="4706" w:name="_Toc185505617"/>
      <w:r w:rsidRPr="000A0A5F">
        <w:lastRenderedPageBreak/>
        <w:t>5.6.3.3.3.4</w:t>
      </w:r>
      <w:r w:rsidRPr="000A0A5F">
        <w:tab/>
        <w:t>POST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07" w:name="_Toc11247478"/>
      <w:bookmarkStart w:id="4708" w:name="_Toc27044602"/>
      <w:bookmarkStart w:id="4709" w:name="_Toc36033644"/>
      <w:bookmarkStart w:id="4710" w:name="_Toc45131781"/>
      <w:bookmarkStart w:id="4711" w:name="_Toc49776066"/>
      <w:bookmarkStart w:id="4712" w:name="_Toc51746986"/>
      <w:bookmarkStart w:id="4713" w:name="_Toc66360541"/>
      <w:bookmarkStart w:id="4714" w:name="_Toc68105046"/>
      <w:bookmarkStart w:id="4715" w:name="_Toc74755676"/>
      <w:bookmarkStart w:id="4716" w:name="_Toc105674550"/>
      <w:bookmarkStart w:id="4717" w:name="_Toc130502598"/>
      <w:bookmarkStart w:id="4718" w:name="_Toc153625385"/>
      <w:bookmarkStart w:id="4719" w:name="_Toc185505618"/>
      <w:r w:rsidRPr="000A0A5F">
        <w:t>5.6.3.3.3.5</w:t>
      </w:r>
      <w:r w:rsidRPr="000A0A5F">
        <w:tab/>
        <w:t>DELETE</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0" w:name="_Toc11247479"/>
      <w:bookmarkStart w:id="4721" w:name="_Toc27044603"/>
      <w:bookmarkStart w:id="4722" w:name="_Toc36033645"/>
      <w:bookmarkStart w:id="4723" w:name="_Toc45131782"/>
      <w:bookmarkStart w:id="4724" w:name="_Toc49776067"/>
      <w:bookmarkStart w:id="4725" w:name="_Toc51746987"/>
      <w:bookmarkStart w:id="4726" w:name="_Toc66360542"/>
      <w:bookmarkStart w:id="4727" w:name="_Toc68105047"/>
      <w:bookmarkStart w:id="4728" w:name="_Toc74755677"/>
      <w:bookmarkStart w:id="4729" w:name="_Toc105674551"/>
      <w:bookmarkStart w:id="4730" w:name="_Toc130502599"/>
      <w:bookmarkStart w:id="4731" w:name="_Toc153625386"/>
      <w:bookmarkStart w:id="4732" w:name="_Toc185505619"/>
      <w:bookmarkStart w:id="4733" w:name="_Toc222784280"/>
      <w:r w:rsidRPr="000A0A5F">
        <w:t>5.6.3.4</w:t>
      </w:r>
      <w:r w:rsidRPr="000A0A5F">
        <w:tab/>
        <w:t>Resource: NIDD downlink data</w:t>
      </w:r>
      <w:r w:rsidRPr="000A0A5F">
        <w:rPr>
          <w:rFonts w:hint="eastAsia"/>
          <w:lang w:eastAsia="zh-CN"/>
        </w:rPr>
        <w:t xml:space="preserve"> deliveries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1C116C6" w14:textId="77777777" w:rsidR="00CB0DD7" w:rsidRPr="000A0A5F" w:rsidRDefault="00CB0DD7">
      <w:pPr>
        <w:pStyle w:val="Heading5"/>
      </w:pPr>
      <w:bookmarkStart w:id="4734" w:name="_Toc11247480"/>
      <w:bookmarkStart w:id="4735" w:name="_Toc27044604"/>
      <w:bookmarkStart w:id="4736" w:name="_Toc36033646"/>
      <w:bookmarkStart w:id="4737" w:name="_Toc45131783"/>
      <w:bookmarkStart w:id="4738" w:name="_Toc49776068"/>
      <w:bookmarkStart w:id="4739" w:name="_Toc51746988"/>
      <w:bookmarkStart w:id="4740" w:name="_Toc66360543"/>
      <w:bookmarkStart w:id="4741" w:name="_Toc68105048"/>
      <w:bookmarkStart w:id="4742" w:name="_Toc74755678"/>
      <w:bookmarkStart w:id="4743" w:name="_Toc105674552"/>
      <w:bookmarkStart w:id="4744" w:name="_Toc130502600"/>
      <w:bookmarkStart w:id="4745" w:name="_Toc153625387"/>
      <w:bookmarkStart w:id="4746" w:name="_Toc185505620"/>
      <w:bookmarkStart w:id="4747" w:name="_Toc222784281"/>
      <w:r w:rsidRPr="000A0A5F">
        <w:t>5.6.3.4.1</w:t>
      </w:r>
      <w:r w:rsidRPr="000A0A5F">
        <w:tab/>
        <w:t>Introduction</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48" w:name="_Toc11247481"/>
      <w:bookmarkStart w:id="4749" w:name="_Toc27044605"/>
      <w:bookmarkStart w:id="4750" w:name="_Toc36033647"/>
      <w:bookmarkStart w:id="4751" w:name="_Toc45131784"/>
      <w:bookmarkStart w:id="4752" w:name="_Toc49776069"/>
      <w:bookmarkStart w:id="4753" w:name="_Toc51746989"/>
      <w:bookmarkStart w:id="4754" w:name="_Toc66360544"/>
      <w:bookmarkStart w:id="4755" w:name="_Toc68105049"/>
      <w:bookmarkStart w:id="4756" w:name="_Toc74755679"/>
      <w:bookmarkStart w:id="4757" w:name="_Toc105674553"/>
      <w:bookmarkStart w:id="4758" w:name="_Toc130502601"/>
      <w:bookmarkStart w:id="4759" w:name="_Toc153625388"/>
      <w:bookmarkStart w:id="4760" w:name="_Toc185505621"/>
      <w:bookmarkStart w:id="4761" w:name="_Toc222784282"/>
      <w:r w:rsidRPr="000A0A5F">
        <w:t>5.6.3.4.2</w:t>
      </w:r>
      <w:r w:rsidRPr="000A0A5F">
        <w:tab/>
        <w:t>Resource definition</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2" w:name="_Toc11247482"/>
      <w:bookmarkStart w:id="4763" w:name="_Toc27044606"/>
      <w:bookmarkStart w:id="4764" w:name="_Toc36033648"/>
      <w:bookmarkStart w:id="4765" w:name="_Toc45131785"/>
      <w:bookmarkStart w:id="4766" w:name="_Toc49776070"/>
      <w:bookmarkStart w:id="4767" w:name="_Toc51746990"/>
      <w:bookmarkStart w:id="4768" w:name="_Toc66360545"/>
      <w:bookmarkStart w:id="4769" w:name="_Toc68105050"/>
      <w:bookmarkStart w:id="4770" w:name="_Toc74755680"/>
      <w:bookmarkStart w:id="4771" w:name="_Toc105674554"/>
      <w:bookmarkStart w:id="4772" w:name="_Toc130502602"/>
      <w:bookmarkStart w:id="4773" w:name="_Toc153625389"/>
      <w:bookmarkStart w:id="4774" w:name="_Toc185505622"/>
      <w:bookmarkStart w:id="4775" w:name="_Toc222784283"/>
      <w:r w:rsidRPr="000A0A5F">
        <w:t>5.6.3.4.3</w:t>
      </w:r>
      <w:r w:rsidRPr="000A0A5F">
        <w:tab/>
        <w:t>Resource methods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215D706B" w14:textId="77777777" w:rsidR="00CB0DD7" w:rsidRPr="000A0A5F" w:rsidRDefault="00CB0DD7" w:rsidP="00233139">
      <w:pPr>
        <w:pStyle w:val="H6"/>
      </w:pPr>
      <w:bookmarkStart w:id="4776" w:name="_Toc11247483"/>
      <w:bookmarkStart w:id="4777" w:name="_Toc27044607"/>
      <w:bookmarkStart w:id="4778" w:name="_Toc36033649"/>
      <w:bookmarkStart w:id="4779" w:name="_Toc45131786"/>
      <w:bookmarkStart w:id="4780" w:name="_Toc49776071"/>
      <w:bookmarkStart w:id="4781" w:name="_Toc51746991"/>
      <w:bookmarkStart w:id="4782" w:name="_Toc66360546"/>
      <w:bookmarkStart w:id="4783" w:name="_Toc68105051"/>
      <w:bookmarkStart w:id="4784" w:name="_Toc74755681"/>
      <w:bookmarkStart w:id="4785" w:name="_Toc105674555"/>
      <w:bookmarkStart w:id="4786" w:name="_Toc130502603"/>
      <w:bookmarkStart w:id="4787" w:name="_Toc153625390"/>
      <w:bookmarkStart w:id="4788" w:name="_Toc185505623"/>
      <w:r w:rsidRPr="000A0A5F">
        <w:t>5.6.3.4.3.1</w:t>
      </w:r>
      <w:r w:rsidRPr="000A0A5F">
        <w:tab/>
        <w:t>GET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89" w:name="_Toc11247484"/>
      <w:bookmarkStart w:id="4790" w:name="_Toc27044608"/>
      <w:bookmarkStart w:id="4791" w:name="_Toc36033650"/>
      <w:bookmarkStart w:id="4792" w:name="_Toc45131787"/>
      <w:bookmarkStart w:id="4793" w:name="_Toc49776072"/>
      <w:bookmarkStart w:id="4794" w:name="_Toc51746992"/>
      <w:bookmarkStart w:id="4795" w:name="_Toc66360547"/>
      <w:bookmarkStart w:id="4796" w:name="_Toc68105052"/>
      <w:bookmarkStart w:id="4797" w:name="_Toc74755682"/>
      <w:bookmarkStart w:id="4798" w:name="_Toc105674556"/>
      <w:bookmarkStart w:id="4799" w:name="_Toc130502604"/>
      <w:bookmarkStart w:id="4800" w:name="_Toc153625391"/>
      <w:bookmarkStart w:id="4801" w:name="_Toc185505624"/>
      <w:r w:rsidRPr="000A0A5F">
        <w:t>5.6.3.4.3.2</w:t>
      </w:r>
      <w:r w:rsidRPr="000A0A5F">
        <w:tab/>
        <w:t>PUT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2" w:name="_Toc11247485"/>
      <w:bookmarkStart w:id="4803" w:name="_Toc27044609"/>
      <w:bookmarkStart w:id="4804" w:name="_Toc36033651"/>
      <w:bookmarkStart w:id="4805" w:name="_Toc45131788"/>
      <w:bookmarkStart w:id="4806" w:name="_Toc49776073"/>
      <w:bookmarkStart w:id="4807" w:name="_Toc51746993"/>
      <w:bookmarkStart w:id="4808" w:name="_Toc66360548"/>
      <w:bookmarkStart w:id="4809" w:name="_Toc68105053"/>
      <w:bookmarkStart w:id="4810" w:name="_Toc74755683"/>
      <w:bookmarkStart w:id="4811" w:name="_Toc105674557"/>
      <w:bookmarkStart w:id="4812" w:name="_Toc130502605"/>
      <w:bookmarkStart w:id="4813" w:name="_Toc153625392"/>
      <w:bookmarkStart w:id="4814" w:name="_Toc185505625"/>
      <w:r w:rsidRPr="000A0A5F">
        <w:t>5.6.3.4.3.3</w:t>
      </w:r>
      <w:r w:rsidRPr="000A0A5F">
        <w:tab/>
        <w:t>PATCH</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15" w:name="_Toc11247486"/>
      <w:bookmarkStart w:id="4816" w:name="_Toc27044610"/>
      <w:bookmarkStart w:id="4817" w:name="_Toc36033652"/>
      <w:bookmarkStart w:id="4818" w:name="_Toc45131789"/>
      <w:bookmarkStart w:id="4819" w:name="_Toc49776074"/>
      <w:bookmarkStart w:id="4820" w:name="_Toc51746994"/>
      <w:bookmarkStart w:id="4821" w:name="_Toc66360549"/>
      <w:bookmarkStart w:id="4822" w:name="_Toc68105054"/>
      <w:bookmarkStart w:id="4823" w:name="_Toc74755684"/>
      <w:bookmarkStart w:id="4824" w:name="_Toc105674558"/>
      <w:bookmarkStart w:id="4825" w:name="_Toc130502606"/>
      <w:bookmarkStart w:id="4826" w:name="_Toc153625393"/>
      <w:bookmarkStart w:id="4827" w:name="_Toc185505626"/>
      <w:r w:rsidRPr="000A0A5F">
        <w:t>5.6.3.4.3.4</w:t>
      </w:r>
      <w:r w:rsidRPr="000A0A5F">
        <w:tab/>
        <w:t>POST</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28" w:name="_Toc11247487"/>
      <w:bookmarkStart w:id="4829" w:name="_Toc27044611"/>
      <w:bookmarkStart w:id="4830" w:name="_Toc36033653"/>
      <w:bookmarkStart w:id="4831" w:name="_Toc45131790"/>
      <w:bookmarkStart w:id="4832" w:name="_Toc49776075"/>
      <w:bookmarkStart w:id="4833" w:name="_Toc51746995"/>
      <w:bookmarkStart w:id="4834" w:name="_Toc66360550"/>
      <w:bookmarkStart w:id="4835" w:name="_Toc68105055"/>
      <w:bookmarkStart w:id="4836" w:name="_Toc74755685"/>
      <w:bookmarkStart w:id="4837" w:name="_Toc105674559"/>
      <w:bookmarkStart w:id="4838" w:name="_Toc130502607"/>
      <w:bookmarkStart w:id="4839" w:name="_Toc153625394"/>
      <w:bookmarkStart w:id="4840" w:name="_Toc185505627"/>
      <w:r w:rsidRPr="000A0A5F">
        <w:lastRenderedPageBreak/>
        <w:t>5.6.3.4.3.5</w:t>
      </w:r>
      <w:r w:rsidRPr="000A0A5F">
        <w:tab/>
        <w:t>DELETE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1" w:name="_Toc11247488"/>
      <w:bookmarkStart w:id="4842" w:name="_Toc27044612"/>
      <w:bookmarkStart w:id="4843" w:name="_Toc36033654"/>
      <w:bookmarkStart w:id="4844" w:name="_Toc45131791"/>
      <w:bookmarkStart w:id="4845" w:name="_Toc49776076"/>
      <w:bookmarkStart w:id="4846" w:name="_Toc51746996"/>
      <w:bookmarkStart w:id="4847" w:name="_Toc66360551"/>
      <w:bookmarkStart w:id="4848" w:name="_Toc68105056"/>
      <w:bookmarkStart w:id="4849" w:name="_Toc74755686"/>
      <w:bookmarkStart w:id="4850" w:name="_Toc105674560"/>
      <w:bookmarkStart w:id="4851" w:name="_Toc130502608"/>
      <w:bookmarkStart w:id="4852" w:name="_Toc153625395"/>
      <w:bookmarkStart w:id="4853" w:name="_Toc185505628"/>
      <w:bookmarkStart w:id="4854" w:name="_Toc222784284"/>
      <w:r w:rsidRPr="000A0A5F">
        <w:t>5.6.3.5</w:t>
      </w:r>
      <w:r w:rsidRPr="000A0A5F">
        <w:tab/>
        <w:t>Resource: Individual NIDD downlink data</w:t>
      </w:r>
      <w:r w:rsidRPr="000A0A5F">
        <w:rPr>
          <w:rFonts w:hint="eastAsia"/>
          <w:lang w:eastAsia="zh-CN"/>
        </w:rPr>
        <w:t xml:space="preserve"> delivery</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01890F8" w14:textId="77777777" w:rsidR="00CB0DD7" w:rsidRPr="000A0A5F" w:rsidRDefault="00CB0DD7">
      <w:pPr>
        <w:pStyle w:val="Heading5"/>
      </w:pPr>
      <w:bookmarkStart w:id="4855" w:name="_Toc11247489"/>
      <w:bookmarkStart w:id="4856" w:name="_Toc27044613"/>
      <w:bookmarkStart w:id="4857" w:name="_Toc36033655"/>
      <w:bookmarkStart w:id="4858" w:name="_Toc45131792"/>
      <w:bookmarkStart w:id="4859" w:name="_Toc49776077"/>
      <w:bookmarkStart w:id="4860" w:name="_Toc51746997"/>
      <w:bookmarkStart w:id="4861" w:name="_Toc66360552"/>
      <w:bookmarkStart w:id="4862" w:name="_Toc68105057"/>
      <w:bookmarkStart w:id="4863" w:name="_Toc74755687"/>
      <w:bookmarkStart w:id="4864" w:name="_Toc105674561"/>
      <w:bookmarkStart w:id="4865" w:name="_Toc130502609"/>
      <w:bookmarkStart w:id="4866" w:name="_Toc153625396"/>
      <w:bookmarkStart w:id="4867" w:name="_Toc185505629"/>
      <w:bookmarkStart w:id="4868" w:name="_Toc222784285"/>
      <w:r w:rsidRPr="000A0A5F">
        <w:t>5.6.3.5.1</w:t>
      </w:r>
      <w:r w:rsidRPr="000A0A5F">
        <w:tab/>
        <w:t>Introduction</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69" w:name="_Toc11247490"/>
      <w:bookmarkStart w:id="4870" w:name="_Toc27044614"/>
      <w:bookmarkStart w:id="4871" w:name="_Toc36033656"/>
      <w:bookmarkStart w:id="4872" w:name="_Toc45131793"/>
      <w:bookmarkStart w:id="4873" w:name="_Toc49776078"/>
      <w:bookmarkStart w:id="4874" w:name="_Toc51746998"/>
      <w:bookmarkStart w:id="4875" w:name="_Toc66360553"/>
      <w:bookmarkStart w:id="4876" w:name="_Toc68105058"/>
      <w:bookmarkStart w:id="4877" w:name="_Toc74755688"/>
      <w:bookmarkStart w:id="4878" w:name="_Toc105674562"/>
      <w:bookmarkStart w:id="4879" w:name="_Toc130502610"/>
      <w:bookmarkStart w:id="4880" w:name="_Toc153625397"/>
      <w:bookmarkStart w:id="4881" w:name="_Toc185505630"/>
      <w:bookmarkStart w:id="4882" w:name="_Toc222784286"/>
      <w:r w:rsidRPr="000A0A5F">
        <w:t>5.6.3.5.2</w:t>
      </w:r>
      <w:r w:rsidRPr="000A0A5F">
        <w:tab/>
        <w:t>Resource definition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3" w:name="_Toc11247491"/>
      <w:bookmarkStart w:id="4884" w:name="_Toc27044615"/>
      <w:bookmarkStart w:id="4885" w:name="_Toc36033657"/>
      <w:bookmarkStart w:id="4886" w:name="_Toc45131794"/>
      <w:bookmarkStart w:id="4887" w:name="_Toc49776079"/>
      <w:bookmarkStart w:id="4888" w:name="_Toc51746999"/>
      <w:bookmarkStart w:id="4889" w:name="_Toc66360554"/>
      <w:bookmarkStart w:id="4890" w:name="_Toc68105059"/>
      <w:bookmarkStart w:id="4891" w:name="_Toc74755689"/>
      <w:bookmarkStart w:id="4892" w:name="_Toc105674563"/>
      <w:bookmarkStart w:id="4893" w:name="_Toc130502611"/>
      <w:bookmarkStart w:id="4894" w:name="_Toc153625398"/>
      <w:bookmarkStart w:id="4895" w:name="_Toc185505631"/>
      <w:bookmarkStart w:id="4896" w:name="_Toc222784287"/>
      <w:r w:rsidRPr="000A0A5F">
        <w:t>5.6.3.5.3</w:t>
      </w:r>
      <w:r w:rsidRPr="000A0A5F">
        <w:tab/>
        <w:t>Resource methods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1039B91" w14:textId="77777777" w:rsidR="00CB0DD7" w:rsidRPr="000A0A5F" w:rsidRDefault="00CB0DD7" w:rsidP="00233139">
      <w:pPr>
        <w:pStyle w:val="H6"/>
      </w:pPr>
      <w:bookmarkStart w:id="4897" w:name="_Toc11247492"/>
      <w:bookmarkStart w:id="4898" w:name="_Toc27044616"/>
      <w:bookmarkStart w:id="4899" w:name="_Toc36033658"/>
      <w:bookmarkStart w:id="4900" w:name="_Toc45131795"/>
      <w:bookmarkStart w:id="4901" w:name="_Toc49776080"/>
      <w:bookmarkStart w:id="4902" w:name="_Toc51747000"/>
      <w:bookmarkStart w:id="4903" w:name="_Toc66360555"/>
      <w:bookmarkStart w:id="4904" w:name="_Toc68105060"/>
      <w:bookmarkStart w:id="4905" w:name="_Toc74755690"/>
      <w:bookmarkStart w:id="4906" w:name="_Toc105674564"/>
      <w:bookmarkStart w:id="4907" w:name="_Toc130502612"/>
      <w:bookmarkStart w:id="4908" w:name="_Toc153625399"/>
      <w:bookmarkStart w:id="4909" w:name="_Toc185505632"/>
      <w:r w:rsidRPr="000A0A5F">
        <w:t>5.6.3.5.3.1</w:t>
      </w:r>
      <w:r w:rsidRPr="000A0A5F">
        <w:tab/>
        <w:t>GET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0" w:name="_Toc11247493"/>
      <w:bookmarkStart w:id="4911" w:name="_Toc27044617"/>
      <w:bookmarkStart w:id="4912" w:name="_Toc36033659"/>
      <w:bookmarkStart w:id="4913" w:name="_Toc45131796"/>
      <w:bookmarkStart w:id="4914" w:name="_Toc49776081"/>
      <w:bookmarkStart w:id="4915" w:name="_Toc51747001"/>
      <w:bookmarkStart w:id="4916" w:name="_Toc66360556"/>
      <w:bookmarkStart w:id="4917" w:name="_Toc68105061"/>
      <w:bookmarkStart w:id="4918" w:name="_Toc74755691"/>
      <w:bookmarkStart w:id="4919" w:name="_Toc105674565"/>
      <w:bookmarkStart w:id="4920" w:name="_Toc130502613"/>
      <w:bookmarkStart w:id="4921" w:name="_Toc153625400"/>
      <w:bookmarkStart w:id="4922" w:name="_Toc185505633"/>
      <w:r w:rsidRPr="000A0A5F">
        <w:t>5.6.3.5.3.2</w:t>
      </w:r>
      <w:r w:rsidRPr="000A0A5F">
        <w:tab/>
        <w:t>PUT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3" w:name="_Toc11247494"/>
      <w:bookmarkStart w:id="4924" w:name="_Toc27044618"/>
      <w:bookmarkStart w:id="4925" w:name="_Toc36033660"/>
      <w:bookmarkStart w:id="4926" w:name="_Toc45131797"/>
      <w:bookmarkStart w:id="4927" w:name="_Toc49776082"/>
      <w:bookmarkStart w:id="4928" w:name="_Toc51747002"/>
      <w:bookmarkStart w:id="4929" w:name="_Toc66360557"/>
      <w:bookmarkStart w:id="4930" w:name="_Toc68105062"/>
      <w:bookmarkStart w:id="4931" w:name="_Toc74755692"/>
      <w:bookmarkStart w:id="4932" w:name="_Toc105674566"/>
      <w:bookmarkStart w:id="4933" w:name="_Toc130502614"/>
      <w:bookmarkStart w:id="4934" w:name="_Toc153625401"/>
      <w:bookmarkStart w:id="4935" w:name="_Toc185505634"/>
      <w:r w:rsidRPr="000A0A5F">
        <w:t>5.6.3.5.3.3</w:t>
      </w:r>
      <w:r w:rsidRPr="000A0A5F">
        <w:tab/>
        <w:t>PATCH</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1553C740" w14:textId="77777777" w:rsidR="00BD3D12" w:rsidRPr="000A0A5F" w:rsidRDefault="00BD3D12" w:rsidP="00BD3D12">
      <w:pPr>
        <w:rPr>
          <w:lang w:eastAsia="zh-CN"/>
        </w:rPr>
      </w:pPr>
      <w:bookmarkStart w:id="4936" w:name="_Toc11247495"/>
      <w:bookmarkStart w:id="4937" w:name="_Toc27044619"/>
      <w:bookmarkStart w:id="4938" w:name="_Toc36033661"/>
      <w:bookmarkStart w:id="4939" w:name="_Toc45131798"/>
      <w:bookmarkStart w:id="4940" w:name="_Toc49776083"/>
      <w:bookmarkStart w:id="4941" w:name="_Toc51747003"/>
      <w:bookmarkStart w:id="4942" w:name="_Toc66360558"/>
      <w:bookmarkStart w:id="4943" w:name="_Toc68105063"/>
      <w:bookmarkStart w:id="4944"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45" w:name="_Toc105674567"/>
      <w:bookmarkStart w:id="4946" w:name="_Toc130502615"/>
      <w:bookmarkStart w:id="4947" w:name="_Toc153625402"/>
      <w:bookmarkStart w:id="4948" w:name="_Toc185505635"/>
      <w:r w:rsidRPr="000A0A5F">
        <w:t>5.6.3.5.3.4</w:t>
      </w:r>
      <w:r w:rsidRPr="000A0A5F">
        <w:tab/>
        <w:t>POST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49" w:name="_Toc11247496"/>
      <w:bookmarkStart w:id="4950" w:name="_Toc27044620"/>
      <w:bookmarkStart w:id="4951" w:name="_Toc36033662"/>
      <w:bookmarkStart w:id="4952" w:name="_Toc45131799"/>
      <w:bookmarkStart w:id="4953" w:name="_Toc49776084"/>
      <w:bookmarkStart w:id="4954" w:name="_Toc51747004"/>
      <w:bookmarkStart w:id="4955" w:name="_Toc66360559"/>
      <w:bookmarkStart w:id="4956" w:name="_Toc68105064"/>
      <w:bookmarkStart w:id="4957" w:name="_Toc74755694"/>
      <w:bookmarkStart w:id="4958" w:name="_Toc105674568"/>
      <w:bookmarkStart w:id="4959" w:name="_Toc130502616"/>
      <w:bookmarkStart w:id="4960" w:name="_Toc153625403"/>
      <w:bookmarkStart w:id="4961" w:name="_Toc185505636"/>
      <w:r w:rsidRPr="000A0A5F">
        <w:lastRenderedPageBreak/>
        <w:t>5.6.3.5.3.5</w:t>
      </w:r>
      <w:r w:rsidRPr="000A0A5F">
        <w:tab/>
        <w:t>DELETE</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2" w:name="_Toc11247497"/>
      <w:bookmarkStart w:id="4963" w:name="_Toc27044621"/>
      <w:bookmarkStart w:id="4964" w:name="_Toc36033663"/>
      <w:bookmarkStart w:id="4965" w:name="_Toc45131800"/>
      <w:bookmarkStart w:id="4966" w:name="_Toc49776085"/>
      <w:bookmarkStart w:id="4967" w:name="_Toc51747005"/>
      <w:bookmarkStart w:id="4968" w:name="_Toc66360560"/>
      <w:bookmarkStart w:id="4969" w:name="_Toc68105065"/>
      <w:bookmarkStart w:id="4970" w:name="_Toc74755695"/>
      <w:bookmarkStart w:id="4971" w:name="_Toc105674569"/>
      <w:bookmarkStart w:id="4972" w:name="_Toc130502617"/>
      <w:bookmarkStart w:id="4973" w:name="_Toc153625404"/>
      <w:bookmarkStart w:id="4974" w:name="_Toc185505637"/>
      <w:bookmarkStart w:id="4975" w:name="_Toc222784288"/>
      <w:r w:rsidRPr="000A0A5F">
        <w:lastRenderedPageBreak/>
        <w:t>5.6.3.6</w:t>
      </w:r>
      <w:r w:rsidRPr="000A0A5F">
        <w:tab/>
        <w:t>Void</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99560F5" w14:textId="77777777" w:rsidR="00CB0DD7" w:rsidRPr="000A0A5F" w:rsidRDefault="00CB0DD7">
      <w:pPr>
        <w:pStyle w:val="Heading4"/>
      </w:pPr>
      <w:bookmarkStart w:id="4976" w:name="_Toc11247503"/>
      <w:bookmarkStart w:id="4977" w:name="_Toc27044627"/>
      <w:bookmarkStart w:id="4978" w:name="_Toc36033669"/>
      <w:bookmarkStart w:id="4979" w:name="_Toc45131806"/>
      <w:bookmarkStart w:id="4980" w:name="_Toc49776091"/>
      <w:bookmarkStart w:id="4981" w:name="_Toc51747011"/>
      <w:bookmarkStart w:id="4982" w:name="_Toc66360561"/>
      <w:bookmarkStart w:id="4983" w:name="_Toc68105066"/>
      <w:bookmarkStart w:id="4984" w:name="_Toc74755696"/>
      <w:bookmarkStart w:id="4985" w:name="_Toc105674570"/>
      <w:bookmarkStart w:id="4986" w:name="_Toc130502618"/>
      <w:bookmarkStart w:id="4987" w:name="_Toc153625405"/>
      <w:bookmarkStart w:id="4988" w:name="_Toc185505638"/>
      <w:bookmarkStart w:id="4989" w:name="_Toc222784289"/>
      <w:r w:rsidRPr="000A0A5F">
        <w:t>5.6.3.7</w:t>
      </w:r>
      <w:r w:rsidRPr="000A0A5F">
        <w:tab/>
        <w:t>Void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2B55F3C" w14:textId="77777777" w:rsidR="00CB0DD7" w:rsidRPr="000A0A5F" w:rsidRDefault="00CB0DD7">
      <w:pPr>
        <w:pStyle w:val="Heading4"/>
      </w:pPr>
      <w:bookmarkStart w:id="4990" w:name="_Toc11247509"/>
      <w:bookmarkStart w:id="4991" w:name="_Toc27044633"/>
      <w:bookmarkStart w:id="4992" w:name="_Toc36033675"/>
      <w:bookmarkStart w:id="4993" w:name="_Toc45131812"/>
      <w:bookmarkStart w:id="4994" w:name="_Toc49776097"/>
      <w:bookmarkStart w:id="4995" w:name="_Toc51747017"/>
      <w:bookmarkStart w:id="4996" w:name="_Toc66360562"/>
      <w:bookmarkStart w:id="4997" w:name="_Toc68105067"/>
      <w:bookmarkStart w:id="4998" w:name="_Toc74755697"/>
      <w:bookmarkStart w:id="4999" w:name="_Toc105674571"/>
      <w:bookmarkStart w:id="5000" w:name="_Toc130502619"/>
      <w:bookmarkStart w:id="5001" w:name="_Toc153625406"/>
      <w:bookmarkStart w:id="5002" w:name="_Toc185505639"/>
      <w:bookmarkStart w:id="5003" w:name="_Toc222784290"/>
      <w:r w:rsidRPr="000A0A5F">
        <w:t>5.6.3.8</w:t>
      </w:r>
      <w:r w:rsidRPr="000A0A5F">
        <w:tab/>
        <w:t>Void</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3135E88" w14:textId="77777777" w:rsidR="00CB0DD7" w:rsidRPr="000A0A5F" w:rsidRDefault="00CB0DD7">
      <w:pPr>
        <w:pStyle w:val="Heading4"/>
        <w:rPr>
          <w:lang w:eastAsia="zh-CN"/>
        </w:rPr>
      </w:pPr>
      <w:bookmarkStart w:id="5004" w:name="_Toc27044639"/>
      <w:bookmarkStart w:id="5005" w:name="_Toc36033681"/>
      <w:bookmarkStart w:id="5006" w:name="_Toc45131818"/>
      <w:bookmarkStart w:id="5007" w:name="_Toc49776103"/>
      <w:bookmarkStart w:id="5008" w:name="_Toc51747023"/>
      <w:bookmarkStart w:id="5009" w:name="_Toc66360563"/>
      <w:bookmarkStart w:id="5010" w:name="_Toc68105068"/>
      <w:bookmarkStart w:id="5011" w:name="_Toc74755698"/>
      <w:bookmarkStart w:id="5012" w:name="_Toc105674572"/>
      <w:bookmarkStart w:id="5013" w:name="_Toc130502620"/>
      <w:bookmarkStart w:id="5014" w:name="_Toc153625407"/>
      <w:bookmarkStart w:id="5015" w:name="_Toc185505640"/>
      <w:bookmarkStart w:id="5016" w:name="_Toc222784291"/>
      <w:r w:rsidRPr="000A0A5F">
        <w:t>5.6.3.9</w:t>
      </w:r>
      <w:r w:rsidRPr="000A0A5F">
        <w:tab/>
        <w:t xml:space="preserve">Resource: Individual ManagePort </w:t>
      </w:r>
      <w:r w:rsidRPr="000A0A5F">
        <w:rPr>
          <w:rFonts w:hint="eastAsia"/>
          <w:lang w:eastAsia="zh-CN"/>
        </w:rPr>
        <w:t>Configuration</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491E6A29" w14:textId="77777777" w:rsidR="00CB0DD7" w:rsidRPr="000A0A5F" w:rsidRDefault="00CB0DD7">
      <w:pPr>
        <w:pStyle w:val="Heading5"/>
      </w:pPr>
      <w:bookmarkStart w:id="5017" w:name="_Toc27044640"/>
      <w:bookmarkStart w:id="5018" w:name="_Toc36033682"/>
      <w:bookmarkStart w:id="5019" w:name="_Toc45131819"/>
      <w:bookmarkStart w:id="5020" w:name="_Toc49776104"/>
      <w:bookmarkStart w:id="5021" w:name="_Toc51747024"/>
      <w:bookmarkStart w:id="5022" w:name="_Toc66360564"/>
      <w:bookmarkStart w:id="5023" w:name="_Toc68105069"/>
      <w:bookmarkStart w:id="5024" w:name="_Toc74755699"/>
      <w:bookmarkStart w:id="5025" w:name="_Toc105674573"/>
      <w:bookmarkStart w:id="5026" w:name="_Toc130502621"/>
      <w:bookmarkStart w:id="5027" w:name="_Toc153625408"/>
      <w:bookmarkStart w:id="5028" w:name="_Toc185505641"/>
      <w:bookmarkStart w:id="5029" w:name="_Toc222784292"/>
      <w:r w:rsidRPr="000A0A5F">
        <w:t>5.6.3.9.1</w:t>
      </w:r>
      <w:r w:rsidRPr="000A0A5F">
        <w:tab/>
        <w:t>Introduction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0" w:name="_Toc27044641"/>
      <w:bookmarkStart w:id="5031" w:name="_Toc36033683"/>
      <w:bookmarkStart w:id="5032" w:name="_Toc45131820"/>
      <w:bookmarkStart w:id="5033" w:name="_Toc49776105"/>
      <w:bookmarkStart w:id="5034" w:name="_Toc51747025"/>
      <w:bookmarkStart w:id="5035" w:name="_Toc66360565"/>
      <w:bookmarkStart w:id="5036" w:name="_Toc68105070"/>
      <w:bookmarkStart w:id="5037" w:name="_Toc74755700"/>
      <w:bookmarkStart w:id="5038" w:name="_Toc105674574"/>
      <w:bookmarkStart w:id="5039" w:name="_Toc130502622"/>
      <w:bookmarkStart w:id="5040" w:name="_Toc153625409"/>
      <w:bookmarkStart w:id="5041" w:name="_Toc185505642"/>
      <w:bookmarkStart w:id="5042" w:name="_Toc222784293"/>
      <w:r w:rsidRPr="000A0A5F">
        <w:t>5.6.3.9.2</w:t>
      </w:r>
      <w:r w:rsidRPr="000A0A5F">
        <w:tab/>
        <w:t>Resource definition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3" w:name="_Toc27044642"/>
      <w:bookmarkStart w:id="5044" w:name="_Toc36033684"/>
      <w:bookmarkStart w:id="5045" w:name="_Toc45131821"/>
      <w:bookmarkStart w:id="5046" w:name="_Toc49776106"/>
      <w:bookmarkStart w:id="5047" w:name="_Toc51747026"/>
      <w:bookmarkStart w:id="5048" w:name="_Toc66360566"/>
      <w:bookmarkStart w:id="5049" w:name="_Toc68105071"/>
      <w:bookmarkStart w:id="5050" w:name="_Toc74755701"/>
      <w:bookmarkStart w:id="5051" w:name="_Toc105674575"/>
      <w:bookmarkStart w:id="5052" w:name="_Toc130502623"/>
      <w:bookmarkStart w:id="5053" w:name="_Toc153625410"/>
      <w:bookmarkStart w:id="5054" w:name="_Toc185505643"/>
      <w:bookmarkStart w:id="5055" w:name="_Toc222784294"/>
      <w:r w:rsidRPr="000A0A5F">
        <w:t>5.6.3.9.3</w:t>
      </w:r>
      <w:r w:rsidRPr="000A0A5F">
        <w:tab/>
        <w:t>Resource methods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11A30A1" w14:textId="77777777" w:rsidR="00CB0DD7" w:rsidRPr="000A0A5F" w:rsidRDefault="00CB0DD7" w:rsidP="00233139">
      <w:pPr>
        <w:pStyle w:val="H6"/>
      </w:pPr>
      <w:bookmarkStart w:id="5056" w:name="_Toc27044643"/>
      <w:bookmarkStart w:id="5057" w:name="_Toc36033685"/>
      <w:bookmarkStart w:id="5058" w:name="_Toc45131822"/>
      <w:bookmarkStart w:id="5059" w:name="_Toc49776107"/>
      <w:bookmarkStart w:id="5060" w:name="_Toc51747027"/>
      <w:bookmarkStart w:id="5061" w:name="_Toc66360567"/>
      <w:bookmarkStart w:id="5062" w:name="_Toc68105072"/>
      <w:bookmarkStart w:id="5063" w:name="_Toc74755702"/>
      <w:bookmarkStart w:id="5064" w:name="_Toc105674576"/>
      <w:bookmarkStart w:id="5065" w:name="_Toc130502624"/>
      <w:bookmarkStart w:id="5066" w:name="_Toc153625411"/>
      <w:bookmarkStart w:id="5067" w:name="_Toc185505644"/>
      <w:r w:rsidRPr="000A0A5F">
        <w:t>5.6.3.9.3.1</w:t>
      </w:r>
      <w:r w:rsidRPr="000A0A5F">
        <w:tab/>
        <w:t>GET</w:t>
      </w:r>
      <w:bookmarkEnd w:id="5056"/>
      <w:bookmarkEnd w:id="5057"/>
      <w:bookmarkEnd w:id="5058"/>
      <w:bookmarkEnd w:id="5059"/>
      <w:bookmarkEnd w:id="5060"/>
      <w:bookmarkEnd w:id="5061"/>
      <w:bookmarkEnd w:id="5062"/>
      <w:bookmarkEnd w:id="5063"/>
      <w:bookmarkEnd w:id="5064"/>
      <w:bookmarkEnd w:id="5065"/>
      <w:bookmarkEnd w:id="5066"/>
      <w:bookmarkEnd w:id="5067"/>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68" w:name="_Toc27044644"/>
      <w:bookmarkStart w:id="5069" w:name="_Toc36033686"/>
      <w:bookmarkStart w:id="5070" w:name="_Toc45131823"/>
      <w:bookmarkStart w:id="5071" w:name="_Toc49776108"/>
      <w:bookmarkStart w:id="5072" w:name="_Toc51747028"/>
      <w:bookmarkStart w:id="5073" w:name="_Toc66360568"/>
      <w:bookmarkStart w:id="5074" w:name="_Toc68105073"/>
      <w:bookmarkStart w:id="5075" w:name="_Toc74755703"/>
      <w:bookmarkStart w:id="5076" w:name="_Toc105674577"/>
      <w:bookmarkStart w:id="5077" w:name="_Toc130502625"/>
      <w:bookmarkStart w:id="5078" w:name="_Toc153625412"/>
      <w:bookmarkStart w:id="5079" w:name="_Toc185505645"/>
      <w:r w:rsidRPr="000A0A5F">
        <w:t>5.6.3.9.3.2</w:t>
      </w:r>
      <w:r w:rsidRPr="000A0A5F">
        <w:tab/>
        <w:t>PUT</w:t>
      </w:r>
      <w:bookmarkEnd w:id="5068"/>
      <w:bookmarkEnd w:id="5069"/>
      <w:bookmarkEnd w:id="5070"/>
      <w:bookmarkEnd w:id="5071"/>
      <w:bookmarkEnd w:id="5072"/>
      <w:bookmarkEnd w:id="5073"/>
      <w:bookmarkEnd w:id="5074"/>
      <w:bookmarkEnd w:id="5075"/>
      <w:bookmarkEnd w:id="5076"/>
      <w:bookmarkEnd w:id="5077"/>
      <w:bookmarkEnd w:id="5078"/>
      <w:bookmarkEnd w:id="5079"/>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0" w:name="_Toc27044645"/>
      <w:bookmarkStart w:id="5081" w:name="_Toc36033687"/>
      <w:bookmarkStart w:id="5082" w:name="_Toc45131824"/>
      <w:bookmarkStart w:id="5083" w:name="_Toc49776109"/>
      <w:bookmarkStart w:id="5084" w:name="_Toc51747029"/>
      <w:bookmarkStart w:id="5085" w:name="_Toc66360569"/>
      <w:bookmarkStart w:id="5086" w:name="_Toc68105074"/>
      <w:bookmarkStart w:id="5087" w:name="_Toc74755704"/>
      <w:bookmarkStart w:id="5088" w:name="_Toc105674578"/>
      <w:bookmarkStart w:id="5089" w:name="_Toc130502626"/>
      <w:bookmarkStart w:id="5090" w:name="_Toc153625413"/>
      <w:bookmarkStart w:id="5091" w:name="_Toc185505646"/>
      <w:r w:rsidRPr="000A0A5F">
        <w:t>5.6.3.9.3.3</w:t>
      </w:r>
      <w:r w:rsidRPr="000A0A5F">
        <w:tab/>
        <w:t>PATCH</w:t>
      </w:r>
      <w:bookmarkEnd w:id="5080"/>
      <w:bookmarkEnd w:id="5081"/>
      <w:bookmarkEnd w:id="5082"/>
      <w:bookmarkEnd w:id="5083"/>
      <w:bookmarkEnd w:id="5084"/>
      <w:bookmarkEnd w:id="5085"/>
      <w:bookmarkEnd w:id="5086"/>
      <w:bookmarkEnd w:id="5087"/>
      <w:bookmarkEnd w:id="5088"/>
      <w:bookmarkEnd w:id="5089"/>
      <w:bookmarkEnd w:id="5090"/>
      <w:bookmarkEnd w:id="5091"/>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2" w:name="_Toc27044646"/>
      <w:bookmarkStart w:id="5093" w:name="_Toc36033688"/>
      <w:bookmarkStart w:id="5094" w:name="_Toc45131825"/>
      <w:bookmarkStart w:id="5095" w:name="_Toc49776110"/>
      <w:bookmarkStart w:id="5096" w:name="_Toc51747030"/>
      <w:bookmarkStart w:id="5097" w:name="_Toc66360570"/>
      <w:bookmarkStart w:id="5098" w:name="_Toc68105075"/>
      <w:bookmarkStart w:id="5099" w:name="_Toc74755705"/>
      <w:bookmarkStart w:id="5100" w:name="_Toc105674579"/>
      <w:bookmarkStart w:id="5101" w:name="_Toc130502627"/>
      <w:bookmarkStart w:id="5102" w:name="_Toc153625414"/>
      <w:bookmarkStart w:id="5103" w:name="_Toc185505647"/>
      <w:r w:rsidRPr="000A0A5F">
        <w:t>5.6.3.9.3.4</w:t>
      </w:r>
      <w:r w:rsidRPr="000A0A5F">
        <w:tab/>
        <w:t>POST</w:t>
      </w:r>
      <w:bookmarkEnd w:id="5092"/>
      <w:bookmarkEnd w:id="5093"/>
      <w:bookmarkEnd w:id="5094"/>
      <w:bookmarkEnd w:id="5095"/>
      <w:bookmarkEnd w:id="5096"/>
      <w:bookmarkEnd w:id="5097"/>
      <w:bookmarkEnd w:id="5098"/>
      <w:bookmarkEnd w:id="5099"/>
      <w:bookmarkEnd w:id="5100"/>
      <w:bookmarkEnd w:id="5101"/>
      <w:bookmarkEnd w:id="5102"/>
      <w:bookmarkEnd w:id="510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04" w:name="_Toc27044647"/>
      <w:bookmarkStart w:id="5105" w:name="_Toc36033689"/>
      <w:bookmarkStart w:id="5106" w:name="_Toc45131826"/>
      <w:bookmarkStart w:id="5107" w:name="_Toc49776111"/>
      <w:bookmarkStart w:id="5108" w:name="_Toc51747031"/>
      <w:bookmarkStart w:id="5109" w:name="_Toc66360571"/>
      <w:bookmarkStart w:id="5110" w:name="_Toc68105076"/>
      <w:bookmarkStart w:id="5111" w:name="_Toc74755706"/>
      <w:bookmarkStart w:id="5112" w:name="_Toc105674580"/>
      <w:bookmarkStart w:id="5113" w:name="_Toc130502628"/>
      <w:bookmarkStart w:id="5114" w:name="_Toc153625415"/>
      <w:bookmarkStart w:id="5115" w:name="_Toc185505648"/>
      <w:r w:rsidRPr="000A0A5F">
        <w:t>5.6.3.9.3.5</w:t>
      </w:r>
      <w:r w:rsidRPr="000A0A5F">
        <w:tab/>
        <w:t>DELETE</w:t>
      </w:r>
      <w:bookmarkEnd w:id="5104"/>
      <w:bookmarkEnd w:id="5105"/>
      <w:bookmarkEnd w:id="5106"/>
      <w:bookmarkEnd w:id="5107"/>
      <w:bookmarkEnd w:id="5108"/>
      <w:bookmarkEnd w:id="5109"/>
      <w:bookmarkEnd w:id="5110"/>
      <w:bookmarkEnd w:id="5111"/>
      <w:bookmarkEnd w:id="5112"/>
      <w:bookmarkEnd w:id="5113"/>
      <w:bookmarkEnd w:id="5114"/>
      <w:bookmarkEnd w:id="511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16" w:name="_Toc27044648"/>
      <w:bookmarkStart w:id="5117" w:name="_Toc36033690"/>
      <w:bookmarkStart w:id="5118" w:name="_Toc45131827"/>
      <w:bookmarkStart w:id="5119" w:name="_Toc49776112"/>
      <w:bookmarkStart w:id="5120" w:name="_Toc51747032"/>
      <w:bookmarkStart w:id="5121" w:name="_Toc66360572"/>
      <w:bookmarkStart w:id="5122" w:name="_Toc68105077"/>
      <w:bookmarkStart w:id="5123" w:name="_Toc74755707"/>
      <w:bookmarkStart w:id="5124" w:name="_Toc105674581"/>
      <w:bookmarkStart w:id="5125" w:name="_Toc130502629"/>
      <w:bookmarkStart w:id="5126" w:name="_Toc153625416"/>
      <w:bookmarkStart w:id="5127" w:name="_Toc185505649"/>
      <w:bookmarkStart w:id="5128" w:name="_Toc222784295"/>
      <w:r w:rsidRPr="000A0A5F">
        <w:t>5.6.3.10</w:t>
      </w:r>
      <w:r w:rsidRPr="000A0A5F">
        <w:tab/>
        <w:t>Void</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538E311" w14:textId="77777777" w:rsidR="00CB0DD7" w:rsidRPr="000A0A5F" w:rsidRDefault="00CB0DD7">
      <w:pPr>
        <w:pStyle w:val="Heading4"/>
        <w:rPr>
          <w:lang w:eastAsia="zh-CN"/>
        </w:rPr>
      </w:pPr>
      <w:bookmarkStart w:id="5129" w:name="_Toc45131833"/>
      <w:bookmarkStart w:id="5130" w:name="_Toc49776118"/>
      <w:bookmarkStart w:id="5131" w:name="_Toc51747038"/>
      <w:bookmarkStart w:id="5132" w:name="_Toc66360573"/>
      <w:bookmarkStart w:id="5133" w:name="_Toc68105078"/>
      <w:bookmarkStart w:id="5134" w:name="_Toc74755708"/>
      <w:bookmarkStart w:id="5135" w:name="_Toc105674582"/>
      <w:bookmarkStart w:id="5136" w:name="_Toc130502630"/>
      <w:bookmarkStart w:id="5137" w:name="_Toc153625417"/>
      <w:bookmarkStart w:id="5138" w:name="_Toc185505650"/>
      <w:bookmarkStart w:id="5139" w:name="_Toc222784296"/>
      <w:r w:rsidRPr="000A0A5F">
        <w:t>5.6.3.11</w:t>
      </w:r>
      <w:r w:rsidRPr="000A0A5F">
        <w:tab/>
        <w:t xml:space="preserve">Resource: ManagePort </w:t>
      </w:r>
      <w:r w:rsidRPr="000A0A5F">
        <w:rPr>
          <w:rFonts w:hint="eastAsia"/>
          <w:lang w:eastAsia="zh-CN"/>
        </w:rPr>
        <w:t>Configuration</w:t>
      </w:r>
      <w:r w:rsidRPr="000A0A5F">
        <w:rPr>
          <w:lang w:eastAsia="zh-CN"/>
        </w:rPr>
        <w:t>s</w:t>
      </w:r>
      <w:bookmarkEnd w:id="5129"/>
      <w:bookmarkEnd w:id="5130"/>
      <w:bookmarkEnd w:id="5131"/>
      <w:bookmarkEnd w:id="5132"/>
      <w:bookmarkEnd w:id="5133"/>
      <w:bookmarkEnd w:id="5134"/>
      <w:bookmarkEnd w:id="5135"/>
      <w:bookmarkEnd w:id="5136"/>
      <w:bookmarkEnd w:id="5137"/>
      <w:bookmarkEnd w:id="5138"/>
      <w:bookmarkEnd w:id="5139"/>
    </w:p>
    <w:p w14:paraId="426BC26A" w14:textId="77777777" w:rsidR="00CB0DD7" w:rsidRPr="000A0A5F" w:rsidRDefault="00CB0DD7">
      <w:pPr>
        <w:pStyle w:val="Heading5"/>
      </w:pPr>
      <w:bookmarkStart w:id="5140" w:name="_Toc45131834"/>
      <w:bookmarkStart w:id="5141" w:name="_Toc49776119"/>
      <w:bookmarkStart w:id="5142" w:name="_Toc51747039"/>
      <w:bookmarkStart w:id="5143" w:name="_Toc66360574"/>
      <w:bookmarkStart w:id="5144" w:name="_Toc68105079"/>
      <w:bookmarkStart w:id="5145" w:name="_Toc74755709"/>
      <w:bookmarkStart w:id="5146" w:name="_Toc105674583"/>
      <w:bookmarkStart w:id="5147" w:name="_Toc130502631"/>
      <w:bookmarkStart w:id="5148" w:name="_Toc153625418"/>
      <w:bookmarkStart w:id="5149" w:name="_Toc185505651"/>
      <w:bookmarkStart w:id="5150" w:name="_Toc222784297"/>
      <w:r w:rsidRPr="000A0A5F">
        <w:t>5.6.3.11.1</w:t>
      </w:r>
      <w:r w:rsidRPr="000A0A5F">
        <w:tab/>
        <w:t>Introduction</w:t>
      </w:r>
      <w:bookmarkEnd w:id="5140"/>
      <w:bookmarkEnd w:id="5141"/>
      <w:bookmarkEnd w:id="5142"/>
      <w:bookmarkEnd w:id="5143"/>
      <w:bookmarkEnd w:id="5144"/>
      <w:bookmarkEnd w:id="5145"/>
      <w:bookmarkEnd w:id="5146"/>
      <w:bookmarkEnd w:id="5147"/>
      <w:bookmarkEnd w:id="5148"/>
      <w:bookmarkEnd w:id="5149"/>
      <w:bookmarkEnd w:id="515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1" w:name="_Toc45131835"/>
      <w:bookmarkStart w:id="5152" w:name="_Toc49776120"/>
      <w:bookmarkStart w:id="5153" w:name="_Toc51747040"/>
      <w:bookmarkStart w:id="5154" w:name="_Toc66360575"/>
      <w:bookmarkStart w:id="5155" w:name="_Toc68105080"/>
      <w:bookmarkStart w:id="5156" w:name="_Toc74755710"/>
      <w:bookmarkStart w:id="5157" w:name="_Toc105674584"/>
      <w:bookmarkStart w:id="5158" w:name="_Toc130502632"/>
      <w:bookmarkStart w:id="5159" w:name="_Toc153625419"/>
      <w:bookmarkStart w:id="5160" w:name="_Toc185505652"/>
      <w:bookmarkStart w:id="5161" w:name="_Toc222784298"/>
      <w:r w:rsidRPr="000A0A5F">
        <w:lastRenderedPageBreak/>
        <w:t>5.6.3.11.2</w:t>
      </w:r>
      <w:r w:rsidRPr="000A0A5F">
        <w:tab/>
        <w:t>Resource definition</w:t>
      </w:r>
      <w:bookmarkEnd w:id="5151"/>
      <w:bookmarkEnd w:id="5152"/>
      <w:bookmarkEnd w:id="5153"/>
      <w:bookmarkEnd w:id="5154"/>
      <w:bookmarkEnd w:id="5155"/>
      <w:bookmarkEnd w:id="5156"/>
      <w:bookmarkEnd w:id="5157"/>
      <w:bookmarkEnd w:id="5158"/>
      <w:bookmarkEnd w:id="5159"/>
      <w:bookmarkEnd w:id="5160"/>
      <w:bookmarkEnd w:id="516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2" w:name="_Toc45131836"/>
      <w:bookmarkStart w:id="5163" w:name="_Toc49776121"/>
      <w:bookmarkStart w:id="5164" w:name="_Toc51747041"/>
      <w:bookmarkStart w:id="5165" w:name="_Toc66360576"/>
      <w:bookmarkStart w:id="5166" w:name="_Toc68105081"/>
      <w:bookmarkStart w:id="5167" w:name="_Toc74755711"/>
      <w:bookmarkStart w:id="5168" w:name="_Toc105674585"/>
      <w:bookmarkStart w:id="5169" w:name="_Toc130502633"/>
      <w:bookmarkStart w:id="5170" w:name="_Toc153625420"/>
      <w:bookmarkStart w:id="5171" w:name="_Toc185505653"/>
      <w:bookmarkStart w:id="5172" w:name="_Toc222784299"/>
      <w:r w:rsidRPr="000A0A5F">
        <w:t>5.6.3.11.3</w:t>
      </w:r>
      <w:r w:rsidRPr="000A0A5F">
        <w:tab/>
        <w:t>Resource methods</w:t>
      </w:r>
      <w:bookmarkEnd w:id="5162"/>
      <w:bookmarkEnd w:id="5163"/>
      <w:bookmarkEnd w:id="5164"/>
      <w:bookmarkEnd w:id="5165"/>
      <w:bookmarkEnd w:id="5166"/>
      <w:bookmarkEnd w:id="5167"/>
      <w:bookmarkEnd w:id="5168"/>
      <w:bookmarkEnd w:id="5169"/>
      <w:bookmarkEnd w:id="5170"/>
      <w:bookmarkEnd w:id="5171"/>
      <w:bookmarkEnd w:id="5172"/>
    </w:p>
    <w:p w14:paraId="4616EDB9" w14:textId="77777777" w:rsidR="00CB0DD7" w:rsidRPr="000A0A5F" w:rsidRDefault="00CB0DD7" w:rsidP="00233139">
      <w:pPr>
        <w:pStyle w:val="H6"/>
      </w:pPr>
      <w:bookmarkStart w:id="5173" w:name="_Toc45131837"/>
      <w:bookmarkStart w:id="5174" w:name="_Toc49776122"/>
      <w:bookmarkStart w:id="5175" w:name="_Toc51747042"/>
      <w:bookmarkStart w:id="5176" w:name="_Toc66360577"/>
      <w:bookmarkStart w:id="5177" w:name="_Toc68105082"/>
      <w:bookmarkStart w:id="5178" w:name="_Toc74755712"/>
      <w:bookmarkStart w:id="5179" w:name="_Toc105674586"/>
      <w:bookmarkStart w:id="5180" w:name="_Toc130502634"/>
      <w:bookmarkStart w:id="5181" w:name="_Toc153625421"/>
      <w:bookmarkStart w:id="5182" w:name="_Toc185505654"/>
      <w:r w:rsidRPr="000A0A5F">
        <w:t>5.6.3.11.3.1</w:t>
      </w:r>
      <w:r w:rsidRPr="000A0A5F">
        <w:tab/>
        <w:t>GET</w:t>
      </w:r>
      <w:bookmarkEnd w:id="5173"/>
      <w:bookmarkEnd w:id="5174"/>
      <w:bookmarkEnd w:id="5175"/>
      <w:bookmarkEnd w:id="5176"/>
      <w:bookmarkEnd w:id="5177"/>
      <w:bookmarkEnd w:id="5178"/>
      <w:bookmarkEnd w:id="5179"/>
      <w:bookmarkEnd w:id="5180"/>
      <w:bookmarkEnd w:id="5181"/>
      <w:bookmarkEnd w:id="5182"/>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3" w:name="_Toc45131838"/>
      <w:bookmarkStart w:id="5184" w:name="_Toc49776123"/>
      <w:bookmarkStart w:id="5185" w:name="_Toc51747043"/>
      <w:bookmarkStart w:id="5186" w:name="_Toc66360578"/>
      <w:bookmarkStart w:id="5187" w:name="_Toc68105083"/>
      <w:bookmarkStart w:id="5188" w:name="_Toc74755713"/>
      <w:bookmarkStart w:id="5189" w:name="_Toc105674587"/>
      <w:bookmarkStart w:id="5190" w:name="_Toc130502635"/>
      <w:bookmarkStart w:id="5191" w:name="_Toc153625422"/>
      <w:bookmarkStart w:id="5192" w:name="_Toc185505655"/>
      <w:r w:rsidRPr="000A0A5F">
        <w:t>5.6.3.11.3.2</w:t>
      </w:r>
      <w:r w:rsidRPr="000A0A5F">
        <w:tab/>
        <w:t>PUT</w:t>
      </w:r>
      <w:bookmarkEnd w:id="5183"/>
      <w:bookmarkEnd w:id="5184"/>
      <w:bookmarkEnd w:id="5185"/>
      <w:bookmarkEnd w:id="5186"/>
      <w:bookmarkEnd w:id="5187"/>
      <w:bookmarkEnd w:id="5188"/>
      <w:bookmarkEnd w:id="5189"/>
      <w:bookmarkEnd w:id="5190"/>
      <w:bookmarkEnd w:id="5191"/>
      <w:bookmarkEnd w:id="5192"/>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3" w:name="_Toc45131839"/>
      <w:bookmarkStart w:id="5194" w:name="_Toc49776124"/>
      <w:bookmarkStart w:id="5195" w:name="_Toc51747044"/>
      <w:bookmarkStart w:id="5196" w:name="_Toc66360579"/>
      <w:bookmarkStart w:id="5197" w:name="_Toc68105084"/>
      <w:bookmarkStart w:id="5198" w:name="_Toc74755714"/>
      <w:bookmarkStart w:id="5199" w:name="_Toc105674588"/>
      <w:bookmarkStart w:id="5200" w:name="_Toc130502636"/>
      <w:bookmarkStart w:id="5201" w:name="_Toc153625423"/>
      <w:bookmarkStart w:id="5202" w:name="_Toc185505656"/>
      <w:r w:rsidRPr="000A0A5F">
        <w:t>5.6.3.11.3.3</w:t>
      </w:r>
      <w:r w:rsidRPr="000A0A5F">
        <w:tab/>
        <w:t>PATCH</w:t>
      </w:r>
      <w:bookmarkEnd w:id="5193"/>
      <w:bookmarkEnd w:id="5194"/>
      <w:bookmarkEnd w:id="5195"/>
      <w:bookmarkEnd w:id="5196"/>
      <w:bookmarkEnd w:id="5197"/>
      <w:bookmarkEnd w:id="5198"/>
      <w:bookmarkEnd w:id="5199"/>
      <w:bookmarkEnd w:id="5200"/>
      <w:bookmarkEnd w:id="5201"/>
      <w:bookmarkEnd w:id="5202"/>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3" w:name="_Toc45131840"/>
      <w:bookmarkStart w:id="5204" w:name="_Toc49776125"/>
      <w:bookmarkStart w:id="5205" w:name="_Toc51747045"/>
      <w:bookmarkStart w:id="5206" w:name="_Toc66360580"/>
      <w:bookmarkStart w:id="5207" w:name="_Toc68105085"/>
      <w:bookmarkStart w:id="5208" w:name="_Toc74755715"/>
      <w:bookmarkStart w:id="5209" w:name="_Toc105674589"/>
      <w:bookmarkStart w:id="5210" w:name="_Toc130502637"/>
      <w:bookmarkStart w:id="5211" w:name="_Toc153625424"/>
      <w:bookmarkStart w:id="5212" w:name="_Toc185505657"/>
      <w:r w:rsidRPr="000A0A5F">
        <w:t>5.6.3.11.3.4</w:t>
      </w:r>
      <w:r w:rsidRPr="000A0A5F">
        <w:tab/>
        <w:t>POST</w:t>
      </w:r>
      <w:bookmarkEnd w:id="5203"/>
      <w:bookmarkEnd w:id="5204"/>
      <w:bookmarkEnd w:id="5205"/>
      <w:bookmarkEnd w:id="5206"/>
      <w:bookmarkEnd w:id="5207"/>
      <w:bookmarkEnd w:id="5208"/>
      <w:bookmarkEnd w:id="5209"/>
      <w:bookmarkEnd w:id="5210"/>
      <w:bookmarkEnd w:id="5211"/>
      <w:bookmarkEnd w:id="5212"/>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3" w:name="_Toc45131841"/>
      <w:bookmarkStart w:id="5214" w:name="_Toc49776126"/>
      <w:bookmarkStart w:id="5215" w:name="_Toc51747046"/>
      <w:bookmarkStart w:id="5216" w:name="_Toc66360581"/>
      <w:bookmarkStart w:id="5217" w:name="_Toc68105086"/>
      <w:bookmarkStart w:id="5218" w:name="_Toc74755716"/>
      <w:bookmarkStart w:id="5219" w:name="_Toc105674590"/>
      <w:bookmarkStart w:id="5220" w:name="_Toc130502638"/>
      <w:bookmarkStart w:id="5221" w:name="_Toc153625425"/>
      <w:bookmarkStart w:id="5222" w:name="_Toc185505658"/>
      <w:r w:rsidRPr="000A0A5F">
        <w:t>5.6.3.11.3.5</w:t>
      </w:r>
      <w:r w:rsidRPr="000A0A5F">
        <w:tab/>
        <w:t>DELETE</w:t>
      </w:r>
      <w:bookmarkEnd w:id="5213"/>
      <w:bookmarkEnd w:id="5214"/>
      <w:bookmarkEnd w:id="5215"/>
      <w:bookmarkEnd w:id="5216"/>
      <w:bookmarkEnd w:id="5217"/>
      <w:bookmarkEnd w:id="5218"/>
      <w:bookmarkEnd w:id="5219"/>
      <w:bookmarkEnd w:id="5220"/>
      <w:bookmarkEnd w:id="5221"/>
      <w:bookmarkEnd w:id="5222"/>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3" w:name="_Toc66360582"/>
      <w:bookmarkStart w:id="5224" w:name="_Toc68105087"/>
      <w:bookmarkStart w:id="5225" w:name="_Toc74755717"/>
      <w:bookmarkStart w:id="5226" w:name="_Toc105674591"/>
      <w:bookmarkStart w:id="5227" w:name="_Toc130502639"/>
      <w:bookmarkStart w:id="5228" w:name="_Toc153625426"/>
      <w:bookmarkStart w:id="5229" w:name="_Toc185505659"/>
      <w:bookmarkStart w:id="5230" w:name="_Toc222784300"/>
      <w:r w:rsidRPr="000A0A5F">
        <w:t>5.6.</w:t>
      </w:r>
      <w:r w:rsidR="0086706F" w:rsidRPr="000A0A5F">
        <w:t>3A</w:t>
      </w:r>
      <w:r w:rsidRPr="000A0A5F">
        <w:tab/>
        <w:t>Notifications</w:t>
      </w:r>
      <w:bookmarkEnd w:id="5223"/>
      <w:bookmarkEnd w:id="5224"/>
      <w:bookmarkEnd w:id="5225"/>
      <w:bookmarkEnd w:id="5226"/>
      <w:bookmarkEnd w:id="5227"/>
      <w:bookmarkEnd w:id="5228"/>
      <w:bookmarkEnd w:id="5229"/>
      <w:bookmarkEnd w:id="5230"/>
    </w:p>
    <w:p w14:paraId="444628C0" w14:textId="77777777" w:rsidR="00CB0DD7" w:rsidRPr="000A0A5F" w:rsidRDefault="00CB0DD7">
      <w:pPr>
        <w:pStyle w:val="Heading4"/>
      </w:pPr>
      <w:bookmarkStart w:id="5231" w:name="_Toc66360583"/>
      <w:bookmarkStart w:id="5232" w:name="_Toc68105088"/>
      <w:bookmarkStart w:id="5233" w:name="_Toc74755718"/>
      <w:bookmarkStart w:id="5234" w:name="_Toc105674592"/>
      <w:bookmarkStart w:id="5235" w:name="_Toc130502640"/>
      <w:bookmarkStart w:id="5236" w:name="_Toc153625427"/>
      <w:bookmarkStart w:id="5237" w:name="_Toc185505660"/>
      <w:bookmarkStart w:id="5238" w:name="_Toc222784301"/>
      <w:r w:rsidRPr="000A0A5F">
        <w:t>5.6.</w:t>
      </w:r>
      <w:r w:rsidR="0086706F" w:rsidRPr="000A0A5F">
        <w:t>3A</w:t>
      </w:r>
      <w:r w:rsidRPr="000A0A5F">
        <w:t>.1</w:t>
      </w:r>
      <w:r w:rsidRPr="000A0A5F">
        <w:tab/>
        <w:t>General</w:t>
      </w:r>
      <w:bookmarkEnd w:id="5231"/>
      <w:bookmarkEnd w:id="5232"/>
      <w:bookmarkEnd w:id="5233"/>
      <w:bookmarkEnd w:id="5234"/>
      <w:bookmarkEnd w:id="5235"/>
      <w:bookmarkEnd w:id="5236"/>
      <w:bookmarkEnd w:id="5237"/>
      <w:bookmarkEnd w:id="5238"/>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rsidP="000D7688">
            <w:pPr>
              <w:pStyle w:val="TAL"/>
              <w:rPr>
                <w:lang w:val="en-US"/>
              </w:rPr>
            </w:pPr>
            <w:r w:rsidRPr="000D7688">
              <w:t>NIDD Configuration</w:t>
            </w:r>
            <w:r w:rsidRPr="000D7688">
              <w:rPr>
                <w:rFonts w:hint="eastAsia"/>
              </w:rPr>
              <w:t xml:space="preserve"> Update </w:t>
            </w:r>
            <w:r w:rsidRPr="000D7688">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rsidP="000D7688">
            <w:pPr>
              <w:pStyle w:val="TAL"/>
            </w:pPr>
            <w:r w:rsidRPr="000D7688">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rsidP="000D7688">
            <w:pPr>
              <w:pStyle w:val="TAL"/>
            </w:pPr>
            <w:r w:rsidRPr="000D7688">
              <w:rPr>
                <w:rFonts w:hint="eastAsia"/>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rsidP="000D7688">
            <w:pPr>
              <w:pStyle w:val="TAL"/>
            </w:pPr>
            <w:r w:rsidRPr="000D7688">
              <w:t>ManagePort</w:t>
            </w:r>
            <w:r w:rsidRPr="000D7688">
              <w:rPr>
                <w:rFonts w:hint="eastAsia"/>
              </w:rPr>
              <w:t xml:space="preserve"> </w:t>
            </w:r>
            <w:r w:rsidRPr="000D7688">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239" w:name="_Toc66360584"/>
      <w:bookmarkStart w:id="5240" w:name="_Toc68105089"/>
      <w:bookmarkStart w:id="5241" w:name="_Toc74755719"/>
      <w:bookmarkStart w:id="5242" w:name="_Toc105674593"/>
      <w:bookmarkStart w:id="5243" w:name="_Toc130502641"/>
      <w:bookmarkStart w:id="5244" w:name="_Toc153625428"/>
      <w:bookmarkStart w:id="5245" w:name="_Toc185505661"/>
      <w:bookmarkStart w:id="5246" w:name="_Toc22278430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39"/>
      <w:bookmarkEnd w:id="5240"/>
      <w:bookmarkEnd w:id="5241"/>
      <w:bookmarkEnd w:id="5242"/>
      <w:bookmarkEnd w:id="5243"/>
      <w:bookmarkEnd w:id="5244"/>
      <w:bookmarkEnd w:id="5245"/>
      <w:bookmarkEnd w:id="5246"/>
    </w:p>
    <w:p w14:paraId="0329DF84" w14:textId="77777777" w:rsidR="00CB0DD7" w:rsidRPr="000A0A5F" w:rsidRDefault="00CB0DD7">
      <w:pPr>
        <w:pStyle w:val="Heading5"/>
        <w:rPr>
          <w:noProof/>
        </w:rPr>
      </w:pPr>
      <w:bookmarkStart w:id="5247" w:name="_Toc66360585"/>
      <w:bookmarkStart w:id="5248" w:name="_Toc68105090"/>
      <w:bookmarkStart w:id="5249" w:name="_Toc74755720"/>
      <w:bookmarkStart w:id="5250" w:name="_Toc105674594"/>
      <w:bookmarkStart w:id="5251" w:name="_Toc130502642"/>
      <w:bookmarkStart w:id="5252" w:name="_Toc153625429"/>
      <w:bookmarkStart w:id="5253" w:name="_Toc185505662"/>
      <w:bookmarkStart w:id="5254" w:name="_Toc222784303"/>
      <w:r w:rsidRPr="000A0A5F">
        <w:t>5.6.</w:t>
      </w:r>
      <w:r w:rsidR="0086706F" w:rsidRPr="000A0A5F">
        <w:t>3A</w:t>
      </w:r>
      <w:r w:rsidRPr="000A0A5F">
        <w:t>.2</w:t>
      </w:r>
      <w:r w:rsidRPr="000A0A5F">
        <w:rPr>
          <w:noProof/>
        </w:rPr>
        <w:t>.1</w:t>
      </w:r>
      <w:r w:rsidRPr="000A0A5F">
        <w:rPr>
          <w:noProof/>
        </w:rPr>
        <w:tab/>
        <w:t>Description</w:t>
      </w:r>
      <w:bookmarkEnd w:id="5247"/>
      <w:bookmarkEnd w:id="5248"/>
      <w:bookmarkEnd w:id="5249"/>
      <w:bookmarkEnd w:id="5250"/>
      <w:bookmarkEnd w:id="5251"/>
      <w:bookmarkEnd w:id="5252"/>
      <w:bookmarkEnd w:id="5253"/>
      <w:bookmarkEnd w:id="5254"/>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55" w:name="_Toc66360586"/>
      <w:bookmarkStart w:id="5256" w:name="_Toc68105091"/>
      <w:bookmarkStart w:id="5257" w:name="_Toc74755721"/>
      <w:bookmarkStart w:id="5258" w:name="_Toc105674595"/>
      <w:bookmarkStart w:id="5259" w:name="_Toc130502643"/>
      <w:bookmarkStart w:id="5260" w:name="_Toc153625430"/>
      <w:bookmarkStart w:id="5261" w:name="_Toc185505663"/>
      <w:bookmarkStart w:id="5262" w:name="_Toc222784304"/>
      <w:r w:rsidRPr="000A0A5F">
        <w:lastRenderedPageBreak/>
        <w:t>5.6.</w:t>
      </w:r>
      <w:r w:rsidR="0086706F" w:rsidRPr="000A0A5F">
        <w:t>3A</w:t>
      </w:r>
      <w:r w:rsidRPr="000A0A5F">
        <w:t>.2</w:t>
      </w:r>
      <w:r w:rsidRPr="000A0A5F">
        <w:rPr>
          <w:noProof/>
        </w:rPr>
        <w:t>.2</w:t>
      </w:r>
      <w:r w:rsidRPr="000A0A5F">
        <w:rPr>
          <w:noProof/>
        </w:rPr>
        <w:tab/>
        <w:t>Target URI</w:t>
      </w:r>
      <w:bookmarkEnd w:id="5255"/>
      <w:bookmarkEnd w:id="5256"/>
      <w:bookmarkEnd w:id="5257"/>
      <w:bookmarkEnd w:id="5258"/>
      <w:bookmarkEnd w:id="5259"/>
      <w:bookmarkEnd w:id="5260"/>
      <w:bookmarkEnd w:id="5261"/>
      <w:bookmarkEnd w:id="5262"/>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3" w:name="_Toc66360587"/>
      <w:bookmarkStart w:id="5264" w:name="_Toc68105092"/>
      <w:bookmarkStart w:id="5265" w:name="_Toc74755722"/>
      <w:bookmarkStart w:id="5266" w:name="_Toc105674596"/>
      <w:bookmarkStart w:id="5267" w:name="_Toc130502644"/>
      <w:bookmarkStart w:id="5268" w:name="_Toc153625431"/>
      <w:bookmarkStart w:id="5269" w:name="_Toc185505664"/>
      <w:bookmarkStart w:id="5270" w:name="_Toc222784305"/>
      <w:r w:rsidRPr="000A0A5F">
        <w:t>5.6.</w:t>
      </w:r>
      <w:r w:rsidR="0086706F" w:rsidRPr="000A0A5F">
        <w:t>3A</w:t>
      </w:r>
      <w:r w:rsidRPr="000A0A5F">
        <w:t>.2</w:t>
      </w:r>
      <w:r w:rsidRPr="000A0A5F">
        <w:rPr>
          <w:noProof/>
        </w:rPr>
        <w:t>.3</w:t>
      </w:r>
      <w:r w:rsidRPr="000A0A5F">
        <w:rPr>
          <w:noProof/>
        </w:rPr>
        <w:tab/>
        <w:t>Standard Methods</w:t>
      </w:r>
      <w:bookmarkEnd w:id="5263"/>
      <w:bookmarkEnd w:id="5264"/>
      <w:bookmarkEnd w:id="5265"/>
      <w:bookmarkEnd w:id="5266"/>
      <w:bookmarkEnd w:id="5267"/>
      <w:bookmarkEnd w:id="5268"/>
      <w:bookmarkEnd w:id="5269"/>
      <w:bookmarkEnd w:id="5270"/>
    </w:p>
    <w:p w14:paraId="7178A654" w14:textId="77777777" w:rsidR="00CB0DD7" w:rsidRPr="000A0A5F" w:rsidRDefault="00CB0DD7" w:rsidP="00233139">
      <w:pPr>
        <w:pStyle w:val="H6"/>
        <w:rPr>
          <w:noProof/>
        </w:rPr>
      </w:pPr>
      <w:bookmarkStart w:id="5271" w:name="_Toc66360588"/>
      <w:bookmarkStart w:id="5272" w:name="_Toc68105093"/>
      <w:bookmarkStart w:id="5273" w:name="_Toc74755723"/>
      <w:bookmarkStart w:id="5274" w:name="_Toc105674597"/>
      <w:bookmarkStart w:id="5275" w:name="_Toc130502645"/>
      <w:bookmarkStart w:id="5276" w:name="_Toc153625432"/>
      <w:bookmarkStart w:id="5277"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1"/>
      <w:bookmarkEnd w:id="5272"/>
      <w:bookmarkEnd w:id="5273"/>
      <w:bookmarkEnd w:id="5274"/>
      <w:bookmarkEnd w:id="5275"/>
      <w:bookmarkEnd w:id="5276"/>
      <w:bookmarkEnd w:id="5277"/>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78" w:name="_Toc66360589"/>
      <w:bookmarkStart w:id="5279" w:name="_Toc68105094"/>
      <w:bookmarkStart w:id="5280" w:name="_Toc74755724"/>
      <w:bookmarkStart w:id="5281" w:name="_Toc105674598"/>
      <w:bookmarkStart w:id="5282" w:name="_Toc130502646"/>
      <w:bookmarkStart w:id="5283" w:name="_Toc153625433"/>
      <w:bookmarkStart w:id="5284" w:name="_Toc185505666"/>
      <w:r w:rsidRPr="000A0A5F">
        <w:t>5.6.</w:t>
      </w:r>
      <w:r w:rsidR="0086706F" w:rsidRPr="000A0A5F">
        <w:t>3A</w:t>
      </w:r>
      <w:r w:rsidRPr="000A0A5F">
        <w:t>.2.3</w:t>
      </w:r>
      <w:r w:rsidRPr="000A0A5F">
        <w:rPr>
          <w:noProof/>
        </w:rPr>
        <w:t>.2</w:t>
      </w:r>
      <w:r w:rsidRPr="000A0A5F">
        <w:rPr>
          <w:noProof/>
        </w:rPr>
        <w:tab/>
      </w:r>
      <w:r w:rsidRPr="000A0A5F">
        <w:t>Notification via Websocket</w:t>
      </w:r>
      <w:bookmarkEnd w:id="5278"/>
      <w:bookmarkEnd w:id="5279"/>
      <w:bookmarkEnd w:id="5280"/>
      <w:bookmarkEnd w:id="5281"/>
      <w:bookmarkEnd w:id="5282"/>
      <w:bookmarkEnd w:id="5283"/>
      <w:bookmarkEnd w:id="5284"/>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85" w:name="_Toc66360590"/>
      <w:bookmarkStart w:id="5286" w:name="_Toc68105095"/>
      <w:bookmarkStart w:id="5287" w:name="_Toc74755725"/>
      <w:bookmarkStart w:id="5288" w:name="_Toc105674599"/>
      <w:bookmarkStart w:id="5289" w:name="_Toc130502647"/>
      <w:bookmarkStart w:id="5290" w:name="_Toc153625434"/>
      <w:bookmarkStart w:id="5291" w:name="_Toc185505667"/>
      <w:bookmarkStart w:id="5292" w:name="_Toc222784306"/>
      <w:r w:rsidRPr="000A0A5F">
        <w:t>5.6.</w:t>
      </w:r>
      <w:r w:rsidR="0086706F" w:rsidRPr="000A0A5F">
        <w:t>3A</w:t>
      </w:r>
      <w:r w:rsidRPr="000A0A5F">
        <w:t>.3</w:t>
      </w:r>
      <w:r w:rsidRPr="000A0A5F">
        <w:tab/>
        <w:t>NIDD Downlink Data Delivery Status Notification</w:t>
      </w:r>
      <w:bookmarkEnd w:id="5285"/>
      <w:bookmarkEnd w:id="5286"/>
      <w:bookmarkEnd w:id="5287"/>
      <w:bookmarkEnd w:id="5288"/>
      <w:bookmarkEnd w:id="5289"/>
      <w:bookmarkEnd w:id="5290"/>
      <w:bookmarkEnd w:id="5291"/>
      <w:bookmarkEnd w:id="5292"/>
    </w:p>
    <w:p w14:paraId="55A30013" w14:textId="77777777" w:rsidR="00CB0DD7" w:rsidRPr="000A0A5F" w:rsidRDefault="00CB0DD7">
      <w:pPr>
        <w:pStyle w:val="Heading5"/>
        <w:rPr>
          <w:noProof/>
        </w:rPr>
      </w:pPr>
      <w:bookmarkStart w:id="5293" w:name="_Toc66360591"/>
      <w:bookmarkStart w:id="5294" w:name="_Toc68105096"/>
      <w:bookmarkStart w:id="5295" w:name="_Toc74755726"/>
      <w:bookmarkStart w:id="5296" w:name="_Toc105674600"/>
      <w:bookmarkStart w:id="5297" w:name="_Toc130502648"/>
      <w:bookmarkStart w:id="5298" w:name="_Toc153625435"/>
      <w:bookmarkStart w:id="5299" w:name="_Toc185505668"/>
      <w:bookmarkStart w:id="5300" w:name="_Toc222784307"/>
      <w:r w:rsidRPr="000A0A5F">
        <w:t>5.6.</w:t>
      </w:r>
      <w:r w:rsidR="0086706F" w:rsidRPr="000A0A5F">
        <w:t>3A</w:t>
      </w:r>
      <w:r w:rsidRPr="000A0A5F">
        <w:t>.3</w:t>
      </w:r>
      <w:r w:rsidRPr="000A0A5F">
        <w:rPr>
          <w:noProof/>
        </w:rPr>
        <w:t>.1</w:t>
      </w:r>
      <w:r w:rsidRPr="000A0A5F">
        <w:rPr>
          <w:noProof/>
        </w:rPr>
        <w:tab/>
        <w:t>Description</w:t>
      </w:r>
      <w:bookmarkEnd w:id="5293"/>
      <w:bookmarkEnd w:id="5294"/>
      <w:bookmarkEnd w:id="5295"/>
      <w:bookmarkEnd w:id="5296"/>
      <w:bookmarkEnd w:id="5297"/>
      <w:bookmarkEnd w:id="5298"/>
      <w:bookmarkEnd w:id="5299"/>
      <w:bookmarkEnd w:id="5300"/>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1" w:name="_Toc66360592"/>
      <w:bookmarkStart w:id="5302" w:name="_Toc68105097"/>
      <w:bookmarkStart w:id="5303" w:name="_Toc74755727"/>
      <w:bookmarkStart w:id="5304" w:name="_Toc105674601"/>
      <w:bookmarkStart w:id="5305" w:name="_Toc130502649"/>
      <w:bookmarkStart w:id="5306" w:name="_Toc153625436"/>
      <w:bookmarkStart w:id="5307" w:name="_Toc185505669"/>
      <w:bookmarkStart w:id="5308" w:name="_Toc222784308"/>
      <w:r w:rsidRPr="000A0A5F">
        <w:t>5.6.</w:t>
      </w:r>
      <w:r w:rsidR="0086706F" w:rsidRPr="000A0A5F">
        <w:t>3A</w:t>
      </w:r>
      <w:r w:rsidRPr="000A0A5F">
        <w:t>.3</w:t>
      </w:r>
      <w:r w:rsidRPr="000A0A5F">
        <w:rPr>
          <w:noProof/>
        </w:rPr>
        <w:t>.2</w:t>
      </w:r>
      <w:r w:rsidRPr="000A0A5F">
        <w:rPr>
          <w:noProof/>
        </w:rPr>
        <w:tab/>
        <w:t>Target URI</w:t>
      </w:r>
      <w:bookmarkEnd w:id="5301"/>
      <w:bookmarkEnd w:id="5302"/>
      <w:bookmarkEnd w:id="5303"/>
      <w:bookmarkEnd w:id="5304"/>
      <w:bookmarkEnd w:id="5305"/>
      <w:bookmarkEnd w:id="5306"/>
      <w:bookmarkEnd w:id="5307"/>
      <w:bookmarkEnd w:id="5308"/>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09" w:name="_Toc66360593"/>
      <w:bookmarkStart w:id="5310" w:name="_Toc68105098"/>
      <w:bookmarkStart w:id="5311" w:name="_Toc74755728"/>
      <w:bookmarkStart w:id="5312" w:name="_Toc105674602"/>
      <w:bookmarkStart w:id="5313" w:name="_Toc130502650"/>
      <w:bookmarkStart w:id="5314" w:name="_Toc153625437"/>
      <w:bookmarkStart w:id="5315" w:name="_Toc185505670"/>
      <w:bookmarkStart w:id="5316" w:name="_Toc222784309"/>
      <w:r w:rsidRPr="000A0A5F">
        <w:t>5.6.</w:t>
      </w:r>
      <w:r w:rsidR="0086706F" w:rsidRPr="000A0A5F">
        <w:t>3A</w:t>
      </w:r>
      <w:r w:rsidRPr="000A0A5F">
        <w:t>.3</w:t>
      </w:r>
      <w:r w:rsidRPr="000A0A5F">
        <w:rPr>
          <w:noProof/>
        </w:rPr>
        <w:t>.3</w:t>
      </w:r>
      <w:r w:rsidRPr="000A0A5F">
        <w:rPr>
          <w:noProof/>
        </w:rPr>
        <w:tab/>
        <w:t>Standard Methods</w:t>
      </w:r>
      <w:bookmarkEnd w:id="5309"/>
      <w:bookmarkEnd w:id="5310"/>
      <w:bookmarkEnd w:id="5311"/>
      <w:bookmarkEnd w:id="5312"/>
      <w:bookmarkEnd w:id="5313"/>
      <w:bookmarkEnd w:id="5314"/>
      <w:bookmarkEnd w:id="5315"/>
      <w:bookmarkEnd w:id="5316"/>
    </w:p>
    <w:p w14:paraId="34F3EB5F" w14:textId="77777777" w:rsidR="00CB0DD7" w:rsidRPr="000A0A5F" w:rsidRDefault="00CB0DD7" w:rsidP="00233139">
      <w:pPr>
        <w:pStyle w:val="H6"/>
        <w:rPr>
          <w:noProof/>
        </w:rPr>
      </w:pPr>
      <w:bookmarkStart w:id="5317" w:name="_Toc66360594"/>
      <w:bookmarkStart w:id="5318" w:name="_Toc68105099"/>
      <w:bookmarkStart w:id="5319" w:name="_Toc74755729"/>
      <w:bookmarkStart w:id="5320" w:name="_Toc105674603"/>
      <w:bookmarkStart w:id="5321" w:name="_Toc130502651"/>
      <w:bookmarkStart w:id="5322" w:name="_Toc153625438"/>
      <w:bookmarkStart w:id="5323"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17"/>
      <w:bookmarkEnd w:id="5318"/>
      <w:bookmarkEnd w:id="5319"/>
      <w:bookmarkEnd w:id="5320"/>
      <w:bookmarkEnd w:id="5321"/>
      <w:bookmarkEnd w:id="5322"/>
      <w:bookmarkEnd w:id="5323"/>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24" w:name="_Toc66360595"/>
      <w:bookmarkStart w:id="5325" w:name="_Toc68105100"/>
      <w:bookmarkStart w:id="5326" w:name="_Toc74755730"/>
      <w:bookmarkStart w:id="5327" w:name="_Toc105674604"/>
      <w:bookmarkStart w:id="5328" w:name="_Toc130502652"/>
      <w:bookmarkStart w:id="5329" w:name="_Toc153625439"/>
      <w:bookmarkStart w:id="5330"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24"/>
      <w:bookmarkEnd w:id="5325"/>
      <w:bookmarkEnd w:id="5326"/>
      <w:bookmarkEnd w:id="5327"/>
      <w:bookmarkEnd w:id="5328"/>
      <w:bookmarkEnd w:id="5329"/>
      <w:bookmarkEnd w:id="533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1" w:name="_Toc66360596"/>
      <w:bookmarkStart w:id="5332" w:name="_Toc68105101"/>
      <w:bookmarkStart w:id="5333" w:name="_Toc74755731"/>
      <w:bookmarkStart w:id="5334" w:name="_Toc105674605"/>
      <w:bookmarkStart w:id="5335" w:name="_Toc130502653"/>
      <w:bookmarkStart w:id="5336" w:name="_Toc153625440"/>
      <w:bookmarkStart w:id="5337" w:name="_Toc185505673"/>
      <w:bookmarkStart w:id="5338" w:name="_Toc222784310"/>
      <w:r w:rsidRPr="000A0A5F">
        <w:t>5.6.</w:t>
      </w:r>
      <w:r w:rsidR="0096153A" w:rsidRPr="000A0A5F">
        <w:t>3A</w:t>
      </w:r>
      <w:r w:rsidRPr="000A0A5F">
        <w:t>.4</w:t>
      </w:r>
      <w:r w:rsidRPr="000A0A5F">
        <w:tab/>
        <w:t>NIDD Uplink Data Notification</w:t>
      </w:r>
      <w:bookmarkEnd w:id="5331"/>
      <w:bookmarkEnd w:id="5332"/>
      <w:bookmarkEnd w:id="5333"/>
      <w:bookmarkEnd w:id="5334"/>
      <w:bookmarkEnd w:id="5335"/>
      <w:bookmarkEnd w:id="5336"/>
      <w:bookmarkEnd w:id="5337"/>
      <w:bookmarkEnd w:id="5338"/>
    </w:p>
    <w:p w14:paraId="64732755" w14:textId="77777777" w:rsidR="00CB0DD7" w:rsidRPr="000A0A5F" w:rsidRDefault="00CB0DD7">
      <w:pPr>
        <w:pStyle w:val="Heading5"/>
        <w:rPr>
          <w:noProof/>
        </w:rPr>
      </w:pPr>
      <w:bookmarkStart w:id="5339" w:name="_Toc66360597"/>
      <w:bookmarkStart w:id="5340" w:name="_Toc68105102"/>
      <w:bookmarkStart w:id="5341" w:name="_Toc74755732"/>
      <w:bookmarkStart w:id="5342" w:name="_Toc105674606"/>
      <w:bookmarkStart w:id="5343" w:name="_Toc130502654"/>
      <w:bookmarkStart w:id="5344" w:name="_Toc153625441"/>
      <w:bookmarkStart w:id="5345" w:name="_Toc185505674"/>
      <w:bookmarkStart w:id="5346" w:name="_Toc222784311"/>
      <w:r w:rsidRPr="000A0A5F">
        <w:t>5.6.</w:t>
      </w:r>
      <w:r w:rsidR="0096153A" w:rsidRPr="000A0A5F">
        <w:t>3A</w:t>
      </w:r>
      <w:r w:rsidRPr="000A0A5F">
        <w:t>.4</w:t>
      </w:r>
      <w:r w:rsidRPr="000A0A5F">
        <w:rPr>
          <w:noProof/>
        </w:rPr>
        <w:t>.1</w:t>
      </w:r>
      <w:r w:rsidRPr="000A0A5F">
        <w:rPr>
          <w:noProof/>
        </w:rPr>
        <w:tab/>
        <w:t>Description</w:t>
      </w:r>
      <w:bookmarkEnd w:id="5339"/>
      <w:bookmarkEnd w:id="5340"/>
      <w:bookmarkEnd w:id="5341"/>
      <w:bookmarkEnd w:id="5342"/>
      <w:bookmarkEnd w:id="5343"/>
      <w:bookmarkEnd w:id="5344"/>
      <w:bookmarkEnd w:id="5345"/>
      <w:bookmarkEnd w:id="534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47" w:name="_Toc66360598"/>
      <w:bookmarkStart w:id="5348" w:name="_Toc68105103"/>
      <w:bookmarkStart w:id="5349" w:name="_Toc74755733"/>
      <w:bookmarkStart w:id="5350" w:name="_Toc105674607"/>
      <w:bookmarkStart w:id="5351" w:name="_Toc130502655"/>
      <w:bookmarkStart w:id="5352" w:name="_Toc153625442"/>
      <w:bookmarkStart w:id="5353" w:name="_Toc185505675"/>
      <w:bookmarkStart w:id="5354" w:name="_Toc222784312"/>
      <w:r w:rsidRPr="000A0A5F">
        <w:t>5.6.</w:t>
      </w:r>
      <w:r w:rsidR="0096153A" w:rsidRPr="000A0A5F">
        <w:t>3A</w:t>
      </w:r>
      <w:r w:rsidRPr="000A0A5F">
        <w:t>.4</w:t>
      </w:r>
      <w:r w:rsidRPr="000A0A5F">
        <w:rPr>
          <w:noProof/>
        </w:rPr>
        <w:t>.2</w:t>
      </w:r>
      <w:r w:rsidRPr="000A0A5F">
        <w:rPr>
          <w:noProof/>
        </w:rPr>
        <w:tab/>
        <w:t>Target URI</w:t>
      </w:r>
      <w:bookmarkEnd w:id="5347"/>
      <w:bookmarkEnd w:id="5348"/>
      <w:bookmarkEnd w:id="5349"/>
      <w:bookmarkEnd w:id="5350"/>
      <w:bookmarkEnd w:id="5351"/>
      <w:bookmarkEnd w:id="5352"/>
      <w:bookmarkEnd w:id="5353"/>
      <w:bookmarkEnd w:id="5354"/>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55" w:name="_Toc66360599"/>
      <w:bookmarkStart w:id="5356" w:name="_Toc68105104"/>
      <w:bookmarkStart w:id="5357" w:name="_Toc74755734"/>
      <w:bookmarkStart w:id="5358" w:name="_Toc105674608"/>
      <w:bookmarkStart w:id="5359" w:name="_Toc130502656"/>
      <w:bookmarkStart w:id="5360" w:name="_Toc153625443"/>
      <w:bookmarkStart w:id="5361" w:name="_Toc185505676"/>
      <w:bookmarkStart w:id="5362" w:name="_Toc222784313"/>
      <w:r w:rsidRPr="000A0A5F">
        <w:t>5.6.</w:t>
      </w:r>
      <w:r w:rsidR="0096153A" w:rsidRPr="000A0A5F">
        <w:t>3A</w:t>
      </w:r>
      <w:r w:rsidRPr="000A0A5F">
        <w:t>.4</w:t>
      </w:r>
      <w:r w:rsidRPr="000A0A5F">
        <w:rPr>
          <w:noProof/>
        </w:rPr>
        <w:t>.3</w:t>
      </w:r>
      <w:r w:rsidRPr="000A0A5F">
        <w:rPr>
          <w:noProof/>
        </w:rPr>
        <w:tab/>
        <w:t>Standard Methods</w:t>
      </w:r>
      <w:bookmarkEnd w:id="5355"/>
      <w:bookmarkEnd w:id="5356"/>
      <w:bookmarkEnd w:id="5357"/>
      <w:bookmarkEnd w:id="5358"/>
      <w:bookmarkEnd w:id="5359"/>
      <w:bookmarkEnd w:id="5360"/>
      <w:bookmarkEnd w:id="5361"/>
      <w:bookmarkEnd w:id="5362"/>
    </w:p>
    <w:p w14:paraId="50038886" w14:textId="77777777" w:rsidR="00CB0DD7" w:rsidRPr="000A0A5F" w:rsidRDefault="00CB0DD7" w:rsidP="00233139">
      <w:pPr>
        <w:pStyle w:val="H6"/>
        <w:rPr>
          <w:noProof/>
        </w:rPr>
      </w:pPr>
      <w:bookmarkStart w:id="5363" w:name="_Toc66360600"/>
      <w:bookmarkStart w:id="5364" w:name="_Toc68105105"/>
      <w:bookmarkStart w:id="5365" w:name="_Toc74755735"/>
      <w:bookmarkStart w:id="5366" w:name="_Toc105674609"/>
      <w:bookmarkStart w:id="5367" w:name="_Toc130502657"/>
      <w:bookmarkStart w:id="5368" w:name="_Toc153625444"/>
      <w:bookmarkStart w:id="5369"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3"/>
      <w:bookmarkEnd w:id="5364"/>
      <w:bookmarkEnd w:id="5365"/>
      <w:bookmarkEnd w:id="5366"/>
      <w:bookmarkEnd w:id="5367"/>
      <w:bookmarkEnd w:id="5368"/>
      <w:bookmarkEnd w:id="536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0" w:name="_Toc66360601"/>
      <w:bookmarkStart w:id="5371" w:name="_Toc68105106"/>
      <w:bookmarkStart w:id="5372" w:name="_Toc74755736"/>
      <w:bookmarkStart w:id="5373" w:name="_Toc105674610"/>
      <w:bookmarkStart w:id="5374" w:name="_Toc130502658"/>
      <w:bookmarkStart w:id="5375" w:name="_Toc153625445"/>
      <w:bookmarkStart w:id="5376"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0"/>
      <w:bookmarkEnd w:id="5371"/>
      <w:bookmarkEnd w:id="5372"/>
      <w:bookmarkEnd w:id="5373"/>
      <w:bookmarkEnd w:id="5374"/>
      <w:bookmarkEnd w:id="5375"/>
      <w:bookmarkEnd w:id="5376"/>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77" w:name="_Toc66360602"/>
      <w:bookmarkStart w:id="5378" w:name="_Toc68105107"/>
      <w:bookmarkStart w:id="5379" w:name="_Toc74755737"/>
      <w:bookmarkStart w:id="5380" w:name="_Toc105674611"/>
      <w:bookmarkStart w:id="5381" w:name="_Toc130502659"/>
      <w:bookmarkStart w:id="5382" w:name="_Toc153625446"/>
      <w:bookmarkStart w:id="5383" w:name="_Toc185505679"/>
      <w:bookmarkStart w:id="5384" w:name="_Toc222784314"/>
      <w:r w:rsidRPr="000A0A5F">
        <w:t>5.6.</w:t>
      </w:r>
      <w:r w:rsidR="0096153A" w:rsidRPr="000A0A5F">
        <w:t>3A</w:t>
      </w:r>
      <w:r w:rsidRPr="000A0A5F">
        <w:t>.5</w:t>
      </w:r>
      <w:r w:rsidRPr="000A0A5F">
        <w:tab/>
        <w:t>ManagePort Notification</w:t>
      </w:r>
      <w:bookmarkEnd w:id="5377"/>
      <w:bookmarkEnd w:id="5378"/>
      <w:bookmarkEnd w:id="5379"/>
      <w:bookmarkEnd w:id="5380"/>
      <w:bookmarkEnd w:id="5381"/>
      <w:bookmarkEnd w:id="5382"/>
      <w:bookmarkEnd w:id="5383"/>
      <w:bookmarkEnd w:id="5384"/>
    </w:p>
    <w:p w14:paraId="21519710" w14:textId="77777777" w:rsidR="00CB0DD7" w:rsidRPr="000A0A5F" w:rsidRDefault="00CB0DD7">
      <w:pPr>
        <w:pStyle w:val="Heading5"/>
        <w:rPr>
          <w:noProof/>
        </w:rPr>
      </w:pPr>
      <w:bookmarkStart w:id="5385" w:name="_Toc66360603"/>
      <w:bookmarkStart w:id="5386" w:name="_Toc68105108"/>
      <w:bookmarkStart w:id="5387" w:name="_Toc74755738"/>
      <w:bookmarkStart w:id="5388" w:name="_Toc105674612"/>
      <w:bookmarkStart w:id="5389" w:name="_Toc130502660"/>
      <w:bookmarkStart w:id="5390" w:name="_Toc153625447"/>
      <w:bookmarkStart w:id="5391" w:name="_Toc185505680"/>
      <w:bookmarkStart w:id="5392" w:name="_Toc222784315"/>
      <w:r w:rsidRPr="000A0A5F">
        <w:t>5.6.</w:t>
      </w:r>
      <w:r w:rsidR="0096153A" w:rsidRPr="000A0A5F">
        <w:t>3A</w:t>
      </w:r>
      <w:r w:rsidRPr="000A0A5F">
        <w:t>.5</w:t>
      </w:r>
      <w:r w:rsidRPr="000A0A5F">
        <w:rPr>
          <w:noProof/>
        </w:rPr>
        <w:t>.1</w:t>
      </w:r>
      <w:r w:rsidRPr="000A0A5F">
        <w:rPr>
          <w:noProof/>
        </w:rPr>
        <w:tab/>
        <w:t>Description</w:t>
      </w:r>
      <w:bookmarkEnd w:id="5385"/>
      <w:bookmarkEnd w:id="5386"/>
      <w:bookmarkEnd w:id="5387"/>
      <w:bookmarkEnd w:id="5388"/>
      <w:bookmarkEnd w:id="5389"/>
      <w:bookmarkEnd w:id="5390"/>
      <w:bookmarkEnd w:id="5391"/>
      <w:bookmarkEnd w:id="5392"/>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3" w:name="_Toc66360604"/>
      <w:bookmarkStart w:id="5394" w:name="_Toc68105109"/>
      <w:bookmarkStart w:id="5395" w:name="_Toc74755739"/>
      <w:bookmarkStart w:id="5396" w:name="_Toc105674613"/>
      <w:bookmarkStart w:id="5397" w:name="_Toc130502661"/>
      <w:bookmarkStart w:id="5398" w:name="_Toc153625448"/>
      <w:bookmarkStart w:id="5399" w:name="_Toc185505681"/>
      <w:bookmarkStart w:id="5400" w:name="_Toc222784316"/>
      <w:r w:rsidRPr="000A0A5F">
        <w:t>5.6.</w:t>
      </w:r>
      <w:r w:rsidR="0096153A" w:rsidRPr="000A0A5F">
        <w:t>3A</w:t>
      </w:r>
      <w:r w:rsidRPr="000A0A5F">
        <w:t>.5</w:t>
      </w:r>
      <w:r w:rsidRPr="000A0A5F">
        <w:rPr>
          <w:noProof/>
        </w:rPr>
        <w:t>.2</w:t>
      </w:r>
      <w:r w:rsidRPr="000A0A5F">
        <w:rPr>
          <w:noProof/>
        </w:rPr>
        <w:tab/>
        <w:t>Target URI</w:t>
      </w:r>
      <w:bookmarkEnd w:id="5393"/>
      <w:bookmarkEnd w:id="5394"/>
      <w:bookmarkEnd w:id="5395"/>
      <w:bookmarkEnd w:id="5396"/>
      <w:bookmarkEnd w:id="5397"/>
      <w:bookmarkEnd w:id="5398"/>
      <w:bookmarkEnd w:id="5399"/>
      <w:bookmarkEnd w:id="5400"/>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1" w:name="_Toc66360605"/>
      <w:bookmarkStart w:id="5402" w:name="_Toc68105110"/>
      <w:bookmarkStart w:id="5403" w:name="_Toc74755740"/>
      <w:bookmarkStart w:id="5404" w:name="_Toc105674614"/>
      <w:bookmarkStart w:id="5405" w:name="_Toc130502662"/>
      <w:bookmarkStart w:id="5406" w:name="_Toc153625449"/>
      <w:bookmarkStart w:id="5407" w:name="_Toc185505682"/>
      <w:bookmarkStart w:id="5408" w:name="_Toc222784317"/>
      <w:r w:rsidRPr="000A0A5F">
        <w:lastRenderedPageBreak/>
        <w:t>5.6.</w:t>
      </w:r>
      <w:r w:rsidR="0096153A" w:rsidRPr="000A0A5F">
        <w:t>3A</w:t>
      </w:r>
      <w:r w:rsidRPr="000A0A5F">
        <w:t>.5</w:t>
      </w:r>
      <w:r w:rsidRPr="000A0A5F">
        <w:rPr>
          <w:noProof/>
        </w:rPr>
        <w:t>.3</w:t>
      </w:r>
      <w:r w:rsidRPr="000A0A5F">
        <w:rPr>
          <w:noProof/>
        </w:rPr>
        <w:tab/>
        <w:t>Standard Methods</w:t>
      </w:r>
      <w:bookmarkEnd w:id="5401"/>
      <w:bookmarkEnd w:id="5402"/>
      <w:bookmarkEnd w:id="5403"/>
      <w:bookmarkEnd w:id="5404"/>
      <w:bookmarkEnd w:id="5405"/>
      <w:bookmarkEnd w:id="5406"/>
      <w:bookmarkEnd w:id="5407"/>
      <w:bookmarkEnd w:id="5408"/>
    </w:p>
    <w:p w14:paraId="47590F9E" w14:textId="77777777" w:rsidR="00CB0DD7" w:rsidRPr="000A0A5F" w:rsidRDefault="00CB0DD7" w:rsidP="00233139">
      <w:pPr>
        <w:pStyle w:val="H6"/>
        <w:rPr>
          <w:noProof/>
        </w:rPr>
      </w:pPr>
      <w:bookmarkStart w:id="5409" w:name="_Toc66360606"/>
      <w:bookmarkStart w:id="5410" w:name="_Toc68105111"/>
      <w:bookmarkStart w:id="5411" w:name="_Toc74755741"/>
      <w:bookmarkStart w:id="5412" w:name="_Toc105674615"/>
      <w:bookmarkStart w:id="5413" w:name="_Toc130502663"/>
      <w:bookmarkStart w:id="5414" w:name="_Toc153625450"/>
      <w:bookmarkStart w:id="5415"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09"/>
      <w:bookmarkEnd w:id="5410"/>
      <w:bookmarkEnd w:id="5411"/>
      <w:bookmarkEnd w:id="5412"/>
      <w:bookmarkEnd w:id="5413"/>
      <w:bookmarkEnd w:id="5414"/>
      <w:bookmarkEnd w:id="5415"/>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16" w:name="_Toc66360607"/>
      <w:bookmarkStart w:id="5417" w:name="_Toc68105112"/>
      <w:bookmarkStart w:id="5418" w:name="_Toc74755742"/>
      <w:bookmarkStart w:id="5419" w:name="_Toc105674616"/>
      <w:bookmarkStart w:id="5420" w:name="_Toc130502664"/>
      <w:bookmarkStart w:id="5421" w:name="_Toc153625451"/>
      <w:bookmarkStart w:id="5422"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16"/>
      <w:bookmarkEnd w:id="5417"/>
      <w:bookmarkEnd w:id="5418"/>
      <w:bookmarkEnd w:id="5419"/>
      <w:bookmarkEnd w:id="5420"/>
      <w:bookmarkEnd w:id="5421"/>
      <w:bookmarkEnd w:id="5422"/>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3" w:name="_Toc11247515"/>
      <w:bookmarkStart w:id="5424" w:name="_Toc27044654"/>
      <w:bookmarkStart w:id="5425" w:name="_Toc36033696"/>
      <w:bookmarkStart w:id="5426" w:name="_Toc45131842"/>
      <w:bookmarkStart w:id="5427" w:name="_Toc49776127"/>
      <w:bookmarkStart w:id="5428" w:name="_Toc51747047"/>
      <w:bookmarkStart w:id="5429" w:name="_Toc66360608"/>
      <w:bookmarkStart w:id="5430" w:name="_Toc68105113"/>
      <w:bookmarkStart w:id="5431" w:name="_Toc74755743"/>
      <w:bookmarkStart w:id="5432" w:name="_Toc105674617"/>
      <w:bookmarkStart w:id="5433" w:name="_Toc130502665"/>
      <w:bookmarkStart w:id="5434" w:name="_Toc153625452"/>
      <w:bookmarkStart w:id="5435" w:name="_Toc185505685"/>
      <w:bookmarkStart w:id="5436" w:name="_Toc222784318"/>
      <w:r w:rsidRPr="000A0A5F">
        <w:lastRenderedPageBreak/>
        <w:t>5.6.4</w:t>
      </w:r>
      <w:r w:rsidRPr="000A0A5F">
        <w:tab/>
        <w:t>Used Features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37" w:name="_Toc11247516"/>
      <w:bookmarkStart w:id="5438" w:name="_Toc27044655"/>
      <w:bookmarkStart w:id="5439" w:name="_Toc36033697"/>
      <w:bookmarkStart w:id="5440" w:name="_Toc45131843"/>
      <w:bookmarkStart w:id="5441" w:name="_Toc49776128"/>
      <w:bookmarkStart w:id="5442" w:name="_Toc51747048"/>
      <w:bookmarkStart w:id="5443" w:name="_Toc66360609"/>
      <w:bookmarkStart w:id="5444" w:name="_Toc68105114"/>
      <w:bookmarkStart w:id="5445" w:name="_Toc74755744"/>
      <w:bookmarkStart w:id="5446" w:name="_Toc105674618"/>
      <w:bookmarkStart w:id="5447" w:name="_Toc130502666"/>
      <w:bookmarkStart w:id="5448" w:name="_Toc153625453"/>
      <w:bookmarkStart w:id="5449" w:name="_Toc185505686"/>
      <w:bookmarkStart w:id="5450" w:name="_Toc222784319"/>
      <w:r w:rsidRPr="000A0A5F">
        <w:t>5.6.5</w:t>
      </w:r>
      <w:r w:rsidRPr="000A0A5F">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1126FC96" w14:textId="77777777" w:rsidR="00CB0DD7" w:rsidRPr="000A0A5F" w:rsidRDefault="00CB0DD7">
      <w:pPr>
        <w:pStyle w:val="Heading4"/>
      </w:pPr>
      <w:bookmarkStart w:id="5451" w:name="_Toc11247517"/>
      <w:bookmarkStart w:id="5452" w:name="_Toc27044656"/>
      <w:bookmarkStart w:id="5453" w:name="_Toc36033698"/>
      <w:bookmarkStart w:id="5454" w:name="_Toc45131844"/>
      <w:bookmarkStart w:id="5455" w:name="_Toc49776129"/>
      <w:bookmarkStart w:id="5456" w:name="_Toc51747049"/>
      <w:bookmarkStart w:id="5457" w:name="_Toc66360610"/>
      <w:bookmarkStart w:id="5458" w:name="_Toc68105115"/>
      <w:bookmarkStart w:id="5459" w:name="_Toc74755745"/>
      <w:bookmarkStart w:id="5460" w:name="_Toc105674619"/>
      <w:bookmarkStart w:id="5461" w:name="_Toc130502667"/>
      <w:bookmarkStart w:id="5462" w:name="_Toc153625454"/>
      <w:bookmarkStart w:id="5463" w:name="_Toc185505687"/>
      <w:bookmarkStart w:id="5464" w:name="_Toc222784320"/>
      <w:r w:rsidRPr="000A0A5F">
        <w:t>5.6.5.1</w:t>
      </w:r>
      <w:r w:rsidRPr="000A0A5F">
        <w:tab/>
        <w:t>General</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65" w:name="_Toc11247518"/>
      <w:bookmarkStart w:id="5466" w:name="_Toc27044657"/>
      <w:bookmarkStart w:id="5467" w:name="_Toc36033699"/>
      <w:bookmarkStart w:id="5468" w:name="_Toc45131845"/>
      <w:bookmarkStart w:id="5469" w:name="_Toc49776130"/>
      <w:bookmarkStart w:id="5470" w:name="_Toc51747050"/>
      <w:bookmarkStart w:id="5471" w:name="_Toc66360611"/>
      <w:bookmarkStart w:id="5472" w:name="_Toc68105116"/>
      <w:bookmarkStart w:id="5473" w:name="_Toc74755746"/>
      <w:bookmarkStart w:id="5474" w:name="_Toc105674620"/>
      <w:bookmarkStart w:id="5475" w:name="_Toc130502668"/>
      <w:bookmarkStart w:id="5476" w:name="_Toc153625455"/>
      <w:bookmarkStart w:id="5477" w:name="_Toc185505688"/>
      <w:bookmarkStart w:id="5478" w:name="_Toc222784321"/>
      <w:r w:rsidRPr="000A0A5F">
        <w:t>5.6.5.2</w:t>
      </w:r>
      <w:r w:rsidRPr="000A0A5F">
        <w:tab/>
        <w:t>Protocol Errors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79" w:name="_Toc11247519"/>
      <w:bookmarkStart w:id="5480" w:name="_Toc27044658"/>
      <w:bookmarkStart w:id="5481" w:name="_Toc36033700"/>
      <w:bookmarkStart w:id="5482" w:name="_Toc45131846"/>
      <w:bookmarkStart w:id="5483" w:name="_Toc49776131"/>
      <w:bookmarkStart w:id="5484" w:name="_Toc51747051"/>
      <w:bookmarkStart w:id="5485" w:name="_Toc66360612"/>
      <w:bookmarkStart w:id="5486" w:name="_Toc68105117"/>
      <w:bookmarkStart w:id="5487" w:name="_Toc74755747"/>
      <w:bookmarkStart w:id="5488" w:name="_Toc105674621"/>
      <w:bookmarkStart w:id="5489" w:name="_Toc130502669"/>
      <w:bookmarkStart w:id="5490" w:name="_Toc153625456"/>
      <w:bookmarkStart w:id="5491" w:name="_Toc185505689"/>
      <w:bookmarkStart w:id="5492" w:name="_Toc222784322"/>
      <w:r w:rsidRPr="000A0A5F">
        <w:t>5.6.5.3</w:t>
      </w:r>
      <w:r w:rsidRPr="000A0A5F">
        <w:tab/>
        <w:t>Application Errors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3" w:name="_Toc11247520"/>
      <w:bookmarkStart w:id="5494" w:name="_Toc27044659"/>
      <w:bookmarkStart w:id="5495" w:name="_Toc36033701"/>
      <w:bookmarkStart w:id="5496" w:name="_Toc45131847"/>
      <w:bookmarkStart w:id="5497" w:name="_Toc49776132"/>
      <w:bookmarkStart w:id="5498" w:name="_Toc51747052"/>
      <w:bookmarkStart w:id="5499" w:name="_Toc66360613"/>
      <w:bookmarkStart w:id="5500" w:name="_Toc68105118"/>
      <w:bookmarkStart w:id="5501" w:name="_Toc74755748"/>
      <w:bookmarkStart w:id="5502" w:name="_Toc105674622"/>
      <w:bookmarkStart w:id="5503" w:name="_Toc130502670"/>
      <w:bookmarkStart w:id="5504" w:name="_Toc153625457"/>
      <w:bookmarkStart w:id="5505" w:name="_Toc185505690"/>
      <w:bookmarkStart w:id="5506" w:name="_Toc222784323"/>
      <w:r w:rsidRPr="000A0A5F">
        <w:t>5.7</w:t>
      </w:r>
      <w:r w:rsidRPr="000A0A5F">
        <w:tab/>
        <w:t>DeviceTriggering API</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783DD6C" w14:textId="77777777" w:rsidR="00CB0DD7" w:rsidRPr="000A0A5F" w:rsidRDefault="00CB0DD7">
      <w:pPr>
        <w:pStyle w:val="Heading3"/>
      </w:pPr>
      <w:bookmarkStart w:id="5507" w:name="_Toc11247521"/>
      <w:bookmarkStart w:id="5508" w:name="_Toc27044660"/>
      <w:bookmarkStart w:id="5509" w:name="_Toc36033702"/>
      <w:bookmarkStart w:id="5510" w:name="_Toc45131848"/>
      <w:bookmarkStart w:id="5511" w:name="_Toc49776133"/>
      <w:bookmarkStart w:id="5512" w:name="_Toc51747053"/>
      <w:bookmarkStart w:id="5513" w:name="_Toc66360614"/>
      <w:bookmarkStart w:id="5514" w:name="_Toc68105119"/>
      <w:bookmarkStart w:id="5515" w:name="_Toc74755749"/>
      <w:bookmarkStart w:id="5516" w:name="_Toc105674623"/>
      <w:bookmarkStart w:id="5517" w:name="_Toc130502671"/>
      <w:bookmarkStart w:id="5518" w:name="_Toc153625458"/>
      <w:bookmarkStart w:id="5519" w:name="_Toc185505691"/>
      <w:bookmarkStart w:id="5520" w:name="_Toc222784324"/>
      <w:r w:rsidRPr="000A0A5F">
        <w:t>5.7.1</w:t>
      </w:r>
      <w:r w:rsidRPr="000A0A5F">
        <w:tab/>
        <w:t>Overview</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1" w:name="_Toc11247522"/>
      <w:bookmarkStart w:id="5522" w:name="_Toc27044661"/>
      <w:bookmarkStart w:id="5523" w:name="_Toc36033703"/>
      <w:bookmarkStart w:id="5524" w:name="_Toc45131849"/>
      <w:bookmarkStart w:id="5525" w:name="_Toc49776134"/>
      <w:bookmarkStart w:id="5526" w:name="_Toc51747054"/>
      <w:bookmarkStart w:id="5527" w:name="_Toc66360615"/>
      <w:bookmarkStart w:id="5528" w:name="_Toc68105120"/>
      <w:bookmarkStart w:id="5529" w:name="_Toc74755750"/>
      <w:bookmarkStart w:id="5530" w:name="_Toc105674624"/>
      <w:bookmarkStart w:id="5531" w:name="_Toc130502672"/>
      <w:bookmarkStart w:id="5532" w:name="_Toc153625459"/>
      <w:bookmarkStart w:id="5533" w:name="_Toc185505692"/>
      <w:bookmarkStart w:id="5534" w:name="_Toc222784325"/>
      <w:r w:rsidRPr="000A0A5F">
        <w:t>5.7.2</w:t>
      </w:r>
      <w:r w:rsidRPr="000A0A5F">
        <w:tab/>
        <w:t>Data model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D075734" w14:textId="77777777" w:rsidR="00CB0DD7" w:rsidRPr="000A0A5F" w:rsidRDefault="00CB0DD7">
      <w:pPr>
        <w:pStyle w:val="Heading4"/>
      </w:pPr>
      <w:bookmarkStart w:id="5535" w:name="_Toc11247523"/>
      <w:bookmarkStart w:id="5536" w:name="_Toc27044662"/>
      <w:bookmarkStart w:id="5537" w:name="_Toc36033704"/>
      <w:bookmarkStart w:id="5538" w:name="_Toc45131850"/>
      <w:bookmarkStart w:id="5539" w:name="_Toc49776135"/>
      <w:bookmarkStart w:id="5540" w:name="_Toc51747055"/>
      <w:bookmarkStart w:id="5541" w:name="_Toc66360616"/>
      <w:bookmarkStart w:id="5542" w:name="_Toc68105121"/>
      <w:bookmarkStart w:id="5543" w:name="_Toc74755751"/>
      <w:bookmarkStart w:id="5544" w:name="_Toc105674625"/>
      <w:bookmarkStart w:id="5545" w:name="_Toc130502673"/>
      <w:bookmarkStart w:id="5546" w:name="_Toc153625460"/>
      <w:bookmarkStart w:id="5547" w:name="_Toc185505693"/>
      <w:bookmarkStart w:id="5548" w:name="_Toc222784326"/>
      <w:r w:rsidRPr="000A0A5F">
        <w:t>5.7.2.1</w:t>
      </w:r>
      <w:r w:rsidRPr="000A0A5F">
        <w:tab/>
        <w:t>Resource data types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DA9596D" w14:textId="77777777" w:rsidR="00CB0DD7" w:rsidRPr="000A0A5F" w:rsidRDefault="00CB0DD7">
      <w:pPr>
        <w:pStyle w:val="Heading5"/>
      </w:pPr>
      <w:bookmarkStart w:id="5549" w:name="_Toc11247524"/>
      <w:bookmarkStart w:id="5550" w:name="_Toc27044663"/>
      <w:bookmarkStart w:id="5551" w:name="_Toc36033705"/>
      <w:bookmarkStart w:id="5552" w:name="_Toc45131851"/>
      <w:bookmarkStart w:id="5553" w:name="_Toc49776136"/>
      <w:bookmarkStart w:id="5554" w:name="_Toc51747056"/>
      <w:bookmarkStart w:id="5555" w:name="_Toc66360617"/>
      <w:bookmarkStart w:id="5556" w:name="_Toc68105122"/>
      <w:bookmarkStart w:id="5557" w:name="_Toc74755752"/>
      <w:bookmarkStart w:id="5558" w:name="_Toc105674626"/>
      <w:bookmarkStart w:id="5559" w:name="_Toc130502674"/>
      <w:bookmarkStart w:id="5560" w:name="_Toc153625461"/>
      <w:bookmarkStart w:id="5561" w:name="_Toc185505694"/>
      <w:bookmarkStart w:id="5562" w:name="_Toc222784327"/>
      <w:r w:rsidRPr="000A0A5F">
        <w:t>5.7.2.1.1</w:t>
      </w:r>
      <w:r w:rsidRPr="000A0A5F">
        <w:tab/>
        <w:t>Introduction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3" w:name="_Toc11247525"/>
      <w:bookmarkStart w:id="5564" w:name="_Toc27044664"/>
      <w:bookmarkStart w:id="5565" w:name="_Toc36033706"/>
      <w:bookmarkStart w:id="5566" w:name="_Toc45131852"/>
      <w:bookmarkStart w:id="5567" w:name="_Toc49776137"/>
      <w:bookmarkStart w:id="5568" w:name="_Toc51747057"/>
      <w:bookmarkStart w:id="5569" w:name="_Toc66360618"/>
      <w:bookmarkStart w:id="5570" w:name="_Toc68105123"/>
      <w:bookmarkStart w:id="5571"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2" w:name="_Toc105674627"/>
      <w:bookmarkStart w:id="5573" w:name="_Toc130502675"/>
      <w:bookmarkStart w:id="5574" w:name="_Toc153625462"/>
      <w:bookmarkStart w:id="5575" w:name="_Toc185505695"/>
      <w:bookmarkStart w:id="5576" w:name="_Toc222784328"/>
      <w:r w:rsidRPr="000A0A5F">
        <w:t>5.7.2.1.2</w:t>
      </w:r>
      <w:r w:rsidRPr="000A0A5F">
        <w:tab/>
        <w:t>Type: DeviceTriggering</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rsidP="00481448">
            <w:pPr>
              <w:pStyle w:val="TAL"/>
              <w:rPr>
                <w:rFonts w:eastAsia="Times New Roman"/>
              </w:rPr>
            </w:pPr>
            <w:r w:rsidRPr="00481448">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rsidP="00481448">
            <w:pPr>
              <w:pStyle w:val="TAL"/>
              <w:rPr>
                <w:rFonts w:eastAsia="Times New Roman"/>
              </w:rPr>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77" w:name="_Toc11247526"/>
      <w:bookmarkStart w:id="5578" w:name="_Toc27044665"/>
      <w:bookmarkStart w:id="5579" w:name="_Toc36033707"/>
      <w:bookmarkStart w:id="5580" w:name="_Toc45131853"/>
      <w:bookmarkStart w:id="5581" w:name="_Toc49776138"/>
      <w:bookmarkStart w:id="5582" w:name="_Toc51747058"/>
      <w:bookmarkStart w:id="5583" w:name="_Toc66360619"/>
      <w:bookmarkStart w:id="5584" w:name="_Toc68105124"/>
      <w:bookmarkStart w:id="5585" w:name="_Toc74755754"/>
      <w:bookmarkStart w:id="5586" w:name="_Toc105674628"/>
      <w:bookmarkStart w:id="5587" w:name="_Toc130502676"/>
      <w:bookmarkStart w:id="5588" w:name="_Toc153625463"/>
      <w:bookmarkStart w:id="5589" w:name="_Toc185505696"/>
      <w:bookmarkStart w:id="5590" w:name="_Toc222784329"/>
      <w:r w:rsidRPr="000A0A5F">
        <w:t>5.7.2.1.3</w:t>
      </w:r>
      <w:r w:rsidRPr="000A0A5F">
        <w:tab/>
        <w:t>Type: DeviceTriggeringDeliveryReportNotification</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rFonts w:eastAsia="Times New Roman"/>
                <w:b/>
              </w:rPr>
            </w:pPr>
            <w:r w:rsidRPr="000D7688">
              <w:t>transaction</w:t>
            </w:r>
          </w:p>
        </w:tc>
        <w:tc>
          <w:tcPr>
            <w:tcW w:w="2126" w:type="dxa"/>
          </w:tcPr>
          <w:p w14:paraId="4416F507" w14:textId="77777777" w:rsidR="00CB0DD7" w:rsidRPr="000A0A5F" w:rsidRDefault="00CB0DD7" w:rsidP="000D7688">
            <w:pPr>
              <w:pStyle w:val="TAL"/>
              <w:rPr>
                <w:rFonts w:eastAsia="Times New Roman"/>
                <w:b/>
              </w:rPr>
            </w:pPr>
            <w:r w:rsidRPr="000D7688">
              <w:t>Link</w:t>
            </w:r>
          </w:p>
        </w:tc>
        <w:tc>
          <w:tcPr>
            <w:tcW w:w="1276" w:type="dxa"/>
          </w:tcPr>
          <w:p w14:paraId="3FC2E0F0" w14:textId="77777777" w:rsidR="00CB0DD7" w:rsidRPr="000A0A5F" w:rsidRDefault="00CB0DD7" w:rsidP="000D7688">
            <w:pPr>
              <w:pStyle w:val="TAL"/>
              <w:rPr>
                <w:rFonts w:eastAsia="Times New Roman"/>
              </w:rPr>
            </w:pPr>
            <w:r w:rsidRPr="000D7688">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1" w:name="_Toc105674629"/>
      <w:bookmarkStart w:id="5592" w:name="_Toc130502677"/>
      <w:bookmarkStart w:id="5593" w:name="_Toc153625464"/>
      <w:bookmarkStart w:id="5594" w:name="_Toc185505697"/>
      <w:bookmarkStart w:id="5595" w:name="_Toc11247527"/>
      <w:bookmarkStart w:id="5596" w:name="_Toc27044666"/>
      <w:bookmarkStart w:id="5597" w:name="_Toc36033708"/>
      <w:bookmarkStart w:id="5598" w:name="_Toc45131854"/>
      <w:bookmarkStart w:id="5599" w:name="_Toc49776139"/>
      <w:bookmarkStart w:id="5600" w:name="_Toc51747059"/>
      <w:bookmarkStart w:id="5601" w:name="_Toc66360620"/>
      <w:bookmarkStart w:id="5602" w:name="_Toc68105125"/>
      <w:bookmarkStart w:id="5603" w:name="_Toc74755755"/>
      <w:bookmarkStart w:id="5604" w:name="_Toc222784330"/>
      <w:r w:rsidRPr="000A0A5F">
        <w:t>5.7.2.1.4</w:t>
      </w:r>
      <w:r w:rsidRPr="000A0A5F">
        <w:tab/>
        <w:t>Type: DeviceTriggeringPatch</w:t>
      </w:r>
      <w:bookmarkEnd w:id="5591"/>
      <w:bookmarkEnd w:id="5592"/>
      <w:bookmarkEnd w:id="5593"/>
      <w:bookmarkEnd w:id="5594"/>
      <w:bookmarkEnd w:id="5604"/>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05" w:name="_Toc105674630"/>
      <w:bookmarkStart w:id="5606" w:name="_Toc130502678"/>
      <w:bookmarkStart w:id="5607" w:name="_Toc153625465"/>
      <w:bookmarkStart w:id="5608" w:name="_Toc185505698"/>
      <w:bookmarkStart w:id="5609" w:name="_Toc222784331"/>
      <w:r w:rsidRPr="000A0A5F">
        <w:t>5.7.2.2</w:t>
      </w:r>
      <w:r w:rsidRPr="000A0A5F">
        <w:tab/>
        <w:t>Referenced simple data types and enumerations</w:t>
      </w:r>
      <w:bookmarkEnd w:id="5595"/>
      <w:bookmarkEnd w:id="5596"/>
      <w:bookmarkEnd w:id="5597"/>
      <w:bookmarkEnd w:id="5598"/>
      <w:bookmarkEnd w:id="5599"/>
      <w:bookmarkEnd w:id="5600"/>
      <w:bookmarkEnd w:id="5601"/>
      <w:bookmarkEnd w:id="5602"/>
      <w:bookmarkEnd w:id="5603"/>
      <w:bookmarkEnd w:id="5605"/>
      <w:bookmarkEnd w:id="5606"/>
      <w:bookmarkEnd w:id="5607"/>
      <w:bookmarkEnd w:id="5608"/>
      <w:bookmarkEnd w:id="5609"/>
    </w:p>
    <w:p w14:paraId="481A98DD" w14:textId="77777777" w:rsidR="00CB0DD7" w:rsidRPr="000A0A5F" w:rsidRDefault="00CB0DD7">
      <w:pPr>
        <w:pStyle w:val="Heading5"/>
      </w:pPr>
      <w:bookmarkStart w:id="5610" w:name="_Toc11247528"/>
      <w:bookmarkStart w:id="5611" w:name="_Toc27044667"/>
      <w:bookmarkStart w:id="5612" w:name="_Toc36033709"/>
      <w:bookmarkStart w:id="5613" w:name="_Toc45131855"/>
      <w:bookmarkStart w:id="5614" w:name="_Toc49776140"/>
      <w:bookmarkStart w:id="5615" w:name="_Toc51747060"/>
      <w:bookmarkStart w:id="5616" w:name="_Toc66360621"/>
      <w:bookmarkStart w:id="5617" w:name="_Toc68105126"/>
      <w:bookmarkStart w:id="5618" w:name="_Toc74755756"/>
      <w:bookmarkStart w:id="5619" w:name="_Toc105674631"/>
      <w:bookmarkStart w:id="5620" w:name="_Toc130502679"/>
      <w:bookmarkStart w:id="5621" w:name="_Toc153625466"/>
      <w:bookmarkStart w:id="5622" w:name="_Toc185505699"/>
      <w:bookmarkStart w:id="5623" w:name="_Toc222784332"/>
      <w:r w:rsidRPr="000A0A5F">
        <w:t>5.7.2.2.1</w:t>
      </w:r>
      <w:r w:rsidRPr="000A0A5F">
        <w:tab/>
        <w:t>Introduction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24" w:name="_Toc11247529"/>
      <w:bookmarkStart w:id="5625" w:name="_Toc27044668"/>
      <w:bookmarkStart w:id="5626" w:name="_Toc36033710"/>
      <w:bookmarkStart w:id="5627" w:name="_Toc45131856"/>
      <w:bookmarkStart w:id="5628" w:name="_Toc49776141"/>
      <w:bookmarkStart w:id="5629" w:name="_Toc51747061"/>
      <w:bookmarkStart w:id="5630" w:name="_Toc66360622"/>
      <w:bookmarkStart w:id="5631" w:name="_Toc68105127"/>
      <w:bookmarkStart w:id="5632" w:name="_Toc74755757"/>
      <w:bookmarkStart w:id="5633" w:name="_Toc105674632"/>
      <w:bookmarkStart w:id="5634" w:name="_Toc130502680"/>
      <w:bookmarkStart w:id="5635" w:name="_Toc153625467"/>
      <w:bookmarkStart w:id="5636" w:name="_Toc185505700"/>
      <w:bookmarkStart w:id="5637" w:name="_Toc222784333"/>
      <w:r w:rsidRPr="000A0A5F">
        <w:t>5.7.2.2.2</w:t>
      </w:r>
      <w:r w:rsidRPr="000A0A5F">
        <w:tab/>
        <w:t>Simple data types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38" w:name="_Toc11247530"/>
      <w:bookmarkStart w:id="5639" w:name="_Toc27044669"/>
      <w:bookmarkStart w:id="5640" w:name="_Toc36033711"/>
      <w:bookmarkStart w:id="5641" w:name="_Toc45131857"/>
      <w:bookmarkStart w:id="5642" w:name="_Toc49776142"/>
      <w:bookmarkStart w:id="5643" w:name="_Toc51747062"/>
      <w:bookmarkStart w:id="5644" w:name="_Toc66360623"/>
      <w:bookmarkStart w:id="5645" w:name="_Toc68105128"/>
      <w:bookmarkStart w:id="5646" w:name="_Toc74755758"/>
      <w:bookmarkStart w:id="5647" w:name="_Toc105674633"/>
      <w:bookmarkStart w:id="5648" w:name="_Toc130502681"/>
      <w:bookmarkStart w:id="5649" w:name="_Toc153625468"/>
      <w:bookmarkStart w:id="5650" w:name="_Toc185505701"/>
      <w:bookmarkStart w:id="5651" w:name="_Toc222784334"/>
      <w:r w:rsidRPr="000A0A5F">
        <w:t>5.7.2.2.3</w:t>
      </w:r>
      <w:r w:rsidRPr="000A0A5F">
        <w:tab/>
        <w:t xml:space="preserve">Enumeration: </w:t>
      </w:r>
      <w:r w:rsidRPr="000A0A5F">
        <w:rPr>
          <w:rFonts w:eastAsia="Times New Roman"/>
        </w:rPr>
        <w:t>DeliveryResult</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2FBB903E" w14:textId="77777777" w:rsidR="00CB0DD7" w:rsidRPr="000A0A5F" w:rsidRDefault="00CB0DD7" w:rsidP="00481448">
            <w:pPr>
              <w:pStyle w:val="TAL"/>
            </w:pPr>
            <w:r w:rsidRPr="00481448">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3CF685C" w14:textId="77777777" w:rsidR="00CB0DD7" w:rsidRPr="000A0A5F" w:rsidRDefault="00CB0DD7" w:rsidP="00481448">
            <w:pPr>
              <w:pStyle w:val="TAL"/>
            </w:pPr>
            <w:r w:rsidRPr="00481448">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5CD887F" w14:textId="77777777" w:rsidR="00CB0DD7" w:rsidRPr="000A0A5F" w:rsidRDefault="00CB0DD7" w:rsidP="00481448">
            <w:pPr>
              <w:pStyle w:val="TAL"/>
            </w:pPr>
            <w:r w:rsidRPr="00481448">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rsidP="00481448">
            <w:pPr>
              <w:pStyle w:val="TAL"/>
            </w:pPr>
            <w:r w:rsidRPr="00481448">
              <w:t>TRIGGERED</w:t>
            </w:r>
          </w:p>
        </w:tc>
        <w:tc>
          <w:tcPr>
            <w:tcW w:w="3515" w:type="pct"/>
            <w:tcMar>
              <w:top w:w="0" w:type="dxa"/>
              <w:left w:w="108" w:type="dxa"/>
              <w:bottom w:w="0" w:type="dxa"/>
              <w:right w:w="108" w:type="dxa"/>
            </w:tcMar>
          </w:tcPr>
          <w:p w14:paraId="38CA53CA" w14:textId="77777777" w:rsidR="00CB0DD7" w:rsidRPr="000A0A5F" w:rsidRDefault="00CB0DD7" w:rsidP="00481448">
            <w:pPr>
              <w:pStyle w:val="TAL"/>
              <w:rPr>
                <w:shd w:val="clear" w:color="auto" w:fill="FFFFFF"/>
              </w:rPr>
            </w:pPr>
            <w:r w:rsidRPr="00481448">
              <w:t xml:space="preserve">The SCEF includes this value in the response for a successful device triggering request. </w:t>
            </w:r>
          </w:p>
          <w:p w14:paraId="44FD5176" w14:textId="77777777" w:rsidR="00CB0DD7" w:rsidRPr="000A0A5F" w:rsidRDefault="00CB0DD7" w:rsidP="00481448">
            <w:pPr>
              <w:pStyle w:val="TAL"/>
            </w:pPr>
            <w:r w:rsidRPr="00481448">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rsidP="00481448">
            <w:pPr>
              <w:pStyle w:val="TAL"/>
            </w:pPr>
            <w:r w:rsidRPr="00481448">
              <w:t>EXPIRED</w:t>
            </w:r>
          </w:p>
        </w:tc>
        <w:tc>
          <w:tcPr>
            <w:tcW w:w="3515" w:type="pct"/>
            <w:tcMar>
              <w:top w:w="0" w:type="dxa"/>
              <w:left w:w="108" w:type="dxa"/>
              <w:bottom w:w="0" w:type="dxa"/>
              <w:right w:w="108" w:type="dxa"/>
            </w:tcMar>
          </w:tcPr>
          <w:p w14:paraId="7839C394"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5B1107BD" w14:textId="77777777" w:rsidR="00CB0DD7" w:rsidRPr="000A0A5F" w:rsidRDefault="00CB0DD7" w:rsidP="00481448">
            <w:pPr>
              <w:pStyle w:val="TAL"/>
            </w:pPr>
            <w:r w:rsidRPr="00481448">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rsidP="00481448">
            <w:pPr>
              <w:pStyle w:val="TAL"/>
            </w:pPr>
            <w:r w:rsidRPr="00481448">
              <w:t>UNCONFIRMED</w:t>
            </w:r>
          </w:p>
        </w:tc>
        <w:tc>
          <w:tcPr>
            <w:tcW w:w="3515" w:type="pct"/>
            <w:tcMar>
              <w:top w:w="0" w:type="dxa"/>
              <w:left w:w="108" w:type="dxa"/>
              <w:bottom w:w="0" w:type="dxa"/>
              <w:right w:w="108" w:type="dxa"/>
            </w:tcMar>
          </w:tcPr>
          <w:p w14:paraId="227845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B1B5A22" w14:textId="77777777" w:rsidR="00CB0DD7" w:rsidRPr="000A0A5F" w:rsidRDefault="00CB0DD7" w:rsidP="00481448">
            <w:pPr>
              <w:pStyle w:val="TAL"/>
            </w:pPr>
            <w:r w:rsidRPr="00481448">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rsidP="00481448">
            <w:pPr>
              <w:pStyle w:val="TAL"/>
            </w:pPr>
            <w:r w:rsidRPr="00481448">
              <w:t>REPLACED</w:t>
            </w:r>
          </w:p>
        </w:tc>
        <w:tc>
          <w:tcPr>
            <w:tcW w:w="3515" w:type="pct"/>
            <w:tcMar>
              <w:top w:w="0" w:type="dxa"/>
              <w:left w:w="108" w:type="dxa"/>
              <w:bottom w:w="0" w:type="dxa"/>
              <w:right w:w="108" w:type="dxa"/>
            </w:tcMar>
          </w:tcPr>
          <w:p w14:paraId="745A6323" w14:textId="77777777" w:rsidR="00CB0DD7" w:rsidRPr="000A0A5F" w:rsidRDefault="00CB0DD7" w:rsidP="00481448">
            <w:pPr>
              <w:pStyle w:val="TAL"/>
              <w:rPr>
                <w:shd w:val="clear" w:color="auto" w:fill="FFFFFF"/>
                <w:lang w:eastAsia="zh-CN"/>
              </w:rPr>
            </w:pPr>
            <w:r w:rsidRPr="00481448">
              <w:rPr>
                <w:rFonts w:hint="eastAsia"/>
              </w:rPr>
              <w:t>The SCEF include</w:t>
            </w:r>
            <w:r w:rsidRPr="00481448">
              <w:t>s</w:t>
            </w:r>
            <w:r w:rsidRPr="00481448">
              <w:rPr>
                <w:rFonts w:hint="eastAsia"/>
              </w:rPr>
              <w:t xml:space="preserve"> </w:t>
            </w:r>
            <w:r w:rsidRPr="00481448">
              <w:t xml:space="preserve">this value in the response for a successful device triggering replacement request. </w:t>
            </w:r>
          </w:p>
          <w:p w14:paraId="4A9A3A30" w14:textId="77777777" w:rsidR="00CB0DD7" w:rsidRPr="000A0A5F" w:rsidRDefault="00CB0DD7" w:rsidP="00481448">
            <w:pPr>
              <w:pStyle w:val="TAL"/>
              <w:rPr>
                <w:shd w:val="clear" w:color="auto" w:fill="FFFFFF"/>
              </w:rPr>
            </w:pPr>
            <w:r w:rsidRPr="00481448">
              <w:rPr>
                <w:rFonts w:hint="eastAsia"/>
              </w:rPr>
              <w:t>Th</w:t>
            </w:r>
            <w:r w:rsidRPr="00481448">
              <w:t>e</w:t>
            </w:r>
            <w:r w:rsidRPr="00481448">
              <w:rPr>
                <w:rFonts w:hint="eastAsia"/>
              </w:rPr>
              <w:t xml:space="preserve"> value indicates that the device </w:t>
            </w:r>
            <w:r w:rsidRPr="00481448">
              <w:t>triggering</w:t>
            </w:r>
            <w:r w:rsidRPr="00481448">
              <w:rPr>
                <w:rFonts w:hint="eastAsia"/>
              </w:rPr>
              <w:t xml:space="preserve"> </w:t>
            </w:r>
            <w:r w:rsidRPr="00481448">
              <w:t xml:space="preserve">replacement </w:t>
            </w:r>
            <w:r w:rsidRPr="00481448">
              <w:rPr>
                <w:rFonts w:hint="eastAsia"/>
              </w:rPr>
              <w:t>request is accepted by the</w:t>
            </w:r>
            <w:r w:rsidRPr="00481448">
              <w:t xml:space="preserve"> SCEF</w:t>
            </w:r>
            <w:r w:rsidRPr="00481448">
              <w:rPr>
                <w:rFonts w:hint="eastAsia"/>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rsidP="00481448">
            <w:pPr>
              <w:pStyle w:val="TAL"/>
            </w:pPr>
            <w:r w:rsidRPr="00481448">
              <w:rPr>
                <w:rFonts w:hint="eastAsia"/>
              </w:rPr>
              <w:t>TERMINATE</w:t>
            </w:r>
          </w:p>
        </w:tc>
        <w:tc>
          <w:tcPr>
            <w:tcW w:w="3515" w:type="pct"/>
            <w:tcMar>
              <w:top w:w="0" w:type="dxa"/>
              <w:left w:w="108" w:type="dxa"/>
              <w:bottom w:w="0" w:type="dxa"/>
              <w:right w:w="108" w:type="dxa"/>
            </w:tcMar>
          </w:tcPr>
          <w:p w14:paraId="489BD496" w14:textId="77777777" w:rsidR="00CB0DD7" w:rsidRPr="000A0A5F" w:rsidRDefault="00CB0DD7" w:rsidP="00481448">
            <w:pPr>
              <w:pStyle w:val="TAL"/>
              <w:rPr>
                <w:shd w:val="clear" w:color="auto" w:fill="FFFFFF"/>
                <w:lang w:eastAsia="zh-CN"/>
              </w:rPr>
            </w:pPr>
            <w:r w:rsidRPr="00481448">
              <w:rPr>
                <w:rFonts w:hint="eastAsia"/>
              </w:rPr>
              <w:t>T</w:t>
            </w:r>
            <w:r w:rsidRPr="00481448">
              <w:t>he SCEF includes this value in the response for a successful device triggering cancellation request.</w:t>
            </w:r>
          </w:p>
          <w:p w14:paraId="1D37593C" w14:textId="77777777" w:rsidR="00CB0DD7" w:rsidRPr="000A0A5F" w:rsidRDefault="00CB0DD7" w:rsidP="00481448">
            <w:pPr>
              <w:pStyle w:val="TAL"/>
            </w:pPr>
            <w:r w:rsidRPr="00481448">
              <w:rPr>
                <w:rFonts w:hint="eastAsia"/>
              </w:rPr>
              <w:t>Th</w:t>
            </w:r>
            <w:r w:rsidRPr="00481448">
              <w:t>e</w:t>
            </w:r>
            <w:r w:rsidRPr="00481448">
              <w:rPr>
                <w:rFonts w:hint="eastAsia"/>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2" w:name="_Toc11247531"/>
      <w:bookmarkStart w:id="5653" w:name="_Toc27044670"/>
      <w:bookmarkStart w:id="5654" w:name="_Toc36033712"/>
      <w:bookmarkStart w:id="5655" w:name="_Toc45131858"/>
      <w:bookmarkStart w:id="5656" w:name="_Toc49776143"/>
      <w:bookmarkStart w:id="5657" w:name="_Toc51747063"/>
      <w:bookmarkStart w:id="5658" w:name="_Toc66360624"/>
      <w:bookmarkStart w:id="5659" w:name="_Toc68105129"/>
      <w:bookmarkStart w:id="5660" w:name="_Toc74755759"/>
      <w:bookmarkStart w:id="5661" w:name="_Toc105674634"/>
      <w:bookmarkStart w:id="5662" w:name="_Toc130502682"/>
      <w:bookmarkStart w:id="5663" w:name="_Toc153625469"/>
      <w:bookmarkStart w:id="5664" w:name="_Toc185505702"/>
      <w:bookmarkStart w:id="5665" w:name="_Toc222784335"/>
      <w:r w:rsidRPr="000A0A5F">
        <w:t>5.7.2.2.4</w:t>
      </w:r>
      <w:r w:rsidRPr="000A0A5F">
        <w:tab/>
        <w:t>Enumeration: Priority</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66" w:name="_Toc11247532"/>
      <w:bookmarkStart w:id="5667" w:name="_Toc27044671"/>
      <w:bookmarkStart w:id="5668" w:name="_Toc36033713"/>
      <w:bookmarkStart w:id="5669" w:name="_Toc45131859"/>
      <w:bookmarkStart w:id="5670" w:name="_Toc49776144"/>
      <w:bookmarkStart w:id="5671" w:name="_Toc51747064"/>
      <w:bookmarkStart w:id="5672" w:name="_Toc66360625"/>
      <w:bookmarkStart w:id="5673" w:name="_Toc68105130"/>
      <w:bookmarkStart w:id="5674" w:name="_Toc74755760"/>
      <w:bookmarkStart w:id="5675" w:name="_Toc105674635"/>
      <w:bookmarkStart w:id="5676" w:name="_Toc130502683"/>
      <w:bookmarkStart w:id="5677" w:name="_Toc153625470"/>
      <w:bookmarkStart w:id="5678" w:name="_Toc185505703"/>
      <w:bookmarkStart w:id="5679" w:name="_Toc222784336"/>
      <w:r w:rsidRPr="000A0A5F">
        <w:t>5.7.3</w:t>
      </w:r>
      <w:r w:rsidRPr="000A0A5F">
        <w:tab/>
        <w:t>Resource structure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280E648" w14:textId="77777777" w:rsidR="00CB0DD7" w:rsidRPr="000A0A5F" w:rsidRDefault="00CB0DD7">
      <w:pPr>
        <w:pStyle w:val="Heading4"/>
      </w:pPr>
      <w:bookmarkStart w:id="5680" w:name="_Toc11247533"/>
      <w:bookmarkStart w:id="5681" w:name="_Toc27044672"/>
      <w:bookmarkStart w:id="5682" w:name="_Toc36033714"/>
      <w:bookmarkStart w:id="5683" w:name="_Toc45131860"/>
      <w:bookmarkStart w:id="5684" w:name="_Toc49776145"/>
      <w:bookmarkStart w:id="5685" w:name="_Toc51747065"/>
      <w:bookmarkStart w:id="5686" w:name="_Toc66360626"/>
      <w:bookmarkStart w:id="5687" w:name="_Toc68105131"/>
      <w:bookmarkStart w:id="5688" w:name="_Toc74755761"/>
      <w:bookmarkStart w:id="5689" w:name="_Toc105674636"/>
      <w:bookmarkStart w:id="5690" w:name="_Toc130502684"/>
      <w:bookmarkStart w:id="5691" w:name="_Toc153625471"/>
      <w:bookmarkStart w:id="5692" w:name="_Toc185505704"/>
      <w:bookmarkStart w:id="5693" w:name="_Toc222784337"/>
      <w:r w:rsidRPr="000A0A5F">
        <w:t>5.7.3.1</w:t>
      </w:r>
      <w:r w:rsidRPr="000A0A5F">
        <w:tab/>
        <w:t>General</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694" w:name="_Toc11247534"/>
      <w:bookmarkStart w:id="5695" w:name="_Toc27044673"/>
      <w:bookmarkStart w:id="5696" w:name="_Toc36033715"/>
      <w:bookmarkStart w:id="5697" w:name="_Toc45131861"/>
      <w:bookmarkStart w:id="5698" w:name="_Toc49776146"/>
      <w:bookmarkStart w:id="5699" w:name="_Toc51747066"/>
      <w:bookmarkStart w:id="5700" w:name="_Toc66360627"/>
      <w:bookmarkStart w:id="5701" w:name="_Toc68105132"/>
      <w:bookmarkStart w:id="5702" w:name="_Toc74755762"/>
      <w:bookmarkStart w:id="5703" w:name="_Toc105674637"/>
      <w:bookmarkStart w:id="5704" w:name="_Toc130502685"/>
      <w:bookmarkStart w:id="5705" w:name="_Toc153625472"/>
      <w:bookmarkStart w:id="5706" w:name="_Toc185505705"/>
      <w:bookmarkStart w:id="5707" w:name="_Toc222784338"/>
      <w:r w:rsidRPr="000A0A5F">
        <w:t>5.7.3.2</w:t>
      </w:r>
      <w:r w:rsidRPr="000A0A5F">
        <w:tab/>
        <w:t>Resource: Device Triggering Transactions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A1CFC30" w14:textId="77777777" w:rsidR="00CB0DD7" w:rsidRPr="000A0A5F" w:rsidRDefault="00CB0DD7">
      <w:pPr>
        <w:pStyle w:val="Heading5"/>
      </w:pPr>
      <w:bookmarkStart w:id="5708" w:name="_Toc11247535"/>
      <w:bookmarkStart w:id="5709" w:name="_Toc27044674"/>
      <w:bookmarkStart w:id="5710" w:name="_Toc36033716"/>
      <w:bookmarkStart w:id="5711" w:name="_Toc45131862"/>
      <w:bookmarkStart w:id="5712" w:name="_Toc49776147"/>
      <w:bookmarkStart w:id="5713" w:name="_Toc51747067"/>
      <w:bookmarkStart w:id="5714" w:name="_Toc66360628"/>
      <w:bookmarkStart w:id="5715" w:name="_Toc68105133"/>
      <w:bookmarkStart w:id="5716" w:name="_Toc74755763"/>
      <w:bookmarkStart w:id="5717" w:name="_Toc105674638"/>
      <w:bookmarkStart w:id="5718" w:name="_Toc130502686"/>
      <w:bookmarkStart w:id="5719" w:name="_Toc153625473"/>
      <w:bookmarkStart w:id="5720" w:name="_Toc185505706"/>
      <w:bookmarkStart w:id="5721" w:name="_Toc222784339"/>
      <w:r w:rsidRPr="000A0A5F">
        <w:t>5.7.3.2.1</w:t>
      </w:r>
      <w:r w:rsidRPr="000A0A5F">
        <w:tab/>
        <w:t>Introduction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2" w:name="_Toc11247536"/>
      <w:bookmarkStart w:id="5723" w:name="_Toc27044675"/>
      <w:bookmarkStart w:id="5724" w:name="_Toc36033717"/>
      <w:bookmarkStart w:id="5725" w:name="_Toc45131863"/>
      <w:bookmarkStart w:id="5726" w:name="_Toc49776148"/>
      <w:bookmarkStart w:id="5727" w:name="_Toc51747068"/>
      <w:bookmarkStart w:id="5728" w:name="_Toc66360629"/>
      <w:bookmarkStart w:id="5729" w:name="_Toc68105134"/>
      <w:bookmarkStart w:id="5730" w:name="_Toc74755764"/>
      <w:bookmarkStart w:id="5731" w:name="_Toc105674639"/>
      <w:bookmarkStart w:id="5732" w:name="_Toc130502687"/>
      <w:bookmarkStart w:id="5733" w:name="_Toc153625474"/>
      <w:bookmarkStart w:id="5734" w:name="_Toc185505707"/>
      <w:bookmarkStart w:id="5735" w:name="_Toc222784340"/>
      <w:r w:rsidRPr="000A0A5F">
        <w:t>5.7.3.2.2</w:t>
      </w:r>
      <w:r w:rsidRPr="000A0A5F">
        <w:tab/>
        <w:t>Resource definition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36" w:name="_Toc11247537"/>
      <w:bookmarkStart w:id="5737" w:name="_Toc27044676"/>
      <w:bookmarkStart w:id="5738" w:name="_Toc36033718"/>
      <w:bookmarkStart w:id="5739" w:name="_Toc45131864"/>
      <w:bookmarkStart w:id="5740" w:name="_Toc49776149"/>
      <w:bookmarkStart w:id="5741" w:name="_Toc51747069"/>
      <w:bookmarkStart w:id="5742" w:name="_Toc66360630"/>
      <w:bookmarkStart w:id="5743" w:name="_Toc68105135"/>
      <w:bookmarkStart w:id="5744" w:name="_Toc74755765"/>
      <w:bookmarkStart w:id="5745" w:name="_Toc105674640"/>
      <w:bookmarkStart w:id="5746" w:name="_Toc130502688"/>
      <w:bookmarkStart w:id="5747" w:name="_Toc153625475"/>
      <w:bookmarkStart w:id="5748" w:name="_Toc185505708"/>
      <w:bookmarkStart w:id="5749" w:name="_Toc222784341"/>
      <w:r w:rsidRPr="000A0A5F">
        <w:t>5.7.3.2.3</w:t>
      </w:r>
      <w:r w:rsidRPr="000A0A5F">
        <w:tab/>
        <w:t>Resource methods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3A3F8412" w14:textId="77777777" w:rsidR="00CB0DD7" w:rsidRPr="000A0A5F" w:rsidRDefault="00CB0DD7" w:rsidP="00233139">
      <w:pPr>
        <w:pStyle w:val="H6"/>
      </w:pPr>
      <w:bookmarkStart w:id="5750" w:name="_Toc11247538"/>
      <w:bookmarkStart w:id="5751" w:name="_Toc27044677"/>
      <w:bookmarkStart w:id="5752" w:name="_Toc36033719"/>
      <w:bookmarkStart w:id="5753" w:name="_Toc45131865"/>
      <w:bookmarkStart w:id="5754" w:name="_Toc49776150"/>
      <w:bookmarkStart w:id="5755" w:name="_Toc51747070"/>
      <w:bookmarkStart w:id="5756" w:name="_Toc66360631"/>
      <w:bookmarkStart w:id="5757" w:name="_Toc68105136"/>
      <w:bookmarkStart w:id="5758" w:name="_Toc74755766"/>
      <w:bookmarkStart w:id="5759" w:name="_Toc105674641"/>
      <w:bookmarkStart w:id="5760" w:name="_Toc130502689"/>
      <w:bookmarkStart w:id="5761" w:name="_Toc153625476"/>
      <w:bookmarkStart w:id="5762" w:name="_Toc185505709"/>
      <w:r w:rsidRPr="000A0A5F">
        <w:t>5.7.3.2.3.1</w:t>
      </w:r>
      <w:r w:rsidRPr="000A0A5F">
        <w:tab/>
        <w:t>GET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3" w:name="_Toc11247539"/>
      <w:bookmarkStart w:id="5764" w:name="_Toc27044678"/>
      <w:bookmarkStart w:id="5765" w:name="_Toc36033720"/>
      <w:bookmarkStart w:id="5766" w:name="_Toc45131866"/>
      <w:bookmarkStart w:id="5767" w:name="_Toc49776151"/>
      <w:bookmarkStart w:id="5768" w:name="_Toc51747071"/>
      <w:bookmarkStart w:id="5769" w:name="_Toc66360632"/>
      <w:bookmarkStart w:id="5770" w:name="_Toc68105137"/>
      <w:bookmarkStart w:id="5771" w:name="_Toc74755767"/>
      <w:bookmarkStart w:id="5772" w:name="_Toc105674642"/>
      <w:bookmarkStart w:id="5773" w:name="_Toc130502690"/>
      <w:bookmarkStart w:id="5774" w:name="_Toc153625477"/>
      <w:bookmarkStart w:id="5775" w:name="_Toc185505710"/>
      <w:r w:rsidRPr="000A0A5F">
        <w:t>5.7.3.2.3.2</w:t>
      </w:r>
      <w:r w:rsidRPr="000A0A5F">
        <w:tab/>
        <w:t>PUT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76" w:name="_Toc11247540"/>
      <w:bookmarkStart w:id="5777" w:name="_Toc27044679"/>
      <w:bookmarkStart w:id="5778" w:name="_Toc36033721"/>
      <w:bookmarkStart w:id="5779" w:name="_Toc45131867"/>
      <w:bookmarkStart w:id="5780" w:name="_Toc49776152"/>
      <w:bookmarkStart w:id="5781" w:name="_Toc51747072"/>
      <w:bookmarkStart w:id="5782" w:name="_Toc66360633"/>
      <w:bookmarkStart w:id="5783" w:name="_Toc68105138"/>
      <w:bookmarkStart w:id="5784" w:name="_Toc74755768"/>
      <w:bookmarkStart w:id="5785" w:name="_Toc105674643"/>
      <w:bookmarkStart w:id="5786" w:name="_Toc130502691"/>
      <w:bookmarkStart w:id="5787" w:name="_Toc153625478"/>
      <w:bookmarkStart w:id="5788" w:name="_Toc185505711"/>
      <w:r w:rsidRPr="000A0A5F">
        <w:t>5.7.3.2.3.3</w:t>
      </w:r>
      <w:r w:rsidRPr="000A0A5F">
        <w:tab/>
        <w:t>PATCH</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89" w:name="_Toc11247541"/>
      <w:bookmarkStart w:id="5790" w:name="_Toc27044680"/>
      <w:bookmarkStart w:id="5791" w:name="_Toc36033722"/>
      <w:bookmarkStart w:id="5792" w:name="_Toc45131868"/>
      <w:bookmarkStart w:id="5793" w:name="_Toc49776153"/>
      <w:bookmarkStart w:id="5794" w:name="_Toc51747073"/>
      <w:bookmarkStart w:id="5795" w:name="_Toc66360634"/>
      <w:bookmarkStart w:id="5796" w:name="_Toc68105139"/>
      <w:bookmarkStart w:id="5797" w:name="_Toc74755769"/>
      <w:bookmarkStart w:id="5798" w:name="_Toc105674644"/>
      <w:bookmarkStart w:id="5799" w:name="_Toc130502692"/>
      <w:bookmarkStart w:id="5800" w:name="_Toc153625479"/>
      <w:bookmarkStart w:id="5801" w:name="_Toc185505712"/>
      <w:r w:rsidRPr="000A0A5F">
        <w:t>5.7.3.2.3.4</w:t>
      </w:r>
      <w:r w:rsidRPr="000A0A5F">
        <w:tab/>
        <w:t>POST</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2" w:name="_Toc11247542"/>
      <w:bookmarkStart w:id="5803" w:name="_Toc27044681"/>
      <w:bookmarkStart w:id="5804" w:name="_Toc36033723"/>
      <w:bookmarkStart w:id="5805" w:name="_Toc45131869"/>
      <w:bookmarkStart w:id="5806" w:name="_Toc49776154"/>
      <w:bookmarkStart w:id="5807" w:name="_Toc51747074"/>
      <w:bookmarkStart w:id="5808" w:name="_Toc66360635"/>
      <w:bookmarkStart w:id="5809" w:name="_Toc68105140"/>
      <w:bookmarkStart w:id="5810" w:name="_Toc74755770"/>
      <w:bookmarkStart w:id="5811" w:name="_Toc105674645"/>
      <w:bookmarkStart w:id="5812" w:name="_Toc130502693"/>
      <w:bookmarkStart w:id="5813" w:name="_Toc153625480"/>
      <w:bookmarkStart w:id="5814" w:name="_Toc185505713"/>
      <w:r w:rsidRPr="000A0A5F">
        <w:t>5.7.3.2.3.5</w:t>
      </w:r>
      <w:r w:rsidRPr="000A0A5F">
        <w:tab/>
        <w:t>DELETE</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15" w:name="_Toc11247543"/>
      <w:bookmarkStart w:id="5816" w:name="_Toc27044682"/>
      <w:bookmarkStart w:id="5817" w:name="_Toc36033724"/>
      <w:bookmarkStart w:id="5818" w:name="_Toc45131870"/>
      <w:bookmarkStart w:id="5819" w:name="_Toc49776155"/>
      <w:bookmarkStart w:id="5820" w:name="_Toc51747075"/>
      <w:bookmarkStart w:id="5821" w:name="_Toc66360636"/>
      <w:bookmarkStart w:id="5822" w:name="_Toc68105141"/>
      <w:bookmarkStart w:id="5823" w:name="_Toc74755771"/>
      <w:bookmarkStart w:id="5824" w:name="_Toc105674646"/>
      <w:bookmarkStart w:id="5825" w:name="_Toc130502694"/>
      <w:bookmarkStart w:id="5826" w:name="_Toc153625481"/>
      <w:bookmarkStart w:id="5827" w:name="_Toc185505714"/>
      <w:bookmarkStart w:id="5828" w:name="_Toc222784342"/>
      <w:r w:rsidRPr="000A0A5F">
        <w:t>5.7.3.3</w:t>
      </w:r>
      <w:r w:rsidRPr="000A0A5F">
        <w:tab/>
        <w:t>Resource: Individual Device Triggering Transaction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C56E10D" w14:textId="77777777" w:rsidR="00CB0DD7" w:rsidRPr="000A0A5F" w:rsidRDefault="00CB0DD7">
      <w:pPr>
        <w:pStyle w:val="Heading5"/>
      </w:pPr>
      <w:bookmarkStart w:id="5829" w:name="_Toc11247544"/>
      <w:bookmarkStart w:id="5830" w:name="_Toc27044683"/>
      <w:bookmarkStart w:id="5831" w:name="_Toc36033725"/>
      <w:bookmarkStart w:id="5832" w:name="_Toc45131871"/>
      <w:bookmarkStart w:id="5833" w:name="_Toc49776156"/>
      <w:bookmarkStart w:id="5834" w:name="_Toc51747076"/>
      <w:bookmarkStart w:id="5835" w:name="_Toc66360637"/>
      <w:bookmarkStart w:id="5836" w:name="_Toc68105142"/>
      <w:bookmarkStart w:id="5837" w:name="_Toc74755772"/>
      <w:bookmarkStart w:id="5838" w:name="_Toc105674647"/>
      <w:bookmarkStart w:id="5839" w:name="_Toc130502695"/>
      <w:bookmarkStart w:id="5840" w:name="_Toc153625482"/>
      <w:bookmarkStart w:id="5841" w:name="_Toc185505715"/>
      <w:bookmarkStart w:id="5842" w:name="_Toc222784343"/>
      <w:r w:rsidRPr="000A0A5F">
        <w:t>5.7.3.3.1</w:t>
      </w:r>
      <w:r w:rsidRPr="000A0A5F">
        <w:tab/>
        <w:t>Introduction</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3" w:name="_Toc11247545"/>
      <w:bookmarkStart w:id="5844" w:name="_Toc27044684"/>
      <w:bookmarkStart w:id="5845" w:name="_Toc36033726"/>
      <w:bookmarkStart w:id="5846" w:name="_Toc45131872"/>
      <w:bookmarkStart w:id="5847" w:name="_Toc49776157"/>
      <w:bookmarkStart w:id="5848" w:name="_Toc51747077"/>
      <w:bookmarkStart w:id="5849" w:name="_Toc66360638"/>
      <w:bookmarkStart w:id="5850" w:name="_Toc68105143"/>
      <w:bookmarkStart w:id="5851" w:name="_Toc74755773"/>
      <w:bookmarkStart w:id="5852" w:name="_Toc105674648"/>
      <w:bookmarkStart w:id="5853" w:name="_Toc130502696"/>
      <w:bookmarkStart w:id="5854" w:name="_Toc153625483"/>
      <w:bookmarkStart w:id="5855" w:name="_Toc185505716"/>
      <w:bookmarkStart w:id="5856" w:name="_Toc222784344"/>
      <w:r w:rsidRPr="000A0A5F">
        <w:t>5.7.3.3.2</w:t>
      </w:r>
      <w:r w:rsidRPr="000A0A5F">
        <w:tab/>
        <w:t>Resource definition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57" w:name="_Toc11247546"/>
      <w:bookmarkStart w:id="5858" w:name="_Toc27044685"/>
      <w:bookmarkStart w:id="5859" w:name="_Toc36033727"/>
      <w:bookmarkStart w:id="5860" w:name="_Toc45131873"/>
      <w:bookmarkStart w:id="5861" w:name="_Toc49776158"/>
      <w:bookmarkStart w:id="5862" w:name="_Toc51747078"/>
      <w:bookmarkStart w:id="5863" w:name="_Toc66360639"/>
      <w:bookmarkStart w:id="5864" w:name="_Toc68105144"/>
      <w:bookmarkStart w:id="5865" w:name="_Toc74755774"/>
      <w:bookmarkStart w:id="5866" w:name="_Toc105674649"/>
      <w:bookmarkStart w:id="5867" w:name="_Toc130502697"/>
      <w:bookmarkStart w:id="5868" w:name="_Toc153625484"/>
      <w:bookmarkStart w:id="5869" w:name="_Toc185505717"/>
      <w:bookmarkStart w:id="5870" w:name="_Toc222784345"/>
      <w:r w:rsidRPr="000A0A5F">
        <w:t>5.7.3.3.3</w:t>
      </w:r>
      <w:r w:rsidRPr="000A0A5F">
        <w:tab/>
        <w:t>Resource methods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D1DF047" w14:textId="77777777" w:rsidR="00CB0DD7" w:rsidRPr="000A0A5F" w:rsidRDefault="00CB0DD7" w:rsidP="00233139">
      <w:pPr>
        <w:pStyle w:val="H6"/>
      </w:pPr>
      <w:bookmarkStart w:id="5871" w:name="_Toc11247547"/>
      <w:bookmarkStart w:id="5872" w:name="_Toc27044686"/>
      <w:bookmarkStart w:id="5873" w:name="_Toc36033728"/>
      <w:bookmarkStart w:id="5874" w:name="_Toc45131874"/>
      <w:bookmarkStart w:id="5875" w:name="_Toc49776159"/>
      <w:bookmarkStart w:id="5876" w:name="_Toc51747079"/>
      <w:bookmarkStart w:id="5877" w:name="_Toc66360640"/>
      <w:bookmarkStart w:id="5878" w:name="_Toc68105145"/>
      <w:bookmarkStart w:id="5879" w:name="_Toc74755775"/>
      <w:bookmarkStart w:id="5880" w:name="_Toc105674650"/>
      <w:bookmarkStart w:id="5881" w:name="_Toc130502698"/>
      <w:bookmarkStart w:id="5882" w:name="_Toc153625485"/>
      <w:bookmarkStart w:id="5883" w:name="_Toc185505718"/>
      <w:r w:rsidRPr="000A0A5F">
        <w:t>5.7.3.3.3.1</w:t>
      </w:r>
      <w:r w:rsidRPr="000A0A5F">
        <w:tab/>
        <w:t>GET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84" w:name="_Toc11247548"/>
      <w:bookmarkStart w:id="5885" w:name="_Toc27044687"/>
      <w:bookmarkStart w:id="5886" w:name="_Toc36033729"/>
      <w:bookmarkStart w:id="5887" w:name="_Toc45131875"/>
      <w:bookmarkStart w:id="5888" w:name="_Toc49776160"/>
      <w:bookmarkStart w:id="5889" w:name="_Toc51747080"/>
      <w:bookmarkStart w:id="5890" w:name="_Toc66360641"/>
      <w:bookmarkStart w:id="5891" w:name="_Toc68105146"/>
      <w:bookmarkStart w:id="5892" w:name="_Toc74755776"/>
      <w:bookmarkStart w:id="5893" w:name="_Toc105674651"/>
      <w:bookmarkStart w:id="5894" w:name="_Toc130502699"/>
      <w:bookmarkStart w:id="5895" w:name="_Toc153625486"/>
      <w:bookmarkStart w:id="5896" w:name="_Toc185505719"/>
      <w:r w:rsidRPr="000A0A5F">
        <w:t>5.7.3.3.3.2</w:t>
      </w:r>
      <w:r w:rsidRPr="000A0A5F">
        <w:tab/>
        <w:t>PUT</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897" w:name="_Toc11247549"/>
      <w:bookmarkStart w:id="5898" w:name="_Toc27044688"/>
      <w:bookmarkStart w:id="5899" w:name="_Toc36033730"/>
      <w:bookmarkStart w:id="5900" w:name="_Toc45131876"/>
      <w:bookmarkStart w:id="5901" w:name="_Toc49776161"/>
      <w:bookmarkStart w:id="5902" w:name="_Toc51747081"/>
      <w:bookmarkStart w:id="5903" w:name="_Toc66360642"/>
      <w:bookmarkStart w:id="5904" w:name="_Toc68105147"/>
      <w:bookmarkStart w:id="5905" w:name="_Toc74755777"/>
      <w:bookmarkStart w:id="5906" w:name="_Toc105674652"/>
      <w:bookmarkStart w:id="5907" w:name="_Toc130502700"/>
      <w:bookmarkStart w:id="5908" w:name="_Toc153625487"/>
      <w:bookmarkStart w:id="5909" w:name="_Toc185505720"/>
      <w:r w:rsidRPr="000A0A5F">
        <w:t>5.7.3.3.3.3</w:t>
      </w:r>
      <w:r w:rsidRPr="000A0A5F">
        <w:tab/>
        <w:t>PATCH</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3AA07DE1" w14:textId="77777777" w:rsidR="00B97EBD" w:rsidRPr="000A0A5F" w:rsidRDefault="00B97EBD" w:rsidP="00B97EBD">
      <w:bookmarkStart w:id="5910" w:name="_Toc11247550"/>
      <w:bookmarkStart w:id="5911" w:name="_Toc27044689"/>
      <w:bookmarkStart w:id="5912" w:name="_Toc36033731"/>
      <w:bookmarkStart w:id="5913" w:name="_Toc45131877"/>
      <w:bookmarkStart w:id="5914" w:name="_Toc49776162"/>
      <w:bookmarkStart w:id="5915" w:name="_Toc51747082"/>
      <w:bookmarkStart w:id="5916" w:name="_Toc66360643"/>
      <w:bookmarkStart w:id="5917" w:name="_Toc68105148"/>
      <w:bookmarkStart w:id="5918"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19" w:name="_Toc105674653"/>
      <w:bookmarkStart w:id="5920" w:name="_Toc130502701"/>
      <w:bookmarkStart w:id="5921" w:name="_Toc153625488"/>
      <w:bookmarkStart w:id="5922" w:name="_Toc185505721"/>
      <w:r w:rsidRPr="000A0A5F">
        <w:t>5.7.3.3.3.4</w:t>
      </w:r>
      <w:r w:rsidRPr="000A0A5F">
        <w:tab/>
        <w:t>POST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3" w:name="_Toc11247551"/>
      <w:bookmarkStart w:id="5924" w:name="_Toc27044690"/>
      <w:bookmarkStart w:id="5925" w:name="_Toc36033732"/>
      <w:bookmarkStart w:id="5926" w:name="_Toc45131878"/>
      <w:bookmarkStart w:id="5927" w:name="_Toc49776163"/>
      <w:bookmarkStart w:id="5928" w:name="_Toc51747083"/>
      <w:bookmarkStart w:id="5929" w:name="_Toc66360644"/>
      <w:bookmarkStart w:id="5930" w:name="_Toc68105149"/>
      <w:bookmarkStart w:id="5931" w:name="_Toc74755779"/>
      <w:bookmarkStart w:id="5932" w:name="_Toc105674654"/>
      <w:bookmarkStart w:id="5933" w:name="_Toc130502702"/>
      <w:bookmarkStart w:id="5934" w:name="_Toc153625489"/>
      <w:bookmarkStart w:id="5935" w:name="_Toc185505722"/>
      <w:r w:rsidRPr="000A0A5F">
        <w:t>5.7.3.3.3.5</w:t>
      </w:r>
      <w:r w:rsidRPr="000A0A5F">
        <w:tab/>
        <w:t>DELETE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36" w:name="_Toc11247552"/>
      <w:bookmarkStart w:id="5937" w:name="_Toc27044691"/>
      <w:bookmarkStart w:id="5938" w:name="_Toc36033733"/>
      <w:bookmarkStart w:id="5939" w:name="_Toc45131879"/>
      <w:bookmarkStart w:id="5940" w:name="_Toc49776164"/>
      <w:bookmarkStart w:id="5941" w:name="_Toc51747084"/>
      <w:bookmarkStart w:id="5942" w:name="_Toc66360645"/>
      <w:bookmarkStart w:id="5943" w:name="_Toc68105150"/>
      <w:bookmarkStart w:id="5944" w:name="_Toc74755780"/>
      <w:bookmarkStart w:id="5945" w:name="_Toc105674655"/>
      <w:bookmarkStart w:id="5946" w:name="_Toc130502703"/>
      <w:bookmarkStart w:id="5947" w:name="_Toc153625490"/>
      <w:bookmarkStart w:id="5948" w:name="_Toc185505723"/>
      <w:bookmarkStart w:id="5949" w:name="_Toc222784346"/>
      <w:r w:rsidRPr="000A0A5F">
        <w:t>5.7.3.4</w:t>
      </w:r>
      <w:r w:rsidRPr="000A0A5F">
        <w:tab/>
        <w:t>Void</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8BE6DBB" w14:textId="77777777" w:rsidR="00CB0DD7" w:rsidRPr="000A0A5F" w:rsidRDefault="00CB0DD7">
      <w:pPr>
        <w:pStyle w:val="Heading3"/>
      </w:pPr>
      <w:bookmarkStart w:id="5950" w:name="_Toc66360646"/>
      <w:bookmarkStart w:id="5951" w:name="_Toc68105151"/>
      <w:bookmarkStart w:id="5952" w:name="_Toc74755781"/>
      <w:bookmarkStart w:id="5953" w:name="_Toc105674656"/>
      <w:bookmarkStart w:id="5954" w:name="_Toc130502704"/>
      <w:bookmarkStart w:id="5955" w:name="_Toc153625491"/>
      <w:bookmarkStart w:id="5956" w:name="_Toc185505724"/>
      <w:bookmarkStart w:id="5957" w:name="_Toc222784347"/>
      <w:r w:rsidRPr="000A0A5F">
        <w:t>5.7.</w:t>
      </w:r>
      <w:r w:rsidR="00C9682D" w:rsidRPr="000A0A5F">
        <w:t>3A</w:t>
      </w:r>
      <w:r w:rsidRPr="000A0A5F">
        <w:tab/>
        <w:t>Notifications</w:t>
      </w:r>
      <w:bookmarkEnd w:id="5950"/>
      <w:bookmarkEnd w:id="5951"/>
      <w:bookmarkEnd w:id="5952"/>
      <w:bookmarkEnd w:id="5953"/>
      <w:bookmarkEnd w:id="5954"/>
      <w:bookmarkEnd w:id="5955"/>
      <w:bookmarkEnd w:id="5956"/>
      <w:bookmarkEnd w:id="5957"/>
    </w:p>
    <w:p w14:paraId="0C845051" w14:textId="77777777" w:rsidR="00CB0DD7" w:rsidRPr="000A0A5F" w:rsidRDefault="00CB0DD7">
      <w:pPr>
        <w:pStyle w:val="Heading4"/>
      </w:pPr>
      <w:bookmarkStart w:id="5958" w:name="_Toc66360647"/>
      <w:bookmarkStart w:id="5959" w:name="_Toc68105152"/>
      <w:bookmarkStart w:id="5960" w:name="_Toc74755782"/>
      <w:bookmarkStart w:id="5961" w:name="_Toc105674657"/>
      <w:bookmarkStart w:id="5962" w:name="_Toc130502705"/>
      <w:bookmarkStart w:id="5963" w:name="_Toc153625492"/>
      <w:bookmarkStart w:id="5964" w:name="_Toc185505725"/>
      <w:bookmarkStart w:id="5965" w:name="_Toc222784348"/>
      <w:r w:rsidRPr="000A0A5F">
        <w:t>5.7.</w:t>
      </w:r>
      <w:r w:rsidR="00C9682D" w:rsidRPr="000A0A5F">
        <w:t>3A</w:t>
      </w:r>
      <w:r w:rsidRPr="000A0A5F">
        <w:t>.1</w:t>
      </w:r>
      <w:r w:rsidRPr="000A0A5F">
        <w:tab/>
        <w:t>General</w:t>
      </w:r>
      <w:bookmarkEnd w:id="5958"/>
      <w:bookmarkEnd w:id="5959"/>
      <w:bookmarkEnd w:id="5960"/>
      <w:bookmarkEnd w:id="5961"/>
      <w:bookmarkEnd w:id="5962"/>
      <w:bookmarkEnd w:id="5963"/>
      <w:bookmarkEnd w:id="5964"/>
      <w:bookmarkEnd w:id="5965"/>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rsidP="000D7688">
            <w:pPr>
              <w:pStyle w:val="TAL"/>
              <w:rPr>
                <w:lang w:val="en-US"/>
              </w:rPr>
            </w:pPr>
            <w:r w:rsidRPr="000D7688">
              <w:rPr>
                <w:rFonts w:hint="eastAsia"/>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5966" w:name="_Toc66360648"/>
      <w:bookmarkStart w:id="5967" w:name="_Toc68105153"/>
      <w:bookmarkStart w:id="5968" w:name="_Toc74755783"/>
      <w:bookmarkStart w:id="5969" w:name="_Toc105674658"/>
      <w:bookmarkStart w:id="5970" w:name="_Toc130502706"/>
      <w:bookmarkStart w:id="5971" w:name="_Toc153625493"/>
      <w:bookmarkStart w:id="5972" w:name="_Toc185505726"/>
      <w:bookmarkStart w:id="5973" w:name="_Toc222784349"/>
      <w:r w:rsidRPr="000A0A5F">
        <w:lastRenderedPageBreak/>
        <w:t>5.7.</w:t>
      </w:r>
      <w:r w:rsidR="00AC7221" w:rsidRPr="000A0A5F">
        <w:t>3A</w:t>
      </w:r>
      <w:r w:rsidRPr="000A0A5F">
        <w:t>.2</w:t>
      </w:r>
      <w:r w:rsidRPr="000A0A5F">
        <w:tab/>
        <w:t>Device Triggering Delivery Report Notification</w:t>
      </w:r>
      <w:bookmarkEnd w:id="5966"/>
      <w:bookmarkEnd w:id="5967"/>
      <w:bookmarkEnd w:id="5968"/>
      <w:bookmarkEnd w:id="5969"/>
      <w:bookmarkEnd w:id="5970"/>
      <w:bookmarkEnd w:id="5971"/>
      <w:bookmarkEnd w:id="5972"/>
      <w:bookmarkEnd w:id="5973"/>
    </w:p>
    <w:p w14:paraId="3BD33E44" w14:textId="77777777" w:rsidR="00CB0DD7" w:rsidRPr="000A0A5F" w:rsidRDefault="00CB0DD7">
      <w:pPr>
        <w:pStyle w:val="Heading5"/>
        <w:rPr>
          <w:noProof/>
        </w:rPr>
      </w:pPr>
      <w:bookmarkStart w:id="5974" w:name="_Toc66360649"/>
      <w:bookmarkStart w:id="5975" w:name="_Toc68105154"/>
      <w:bookmarkStart w:id="5976" w:name="_Toc74755784"/>
      <w:bookmarkStart w:id="5977" w:name="_Toc105674659"/>
      <w:bookmarkStart w:id="5978" w:name="_Toc130502707"/>
      <w:bookmarkStart w:id="5979" w:name="_Toc153625494"/>
      <w:bookmarkStart w:id="5980" w:name="_Toc185505727"/>
      <w:bookmarkStart w:id="5981" w:name="_Toc222784350"/>
      <w:r w:rsidRPr="000A0A5F">
        <w:t>5.7.</w:t>
      </w:r>
      <w:r w:rsidR="00AC7221" w:rsidRPr="000A0A5F">
        <w:t>3A</w:t>
      </w:r>
      <w:r w:rsidRPr="000A0A5F">
        <w:t>.2</w:t>
      </w:r>
      <w:r w:rsidRPr="000A0A5F">
        <w:rPr>
          <w:noProof/>
        </w:rPr>
        <w:t>.1</w:t>
      </w:r>
      <w:r w:rsidRPr="000A0A5F">
        <w:rPr>
          <w:noProof/>
        </w:rPr>
        <w:tab/>
        <w:t>Description</w:t>
      </w:r>
      <w:bookmarkEnd w:id="5974"/>
      <w:bookmarkEnd w:id="5975"/>
      <w:bookmarkEnd w:id="5976"/>
      <w:bookmarkEnd w:id="5977"/>
      <w:bookmarkEnd w:id="5978"/>
      <w:bookmarkEnd w:id="5979"/>
      <w:bookmarkEnd w:id="5980"/>
      <w:bookmarkEnd w:id="5981"/>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2" w:name="_Toc66360650"/>
      <w:bookmarkStart w:id="5983" w:name="_Toc68105155"/>
      <w:bookmarkStart w:id="5984" w:name="_Toc74755785"/>
      <w:bookmarkStart w:id="5985" w:name="_Toc105674660"/>
      <w:bookmarkStart w:id="5986" w:name="_Toc130502708"/>
      <w:bookmarkStart w:id="5987" w:name="_Toc153625495"/>
      <w:bookmarkStart w:id="5988" w:name="_Toc185505728"/>
      <w:bookmarkStart w:id="5989" w:name="_Toc222784351"/>
      <w:r w:rsidRPr="000A0A5F">
        <w:t>5.7.</w:t>
      </w:r>
      <w:r w:rsidR="00AC7221" w:rsidRPr="000A0A5F">
        <w:t>3A</w:t>
      </w:r>
      <w:r w:rsidRPr="000A0A5F">
        <w:t>.2</w:t>
      </w:r>
      <w:r w:rsidRPr="000A0A5F">
        <w:rPr>
          <w:noProof/>
        </w:rPr>
        <w:t>.2</w:t>
      </w:r>
      <w:r w:rsidRPr="000A0A5F">
        <w:rPr>
          <w:noProof/>
        </w:rPr>
        <w:tab/>
        <w:t>Target URI</w:t>
      </w:r>
      <w:bookmarkEnd w:id="5982"/>
      <w:bookmarkEnd w:id="5983"/>
      <w:bookmarkEnd w:id="5984"/>
      <w:bookmarkEnd w:id="5985"/>
      <w:bookmarkEnd w:id="5986"/>
      <w:bookmarkEnd w:id="5987"/>
      <w:bookmarkEnd w:id="5988"/>
      <w:bookmarkEnd w:id="5989"/>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0" w:name="_Toc66360651"/>
      <w:bookmarkStart w:id="5991" w:name="_Toc68105156"/>
      <w:bookmarkStart w:id="5992" w:name="_Toc74755786"/>
      <w:bookmarkStart w:id="5993" w:name="_Toc105674661"/>
      <w:bookmarkStart w:id="5994" w:name="_Toc130502709"/>
      <w:bookmarkStart w:id="5995" w:name="_Toc153625496"/>
      <w:bookmarkStart w:id="5996" w:name="_Toc185505729"/>
      <w:bookmarkStart w:id="5997" w:name="_Toc222784352"/>
      <w:r w:rsidRPr="000A0A5F">
        <w:t>5.7.</w:t>
      </w:r>
      <w:r w:rsidR="00AC7221" w:rsidRPr="000A0A5F">
        <w:t>3A</w:t>
      </w:r>
      <w:r w:rsidRPr="000A0A5F">
        <w:t>.2</w:t>
      </w:r>
      <w:r w:rsidRPr="000A0A5F">
        <w:rPr>
          <w:noProof/>
        </w:rPr>
        <w:t>.3</w:t>
      </w:r>
      <w:r w:rsidRPr="000A0A5F">
        <w:rPr>
          <w:noProof/>
        </w:rPr>
        <w:tab/>
        <w:t>Standard Methods</w:t>
      </w:r>
      <w:bookmarkEnd w:id="5990"/>
      <w:bookmarkEnd w:id="5991"/>
      <w:bookmarkEnd w:id="5992"/>
      <w:bookmarkEnd w:id="5993"/>
      <w:bookmarkEnd w:id="5994"/>
      <w:bookmarkEnd w:id="5995"/>
      <w:bookmarkEnd w:id="5996"/>
      <w:bookmarkEnd w:id="5997"/>
    </w:p>
    <w:p w14:paraId="7B3B71D7" w14:textId="77777777" w:rsidR="00CB0DD7" w:rsidRPr="000A0A5F" w:rsidRDefault="00CB0DD7" w:rsidP="00233139">
      <w:pPr>
        <w:pStyle w:val="H6"/>
        <w:rPr>
          <w:noProof/>
        </w:rPr>
      </w:pPr>
      <w:bookmarkStart w:id="5998" w:name="_Toc66360652"/>
      <w:bookmarkStart w:id="5999" w:name="_Toc68105157"/>
      <w:bookmarkStart w:id="6000" w:name="_Toc74755787"/>
      <w:bookmarkStart w:id="6001" w:name="_Toc105674662"/>
      <w:bookmarkStart w:id="6002" w:name="_Toc130502710"/>
      <w:bookmarkStart w:id="6003" w:name="_Toc153625497"/>
      <w:bookmarkStart w:id="6004"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5998"/>
      <w:bookmarkEnd w:id="5999"/>
      <w:bookmarkEnd w:id="6000"/>
      <w:bookmarkEnd w:id="6001"/>
      <w:bookmarkEnd w:id="6002"/>
      <w:bookmarkEnd w:id="6003"/>
      <w:bookmarkEnd w:id="6004"/>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05" w:name="_Toc66360653"/>
      <w:bookmarkStart w:id="6006" w:name="_Toc68105158"/>
      <w:bookmarkStart w:id="6007" w:name="_Toc74755788"/>
      <w:bookmarkStart w:id="6008" w:name="_Toc105674663"/>
      <w:bookmarkStart w:id="6009" w:name="_Toc130502711"/>
      <w:bookmarkStart w:id="6010" w:name="_Toc153625498"/>
      <w:bookmarkStart w:id="6011" w:name="_Toc185505731"/>
      <w:r w:rsidRPr="000A0A5F">
        <w:t>5.7.3a.2.3</w:t>
      </w:r>
      <w:r w:rsidRPr="000A0A5F">
        <w:rPr>
          <w:noProof/>
        </w:rPr>
        <w:t>.2</w:t>
      </w:r>
      <w:r w:rsidRPr="000A0A5F">
        <w:rPr>
          <w:noProof/>
        </w:rPr>
        <w:tab/>
      </w:r>
      <w:r w:rsidRPr="000A0A5F">
        <w:t>Notification via Websocket</w:t>
      </w:r>
      <w:bookmarkEnd w:id="6005"/>
      <w:bookmarkEnd w:id="6006"/>
      <w:bookmarkEnd w:id="6007"/>
      <w:bookmarkEnd w:id="6008"/>
      <w:bookmarkEnd w:id="6009"/>
      <w:bookmarkEnd w:id="6010"/>
      <w:bookmarkEnd w:id="6011"/>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012" w:name="_Toc11247558"/>
      <w:bookmarkStart w:id="6013" w:name="_Toc27044697"/>
      <w:bookmarkStart w:id="6014" w:name="_Toc36033739"/>
      <w:bookmarkStart w:id="6015" w:name="_Toc45131885"/>
      <w:bookmarkStart w:id="6016" w:name="_Toc49776170"/>
      <w:bookmarkStart w:id="6017" w:name="_Toc51747090"/>
      <w:bookmarkStart w:id="6018" w:name="_Toc66360654"/>
      <w:bookmarkStart w:id="6019" w:name="_Toc68105159"/>
      <w:bookmarkStart w:id="6020" w:name="_Toc74755789"/>
      <w:bookmarkStart w:id="6021" w:name="_Toc105674664"/>
      <w:bookmarkStart w:id="6022" w:name="_Toc130502712"/>
      <w:bookmarkStart w:id="6023" w:name="_Toc153625499"/>
      <w:bookmarkStart w:id="6024" w:name="_Toc185505732"/>
      <w:bookmarkStart w:id="6025" w:name="_Toc222784353"/>
      <w:r w:rsidRPr="000A0A5F">
        <w:t>5.7.4</w:t>
      </w:r>
      <w:r w:rsidRPr="000A0A5F">
        <w:tab/>
        <w:t>Used Features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26" w:name="_Toc130502713"/>
      <w:bookmarkStart w:id="6027" w:name="_Toc153625500"/>
      <w:bookmarkStart w:id="6028" w:name="_Toc185505733"/>
      <w:bookmarkStart w:id="6029" w:name="_Toc222784354"/>
      <w:r w:rsidRPr="000A0A5F">
        <w:t>5.7.5</w:t>
      </w:r>
      <w:r w:rsidRPr="000A0A5F">
        <w:tab/>
        <w:t>Error handling</w:t>
      </w:r>
      <w:bookmarkEnd w:id="6026"/>
      <w:bookmarkEnd w:id="6027"/>
      <w:bookmarkEnd w:id="6028"/>
      <w:bookmarkEnd w:id="6029"/>
    </w:p>
    <w:p w14:paraId="638EE3A3" w14:textId="77777777" w:rsidR="00F72479" w:rsidRPr="000A0A5F" w:rsidRDefault="00F72479" w:rsidP="00F72479">
      <w:pPr>
        <w:pStyle w:val="Heading4"/>
      </w:pPr>
      <w:bookmarkStart w:id="6030" w:name="_Toc130502714"/>
      <w:bookmarkStart w:id="6031" w:name="_Toc153625501"/>
      <w:bookmarkStart w:id="6032" w:name="_Toc185505734"/>
      <w:bookmarkStart w:id="6033" w:name="_Toc222784355"/>
      <w:r w:rsidRPr="000A0A5F">
        <w:t>5.7.5.1</w:t>
      </w:r>
      <w:r w:rsidRPr="000A0A5F">
        <w:tab/>
        <w:t>General</w:t>
      </w:r>
      <w:bookmarkEnd w:id="6030"/>
      <w:bookmarkEnd w:id="6031"/>
      <w:bookmarkEnd w:id="6032"/>
      <w:bookmarkEnd w:id="6033"/>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34" w:name="_Toc130502715"/>
      <w:bookmarkStart w:id="6035" w:name="_Toc153625502"/>
      <w:bookmarkStart w:id="6036" w:name="_Toc185505735"/>
      <w:bookmarkStart w:id="6037" w:name="_Toc222784356"/>
      <w:r w:rsidRPr="000A0A5F">
        <w:t>5.7.5.2</w:t>
      </w:r>
      <w:r w:rsidRPr="000A0A5F">
        <w:tab/>
        <w:t>Protocol Errors</w:t>
      </w:r>
      <w:bookmarkEnd w:id="6034"/>
      <w:bookmarkEnd w:id="6035"/>
      <w:bookmarkEnd w:id="6036"/>
      <w:bookmarkEnd w:id="6037"/>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38" w:name="_Toc130502716"/>
      <w:bookmarkStart w:id="6039" w:name="_Toc153625503"/>
      <w:bookmarkStart w:id="6040" w:name="_Toc185505736"/>
      <w:bookmarkStart w:id="6041" w:name="_Toc222784357"/>
      <w:r w:rsidRPr="000A0A5F">
        <w:t>5.7.5.3</w:t>
      </w:r>
      <w:r w:rsidRPr="000A0A5F">
        <w:tab/>
        <w:t>Application Errors</w:t>
      </w:r>
      <w:bookmarkEnd w:id="6038"/>
      <w:bookmarkEnd w:id="6039"/>
      <w:bookmarkEnd w:id="6040"/>
      <w:bookmarkEnd w:id="6041"/>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2" w:name="_Toc11247559"/>
      <w:bookmarkStart w:id="6043" w:name="_Toc27044698"/>
      <w:bookmarkStart w:id="6044" w:name="_Toc36033740"/>
      <w:bookmarkStart w:id="6045" w:name="_Toc45131886"/>
      <w:bookmarkStart w:id="6046" w:name="_Toc49776171"/>
      <w:bookmarkStart w:id="6047" w:name="_Toc51747091"/>
      <w:bookmarkStart w:id="6048" w:name="_Toc66360655"/>
      <w:bookmarkStart w:id="6049" w:name="_Toc68105160"/>
      <w:bookmarkStart w:id="6050" w:name="_Toc74755790"/>
      <w:bookmarkStart w:id="6051" w:name="_Toc105674665"/>
      <w:bookmarkStart w:id="6052" w:name="_Toc130502717"/>
      <w:bookmarkStart w:id="6053" w:name="_Toc153625504"/>
      <w:bookmarkStart w:id="6054" w:name="_Toc185505737"/>
      <w:bookmarkStart w:id="6055" w:name="_Toc222784358"/>
      <w:r w:rsidRPr="000A0A5F">
        <w:lastRenderedPageBreak/>
        <w:t>5.8</w:t>
      </w:r>
      <w:r w:rsidRPr="000A0A5F">
        <w:tab/>
        <w:t>GMD via MBMS related APIs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756CFA56" w14:textId="77777777" w:rsidR="00CB0DD7" w:rsidRPr="000A0A5F" w:rsidRDefault="00CB0DD7">
      <w:pPr>
        <w:pStyle w:val="Heading3"/>
      </w:pPr>
      <w:bookmarkStart w:id="6056" w:name="_Toc11247560"/>
      <w:bookmarkStart w:id="6057" w:name="_Toc27044699"/>
      <w:bookmarkStart w:id="6058" w:name="_Toc36033741"/>
      <w:bookmarkStart w:id="6059" w:name="_Toc45131887"/>
      <w:bookmarkStart w:id="6060" w:name="_Toc49776172"/>
      <w:bookmarkStart w:id="6061" w:name="_Toc51747092"/>
      <w:bookmarkStart w:id="6062" w:name="_Toc66360656"/>
      <w:bookmarkStart w:id="6063" w:name="_Toc68105161"/>
      <w:bookmarkStart w:id="6064" w:name="_Toc74755791"/>
      <w:bookmarkStart w:id="6065" w:name="_Toc105674666"/>
      <w:bookmarkStart w:id="6066" w:name="_Toc130502718"/>
      <w:bookmarkStart w:id="6067" w:name="_Toc153625505"/>
      <w:bookmarkStart w:id="6068" w:name="_Toc185505738"/>
      <w:bookmarkStart w:id="6069" w:name="_Toc222784359"/>
      <w:r w:rsidRPr="000A0A5F">
        <w:t>5.8.1</w:t>
      </w:r>
      <w:r w:rsidRPr="000A0A5F">
        <w:tab/>
        <w:t>Overview</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0"/>
      </w:pPr>
      <w:r w:rsidRPr="00481448">
        <w:t>-</w:t>
      </w:r>
      <w:r w:rsidRPr="00481448">
        <w:tab/>
        <w:t>GMDviaMBMSbyMB2 API;</w:t>
      </w:r>
    </w:p>
    <w:p w14:paraId="3489FDC8" w14:textId="77777777" w:rsidR="00CB0DD7" w:rsidRPr="000A0A5F" w:rsidRDefault="00CB0DD7" w:rsidP="00481448">
      <w:pPr>
        <w:pStyle w:val="B10"/>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0" w:name="_Toc11247561"/>
      <w:bookmarkStart w:id="6071" w:name="_Toc27044700"/>
      <w:bookmarkStart w:id="6072" w:name="_Toc36033742"/>
      <w:bookmarkStart w:id="6073" w:name="_Toc45131888"/>
      <w:bookmarkStart w:id="6074" w:name="_Toc49776173"/>
      <w:bookmarkStart w:id="6075" w:name="_Toc51747093"/>
      <w:bookmarkStart w:id="6076" w:name="_Toc66360657"/>
      <w:bookmarkStart w:id="6077" w:name="_Toc68105162"/>
      <w:bookmarkStart w:id="6078" w:name="_Toc74755792"/>
      <w:bookmarkStart w:id="6079" w:name="_Toc105674667"/>
      <w:bookmarkStart w:id="6080" w:name="_Toc130502719"/>
      <w:bookmarkStart w:id="6081" w:name="_Toc153625506"/>
      <w:bookmarkStart w:id="6082" w:name="_Toc185505739"/>
      <w:bookmarkStart w:id="6083" w:name="_Toc222784360"/>
      <w:r w:rsidRPr="000A0A5F">
        <w:t>5.8.2</w:t>
      </w:r>
      <w:r w:rsidRPr="000A0A5F">
        <w:tab/>
        <w:t>GMDviaMBMSbyMB2 API</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r w:rsidRPr="000A0A5F">
        <w:t xml:space="preserve"> </w:t>
      </w:r>
    </w:p>
    <w:p w14:paraId="4ADA24E5" w14:textId="77777777" w:rsidR="00CB0DD7" w:rsidRPr="000A0A5F" w:rsidRDefault="00CB0DD7">
      <w:pPr>
        <w:pStyle w:val="Heading4"/>
      </w:pPr>
      <w:bookmarkStart w:id="6084" w:name="_Toc11247562"/>
      <w:bookmarkStart w:id="6085" w:name="_Toc27044701"/>
      <w:bookmarkStart w:id="6086" w:name="_Toc36033743"/>
      <w:bookmarkStart w:id="6087" w:name="_Toc45131889"/>
      <w:bookmarkStart w:id="6088" w:name="_Toc49776174"/>
      <w:bookmarkStart w:id="6089" w:name="_Toc51747094"/>
      <w:bookmarkStart w:id="6090" w:name="_Toc66360658"/>
      <w:bookmarkStart w:id="6091" w:name="_Toc68105163"/>
      <w:bookmarkStart w:id="6092" w:name="_Toc74755793"/>
      <w:bookmarkStart w:id="6093" w:name="_Toc105674668"/>
      <w:bookmarkStart w:id="6094" w:name="_Toc130502720"/>
      <w:bookmarkStart w:id="6095" w:name="_Toc153625507"/>
      <w:bookmarkStart w:id="6096" w:name="_Toc185505740"/>
      <w:bookmarkStart w:id="6097" w:name="_Toc222784361"/>
      <w:r w:rsidRPr="000A0A5F">
        <w:t>5.8.2.1</w:t>
      </w:r>
      <w:r w:rsidRPr="000A0A5F">
        <w:tab/>
        <w:t>Data model</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2DC633B8" w14:textId="77777777" w:rsidR="00CB0DD7" w:rsidRPr="000A0A5F" w:rsidRDefault="00CB0DD7">
      <w:pPr>
        <w:pStyle w:val="Heading5"/>
      </w:pPr>
      <w:bookmarkStart w:id="6098" w:name="_Toc11247563"/>
      <w:bookmarkStart w:id="6099" w:name="_Toc27044702"/>
      <w:bookmarkStart w:id="6100" w:name="_Toc36033744"/>
      <w:bookmarkStart w:id="6101" w:name="_Toc45131890"/>
      <w:bookmarkStart w:id="6102" w:name="_Toc49776175"/>
      <w:bookmarkStart w:id="6103" w:name="_Toc51747095"/>
      <w:bookmarkStart w:id="6104" w:name="_Toc66360659"/>
      <w:bookmarkStart w:id="6105" w:name="_Toc68105164"/>
      <w:bookmarkStart w:id="6106" w:name="_Toc74755794"/>
      <w:bookmarkStart w:id="6107" w:name="_Toc105674669"/>
      <w:bookmarkStart w:id="6108" w:name="_Toc130502721"/>
      <w:bookmarkStart w:id="6109" w:name="_Toc153625508"/>
      <w:bookmarkStart w:id="6110" w:name="_Toc185505741"/>
      <w:bookmarkStart w:id="6111" w:name="_Toc222784362"/>
      <w:r w:rsidRPr="000A0A5F">
        <w:t>5.8.2.1.1</w:t>
      </w:r>
      <w:r w:rsidRPr="000A0A5F">
        <w:tab/>
        <w:t>Resource data types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27BADB1C" w14:textId="77777777" w:rsidR="00CB0DD7" w:rsidRPr="000A0A5F" w:rsidRDefault="00CB0DD7" w:rsidP="00233139">
      <w:pPr>
        <w:pStyle w:val="H6"/>
      </w:pPr>
      <w:bookmarkStart w:id="6112" w:name="_Toc11247564"/>
      <w:bookmarkStart w:id="6113" w:name="_Toc27044703"/>
      <w:bookmarkStart w:id="6114" w:name="_Toc36033745"/>
      <w:bookmarkStart w:id="6115" w:name="_Toc45131891"/>
      <w:bookmarkStart w:id="6116" w:name="_Toc49776176"/>
      <w:bookmarkStart w:id="6117" w:name="_Toc51747096"/>
      <w:bookmarkStart w:id="6118" w:name="_Toc66360660"/>
      <w:bookmarkStart w:id="6119" w:name="_Toc68105165"/>
      <w:bookmarkStart w:id="6120" w:name="_Toc74755795"/>
      <w:bookmarkStart w:id="6121" w:name="_Toc105674670"/>
      <w:bookmarkStart w:id="6122" w:name="_Toc130502722"/>
      <w:bookmarkStart w:id="6123" w:name="_Toc153625509"/>
      <w:bookmarkStart w:id="6124" w:name="_Toc185505742"/>
      <w:r w:rsidRPr="000A0A5F">
        <w:t>5.8.2.1.1.1</w:t>
      </w:r>
      <w:r w:rsidRPr="000A0A5F">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25" w:name="_Toc11247565"/>
      <w:bookmarkStart w:id="6126" w:name="_Toc27044704"/>
      <w:bookmarkStart w:id="6127" w:name="_Toc36033746"/>
      <w:bookmarkStart w:id="6128" w:name="_Toc45131892"/>
      <w:bookmarkStart w:id="6129" w:name="_Toc49776177"/>
      <w:bookmarkStart w:id="6130" w:name="_Toc51747097"/>
      <w:bookmarkStart w:id="6131" w:name="_Toc66360661"/>
      <w:bookmarkStart w:id="6132" w:name="_Toc68105166"/>
      <w:bookmarkStart w:id="6133"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34" w:name="_Toc105674671"/>
      <w:bookmarkStart w:id="6135" w:name="_Toc130502723"/>
      <w:bookmarkStart w:id="6136" w:name="_Toc153625510"/>
      <w:bookmarkStart w:id="6137" w:name="_Toc185505743"/>
      <w:r w:rsidRPr="000A0A5F">
        <w:lastRenderedPageBreak/>
        <w:t>5.8.2.1.1.2</w:t>
      </w:r>
      <w:r w:rsidRPr="000A0A5F">
        <w:tab/>
        <w:t>Type: TMGIAllocation</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38" w:name="_Toc11247566"/>
      <w:bookmarkStart w:id="6139" w:name="_Toc27044705"/>
      <w:bookmarkStart w:id="6140" w:name="_Toc36033747"/>
      <w:bookmarkStart w:id="6141" w:name="_Toc45131893"/>
      <w:bookmarkStart w:id="6142" w:name="_Toc49776178"/>
      <w:bookmarkStart w:id="6143" w:name="_Toc51747098"/>
      <w:bookmarkStart w:id="6144" w:name="_Toc66360662"/>
      <w:bookmarkStart w:id="6145" w:name="_Toc68105167"/>
      <w:bookmarkStart w:id="6146" w:name="_Toc74755797"/>
      <w:bookmarkStart w:id="6147" w:name="_Toc105674672"/>
      <w:bookmarkStart w:id="6148" w:name="_Toc130502724"/>
      <w:bookmarkStart w:id="6149" w:name="_Toc153625511"/>
      <w:bookmarkStart w:id="6150" w:name="_Toc185505744"/>
      <w:r w:rsidRPr="000A0A5F">
        <w:t>5.8.2.1.1.3</w:t>
      </w:r>
      <w:r w:rsidRPr="000A0A5F">
        <w:tab/>
        <w:t>Type: GMDViaMBMSByMb2</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1" w:name="_Toc11247567"/>
      <w:bookmarkStart w:id="6152" w:name="_Toc27044706"/>
      <w:bookmarkStart w:id="6153" w:name="_Toc36033748"/>
      <w:bookmarkStart w:id="6154" w:name="_Toc45131894"/>
      <w:bookmarkStart w:id="6155" w:name="_Toc49776179"/>
      <w:bookmarkStart w:id="6156" w:name="_Toc51747099"/>
      <w:bookmarkStart w:id="6157" w:name="_Toc66360663"/>
      <w:bookmarkStart w:id="6158" w:name="_Toc68105168"/>
      <w:bookmarkStart w:id="6159" w:name="_Toc74755798"/>
      <w:bookmarkStart w:id="6160" w:name="_Toc105674673"/>
      <w:bookmarkStart w:id="6161" w:name="_Toc130502725"/>
      <w:bookmarkStart w:id="6162" w:name="_Toc153625512"/>
      <w:bookmarkStart w:id="6163" w:name="_Toc185505745"/>
      <w:r w:rsidRPr="000A0A5F">
        <w:t>5.8.2.1.1.4</w:t>
      </w:r>
      <w:r w:rsidRPr="000A0A5F">
        <w:tab/>
        <w:t>Type: GMDByMb2Notification</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rFonts w:eastAsia="Times New Roman"/>
                <w:b/>
              </w:rPr>
            </w:pPr>
            <w:r w:rsidRPr="000D7688">
              <w:t>transaction</w:t>
            </w:r>
          </w:p>
        </w:tc>
        <w:tc>
          <w:tcPr>
            <w:tcW w:w="1010" w:type="dxa"/>
          </w:tcPr>
          <w:p w14:paraId="1717D328" w14:textId="77777777" w:rsidR="00CB0DD7" w:rsidRPr="000A0A5F" w:rsidRDefault="00CB0DD7" w:rsidP="000D7688">
            <w:pPr>
              <w:pStyle w:val="TAL"/>
              <w:rPr>
                <w:rFonts w:eastAsia="Times New Roman"/>
                <w:b/>
              </w:rPr>
            </w:pPr>
            <w:r w:rsidRPr="000D7688">
              <w:t>Link</w:t>
            </w:r>
          </w:p>
        </w:tc>
        <w:tc>
          <w:tcPr>
            <w:tcW w:w="2392" w:type="dxa"/>
          </w:tcPr>
          <w:p w14:paraId="080C5ABC" w14:textId="77777777" w:rsidR="00CB0DD7" w:rsidRPr="000A0A5F" w:rsidRDefault="00CB0DD7" w:rsidP="000D7688">
            <w:pPr>
              <w:pStyle w:val="TAL"/>
              <w:rPr>
                <w:rFonts w:eastAsia="Times New Roman"/>
              </w:rPr>
            </w:pPr>
            <w:r w:rsidRPr="000D7688">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64" w:name="_Toc11247568"/>
      <w:bookmarkStart w:id="6165" w:name="_Toc27044707"/>
      <w:bookmarkStart w:id="6166" w:name="_Toc36033749"/>
      <w:bookmarkStart w:id="6167" w:name="_Toc45131895"/>
      <w:bookmarkStart w:id="6168" w:name="_Toc49776180"/>
      <w:bookmarkStart w:id="6169" w:name="_Toc51747100"/>
      <w:bookmarkStart w:id="6170" w:name="_Toc66360664"/>
      <w:bookmarkStart w:id="6171" w:name="_Toc68105169"/>
      <w:bookmarkStart w:id="6172" w:name="_Toc74755799"/>
      <w:bookmarkStart w:id="6173" w:name="_Toc105674674"/>
      <w:bookmarkStart w:id="6174" w:name="_Toc130502726"/>
      <w:bookmarkStart w:id="6175" w:name="_Toc153625513"/>
      <w:bookmarkStart w:id="6176" w:name="_Toc185505746"/>
      <w:r w:rsidRPr="000A0A5F">
        <w:t>5.8.2.1.1.</w:t>
      </w:r>
      <w:r w:rsidRPr="000A0A5F">
        <w:rPr>
          <w:rFonts w:hint="eastAsia"/>
        </w:rPr>
        <w:t>5</w:t>
      </w:r>
      <w:r w:rsidRPr="000A0A5F">
        <w:tab/>
        <w:t>Type: TMGIAllocationPatch</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77" w:name="_Toc11247569"/>
      <w:bookmarkStart w:id="6178" w:name="_Toc27044708"/>
      <w:bookmarkStart w:id="6179" w:name="_Toc36033750"/>
      <w:bookmarkStart w:id="6180" w:name="_Toc45131896"/>
      <w:bookmarkStart w:id="6181" w:name="_Toc49776181"/>
      <w:bookmarkStart w:id="6182" w:name="_Toc51747101"/>
      <w:bookmarkStart w:id="6183" w:name="_Toc66360665"/>
      <w:bookmarkStart w:id="6184" w:name="_Toc68105170"/>
      <w:bookmarkStart w:id="6185" w:name="_Toc74755800"/>
      <w:bookmarkStart w:id="6186" w:name="_Toc105674675"/>
      <w:bookmarkStart w:id="6187" w:name="_Toc130502727"/>
      <w:bookmarkStart w:id="6188" w:name="_Toc153625514"/>
      <w:bookmarkStart w:id="6189" w:name="_Toc185505747"/>
      <w:r w:rsidRPr="000A0A5F">
        <w:t>5.8.2.1.1.6</w:t>
      </w:r>
      <w:r w:rsidRPr="000A0A5F">
        <w:tab/>
        <w:t>Type: GMDViaMBMSByMb2Patch</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0" w:name="_Toc11247570"/>
      <w:bookmarkStart w:id="6191" w:name="_Toc27044709"/>
      <w:bookmarkStart w:id="6192" w:name="_Toc36033751"/>
      <w:bookmarkStart w:id="6193" w:name="_Toc45131897"/>
      <w:bookmarkStart w:id="6194" w:name="_Toc49776182"/>
      <w:bookmarkStart w:id="6195" w:name="_Toc51747102"/>
      <w:bookmarkStart w:id="6196" w:name="_Toc66360666"/>
      <w:bookmarkStart w:id="6197" w:name="_Toc68105171"/>
      <w:bookmarkStart w:id="6198" w:name="_Toc74755801"/>
      <w:bookmarkStart w:id="6199" w:name="_Toc105674676"/>
      <w:bookmarkStart w:id="6200" w:name="_Toc130502728"/>
      <w:bookmarkStart w:id="6201" w:name="_Toc153625515"/>
      <w:bookmarkStart w:id="6202" w:name="_Toc185505748"/>
      <w:r w:rsidRPr="000A0A5F">
        <w:t>5.8.2.1.1.7</w:t>
      </w:r>
      <w:r w:rsidRPr="000A0A5F">
        <w:tab/>
        <w:t>Type: MbmsLocArea</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3" w:name="_Toc11247571"/>
      <w:bookmarkStart w:id="6204" w:name="_Toc27044710"/>
      <w:bookmarkStart w:id="6205" w:name="_Toc36033752"/>
      <w:bookmarkStart w:id="6206" w:name="_Toc45131898"/>
      <w:bookmarkStart w:id="6207" w:name="_Toc49776183"/>
      <w:bookmarkStart w:id="6208" w:name="_Toc51747103"/>
      <w:bookmarkStart w:id="6209" w:name="_Toc66360667"/>
      <w:bookmarkStart w:id="6210" w:name="_Toc68105172"/>
      <w:bookmarkStart w:id="6211" w:name="_Toc74755802"/>
      <w:bookmarkStart w:id="6212" w:name="_Toc105674677"/>
      <w:bookmarkStart w:id="6213" w:name="_Toc130502729"/>
      <w:bookmarkStart w:id="6214" w:name="_Toc153625516"/>
      <w:bookmarkStart w:id="6215" w:name="_Toc185505749"/>
      <w:bookmarkStart w:id="6216" w:name="_Toc222784363"/>
      <w:r w:rsidRPr="000A0A5F">
        <w:lastRenderedPageBreak/>
        <w:t>5.8.2.2</w:t>
      </w:r>
      <w:r w:rsidRPr="000A0A5F">
        <w:tab/>
        <w:t>Resource structure</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7F20C518" w14:textId="77777777" w:rsidR="00CB0DD7" w:rsidRPr="000A0A5F" w:rsidRDefault="00CB0DD7">
      <w:pPr>
        <w:pStyle w:val="Heading5"/>
      </w:pPr>
      <w:bookmarkStart w:id="6217" w:name="_Toc11247572"/>
      <w:bookmarkStart w:id="6218" w:name="_Toc27044711"/>
      <w:bookmarkStart w:id="6219" w:name="_Toc36033753"/>
      <w:bookmarkStart w:id="6220" w:name="_Toc45131899"/>
      <w:bookmarkStart w:id="6221" w:name="_Toc49776184"/>
      <w:bookmarkStart w:id="6222" w:name="_Toc51747104"/>
      <w:bookmarkStart w:id="6223" w:name="_Toc66360668"/>
      <w:bookmarkStart w:id="6224" w:name="_Toc68105173"/>
      <w:bookmarkStart w:id="6225" w:name="_Toc74755803"/>
      <w:bookmarkStart w:id="6226" w:name="_Toc105674678"/>
      <w:bookmarkStart w:id="6227" w:name="_Toc130502730"/>
      <w:bookmarkStart w:id="6228" w:name="_Toc153625517"/>
      <w:bookmarkStart w:id="6229" w:name="_Toc185505750"/>
      <w:bookmarkStart w:id="6230" w:name="_Toc222784364"/>
      <w:r w:rsidRPr="000A0A5F">
        <w:t>5.8.2.2.1</w:t>
      </w:r>
      <w:r w:rsidRPr="000A0A5F">
        <w:tab/>
        <w:t>General</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1" w:name="_Toc11247573"/>
      <w:bookmarkStart w:id="6232" w:name="_Toc27044712"/>
      <w:bookmarkStart w:id="6233" w:name="_Toc36033754"/>
      <w:bookmarkStart w:id="6234" w:name="_Toc45131900"/>
      <w:bookmarkStart w:id="6235" w:name="_Toc49776185"/>
      <w:bookmarkStart w:id="6236" w:name="_Toc51747105"/>
      <w:bookmarkStart w:id="6237" w:name="_Toc66360669"/>
      <w:bookmarkStart w:id="6238" w:name="_Toc68105174"/>
      <w:bookmarkStart w:id="6239" w:name="_Toc74755804"/>
      <w:bookmarkStart w:id="6240" w:name="_Toc105674679"/>
      <w:bookmarkStart w:id="6241" w:name="_Toc130502731"/>
      <w:bookmarkStart w:id="6242" w:name="_Toc153625518"/>
      <w:bookmarkStart w:id="6243" w:name="_Toc185505751"/>
      <w:bookmarkStart w:id="6244" w:name="_Toc222784365"/>
      <w:r w:rsidRPr="000A0A5F">
        <w:t>5.8.2.2.2</w:t>
      </w:r>
      <w:r w:rsidRPr="000A0A5F">
        <w:tab/>
        <w:t>Resource: TMGI Allocation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4584892E" w14:textId="77777777" w:rsidR="00CB0DD7" w:rsidRPr="000A0A5F" w:rsidRDefault="00CB0DD7" w:rsidP="00233139">
      <w:pPr>
        <w:pStyle w:val="H6"/>
      </w:pPr>
      <w:bookmarkStart w:id="6245" w:name="_Toc11247574"/>
      <w:bookmarkStart w:id="6246" w:name="_Toc27044713"/>
      <w:bookmarkStart w:id="6247" w:name="_Toc36033755"/>
      <w:bookmarkStart w:id="6248" w:name="_Toc45131901"/>
      <w:bookmarkStart w:id="6249" w:name="_Toc49776186"/>
      <w:bookmarkStart w:id="6250" w:name="_Toc51747106"/>
      <w:bookmarkStart w:id="6251" w:name="_Toc66360670"/>
      <w:bookmarkStart w:id="6252" w:name="_Toc68105175"/>
      <w:bookmarkStart w:id="6253" w:name="_Toc74755805"/>
      <w:bookmarkStart w:id="6254" w:name="_Toc105674680"/>
      <w:bookmarkStart w:id="6255" w:name="_Toc130502732"/>
      <w:bookmarkStart w:id="6256" w:name="_Toc153625519"/>
      <w:bookmarkStart w:id="6257" w:name="_Toc185505752"/>
      <w:r w:rsidRPr="000A0A5F">
        <w:t>5.8.2.2.2.1</w:t>
      </w:r>
      <w:r w:rsidRPr="000A0A5F">
        <w:tab/>
        <w:t>Introduction</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58" w:name="_Toc11247575"/>
      <w:bookmarkStart w:id="6259" w:name="_Toc27044714"/>
      <w:bookmarkStart w:id="6260" w:name="_Toc36033756"/>
      <w:bookmarkStart w:id="6261" w:name="_Toc45131902"/>
      <w:bookmarkStart w:id="6262" w:name="_Toc49776187"/>
      <w:bookmarkStart w:id="6263" w:name="_Toc51747107"/>
      <w:bookmarkStart w:id="6264" w:name="_Toc66360671"/>
      <w:bookmarkStart w:id="6265" w:name="_Toc68105176"/>
      <w:bookmarkStart w:id="6266" w:name="_Toc74755806"/>
      <w:bookmarkStart w:id="6267" w:name="_Toc105674681"/>
      <w:bookmarkStart w:id="6268" w:name="_Toc130502733"/>
      <w:bookmarkStart w:id="6269" w:name="_Toc153625520"/>
      <w:bookmarkStart w:id="6270" w:name="_Toc185505753"/>
      <w:r w:rsidRPr="000A0A5F">
        <w:t>5.8.2.2.2.2</w:t>
      </w:r>
      <w:r w:rsidRPr="000A0A5F">
        <w:tab/>
        <w:t>Resource definition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1" w:name="_Toc11247576"/>
      <w:bookmarkStart w:id="6272" w:name="_Toc27044715"/>
      <w:bookmarkStart w:id="6273" w:name="_Toc36033757"/>
      <w:bookmarkStart w:id="6274" w:name="_Toc45131903"/>
      <w:bookmarkStart w:id="6275" w:name="_Toc49776188"/>
      <w:bookmarkStart w:id="6276" w:name="_Toc51747108"/>
      <w:bookmarkStart w:id="6277" w:name="_Toc66360672"/>
      <w:bookmarkStart w:id="6278" w:name="_Toc68105177"/>
      <w:bookmarkStart w:id="6279" w:name="_Toc74755807"/>
      <w:bookmarkStart w:id="6280" w:name="_Toc105674682"/>
      <w:bookmarkStart w:id="6281" w:name="_Toc130502734"/>
      <w:bookmarkStart w:id="6282" w:name="_Toc153625521"/>
      <w:bookmarkStart w:id="6283" w:name="_Toc185505754"/>
      <w:r w:rsidRPr="000A0A5F">
        <w:t>5.8.2.2.2.3</w:t>
      </w:r>
      <w:r w:rsidRPr="000A0A5F">
        <w:tab/>
        <w:t>Resource methods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771422D6" w14:textId="77777777" w:rsidR="00CB0DD7" w:rsidRPr="000A0A5F" w:rsidRDefault="00CB0DD7" w:rsidP="00233139">
      <w:pPr>
        <w:pStyle w:val="H6"/>
      </w:pPr>
      <w:bookmarkStart w:id="6284" w:name="_Toc11247577"/>
      <w:bookmarkStart w:id="6285" w:name="_Toc27044716"/>
      <w:bookmarkStart w:id="6286" w:name="_Toc36033758"/>
      <w:bookmarkStart w:id="6287" w:name="_Toc45131904"/>
      <w:bookmarkStart w:id="6288" w:name="_Toc49776189"/>
      <w:bookmarkStart w:id="6289" w:name="_Toc51747109"/>
      <w:bookmarkStart w:id="6290" w:name="_Toc66360673"/>
      <w:bookmarkStart w:id="6291" w:name="_Toc68105178"/>
      <w:bookmarkStart w:id="6292" w:name="_Toc74755808"/>
      <w:bookmarkStart w:id="6293" w:name="_Toc105674683"/>
      <w:bookmarkStart w:id="6294" w:name="_Toc130502735"/>
      <w:bookmarkStart w:id="6295" w:name="_Toc153625522"/>
      <w:bookmarkStart w:id="6296" w:name="_Toc185505755"/>
      <w:r w:rsidRPr="000A0A5F">
        <w:t>5.8.2.2.2.3.1</w:t>
      </w:r>
      <w:r w:rsidRPr="000A0A5F">
        <w:tab/>
        <w:t>GET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297" w:name="_Toc11247578"/>
      <w:bookmarkStart w:id="6298" w:name="_Toc27044717"/>
      <w:bookmarkStart w:id="6299" w:name="_Toc36033759"/>
      <w:bookmarkStart w:id="6300" w:name="_Toc45131905"/>
      <w:bookmarkStart w:id="6301" w:name="_Toc49776190"/>
      <w:bookmarkStart w:id="6302" w:name="_Toc51747110"/>
      <w:bookmarkStart w:id="6303" w:name="_Toc66360674"/>
      <w:bookmarkStart w:id="6304" w:name="_Toc68105179"/>
      <w:bookmarkStart w:id="6305" w:name="_Toc74755809"/>
      <w:bookmarkStart w:id="6306" w:name="_Toc105674684"/>
      <w:bookmarkStart w:id="6307" w:name="_Toc130502736"/>
      <w:bookmarkStart w:id="6308" w:name="_Toc153625523"/>
      <w:bookmarkStart w:id="6309" w:name="_Toc185505756"/>
      <w:r w:rsidRPr="000A0A5F">
        <w:t>5.8.2.2.2.3.2</w:t>
      </w:r>
      <w:r w:rsidRPr="000A0A5F">
        <w:tab/>
        <w:t>PUT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0" w:name="_Toc11247579"/>
      <w:bookmarkStart w:id="6311" w:name="_Toc27044718"/>
      <w:bookmarkStart w:id="6312" w:name="_Toc36033760"/>
      <w:bookmarkStart w:id="6313" w:name="_Toc45131906"/>
      <w:bookmarkStart w:id="6314" w:name="_Toc49776191"/>
      <w:bookmarkStart w:id="6315" w:name="_Toc51747111"/>
      <w:bookmarkStart w:id="6316" w:name="_Toc66360675"/>
      <w:bookmarkStart w:id="6317" w:name="_Toc68105180"/>
      <w:bookmarkStart w:id="6318" w:name="_Toc74755810"/>
      <w:bookmarkStart w:id="6319" w:name="_Toc105674685"/>
      <w:bookmarkStart w:id="6320" w:name="_Toc130502737"/>
      <w:bookmarkStart w:id="6321" w:name="_Toc153625524"/>
      <w:bookmarkStart w:id="6322" w:name="_Toc185505757"/>
      <w:r w:rsidRPr="000A0A5F">
        <w:t>5.8.2.2.2.3.3</w:t>
      </w:r>
      <w:r w:rsidRPr="000A0A5F">
        <w:tab/>
        <w:t>PATCH</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3" w:name="_Toc11247580"/>
      <w:bookmarkStart w:id="6324" w:name="_Toc27044719"/>
      <w:bookmarkStart w:id="6325" w:name="_Toc36033761"/>
      <w:bookmarkStart w:id="6326" w:name="_Toc45131907"/>
      <w:bookmarkStart w:id="6327" w:name="_Toc49776192"/>
      <w:bookmarkStart w:id="6328" w:name="_Toc51747112"/>
      <w:bookmarkStart w:id="6329" w:name="_Toc66360676"/>
      <w:bookmarkStart w:id="6330" w:name="_Toc68105181"/>
      <w:bookmarkStart w:id="6331" w:name="_Toc74755811"/>
      <w:bookmarkStart w:id="6332" w:name="_Toc105674686"/>
      <w:bookmarkStart w:id="6333" w:name="_Toc130502738"/>
      <w:bookmarkStart w:id="6334" w:name="_Toc153625525"/>
      <w:bookmarkStart w:id="6335" w:name="_Toc185505758"/>
      <w:r w:rsidRPr="000A0A5F">
        <w:lastRenderedPageBreak/>
        <w:t>5.8.2.2.2.3.4</w:t>
      </w:r>
      <w:r w:rsidRPr="000A0A5F">
        <w:tab/>
        <w:t>POST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36" w:name="_Toc11247581"/>
      <w:bookmarkStart w:id="6337" w:name="_Toc27044720"/>
      <w:bookmarkStart w:id="6338" w:name="_Toc36033762"/>
      <w:bookmarkStart w:id="6339" w:name="_Toc45131908"/>
      <w:bookmarkStart w:id="6340" w:name="_Toc49776193"/>
      <w:bookmarkStart w:id="6341" w:name="_Toc51747113"/>
      <w:bookmarkStart w:id="6342" w:name="_Toc66360677"/>
      <w:bookmarkStart w:id="6343" w:name="_Toc68105182"/>
      <w:bookmarkStart w:id="6344" w:name="_Toc74755812"/>
      <w:bookmarkStart w:id="6345" w:name="_Toc105674687"/>
      <w:bookmarkStart w:id="6346" w:name="_Toc130502739"/>
      <w:bookmarkStart w:id="6347" w:name="_Toc153625526"/>
      <w:bookmarkStart w:id="6348" w:name="_Toc185505759"/>
      <w:r w:rsidRPr="000A0A5F">
        <w:t>5.8.2.2.2.3.5</w:t>
      </w:r>
      <w:r w:rsidRPr="000A0A5F">
        <w:tab/>
        <w:t>DELETE</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49" w:name="_Toc11247582"/>
      <w:bookmarkStart w:id="6350" w:name="_Toc27044721"/>
      <w:bookmarkStart w:id="6351" w:name="_Toc36033763"/>
      <w:bookmarkStart w:id="6352" w:name="_Toc45131909"/>
      <w:bookmarkStart w:id="6353" w:name="_Toc49776194"/>
      <w:bookmarkStart w:id="6354" w:name="_Toc51747114"/>
      <w:bookmarkStart w:id="6355" w:name="_Toc66360678"/>
      <w:bookmarkStart w:id="6356" w:name="_Toc68105183"/>
      <w:bookmarkStart w:id="6357" w:name="_Toc74755813"/>
      <w:bookmarkStart w:id="6358" w:name="_Toc105674688"/>
      <w:bookmarkStart w:id="6359" w:name="_Toc130502740"/>
      <w:bookmarkStart w:id="6360" w:name="_Toc153625527"/>
      <w:bookmarkStart w:id="6361" w:name="_Toc185505760"/>
      <w:bookmarkStart w:id="6362" w:name="_Toc222784366"/>
      <w:r w:rsidRPr="000A0A5F">
        <w:t>5.8.2.2.3</w:t>
      </w:r>
      <w:r w:rsidRPr="000A0A5F">
        <w:tab/>
        <w:t>Resource: Individual TMGI Allocation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5E418CA" w14:textId="77777777" w:rsidR="00CB0DD7" w:rsidRPr="000A0A5F" w:rsidRDefault="00CB0DD7" w:rsidP="00233139">
      <w:pPr>
        <w:pStyle w:val="H6"/>
      </w:pPr>
      <w:bookmarkStart w:id="6363" w:name="_Toc11247583"/>
      <w:bookmarkStart w:id="6364" w:name="_Toc27044722"/>
      <w:bookmarkStart w:id="6365" w:name="_Toc36033764"/>
      <w:bookmarkStart w:id="6366" w:name="_Toc45131910"/>
      <w:bookmarkStart w:id="6367" w:name="_Toc49776195"/>
      <w:bookmarkStart w:id="6368" w:name="_Toc51747115"/>
      <w:bookmarkStart w:id="6369" w:name="_Toc66360679"/>
      <w:bookmarkStart w:id="6370" w:name="_Toc68105184"/>
      <w:bookmarkStart w:id="6371" w:name="_Toc74755814"/>
      <w:bookmarkStart w:id="6372" w:name="_Toc105674689"/>
      <w:bookmarkStart w:id="6373" w:name="_Toc130502741"/>
      <w:bookmarkStart w:id="6374" w:name="_Toc153625528"/>
      <w:bookmarkStart w:id="6375" w:name="_Toc185505761"/>
      <w:r w:rsidRPr="000A0A5F">
        <w:t>5.8.2.2.3.1</w:t>
      </w:r>
      <w:r w:rsidRPr="000A0A5F">
        <w:tab/>
        <w:t>Introduction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76" w:name="_Toc11247584"/>
      <w:bookmarkStart w:id="6377" w:name="_Toc27044723"/>
      <w:bookmarkStart w:id="6378" w:name="_Toc36033765"/>
      <w:bookmarkStart w:id="6379" w:name="_Toc45131911"/>
      <w:bookmarkStart w:id="6380" w:name="_Toc49776196"/>
      <w:bookmarkStart w:id="6381" w:name="_Toc51747116"/>
      <w:bookmarkStart w:id="6382" w:name="_Toc66360680"/>
      <w:bookmarkStart w:id="6383" w:name="_Toc68105185"/>
      <w:bookmarkStart w:id="6384" w:name="_Toc74755815"/>
      <w:bookmarkStart w:id="6385" w:name="_Toc105674690"/>
      <w:bookmarkStart w:id="6386" w:name="_Toc130502742"/>
      <w:bookmarkStart w:id="6387" w:name="_Toc153625529"/>
      <w:bookmarkStart w:id="6388" w:name="_Toc185505762"/>
      <w:r w:rsidRPr="000A0A5F">
        <w:t>5.8.2.2.3.2</w:t>
      </w:r>
      <w:r w:rsidRPr="000A0A5F">
        <w:tab/>
        <w:t>Resource definition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89" w:name="_Toc11247585"/>
      <w:bookmarkStart w:id="6390" w:name="_Toc27044724"/>
      <w:bookmarkStart w:id="6391" w:name="_Toc36033766"/>
      <w:bookmarkStart w:id="6392" w:name="_Toc45131912"/>
      <w:bookmarkStart w:id="6393" w:name="_Toc49776197"/>
      <w:bookmarkStart w:id="6394" w:name="_Toc51747117"/>
      <w:bookmarkStart w:id="6395" w:name="_Toc66360681"/>
      <w:bookmarkStart w:id="6396" w:name="_Toc68105186"/>
      <w:bookmarkStart w:id="6397" w:name="_Toc74755816"/>
      <w:bookmarkStart w:id="6398" w:name="_Toc105674691"/>
      <w:bookmarkStart w:id="6399" w:name="_Toc130502743"/>
      <w:bookmarkStart w:id="6400" w:name="_Toc153625530"/>
      <w:bookmarkStart w:id="6401" w:name="_Toc185505763"/>
      <w:r w:rsidRPr="000A0A5F">
        <w:lastRenderedPageBreak/>
        <w:t>5.8.2.2.3.3</w:t>
      </w:r>
      <w:r w:rsidRPr="000A0A5F">
        <w:tab/>
        <w:t>Resource methods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E6EF637" w14:textId="77777777" w:rsidR="00CB0DD7" w:rsidRPr="000A0A5F" w:rsidRDefault="00CB0DD7" w:rsidP="00233139">
      <w:pPr>
        <w:pStyle w:val="H6"/>
      </w:pPr>
      <w:bookmarkStart w:id="6402" w:name="_Toc11247586"/>
      <w:bookmarkStart w:id="6403" w:name="_Toc27044725"/>
      <w:bookmarkStart w:id="6404" w:name="_Toc36033767"/>
      <w:bookmarkStart w:id="6405" w:name="_Toc45131913"/>
      <w:bookmarkStart w:id="6406" w:name="_Toc49776198"/>
      <w:bookmarkStart w:id="6407" w:name="_Toc51747118"/>
      <w:bookmarkStart w:id="6408" w:name="_Toc66360682"/>
      <w:bookmarkStart w:id="6409" w:name="_Toc68105187"/>
      <w:bookmarkStart w:id="6410" w:name="_Toc74755817"/>
      <w:bookmarkStart w:id="6411" w:name="_Toc105674692"/>
      <w:bookmarkStart w:id="6412" w:name="_Toc130502744"/>
      <w:bookmarkStart w:id="6413" w:name="_Toc153625531"/>
      <w:bookmarkStart w:id="6414" w:name="_Toc185505764"/>
      <w:r w:rsidRPr="000A0A5F">
        <w:t>5.8.2.2.3.3.1</w:t>
      </w:r>
      <w:r w:rsidRPr="000A0A5F">
        <w:tab/>
        <w:t>GET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15" w:name="_Toc11247587"/>
      <w:bookmarkStart w:id="6416" w:name="_Toc27044726"/>
      <w:bookmarkStart w:id="6417" w:name="_Toc36033768"/>
      <w:bookmarkStart w:id="6418" w:name="_Toc45131914"/>
      <w:bookmarkStart w:id="6419" w:name="_Toc49776199"/>
      <w:bookmarkStart w:id="6420" w:name="_Toc51747119"/>
      <w:bookmarkStart w:id="6421" w:name="_Toc66360683"/>
      <w:bookmarkStart w:id="6422" w:name="_Toc68105188"/>
      <w:bookmarkStart w:id="6423" w:name="_Toc74755818"/>
      <w:bookmarkStart w:id="6424" w:name="_Toc105674693"/>
      <w:bookmarkStart w:id="6425" w:name="_Toc130502745"/>
      <w:bookmarkStart w:id="6426" w:name="_Toc153625532"/>
      <w:bookmarkStart w:id="6427" w:name="_Toc185505765"/>
      <w:r w:rsidRPr="000A0A5F">
        <w:t>5.8.2.2.3.3.2</w:t>
      </w:r>
      <w:r w:rsidRPr="000A0A5F">
        <w:tab/>
        <w:t>PUT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28" w:name="_Toc11247588"/>
      <w:bookmarkStart w:id="6429" w:name="_Toc27044727"/>
      <w:bookmarkStart w:id="6430" w:name="_Toc36033769"/>
      <w:bookmarkStart w:id="6431" w:name="_Toc45131915"/>
      <w:bookmarkStart w:id="6432" w:name="_Toc49776200"/>
      <w:bookmarkStart w:id="6433" w:name="_Toc51747120"/>
      <w:bookmarkStart w:id="6434" w:name="_Toc66360684"/>
      <w:bookmarkStart w:id="6435" w:name="_Toc68105189"/>
      <w:bookmarkStart w:id="6436" w:name="_Toc74755819"/>
      <w:bookmarkStart w:id="6437" w:name="_Toc105674694"/>
      <w:bookmarkStart w:id="6438" w:name="_Toc130502746"/>
      <w:bookmarkStart w:id="6439" w:name="_Toc153625533"/>
      <w:bookmarkStart w:id="6440" w:name="_Toc185505766"/>
      <w:r w:rsidRPr="000A0A5F">
        <w:t>5.8.2.2.3.3.3</w:t>
      </w:r>
      <w:r w:rsidRPr="000A0A5F">
        <w:tab/>
        <w:t>PATCH</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1" w:name="_Toc11247589"/>
      <w:bookmarkStart w:id="6442" w:name="_Toc27044728"/>
      <w:bookmarkStart w:id="6443" w:name="_Toc36033770"/>
      <w:bookmarkStart w:id="6444" w:name="_Toc45131916"/>
      <w:bookmarkStart w:id="6445" w:name="_Toc49776201"/>
      <w:bookmarkStart w:id="6446" w:name="_Toc51747121"/>
      <w:bookmarkStart w:id="6447" w:name="_Toc66360685"/>
      <w:bookmarkStart w:id="6448" w:name="_Toc68105190"/>
      <w:bookmarkStart w:id="6449" w:name="_Toc74755820"/>
      <w:bookmarkStart w:id="6450" w:name="_Toc105674695"/>
      <w:bookmarkStart w:id="6451" w:name="_Toc130502747"/>
      <w:bookmarkStart w:id="6452" w:name="_Toc153625534"/>
      <w:bookmarkStart w:id="6453" w:name="_Toc185505767"/>
      <w:r w:rsidRPr="000A0A5F">
        <w:t>5.8.2.2.3.3.4</w:t>
      </w:r>
      <w:r w:rsidRPr="000A0A5F">
        <w:tab/>
        <w:t>POST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54" w:name="_Toc11247590"/>
      <w:bookmarkStart w:id="6455" w:name="_Toc27044729"/>
      <w:bookmarkStart w:id="6456" w:name="_Toc36033771"/>
      <w:bookmarkStart w:id="6457" w:name="_Toc45131917"/>
      <w:bookmarkStart w:id="6458" w:name="_Toc49776202"/>
      <w:bookmarkStart w:id="6459" w:name="_Toc51747122"/>
      <w:bookmarkStart w:id="6460" w:name="_Toc66360686"/>
      <w:bookmarkStart w:id="6461" w:name="_Toc68105191"/>
      <w:bookmarkStart w:id="6462" w:name="_Toc74755821"/>
      <w:bookmarkStart w:id="6463" w:name="_Toc105674696"/>
      <w:bookmarkStart w:id="6464" w:name="_Toc130502748"/>
      <w:bookmarkStart w:id="6465" w:name="_Toc153625535"/>
      <w:bookmarkStart w:id="6466" w:name="_Toc185505768"/>
      <w:r w:rsidRPr="000A0A5F">
        <w:t>5.8.2.2.3.3.5</w:t>
      </w:r>
      <w:r w:rsidRPr="000A0A5F">
        <w:tab/>
        <w:t>DELETE</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67" w:name="_Toc11247591"/>
      <w:bookmarkStart w:id="6468" w:name="_Toc27044730"/>
      <w:bookmarkStart w:id="6469" w:name="_Toc36033772"/>
      <w:bookmarkStart w:id="6470" w:name="_Toc45131918"/>
      <w:bookmarkStart w:id="6471" w:name="_Toc49776203"/>
      <w:bookmarkStart w:id="6472" w:name="_Toc51747123"/>
      <w:bookmarkStart w:id="6473" w:name="_Toc66360687"/>
      <w:bookmarkStart w:id="6474" w:name="_Toc68105192"/>
      <w:bookmarkStart w:id="6475" w:name="_Toc74755822"/>
      <w:bookmarkStart w:id="6476" w:name="_Toc105674697"/>
      <w:bookmarkStart w:id="6477" w:name="_Toc130502749"/>
      <w:bookmarkStart w:id="6478" w:name="_Toc153625536"/>
      <w:bookmarkStart w:id="6479" w:name="_Toc185505769"/>
      <w:bookmarkStart w:id="6480" w:name="_Toc222784367"/>
      <w:r w:rsidRPr="000A0A5F">
        <w:t>5.8.2.2.4</w:t>
      </w:r>
      <w:r w:rsidRPr="000A0A5F">
        <w:tab/>
        <w:t>Resource: GMD via MBMS by MB2</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17FDEB13" w14:textId="77777777" w:rsidR="00CB0DD7" w:rsidRPr="000A0A5F" w:rsidRDefault="00CB0DD7" w:rsidP="00233139">
      <w:pPr>
        <w:pStyle w:val="H6"/>
      </w:pPr>
      <w:bookmarkStart w:id="6481" w:name="_Toc11247592"/>
      <w:bookmarkStart w:id="6482" w:name="_Toc27044731"/>
      <w:bookmarkStart w:id="6483" w:name="_Toc36033773"/>
      <w:bookmarkStart w:id="6484" w:name="_Toc45131919"/>
      <w:bookmarkStart w:id="6485" w:name="_Toc49776204"/>
      <w:bookmarkStart w:id="6486" w:name="_Toc51747124"/>
      <w:bookmarkStart w:id="6487" w:name="_Toc66360688"/>
      <w:bookmarkStart w:id="6488" w:name="_Toc68105193"/>
      <w:bookmarkStart w:id="6489" w:name="_Toc74755823"/>
      <w:bookmarkStart w:id="6490" w:name="_Toc105674698"/>
      <w:bookmarkStart w:id="6491" w:name="_Toc130502750"/>
      <w:bookmarkStart w:id="6492" w:name="_Toc153625537"/>
      <w:bookmarkStart w:id="6493" w:name="_Toc185505770"/>
      <w:r w:rsidRPr="000A0A5F">
        <w:t>5.8.2.2.4.1</w:t>
      </w:r>
      <w:r w:rsidRPr="000A0A5F">
        <w:tab/>
        <w:t>Introduction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494" w:name="_Toc11247593"/>
      <w:bookmarkStart w:id="6495" w:name="_Toc27044732"/>
      <w:bookmarkStart w:id="6496" w:name="_Toc36033774"/>
      <w:bookmarkStart w:id="6497" w:name="_Toc45131920"/>
      <w:bookmarkStart w:id="6498" w:name="_Toc49776205"/>
      <w:bookmarkStart w:id="6499" w:name="_Toc51747125"/>
      <w:bookmarkStart w:id="6500" w:name="_Toc66360689"/>
      <w:bookmarkStart w:id="6501" w:name="_Toc68105194"/>
      <w:bookmarkStart w:id="6502" w:name="_Toc74755824"/>
      <w:bookmarkStart w:id="6503" w:name="_Toc105674699"/>
      <w:bookmarkStart w:id="6504" w:name="_Toc130502751"/>
      <w:bookmarkStart w:id="6505" w:name="_Toc153625538"/>
      <w:bookmarkStart w:id="6506" w:name="_Toc185505771"/>
      <w:r w:rsidRPr="000A0A5F">
        <w:t>5.8.2.2.4.2</w:t>
      </w:r>
      <w:r w:rsidRPr="000A0A5F">
        <w:tab/>
        <w:t>Resource definition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07" w:name="_Toc11247594"/>
      <w:bookmarkStart w:id="6508" w:name="_Toc27044733"/>
      <w:bookmarkStart w:id="6509" w:name="_Toc36033775"/>
      <w:bookmarkStart w:id="6510" w:name="_Toc45131921"/>
      <w:bookmarkStart w:id="6511" w:name="_Toc49776206"/>
      <w:bookmarkStart w:id="6512" w:name="_Toc51747126"/>
      <w:bookmarkStart w:id="6513" w:name="_Toc66360690"/>
      <w:bookmarkStart w:id="6514" w:name="_Toc68105195"/>
      <w:bookmarkStart w:id="6515" w:name="_Toc74755825"/>
      <w:bookmarkStart w:id="6516" w:name="_Toc105674700"/>
      <w:bookmarkStart w:id="6517" w:name="_Toc130502752"/>
      <w:bookmarkStart w:id="6518" w:name="_Toc153625539"/>
      <w:bookmarkStart w:id="6519" w:name="_Toc185505772"/>
      <w:r w:rsidRPr="000A0A5F">
        <w:lastRenderedPageBreak/>
        <w:t>5.8.2.2.4.3</w:t>
      </w:r>
      <w:r w:rsidRPr="000A0A5F">
        <w:tab/>
        <w:t>Resource methods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96AE2CD" w14:textId="77777777" w:rsidR="00CB0DD7" w:rsidRPr="000A0A5F" w:rsidRDefault="00CB0DD7" w:rsidP="00233139">
      <w:pPr>
        <w:pStyle w:val="H6"/>
      </w:pPr>
      <w:bookmarkStart w:id="6520" w:name="_Toc11247595"/>
      <w:bookmarkStart w:id="6521" w:name="_Toc27044734"/>
      <w:bookmarkStart w:id="6522" w:name="_Toc36033776"/>
      <w:bookmarkStart w:id="6523" w:name="_Toc45131922"/>
      <w:bookmarkStart w:id="6524" w:name="_Toc49776207"/>
      <w:bookmarkStart w:id="6525" w:name="_Toc51747127"/>
      <w:bookmarkStart w:id="6526" w:name="_Toc66360691"/>
      <w:bookmarkStart w:id="6527" w:name="_Toc68105196"/>
      <w:bookmarkStart w:id="6528" w:name="_Toc74755826"/>
      <w:bookmarkStart w:id="6529" w:name="_Toc105674701"/>
      <w:bookmarkStart w:id="6530" w:name="_Toc130502753"/>
      <w:bookmarkStart w:id="6531" w:name="_Toc153625540"/>
      <w:bookmarkStart w:id="6532" w:name="_Toc185505773"/>
      <w:r w:rsidRPr="000A0A5F">
        <w:t>5.8.2.2.4.3.1</w:t>
      </w:r>
      <w:r w:rsidRPr="000A0A5F">
        <w:tab/>
        <w:t>GET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3" w:name="_Toc11247596"/>
      <w:bookmarkStart w:id="6534" w:name="_Toc27044735"/>
      <w:bookmarkStart w:id="6535" w:name="_Toc36033777"/>
      <w:bookmarkStart w:id="6536" w:name="_Toc45131923"/>
      <w:bookmarkStart w:id="6537" w:name="_Toc49776208"/>
      <w:bookmarkStart w:id="6538" w:name="_Toc51747128"/>
      <w:bookmarkStart w:id="6539" w:name="_Toc66360692"/>
      <w:bookmarkStart w:id="6540" w:name="_Toc68105197"/>
      <w:bookmarkStart w:id="6541" w:name="_Toc74755827"/>
      <w:bookmarkStart w:id="6542" w:name="_Toc105674702"/>
      <w:bookmarkStart w:id="6543" w:name="_Toc130502754"/>
      <w:bookmarkStart w:id="6544" w:name="_Toc153625541"/>
      <w:bookmarkStart w:id="6545" w:name="_Toc185505774"/>
      <w:r w:rsidRPr="000A0A5F">
        <w:t>5.8.2.2.4.3.2</w:t>
      </w:r>
      <w:r w:rsidRPr="000A0A5F">
        <w:tab/>
        <w:t>PUT</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46" w:name="_Toc11247597"/>
      <w:bookmarkStart w:id="6547" w:name="_Toc27044736"/>
      <w:bookmarkStart w:id="6548" w:name="_Toc36033778"/>
      <w:bookmarkStart w:id="6549" w:name="_Toc45131924"/>
      <w:bookmarkStart w:id="6550" w:name="_Toc49776209"/>
      <w:bookmarkStart w:id="6551" w:name="_Toc51747129"/>
      <w:bookmarkStart w:id="6552" w:name="_Toc66360693"/>
      <w:bookmarkStart w:id="6553" w:name="_Toc68105198"/>
      <w:bookmarkStart w:id="6554" w:name="_Toc74755828"/>
      <w:bookmarkStart w:id="6555" w:name="_Toc105674703"/>
      <w:bookmarkStart w:id="6556" w:name="_Toc130502755"/>
      <w:bookmarkStart w:id="6557" w:name="_Toc153625542"/>
      <w:bookmarkStart w:id="6558" w:name="_Toc185505775"/>
      <w:r w:rsidRPr="000A0A5F">
        <w:t>5.8.2.2.4.3.3</w:t>
      </w:r>
      <w:r w:rsidRPr="000A0A5F">
        <w:tab/>
        <w:t>PATCH</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59" w:name="_Toc11247598"/>
      <w:bookmarkStart w:id="6560" w:name="_Toc27044737"/>
      <w:bookmarkStart w:id="6561" w:name="_Toc36033779"/>
      <w:bookmarkStart w:id="6562" w:name="_Toc45131925"/>
      <w:bookmarkStart w:id="6563" w:name="_Toc49776210"/>
      <w:bookmarkStart w:id="6564" w:name="_Toc51747130"/>
      <w:bookmarkStart w:id="6565" w:name="_Toc66360694"/>
      <w:bookmarkStart w:id="6566" w:name="_Toc68105199"/>
      <w:bookmarkStart w:id="6567" w:name="_Toc74755829"/>
      <w:bookmarkStart w:id="6568" w:name="_Toc105674704"/>
      <w:bookmarkStart w:id="6569" w:name="_Toc130502756"/>
      <w:bookmarkStart w:id="6570" w:name="_Toc153625543"/>
      <w:bookmarkStart w:id="6571" w:name="_Toc185505776"/>
      <w:r w:rsidRPr="000A0A5F">
        <w:t>5.8.2.2.4.3.4</w:t>
      </w:r>
      <w:r w:rsidRPr="000A0A5F">
        <w:tab/>
        <w:t>POST</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2" w:name="_Toc11247599"/>
      <w:bookmarkStart w:id="6573" w:name="_Toc27044738"/>
      <w:bookmarkStart w:id="6574" w:name="_Toc36033780"/>
      <w:bookmarkStart w:id="6575" w:name="_Toc45131926"/>
      <w:bookmarkStart w:id="6576" w:name="_Toc49776211"/>
      <w:bookmarkStart w:id="6577" w:name="_Toc51747131"/>
      <w:bookmarkStart w:id="6578" w:name="_Toc66360695"/>
      <w:bookmarkStart w:id="6579" w:name="_Toc68105200"/>
      <w:bookmarkStart w:id="6580" w:name="_Toc74755830"/>
      <w:bookmarkStart w:id="6581" w:name="_Toc105674705"/>
      <w:bookmarkStart w:id="6582" w:name="_Toc130502757"/>
      <w:bookmarkStart w:id="6583" w:name="_Toc153625544"/>
      <w:bookmarkStart w:id="6584" w:name="_Toc185505777"/>
      <w:r w:rsidRPr="000A0A5F">
        <w:t>5.8.2.2.4.3.5</w:t>
      </w:r>
      <w:r w:rsidRPr="000A0A5F">
        <w:tab/>
        <w:t>DELETE</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85" w:name="_Toc11247600"/>
      <w:bookmarkStart w:id="6586" w:name="_Toc27044739"/>
      <w:bookmarkStart w:id="6587" w:name="_Toc36033781"/>
      <w:bookmarkStart w:id="6588" w:name="_Toc45131927"/>
      <w:bookmarkStart w:id="6589" w:name="_Toc49776212"/>
      <w:bookmarkStart w:id="6590" w:name="_Toc51747132"/>
      <w:bookmarkStart w:id="6591" w:name="_Toc66360696"/>
      <w:bookmarkStart w:id="6592" w:name="_Toc68105201"/>
      <w:bookmarkStart w:id="6593" w:name="_Toc74755831"/>
      <w:bookmarkStart w:id="6594" w:name="_Toc105674706"/>
      <w:bookmarkStart w:id="6595" w:name="_Toc130502758"/>
      <w:bookmarkStart w:id="6596" w:name="_Toc153625545"/>
      <w:bookmarkStart w:id="6597" w:name="_Toc185505778"/>
      <w:bookmarkStart w:id="6598" w:name="_Toc222784368"/>
      <w:r w:rsidRPr="000A0A5F">
        <w:lastRenderedPageBreak/>
        <w:t>5.8.2.2.5</w:t>
      </w:r>
      <w:r w:rsidRPr="000A0A5F">
        <w:tab/>
        <w:t>Resource: Individual GMD via MBMS by MB2</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4E921D2A" w14:textId="77777777" w:rsidR="00CB0DD7" w:rsidRPr="000A0A5F" w:rsidRDefault="00CB0DD7" w:rsidP="00233139">
      <w:pPr>
        <w:pStyle w:val="H6"/>
      </w:pPr>
      <w:bookmarkStart w:id="6599" w:name="_Toc11247601"/>
      <w:bookmarkStart w:id="6600" w:name="_Toc27044740"/>
      <w:bookmarkStart w:id="6601" w:name="_Toc36033782"/>
      <w:bookmarkStart w:id="6602" w:name="_Toc45131928"/>
      <w:bookmarkStart w:id="6603" w:name="_Toc49776213"/>
      <w:bookmarkStart w:id="6604" w:name="_Toc51747133"/>
      <w:bookmarkStart w:id="6605" w:name="_Toc66360697"/>
      <w:bookmarkStart w:id="6606" w:name="_Toc68105202"/>
      <w:bookmarkStart w:id="6607" w:name="_Toc74755832"/>
      <w:bookmarkStart w:id="6608" w:name="_Toc105674707"/>
      <w:bookmarkStart w:id="6609" w:name="_Toc130502759"/>
      <w:bookmarkStart w:id="6610" w:name="_Toc153625546"/>
      <w:bookmarkStart w:id="6611" w:name="_Toc185505779"/>
      <w:r w:rsidRPr="000A0A5F">
        <w:t>5.8.2.2.5.1</w:t>
      </w:r>
      <w:r w:rsidRPr="000A0A5F">
        <w:tab/>
        <w:t>Introduction</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2" w:name="_Toc11247602"/>
      <w:bookmarkStart w:id="6613" w:name="_Toc27044741"/>
      <w:bookmarkStart w:id="6614" w:name="_Toc36033783"/>
      <w:bookmarkStart w:id="6615" w:name="_Toc45131929"/>
      <w:bookmarkStart w:id="6616" w:name="_Toc49776214"/>
      <w:bookmarkStart w:id="6617" w:name="_Toc51747134"/>
      <w:bookmarkStart w:id="6618" w:name="_Toc66360698"/>
      <w:bookmarkStart w:id="6619" w:name="_Toc68105203"/>
      <w:bookmarkStart w:id="6620" w:name="_Toc74755833"/>
      <w:bookmarkStart w:id="6621" w:name="_Toc105674708"/>
      <w:bookmarkStart w:id="6622" w:name="_Toc130502760"/>
      <w:bookmarkStart w:id="6623" w:name="_Toc153625547"/>
      <w:bookmarkStart w:id="6624" w:name="_Toc185505780"/>
      <w:r w:rsidRPr="000A0A5F">
        <w:t>5.8.2.2.5.2</w:t>
      </w:r>
      <w:r w:rsidRPr="000A0A5F">
        <w:tab/>
        <w:t>Resource definition</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25" w:name="_Toc11247603"/>
      <w:bookmarkStart w:id="6626" w:name="_Toc27044742"/>
      <w:bookmarkStart w:id="6627" w:name="_Toc36033784"/>
      <w:bookmarkStart w:id="6628" w:name="_Toc45131930"/>
      <w:bookmarkStart w:id="6629" w:name="_Toc49776215"/>
      <w:bookmarkStart w:id="6630" w:name="_Toc51747135"/>
      <w:bookmarkStart w:id="6631" w:name="_Toc66360699"/>
      <w:bookmarkStart w:id="6632" w:name="_Toc68105204"/>
      <w:bookmarkStart w:id="6633" w:name="_Toc74755834"/>
      <w:bookmarkStart w:id="6634" w:name="_Toc105674709"/>
      <w:bookmarkStart w:id="6635" w:name="_Toc130502761"/>
      <w:bookmarkStart w:id="6636" w:name="_Toc153625548"/>
      <w:bookmarkStart w:id="6637" w:name="_Toc185505781"/>
      <w:r w:rsidRPr="000A0A5F">
        <w:t>5.8.2.2.5.3</w:t>
      </w:r>
      <w:r w:rsidRPr="000A0A5F">
        <w:tab/>
        <w:t>Resource methods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3E930F0F" w14:textId="77777777" w:rsidR="00CB0DD7" w:rsidRPr="000A0A5F" w:rsidRDefault="00CB0DD7" w:rsidP="00233139">
      <w:pPr>
        <w:pStyle w:val="H6"/>
      </w:pPr>
      <w:bookmarkStart w:id="6638" w:name="_Toc11247604"/>
      <w:bookmarkStart w:id="6639" w:name="_Toc27044743"/>
      <w:bookmarkStart w:id="6640" w:name="_Toc36033785"/>
      <w:bookmarkStart w:id="6641" w:name="_Toc45131931"/>
      <w:bookmarkStart w:id="6642" w:name="_Toc49776216"/>
      <w:bookmarkStart w:id="6643" w:name="_Toc51747136"/>
      <w:bookmarkStart w:id="6644" w:name="_Toc66360700"/>
      <w:bookmarkStart w:id="6645" w:name="_Toc68105205"/>
      <w:bookmarkStart w:id="6646" w:name="_Toc74755835"/>
      <w:bookmarkStart w:id="6647" w:name="_Toc105674710"/>
      <w:bookmarkStart w:id="6648" w:name="_Toc130502762"/>
      <w:bookmarkStart w:id="6649" w:name="_Toc153625549"/>
      <w:bookmarkStart w:id="6650" w:name="_Toc185505782"/>
      <w:r w:rsidRPr="000A0A5F">
        <w:t>5.8.2.2.5.3.1</w:t>
      </w:r>
      <w:r w:rsidRPr="000A0A5F">
        <w:tab/>
        <w:t>GET</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1" w:name="_Toc11247605"/>
      <w:bookmarkStart w:id="6652" w:name="_Toc27044744"/>
      <w:bookmarkStart w:id="6653" w:name="_Toc36033786"/>
      <w:bookmarkStart w:id="6654" w:name="_Toc45131932"/>
      <w:bookmarkStart w:id="6655" w:name="_Toc49776217"/>
      <w:bookmarkStart w:id="6656" w:name="_Toc51747137"/>
      <w:bookmarkStart w:id="6657" w:name="_Toc66360701"/>
      <w:bookmarkStart w:id="6658" w:name="_Toc68105206"/>
      <w:bookmarkStart w:id="6659" w:name="_Toc74755836"/>
      <w:bookmarkStart w:id="6660" w:name="_Toc105674711"/>
      <w:bookmarkStart w:id="6661" w:name="_Toc130502763"/>
      <w:bookmarkStart w:id="6662" w:name="_Toc153625550"/>
      <w:bookmarkStart w:id="6663" w:name="_Toc185505783"/>
      <w:r w:rsidRPr="000A0A5F">
        <w:t>5.8.2.2.5.3.2</w:t>
      </w:r>
      <w:r w:rsidRPr="000A0A5F">
        <w:tab/>
        <w:t>PUT</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64" w:name="_Toc11247606"/>
      <w:bookmarkStart w:id="6665" w:name="_Toc27044745"/>
      <w:bookmarkStart w:id="6666" w:name="_Toc36033787"/>
      <w:bookmarkStart w:id="6667" w:name="_Toc45131933"/>
      <w:bookmarkStart w:id="6668" w:name="_Toc49776218"/>
      <w:bookmarkStart w:id="6669" w:name="_Toc51747138"/>
      <w:bookmarkStart w:id="6670" w:name="_Toc66360702"/>
      <w:bookmarkStart w:id="6671" w:name="_Toc68105207"/>
      <w:bookmarkStart w:id="6672" w:name="_Toc74755837"/>
      <w:bookmarkStart w:id="6673" w:name="_Toc105674712"/>
      <w:bookmarkStart w:id="6674" w:name="_Toc130502764"/>
      <w:bookmarkStart w:id="6675" w:name="_Toc153625551"/>
      <w:bookmarkStart w:id="6676" w:name="_Toc185505784"/>
      <w:r w:rsidRPr="000A0A5F">
        <w:t>5.8.2.2.</w:t>
      </w:r>
      <w:r w:rsidRPr="000A0A5F">
        <w:rPr>
          <w:rFonts w:hint="eastAsia"/>
        </w:rPr>
        <w:t>5</w:t>
      </w:r>
      <w:r w:rsidRPr="000A0A5F">
        <w:t>.3.3</w:t>
      </w:r>
      <w:r w:rsidRPr="000A0A5F">
        <w:tab/>
        <w:t>PATCH</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77" w:name="_Toc11247607"/>
      <w:bookmarkStart w:id="6678" w:name="_Toc27044746"/>
      <w:bookmarkStart w:id="6679" w:name="_Toc36033788"/>
      <w:bookmarkStart w:id="6680" w:name="_Toc45131934"/>
      <w:bookmarkStart w:id="6681" w:name="_Toc49776219"/>
      <w:bookmarkStart w:id="6682" w:name="_Toc51747139"/>
      <w:bookmarkStart w:id="6683" w:name="_Toc66360703"/>
      <w:bookmarkStart w:id="6684" w:name="_Toc68105208"/>
      <w:bookmarkStart w:id="6685" w:name="_Toc74755838"/>
      <w:bookmarkStart w:id="6686" w:name="_Toc105674713"/>
      <w:bookmarkStart w:id="6687" w:name="_Toc130502765"/>
      <w:bookmarkStart w:id="6688" w:name="_Toc153625552"/>
      <w:bookmarkStart w:id="6689" w:name="_Toc185505785"/>
      <w:r w:rsidRPr="000A0A5F">
        <w:lastRenderedPageBreak/>
        <w:t>5.8.2.2.5.3.4</w:t>
      </w:r>
      <w:r w:rsidRPr="000A0A5F">
        <w:tab/>
        <w:t>POST</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0" w:name="_Toc11247608"/>
      <w:bookmarkStart w:id="6691" w:name="_Toc27044747"/>
      <w:bookmarkStart w:id="6692" w:name="_Toc36033789"/>
      <w:bookmarkStart w:id="6693" w:name="_Toc45131935"/>
      <w:bookmarkStart w:id="6694" w:name="_Toc49776220"/>
      <w:bookmarkStart w:id="6695" w:name="_Toc51747140"/>
      <w:bookmarkStart w:id="6696" w:name="_Toc66360704"/>
      <w:bookmarkStart w:id="6697" w:name="_Toc68105209"/>
      <w:bookmarkStart w:id="6698" w:name="_Toc74755839"/>
      <w:bookmarkStart w:id="6699" w:name="_Toc105674714"/>
      <w:bookmarkStart w:id="6700" w:name="_Toc130502766"/>
      <w:bookmarkStart w:id="6701" w:name="_Toc153625553"/>
      <w:bookmarkStart w:id="6702" w:name="_Toc185505786"/>
      <w:r w:rsidRPr="000A0A5F">
        <w:t>5.8.2.2.5.3.5</w:t>
      </w:r>
      <w:r w:rsidRPr="000A0A5F">
        <w:tab/>
        <w:t>DELETE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3" w:name="_Toc11247609"/>
      <w:bookmarkStart w:id="6704" w:name="_Toc27044748"/>
      <w:bookmarkStart w:id="6705" w:name="_Toc36033790"/>
      <w:bookmarkStart w:id="6706" w:name="_Toc45131936"/>
      <w:bookmarkStart w:id="6707" w:name="_Toc49776221"/>
      <w:bookmarkStart w:id="6708" w:name="_Toc51747141"/>
      <w:bookmarkStart w:id="6709" w:name="_Toc66360705"/>
      <w:bookmarkStart w:id="6710" w:name="_Toc68105210"/>
      <w:bookmarkStart w:id="6711" w:name="_Toc74755840"/>
      <w:bookmarkStart w:id="6712" w:name="_Toc105674715"/>
      <w:bookmarkStart w:id="6713" w:name="_Toc130502767"/>
      <w:bookmarkStart w:id="6714" w:name="_Toc153625554"/>
      <w:bookmarkStart w:id="6715" w:name="_Toc185505787"/>
      <w:bookmarkStart w:id="6716" w:name="_Toc222784369"/>
      <w:r w:rsidRPr="000A0A5F">
        <w:t>5.8.2.2.</w:t>
      </w:r>
      <w:r w:rsidRPr="000A0A5F">
        <w:rPr>
          <w:rFonts w:eastAsia="Batang"/>
        </w:rPr>
        <w:t>6</w:t>
      </w:r>
      <w:r w:rsidRPr="000A0A5F">
        <w:tab/>
        <w:t>Void</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3D7967CE" w14:textId="77777777" w:rsidR="00CB0DD7" w:rsidRPr="000A0A5F" w:rsidRDefault="00CB0DD7">
      <w:pPr>
        <w:pStyle w:val="Heading4"/>
      </w:pPr>
      <w:bookmarkStart w:id="6717" w:name="_Toc66360706"/>
      <w:bookmarkStart w:id="6718" w:name="_Toc68105211"/>
      <w:bookmarkStart w:id="6719" w:name="_Toc74755841"/>
      <w:bookmarkStart w:id="6720" w:name="_Toc105674716"/>
      <w:bookmarkStart w:id="6721" w:name="_Toc130502768"/>
      <w:bookmarkStart w:id="6722" w:name="_Toc153625555"/>
      <w:bookmarkStart w:id="6723" w:name="_Toc185505788"/>
      <w:bookmarkStart w:id="6724" w:name="_Toc222784370"/>
      <w:r w:rsidRPr="000A0A5F">
        <w:t>5.8.2.</w:t>
      </w:r>
      <w:r w:rsidR="00790FC9" w:rsidRPr="000A0A5F">
        <w:t>2A</w:t>
      </w:r>
      <w:r w:rsidRPr="000A0A5F">
        <w:tab/>
        <w:t>Notifications</w:t>
      </w:r>
      <w:bookmarkEnd w:id="6717"/>
      <w:bookmarkEnd w:id="6718"/>
      <w:bookmarkEnd w:id="6719"/>
      <w:bookmarkEnd w:id="6720"/>
      <w:bookmarkEnd w:id="6721"/>
      <w:bookmarkEnd w:id="6722"/>
      <w:bookmarkEnd w:id="6723"/>
      <w:bookmarkEnd w:id="6724"/>
    </w:p>
    <w:p w14:paraId="75900CF8" w14:textId="77777777" w:rsidR="00CB0DD7" w:rsidRPr="000A0A5F" w:rsidRDefault="00CB0DD7">
      <w:pPr>
        <w:pStyle w:val="Heading5"/>
      </w:pPr>
      <w:bookmarkStart w:id="6725" w:name="_Toc66360707"/>
      <w:bookmarkStart w:id="6726" w:name="_Toc68105212"/>
      <w:bookmarkStart w:id="6727" w:name="_Toc74755842"/>
      <w:bookmarkStart w:id="6728" w:name="_Toc105674717"/>
      <w:bookmarkStart w:id="6729" w:name="_Toc130502769"/>
      <w:bookmarkStart w:id="6730" w:name="_Toc153625556"/>
      <w:bookmarkStart w:id="6731" w:name="_Toc185505789"/>
      <w:bookmarkStart w:id="6732" w:name="_Toc222784371"/>
      <w:r w:rsidRPr="000A0A5F">
        <w:t>5.8.2.</w:t>
      </w:r>
      <w:r w:rsidR="00790FC9" w:rsidRPr="000A0A5F">
        <w:t>2A</w:t>
      </w:r>
      <w:r w:rsidRPr="000A0A5F">
        <w:t>.1</w:t>
      </w:r>
      <w:r w:rsidRPr="000A0A5F">
        <w:tab/>
        <w:t>General</w:t>
      </w:r>
      <w:bookmarkEnd w:id="6725"/>
      <w:bookmarkEnd w:id="6726"/>
      <w:bookmarkEnd w:id="6727"/>
      <w:bookmarkEnd w:id="6728"/>
      <w:bookmarkEnd w:id="6729"/>
      <w:bookmarkEnd w:id="6730"/>
      <w:bookmarkEnd w:id="6731"/>
      <w:bookmarkEnd w:id="6732"/>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rsidP="000D7688">
            <w:pPr>
              <w:pStyle w:val="TAL"/>
              <w:rPr>
                <w:lang w:val="en-US"/>
              </w:rPr>
            </w:pPr>
            <w:r w:rsidRPr="000D7688">
              <w:rPr>
                <w:rFonts w:hint="eastAsia"/>
              </w:rPr>
              <w:t>GMD via MBMS</w:t>
            </w:r>
            <w:r w:rsidRPr="000D7688">
              <w:t xml:space="preserve"> by MB2</w:t>
            </w:r>
            <w:r w:rsidRPr="000D7688">
              <w:rPr>
                <w:rFonts w:hint="eastAsia"/>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3" w:name="_Toc66360708"/>
      <w:bookmarkStart w:id="6734" w:name="_Toc68105213"/>
      <w:bookmarkStart w:id="6735" w:name="_Toc74755843"/>
      <w:bookmarkStart w:id="6736" w:name="_Toc105674718"/>
      <w:bookmarkStart w:id="6737" w:name="_Toc130502770"/>
      <w:bookmarkStart w:id="6738" w:name="_Toc153625557"/>
      <w:bookmarkStart w:id="6739" w:name="_Toc185505790"/>
      <w:bookmarkStart w:id="6740" w:name="_Toc222784372"/>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3"/>
      <w:bookmarkEnd w:id="6734"/>
      <w:bookmarkEnd w:id="6735"/>
      <w:bookmarkEnd w:id="6736"/>
      <w:bookmarkEnd w:id="6737"/>
      <w:bookmarkEnd w:id="6738"/>
      <w:bookmarkEnd w:id="6739"/>
      <w:bookmarkEnd w:id="6740"/>
    </w:p>
    <w:p w14:paraId="4D9C1678" w14:textId="77777777" w:rsidR="00CB0DD7" w:rsidRPr="000A0A5F" w:rsidRDefault="00CB0DD7" w:rsidP="00233139">
      <w:pPr>
        <w:pStyle w:val="H6"/>
        <w:rPr>
          <w:noProof/>
        </w:rPr>
      </w:pPr>
      <w:bookmarkStart w:id="6741" w:name="_Toc66360709"/>
      <w:bookmarkStart w:id="6742" w:name="_Toc68105214"/>
      <w:bookmarkStart w:id="6743" w:name="_Toc74755844"/>
      <w:bookmarkStart w:id="6744" w:name="_Toc105674719"/>
      <w:bookmarkStart w:id="6745" w:name="_Toc130502771"/>
      <w:bookmarkStart w:id="6746" w:name="_Toc153625558"/>
      <w:bookmarkStart w:id="6747" w:name="_Toc185505791"/>
      <w:r w:rsidRPr="000A0A5F">
        <w:t>5.8.2.</w:t>
      </w:r>
      <w:r w:rsidR="00790FC9" w:rsidRPr="000A0A5F">
        <w:t>2A</w:t>
      </w:r>
      <w:r w:rsidRPr="000A0A5F">
        <w:t>.2</w:t>
      </w:r>
      <w:r w:rsidRPr="000A0A5F">
        <w:rPr>
          <w:noProof/>
        </w:rPr>
        <w:t>.1</w:t>
      </w:r>
      <w:r w:rsidRPr="000A0A5F">
        <w:rPr>
          <w:noProof/>
        </w:rPr>
        <w:tab/>
        <w:t>Description</w:t>
      </w:r>
      <w:bookmarkEnd w:id="6741"/>
      <w:bookmarkEnd w:id="6742"/>
      <w:bookmarkEnd w:id="6743"/>
      <w:bookmarkEnd w:id="6744"/>
      <w:bookmarkEnd w:id="6745"/>
      <w:bookmarkEnd w:id="6746"/>
      <w:bookmarkEnd w:id="674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48" w:name="_Toc66360710"/>
      <w:bookmarkStart w:id="6749" w:name="_Toc68105215"/>
      <w:bookmarkStart w:id="6750" w:name="_Toc74755845"/>
      <w:bookmarkStart w:id="6751" w:name="_Toc105674720"/>
      <w:bookmarkStart w:id="6752" w:name="_Toc130502772"/>
      <w:bookmarkStart w:id="6753" w:name="_Toc153625559"/>
      <w:bookmarkStart w:id="6754" w:name="_Toc185505792"/>
      <w:r w:rsidRPr="000A0A5F">
        <w:t>5.8.2.</w:t>
      </w:r>
      <w:r w:rsidR="00790FC9" w:rsidRPr="000A0A5F">
        <w:t>2A</w:t>
      </w:r>
      <w:r w:rsidRPr="000A0A5F">
        <w:t>.2</w:t>
      </w:r>
      <w:r w:rsidRPr="000A0A5F">
        <w:rPr>
          <w:noProof/>
        </w:rPr>
        <w:t>.2</w:t>
      </w:r>
      <w:r w:rsidRPr="000A0A5F">
        <w:rPr>
          <w:noProof/>
        </w:rPr>
        <w:tab/>
        <w:t>Target URI</w:t>
      </w:r>
      <w:bookmarkEnd w:id="6748"/>
      <w:bookmarkEnd w:id="6749"/>
      <w:bookmarkEnd w:id="6750"/>
      <w:bookmarkEnd w:id="6751"/>
      <w:bookmarkEnd w:id="6752"/>
      <w:bookmarkEnd w:id="6753"/>
      <w:bookmarkEnd w:id="6754"/>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55" w:name="_Toc66360711"/>
      <w:bookmarkStart w:id="6756" w:name="_Toc68105216"/>
      <w:bookmarkStart w:id="6757" w:name="_Toc74755846"/>
      <w:bookmarkStart w:id="6758" w:name="_Toc105674721"/>
      <w:bookmarkStart w:id="6759" w:name="_Toc130502773"/>
      <w:bookmarkStart w:id="6760" w:name="_Toc153625560"/>
      <w:bookmarkStart w:id="6761" w:name="_Toc185505793"/>
      <w:r w:rsidRPr="000A0A5F">
        <w:t>5.8.2.</w:t>
      </w:r>
      <w:r w:rsidR="00790FC9" w:rsidRPr="000A0A5F">
        <w:t>2A</w:t>
      </w:r>
      <w:r w:rsidRPr="000A0A5F">
        <w:t>.2</w:t>
      </w:r>
      <w:r w:rsidRPr="000A0A5F">
        <w:rPr>
          <w:noProof/>
        </w:rPr>
        <w:t>.3</w:t>
      </w:r>
      <w:r w:rsidRPr="000A0A5F">
        <w:rPr>
          <w:noProof/>
        </w:rPr>
        <w:tab/>
        <w:t>Standard Methods</w:t>
      </w:r>
      <w:bookmarkEnd w:id="6755"/>
      <w:bookmarkEnd w:id="6756"/>
      <w:bookmarkEnd w:id="6757"/>
      <w:bookmarkEnd w:id="6758"/>
      <w:bookmarkEnd w:id="6759"/>
      <w:bookmarkEnd w:id="6760"/>
      <w:bookmarkEnd w:id="6761"/>
    </w:p>
    <w:p w14:paraId="220E9D15" w14:textId="77777777" w:rsidR="00CB0DD7" w:rsidRPr="000A0A5F" w:rsidRDefault="00CB0DD7" w:rsidP="00233139">
      <w:pPr>
        <w:pStyle w:val="H6"/>
        <w:rPr>
          <w:noProof/>
        </w:rPr>
      </w:pPr>
      <w:bookmarkStart w:id="6762" w:name="_Toc66360712"/>
      <w:bookmarkStart w:id="6763" w:name="_Toc68105217"/>
      <w:bookmarkStart w:id="6764" w:name="_Toc74755847"/>
      <w:bookmarkStart w:id="6765" w:name="_Toc105674722"/>
      <w:bookmarkStart w:id="6766" w:name="_Toc130502774"/>
      <w:bookmarkStart w:id="6767" w:name="_Toc153625561"/>
      <w:bookmarkStart w:id="6768"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2"/>
      <w:bookmarkEnd w:id="6763"/>
      <w:bookmarkEnd w:id="6764"/>
      <w:bookmarkEnd w:id="6765"/>
      <w:bookmarkEnd w:id="6766"/>
      <w:bookmarkEnd w:id="6767"/>
      <w:bookmarkEnd w:id="676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69" w:name="_Toc66360713"/>
      <w:bookmarkStart w:id="6770" w:name="_Toc68105218"/>
      <w:bookmarkStart w:id="6771" w:name="_Toc74755848"/>
      <w:bookmarkStart w:id="6772" w:name="_Toc105674723"/>
      <w:bookmarkStart w:id="6773" w:name="_Toc130502775"/>
      <w:bookmarkStart w:id="6774" w:name="_Toc153625562"/>
      <w:bookmarkStart w:id="6775"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69"/>
      <w:bookmarkEnd w:id="6770"/>
      <w:bookmarkEnd w:id="6771"/>
      <w:bookmarkEnd w:id="6772"/>
      <w:bookmarkEnd w:id="6773"/>
      <w:bookmarkEnd w:id="6774"/>
      <w:bookmarkEnd w:id="6775"/>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76" w:name="_Toc11247615"/>
      <w:bookmarkStart w:id="6777" w:name="_Toc27044754"/>
      <w:bookmarkStart w:id="6778" w:name="_Toc36033796"/>
      <w:bookmarkStart w:id="6779" w:name="_Toc45131942"/>
      <w:bookmarkStart w:id="6780" w:name="_Toc49776227"/>
      <w:bookmarkStart w:id="6781" w:name="_Toc51747147"/>
      <w:bookmarkStart w:id="6782" w:name="_Toc66360714"/>
      <w:bookmarkStart w:id="6783" w:name="_Toc68105219"/>
      <w:bookmarkStart w:id="6784" w:name="_Toc74755849"/>
      <w:bookmarkStart w:id="6785" w:name="_Toc105674724"/>
      <w:bookmarkStart w:id="6786" w:name="_Toc130502776"/>
      <w:bookmarkStart w:id="6787" w:name="_Toc153625563"/>
      <w:bookmarkStart w:id="6788" w:name="_Toc185505796"/>
      <w:bookmarkStart w:id="6789" w:name="_Toc222784373"/>
      <w:r w:rsidRPr="000A0A5F">
        <w:t>5.8.2.3</w:t>
      </w:r>
      <w:r w:rsidRPr="000A0A5F">
        <w:tab/>
        <w:t>Used Features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0" w:name="_Toc130502777"/>
      <w:bookmarkStart w:id="6791" w:name="_Toc153625564"/>
      <w:bookmarkStart w:id="6792" w:name="_Toc185505797"/>
      <w:bookmarkStart w:id="6793" w:name="_Toc222784374"/>
      <w:r w:rsidRPr="000A0A5F">
        <w:lastRenderedPageBreak/>
        <w:t>5.8.2.4</w:t>
      </w:r>
      <w:r w:rsidRPr="000A0A5F">
        <w:tab/>
        <w:t>Error handling</w:t>
      </w:r>
      <w:bookmarkEnd w:id="6790"/>
      <w:bookmarkEnd w:id="6791"/>
      <w:bookmarkEnd w:id="6792"/>
      <w:bookmarkEnd w:id="6793"/>
    </w:p>
    <w:p w14:paraId="6C3F062E" w14:textId="77777777" w:rsidR="005248FF" w:rsidRPr="000A0A5F" w:rsidRDefault="005248FF" w:rsidP="005248FF">
      <w:pPr>
        <w:pStyle w:val="Heading5"/>
      </w:pPr>
      <w:bookmarkStart w:id="6794" w:name="_Toc130502778"/>
      <w:bookmarkStart w:id="6795" w:name="_Toc153625565"/>
      <w:bookmarkStart w:id="6796" w:name="_Toc185505798"/>
      <w:bookmarkStart w:id="6797" w:name="_Toc222784375"/>
      <w:r w:rsidRPr="000A0A5F">
        <w:t>5.8.2.4.1</w:t>
      </w:r>
      <w:r w:rsidRPr="000A0A5F">
        <w:tab/>
        <w:t>General</w:t>
      </w:r>
      <w:bookmarkEnd w:id="6794"/>
      <w:bookmarkEnd w:id="6795"/>
      <w:bookmarkEnd w:id="6796"/>
      <w:bookmarkEnd w:id="6797"/>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798" w:name="_Toc130502779"/>
      <w:bookmarkStart w:id="6799" w:name="_Toc153625566"/>
      <w:bookmarkStart w:id="6800" w:name="_Toc185505799"/>
      <w:bookmarkStart w:id="6801" w:name="_Toc222784376"/>
      <w:r w:rsidRPr="000A0A5F">
        <w:t>5.8.2.4.2</w:t>
      </w:r>
      <w:r w:rsidRPr="000A0A5F">
        <w:tab/>
        <w:t>Protocol Errors</w:t>
      </w:r>
      <w:bookmarkEnd w:id="6798"/>
      <w:bookmarkEnd w:id="6799"/>
      <w:bookmarkEnd w:id="6800"/>
      <w:bookmarkEnd w:id="6801"/>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2" w:name="_Toc130502780"/>
      <w:bookmarkStart w:id="6803" w:name="_Toc153625567"/>
      <w:bookmarkStart w:id="6804" w:name="_Toc185505800"/>
      <w:bookmarkStart w:id="6805" w:name="_Toc222784377"/>
      <w:r w:rsidRPr="000A0A5F">
        <w:t>5.8.2.4.3</w:t>
      </w:r>
      <w:r w:rsidRPr="000A0A5F">
        <w:tab/>
        <w:t>Application Errors</w:t>
      </w:r>
      <w:bookmarkEnd w:id="6802"/>
      <w:bookmarkEnd w:id="6803"/>
      <w:bookmarkEnd w:id="6804"/>
      <w:bookmarkEnd w:id="6805"/>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06" w:name="_Toc11247616"/>
      <w:bookmarkStart w:id="6807" w:name="_Toc27044755"/>
      <w:bookmarkStart w:id="6808" w:name="_Toc36033797"/>
      <w:bookmarkStart w:id="6809" w:name="_Toc45131943"/>
      <w:bookmarkStart w:id="6810" w:name="_Toc49776228"/>
      <w:bookmarkStart w:id="6811" w:name="_Toc51747148"/>
      <w:bookmarkStart w:id="6812" w:name="_Toc66360715"/>
      <w:bookmarkStart w:id="6813" w:name="_Toc68105220"/>
      <w:bookmarkStart w:id="6814" w:name="_Toc74755850"/>
      <w:bookmarkStart w:id="6815" w:name="_Toc105674725"/>
      <w:bookmarkStart w:id="6816" w:name="_Toc130502781"/>
      <w:bookmarkStart w:id="6817" w:name="_Toc153625568"/>
      <w:bookmarkStart w:id="6818" w:name="_Toc185505801"/>
      <w:bookmarkStart w:id="6819" w:name="_Toc222784378"/>
      <w:r w:rsidRPr="000A0A5F">
        <w:t>5.8.3</w:t>
      </w:r>
      <w:r w:rsidRPr="000A0A5F">
        <w:tab/>
        <w:t>GMDviaMBMSbyxMB API</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7A2BE3D0" w14:textId="77777777" w:rsidR="00CB0DD7" w:rsidRPr="000A0A5F" w:rsidRDefault="00CB0DD7">
      <w:pPr>
        <w:pStyle w:val="Heading4"/>
      </w:pPr>
      <w:bookmarkStart w:id="6820" w:name="_Toc11247617"/>
      <w:bookmarkStart w:id="6821" w:name="_Toc27044756"/>
      <w:bookmarkStart w:id="6822" w:name="_Toc36033798"/>
      <w:bookmarkStart w:id="6823" w:name="_Toc45131944"/>
      <w:bookmarkStart w:id="6824" w:name="_Toc49776229"/>
      <w:bookmarkStart w:id="6825" w:name="_Toc51747149"/>
      <w:bookmarkStart w:id="6826" w:name="_Toc66360716"/>
      <w:bookmarkStart w:id="6827" w:name="_Toc68105221"/>
      <w:bookmarkStart w:id="6828" w:name="_Toc74755851"/>
      <w:bookmarkStart w:id="6829" w:name="_Toc105674726"/>
      <w:bookmarkStart w:id="6830" w:name="_Toc130502782"/>
      <w:bookmarkStart w:id="6831" w:name="_Toc153625569"/>
      <w:bookmarkStart w:id="6832" w:name="_Toc185505802"/>
      <w:bookmarkStart w:id="6833" w:name="_Toc222784379"/>
      <w:r w:rsidRPr="000A0A5F">
        <w:t>5.8.3.1</w:t>
      </w:r>
      <w:r w:rsidRPr="000A0A5F">
        <w:tab/>
        <w:t>Data model</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0CF8DA4" w14:textId="77777777" w:rsidR="00CB0DD7" w:rsidRPr="000A0A5F" w:rsidRDefault="00CB0DD7">
      <w:pPr>
        <w:pStyle w:val="Heading5"/>
      </w:pPr>
      <w:bookmarkStart w:id="6834" w:name="_Toc11247618"/>
      <w:bookmarkStart w:id="6835" w:name="_Toc27044757"/>
      <w:bookmarkStart w:id="6836" w:name="_Toc36033799"/>
      <w:bookmarkStart w:id="6837" w:name="_Toc45131945"/>
      <w:bookmarkStart w:id="6838" w:name="_Toc49776230"/>
      <w:bookmarkStart w:id="6839" w:name="_Toc51747150"/>
      <w:bookmarkStart w:id="6840" w:name="_Toc66360717"/>
      <w:bookmarkStart w:id="6841" w:name="_Toc68105222"/>
      <w:bookmarkStart w:id="6842" w:name="_Toc74755852"/>
      <w:bookmarkStart w:id="6843" w:name="_Toc105674727"/>
      <w:bookmarkStart w:id="6844" w:name="_Toc130502783"/>
      <w:bookmarkStart w:id="6845" w:name="_Toc153625570"/>
      <w:bookmarkStart w:id="6846" w:name="_Toc185505803"/>
      <w:bookmarkStart w:id="6847" w:name="_Toc222784380"/>
      <w:r w:rsidRPr="000A0A5F">
        <w:t>5.8.3.1.1</w:t>
      </w:r>
      <w:r w:rsidRPr="000A0A5F">
        <w:tab/>
        <w:t>Resource data types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35796F6C" w14:textId="77777777" w:rsidR="00CB0DD7" w:rsidRPr="000A0A5F" w:rsidRDefault="00CB0DD7" w:rsidP="00233139">
      <w:pPr>
        <w:pStyle w:val="H6"/>
      </w:pPr>
      <w:bookmarkStart w:id="6848" w:name="_Toc11247619"/>
      <w:bookmarkStart w:id="6849" w:name="_Toc27044758"/>
      <w:bookmarkStart w:id="6850" w:name="_Toc36033800"/>
      <w:bookmarkStart w:id="6851" w:name="_Toc45131946"/>
      <w:bookmarkStart w:id="6852" w:name="_Toc49776231"/>
      <w:bookmarkStart w:id="6853" w:name="_Toc51747151"/>
      <w:bookmarkStart w:id="6854" w:name="_Toc66360718"/>
      <w:bookmarkStart w:id="6855" w:name="_Toc68105223"/>
      <w:bookmarkStart w:id="6856" w:name="_Toc74755853"/>
      <w:bookmarkStart w:id="6857" w:name="_Toc105674728"/>
      <w:bookmarkStart w:id="6858" w:name="_Toc130502784"/>
      <w:bookmarkStart w:id="6859" w:name="_Toc153625571"/>
      <w:bookmarkStart w:id="6860" w:name="_Toc185505804"/>
      <w:r w:rsidRPr="000A0A5F">
        <w:t>5.8.3.1.1.1</w:t>
      </w:r>
      <w:r w:rsidRPr="000A0A5F">
        <w:tab/>
        <w:t>Introduction</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1" w:name="_Toc11247620"/>
      <w:bookmarkStart w:id="6862" w:name="_Toc27044759"/>
      <w:bookmarkStart w:id="6863" w:name="_Toc36033801"/>
      <w:bookmarkStart w:id="6864" w:name="_Toc45131947"/>
      <w:bookmarkStart w:id="6865" w:name="_Toc49776232"/>
      <w:bookmarkStart w:id="6866" w:name="_Toc51747152"/>
      <w:bookmarkStart w:id="6867" w:name="_Toc66360719"/>
      <w:bookmarkStart w:id="6868" w:name="_Toc68105224"/>
      <w:bookmarkStart w:id="6869"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0" w:name="_Toc105674729"/>
      <w:bookmarkStart w:id="6871" w:name="_Toc130502785"/>
      <w:bookmarkStart w:id="6872" w:name="_Toc153625572"/>
      <w:bookmarkStart w:id="6873" w:name="_Toc185505805"/>
      <w:r w:rsidRPr="000A0A5F">
        <w:t>5.8.3.1.1.2</w:t>
      </w:r>
      <w:r w:rsidRPr="000A0A5F">
        <w:tab/>
        <w:t>Type: ServiceCreation</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55939FBB"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rsidP="000D7688">
            <w:pPr>
              <w:pStyle w:val="TAL"/>
              <w:rPr>
                <w:lang w:eastAsia="zh-CN"/>
              </w:rPr>
            </w:pPr>
            <w:r w:rsidRPr="000D7688">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rsidP="000D7688">
            <w:pPr>
              <w:pStyle w:val="TAL"/>
              <w:rPr>
                <w:lang w:eastAsia="zh-CN"/>
              </w:rPr>
            </w:pPr>
            <w:r w:rsidRPr="000D7688">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rsidP="000D7688">
            <w:pPr>
              <w:pStyle w:val="TAL"/>
              <w:rPr>
                <w:lang w:eastAsia="zh-CN"/>
              </w:rPr>
            </w:pPr>
            <w:r w:rsidRPr="000D7688">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74" w:name="_Toc11247621"/>
      <w:bookmarkStart w:id="6875" w:name="_Toc27044760"/>
      <w:bookmarkStart w:id="6876" w:name="_Toc36033802"/>
      <w:bookmarkStart w:id="6877" w:name="_Toc45131948"/>
      <w:bookmarkStart w:id="6878" w:name="_Toc49776233"/>
      <w:bookmarkStart w:id="6879" w:name="_Toc51747153"/>
      <w:bookmarkStart w:id="6880" w:name="_Toc66360720"/>
      <w:bookmarkStart w:id="6881" w:name="_Toc68105225"/>
      <w:bookmarkStart w:id="6882" w:name="_Toc74755855"/>
      <w:bookmarkStart w:id="6883" w:name="_Toc105674730"/>
      <w:bookmarkStart w:id="6884" w:name="_Toc130502786"/>
      <w:bookmarkStart w:id="6885" w:name="_Toc153625573"/>
      <w:bookmarkStart w:id="6886" w:name="_Toc185505806"/>
      <w:r w:rsidRPr="000A0A5F">
        <w:t>5.8.3.1.1.3</w:t>
      </w:r>
      <w:r w:rsidRPr="000A0A5F">
        <w:tab/>
        <w:t>Type: GMDViaMBMSByxMB</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87" w:name="_Toc11247622"/>
      <w:bookmarkStart w:id="6888" w:name="_Toc27044761"/>
      <w:bookmarkStart w:id="6889" w:name="_Toc36033803"/>
      <w:bookmarkStart w:id="6890" w:name="_Toc45131949"/>
      <w:bookmarkStart w:id="6891" w:name="_Toc49776234"/>
      <w:bookmarkStart w:id="6892" w:name="_Toc51747154"/>
      <w:bookmarkStart w:id="6893" w:name="_Toc66360721"/>
      <w:bookmarkStart w:id="6894" w:name="_Toc68105226"/>
      <w:bookmarkStart w:id="6895" w:name="_Toc74755856"/>
      <w:bookmarkStart w:id="6896" w:name="_Toc105674731"/>
      <w:bookmarkStart w:id="6897" w:name="_Toc130502787"/>
      <w:bookmarkStart w:id="6898" w:name="_Toc153625574"/>
      <w:bookmarkStart w:id="6899" w:name="_Toc185505807"/>
      <w:r w:rsidRPr="000A0A5F">
        <w:t>5.8.3.1.1.4</w:t>
      </w:r>
      <w:r w:rsidRPr="000A0A5F">
        <w:tab/>
        <w:t>Type: GMDByxMBNotification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rFonts w:eastAsia="Times New Roman"/>
                <w:b/>
              </w:rPr>
            </w:pPr>
            <w:r w:rsidRPr="000D7688">
              <w:t>transaction</w:t>
            </w:r>
          </w:p>
        </w:tc>
        <w:tc>
          <w:tcPr>
            <w:tcW w:w="2126" w:type="dxa"/>
          </w:tcPr>
          <w:p w14:paraId="719453C4" w14:textId="77777777" w:rsidR="00CB0DD7" w:rsidRPr="000A0A5F" w:rsidRDefault="00CB0DD7" w:rsidP="000D7688">
            <w:pPr>
              <w:pStyle w:val="TAL"/>
              <w:rPr>
                <w:rFonts w:eastAsia="Times New Roman"/>
                <w:b/>
              </w:rPr>
            </w:pPr>
            <w:r w:rsidRPr="000D7688">
              <w:t>Link</w:t>
            </w:r>
          </w:p>
        </w:tc>
        <w:tc>
          <w:tcPr>
            <w:tcW w:w="1276" w:type="dxa"/>
          </w:tcPr>
          <w:p w14:paraId="625E82BB" w14:textId="77777777" w:rsidR="00CB0DD7" w:rsidRPr="000A0A5F" w:rsidRDefault="00CB0DD7" w:rsidP="000D7688">
            <w:pPr>
              <w:pStyle w:val="TAL"/>
              <w:rPr>
                <w:rFonts w:eastAsia="Times New Roman"/>
              </w:rPr>
            </w:pPr>
            <w:r w:rsidRPr="000D7688">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0" w:name="_Toc11247623"/>
      <w:bookmarkStart w:id="6901" w:name="_Toc27044762"/>
      <w:bookmarkStart w:id="6902" w:name="_Toc36033804"/>
      <w:bookmarkStart w:id="6903" w:name="_Toc45131950"/>
      <w:bookmarkStart w:id="6904" w:name="_Toc49776235"/>
      <w:bookmarkStart w:id="6905" w:name="_Toc51747155"/>
      <w:bookmarkStart w:id="6906" w:name="_Toc66360722"/>
      <w:bookmarkStart w:id="6907" w:name="_Toc68105227"/>
      <w:bookmarkStart w:id="6908" w:name="_Toc74755857"/>
      <w:bookmarkStart w:id="6909" w:name="_Toc105674732"/>
      <w:bookmarkStart w:id="6910" w:name="_Toc130502788"/>
      <w:bookmarkStart w:id="6911" w:name="_Toc153625575"/>
      <w:bookmarkStart w:id="6912" w:name="_Toc185505808"/>
      <w:r w:rsidRPr="000A0A5F">
        <w:t>5.8.3.1.1.5</w:t>
      </w:r>
      <w:r w:rsidRPr="000A0A5F">
        <w:tab/>
        <w:t>Type: GMDViaMBMSByxMBPatch</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13" w:name="_Toc11247624"/>
      <w:bookmarkStart w:id="6914" w:name="_Toc27044763"/>
      <w:bookmarkStart w:id="6915" w:name="_Toc36033805"/>
      <w:bookmarkStart w:id="6916" w:name="_Toc45131951"/>
      <w:bookmarkStart w:id="6917" w:name="_Toc49776236"/>
      <w:bookmarkStart w:id="6918" w:name="_Toc51747156"/>
      <w:bookmarkStart w:id="6919" w:name="_Toc66360723"/>
      <w:bookmarkStart w:id="6920" w:name="_Toc68105228"/>
      <w:bookmarkStart w:id="6921" w:name="_Toc74755858"/>
      <w:bookmarkStart w:id="6922" w:name="_Toc105674733"/>
      <w:bookmarkStart w:id="6923" w:name="_Toc130502789"/>
      <w:bookmarkStart w:id="6924" w:name="_Toc153625576"/>
      <w:bookmarkStart w:id="6925" w:name="_Toc185505809"/>
      <w:r w:rsidRPr="000A0A5F">
        <w:t>5.8.3.1.1.6</w:t>
      </w:r>
      <w:r w:rsidRPr="000A0A5F">
        <w:tab/>
        <w:t>Type: MbmsLocArea</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26" w:name="_Toc11247625"/>
      <w:bookmarkStart w:id="6927" w:name="_Toc27044764"/>
      <w:bookmarkStart w:id="6928" w:name="_Toc36033806"/>
      <w:bookmarkStart w:id="6929" w:name="_Toc45131952"/>
      <w:bookmarkStart w:id="6930" w:name="_Toc49776237"/>
      <w:bookmarkStart w:id="6931" w:name="_Toc51747157"/>
      <w:bookmarkStart w:id="6932" w:name="_Toc66360724"/>
      <w:bookmarkStart w:id="6933" w:name="_Toc68105229"/>
      <w:bookmarkStart w:id="6934" w:name="_Toc74755859"/>
      <w:bookmarkStart w:id="6935" w:name="_Toc105674734"/>
      <w:bookmarkStart w:id="6936" w:name="_Toc130502790"/>
      <w:bookmarkStart w:id="6937" w:name="_Toc153625577"/>
      <w:bookmarkStart w:id="6938" w:name="_Toc185505810"/>
      <w:bookmarkStart w:id="6939" w:name="_Toc222784381"/>
      <w:r w:rsidRPr="000A0A5F">
        <w:t>5.8.3.1.2</w:t>
      </w:r>
      <w:r w:rsidRPr="000A0A5F">
        <w:tab/>
        <w:t>Referenced simple data types and enumerations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2016FE5" w14:textId="77777777" w:rsidR="00CB0DD7" w:rsidRPr="000A0A5F" w:rsidRDefault="00CB0DD7" w:rsidP="00233139">
      <w:pPr>
        <w:pStyle w:val="H6"/>
      </w:pPr>
      <w:bookmarkStart w:id="6940" w:name="_Toc11247626"/>
      <w:bookmarkStart w:id="6941" w:name="_Toc27044765"/>
      <w:bookmarkStart w:id="6942" w:name="_Toc36033807"/>
      <w:bookmarkStart w:id="6943" w:name="_Toc45131953"/>
      <w:bookmarkStart w:id="6944" w:name="_Toc49776238"/>
      <w:bookmarkStart w:id="6945" w:name="_Toc51747158"/>
      <w:bookmarkStart w:id="6946" w:name="_Toc66360725"/>
      <w:bookmarkStart w:id="6947" w:name="_Toc68105230"/>
      <w:bookmarkStart w:id="6948" w:name="_Toc74755860"/>
      <w:bookmarkStart w:id="6949" w:name="_Toc105674735"/>
      <w:bookmarkStart w:id="6950" w:name="_Toc130502791"/>
      <w:bookmarkStart w:id="6951" w:name="_Toc153625578"/>
      <w:bookmarkStart w:id="6952" w:name="_Toc185505811"/>
      <w:r w:rsidRPr="000A0A5F">
        <w:t>5.8.3.1.2.1</w:t>
      </w:r>
      <w:r w:rsidRPr="000A0A5F">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53" w:name="_Toc11247627"/>
      <w:bookmarkStart w:id="6954" w:name="_Toc27044766"/>
      <w:bookmarkStart w:id="6955" w:name="_Toc36033808"/>
      <w:bookmarkStart w:id="6956" w:name="_Toc45131954"/>
      <w:bookmarkStart w:id="6957" w:name="_Toc49776239"/>
      <w:bookmarkStart w:id="6958" w:name="_Toc51747159"/>
      <w:bookmarkStart w:id="6959" w:name="_Toc66360726"/>
      <w:bookmarkStart w:id="6960" w:name="_Toc68105231"/>
      <w:bookmarkStart w:id="6961" w:name="_Toc74755861"/>
      <w:bookmarkStart w:id="6962" w:name="_Toc105674736"/>
      <w:bookmarkStart w:id="6963" w:name="_Toc130502792"/>
      <w:bookmarkStart w:id="6964" w:name="_Toc153625579"/>
      <w:bookmarkStart w:id="6965" w:name="_Toc185505812"/>
      <w:r w:rsidRPr="000A0A5F">
        <w:t>5.8.3.1.2.2</w:t>
      </w:r>
      <w:r w:rsidRPr="000A0A5F">
        <w:tab/>
        <w:t>Simple data types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66" w:name="_Toc11247628"/>
      <w:bookmarkStart w:id="6967" w:name="_Toc27044767"/>
      <w:bookmarkStart w:id="6968" w:name="_Toc36033809"/>
      <w:bookmarkStart w:id="6969" w:name="_Toc45131955"/>
      <w:bookmarkStart w:id="6970" w:name="_Toc49776240"/>
      <w:bookmarkStart w:id="6971" w:name="_Toc51747160"/>
      <w:bookmarkStart w:id="6972" w:name="_Toc66360727"/>
      <w:bookmarkStart w:id="6973" w:name="_Toc68105232"/>
      <w:bookmarkStart w:id="6974" w:name="_Toc74755862"/>
      <w:bookmarkStart w:id="6975" w:name="_Toc105674737"/>
      <w:bookmarkStart w:id="6976" w:name="_Toc130502793"/>
      <w:bookmarkStart w:id="6977" w:name="_Toc153625580"/>
      <w:bookmarkStart w:id="6978" w:name="_Toc185505813"/>
      <w:r w:rsidRPr="000A0A5F">
        <w:lastRenderedPageBreak/>
        <w:t>5.8.3.1.2.3</w:t>
      </w:r>
      <w:r w:rsidRPr="000A0A5F">
        <w:tab/>
        <w:t xml:space="preserve">Enumeration: </w:t>
      </w:r>
      <w:r w:rsidRPr="000A0A5F">
        <w:rPr>
          <w:rFonts w:eastAsia="Times New Roman"/>
        </w:rPr>
        <w:t>ServiceAnnouncementMode</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79" w:name="_Toc11247629"/>
      <w:bookmarkStart w:id="6980" w:name="_Toc27044768"/>
      <w:bookmarkStart w:id="6981" w:name="_Toc36033810"/>
      <w:bookmarkStart w:id="6982" w:name="_Toc45131956"/>
      <w:bookmarkStart w:id="6983" w:name="_Toc49776241"/>
      <w:bookmarkStart w:id="6984" w:name="_Toc51747161"/>
      <w:bookmarkStart w:id="6985" w:name="_Toc66360728"/>
      <w:bookmarkStart w:id="6986" w:name="_Toc68105233"/>
      <w:bookmarkStart w:id="6987" w:name="_Toc74755863"/>
      <w:bookmarkStart w:id="6988" w:name="_Toc105674738"/>
      <w:bookmarkStart w:id="6989" w:name="_Toc130502794"/>
      <w:bookmarkStart w:id="6990" w:name="_Toc153625581"/>
      <w:bookmarkStart w:id="6991" w:name="_Toc185505814"/>
      <w:bookmarkStart w:id="6992" w:name="_Toc222784382"/>
      <w:r w:rsidRPr="000A0A5F">
        <w:t>5.8.3.2</w:t>
      </w:r>
      <w:r w:rsidRPr="000A0A5F">
        <w:tab/>
        <w:t>Resource structure</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15FAA194" w14:textId="77777777" w:rsidR="00CB0DD7" w:rsidRPr="000A0A5F" w:rsidRDefault="00CB0DD7">
      <w:pPr>
        <w:pStyle w:val="Heading5"/>
      </w:pPr>
      <w:bookmarkStart w:id="6993" w:name="_Toc11247630"/>
      <w:bookmarkStart w:id="6994" w:name="_Toc27044769"/>
      <w:bookmarkStart w:id="6995" w:name="_Toc36033811"/>
      <w:bookmarkStart w:id="6996" w:name="_Toc45131957"/>
      <w:bookmarkStart w:id="6997" w:name="_Toc49776242"/>
      <w:bookmarkStart w:id="6998" w:name="_Toc51747162"/>
      <w:bookmarkStart w:id="6999" w:name="_Toc66360729"/>
      <w:bookmarkStart w:id="7000" w:name="_Toc68105234"/>
      <w:bookmarkStart w:id="7001" w:name="_Toc74755864"/>
      <w:bookmarkStart w:id="7002" w:name="_Toc105674739"/>
      <w:bookmarkStart w:id="7003" w:name="_Toc130502795"/>
      <w:bookmarkStart w:id="7004" w:name="_Toc153625582"/>
      <w:bookmarkStart w:id="7005" w:name="_Toc185505815"/>
      <w:bookmarkStart w:id="7006" w:name="_Toc222784383"/>
      <w:r w:rsidRPr="000A0A5F">
        <w:t>5.8.3.2.1</w:t>
      </w:r>
      <w:r w:rsidRPr="000A0A5F">
        <w:tab/>
        <w:t>General</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07" w:name="_Toc11247631"/>
      <w:bookmarkStart w:id="7008" w:name="_Toc27044770"/>
      <w:bookmarkStart w:id="7009" w:name="_Toc36033812"/>
      <w:bookmarkStart w:id="7010" w:name="_Toc45131958"/>
      <w:bookmarkStart w:id="7011" w:name="_Toc49776243"/>
      <w:bookmarkStart w:id="7012" w:name="_Toc51747163"/>
      <w:bookmarkStart w:id="7013" w:name="_Toc66360730"/>
      <w:bookmarkStart w:id="7014" w:name="_Toc68105235"/>
      <w:bookmarkStart w:id="7015" w:name="_Toc74755865"/>
      <w:bookmarkStart w:id="7016" w:name="_Toc105674740"/>
      <w:bookmarkStart w:id="7017" w:name="_Toc130502796"/>
      <w:bookmarkStart w:id="7018" w:name="_Toc153625583"/>
      <w:bookmarkStart w:id="7019" w:name="_Toc185505816"/>
      <w:bookmarkStart w:id="7020" w:name="_Toc222784384"/>
      <w:r w:rsidRPr="000A0A5F">
        <w:t>5.8.3.2.2</w:t>
      </w:r>
      <w:r w:rsidRPr="000A0A5F">
        <w:tab/>
        <w:t>Resource: xMB Services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0C726B61" w14:textId="77777777" w:rsidR="00CB0DD7" w:rsidRPr="000A0A5F" w:rsidRDefault="00CB0DD7" w:rsidP="00233139">
      <w:pPr>
        <w:pStyle w:val="H6"/>
      </w:pPr>
      <w:bookmarkStart w:id="7021" w:name="_Toc11247632"/>
      <w:bookmarkStart w:id="7022" w:name="_Toc27044771"/>
      <w:bookmarkStart w:id="7023" w:name="_Toc36033813"/>
      <w:bookmarkStart w:id="7024" w:name="_Toc45131959"/>
      <w:bookmarkStart w:id="7025" w:name="_Toc49776244"/>
      <w:bookmarkStart w:id="7026" w:name="_Toc51747164"/>
      <w:bookmarkStart w:id="7027" w:name="_Toc66360731"/>
      <w:bookmarkStart w:id="7028" w:name="_Toc68105236"/>
      <w:bookmarkStart w:id="7029" w:name="_Toc74755866"/>
      <w:bookmarkStart w:id="7030" w:name="_Toc105674741"/>
      <w:bookmarkStart w:id="7031" w:name="_Toc130502797"/>
      <w:bookmarkStart w:id="7032" w:name="_Toc153625584"/>
      <w:bookmarkStart w:id="7033" w:name="_Toc185505817"/>
      <w:r w:rsidRPr="000A0A5F">
        <w:t>5.8.3.2.2.1</w:t>
      </w:r>
      <w:r w:rsidRPr="000A0A5F">
        <w:tab/>
        <w:t>Introduction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34" w:name="_Toc11247633"/>
      <w:bookmarkStart w:id="7035" w:name="_Toc27044772"/>
      <w:bookmarkStart w:id="7036" w:name="_Toc36033814"/>
      <w:bookmarkStart w:id="7037" w:name="_Toc45131960"/>
      <w:bookmarkStart w:id="7038" w:name="_Toc49776245"/>
      <w:bookmarkStart w:id="7039" w:name="_Toc51747165"/>
      <w:bookmarkStart w:id="7040" w:name="_Toc66360732"/>
      <w:bookmarkStart w:id="7041" w:name="_Toc68105237"/>
      <w:bookmarkStart w:id="7042" w:name="_Toc74755867"/>
      <w:bookmarkStart w:id="7043" w:name="_Toc105674742"/>
      <w:bookmarkStart w:id="7044" w:name="_Toc130502798"/>
      <w:bookmarkStart w:id="7045" w:name="_Toc153625585"/>
      <w:bookmarkStart w:id="7046" w:name="_Toc185505818"/>
      <w:r w:rsidRPr="000A0A5F">
        <w:t>5.8.3.2.2.2</w:t>
      </w:r>
      <w:r w:rsidRPr="000A0A5F">
        <w:tab/>
        <w:t>Resource definition</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47" w:name="_Toc11247634"/>
      <w:bookmarkStart w:id="7048" w:name="_Toc27044773"/>
      <w:bookmarkStart w:id="7049" w:name="_Toc36033815"/>
      <w:bookmarkStart w:id="7050" w:name="_Toc45131961"/>
      <w:bookmarkStart w:id="7051" w:name="_Toc49776246"/>
      <w:bookmarkStart w:id="7052" w:name="_Toc51747166"/>
      <w:bookmarkStart w:id="7053" w:name="_Toc66360733"/>
      <w:bookmarkStart w:id="7054" w:name="_Toc68105238"/>
      <w:bookmarkStart w:id="7055" w:name="_Toc74755868"/>
      <w:bookmarkStart w:id="7056" w:name="_Toc105674743"/>
      <w:bookmarkStart w:id="7057" w:name="_Toc130502799"/>
      <w:bookmarkStart w:id="7058" w:name="_Toc153625586"/>
      <w:bookmarkStart w:id="7059" w:name="_Toc185505819"/>
      <w:r w:rsidRPr="000A0A5F">
        <w:t>5.8.3.2.2.3</w:t>
      </w:r>
      <w:r w:rsidRPr="000A0A5F">
        <w:tab/>
        <w:t>Resource methods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03119BF0" w14:textId="77777777" w:rsidR="00CB0DD7" w:rsidRPr="000A0A5F" w:rsidRDefault="00CB0DD7" w:rsidP="00233139">
      <w:pPr>
        <w:pStyle w:val="H6"/>
      </w:pPr>
      <w:bookmarkStart w:id="7060" w:name="_Toc11247635"/>
      <w:bookmarkStart w:id="7061" w:name="_Toc27044774"/>
      <w:bookmarkStart w:id="7062" w:name="_Toc36033816"/>
      <w:bookmarkStart w:id="7063" w:name="_Toc45131962"/>
      <w:bookmarkStart w:id="7064" w:name="_Toc49776247"/>
      <w:bookmarkStart w:id="7065" w:name="_Toc51747167"/>
      <w:bookmarkStart w:id="7066" w:name="_Toc66360734"/>
      <w:bookmarkStart w:id="7067" w:name="_Toc68105239"/>
      <w:bookmarkStart w:id="7068" w:name="_Toc74755869"/>
      <w:bookmarkStart w:id="7069" w:name="_Toc105674744"/>
      <w:bookmarkStart w:id="7070" w:name="_Toc130502800"/>
      <w:bookmarkStart w:id="7071" w:name="_Toc153625587"/>
      <w:bookmarkStart w:id="7072" w:name="_Toc185505820"/>
      <w:r w:rsidRPr="000A0A5F">
        <w:t>5.8.3.2.2.3.1</w:t>
      </w:r>
      <w:r w:rsidRPr="000A0A5F">
        <w:tab/>
        <w:t>GET</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73" w:name="_Toc11247636"/>
      <w:bookmarkStart w:id="7074" w:name="_Toc27044775"/>
      <w:bookmarkStart w:id="7075" w:name="_Toc36033817"/>
      <w:bookmarkStart w:id="7076" w:name="_Toc45131963"/>
      <w:bookmarkStart w:id="7077" w:name="_Toc49776248"/>
      <w:bookmarkStart w:id="7078" w:name="_Toc51747168"/>
      <w:bookmarkStart w:id="7079" w:name="_Toc66360735"/>
      <w:bookmarkStart w:id="7080" w:name="_Toc68105240"/>
      <w:bookmarkStart w:id="7081" w:name="_Toc74755870"/>
      <w:bookmarkStart w:id="7082" w:name="_Toc105674745"/>
      <w:bookmarkStart w:id="7083" w:name="_Toc130502801"/>
      <w:bookmarkStart w:id="7084" w:name="_Toc153625588"/>
      <w:bookmarkStart w:id="7085" w:name="_Toc185505821"/>
      <w:r w:rsidRPr="000A0A5F">
        <w:t>5.8.3.2.2.3.2</w:t>
      </w:r>
      <w:r w:rsidRPr="000A0A5F">
        <w:tab/>
        <w:t>PUT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86" w:name="_Toc11247637"/>
      <w:bookmarkStart w:id="7087" w:name="_Toc27044776"/>
      <w:bookmarkStart w:id="7088" w:name="_Toc36033818"/>
      <w:bookmarkStart w:id="7089" w:name="_Toc45131964"/>
      <w:bookmarkStart w:id="7090" w:name="_Toc49776249"/>
      <w:bookmarkStart w:id="7091" w:name="_Toc51747169"/>
      <w:bookmarkStart w:id="7092" w:name="_Toc66360736"/>
      <w:bookmarkStart w:id="7093" w:name="_Toc68105241"/>
      <w:bookmarkStart w:id="7094" w:name="_Toc74755871"/>
      <w:bookmarkStart w:id="7095" w:name="_Toc105674746"/>
      <w:bookmarkStart w:id="7096" w:name="_Toc130502802"/>
      <w:bookmarkStart w:id="7097" w:name="_Toc153625589"/>
      <w:bookmarkStart w:id="7098" w:name="_Toc185505822"/>
      <w:r w:rsidRPr="000A0A5F">
        <w:t>5.8.3.2.2.3.3</w:t>
      </w:r>
      <w:r w:rsidRPr="000A0A5F">
        <w:tab/>
        <w:t>PATCH</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099" w:name="_Toc11247638"/>
      <w:bookmarkStart w:id="7100" w:name="_Toc27044777"/>
      <w:bookmarkStart w:id="7101" w:name="_Toc36033819"/>
      <w:bookmarkStart w:id="7102" w:name="_Toc45131965"/>
      <w:bookmarkStart w:id="7103" w:name="_Toc49776250"/>
      <w:bookmarkStart w:id="7104" w:name="_Toc51747170"/>
      <w:bookmarkStart w:id="7105" w:name="_Toc66360737"/>
      <w:bookmarkStart w:id="7106" w:name="_Toc68105242"/>
      <w:bookmarkStart w:id="7107" w:name="_Toc74755872"/>
      <w:bookmarkStart w:id="7108" w:name="_Toc105674747"/>
      <w:bookmarkStart w:id="7109" w:name="_Toc130502803"/>
      <w:bookmarkStart w:id="7110" w:name="_Toc153625590"/>
      <w:bookmarkStart w:id="7111" w:name="_Toc185505823"/>
      <w:r w:rsidRPr="000A0A5F">
        <w:t>5.8.3.2.2.3.4</w:t>
      </w:r>
      <w:r w:rsidRPr="000A0A5F">
        <w:tab/>
        <w:t>POST</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12" w:name="_Toc11247639"/>
      <w:bookmarkStart w:id="7113" w:name="_Toc27044778"/>
      <w:bookmarkStart w:id="7114" w:name="_Toc36033820"/>
      <w:bookmarkStart w:id="7115" w:name="_Toc45131966"/>
      <w:bookmarkStart w:id="7116" w:name="_Toc49776251"/>
      <w:bookmarkStart w:id="7117" w:name="_Toc51747171"/>
      <w:bookmarkStart w:id="7118" w:name="_Toc66360738"/>
      <w:bookmarkStart w:id="7119" w:name="_Toc68105243"/>
      <w:bookmarkStart w:id="7120" w:name="_Toc74755873"/>
      <w:bookmarkStart w:id="7121" w:name="_Toc105674748"/>
      <w:bookmarkStart w:id="7122" w:name="_Toc130502804"/>
      <w:bookmarkStart w:id="7123" w:name="_Toc153625591"/>
      <w:bookmarkStart w:id="7124" w:name="_Toc185505824"/>
      <w:r w:rsidRPr="000A0A5F">
        <w:t>5.8.3.2.2.3.5</w:t>
      </w:r>
      <w:r w:rsidRPr="000A0A5F">
        <w:tab/>
        <w:t>DELETE</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25" w:name="_Toc11247640"/>
      <w:bookmarkStart w:id="7126" w:name="_Toc27044779"/>
      <w:bookmarkStart w:id="7127" w:name="_Toc36033821"/>
      <w:bookmarkStart w:id="7128" w:name="_Toc45131967"/>
      <w:bookmarkStart w:id="7129" w:name="_Toc49776252"/>
      <w:bookmarkStart w:id="7130" w:name="_Toc51747172"/>
      <w:bookmarkStart w:id="7131" w:name="_Toc66360739"/>
      <w:bookmarkStart w:id="7132" w:name="_Toc68105244"/>
      <w:bookmarkStart w:id="7133" w:name="_Toc74755874"/>
      <w:bookmarkStart w:id="7134" w:name="_Toc105674749"/>
      <w:bookmarkStart w:id="7135" w:name="_Toc130502805"/>
      <w:bookmarkStart w:id="7136" w:name="_Toc153625592"/>
      <w:bookmarkStart w:id="7137" w:name="_Toc185505825"/>
      <w:bookmarkStart w:id="7138" w:name="_Toc222784385"/>
      <w:r w:rsidRPr="000A0A5F">
        <w:lastRenderedPageBreak/>
        <w:t>5.8.3.2.3</w:t>
      </w:r>
      <w:r w:rsidRPr="000A0A5F">
        <w:tab/>
        <w:t>Resource: Individual xMB Service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8F37524" w14:textId="77777777" w:rsidR="00CB0DD7" w:rsidRPr="000A0A5F" w:rsidRDefault="00CB0DD7" w:rsidP="00233139">
      <w:pPr>
        <w:pStyle w:val="H6"/>
      </w:pPr>
      <w:bookmarkStart w:id="7139" w:name="_Toc11247641"/>
      <w:bookmarkStart w:id="7140" w:name="_Toc27044780"/>
      <w:bookmarkStart w:id="7141" w:name="_Toc36033822"/>
      <w:bookmarkStart w:id="7142" w:name="_Toc45131968"/>
      <w:bookmarkStart w:id="7143" w:name="_Toc49776253"/>
      <w:bookmarkStart w:id="7144" w:name="_Toc51747173"/>
      <w:bookmarkStart w:id="7145" w:name="_Toc66360740"/>
      <w:bookmarkStart w:id="7146" w:name="_Toc68105245"/>
      <w:bookmarkStart w:id="7147" w:name="_Toc74755875"/>
      <w:bookmarkStart w:id="7148" w:name="_Toc105674750"/>
      <w:bookmarkStart w:id="7149" w:name="_Toc130502806"/>
      <w:bookmarkStart w:id="7150" w:name="_Toc153625593"/>
      <w:bookmarkStart w:id="7151" w:name="_Toc185505826"/>
      <w:r w:rsidRPr="000A0A5F">
        <w:t>5.8.3.</w:t>
      </w:r>
      <w:r w:rsidRPr="000A0A5F">
        <w:rPr>
          <w:rFonts w:hint="eastAsia"/>
        </w:rPr>
        <w:t>2.3</w:t>
      </w:r>
      <w:r w:rsidRPr="000A0A5F">
        <w:t>.1</w:t>
      </w:r>
      <w:r w:rsidRPr="000A0A5F">
        <w:tab/>
        <w:t>Introduction</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52" w:name="_Toc11247642"/>
      <w:bookmarkStart w:id="7153" w:name="_Toc27044781"/>
      <w:bookmarkStart w:id="7154" w:name="_Toc36033823"/>
      <w:bookmarkStart w:id="7155" w:name="_Toc45131969"/>
      <w:bookmarkStart w:id="7156" w:name="_Toc49776254"/>
      <w:bookmarkStart w:id="7157" w:name="_Toc51747174"/>
      <w:bookmarkStart w:id="7158" w:name="_Toc66360741"/>
      <w:bookmarkStart w:id="7159" w:name="_Toc68105246"/>
      <w:bookmarkStart w:id="7160" w:name="_Toc74755876"/>
      <w:bookmarkStart w:id="7161" w:name="_Toc105674751"/>
      <w:bookmarkStart w:id="7162" w:name="_Toc130502807"/>
      <w:bookmarkStart w:id="7163" w:name="_Toc153625594"/>
      <w:bookmarkStart w:id="7164" w:name="_Toc185505827"/>
      <w:r w:rsidRPr="000A0A5F">
        <w:t>5.8.3.</w:t>
      </w:r>
      <w:r w:rsidRPr="000A0A5F">
        <w:rPr>
          <w:rFonts w:hint="eastAsia"/>
        </w:rPr>
        <w:t>2.3</w:t>
      </w:r>
      <w:r w:rsidRPr="000A0A5F">
        <w:t>.2</w:t>
      </w:r>
      <w:r w:rsidRPr="000A0A5F">
        <w:tab/>
        <w:t>Resource definition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65" w:name="_Toc11247643"/>
      <w:bookmarkStart w:id="7166" w:name="_Toc27044782"/>
      <w:bookmarkStart w:id="7167" w:name="_Toc36033824"/>
      <w:bookmarkStart w:id="7168" w:name="_Toc45131970"/>
      <w:bookmarkStart w:id="7169" w:name="_Toc49776255"/>
      <w:bookmarkStart w:id="7170" w:name="_Toc51747175"/>
      <w:bookmarkStart w:id="7171" w:name="_Toc66360742"/>
      <w:bookmarkStart w:id="7172" w:name="_Toc68105247"/>
      <w:bookmarkStart w:id="7173" w:name="_Toc74755877"/>
      <w:bookmarkStart w:id="7174" w:name="_Toc105674752"/>
      <w:bookmarkStart w:id="7175" w:name="_Toc130502808"/>
      <w:bookmarkStart w:id="7176" w:name="_Toc153625595"/>
      <w:bookmarkStart w:id="7177" w:name="_Toc185505828"/>
      <w:r w:rsidRPr="000A0A5F">
        <w:t>5.8.3.2.3.3</w:t>
      </w:r>
      <w:r w:rsidRPr="000A0A5F">
        <w:tab/>
        <w:t>Resource methods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3D0DBCAE" w14:textId="77777777" w:rsidR="00CB0DD7" w:rsidRPr="000A0A5F" w:rsidRDefault="00CB0DD7" w:rsidP="00233139">
      <w:pPr>
        <w:pStyle w:val="H6"/>
      </w:pPr>
      <w:bookmarkStart w:id="7178" w:name="_Toc11247644"/>
      <w:bookmarkStart w:id="7179" w:name="_Toc27044783"/>
      <w:bookmarkStart w:id="7180" w:name="_Toc36033825"/>
      <w:bookmarkStart w:id="7181" w:name="_Toc45131971"/>
      <w:bookmarkStart w:id="7182" w:name="_Toc49776256"/>
      <w:bookmarkStart w:id="7183" w:name="_Toc51747176"/>
      <w:bookmarkStart w:id="7184" w:name="_Toc66360743"/>
      <w:bookmarkStart w:id="7185" w:name="_Toc68105248"/>
      <w:bookmarkStart w:id="7186" w:name="_Toc74755878"/>
      <w:bookmarkStart w:id="7187" w:name="_Toc105674753"/>
      <w:bookmarkStart w:id="7188" w:name="_Toc130502809"/>
      <w:bookmarkStart w:id="7189" w:name="_Toc153625596"/>
      <w:bookmarkStart w:id="7190" w:name="_Toc185505829"/>
      <w:r w:rsidRPr="000A0A5F">
        <w:t>5.8.3.</w:t>
      </w:r>
      <w:r w:rsidRPr="000A0A5F">
        <w:rPr>
          <w:rFonts w:hint="eastAsia"/>
        </w:rPr>
        <w:t>2</w:t>
      </w:r>
      <w:r w:rsidRPr="000A0A5F">
        <w:t>.3.3.1</w:t>
      </w:r>
      <w:r w:rsidRPr="000A0A5F">
        <w:tab/>
        <w:t>GET</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191" w:name="_Toc11247645"/>
      <w:bookmarkStart w:id="7192" w:name="_Toc27044784"/>
      <w:bookmarkStart w:id="7193" w:name="_Toc36033826"/>
      <w:bookmarkStart w:id="7194" w:name="_Toc45131972"/>
      <w:bookmarkStart w:id="7195" w:name="_Toc49776257"/>
      <w:bookmarkStart w:id="7196" w:name="_Toc51747177"/>
      <w:bookmarkStart w:id="7197" w:name="_Toc66360744"/>
      <w:bookmarkStart w:id="7198" w:name="_Toc68105249"/>
      <w:bookmarkStart w:id="7199" w:name="_Toc74755879"/>
      <w:bookmarkStart w:id="7200" w:name="_Toc105674754"/>
      <w:bookmarkStart w:id="7201" w:name="_Toc130502810"/>
      <w:bookmarkStart w:id="7202" w:name="_Toc153625597"/>
      <w:bookmarkStart w:id="7203" w:name="_Toc185505830"/>
      <w:r w:rsidRPr="000A0A5F">
        <w:t>5.8.3.</w:t>
      </w:r>
      <w:r w:rsidRPr="000A0A5F">
        <w:rPr>
          <w:rFonts w:hint="eastAsia"/>
        </w:rPr>
        <w:t>2</w:t>
      </w:r>
      <w:r w:rsidRPr="000A0A5F">
        <w:t>.3.3.2</w:t>
      </w:r>
      <w:r w:rsidRPr="000A0A5F">
        <w:tab/>
        <w:t>PUT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04" w:name="_Toc11247646"/>
      <w:bookmarkStart w:id="7205" w:name="_Toc27044785"/>
      <w:bookmarkStart w:id="7206" w:name="_Toc36033827"/>
      <w:bookmarkStart w:id="7207" w:name="_Toc45131973"/>
      <w:bookmarkStart w:id="7208" w:name="_Toc49776258"/>
      <w:bookmarkStart w:id="7209" w:name="_Toc51747178"/>
      <w:bookmarkStart w:id="7210" w:name="_Toc66360745"/>
      <w:bookmarkStart w:id="7211" w:name="_Toc68105250"/>
      <w:bookmarkStart w:id="7212" w:name="_Toc74755880"/>
      <w:bookmarkStart w:id="7213" w:name="_Toc105674755"/>
      <w:bookmarkStart w:id="7214" w:name="_Toc130502811"/>
      <w:bookmarkStart w:id="7215" w:name="_Toc153625598"/>
      <w:bookmarkStart w:id="7216" w:name="_Toc185505831"/>
      <w:r w:rsidRPr="000A0A5F">
        <w:t>5.8.3.</w:t>
      </w:r>
      <w:r w:rsidRPr="000A0A5F">
        <w:rPr>
          <w:rFonts w:hint="eastAsia"/>
        </w:rPr>
        <w:t>2</w:t>
      </w:r>
      <w:r w:rsidRPr="000A0A5F">
        <w:t>.3.3.3</w:t>
      </w:r>
      <w:r w:rsidRPr="000A0A5F">
        <w:tab/>
        <w:t>PATCH</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17" w:name="_Toc11247647"/>
      <w:bookmarkStart w:id="7218" w:name="_Toc27044786"/>
      <w:bookmarkStart w:id="7219" w:name="_Toc36033828"/>
      <w:bookmarkStart w:id="7220" w:name="_Toc45131974"/>
      <w:bookmarkStart w:id="7221" w:name="_Toc49776259"/>
      <w:bookmarkStart w:id="7222" w:name="_Toc51747179"/>
      <w:bookmarkStart w:id="7223" w:name="_Toc66360746"/>
      <w:bookmarkStart w:id="7224" w:name="_Toc68105251"/>
      <w:bookmarkStart w:id="7225" w:name="_Toc74755881"/>
      <w:bookmarkStart w:id="7226" w:name="_Toc105674756"/>
      <w:bookmarkStart w:id="7227" w:name="_Toc130502812"/>
      <w:bookmarkStart w:id="7228" w:name="_Toc153625599"/>
      <w:bookmarkStart w:id="7229" w:name="_Toc185505832"/>
      <w:r w:rsidRPr="000A0A5F">
        <w:t>5.8.3.</w:t>
      </w:r>
      <w:r w:rsidRPr="000A0A5F">
        <w:rPr>
          <w:rFonts w:hint="eastAsia"/>
        </w:rPr>
        <w:t>2</w:t>
      </w:r>
      <w:r w:rsidRPr="000A0A5F">
        <w:t>.3.3.4</w:t>
      </w:r>
      <w:r w:rsidRPr="000A0A5F">
        <w:tab/>
        <w:t>POST</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30" w:name="_Toc11247648"/>
      <w:bookmarkStart w:id="7231" w:name="_Toc27044787"/>
      <w:bookmarkStart w:id="7232" w:name="_Toc36033829"/>
      <w:bookmarkStart w:id="7233" w:name="_Toc45131975"/>
      <w:bookmarkStart w:id="7234" w:name="_Toc49776260"/>
      <w:bookmarkStart w:id="7235" w:name="_Toc51747180"/>
      <w:bookmarkStart w:id="7236" w:name="_Toc66360747"/>
      <w:bookmarkStart w:id="7237" w:name="_Toc68105252"/>
      <w:bookmarkStart w:id="7238" w:name="_Toc74755882"/>
      <w:bookmarkStart w:id="7239" w:name="_Toc105674757"/>
      <w:bookmarkStart w:id="7240" w:name="_Toc130502813"/>
      <w:bookmarkStart w:id="7241" w:name="_Toc153625600"/>
      <w:bookmarkStart w:id="7242" w:name="_Toc185505833"/>
      <w:r w:rsidRPr="000A0A5F">
        <w:t>5.8.3.</w:t>
      </w:r>
      <w:r w:rsidRPr="000A0A5F">
        <w:rPr>
          <w:rFonts w:hint="eastAsia"/>
        </w:rPr>
        <w:t>2</w:t>
      </w:r>
      <w:r w:rsidRPr="000A0A5F">
        <w:t>.3.3.5</w:t>
      </w:r>
      <w:r w:rsidRPr="000A0A5F">
        <w:tab/>
        <w:t>DELETE</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43" w:name="_Toc11247649"/>
      <w:bookmarkStart w:id="7244" w:name="_Toc27044788"/>
      <w:bookmarkStart w:id="7245" w:name="_Toc36033830"/>
      <w:bookmarkStart w:id="7246" w:name="_Toc45131976"/>
      <w:bookmarkStart w:id="7247" w:name="_Toc49776261"/>
      <w:bookmarkStart w:id="7248" w:name="_Toc51747181"/>
      <w:bookmarkStart w:id="7249" w:name="_Toc66360748"/>
      <w:bookmarkStart w:id="7250" w:name="_Toc68105253"/>
      <w:bookmarkStart w:id="7251" w:name="_Toc74755883"/>
      <w:bookmarkStart w:id="7252" w:name="_Toc105674758"/>
      <w:bookmarkStart w:id="7253" w:name="_Toc130502814"/>
      <w:bookmarkStart w:id="7254" w:name="_Toc153625601"/>
      <w:bookmarkStart w:id="7255" w:name="_Toc185505834"/>
      <w:bookmarkStart w:id="7256" w:name="_Toc222784386"/>
      <w:r w:rsidRPr="000A0A5F">
        <w:t>5.8.3.2.4</w:t>
      </w:r>
      <w:r w:rsidRPr="000A0A5F">
        <w:tab/>
        <w:t>Resource: GMD via MBMS by xMB</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307C1225" w14:textId="77777777" w:rsidR="00CB0DD7" w:rsidRPr="000A0A5F" w:rsidRDefault="00CB0DD7" w:rsidP="00233139">
      <w:pPr>
        <w:pStyle w:val="H6"/>
      </w:pPr>
      <w:bookmarkStart w:id="7257" w:name="_Toc11247650"/>
      <w:bookmarkStart w:id="7258" w:name="_Toc27044789"/>
      <w:bookmarkStart w:id="7259" w:name="_Toc36033831"/>
      <w:bookmarkStart w:id="7260" w:name="_Toc45131977"/>
      <w:bookmarkStart w:id="7261" w:name="_Toc49776262"/>
      <w:bookmarkStart w:id="7262" w:name="_Toc51747182"/>
      <w:bookmarkStart w:id="7263" w:name="_Toc66360749"/>
      <w:bookmarkStart w:id="7264" w:name="_Toc68105254"/>
      <w:bookmarkStart w:id="7265" w:name="_Toc74755884"/>
      <w:bookmarkStart w:id="7266" w:name="_Toc105674759"/>
      <w:bookmarkStart w:id="7267" w:name="_Toc130502815"/>
      <w:bookmarkStart w:id="7268" w:name="_Toc153625602"/>
      <w:bookmarkStart w:id="7269" w:name="_Toc185505835"/>
      <w:r w:rsidRPr="000A0A5F">
        <w:t>5.8.3.2.4.1</w:t>
      </w:r>
      <w:r w:rsidRPr="000A0A5F">
        <w:tab/>
        <w:t>Introduction</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70" w:name="_Toc11247651"/>
      <w:bookmarkStart w:id="7271" w:name="_Toc27044790"/>
      <w:bookmarkStart w:id="7272" w:name="_Toc36033832"/>
      <w:bookmarkStart w:id="7273" w:name="_Toc45131978"/>
      <w:bookmarkStart w:id="7274" w:name="_Toc49776263"/>
      <w:bookmarkStart w:id="7275" w:name="_Toc51747183"/>
      <w:bookmarkStart w:id="7276" w:name="_Toc66360750"/>
      <w:bookmarkStart w:id="7277" w:name="_Toc68105255"/>
      <w:bookmarkStart w:id="7278" w:name="_Toc74755885"/>
      <w:bookmarkStart w:id="7279" w:name="_Toc105674760"/>
      <w:bookmarkStart w:id="7280" w:name="_Toc130502816"/>
      <w:bookmarkStart w:id="7281" w:name="_Toc153625603"/>
      <w:bookmarkStart w:id="7282" w:name="_Toc185505836"/>
      <w:r w:rsidRPr="000A0A5F">
        <w:t>5.8.3.2.4.2</w:t>
      </w:r>
      <w:r w:rsidRPr="000A0A5F">
        <w:tab/>
        <w:t>Resource definition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83" w:name="_Toc11247652"/>
      <w:bookmarkStart w:id="7284" w:name="_Toc27044791"/>
      <w:bookmarkStart w:id="7285" w:name="_Toc36033833"/>
      <w:bookmarkStart w:id="7286" w:name="_Toc45131979"/>
      <w:bookmarkStart w:id="7287" w:name="_Toc49776264"/>
      <w:bookmarkStart w:id="7288" w:name="_Toc51747184"/>
      <w:bookmarkStart w:id="7289" w:name="_Toc66360751"/>
      <w:bookmarkStart w:id="7290" w:name="_Toc68105256"/>
      <w:bookmarkStart w:id="7291" w:name="_Toc74755886"/>
      <w:bookmarkStart w:id="7292" w:name="_Toc105674761"/>
      <w:bookmarkStart w:id="7293" w:name="_Toc130502817"/>
      <w:bookmarkStart w:id="7294" w:name="_Toc153625604"/>
      <w:bookmarkStart w:id="7295" w:name="_Toc185505837"/>
      <w:r w:rsidRPr="000A0A5F">
        <w:t>5.8.3.2.4.3</w:t>
      </w:r>
      <w:r w:rsidRPr="000A0A5F">
        <w:tab/>
        <w:t>Resource methods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1E83892F" w14:textId="77777777" w:rsidR="00CB0DD7" w:rsidRPr="000A0A5F" w:rsidRDefault="00CB0DD7" w:rsidP="00233139">
      <w:pPr>
        <w:pStyle w:val="H6"/>
      </w:pPr>
      <w:bookmarkStart w:id="7296" w:name="_Toc11247653"/>
      <w:bookmarkStart w:id="7297" w:name="_Toc27044792"/>
      <w:bookmarkStart w:id="7298" w:name="_Toc36033834"/>
      <w:bookmarkStart w:id="7299" w:name="_Toc45131980"/>
      <w:bookmarkStart w:id="7300" w:name="_Toc49776265"/>
      <w:bookmarkStart w:id="7301" w:name="_Toc51747185"/>
      <w:bookmarkStart w:id="7302" w:name="_Toc66360752"/>
      <w:bookmarkStart w:id="7303" w:name="_Toc68105257"/>
      <w:bookmarkStart w:id="7304" w:name="_Toc74755887"/>
      <w:bookmarkStart w:id="7305" w:name="_Toc105674762"/>
      <w:bookmarkStart w:id="7306" w:name="_Toc130502818"/>
      <w:bookmarkStart w:id="7307" w:name="_Toc153625605"/>
      <w:bookmarkStart w:id="7308" w:name="_Toc185505838"/>
      <w:r w:rsidRPr="000A0A5F">
        <w:t>5.8.3.2.4.3.1</w:t>
      </w:r>
      <w:r w:rsidRPr="000A0A5F">
        <w:tab/>
        <w:t>GET</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09" w:name="_Toc11247654"/>
      <w:bookmarkStart w:id="7310" w:name="_Toc27044793"/>
      <w:bookmarkStart w:id="7311" w:name="_Toc36033835"/>
      <w:bookmarkStart w:id="7312" w:name="_Toc45131981"/>
      <w:bookmarkStart w:id="7313" w:name="_Toc49776266"/>
      <w:bookmarkStart w:id="7314" w:name="_Toc51747186"/>
      <w:bookmarkStart w:id="7315" w:name="_Toc66360753"/>
      <w:bookmarkStart w:id="7316" w:name="_Toc68105258"/>
      <w:bookmarkStart w:id="7317" w:name="_Toc74755888"/>
      <w:bookmarkStart w:id="7318" w:name="_Toc105674763"/>
      <w:bookmarkStart w:id="7319" w:name="_Toc130502819"/>
      <w:bookmarkStart w:id="7320" w:name="_Toc153625606"/>
      <w:bookmarkStart w:id="7321" w:name="_Toc185505839"/>
      <w:r w:rsidRPr="000A0A5F">
        <w:t>5.8.3.2.4.3.2</w:t>
      </w:r>
      <w:r w:rsidRPr="000A0A5F">
        <w:tab/>
        <w:t>PUT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22" w:name="_Toc11247655"/>
      <w:bookmarkStart w:id="7323" w:name="_Toc27044794"/>
      <w:bookmarkStart w:id="7324" w:name="_Toc36033836"/>
      <w:bookmarkStart w:id="7325" w:name="_Toc45131982"/>
      <w:bookmarkStart w:id="7326" w:name="_Toc49776267"/>
      <w:bookmarkStart w:id="7327" w:name="_Toc51747187"/>
      <w:bookmarkStart w:id="7328" w:name="_Toc66360754"/>
      <w:bookmarkStart w:id="7329" w:name="_Toc68105259"/>
      <w:bookmarkStart w:id="7330" w:name="_Toc74755889"/>
      <w:bookmarkStart w:id="7331" w:name="_Toc105674764"/>
      <w:bookmarkStart w:id="7332" w:name="_Toc130502820"/>
      <w:bookmarkStart w:id="7333" w:name="_Toc153625607"/>
      <w:bookmarkStart w:id="7334" w:name="_Toc185505840"/>
      <w:r w:rsidRPr="000A0A5F">
        <w:t>5.8.3.2.4.3.3</w:t>
      </w:r>
      <w:r w:rsidRPr="000A0A5F">
        <w:tab/>
        <w:t>PATCH</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35" w:name="_Toc11247656"/>
      <w:bookmarkStart w:id="7336" w:name="_Toc27044795"/>
      <w:bookmarkStart w:id="7337" w:name="_Toc36033837"/>
      <w:bookmarkStart w:id="7338" w:name="_Toc45131983"/>
      <w:bookmarkStart w:id="7339" w:name="_Toc49776268"/>
      <w:bookmarkStart w:id="7340" w:name="_Toc51747188"/>
      <w:bookmarkStart w:id="7341" w:name="_Toc66360755"/>
      <w:bookmarkStart w:id="7342" w:name="_Toc68105260"/>
      <w:bookmarkStart w:id="7343" w:name="_Toc74755890"/>
      <w:bookmarkStart w:id="7344" w:name="_Toc105674765"/>
      <w:bookmarkStart w:id="7345" w:name="_Toc130502821"/>
      <w:bookmarkStart w:id="7346" w:name="_Toc153625608"/>
      <w:bookmarkStart w:id="7347" w:name="_Toc185505841"/>
      <w:r w:rsidRPr="000A0A5F">
        <w:t>5.8.3.2.4.3.4</w:t>
      </w:r>
      <w:r w:rsidRPr="000A0A5F">
        <w:tab/>
        <w:t>POST</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48" w:name="_Toc11247657"/>
      <w:bookmarkStart w:id="7349" w:name="_Toc27044796"/>
      <w:bookmarkStart w:id="7350" w:name="_Toc36033838"/>
      <w:bookmarkStart w:id="7351" w:name="_Toc45131984"/>
      <w:bookmarkStart w:id="7352" w:name="_Toc49776269"/>
      <w:bookmarkStart w:id="7353" w:name="_Toc51747189"/>
      <w:bookmarkStart w:id="7354" w:name="_Toc66360756"/>
      <w:bookmarkStart w:id="7355" w:name="_Toc68105261"/>
      <w:bookmarkStart w:id="7356" w:name="_Toc74755891"/>
      <w:bookmarkStart w:id="7357" w:name="_Toc105674766"/>
      <w:bookmarkStart w:id="7358" w:name="_Toc130502822"/>
      <w:bookmarkStart w:id="7359" w:name="_Toc153625609"/>
      <w:bookmarkStart w:id="7360" w:name="_Toc185505842"/>
      <w:r w:rsidRPr="000A0A5F">
        <w:t>5.8.3.2.4.3.5</w:t>
      </w:r>
      <w:r w:rsidRPr="000A0A5F">
        <w:tab/>
        <w:t>DELETE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61" w:name="_Toc11247658"/>
      <w:bookmarkStart w:id="7362" w:name="_Toc27044797"/>
      <w:bookmarkStart w:id="7363" w:name="_Toc36033839"/>
      <w:bookmarkStart w:id="7364" w:name="_Toc45131985"/>
      <w:bookmarkStart w:id="7365" w:name="_Toc49776270"/>
      <w:bookmarkStart w:id="7366" w:name="_Toc51747190"/>
      <w:bookmarkStart w:id="7367" w:name="_Toc66360757"/>
      <w:bookmarkStart w:id="7368" w:name="_Toc68105262"/>
      <w:bookmarkStart w:id="7369" w:name="_Toc74755892"/>
      <w:bookmarkStart w:id="7370" w:name="_Toc105674767"/>
      <w:bookmarkStart w:id="7371" w:name="_Toc130502823"/>
      <w:bookmarkStart w:id="7372" w:name="_Toc153625610"/>
      <w:bookmarkStart w:id="7373" w:name="_Toc185505843"/>
      <w:bookmarkStart w:id="7374" w:name="_Toc222784387"/>
      <w:r w:rsidRPr="000A0A5F">
        <w:t>5.8.3.2.5</w:t>
      </w:r>
      <w:r w:rsidRPr="000A0A5F">
        <w:tab/>
        <w:t>Resource: Individual GMD via MBMS by xMB</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68D5EDB9" w14:textId="77777777" w:rsidR="00CB0DD7" w:rsidRPr="000A0A5F" w:rsidRDefault="00CB0DD7" w:rsidP="00233139">
      <w:pPr>
        <w:pStyle w:val="H6"/>
      </w:pPr>
      <w:bookmarkStart w:id="7375" w:name="_Toc11247659"/>
      <w:bookmarkStart w:id="7376" w:name="_Toc27044798"/>
      <w:bookmarkStart w:id="7377" w:name="_Toc36033840"/>
      <w:bookmarkStart w:id="7378" w:name="_Toc45131986"/>
      <w:bookmarkStart w:id="7379" w:name="_Toc49776271"/>
      <w:bookmarkStart w:id="7380" w:name="_Toc51747191"/>
      <w:bookmarkStart w:id="7381" w:name="_Toc66360758"/>
      <w:bookmarkStart w:id="7382" w:name="_Toc68105263"/>
      <w:bookmarkStart w:id="7383" w:name="_Toc74755893"/>
      <w:bookmarkStart w:id="7384" w:name="_Toc105674768"/>
      <w:bookmarkStart w:id="7385" w:name="_Toc130502824"/>
      <w:bookmarkStart w:id="7386" w:name="_Toc153625611"/>
      <w:bookmarkStart w:id="7387" w:name="_Toc185505844"/>
      <w:r w:rsidRPr="000A0A5F">
        <w:t>5.8.3.</w:t>
      </w:r>
      <w:r w:rsidRPr="000A0A5F">
        <w:rPr>
          <w:rFonts w:hint="eastAsia"/>
        </w:rPr>
        <w:t>2.</w:t>
      </w:r>
      <w:r w:rsidRPr="000A0A5F">
        <w:t>5.1</w:t>
      </w:r>
      <w:r w:rsidRPr="000A0A5F">
        <w:tab/>
        <w:t>Introduction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388" w:name="_Toc11247660"/>
      <w:bookmarkStart w:id="7389" w:name="_Toc27044799"/>
      <w:bookmarkStart w:id="7390" w:name="_Toc36033841"/>
      <w:bookmarkStart w:id="7391" w:name="_Toc45131987"/>
      <w:bookmarkStart w:id="7392" w:name="_Toc49776272"/>
      <w:bookmarkStart w:id="7393" w:name="_Toc51747192"/>
      <w:bookmarkStart w:id="7394" w:name="_Toc66360759"/>
      <w:bookmarkStart w:id="7395" w:name="_Toc68105264"/>
      <w:bookmarkStart w:id="7396" w:name="_Toc74755894"/>
      <w:bookmarkStart w:id="7397" w:name="_Toc105674769"/>
      <w:bookmarkStart w:id="7398" w:name="_Toc130502825"/>
      <w:bookmarkStart w:id="7399" w:name="_Toc153625612"/>
      <w:bookmarkStart w:id="7400" w:name="_Toc185505845"/>
      <w:r w:rsidRPr="000A0A5F">
        <w:t>5.8.3.</w:t>
      </w:r>
      <w:r w:rsidRPr="000A0A5F">
        <w:rPr>
          <w:rFonts w:hint="eastAsia"/>
        </w:rPr>
        <w:t>2.</w:t>
      </w:r>
      <w:r w:rsidRPr="000A0A5F">
        <w:t>5.2</w:t>
      </w:r>
      <w:r w:rsidRPr="000A0A5F">
        <w:tab/>
        <w:t>Resource definition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01" w:name="_Toc11247661"/>
      <w:bookmarkStart w:id="7402" w:name="_Toc27044800"/>
      <w:bookmarkStart w:id="7403" w:name="_Toc36033842"/>
      <w:bookmarkStart w:id="7404" w:name="_Toc45131988"/>
      <w:bookmarkStart w:id="7405" w:name="_Toc49776273"/>
      <w:bookmarkStart w:id="7406" w:name="_Toc51747193"/>
      <w:bookmarkStart w:id="7407" w:name="_Toc66360760"/>
      <w:bookmarkStart w:id="7408" w:name="_Toc68105265"/>
      <w:bookmarkStart w:id="7409" w:name="_Toc74755895"/>
      <w:bookmarkStart w:id="7410" w:name="_Toc105674770"/>
      <w:bookmarkStart w:id="7411" w:name="_Toc130502826"/>
      <w:bookmarkStart w:id="7412" w:name="_Toc153625613"/>
      <w:bookmarkStart w:id="7413" w:name="_Toc185505846"/>
      <w:r w:rsidRPr="000A0A5F">
        <w:t>5.8.3.2.5.3</w:t>
      </w:r>
      <w:r w:rsidRPr="000A0A5F">
        <w:tab/>
        <w:t>Resource methods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70E41F15" w14:textId="77777777" w:rsidR="00CB0DD7" w:rsidRPr="000A0A5F" w:rsidRDefault="00CB0DD7" w:rsidP="00233139">
      <w:pPr>
        <w:pStyle w:val="H6"/>
      </w:pPr>
      <w:bookmarkStart w:id="7414" w:name="_Toc11247662"/>
      <w:bookmarkStart w:id="7415" w:name="_Toc27044801"/>
      <w:bookmarkStart w:id="7416" w:name="_Toc36033843"/>
      <w:bookmarkStart w:id="7417" w:name="_Toc45131989"/>
      <w:bookmarkStart w:id="7418" w:name="_Toc49776274"/>
      <w:bookmarkStart w:id="7419" w:name="_Toc51747194"/>
      <w:bookmarkStart w:id="7420" w:name="_Toc66360761"/>
      <w:bookmarkStart w:id="7421" w:name="_Toc68105266"/>
      <w:bookmarkStart w:id="7422" w:name="_Toc74755896"/>
      <w:bookmarkStart w:id="7423" w:name="_Toc105674771"/>
      <w:bookmarkStart w:id="7424" w:name="_Toc130502827"/>
      <w:bookmarkStart w:id="7425" w:name="_Toc153625614"/>
      <w:bookmarkStart w:id="7426" w:name="_Toc185505847"/>
      <w:r w:rsidRPr="000A0A5F">
        <w:t>5.8.3.</w:t>
      </w:r>
      <w:r w:rsidRPr="000A0A5F">
        <w:rPr>
          <w:rFonts w:hint="eastAsia"/>
        </w:rPr>
        <w:t>2</w:t>
      </w:r>
      <w:r w:rsidRPr="000A0A5F">
        <w:t>.5.3.1</w:t>
      </w:r>
      <w:r w:rsidRPr="000A0A5F">
        <w:tab/>
        <w:t>GET</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27" w:name="_Toc11247663"/>
      <w:bookmarkStart w:id="7428" w:name="_Toc27044802"/>
      <w:bookmarkStart w:id="7429" w:name="_Toc36033844"/>
      <w:bookmarkStart w:id="7430" w:name="_Toc45131990"/>
      <w:bookmarkStart w:id="7431" w:name="_Toc49776275"/>
      <w:bookmarkStart w:id="7432" w:name="_Toc51747195"/>
      <w:bookmarkStart w:id="7433" w:name="_Toc66360762"/>
      <w:bookmarkStart w:id="7434" w:name="_Toc68105267"/>
      <w:bookmarkStart w:id="7435" w:name="_Toc74755897"/>
      <w:bookmarkStart w:id="7436" w:name="_Toc105674772"/>
      <w:bookmarkStart w:id="7437" w:name="_Toc130502828"/>
      <w:bookmarkStart w:id="7438" w:name="_Toc153625615"/>
      <w:bookmarkStart w:id="7439" w:name="_Toc185505848"/>
      <w:r w:rsidRPr="000A0A5F">
        <w:t>5.8.3.</w:t>
      </w:r>
      <w:r w:rsidRPr="000A0A5F">
        <w:rPr>
          <w:rFonts w:hint="eastAsia"/>
        </w:rPr>
        <w:t>2</w:t>
      </w:r>
      <w:r w:rsidRPr="000A0A5F">
        <w:t>.5.3.2</w:t>
      </w:r>
      <w:r w:rsidRPr="000A0A5F">
        <w:tab/>
        <w:t>PUT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40" w:name="_Toc11247664"/>
      <w:bookmarkStart w:id="7441" w:name="_Toc27044803"/>
      <w:bookmarkStart w:id="7442" w:name="_Toc36033845"/>
      <w:bookmarkStart w:id="7443" w:name="_Toc45131991"/>
      <w:bookmarkStart w:id="7444" w:name="_Toc49776276"/>
      <w:bookmarkStart w:id="7445" w:name="_Toc51747196"/>
      <w:bookmarkStart w:id="7446" w:name="_Toc66360763"/>
      <w:bookmarkStart w:id="7447" w:name="_Toc68105268"/>
      <w:bookmarkStart w:id="7448" w:name="_Toc74755898"/>
      <w:bookmarkStart w:id="7449" w:name="_Toc105674773"/>
      <w:bookmarkStart w:id="7450" w:name="_Toc130502829"/>
      <w:bookmarkStart w:id="7451" w:name="_Toc153625616"/>
      <w:bookmarkStart w:id="7452" w:name="_Toc185505849"/>
      <w:r w:rsidRPr="000A0A5F">
        <w:t>5.8.3.</w:t>
      </w:r>
      <w:r w:rsidRPr="000A0A5F">
        <w:rPr>
          <w:rFonts w:hint="eastAsia"/>
        </w:rPr>
        <w:t>2</w:t>
      </w:r>
      <w:r w:rsidRPr="000A0A5F">
        <w:t>.5.3.3</w:t>
      </w:r>
      <w:r w:rsidRPr="000A0A5F">
        <w:tab/>
        <w:t>PATCH</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53" w:name="_Toc11247665"/>
      <w:bookmarkStart w:id="7454" w:name="_Toc27044804"/>
      <w:bookmarkStart w:id="7455" w:name="_Toc36033846"/>
      <w:bookmarkStart w:id="7456" w:name="_Toc45131992"/>
      <w:bookmarkStart w:id="7457" w:name="_Toc49776277"/>
      <w:bookmarkStart w:id="7458" w:name="_Toc51747197"/>
      <w:bookmarkStart w:id="7459" w:name="_Toc66360764"/>
      <w:bookmarkStart w:id="7460" w:name="_Toc68105269"/>
      <w:bookmarkStart w:id="7461" w:name="_Toc74755899"/>
      <w:bookmarkStart w:id="7462" w:name="_Toc105674774"/>
      <w:bookmarkStart w:id="7463" w:name="_Toc130502830"/>
      <w:bookmarkStart w:id="7464" w:name="_Toc153625617"/>
      <w:bookmarkStart w:id="7465" w:name="_Toc185505850"/>
      <w:r w:rsidRPr="000A0A5F">
        <w:t>5.8.3.</w:t>
      </w:r>
      <w:r w:rsidRPr="000A0A5F">
        <w:rPr>
          <w:rFonts w:hint="eastAsia"/>
        </w:rPr>
        <w:t>2</w:t>
      </w:r>
      <w:r w:rsidRPr="000A0A5F">
        <w:t>.5.3.4</w:t>
      </w:r>
      <w:r w:rsidRPr="000A0A5F">
        <w:tab/>
        <w:t>POST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66" w:name="_Toc11247666"/>
      <w:bookmarkStart w:id="7467" w:name="_Toc27044805"/>
      <w:bookmarkStart w:id="7468" w:name="_Toc36033847"/>
      <w:bookmarkStart w:id="7469" w:name="_Toc45131993"/>
      <w:bookmarkStart w:id="7470" w:name="_Toc49776278"/>
      <w:bookmarkStart w:id="7471" w:name="_Toc51747198"/>
      <w:bookmarkStart w:id="7472" w:name="_Toc66360765"/>
      <w:bookmarkStart w:id="7473" w:name="_Toc68105270"/>
      <w:bookmarkStart w:id="7474" w:name="_Toc74755900"/>
      <w:bookmarkStart w:id="7475" w:name="_Toc105674775"/>
      <w:bookmarkStart w:id="7476" w:name="_Toc130502831"/>
      <w:bookmarkStart w:id="7477" w:name="_Toc153625618"/>
      <w:bookmarkStart w:id="7478" w:name="_Toc185505851"/>
      <w:r w:rsidRPr="000A0A5F">
        <w:t>5.8.3.</w:t>
      </w:r>
      <w:r w:rsidRPr="000A0A5F">
        <w:rPr>
          <w:rFonts w:hint="eastAsia"/>
        </w:rPr>
        <w:t>2</w:t>
      </w:r>
      <w:r w:rsidRPr="000A0A5F">
        <w:t>.5.3.5</w:t>
      </w:r>
      <w:r w:rsidRPr="000A0A5F">
        <w:tab/>
        <w:t>DELETE</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79" w:name="_Toc11247667"/>
      <w:bookmarkStart w:id="7480" w:name="_Toc27044806"/>
      <w:bookmarkStart w:id="7481" w:name="_Toc36033848"/>
      <w:bookmarkStart w:id="7482" w:name="_Toc45131994"/>
      <w:bookmarkStart w:id="7483" w:name="_Toc49776279"/>
      <w:bookmarkStart w:id="7484" w:name="_Toc51747199"/>
      <w:bookmarkStart w:id="7485" w:name="_Toc66360766"/>
      <w:bookmarkStart w:id="7486" w:name="_Toc68105271"/>
      <w:bookmarkStart w:id="7487" w:name="_Toc74755901"/>
      <w:bookmarkStart w:id="7488" w:name="_Toc105674776"/>
      <w:bookmarkStart w:id="7489" w:name="_Toc130502832"/>
      <w:bookmarkStart w:id="7490" w:name="_Toc153625619"/>
      <w:bookmarkStart w:id="7491" w:name="_Toc185505852"/>
      <w:bookmarkStart w:id="7492" w:name="_Toc222784388"/>
      <w:r w:rsidRPr="000A0A5F">
        <w:t>5.8.3.2.6</w:t>
      </w:r>
      <w:r w:rsidRPr="000A0A5F">
        <w:tab/>
        <w:t>Void</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F636585" w14:textId="77777777" w:rsidR="00CB0DD7" w:rsidRPr="000A0A5F" w:rsidRDefault="00CB0DD7">
      <w:pPr>
        <w:pStyle w:val="Heading4"/>
      </w:pPr>
      <w:bookmarkStart w:id="7493" w:name="_Toc66360767"/>
      <w:bookmarkStart w:id="7494" w:name="_Toc68105272"/>
      <w:bookmarkStart w:id="7495" w:name="_Toc74755902"/>
      <w:bookmarkStart w:id="7496" w:name="_Toc105674777"/>
      <w:bookmarkStart w:id="7497" w:name="_Toc130502833"/>
      <w:bookmarkStart w:id="7498" w:name="_Toc153625620"/>
      <w:bookmarkStart w:id="7499" w:name="_Toc185505853"/>
      <w:bookmarkStart w:id="7500" w:name="_Toc222784389"/>
      <w:r w:rsidRPr="000A0A5F">
        <w:t>5.8.3.</w:t>
      </w:r>
      <w:r w:rsidR="00790FC9" w:rsidRPr="000A0A5F">
        <w:t>2A</w:t>
      </w:r>
      <w:r w:rsidRPr="000A0A5F">
        <w:tab/>
        <w:t>Notifications</w:t>
      </w:r>
      <w:bookmarkEnd w:id="7493"/>
      <w:bookmarkEnd w:id="7494"/>
      <w:bookmarkEnd w:id="7495"/>
      <w:bookmarkEnd w:id="7496"/>
      <w:bookmarkEnd w:id="7497"/>
      <w:bookmarkEnd w:id="7498"/>
      <w:bookmarkEnd w:id="7499"/>
      <w:bookmarkEnd w:id="7500"/>
    </w:p>
    <w:p w14:paraId="333A8B84" w14:textId="77777777" w:rsidR="00CB0DD7" w:rsidRPr="000A0A5F" w:rsidRDefault="00CB0DD7">
      <w:pPr>
        <w:pStyle w:val="Heading5"/>
      </w:pPr>
      <w:bookmarkStart w:id="7501" w:name="_Toc66360768"/>
      <w:bookmarkStart w:id="7502" w:name="_Toc68105273"/>
      <w:bookmarkStart w:id="7503" w:name="_Toc74755903"/>
      <w:bookmarkStart w:id="7504" w:name="_Toc105674778"/>
      <w:bookmarkStart w:id="7505" w:name="_Toc130502834"/>
      <w:bookmarkStart w:id="7506" w:name="_Toc153625621"/>
      <w:bookmarkStart w:id="7507" w:name="_Toc185505854"/>
      <w:bookmarkStart w:id="7508" w:name="_Toc222784390"/>
      <w:r w:rsidRPr="000A0A5F">
        <w:t>5.8.3.</w:t>
      </w:r>
      <w:r w:rsidR="00790FC9" w:rsidRPr="000A0A5F">
        <w:t>2A</w:t>
      </w:r>
      <w:r w:rsidRPr="000A0A5F">
        <w:t>.1</w:t>
      </w:r>
      <w:r w:rsidRPr="000A0A5F">
        <w:tab/>
        <w:t>General</w:t>
      </w:r>
      <w:bookmarkEnd w:id="7501"/>
      <w:bookmarkEnd w:id="7502"/>
      <w:bookmarkEnd w:id="7503"/>
      <w:bookmarkEnd w:id="7504"/>
      <w:bookmarkEnd w:id="7505"/>
      <w:bookmarkEnd w:id="7506"/>
      <w:bookmarkEnd w:id="7507"/>
      <w:bookmarkEnd w:id="7508"/>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rsidP="000D7688">
            <w:pPr>
              <w:pStyle w:val="TAL"/>
              <w:rPr>
                <w:lang w:val="en-US"/>
              </w:rPr>
            </w:pPr>
            <w:r w:rsidRPr="000D7688">
              <w:rPr>
                <w:rFonts w:hint="eastAsia"/>
              </w:rPr>
              <w:t xml:space="preserve">GMD via MBMS </w:t>
            </w:r>
            <w:r w:rsidRPr="000D7688">
              <w:t xml:space="preserve">by xMB </w:t>
            </w:r>
            <w:r w:rsidRPr="000D7688">
              <w:rPr>
                <w:rFonts w:hint="eastAsia"/>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09" w:name="_Toc66360769"/>
      <w:bookmarkStart w:id="7510" w:name="_Toc68105274"/>
      <w:bookmarkStart w:id="7511" w:name="_Toc74755904"/>
      <w:bookmarkStart w:id="7512" w:name="_Toc105674779"/>
      <w:bookmarkStart w:id="7513" w:name="_Toc130502835"/>
      <w:bookmarkStart w:id="7514" w:name="_Toc153625622"/>
      <w:bookmarkStart w:id="7515" w:name="_Toc185505855"/>
      <w:bookmarkStart w:id="7516" w:name="_Toc222784391"/>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09"/>
      <w:bookmarkEnd w:id="7510"/>
      <w:bookmarkEnd w:id="7511"/>
      <w:bookmarkEnd w:id="7512"/>
      <w:bookmarkEnd w:id="7513"/>
      <w:bookmarkEnd w:id="7514"/>
      <w:bookmarkEnd w:id="7515"/>
      <w:bookmarkEnd w:id="7516"/>
    </w:p>
    <w:p w14:paraId="198E307E" w14:textId="77777777" w:rsidR="00CB0DD7" w:rsidRPr="000A0A5F" w:rsidRDefault="00CB0DD7" w:rsidP="00233139">
      <w:pPr>
        <w:pStyle w:val="H6"/>
        <w:rPr>
          <w:noProof/>
        </w:rPr>
      </w:pPr>
      <w:bookmarkStart w:id="7517" w:name="_Toc66360770"/>
      <w:bookmarkStart w:id="7518" w:name="_Toc68105275"/>
      <w:bookmarkStart w:id="7519" w:name="_Toc74755905"/>
      <w:bookmarkStart w:id="7520" w:name="_Toc105674780"/>
      <w:bookmarkStart w:id="7521" w:name="_Toc130502836"/>
      <w:bookmarkStart w:id="7522" w:name="_Toc153625623"/>
      <w:bookmarkStart w:id="7523" w:name="_Toc185505856"/>
      <w:r w:rsidRPr="000A0A5F">
        <w:t>5.8.3.</w:t>
      </w:r>
      <w:r w:rsidR="00790FC9" w:rsidRPr="000A0A5F">
        <w:t>2A</w:t>
      </w:r>
      <w:r w:rsidRPr="000A0A5F">
        <w:t>.2</w:t>
      </w:r>
      <w:r w:rsidRPr="000A0A5F">
        <w:rPr>
          <w:noProof/>
        </w:rPr>
        <w:t>.1</w:t>
      </w:r>
      <w:r w:rsidRPr="000A0A5F">
        <w:rPr>
          <w:noProof/>
        </w:rPr>
        <w:tab/>
        <w:t>Description</w:t>
      </w:r>
      <w:bookmarkEnd w:id="7517"/>
      <w:bookmarkEnd w:id="7518"/>
      <w:bookmarkEnd w:id="7519"/>
      <w:bookmarkEnd w:id="7520"/>
      <w:bookmarkEnd w:id="7521"/>
      <w:bookmarkEnd w:id="7522"/>
      <w:bookmarkEnd w:id="7523"/>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24" w:name="_Toc66360771"/>
      <w:bookmarkStart w:id="7525" w:name="_Toc68105276"/>
      <w:bookmarkStart w:id="7526" w:name="_Toc74755906"/>
      <w:bookmarkStart w:id="7527" w:name="_Toc105674781"/>
      <w:bookmarkStart w:id="7528" w:name="_Toc130502837"/>
      <w:bookmarkStart w:id="7529" w:name="_Toc153625624"/>
      <w:bookmarkStart w:id="7530" w:name="_Toc185505857"/>
      <w:r w:rsidRPr="000A0A5F">
        <w:t>5.8.3.</w:t>
      </w:r>
      <w:r w:rsidR="00790FC9" w:rsidRPr="000A0A5F">
        <w:t>2A</w:t>
      </w:r>
      <w:r w:rsidRPr="000A0A5F">
        <w:t>.2</w:t>
      </w:r>
      <w:r w:rsidRPr="000A0A5F">
        <w:rPr>
          <w:noProof/>
        </w:rPr>
        <w:t>.2</w:t>
      </w:r>
      <w:r w:rsidRPr="000A0A5F">
        <w:rPr>
          <w:noProof/>
        </w:rPr>
        <w:tab/>
        <w:t>Target URI</w:t>
      </w:r>
      <w:bookmarkEnd w:id="7524"/>
      <w:bookmarkEnd w:id="7525"/>
      <w:bookmarkEnd w:id="7526"/>
      <w:bookmarkEnd w:id="7527"/>
      <w:bookmarkEnd w:id="7528"/>
      <w:bookmarkEnd w:id="7529"/>
      <w:bookmarkEnd w:id="7530"/>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31" w:name="_Toc66360772"/>
      <w:bookmarkStart w:id="7532" w:name="_Toc68105277"/>
      <w:bookmarkStart w:id="7533" w:name="_Toc74755907"/>
      <w:bookmarkStart w:id="7534" w:name="_Toc105674782"/>
      <w:bookmarkStart w:id="7535" w:name="_Toc130502838"/>
      <w:bookmarkStart w:id="7536" w:name="_Toc153625625"/>
      <w:bookmarkStart w:id="7537" w:name="_Toc185505858"/>
      <w:r w:rsidRPr="000A0A5F">
        <w:t>5.8.3.</w:t>
      </w:r>
      <w:r w:rsidR="00790FC9" w:rsidRPr="000A0A5F">
        <w:t>2A</w:t>
      </w:r>
      <w:r w:rsidRPr="000A0A5F">
        <w:t>.2</w:t>
      </w:r>
      <w:r w:rsidRPr="000A0A5F">
        <w:rPr>
          <w:noProof/>
        </w:rPr>
        <w:t>.3</w:t>
      </w:r>
      <w:r w:rsidRPr="000A0A5F">
        <w:rPr>
          <w:noProof/>
        </w:rPr>
        <w:tab/>
        <w:t>Standard Methods</w:t>
      </w:r>
      <w:bookmarkEnd w:id="7531"/>
      <w:bookmarkEnd w:id="7532"/>
      <w:bookmarkEnd w:id="7533"/>
      <w:bookmarkEnd w:id="7534"/>
      <w:bookmarkEnd w:id="7535"/>
      <w:bookmarkEnd w:id="7536"/>
      <w:bookmarkEnd w:id="7537"/>
    </w:p>
    <w:p w14:paraId="3B935F73" w14:textId="77777777" w:rsidR="00CB0DD7" w:rsidRPr="000A0A5F" w:rsidRDefault="00CB0DD7" w:rsidP="00233139">
      <w:pPr>
        <w:pStyle w:val="H6"/>
        <w:rPr>
          <w:noProof/>
        </w:rPr>
      </w:pPr>
      <w:bookmarkStart w:id="7538" w:name="_Toc66360773"/>
      <w:bookmarkStart w:id="7539" w:name="_Toc68105278"/>
      <w:bookmarkStart w:id="7540" w:name="_Toc74755908"/>
      <w:bookmarkStart w:id="7541" w:name="_Toc105674783"/>
      <w:bookmarkStart w:id="7542" w:name="_Toc130502839"/>
      <w:bookmarkStart w:id="7543" w:name="_Toc153625626"/>
      <w:bookmarkStart w:id="7544"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38"/>
      <w:bookmarkEnd w:id="7539"/>
      <w:bookmarkEnd w:id="7540"/>
      <w:bookmarkEnd w:id="7541"/>
      <w:bookmarkEnd w:id="7542"/>
      <w:bookmarkEnd w:id="7543"/>
      <w:bookmarkEnd w:id="7544"/>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45" w:name="_Toc66360774"/>
      <w:bookmarkStart w:id="7546" w:name="_Toc68105279"/>
      <w:bookmarkStart w:id="7547" w:name="_Toc74755909"/>
      <w:bookmarkStart w:id="7548" w:name="_Toc105674784"/>
      <w:bookmarkStart w:id="7549" w:name="_Toc130502840"/>
      <w:bookmarkStart w:id="7550" w:name="_Toc153625627"/>
      <w:bookmarkStart w:id="7551" w:name="_Toc185505860"/>
      <w:r w:rsidRPr="000A0A5F">
        <w:t>5.8.3.2a.2.3</w:t>
      </w:r>
      <w:r w:rsidRPr="000A0A5F">
        <w:rPr>
          <w:noProof/>
        </w:rPr>
        <w:t>.2</w:t>
      </w:r>
      <w:r w:rsidRPr="000A0A5F">
        <w:rPr>
          <w:noProof/>
        </w:rPr>
        <w:tab/>
      </w:r>
      <w:r w:rsidRPr="000A0A5F">
        <w:t>Notification via Websocket</w:t>
      </w:r>
      <w:bookmarkEnd w:id="7545"/>
      <w:bookmarkEnd w:id="7546"/>
      <w:bookmarkEnd w:id="7547"/>
      <w:bookmarkEnd w:id="7548"/>
      <w:bookmarkEnd w:id="7549"/>
      <w:bookmarkEnd w:id="7550"/>
      <w:bookmarkEnd w:id="7551"/>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52" w:name="_Toc11247673"/>
      <w:bookmarkStart w:id="7553" w:name="_Toc27044812"/>
      <w:bookmarkStart w:id="7554" w:name="_Toc36033854"/>
      <w:bookmarkStart w:id="7555" w:name="_Toc45132000"/>
      <w:bookmarkStart w:id="7556" w:name="_Toc49776285"/>
      <w:bookmarkStart w:id="7557" w:name="_Toc51747205"/>
      <w:bookmarkStart w:id="7558" w:name="_Toc66360775"/>
      <w:bookmarkStart w:id="7559" w:name="_Toc68105280"/>
      <w:bookmarkStart w:id="7560" w:name="_Toc74755910"/>
      <w:bookmarkStart w:id="7561" w:name="_Toc105674785"/>
      <w:bookmarkStart w:id="7562" w:name="_Toc130502841"/>
      <w:bookmarkStart w:id="7563" w:name="_Toc153625628"/>
      <w:bookmarkStart w:id="7564" w:name="_Toc185505861"/>
      <w:bookmarkStart w:id="7565" w:name="_Toc222784392"/>
      <w:r w:rsidRPr="000A0A5F">
        <w:t>5.8.3.3</w:t>
      </w:r>
      <w:r w:rsidRPr="000A0A5F">
        <w:tab/>
        <w:t>Used Features</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66" w:name="_Toc130502842"/>
      <w:bookmarkStart w:id="7567" w:name="_Toc153625629"/>
      <w:bookmarkStart w:id="7568" w:name="_Toc185505862"/>
      <w:bookmarkStart w:id="7569" w:name="_Toc222784393"/>
      <w:r w:rsidRPr="000A0A5F">
        <w:t>5.8.3.4</w:t>
      </w:r>
      <w:r w:rsidRPr="000A0A5F">
        <w:tab/>
        <w:t>Error handling</w:t>
      </w:r>
      <w:bookmarkEnd w:id="7566"/>
      <w:bookmarkEnd w:id="7567"/>
      <w:bookmarkEnd w:id="7568"/>
      <w:bookmarkEnd w:id="7569"/>
    </w:p>
    <w:p w14:paraId="09715D9D" w14:textId="77777777" w:rsidR="005248FF" w:rsidRPr="000A0A5F" w:rsidRDefault="005248FF" w:rsidP="005248FF">
      <w:pPr>
        <w:pStyle w:val="Heading5"/>
      </w:pPr>
      <w:bookmarkStart w:id="7570" w:name="_Toc130502843"/>
      <w:bookmarkStart w:id="7571" w:name="_Toc153625630"/>
      <w:bookmarkStart w:id="7572" w:name="_Toc185505863"/>
      <w:bookmarkStart w:id="7573" w:name="_Toc222784394"/>
      <w:r w:rsidRPr="000A0A5F">
        <w:t>5.8.3.4.1</w:t>
      </w:r>
      <w:r w:rsidRPr="000A0A5F">
        <w:tab/>
        <w:t>General</w:t>
      </w:r>
      <w:bookmarkEnd w:id="7570"/>
      <w:bookmarkEnd w:id="7571"/>
      <w:bookmarkEnd w:id="7572"/>
      <w:bookmarkEnd w:id="7573"/>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74" w:name="_Toc130502844"/>
      <w:bookmarkStart w:id="7575" w:name="_Toc153625631"/>
      <w:bookmarkStart w:id="7576" w:name="_Toc185505864"/>
      <w:bookmarkStart w:id="7577" w:name="_Toc222784395"/>
      <w:r w:rsidRPr="000A0A5F">
        <w:t>5.8.3.4.2</w:t>
      </w:r>
      <w:r w:rsidRPr="000A0A5F">
        <w:tab/>
        <w:t>Protocol Errors</w:t>
      </w:r>
      <w:bookmarkEnd w:id="7574"/>
      <w:bookmarkEnd w:id="7575"/>
      <w:bookmarkEnd w:id="7576"/>
      <w:bookmarkEnd w:id="7577"/>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78" w:name="_Toc130502845"/>
      <w:bookmarkStart w:id="7579" w:name="_Toc153625632"/>
      <w:bookmarkStart w:id="7580" w:name="_Toc185505865"/>
      <w:bookmarkStart w:id="7581" w:name="_Toc222784396"/>
      <w:r w:rsidRPr="000A0A5F">
        <w:t>5.8.3.4.3</w:t>
      </w:r>
      <w:r w:rsidRPr="000A0A5F">
        <w:tab/>
        <w:t>Application Errors</w:t>
      </w:r>
      <w:bookmarkEnd w:id="7578"/>
      <w:bookmarkEnd w:id="7579"/>
      <w:bookmarkEnd w:id="7580"/>
      <w:bookmarkEnd w:id="7581"/>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82" w:name="_Toc11247674"/>
      <w:bookmarkStart w:id="7583" w:name="_Toc27044813"/>
      <w:bookmarkStart w:id="7584" w:name="_Toc36033855"/>
      <w:bookmarkStart w:id="7585" w:name="_Toc45132001"/>
      <w:bookmarkStart w:id="7586" w:name="_Toc49776286"/>
      <w:bookmarkStart w:id="7587" w:name="_Toc51747206"/>
      <w:bookmarkStart w:id="7588" w:name="_Toc66360776"/>
      <w:bookmarkStart w:id="7589" w:name="_Toc68105281"/>
      <w:bookmarkStart w:id="7590" w:name="_Toc74755911"/>
      <w:bookmarkStart w:id="7591" w:name="_Toc105674786"/>
      <w:bookmarkStart w:id="7592" w:name="_Toc130502846"/>
      <w:bookmarkStart w:id="7593" w:name="_Toc153625633"/>
      <w:bookmarkStart w:id="7594" w:name="_Toc185505866"/>
      <w:bookmarkStart w:id="7595" w:name="_Toc222784397"/>
      <w:r w:rsidRPr="000A0A5F">
        <w:lastRenderedPageBreak/>
        <w:t>5.9</w:t>
      </w:r>
      <w:r w:rsidRPr="000A0A5F">
        <w:tab/>
        <w:t>ReportingNetworkStatus API</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883B32B" w14:textId="77777777" w:rsidR="00CB0DD7" w:rsidRPr="000A0A5F" w:rsidRDefault="00CB0DD7">
      <w:pPr>
        <w:pStyle w:val="Heading3"/>
      </w:pPr>
      <w:bookmarkStart w:id="7596" w:name="_Toc11247675"/>
      <w:bookmarkStart w:id="7597" w:name="_Toc27044814"/>
      <w:bookmarkStart w:id="7598" w:name="_Toc36033856"/>
      <w:bookmarkStart w:id="7599" w:name="_Toc45132002"/>
      <w:bookmarkStart w:id="7600" w:name="_Toc49776287"/>
      <w:bookmarkStart w:id="7601" w:name="_Toc51747207"/>
      <w:bookmarkStart w:id="7602" w:name="_Toc66360777"/>
      <w:bookmarkStart w:id="7603" w:name="_Toc68105282"/>
      <w:bookmarkStart w:id="7604" w:name="_Toc74755912"/>
      <w:bookmarkStart w:id="7605" w:name="_Toc105674787"/>
      <w:bookmarkStart w:id="7606" w:name="_Toc130502847"/>
      <w:bookmarkStart w:id="7607" w:name="_Toc153625634"/>
      <w:bookmarkStart w:id="7608" w:name="_Toc185505867"/>
      <w:bookmarkStart w:id="7609" w:name="_Toc222784398"/>
      <w:r w:rsidRPr="000A0A5F">
        <w:t>5.9.1</w:t>
      </w:r>
      <w:r w:rsidRPr="000A0A5F">
        <w:tab/>
        <w:t>Overview</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10" w:name="_Toc11247676"/>
      <w:bookmarkStart w:id="7611" w:name="_Toc27044815"/>
      <w:bookmarkStart w:id="7612" w:name="_Toc36033857"/>
      <w:bookmarkStart w:id="7613" w:name="_Toc45132003"/>
      <w:bookmarkStart w:id="7614" w:name="_Toc49776288"/>
      <w:bookmarkStart w:id="7615" w:name="_Toc51747208"/>
      <w:bookmarkStart w:id="7616" w:name="_Toc66360778"/>
      <w:bookmarkStart w:id="7617" w:name="_Toc68105283"/>
      <w:bookmarkStart w:id="7618" w:name="_Toc74755913"/>
      <w:bookmarkStart w:id="7619" w:name="_Toc105674788"/>
      <w:bookmarkStart w:id="7620" w:name="_Toc130502848"/>
      <w:bookmarkStart w:id="7621" w:name="_Toc153625635"/>
      <w:bookmarkStart w:id="7622" w:name="_Toc185505868"/>
      <w:bookmarkStart w:id="7623" w:name="_Toc222784399"/>
      <w:r w:rsidRPr="000A0A5F">
        <w:t>5.9.2</w:t>
      </w:r>
      <w:r w:rsidRPr="000A0A5F">
        <w:tab/>
        <w:t>Data model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67004B3E" w14:textId="77777777" w:rsidR="00CB0DD7" w:rsidRPr="000A0A5F" w:rsidRDefault="00CB0DD7">
      <w:pPr>
        <w:pStyle w:val="Heading4"/>
      </w:pPr>
      <w:bookmarkStart w:id="7624" w:name="_Toc11247677"/>
      <w:bookmarkStart w:id="7625" w:name="_Toc27044816"/>
      <w:bookmarkStart w:id="7626" w:name="_Toc36033858"/>
      <w:bookmarkStart w:id="7627" w:name="_Toc45132004"/>
      <w:bookmarkStart w:id="7628" w:name="_Toc49776289"/>
      <w:bookmarkStart w:id="7629" w:name="_Toc51747209"/>
      <w:bookmarkStart w:id="7630" w:name="_Toc66360779"/>
      <w:bookmarkStart w:id="7631" w:name="_Toc68105284"/>
      <w:bookmarkStart w:id="7632" w:name="_Toc74755914"/>
      <w:bookmarkStart w:id="7633" w:name="_Toc105674789"/>
      <w:bookmarkStart w:id="7634" w:name="_Toc130502849"/>
      <w:bookmarkStart w:id="7635" w:name="_Toc153625636"/>
      <w:bookmarkStart w:id="7636" w:name="_Toc185505869"/>
      <w:bookmarkStart w:id="7637" w:name="_Toc222784400"/>
      <w:r w:rsidRPr="000A0A5F">
        <w:t>5.9.2.1</w:t>
      </w:r>
      <w:r w:rsidRPr="000A0A5F">
        <w:tab/>
        <w:t>Resource data types</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11537AF8" w14:textId="77777777" w:rsidR="00CB0DD7" w:rsidRPr="000A0A5F" w:rsidRDefault="00CB0DD7">
      <w:pPr>
        <w:pStyle w:val="Heading5"/>
      </w:pPr>
      <w:bookmarkStart w:id="7638" w:name="_Toc11247678"/>
      <w:bookmarkStart w:id="7639" w:name="_Toc27044817"/>
      <w:bookmarkStart w:id="7640" w:name="_Toc36033859"/>
      <w:bookmarkStart w:id="7641" w:name="_Toc45132005"/>
      <w:bookmarkStart w:id="7642" w:name="_Toc49776290"/>
      <w:bookmarkStart w:id="7643" w:name="_Toc51747210"/>
      <w:bookmarkStart w:id="7644" w:name="_Toc66360780"/>
      <w:bookmarkStart w:id="7645" w:name="_Toc68105285"/>
      <w:bookmarkStart w:id="7646" w:name="_Toc74755915"/>
      <w:bookmarkStart w:id="7647" w:name="_Toc105674790"/>
      <w:bookmarkStart w:id="7648" w:name="_Toc130502850"/>
      <w:bookmarkStart w:id="7649" w:name="_Toc153625637"/>
      <w:bookmarkStart w:id="7650" w:name="_Toc185505870"/>
      <w:bookmarkStart w:id="7651" w:name="_Toc222784401"/>
      <w:r w:rsidRPr="000A0A5F">
        <w:t>5.9.2.1.1</w:t>
      </w:r>
      <w:r w:rsidRPr="000A0A5F">
        <w:tab/>
        <w:t>Introduction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52" w:name="_Toc11247679"/>
      <w:bookmarkStart w:id="7653" w:name="_Toc27044818"/>
      <w:bookmarkStart w:id="7654" w:name="_Toc36033860"/>
      <w:bookmarkStart w:id="7655" w:name="_Toc45132006"/>
      <w:bookmarkStart w:id="7656" w:name="_Toc49776291"/>
      <w:bookmarkStart w:id="7657" w:name="_Toc51747211"/>
      <w:bookmarkStart w:id="7658" w:name="_Toc66360781"/>
      <w:bookmarkStart w:id="7659" w:name="_Toc68105286"/>
      <w:bookmarkStart w:id="7660"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61" w:name="_Toc105674791"/>
      <w:bookmarkStart w:id="7662" w:name="_Toc130502851"/>
      <w:bookmarkStart w:id="7663" w:name="_Toc153625638"/>
      <w:bookmarkStart w:id="7664" w:name="_Toc185505871"/>
      <w:bookmarkStart w:id="7665" w:name="_Toc222784402"/>
      <w:r w:rsidRPr="000A0A5F">
        <w:t>5.9.2.1.2</w:t>
      </w:r>
      <w:r w:rsidRPr="000A0A5F">
        <w:tab/>
        <w:t>Type: NetworkStatusReportingSubscription</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66" w:name="_Toc105674792"/>
      <w:bookmarkStart w:id="7667" w:name="_Toc130502852"/>
      <w:bookmarkStart w:id="7668" w:name="_Toc153625639"/>
      <w:bookmarkStart w:id="7669" w:name="_Toc185505872"/>
      <w:bookmarkStart w:id="7670" w:name="_Toc11247680"/>
      <w:bookmarkStart w:id="7671" w:name="_Toc27044819"/>
      <w:bookmarkStart w:id="7672" w:name="_Toc36033861"/>
      <w:bookmarkStart w:id="7673" w:name="_Toc45132007"/>
      <w:bookmarkStart w:id="7674" w:name="_Toc49776292"/>
      <w:bookmarkStart w:id="7675" w:name="_Toc51747212"/>
      <w:bookmarkStart w:id="7676" w:name="_Toc66360782"/>
      <w:bookmarkStart w:id="7677" w:name="_Toc68105287"/>
      <w:bookmarkStart w:id="7678" w:name="_Toc74755917"/>
      <w:bookmarkStart w:id="7679" w:name="_Toc222784403"/>
      <w:r w:rsidRPr="000A0A5F">
        <w:t>5.9.2.1.</w:t>
      </w:r>
      <w:r w:rsidR="002550F4" w:rsidRPr="000A0A5F">
        <w:t>3</w:t>
      </w:r>
      <w:r w:rsidRPr="000A0A5F">
        <w:tab/>
        <w:t>Type: NetStatusRepSubsPatch</w:t>
      </w:r>
      <w:bookmarkEnd w:id="7666"/>
      <w:bookmarkEnd w:id="7667"/>
      <w:bookmarkEnd w:id="7668"/>
      <w:bookmarkEnd w:id="7669"/>
      <w:bookmarkEnd w:id="7679"/>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80" w:name="_Toc105674793"/>
      <w:bookmarkStart w:id="7681" w:name="_Toc130502853"/>
      <w:bookmarkStart w:id="7682" w:name="_Toc153625640"/>
      <w:bookmarkStart w:id="7683" w:name="_Toc185505873"/>
      <w:bookmarkStart w:id="7684" w:name="_Toc222784404"/>
      <w:r w:rsidRPr="000A0A5F">
        <w:rPr>
          <w:rFonts w:hint="eastAsia"/>
          <w:lang w:eastAsia="ja-JP"/>
        </w:rPr>
        <w:t>5.9.2.2</w:t>
      </w:r>
      <w:r w:rsidRPr="000A0A5F">
        <w:rPr>
          <w:lang w:eastAsia="ja-JP"/>
        </w:rPr>
        <w:tab/>
        <w:t>Notification data types</w:t>
      </w:r>
      <w:bookmarkEnd w:id="7670"/>
      <w:bookmarkEnd w:id="7671"/>
      <w:bookmarkEnd w:id="7672"/>
      <w:bookmarkEnd w:id="7673"/>
      <w:bookmarkEnd w:id="7674"/>
      <w:bookmarkEnd w:id="7675"/>
      <w:bookmarkEnd w:id="7676"/>
      <w:bookmarkEnd w:id="7677"/>
      <w:bookmarkEnd w:id="7678"/>
      <w:bookmarkEnd w:id="7680"/>
      <w:bookmarkEnd w:id="7681"/>
      <w:bookmarkEnd w:id="7682"/>
      <w:bookmarkEnd w:id="7683"/>
      <w:bookmarkEnd w:id="7684"/>
    </w:p>
    <w:p w14:paraId="092B15C1" w14:textId="77777777" w:rsidR="00CB0DD7" w:rsidRPr="000A0A5F" w:rsidRDefault="00CB0DD7">
      <w:pPr>
        <w:pStyle w:val="Heading5"/>
      </w:pPr>
      <w:bookmarkStart w:id="7685" w:name="_Toc11247681"/>
      <w:bookmarkStart w:id="7686" w:name="_Toc27044820"/>
      <w:bookmarkStart w:id="7687" w:name="_Toc36033862"/>
      <w:bookmarkStart w:id="7688" w:name="_Toc45132008"/>
      <w:bookmarkStart w:id="7689" w:name="_Toc49776293"/>
      <w:bookmarkStart w:id="7690" w:name="_Toc51747213"/>
      <w:bookmarkStart w:id="7691" w:name="_Toc66360783"/>
      <w:bookmarkStart w:id="7692" w:name="_Toc68105288"/>
      <w:bookmarkStart w:id="7693" w:name="_Toc74755918"/>
      <w:bookmarkStart w:id="7694" w:name="_Toc105674794"/>
      <w:bookmarkStart w:id="7695" w:name="_Toc130502854"/>
      <w:bookmarkStart w:id="7696" w:name="_Toc153625641"/>
      <w:bookmarkStart w:id="7697" w:name="_Toc185505874"/>
      <w:bookmarkStart w:id="7698" w:name="_Toc222784405"/>
      <w:r w:rsidRPr="000A0A5F">
        <w:t>5.9.2.2.1</w:t>
      </w:r>
      <w:r w:rsidRPr="000A0A5F">
        <w:tab/>
        <w:t>Introduction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699" w:name="_Toc11247682"/>
      <w:bookmarkStart w:id="7700" w:name="_Toc27044821"/>
      <w:bookmarkStart w:id="7701" w:name="_Toc36033863"/>
      <w:bookmarkStart w:id="7702" w:name="_Toc45132009"/>
      <w:bookmarkStart w:id="7703" w:name="_Toc49776294"/>
      <w:bookmarkStart w:id="7704" w:name="_Toc51747214"/>
      <w:bookmarkStart w:id="7705" w:name="_Toc66360784"/>
      <w:bookmarkStart w:id="7706" w:name="_Toc68105289"/>
      <w:bookmarkStart w:id="7707" w:name="_Toc74755919"/>
      <w:bookmarkStart w:id="7708" w:name="_Toc105674795"/>
      <w:bookmarkStart w:id="7709" w:name="_Toc130502855"/>
      <w:bookmarkStart w:id="7710" w:name="_Toc153625642"/>
      <w:bookmarkStart w:id="7711" w:name="_Toc185505875"/>
      <w:bookmarkStart w:id="7712" w:name="_Toc222784406"/>
      <w:r w:rsidRPr="000A0A5F">
        <w:t>5.9.2.2.2</w:t>
      </w:r>
      <w:r w:rsidRPr="000A0A5F">
        <w:tab/>
        <w:t>Type: NetworkStatusReportingNotification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rFonts w:eastAsia="Times New Roman"/>
                <w:b/>
              </w:rPr>
            </w:pPr>
            <w:r w:rsidRPr="000D7688">
              <w:t>subscription</w:t>
            </w:r>
          </w:p>
        </w:tc>
        <w:tc>
          <w:tcPr>
            <w:tcW w:w="1559" w:type="dxa"/>
          </w:tcPr>
          <w:p w14:paraId="64101FD4" w14:textId="77777777" w:rsidR="00CB0DD7" w:rsidRPr="000A0A5F" w:rsidRDefault="00CB0DD7" w:rsidP="000D7688">
            <w:pPr>
              <w:pStyle w:val="TAL"/>
              <w:rPr>
                <w:rFonts w:eastAsia="Times New Roman"/>
                <w:b/>
              </w:rPr>
            </w:pPr>
            <w:r w:rsidRPr="000D7688">
              <w:t>Link</w:t>
            </w:r>
          </w:p>
        </w:tc>
        <w:tc>
          <w:tcPr>
            <w:tcW w:w="1089" w:type="dxa"/>
          </w:tcPr>
          <w:p w14:paraId="59A1FC14" w14:textId="77777777" w:rsidR="00CB0DD7" w:rsidRPr="000A0A5F" w:rsidRDefault="00CB0DD7" w:rsidP="000D7688">
            <w:pPr>
              <w:pStyle w:val="TAL"/>
              <w:rPr>
                <w:rFonts w:eastAsia="Times New Roman"/>
              </w:rPr>
            </w:pPr>
            <w:r w:rsidRPr="000D7688">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13" w:name="_Toc11247683"/>
      <w:bookmarkStart w:id="7714" w:name="_Toc27044822"/>
      <w:bookmarkStart w:id="7715" w:name="_Toc36033864"/>
      <w:bookmarkStart w:id="7716" w:name="_Toc45132010"/>
      <w:bookmarkStart w:id="7717" w:name="_Toc49776295"/>
      <w:bookmarkStart w:id="7718" w:name="_Toc51747215"/>
      <w:bookmarkStart w:id="7719" w:name="_Toc66360785"/>
      <w:bookmarkStart w:id="7720" w:name="_Toc68105290"/>
      <w:bookmarkStart w:id="7721" w:name="_Toc74755920"/>
      <w:bookmarkStart w:id="7722" w:name="_Toc105674796"/>
      <w:bookmarkStart w:id="7723" w:name="_Toc130502856"/>
      <w:bookmarkStart w:id="7724" w:name="_Toc153625643"/>
      <w:bookmarkStart w:id="7725" w:name="_Toc185505876"/>
      <w:bookmarkStart w:id="7726" w:name="_Toc222784407"/>
      <w:r w:rsidRPr="000A0A5F">
        <w:lastRenderedPageBreak/>
        <w:t>5.9.2.3</w:t>
      </w:r>
      <w:r w:rsidRPr="000A0A5F">
        <w:tab/>
        <w:t>Referenced simple data types and enumerations</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70333D3" w14:textId="77777777" w:rsidR="00CB0DD7" w:rsidRPr="000A0A5F" w:rsidRDefault="00CB0DD7">
      <w:pPr>
        <w:pStyle w:val="Heading5"/>
      </w:pPr>
      <w:bookmarkStart w:id="7727" w:name="_Toc11247684"/>
      <w:bookmarkStart w:id="7728" w:name="_Toc27044823"/>
      <w:bookmarkStart w:id="7729" w:name="_Toc36033865"/>
      <w:bookmarkStart w:id="7730" w:name="_Toc45132011"/>
      <w:bookmarkStart w:id="7731" w:name="_Toc49776296"/>
      <w:bookmarkStart w:id="7732" w:name="_Toc51747216"/>
      <w:bookmarkStart w:id="7733" w:name="_Toc66360786"/>
      <w:bookmarkStart w:id="7734" w:name="_Toc68105291"/>
      <w:bookmarkStart w:id="7735" w:name="_Toc74755921"/>
      <w:bookmarkStart w:id="7736" w:name="_Toc105674797"/>
      <w:bookmarkStart w:id="7737" w:name="_Toc130502857"/>
      <w:bookmarkStart w:id="7738" w:name="_Toc153625644"/>
      <w:bookmarkStart w:id="7739" w:name="_Toc185505877"/>
      <w:bookmarkStart w:id="7740" w:name="_Toc222784408"/>
      <w:r w:rsidRPr="000A0A5F">
        <w:t>5.9.2.3.1</w:t>
      </w:r>
      <w:r w:rsidRPr="000A0A5F">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41" w:name="_Toc11247685"/>
      <w:bookmarkStart w:id="7742" w:name="_Toc27044824"/>
      <w:bookmarkStart w:id="7743" w:name="_Toc36033866"/>
      <w:bookmarkStart w:id="7744" w:name="_Toc45132012"/>
      <w:bookmarkStart w:id="7745" w:name="_Toc49776297"/>
      <w:bookmarkStart w:id="7746" w:name="_Toc51747217"/>
      <w:bookmarkStart w:id="7747" w:name="_Toc66360787"/>
      <w:bookmarkStart w:id="7748" w:name="_Toc68105292"/>
      <w:bookmarkStart w:id="7749" w:name="_Toc74755922"/>
      <w:bookmarkStart w:id="7750" w:name="_Toc105674798"/>
      <w:bookmarkStart w:id="7751" w:name="_Toc130502858"/>
      <w:bookmarkStart w:id="7752" w:name="_Toc153625645"/>
      <w:bookmarkStart w:id="7753" w:name="_Toc185505878"/>
      <w:bookmarkStart w:id="7754" w:name="_Toc222784409"/>
      <w:r w:rsidRPr="000A0A5F">
        <w:t>5.9.2.3.2</w:t>
      </w:r>
      <w:r w:rsidRPr="000A0A5F">
        <w:tab/>
        <w:t>Simple data types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55" w:name="_Toc11247686"/>
      <w:bookmarkStart w:id="7756" w:name="_Toc27044825"/>
      <w:bookmarkStart w:id="7757" w:name="_Toc36033867"/>
      <w:bookmarkStart w:id="7758" w:name="_Toc45132013"/>
      <w:bookmarkStart w:id="7759" w:name="_Toc49776298"/>
      <w:bookmarkStart w:id="7760" w:name="_Toc51747218"/>
      <w:bookmarkStart w:id="7761" w:name="_Toc66360788"/>
      <w:bookmarkStart w:id="7762" w:name="_Toc68105293"/>
      <w:bookmarkStart w:id="7763" w:name="_Toc74755923"/>
      <w:bookmarkStart w:id="7764" w:name="_Toc105674799"/>
      <w:bookmarkStart w:id="7765" w:name="_Toc130502859"/>
      <w:bookmarkStart w:id="7766" w:name="_Toc153625646"/>
      <w:bookmarkStart w:id="7767" w:name="_Toc185505879"/>
      <w:bookmarkStart w:id="7768" w:name="_Toc222784410"/>
      <w:r w:rsidRPr="000A0A5F">
        <w:t>5.9.2.3.3</w:t>
      </w:r>
      <w:r w:rsidRPr="000A0A5F">
        <w:tab/>
        <w:t xml:space="preserve">Enumeration: </w:t>
      </w:r>
      <w:r w:rsidRPr="000A0A5F">
        <w:rPr>
          <w:rFonts w:eastAsia="Times New Roman"/>
        </w:rPr>
        <w:t>CongestionType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69" w:name="_Toc11247687"/>
      <w:bookmarkStart w:id="7770" w:name="_Toc27044826"/>
      <w:bookmarkStart w:id="7771" w:name="_Toc36033868"/>
      <w:bookmarkStart w:id="7772" w:name="_Toc45132014"/>
      <w:bookmarkStart w:id="7773" w:name="_Toc49776299"/>
      <w:bookmarkStart w:id="7774" w:name="_Toc51747219"/>
      <w:bookmarkStart w:id="7775" w:name="_Toc66360789"/>
      <w:bookmarkStart w:id="7776" w:name="_Toc68105294"/>
      <w:bookmarkStart w:id="7777" w:name="_Toc74755924"/>
      <w:bookmarkStart w:id="7778" w:name="_Toc105674800"/>
      <w:bookmarkStart w:id="7779" w:name="_Toc130502860"/>
      <w:bookmarkStart w:id="7780" w:name="_Toc153625647"/>
      <w:bookmarkStart w:id="7781" w:name="_Toc185505880"/>
      <w:bookmarkStart w:id="7782" w:name="_Toc222784411"/>
      <w:r w:rsidRPr="000A0A5F">
        <w:t>5.9.3</w:t>
      </w:r>
      <w:r w:rsidRPr="000A0A5F">
        <w:tab/>
        <w:t>Resource structure</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244986B3" w14:textId="77777777" w:rsidR="00CB0DD7" w:rsidRPr="000A0A5F" w:rsidRDefault="00CB0DD7">
      <w:pPr>
        <w:pStyle w:val="Heading4"/>
      </w:pPr>
      <w:bookmarkStart w:id="7783" w:name="_Toc11247688"/>
      <w:bookmarkStart w:id="7784" w:name="_Toc27044827"/>
      <w:bookmarkStart w:id="7785" w:name="_Toc36033869"/>
      <w:bookmarkStart w:id="7786" w:name="_Toc45132015"/>
      <w:bookmarkStart w:id="7787" w:name="_Toc49776300"/>
      <w:bookmarkStart w:id="7788" w:name="_Toc51747220"/>
      <w:bookmarkStart w:id="7789" w:name="_Toc66360790"/>
      <w:bookmarkStart w:id="7790" w:name="_Toc68105295"/>
      <w:bookmarkStart w:id="7791" w:name="_Toc74755925"/>
      <w:bookmarkStart w:id="7792" w:name="_Toc105674801"/>
      <w:bookmarkStart w:id="7793" w:name="_Toc130502861"/>
      <w:bookmarkStart w:id="7794" w:name="_Toc153625648"/>
      <w:bookmarkStart w:id="7795" w:name="_Toc185505881"/>
      <w:bookmarkStart w:id="7796" w:name="_Toc222784412"/>
      <w:r w:rsidRPr="000A0A5F">
        <w:t>5.9.3.1</w:t>
      </w:r>
      <w:r w:rsidRPr="000A0A5F">
        <w:tab/>
        <w:t>General</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797" w:name="_Toc11247689"/>
      <w:bookmarkStart w:id="7798" w:name="_Toc27044828"/>
      <w:bookmarkStart w:id="7799" w:name="_Toc36033870"/>
      <w:bookmarkStart w:id="7800" w:name="_Toc45132016"/>
      <w:bookmarkStart w:id="7801" w:name="_Toc49776301"/>
      <w:bookmarkStart w:id="7802" w:name="_Toc51747221"/>
      <w:bookmarkStart w:id="7803" w:name="_Toc66360791"/>
      <w:bookmarkStart w:id="7804" w:name="_Toc68105296"/>
      <w:bookmarkStart w:id="7805" w:name="_Toc74755926"/>
      <w:bookmarkStart w:id="7806" w:name="_Toc105674802"/>
      <w:bookmarkStart w:id="7807" w:name="_Toc130502862"/>
      <w:bookmarkStart w:id="7808" w:name="_Toc153625649"/>
      <w:bookmarkStart w:id="7809" w:name="_Toc185505882"/>
      <w:bookmarkStart w:id="7810" w:name="_Toc222784413"/>
      <w:r w:rsidRPr="000A0A5F">
        <w:t>5.9.3.2</w:t>
      </w:r>
      <w:r w:rsidRPr="000A0A5F">
        <w:tab/>
        <w:t>Resource: Network Status Reporting Subscriptions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321874C8" w14:textId="77777777" w:rsidR="00CB0DD7" w:rsidRPr="000A0A5F" w:rsidRDefault="00CB0DD7">
      <w:pPr>
        <w:pStyle w:val="Heading5"/>
      </w:pPr>
      <w:bookmarkStart w:id="7811" w:name="_Toc11247690"/>
      <w:bookmarkStart w:id="7812" w:name="_Toc27044829"/>
      <w:bookmarkStart w:id="7813" w:name="_Toc36033871"/>
      <w:bookmarkStart w:id="7814" w:name="_Toc45132017"/>
      <w:bookmarkStart w:id="7815" w:name="_Toc49776302"/>
      <w:bookmarkStart w:id="7816" w:name="_Toc51747222"/>
      <w:bookmarkStart w:id="7817" w:name="_Toc66360792"/>
      <w:bookmarkStart w:id="7818" w:name="_Toc68105297"/>
      <w:bookmarkStart w:id="7819" w:name="_Toc74755927"/>
      <w:bookmarkStart w:id="7820" w:name="_Toc105674803"/>
      <w:bookmarkStart w:id="7821" w:name="_Toc130502863"/>
      <w:bookmarkStart w:id="7822" w:name="_Toc153625650"/>
      <w:bookmarkStart w:id="7823" w:name="_Toc185505883"/>
      <w:bookmarkStart w:id="7824" w:name="_Toc222784414"/>
      <w:r w:rsidRPr="000A0A5F">
        <w:t>5.9.3.2.1</w:t>
      </w:r>
      <w:r w:rsidRPr="000A0A5F">
        <w:tab/>
        <w:t>Introduction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25" w:name="_Toc11247691"/>
      <w:bookmarkStart w:id="7826" w:name="_Toc27044830"/>
      <w:bookmarkStart w:id="7827" w:name="_Toc36033872"/>
      <w:bookmarkStart w:id="7828" w:name="_Toc45132018"/>
      <w:bookmarkStart w:id="7829" w:name="_Toc49776303"/>
      <w:bookmarkStart w:id="7830" w:name="_Toc51747223"/>
      <w:bookmarkStart w:id="7831" w:name="_Toc66360793"/>
      <w:bookmarkStart w:id="7832" w:name="_Toc68105298"/>
      <w:bookmarkStart w:id="7833" w:name="_Toc74755928"/>
      <w:bookmarkStart w:id="7834" w:name="_Toc105674804"/>
      <w:bookmarkStart w:id="7835" w:name="_Toc130502864"/>
      <w:bookmarkStart w:id="7836" w:name="_Toc153625651"/>
      <w:bookmarkStart w:id="7837" w:name="_Toc185505884"/>
      <w:bookmarkStart w:id="7838" w:name="_Toc222784415"/>
      <w:r w:rsidRPr="000A0A5F">
        <w:t>5.9.3.2.2</w:t>
      </w:r>
      <w:r w:rsidRPr="000A0A5F">
        <w:tab/>
        <w:t>Resource definition</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39" w:name="_Toc11247692"/>
      <w:bookmarkStart w:id="7840" w:name="_Toc27044831"/>
      <w:bookmarkStart w:id="7841" w:name="_Toc36033873"/>
      <w:bookmarkStart w:id="7842" w:name="_Toc45132019"/>
      <w:bookmarkStart w:id="7843" w:name="_Toc49776304"/>
      <w:bookmarkStart w:id="7844" w:name="_Toc51747224"/>
      <w:bookmarkStart w:id="7845" w:name="_Toc66360794"/>
      <w:bookmarkStart w:id="7846" w:name="_Toc68105299"/>
      <w:bookmarkStart w:id="7847" w:name="_Toc74755929"/>
      <w:bookmarkStart w:id="7848" w:name="_Toc105674805"/>
      <w:bookmarkStart w:id="7849" w:name="_Toc130502865"/>
      <w:bookmarkStart w:id="7850" w:name="_Toc153625652"/>
      <w:bookmarkStart w:id="7851" w:name="_Toc185505885"/>
      <w:bookmarkStart w:id="7852" w:name="_Toc222784416"/>
      <w:r w:rsidRPr="000A0A5F">
        <w:t>5.9.3.2.3</w:t>
      </w:r>
      <w:r w:rsidRPr="000A0A5F">
        <w:tab/>
        <w:t>Resource methods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7ACE029E" w14:textId="77777777" w:rsidR="00CB0DD7" w:rsidRPr="000A0A5F" w:rsidRDefault="00CB0DD7" w:rsidP="00233139">
      <w:pPr>
        <w:pStyle w:val="H6"/>
      </w:pPr>
      <w:bookmarkStart w:id="7853" w:name="_Toc11247693"/>
      <w:bookmarkStart w:id="7854" w:name="_Toc27044832"/>
      <w:bookmarkStart w:id="7855" w:name="_Toc36033874"/>
      <w:bookmarkStart w:id="7856" w:name="_Toc45132020"/>
      <w:bookmarkStart w:id="7857" w:name="_Toc49776305"/>
      <w:bookmarkStart w:id="7858" w:name="_Toc51747225"/>
      <w:bookmarkStart w:id="7859" w:name="_Toc66360795"/>
      <w:bookmarkStart w:id="7860" w:name="_Toc68105300"/>
      <w:bookmarkStart w:id="7861" w:name="_Toc74755930"/>
      <w:bookmarkStart w:id="7862" w:name="_Toc105674806"/>
      <w:bookmarkStart w:id="7863" w:name="_Toc130502866"/>
      <w:bookmarkStart w:id="7864" w:name="_Toc153625653"/>
      <w:bookmarkStart w:id="7865" w:name="_Toc185505886"/>
      <w:r w:rsidRPr="000A0A5F">
        <w:t>5.9.3.2.3.1</w:t>
      </w:r>
      <w:r w:rsidRPr="000A0A5F">
        <w:tab/>
        <w:t>GET</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66" w:name="_Toc11247694"/>
      <w:bookmarkStart w:id="7867" w:name="_Toc27044833"/>
      <w:bookmarkStart w:id="7868" w:name="_Toc36033875"/>
      <w:bookmarkStart w:id="7869" w:name="_Toc45132021"/>
      <w:bookmarkStart w:id="7870" w:name="_Toc49776306"/>
      <w:bookmarkStart w:id="7871" w:name="_Toc51747226"/>
      <w:bookmarkStart w:id="7872" w:name="_Toc66360796"/>
      <w:bookmarkStart w:id="7873" w:name="_Toc68105301"/>
      <w:bookmarkStart w:id="7874" w:name="_Toc74755931"/>
      <w:bookmarkStart w:id="7875" w:name="_Toc105674807"/>
      <w:bookmarkStart w:id="7876" w:name="_Toc130502867"/>
      <w:bookmarkStart w:id="7877" w:name="_Toc153625654"/>
      <w:bookmarkStart w:id="7878" w:name="_Toc185505887"/>
      <w:r w:rsidRPr="000A0A5F">
        <w:t>5.9.3.2.3.2</w:t>
      </w:r>
      <w:r w:rsidRPr="000A0A5F">
        <w:tab/>
        <w:t>PUT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79" w:name="_Toc11247695"/>
      <w:bookmarkStart w:id="7880" w:name="_Toc27044834"/>
      <w:bookmarkStart w:id="7881" w:name="_Toc36033876"/>
      <w:bookmarkStart w:id="7882" w:name="_Toc45132022"/>
      <w:bookmarkStart w:id="7883" w:name="_Toc49776307"/>
      <w:bookmarkStart w:id="7884" w:name="_Toc51747227"/>
      <w:bookmarkStart w:id="7885" w:name="_Toc66360797"/>
      <w:bookmarkStart w:id="7886" w:name="_Toc68105302"/>
      <w:bookmarkStart w:id="7887" w:name="_Toc74755932"/>
      <w:bookmarkStart w:id="7888" w:name="_Toc105674808"/>
      <w:bookmarkStart w:id="7889" w:name="_Toc130502868"/>
      <w:bookmarkStart w:id="7890" w:name="_Toc153625655"/>
      <w:bookmarkStart w:id="7891" w:name="_Toc185505888"/>
      <w:r w:rsidRPr="000A0A5F">
        <w:t>5.9.3.2.3.3</w:t>
      </w:r>
      <w:r w:rsidRPr="000A0A5F">
        <w:tab/>
        <w:t>PATCH</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892" w:name="_Toc11247696"/>
      <w:bookmarkStart w:id="7893" w:name="_Toc27044835"/>
      <w:bookmarkStart w:id="7894" w:name="_Toc36033877"/>
      <w:bookmarkStart w:id="7895" w:name="_Toc45132023"/>
      <w:bookmarkStart w:id="7896" w:name="_Toc49776308"/>
      <w:bookmarkStart w:id="7897" w:name="_Toc51747228"/>
      <w:bookmarkStart w:id="7898" w:name="_Toc66360798"/>
      <w:bookmarkStart w:id="7899" w:name="_Toc68105303"/>
      <w:bookmarkStart w:id="7900" w:name="_Toc74755933"/>
      <w:bookmarkStart w:id="7901" w:name="_Toc105674809"/>
      <w:bookmarkStart w:id="7902" w:name="_Toc130502869"/>
      <w:bookmarkStart w:id="7903" w:name="_Toc153625656"/>
      <w:bookmarkStart w:id="7904" w:name="_Toc185505889"/>
      <w:r w:rsidRPr="000A0A5F">
        <w:t>5.9.3.2.3.4</w:t>
      </w:r>
      <w:r w:rsidRPr="000A0A5F">
        <w:tab/>
        <w:t>POST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05" w:name="_Toc11247697"/>
      <w:bookmarkStart w:id="7906" w:name="_Toc27044836"/>
      <w:bookmarkStart w:id="7907" w:name="_Toc36033878"/>
      <w:bookmarkStart w:id="7908" w:name="_Toc45132024"/>
      <w:bookmarkStart w:id="7909" w:name="_Toc49776309"/>
      <w:bookmarkStart w:id="7910" w:name="_Toc51747229"/>
      <w:bookmarkStart w:id="7911" w:name="_Toc66360799"/>
      <w:bookmarkStart w:id="7912" w:name="_Toc68105304"/>
      <w:bookmarkStart w:id="7913" w:name="_Toc74755934"/>
      <w:bookmarkStart w:id="7914" w:name="_Toc105674810"/>
      <w:bookmarkStart w:id="7915" w:name="_Toc130502870"/>
      <w:bookmarkStart w:id="7916" w:name="_Toc153625657"/>
      <w:bookmarkStart w:id="7917" w:name="_Toc185505890"/>
      <w:r w:rsidRPr="000A0A5F">
        <w:t>5.9.3.2.3.5</w:t>
      </w:r>
      <w:r w:rsidRPr="000A0A5F">
        <w:tab/>
        <w:t>DELETE</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18" w:name="_Toc11247698"/>
      <w:bookmarkStart w:id="7919" w:name="_Toc27044837"/>
      <w:bookmarkStart w:id="7920" w:name="_Toc36033879"/>
      <w:bookmarkStart w:id="7921" w:name="_Toc45132025"/>
      <w:bookmarkStart w:id="7922" w:name="_Toc49776310"/>
      <w:bookmarkStart w:id="7923" w:name="_Toc51747230"/>
      <w:bookmarkStart w:id="7924" w:name="_Toc66360800"/>
      <w:bookmarkStart w:id="7925" w:name="_Toc68105305"/>
      <w:bookmarkStart w:id="7926" w:name="_Toc74755935"/>
      <w:bookmarkStart w:id="7927" w:name="_Toc105674811"/>
      <w:bookmarkStart w:id="7928" w:name="_Toc130502871"/>
      <w:bookmarkStart w:id="7929" w:name="_Toc153625658"/>
      <w:bookmarkStart w:id="7930" w:name="_Toc185505891"/>
      <w:bookmarkStart w:id="7931" w:name="_Toc222784417"/>
      <w:r w:rsidRPr="000A0A5F">
        <w:t>5.9.3.3</w:t>
      </w:r>
      <w:r w:rsidRPr="000A0A5F">
        <w:tab/>
        <w:t>Resource: Individual Network Status Reporting Subscription</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488197B2" w14:textId="77777777" w:rsidR="00CB0DD7" w:rsidRPr="000A0A5F" w:rsidRDefault="00CB0DD7">
      <w:pPr>
        <w:pStyle w:val="Heading5"/>
      </w:pPr>
      <w:bookmarkStart w:id="7932" w:name="_Toc11247699"/>
      <w:bookmarkStart w:id="7933" w:name="_Toc27044838"/>
      <w:bookmarkStart w:id="7934" w:name="_Toc36033880"/>
      <w:bookmarkStart w:id="7935" w:name="_Toc45132026"/>
      <w:bookmarkStart w:id="7936" w:name="_Toc49776311"/>
      <w:bookmarkStart w:id="7937" w:name="_Toc51747231"/>
      <w:bookmarkStart w:id="7938" w:name="_Toc66360801"/>
      <w:bookmarkStart w:id="7939" w:name="_Toc68105306"/>
      <w:bookmarkStart w:id="7940" w:name="_Toc74755936"/>
      <w:bookmarkStart w:id="7941" w:name="_Toc105674812"/>
      <w:bookmarkStart w:id="7942" w:name="_Toc130502872"/>
      <w:bookmarkStart w:id="7943" w:name="_Toc153625659"/>
      <w:bookmarkStart w:id="7944" w:name="_Toc185505892"/>
      <w:bookmarkStart w:id="7945" w:name="_Toc222784418"/>
      <w:r w:rsidRPr="000A0A5F">
        <w:t>5.9.3.3.1</w:t>
      </w:r>
      <w:r w:rsidRPr="000A0A5F">
        <w:tab/>
        <w:t>Introduction</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46" w:name="_Toc11247700"/>
      <w:bookmarkStart w:id="7947" w:name="_Toc27044839"/>
      <w:bookmarkStart w:id="7948" w:name="_Toc36033881"/>
      <w:bookmarkStart w:id="7949" w:name="_Toc45132027"/>
      <w:bookmarkStart w:id="7950" w:name="_Toc49776312"/>
      <w:bookmarkStart w:id="7951" w:name="_Toc51747232"/>
      <w:bookmarkStart w:id="7952" w:name="_Toc66360802"/>
      <w:bookmarkStart w:id="7953" w:name="_Toc68105307"/>
      <w:bookmarkStart w:id="7954" w:name="_Toc74755937"/>
      <w:bookmarkStart w:id="7955" w:name="_Toc105674813"/>
      <w:bookmarkStart w:id="7956" w:name="_Toc130502873"/>
      <w:bookmarkStart w:id="7957" w:name="_Toc153625660"/>
      <w:bookmarkStart w:id="7958" w:name="_Toc185505893"/>
      <w:bookmarkStart w:id="7959" w:name="_Toc222784419"/>
      <w:r w:rsidRPr="000A0A5F">
        <w:t>5.9.3.3.2</w:t>
      </w:r>
      <w:r w:rsidRPr="000A0A5F">
        <w:tab/>
        <w:t>Resource definition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60" w:name="_Toc11247701"/>
      <w:bookmarkStart w:id="7961" w:name="_Toc27044840"/>
      <w:bookmarkStart w:id="7962" w:name="_Toc36033882"/>
      <w:bookmarkStart w:id="7963" w:name="_Toc45132028"/>
      <w:bookmarkStart w:id="7964" w:name="_Toc49776313"/>
      <w:bookmarkStart w:id="7965" w:name="_Toc51747233"/>
      <w:bookmarkStart w:id="7966" w:name="_Toc66360803"/>
      <w:bookmarkStart w:id="7967" w:name="_Toc68105308"/>
      <w:bookmarkStart w:id="7968" w:name="_Toc74755938"/>
      <w:bookmarkStart w:id="7969" w:name="_Toc105674814"/>
      <w:bookmarkStart w:id="7970" w:name="_Toc130502874"/>
      <w:bookmarkStart w:id="7971" w:name="_Toc153625661"/>
      <w:bookmarkStart w:id="7972" w:name="_Toc185505894"/>
      <w:bookmarkStart w:id="7973" w:name="_Toc222784420"/>
      <w:r w:rsidRPr="000A0A5F">
        <w:t>5.9.3.3.3</w:t>
      </w:r>
      <w:r w:rsidRPr="000A0A5F">
        <w:tab/>
        <w:t>Resource methods</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0DF4392C" w14:textId="77777777" w:rsidR="00CB0DD7" w:rsidRPr="000A0A5F" w:rsidRDefault="00CB0DD7" w:rsidP="00233139">
      <w:pPr>
        <w:pStyle w:val="H6"/>
      </w:pPr>
      <w:bookmarkStart w:id="7974" w:name="_Toc11247702"/>
      <w:bookmarkStart w:id="7975" w:name="_Toc27044841"/>
      <w:bookmarkStart w:id="7976" w:name="_Toc36033883"/>
      <w:bookmarkStart w:id="7977" w:name="_Toc45132029"/>
      <w:bookmarkStart w:id="7978" w:name="_Toc49776314"/>
      <w:bookmarkStart w:id="7979" w:name="_Toc51747234"/>
      <w:bookmarkStart w:id="7980" w:name="_Toc66360804"/>
      <w:bookmarkStart w:id="7981" w:name="_Toc68105309"/>
      <w:bookmarkStart w:id="7982" w:name="_Toc74755939"/>
      <w:bookmarkStart w:id="7983" w:name="_Toc105674815"/>
      <w:bookmarkStart w:id="7984" w:name="_Toc130502875"/>
      <w:bookmarkStart w:id="7985" w:name="_Toc153625662"/>
      <w:bookmarkStart w:id="7986" w:name="_Toc185505895"/>
      <w:r w:rsidRPr="000A0A5F">
        <w:t>5.9.3.3.3.1</w:t>
      </w:r>
      <w:r w:rsidRPr="000A0A5F">
        <w:tab/>
        <w:t>GET</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87" w:name="_Toc11247703"/>
      <w:bookmarkStart w:id="7988" w:name="_Toc27044842"/>
      <w:bookmarkStart w:id="7989" w:name="_Toc36033884"/>
      <w:bookmarkStart w:id="7990" w:name="_Toc45132030"/>
      <w:bookmarkStart w:id="7991" w:name="_Toc49776315"/>
      <w:bookmarkStart w:id="7992" w:name="_Toc51747235"/>
      <w:bookmarkStart w:id="7993" w:name="_Toc66360805"/>
      <w:bookmarkStart w:id="7994" w:name="_Toc68105310"/>
      <w:bookmarkStart w:id="7995" w:name="_Toc74755940"/>
      <w:bookmarkStart w:id="7996" w:name="_Toc105674816"/>
      <w:bookmarkStart w:id="7997" w:name="_Toc130502876"/>
      <w:bookmarkStart w:id="7998" w:name="_Toc153625663"/>
      <w:bookmarkStart w:id="7999" w:name="_Toc185505896"/>
      <w:r w:rsidRPr="000A0A5F">
        <w:t>5.9.3.3.3.2</w:t>
      </w:r>
      <w:r w:rsidRPr="000A0A5F">
        <w:tab/>
        <w:t>PUT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00" w:name="_Toc11247704"/>
      <w:bookmarkStart w:id="8001" w:name="_Toc27044843"/>
      <w:bookmarkStart w:id="8002" w:name="_Toc36033885"/>
      <w:bookmarkStart w:id="8003" w:name="_Toc45132031"/>
      <w:bookmarkStart w:id="8004" w:name="_Toc49776316"/>
      <w:bookmarkStart w:id="8005" w:name="_Toc51747236"/>
      <w:bookmarkStart w:id="8006" w:name="_Toc66360806"/>
      <w:bookmarkStart w:id="8007" w:name="_Toc68105311"/>
      <w:bookmarkStart w:id="8008" w:name="_Toc74755941"/>
      <w:bookmarkStart w:id="8009" w:name="_Toc105674817"/>
      <w:bookmarkStart w:id="8010" w:name="_Toc130502877"/>
      <w:bookmarkStart w:id="8011" w:name="_Toc153625664"/>
      <w:bookmarkStart w:id="8012" w:name="_Toc185505897"/>
      <w:r w:rsidRPr="000A0A5F">
        <w:t>5.9.3.3.3.3</w:t>
      </w:r>
      <w:r w:rsidRPr="000A0A5F">
        <w:tab/>
        <w:t>PATCH</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1E4171CB" w14:textId="77777777" w:rsidR="00517DF6" w:rsidRPr="000A0A5F" w:rsidRDefault="00517DF6" w:rsidP="00517DF6">
      <w:pPr>
        <w:rPr>
          <w:lang w:eastAsia="zh-CN"/>
        </w:rPr>
      </w:pPr>
      <w:bookmarkStart w:id="8013" w:name="_Toc11247705"/>
      <w:bookmarkStart w:id="8014" w:name="_Toc27044844"/>
      <w:bookmarkStart w:id="8015" w:name="_Toc36033886"/>
      <w:bookmarkStart w:id="8016" w:name="_Toc45132032"/>
      <w:bookmarkStart w:id="8017" w:name="_Toc49776317"/>
      <w:bookmarkStart w:id="8018" w:name="_Toc51747237"/>
      <w:bookmarkStart w:id="8019" w:name="_Toc66360807"/>
      <w:bookmarkStart w:id="8020" w:name="_Toc68105312"/>
      <w:bookmarkStart w:id="8021"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22" w:name="_Toc105674818"/>
      <w:bookmarkStart w:id="8023" w:name="_Toc130502878"/>
      <w:bookmarkStart w:id="8024" w:name="_Toc153625665"/>
      <w:bookmarkStart w:id="8025" w:name="_Toc185505898"/>
      <w:r w:rsidRPr="000A0A5F">
        <w:t>5.9.3.3.3.4</w:t>
      </w:r>
      <w:r w:rsidRPr="000A0A5F">
        <w:tab/>
        <w:t>POST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26" w:name="_Toc11247706"/>
      <w:bookmarkStart w:id="8027" w:name="_Toc27044845"/>
      <w:bookmarkStart w:id="8028" w:name="_Toc36033887"/>
      <w:bookmarkStart w:id="8029" w:name="_Toc45132033"/>
      <w:bookmarkStart w:id="8030" w:name="_Toc49776318"/>
      <w:bookmarkStart w:id="8031" w:name="_Toc51747238"/>
      <w:bookmarkStart w:id="8032" w:name="_Toc66360808"/>
      <w:bookmarkStart w:id="8033" w:name="_Toc68105313"/>
      <w:bookmarkStart w:id="8034" w:name="_Toc74755943"/>
      <w:bookmarkStart w:id="8035" w:name="_Toc105674819"/>
      <w:bookmarkStart w:id="8036" w:name="_Toc130502879"/>
      <w:bookmarkStart w:id="8037" w:name="_Toc153625666"/>
      <w:bookmarkStart w:id="8038" w:name="_Toc185505899"/>
      <w:r w:rsidRPr="000A0A5F">
        <w:t>5.9.3.3.3.5</w:t>
      </w:r>
      <w:r w:rsidRPr="000A0A5F">
        <w:tab/>
        <w:t>DELETE</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39" w:name="_Toc11247707"/>
      <w:bookmarkStart w:id="8040" w:name="_Toc27044846"/>
      <w:bookmarkStart w:id="8041" w:name="_Toc36033888"/>
      <w:bookmarkStart w:id="8042" w:name="_Toc45132034"/>
      <w:bookmarkStart w:id="8043" w:name="_Toc49776319"/>
      <w:bookmarkStart w:id="8044" w:name="_Toc51747239"/>
      <w:bookmarkStart w:id="8045" w:name="_Toc66360809"/>
      <w:bookmarkStart w:id="8046" w:name="_Toc68105314"/>
      <w:bookmarkStart w:id="8047" w:name="_Toc74755944"/>
      <w:bookmarkStart w:id="8048" w:name="_Toc105674820"/>
      <w:bookmarkStart w:id="8049" w:name="_Toc130502880"/>
      <w:bookmarkStart w:id="8050" w:name="_Toc153625667"/>
      <w:bookmarkStart w:id="8051" w:name="_Toc185505900"/>
      <w:bookmarkStart w:id="8052" w:name="_Toc222784421"/>
      <w:r w:rsidRPr="000A0A5F">
        <w:t>5.9.3.4</w:t>
      </w:r>
      <w:r w:rsidRPr="000A0A5F">
        <w:tab/>
        <w:t>Void</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58CADCBD" w14:textId="77777777" w:rsidR="00CB0DD7" w:rsidRPr="000A0A5F" w:rsidRDefault="00CB0DD7">
      <w:pPr>
        <w:pStyle w:val="Heading3"/>
      </w:pPr>
      <w:bookmarkStart w:id="8053" w:name="_Toc66360810"/>
      <w:bookmarkStart w:id="8054" w:name="_Toc68105315"/>
      <w:bookmarkStart w:id="8055" w:name="_Toc74755945"/>
      <w:bookmarkStart w:id="8056" w:name="_Toc105674821"/>
      <w:bookmarkStart w:id="8057" w:name="_Toc130502881"/>
      <w:bookmarkStart w:id="8058" w:name="_Toc153625668"/>
      <w:bookmarkStart w:id="8059" w:name="_Toc185505901"/>
      <w:bookmarkStart w:id="8060" w:name="_Toc222784422"/>
      <w:r w:rsidRPr="000A0A5F">
        <w:t>5.9.</w:t>
      </w:r>
      <w:r w:rsidR="00790FC9" w:rsidRPr="000A0A5F">
        <w:t>3A</w:t>
      </w:r>
      <w:r w:rsidRPr="000A0A5F">
        <w:tab/>
        <w:t>Notifications</w:t>
      </w:r>
      <w:bookmarkEnd w:id="8053"/>
      <w:bookmarkEnd w:id="8054"/>
      <w:bookmarkEnd w:id="8055"/>
      <w:bookmarkEnd w:id="8056"/>
      <w:bookmarkEnd w:id="8057"/>
      <w:bookmarkEnd w:id="8058"/>
      <w:bookmarkEnd w:id="8059"/>
      <w:bookmarkEnd w:id="8060"/>
    </w:p>
    <w:p w14:paraId="798332DF" w14:textId="77777777" w:rsidR="00CB0DD7" w:rsidRPr="000A0A5F" w:rsidRDefault="00CB0DD7">
      <w:pPr>
        <w:pStyle w:val="Heading4"/>
      </w:pPr>
      <w:bookmarkStart w:id="8061" w:name="_Toc66360811"/>
      <w:bookmarkStart w:id="8062" w:name="_Toc68105316"/>
      <w:bookmarkStart w:id="8063" w:name="_Toc74755946"/>
      <w:bookmarkStart w:id="8064" w:name="_Toc105674822"/>
      <w:bookmarkStart w:id="8065" w:name="_Toc130502882"/>
      <w:bookmarkStart w:id="8066" w:name="_Toc153625669"/>
      <w:bookmarkStart w:id="8067" w:name="_Toc185505902"/>
      <w:bookmarkStart w:id="8068" w:name="_Toc222784423"/>
      <w:r w:rsidRPr="000A0A5F">
        <w:t>5.9.</w:t>
      </w:r>
      <w:r w:rsidR="00790FC9" w:rsidRPr="000A0A5F">
        <w:t>3A</w:t>
      </w:r>
      <w:r w:rsidRPr="000A0A5F">
        <w:t>.1</w:t>
      </w:r>
      <w:r w:rsidRPr="000A0A5F">
        <w:tab/>
        <w:t>General</w:t>
      </w:r>
      <w:bookmarkEnd w:id="8061"/>
      <w:bookmarkEnd w:id="8062"/>
      <w:bookmarkEnd w:id="8063"/>
      <w:bookmarkEnd w:id="8064"/>
      <w:bookmarkEnd w:id="8065"/>
      <w:bookmarkEnd w:id="8066"/>
      <w:bookmarkEnd w:id="8067"/>
      <w:bookmarkEnd w:id="8068"/>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rsidP="000D7688">
            <w:pPr>
              <w:pStyle w:val="TAL"/>
              <w:rPr>
                <w:lang w:val="en-US"/>
              </w:rPr>
            </w:pPr>
            <w:r w:rsidRPr="000D7688">
              <w:rPr>
                <w:rFonts w:hint="eastAsia"/>
              </w:rPr>
              <w:t xml:space="preserve">Network Status </w:t>
            </w:r>
            <w:r w:rsidRPr="000D7688">
              <w:t xml:space="preserve">Reporting </w:t>
            </w:r>
            <w:r w:rsidRPr="000D7688">
              <w:rPr>
                <w:rFonts w:hint="eastAsia"/>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69" w:name="_Toc66360812"/>
      <w:bookmarkStart w:id="8070" w:name="_Toc68105317"/>
      <w:bookmarkStart w:id="8071" w:name="_Toc74755947"/>
      <w:bookmarkStart w:id="8072" w:name="_Toc105674823"/>
      <w:bookmarkStart w:id="8073" w:name="_Toc130502883"/>
      <w:bookmarkStart w:id="8074" w:name="_Toc153625670"/>
      <w:bookmarkStart w:id="8075" w:name="_Toc185505903"/>
      <w:bookmarkStart w:id="8076" w:name="_Toc222784424"/>
      <w:r w:rsidRPr="000A0A5F">
        <w:lastRenderedPageBreak/>
        <w:t>5.9.</w:t>
      </w:r>
      <w:r w:rsidR="00790FC9" w:rsidRPr="000A0A5F">
        <w:t>3A</w:t>
      </w:r>
      <w:r w:rsidRPr="000A0A5F">
        <w:t>.2</w:t>
      </w:r>
      <w:r w:rsidRPr="000A0A5F">
        <w:tab/>
        <w:t>Network Status Reporting Notification</w:t>
      </w:r>
      <w:bookmarkEnd w:id="8069"/>
      <w:bookmarkEnd w:id="8070"/>
      <w:bookmarkEnd w:id="8071"/>
      <w:bookmarkEnd w:id="8072"/>
      <w:bookmarkEnd w:id="8073"/>
      <w:bookmarkEnd w:id="8074"/>
      <w:bookmarkEnd w:id="8075"/>
      <w:bookmarkEnd w:id="8076"/>
    </w:p>
    <w:p w14:paraId="55A4E7FC" w14:textId="77777777" w:rsidR="00CB0DD7" w:rsidRPr="000A0A5F" w:rsidRDefault="00CB0DD7">
      <w:pPr>
        <w:pStyle w:val="Heading5"/>
        <w:rPr>
          <w:noProof/>
        </w:rPr>
      </w:pPr>
      <w:bookmarkStart w:id="8077" w:name="_Toc66360813"/>
      <w:bookmarkStart w:id="8078" w:name="_Toc68105318"/>
      <w:bookmarkStart w:id="8079" w:name="_Toc74755948"/>
      <w:bookmarkStart w:id="8080" w:name="_Toc105674824"/>
      <w:bookmarkStart w:id="8081" w:name="_Toc130502884"/>
      <w:bookmarkStart w:id="8082" w:name="_Toc153625671"/>
      <w:bookmarkStart w:id="8083" w:name="_Toc185505904"/>
      <w:bookmarkStart w:id="8084" w:name="_Toc222784425"/>
      <w:r w:rsidRPr="000A0A5F">
        <w:t>5.9.</w:t>
      </w:r>
      <w:r w:rsidR="00790FC9" w:rsidRPr="000A0A5F">
        <w:t>3A</w:t>
      </w:r>
      <w:r w:rsidRPr="000A0A5F">
        <w:t>.2</w:t>
      </w:r>
      <w:r w:rsidRPr="000A0A5F">
        <w:rPr>
          <w:noProof/>
        </w:rPr>
        <w:t>.1</w:t>
      </w:r>
      <w:r w:rsidRPr="000A0A5F">
        <w:rPr>
          <w:noProof/>
        </w:rPr>
        <w:tab/>
        <w:t>Description</w:t>
      </w:r>
      <w:bookmarkEnd w:id="8077"/>
      <w:bookmarkEnd w:id="8078"/>
      <w:bookmarkEnd w:id="8079"/>
      <w:bookmarkEnd w:id="8080"/>
      <w:bookmarkEnd w:id="8081"/>
      <w:bookmarkEnd w:id="8082"/>
      <w:bookmarkEnd w:id="8083"/>
      <w:bookmarkEnd w:id="8084"/>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85" w:name="_Toc66360814"/>
      <w:bookmarkStart w:id="8086" w:name="_Toc68105319"/>
      <w:bookmarkStart w:id="8087" w:name="_Toc74755949"/>
      <w:bookmarkStart w:id="8088" w:name="_Toc105674825"/>
      <w:bookmarkStart w:id="8089" w:name="_Toc130502885"/>
      <w:bookmarkStart w:id="8090" w:name="_Toc153625672"/>
      <w:bookmarkStart w:id="8091" w:name="_Toc185505905"/>
      <w:bookmarkStart w:id="8092" w:name="_Toc222784426"/>
      <w:r w:rsidRPr="000A0A5F">
        <w:t>5.9.</w:t>
      </w:r>
      <w:r w:rsidR="00790FC9" w:rsidRPr="000A0A5F">
        <w:t>3A</w:t>
      </w:r>
      <w:r w:rsidRPr="000A0A5F">
        <w:t>.2</w:t>
      </w:r>
      <w:r w:rsidRPr="000A0A5F">
        <w:rPr>
          <w:noProof/>
        </w:rPr>
        <w:t>.2</w:t>
      </w:r>
      <w:r w:rsidRPr="000A0A5F">
        <w:rPr>
          <w:noProof/>
        </w:rPr>
        <w:tab/>
        <w:t>Target URI</w:t>
      </w:r>
      <w:bookmarkEnd w:id="8085"/>
      <w:bookmarkEnd w:id="8086"/>
      <w:bookmarkEnd w:id="8087"/>
      <w:bookmarkEnd w:id="8088"/>
      <w:bookmarkEnd w:id="8089"/>
      <w:bookmarkEnd w:id="8090"/>
      <w:bookmarkEnd w:id="8091"/>
      <w:bookmarkEnd w:id="8092"/>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093" w:name="_Toc66360815"/>
      <w:bookmarkStart w:id="8094" w:name="_Toc68105320"/>
      <w:bookmarkStart w:id="8095" w:name="_Toc74755950"/>
      <w:bookmarkStart w:id="8096" w:name="_Toc105674826"/>
      <w:bookmarkStart w:id="8097" w:name="_Toc130502886"/>
      <w:bookmarkStart w:id="8098" w:name="_Toc153625673"/>
      <w:bookmarkStart w:id="8099" w:name="_Toc185505906"/>
      <w:bookmarkStart w:id="8100" w:name="_Toc222784427"/>
      <w:r w:rsidRPr="000A0A5F">
        <w:t>5.9.</w:t>
      </w:r>
      <w:r w:rsidR="00790FC9" w:rsidRPr="000A0A5F">
        <w:t>3A</w:t>
      </w:r>
      <w:r w:rsidRPr="000A0A5F">
        <w:t>.2</w:t>
      </w:r>
      <w:r w:rsidRPr="000A0A5F">
        <w:rPr>
          <w:noProof/>
        </w:rPr>
        <w:t>.3</w:t>
      </w:r>
      <w:r w:rsidRPr="000A0A5F">
        <w:rPr>
          <w:noProof/>
        </w:rPr>
        <w:tab/>
        <w:t>Standard Methods</w:t>
      </w:r>
      <w:bookmarkEnd w:id="8093"/>
      <w:bookmarkEnd w:id="8094"/>
      <w:bookmarkEnd w:id="8095"/>
      <w:bookmarkEnd w:id="8096"/>
      <w:bookmarkEnd w:id="8097"/>
      <w:bookmarkEnd w:id="8098"/>
      <w:bookmarkEnd w:id="8099"/>
      <w:bookmarkEnd w:id="8100"/>
    </w:p>
    <w:p w14:paraId="229ED933" w14:textId="77777777" w:rsidR="00CB0DD7" w:rsidRPr="000A0A5F" w:rsidRDefault="00CB0DD7" w:rsidP="00233139">
      <w:pPr>
        <w:pStyle w:val="H6"/>
        <w:rPr>
          <w:noProof/>
        </w:rPr>
      </w:pPr>
      <w:bookmarkStart w:id="8101" w:name="_Toc66360816"/>
      <w:bookmarkStart w:id="8102" w:name="_Toc68105321"/>
      <w:bookmarkStart w:id="8103" w:name="_Toc74755951"/>
      <w:bookmarkStart w:id="8104" w:name="_Toc105674827"/>
      <w:bookmarkStart w:id="8105" w:name="_Toc130502887"/>
      <w:bookmarkStart w:id="8106" w:name="_Toc153625674"/>
      <w:bookmarkStart w:id="8107"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01"/>
      <w:bookmarkEnd w:id="8102"/>
      <w:bookmarkEnd w:id="8103"/>
      <w:bookmarkEnd w:id="8104"/>
      <w:bookmarkEnd w:id="8105"/>
      <w:bookmarkEnd w:id="8106"/>
      <w:bookmarkEnd w:id="8107"/>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08" w:name="_Toc66360817"/>
      <w:bookmarkStart w:id="8109" w:name="_Toc68105322"/>
      <w:bookmarkStart w:id="8110" w:name="_Toc74755952"/>
      <w:bookmarkStart w:id="8111" w:name="_Toc105674828"/>
      <w:bookmarkStart w:id="8112" w:name="_Toc130502888"/>
      <w:bookmarkStart w:id="8113" w:name="_Toc153625675"/>
      <w:bookmarkStart w:id="8114" w:name="_Toc185505908"/>
      <w:r w:rsidRPr="000A0A5F">
        <w:t>5.9.</w:t>
      </w:r>
      <w:r w:rsidR="00790FC9" w:rsidRPr="000A0A5F">
        <w:t>3A</w:t>
      </w:r>
      <w:r w:rsidRPr="000A0A5F">
        <w:t>.2.3</w:t>
      </w:r>
      <w:r w:rsidRPr="000A0A5F">
        <w:rPr>
          <w:noProof/>
        </w:rPr>
        <w:t>.2</w:t>
      </w:r>
      <w:r w:rsidRPr="000A0A5F">
        <w:rPr>
          <w:noProof/>
        </w:rPr>
        <w:tab/>
      </w:r>
      <w:r w:rsidRPr="000A0A5F">
        <w:t>Notification via Websocket</w:t>
      </w:r>
      <w:bookmarkEnd w:id="8108"/>
      <w:bookmarkEnd w:id="8109"/>
      <w:bookmarkEnd w:id="8110"/>
      <w:bookmarkEnd w:id="8111"/>
      <w:bookmarkEnd w:id="8112"/>
      <w:bookmarkEnd w:id="8113"/>
      <w:bookmarkEnd w:id="8114"/>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15" w:name="_Toc11247713"/>
      <w:bookmarkStart w:id="8116" w:name="_Toc27044852"/>
      <w:bookmarkStart w:id="8117" w:name="_Toc36033894"/>
      <w:bookmarkStart w:id="8118" w:name="_Toc45132040"/>
      <w:bookmarkStart w:id="8119" w:name="_Toc49776325"/>
      <w:bookmarkStart w:id="8120" w:name="_Toc51747245"/>
      <w:bookmarkStart w:id="8121" w:name="_Toc66360818"/>
      <w:bookmarkStart w:id="8122" w:name="_Toc68105323"/>
      <w:bookmarkStart w:id="8123" w:name="_Toc74755953"/>
      <w:bookmarkStart w:id="8124" w:name="_Toc105674829"/>
      <w:bookmarkStart w:id="8125" w:name="_Toc130502889"/>
      <w:bookmarkStart w:id="8126" w:name="_Toc153625676"/>
      <w:bookmarkStart w:id="8127" w:name="_Toc185505909"/>
      <w:bookmarkStart w:id="8128" w:name="_Toc222784428"/>
      <w:r w:rsidRPr="000A0A5F">
        <w:t>5.9.4</w:t>
      </w:r>
      <w:r w:rsidRPr="000A0A5F">
        <w:tab/>
        <w:t>Used Features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29" w:name="_Toc11247714"/>
      <w:bookmarkStart w:id="8130" w:name="_Toc27044853"/>
      <w:bookmarkStart w:id="8131" w:name="_Toc36033895"/>
      <w:bookmarkStart w:id="8132" w:name="_Toc45132041"/>
      <w:bookmarkStart w:id="8133" w:name="_Toc49776326"/>
      <w:bookmarkStart w:id="8134" w:name="_Toc51747246"/>
      <w:bookmarkStart w:id="8135" w:name="_Toc66360819"/>
      <w:bookmarkStart w:id="8136" w:name="_Toc68105324"/>
      <w:bookmarkStart w:id="8137" w:name="_Toc74755954"/>
      <w:bookmarkStart w:id="8138" w:name="_Toc105674830"/>
      <w:bookmarkStart w:id="8139" w:name="_Toc130502890"/>
      <w:bookmarkStart w:id="8140" w:name="_Toc153625677"/>
      <w:bookmarkStart w:id="8141" w:name="_Toc185505910"/>
      <w:bookmarkStart w:id="8142" w:name="_Toc222784429"/>
      <w:r w:rsidRPr="000A0A5F">
        <w:t>5.9.5</w:t>
      </w:r>
      <w:r w:rsidRPr="000A0A5F">
        <w:tab/>
        <w:t>Error handling</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10748BB" w14:textId="77777777" w:rsidR="00CB0DD7" w:rsidRPr="000A0A5F" w:rsidRDefault="00CB0DD7">
      <w:pPr>
        <w:pStyle w:val="Heading4"/>
      </w:pPr>
      <w:bookmarkStart w:id="8143" w:name="_Toc11247715"/>
      <w:bookmarkStart w:id="8144" w:name="_Toc27044854"/>
      <w:bookmarkStart w:id="8145" w:name="_Toc36033896"/>
      <w:bookmarkStart w:id="8146" w:name="_Toc45132042"/>
      <w:bookmarkStart w:id="8147" w:name="_Toc49776327"/>
      <w:bookmarkStart w:id="8148" w:name="_Toc51747247"/>
      <w:bookmarkStart w:id="8149" w:name="_Toc66360820"/>
      <w:bookmarkStart w:id="8150" w:name="_Toc68105325"/>
      <w:bookmarkStart w:id="8151" w:name="_Toc74755955"/>
      <w:bookmarkStart w:id="8152" w:name="_Toc105674831"/>
      <w:bookmarkStart w:id="8153" w:name="_Toc130502891"/>
      <w:bookmarkStart w:id="8154" w:name="_Toc153625678"/>
      <w:bookmarkStart w:id="8155" w:name="_Toc185505911"/>
      <w:bookmarkStart w:id="8156" w:name="_Toc222784430"/>
      <w:r w:rsidRPr="000A0A5F">
        <w:t>5.9.5.1</w:t>
      </w:r>
      <w:r w:rsidRPr="000A0A5F">
        <w:tab/>
        <w:t>General</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57" w:name="_Toc11247716"/>
      <w:bookmarkStart w:id="8158" w:name="_Toc27044855"/>
      <w:bookmarkStart w:id="8159" w:name="_Toc36033897"/>
      <w:bookmarkStart w:id="8160" w:name="_Toc45132043"/>
      <w:bookmarkStart w:id="8161" w:name="_Toc49776328"/>
      <w:bookmarkStart w:id="8162" w:name="_Toc51747248"/>
      <w:bookmarkStart w:id="8163" w:name="_Toc66360821"/>
      <w:bookmarkStart w:id="8164" w:name="_Toc68105326"/>
      <w:bookmarkStart w:id="8165" w:name="_Toc74755956"/>
      <w:bookmarkStart w:id="8166" w:name="_Toc105674832"/>
      <w:bookmarkStart w:id="8167" w:name="_Toc130502892"/>
      <w:bookmarkStart w:id="8168" w:name="_Toc153625679"/>
      <w:bookmarkStart w:id="8169" w:name="_Toc185505912"/>
      <w:bookmarkStart w:id="8170" w:name="_Toc222784431"/>
      <w:r w:rsidRPr="000A0A5F">
        <w:t>5.9.5.2</w:t>
      </w:r>
      <w:r w:rsidRPr="000A0A5F">
        <w:tab/>
        <w:t>Protocol Errors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71" w:name="_Toc11247717"/>
      <w:bookmarkStart w:id="8172" w:name="_Toc27044856"/>
      <w:bookmarkStart w:id="8173" w:name="_Toc36033898"/>
      <w:bookmarkStart w:id="8174" w:name="_Toc45132044"/>
      <w:bookmarkStart w:id="8175" w:name="_Toc49776329"/>
      <w:bookmarkStart w:id="8176" w:name="_Toc51747249"/>
      <w:bookmarkStart w:id="8177" w:name="_Toc66360822"/>
      <w:bookmarkStart w:id="8178" w:name="_Toc68105327"/>
      <w:bookmarkStart w:id="8179" w:name="_Toc74755957"/>
      <w:bookmarkStart w:id="8180" w:name="_Toc105674833"/>
      <w:bookmarkStart w:id="8181" w:name="_Toc130502893"/>
      <w:bookmarkStart w:id="8182" w:name="_Toc153625680"/>
      <w:bookmarkStart w:id="8183" w:name="_Toc185505913"/>
      <w:bookmarkStart w:id="8184" w:name="_Toc222784432"/>
      <w:r w:rsidRPr="000A0A5F">
        <w:t>5.9.5.3</w:t>
      </w:r>
      <w:r w:rsidRPr="000A0A5F">
        <w:tab/>
        <w:t>Application Errors</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85" w:name="_Toc11247718"/>
      <w:bookmarkStart w:id="8186" w:name="_Toc27044857"/>
      <w:bookmarkStart w:id="8187" w:name="_Toc36033899"/>
      <w:bookmarkStart w:id="8188" w:name="_Toc45132045"/>
      <w:bookmarkStart w:id="8189" w:name="_Toc49776330"/>
      <w:bookmarkStart w:id="8190" w:name="_Toc51747250"/>
      <w:bookmarkStart w:id="8191" w:name="_Toc66360823"/>
      <w:bookmarkStart w:id="8192" w:name="_Toc68105328"/>
      <w:bookmarkStart w:id="8193" w:name="_Toc74755958"/>
      <w:bookmarkStart w:id="8194" w:name="_Toc105674834"/>
      <w:bookmarkStart w:id="8195" w:name="_Toc130502894"/>
      <w:bookmarkStart w:id="8196" w:name="_Toc153625681"/>
      <w:bookmarkStart w:id="8197" w:name="_Toc185505914"/>
      <w:bookmarkStart w:id="8198" w:name="_Toc222784433"/>
      <w:r w:rsidRPr="000A0A5F">
        <w:lastRenderedPageBreak/>
        <w:t>5.10</w:t>
      </w:r>
      <w:r w:rsidRPr="000A0A5F">
        <w:tab/>
        <w:t>CpProvisioning API</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4BBB95C4" w14:textId="77777777" w:rsidR="00CB0DD7" w:rsidRPr="000A0A5F" w:rsidRDefault="00CB0DD7">
      <w:pPr>
        <w:pStyle w:val="Heading3"/>
      </w:pPr>
      <w:bookmarkStart w:id="8199" w:name="_Toc11247719"/>
      <w:bookmarkStart w:id="8200" w:name="_Toc27044858"/>
      <w:bookmarkStart w:id="8201" w:name="_Toc36033900"/>
      <w:bookmarkStart w:id="8202" w:name="_Toc45132046"/>
      <w:bookmarkStart w:id="8203" w:name="_Toc49776331"/>
      <w:bookmarkStart w:id="8204" w:name="_Toc51747251"/>
      <w:bookmarkStart w:id="8205" w:name="_Toc66360824"/>
      <w:bookmarkStart w:id="8206" w:name="_Toc68105329"/>
      <w:bookmarkStart w:id="8207" w:name="_Toc74755959"/>
      <w:bookmarkStart w:id="8208" w:name="_Toc105674835"/>
      <w:bookmarkStart w:id="8209" w:name="_Toc130502895"/>
      <w:bookmarkStart w:id="8210" w:name="_Toc153625682"/>
      <w:bookmarkStart w:id="8211" w:name="_Toc185505915"/>
      <w:bookmarkStart w:id="8212" w:name="_Toc222784434"/>
      <w:r w:rsidRPr="000A0A5F">
        <w:t>5.10.1</w:t>
      </w:r>
      <w:r w:rsidRPr="000A0A5F">
        <w:tab/>
        <w:t>Overview</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13" w:name="_Toc11247720"/>
      <w:bookmarkStart w:id="8214" w:name="_Toc27044859"/>
      <w:bookmarkStart w:id="8215" w:name="_Toc36033901"/>
      <w:bookmarkStart w:id="8216" w:name="_Toc45132047"/>
      <w:bookmarkStart w:id="8217" w:name="_Toc49776332"/>
      <w:bookmarkStart w:id="8218" w:name="_Toc51747252"/>
      <w:bookmarkStart w:id="8219" w:name="_Toc66360825"/>
      <w:bookmarkStart w:id="8220" w:name="_Toc68105330"/>
      <w:bookmarkStart w:id="8221" w:name="_Toc74755960"/>
      <w:bookmarkStart w:id="8222" w:name="_Toc105674836"/>
      <w:bookmarkStart w:id="8223" w:name="_Toc130502896"/>
      <w:bookmarkStart w:id="8224" w:name="_Toc153625683"/>
      <w:bookmarkStart w:id="8225" w:name="_Toc185505916"/>
      <w:bookmarkStart w:id="8226" w:name="_Toc222784435"/>
      <w:r w:rsidRPr="000A0A5F">
        <w:t>5.10.2</w:t>
      </w:r>
      <w:r w:rsidRPr="000A0A5F">
        <w:tab/>
        <w:t>Data model</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361018B" w14:textId="77777777" w:rsidR="00CB0DD7" w:rsidRPr="000A0A5F" w:rsidRDefault="00CB0DD7">
      <w:pPr>
        <w:pStyle w:val="Heading4"/>
      </w:pPr>
      <w:bookmarkStart w:id="8227" w:name="_Toc11247721"/>
      <w:bookmarkStart w:id="8228" w:name="_Toc27044860"/>
      <w:bookmarkStart w:id="8229" w:name="_Toc36033902"/>
      <w:bookmarkStart w:id="8230" w:name="_Toc45132048"/>
      <w:bookmarkStart w:id="8231" w:name="_Toc49776333"/>
      <w:bookmarkStart w:id="8232" w:name="_Toc51747253"/>
      <w:bookmarkStart w:id="8233" w:name="_Toc66360826"/>
      <w:bookmarkStart w:id="8234" w:name="_Toc68105331"/>
      <w:bookmarkStart w:id="8235" w:name="_Toc74755961"/>
      <w:bookmarkStart w:id="8236" w:name="_Toc105674837"/>
      <w:bookmarkStart w:id="8237" w:name="_Toc130502897"/>
      <w:bookmarkStart w:id="8238" w:name="_Toc153625684"/>
      <w:bookmarkStart w:id="8239" w:name="_Toc185505917"/>
      <w:bookmarkStart w:id="8240" w:name="_Toc222784436"/>
      <w:r w:rsidRPr="000A0A5F">
        <w:t>5.10.2.1</w:t>
      </w:r>
      <w:r w:rsidRPr="000A0A5F">
        <w:tab/>
        <w:t>Resource data types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B84EDE3" w14:textId="77777777" w:rsidR="00CB0DD7" w:rsidRPr="000A0A5F" w:rsidRDefault="00CB0DD7">
      <w:pPr>
        <w:pStyle w:val="Heading5"/>
      </w:pPr>
      <w:bookmarkStart w:id="8241" w:name="_Toc11247722"/>
      <w:bookmarkStart w:id="8242" w:name="_Toc27044861"/>
      <w:bookmarkStart w:id="8243" w:name="_Toc36033903"/>
      <w:bookmarkStart w:id="8244" w:name="_Toc45132049"/>
      <w:bookmarkStart w:id="8245" w:name="_Toc49776334"/>
      <w:bookmarkStart w:id="8246" w:name="_Toc51747254"/>
      <w:bookmarkStart w:id="8247" w:name="_Toc66360827"/>
      <w:bookmarkStart w:id="8248" w:name="_Toc68105332"/>
      <w:bookmarkStart w:id="8249" w:name="_Toc74755962"/>
      <w:bookmarkStart w:id="8250" w:name="_Toc105674838"/>
      <w:bookmarkStart w:id="8251" w:name="_Toc130502898"/>
      <w:bookmarkStart w:id="8252" w:name="_Toc153625685"/>
      <w:bookmarkStart w:id="8253" w:name="_Toc185505918"/>
      <w:bookmarkStart w:id="8254" w:name="_Toc222784437"/>
      <w:r w:rsidRPr="000A0A5F">
        <w:t>5.10.2.1.1</w:t>
      </w:r>
      <w:r w:rsidRPr="000A0A5F">
        <w:tab/>
        <w:t>Introduction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55" w:name="_Toc11247723"/>
      <w:bookmarkStart w:id="8256" w:name="_Toc27044862"/>
      <w:bookmarkStart w:id="8257" w:name="_Toc36033904"/>
      <w:bookmarkStart w:id="8258" w:name="_Toc45132050"/>
      <w:bookmarkStart w:id="8259" w:name="_Toc49776335"/>
      <w:bookmarkStart w:id="8260" w:name="_Toc51747255"/>
      <w:bookmarkStart w:id="8261" w:name="_Toc66360828"/>
      <w:bookmarkStart w:id="8262" w:name="_Toc68105333"/>
      <w:bookmarkStart w:id="8263"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64" w:name="_Toc105674839"/>
      <w:bookmarkStart w:id="8265" w:name="_Toc130502899"/>
      <w:bookmarkStart w:id="8266" w:name="_Toc153625686"/>
      <w:bookmarkStart w:id="8267" w:name="_Toc185505919"/>
      <w:bookmarkStart w:id="8268" w:name="_Toc222784438"/>
      <w:r w:rsidRPr="000A0A5F">
        <w:t>5.10.2.1.2</w:t>
      </w:r>
      <w:r w:rsidRPr="000A0A5F">
        <w:tab/>
        <w:t>Type: CpInfo</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69" w:name="_Toc11247724"/>
      <w:bookmarkStart w:id="8270" w:name="_Toc27044863"/>
      <w:bookmarkStart w:id="8271" w:name="_Toc36033905"/>
      <w:bookmarkStart w:id="8272" w:name="_Toc45132051"/>
      <w:bookmarkStart w:id="8273" w:name="_Toc49776336"/>
      <w:bookmarkStart w:id="8274" w:name="_Toc51747256"/>
      <w:bookmarkStart w:id="8275" w:name="_Toc66360829"/>
      <w:bookmarkStart w:id="8276" w:name="_Toc68105334"/>
      <w:bookmarkStart w:id="8277" w:name="_Toc74755964"/>
      <w:bookmarkStart w:id="8278" w:name="_Toc105674840"/>
      <w:bookmarkStart w:id="8279" w:name="_Toc130502900"/>
      <w:bookmarkStart w:id="8280" w:name="_Toc153625687"/>
      <w:bookmarkStart w:id="8281" w:name="_Toc185505920"/>
      <w:bookmarkStart w:id="8282" w:name="_Toc222784439"/>
      <w:r w:rsidRPr="000A0A5F">
        <w:t>5.10.2.2</w:t>
      </w:r>
      <w:r w:rsidRPr="000A0A5F">
        <w:tab/>
        <w:t>Referenced structured data types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0431D8C2" w14:textId="77777777" w:rsidR="00CB0DD7" w:rsidRPr="000A0A5F" w:rsidRDefault="00CB0DD7">
      <w:pPr>
        <w:pStyle w:val="Heading5"/>
      </w:pPr>
      <w:bookmarkStart w:id="8283" w:name="_Toc11247725"/>
      <w:bookmarkStart w:id="8284" w:name="_Toc27044864"/>
      <w:bookmarkStart w:id="8285" w:name="_Toc36033906"/>
      <w:bookmarkStart w:id="8286" w:name="_Toc45132052"/>
      <w:bookmarkStart w:id="8287" w:name="_Toc49776337"/>
      <w:bookmarkStart w:id="8288" w:name="_Toc51747257"/>
      <w:bookmarkStart w:id="8289" w:name="_Toc66360830"/>
      <w:bookmarkStart w:id="8290" w:name="_Toc68105335"/>
      <w:bookmarkStart w:id="8291" w:name="_Toc74755965"/>
      <w:bookmarkStart w:id="8292" w:name="_Toc105674841"/>
      <w:bookmarkStart w:id="8293" w:name="_Toc130502901"/>
      <w:bookmarkStart w:id="8294" w:name="_Toc153625688"/>
      <w:bookmarkStart w:id="8295" w:name="_Toc185505921"/>
      <w:bookmarkStart w:id="8296" w:name="_Toc222784440"/>
      <w:r w:rsidRPr="000A0A5F">
        <w:t>5.10.2.2.1</w:t>
      </w:r>
      <w:r w:rsidRPr="000A0A5F">
        <w:tab/>
        <w:t>Introduction</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297" w:name="_Toc11247726"/>
      <w:bookmarkStart w:id="8298" w:name="_Toc27044865"/>
      <w:bookmarkStart w:id="8299" w:name="_Toc36033907"/>
      <w:bookmarkStart w:id="8300" w:name="_Toc45132053"/>
      <w:bookmarkStart w:id="8301" w:name="_Toc49776338"/>
      <w:bookmarkStart w:id="8302" w:name="_Toc51747258"/>
      <w:bookmarkStart w:id="8303" w:name="_Toc66360831"/>
      <w:bookmarkStart w:id="8304" w:name="_Toc68105336"/>
      <w:bookmarkStart w:id="8305" w:name="_Toc74755966"/>
      <w:bookmarkStart w:id="8306" w:name="_Toc105674842"/>
      <w:bookmarkStart w:id="8307" w:name="_Toc130502902"/>
      <w:bookmarkStart w:id="8308" w:name="_Toc153625689"/>
      <w:bookmarkStart w:id="8309" w:name="_Toc185505922"/>
      <w:bookmarkStart w:id="8310" w:name="_Toc222784441"/>
      <w:r w:rsidRPr="000A0A5F">
        <w:t>5.10.2.2.2</w:t>
      </w:r>
      <w:r w:rsidRPr="000A0A5F">
        <w:tab/>
        <w:t xml:space="preserve">Type: </w:t>
      </w:r>
      <w:r w:rsidRPr="000A0A5F">
        <w:rPr>
          <w:rFonts w:eastAsia="Times New Roman"/>
        </w:rPr>
        <w:t>CpParameterSet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rFonts w:eastAsia="Times New Roman"/>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rFonts w:eastAsia="Times New Roman"/>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11" w:name="_Toc11247727"/>
      <w:bookmarkStart w:id="8312" w:name="_Toc27044866"/>
      <w:bookmarkStart w:id="8313" w:name="_Toc36033908"/>
      <w:bookmarkStart w:id="8314" w:name="_Toc45132054"/>
      <w:bookmarkStart w:id="8315" w:name="_Toc49776339"/>
      <w:bookmarkStart w:id="8316" w:name="_Toc51747259"/>
      <w:bookmarkStart w:id="8317" w:name="_Toc66360832"/>
      <w:bookmarkStart w:id="8318" w:name="_Toc68105337"/>
      <w:bookmarkStart w:id="8319" w:name="_Toc74755967"/>
      <w:bookmarkStart w:id="8320" w:name="_Toc105674843"/>
      <w:bookmarkStart w:id="8321" w:name="_Toc130502903"/>
      <w:bookmarkStart w:id="8322" w:name="_Toc153625690"/>
      <w:bookmarkStart w:id="8323" w:name="_Toc185505923"/>
      <w:bookmarkStart w:id="8324" w:name="_Toc222784442"/>
      <w:r w:rsidRPr="000A0A5F">
        <w:t>5.10.2.2.3</w:t>
      </w:r>
      <w:r w:rsidRPr="000A0A5F">
        <w:tab/>
        <w:t xml:space="preserve">Type: </w:t>
      </w:r>
      <w:r w:rsidRPr="000A0A5F">
        <w:rPr>
          <w:rFonts w:eastAsia="Times New Roman"/>
        </w:rPr>
        <w:t>ScheduledCommunicationTime</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25" w:name="_Toc11247728"/>
      <w:bookmarkStart w:id="8326" w:name="_Toc27044867"/>
      <w:bookmarkStart w:id="8327" w:name="_Toc36033909"/>
      <w:bookmarkStart w:id="8328" w:name="_Toc45132055"/>
      <w:bookmarkStart w:id="8329" w:name="_Toc49776340"/>
      <w:bookmarkStart w:id="8330" w:name="_Toc51747260"/>
      <w:bookmarkStart w:id="8331" w:name="_Toc66360833"/>
      <w:bookmarkStart w:id="8332" w:name="_Toc68105338"/>
      <w:bookmarkStart w:id="8333" w:name="_Toc74755968"/>
      <w:bookmarkStart w:id="8334" w:name="_Toc105674844"/>
      <w:bookmarkStart w:id="8335" w:name="_Toc130502904"/>
      <w:bookmarkStart w:id="8336" w:name="_Toc153625691"/>
      <w:bookmarkStart w:id="8337" w:name="_Toc185505924"/>
      <w:bookmarkStart w:id="8338" w:name="_Toc222784443"/>
      <w:r w:rsidRPr="000A0A5F">
        <w:t>5.10.2.2.4</w:t>
      </w:r>
      <w:r w:rsidRPr="000A0A5F">
        <w:tab/>
        <w:t xml:space="preserve">Type: </w:t>
      </w:r>
      <w:r w:rsidRPr="000A0A5F">
        <w:rPr>
          <w:noProof/>
        </w:rPr>
        <w:t>CpReport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39" w:name="_Toc27044868"/>
      <w:bookmarkStart w:id="8340" w:name="_Toc36033910"/>
      <w:bookmarkStart w:id="8341" w:name="_Toc45132056"/>
      <w:bookmarkStart w:id="8342" w:name="_Toc49776341"/>
      <w:bookmarkStart w:id="8343" w:name="_Toc51747261"/>
      <w:bookmarkStart w:id="8344" w:name="_Toc66360834"/>
      <w:bookmarkStart w:id="8345" w:name="_Toc68105339"/>
      <w:bookmarkStart w:id="8346" w:name="_Toc74755969"/>
      <w:bookmarkStart w:id="8347" w:name="_Toc105674845"/>
      <w:bookmarkStart w:id="8348" w:name="_Toc130502905"/>
      <w:bookmarkStart w:id="8349" w:name="_Toc153625692"/>
      <w:bookmarkStart w:id="8350" w:name="_Toc185505925"/>
      <w:bookmarkStart w:id="8351" w:name="_Toc222784444"/>
      <w:r w:rsidRPr="000A0A5F">
        <w:t>5.10.2.2.5</w:t>
      </w:r>
      <w:r w:rsidRPr="000A0A5F">
        <w:tab/>
        <w:t>Type: Umt</w:t>
      </w:r>
      <w:r w:rsidRPr="000A0A5F">
        <w:rPr>
          <w:lang w:eastAsia="zh-CN"/>
        </w:rPr>
        <w:t>LocationArea5G</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52" w:name="_Toc114212056"/>
      <w:bookmarkStart w:id="8353" w:name="_Toc129203353"/>
      <w:bookmarkStart w:id="8354" w:name="_Toc153625693"/>
      <w:bookmarkStart w:id="8355" w:name="_Toc185505926"/>
      <w:bookmarkStart w:id="8356" w:name="_Toc222784445"/>
      <w:r w:rsidRPr="000A0A5F">
        <w:lastRenderedPageBreak/>
        <w:t>5.10.2.2.6</w:t>
      </w:r>
      <w:r w:rsidRPr="000A0A5F">
        <w:tab/>
        <w:t xml:space="preserve">Type: </w:t>
      </w:r>
      <w:bookmarkEnd w:id="8352"/>
      <w:bookmarkEnd w:id="8353"/>
      <w:r w:rsidRPr="000A0A5F">
        <w:t>AppExpUeBehaviour</w:t>
      </w:r>
      <w:bookmarkEnd w:id="8354"/>
      <w:bookmarkEnd w:id="8355"/>
      <w:bookmarkEnd w:id="8356"/>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0D7688">
            <w:pPr>
              <w:pStyle w:val="TAL"/>
            </w:pPr>
            <w:r w:rsidRPr="000D7688">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0D7688">
            <w:pPr>
              <w:pStyle w:val="TAL"/>
            </w:pPr>
            <w:r w:rsidRPr="000D7688">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0D7688">
            <w:pPr>
              <w:pStyle w:val="TAL"/>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0D7688">
            <w:pPr>
              <w:pStyle w:val="TAL"/>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0D7688">
            <w:pPr>
              <w:pStyle w:val="TAL"/>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0D7688">
            <w:pPr>
              <w:pStyle w:val="TAL"/>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r w:rsidRPr="000A0A5F">
              <w:rPr>
                <w:rFonts w:hint="eastAsia"/>
                <w:b w:val="0"/>
                <w:noProof/>
                <w:sz w:val="18"/>
                <w:szCs w:val="18"/>
              </w:rPr>
              <w:t>validityTime</w:t>
            </w:r>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0D7688">
            <w:pPr>
              <w:pStyle w:val="TAL"/>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57" w:name="_Toc11247729"/>
      <w:bookmarkStart w:id="8358" w:name="_Toc27044869"/>
      <w:bookmarkStart w:id="8359" w:name="_Toc36033911"/>
      <w:bookmarkStart w:id="8360" w:name="_Toc45132057"/>
      <w:bookmarkStart w:id="8361" w:name="_Toc49776342"/>
      <w:bookmarkStart w:id="8362" w:name="_Toc51747262"/>
      <w:bookmarkStart w:id="8363" w:name="_Toc66360835"/>
      <w:bookmarkStart w:id="8364" w:name="_Toc68105340"/>
      <w:bookmarkStart w:id="8365" w:name="_Toc74755970"/>
      <w:bookmarkStart w:id="8366" w:name="_Toc105674846"/>
      <w:bookmarkStart w:id="8367" w:name="_Toc130502906"/>
      <w:bookmarkStart w:id="8368" w:name="_Toc153625694"/>
      <w:bookmarkStart w:id="8369" w:name="_Toc185505927"/>
      <w:bookmarkStart w:id="8370" w:name="_Toc222784446"/>
      <w:r w:rsidRPr="000A0A5F">
        <w:t>5.10.2.3</w:t>
      </w:r>
      <w:r w:rsidRPr="000A0A5F">
        <w:tab/>
        <w:t>Referenced simple data types and enumerations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75674824" w14:textId="77777777" w:rsidR="00CB0DD7" w:rsidRPr="000A0A5F" w:rsidRDefault="00CB0DD7">
      <w:pPr>
        <w:pStyle w:val="Heading5"/>
      </w:pPr>
      <w:bookmarkStart w:id="8371" w:name="_Toc11247730"/>
      <w:bookmarkStart w:id="8372" w:name="_Toc27044870"/>
      <w:bookmarkStart w:id="8373" w:name="_Toc36033912"/>
      <w:bookmarkStart w:id="8374" w:name="_Toc45132058"/>
      <w:bookmarkStart w:id="8375" w:name="_Toc49776343"/>
      <w:bookmarkStart w:id="8376" w:name="_Toc51747263"/>
      <w:bookmarkStart w:id="8377" w:name="_Toc66360836"/>
      <w:bookmarkStart w:id="8378" w:name="_Toc68105341"/>
      <w:bookmarkStart w:id="8379" w:name="_Toc74755971"/>
      <w:bookmarkStart w:id="8380" w:name="_Toc105674847"/>
      <w:bookmarkStart w:id="8381" w:name="_Toc130502907"/>
      <w:bookmarkStart w:id="8382" w:name="_Toc153625695"/>
      <w:bookmarkStart w:id="8383" w:name="_Toc185505928"/>
      <w:bookmarkStart w:id="8384" w:name="_Toc222784447"/>
      <w:r w:rsidRPr="000A0A5F">
        <w:t>5.10.2.3.1</w:t>
      </w:r>
      <w:r w:rsidRPr="000A0A5F">
        <w:tab/>
        <w:t>Introduction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385" w:name="_Toc11247731"/>
      <w:bookmarkStart w:id="8386" w:name="_Toc27044871"/>
      <w:bookmarkStart w:id="8387" w:name="_Toc36033913"/>
      <w:bookmarkStart w:id="8388" w:name="_Toc45132059"/>
      <w:bookmarkStart w:id="8389" w:name="_Toc49776344"/>
      <w:bookmarkStart w:id="8390" w:name="_Toc51747264"/>
      <w:bookmarkStart w:id="8391" w:name="_Toc66360837"/>
      <w:bookmarkStart w:id="8392" w:name="_Toc68105342"/>
      <w:bookmarkStart w:id="8393" w:name="_Toc74755972"/>
      <w:bookmarkStart w:id="8394" w:name="_Toc105674848"/>
      <w:bookmarkStart w:id="8395" w:name="_Toc130502908"/>
      <w:bookmarkStart w:id="8396" w:name="_Toc153625696"/>
      <w:bookmarkStart w:id="8397" w:name="_Toc185505929"/>
      <w:bookmarkStart w:id="8398" w:name="_Toc222784448"/>
      <w:r w:rsidRPr="000A0A5F">
        <w:t>5.10.2.3.2</w:t>
      </w:r>
      <w:r w:rsidRPr="000A0A5F">
        <w:tab/>
        <w:t>Simple data types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399" w:name="_Toc11247732"/>
      <w:bookmarkStart w:id="8400" w:name="_Toc27044872"/>
      <w:bookmarkStart w:id="8401" w:name="_Toc36033914"/>
      <w:bookmarkStart w:id="8402" w:name="_Toc45132060"/>
      <w:bookmarkStart w:id="8403" w:name="_Toc49776345"/>
      <w:bookmarkStart w:id="8404" w:name="_Toc51747265"/>
      <w:bookmarkStart w:id="8405" w:name="_Toc66360838"/>
      <w:bookmarkStart w:id="8406" w:name="_Toc68105343"/>
      <w:bookmarkStart w:id="8407" w:name="_Toc74755973"/>
      <w:bookmarkStart w:id="8408" w:name="_Toc105674849"/>
      <w:bookmarkStart w:id="8409" w:name="_Toc130502909"/>
      <w:bookmarkStart w:id="8410" w:name="_Toc153625697"/>
      <w:bookmarkStart w:id="8411" w:name="_Toc185505930"/>
      <w:bookmarkStart w:id="8412" w:name="_Toc222784449"/>
      <w:r w:rsidRPr="000A0A5F">
        <w:t>5.10.2.3.3</w:t>
      </w:r>
      <w:r w:rsidRPr="000A0A5F">
        <w:tab/>
        <w:t xml:space="preserve">Enumeration: </w:t>
      </w:r>
      <w:r w:rsidRPr="000A0A5F">
        <w:rPr>
          <w:lang w:eastAsia="zh-CN"/>
        </w:rPr>
        <w:t>CommunicationIndicator</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413" w:name="_Toc11247733"/>
      <w:bookmarkStart w:id="8414" w:name="_Toc27044873"/>
      <w:bookmarkStart w:id="8415" w:name="_Toc36033915"/>
      <w:bookmarkStart w:id="8416" w:name="_Toc45132061"/>
      <w:bookmarkStart w:id="8417" w:name="_Toc49776346"/>
      <w:bookmarkStart w:id="8418" w:name="_Toc51747266"/>
      <w:bookmarkStart w:id="8419" w:name="_Toc66360839"/>
      <w:bookmarkStart w:id="8420" w:name="_Toc68105344"/>
      <w:bookmarkStart w:id="8421" w:name="_Toc74755974"/>
      <w:bookmarkStart w:id="8422" w:name="_Toc105674850"/>
      <w:bookmarkStart w:id="8423" w:name="_Toc130502910"/>
      <w:bookmarkStart w:id="8424" w:name="_Toc153625698"/>
      <w:bookmarkStart w:id="8425" w:name="_Toc185505931"/>
      <w:bookmarkStart w:id="8426" w:name="_Toc222784450"/>
      <w:r w:rsidRPr="000A0A5F">
        <w:t>5.10.2.3.4</w:t>
      </w:r>
      <w:r w:rsidRPr="000A0A5F">
        <w:tab/>
        <w:t xml:space="preserve">Enumeration: </w:t>
      </w:r>
      <w:r w:rsidRPr="000A0A5F">
        <w:rPr>
          <w:lang w:eastAsia="zh-CN"/>
        </w:rPr>
        <w:t>StationaryIndication</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27" w:name="_Toc11247734"/>
      <w:bookmarkStart w:id="8428" w:name="_Toc27044874"/>
      <w:bookmarkStart w:id="8429" w:name="_Toc36033916"/>
      <w:bookmarkStart w:id="8430" w:name="_Toc45132062"/>
      <w:bookmarkStart w:id="8431" w:name="_Toc49776347"/>
      <w:bookmarkStart w:id="8432" w:name="_Toc51747267"/>
      <w:bookmarkStart w:id="8433" w:name="_Toc66360840"/>
      <w:bookmarkStart w:id="8434" w:name="_Toc68105345"/>
      <w:bookmarkStart w:id="8435" w:name="_Toc74755975"/>
      <w:bookmarkStart w:id="8436" w:name="_Toc105674851"/>
      <w:bookmarkStart w:id="8437" w:name="_Toc130502911"/>
      <w:bookmarkStart w:id="8438" w:name="_Toc153625699"/>
      <w:bookmarkStart w:id="8439" w:name="_Toc185505932"/>
      <w:bookmarkStart w:id="8440" w:name="_Toc222784451"/>
      <w:r w:rsidRPr="000A0A5F">
        <w:t>5.10.2.3.5</w:t>
      </w:r>
      <w:r w:rsidRPr="000A0A5F">
        <w:tab/>
        <w:t>Enumeration: CpFailureCode</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41" w:name="_Toc27044875"/>
      <w:bookmarkStart w:id="8442" w:name="_Toc36033917"/>
      <w:bookmarkStart w:id="8443" w:name="_Toc45132063"/>
      <w:bookmarkStart w:id="8444" w:name="_Toc49776348"/>
      <w:bookmarkStart w:id="8445" w:name="_Toc51747268"/>
      <w:bookmarkStart w:id="8446" w:name="_Toc66360841"/>
      <w:bookmarkStart w:id="8447" w:name="_Toc68105346"/>
      <w:bookmarkStart w:id="8448" w:name="_Toc74755976"/>
      <w:bookmarkStart w:id="8449" w:name="_Toc105674852"/>
      <w:bookmarkStart w:id="8450" w:name="_Toc130502912"/>
      <w:bookmarkStart w:id="8451" w:name="_Toc153625700"/>
      <w:bookmarkStart w:id="8452" w:name="_Toc185505933"/>
      <w:bookmarkStart w:id="8453" w:name="_Toc222784452"/>
      <w:r w:rsidRPr="000A0A5F">
        <w:t>5.10.2.3.6</w:t>
      </w:r>
      <w:r w:rsidRPr="000A0A5F">
        <w:tab/>
        <w:t>Enumeration: BatteryIndication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54" w:name="_Toc27044876"/>
      <w:bookmarkStart w:id="8455" w:name="_Toc36033918"/>
      <w:bookmarkStart w:id="8456" w:name="_Toc45132064"/>
      <w:bookmarkStart w:id="8457" w:name="_Toc49776349"/>
      <w:bookmarkStart w:id="8458" w:name="_Toc51747269"/>
      <w:bookmarkStart w:id="8459" w:name="_Toc66360842"/>
      <w:bookmarkStart w:id="8460" w:name="_Toc68105347"/>
      <w:bookmarkStart w:id="8461" w:name="_Toc74755977"/>
      <w:bookmarkStart w:id="8462" w:name="_Toc105674853"/>
      <w:bookmarkStart w:id="8463" w:name="_Toc130502913"/>
      <w:bookmarkStart w:id="8464" w:name="_Toc153625701"/>
      <w:bookmarkStart w:id="8465" w:name="_Toc185505934"/>
      <w:bookmarkStart w:id="8466" w:name="_Toc222784453"/>
      <w:r w:rsidRPr="000A0A5F">
        <w:t>5.10.2.3.7</w:t>
      </w:r>
      <w:r w:rsidRPr="000A0A5F">
        <w:tab/>
        <w:t>Enumeration: TrafficProfile</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67" w:name="_Toc27044877"/>
      <w:bookmarkStart w:id="8468" w:name="_Toc36033919"/>
      <w:bookmarkStart w:id="8469" w:name="_Toc45132065"/>
      <w:bookmarkStart w:id="8470" w:name="_Toc49776350"/>
      <w:bookmarkStart w:id="8471" w:name="_Toc51747270"/>
      <w:bookmarkStart w:id="8472" w:name="_Toc66360843"/>
      <w:bookmarkStart w:id="8473" w:name="_Toc68105348"/>
      <w:bookmarkStart w:id="8474" w:name="_Toc74755978"/>
      <w:bookmarkStart w:id="8475" w:name="_Toc105674854"/>
      <w:bookmarkStart w:id="8476" w:name="_Toc130502914"/>
      <w:bookmarkStart w:id="8477" w:name="_Toc153625702"/>
      <w:bookmarkStart w:id="8478" w:name="_Toc185505935"/>
      <w:bookmarkStart w:id="8479" w:name="_Toc222784454"/>
      <w:r w:rsidRPr="000A0A5F">
        <w:t>5.10.2.3.</w:t>
      </w:r>
      <w:r w:rsidR="004C6435" w:rsidRPr="000A0A5F">
        <w:t>8A</w:t>
      </w:r>
      <w:r w:rsidRPr="000A0A5F">
        <w:tab/>
        <w:t>Enumeration: ScheduledCommunicationType</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80" w:name="_Toc11247735"/>
      <w:bookmarkStart w:id="8481" w:name="_Toc27044878"/>
      <w:bookmarkStart w:id="8482" w:name="_Toc36033920"/>
      <w:bookmarkStart w:id="8483" w:name="_Toc45132066"/>
      <w:bookmarkStart w:id="8484" w:name="_Toc49776351"/>
      <w:bookmarkStart w:id="8485" w:name="_Toc51747271"/>
      <w:bookmarkStart w:id="8486" w:name="_Toc66360844"/>
      <w:bookmarkStart w:id="8487" w:name="_Toc68105349"/>
      <w:bookmarkStart w:id="8488" w:name="_Toc74755979"/>
      <w:bookmarkStart w:id="8489" w:name="_Toc105674855"/>
      <w:bookmarkStart w:id="8490" w:name="_Toc130502915"/>
      <w:bookmarkStart w:id="8491" w:name="_Toc153625703"/>
      <w:bookmarkStart w:id="8492" w:name="_Toc185505936"/>
      <w:bookmarkStart w:id="8493" w:name="_Toc222784455"/>
      <w:r w:rsidRPr="000A0A5F">
        <w:t>5.10.3</w:t>
      </w:r>
      <w:r w:rsidRPr="000A0A5F">
        <w:tab/>
        <w:t>Resource structure</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54E2B0F3" w14:textId="77777777" w:rsidR="00CB0DD7" w:rsidRPr="000A0A5F" w:rsidRDefault="00CB0DD7">
      <w:pPr>
        <w:pStyle w:val="Heading4"/>
      </w:pPr>
      <w:bookmarkStart w:id="8494" w:name="_Toc11247736"/>
      <w:bookmarkStart w:id="8495" w:name="_Toc27044879"/>
      <w:bookmarkStart w:id="8496" w:name="_Toc36033921"/>
      <w:bookmarkStart w:id="8497" w:name="_Toc45132067"/>
      <w:bookmarkStart w:id="8498" w:name="_Toc49776352"/>
      <w:bookmarkStart w:id="8499" w:name="_Toc51747272"/>
      <w:bookmarkStart w:id="8500" w:name="_Toc66360845"/>
      <w:bookmarkStart w:id="8501" w:name="_Toc68105350"/>
      <w:bookmarkStart w:id="8502" w:name="_Toc74755980"/>
      <w:bookmarkStart w:id="8503" w:name="_Toc105674856"/>
      <w:bookmarkStart w:id="8504" w:name="_Toc130502916"/>
      <w:bookmarkStart w:id="8505" w:name="_Toc153625704"/>
      <w:bookmarkStart w:id="8506" w:name="_Toc185505937"/>
      <w:bookmarkStart w:id="8507" w:name="_Toc222784456"/>
      <w:r w:rsidRPr="000A0A5F">
        <w:t>5.10.3.1</w:t>
      </w:r>
      <w:r w:rsidRPr="000A0A5F">
        <w:tab/>
        <w:t>General</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08" w:name="_Toc11247737"/>
      <w:bookmarkStart w:id="8509" w:name="_Toc27044880"/>
      <w:bookmarkStart w:id="8510" w:name="_Toc36033922"/>
      <w:bookmarkStart w:id="8511" w:name="_Toc45132068"/>
      <w:bookmarkStart w:id="8512" w:name="_Toc49776353"/>
      <w:bookmarkStart w:id="8513" w:name="_Toc51747273"/>
      <w:bookmarkStart w:id="8514" w:name="_Toc66360846"/>
      <w:bookmarkStart w:id="8515" w:name="_Toc68105351"/>
      <w:bookmarkStart w:id="8516" w:name="_Toc74755981"/>
      <w:bookmarkStart w:id="8517" w:name="_Toc105674857"/>
      <w:bookmarkStart w:id="8518" w:name="_Toc130502917"/>
      <w:bookmarkStart w:id="8519" w:name="_Toc153625705"/>
      <w:bookmarkStart w:id="8520" w:name="_Toc185505938"/>
      <w:bookmarkStart w:id="8521" w:name="_Toc222784457"/>
      <w:r w:rsidRPr="000A0A5F">
        <w:t>5.10.3.2</w:t>
      </w:r>
      <w:r w:rsidRPr="000A0A5F">
        <w:tab/>
        <w:t>Resource: CP Provisioning Subscriptions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1150A8F3" w14:textId="77777777" w:rsidR="00CB0DD7" w:rsidRPr="000A0A5F" w:rsidRDefault="00CB0DD7">
      <w:pPr>
        <w:pStyle w:val="Heading5"/>
      </w:pPr>
      <w:bookmarkStart w:id="8522" w:name="_Toc11247738"/>
      <w:bookmarkStart w:id="8523" w:name="_Toc27044881"/>
      <w:bookmarkStart w:id="8524" w:name="_Toc36033923"/>
      <w:bookmarkStart w:id="8525" w:name="_Toc45132069"/>
      <w:bookmarkStart w:id="8526" w:name="_Toc49776354"/>
      <w:bookmarkStart w:id="8527" w:name="_Toc51747274"/>
      <w:bookmarkStart w:id="8528" w:name="_Toc66360847"/>
      <w:bookmarkStart w:id="8529" w:name="_Toc68105352"/>
      <w:bookmarkStart w:id="8530" w:name="_Toc74755982"/>
      <w:bookmarkStart w:id="8531" w:name="_Toc105674858"/>
      <w:bookmarkStart w:id="8532" w:name="_Toc130502918"/>
      <w:bookmarkStart w:id="8533" w:name="_Toc153625706"/>
      <w:bookmarkStart w:id="8534" w:name="_Toc185505939"/>
      <w:bookmarkStart w:id="8535" w:name="_Toc222784458"/>
      <w:r w:rsidRPr="000A0A5F">
        <w:t>5.10.3.2.1</w:t>
      </w:r>
      <w:r w:rsidRPr="000A0A5F">
        <w:tab/>
        <w:t>Introduction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36" w:name="_Toc11247739"/>
      <w:bookmarkStart w:id="8537" w:name="_Toc27044882"/>
      <w:bookmarkStart w:id="8538" w:name="_Toc36033924"/>
      <w:bookmarkStart w:id="8539" w:name="_Toc45132070"/>
      <w:bookmarkStart w:id="8540" w:name="_Toc49776355"/>
      <w:bookmarkStart w:id="8541" w:name="_Toc51747275"/>
      <w:bookmarkStart w:id="8542" w:name="_Toc66360848"/>
      <w:bookmarkStart w:id="8543" w:name="_Toc68105353"/>
      <w:bookmarkStart w:id="8544" w:name="_Toc74755983"/>
      <w:bookmarkStart w:id="8545" w:name="_Toc105674859"/>
      <w:bookmarkStart w:id="8546" w:name="_Toc130502919"/>
      <w:bookmarkStart w:id="8547" w:name="_Toc153625707"/>
      <w:bookmarkStart w:id="8548" w:name="_Toc185505940"/>
      <w:bookmarkStart w:id="8549" w:name="_Toc222784459"/>
      <w:r w:rsidRPr="000A0A5F">
        <w:lastRenderedPageBreak/>
        <w:t>5.10.3.2.2</w:t>
      </w:r>
      <w:r w:rsidRPr="000A0A5F">
        <w:tab/>
        <w:t>Resource definition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50" w:name="_Toc11247740"/>
      <w:bookmarkStart w:id="8551" w:name="_Toc27044883"/>
      <w:bookmarkStart w:id="8552" w:name="_Toc36033925"/>
      <w:bookmarkStart w:id="8553" w:name="_Toc45132071"/>
      <w:bookmarkStart w:id="8554" w:name="_Toc49776356"/>
      <w:bookmarkStart w:id="8555" w:name="_Toc51747276"/>
      <w:bookmarkStart w:id="8556" w:name="_Toc66360849"/>
      <w:bookmarkStart w:id="8557" w:name="_Toc68105354"/>
      <w:bookmarkStart w:id="8558" w:name="_Toc74755984"/>
      <w:bookmarkStart w:id="8559" w:name="_Toc105674860"/>
      <w:bookmarkStart w:id="8560" w:name="_Toc130502920"/>
      <w:bookmarkStart w:id="8561" w:name="_Toc153625708"/>
      <w:bookmarkStart w:id="8562" w:name="_Toc185505941"/>
      <w:bookmarkStart w:id="8563" w:name="_Toc222784460"/>
      <w:r w:rsidRPr="000A0A5F">
        <w:t>5.10.3.2.3</w:t>
      </w:r>
      <w:r w:rsidRPr="000A0A5F">
        <w:tab/>
        <w:t>Resource methods</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27563038" w14:textId="77777777" w:rsidR="00CB0DD7" w:rsidRPr="000A0A5F" w:rsidRDefault="00CB0DD7" w:rsidP="00233139">
      <w:pPr>
        <w:pStyle w:val="H6"/>
      </w:pPr>
      <w:bookmarkStart w:id="8564" w:name="_Toc11247741"/>
      <w:bookmarkStart w:id="8565" w:name="_Toc27044884"/>
      <w:bookmarkStart w:id="8566" w:name="_Toc36033926"/>
      <w:bookmarkStart w:id="8567" w:name="_Toc45132072"/>
      <w:bookmarkStart w:id="8568" w:name="_Toc49776357"/>
      <w:bookmarkStart w:id="8569" w:name="_Toc51747277"/>
      <w:bookmarkStart w:id="8570" w:name="_Toc66360850"/>
      <w:bookmarkStart w:id="8571" w:name="_Toc68105355"/>
      <w:bookmarkStart w:id="8572" w:name="_Toc74755985"/>
      <w:bookmarkStart w:id="8573" w:name="_Toc105674861"/>
      <w:bookmarkStart w:id="8574" w:name="_Toc130502921"/>
      <w:bookmarkStart w:id="8575" w:name="_Toc153625709"/>
      <w:bookmarkStart w:id="8576" w:name="_Toc185505942"/>
      <w:r w:rsidRPr="000A0A5F">
        <w:t>5.10.3.2.3.1</w:t>
      </w:r>
      <w:r w:rsidRPr="000A0A5F">
        <w:tab/>
        <w:t>GET</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77" w:name="_Toc11247742"/>
      <w:bookmarkStart w:id="8578" w:name="_Toc27044885"/>
      <w:bookmarkStart w:id="8579" w:name="_Toc36033927"/>
      <w:bookmarkStart w:id="8580" w:name="_Toc45132073"/>
      <w:bookmarkStart w:id="8581" w:name="_Toc49776358"/>
      <w:bookmarkStart w:id="8582" w:name="_Toc51747278"/>
      <w:bookmarkStart w:id="8583" w:name="_Toc66360851"/>
      <w:bookmarkStart w:id="8584" w:name="_Toc68105356"/>
      <w:bookmarkStart w:id="8585" w:name="_Toc74755986"/>
      <w:bookmarkStart w:id="8586" w:name="_Toc105674862"/>
      <w:bookmarkStart w:id="8587" w:name="_Toc130502922"/>
      <w:bookmarkStart w:id="8588" w:name="_Toc153625710"/>
      <w:bookmarkStart w:id="8589" w:name="_Toc185505943"/>
      <w:r w:rsidRPr="000A0A5F">
        <w:t>5.10.3.2.3.2</w:t>
      </w:r>
      <w:r w:rsidRPr="000A0A5F">
        <w:tab/>
        <w:t>PUT</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590" w:name="_Toc11247743"/>
      <w:bookmarkStart w:id="8591" w:name="_Toc27044886"/>
      <w:bookmarkStart w:id="8592" w:name="_Toc36033928"/>
      <w:bookmarkStart w:id="8593" w:name="_Toc45132074"/>
      <w:bookmarkStart w:id="8594" w:name="_Toc49776359"/>
      <w:bookmarkStart w:id="8595" w:name="_Toc51747279"/>
      <w:bookmarkStart w:id="8596" w:name="_Toc66360852"/>
      <w:bookmarkStart w:id="8597" w:name="_Toc68105357"/>
      <w:bookmarkStart w:id="8598" w:name="_Toc74755987"/>
      <w:bookmarkStart w:id="8599" w:name="_Toc105674863"/>
      <w:bookmarkStart w:id="8600" w:name="_Toc130502923"/>
      <w:bookmarkStart w:id="8601" w:name="_Toc153625711"/>
      <w:bookmarkStart w:id="8602" w:name="_Toc185505944"/>
      <w:r w:rsidRPr="000A0A5F">
        <w:t>5.10.3.2.3.3</w:t>
      </w:r>
      <w:r w:rsidRPr="000A0A5F">
        <w:tab/>
        <w:t>PATCH</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03" w:name="_Toc11247744"/>
      <w:bookmarkStart w:id="8604" w:name="_Toc27044887"/>
      <w:bookmarkStart w:id="8605" w:name="_Toc36033929"/>
      <w:bookmarkStart w:id="8606" w:name="_Toc45132075"/>
      <w:bookmarkStart w:id="8607" w:name="_Toc49776360"/>
      <w:bookmarkStart w:id="8608" w:name="_Toc51747280"/>
      <w:bookmarkStart w:id="8609" w:name="_Toc66360853"/>
      <w:bookmarkStart w:id="8610" w:name="_Toc68105358"/>
      <w:bookmarkStart w:id="8611" w:name="_Toc74755988"/>
      <w:bookmarkStart w:id="8612" w:name="_Toc105674864"/>
      <w:bookmarkStart w:id="8613" w:name="_Toc130502924"/>
      <w:bookmarkStart w:id="8614" w:name="_Toc153625712"/>
      <w:bookmarkStart w:id="8615" w:name="_Toc185505945"/>
      <w:r w:rsidRPr="000A0A5F">
        <w:t>5.10.3.2.3.4</w:t>
      </w:r>
      <w:r w:rsidRPr="000A0A5F">
        <w:tab/>
        <w:t>POST</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16" w:name="_Toc11247745"/>
      <w:bookmarkStart w:id="8617" w:name="_Toc27044888"/>
      <w:bookmarkStart w:id="8618" w:name="_Toc36033930"/>
      <w:bookmarkStart w:id="8619" w:name="_Toc45132076"/>
      <w:bookmarkStart w:id="8620" w:name="_Toc49776361"/>
      <w:bookmarkStart w:id="8621" w:name="_Toc51747281"/>
      <w:bookmarkStart w:id="8622" w:name="_Toc66360854"/>
      <w:bookmarkStart w:id="8623" w:name="_Toc68105359"/>
      <w:bookmarkStart w:id="8624" w:name="_Toc74755989"/>
      <w:bookmarkStart w:id="8625" w:name="_Toc105674865"/>
      <w:bookmarkStart w:id="8626" w:name="_Toc130502925"/>
      <w:bookmarkStart w:id="8627" w:name="_Toc153625713"/>
      <w:bookmarkStart w:id="8628" w:name="_Toc185505946"/>
      <w:r w:rsidRPr="000A0A5F">
        <w:t>5.10.3.2.3.5</w:t>
      </w:r>
      <w:r w:rsidRPr="000A0A5F">
        <w:tab/>
        <w:t>DELETE</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29" w:name="_Toc11247746"/>
      <w:bookmarkStart w:id="8630" w:name="_Toc27044889"/>
      <w:bookmarkStart w:id="8631" w:name="_Toc36033931"/>
      <w:bookmarkStart w:id="8632" w:name="_Toc45132077"/>
      <w:bookmarkStart w:id="8633" w:name="_Toc49776362"/>
      <w:bookmarkStart w:id="8634" w:name="_Toc51747282"/>
      <w:bookmarkStart w:id="8635" w:name="_Toc66360855"/>
      <w:bookmarkStart w:id="8636" w:name="_Toc68105360"/>
      <w:bookmarkStart w:id="8637" w:name="_Toc74755990"/>
      <w:bookmarkStart w:id="8638" w:name="_Toc105674866"/>
      <w:bookmarkStart w:id="8639" w:name="_Toc130502926"/>
      <w:bookmarkStart w:id="8640" w:name="_Toc153625714"/>
      <w:bookmarkStart w:id="8641" w:name="_Toc185505947"/>
      <w:bookmarkStart w:id="8642" w:name="_Toc222784461"/>
      <w:r w:rsidRPr="000A0A5F">
        <w:lastRenderedPageBreak/>
        <w:t>5.10.3.3</w:t>
      </w:r>
      <w:r w:rsidRPr="000A0A5F">
        <w:tab/>
        <w:t>Resource: Individual CP Provisioning Subscription</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129F5724" w14:textId="77777777" w:rsidR="00CB0DD7" w:rsidRPr="000A0A5F" w:rsidRDefault="00CB0DD7">
      <w:pPr>
        <w:pStyle w:val="Heading5"/>
      </w:pPr>
      <w:bookmarkStart w:id="8643" w:name="_Toc11247747"/>
      <w:bookmarkStart w:id="8644" w:name="_Toc27044890"/>
      <w:bookmarkStart w:id="8645" w:name="_Toc36033932"/>
      <w:bookmarkStart w:id="8646" w:name="_Toc45132078"/>
      <w:bookmarkStart w:id="8647" w:name="_Toc49776363"/>
      <w:bookmarkStart w:id="8648" w:name="_Toc51747283"/>
      <w:bookmarkStart w:id="8649" w:name="_Toc66360856"/>
      <w:bookmarkStart w:id="8650" w:name="_Toc68105361"/>
      <w:bookmarkStart w:id="8651" w:name="_Toc74755991"/>
      <w:bookmarkStart w:id="8652" w:name="_Toc105674867"/>
      <w:bookmarkStart w:id="8653" w:name="_Toc130502927"/>
      <w:bookmarkStart w:id="8654" w:name="_Toc153625715"/>
      <w:bookmarkStart w:id="8655" w:name="_Toc185505948"/>
      <w:bookmarkStart w:id="8656" w:name="_Toc222784462"/>
      <w:r w:rsidRPr="000A0A5F">
        <w:t>5.10.3.3.1</w:t>
      </w:r>
      <w:r w:rsidRPr="000A0A5F">
        <w:tab/>
        <w:t>Introduction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57" w:name="_Toc11247748"/>
      <w:bookmarkStart w:id="8658" w:name="_Toc27044891"/>
      <w:bookmarkStart w:id="8659" w:name="_Toc36033933"/>
      <w:bookmarkStart w:id="8660" w:name="_Toc45132079"/>
      <w:bookmarkStart w:id="8661" w:name="_Toc49776364"/>
      <w:bookmarkStart w:id="8662" w:name="_Toc51747284"/>
      <w:bookmarkStart w:id="8663" w:name="_Toc66360857"/>
      <w:bookmarkStart w:id="8664" w:name="_Toc68105362"/>
      <w:bookmarkStart w:id="8665" w:name="_Toc74755992"/>
      <w:bookmarkStart w:id="8666" w:name="_Toc105674868"/>
      <w:bookmarkStart w:id="8667" w:name="_Toc130502928"/>
      <w:bookmarkStart w:id="8668" w:name="_Toc153625716"/>
      <w:bookmarkStart w:id="8669" w:name="_Toc185505949"/>
      <w:bookmarkStart w:id="8670" w:name="_Toc222784463"/>
      <w:r w:rsidRPr="000A0A5F">
        <w:t>5.10.3.3.2</w:t>
      </w:r>
      <w:r w:rsidRPr="000A0A5F">
        <w:tab/>
        <w:t>Resource definition</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71" w:name="_Toc11247749"/>
      <w:bookmarkStart w:id="8672" w:name="_Toc27044892"/>
      <w:bookmarkStart w:id="8673" w:name="_Toc36033934"/>
      <w:bookmarkStart w:id="8674" w:name="_Toc45132080"/>
      <w:bookmarkStart w:id="8675" w:name="_Toc49776365"/>
      <w:bookmarkStart w:id="8676" w:name="_Toc51747285"/>
      <w:bookmarkStart w:id="8677" w:name="_Toc66360858"/>
      <w:bookmarkStart w:id="8678" w:name="_Toc68105363"/>
      <w:bookmarkStart w:id="8679" w:name="_Toc74755993"/>
      <w:bookmarkStart w:id="8680" w:name="_Toc105674869"/>
      <w:bookmarkStart w:id="8681" w:name="_Toc130502929"/>
      <w:bookmarkStart w:id="8682" w:name="_Toc153625717"/>
      <w:bookmarkStart w:id="8683" w:name="_Toc185505950"/>
      <w:bookmarkStart w:id="8684" w:name="_Toc222784464"/>
      <w:r w:rsidRPr="000A0A5F">
        <w:t>5.10.3.3.3</w:t>
      </w:r>
      <w:r w:rsidRPr="000A0A5F">
        <w:tab/>
        <w:t>Resource methods</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4336068D" w14:textId="77777777" w:rsidR="00CB0DD7" w:rsidRPr="000A0A5F" w:rsidRDefault="00CB0DD7" w:rsidP="00233139">
      <w:pPr>
        <w:pStyle w:val="H6"/>
      </w:pPr>
      <w:bookmarkStart w:id="8685" w:name="_Toc11247750"/>
      <w:bookmarkStart w:id="8686" w:name="_Toc27044893"/>
      <w:bookmarkStart w:id="8687" w:name="_Toc36033935"/>
      <w:bookmarkStart w:id="8688" w:name="_Toc45132081"/>
      <w:bookmarkStart w:id="8689" w:name="_Toc49776366"/>
      <w:bookmarkStart w:id="8690" w:name="_Toc51747286"/>
      <w:bookmarkStart w:id="8691" w:name="_Toc66360859"/>
      <w:bookmarkStart w:id="8692" w:name="_Toc68105364"/>
      <w:bookmarkStart w:id="8693" w:name="_Toc74755994"/>
      <w:bookmarkStart w:id="8694" w:name="_Toc105674870"/>
      <w:bookmarkStart w:id="8695" w:name="_Toc130502930"/>
      <w:bookmarkStart w:id="8696" w:name="_Toc153625718"/>
      <w:bookmarkStart w:id="8697" w:name="_Toc185505951"/>
      <w:r w:rsidRPr="000A0A5F">
        <w:t>5.10.3.3.3.1</w:t>
      </w:r>
      <w:r w:rsidRPr="000A0A5F">
        <w:tab/>
        <w:t>GET</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698" w:name="_Toc11247751"/>
      <w:bookmarkStart w:id="8699" w:name="_Toc27044894"/>
      <w:bookmarkStart w:id="8700" w:name="_Toc36033936"/>
      <w:bookmarkStart w:id="8701" w:name="_Toc45132082"/>
      <w:bookmarkStart w:id="8702" w:name="_Toc49776367"/>
      <w:bookmarkStart w:id="8703" w:name="_Toc51747287"/>
      <w:bookmarkStart w:id="8704" w:name="_Toc66360860"/>
      <w:bookmarkStart w:id="8705" w:name="_Toc68105365"/>
      <w:bookmarkStart w:id="8706" w:name="_Toc74755995"/>
      <w:bookmarkStart w:id="8707" w:name="_Toc105674871"/>
      <w:bookmarkStart w:id="8708" w:name="_Toc130502931"/>
      <w:bookmarkStart w:id="8709" w:name="_Toc153625719"/>
      <w:bookmarkStart w:id="8710" w:name="_Toc185505952"/>
      <w:r w:rsidRPr="000A0A5F">
        <w:t>5.10.3.3.3.2</w:t>
      </w:r>
      <w:r w:rsidRPr="000A0A5F">
        <w:tab/>
        <w:t>PUT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11" w:name="_Toc11247752"/>
      <w:bookmarkStart w:id="8712" w:name="_Toc27044895"/>
      <w:bookmarkStart w:id="8713" w:name="_Toc36033937"/>
      <w:bookmarkStart w:id="8714" w:name="_Toc45132083"/>
      <w:bookmarkStart w:id="8715" w:name="_Toc49776368"/>
      <w:bookmarkStart w:id="8716" w:name="_Toc51747288"/>
      <w:bookmarkStart w:id="8717" w:name="_Toc66360861"/>
      <w:bookmarkStart w:id="8718" w:name="_Toc68105366"/>
      <w:bookmarkStart w:id="8719" w:name="_Toc74755996"/>
      <w:bookmarkStart w:id="8720" w:name="_Toc105674872"/>
      <w:bookmarkStart w:id="8721" w:name="_Toc130502932"/>
      <w:bookmarkStart w:id="8722" w:name="_Toc153625720"/>
      <w:bookmarkStart w:id="8723" w:name="_Toc185505953"/>
      <w:r w:rsidRPr="000A0A5F">
        <w:t>5.10.3.3.3.3</w:t>
      </w:r>
      <w:r w:rsidRPr="000A0A5F">
        <w:tab/>
        <w:t>PATCH</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24" w:name="_Toc11247753"/>
      <w:bookmarkStart w:id="8725" w:name="_Toc27044896"/>
      <w:bookmarkStart w:id="8726" w:name="_Toc36033938"/>
      <w:bookmarkStart w:id="8727" w:name="_Toc45132084"/>
      <w:bookmarkStart w:id="8728" w:name="_Toc49776369"/>
      <w:bookmarkStart w:id="8729" w:name="_Toc51747289"/>
      <w:bookmarkStart w:id="8730" w:name="_Toc66360862"/>
      <w:bookmarkStart w:id="8731" w:name="_Toc68105367"/>
      <w:bookmarkStart w:id="8732" w:name="_Toc74755997"/>
      <w:bookmarkStart w:id="8733" w:name="_Toc105674873"/>
      <w:bookmarkStart w:id="8734" w:name="_Toc130502933"/>
      <w:bookmarkStart w:id="8735" w:name="_Toc153625721"/>
      <w:bookmarkStart w:id="8736" w:name="_Toc185505954"/>
      <w:r w:rsidRPr="000A0A5F">
        <w:t>5.10.3.3.3.4</w:t>
      </w:r>
      <w:r w:rsidRPr="000A0A5F">
        <w:tab/>
        <w:t>POST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37" w:name="_Toc11247754"/>
      <w:bookmarkStart w:id="8738" w:name="_Toc27044897"/>
      <w:bookmarkStart w:id="8739" w:name="_Toc36033939"/>
      <w:bookmarkStart w:id="8740" w:name="_Toc45132085"/>
      <w:bookmarkStart w:id="8741" w:name="_Toc49776370"/>
      <w:bookmarkStart w:id="8742" w:name="_Toc51747290"/>
      <w:bookmarkStart w:id="8743" w:name="_Toc66360863"/>
      <w:bookmarkStart w:id="8744" w:name="_Toc68105368"/>
      <w:bookmarkStart w:id="8745" w:name="_Toc74755998"/>
      <w:bookmarkStart w:id="8746" w:name="_Toc105674874"/>
      <w:bookmarkStart w:id="8747" w:name="_Toc130502934"/>
      <w:bookmarkStart w:id="8748" w:name="_Toc153625722"/>
      <w:bookmarkStart w:id="8749" w:name="_Toc185505955"/>
      <w:r w:rsidRPr="000A0A5F">
        <w:t>5.10.3.3.3.5</w:t>
      </w:r>
      <w:r w:rsidRPr="000A0A5F">
        <w:tab/>
        <w:t>DELETE</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50" w:name="_Toc11247755"/>
      <w:bookmarkStart w:id="8751" w:name="_Toc27044898"/>
      <w:bookmarkStart w:id="8752" w:name="_Toc36033940"/>
      <w:bookmarkStart w:id="8753" w:name="_Toc45132086"/>
      <w:bookmarkStart w:id="8754" w:name="_Toc49776371"/>
      <w:bookmarkStart w:id="8755" w:name="_Toc51747291"/>
      <w:bookmarkStart w:id="8756" w:name="_Toc66360864"/>
      <w:bookmarkStart w:id="8757" w:name="_Toc68105369"/>
      <w:bookmarkStart w:id="8758" w:name="_Toc74755999"/>
      <w:bookmarkStart w:id="8759" w:name="_Toc105674875"/>
      <w:bookmarkStart w:id="8760" w:name="_Toc130502935"/>
      <w:bookmarkStart w:id="8761" w:name="_Toc153625723"/>
      <w:bookmarkStart w:id="8762" w:name="_Toc185505956"/>
      <w:bookmarkStart w:id="8763" w:name="_Toc222784465"/>
      <w:r w:rsidRPr="000A0A5F">
        <w:lastRenderedPageBreak/>
        <w:t>5.10.3.4</w:t>
      </w:r>
      <w:r w:rsidRPr="000A0A5F">
        <w:tab/>
        <w:t>Resource: Individual CP Set Provisioning</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6F349B1A" w14:textId="77777777" w:rsidR="00CB0DD7" w:rsidRPr="000A0A5F" w:rsidRDefault="00CB0DD7">
      <w:pPr>
        <w:pStyle w:val="Heading5"/>
      </w:pPr>
      <w:bookmarkStart w:id="8764" w:name="_Toc11247756"/>
      <w:bookmarkStart w:id="8765" w:name="_Toc27044899"/>
      <w:bookmarkStart w:id="8766" w:name="_Toc36033941"/>
      <w:bookmarkStart w:id="8767" w:name="_Toc45132087"/>
      <w:bookmarkStart w:id="8768" w:name="_Toc49776372"/>
      <w:bookmarkStart w:id="8769" w:name="_Toc51747292"/>
      <w:bookmarkStart w:id="8770" w:name="_Toc66360865"/>
      <w:bookmarkStart w:id="8771" w:name="_Toc68105370"/>
      <w:bookmarkStart w:id="8772" w:name="_Toc74756000"/>
      <w:bookmarkStart w:id="8773" w:name="_Toc105674876"/>
      <w:bookmarkStart w:id="8774" w:name="_Toc130502936"/>
      <w:bookmarkStart w:id="8775" w:name="_Toc153625724"/>
      <w:bookmarkStart w:id="8776" w:name="_Toc185505957"/>
      <w:bookmarkStart w:id="8777" w:name="_Toc222784466"/>
      <w:r w:rsidRPr="000A0A5F">
        <w:t>5.10.3.4.1</w:t>
      </w:r>
      <w:r w:rsidRPr="000A0A5F">
        <w:tab/>
        <w:t>Introduction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78" w:name="_Toc11247757"/>
      <w:bookmarkStart w:id="8779" w:name="_Toc27044900"/>
      <w:bookmarkStart w:id="8780" w:name="_Toc36033942"/>
      <w:bookmarkStart w:id="8781" w:name="_Toc45132088"/>
      <w:bookmarkStart w:id="8782" w:name="_Toc49776373"/>
      <w:bookmarkStart w:id="8783" w:name="_Toc51747293"/>
      <w:bookmarkStart w:id="8784" w:name="_Toc66360866"/>
      <w:bookmarkStart w:id="8785" w:name="_Toc68105371"/>
      <w:bookmarkStart w:id="8786" w:name="_Toc74756001"/>
      <w:bookmarkStart w:id="8787" w:name="_Toc105674877"/>
      <w:bookmarkStart w:id="8788" w:name="_Toc130502937"/>
      <w:bookmarkStart w:id="8789" w:name="_Toc153625725"/>
      <w:bookmarkStart w:id="8790" w:name="_Toc185505958"/>
      <w:bookmarkStart w:id="8791" w:name="_Toc222784467"/>
      <w:r w:rsidRPr="000A0A5F">
        <w:t>5.10.3.4.2</w:t>
      </w:r>
      <w:r w:rsidRPr="000A0A5F">
        <w:tab/>
        <w:t>Resource definition</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792" w:name="_Toc11247758"/>
      <w:bookmarkStart w:id="8793" w:name="_Toc27044901"/>
      <w:bookmarkStart w:id="8794" w:name="_Toc36033943"/>
      <w:bookmarkStart w:id="8795" w:name="_Toc45132089"/>
      <w:bookmarkStart w:id="8796" w:name="_Toc49776374"/>
      <w:bookmarkStart w:id="8797" w:name="_Toc51747294"/>
      <w:bookmarkStart w:id="8798" w:name="_Toc66360867"/>
      <w:bookmarkStart w:id="8799" w:name="_Toc68105372"/>
      <w:bookmarkStart w:id="8800" w:name="_Toc74756002"/>
      <w:bookmarkStart w:id="8801" w:name="_Toc105674878"/>
      <w:bookmarkStart w:id="8802" w:name="_Toc130502938"/>
      <w:bookmarkStart w:id="8803" w:name="_Toc153625726"/>
      <w:bookmarkStart w:id="8804" w:name="_Toc185505959"/>
      <w:bookmarkStart w:id="8805" w:name="_Toc222784468"/>
      <w:r w:rsidRPr="000A0A5F">
        <w:t>5.10.3.4.3</w:t>
      </w:r>
      <w:r w:rsidRPr="000A0A5F">
        <w:tab/>
        <w:t>Resource methods</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6D947717" w14:textId="77777777" w:rsidR="00CB0DD7" w:rsidRPr="000A0A5F" w:rsidRDefault="00CB0DD7" w:rsidP="00233139">
      <w:pPr>
        <w:pStyle w:val="H6"/>
      </w:pPr>
      <w:bookmarkStart w:id="8806" w:name="_Toc11247759"/>
      <w:bookmarkStart w:id="8807" w:name="_Toc27044902"/>
      <w:bookmarkStart w:id="8808" w:name="_Toc36033944"/>
      <w:bookmarkStart w:id="8809" w:name="_Toc45132090"/>
      <w:bookmarkStart w:id="8810" w:name="_Toc49776375"/>
      <w:bookmarkStart w:id="8811" w:name="_Toc51747295"/>
      <w:bookmarkStart w:id="8812" w:name="_Toc66360868"/>
      <w:bookmarkStart w:id="8813" w:name="_Toc68105373"/>
      <w:bookmarkStart w:id="8814" w:name="_Toc74756003"/>
      <w:bookmarkStart w:id="8815" w:name="_Toc105674879"/>
      <w:bookmarkStart w:id="8816" w:name="_Toc130502939"/>
      <w:bookmarkStart w:id="8817" w:name="_Toc153625727"/>
      <w:bookmarkStart w:id="8818" w:name="_Toc185505960"/>
      <w:r w:rsidRPr="000A0A5F">
        <w:t>5.10.3.4.3.1</w:t>
      </w:r>
      <w:r w:rsidRPr="000A0A5F">
        <w:tab/>
        <w:t>GET</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19" w:name="_Toc11247760"/>
      <w:bookmarkStart w:id="8820" w:name="_Toc27044903"/>
      <w:bookmarkStart w:id="8821" w:name="_Toc36033945"/>
      <w:bookmarkStart w:id="8822" w:name="_Toc45132091"/>
      <w:bookmarkStart w:id="8823" w:name="_Toc49776376"/>
      <w:bookmarkStart w:id="8824" w:name="_Toc51747296"/>
      <w:bookmarkStart w:id="8825" w:name="_Toc66360869"/>
      <w:bookmarkStart w:id="8826" w:name="_Toc68105374"/>
      <w:bookmarkStart w:id="8827" w:name="_Toc74756004"/>
      <w:bookmarkStart w:id="8828" w:name="_Toc105674880"/>
      <w:bookmarkStart w:id="8829" w:name="_Toc130502940"/>
      <w:bookmarkStart w:id="8830" w:name="_Toc153625728"/>
      <w:bookmarkStart w:id="8831" w:name="_Toc185505961"/>
      <w:r w:rsidRPr="000A0A5F">
        <w:t>5.10.3.4.3.2</w:t>
      </w:r>
      <w:r w:rsidRPr="000A0A5F">
        <w:tab/>
        <w:t>PUT</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32" w:name="_Toc11247761"/>
      <w:bookmarkStart w:id="8833" w:name="_Toc27044904"/>
      <w:bookmarkStart w:id="8834" w:name="_Toc36033946"/>
      <w:bookmarkStart w:id="8835" w:name="_Toc45132092"/>
      <w:bookmarkStart w:id="8836" w:name="_Toc49776377"/>
      <w:bookmarkStart w:id="8837" w:name="_Toc51747297"/>
      <w:bookmarkStart w:id="8838" w:name="_Toc66360870"/>
      <w:bookmarkStart w:id="8839" w:name="_Toc68105375"/>
      <w:bookmarkStart w:id="8840" w:name="_Toc74756005"/>
      <w:bookmarkStart w:id="8841" w:name="_Toc105674881"/>
      <w:bookmarkStart w:id="8842" w:name="_Toc130502941"/>
      <w:bookmarkStart w:id="8843" w:name="_Toc153625729"/>
      <w:bookmarkStart w:id="8844" w:name="_Toc185505962"/>
      <w:r w:rsidRPr="000A0A5F">
        <w:t>5.10.3.4.3.3</w:t>
      </w:r>
      <w:r w:rsidRPr="000A0A5F">
        <w:tab/>
        <w:t>PATCH</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45" w:name="_Toc11247762"/>
      <w:bookmarkStart w:id="8846" w:name="_Toc27044905"/>
      <w:bookmarkStart w:id="8847" w:name="_Toc36033947"/>
      <w:bookmarkStart w:id="8848" w:name="_Toc45132093"/>
      <w:bookmarkStart w:id="8849" w:name="_Toc49776378"/>
      <w:bookmarkStart w:id="8850" w:name="_Toc51747298"/>
      <w:bookmarkStart w:id="8851" w:name="_Toc66360871"/>
      <w:bookmarkStart w:id="8852" w:name="_Toc68105376"/>
      <w:bookmarkStart w:id="8853" w:name="_Toc74756006"/>
      <w:bookmarkStart w:id="8854" w:name="_Toc105674882"/>
      <w:bookmarkStart w:id="8855" w:name="_Toc130502942"/>
      <w:bookmarkStart w:id="8856" w:name="_Toc153625730"/>
      <w:bookmarkStart w:id="8857" w:name="_Toc185505963"/>
      <w:r w:rsidRPr="000A0A5F">
        <w:t>5.10.3.4.3.4</w:t>
      </w:r>
      <w:r w:rsidRPr="000A0A5F">
        <w:tab/>
        <w:t>POST</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58" w:name="_Toc11247763"/>
      <w:bookmarkStart w:id="8859" w:name="_Toc27044906"/>
      <w:bookmarkStart w:id="8860" w:name="_Toc36033948"/>
      <w:bookmarkStart w:id="8861" w:name="_Toc45132094"/>
      <w:bookmarkStart w:id="8862" w:name="_Toc49776379"/>
      <w:bookmarkStart w:id="8863" w:name="_Toc51747299"/>
      <w:bookmarkStart w:id="8864" w:name="_Toc66360872"/>
      <w:bookmarkStart w:id="8865" w:name="_Toc68105377"/>
      <w:bookmarkStart w:id="8866" w:name="_Toc74756007"/>
      <w:bookmarkStart w:id="8867" w:name="_Toc105674883"/>
      <w:bookmarkStart w:id="8868" w:name="_Toc130502943"/>
      <w:bookmarkStart w:id="8869" w:name="_Toc153625731"/>
      <w:bookmarkStart w:id="8870" w:name="_Toc185505964"/>
      <w:r w:rsidRPr="000A0A5F">
        <w:t>5.10.3.4.3.5</w:t>
      </w:r>
      <w:r w:rsidRPr="000A0A5F">
        <w:tab/>
        <w:t>DELETE</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71" w:name="_Toc11247764"/>
      <w:bookmarkStart w:id="8872" w:name="_Toc27044907"/>
      <w:bookmarkStart w:id="8873" w:name="_Toc36033949"/>
      <w:bookmarkStart w:id="8874" w:name="_Toc45132095"/>
      <w:bookmarkStart w:id="8875" w:name="_Toc49776380"/>
      <w:bookmarkStart w:id="8876" w:name="_Toc51747300"/>
      <w:bookmarkStart w:id="8877" w:name="_Toc66360873"/>
      <w:bookmarkStart w:id="8878" w:name="_Toc68105378"/>
      <w:bookmarkStart w:id="8879" w:name="_Toc74756008"/>
      <w:bookmarkStart w:id="8880" w:name="_Toc105674884"/>
      <w:bookmarkStart w:id="8881" w:name="_Toc130502944"/>
      <w:bookmarkStart w:id="8882" w:name="_Toc153625732"/>
      <w:bookmarkStart w:id="8883" w:name="_Toc185505965"/>
      <w:bookmarkStart w:id="8884" w:name="_Toc222784469"/>
      <w:r w:rsidRPr="000A0A5F">
        <w:t>5.10.4</w:t>
      </w:r>
      <w:r w:rsidRPr="000A0A5F">
        <w:tab/>
        <w:t>Used Features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21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19"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11D52">
        <w:trPr>
          <w:cantSplit/>
        </w:trPr>
        <w:tc>
          <w:tcPr>
            <w:tcW w:w="466" w:type="pct"/>
          </w:tcPr>
          <w:p w14:paraId="0BD683F0" w14:textId="77777777" w:rsidR="00CB0DD7" w:rsidRPr="000A0A5F" w:rsidRDefault="00CB0DD7">
            <w:pPr>
              <w:pStyle w:val="TAC"/>
              <w:rPr>
                <w:lang w:eastAsia="zh-CN"/>
              </w:rPr>
            </w:pPr>
            <w:r w:rsidRPr="000A0A5F">
              <w:rPr>
                <w:rFonts w:hint="eastAsia"/>
                <w:lang w:eastAsia="zh-CN"/>
              </w:rPr>
              <w:t>1</w:t>
            </w:r>
          </w:p>
        </w:tc>
        <w:tc>
          <w:tcPr>
            <w:tcW w:w="1215" w:type="pct"/>
          </w:tcPr>
          <w:p w14:paraId="3F9044F6" w14:textId="77777777" w:rsidR="00CB0DD7" w:rsidRPr="000A0A5F" w:rsidRDefault="00CB0DD7">
            <w:pPr>
              <w:pStyle w:val="TAC"/>
              <w:rPr>
                <w:lang w:eastAsia="zh-CN"/>
              </w:rPr>
            </w:pPr>
            <w:r w:rsidRPr="000A0A5F">
              <w:rPr>
                <w:lang w:eastAsia="zh-CN"/>
              </w:rPr>
              <w:t>ExpectedUMT_5G</w:t>
            </w:r>
          </w:p>
        </w:tc>
        <w:tc>
          <w:tcPr>
            <w:tcW w:w="3319"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0A0A5F" w:rsidRDefault="00CB0DD7">
            <w:pPr>
              <w:pStyle w:val="TAC"/>
              <w:rPr>
                <w:lang w:eastAsia="zh-CN"/>
              </w:rPr>
            </w:pPr>
            <w:r w:rsidRPr="000A0A5F">
              <w:rPr>
                <w:lang w:eastAsia="zh-CN"/>
              </w:rPr>
              <w:t>2</w:t>
            </w:r>
          </w:p>
        </w:tc>
        <w:tc>
          <w:tcPr>
            <w:tcW w:w="1215" w:type="pct"/>
          </w:tcPr>
          <w:p w14:paraId="2D6A54BA" w14:textId="77777777" w:rsidR="00CB0DD7" w:rsidRPr="000A0A5F" w:rsidRDefault="00CB0DD7">
            <w:pPr>
              <w:pStyle w:val="TAC"/>
              <w:rPr>
                <w:lang w:eastAsia="zh-CN"/>
              </w:rPr>
            </w:pPr>
            <w:r w:rsidRPr="000A0A5F">
              <w:rPr>
                <w:lang w:eastAsia="zh-CN"/>
              </w:rPr>
              <w:t>ExpectedUmtTime_5G</w:t>
            </w:r>
          </w:p>
        </w:tc>
        <w:tc>
          <w:tcPr>
            <w:tcW w:w="3319"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0A0A5F" w:rsidRDefault="00CB0DD7">
            <w:pPr>
              <w:pStyle w:val="TAC"/>
              <w:rPr>
                <w:lang w:eastAsia="zh-CN"/>
              </w:rPr>
            </w:pPr>
            <w:r w:rsidRPr="000A0A5F">
              <w:rPr>
                <w:lang w:eastAsia="zh-CN"/>
              </w:rPr>
              <w:t>3</w:t>
            </w:r>
          </w:p>
        </w:tc>
        <w:tc>
          <w:tcPr>
            <w:tcW w:w="1215" w:type="pct"/>
          </w:tcPr>
          <w:p w14:paraId="2DC12DB2" w14:textId="77777777" w:rsidR="00CB0DD7" w:rsidRPr="000A0A5F" w:rsidRDefault="00CB0DD7">
            <w:pPr>
              <w:pStyle w:val="TAC"/>
              <w:rPr>
                <w:lang w:eastAsia="zh-CN"/>
              </w:rPr>
            </w:pPr>
            <w:r w:rsidRPr="000A0A5F">
              <w:rPr>
                <w:lang w:eastAsia="zh-CN"/>
              </w:rPr>
              <w:t>ScheduledCommType_5G</w:t>
            </w:r>
          </w:p>
        </w:tc>
        <w:tc>
          <w:tcPr>
            <w:tcW w:w="3319"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0A0A5F" w:rsidRDefault="00F2786F" w:rsidP="00F2786F">
            <w:pPr>
              <w:pStyle w:val="TAC"/>
              <w:rPr>
                <w:lang w:eastAsia="zh-CN"/>
              </w:rPr>
            </w:pPr>
            <w:r w:rsidRPr="000A0A5F">
              <w:rPr>
                <w:lang w:eastAsia="zh-CN"/>
              </w:rPr>
              <w:t>4</w:t>
            </w:r>
          </w:p>
        </w:tc>
        <w:tc>
          <w:tcPr>
            <w:tcW w:w="1215" w:type="pct"/>
          </w:tcPr>
          <w:p w14:paraId="6B5F2BA0" w14:textId="77777777" w:rsidR="00F2786F" w:rsidRPr="000A0A5F" w:rsidRDefault="00F2786F" w:rsidP="00F2786F">
            <w:pPr>
              <w:pStyle w:val="TAC"/>
              <w:rPr>
                <w:lang w:eastAsia="zh-CN"/>
              </w:rPr>
            </w:pPr>
            <w:r w:rsidRPr="000A0A5F">
              <w:rPr>
                <w:lang w:eastAsia="zh-CN"/>
              </w:rPr>
              <w:t>UEId_retrieval</w:t>
            </w:r>
          </w:p>
        </w:tc>
        <w:tc>
          <w:tcPr>
            <w:tcW w:w="3319"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0A0A5F" w:rsidRDefault="0096105B" w:rsidP="0096105B">
            <w:pPr>
              <w:pStyle w:val="TAC"/>
              <w:rPr>
                <w:lang w:eastAsia="zh-CN"/>
              </w:rPr>
            </w:pPr>
            <w:r w:rsidRPr="000A0A5F">
              <w:rPr>
                <w:lang w:eastAsia="zh-CN"/>
              </w:rPr>
              <w:t>5</w:t>
            </w:r>
          </w:p>
        </w:tc>
        <w:tc>
          <w:tcPr>
            <w:tcW w:w="121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19"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11D52">
        <w:trPr>
          <w:cantSplit/>
        </w:trPr>
        <w:tc>
          <w:tcPr>
            <w:tcW w:w="466" w:type="pct"/>
          </w:tcPr>
          <w:p w14:paraId="39BCDC79" w14:textId="77777777" w:rsidR="007B538E" w:rsidRPr="000A0A5F" w:rsidRDefault="007B538E" w:rsidP="007B538E">
            <w:pPr>
              <w:pStyle w:val="TAC"/>
              <w:rPr>
                <w:lang w:eastAsia="zh-CN"/>
              </w:rPr>
            </w:pPr>
            <w:r w:rsidRPr="000A0A5F">
              <w:rPr>
                <w:lang w:eastAsia="zh-CN"/>
              </w:rPr>
              <w:t>6</w:t>
            </w:r>
          </w:p>
        </w:tc>
        <w:tc>
          <w:tcPr>
            <w:tcW w:w="121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19"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11D52">
        <w:trPr>
          <w:cantSplit/>
        </w:trPr>
        <w:tc>
          <w:tcPr>
            <w:tcW w:w="466" w:type="pct"/>
          </w:tcPr>
          <w:p w14:paraId="03AC93EC" w14:textId="77777777" w:rsidR="00167F1C" w:rsidRPr="000A0A5F" w:rsidRDefault="00167F1C" w:rsidP="00167F1C">
            <w:pPr>
              <w:pStyle w:val="TAC"/>
              <w:rPr>
                <w:lang w:eastAsia="zh-CN"/>
              </w:rPr>
            </w:pPr>
            <w:r w:rsidRPr="000A0A5F">
              <w:rPr>
                <w:lang w:eastAsia="zh-CN"/>
              </w:rPr>
              <w:t>7</w:t>
            </w:r>
          </w:p>
        </w:tc>
        <w:tc>
          <w:tcPr>
            <w:tcW w:w="1215" w:type="pct"/>
          </w:tcPr>
          <w:p w14:paraId="0EB382A1" w14:textId="77777777" w:rsidR="00167F1C" w:rsidRPr="000A0A5F" w:rsidRDefault="00167F1C" w:rsidP="00167F1C">
            <w:pPr>
              <w:pStyle w:val="TAC"/>
              <w:rPr>
                <w:lang w:eastAsia="zh-CN"/>
              </w:rPr>
            </w:pPr>
            <w:r w:rsidRPr="000A0A5F">
              <w:rPr>
                <w:lang w:eastAsia="zh-CN"/>
              </w:rPr>
              <w:t>ConfAccuLevels</w:t>
            </w:r>
          </w:p>
        </w:tc>
        <w:tc>
          <w:tcPr>
            <w:tcW w:w="3319"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F11D52" w:rsidRPr="00555729" w14:paraId="5FA5C5BB" w14:textId="77777777" w:rsidTr="00F11D52">
        <w:trPr>
          <w:cantSplit/>
        </w:trPr>
        <w:tc>
          <w:tcPr>
            <w:tcW w:w="466" w:type="pct"/>
          </w:tcPr>
          <w:p w14:paraId="0B82FC14" w14:textId="77777777" w:rsidR="00F11D52" w:rsidRPr="00555729" w:rsidRDefault="00F11D52" w:rsidP="00B7377C">
            <w:pPr>
              <w:keepNext/>
              <w:keepLines/>
              <w:spacing w:after="0"/>
              <w:jc w:val="center"/>
              <w:rPr>
                <w:rFonts w:ascii="Arial" w:hAnsi="Arial"/>
                <w:sz w:val="18"/>
                <w:lang w:eastAsia="zh-CN"/>
              </w:rPr>
            </w:pPr>
            <w:r>
              <w:rPr>
                <w:rFonts w:ascii="Arial" w:hAnsi="Arial"/>
                <w:sz w:val="18"/>
                <w:lang w:eastAsia="zh-CN"/>
              </w:rPr>
              <w:t>8</w:t>
            </w:r>
          </w:p>
        </w:tc>
        <w:tc>
          <w:tcPr>
            <w:tcW w:w="1215" w:type="pct"/>
          </w:tcPr>
          <w:p w14:paraId="3B0D3646" w14:textId="77777777" w:rsidR="00F11D52" w:rsidRPr="00555729" w:rsidRDefault="00F11D52" w:rsidP="00B7377C">
            <w:pPr>
              <w:keepNext/>
              <w:keepLines/>
              <w:spacing w:after="0"/>
              <w:jc w:val="center"/>
              <w:rPr>
                <w:rFonts w:ascii="Arial" w:hAnsi="Arial"/>
                <w:sz w:val="18"/>
                <w:lang w:eastAsia="zh-CN"/>
              </w:rPr>
            </w:pPr>
            <w:r w:rsidRPr="00555729">
              <w:rPr>
                <w:rFonts w:ascii="Arial" w:hAnsi="Arial"/>
                <w:sz w:val="18"/>
                <w:lang w:eastAsia="zh-CN"/>
              </w:rPr>
              <w:t>UEId_retrieval</w:t>
            </w:r>
            <w:r>
              <w:rPr>
                <w:rFonts w:ascii="Arial" w:hAnsi="Arial"/>
                <w:sz w:val="18"/>
                <w:lang w:eastAsia="zh-CN"/>
              </w:rPr>
              <w:t>_Ext1</w:t>
            </w:r>
          </w:p>
        </w:tc>
        <w:tc>
          <w:tcPr>
            <w:tcW w:w="3318" w:type="pct"/>
          </w:tcPr>
          <w:p w14:paraId="04E7FF50" w14:textId="77777777" w:rsidR="00F11D52" w:rsidRDefault="00F11D52" w:rsidP="00B7377C">
            <w:pPr>
              <w:keepNext/>
              <w:keepLines/>
              <w:spacing w:after="0"/>
              <w:rPr>
                <w:rFonts w:ascii="Arial" w:hAnsi="Arial"/>
                <w:sz w:val="18"/>
                <w:lang w:eastAsia="zh-CN"/>
              </w:rPr>
            </w:pPr>
            <w:r w:rsidRPr="00C36E83">
              <w:rPr>
                <w:rFonts w:ascii="Arial" w:hAnsi="Arial"/>
                <w:sz w:val="18"/>
                <w:lang w:eastAsia="zh-CN"/>
              </w:rPr>
              <w:t xml:space="preserve">This feature </w:t>
            </w:r>
            <w:r>
              <w:rPr>
                <w:rFonts w:ascii="Arial" w:hAnsi="Arial"/>
                <w:sz w:val="18"/>
                <w:lang w:eastAsia="zh-CN"/>
              </w:rPr>
              <w:t xml:space="preserve">indicates the </w:t>
            </w:r>
            <w:r w:rsidRPr="00C36E83">
              <w:rPr>
                <w:rFonts w:ascii="Arial" w:hAnsi="Arial"/>
                <w:sz w:val="18"/>
                <w:lang w:eastAsia="zh-CN"/>
              </w:rPr>
              <w:t xml:space="preserve">support </w:t>
            </w:r>
            <w:r>
              <w:rPr>
                <w:rFonts w:ascii="Arial" w:hAnsi="Arial"/>
                <w:sz w:val="18"/>
                <w:lang w:eastAsia="zh-CN"/>
              </w:rPr>
              <w:t xml:space="preserve">of the retrieval of the </w:t>
            </w:r>
            <w:r w:rsidRPr="00C36E83">
              <w:rPr>
                <w:rFonts w:ascii="Arial" w:hAnsi="Arial"/>
                <w:sz w:val="18"/>
                <w:lang w:eastAsia="zh-CN"/>
              </w:rPr>
              <w:t xml:space="preserve">AF specific UE ID retrieval in the </w:t>
            </w:r>
            <w:r>
              <w:rPr>
                <w:rFonts w:ascii="Arial" w:hAnsi="Arial"/>
                <w:sz w:val="18"/>
                <w:lang w:eastAsia="zh-CN"/>
              </w:rPr>
              <w:t xml:space="preserve">GPSI </w:t>
            </w:r>
            <w:r w:rsidRPr="00C36E83">
              <w:rPr>
                <w:rFonts w:ascii="Arial" w:hAnsi="Arial"/>
                <w:sz w:val="18"/>
                <w:lang w:eastAsia="zh-CN"/>
              </w:rPr>
              <w:t>form of MSISDN.</w:t>
            </w:r>
          </w:p>
          <w:p w14:paraId="533A5868" w14:textId="77777777" w:rsidR="00F11D52" w:rsidRDefault="00F11D52" w:rsidP="00B7377C">
            <w:pPr>
              <w:keepNext/>
              <w:keepLines/>
              <w:spacing w:after="0"/>
              <w:rPr>
                <w:rFonts w:ascii="Arial" w:hAnsi="Arial"/>
                <w:sz w:val="18"/>
                <w:lang w:eastAsia="zh-CN"/>
              </w:rPr>
            </w:pPr>
          </w:p>
          <w:p w14:paraId="005E7E67" w14:textId="77777777" w:rsidR="00F11D52" w:rsidRDefault="00F11D52" w:rsidP="00B7377C">
            <w:pPr>
              <w:keepNext/>
              <w:keepLines/>
              <w:spacing w:after="0"/>
              <w:rPr>
                <w:rFonts w:ascii="Arial" w:hAnsi="Arial"/>
                <w:sz w:val="18"/>
                <w:lang w:eastAsia="zh-CN"/>
              </w:rPr>
            </w:pPr>
            <w:r w:rsidRPr="00B61CE5">
              <w:rPr>
                <w:rFonts w:ascii="Arial" w:hAnsi="Arial"/>
                <w:sz w:val="18"/>
                <w:lang w:eastAsia="zh-CN"/>
              </w:rPr>
              <w:t>This feature requires the support of the "UEId_retrieval" feature</w:t>
            </w:r>
            <w:r>
              <w:rPr>
                <w:rFonts w:ascii="Arial" w:hAnsi="Arial"/>
                <w:sz w:val="18"/>
                <w:lang w:eastAsia="zh-CN"/>
              </w:rPr>
              <w:t>.</w:t>
            </w:r>
          </w:p>
          <w:p w14:paraId="4423E91E" w14:textId="77777777" w:rsidR="00F11D52" w:rsidRPr="00C36E83" w:rsidRDefault="00F11D52" w:rsidP="00B7377C">
            <w:pPr>
              <w:keepNext/>
              <w:keepLines/>
              <w:spacing w:after="0"/>
              <w:rPr>
                <w:rFonts w:ascii="Arial" w:hAnsi="Arial"/>
                <w:sz w:val="18"/>
                <w:lang w:eastAsia="zh-CN"/>
              </w:rPr>
            </w:pPr>
          </w:p>
          <w:p w14:paraId="30B30A7A" w14:textId="77777777" w:rsidR="00F11D52" w:rsidRPr="00555729" w:rsidRDefault="00F11D52" w:rsidP="00B7377C">
            <w:pPr>
              <w:keepNext/>
              <w:keepLines/>
              <w:spacing w:after="0"/>
              <w:rPr>
                <w:rFonts w:ascii="Arial" w:hAnsi="Arial"/>
                <w:sz w:val="18"/>
                <w:lang w:eastAsia="zh-CN"/>
              </w:rPr>
            </w:pPr>
            <w:r w:rsidRPr="00C36E83">
              <w:rPr>
                <w:rFonts w:ascii="Arial" w:hAnsi="Arial"/>
                <w:sz w:val="18"/>
                <w:lang w:eastAsia="zh-CN"/>
              </w:rPr>
              <w:t>The feature is not applicable to pre-5G (e.g.</w:t>
            </w:r>
            <w:r>
              <w:rPr>
                <w:rFonts w:ascii="Arial" w:hAnsi="Arial"/>
                <w:sz w:val="18"/>
                <w:lang w:eastAsia="zh-CN"/>
              </w:rPr>
              <w:t>,</w:t>
            </w:r>
            <w:r w:rsidRPr="00C36E83">
              <w:rPr>
                <w:rFonts w:ascii="Arial" w:hAnsi="Arial"/>
                <w:sz w:val="18"/>
                <w:lang w:eastAsia="zh-CN"/>
              </w:rPr>
              <w:t xml:space="preserve">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8885" w:name="_Toc104512646"/>
      <w:bookmarkStart w:id="8886" w:name="_Toc130502945"/>
    </w:p>
    <w:p w14:paraId="302E994A" w14:textId="77777777" w:rsidR="00F45175" w:rsidRPr="000A0A5F" w:rsidRDefault="00F45175" w:rsidP="00F45175">
      <w:pPr>
        <w:pStyle w:val="Heading3"/>
      </w:pPr>
      <w:bookmarkStart w:id="8887" w:name="_Toc153625733"/>
      <w:bookmarkStart w:id="8888" w:name="_Toc185505966"/>
      <w:bookmarkStart w:id="8889" w:name="_Toc222784470"/>
      <w:r w:rsidRPr="000A0A5F">
        <w:t>5.10.5</w:t>
      </w:r>
      <w:r w:rsidRPr="000A0A5F">
        <w:tab/>
        <w:t>Error handling</w:t>
      </w:r>
      <w:bookmarkEnd w:id="8885"/>
      <w:bookmarkEnd w:id="8886"/>
      <w:bookmarkEnd w:id="8887"/>
      <w:bookmarkEnd w:id="8888"/>
      <w:bookmarkEnd w:id="8889"/>
    </w:p>
    <w:p w14:paraId="06BB8893" w14:textId="77777777" w:rsidR="00F45175" w:rsidRPr="000A0A5F" w:rsidRDefault="00F45175" w:rsidP="00F45175">
      <w:pPr>
        <w:pStyle w:val="Heading4"/>
      </w:pPr>
      <w:bookmarkStart w:id="8890" w:name="_Toc104512647"/>
      <w:bookmarkStart w:id="8891" w:name="_Toc130502946"/>
      <w:bookmarkStart w:id="8892" w:name="_Toc153625734"/>
      <w:bookmarkStart w:id="8893" w:name="_Toc185505967"/>
      <w:bookmarkStart w:id="8894" w:name="_Toc222784471"/>
      <w:r w:rsidRPr="000A0A5F">
        <w:t>5.10.5.1</w:t>
      </w:r>
      <w:r w:rsidRPr="000A0A5F">
        <w:tab/>
        <w:t>General</w:t>
      </w:r>
      <w:bookmarkEnd w:id="8890"/>
      <w:bookmarkEnd w:id="8891"/>
      <w:bookmarkEnd w:id="8892"/>
      <w:bookmarkEnd w:id="8893"/>
      <w:bookmarkEnd w:id="889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895" w:name="_Toc104512648"/>
      <w:bookmarkStart w:id="8896" w:name="_Toc130502947"/>
      <w:bookmarkStart w:id="8897" w:name="_Toc153625735"/>
      <w:bookmarkStart w:id="8898" w:name="_Toc185505968"/>
      <w:bookmarkStart w:id="8899" w:name="_Toc222784472"/>
      <w:r w:rsidRPr="000A0A5F">
        <w:t>5.10.5.2</w:t>
      </w:r>
      <w:r w:rsidRPr="000A0A5F">
        <w:tab/>
        <w:t>Protocol Errors</w:t>
      </w:r>
      <w:bookmarkEnd w:id="8895"/>
      <w:bookmarkEnd w:id="8896"/>
      <w:bookmarkEnd w:id="8897"/>
      <w:bookmarkEnd w:id="8898"/>
      <w:bookmarkEnd w:id="889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00" w:name="_Toc104512649"/>
      <w:bookmarkStart w:id="8901" w:name="_Toc130502948"/>
      <w:bookmarkStart w:id="8902" w:name="_Toc153625736"/>
      <w:bookmarkStart w:id="8903" w:name="_Toc185505969"/>
      <w:bookmarkStart w:id="8904" w:name="_Toc222784473"/>
      <w:r w:rsidRPr="000A0A5F">
        <w:t>5.10.5.3</w:t>
      </w:r>
      <w:r w:rsidRPr="000A0A5F">
        <w:tab/>
        <w:t>Application Errors</w:t>
      </w:r>
      <w:bookmarkEnd w:id="8900"/>
      <w:bookmarkEnd w:id="8901"/>
      <w:bookmarkEnd w:id="8902"/>
      <w:bookmarkEnd w:id="8903"/>
      <w:bookmarkEnd w:id="890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8905" w:name="_Toc11247765"/>
      <w:bookmarkStart w:id="8906" w:name="_Toc27044908"/>
      <w:bookmarkStart w:id="8907" w:name="_Toc36033950"/>
      <w:bookmarkStart w:id="8908" w:name="_Toc45132096"/>
      <w:bookmarkStart w:id="8909" w:name="_Toc49776381"/>
      <w:bookmarkStart w:id="8910" w:name="_Toc51747301"/>
      <w:bookmarkStart w:id="8911" w:name="_Toc66360874"/>
      <w:bookmarkStart w:id="8912" w:name="_Toc68105379"/>
      <w:bookmarkStart w:id="8913" w:name="_Toc74756009"/>
      <w:bookmarkStart w:id="8914" w:name="_Toc105674885"/>
      <w:bookmarkStart w:id="8915" w:name="_Toc130502949"/>
      <w:bookmarkStart w:id="8916" w:name="_Toc153625737"/>
      <w:bookmarkStart w:id="8917" w:name="_Toc185505970"/>
      <w:bookmarkStart w:id="8918" w:name="_Toc222784474"/>
      <w:r w:rsidRPr="000A0A5F">
        <w:t>5.11</w:t>
      </w:r>
      <w:r w:rsidRPr="000A0A5F">
        <w:tab/>
        <w:t>PfdManagement API</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1E31C9F2" w14:textId="77777777" w:rsidR="00CB0DD7" w:rsidRPr="000A0A5F" w:rsidRDefault="00CB0DD7">
      <w:pPr>
        <w:pStyle w:val="Heading3"/>
      </w:pPr>
      <w:bookmarkStart w:id="8919" w:name="_Toc11247766"/>
      <w:bookmarkStart w:id="8920" w:name="_Toc27044909"/>
      <w:bookmarkStart w:id="8921" w:name="_Toc36033951"/>
      <w:bookmarkStart w:id="8922" w:name="_Toc45132097"/>
      <w:bookmarkStart w:id="8923" w:name="_Toc49776382"/>
      <w:bookmarkStart w:id="8924" w:name="_Toc51747302"/>
      <w:bookmarkStart w:id="8925" w:name="_Toc66360875"/>
      <w:bookmarkStart w:id="8926" w:name="_Toc68105380"/>
      <w:bookmarkStart w:id="8927" w:name="_Toc74756010"/>
      <w:bookmarkStart w:id="8928" w:name="_Toc105674886"/>
      <w:bookmarkStart w:id="8929" w:name="_Toc130502950"/>
      <w:bookmarkStart w:id="8930" w:name="_Toc153625738"/>
      <w:bookmarkStart w:id="8931" w:name="_Toc185505971"/>
      <w:bookmarkStart w:id="8932" w:name="_Toc222784475"/>
      <w:r w:rsidRPr="000A0A5F">
        <w:t>5.11.1</w:t>
      </w:r>
      <w:r w:rsidRPr="000A0A5F">
        <w:tab/>
        <w:t>Overview</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33" w:name="_Toc11247767"/>
      <w:bookmarkStart w:id="8934" w:name="_Toc27044910"/>
      <w:bookmarkStart w:id="8935" w:name="_Toc36033952"/>
      <w:bookmarkStart w:id="8936" w:name="_Toc45132098"/>
      <w:bookmarkStart w:id="8937" w:name="_Toc49776383"/>
      <w:bookmarkStart w:id="8938" w:name="_Toc51747303"/>
      <w:bookmarkStart w:id="8939" w:name="_Toc66360876"/>
      <w:bookmarkStart w:id="8940" w:name="_Toc68105381"/>
      <w:bookmarkStart w:id="8941" w:name="_Toc74756011"/>
      <w:bookmarkStart w:id="8942" w:name="_Toc105674887"/>
      <w:bookmarkStart w:id="8943" w:name="_Toc130502951"/>
      <w:bookmarkStart w:id="8944" w:name="_Toc153625739"/>
      <w:bookmarkStart w:id="8945" w:name="_Toc185505972"/>
      <w:bookmarkStart w:id="8946" w:name="_Toc222784476"/>
      <w:r w:rsidRPr="000A0A5F">
        <w:t>5.11.2</w:t>
      </w:r>
      <w:r w:rsidRPr="000A0A5F">
        <w:tab/>
        <w:t>Data model</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2741091E" w14:textId="77777777" w:rsidR="00CB0DD7" w:rsidRPr="000A0A5F" w:rsidRDefault="00CB0DD7">
      <w:pPr>
        <w:pStyle w:val="Heading4"/>
      </w:pPr>
      <w:bookmarkStart w:id="8947" w:name="_Toc11247768"/>
      <w:bookmarkStart w:id="8948" w:name="_Toc27044911"/>
      <w:bookmarkStart w:id="8949" w:name="_Toc36033953"/>
      <w:bookmarkStart w:id="8950" w:name="_Toc45132099"/>
      <w:bookmarkStart w:id="8951" w:name="_Toc49776384"/>
      <w:bookmarkStart w:id="8952" w:name="_Toc51747304"/>
      <w:bookmarkStart w:id="8953" w:name="_Toc66360877"/>
      <w:bookmarkStart w:id="8954" w:name="_Toc68105382"/>
      <w:bookmarkStart w:id="8955" w:name="_Toc74756012"/>
      <w:bookmarkStart w:id="8956" w:name="_Toc105674888"/>
      <w:bookmarkStart w:id="8957" w:name="_Toc130502952"/>
      <w:bookmarkStart w:id="8958" w:name="_Toc153625740"/>
      <w:bookmarkStart w:id="8959" w:name="_Toc185505973"/>
      <w:bookmarkStart w:id="8960" w:name="_Toc222784477"/>
      <w:r w:rsidRPr="000A0A5F">
        <w:t>5.11.2.1</w:t>
      </w:r>
      <w:r w:rsidRPr="000A0A5F">
        <w:tab/>
        <w:t>Resource data types</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50797F9" w14:textId="77777777" w:rsidR="00CB0DD7" w:rsidRPr="000A0A5F" w:rsidRDefault="00CB0DD7">
      <w:pPr>
        <w:pStyle w:val="Heading5"/>
      </w:pPr>
      <w:bookmarkStart w:id="8961" w:name="_Toc11247769"/>
      <w:bookmarkStart w:id="8962" w:name="_Toc27044912"/>
      <w:bookmarkStart w:id="8963" w:name="_Toc36033954"/>
      <w:bookmarkStart w:id="8964" w:name="_Toc45132100"/>
      <w:bookmarkStart w:id="8965" w:name="_Toc49776385"/>
      <w:bookmarkStart w:id="8966" w:name="_Toc51747305"/>
      <w:bookmarkStart w:id="8967" w:name="_Toc66360878"/>
      <w:bookmarkStart w:id="8968" w:name="_Toc68105383"/>
      <w:bookmarkStart w:id="8969" w:name="_Toc74756013"/>
      <w:bookmarkStart w:id="8970" w:name="_Toc105674889"/>
      <w:bookmarkStart w:id="8971" w:name="_Toc130502953"/>
      <w:bookmarkStart w:id="8972" w:name="_Toc153625741"/>
      <w:bookmarkStart w:id="8973" w:name="_Toc185505974"/>
      <w:bookmarkStart w:id="8974" w:name="_Toc222784478"/>
      <w:r w:rsidRPr="000A0A5F">
        <w:t>5.11.2.1.1</w:t>
      </w:r>
      <w:r w:rsidRPr="000A0A5F">
        <w:tab/>
        <w:t>Introduction</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75" w:name="_Toc11247770"/>
      <w:bookmarkStart w:id="8976" w:name="_Toc27044913"/>
      <w:bookmarkStart w:id="8977" w:name="_Toc36033955"/>
      <w:bookmarkStart w:id="8978" w:name="_Toc45132101"/>
      <w:bookmarkStart w:id="8979" w:name="_Toc49776386"/>
      <w:bookmarkStart w:id="8980" w:name="_Toc51747306"/>
      <w:bookmarkStart w:id="8981" w:name="_Toc66360879"/>
      <w:bookmarkStart w:id="8982" w:name="_Toc68105384"/>
      <w:bookmarkStart w:id="8983" w:name="_Toc74756014"/>
      <w:bookmarkStart w:id="8984" w:name="_Toc105674890"/>
      <w:bookmarkStart w:id="8985" w:name="_Toc130502954"/>
      <w:bookmarkStart w:id="8986" w:name="_Toc153625742"/>
      <w:bookmarkStart w:id="8987" w:name="_Toc185505975"/>
      <w:bookmarkStart w:id="8988" w:name="_Toc222784479"/>
      <w:r w:rsidRPr="000A0A5F">
        <w:t>5.11.2.1.2</w:t>
      </w:r>
      <w:r w:rsidRPr="000A0A5F">
        <w:tab/>
        <w:t>Type: PfdManagement</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rFonts w:eastAsia="Times New Roman"/>
                <w:b/>
              </w:rPr>
            </w:pPr>
            <w:r w:rsidRPr="000D7688">
              <w:t>supportedFeatures</w:t>
            </w:r>
          </w:p>
        </w:tc>
        <w:tc>
          <w:tcPr>
            <w:tcW w:w="1134" w:type="dxa"/>
          </w:tcPr>
          <w:p w14:paraId="0E931D43" w14:textId="77777777" w:rsidR="00122A5F" w:rsidRPr="000A0A5F" w:rsidRDefault="00122A5F" w:rsidP="000D7688">
            <w:pPr>
              <w:pStyle w:val="TAL"/>
              <w:rPr>
                <w:rFonts w:eastAsia="Times New Roman"/>
                <w:b/>
              </w:rPr>
            </w:pPr>
            <w:r w:rsidRPr="000D7688">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eastAsia="Times New Roman"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rPr>
                <w:rFonts w:eastAsia="Times New Roman"/>
              </w:rPr>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rPr>
                <w:rFonts w:eastAsia="Times New Roman"/>
              </w:rPr>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rPr>
                <w:rFonts w:eastAsia="Times New Roman"/>
              </w:rPr>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8989" w:name="_Toc11247771"/>
      <w:bookmarkStart w:id="8990" w:name="_Toc27044914"/>
      <w:bookmarkStart w:id="8991" w:name="_Toc36033956"/>
      <w:bookmarkStart w:id="8992" w:name="_Toc45132102"/>
      <w:bookmarkStart w:id="8993" w:name="_Toc49776387"/>
      <w:bookmarkStart w:id="8994" w:name="_Toc51747307"/>
      <w:bookmarkStart w:id="8995" w:name="_Toc66360880"/>
      <w:bookmarkStart w:id="8996" w:name="_Toc68105385"/>
      <w:bookmarkStart w:id="8997" w:name="_Toc74756015"/>
      <w:bookmarkStart w:id="8998" w:name="_Toc105674891"/>
      <w:bookmarkStart w:id="8999" w:name="_Toc130502955"/>
      <w:bookmarkStart w:id="9000" w:name="_Toc153625743"/>
      <w:bookmarkStart w:id="9001" w:name="_Toc185505976"/>
      <w:bookmarkStart w:id="9002" w:name="_Toc222784480"/>
      <w:r w:rsidRPr="000A0A5F">
        <w:t>5.11.2.1.3</w:t>
      </w:r>
      <w:r w:rsidRPr="000A0A5F">
        <w:tab/>
        <w:t>Type: PfdData</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03" w:name="_Toc11247772"/>
      <w:bookmarkStart w:id="9004" w:name="_Toc27044915"/>
      <w:bookmarkStart w:id="9005" w:name="_Toc36033957"/>
      <w:bookmarkStart w:id="9006" w:name="_Toc45132103"/>
      <w:bookmarkStart w:id="9007" w:name="_Toc49776388"/>
      <w:bookmarkStart w:id="9008" w:name="_Toc51747308"/>
      <w:bookmarkStart w:id="9009" w:name="_Toc66360881"/>
      <w:bookmarkStart w:id="9010" w:name="_Toc68105386"/>
      <w:bookmarkStart w:id="9011" w:name="_Toc74756016"/>
      <w:bookmarkStart w:id="9012" w:name="_Toc105674892"/>
      <w:bookmarkStart w:id="9013" w:name="_Toc130502956"/>
      <w:bookmarkStart w:id="9014" w:name="_Toc153625744"/>
      <w:bookmarkStart w:id="9015" w:name="_Toc185505977"/>
      <w:bookmarkStart w:id="9016" w:name="_Toc222784481"/>
      <w:r w:rsidRPr="000A0A5F">
        <w:t>5.11.2.1.4</w:t>
      </w:r>
      <w:r w:rsidRPr="000A0A5F">
        <w:tab/>
        <w:t>Type: Pfd</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17" w:name="_Toc11247773"/>
      <w:bookmarkStart w:id="9018" w:name="_Toc27044916"/>
      <w:bookmarkStart w:id="9019" w:name="_Toc36033958"/>
      <w:bookmarkStart w:id="9020" w:name="_Toc45132104"/>
      <w:bookmarkStart w:id="9021" w:name="_Toc49776389"/>
      <w:bookmarkStart w:id="9022" w:name="_Toc51747309"/>
      <w:bookmarkStart w:id="9023" w:name="_Toc66360882"/>
      <w:bookmarkStart w:id="9024" w:name="_Toc68105387"/>
      <w:bookmarkStart w:id="9025" w:name="_Toc74756017"/>
      <w:bookmarkStart w:id="9026" w:name="_Toc105674893"/>
      <w:bookmarkStart w:id="9027" w:name="_Toc130502957"/>
      <w:bookmarkStart w:id="9028" w:name="_Toc153625745"/>
      <w:bookmarkStart w:id="9029" w:name="_Toc185505978"/>
      <w:bookmarkStart w:id="9030" w:name="_Toc222784482"/>
      <w:r w:rsidRPr="000A0A5F">
        <w:t>5.11.2.1.5</w:t>
      </w:r>
      <w:r w:rsidRPr="000A0A5F">
        <w:tab/>
        <w:t xml:space="preserve">Type: </w:t>
      </w:r>
      <w:r w:rsidRPr="000A0A5F">
        <w:rPr>
          <w:noProof/>
        </w:rPr>
        <w:t>PfdReport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31" w:name="_Toc27044917"/>
      <w:bookmarkStart w:id="9032" w:name="_Toc36033959"/>
      <w:bookmarkStart w:id="9033" w:name="_Toc45132105"/>
      <w:bookmarkStart w:id="9034" w:name="_Toc49776390"/>
      <w:bookmarkStart w:id="9035" w:name="_Toc51747310"/>
      <w:bookmarkStart w:id="9036" w:name="_Toc66360883"/>
      <w:bookmarkStart w:id="9037" w:name="_Toc68105388"/>
      <w:bookmarkStart w:id="9038" w:name="_Toc74756018"/>
      <w:bookmarkStart w:id="9039" w:name="_Toc105674894"/>
      <w:bookmarkStart w:id="9040" w:name="_Toc130502958"/>
      <w:bookmarkStart w:id="9041" w:name="_Toc153625746"/>
      <w:bookmarkStart w:id="9042" w:name="_Toc185505979"/>
      <w:bookmarkStart w:id="9043" w:name="_Toc222784483"/>
      <w:r w:rsidRPr="000A0A5F">
        <w:t>5.11.2.1.6</w:t>
      </w:r>
      <w:r w:rsidRPr="000A0A5F">
        <w:tab/>
        <w:t>Type: UserPlane</w:t>
      </w:r>
      <w:r w:rsidRPr="000A0A5F">
        <w:rPr>
          <w:lang w:eastAsia="zh-CN"/>
        </w:rPr>
        <w:t>LocationArea</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44" w:name="_Toc105674895"/>
      <w:bookmarkStart w:id="9045" w:name="_Toc130502959"/>
      <w:bookmarkStart w:id="9046" w:name="_Toc153625747"/>
      <w:bookmarkStart w:id="9047" w:name="_Toc185505980"/>
      <w:bookmarkStart w:id="9048" w:name="_Toc11247774"/>
      <w:bookmarkStart w:id="9049" w:name="_Toc27044918"/>
      <w:bookmarkStart w:id="9050" w:name="_Toc36033960"/>
      <w:bookmarkStart w:id="9051" w:name="_Toc45132106"/>
      <w:bookmarkStart w:id="9052" w:name="_Toc49776391"/>
      <w:bookmarkStart w:id="9053" w:name="_Toc51747311"/>
      <w:bookmarkStart w:id="9054" w:name="_Toc66360884"/>
      <w:bookmarkStart w:id="9055" w:name="_Toc68105389"/>
      <w:bookmarkStart w:id="9056" w:name="_Toc74756019"/>
      <w:bookmarkStart w:id="9057" w:name="_Toc222784484"/>
      <w:r w:rsidRPr="000A0A5F">
        <w:t>5.11.2.1.</w:t>
      </w:r>
      <w:r w:rsidR="00971DEA" w:rsidRPr="000A0A5F">
        <w:t>7</w:t>
      </w:r>
      <w:r w:rsidRPr="000A0A5F">
        <w:tab/>
        <w:t>Type: PfdManagementPatch</w:t>
      </w:r>
      <w:bookmarkEnd w:id="9044"/>
      <w:bookmarkEnd w:id="9045"/>
      <w:bookmarkEnd w:id="9046"/>
      <w:bookmarkEnd w:id="9047"/>
      <w:bookmarkEnd w:id="9057"/>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58" w:name="_Toc105674896"/>
      <w:bookmarkStart w:id="9059" w:name="_Toc130502960"/>
      <w:bookmarkStart w:id="9060" w:name="_Toc153625748"/>
      <w:bookmarkStart w:id="9061" w:name="_Toc185505981"/>
      <w:bookmarkStart w:id="9062" w:name="_Toc222784485"/>
      <w:r w:rsidRPr="000A0A5F">
        <w:t>5.11.2.2</w:t>
      </w:r>
      <w:r w:rsidRPr="000A0A5F">
        <w:tab/>
        <w:t>Referenced simple data types and enumerations</w:t>
      </w:r>
      <w:bookmarkEnd w:id="9048"/>
      <w:bookmarkEnd w:id="9049"/>
      <w:bookmarkEnd w:id="9050"/>
      <w:bookmarkEnd w:id="9051"/>
      <w:bookmarkEnd w:id="9052"/>
      <w:bookmarkEnd w:id="9053"/>
      <w:bookmarkEnd w:id="9054"/>
      <w:bookmarkEnd w:id="9055"/>
      <w:bookmarkEnd w:id="9056"/>
      <w:bookmarkEnd w:id="9058"/>
      <w:bookmarkEnd w:id="9059"/>
      <w:bookmarkEnd w:id="9060"/>
      <w:bookmarkEnd w:id="9061"/>
      <w:bookmarkEnd w:id="9062"/>
    </w:p>
    <w:p w14:paraId="0847670E" w14:textId="77777777" w:rsidR="00CB0DD7" w:rsidRPr="000A0A5F" w:rsidRDefault="00CB0DD7">
      <w:pPr>
        <w:pStyle w:val="Heading5"/>
      </w:pPr>
      <w:bookmarkStart w:id="9063" w:name="_Toc11247775"/>
      <w:bookmarkStart w:id="9064" w:name="_Toc27044919"/>
      <w:bookmarkStart w:id="9065" w:name="_Toc36033961"/>
      <w:bookmarkStart w:id="9066" w:name="_Toc45132107"/>
      <w:bookmarkStart w:id="9067" w:name="_Toc49776392"/>
      <w:bookmarkStart w:id="9068" w:name="_Toc51747312"/>
      <w:bookmarkStart w:id="9069" w:name="_Toc66360885"/>
      <w:bookmarkStart w:id="9070" w:name="_Toc68105390"/>
      <w:bookmarkStart w:id="9071" w:name="_Toc74756020"/>
      <w:bookmarkStart w:id="9072" w:name="_Toc105674897"/>
      <w:bookmarkStart w:id="9073" w:name="_Toc130502961"/>
      <w:bookmarkStart w:id="9074" w:name="_Toc153625749"/>
      <w:bookmarkStart w:id="9075" w:name="_Toc185505982"/>
      <w:bookmarkStart w:id="9076" w:name="_Toc222784486"/>
      <w:r w:rsidRPr="000A0A5F">
        <w:t>5.11.2.2.1</w:t>
      </w:r>
      <w:r w:rsidRPr="000A0A5F">
        <w:tab/>
        <w:t>Introduction</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77" w:name="_Toc11247776"/>
      <w:bookmarkStart w:id="9078" w:name="_Toc27044920"/>
      <w:bookmarkStart w:id="9079" w:name="_Toc36033962"/>
      <w:bookmarkStart w:id="9080" w:name="_Toc45132108"/>
      <w:bookmarkStart w:id="9081" w:name="_Toc49776393"/>
      <w:bookmarkStart w:id="9082" w:name="_Toc51747313"/>
      <w:bookmarkStart w:id="9083" w:name="_Toc66360886"/>
      <w:bookmarkStart w:id="9084" w:name="_Toc68105391"/>
      <w:bookmarkStart w:id="9085" w:name="_Toc74756021"/>
      <w:bookmarkStart w:id="9086" w:name="_Toc105674898"/>
      <w:bookmarkStart w:id="9087" w:name="_Toc130502962"/>
      <w:bookmarkStart w:id="9088" w:name="_Toc153625750"/>
      <w:bookmarkStart w:id="9089" w:name="_Toc185505983"/>
      <w:bookmarkStart w:id="9090" w:name="_Toc222784487"/>
      <w:r w:rsidRPr="000A0A5F">
        <w:t>5.11.2.2.2</w:t>
      </w:r>
      <w:r w:rsidRPr="000A0A5F">
        <w:tab/>
        <w:t>Simple data types</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091" w:name="_Toc11247777"/>
      <w:bookmarkStart w:id="9092" w:name="_Toc27044921"/>
      <w:bookmarkStart w:id="9093" w:name="_Toc36033963"/>
      <w:bookmarkStart w:id="9094" w:name="_Toc45132109"/>
      <w:bookmarkStart w:id="9095" w:name="_Toc49776394"/>
      <w:bookmarkStart w:id="9096" w:name="_Toc51747314"/>
      <w:bookmarkStart w:id="9097" w:name="_Toc66360887"/>
      <w:bookmarkStart w:id="9098" w:name="_Toc68105392"/>
      <w:bookmarkStart w:id="9099" w:name="_Toc74756022"/>
      <w:bookmarkStart w:id="9100" w:name="_Toc105674899"/>
      <w:bookmarkStart w:id="9101" w:name="_Toc130502963"/>
      <w:bookmarkStart w:id="9102" w:name="_Toc153625751"/>
      <w:bookmarkStart w:id="9103" w:name="_Toc185505984"/>
      <w:bookmarkStart w:id="9104" w:name="_Toc222784488"/>
      <w:r w:rsidRPr="000A0A5F">
        <w:lastRenderedPageBreak/>
        <w:t>5.11.2.2.3</w:t>
      </w:r>
      <w:r w:rsidRPr="000A0A5F">
        <w:tab/>
        <w:t>Enumeration: FailureCode</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105" w:name="_Toc11247778"/>
      <w:bookmarkStart w:id="9106" w:name="_Toc27044922"/>
      <w:bookmarkStart w:id="9107" w:name="_Toc36033964"/>
      <w:bookmarkStart w:id="9108" w:name="_Toc45132110"/>
      <w:bookmarkStart w:id="9109" w:name="_Toc49776395"/>
      <w:bookmarkStart w:id="9110" w:name="_Toc51747315"/>
      <w:bookmarkStart w:id="9111" w:name="_Toc66360888"/>
      <w:bookmarkStart w:id="9112" w:name="_Toc68105393"/>
      <w:bookmarkStart w:id="9113" w:name="_Toc74756023"/>
      <w:bookmarkStart w:id="9114" w:name="_Toc105674900"/>
      <w:bookmarkStart w:id="9115" w:name="_Toc130502964"/>
      <w:bookmarkStart w:id="9116" w:name="_Toc153625752"/>
      <w:bookmarkStart w:id="9117" w:name="_Toc185505985"/>
      <w:bookmarkStart w:id="9118" w:name="_Toc222784489"/>
      <w:r w:rsidRPr="000A0A5F">
        <w:t>5.11.2.2.4</w:t>
      </w:r>
      <w:r w:rsidRPr="000A0A5F">
        <w:tab/>
        <w:t xml:space="preserve">Enumeration: </w:t>
      </w:r>
      <w:r w:rsidRPr="000A0A5F">
        <w:rPr>
          <w:lang w:eastAsia="zh-CN"/>
        </w:rPr>
        <w:t>DomainNameProtocol</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19" w:name="_Toc11247779"/>
      <w:bookmarkStart w:id="9120" w:name="_Toc27044923"/>
      <w:bookmarkStart w:id="9121" w:name="_Toc36033965"/>
      <w:bookmarkStart w:id="9122" w:name="_Toc45132111"/>
      <w:bookmarkStart w:id="9123" w:name="_Toc49776396"/>
      <w:bookmarkStart w:id="9124" w:name="_Toc51747316"/>
      <w:bookmarkStart w:id="9125" w:name="_Toc66360889"/>
      <w:bookmarkStart w:id="9126" w:name="_Toc68105394"/>
      <w:bookmarkStart w:id="9127" w:name="_Toc74756024"/>
      <w:bookmarkStart w:id="9128" w:name="_Toc105674901"/>
      <w:bookmarkStart w:id="9129" w:name="_Toc130502965"/>
      <w:bookmarkStart w:id="9130" w:name="_Toc153625753"/>
      <w:bookmarkStart w:id="9131" w:name="_Toc185505986"/>
      <w:bookmarkStart w:id="9132" w:name="_Toc222784490"/>
      <w:r w:rsidRPr="000A0A5F">
        <w:t>5.11.3</w:t>
      </w:r>
      <w:r w:rsidRPr="000A0A5F">
        <w:tab/>
        <w:t>Resource structure</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FCE9B68" w14:textId="77777777" w:rsidR="00CB0DD7" w:rsidRPr="000A0A5F" w:rsidRDefault="00CB0DD7">
      <w:pPr>
        <w:pStyle w:val="Heading4"/>
      </w:pPr>
      <w:bookmarkStart w:id="9133" w:name="_Toc11247780"/>
      <w:bookmarkStart w:id="9134" w:name="_Toc27044924"/>
      <w:bookmarkStart w:id="9135" w:name="_Toc36033966"/>
      <w:bookmarkStart w:id="9136" w:name="_Toc45132112"/>
      <w:bookmarkStart w:id="9137" w:name="_Toc49776397"/>
      <w:bookmarkStart w:id="9138" w:name="_Toc51747317"/>
      <w:bookmarkStart w:id="9139" w:name="_Toc66360890"/>
      <w:bookmarkStart w:id="9140" w:name="_Toc68105395"/>
      <w:bookmarkStart w:id="9141" w:name="_Toc74756025"/>
      <w:bookmarkStart w:id="9142" w:name="_Toc105674902"/>
      <w:bookmarkStart w:id="9143" w:name="_Toc130502966"/>
      <w:bookmarkStart w:id="9144" w:name="_Toc153625754"/>
      <w:bookmarkStart w:id="9145" w:name="_Toc185505987"/>
      <w:bookmarkStart w:id="9146" w:name="_Toc222784491"/>
      <w:r w:rsidRPr="000A0A5F">
        <w:t>5.11.3.1</w:t>
      </w:r>
      <w:r w:rsidRPr="000A0A5F">
        <w:tab/>
        <w:t>General</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47" w:name="_Toc11247781"/>
      <w:bookmarkStart w:id="9148" w:name="_Toc27044925"/>
      <w:bookmarkStart w:id="9149" w:name="_Toc36033967"/>
      <w:bookmarkStart w:id="9150" w:name="_Toc45132113"/>
      <w:bookmarkStart w:id="9151" w:name="_Toc49776398"/>
      <w:bookmarkStart w:id="9152" w:name="_Toc51747318"/>
      <w:bookmarkStart w:id="9153" w:name="_Toc66360891"/>
      <w:bookmarkStart w:id="9154" w:name="_Toc68105396"/>
      <w:bookmarkStart w:id="9155" w:name="_Toc74756026"/>
      <w:bookmarkStart w:id="9156" w:name="_Toc105674903"/>
      <w:bookmarkStart w:id="9157" w:name="_Toc130502967"/>
      <w:bookmarkStart w:id="9158" w:name="_Toc153625755"/>
      <w:bookmarkStart w:id="9159" w:name="_Toc185505988"/>
      <w:bookmarkStart w:id="9160" w:name="_Toc222784492"/>
      <w:r w:rsidRPr="000A0A5F">
        <w:t>5.11.3.2</w:t>
      </w:r>
      <w:r w:rsidRPr="000A0A5F">
        <w:tab/>
        <w:t>Resource: PFD Management Transactions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5D3379DF" w14:textId="77777777" w:rsidR="00CB0DD7" w:rsidRPr="000A0A5F" w:rsidRDefault="00CB0DD7">
      <w:pPr>
        <w:pStyle w:val="Heading5"/>
      </w:pPr>
      <w:bookmarkStart w:id="9161" w:name="_Toc11247782"/>
      <w:bookmarkStart w:id="9162" w:name="_Toc27044926"/>
      <w:bookmarkStart w:id="9163" w:name="_Toc36033968"/>
      <w:bookmarkStart w:id="9164" w:name="_Toc45132114"/>
      <w:bookmarkStart w:id="9165" w:name="_Toc49776399"/>
      <w:bookmarkStart w:id="9166" w:name="_Toc51747319"/>
      <w:bookmarkStart w:id="9167" w:name="_Toc66360892"/>
      <w:bookmarkStart w:id="9168" w:name="_Toc68105397"/>
      <w:bookmarkStart w:id="9169" w:name="_Toc74756027"/>
      <w:bookmarkStart w:id="9170" w:name="_Toc105674904"/>
      <w:bookmarkStart w:id="9171" w:name="_Toc130502968"/>
      <w:bookmarkStart w:id="9172" w:name="_Toc153625756"/>
      <w:bookmarkStart w:id="9173" w:name="_Toc185505989"/>
      <w:bookmarkStart w:id="9174" w:name="_Toc222784493"/>
      <w:r w:rsidRPr="000A0A5F">
        <w:t>5.11.3.2.1</w:t>
      </w:r>
      <w:r w:rsidRPr="000A0A5F">
        <w:tab/>
        <w:t>Introduction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75" w:name="_Toc11247783"/>
      <w:bookmarkStart w:id="9176" w:name="_Toc27044927"/>
      <w:bookmarkStart w:id="9177" w:name="_Toc36033969"/>
      <w:bookmarkStart w:id="9178" w:name="_Toc45132115"/>
      <w:bookmarkStart w:id="9179" w:name="_Toc49776400"/>
      <w:bookmarkStart w:id="9180" w:name="_Toc51747320"/>
      <w:bookmarkStart w:id="9181" w:name="_Toc66360893"/>
      <w:bookmarkStart w:id="9182" w:name="_Toc68105398"/>
      <w:bookmarkStart w:id="9183" w:name="_Toc74756028"/>
      <w:bookmarkStart w:id="9184" w:name="_Toc105674905"/>
      <w:bookmarkStart w:id="9185" w:name="_Toc130502969"/>
      <w:bookmarkStart w:id="9186" w:name="_Toc153625757"/>
      <w:bookmarkStart w:id="9187" w:name="_Toc185505990"/>
      <w:bookmarkStart w:id="9188" w:name="_Toc222784494"/>
      <w:r w:rsidRPr="000A0A5F">
        <w:t>5.11.3.2.2</w:t>
      </w:r>
      <w:r w:rsidRPr="000A0A5F">
        <w:tab/>
        <w:t>Resource definition</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189" w:name="_Toc11247784"/>
      <w:bookmarkStart w:id="9190" w:name="_Toc27044928"/>
      <w:bookmarkStart w:id="9191" w:name="_Toc36033970"/>
      <w:bookmarkStart w:id="9192" w:name="_Toc45132116"/>
      <w:bookmarkStart w:id="9193" w:name="_Toc49776401"/>
      <w:bookmarkStart w:id="9194" w:name="_Toc51747321"/>
      <w:bookmarkStart w:id="9195" w:name="_Toc66360894"/>
      <w:bookmarkStart w:id="9196" w:name="_Toc68105399"/>
      <w:bookmarkStart w:id="9197" w:name="_Toc74756029"/>
      <w:bookmarkStart w:id="9198" w:name="_Toc105674906"/>
      <w:bookmarkStart w:id="9199" w:name="_Toc130502970"/>
      <w:bookmarkStart w:id="9200" w:name="_Toc153625758"/>
      <w:bookmarkStart w:id="9201" w:name="_Toc185505991"/>
      <w:bookmarkStart w:id="9202" w:name="_Toc222784495"/>
      <w:r w:rsidRPr="000A0A5F">
        <w:lastRenderedPageBreak/>
        <w:t>5.11.3.2.3</w:t>
      </w:r>
      <w:r w:rsidRPr="000A0A5F">
        <w:tab/>
        <w:t>Resource methods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7D10B1C1" w14:textId="77777777" w:rsidR="00CB0DD7" w:rsidRPr="000A0A5F" w:rsidRDefault="00CB0DD7" w:rsidP="00233139">
      <w:pPr>
        <w:pStyle w:val="H6"/>
      </w:pPr>
      <w:bookmarkStart w:id="9203" w:name="_Toc11247785"/>
      <w:bookmarkStart w:id="9204" w:name="_Toc27044929"/>
      <w:bookmarkStart w:id="9205" w:name="_Toc36033971"/>
      <w:bookmarkStart w:id="9206" w:name="_Toc45132117"/>
      <w:bookmarkStart w:id="9207" w:name="_Toc49776402"/>
      <w:bookmarkStart w:id="9208" w:name="_Toc51747322"/>
      <w:bookmarkStart w:id="9209" w:name="_Toc66360895"/>
      <w:bookmarkStart w:id="9210" w:name="_Toc68105400"/>
      <w:bookmarkStart w:id="9211" w:name="_Toc74756030"/>
      <w:bookmarkStart w:id="9212" w:name="_Toc105674907"/>
      <w:bookmarkStart w:id="9213" w:name="_Toc130502971"/>
      <w:bookmarkStart w:id="9214" w:name="_Toc153625759"/>
      <w:bookmarkStart w:id="9215" w:name="_Toc185505992"/>
      <w:r w:rsidRPr="000A0A5F">
        <w:t>5.11.3.2.3.1</w:t>
      </w:r>
      <w:r w:rsidRPr="000A0A5F">
        <w:tab/>
        <w:t>GET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16" w:name="_Toc11247786"/>
      <w:bookmarkStart w:id="9217" w:name="_Toc27044930"/>
      <w:bookmarkStart w:id="9218" w:name="_Toc36033972"/>
      <w:bookmarkStart w:id="9219" w:name="_Toc45132118"/>
      <w:bookmarkStart w:id="9220" w:name="_Toc49776403"/>
      <w:bookmarkStart w:id="9221" w:name="_Toc51747323"/>
      <w:bookmarkStart w:id="9222" w:name="_Toc66360896"/>
      <w:bookmarkStart w:id="9223" w:name="_Toc68105401"/>
      <w:bookmarkStart w:id="9224" w:name="_Toc74756031"/>
      <w:bookmarkStart w:id="9225" w:name="_Toc105674908"/>
      <w:bookmarkStart w:id="9226" w:name="_Toc130502972"/>
      <w:bookmarkStart w:id="9227" w:name="_Toc153625760"/>
      <w:bookmarkStart w:id="9228" w:name="_Toc185505993"/>
      <w:r w:rsidRPr="000A0A5F">
        <w:lastRenderedPageBreak/>
        <w:t>5.11.3.2.3.2</w:t>
      </w:r>
      <w:r w:rsidRPr="000A0A5F">
        <w:tab/>
        <w:t>PUT</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29" w:name="_Toc11247787"/>
      <w:bookmarkStart w:id="9230" w:name="_Toc27044931"/>
      <w:bookmarkStart w:id="9231" w:name="_Toc36033973"/>
      <w:bookmarkStart w:id="9232" w:name="_Toc45132119"/>
      <w:bookmarkStart w:id="9233" w:name="_Toc49776404"/>
      <w:bookmarkStart w:id="9234" w:name="_Toc51747324"/>
      <w:bookmarkStart w:id="9235" w:name="_Toc66360897"/>
      <w:bookmarkStart w:id="9236" w:name="_Toc68105402"/>
      <w:bookmarkStart w:id="9237" w:name="_Toc74756032"/>
      <w:bookmarkStart w:id="9238" w:name="_Toc105674909"/>
      <w:bookmarkStart w:id="9239" w:name="_Toc130502973"/>
      <w:bookmarkStart w:id="9240" w:name="_Toc153625761"/>
      <w:bookmarkStart w:id="9241" w:name="_Toc185505994"/>
      <w:r w:rsidRPr="000A0A5F">
        <w:t>5.11.3.2.3.3</w:t>
      </w:r>
      <w:r w:rsidRPr="000A0A5F">
        <w:tab/>
        <w:t>POST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42" w:name="_Toc11247788"/>
      <w:bookmarkStart w:id="9243" w:name="_Toc27044932"/>
      <w:bookmarkStart w:id="9244" w:name="_Toc36033974"/>
      <w:bookmarkStart w:id="9245" w:name="_Toc45132120"/>
      <w:bookmarkStart w:id="9246" w:name="_Toc49776405"/>
      <w:bookmarkStart w:id="9247" w:name="_Toc51747325"/>
      <w:bookmarkStart w:id="9248" w:name="_Toc66360898"/>
      <w:bookmarkStart w:id="9249" w:name="_Toc68105403"/>
      <w:bookmarkStart w:id="9250" w:name="_Toc74756033"/>
      <w:bookmarkStart w:id="9251" w:name="_Toc105674910"/>
      <w:bookmarkStart w:id="9252" w:name="_Toc130502974"/>
      <w:bookmarkStart w:id="9253" w:name="_Toc153625762"/>
      <w:bookmarkStart w:id="9254" w:name="_Toc185505995"/>
      <w:r w:rsidRPr="000A0A5F">
        <w:t>5.11.3.2.3.4</w:t>
      </w:r>
      <w:r w:rsidRPr="000A0A5F">
        <w:tab/>
        <w:t>PATCH</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55" w:name="_Toc11247789"/>
      <w:bookmarkStart w:id="9256" w:name="_Toc27044933"/>
      <w:bookmarkStart w:id="9257" w:name="_Toc36033975"/>
      <w:bookmarkStart w:id="9258" w:name="_Toc45132121"/>
      <w:bookmarkStart w:id="9259" w:name="_Toc49776406"/>
      <w:bookmarkStart w:id="9260" w:name="_Toc51747326"/>
      <w:bookmarkStart w:id="9261" w:name="_Toc66360899"/>
      <w:bookmarkStart w:id="9262" w:name="_Toc68105404"/>
      <w:bookmarkStart w:id="9263" w:name="_Toc74756034"/>
      <w:bookmarkStart w:id="9264" w:name="_Toc105674911"/>
      <w:bookmarkStart w:id="9265" w:name="_Toc130502975"/>
      <w:bookmarkStart w:id="9266" w:name="_Toc153625763"/>
      <w:bookmarkStart w:id="9267" w:name="_Toc185505996"/>
      <w:r w:rsidRPr="000A0A5F">
        <w:t>5.11.3.2.3.5</w:t>
      </w:r>
      <w:r w:rsidRPr="000A0A5F">
        <w:tab/>
        <w:t>DELETE</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68" w:name="_Toc11247790"/>
      <w:bookmarkStart w:id="9269" w:name="_Toc27044934"/>
      <w:bookmarkStart w:id="9270" w:name="_Toc36033976"/>
      <w:bookmarkStart w:id="9271" w:name="_Toc45132122"/>
      <w:bookmarkStart w:id="9272" w:name="_Toc49776407"/>
      <w:bookmarkStart w:id="9273" w:name="_Toc51747327"/>
      <w:bookmarkStart w:id="9274" w:name="_Toc66360900"/>
      <w:bookmarkStart w:id="9275" w:name="_Toc68105405"/>
      <w:bookmarkStart w:id="9276" w:name="_Toc74756035"/>
      <w:bookmarkStart w:id="9277" w:name="_Toc105674912"/>
      <w:bookmarkStart w:id="9278" w:name="_Toc130502976"/>
      <w:bookmarkStart w:id="9279" w:name="_Toc153625764"/>
      <w:bookmarkStart w:id="9280" w:name="_Toc185505997"/>
      <w:bookmarkStart w:id="9281" w:name="_Toc222784496"/>
      <w:r w:rsidRPr="000A0A5F">
        <w:t>5.11.3.3</w:t>
      </w:r>
      <w:r w:rsidRPr="000A0A5F">
        <w:tab/>
        <w:t>Resource: Individual PFD Management Transaction</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3B1B537" w14:textId="77777777" w:rsidR="00CB0DD7" w:rsidRPr="000A0A5F" w:rsidRDefault="00CB0DD7">
      <w:pPr>
        <w:pStyle w:val="Heading5"/>
      </w:pPr>
      <w:bookmarkStart w:id="9282" w:name="_Toc11247791"/>
      <w:bookmarkStart w:id="9283" w:name="_Toc27044935"/>
      <w:bookmarkStart w:id="9284" w:name="_Toc36033977"/>
      <w:bookmarkStart w:id="9285" w:name="_Toc45132123"/>
      <w:bookmarkStart w:id="9286" w:name="_Toc49776408"/>
      <w:bookmarkStart w:id="9287" w:name="_Toc51747328"/>
      <w:bookmarkStart w:id="9288" w:name="_Toc66360901"/>
      <w:bookmarkStart w:id="9289" w:name="_Toc68105406"/>
      <w:bookmarkStart w:id="9290" w:name="_Toc74756036"/>
      <w:bookmarkStart w:id="9291" w:name="_Toc105674913"/>
      <w:bookmarkStart w:id="9292" w:name="_Toc130502977"/>
      <w:bookmarkStart w:id="9293" w:name="_Toc153625765"/>
      <w:bookmarkStart w:id="9294" w:name="_Toc185505998"/>
      <w:bookmarkStart w:id="9295" w:name="_Toc222784497"/>
      <w:r w:rsidRPr="000A0A5F">
        <w:t>5.11.3.3.1</w:t>
      </w:r>
      <w:r w:rsidRPr="000A0A5F">
        <w:tab/>
        <w:t>Introduction</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296" w:name="_Toc11247792"/>
      <w:bookmarkStart w:id="9297" w:name="_Toc27044936"/>
      <w:bookmarkStart w:id="9298" w:name="_Toc36033978"/>
      <w:bookmarkStart w:id="9299" w:name="_Toc45132124"/>
      <w:bookmarkStart w:id="9300" w:name="_Toc49776409"/>
      <w:bookmarkStart w:id="9301" w:name="_Toc51747329"/>
      <w:bookmarkStart w:id="9302" w:name="_Toc66360902"/>
      <w:bookmarkStart w:id="9303" w:name="_Toc68105407"/>
      <w:bookmarkStart w:id="9304" w:name="_Toc74756037"/>
      <w:bookmarkStart w:id="9305" w:name="_Toc105674914"/>
      <w:bookmarkStart w:id="9306" w:name="_Toc130502978"/>
      <w:bookmarkStart w:id="9307" w:name="_Toc153625766"/>
      <w:bookmarkStart w:id="9308" w:name="_Toc185505999"/>
      <w:bookmarkStart w:id="9309" w:name="_Toc222784498"/>
      <w:r w:rsidRPr="000A0A5F">
        <w:t>5.11.3.3.2</w:t>
      </w:r>
      <w:r w:rsidRPr="000A0A5F">
        <w:tab/>
        <w:t>Resource definition</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10" w:name="_Toc11247793"/>
      <w:bookmarkStart w:id="9311" w:name="_Toc27044937"/>
      <w:bookmarkStart w:id="9312" w:name="_Toc36033979"/>
      <w:bookmarkStart w:id="9313" w:name="_Toc45132125"/>
      <w:bookmarkStart w:id="9314" w:name="_Toc49776410"/>
      <w:bookmarkStart w:id="9315" w:name="_Toc51747330"/>
      <w:bookmarkStart w:id="9316" w:name="_Toc66360903"/>
      <w:bookmarkStart w:id="9317" w:name="_Toc68105408"/>
      <w:bookmarkStart w:id="9318" w:name="_Toc74756038"/>
      <w:bookmarkStart w:id="9319" w:name="_Toc105674915"/>
      <w:bookmarkStart w:id="9320" w:name="_Toc130502979"/>
      <w:bookmarkStart w:id="9321" w:name="_Toc153625767"/>
      <w:bookmarkStart w:id="9322" w:name="_Toc185506000"/>
      <w:bookmarkStart w:id="9323" w:name="_Toc222784499"/>
      <w:r w:rsidRPr="000A0A5F">
        <w:t>5.11.3.3.3</w:t>
      </w:r>
      <w:r w:rsidRPr="000A0A5F">
        <w:tab/>
        <w:t>Resource methods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482BDC88" w14:textId="77777777" w:rsidR="00CB0DD7" w:rsidRPr="000A0A5F" w:rsidRDefault="00CB0DD7" w:rsidP="00233139">
      <w:pPr>
        <w:pStyle w:val="H6"/>
      </w:pPr>
      <w:bookmarkStart w:id="9324" w:name="_Toc11247794"/>
      <w:bookmarkStart w:id="9325" w:name="_Toc27044938"/>
      <w:bookmarkStart w:id="9326" w:name="_Toc36033980"/>
      <w:bookmarkStart w:id="9327" w:name="_Toc45132126"/>
      <w:bookmarkStart w:id="9328" w:name="_Toc49776411"/>
      <w:bookmarkStart w:id="9329" w:name="_Toc51747331"/>
      <w:bookmarkStart w:id="9330" w:name="_Toc66360904"/>
      <w:bookmarkStart w:id="9331" w:name="_Toc68105409"/>
      <w:bookmarkStart w:id="9332" w:name="_Toc74756039"/>
      <w:bookmarkStart w:id="9333" w:name="_Toc105674916"/>
      <w:bookmarkStart w:id="9334" w:name="_Toc130502980"/>
      <w:bookmarkStart w:id="9335" w:name="_Toc153625768"/>
      <w:bookmarkStart w:id="9336" w:name="_Toc185506001"/>
      <w:r w:rsidRPr="000A0A5F">
        <w:t>5.11.3.3.3.1</w:t>
      </w:r>
      <w:r w:rsidRPr="000A0A5F">
        <w:tab/>
        <w:t>GET</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37" w:name="_Toc11247795"/>
      <w:bookmarkStart w:id="9338" w:name="_Toc27044939"/>
      <w:bookmarkStart w:id="9339" w:name="_Toc36033981"/>
      <w:bookmarkStart w:id="9340" w:name="_Toc45132127"/>
      <w:bookmarkStart w:id="9341" w:name="_Toc49776412"/>
      <w:bookmarkStart w:id="9342" w:name="_Toc51747332"/>
      <w:bookmarkStart w:id="9343" w:name="_Toc66360905"/>
      <w:bookmarkStart w:id="9344" w:name="_Toc68105410"/>
      <w:bookmarkStart w:id="9345" w:name="_Toc74756040"/>
      <w:bookmarkStart w:id="9346" w:name="_Toc105674917"/>
      <w:bookmarkStart w:id="9347" w:name="_Toc130502981"/>
      <w:bookmarkStart w:id="9348" w:name="_Toc153625769"/>
      <w:bookmarkStart w:id="9349" w:name="_Toc185506002"/>
      <w:r w:rsidRPr="000A0A5F">
        <w:t>5.11.3.3.3.2</w:t>
      </w:r>
      <w:r w:rsidRPr="000A0A5F">
        <w:tab/>
        <w:t>PUT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50" w:name="_Toc11247796"/>
      <w:bookmarkStart w:id="9351" w:name="_Toc27044940"/>
      <w:bookmarkStart w:id="9352" w:name="_Toc36033982"/>
      <w:bookmarkStart w:id="9353" w:name="_Toc45132128"/>
      <w:bookmarkStart w:id="9354" w:name="_Toc49776413"/>
      <w:bookmarkStart w:id="9355" w:name="_Toc51747333"/>
      <w:bookmarkStart w:id="9356" w:name="_Toc66360906"/>
      <w:bookmarkStart w:id="9357" w:name="_Toc68105411"/>
      <w:bookmarkStart w:id="9358" w:name="_Toc74756041"/>
      <w:bookmarkStart w:id="9359" w:name="_Toc105674918"/>
      <w:bookmarkStart w:id="9360" w:name="_Toc130502982"/>
      <w:bookmarkStart w:id="9361" w:name="_Toc153625770"/>
      <w:bookmarkStart w:id="9362" w:name="_Toc185506003"/>
      <w:r w:rsidRPr="000A0A5F">
        <w:t>5.11.3.3.3.3</w:t>
      </w:r>
      <w:r w:rsidRPr="000A0A5F">
        <w:tab/>
        <w:t>PATCH</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2719A1A" w14:textId="77777777" w:rsidR="00491D21" w:rsidRPr="000A0A5F" w:rsidRDefault="00491D21" w:rsidP="00491D21">
      <w:pPr>
        <w:rPr>
          <w:lang w:eastAsia="zh-CN"/>
        </w:rPr>
      </w:pPr>
      <w:bookmarkStart w:id="9363" w:name="_Toc11247797"/>
      <w:bookmarkStart w:id="9364" w:name="_Toc27044941"/>
      <w:bookmarkStart w:id="9365" w:name="_Toc36033983"/>
      <w:bookmarkStart w:id="9366" w:name="_Toc45132129"/>
      <w:bookmarkStart w:id="9367" w:name="_Toc49776414"/>
      <w:bookmarkStart w:id="9368" w:name="_Toc51747334"/>
      <w:bookmarkStart w:id="9369" w:name="_Toc66360907"/>
      <w:bookmarkStart w:id="9370" w:name="_Toc68105412"/>
      <w:bookmarkStart w:id="937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72" w:name="_Toc105674919"/>
      <w:bookmarkStart w:id="9373" w:name="_Toc130502983"/>
      <w:bookmarkStart w:id="9374" w:name="_Toc153625771"/>
      <w:bookmarkStart w:id="9375" w:name="_Toc185506004"/>
      <w:r w:rsidRPr="000A0A5F">
        <w:t>5.11.3.3.3.4</w:t>
      </w:r>
      <w:r w:rsidRPr="000A0A5F">
        <w:tab/>
        <w:t>POST</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76" w:name="_Toc11247798"/>
      <w:bookmarkStart w:id="9377" w:name="_Toc27044942"/>
      <w:bookmarkStart w:id="9378" w:name="_Toc36033984"/>
      <w:bookmarkStart w:id="9379" w:name="_Toc45132130"/>
      <w:bookmarkStart w:id="9380" w:name="_Toc49776415"/>
      <w:bookmarkStart w:id="9381" w:name="_Toc51747335"/>
      <w:bookmarkStart w:id="9382" w:name="_Toc66360908"/>
      <w:bookmarkStart w:id="9383" w:name="_Toc68105413"/>
      <w:bookmarkStart w:id="9384" w:name="_Toc74756043"/>
      <w:bookmarkStart w:id="9385" w:name="_Toc105674920"/>
      <w:bookmarkStart w:id="9386" w:name="_Toc130502984"/>
      <w:bookmarkStart w:id="9387" w:name="_Toc153625772"/>
      <w:bookmarkStart w:id="9388" w:name="_Toc185506005"/>
      <w:r w:rsidRPr="000A0A5F">
        <w:t>5.11.3.3.3.5</w:t>
      </w:r>
      <w:r w:rsidRPr="000A0A5F">
        <w:tab/>
        <w:t>DELETE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389" w:name="_Toc11247799"/>
      <w:bookmarkStart w:id="9390" w:name="_Toc27044943"/>
      <w:bookmarkStart w:id="9391" w:name="_Toc36033985"/>
      <w:bookmarkStart w:id="9392" w:name="_Toc45132131"/>
      <w:bookmarkStart w:id="9393" w:name="_Toc49776416"/>
      <w:bookmarkStart w:id="9394" w:name="_Toc51747336"/>
      <w:bookmarkStart w:id="9395" w:name="_Toc66360909"/>
      <w:bookmarkStart w:id="9396" w:name="_Toc68105414"/>
      <w:bookmarkStart w:id="9397" w:name="_Toc74756044"/>
      <w:bookmarkStart w:id="9398" w:name="_Toc105674921"/>
      <w:bookmarkStart w:id="9399" w:name="_Toc130502985"/>
      <w:bookmarkStart w:id="9400" w:name="_Toc153625773"/>
      <w:bookmarkStart w:id="9401" w:name="_Toc185506006"/>
      <w:bookmarkStart w:id="9402" w:name="_Toc222784500"/>
      <w:r w:rsidRPr="000A0A5F">
        <w:t>5.11.3.4</w:t>
      </w:r>
      <w:r w:rsidRPr="000A0A5F">
        <w:tab/>
        <w:t>Resource: Individual Application PFD Management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r w:rsidRPr="000A0A5F">
        <w:t xml:space="preserve"> </w:t>
      </w:r>
    </w:p>
    <w:p w14:paraId="0E56A3C9" w14:textId="77777777" w:rsidR="00CB0DD7" w:rsidRPr="000A0A5F" w:rsidRDefault="00CB0DD7">
      <w:pPr>
        <w:pStyle w:val="Heading5"/>
      </w:pPr>
      <w:bookmarkStart w:id="9403" w:name="_Toc11247800"/>
      <w:bookmarkStart w:id="9404" w:name="_Toc27044944"/>
      <w:bookmarkStart w:id="9405" w:name="_Toc36033986"/>
      <w:bookmarkStart w:id="9406" w:name="_Toc45132132"/>
      <w:bookmarkStart w:id="9407" w:name="_Toc49776417"/>
      <w:bookmarkStart w:id="9408" w:name="_Toc51747337"/>
      <w:bookmarkStart w:id="9409" w:name="_Toc66360910"/>
      <w:bookmarkStart w:id="9410" w:name="_Toc68105415"/>
      <w:bookmarkStart w:id="9411" w:name="_Toc74756045"/>
      <w:bookmarkStart w:id="9412" w:name="_Toc105674922"/>
      <w:bookmarkStart w:id="9413" w:name="_Toc130502986"/>
      <w:bookmarkStart w:id="9414" w:name="_Toc153625774"/>
      <w:bookmarkStart w:id="9415" w:name="_Toc185506007"/>
      <w:bookmarkStart w:id="9416" w:name="_Toc222784501"/>
      <w:r w:rsidRPr="000A0A5F">
        <w:t>5.11.3.4.1</w:t>
      </w:r>
      <w:r w:rsidRPr="000A0A5F">
        <w:tab/>
        <w:t>Introduction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17" w:name="_Toc11247801"/>
      <w:bookmarkStart w:id="9418" w:name="_Toc27044945"/>
      <w:bookmarkStart w:id="9419" w:name="_Toc36033987"/>
      <w:bookmarkStart w:id="9420" w:name="_Toc45132133"/>
      <w:bookmarkStart w:id="9421" w:name="_Toc49776418"/>
      <w:bookmarkStart w:id="9422" w:name="_Toc51747338"/>
      <w:bookmarkStart w:id="9423" w:name="_Toc66360911"/>
      <w:bookmarkStart w:id="9424" w:name="_Toc68105416"/>
      <w:bookmarkStart w:id="9425" w:name="_Toc74756046"/>
      <w:bookmarkStart w:id="9426" w:name="_Toc105674923"/>
      <w:bookmarkStart w:id="9427" w:name="_Toc130502987"/>
      <w:bookmarkStart w:id="9428" w:name="_Toc153625775"/>
      <w:bookmarkStart w:id="9429" w:name="_Toc185506008"/>
      <w:bookmarkStart w:id="9430" w:name="_Toc222784502"/>
      <w:r w:rsidRPr="000A0A5F">
        <w:t>5.11.3.4.2</w:t>
      </w:r>
      <w:r w:rsidRPr="000A0A5F">
        <w:tab/>
        <w:t>Resource definition</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31" w:name="_Toc11247802"/>
      <w:bookmarkStart w:id="9432" w:name="_Toc27044946"/>
      <w:bookmarkStart w:id="9433" w:name="_Toc36033988"/>
      <w:bookmarkStart w:id="9434" w:name="_Toc45132134"/>
      <w:bookmarkStart w:id="9435" w:name="_Toc49776419"/>
      <w:bookmarkStart w:id="9436" w:name="_Toc51747339"/>
      <w:bookmarkStart w:id="9437" w:name="_Toc66360912"/>
      <w:bookmarkStart w:id="9438" w:name="_Toc68105417"/>
      <w:bookmarkStart w:id="9439" w:name="_Toc74756047"/>
      <w:bookmarkStart w:id="9440" w:name="_Toc105674924"/>
      <w:bookmarkStart w:id="9441" w:name="_Toc130502988"/>
      <w:bookmarkStart w:id="9442" w:name="_Toc153625776"/>
      <w:bookmarkStart w:id="9443" w:name="_Toc185506009"/>
      <w:bookmarkStart w:id="9444" w:name="_Toc222784503"/>
      <w:r w:rsidRPr="000A0A5F">
        <w:lastRenderedPageBreak/>
        <w:t>5.11.3.4.3</w:t>
      </w:r>
      <w:r w:rsidRPr="000A0A5F">
        <w:tab/>
        <w:t>Resource methods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4CD95E36" w14:textId="77777777" w:rsidR="00CB0DD7" w:rsidRPr="000A0A5F" w:rsidRDefault="00CB0DD7" w:rsidP="00233139">
      <w:pPr>
        <w:pStyle w:val="H6"/>
      </w:pPr>
      <w:bookmarkStart w:id="9445" w:name="_Toc11247803"/>
      <w:bookmarkStart w:id="9446" w:name="_Toc27044947"/>
      <w:bookmarkStart w:id="9447" w:name="_Toc36033989"/>
      <w:bookmarkStart w:id="9448" w:name="_Toc45132135"/>
      <w:bookmarkStart w:id="9449" w:name="_Toc49776420"/>
      <w:bookmarkStart w:id="9450" w:name="_Toc51747340"/>
      <w:bookmarkStart w:id="9451" w:name="_Toc66360913"/>
      <w:bookmarkStart w:id="9452" w:name="_Toc68105418"/>
      <w:bookmarkStart w:id="9453" w:name="_Toc74756048"/>
      <w:bookmarkStart w:id="9454" w:name="_Toc105674925"/>
      <w:bookmarkStart w:id="9455" w:name="_Toc130502989"/>
      <w:bookmarkStart w:id="9456" w:name="_Toc153625777"/>
      <w:bookmarkStart w:id="9457" w:name="_Toc185506010"/>
      <w:r w:rsidRPr="000A0A5F">
        <w:t>5.11.3.4.3.1</w:t>
      </w:r>
      <w:r w:rsidRPr="000A0A5F">
        <w:tab/>
        <w:t>GET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58" w:name="_Toc11247804"/>
      <w:bookmarkStart w:id="9459" w:name="_Toc27044948"/>
      <w:bookmarkStart w:id="9460" w:name="_Toc36033990"/>
      <w:bookmarkStart w:id="9461" w:name="_Toc45132136"/>
      <w:bookmarkStart w:id="9462" w:name="_Toc49776421"/>
      <w:bookmarkStart w:id="9463" w:name="_Toc51747341"/>
      <w:bookmarkStart w:id="9464" w:name="_Toc66360914"/>
      <w:bookmarkStart w:id="9465" w:name="_Toc68105419"/>
      <w:bookmarkStart w:id="9466" w:name="_Toc74756049"/>
      <w:bookmarkStart w:id="9467" w:name="_Toc105674926"/>
      <w:bookmarkStart w:id="9468" w:name="_Toc130502990"/>
      <w:bookmarkStart w:id="9469" w:name="_Toc153625778"/>
      <w:bookmarkStart w:id="9470" w:name="_Toc185506011"/>
      <w:r w:rsidRPr="000A0A5F">
        <w:t>5.11.3.4.3.2</w:t>
      </w:r>
      <w:r w:rsidRPr="000A0A5F">
        <w:tab/>
        <w:t>PUT</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71" w:name="_Toc11247805"/>
      <w:bookmarkStart w:id="9472" w:name="_Toc27044949"/>
      <w:bookmarkStart w:id="9473" w:name="_Toc36033991"/>
      <w:bookmarkStart w:id="9474" w:name="_Toc45132137"/>
      <w:bookmarkStart w:id="9475" w:name="_Toc49776422"/>
      <w:bookmarkStart w:id="9476" w:name="_Toc51747342"/>
      <w:bookmarkStart w:id="9477" w:name="_Toc66360915"/>
      <w:bookmarkStart w:id="9478" w:name="_Toc68105420"/>
      <w:bookmarkStart w:id="9479" w:name="_Toc74756050"/>
      <w:bookmarkStart w:id="9480" w:name="_Toc105674927"/>
      <w:bookmarkStart w:id="9481" w:name="_Toc130502991"/>
      <w:bookmarkStart w:id="9482" w:name="_Toc153625779"/>
      <w:bookmarkStart w:id="9483" w:name="_Toc185506012"/>
      <w:r w:rsidRPr="000A0A5F">
        <w:t>5.11.3.4.3.3</w:t>
      </w:r>
      <w:r w:rsidRPr="000A0A5F">
        <w:tab/>
        <w:t>PATCH</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484" w:name="_Toc11247806"/>
      <w:bookmarkStart w:id="9485" w:name="_Toc27044950"/>
      <w:bookmarkStart w:id="9486" w:name="_Toc36033992"/>
      <w:bookmarkStart w:id="9487" w:name="_Toc45132138"/>
      <w:bookmarkStart w:id="9488" w:name="_Toc49776423"/>
      <w:bookmarkStart w:id="9489" w:name="_Toc51747343"/>
      <w:bookmarkStart w:id="9490" w:name="_Toc66360916"/>
      <w:bookmarkStart w:id="9491" w:name="_Toc68105421"/>
      <w:bookmarkStart w:id="9492" w:name="_Toc74756051"/>
      <w:bookmarkStart w:id="9493" w:name="_Toc105674928"/>
      <w:bookmarkStart w:id="9494" w:name="_Toc130502992"/>
      <w:bookmarkStart w:id="9495" w:name="_Toc153625780"/>
      <w:bookmarkStart w:id="9496" w:name="_Toc185506013"/>
      <w:r w:rsidRPr="000A0A5F">
        <w:t>5.11.3.4.3.4</w:t>
      </w:r>
      <w:r w:rsidRPr="000A0A5F">
        <w:tab/>
        <w:t>POST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497" w:name="_Toc11247807"/>
      <w:bookmarkStart w:id="9498" w:name="_Toc27044951"/>
      <w:bookmarkStart w:id="9499" w:name="_Toc36033993"/>
      <w:bookmarkStart w:id="9500" w:name="_Toc45132139"/>
      <w:bookmarkStart w:id="9501" w:name="_Toc49776424"/>
      <w:bookmarkStart w:id="9502" w:name="_Toc51747344"/>
      <w:bookmarkStart w:id="9503" w:name="_Toc66360917"/>
      <w:bookmarkStart w:id="9504" w:name="_Toc68105422"/>
      <w:bookmarkStart w:id="9505" w:name="_Toc74756052"/>
      <w:bookmarkStart w:id="9506" w:name="_Toc105674929"/>
      <w:bookmarkStart w:id="9507" w:name="_Toc130502993"/>
      <w:bookmarkStart w:id="9508" w:name="_Toc153625781"/>
      <w:bookmarkStart w:id="9509" w:name="_Toc185506014"/>
      <w:r w:rsidRPr="000A0A5F">
        <w:t>5.11.3.4.3.5</w:t>
      </w:r>
      <w:r w:rsidRPr="000A0A5F">
        <w:tab/>
        <w:t>DELETE</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10" w:name="_Toc11247808"/>
      <w:bookmarkStart w:id="9511" w:name="_Toc27044952"/>
      <w:bookmarkStart w:id="9512" w:name="_Toc36033994"/>
      <w:bookmarkStart w:id="9513" w:name="_Toc45132140"/>
      <w:bookmarkStart w:id="9514" w:name="_Toc49776425"/>
      <w:bookmarkStart w:id="9515" w:name="_Toc51747345"/>
      <w:bookmarkStart w:id="9516" w:name="_Toc66360918"/>
      <w:bookmarkStart w:id="9517" w:name="_Toc68105423"/>
      <w:bookmarkStart w:id="9518" w:name="_Toc74756053"/>
      <w:bookmarkStart w:id="9519" w:name="_Toc105674930"/>
      <w:bookmarkStart w:id="9520" w:name="_Toc130502994"/>
      <w:bookmarkStart w:id="9521" w:name="_Toc153625782"/>
      <w:bookmarkStart w:id="9522" w:name="_Toc185506015"/>
      <w:bookmarkStart w:id="9523" w:name="_Toc222784504"/>
      <w:r w:rsidRPr="000A0A5F">
        <w:t>5.11.3.5</w:t>
      </w:r>
      <w:r w:rsidRPr="000A0A5F">
        <w:tab/>
        <w:t>Void</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675D4DB4" w14:textId="77777777" w:rsidR="00CB0DD7" w:rsidRPr="000A0A5F" w:rsidRDefault="00CB0DD7">
      <w:pPr>
        <w:pStyle w:val="Heading3"/>
      </w:pPr>
      <w:bookmarkStart w:id="9524" w:name="_Toc66360919"/>
      <w:bookmarkStart w:id="9525" w:name="_Toc68105424"/>
      <w:bookmarkStart w:id="9526" w:name="_Toc74756054"/>
      <w:bookmarkStart w:id="9527" w:name="_Toc105674931"/>
      <w:bookmarkStart w:id="9528" w:name="_Toc130502995"/>
      <w:bookmarkStart w:id="9529" w:name="_Toc153625783"/>
      <w:bookmarkStart w:id="9530" w:name="_Toc185506016"/>
      <w:bookmarkStart w:id="9531" w:name="_Toc222784505"/>
      <w:r w:rsidRPr="000A0A5F">
        <w:t>5.11.</w:t>
      </w:r>
      <w:r w:rsidR="0008146A" w:rsidRPr="000A0A5F">
        <w:t>3A</w:t>
      </w:r>
      <w:r w:rsidRPr="000A0A5F">
        <w:tab/>
        <w:t>Notifications</w:t>
      </w:r>
      <w:bookmarkEnd w:id="9524"/>
      <w:bookmarkEnd w:id="9525"/>
      <w:bookmarkEnd w:id="9526"/>
      <w:bookmarkEnd w:id="9527"/>
      <w:bookmarkEnd w:id="9528"/>
      <w:bookmarkEnd w:id="9529"/>
      <w:bookmarkEnd w:id="9530"/>
      <w:bookmarkEnd w:id="9531"/>
    </w:p>
    <w:p w14:paraId="017AD9CC" w14:textId="77777777" w:rsidR="00CB0DD7" w:rsidRPr="000A0A5F" w:rsidRDefault="00CB0DD7">
      <w:pPr>
        <w:pStyle w:val="Heading4"/>
      </w:pPr>
      <w:bookmarkStart w:id="9532" w:name="_Toc66360920"/>
      <w:bookmarkStart w:id="9533" w:name="_Toc68105425"/>
      <w:bookmarkStart w:id="9534" w:name="_Toc74756055"/>
      <w:bookmarkStart w:id="9535" w:name="_Toc105674932"/>
      <w:bookmarkStart w:id="9536" w:name="_Toc130502996"/>
      <w:bookmarkStart w:id="9537" w:name="_Toc153625784"/>
      <w:bookmarkStart w:id="9538" w:name="_Toc185506017"/>
      <w:bookmarkStart w:id="9539" w:name="_Toc222784506"/>
      <w:r w:rsidRPr="000A0A5F">
        <w:t>5.11.</w:t>
      </w:r>
      <w:r w:rsidR="0008146A" w:rsidRPr="000A0A5F">
        <w:t>3A</w:t>
      </w:r>
      <w:r w:rsidRPr="000A0A5F">
        <w:t>.1</w:t>
      </w:r>
      <w:r w:rsidRPr="000A0A5F">
        <w:tab/>
        <w:t>General</w:t>
      </w:r>
      <w:bookmarkEnd w:id="9532"/>
      <w:bookmarkEnd w:id="9533"/>
      <w:bookmarkEnd w:id="9534"/>
      <w:bookmarkEnd w:id="9535"/>
      <w:bookmarkEnd w:id="9536"/>
      <w:bookmarkEnd w:id="9537"/>
      <w:bookmarkEnd w:id="9538"/>
      <w:bookmarkEnd w:id="953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rsidP="000D7688">
            <w:pPr>
              <w:pStyle w:val="TAL"/>
              <w:rPr>
                <w:lang w:val="en-US"/>
              </w:rPr>
            </w:pPr>
            <w:r w:rsidRPr="000D7688">
              <w:t xml:space="preserve">PFD Management </w:t>
            </w:r>
            <w:r w:rsidRPr="000D7688">
              <w:rPr>
                <w:rFonts w:hint="eastAsia"/>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40" w:name="_Toc66360921"/>
      <w:bookmarkStart w:id="9541" w:name="_Toc68105426"/>
      <w:bookmarkStart w:id="9542" w:name="_Toc74756056"/>
      <w:bookmarkStart w:id="9543" w:name="_Toc105674933"/>
      <w:bookmarkStart w:id="9544" w:name="_Toc130502997"/>
      <w:bookmarkStart w:id="9545" w:name="_Toc153625785"/>
      <w:bookmarkStart w:id="9546" w:name="_Toc185506018"/>
      <w:bookmarkStart w:id="9547" w:name="_Toc222784507"/>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40"/>
      <w:bookmarkEnd w:id="9541"/>
      <w:bookmarkEnd w:id="9542"/>
      <w:bookmarkEnd w:id="9543"/>
      <w:bookmarkEnd w:id="9544"/>
      <w:bookmarkEnd w:id="9545"/>
      <w:bookmarkEnd w:id="9546"/>
      <w:bookmarkEnd w:id="9547"/>
    </w:p>
    <w:p w14:paraId="182D2F32" w14:textId="77777777" w:rsidR="00CB0DD7" w:rsidRPr="000A0A5F" w:rsidRDefault="00CB0DD7">
      <w:pPr>
        <w:pStyle w:val="Heading5"/>
        <w:rPr>
          <w:noProof/>
          <w:lang w:val="fr-FR"/>
        </w:rPr>
      </w:pPr>
      <w:bookmarkStart w:id="9548" w:name="_Toc66360922"/>
      <w:bookmarkStart w:id="9549" w:name="_Toc68105427"/>
      <w:bookmarkStart w:id="9550" w:name="_Toc74756057"/>
      <w:bookmarkStart w:id="9551" w:name="_Toc105674934"/>
      <w:bookmarkStart w:id="9552" w:name="_Toc130502998"/>
      <w:bookmarkStart w:id="9553" w:name="_Toc153625786"/>
      <w:bookmarkStart w:id="9554" w:name="_Toc185506019"/>
      <w:bookmarkStart w:id="9555" w:name="_Toc222784508"/>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48"/>
      <w:bookmarkEnd w:id="9549"/>
      <w:bookmarkEnd w:id="9550"/>
      <w:bookmarkEnd w:id="9551"/>
      <w:bookmarkEnd w:id="9552"/>
      <w:bookmarkEnd w:id="9553"/>
      <w:bookmarkEnd w:id="9554"/>
      <w:bookmarkEnd w:id="955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56" w:name="_Toc66360923"/>
      <w:bookmarkStart w:id="9557" w:name="_Toc68105428"/>
      <w:bookmarkStart w:id="9558" w:name="_Toc74756058"/>
      <w:bookmarkStart w:id="9559" w:name="_Toc105674935"/>
      <w:bookmarkStart w:id="9560" w:name="_Toc130502999"/>
      <w:bookmarkStart w:id="9561" w:name="_Toc153625787"/>
      <w:bookmarkStart w:id="9562" w:name="_Toc185506020"/>
      <w:bookmarkStart w:id="9563" w:name="_Toc222784509"/>
      <w:r w:rsidRPr="000A0A5F">
        <w:t>5.11.</w:t>
      </w:r>
      <w:r w:rsidR="0008146A" w:rsidRPr="000A0A5F">
        <w:t>3A</w:t>
      </w:r>
      <w:r w:rsidRPr="000A0A5F">
        <w:t>.2</w:t>
      </w:r>
      <w:r w:rsidRPr="000A0A5F">
        <w:rPr>
          <w:noProof/>
        </w:rPr>
        <w:t>.2</w:t>
      </w:r>
      <w:r w:rsidRPr="000A0A5F">
        <w:rPr>
          <w:noProof/>
        </w:rPr>
        <w:tab/>
        <w:t>Target URI</w:t>
      </w:r>
      <w:bookmarkEnd w:id="9556"/>
      <w:bookmarkEnd w:id="9557"/>
      <w:bookmarkEnd w:id="9558"/>
      <w:bookmarkEnd w:id="9559"/>
      <w:bookmarkEnd w:id="9560"/>
      <w:bookmarkEnd w:id="9561"/>
      <w:bookmarkEnd w:id="9562"/>
      <w:bookmarkEnd w:id="956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64" w:name="_Toc66360924"/>
      <w:bookmarkStart w:id="9565" w:name="_Toc68105429"/>
      <w:bookmarkStart w:id="9566" w:name="_Toc74756059"/>
      <w:bookmarkStart w:id="9567" w:name="_Toc105674936"/>
      <w:bookmarkStart w:id="9568" w:name="_Toc130503000"/>
      <w:bookmarkStart w:id="9569" w:name="_Toc153625788"/>
      <w:bookmarkStart w:id="9570" w:name="_Toc185506021"/>
      <w:bookmarkStart w:id="9571" w:name="_Toc222784510"/>
      <w:r w:rsidRPr="000A0A5F">
        <w:t>5.11.</w:t>
      </w:r>
      <w:r w:rsidR="0008146A" w:rsidRPr="000A0A5F">
        <w:t>3A</w:t>
      </w:r>
      <w:r w:rsidRPr="000A0A5F">
        <w:t>.2</w:t>
      </w:r>
      <w:r w:rsidRPr="000A0A5F">
        <w:rPr>
          <w:noProof/>
        </w:rPr>
        <w:t>.3</w:t>
      </w:r>
      <w:r w:rsidRPr="000A0A5F">
        <w:rPr>
          <w:noProof/>
        </w:rPr>
        <w:tab/>
        <w:t>Standard Methods</w:t>
      </w:r>
      <w:bookmarkEnd w:id="9564"/>
      <w:bookmarkEnd w:id="9565"/>
      <w:bookmarkEnd w:id="9566"/>
      <w:bookmarkEnd w:id="9567"/>
      <w:bookmarkEnd w:id="9568"/>
      <w:bookmarkEnd w:id="9569"/>
      <w:bookmarkEnd w:id="9570"/>
      <w:bookmarkEnd w:id="9571"/>
    </w:p>
    <w:p w14:paraId="1880D647" w14:textId="77777777" w:rsidR="00CB0DD7" w:rsidRPr="000A0A5F" w:rsidRDefault="00CB0DD7" w:rsidP="00233139">
      <w:pPr>
        <w:pStyle w:val="H6"/>
        <w:rPr>
          <w:noProof/>
        </w:rPr>
      </w:pPr>
      <w:bookmarkStart w:id="9572" w:name="_Toc66360925"/>
      <w:bookmarkStart w:id="9573" w:name="_Toc68105430"/>
      <w:bookmarkStart w:id="9574" w:name="_Toc74756060"/>
      <w:bookmarkStart w:id="9575" w:name="_Toc105674937"/>
      <w:bookmarkStart w:id="9576" w:name="_Toc130503001"/>
      <w:bookmarkStart w:id="9577" w:name="_Toc153625789"/>
      <w:bookmarkStart w:id="957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72"/>
      <w:bookmarkEnd w:id="9573"/>
      <w:bookmarkEnd w:id="9574"/>
      <w:bookmarkEnd w:id="9575"/>
      <w:bookmarkEnd w:id="9576"/>
      <w:bookmarkEnd w:id="9577"/>
      <w:bookmarkEnd w:id="957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79" w:name="_Toc66360926"/>
      <w:bookmarkStart w:id="9580" w:name="_Toc68105431"/>
      <w:bookmarkStart w:id="9581" w:name="_Toc74756061"/>
      <w:bookmarkStart w:id="9582" w:name="_Toc105674938"/>
      <w:bookmarkStart w:id="9583" w:name="_Toc130503002"/>
      <w:bookmarkStart w:id="9584" w:name="_Toc153625790"/>
      <w:bookmarkStart w:id="958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79"/>
      <w:bookmarkEnd w:id="9580"/>
      <w:bookmarkEnd w:id="9581"/>
      <w:bookmarkEnd w:id="9582"/>
      <w:bookmarkEnd w:id="9583"/>
      <w:bookmarkEnd w:id="9584"/>
      <w:bookmarkEnd w:id="958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586" w:name="_Toc11247814"/>
      <w:bookmarkStart w:id="9587" w:name="_Toc27044958"/>
      <w:bookmarkStart w:id="9588" w:name="_Toc36034000"/>
      <w:bookmarkStart w:id="9589" w:name="_Toc45132146"/>
      <w:bookmarkStart w:id="9590" w:name="_Toc49776431"/>
      <w:bookmarkStart w:id="9591" w:name="_Toc51747351"/>
      <w:bookmarkStart w:id="9592" w:name="_Toc66360927"/>
      <w:bookmarkStart w:id="9593" w:name="_Toc68105432"/>
      <w:bookmarkStart w:id="9594" w:name="_Toc74756062"/>
      <w:bookmarkStart w:id="9595" w:name="_Toc105674939"/>
      <w:bookmarkStart w:id="9596" w:name="_Toc130503003"/>
      <w:bookmarkStart w:id="9597" w:name="_Toc153625791"/>
      <w:bookmarkStart w:id="9598" w:name="_Toc185506024"/>
      <w:bookmarkStart w:id="9599" w:name="_Toc222784511"/>
      <w:r w:rsidRPr="000A0A5F">
        <w:t>5.11.4</w:t>
      </w:r>
      <w:r w:rsidRPr="000A0A5F">
        <w:tab/>
        <w:t>Used Features</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00" w:name="_Toc11247815"/>
      <w:bookmarkStart w:id="9601" w:name="_Toc27044959"/>
      <w:bookmarkStart w:id="9602" w:name="_Toc36034001"/>
      <w:bookmarkStart w:id="9603" w:name="_Toc45132147"/>
      <w:bookmarkStart w:id="9604" w:name="_Toc49776432"/>
      <w:bookmarkStart w:id="9605" w:name="_Toc51747352"/>
      <w:bookmarkStart w:id="9606" w:name="_Toc66360928"/>
      <w:bookmarkStart w:id="9607" w:name="_Toc68105433"/>
      <w:bookmarkStart w:id="9608" w:name="_Toc74756063"/>
    </w:p>
    <w:p w14:paraId="5A54195A" w14:textId="77777777" w:rsidR="00BE6B94" w:rsidRPr="000A0A5F" w:rsidRDefault="00BE6B94" w:rsidP="00BE6B94">
      <w:pPr>
        <w:pStyle w:val="Heading3"/>
      </w:pPr>
      <w:bookmarkStart w:id="9609" w:name="_Toc130503004"/>
      <w:bookmarkStart w:id="9610" w:name="_Toc153625792"/>
      <w:bookmarkStart w:id="9611" w:name="_Toc185506025"/>
      <w:bookmarkStart w:id="9612" w:name="_Toc222784512"/>
      <w:r w:rsidRPr="000A0A5F">
        <w:t>5.11.5</w:t>
      </w:r>
      <w:r w:rsidRPr="000A0A5F">
        <w:tab/>
        <w:t>Error handling</w:t>
      </w:r>
      <w:bookmarkEnd w:id="9609"/>
      <w:bookmarkEnd w:id="9610"/>
      <w:bookmarkEnd w:id="9611"/>
      <w:bookmarkEnd w:id="9612"/>
    </w:p>
    <w:p w14:paraId="675D683C" w14:textId="77777777" w:rsidR="00BE6B94" w:rsidRPr="000A0A5F" w:rsidRDefault="00BE6B94" w:rsidP="00BE6B94">
      <w:pPr>
        <w:pStyle w:val="Heading4"/>
      </w:pPr>
      <w:bookmarkStart w:id="9613" w:name="_Toc130503005"/>
      <w:bookmarkStart w:id="9614" w:name="_Toc153625793"/>
      <w:bookmarkStart w:id="9615" w:name="_Toc185506026"/>
      <w:bookmarkStart w:id="9616" w:name="_Toc222784513"/>
      <w:r w:rsidRPr="000A0A5F">
        <w:t>5.11.5.1</w:t>
      </w:r>
      <w:r w:rsidRPr="000A0A5F">
        <w:tab/>
        <w:t>General</w:t>
      </w:r>
      <w:bookmarkEnd w:id="9613"/>
      <w:bookmarkEnd w:id="9614"/>
      <w:bookmarkEnd w:id="9615"/>
      <w:bookmarkEnd w:id="961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17" w:name="_Toc130503006"/>
      <w:bookmarkStart w:id="9618" w:name="_Toc153625794"/>
      <w:bookmarkStart w:id="9619" w:name="_Toc185506027"/>
      <w:bookmarkStart w:id="9620" w:name="_Toc222784514"/>
      <w:r w:rsidRPr="000A0A5F">
        <w:t>5.11.5.2</w:t>
      </w:r>
      <w:r w:rsidRPr="000A0A5F">
        <w:tab/>
        <w:t>Protocol Errors</w:t>
      </w:r>
      <w:bookmarkEnd w:id="9617"/>
      <w:bookmarkEnd w:id="9618"/>
      <w:bookmarkEnd w:id="9619"/>
      <w:bookmarkEnd w:id="962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21" w:name="_Toc130503007"/>
      <w:bookmarkStart w:id="9622" w:name="_Toc153625795"/>
      <w:bookmarkStart w:id="9623" w:name="_Toc185506028"/>
      <w:bookmarkStart w:id="9624" w:name="_Toc222784515"/>
      <w:r w:rsidRPr="000A0A5F">
        <w:t>5.11.5.3</w:t>
      </w:r>
      <w:r w:rsidRPr="000A0A5F">
        <w:tab/>
        <w:t>Application Errors</w:t>
      </w:r>
      <w:bookmarkEnd w:id="9621"/>
      <w:bookmarkEnd w:id="9622"/>
      <w:bookmarkEnd w:id="9623"/>
      <w:bookmarkEnd w:id="962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25" w:name="_Toc105674940"/>
      <w:bookmarkStart w:id="9626" w:name="_Toc130503008"/>
      <w:bookmarkStart w:id="9627" w:name="_Toc153625796"/>
      <w:bookmarkStart w:id="9628" w:name="_Toc185506029"/>
      <w:bookmarkStart w:id="9629" w:name="_Toc222784516"/>
      <w:r w:rsidRPr="000A0A5F">
        <w:lastRenderedPageBreak/>
        <w:t>5.12</w:t>
      </w:r>
      <w:r w:rsidRPr="000A0A5F">
        <w:tab/>
        <w:t>ECRControl API</w:t>
      </w:r>
      <w:bookmarkEnd w:id="9600"/>
      <w:bookmarkEnd w:id="9601"/>
      <w:bookmarkEnd w:id="9602"/>
      <w:bookmarkEnd w:id="9603"/>
      <w:bookmarkEnd w:id="9604"/>
      <w:bookmarkEnd w:id="9605"/>
      <w:bookmarkEnd w:id="9606"/>
      <w:bookmarkEnd w:id="9607"/>
      <w:bookmarkEnd w:id="9608"/>
      <w:bookmarkEnd w:id="9625"/>
      <w:bookmarkEnd w:id="9626"/>
      <w:bookmarkEnd w:id="9627"/>
      <w:bookmarkEnd w:id="9628"/>
      <w:bookmarkEnd w:id="9629"/>
    </w:p>
    <w:p w14:paraId="48221036" w14:textId="77777777" w:rsidR="00CB0DD7" w:rsidRPr="000A0A5F" w:rsidRDefault="00CB0DD7">
      <w:pPr>
        <w:pStyle w:val="Heading3"/>
      </w:pPr>
      <w:bookmarkStart w:id="9630" w:name="_Toc11247816"/>
      <w:bookmarkStart w:id="9631" w:name="_Toc27044960"/>
      <w:bookmarkStart w:id="9632" w:name="_Toc36034002"/>
      <w:bookmarkStart w:id="9633" w:name="_Toc45132148"/>
      <w:bookmarkStart w:id="9634" w:name="_Toc49776433"/>
      <w:bookmarkStart w:id="9635" w:name="_Toc51747353"/>
      <w:bookmarkStart w:id="9636" w:name="_Toc66360929"/>
      <w:bookmarkStart w:id="9637" w:name="_Toc68105434"/>
      <w:bookmarkStart w:id="9638" w:name="_Toc74756064"/>
      <w:bookmarkStart w:id="9639" w:name="_Toc105674941"/>
      <w:bookmarkStart w:id="9640" w:name="_Toc130503009"/>
      <w:bookmarkStart w:id="9641" w:name="_Toc153625797"/>
      <w:bookmarkStart w:id="9642" w:name="_Toc185506030"/>
      <w:bookmarkStart w:id="9643" w:name="_Toc222784517"/>
      <w:r w:rsidRPr="000A0A5F">
        <w:t>5.12.1</w:t>
      </w:r>
      <w:r w:rsidRPr="000A0A5F">
        <w:tab/>
        <w:t>Overview</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44" w:name="_Toc11247817"/>
      <w:bookmarkStart w:id="9645" w:name="_Toc27044961"/>
      <w:bookmarkStart w:id="9646" w:name="_Toc36034003"/>
      <w:bookmarkStart w:id="9647" w:name="_Toc45132149"/>
      <w:bookmarkStart w:id="9648" w:name="_Toc49776434"/>
      <w:bookmarkStart w:id="9649" w:name="_Toc51747354"/>
      <w:bookmarkStart w:id="9650" w:name="_Toc66360930"/>
      <w:bookmarkStart w:id="9651" w:name="_Toc68105435"/>
      <w:bookmarkStart w:id="9652" w:name="_Toc74756065"/>
      <w:bookmarkStart w:id="9653" w:name="_Toc105674942"/>
      <w:bookmarkStart w:id="9654" w:name="_Toc130503010"/>
      <w:bookmarkStart w:id="9655" w:name="_Toc153625798"/>
      <w:bookmarkStart w:id="9656" w:name="_Toc185506031"/>
      <w:bookmarkStart w:id="9657" w:name="_Toc222784518"/>
      <w:r w:rsidRPr="000A0A5F">
        <w:t>5.12.2</w:t>
      </w:r>
      <w:r w:rsidRPr="000A0A5F">
        <w:tab/>
        <w:t>Data model</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1247CA3" w14:textId="77777777" w:rsidR="00CB0DD7" w:rsidRPr="000A0A5F" w:rsidRDefault="00CB0DD7">
      <w:pPr>
        <w:pStyle w:val="Heading4"/>
      </w:pPr>
      <w:bookmarkStart w:id="9658" w:name="_Toc11247818"/>
      <w:bookmarkStart w:id="9659" w:name="_Toc27044962"/>
      <w:bookmarkStart w:id="9660" w:name="_Toc36034004"/>
      <w:bookmarkStart w:id="9661" w:name="_Toc45132150"/>
      <w:bookmarkStart w:id="9662" w:name="_Toc49776435"/>
      <w:bookmarkStart w:id="9663" w:name="_Toc51747355"/>
      <w:bookmarkStart w:id="9664" w:name="_Toc66360931"/>
      <w:bookmarkStart w:id="9665" w:name="_Toc68105436"/>
      <w:bookmarkStart w:id="9666" w:name="_Toc74756066"/>
      <w:bookmarkStart w:id="9667" w:name="_Toc105674943"/>
      <w:bookmarkStart w:id="9668" w:name="_Toc130503011"/>
      <w:bookmarkStart w:id="9669" w:name="_Toc153625799"/>
      <w:bookmarkStart w:id="9670" w:name="_Toc185506032"/>
      <w:bookmarkStart w:id="9671" w:name="_Toc222784519"/>
      <w:r w:rsidRPr="000A0A5F">
        <w:t>5.12.2.1</w:t>
      </w:r>
      <w:r w:rsidRPr="000A0A5F">
        <w:tab/>
        <w:t>Data types</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1FCE7FF0" w14:textId="77777777" w:rsidR="00CB0DD7" w:rsidRPr="000A0A5F" w:rsidRDefault="00CB0DD7">
      <w:pPr>
        <w:pStyle w:val="Heading5"/>
      </w:pPr>
      <w:bookmarkStart w:id="9672" w:name="_Toc11247819"/>
      <w:bookmarkStart w:id="9673" w:name="_Toc27044963"/>
      <w:bookmarkStart w:id="9674" w:name="_Toc36034005"/>
      <w:bookmarkStart w:id="9675" w:name="_Toc45132151"/>
      <w:bookmarkStart w:id="9676" w:name="_Toc49776436"/>
      <w:bookmarkStart w:id="9677" w:name="_Toc51747356"/>
      <w:bookmarkStart w:id="9678" w:name="_Toc66360932"/>
      <w:bookmarkStart w:id="9679" w:name="_Toc68105437"/>
      <w:bookmarkStart w:id="9680" w:name="_Toc74756067"/>
      <w:bookmarkStart w:id="9681" w:name="_Toc105674944"/>
      <w:bookmarkStart w:id="9682" w:name="_Toc130503012"/>
      <w:bookmarkStart w:id="9683" w:name="_Toc153625800"/>
      <w:bookmarkStart w:id="9684" w:name="_Toc185506033"/>
      <w:bookmarkStart w:id="9685" w:name="_Toc222784520"/>
      <w:r w:rsidRPr="000A0A5F">
        <w:t>5.12.2.1.1</w:t>
      </w:r>
      <w:r w:rsidRPr="000A0A5F">
        <w:tab/>
        <w:t>Introduction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686" w:name="_Toc11247820"/>
      <w:bookmarkStart w:id="9687" w:name="_Toc27044964"/>
      <w:bookmarkStart w:id="9688" w:name="_Toc36034006"/>
      <w:bookmarkStart w:id="9689" w:name="_Toc45132152"/>
      <w:bookmarkStart w:id="9690" w:name="_Toc49776437"/>
      <w:bookmarkStart w:id="9691" w:name="_Toc51747357"/>
      <w:bookmarkStart w:id="9692" w:name="_Toc66360933"/>
      <w:bookmarkStart w:id="9693" w:name="_Toc68105438"/>
      <w:bookmarkStart w:id="969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695" w:name="_Toc105674945"/>
      <w:bookmarkStart w:id="9696" w:name="_Toc130503013"/>
      <w:bookmarkStart w:id="9697" w:name="_Toc153625801"/>
      <w:bookmarkStart w:id="9698" w:name="_Toc185506034"/>
      <w:bookmarkStart w:id="9699" w:name="_Toc222784521"/>
      <w:r w:rsidRPr="000A0A5F">
        <w:t>5.12.2.1.2</w:t>
      </w:r>
      <w:r w:rsidRPr="000A0A5F">
        <w:tab/>
        <w:t>Type: ECRControl</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rFonts w:eastAsia="Times New Roman"/>
                <w:b/>
              </w:rPr>
            </w:pPr>
            <w:r w:rsidRPr="000D7688">
              <w:t>supportedFeatures</w:t>
            </w:r>
          </w:p>
        </w:tc>
        <w:tc>
          <w:tcPr>
            <w:tcW w:w="1842" w:type="dxa"/>
          </w:tcPr>
          <w:p w14:paraId="0838B305" w14:textId="77777777" w:rsidR="00CB0DD7" w:rsidRPr="000A0A5F" w:rsidRDefault="00CB0DD7" w:rsidP="000D7688">
            <w:pPr>
              <w:pStyle w:val="TAL"/>
              <w:rPr>
                <w:rFonts w:eastAsia="Times New Roman"/>
                <w:b/>
              </w:rPr>
            </w:pPr>
            <w:r w:rsidRPr="000D7688">
              <w:t>SupportedFeatures</w:t>
            </w:r>
          </w:p>
        </w:tc>
        <w:tc>
          <w:tcPr>
            <w:tcW w:w="1134" w:type="dxa"/>
          </w:tcPr>
          <w:p w14:paraId="02386E02" w14:textId="77777777" w:rsidR="00CB0DD7" w:rsidRPr="000A0A5F" w:rsidRDefault="00CB0DD7" w:rsidP="000D7688">
            <w:pPr>
              <w:pStyle w:val="TAL"/>
              <w:rPr>
                <w:rFonts w:eastAsia="Times New Roman"/>
              </w:rPr>
            </w:pPr>
            <w:r w:rsidRPr="000D7688">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rPr>
                <w:rFonts w:eastAsia="Times New Roman"/>
              </w:rPr>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rPr>
                <w:rFonts w:eastAsia="Times New Roman"/>
              </w:rPr>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00" w:name="_Toc11247821"/>
      <w:bookmarkStart w:id="9701" w:name="_Toc27044965"/>
      <w:bookmarkStart w:id="9702" w:name="_Toc36034007"/>
      <w:bookmarkStart w:id="9703" w:name="_Toc45132153"/>
      <w:bookmarkStart w:id="9704" w:name="_Toc49776438"/>
      <w:bookmarkStart w:id="9705" w:name="_Toc51747358"/>
      <w:bookmarkStart w:id="9706" w:name="_Toc66360934"/>
      <w:bookmarkStart w:id="9707" w:name="_Toc68105439"/>
      <w:bookmarkStart w:id="9708" w:name="_Toc74756069"/>
      <w:bookmarkStart w:id="9709" w:name="_Toc105674946"/>
      <w:bookmarkStart w:id="9710" w:name="_Toc130503014"/>
      <w:bookmarkStart w:id="9711" w:name="_Toc153625802"/>
      <w:bookmarkStart w:id="9712" w:name="_Toc185506035"/>
      <w:bookmarkStart w:id="9713" w:name="_Toc222784522"/>
      <w:r w:rsidRPr="000A0A5F">
        <w:t>5.12.2.1.3</w:t>
      </w:r>
      <w:r w:rsidRPr="000A0A5F">
        <w:tab/>
        <w:t>Type: ECRData</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rFonts w:eastAsia="Times New Roman"/>
                <w:b/>
              </w:rPr>
            </w:pPr>
            <w:r w:rsidRPr="000D7688">
              <w:t>supportedFeatures</w:t>
            </w:r>
          </w:p>
        </w:tc>
        <w:tc>
          <w:tcPr>
            <w:tcW w:w="1577" w:type="dxa"/>
          </w:tcPr>
          <w:p w14:paraId="438E5CDB" w14:textId="77777777" w:rsidR="00CB0DD7" w:rsidRPr="000A0A5F" w:rsidRDefault="00CB0DD7" w:rsidP="000D7688">
            <w:pPr>
              <w:pStyle w:val="TAL"/>
              <w:rPr>
                <w:rFonts w:eastAsia="Times New Roman"/>
                <w:b/>
              </w:rPr>
            </w:pPr>
            <w:r w:rsidRPr="000D7688">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eastAsia="Times New Roman"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14" w:name="_Toc45132154"/>
      <w:bookmarkStart w:id="9715" w:name="_Toc49776439"/>
      <w:bookmarkStart w:id="9716" w:name="_Toc51747359"/>
      <w:bookmarkStart w:id="9717" w:name="_Toc66360935"/>
      <w:bookmarkStart w:id="9718" w:name="_Toc68105440"/>
      <w:bookmarkStart w:id="9719" w:name="_Toc74756070"/>
      <w:bookmarkStart w:id="9720" w:name="_Toc105674947"/>
      <w:bookmarkStart w:id="9721" w:name="_Toc130503015"/>
      <w:bookmarkStart w:id="9722" w:name="_Toc153625803"/>
      <w:bookmarkStart w:id="972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24" w:name="_Toc222784523"/>
      <w:r w:rsidRPr="000A0A5F">
        <w:t>5.12.2.1.4</w:t>
      </w:r>
      <w:r w:rsidRPr="000A0A5F">
        <w:tab/>
        <w:t xml:space="preserve">Type: </w:t>
      </w:r>
      <w:r w:rsidRPr="000A0A5F">
        <w:rPr>
          <w:lang w:eastAsia="zh-CN"/>
        </w:rPr>
        <w:t>PlmnEcRestrictionDataWb</w:t>
      </w:r>
      <w:bookmarkEnd w:id="9714"/>
      <w:bookmarkEnd w:id="9715"/>
      <w:bookmarkEnd w:id="9716"/>
      <w:bookmarkEnd w:id="9717"/>
      <w:bookmarkEnd w:id="9718"/>
      <w:bookmarkEnd w:id="9719"/>
      <w:bookmarkEnd w:id="9720"/>
      <w:bookmarkEnd w:id="9721"/>
      <w:bookmarkEnd w:id="9722"/>
      <w:bookmarkEnd w:id="9723"/>
      <w:bookmarkEnd w:id="972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rFonts w:eastAsia="Times New Roman"/>
                <w:b/>
              </w:rPr>
            </w:pPr>
            <w:r w:rsidRPr="000D7688">
              <w:t>plmnId</w:t>
            </w:r>
          </w:p>
        </w:tc>
        <w:tc>
          <w:tcPr>
            <w:tcW w:w="1577" w:type="dxa"/>
          </w:tcPr>
          <w:p w14:paraId="3D2CB0E8" w14:textId="77777777" w:rsidR="00CB0DD7" w:rsidRPr="000A0A5F" w:rsidRDefault="00CB0DD7" w:rsidP="000D7688">
            <w:pPr>
              <w:pStyle w:val="TAL"/>
              <w:rPr>
                <w:rFonts w:eastAsia="Times New Roman"/>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25" w:name="_Toc11247822"/>
      <w:bookmarkStart w:id="9726" w:name="_Toc27044966"/>
      <w:bookmarkStart w:id="9727" w:name="_Toc36034008"/>
      <w:bookmarkStart w:id="9728" w:name="_Toc45132155"/>
      <w:bookmarkStart w:id="9729" w:name="_Toc49776440"/>
      <w:bookmarkStart w:id="9730" w:name="_Toc51747360"/>
      <w:bookmarkStart w:id="9731" w:name="_Toc66360936"/>
      <w:bookmarkStart w:id="9732" w:name="_Toc68105441"/>
      <w:bookmarkStart w:id="9733" w:name="_Toc74756071"/>
      <w:bookmarkStart w:id="9734" w:name="_Toc105674948"/>
      <w:bookmarkStart w:id="9735" w:name="_Toc130503016"/>
      <w:bookmarkStart w:id="9736" w:name="_Toc153625804"/>
      <w:bookmarkStart w:id="9737" w:name="_Toc185506037"/>
      <w:bookmarkStart w:id="9738" w:name="_Toc222784524"/>
      <w:r w:rsidRPr="000A0A5F">
        <w:t>5.12.3</w:t>
      </w:r>
      <w:r w:rsidRPr="000A0A5F">
        <w:tab/>
        <w:t>Custom Operations without associated resources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5023DC83" w14:textId="77777777" w:rsidR="00CB0DD7" w:rsidRPr="000A0A5F" w:rsidRDefault="00CB0DD7">
      <w:pPr>
        <w:pStyle w:val="Heading4"/>
      </w:pPr>
      <w:bookmarkStart w:id="9739" w:name="_Toc11247823"/>
      <w:bookmarkStart w:id="9740" w:name="_Toc27044967"/>
      <w:bookmarkStart w:id="9741" w:name="_Toc36034009"/>
      <w:bookmarkStart w:id="9742" w:name="_Toc45132156"/>
      <w:bookmarkStart w:id="9743" w:name="_Toc49776441"/>
      <w:bookmarkStart w:id="9744" w:name="_Toc51747361"/>
      <w:bookmarkStart w:id="9745" w:name="_Toc66360937"/>
      <w:bookmarkStart w:id="9746" w:name="_Toc68105442"/>
      <w:bookmarkStart w:id="9747" w:name="_Toc74756072"/>
      <w:bookmarkStart w:id="9748" w:name="_Toc105674949"/>
      <w:bookmarkStart w:id="9749" w:name="_Toc130503017"/>
      <w:bookmarkStart w:id="9750" w:name="_Toc153625805"/>
      <w:bookmarkStart w:id="9751" w:name="_Toc185506038"/>
      <w:bookmarkStart w:id="9752" w:name="_Toc222784525"/>
      <w:r w:rsidRPr="000A0A5F">
        <w:t>5.12.3.1</w:t>
      </w:r>
      <w:r w:rsidRPr="000A0A5F">
        <w:tab/>
        <w:t>Overview</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53" w:name="_Toc11247824"/>
      <w:bookmarkStart w:id="9754" w:name="_Toc27044968"/>
      <w:bookmarkStart w:id="9755" w:name="_Toc36034010"/>
      <w:bookmarkStart w:id="9756" w:name="_Toc45132157"/>
      <w:bookmarkStart w:id="9757" w:name="_Toc49776442"/>
      <w:bookmarkStart w:id="9758" w:name="_Toc51747362"/>
      <w:bookmarkStart w:id="9759" w:name="_Toc66360938"/>
      <w:bookmarkStart w:id="9760" w:name="_Toc68105443"/>
      <w:bookmarkStart w:id="9761" w:name="_Toc74756073"/>
      <w:bookmarkStart w:id="9762" w:name="_Toc105674950"/>
      <w:bookmarkStart w:id="9763" w:name="_Toc130503018"/>
      <w:bookmarkStart w:id="9764" w:name="_Toc153625806"/>
      <w:bookmarkStart w:id="9765" w:name="_Toc185506039"/>
      <w:bookmarkStart w:id="9766" w:name="_Toc222784526"/>
      <w:r w:rsidRPr="000A0A5F">
        <w:t>5.12.3.2</w:t>
      </w:r>
      <w:r w:rsidRPr="000A0A5F">
        <w:tab/>
        <w:t>Operation: query</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65C2BABC" w14:textId="77777777" w:rsidR="00CB0DD7" w:rsidRPr="000A0A5F" w:rsidRDefault="00CB0DD7">
      <w:pPr>
        <w:pStyle w:val="Heading5"/>
      </w:pPr>
      <w:bookmarkStart w:id="9767" w:name="_Toc11247825"/>
      <w:bookmarkStart w:id="9768" w:name="_Toc27044969"/>
      <w:bookmarkStart w:id="9769" w:name="_Toc36034011"/>
      <w:bookmarkStart w:id="9770" w:name="_Toc45132158"/>
      <w:bookmarkStart w:id="9771" w:name="_Toc49776443"/>
      <w:bookmarkStart w:id="9772" w:name="_Toc51747363"/>
      <w:bookmarkStart w:id="9773" w:name="_Toc66360939"/>
      <w:bookmarkStart w:id="9774" w:name="_Toc68105444"/>
      <w:bookmarkStart w:id="9775" w:name="_Toc74756074"/>
      <w:bookmarkStart w:id="9776" w:name="_Toc105674951"/>
      <w:bookmarkStart w:id="9777" w:name="_Toc130503019"/>
      <w:bookmarkStart w:id="9778" w:name="_Toc153625807"/>
      <w:bookmarkStart w:id="9779" w:name="_Toc185506040"/>
      <w:bookmarkStart w:id="9780" w:name="_Toc222784527"/>
      <w:r w:rsidRPr="000A0A5F">
        <w:t>5.12.3.2.1</w:t>
      </w:r>
      <w:r w:rsidRPr="000A0A5F">
        <w:tab/>
        <w:t>Description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781" w:name="_Toc11247826"/>
      <w:bookmarkStart w:id="9782" w:name="_Toc27044970"/>
      <w:bookmarkStart w:id="9783" w:name="_Toc36034012"/>
      <w:bookmarkStart w:id="9784" w:name="_Toc45132159"/>
      <w:bookmarkStart w:id="9785" w:name="_Toc49776444"/>
      <w:bookmarkStart w:id="9786" w:name="_Toc51747364"/>
      <w:bookmarkStart w:id="9787" w:name="_Toc66360940"/>
      <w:bookmarkStart w:id="9788" w:name="_Toc68105445"/>
      <w:bookmarkStart w:id="9789" w:name="_Toc74756075"/>
      <w:bookmarkStart w:id="9790" w:name="_Toc105674952"/>
      <w:bookmarkStart w:id="9791" w:name="_Toc130503020"/>
      <w:bookmarkStart w:id="9792" w:name="_Toc153625808"/>
      <w:bookmarkStart w:id="9793" w:name="_Toc185506041"/>
      <w:bookmarkStart w:id="9794" w:name="_Toc222784528"/>
      <w:r w:rsidRPr="000A0A5F">
        <w:lastRenderedPageBreak/>
        <w:t>5.12.3.2.2</w:t>
      </w:r>
      <w:r w:rsidRPr="000A0A5F">
        <w:tab/>
        <w:t>Operation Definition</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795" w:name="_Toc11247827"/>
      <w:bookmarkStart w:id="9796" w:name="_Toc27044971"/>
      <w:bookmarkStart w:id="9797" w:name="_Toc36034013"/>
      <w:bookmarkStart w:id="9798" w:name="_Toc45132160"/>
      <w:bookmarkStart w:id="9799" w:name="_Toc49776445"/>
      <w:bookmarkStart w:id="9800" w:name="_Toc51747365"/>
      <w:bookmarkStart w:id="9801" w:name="_Toc66360941"/>
      <w:bookmarkStart w:id="9802" w:name="_Toc68105446"/>
      <w:bookmarkStart w:id="9803" w:name="_Toc74756076"/>
      <w:bookmarkStart w:id="9804" w:name="_Toc105674953"/>
      <w:bookmarkStart w:id="9805" w:name="_Toc130503021"/>
      <w:bookmarkStart w:id="9806" w:name="_Toc153625809"/>
      <w:bookmarkStart w:id="9807" w:name="_Toc185506042"/>
      <w:bookmarkStart w:id="9808" w:name="_Toc222784529"/>
      <w:r w:rsidRPr="000A0A5F">
        <w:lastRenderedPageBreak/>
        <w:t>5.12.3.3</w:t>
      </w:r>
      <w:r w:rsidRPr="000A0A5F">
        <w:tab/>
        <w:t>Operation: configure</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2A5DF18C" w14:textId="77777777" w:rsidR="00CB0DD7" w:rsidRPr="000A0A5F" w:rsidRDefault="00CB0DD7">
      <w:pPr>
        <w:pStyle w:val="Heading5"/>
      </w:pPr>
      <w:bookmarkStart w:id="9809" w:name="_Toc11247828"/>
      <w:bookmarkStart w:id="9810" w:name="_Toc27044972"/>
      <w:bookmarkStart w:id="9811" w:name="_Toc36034014"/>
      <w:bookmarkStart w:id="9812" w:name="_Toc45132161"/>
      <w:bookmarkStart w:id="9813" w:name="_Toc49776446"/>
      <w:bookmarkStart w:id="9814" w:name="_Toc51747366"/>
      <w:bookmarkStart w:id="9815" w:name="_Toc66360942"/>
      <w:bookmarkStart w:id="9816" w:name="_Toc68105447"/>
      <w:bookmarkStart w:id="9817" w:name="_Toc74756077"/>
      <w:bookmarkStart w:id="9818" w:name="_Toc105674954"/>
      <w:bookmarkStart w:id="9819" w:name="_Toc130503022"/>
      <w:bookmarkStart w:id="9820" w:name="_Toc153625810"/>
      <w:bookmarkStart w:id="9821" w:name="_Toc185506043"/>
      <w:bookmarkStart w:id="9822" w:name="_Toc222784530"/>
      <w:r w:rsidRPr="000A0A5F">
        <w:t>5.12.3.3.1</w:t>
      </w:r>
      <w:r w:rsidRPr="000A0A5F">
        <w:tab/>
        <w:t>Description</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23" w:name="_Toc11247829"/>
      <w:bookmarkStart w:id="9824" w:name="_Toc27044973"/>
      <w:bookmarkStart w:id="9825" w:name="_Toc36034015"/>
      <w:bookmarkStart w:id="9826" w:name="_Toc45132162"/>
      <w:bookmarkStart w:id="9827" w:name="_Toc49776447"/>
      <w:bookmarkStart w:id="9828" w:name="_Toc51747367"/>
      <w:bookmarkStart w:id="9829" w:name="_Toc66360943"/>
      <w:bookmarkStart w:id="9830" w:name="_Toc68105448"/>
      <w:bookmarkStart w:id="9831" w:name="_Toc74756078"/>
      <w:bookmarkStart w:id="9832" w:name="_Toc105674955"/>
      <w:bookmarkStart w:id="9833" w:name="_Toc130503023"/>
      <w:bookmarkStart w:id="9834" w:name="_Toc153625811"/>
      <w:bookmarkStart w:id="9835" w:name="_Toc185506044"/>
      <w:bookmarkStart w:id="9836" w:name="_Toc222784531"/>
      <w:r w:rsidRPr="000A0A5F">
        <w:t>5.12.3.3.2</w:t>
      </w:r>
      <w:r w:rsidRPr="000A0A5F">
        <w:tab/>
        <w:t>Operation Definition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37" w:name="_Toc11247830"/>
      <w:bookmarkStart w:id="9838" w:name="_Toc27044974"/>
      <w:bookmarkStart w:id="9839" w:name="_Toc36034016"/>
      <w:bookmarkStart w:id="9840" w:name="_Toc45132163"/>
      <w:bookmarkStart w:id="9841" w:name="_Toc49776448"/>
      <w:bookmarkStart w:id="9842" w:name="_Toc51747368"/>
      <w:bookmarkStart w:id="9843" w:name="_Toc66360944"/>
      <w:bookmarkStart w:id="9844" w:name="_Toc68105449"/>
      <w:bookmarkStart w:id="9845" w:name="_Toc74756079"/>
      <w:bookmarkStart w:id="9846" w:name="_Toc105674956"/>
      <w:bookmarkStart w:id="9847" w:name="_Toc130503024"/>
      <w:bookmarkStart w:id="9848" w:name="_Toc153625812"/>
      <w:bookmarkStart w:id="9849" w:name="_Toc185506045"/>
      <w:bookmarkStart w:id="9850" w:name="_Toc222784532"/>
      <w:r w:rsidRPr="000A0A5F">
        <w:t>5.12.4</w:t>
      </w:r>
      <w:r w:rsidRPr="000A0A5F">
        <w:tab/>
        <w:t>Used Features</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51" w:name="_Toc11247831"/>
      <w:bookmarkStart w:id="9852" w:name="_Toc27044975"/>
      <w:bookmarkStart w:id="9853" w:name="_Toc36034017"/>
      <w:bookmarkStart w:id="9854" w:name="_Toc45132164"/>
      <w:bookmarkStart w:id="9855" w:name="_Toc49776449"/>
      <w:bookmarkStart w:id="9856" w:name="_Toc51747369"/>
      <w:bookmarkStart w:id="9857" w:name="_Toc66360945"/>
      <w:bookmarkStart w:id="9858" w:name="_Toc68105450"/>
      <w:bookmarkStart w:id="9859" w:name="_Toc74756080"/>
      <w:bookmarkStart w:id="9860" w:name="_Toc105674957"/>
      <w:bookmarkStart w:id="9861" w:name="_Toc130503025"/>
      <w:bookmarkStart w:id="9862" w:name="_Toc153625813"/>
      <w:bookmarkStart w:id="9863" w:name="_Toc185506046"/>
      <w:bookmarkStart w:id="9864" w:name="_Toc222784533"/>
      <w:r w:rsidRPr="000A0A5F">
        <w:t>5.12.5</w:t>
      </w:r>
      <w:r w:rsidRPr="000A0A5F">
        <w:tab/>
        <w:t>Error handling</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18E3C135" w14:textId="77777777" w:rsidR="00CB0DD7" w:rsidRPr="000A0A5F" w:rsidRDefault="00CB0DD7">
      <w:pPr>
        <w:pStyle w:val="Heading4"/>
      </w:pPr>
      <w:bookmarkStart w:id="9865" w:name="_Toc11247832"/>
      <w:bookmarkStart w:id="9866" w:name="_Toc27044976"/>
      <w:bookmarkStart w:id="9867" w:name="_Toc36034018"/>
      <w:bookmarkStart w:id="9868" w:name="_Toc45132165"/>
      <w:bookmarkStart w:id="9869" w:name="_Toc49776450"/>
      <w:bookmarkStart w:id="9870" w:name="_Toc51747370"/>
      <w:bookmarkStart w:id="9871" w:name="_Toc66360946"/>
      <w:bookmarkStart w:id="9872" w:name="_Toc68105451"/>
      <w:bookmarkStart w:id="9873" w:name="_Toc74756081"/>
      <w:bookmarkStart w:id="9874" w:name="_Toc105674958"/>
      <w:bookmarkStart w:id="9875" w:name="_Toc130503026"/>
      <w:bookmarkStart w:id="9876" w:name="_Toc153625814"/>
      <w:bookmarkStart w:id="9877" w:name="_Toc185506047"/>
      <w:bookmarkStart w:id="9878" w:name="_Toc222784534"/>
      <w:r w:rsidRPr="000A0A5F">
        <w:t>5.12.5.1</w:t>
      </w:r>
      <w:r w:rsidRPr="000A0A5F">
        <w:tab/>
        <w:t>General</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79" w:name="_Toc11247833"/>
      <w:bookmarkStart w:id="9880" w:name="_Toc27044977"/>
      <w:bookmarkStart w:id="9881" w:name="_Toc36034019"/>
      <w:bookmarkStart w:id="9882" w:name="_Toc45132166"/>
      <w:bookmarkStart w:id="9883" w:name="_Toc49776451"/>
      <w:bookmarkStart w:id="9884" w:name="_Toc51747371"/>
      <w:bookmarkStart w:id="9885" w:name="_Toc66360947"/>
      <w:bookmarkStart w:id="9886" w:name="_Toc68105452"/>
      <w:bookmarkStart w:id="9887" w:name="_Toc74756082"/>
      <w:bookmarkStart w:id="9888" w:name="_Toc105674959"/>
      <w:bookmarkStart w:id="9889" w:name="_Toc130503027"/>
      <w:bookmarkStart w:id="9890" w:name="_Toc153625815"/>
      <w:bookmarkStart w:id="9891" w:name="_Toc185506048"/>
      <w:bookmarkStart w:id="9892" w:name="_Toc222784535"/>
      <w:r w:rsidRPr="000A0A5F">
        <w:t>5.12.5.2</w:t>
      </w:r>
      <w:r w:rsidRPr="000A0A5F">
        <w:tab/>
        <w:t>Protocol Errors</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893" w:name="_Toc11247834"/>
      <w:bookmarkStart w:id="9894" w:name="_Toc27044978"/>
      <w:bookmarkStart w:id="9895" w:name="_Toc36034020"/>
      <w:bookmarkStart w:id="9896" w:name="_Toc45132167"/>
      <w:bookmarkStart w:id="9897" w:name="_Toc49776452"/>
      <w:bookmarkStart w:id="9898" w:name="_Toc51747372"/>
      <w:bookmarkStart w:id="9899" w:name="_Toc66360948"/>
      <w:bookmarkStart w:id="9900" w:name="_Toc68105453"/>
      <w:bookmarkStart w:id="9901" w:name="_Toc74756083"/>
      <w:bookmarkStart w:id="9902" w:name="_Toc105674960"/>
      <w:bookmarkStart w:id="9903" w:name="_Toc130503028"/>
      <w:bookmarkStart w:id="9904" w:name="_Toc153625816"/>
      <w:bookmarkStart w:id="9905" w:name="_Toc185506049"/>
      <w:bookmarkStart w:id="9906" w:name="_Toc222784536"/>
      <w:r w:rsidRPr="000A0A5F">
        <w:t>5.12.5.3</w:t>
      </w:r>
      <w:r w:rsidRPr="000A0A5F">
        <w:tab/>
        <w:t>Application Errors</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9907" w:name="_Toc11247835"/>
      <w:bookmarkStart w:id="9908" w:name="_Toc27044979"/>
      <w:bookmarkStart w:id="9909" w:name="_Toc36034021"/>
      <w:bookmarkStart w:id="9910" w:name="_Toc45132168"/>
      <w:bookmarkStart w:id="9911" w:name="_Toc49776453"/>
      <w:bookmarkStart w:id="9912" w:name="_Toc51747373"/>
      <w:bookmarkStart w:id="9913" w:name="_Toc66360949"/>
      <w:bookmarkStart w:id="9914" w:name="_Toc68105454"/>
      <w:bookmarkStart w:id="9915" w:name="_Toc74756084"/>
      <w:bookmarkStart w:id="9916" w:name="_Toc105674961"/>
      <w:bookmarkStart w:id="9917" w:name="_Toc130503029"/>
      <w:bookmarkStart w:id="9918" w:name="_Toc153625817"/>
      <w:bookmarkStart w:id="9919" w:name="_Toc185506050"/>
      <w:bookmarkStart w:id="9920" w:name="_Toc222784537"/>
      <w:r w:rsidRPr="000A0A5F">
        <w:t>5.13</w:t>
      </w:r>
      <w:r w:rsidRPr="000A0A5F">
        <w:tab/>
        <w:t>NpConfiguration API</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27216300" w14:textId="77777777" w:rsidR="00CB0DD7" w:rsidRPr="000A0A5F" w:rsidRDefault="00CB0DD7">
      <w:pPr>
        <w:pStyle w:val="Heading3"/>
      </w:pPr>
      <w:bookmarkStart w:id="9921" w:name="_Toc11247836"/>
      <w:bookmarkStart w:id="9922" w:name="_Toc27044980"/>
      <w:bookmarkStart w:id="9923" w:name="_Toc36034022"/>
      <w:bookmarkStart w:id="9924" w:name="_Toc45132169"/>
      <w:bookmarkStart w:id="9925" w:name="_Toc49776454"/>
      <w:bookmarkStart w:id="9926" w:name="_Toc51747374"/>
      <w:bookmarkStart w:id="9927" w:name="_Toc66360950"/>
      <w:bookmarkStart w:id="9928" w:name="_Toc68105455"/>
      <w:bookmarkStart w:id="9929" w:name="_Toc74756085"/>
      <w:bookmarkStart w:id="9930" w:name="_Toc105674962"/>
      <w:bookmarkStart w:id="9931" w:name="_Toc130503030"/>
      <w:bookmarkStart w:id="9932" w:name="_Toc153625818"/>
      <w:bookmarkStart w:id="9933" w:name="_Toc185506051"/>
      <w:bookmarkStart w:id="9934" w:name="_Toc222784538"/>
      <w:r w:rsidRPr="000A0A5F">
        <w:t>5.13.1</w:t>
      </w:r>
      <w:r w:rsidRPr="000A0A5F">
        <w:tab/>
        <w:t>Overview</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35" w:name="_Toc11247837"/>
      <w:bookmarkStart w:id="9936" w:name="_Toc27044981"/>
      <w:bookmarkStart w:id="9937" w:name="_Toc36034023"/>
      <w:bookmarkStart w:id="9938" w:name="_Toc45132170"/>
      <w:bookmarkStart w:id="9939" w:name="_Toc49776455"/>
      <w:bookmarkStart w:id="9940" w:name="_Toc51747375"/>
      <w:bookmarkStart w:id="9941" w:name="_Toc66360951"/>
      <w:bookmarkStart w:id="9942" w:name="_Toc68105456"/>
      <w:bookmarkStart w:id="9943" w:name="_Toc74756086"/>
      <w:bookmarkStart w:id="9944" w:name="_Toc105674963"/>
      <w:bookmarkStart w:id="9945" w:name="_Toc130503031"/>
      <w:bookmarkStart w:id="9946" w:name="_Toc153625819"/>
      <w:bookmarkStart w:id="9947" w:name="_Toc185506052"/>
      <w:bookmarkStart w:id="9948" w:name="_Toc222784539"/>
      <w:r w:rsidRPr="000A0A5F">
        <w:lastRenderedPageBreak/>
        <w:t>5.13.2</w:t>
      </w:r>
      <w:r w:rsidRPr="000A0A5F">
        <w:tab/>
        <w:t>Data model</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370E2607" w14:textId="77777777" w:rsidR="00CB0DD7" w:rsidRPr="000A0A5F" w:rsidRDefault="00CB0DD7">
      <w:pPr>
        <w:pStyle w:val="Heading4"/>
      </w:pPr>
      <w:bookmarkStart w:id="9949" w:name="_Toc11247838"/>
      <w:bookmarkStart w:id="9950" w:name="_Toc27044982"/>
      <w:bookmarkStart w:id="9951" w:name="_Toc36034024"/>
      <w:bookmarkStart w:id="9952" w:name="_Toc45132171"/>
      <w:bookmarkStart w:id="9953" w:name="_Toc49776456"/>
      <w:bookmarkStart w:id="9954" w:name="_Toc51747376"/>
      <w:bookmarkStart w:id="9955" w:name="_Toc66360952"/>
      <w:bookmarkStart w:id="9956" w:name="_Toc68105457"/>
      <w:bookmarkStart w:id="9957" w:name="_Toc74756087"/>
      <w:bookmarkStart w:id="9958" w:name="_Toc105674964"/>
      <w:bookmarkStart w:id="9959" w:name="_Toc130503032"/>
      <w:bookmarkStart w:id="9960" w:name="_Toc153625820"/>
      <w:bookmarkStart w:id="9961" w:name="_Toc185506053"/>
      <w:bookmarkStart w:id="9962" w:name="_Toc222784540"/>
      <w:r w:rsidRPr="000A0A5F">
        <w:t>5.13.2.1</w:t>
      </w:r>
      <w:r w:rsidRPr="000A0A5F">
        <w:tab/>
        <w:t>Resource data types</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34D5A001" w14:textId="77777777" w:rsidR="00CB0DD7" w:rsidRPr="000A0A5F" w:rsidRDefault="00CB0DD7">
      <w:pPr>
        <w:pStyle w:val="Heading5"/>
      </w:pPr>
      <w:bookmarkStart w:id="9963" w:name="_Toc11247839"/>
      <w:bookmarkStart w:id="9964" w:name="_Toc27044983"/>
      <w:bookmarkStart w:id="9965" w:name="_Toc36034025"/>
      <w:bookmarkStart w:id="9966" w:name="_Toc45132172"/>
      <w:bookmarkStart w:id="9967" w:name="_Toc49776457"/>
      <w:bookmarkStart w:id="9968" w:name="_Toc51747377"/>
      <w:bookmarkStart w:id="9969" w:name="_Toc66360953"/>
      <w:bookmarkStart w:id="9970" w:name="_Toc68105458"/>
      <w:bookmarkStart w:id="9971" w:name="_Toc74756088"/>
      <w:bookmarkStart w:id="9972" w:name="_Toc105674965"/>
      <w:bookmarkStart w:id="9973" w:name="_Toc130503033"/>
      <w:bookmarkStart w:id="9974" w:name="_Toc153625821"/>
      <w:bookmarkStart w:id="9975" w:name="_Toc185506054"/>
      <w:bookmarkStart w:id="9976" w:name="_Toc222784541"/>
      <w:r w:rsidRPr="000A0A5F">
        <w:t>5.13.2.1.1</w:t>
      </w:r>
      <w:r w:rsidRPr="000A0A5F">
        <w:tab/>
        <w:t>Introduction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77" w:name="_Toc11247840"/>
      <w:bookmarkStart w:id="9978" w:name="_Toc27044984"/>
      <w:bookmarkStart w:id="9979" w:name="_Toc36034026"/>
      <w:bookmarkStart w:id="9980" w:name="_Toc45132173"/>
      <w:bookmarkStart w:id="9981" w:name="_Toc49776458"/>
      <w:bookmarkStart w:id="9982" w:name="_Toc51747378"/>
      <w:bookmarkStart w:id="9983" w:name="_Toc66360954"/>
      <w:bookmarkStart w:id="9984" w:name="_Toc68105459"/>
      <w:bookmarkStart w:id="998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9986" w:name="_Toc105674966"/>
      <w:bookmarkStart w:id="9987" w:name="_Toc130503034"/>
      <w:bookmarkStart w:id="9988" w:name="_Toc153625822"/>
      <w:bookmarkStart w:id="9989" w:name="_Toc185506055"/>
      <w:bookmarkStart w:id="9990" w:name="_Toc222784542"/>
      <w:r w:rsidRPr="000A0A5F">
        <w:t>5.13.2.1.2</w:t>
      </w:r>
      <w:r w:rsidRPr="000A0A5F">
        <w:tab/>
        <w:t>Type: NpConfiguration</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0D7688">
            <w:pPr>
              <w:pStyle w:val="TAL"/>
              <w:rPr>
                <w:rFonts w:eastAsia="Times New Roman"/>
              </w:rPr>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rPr>
                <w:rFonts w:eastAsia="Times New Roman"/>
              </w:rPr>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rPr>
                <w:rFonts w:eastAsia="Times New Roman"/>
              </w:rPr>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rPr>
                <w:rFonts w:eastAsia="Times New Roman"/>
              </w:rPr>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rPr>
                <w:rFonts w:eastAsia="Times New Roman"/>
              </w:rPr>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rPr>
                <w:rFonts w:eastAsia="Times New Roman"/>
              </w:rPr>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rPr>
                <w:rFonts w:eastAsia="Times New Roman"/>
              </w:rPr>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rPr>
                <w:rFonts w:eastAsia="Times New Roman"/>
              </w:rPr>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rPr>
                <w:rFonts w:eastAsia="Times New Roman"/>
              </w:rPr>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9991" w:name="_Toc11247841"/>
      <w:bookmarkStart w:id="9992" w:name="_Toc27044985"/>
      <w:bookmarkStart w:id="9993" w:name="_Toc36034027"/>
      <w:bookmarkStart w:id="9994" w:name="_Toc45132174"/>
      <w:bookmarkStart w:id="9995" w:name="_Toc49776459"/>
      <w:bookmarkStart w:id="9996" w:name="_Toc51747379"/>
      <w:bookmarkStart w:id="9997" w:name="_Toc66360955"/>
      <w:bookmarkStart w:id="9998" w:name="_Toc68105460"/>
      <w:bookmarkStart w:id="9999" w:name="_Toc74756090"/>
      <w:bookmarkStart w:id="10000" w:name="_Toc105674967"/>
      <w:bookmarkStart w:id="10001" w:name="_Toc130503035"/>
      <w:bookmarkStart w:id="10002" w:name="_Toc153625823"/>
      <w:bookmarkStart w:id="10003" w:name="_Toc185506056"/>
      <w:bookmarkStart w:id="10004" w:name="_Toc222784543"/>
      <w:r w:rsidRPr="000A0A5F">
        <w:t>5.13.2.1.3</w:t>
      </w:r>
      <w:r w:rsidRPr="000A0A5F">
        <w:tab/>
        <w:t>Type: NpConfigurationPatch</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05" w:name="_Toc11247842"/>
      <w:bookmarkStart w:id="10006" w:name="_Toc27044986"/>
      <w:bookmarkStart w:id="10007" w:name="_Toc36034028"/>
      <w:bookmarkStart w:id="10008" w:name="_Toc45132175"/>
      <w:bookmarkStart w:id="10009" w:name="_Toc49776460"/>
      <w:bookmarkStart w:id="10010" w:name="_Toc51747380"/>
      <w:bookmarkStart w:id="10011" w:name="_Toc66360956"/>
      <w:bookmarkStart w:id="10012" w:name="_Toc68105461"/>
      <w:bookmarkStart w:id="10013" w:name="_Toc74756091"/>
      <w:bookmarkStart w:id="10014" w:name="_Toc105674968"/>
      <w:bookmarkStart w:id="10015" w:name="_Toc130503036"/>
      <w:bookmarkStart w:id="10016" w:name="_Toc153625824"/>
      <w:bookmarkStart w:id="10017" w:name="_Toc185506057"/>
      <w:bookmarkStart w:id="10018" w:name="_Toc222784544"/>
      <w:r w:rsidRPr="000A0A5F">
        <w:lastRenderedPageBreak/>
        <w:t>5.13.2.1.4</w:t>
      </w:r>
      <w:r w:rsidRPr="000A0A5F">
        <w:tab/>
        <w:t>Type: ConfigurationNotification</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rPr>
                <w:rFonts w:eastAsia="Times New Roman"/>
              </w:rPr>
            </w:pPr>
            <w:r w:rsidRPr="000D7688">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rPr>
                <w:rFonts w:eastAsia="Times New Roman"/>
              </w:rPr>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rPr>
                <w:rFonts w:eastAsia="Times New Roman"/>
              </w:rPr>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19" w:name="_Toc510696638"/>
      <w:bookmarkStart w:id="10020" w:name="_Toc35971433"/>
      <w:bookmarkStart w:id="10021" w:name="_Toc130662219"/>
      <w:bookmarkStart w:id="10022" w:name="_Toc185506058"/>
      <w:bookmarkStart w:id="10023" w:name="_Toc222784545"/>
      <w:r w:rsidRPr="000A0A5F">
        <w:t>5.1</w:t>
      </w:r>
      <w:r>
        <w:t>3</w:t>
      </w:r>
      <w:r w:rsidRPr="000A0A5F">
        <w:t>.2.</w:t>
      </w:r>
      <w:r>
        <w:t>2</w:t>
      </w:r>
      <w:r w:rsidRPr="00087ED8">
        <w:rPr>
          <w:lang w:val="en-US"/>
        </w:rPr>
        <w:tab/>
      </w:r>
      <w:r>
        <w:rPr>
          <w:lang w:val="en-US"/>
        </w:rPr>
        <w:t>S</w:t>
      </w:r>
      <w:r w:rsidRPr="00087ED8">
        <w:rPr>
          <w:lang w:val="en-US"/>
        </w:rPr>
        <w:t>imple data types and enumerations</w:t>
      </w:r>
      <w:bookmarkEnd w:id="10019"/>
      <w:bookmarkEnd w:id="10020"/>
      <w:bookmarkEnd w:id="10021"/>
      <w:bookmarkEnd w:id="10022"/>
      <w:bookmarkEnd w:id="10023"/>
    </w:p>
    <w:p w14:paraId="14174174" w14:textId="77777777" w:rsidR="00AE4A7F" w:rsidRPr="00384E92" w:rsidRDefault="00AE4A7F" w:rsidP="00AE4A7F">
      <w:pPr>
        <w:pStyle w:val="Heading5"/>
      </w:pPr>
      <w:bookmarkStart w:id="10024" w:name="_Toc510696639"/>
      <w:bookmarkStart w:id="10025" w:name="_Toc35971434"/>
      <w:bookmarkStart w:id="10026" w:name="_Toc130662220"/>
      <w:bookmarkStart w:id="10027" w:name="_Toc185506059"/>
      <w:bookmarkStart w:id="10028" w:name="_Toc222784546"/>
      <w:r w:rsidRPr="000A0A5F">
        <w:t>5.1</w:t>
      </w:r>
      <w:r>
        <w:t>3</w:t>
      </w:r>
      <w:r w:rsidRPr="000A0A5F">
        <w:t>.2.</w:t>
      </w:r>
      <w:r>
        <w:t>2</w:t>
      </w:r>
      <w:r w:rsidRPr="000A0A5F">
        <w:t>.1</w:t>
      </w:r>
      <w:r w:rsidRPr="00384E92">
        <w:tab/>
        <w:t>Introduction</w:t>
      </w:r>
      <w:bookmarkEnd w:id="10024"/>
      <w:bookmarkEnd w:id="10025"/>
      <w:bookmarkEnd w:id="10026"/>
      <w:bookmarkEnd w:id="10027"/>
      <w:bookmarkEnd w:id="1002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29" w:name="_Toc510696640"/>
      <w:bookmarkStart w:id="10030" w:name="_Toc35971435"/>
      <w:bookmarkStart w:id="10031" w:name="_Toc130662221"/>
      <w:bookmarkStart w:id="10032" w:name="_Toc185506060"/>
      <w:bookmarkStart w:id="10033" w:name="_Toc222784547"/>
      <w:r w:rsidRPr="000A0A5F">
        <w:t>5.1</w:t>
      </w:r>
      <w:r>
        <w:t>3</w:t>
      </w:r>
      <w:r w:rsidRPr="000A0A5F">
        <w:t>.2.</w:t>
      </w:r>
      <w:r>
        <w:t>2</w:t>
      </w:r>
      <w:r w:rsidRPr="000A0A5F">
        <w:t>.2</w:t>
      </w:r>
      <w:r w:rsidRPr="00384E92">
        <w:tab/>
        <w:t>Simple data types</w:t>
      </w:r>
      <w:bookmarkEnd w:id="10029"/>
      <w:bookmarkEnd w:id="10030"/>
      <w:bookmarkEnd w:id="10031"/>
      <w:bookmarkEnd w:id="10032"/>
      <w:bookmarkEnd w:id="1003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034" w:name="_Toc185506061"/>
      <w:bookmarkStart w:id="10035" w:name="_Toc222784548"/>
      <w:r w:rsidRPr="000A0A5F">
        <w:t>5.1</w:t>
      </w:r>
      <w:r>
        <w:t>3</w:t>
      </w:r>
      <w:r w:rsidRPr="000A0A5F">
        <w:t>.2.</w:t>
      </w:r>
      <w:r>
        <w:t>2</w:t>
      </w:r>
      <w:r w:rsidRPr="000A0A5F">
        <w:t>.3</w:t>
      </w:r>
      <w:r w:rsidRPr="000A0A5F">
        <w:tab/>
        <w:t xml:space="preserve">Enumeration: </w:t>
      </w:r>
      <w:r>
        <w:rPr>
          <w:lang w:eastAsia="zh-CN"/>
        </w:rPr>
        <w:t>MPSforMsgInd</w:t>
      </w:r>
      <w:bookmarkEnd w:id="10034"/>
      <w:bookmarkEnd w:id="1003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36" w:name="_Toc11247843"/>
      <w:bookmarkStart w:id="10037" w:name="_Toc27044987"/>
      <w:bookmarkStart w:id="10038" w:name="_Toc36034029"/>
      <w:bookmarkStart w:id="10039" w:name="_Toc45132176"/>
      <w:bookmarkStart w:id="10040" w:name="_Toc49776461"/>
      <w:bookmarkStart w:id="10041" w:name="_Toc51747381"/>
      <w:bookmarkStart w:id="10042" w:name="_Toc66360957"/>
      <w:bookmarkStart w:id="10043" w:name="_Toc68105462"/>
      <w:bookmarkStart w:id="10044" w:name="_Toc74756092"/>
      <w:bookmarkStart w:id="10045" w:name="_Toc105674969"/>
      <w:bookmarkStart w:id="10046" w:name="_Toc130503037"/>
      <w:bookmarkStart w:id="10047" w:name="_Toc153625825"/>
      <w:bookmarkStart w:id="10048" w:name="_Toc185506062"/>
      <w:bookmarkStart w:id="10049" w:name="_Toc222784549"/>
      <w:r w:rsidRPr="000A0A5F">
        <w:t>5.13.3</w:t>
      </w:r>
      <w:r w:rsidRPr="000A0A5F">
        <w:tab/>
        <w:t>Resource structure</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3D86911E" w14:textId="77777777" w:rsidR="00CB0DD7" w:rsidRPr="000A0A5F" w:rsidRDefault="00CB0DD7">
      <w:pPr>
        <w:pStyle w:val="Heading4"/>
      </w:pPr>
      <w:bookmarkStart w:id="10050" w:name="_Toc11247844"/>
      <w:bookmarkStart w:id="10051" w:name="_Toc27044988"/>
      <w:bookmarkStart w:id="10052" w:name="_Toc36034030"/>
      <w:bookmarkStart w:id="10053" w:name="_Toc45132177"/>
      <w:bookmarkStart w:id="10054" w:name="_Toc49776462"/>
      <w:bookmarkStart w:id="10055" w:name="_Toc51747382"/>
      <w:bookmarkStart w:id="10056" w:name="_Toc66360958"/>
      <w:bookmarkStart w:id="10057" w:name="_Toc68105463"/>
      <w:bookmarkStart w:id="10058" w:name="_Toc74756093"/>
      <w:bookmarkStart w:id="10059" w:name="_Toc105674970"/>
      <w:bookmarkStart w:id="10060" w:name="_Toc130503038"/>
      <w:bookmarkStart w:id="10061" w:name="_Toc153625826"/>
      <w:bookmarkStart w:id="10062" w:name="_Toc185506063"/>
      <w:bookmarkStart w:id="10063" w:name="_Toc222784550"/>
      <w:r w:rsidRPr="000A0A5F">
        <w:t>5.13.3.1</w:t>
      </w:r>
      <w:r w:rsidRPr="000A0A5F">
        <w:tab/>
        <w:t>General</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64" w:name="_Toc11247845"/>
      <w:bookmarkStart w:id="10065" w:name="_Toc27044989"/>
      <w:bookmarkStart w:id="10066" w:name="_Toc36034031"/>
      <w:bookmarkStart w:id="10067" w:name="_Toc45132178"/>
      <w:bookmarkStart w:id="10068" w:name="_Toc49776463"/>
      <w:bookmarkStart w:id="10069" w:name="_Toc51747383"/>
      <w:bookmarkStart w:id="10070" w:name="_Toc66360959"/>
      <w:bookmarkStart w:id="10071" w:name="_Toc68105464"/>
      <w:bookmarkStart w:id="10072" w:name="_Toc74756094"/>
      <w:bookmarkStart w:id="10073" w:name="_Toc105674971"/>
      <w:bookmarkStart w:id="10074" w:name="_Toc130503039"/>
      <w:bookmarkStart w:id="10075" w:name="_Toc153625827"/>
      <w:bookmarkStart w:id="10076" w:name="_Toc185506064"/>
      <w:bookmarkStart w:id="10077" w:name="_Toc222784551"/>
      <w:r w:rsidRPr="000A0A5F">
        <w:t>5.13.3.2</w:t>
      </w:r>
      <w:r w:rsidRPr="000A0A5F">
        <w:tab/>
        <w:t>Resource: NP Configurations</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37DB9C1F" w14:textId="77777777" w:rsidR="00CB0DD7" w:rsidRPr="000A0A5F" w:rsidRDefault="00CB0DD7">
      <w:pPr>
        <w:pStyle w:val="Heading5"/>
      </w:pPr>
      <w:bookmarkStart w:id="10078" w:name="_Toc11247846"/>
      <w:bookmarkStart w:id="10079" w:name="_Toc27044990"/>
      <w:bookmarkStart w:id="10080" w:name="_Toc36034032"/>
      <w:bookmarkStart w:id="10081" w:name="_Toc45132179"/>
      <w:bookmarkStart w:id="10082" w:name="_Toc49776464"/>
      <w:bookmarkStart w:id="10083" w:name="_Toc51747384"/>
      <w:bookmarkStart w:id="10084" w:name="_Toc66360960"/>
      <w:bookmarkStart w:id="10085" w:name="_Toc68105465"/>
      <w:bookmarkStart w:id="10086" w:name="_Toc74756095"/>
      <w:bookmarkStart w:id="10087" w:name="_Toc105674972"/>
      <w:bookmarkStart w:id="10088" w:name="_Toc130503040"/>
      <w:bookmarkStart w:id="10089" w:name="_Toc153625828"/>
      <w:bookmarkStart w:id="10090" w:name="_Toc185506065"/>
      <w:bookmarkStart w:id="10091" w:name="_Toc222784552"/>
      <w:r w:rsidRPr="000A0A5F">
        <w:t>5.13.3.2.1</w:t>
      </w:r>
      <w:r w:rsidRPr="000A0A5F">
        <w:tab/>
        <w:t>Introduction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092" w:name="_Toc11247847"/>
      <w:bookmarkStart w:id="10093" w:name="_Toc27044991"/>
      <w:bookmarkStart w:id="10094" w:name="_Toc36034033"/>
      <w:bookmarkStart w:id="10095" w:name="_Toc45132180"/>
      <w:bookmarkStart w:id="10096" w:name="_Toc49776465"/>
      <w:bookmarkStart w:id="10097" w:name="_Toc51747385"/>
      <w:bookmarkStart w:id="10098" w:name="_Toc66360961"/>
      <w:bookmarkStart w:id="10099" w:name="_Toc68105466"/>
      <w:bookmarkStart w:id="10100" w:name="_Toc74756096"/>
      <w:bookmarkStart w:id="10101" w:name="_Toc105674973"/>
      <w:bookmarkStart w:id="10102" w:name="_Toc130503041"/>
      <w:bookmarkStart w:id="10103" w:name="_Toc153625829"/>
      <w:bookmarkStart w:id="10104" w:name="_Toc185506066"/>
      <w:bookmarkStart w:id="10105" w:name="_Toc222784553"/>
      <w:r w:rsidRPr="000A0A5F">
        <w:t>5.13.3.2.2</w:t>
      </w:r>
      <w:r w:rsidRPr="000A0A5F">
        <w:tab/>
        <w:t>Resource definition</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106" w:name="_Toc11247848"/>
      <w:bookmarkStart w:id="10107" w:name="_Toc27044992"/>
      <w:bookmarkStart w:id="10108" w:name="_Toc36034034"/>
      <w:bookmarkStart w:id="10109" w:name="_Toc45132181"/>
      <w:bookmarkStart w:id="10110" w:name="_Toc49776466"/>
      <w:bookmarkStart w:id="10111" w:name="_Toc51747386"/>
      <w:bookmarkStart w:id="10112" w:name="_Toc66360962"/>
      <w:bookmarkStart w:id="10113" w:name="_Toc68105467"/>
      <w:bookmarkStart w:id="10114" w:name="_Toc74756097"/>
      <w:bookmarkStart w:id="10115" w:name="_Toc105674974"/>
      <w:bookmarkStart w:id="10116" w:name="_Toc130503042"/>
      <w:bookmarkStart w:id="10117" w:name="_Toc153625830"/>
      <w:bookmarkStart w:id="10118" w:name="_Toc185506067"/>
      <w:bookmarkStart w:id="10119" w:name="_Toc222784554"/>
      <w:r w:rsidRPr="000A0A5F">
        <w:t>5.13.3.2.3</w:t>
      </w:r>
      <w:r w:rsidRPr="000A0A5F">
        <w:tab/>
        <w:t>Resource methods</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0CF6349E" w14:textId="77777777" w:rsidR="00CB0DD7" w:rsidRPr="000A0A5F" w:rsidRDefault="00CB0DD7" w:rsidP="00233139">
      <w:pPr>
        <w:pStyle w:val="H6"/>
      </w:pPr>
      <w:bookmarkStart w:id="10120" w:name="_Toc11247849"/>
      <w:bookmarkStart w:id="10121" w:name="_Toc27044993"/>
      <w:bookmarkStart w:id="10122" w:name="_Toc36034035"/>
      <w:bookmarkStart w:id="10123" w:name="_Toc45132182"/>
      <w:bookmarkStart w:id="10124" w:name="_Toc49776467"/>
      <w:bookmarkStart w:id="10125" w:name="_Toc51747387"/>
      <w:bookmarkStart w:id="10126" w:name="_Toc66360963"/>
      <w:bookmarkStart w:id="10127" w:name="_Toc68105468"/>
      <w:bookmarkStart w:id="10128" w:name="_Toc74756098"/>
      <w:bookmarkStart w:id="10129" w:name="_Toc105674975"/>
      <w:bookmarkStart w:id="10130" w:name="_Toc130503043"/>
      <w:bookmarkStart w:id="10131" w:name="_Toc153625831"/>
      <w:bookmarkStart w:id="10132" w:name="_Toc185506068"/>
      <w:r w:rsidRPr="000A0A5F">
        <w:t>5.13.3.2.3.1</w:t>
      </w:r>
      <w:r w:rsidRPr="000A0A5F">
        <w:tab/>
        <w:t>GET</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33" w:name="_Toc11247850"/>
      <w:bookmarkStart w:id="10134" w:name="_Toc27044994"/>
      <w:bookmarkStart w:id="10135" w:name="_Toc36034036"/>
      <w:bookmarkStart w:id="10136" w:name="_Toc45132183"/>
      <w:bookmarkStart w:id="10137" w:name="_Toc49776468"/>
      <w:bookmarkStart w:id="10138" w:name="_Toc51747388"/>
      <w:bookmarkStart w:id="10139" w:name="_Toc66360964"/>
      <w:bookmarkStart w:id="10140" w:name="_Toc68105469"/>
      <w:bookmarkStart w:id="10141" w:name="_Toc74756099"/>
      <w:bookmarkStart w:id="10142" w:name="_Toc105674976"/>
      <w:bookmarkStart w:id="10143" w:name="_Toc130503044"/>
      <w:bookmarkStart w:id="10144" w:name="_Toc153625832"/>
      <w:bookmarkStart w:id="10145" w:name="_Toc185506069"/>
      <w:r w:rsidRPr="000A0A5F">
        <w:t>5.13.3.2.3.2</w:t>
      </w:r>
      <w:r w:rsidRPr="000A0A5F">
        <w:tab/>
        <w:t>PUT</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46" w:name="_Toc11247851"/>
      <w:bookmarkStart w:id="10147" w:name="_Toc27044995"/>
      <w:bookmarkStart w:id="10148" w:name="_Toc36034037"/>
      <w:bookmarkStart w:id="10149" w:name="_Toc45132184"/>
      <w:bookmarkStart w:id="10150" w:name="_Toc49776469"/>
      <w:bookmarkStart w:id="10151" w:name="_Toc51747389"/>
      <w:bookmarkStart w:id="10152" w:name="_Toc66360965"/>
      <w:bookmarkStart w:id="10153" w:name="_Toc68105470"/>
      <w:bookmarkStart w:id="10154" w:name="_Toc74756100"/>
      <w:bookmarkStart w:id="10155" w:name="_Toc105674977"/>
      <w:bookmarkStart w:id="10156" w:name="_Toc130503045"/>
      <w:bookmarkStart w:id="10157" w:name="_Toc153625833"/>
      <w:bookmarkStart w:id="10158" w:name="_Toc185506070"/>
      <w:r w:rsidRPr="000A0A5F">
        <w:t>5.13.3.2.3.3</w:t>
      </w:r>
      <w:r w:rsidRPr="000A0A5F">
        <w:tab/>
        <w:t>PATCH</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59" w:name="_Toc11247852"/>
      <w:bookmarkStart w:id="10160" w:name="_Toc27044996"/>
      <w:bookmarkStart w:id="10161" w:name="_Toc36034038"/>
      <w:bookmarkStart w:id="10162" w:name="_Toc45132185"/>
      <w:bookmarkStart w:id="10163" w:name="_Toc49776470"/>
      <w:bookmarkStart w:id="10164" w:name="_Toc51747390"/>
      <w:bookmarkStart w:id="10165" w:name="_Toc66360966"/>
      <w:bookmarkStart w:id="10166" w:name="_Toc68105471"/>
      <w:bookmarkStart w:id="10167" w:name="_Toc74756101"/>
      <w:bookmarkStart w:id="10168" w:name="_Toc105674978"/>
      <w:bookmarkStart w:id="10169" w:name="_Toc130503046"/>
      <w:bookmarkStart w:id="10170" w:name="_Toc153625834"/>
      <w:bookmarkStart w:id="10171" w:name="_Toc185506071"/>
      <w:r w:rsidRPr="000A0A5F">
        <w:t>5.13.3.2.3.4</w:t>
      </w:r>
      <w:r w:rsidRPr="000A0A5F">
        <w:tab/>
        <w:t>POST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72" w:name="_Toc11247853"/>
      <w:bookmarkStart w:id="10173" w:name="_Toc27044997"/>
      <w:bookmarkStart w:id="10174" w:name="_Toc36034039"/>
      <w:bookmarkStart w:id="10175" w:name="_Toc45132186"/>
      <w:bookmarkStart w:id="10176" w:name="_Toc49776471"/>
      <w:bookmarkStart w:id="10177" w:name="_Toc51747391"/>
      <w:bookmarkStart w:id="10178" w:name="_Toc66360967"/>
      <w:bookmarkStart w:id="10179" w:name="_Toc68105472"/>
      <w:bookmarkStart w:id="10180" w:name="_Toc74756102"/>
      <w:bookmarkStart w:id="10181" w:name="_Toc105674979"/>
      <w:bookmarkStart w:id="10182" w:name="_Toc130503047"/>
      <w:bookmarkStart w:id="10183" w:name="_Toc153625835"/>
      <w:bookmarkStart w:id="10184" w:name="_Toc185506072"/>
      <w:r w:rsidRPr="000A0A5F">
        <w:t>5.13.3.2.3.5</w:t>
      </w:r>
      <w:r w:rsidRPr="000A0A5F">
        <w:tab/>
        <w:t>DELETE</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185" w:name="_Toc11247854"/>
      <w:bookmarkStart w:id="10186" w:name="_Toc27044998"/>
      <w:bookmarkStart w:id="10187" w:name="_Toc36034040"/>
      <w:bookmarkStart w:id="10188" w:name="_Toc45132187"/>
      <w:bookmarkStart w:id="10189" w:name="_Toc49776472"/>
      <w:bookmarkStart w:id="10190" w:name="_Toc51747392"/>
      <w:bookmarkStart w:id="10191" w:name="_Toc66360968"/>
      <w:bookmarkStart w:id="10192" w:name="_Toc68105473"/>
      <w:bookmarkStart w:id="10193" w:name="_Toc74756103"/>
      <w:bookmarkStart w:id="10194" w:name="_Toc105674980"/>
      <w:bookmarkStart w:id="10195" w:name="_Toc130503048"/>
      <w:bookmarkStart w:id="10196" w:name="_Toc153625836"/>
      <w:bookmarkStart w:id="10197" w:name="_Toc185506073"/>
      <w:bookmarkStart w:id="10198" w:name="_Toc222784555"/>
      <w:r w:rsidRPr="000A0A5F">
        <w:t>5.13.3.3</w:t>
      </w:r>
      <w:r w:rsidRPr="000A0A5F">
        <w:tab/>
        <w:t>Resource: Individual NP Configuration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7529F78B" w14:textId="77777777" w:rsidR="00CB0DD7" w:rsidRPr="000A0A5F" w:rsidRDefault="00CB0DD7">
      <w:pPr>
        <w:pStyle w:val="Heading5"/>
      </w:pPr>
      <w:bookmarkStart w:id="10199" w:name="_Toc11247855"/>
      <w:bookmarkStart w:id="10200" w:name="_Toc27044999"/>
      <w:bookmarkStart w:id="10201" w:name="_Toc36034041"/>
      <w:bookmarkStart w:id="10202" w:name="_Toc45132188"/>
      <w:bookmarkStart w:id="10203" w:name="_Toc49776473"/>
      <w:bookmarkStart w:id="10204" w:name="_Toc51747393"/>
      <w:bookmarkStart w:id="10205" w:name="_Toc66360969"/>
      <w:bookmarkStart w:id="10206" w:name="_Toc68105474"/>
      <w:bookmarkStart w:id="10207" w:name="_Toc74756104"/>
      <w:bookmarkStart w:id="10208" w:name="_Toc105674981"/>
      <w:bookmarkStart w:id="10209" w:name="_Toc130503049"/>
      <w:bookmarkStart w:id="10210" w:name="_Toc153625837"/>
      <w:bookmarkStart w:id="10211" w:name="_Toc185506074"/>
      <w:bookmarkStart w:id="10212" w:name="_Toc222784556"/>
      <w:r w:rsidRPr="000A0A5F">
        <w:t>5.13.3.3.1</w:t>
      </w:r>
      <w:r w:rsidRPr="000A0A5F">
        <w:tab/>
        <w:t>Introduction</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13" w:name="_Toc11247856"/>
      <w:bookmarkStart w:id="10214" w:name="_Toc27045000"/>
      <w:bookmarkStart w:id="10215" w:name="_Toc36034042"/>
      <w:bookmarkStart w:id="10216" w:name="_Toc45132189"/>
      <w:bookmarkStart w:id="10217" w:name="_Toc49776474"/>
      <w:bookmarkStart w:id="10218" w:name="_Toc51747394"/>
      <w:bookmarkStart w:id="10219" w:name="_Toc66360970"/>
      <w:bookmarkStart w:id="10220" w:name="_Toc68105475"/>
      <w:bookmarkStart w:id="10221" w:name="_Toc74756105"/>
      <w:bookmarkStart w:id="10222" w:name="_Toc105674982"/>
      <w:bookmarkStart w:id="10223" w:name="_Toc130503050"/>
      <w:bookmarkStart w:id="10224" w:name="_Toc153625838"/>
      <w:bookmarkStart w:id="10225" w:name="_Toc185506075"/>
      <w:bookmarkStart w:id="10226" w:name="_Toc222784557"/>
      <w:r w:rsidRPr="000A0A5F">
        <w:t>5.13.3.3.2</w:t>
      </w:r>
      <w:r w:rsidRPr="000A0A5F">
        <w:tab/>
        <w:t>Resource definition</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227" w:name="_Toc11247857"/>
      <w:bookmarkStart w:id="10228" w:name="_Toc27045001"/>
      <w:bookmarkStart w:id="10229" w:name="_Toc36034043"/>
      <w:bookmarkStart w:id="10230" w:name="_Toc45132190"/>
      <w:bookmarkStart w:id="10231" w:name="_Toc49776475"/>
      <w:bookmarkStart w:id="10232" w:name="_Toc51747395"/>
      <w:bookmarkStart w:id="10233" w:name="_Toc66360971"/>
      <w:bookmarkStart w:id="10234" w:name="_Toc68105476"/>
      <w:bookmarkStart w:id="10235" w:name="_Toc74756106"/>
      <w:bookmarkStart w:id="10236" w:name="_Toc105674983"/>
      <w:bookmarkStart w:id="10237" w:name="_Toc130503051"/>
      <w:bookmarkStart w:id="10238" w:name="_Toc153625839"/>
      <w:bookmarkStart w:id="10239" w:name="_Toc185506076"/>
      <w:bookmarkStart w:id="10240" w:name="_Toc222784558"/>
      <w:r w:rsidRPr="000A0A5F">
        <w:lastRenderedPageBreak/>
        <w:t>5.13.3.3.3</w:t>
      </w:r>
      <w:r w:rsidRPr="000A0A5F">
        <w:tab/>
        <w:t>Resource methods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3BCBAADD" w14:textId="77777777" w:rsidR="00CB0DD7" w:rsidRPr="000A0A5F" w:rsidRDefault="00CB0DD7" w:rsidP="00233139">
      <w:pPr>
        <w:pStyle w:val="H6"/>
      </w:pPr>
      <w:bookmarkStart w:id="10241" w:name="_Toc11247858"/>
      <w:bookmarkStart w:id="10242" w:name="_Toc27045002"/>
      <w:bookmarkStart w:id="10243" w:name="_Toc36034044"/>
      <w:bookmarkStart w:id="10244" w:name="_Toc45132191"/>
      <w:bookmarkStart w:id="10245" w:name="_Toc49776476"/>
      <w:bookmarkStart w:id="10246" w:name="_Toc51747396"/>
      <w:bookmarkStart w:id="10247" w:name="_Toc66360972"/>
      <w:bookmarkStart w:id="10248" w:name="_Toc68105477"/>
      <w:bookmarkStart w:id="10249" w:name="_Toc74756107"/>
      <w:bookmarkStart w:id="10250" w:name="_Toc105674984"/>
      <w:bookmarkStart w:id="10251" w:name="_Toc130503052"/>
      <w:bookmarkStart w:id="10252" w:name="_Toc153625840"/>
      <w:bookmarkStart w:id="10253" w:name="_Toc185506077"/>
      <w:r w:rsidRPr="000A0A5F">
        <w:t>5.13.3.3.3.1</w:t>
      </w:r>
      <w:r w:rsidRPr="000A0A5F">
        <w:tab/>
        <w:t>GET</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54" w:name="_Toc11247859"/>
      <w:bookmarkStart w:id="10255" w:name="_Toc27045003"/>
      <w:bookmarkStart w:id="10256" w:name="_Toc36034045"/>
      <w:bookmarkStart w:id="10257" w:name="_Toc45132192"/>
      <w:bookmarkStart w:id="10258" w:name="_Toc49776477"/>
      <w:bookmarkStart w:id="10259" w:name="_Toc51747397"/>
      <w:bookmarkStart w:id="10260" w:name="_Toc66360973"/>
      <w:bookmarkStart w:id="10261" w:name="_Toc68105478"/>
      <w:bookmarkStart w:id="10262" w:name="_Toc74756108"/>
      <w:bookmarkStart w:id="10263" w:name="_Toc105674985"/>
      <w:bookmarkStart w:id="10264" w:name="_Toc130503053"/>
      <w:bookmarkStart w:id="10265" w:name="_Toc153625841"/>
      <w:bookmarkStart w:id="10266" w:name="_Toc185506078"/>
      <w:r w:rsidRPr="000A0A5F">
        <w:t>5.13.3.3.3.2</w:t>
      </w:r>
      <w:r w:rsidRPr="000A0A5F">
        <w:tab/>
        <w:t>PUT</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67" w:name="_Toc11247860"/>
      <w:bookmarkStart w:id="10268" w:name="_Toc27045004"/>
      <w:bookmarkStart w:id="10269" w:name="_Toc36034046"/>
      <w:bookmarkStart w:id="10270" w:name="_Toc45132193"/>
      <w:bookmarkStart w:id="10271" w:name="_Toc49776478"/>
      <w:bookmarkStart w:id="10272" w:name="_Toc51747398"/>
      <w:bookmarkStart w:id="10273" w:name="_Toc66360974"/>
      <w:bookmarkStart w:id="10274" w:name="_Toc68105479"/>
      <w:bookmarkStart w:id="10275" w:name="_Toc74756109"/>
      <w:bookmarkStart w:id="10276" w:name="_Toc105674986"/>
      <w:bookmarkStart w:id="10277" w:name="_Toc130503054"/>
      <w:bookmarkStart w:id="10278" w:name="_Toc153625842"/>
      <w:bookmarkStart w:id="10279" w:name="_Toc185506079"/>
      <w:r w:rsidRPr="000A0A5F">
        <w:t>5.13.3.3.3.3</w:t>
      </w:r>
      <w:r w:rsidRPr="000A0A5F">
        <w:tab/>
        <w:t>PATCH</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80" w:name="_Toc11247861"/>
      <w:bookmarkStart w:id="10281" w:name="_Toc27045005"/>
      <w:bookmarkStart w:id="10282" w:name="_Toc36034047"/>
      <w:bookmarkStart w:id="10283" w:name="_Toc45132194"/>
      <w:bookmarkStart w:id="10284" w:name="_Toc49776479"/>
      <w:bookmarkStart w:id="10285" w:name="_Toc51747399"/>
      <w:bookmarkStart w:id="10286" w:name="_Toc66360975"/>
      <w:bookmarkStart w:id="10287" w:name="_Toc68105480"/>
      <w:bookmarkStart w:id="10288" w:name="_Toc74756110"/>
      <w:bookmarkStart w:id="10289" w:name="_Toc105674987"/>
      <w:bookmarkStart w:id="10290" w:name="_Toc130503055"/>
      <w:bookmarkStart w:id="10291" w:name="_Toc153625843"/>
      <w:bookmarkStart w:id="10292" w:name="_Toc185506080"/>
      <w:r w:rsidRPr="000A0A5F">
        <w:t>5.13.3.3.3.4</w:t>
      </w:r>
      <w:r w:rsidRPr="000A0A5F">
        <w:tab/>
        <w:t>POST</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293" w:name="_Toc11247862"/>
      <w:bookmarkStart w:id="10294" w:name="_Toc27045006"/>
      <w:bookmarkStart w:id="10295" w:name="_Toc36034048"/>
      <w:bookmarkStart w:id="10296" w:name="_Toc45132195"/>
      <w:bookmarkStart w:id="10297" w:name="_Toc49776480"/>
      <w:bookmarkStart w:id="10298" w:name="_Toc51747400"/>
      <w:bookmarkStart w:id="10299" w:name="_Toc66360976"/>
      <w:bookmarkStart w:id="10300" w:name="_Toc68105481"/>
      <w:bookmarkStart w:id="10301" w:name="_Toc74756111"/>
      <w:bookmarkStart w:id="10302" w:name="_Toc105674988"/>
      <w:bookmarkStart w:id="10303" w:name="_Toc130503056"/>
      <w:bookmarkStart w:id="10304" w:name="_Toc153625844"/>
      <w:bookmarkStart w:id="10305" w:name="_Toc185506081"/>
      <w:r w:rsidRPr="000A0A5F">
        <w:t>5.13.3.3.3.5</w:t>
      </w:r>
      <w:r w:rsidRPr="000A0A5F">
        <w:tab/>
        <w:t>DELETE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06" w:name="_Toc11247863"/>
      <w:bookmarkStart w:id="10307" w:name="_Toc27045007"/>
      <w:bookmarkStart w:id="10308" w:name="_Toc36034049"/>
      <w:bookmarkStart w:id="10309" w:name="_Toc45132196"/>
      <w:bookmarkStart w:id="10310" w:name="_Toc49776481"/>
      <w:bookmarkStart w:id="10311" w:name="_Toc51747401"/>
      <w:bookmarkStart w:id="10312" w:name="_Toc66360977"/>
      <w:bookmarkStart w:id="10313" w:name="_Toc68105482"/>
      <w:bookmarkStart w:id="10314" w:name="_Toc74756112"/>
      <w:bookmarkStart w:id="10315" w:name="_Toc105674989"/>
      <w:bookmarkStart w:id="10316" w:name="_Toc130503057"/>
      <w:bookmarkStart w:id="10317" w:name="_Toc153625845"/>
      <w:bookmarkStart w:id="10318" w:name="_Toc185506082"/>
      <w:bookmarkStart w:id="10319" w:name="_Toc222784559"/>
      <w:r w:rsidRPr="000A0A5F">
        <w:t>5.13.3.4</w:t>
      </w:r>
      <w:r w:rsidRPr="000A0A5F">
        <w:tab/>
        <w:t>Void</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7AB5DCC0" w14:textId="77777777" w:rsidR="00CB0DD7" w:rsidRPr="000A0A5F" w:rsidRDefault="00CB0DD7">
      <w:pPr>
        <w:pStyle w:val="Heading3"/>
      </w:pPr>
      <w:bookmarkStart w:id="10320" w:name="_Toc66360978"/>
      <w:bookmarkStart w:id="10321" w:name="_Toc68105483"/>
      <w:bookmarkStart w:id="10322" w:name="_Toc74756113"/>
      <w:bookmarkStart w:id="10323" w:name="_Toc105674990"/>
      <w:bookmarkStart w:id="10324" w:name="_Toc130503058"/>
      <w:bookmarkStart w:id="10325" w:name="_Toc153625846"/>
      <w:bookmarkStart w:id="10326" w:name="_Toc185506083"/>
      <w:bookmarkStart w:id="10327" w:name="_Toc222784560"/>
      <w:r w:rsidRPr="000A0A5F">
        <w:t>5.13.</w:t>
      </w:r>
      <w:r w:rsidR="002C1CAD" w:rsidRPr="000A0A5F">
        <w:t>3A</w:t>
      </w:r>
      <w:r w:rsidRPr="000A0A5F">
        <w:tab/>
        <w:t>Notifications</w:t>
      </w:r>
      <w:bookmarkEnd w:id="10320"/>
      <w:bookmarkEnd w:id="10321"/>
      <w:bookmarkEnd w:id="10322"/>
      <w:bookmarkEnd w:id="10323"/>
      <w:bookmarkEnd w:id="10324"/>
      <w:bookmarkEnd w:id="10325"/>
      <w:bookmarkEnd w:id="10326"/>
      <w:bookmarkEnd w:id="10327"/>
    </w:p>
    <w:p w14:paraId="2DE2994D" w14:textId="77777777" w:rsidR="00CB0DD7" w:rsidRPr="000A0A5F" w:rsidRDefault="00CB0DD7">
      <w:pPr>
        <w:pStyle w:val="Heading4"/>
      </w:pPr>
      <w:bookmarkStart w:id="10328" w:name="_Toc66360979"/>
      <w:bookmarkStart w:id="10329" w:name="_Toc68105484"/>
      <w:bookmarkStart w:id="10330" w:name="_Toc74756114"/>
      <w:bookmarkStart w:id="10331" w:name="_Toc105674991"/>
      <w:bookmarkStart w:id="10332" w:name="_Toc130503059"/>
      <w:bookmarkStart w:id="10333" w:name="_Toc153625847"/>
      <w:bookmarkStart w:id="10334" w:name="_Toc185506084"/>
      <w:bookmarkStart w:id="10335" w:name="_Toc222784561"/>
      <w:r w:rsidRPr="000A0A5F">
        <w:t>5.13.</w:t>
      </w:r>
      <w:r w:rsidR="002C1CAD" w:rsidRPr="000A0A5F">
        <w:t>3A</w:t>
      </w:r>
      <w:r w:rsidRPr="000A0A5F">
        <w:t>.1</w:t>
      </w:r>
      <w:r w:rsidRPr="000A0A5F">
        <w:tab/>
        <w:t>General</w:t>
      </w:r>
      <w:bookmarkEnd w:id="10328"/>
      <w:bookmarkEnd w:id="10329"/>
      <w:bookmarkEnd w:id="10330"/>
      <w:bookmarkEnd w:id="10331"/>
      <w:bookmarkEnd w:id="10332"/>
      <w:bookmarkEnd w:id="10333"/>
      <w:bookmarkEnd w:id="10334"/>
      <w:bookmarkEnd w:id="1033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rsidP="000D7688">
            <w:pPr>
              <w:pStyle w:val="TAL"/>
              <w:rPr>
                <w:lang w:val="en-US"/>
              </w:rPr>
            </w:pPr>
            <w:r w:rsidRPr="000D7688">
              <w:t xml:space="preserve">Configuration </w:t>
            </w:r>
            <w:r w:rsidRPr="000D7688">
              <w:rPr>
                <w:rFonts w:hint="eastAsia"/>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36" w:name="_Toc66360980"/>
      <w:bookmarkStart w:id="10337" w:name="_Toc68105485"/>
      <w:bookmarkStart w:id="10338" w:name="_Toc74756115"/>
      <w:bookmarkStart w:id="10339" w:name="_Toc105674992"/>
      <w:bookmarkStart w:id="10340" w:name="_Toc130503060"/>
      <w:bookmarkStart w:id="10341" w:name="_Toc153625848"/>
      <w:bookmarkStart w:id="10342" w:name="_Toc185506085"/>
      <w:bookmarkStart w:id="10343" w:name="_Toc222784562"/>
      <w:r w:rsidRPr="000A0A5F">
        <w:t>5.13.</w:t>
      </w:r>
      <w:r w:rsidR="002C1CAD" w:rsidRPr="000A0A5F">
        <w:t>3A</w:t>
      </w:r>
      <w:r w:rsidRPr="000A0A5F">
        <w:t>.2</w:t>
      </w:r>
      <w:r w:rsidRPr="000A0A5F">
        <w:tab/>
        <w:t>Configuration Notification</w:t>
      </w:r>
      <w:bookmarkEnd w:id="10336"/>
      <w:bookmarkEnd w:id="10337"/>
      <w:bookmarkEnd w:id="10338"/>
      <w:bookmarkEnd w:id="10339"/>
      <w:bookmarkEnd w:id="10340"/>
      <w:bookmarkEnd w:id="10341"/>
      <w:bookmarkEnd w:id="10342"/>
      <w:bookmarkEnd w:id="10343"/>
    </w:p>
    <w:p w14:paraId="1054B37C" w14:textId="77777777" w:rsidR="00CB0DD7" w:rsidRPr="000A0A5F" w:rsidRDefault="00CB0DD7">
      <w:pPr>
        <w:pStyle w:val="Heading5"/>
        <w:rPr>
          <w:noProof/>
        </w:rPr>
      </w:pPr>
      <w:bookmarkStart w:id="10344" w:name="_Toc66360981"/>
      <w:bookmarkStart w:id="10345" w:name="_Toc68105486"/>
      <w:bookmarkStart w:id="10346" w:name="_Toc74756116"/>
      <w:bookmarkStart w:id="10347" w:name="_Toc105674993"/>
      <w:bookmarkStart w:id="10348" w:name="_Toc130503061"/>
      <w:bookmarkStart w:id="10349" w:name="_Toc153625849"/>
      <w:bookmarkStart w:id="10350" w:name="_Toc185506086"/>
      <w:bookmarkStart w:id="10351" w:name="_Toc222784563"/>
      <w:r w:rsidRPr="000A0A5F">
        <w:t>5.13.</w:t>
      </w:r>
      <w:r w:rsidR="002C1CAD" w:rsidRPr="000A0A5F">
        <w:t>3A</w:t>
      </w:r>
      <w:r w:rsidRPr="000A0A5F">
        <w:t>.2</w:t>
      </w:r>
      <w:r w:rsidRPr="000A0A5F">
        <w:rPr>
          <w:noProof/>
        </w:rPr>
        <w:t>.1</w:t>
      </w:r>
      <w:r w:rsidRPr="000A0A5F">
        <w:rPr>
          <w:noProof/>
        </w:rPr>
        <w:tab/>
        <w:t>Description</w:t>
      </w:r>
      <w:bookmarkEnd w:id="10344"/>
      <w:bookmarkEnd w:id="10345"/>
      <w:bookmarkEnd w:id="10346"/>
      <w:bookmarkEnd w:id="10347"/>
      <w:bookmarkEnd w:id="10348"/>
      <w:bookmarkEnd w:id="10349"/>
      <w:bookmarkEnd w:id="10350"/>
      <w:bookmarkEnd w:id="1035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52" w:name="_Toc66360982"/>
      <w:bookmarkStart w:id="10353" w:name="_Toc68105487"/>
      <w:bookmarkStart w:id="10354" w:name="_Toc74756117"/>
      <w:bookmarkStart w:id="10355" w:name="_Toc105674994"/>
      <w:bookmarkStart w:id="10356" w:name="_Toc130503062"/>
      <w:bookmarkStart w:id="10357" w:name="_Toc153625850"/>
      <w:bookmarkStart w:id="10358" w:name="_Toc185506087"/>
      <w:bookmarkStart w:id="10359" w:name="_Toc222784564"/>
      <w:r w:rsidRPr="000A0A5F">
        <w:t>5.13.</w:t>
      </w:r>
      <w:r w:rsidR="002C1CAD" w:rsidRPr="000A0A5F">
        <w:t>3A</w:t>
      </w:r>
      <w:r w:rsidRPr="000A0A5F">
        <w:t>.2</w:t>
      </w:r>
      <w:r w:rsidRPr="000A0A5F">
        <w:rPr>
          <w:noProof/>
        </w:rPr>
        <w:t>.2</w:t>
      </w:r>
      <w:r w:rsidRPr="000A0A5F">
        <w:rPr>
          <w:noProof/>
        </w:rPr>
        <w:tab/>
        <w:t>Target URI</w:t>
      </w:r>
      <w:bookmarkEnd w:id="10352"/>
      <w:bookmarkEnd w:id="10353"/>
      <w:bookmarkEnd w:id="10354"/>
      <w:bookmarkEnd w:id="10355"/>
      <w:bookmarkEnd w:id="10356"/>
      <w:bookmarkEnd w:id="10357"/>
      <w:bookmarkEnd w:id="10358"/>
      <w:bookmarkEnd w:id="1035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60" w:name="_Toc66360983"/>
      <w:bookmarkStart w:id="10361" w:name="_Toc68105488"/>
      <w:bookmarkStart w:id="10362" w:name="_Toc74756118"/>
      <w:bookmarkStart w:id="10363" w:name="_Toc105674995"/>
      <w:bookmarkStart w:id="10364" w:name="_Toc130503063"/>
      <w:bookmarkStart w:id="10365" w:name="_Toc153625851"/>
      <w:bookmarkStart w:id="10366" w:name="_Toc185506088"/>
      <w:bookmarkStart w:id="10367" w:name="_Toc222784565"/>
      <w:r w:rsidRPr="000A0A5F">
        <w:t>5.13.</w:t>
      </w:r>
      <w:r w:rsidR="002C1CAD" w:rsidRPr="000A0A5F">
        <w:t>3A</w:t>
      </w:r>
      <w:r w:rsidRPr="000A0A5F">
        <w:t>.2</w:t>
      </w:r>
      <w:r w:rsidRPr="000A0A5F">
        <w:rPr>
          <w:noProof/>
        </w:rPr>
        <w:t>.3</w:t>
      </w:r>
      <w:r w:rsidRPr="000A0A5F">
        <w:rPr>
          <w:noProof/>
        </w:rPr>
        <w:tab/>
        <w:t>Standard Methods</w:t>
      </w:r>
      <w:bookmarkEnd w:id="10360"/>
      <w:bookmarkEnd w:id="10361"/>
      <w:bookmarkEnd w:id="10362"/>
      <w:bookmarkEnd w:id="10363"/>
      <w:bookmarkEnd w:id="10364"/>
      <w:bookmarkEnd w:id="10365"/>
      <w:bookmarkEnd w:id="10366"/>
      <w:bookmarkEnd w:id="10367"/>
    </w:p>
    <w:p w14:paraId="6913DA32" w14:textId="77777777" w:rsidR="00CB0DD7" w:rsidRPr="000A0A5F" w:rsidRDefault="00CB0DD7" w:rsidP="00233139">
      <w:pPr>
        <w:pStyle w:val="H6"/>
        <w:rPr>
          <w:noProof/>
        </w:rPr>
      </w:pPr>
      <w:bookmarkStart w:id="10368" w:name="_Toc66360984"/>
      <w:bookmarkStart w:id="10369" w:name="_Toc68105489"/>
      <w:bookmarkStart w:id="10370" w:name="_Toc74756119"/>
      <w:bookmarkStart w:id="10371" w:name="_Toc105674996"/>
      <w:bookmarkStart w:id="10372" w:name="_Toc130503064"/>
      <w:bookmarkStart w:id="10373" w:name="_Toc153625852"/>
      <w:bookmarkStart w:id="1037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68"/>
      <w:bookmarkEnd w:id="10369"/>
      <w:bookmarkEnd w:id="10370"/>
      <w:bookmarkEnd w:id="10371"/>
      <w:bookmarkEnd w:id="10372"/>
      <w:bookmarkEnd w:id="10373"/>
      <w:bookmarkEnd w:id="1037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75" w:name="_Toc66360985"/>
      <w:bookmarkStart w:id="10376" w:name="_Toc68105490"/>
      <w:bookmarkStart w:id="10377" w:name="_Toc74756120"/>
      <w:bookmarkStart w:id="10378" w:name="_Toc105674997"/>
      <w:bookmarkStart w:id="10379" w:name="_Toc130503065"/>
      <w:bookmarkStart w:id="10380" w:name="_Toc153625853"/>
      <w:bookmarkStart w:id="10381" w:name="_Toc185506090"/>
      <w:r w:rsidRPr="000A0A5F">
        <w:t>5.13.3a.2.3</w:t>
      </w:r>
      <w:r w:rsidRPr="000A0A5F">
        <w:rPr>
          <w:noProof/>
        </w:rPr>
        <w:t>.2</w:t>
      </w:r>
      <w:r w:rsidRPr="000A0A5F">
        <w:rPr>
          <w:noProof/>
        </w:rPr>
        <w:tab/>
      </w:r>
      <w:r w:rsidRPr="000A0A5F">
        <w:t>Notification via Websocket</w:t>
      </w:r>
      <w:bookmarkEnd w:id="10375"/>
      <w:bookmarkEnd w:id="10376"/>
      <w:bookmarkEnd w:id="10377"/>
      <w:bookmarkEnd w:id="10378"/>
      <w:bookmarkEnd w:id="10379"/>
      <w:bookmarkEnd w:id="10380"/>
      <w:bookmarkEnd w:id="1038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382" w:name="_Toc11247869"/>
      <w:bookmarkStart w:id="10383" w:name="_Toc27045013"/>
      <w:bookmarkStart w:id="10384" w:name="_Toc36034055"/>
      <w:bookmarkStart w:id="10385" w:name="_Toc45132202"/>
      <w:bookmarkStart w:id="10386" w:name="_Toc49776487"/>
      <w:bookmarkStart w:id="10387" w:name="_Toc51747407"/>
      <w:bookmarkStart w:id="10388" w:name="_Toc66360986"/>
      <w:bookmarkStart w:id="10389" w:name="_Toc68105491"/>
      <w:bookmarkStart w:id="10390" w:name="_Toc74756121"/>
      <w:bookmarkStart w:id="10391" w:name="_Toc105674998"/>
      <w:bookmarkStart w:id="10392" w:name="_Toc130503066"/>
      <w:bookmarkStart w:id="10393" w:name="_Toc153625854"/>
      <w:bookmarkStart w:id="10394" w:name="_Toc185506091"/>
      <w:bookmarkStart w:id="10395" w:name="_Toc222784566"/>
      <w:r w:rsidRPr="000A0A5F">
        <w:t>5.13.4</w:t>
      </w:r>
      <w:r w:rsidRPr="000A0A5F">
        <w:tab/>
        <w:t>Used Features</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0A0A5F" w:rsidRDefault="003724F8" w:rsidP="00920F38">
            <w:pPr>
              <w:pStyle w:val="TAH"/>
            </w:pPr>
            <w:r w:rsidRPr="000A0A5F">
              <w:t>Feature Number</w:t>
            </w:r>
          </w:p>
        </w:tc>
        <w:tc>
          <w:tcPr>
            <w:tcW w:w="1152" w:type="pct"/>
            <w:shd w:val="clear" w:color="auto" w:fill="C0C0C0"/>
          </w:tcPr>
          <w:p w14:paraId="3261783D" w14:textId="77777777" w:rsidR="003724F8" w:rsidRPr="000A0A5F" w:rsidRDefault="003724F8" w:rsidP="00920F38">
            <w:pPr>
              <w:pStyle w:val="TAH"/>
            </w:pPr>
            <w:r w:rsidRPr="000A0A5F">
              <w:t>Feature</w:t>
            </w:r>
          </w:p>
        </w:tc>
        <w:tc>
          <w:tcPr>
            <w:tcW w:w="3335"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F11D52">
        <w:trPr>
          <w:cantSplit/>
        </w:trPr>
        <w:tc>
          <w:tcPr>
            <w:tcW w:w="513"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52"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35"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F11D52">
        <w:trPr>
          <w:cantSplit/>
        </w:trPr>
        <w:tc>
          <w:tcPr>
            <w:tcW w:w="513"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52" w:type="pct"/>
          </w:tcPr>
          <w:p w14:paraId="7762BFCB" w14:textId="77777777" w:rsidR="003724F8" w:rsidRPr="000A0A5F" w:rsidRDefault="003724F8" w:rsidP="00920F38">
            <w:pPr>
              <w:pStyle w:val="TAC"/>
              <w:rPr>
                <w:lang w:eastAsia="zh-CN"/>
              </w:rPr>
            </w:pPr>
            <w:r w:rsidRPr="000A0A5F">
              <w:t>Notification_test_event</w:t>
            </w:r>
          </w:p>
        </w:tc>
        <w:tc>
          <w:tcPr>
            <w:tcW w:w="3335"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F11D52">
        <w:trPr>
          <w:cantSplit/>
        </w:trPr>
        <w:tc>
          <w:tcPr>
            <w:tcW w:w="513" w:type="pct"/>
          </w:tcPr>
          <w:p w14:paraId="7B8CCC8F" w14:textId="77777777" w:rsidR="003724F8" w:rsidRPr="000A0A5F" w:rsidRDefault="003724F8" w:rsidP="00920F38">
            <w:pPr>
              <w:pStyle w:val="TAC"/>
              <w:rPr>
                <w:lang w:eastAsia="zh-CN"/>
              </w:rPr>
            </w:pPr>
            <w:r w:rsidRPr="000A0A5F">
              <w:rPr>
                <w:lang w:eastAsia="zh-CN"/>
              </w:rPr>
              <w:t>3</w:t>
            </w:r>
          </w:p>
        </w:tc>
        <w:tc>
          <w:tcPr>
            <w:tcW w:w="1152" w:type="pct"/>
          </w:tcPr>
          <w:p w14:paraId="63908880" w14:textId="77777777" w:rsidR="003724F8" w:rsidRPr="000A0A5F" w:rsidRDefault="003724F8" w:rsidP="00920F38">
            <w:pPr>
              <w:pStyle w:val="TAC"/>
            </w:pPr>
            <w:r w:rsidRPr="000A0A5F">
              <w:rPr>
                <w:lang w:eastAsia="zh-CN"/>
              </w:rPr>
              <w:t>NpExpiry_5G</w:t>
            </w:r>
          </w:p>
        </w:tc>
        <w:tc>
          <w:tcPr>
            <w:tcW w:w="3335"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0A0A5F" w:rsidRDefault="003724F8" w:rsidP="00920F38">
            <w:pPr>
              <w:pStyle w:val="TAC"/>
              <w:rPr>
                <w:lang w:eastAsia="zh-CN"/>
              </w:rPr>
            </w:pPr>
            <w:r w:rsidRPr="000A0A5F">
              <w:rPr>
                <w:lang w:eastAsia="zh-CN"/>
              </w:rPr>
              <w:t>4</w:t>
            </w:r>
          </w:p>
        </w:tc>
        <w:tc>
          <w:tcPr>
            <w:tcW w:w="1152"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35"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F11D52">
        <w:trPr>
          <w:cantSplit/>
        </w:trPr>
        <w:tc>
          <w:tcPr>
            <w:tcW w:w="513" w:type="pct"/>
          </w:tcPr>
          <w:p w14:paraId="79A98673" w14:textId="77777777" w:rsidR="003724F8" w:rsidRPr="000A0A5F" w:rsidRDefault="003724F8" w:rsidP="00920F38">
            <w:pPr>
              <w:pStyle w:val="TAC"/>
              <w:rPr>
                <w:lang w:eastAsia="zh-CN"/>
              </w:rPr>
            </w:pPr>
            <w:r w:rsidRPr="000A0A5F">
              <w:rPr>
                <w:lang w:eastAsia="zh-CN"/>
              </w:rPr>
              <w:t>5</w:t>
            </w:r>
          </w:p>
        </w:tc>
        <w:tc>
          <w:tcPr>
            <w:tcW w:w="1152" w:type="pct"/>
          </w:tcPr>
          <w:p w14:paraId="7797F49E" w14:textId="77777777" w:rsidR="003724F8" w:rsidRPr="000A0A5F" w:rsidRDefault="003724F8" w:rsidP="00920F38">
            <w:pPr>
              <w:pStyle w:val="TAC"/>
              <w:rPr>
                <w:lang w:eastAsia="zh-CN"/>
              </w:rPr>
            </w:pPr>
            <w:r w:rsidRPr="000A0A5F">
              <w:rPr>
                <w:lang w:eastAsia="zh-CN"/>
              </w:rPr>
              <w:t>UEId_retrieval</w:t>
            </w:r>
          </w:p>
        </w:tc>
        <w:tc>
          <w:tcPr>
            <w:tcW w:w="3335"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F11D52">
        <w:trPr>
          <w:cantSplit/>
        </w:trPr>
        <w:tc>
          <w:tcPr>
            <w:tcW w:w="513" w:type="pct"/>
          </w:tcPr>
          <w:p w14:paraId="4628821B" w14:textId="77777777" w:rsidR="003724F8" w:rsidRPr="000A0A5F" w:rsidRDefault="003724F8" w:rsidP="00920F38">
            <w:pPr>
              <w:pStyle w:val="TAC"/>
              <w:rPr>
                <w:lang w:eastAsia="zh-CN"/>
              </w:rPr>
            </w:pPr>
            <w:r>
              <w:rPr>
                <w:lang w:eastAsia="zh-CN"/>
              </w:rPr>
              <w:t>6</w:t>
            </w:r>
          </w:p>
        </w:tc>
        <w:tc>
          <w:tcPr>
            <w:tcW w:w="1152" w:type="pct"/>
          </w:tcPr>
          <w:p w14:paraId="1B142AAA" w14:textId="77777777" w:rsidR="003724F8" w:rsidRPr="000A0A5F" w:rsidRDefault="003724F8" w:rsidP="00920F38">
            <w:pPr>
              <w:pStyle w:val="TAC"/>
              <w:rPr>
                <w:lang w:eastAsia="zh-CN"/>
              </w:rPr>
            </w:pPr>
            <w:r w:rsidRPr="006531CE">
              <w:rPr>
                <w:lang w:eastAsia="zh-CN"/>
              </w:rPr>
              <w:t>MPSforMessaging</w:t>
            </w:r>
          </w:p>
        </w:tc>
        <w:tc>
          <w:tcPr>
            <w:tcW w:w="3335"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F11D52" w:rsidRPr="001E21BE" w14:paraId="478A7709" w14:textId="77777777" w:rsidTr="00F11D52">
        <w:trPr>
          <w:cantSplit/>
        </w:trPr>
        <w:tc>
          <w:tcPr>
            <w:tcW w:w="513" w:type="pct"/>
          </w:tcPr>
          <w:p w14:paraId="7BA8320F" w14:textId="77777777" w:rsidR="00F11D52" w:rsidRPr="001E21BE" w:rsidRDefault="00F11D52" w:rsidP="00B7377C">
            <w:pPr>
              <w:keepNext/>
              <w:keepLines/>
              <w:spacing w:after="0"/>
              <w:jc w:val="center"/>
              <w:rPr>
                <w:rFonts w:ascii="Arial" w:hAnsi="Arial"/>
                <w:sz w:val="18"/>
                <w:lang w:eastAsia="zh-CN"/>
              </w:rPr>
            </w:pPr>
            <w:r>
              <w:rPr>
                <w:rFonts w:ascii="Arial" w:hAnsi="Arial"/>
                <w:sz w:val="18"/>
                <w:lang w:eastAsia="zh-CN"/>
              </w:rPr>
              <w:t>7</w:t>
            </w:r>
          </w:p>
        </w:tc>
        <w:tc>
          <w:tcPr>
            <w:tcW w:w="1152" w:type="pct"/>
          </w:tcPr>
          <w:p w14:paraId="7E9553EB" w14:textId="77777777" w:rsidR="00F11D52" w:rsidRPr="001E21BE" w:rsidRDefault="00F11D52" w:rsidP="00B7377C">
            <w:pPr>
              <w:keepNext/>
              <w:keepLines/>
              <w:spacing w:after="0"/>
              <w:jc w:val="center"/>
              <w:rPr>
                <w:rFonts w:ascii="Arial" w:hAnsi="Arial"/>
                <w:sz w:val="18"/>
                <w:lang w:eastAsia="zh-CN"/>
              </w:rPr>
            </w:pPr>
            <w:r w:rsidRPr="00555729">
              <w:rPr>
                <w:rFonts w:ascii="Arial" w:hAnsi="Arial"/>
                <w:sz w:val="18"/>
                <w:lang w:eastAsia="zh-CN"/>
              </w:rPr>
              <w:t>UEId_retrieval</w:t>
            </w:r>
            <w:r>
              <w:rPr>
                <w:rFonts w:ascii="Arial" w:hAnsi="Arial"/>
                <w:sz w:val="18"/>
                <w:lang w:eastAsia="zh-CN"/>
              </w:rPr>
              <w:t>_Ext1</w:t>
            </w:r>
          </w:p>
        </w:tc>
        <w:tc>
          <w:tcPr>
            <w:tcW w:w="3335" w:type="pct"/>
          </w:tcPr>
          <w:p w14:paraId="41C162EB" w14:textId="77777777" w:rsidR="00F11D52" w:rsidRDefault="00F11D52" w:rsidP="00B7377C">
            <w:pPr>
              <w:keepNext/>
              <w:keepLines/>
              <w:spacing w:after="0"/>
              <w:rPr>
                <w:rFonts w:ascii="Arial" w:hAnsi="Arial" w:cs="Arial"/>
                <w:sz w:val="18"/>
                <w:szCs w:val="18"/>
                <w:lang w:eastAsia="zh-CN"/>
              </w:rPr>
            </w:pPr>
            <w:r w:rsidRPr="00C36E83">
              <w:rPr>
                <w:rFonts w:ascii="Arial" w:hAnsi="Arial" w:cs="Arial"/>
                <w:sz w:val="18"/>
                <w:szCs w:val="18"/>
                <w:lang w:eastAsia="zh-CN"/>
              </w:rPr>
              <w:t xml:space="preserve">This feature </w:t>
            </w:r>
            <w:r>
              <w:rPr>
                <w:rFonts w:ascii="Arial" w:hAnsi="Arial" w:cs="Arial"/>
                <w:sz w:val="18"/>
                <w:szCs w:val="18"/>
                <w:lang w:eastAsia="zh-CN"/>
              </w:rPr>
              <w:t xml:space="preserve">indicates the </w:t>
            </w:r>
            <w:r w:rsidRPr="00C36E83">
              <w:rPr>
                <w:rFonts w:ascii="Arial" w:hAnsi="Arial" w:cs="Arial"/>
                <w:sz w:val="18"/>
                <w:szCs w:val="18"/>
                <w:lang w:eastAsia="zh-CN"/>
              </w:rPr>
              <w:t xml:space="preserve">support </w:t>
            </w:r>
            <w:r>
              <w:rPr>
                <w:rFonts w:ascii="Arial" w:hAnsi="Arial" w:cs="Arial"/>
                <w:sz w:val="18"/>
                <w:szCs w:val="18"/>
                <w:lang w:eastAsia="zh-CN"/>
              </w:rPr>
              <w:t xml:space="preserve">of the retrieval of the </w:t>
            </w:r>
            <w:r w:rsidRPr="00C36E83">
              <w:rPr>
                <w:rFonts w:ascii="Arial" w:hAnsi="Arial" w:cs="Arial"/>
                <w:sz w:val="18"/>
                <w:szCs w:val="18"/>
                <w:lang w:eastAsia="zh-CN"/>
              </w:rPr>
              <w:t xml:space="preserve">AF specific UE ID retrieval in the </w:t>
            </w:r>
            <w:r>
              <w:rPr>
                <w:rFonts w:ascii="Arial" w:hAnsi="Arial" w:cs="Arial"/>
                <w:sz w:val="18"/>
                <w:szCs w:val="18"/>
                <w:lang w:eastAsia="zh-CN"/>
              </w:rPr>
              <w:t xml:space="preserve">GPSI </w:t>
            </w:r>
            <w:r w:rsidRPr="00C36E83">
              <w:rPr>
                <w:rFonts w:ascii="Arial" w:hAnsi="Arial" w:cs="Arial"/>
                <w:sz w:val="18"/>
                <w:szCs w:val="18"/>
                <w:lang w:eastAsia="zh-CN"/>
              </w:rPr>
              <w:t>form of MSISDN.</w:t>
            </w:r>
          </w:p>
          <w:p w14:paraId="32FCB7A6" w14:textId="77777777" w:rsidR="00F11D52" w:rsidRDefault="00F11D52" w:rsidP="00B7377C">
            <w:pPr>
              <w:keepNext/>
              <w:keepLines/>
              <w:spacing w:after="0"/>
              <w:rPr>
                <w:rFonts w:ascii="Arial" w:hAnsi="Arial" w:cs="Arial"/>
                <w:sz w:val="18"/>
                <w:szCs w:val="18"/>
                <w:lang w:eastAsia="zh-CN"/>
              </w:rPr>
            </w:pPr>
          </w:p>
          <w:p w14:paraId="241E32D3" w14:textId="77777777" w:rsidR="00F11D52" w:rsidRDefault="00F11D52" w:rsidP="00B7377C">
            <w:pPr>
              <w:keepNext/>
              <w:keepLines/>
              <w:spacing w:after="0"/>
              <w:rPr>
                <w:rFonts w:ascii="Arial" w:hAnsi="Arial"/>
                <w:sz w:val="18"/>
                <w:lang w:eastAsia="zh-CN"/>
              </w:rPr>
            </w:pPr>
            <w:r w:rsidRPr="00B61CE5">
              <w:rPr>
                <w:rFonts w:ascii="Arial" w:hAnsi="Arial"/>
                <w:sz w:val="18"/>
                <w:lang w:eastAsia="zh-CN"/>
              </w:rPr>
              <w:t>This feature requires the support of the "UEId_retrieval" feature</w:t>
            </w:r>
            <w:r>
              <w:rPr>
                <w:rFonts w:ascii="Arial" w:hAnsi="Arial"/>
                <w:sz w:val="18"/>
                <w:lang w:eastAsia="zh-CN"/>
              </w:rPr>
              <w:t>.</w:t>
            </w:r>
          </w:p>
          <w:p w14:paraId="35908220" w14:textId="77777777" w:rsidR="00F11D52" w:rsidRPr="0046428C" w:rsidRDefault="00F11D52" w:rsidP="00B7377C">
            <w:pPr>
              <w:keepNext/>
              <w:keepLines/>
              <w:spacing w:after="0"/>
              <w:rPr>
                <w:rFonts w:ascii="Arial" w:hAnsi="Arial"/>
                <w:sz w:val="18"/>
                <w:lang w:eastAsia="zh-CN"/>
              </w:rPr>
            </w:pPr>
          </w:p>
          <w:p w14:paraId="03DCC551" w14:textId="77777777" w:rsidR="00F11D52" w:rsidRPr="001E21BE" w:rsidRDefault="00F11D52" w:rsidP="00B7377C">
            <w:pPr>
              <w:keepNext/>
              <w:keepLines/>
              <w:spacing w:after="0"/>
              <w:rPr>
                <w:rFonts w:ascii="Arial" w:hAnsi="Arial" w:cs="Arial"/>
                <w:sz w:val="18"/>
                <w:szCs w:val="18"/>
                <w:lang w:eastAsia="zh-CN"/>
              </w:rPr>
            </w:pPr>
            <w:r w:rsidRPr="00C36E83">
              <w:rPr>
                <w:rFonts w:ascii="Arial" w:hAnsi="Arial" w:cs="Arial"/>
                <w:sz w:val="18"/>
                <w:szCs w:val="18"/>
                <w:lang w:eastAsia="zh-CN"/>
              </w:rPr>
              <w:t>The feature is not applicable to pre-5G (e.g.</w:t>
            </w:r>
            <w:r>
              <w:rPr>
                <w:rFonts w:ascii="Arial" w:hAnsi="Arial" w:cs="Arial"/>
                <w:sz w:val="18"/>
                <w:szCs w:val="18"/>
                <w:lang w:eastAsia="zh-CN"/>
              </w:rPr>
              <w:t>,</w:t>
            </w:r>
            <w:r w:rsidRPr="00C36E83">
              <w:rPr>
                <w:rFonts w:ascii="Arial" w:hAnsi="Arial" w:cs="Arial"/>
                <w:sz w:val="18"/>
                <w:szCs w:val="18"/>
                <w:lang w:eastAsia="zh-CN"/>
              </w:rPr>
              <w:t xml:space="preserve"> 4G).</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396" w:name="_Toc11247870"/>
      <w:bookmarkStart w:id="10397" w:name="_Toc27045014"/>
      <w:bookmarkStart w:id="10398" w:name="_Toc36034056"/>
      <w:bookmarkStart w:id="10399" w:name="_Toc45132203"/>
      <w:bookmarkStart w:id="10400" w:name="_Toc49776488"/>
      <w:bookmarkStart w:id="10401" w:name="_Toc51747408"/>
      <w:bookmarkStart w:id="10402" w:name="_Toc66360987"/>
      <w:bookmarkStart w:id="10403" w:name="_Toc68105492"/>
      <w:bookmarkStart w:id="10404" w:name="_Toc74756122"/>
      <w:bookmarkStart w:id="10405" w:name="_Toc105674999"/>
      <w:bookmarkStart w:id="10406" w:name="_Toc130503067"/>
      <w:bookmarkStart w:id="10407" w:name="_Toc153625855"/>
      <w:bookmarkStart w:id="10408" w:name="_Toc185506092"/>
      <w:bookmarkStart w:id="10409" w:name="_Toc222784567"/>
      <w:r w:rsidRPr="000A0A5F">
        <w:t>5.13.5</w:t>
      </w:r>
      <w:r w:rsidRPr="000A0A5F">
        <w:tab/>
        <w:t>Error handling</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76BDF9DD" w14:textId="77777777" w:rsidR="00CB0DD7" w:rsidRPr="000A0A5F" w:rsidRDefault="00CB0DD7">
      <w:pPr>
        <w:pStyle w:val="Heading4"/>
      </w:pPr>
      <w:bookmarkStart w:id="10410" w:name="_Toc11247871"/>
      <w:bookmarkStart w:id="10411" w:name="_Toc27045015"/>
      <w:bookmarkStart w:id="10412" w:name="_Toc36034057"/>
      <w:bookmarkStart w:id="10413" w:name="_Toc45132204"/>
      <w:bookmarkStart w:id="10414" w:name="_Toc49776489"/>
      <w:bookmarkStart w:id="10415" w:name="_Toc51747409"/>
      <w:bookmarkStart w:id="10416" w:name="_Toc66360988"/>
      <w:bookmarkStart w:id="10417" w:name="_Toc68105493"/>
      <w:bookmarkStart w:id="10418" w:name="_Toc74756123"/>
      <w:bookmarkStart w:id="10419" w:name="_Toc105675000"/>
      <w:bookmarkStart w:id="10420" w:name="_Toc130503068"/>
      <w:bookmarkStart w:id="10421" w:name="_Toc153625856"/>
      <w:bookmarkStart w:id="10422" w:name="_Toc185506093"/>
      <w:bookmarkStart w:id="10423" w:name="_Toc222784568"/>
      <w:r w:rsidRPr="000A0A5F">
        <w:t>5.13.5.1</w:t>
      </w:r>
      <w:r w:rsidRPr="000A0A5F">
        <w:tab/>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24" w:name="_Toc11247872"/>
      <w:bookmarkStart w:id="10425" w:name="_Toc27045016"/>
      <w:bookmarkStart w:id="10426" w:name="_Toc36034058"/>
      <w:bookmarkStart w:id="10427" w:name="_Toc45132205"/>
      <w:bookmarkStart w:id="10428" w:name="_Toc49776490"/>
      <w:bookmarkStart w:id="10429" w:name="_Toc51747410"/>
      <w:bookmarkStart w:id="10430" w:name="_Toc66360989"/>
      <w:bookmarkStart w:id="10431" w:name="_Toc68105494"/>
      <w:bookmarkStart w:id="10432" w:name="_Toc74756124"/>
      <w:bookmarkStart w:id="10433" w:name="_Toc105675001"/>
      <w:bookmarkStart w:id="10434" w:name="_Toc130503069"/>
      <w:bookmarkStart w:id="10435" w:name="_Toc153625857"/>
      <w:bookmarkStart w:id="10436" w:name="_Toc185506094"/>
      <w:bookmarkStart w:id="10437" w:name="_Toc222784569"/>
      <w:r w:rsidRPr="000A0A5F">
        <w:t>5.13.5.2</w:t>
      </w:r>
      <w:r w:rsidRPr="000A0A5F">
        <w:tab/>
        <w:t>Protocol Errors</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38" w:name="_Toc11247873"/>
      <w:bookmarkStart w:id="10439" w:name="_Toc27045017"/>
      <w:bookmarkStart w:id="10440" w:name="_Toc36034059"/>
      <w:bookmarkStart w:id="10441" w:name="_Toc45132206"/>
      <w:bookmarkStart w:id="10442" w:name="_Toc49776491"/>
      <w:bookmarkStart w:id="10443" w:name="_Toc51747411"/>
      <w:bookmarkStart w:id="10444" w:name="_Toc66360990"/>
      <w:bookmarkStart w:id="10445" w:name="_Toc68105495"/>
      <w:bookmarkStart w:id="10446" w:name="_Toc74756125"/>
      <w:bookmarkStart w:id="10447" w:name="_Toc105675002"/>
      <w:bookmarkStart w:id="10448" w:name="_Toc130503070"/>
      <w:bookmarkStart w:id="10449" w:name="_Toc153625858"/>
      <w:bookmarkStart w:id="10450" w:name="_Toc185506095"/>
      <w:bookmarkStart w:id="10451" w:name="_Toc222784570"/>
      <w:r w:rsidRPr="000A0A5F">
        <w:t>5.13.5.3</w:t>
      </w:r>
      <w:r w:rsidRPr="000A0A5F">
        <w:tab/>
        <w:t>Application Errors</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52" w:name="_Toc11247874"/>
      <w:bookmarkStart w:id="10453" w:name="_Toc27045018"/>
      <w:bookmarkStart w:id="10454" w:name="_Toc36034060"/>
      <w:bookmarkStart w:id="10455" w:name="_Toc45132207"/>
      <w:bookmarkStart w:id="10456" w:name="_Toc49776492"/>
      <w:bookmarkStart w:id="10457" w:name="_Toc51747412"/>
      <w:bookmarkStart w:id="10458" w:name="_Toc66360991"/>
      <w:bookmarkStart w:id="10459" w:name="_Toc68105496"/>
      <w:bookmarkStart w:id="10460" w:name="_Toc74756126"/>
      <w:bookmarkStart w:id="10461" w:name="_Toc105675003"/>
      <w:bookmarkStart w:id="10462" w:name="_Toc130503071"/>
      <w:bookmarkStart w:id="10463" w:name="_Toc153625859"/>
      <w:bookmarkStart w:id="10464" w:name="_Toc185506096"/>
      <w:bookmarkStart w:id="10465" w:name="_Toc222784571"/>
      <w:r w:rsidRPr="000A0A5F">
        <w:lastRenderedPageBreak/>
        <w:t>5.14</w:t>
      </w:r>
      <w:r w:rsidRPr="000A0A5F">
        <w:tab/>
        <w:t>AsSessionWithQoS API</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3778090A" w14:textId="77777777" w:rsidR="00CB0DD7" w:rsidRPr="000A0A5F" w:rsidRDefault="00CB0DD7">
      <w:pPr>
        <w:pStyle w:val="Heading3"/>
      </w:pPr>
      <w:bookmarkStart w:id="10466" w:name="_Toc11247875"/>
      <w:bookmarkStart w:id="10467" w:name="_Toc27045019"/>
      <w:bookmarkStart w:id="10468" w:name="_Toc36034061"/>
      <w:bookmarkStart w:id="10469" w:name="_Toc45132208"/>
      <w:bookmarkStart w:id="10470" w:name="_Toc49776493"/>
      <w:bookmarkStart w:id="10471" w:name="_Toc51747413"/>
      <w:bookmarkStart w:id="10472" w:name="_Toc66360992"/>
      <w:bookmarkStart w:id="10473" w:name="_Toc68105497"/>
      <w:bookmarkStart w:id="10474" w:name="_Toc74756127"/>
      <w:bookmarkStart w:id="10475" w:name="_Toc105675004"/>
      <w:bookmarkStart w:id="10476" w:name="_Toc130503072"/>
      <w:bookmarkStart w:id="10477" w:name="_Toc153625860"/>
      <w:bookmarkStart w:id="10478" w:name="_Toc185506097"/>
      <w:bookmarkStart w:id="10479" w:name="_Toc222784572"/>
      <w:r w:rsidRPr="000A0A5F">
        <w:t>5.14.1</w:t>
      </w:r>
      <w:r w:rsidRPr="000A0A5F">
        <w:tab/>
        <w:t>Overview</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80" w:name="_Toc11247876"/>
      <w:bookmarkStart w:id="10481" w:name="_Toc27045020"/>
      <w:bookmarkStart w:id="10482" w:name="_Toc36034062"/>
      <w:bookmarkStart w:id="10483" w:name="_Toc45132209"/>
      <w:bookmarkStart w:id="10484" w:name="_Toc49776494"/>
      <w:bookmarkStart w:id="10485" w:name="_Toc51747414"/>
      <w:bookmarkStart w:id="10486" w:name="_Toc66360993"/>
      <w:bookmarkStart w:id="10487" w:name="_Toc68105498"/>
      <w:bookmarkStart w:id="10488" w:name="_Toc74756128"/>
      <w:bookmarkStart w:id="10489" w:name="_Toc105675005"/>
      <w:bookmarkStart w:id="10490" w:name="_Toc130503073"/>
      <w:bookmarkStart w:id="10491" w:name="_Toc153625861"/>
      <w:bookmarkStart w:id="10492" w:name="_Toc185506098"/>
      <w:bookmarkStart w:id="10493" w:name="_Toc222784573"/>
      <w:r w:rsidRPr="000A0A5F">
        <w:t>5.14.2</w:t>
      </w:r>
      <w:r w:rsidRPr="000A0A5F">
        <w:tab/>
        <w:t>Data model</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7FF59BA8" w14:textId="77777777" w:rsidR="00CB0DD7" w:rsidRPr="000A0A5F" w:rsidRDefault="00CB0DD7">
      <w:pPr>
        <w:pStyle w:val="Heading4"/>
      </w:pPr>
      <w:bookmarkStart w:id="10494" w:name="_Toc11247877"/>
      <w:bookmarkStart w:id="10495" w:name="_Toc27045021"/>
      <w:bookmarkStart w:id="10496" w:name="_Toc36034063"/>
      <w:bookmarkStart w:id="10497" w:name="_Toc45132210"/>
      <w:bookmarkStart w:id="10498" w:name="_Toc49776495"/>
      <w:bookmarkStart w:id="10499" w:name="_Toc51747415"/>
      <w:bookmarkStart w:id="10500" w:name="_Toc66360994"/>
      <w:bookmarkStart w:id="10501" w:name="_Toc68105499"/>
      <w:bookmarkStart w:id="10502" w:name="_Toc74756129"/>
      <w:bookmarkStart w:id="10503" w:name="_Toc105675006"/>
      <w:bookmarkStart w:id="10504" w:name="_Toc130503074"/>
      <w:bookmarkStart w:id="10505" w:name="_Toc153625862"/>
      <w:bookmarkStart w:id="10506" w:name="_Toc185506099"/>
      <w:bookmarkStart w:id="10507" w:name="_Toc222784574"/>
      <w:r w:rsidRPr="000A0A5F">
        <w:t>5.14.2.1</w:t>
      </w:r>
      <w:r w:rsidRPr="000A0A5F">
        <w:tab/>
        <w:t>Resource data types</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0C61896D" w14:textId="77777777" w:rsidR="00CB0DD7" w:rsidRPr="000A0A5F" w:rsidRDefault="00CB0DD7">
      <w:pPr>
        <w:pStyle w:val="Heading5"/>
      </w:pPr>
      <w:bookmarkStart w:id="10508" w:name="_Toc11247878"/>
      <w:bookmarkStart w:id="10509" w:name="_Toc27045022"/>
      <w:bookmarkStart w:id="10510" w:name="_Toc36034064"/>
      <w:bookmarkStart w:id="10511" w:name="_Toc45132211"/>
      <w:bookmarkStart w:id="10512" w:name="_Toc49776496"/>
      <w:bookmarkStart w:id="10513" w:name="_Toc51747416"/>
      <w:bookmarkStart w:id="10514" w:name="_Toc66360995"/>
      <w:bookmarkStart w:id="10515" w:name="_Toc68105500"/>
      <w:bookmarkStart w:id="10516" w:name="_Toc74756130"/>
      <w:bookmarkStart w:id="10517" w:name="_Toc105675007"/>
      <w:bookmarkStart w:id="10518" w:name="_Toc130503075"/>
      <w:bookmarkStart w:id="10519" w:name="_Toc153625863"/>
      <w:bookmarkStart w:id="10520" w:name="_Toc185506100"/>
      <w:bookmarkStart w:id="10521" w:name="_Toc222784575"/>
      <w:r w:rsidRPr="000A0A5F">
        <w:t>5.14.2.1.1</w:t>
      </w:r>
      <w:r w:rsidRPr="000A0A5F">
        <w:tab/>
        <w:t>Introduction</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B7377C">
        <w:trPr>
          <w:jc w:val="center"/>
        </w:trPr>
        <w:tc>
          <w:tcPr>
            <w:tcW w:w="3088" w:type="dxa"/>
          </w:tcPr>
          <w:p w14:paraId="4CD0E38F" w14:textId="77777777" w:rsidR="000D0223" w:rsidRPr="000A0A5F" w:rsidRDefault="000D0223" w:rsidP="00B7377C">
            <w:pPr>
              <w:pStyle w:val="TAL"/>
            </w:pPr>
            <w:r>
              <w:t>DurationMilliSec</w:t>
            </w:r>
          </w:p>
        </w:tc>
        <w:tc>
          <w:tcPr>
            <w:tcW w:w="2027" w:type="dxa"/>
          </w:tcPr>
          <w:p w14:paraId="04B6B3B4" w14:textId="77777777" w:rsidR="000D0223" w:rsidRPr="000A0A5F" w:rsidRDefault="000D0223" w:rsidP="00B7377C">
            <w:pPr>
              <w:pStyle w:val="TAL"/>
            </w:pPr>
            <w:r w:rsidRPr="000A0A5F">
              <w:t>3GPP TS 29.514 [52]</w:t>
            </w:r>
          </w:p>
        </w:tc>
        <w:tc>
          <w:tcPr>
            <w:tcW w:w="2549" w:type="dxa"/>
          </w:tcPr>
          <w:p w14:paraId="7018B031" w14:textId="77777777" w:rsidR="000D0223" w:rsidRPr="000A0A5F" w:rsidRDefault="000D0223" w:rsidP="00B7377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B7377C">
            <w:pPr>
              <w:pStyle w:val="TAL"/>
              <w:rPr>
                <w:rFonts w:cs="Arial"/>
                <w:szCs w:val="18"/>
              </w:rPr>
            </w:pPr>
            <w:r w:rsidRPr="000A0A5F">
              <w:t>PowerSaving</w:t>
            </w:r>
          </w:p>
        </w:tc>
      </w:tr>
      <w:tr w:rsidR="000D0223" w:rsidRPr="000A0A5F" w14:paraId="57F62DE9" w14:textId="77777777" w:rsidTr="00B7377C">
        <w:trPr>
          <w:jc w:val="center"/>
        </w:trPr>
        <w:tc>
          <w:tcPr>
            <w:tcW w:w="3088" w:type="dxa"/>
          </w:tcPr>
          <w:p w14:paraId="598FB4F2" w14:textId="77777777" w:rsidR="000D0223" w:rsidRDefault="000D0223" w:rsidP="00B7377C">
            <w:pPr>
              <w:pStyle w:val="TAL"/>
            </w:pPr>
            <w:r>
              <w:t>DurationMilliSecRm</w:t>
            </w:r>
          </w:p>
        </w:tc>
        <w:tc>
          <w:tcPr>
            <w:tcW w:w="2027" w:type="dxa"/>
          </w:tcPr>
          <w:p w14:paraId="791D899F" w14:textId="77777777" w:rsidR="000D0223" w:rsidRPr="000A0A5F" w:rsidRDefault="000D0223" w:rsidP="00B7377C">
            <w:pPr>
              <w:pStyle w:val="TAL"/>
            </w:pPr>
            <w:r w:rsidRPr="000A0A5F">
              <w:t>3GPP TS 29.514 [52]</w:t>
            </w:r>
          </w:p>
        </w:tc>
        <w:tc>
          <w:tcPr>
            <w:tcW w:w="2549" w:type="dxa"/>
          </w:tcPr>
          <w:p w14:paraId="7D358435" w14:textId="77777777" w:rsidR="000D0223" w:rsidRPr="000A0A5F" w:rsidRDefault="000D0223" w:rsidP="00B7377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B7377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6D5664AD"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22" w:name="_Toc74756131"/>
      <w:bookmarkStart w:id="10523" w:name="_Toc105675008"/>
      <w:bookmarkStart w:id="10524" w:name="_Toc130503076"/>
      <w:bookmarkStart w:id="10525" w:name="_Toc153625864"/>
      <w:bookmarkStart w:id="10526" w:name="_Toc185506101"/>
      <w:bookmarkStart w:id="10527" w:name="_Toc222784576"/>
      <w:r w:rsidRPr="000A0A5F">
        <w:t>5.14.2.1.2</w:t>
      </w:r>
      <w:r w:rsidRPr="000A0A5F">
        <w:tab/>
        <w:t>Type: AsSessionWithQoSSubscription</w:t>
      </w:r>
      <w:bookmarkEnd w:id="10522"/>
      <w:bookmarkEnd w:id="10523"/>
      <w:bookmarkEnd w:id="10524"/>
      <w:bookmarkEnd w:id="10525"/>
      <w:bookmarkEnd w:id="10526"/>
      <w:bookmarkEnd w:id="1052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0D7688">
            <w:pPr>
              <w:pStyle w:val="TAL"/>
              <w:rPr>
                <w:rFonts w:eastAsia="Times New Roman"/>
              </w:rPr>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rsidP="000D7688">
            <w:pPr>
              <w:pStyle w:val="TAL"/>
              <w:rPr>
                <w:rFonts w:eastAsia="Times New Roman"/>
              </w:rPr>
            </w:pPr>
            <w:r w:rsidRPr="000D7688">
              <w:rPr>
                <w:rFonts w:hint="eastAsia"/>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rPr>
                <w:rFonts w:eastAsia="Times New Roman"/>
              </w:rPr>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rPr>
                <w:rFonts w:eastAsia="Times New Roman"/>
              </w:rPr>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rPr>
                <w:rFonts w:eastAsia="Times New Roman"/>
              </w:rPr>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rPr>
                <w:rFonts w:eastAsia="Times New Roman"/>
              </w:rPr>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rPr>
                <w:rFonts w:eastAsia="Times New Roman"/>
              </w:rPr>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rPr>
                <w:rFonts w:eastAsia="Times New Roman"/>
              </w:rPr>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2BDD0A99"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28" w:name="_Toc11247880"/>
      <w:bookmarkStart w:id="10529" w:name="_Toc27045024"/>
      <w:bookmarkStart w:id="10530" w:name="_Toc36034066"/>
      <w:bookmarkStart w:id="10531" w:name="_Toc45132213"/>
      <w:bookmarkStart w:id="10532" w:name="_Toc49776498"/>
      <w:bookmarkStart w:id="10533" w:name="_Toc51747418"/>
      <w:bookmarkStart w:id="10534" w:name="_Toc66360997"/>
      <w:bookmarkStart w:id="10535" w:name="_Toc68105502"/>
      <w:bookmarkStart w:id="10536" w:name="_Toc74756132"/>
      <w:bookmarkStart w:id="10537" w:name="_Toc105675009"/>
      <w:bookmarkStart w:id="10538" w:name="_Toc130503077"/>
      <w:bookmarkStart w:id="10539" w:name="_Toc153625865"/>
      <w:bookmarkStart w:id="10540" w:name="_Toc185506102"/>
      <w:bookmarkStart w:id="10541" w:name="_Toc222784577"/>
      <w:r w:rsidRPr="000A0A5F">
        <w:t>5.14.2.1.3</w:t>
      </w:r>
      <w:r w:rsidRPr="000A0A5F">
        <w:tab/>
        <w:t>Type: AsSessionWithQoSSubscriptionPatch</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rPr>
                <w:rFonts w:eastAsia="Times New Roman"/>
              </w:rPr>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rPr>
                <w:rFonts w:eastAsia="Times New Roman"/>
              </w:rPr>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3D01C8">
            <w:pPr>
              <w:pStyle w:val="TAL"/>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3D01C8">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Default="0072431D"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3D01C8">
            <w:pPr>
              <w:pStyle w:val="TAL"/>
              <w:rPr>
                <w:rFonts w:cs="Arial"/>
                <w:szCs w:val="18"/>
              </w:rPr>
            </w:pPr>
          </w:p>
          <w:p w14:paraId="7AA4B8DC" w14:textId="5C89D1EF" w:rsidR="0072431D" w:rsidRPr="002610CF" w:rsidRDefault="00B730A5" w:rsidP="008B5CFC">
            <w:pPr>
              <w:pStyle w:val="TAL"/>
              <w:ind w:left="284" w:hanging="284"/>
            </w:pPr>
            <w:r>
              <w:t>-</w:t>
            </w:r>
            <w:r>
              <w:tab/>
            </w:r>
            <w:r w:rsidR="0072431D" w:rsidRPr="002610CF">
              <w:t xml:space="preserve">"true": </w:t>
            </w:r>
            <w:r w:rsidR="0072431D">
              <w:t xml:space="preserve">the </w:t>
            </w:r>
            <w:r w:rsidR="0072431D" w:rsidRPr="00B12399">
              <w:t xml:space="preserve">expedited data transfer </w:t>
            </w:r>
            <w:r w:rsidR="0072431D">
              <w:t>of larger payload for XR application is enabled for the flow.</w:t>
            </w:r>
          </w:p>
          <w:p w14:paraId="1C54B7DA" w14:textId="0B7287DB" w:rsidR="0072431D" w:rsidRDefault="00B730A5" w:rsidP="008B5CFC">
            <w:pPr>
              <w:pStyle w:val="TAL"/>
              <w:ind w:left="284" w:hanging="284"/>
            </w:pPr>
            <w:r>
              <w:t>-</w:t>
            </w:r>
            <w:r>
              <w:tab/>
            </w:r>
            <w:r w:rsidR="0072431D" w:rsidRPr="002610CF">
              <w:t xml:space="preserve">"false": </w:t>
            </w:r>
            <w:r w:rsidR="0072431D">
              <w:t xml:space="preserve">the </w:t>
            </w:r>
            <w:r w:rsidR="0072431D" w:rsidRPr="00B12399">
              <w:t xml:space="preserve">expedited data transfer </w:t>
            </w:r>
            <w:r w:rsidR="0072431D">
              <w:t>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42" w:name="_Toc36034067"/>
      <w:bookmarkStart w:id="10543" w:name="_Toc45132214"/>
      <w:bookmarkStart w:id="10544" w:name="_Toc49776499"/>
      <w:bookmarkStart w:id="10545" w:name="_Toc51747419"/>
      <w:bookmarkStart w:id="10546" w:name="_Toc66360998"/>
      <w:bookmarkStart w:id="10547" w:name="_Toc68105503"/>
      <w:bookmarkStart w:id="10548" w:name="_Toc74756133"/>
      <w:bookmarkStart w:id="10549" w:name="_Toc105675010"/>
      <w:bookmarkStart w:id="10550" w:name="_Toc130503078"/>
      <w:bookmarkStart w:id="10551" w:name="_Toc153625866"/>
      <w:bookmarkStart w:id="10552" w:name="_Toc185506103"/>
      <w:bookmarkStart w:id="10553" w:name="_Toc222784578"/>
      <w:r w:rsidRPr="000A0A5F">
        <w:t>5.14.2.1.4</w:t>
      </w:r>
      <w:r w:rsidRPr="000A0A5F">
        <w:tab/>
        <w:t>Type: UserPlaneNotificationData</w:t>
      </w:r>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rFonts w:eastAsia="Times New Roman"/>
                <w:b/>
              </w:rPr>
            </w:pPr>
            <w:r w:rsidRPr="008A57DF">
              <w:t>transaction</w:t>
            </w:r>
          </w:p>
        </w:tc>
        <w:tc>
          <w:tcPr>
            <w:tcW w:w="1985" w:type="dxa"/>
          </w:tcPr>
          <w:p w14:paraId="569F89D5" w14:textId="77777777" w:rsidR="00CB0DD7" w:rsidRPr="000A0A5F" w:rsidRDefault="00CB0DD7" w:rsidP="008A57DF">
            <w:pPr>
              <w:pStyle w:val="TAL"/>
              <w:rPr>
                <w:rFonts w:eastAsia="Times New Roman"/>
                <w:b/>
              </w:rPr>
            </w:pPr>
            <w:r w:rsidRPr="008A57DF">
              <w:t>Link</w:t>
            </w:r>
          </w:p>
        </w:tc>
        <w:tc>
          <w:tcPr>
            <w:tcW w:w="1275" w:type="dxa"/>
          </w:tcPr>
          <w:p w14:paraId="41779A07" w14:textId="77777777" w:rsidR="00CB0DD7" w:rsidRPr="000A0A5F" w:rsidRDefault="00CB0DD7" w:rsidP="008A57DF">
            <w:pPr>
              <w:pStyle w:val="TAL"/>
              <w:rPr>
                <w:rFonts w:eastAsia="Times New Roman"/>
              </w:rPr>
            </w:pPr>
            <w:r w:rsidRPr="008A57DF">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54" w:name="_Toc36034068"/>
      <w:bookmarkStart w:id="10555" w:name="_Toc45132215"/>
      <w:bookmarkStart w:id="10556" w:name="_Toc49776500"/>
      <w:bookmarkStart w:id="10557" w:name="_Toc51747420"/>
      <w:bookmarkStart w:id="10558" w:name="_Toc66360999"/>
      <w:bookmarkStart w:id="10559" w:name="_Toc68105504"/>
      <w:bookmarkStart w:id="10560" w:name="_Toc74756134"/>
      <w:bookmarkStart w:id="10561" w:name="_Toc105675011"/>
      <w:bookmarkStart w:id="10562" w:name="_Toc130503079"/>
      <w:bookmarkStart w:id="10563" w:name="_Toc153625867"/>
      <w:bookmarkStart w:id="10564" w:name="_Toc185506104"/>
      <w:bookmarkStart w:id="10565" w:name="_Toc222784579"/>
      <w:r w:rsidRPr="000A0A5F">
        <w:t>5.14.2.1.5</w:t>
      </w:r>
      <w:r w:rsidRPr="000A0A5F">
        <w:tab/>
        <w:t>Type: UserPlaneEventReport</w:t>
      </w:r>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43D2968E"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66" w:name="_Toc36034069"/>
      <w:bookmarkStart w:id="10567" w:name="_Toc45132216"/>
      <w:bookmarkStart w:id="10568" w:name="_Toc49776501"/>
      <w:bookmarkStart w:id="10569" w:name="_Toc51747421"/>
      <w:bookmarkStart w:id="10570" w:name="_Toc66361000"/>
      <w:bookmarkStart w:id="10571" w:name="_Toc68105505"/>
      <w:bookmarkStart w:id="10572" w:name="_Toc74756135"/>
      <w:bookmarkStart w:id="10573" w:name="_Toc105675012"/>
      <w:bookmarkStart w:id="10574" w:name="_Toc130503080"/>
      <w:bookmarkStart w:id="10575" w:name="_Toc153625868"/>
      <w:bookmarkStart w:id="10576" w:name="_Toc185506105"/>
      <w:bookmarkStart w:id="10577" w:name="_Toc222784580"/>
      <w:r w:rsidRPr="000A0A5F">
        <w:lastRenderedPageBreak/>
        <w:t>5.14.2.1.6</w:t>
      </w:r>
      <w:r w:rsidRPr="000A0A5F">
        <w:tab/>
        <w:t>Type: QosMonitoringInformation</w:t>
      </w:r>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78" w:name="_Toc36034070"/>
      <w:bookmarkStart w:id="10579" w:name="_Toc45132217"/>
      <w:bookmarkStart w:id="10580" w:name="_Toc49776502"/>
      <w:bookmarkStart w:id="10581" w:name="_Toc51747422"/>
      <w:bookmarkStart w:id="10582" w:name="_Toc66361001"/>
      <w:bookmarkStart w:id="10583" w:name="_Toc68105506"/>
      <w:bookmarkStart w:id="10584" w:name="_Toc74756136"/>
      <w:bookmarkStart w:id="10585" w:name="_Toc105675013"/>
      <w:bookmarkStart w:id="10586" w:name="_Toc130503081"/>
      <w:bookmarkStart w:id="10587" w:name="_Toc153625869"/>
      <w:bookmarkStart w:id="10588" w:name="_Toc185506106"/>
      <w:bookmarkStart w:id="10589" w:name="_Toc222784581"/>
      <w:r w:rsidRPr="000A0A5F">
        <w:t>5.14.2.1.7</w:t>
      </w:r>
      <w:r w:rsidRPr="000A0A5F">
        <w:tab/>
        <w:t>Type: QosMonitoringInformationRm</w:t>
      </w:r>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590" w:name="_Toc36034071"/>
      <w:bookmarkStart w:id="10591" w:name="_Toc45132218"/>
      <w:bookmarkStart w:id="10592" w:name="_Toc49776503"/>
      <w:bookmarkStart w:id="10593" w:name="_Toc51747423"/>
      <w:bookmarkStart w:id="10594" w:name="_Toc66361002"/>
      <w:bookmarkStart w:id="10595" w:name="_Toc68105507"/>
      <w:bookmarkStart w:id="10596" w:name="_Toc74756137"/>
      <w:bookmarkStart w:id="10597" w:name="_Toc105675014"/>
      <w:bookmarkStart w:id="10598" w:name="_Toc130503082"/>
      <w:bookmarkStart w:id="10599" w:name="_Toc153625870"/>
      <w:bookmarkStart w:id="1060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01" w:name="_Toc222784582"/>
      <w:r w:rsidRPr="000A0A5F">
        <w:t>5.14.2.1.8</w:t>
      </w:r>
      <w:r w:rsidRPr="000A0A5F">
        <w:tab/>
        <w:t>Type: QosMonitoringReport</w:t>
      </w:r>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02" w:name="_Toc74756138"/>
      <w:bookmarkStart w:id="10603" w:name="_Toc105675015"/>
      <w:bookmarkStart w:id="10604" w:name="_Toc130503083"/>
      <w:bookmarkStart w:id="10605" w:name="_Toc153625871"/>
      <w:bookmarkStart w:id="10606" w:name="_Toc185506108"/>
      <w:bookmarkStart w:id="10607" w:name="_Toc222784583"/>
      <w:r w:rsidRPr="000A0A5F">
        <w:lastRenderedPageBreak/>
        <w:t>5.14.2.1.9</w:t>
      </w:r>
      <w:r w:rsidRPr="000A0A5F">
        <w:tab/>
        <w:t xml:space="preserve">Type: </w:t>
      </w:r>
      <w:r w:rsidRPr="000A0A5F">
        <w:rPr>
          <w:lang w:eastAsia="zh-CN"/>
        </w:rPr>
        <w:t>TscQosRequirement</w:t>
      </w:r>
      <w:bookmarkEnd w:id="10602"/>
      <w:bookmarkEnd w:id="10603"/>
      <w:bookmarkEnd w:id="10604"/>
      <w:bookmarkEnd w:id="10605"/>
      <w:bookmarkEnd w:id="10606"/>
      <w:bookmarkEnd w:id="1060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08" w:name="_Toc74756139"/>
      <w:bookmarkStart w:id="10609" w:name="_Toc105675016"/>
      <w:bookmarkStart w:id="10610" w:name="_Toc130503084"/>
      <w:bookmarkStart w:id="10611" w:name="_Toc153625872"/>
      <w:bookmarkStart w:id="10612" w:name="_Toc185506109"/>
      <w:bookmarkStart w:id="10613" w:name="_Toc222784584"/>
      <w:r w:rsidRPr="000A0A5F">
        <w:t>5.14.2.1.10</w:t>
      </w:r>
      <w:r w:rsidRPr="000A0A5F">
        <w:tab/>
        <w:t xml:space="preserve">Type: </w:t>
      </w:r>
      <w:r w:rsidRPr="000A0A5F">
        <w:rPr>
          <w:lang w:eastAsia="zh-CN"/>
        </w:rPr>
        <w:t>TscQosRequirementRm</w:t>
      </w:r>
      <w:bookmarkEnd w:id="10608"/>
      <w:bookmarkEnd w:id="10609"/>
      <w:bookmarkEnd w:id="10610"/>
      <w:bookmarkEnd w:id="10611"/>
      <w:bookmarkEnd w:id="10612"/>
      <w:bookmarkEnd w:id="10613"/>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14" w:name="_Toc36034072"/>
      <w:bookmarkStart w:id="10615" w:name="_Toc45132219"/>
      <w:bookmarkStart w:id="10616" w:name="_Toc49776504"/>
      <w:bookmarkStart w:id="10617" w:name="_Toc51747424"/>
      <w:bookmarkStart w:id="10618" w:name="_Toc66361003"/>
      <w:bookmarkStart w:id="10619" w:name="_Toc68105508"/>
    </w:p>
    <w:p w14:paraId="1C15022D" w14:textId="77777777" w:rsidR="006902C7" w:rsidRPr="000A0A5F" w:rsidRDefault="006902C7" w:rsidP="006902C7">
      <w:pPr>
        <w:pStyle w:val="Heading5"/>
      </w:pPr>
      <w:bookmarkStart w:id="10620" w:name="_Toc130503085"/>
      <w:bookmarkStart w:id="10621" w:name="_Toc153625873"/>
      <w:bookmarkStart w:id="10622" w:name="_Toc185506110"/>
      <w:bookmarkStart w:id="10623" w:name="_Toc222784585"/>
      <w:r w:rsidRPr="000A0A5F">
        <w:t>5.14.2.1.1</w:t>
      </w:r>
      <w:r w:rsidR="007547CF" w:rsidRPr="000A0A5F">
        <w:t>1</w:t>
      </w:r>
      <w:r w:rsidRPr="000A0A5F">
        <w:tab/>
        <w:t xml:space="preserve">Type </w:t>
      </w:r>
      <w:bookmarkEnd w:id="10620"/>
      <w:bookmarkEnd w:id="10621"/>
      <w:r w:rsidR="00346A0D">
        <w:t>AdditionInfoAsSessionWithQos</w:t>
      </w:r>
      <w:bookmarkEnd w:id="10622"/>
      <w:bookmarkEnd w:id="1062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24" w:name="_Toc130503086"/>
      <w:bookmarkStart w:id="10625" w:name="_Toc153625874"/>
      <w:bookmarkStart w:id="10626" w:name="_Toc185506111"/>
      <w:bookmarkStart w:id="10627" w:name="_Toc222784586"/>
      <w:r w:rsidRPr="000A0A5F">
        <w:lastRenderedPageBreak/>
        <w:t>5.14.2.1.1</w:t>
      </w:r>
      <w:r w:rsidR="007547CF" w:rsidRPr="000A0A5F">
        <w:t>2</w:t>
      </w:r>
      <w:r w:rsidRPr="000A0A5F">
        <w:tab/>
        <w:t>Type: ProblemDetailsAsSessionWithQos</w:t>
      </w:r>
      <w:bookmarkEnd w:id="10624"/>
      <w:bookmarkEnd w:id="10625"/>
      <w:bookmarkEnd w:id="10626"/>
      <w:bookmarkEnd w:id="1062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28" w:name="_Toc153625875"/>
      <w:bookmarkStart w:id="10629" w:name="_Toc185506112"/>
      <w:bookmarkStart w:id="10630" w:name="_Toc222784587"/>
      <w:r w:rsidRPr="000A0A5F">
        <w:t>5.14.2.1.13</w:t>
      </w:r>
      <w:r w:rsidRPr="000A0A5F">
        <w:tab/>
        <w:t>Type AsSessionMediaComponent</w:t>
      </w:r>
      <w:bookmarkEnd w:id="10628"/>
      <w:bookmarkEnd w:id="10629"/>
      <w:bookmarkEnd w:id="1063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631" w:name="_Toc153625876"/>
      <w:bookmarkStart w:id="10632" w:name="_Toc185506113"/>
      <w:bookmarkStart w:id="10633" w:name="_Toc222784588"/>
      <w:r w:rsidRPr="000A0A5F">
        <w:t>5.14.2.1.14</w:t>
      </w:r>
      <w:r w:rsidRPr="000A0A5F">
        <w:tab/>
        <w:t>Type AsSessionMediaComponentRm</w:t>
      </w:r>
      <w:bookmarkEnd w:id="10631"/>
      <w:bookmarkEnd w:id="10632"/>
      <w:bookmarkEnd w:id="1063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34" w:name="_Toc122110309"/>
      <w:bookmarkStart w:id="1063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36" w:name="_Toc185506114"/>
      <w:bookmarkStart w:id="10637" w:name="_Toc222784589"/>
      <w:r w:rsidRPr="000A0A5F">
        <w:t>5.14.2.1.15</w:t>
      </w:r>
      <w:r w:rsidRPr="000A0A5F">
        <w:tab/>
        <w:t xml:space="preserve">Type: </w:t>
      </w:r>
      <w:bookmarkEnd w:id="10634"/>
      <w:r w:rsidRPr="000A0A5F">
        <w:t>MultiModalFlows</w:t>
      </w:r>
      <w:bookmarkEnd w:id="10635"/>
      <w:bookmarkEnd w:id="10636"/>
      <w:bookmarkEnd w:id="1063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38" w:name="_Toc153625878"/>
      <w:bookmarkStart w:id="10639" w:name="_Toc185506115"/>
      <w:bookmarkStart w:id="10640" w:name="_Toc222784590"/>
      <w:r>
        <w:t>5.14.2.1.16</w:t>
      </w:r>
      <w:r>
        <w:tab/>
        <w:t>Type: UeAddInfo</w:t>
      </w:r>
      <w:bookmarkEnd w:id="10638"/>
      <w:bookmarkEnd w:id="10639"/>
      <w:bookmarkEnd w:id="1064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41" w:name="_Toc74756140"/>
      <w:bookmarkStart w:id="10642" w:name="_Toc105675017"/>
      <w:bookmarkStart w:id="10643" w:name="_Toc130503087"/>
      <w:bookmarkStart w:id="10644" w:name="_Toc153625879"/>
      <w:bookmarkStart w:id="10645" w:name="_Toc185506116"/>
      <w:bookmarkStart w:id="10646" w:name="_Toc222784591"/>
      <w:r w:rsidRPr="000A0A5F">
        <w:t>5.1</w:t>
      </w:r>
      <w:r w:rsidRPr="000A0A5F">
        <w:rPr>
          <w:rFonts w:hint="eastAsia"/>
          <w:lang w:eastAsia="zh-CN"/>
        </w:rPr>
        <w:t>4</w:t>
      </w:r>
      <w:r w:rsidRPr="000A0A5F">
        <w:t>.2.2</w:t>
      </w:r>
      <w:r w:rsidRPr="000A0A5F">
        <w:tab/>
        <w:t>Referenced simple data types and enumerations</w:t>
      </w:r>
      <w:bookmarkEnd w:id="10614"/>
      <w:bookmarkEnd w:id="10615"/>
      <w:bookmarkEnd w:id="10616"/>
      <w:bookmarkEnd w:id="10617"/>
      <w:bookmarkEnd w:id="10618"/>
      <w:bookmarkEnd w:id="10619"/>
      <w:bookmarkEnd w:id="10641"/>
      <w:bookmarkEnd w:id="10642"/>
      <w:bookmarkEnd w:id="10643"/>
      <w:bookmarkEnd w:id="10644"/>
      <w:bookmarkEnd w:id="10645"/>
      <w:bookmarkEnd w:id="10646"/>
    </w:p>
    <w:p w14:paraId="3C4CE400" w14:textId="77777777" w:rsidR="00D300E5" w:rsidRPr="000A0A5F" w:rsidRDefault="00D300E5" w:rsidP="00D300E5">
      <w:pPr>
        <w:pStyle w:val="Heading5"/>
      </w:pPr>
      <w:bookmarkStart w:id="10647" w:name="_Toc19871736"/>
      <w:bookmarkStart w:id="10648" w:name="_Toc36034073"/>
      <w:bookmarkStart w:id="10649" w:name="_Toc45132220"/>
      <w:bookmarkStart w:id="10650" w:name="_Toc49776505"/>
      <w:bookmarkStart w:id="10651" w:name="_Toc51747425"/>
      <w:bookmarkStart w:id="10652" w:name="_Toc66361004"/>
      <w:bookmarkStart w:id="10653" w:name="_Toc68105509"/>
      <w:bookmarkStart w:id="10654" w:name="_Toc74756141"/>
      <w:bookmarkStart w:id="10655" w:name="_Toc105675018"/>
      <w:bookmarkStart w:id="10656" w:name="_Toc130503088"/>
      <w:bookmarkStart w:id="10657" w:name="_Toc153625880"/>
      <w:bookmarkStart w:id="10658" w:name="_Toc185506117"/>
      <w:bookmarkStart w:id="10659" w:name="_Toc19871737"/>
      <w:bookmarkStart w:id="10660" w:name="_Toc36034074"/>
      <w:bookmarkStart w:id="10661" w:name="_Toc45132221"/>
      <w:bookmarkStart w:id="10662" w:name="_Toc49776506"/>
      <w:bookmarkStart w:id="10663" w:name="_Toc51747426"/>
      <w:bookmarkStart w:id="10664" w:name="_Toc66361005"/>
      <w:bookmarkStart w:id="10665" w:name="_Toc68105510"/>
      <w:bookmarkStart w:id="10666" w:name="_Toc74756142"/>
      <w:bookmarkStart w:id="10667" w:name="_Toc105675019"/>
      <w:bookmarkStart w:id="10668" w:name="_Toc130503089"/>
      <w:bookmarkStart w:id="10669" w:name="_Toc153625881"/>
      <w:bookmarkStart w:id="10670" w:name="_Toc185506118"/>
      <w:bookmarkStart w:id="10671" w:name="_Toc222784592"/>
      <w:r w:rsidRPr="000A0A5F">
        <w:t>5.1</w:t>
      </w:r>
      <w:r w:rsidRPr="000A0A5F">
        <w:rPr>
          <w:rFonts w:hint="eastAsia"/>
          <w:lang w:eastAsia="zh-CN"/>
        </w:rPr>
        <w:t>4</w:t>
      </w:r>
      <w:r w:rsidRPr="000A0A5F">
        <w:t>.2.2.1</w:t>
      </w:r>
      <w:r w:rsidRPr="000A0A5F">
        <w:tab/>
        <w:t>Introduction</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71"/>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72" w:name="_Toc222784593"/>
      <w:r w:rsidRPr="000A0A5F">
        <w:t>5.1</w:t>
      </w:r>
      <w:r w:rsidRPr="000A0A5F">
        <w:rPr>
          <w:rFonts w:hint="eastAsia"/>
          <w:lang w:eastAsia="zh-CN"/>
        </w:rPr>
        <w:t>4</w:t>
      </w:r>
      <w:r w:rsidRPr="000A0A5F">
        <w:t>.2.2.2</w:t>
      </w:r>
      <w:r w:rsidRPr="000A0A5F">
        <w:tab/>
        <w:t>Simple data types</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73" w:name="_Toc19871738"/>
      <w:bookmarkStart w:id="10674" w:name="_Toc36034075"/>
      <w:bookmarkStart w:id="10675" w:name="_Toc45132222"/>
      <w:bookmarkStart w:id="10676" w:name="_Toc49776507"/>
      <w:bookmarkStart w:id="10677" w:name="_Toc51747427"/>
      <w:bookmarkStart w:id="10678" w:name="_Toc66361006"/>
      <w:bookmarkStart w:id="10679" w:name="_Toc68105511"/>
      <w:bookmarkStart w:id="10680" w:name="_Toc74756143"/>
      <w:bookmarkStart w:id="10681" w:name="_Toc105675020"/>
      <w:bookmarkStart w:id="10682" w:name="_Toc130503090"/>
      <w:bookmarkStart w:id="10683" w:name="_Toc153625882"/>
      <w:bookmarkStart w:id="10684" w:name="_Toc185506119"/>
      <w:bookmarkStart w:id="10685" w:name="_Toc222784594"/>
      <w:r w:rsidRPr="000A0A5F">
        <w:lastRenderedPageBreak/>
        <w:t>5.1</w:t>
      </w:r>
      <w:r w:rsidRPr="000A0A5F">
        <w:rPr>
          <w:rFonts w:hint="eastAsia"/>
          <w:lang w:eastAsia="zh-CN"/>
        </w:rPr>
        <w:t>4</w:t>
      </w:r>
      <w:r w:rsidRPr="000A0A5F">
        <w:t>.2.2.3</w:t>
      </w:r>
      <w:r w:rsidRPr="000A0A5F">
        <w:tab/>
        <w:t xml:space="preserve">Enumeration: </w:t>
      </w:r>
      <w:bookmarkEnd w:id="10673"/>
      <w:r w:rsidRPr="000A0A5F">
        <w:t>UserPlane</w:t>
      </w:r>
      <w:r w:rsidRPr="000A0A5F">
        <w:rPr>
          <w:rFonts w:hint="eastAsia"/>
          <w:lang w:eastAsia="zh-CN"/>
        </w:rPr>
        <w:t>Event</w:t>
      </w:r>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686" w:name="_Toc11247881"/>
      <w:bookmarkStart w:id="10687" w:name="_Toc27045025"/>
      <w:bookmarkStart w:id="10688" w:name="_Toc36034076"/>
      <w:bookmarkStart w:id="10689" w:name="_Toc45132223"/>
      <w:bookmarkStart w:id="10690" w:name="_Toc49776508"/>
      <w:bookmarkStart w:id="10691" w:name="_Toc51747428"/>
      <w:bookmarkStart w:id="10692" w:name="_Toc66361007"/>
      <w:bookmarkStart w:id="10693" w:name="_Toc68105512"/>
      <w:bookmarkStart w:id="10694" w:name="_Toc74756144"/>
      <w:bookmarkStart w:id="10695" w:name="_Toc105675021"/>
      <w:bookmarkStart w:id="10696" w:name="_Toc130503091"/>
      <w:bookmarkStart w:id="10697" w:name="_Toc153625883"/>
      <w:bookmarkStart w:id="10698" w:name="_Toc185506120"/>
      <w:bookmarkStart w:id="10699" w:name="_Toc222784595"/>
      <w:r w:rsidRPr="000A0A5F">
        <w:t>5.14.3</w:t>
      </w:r>
      <w:r w:rsidRPr="000A0A5F">
        <w:tab/>
        <w:t>Resource structure</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6CF9EA20" w14:textId="77777777" w:rsidR="00CB0DD7" w:rsidRPr="000A0A5F" w:rsidRDefault="00CB0DD7">
      <w:pPr>
        <w:pStyle w:val="Heading4"/>
      </w:pPr>
      <w:bookmarkStart w:id="10700" w:name="_Toc11247882"/>
      <w:bookmarkStart w:id="10701" w:name="_Toc27045026"/>
      <w:bookmarkStart w:id="10702" w:name="_Toc36034077"/>
      <w:bookmarkStart w:id="10703" w:name="_Toc45132224"/>
      <w:bookmarkStart w:id="10704" w:name="_Toc49776509"/>
      <w:bookmarkStart w:id="10705" w:name="_Toc51747429"/>
      <w:bookmarkStart w:id="10706" w:name="_Toc66361008"/>
      <w:bookmarkStart w:id="10707" w:name="_Toc68105513"/>
      <w:bookmarkStart w:id="10708" w:name="_Toc74756145"/>
      <w:bookmarkStart w:id="10709" w:name="_Toc105675022"/>
      <w:bookmarkStart w:id="10710" w:name="_Toc130503092"/>
      <w:bookmarkStart w:id="10711" w:name="_Toc153625884"/>
      <w:bookmarkStart w:id="10712" w:name="_Toc185506121"/>
      <w:bookmarkStart w:id="10713" w:name="_Toc222784596"/>
      <w:r w:rsidRPr="000A0A5F">
        <w:t>5.14.3.1</w:t>
      </w:r>
      <w:r w:rsidRPr="000A0A5F">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14" w:name="_Toc11247883"/>
      <w:bookmarkStart w:id="10715" w:name="_Toc27045027"/>
      <w:bookmarkStart w:id="10716" w:name="_Toc36034078"/>
      <w:bookmarkStart w:id="10717" w:name="_Toc45132225"/>
      <w:bookmarkStart w:id="10718" w:name="_Toc49776510"/>
      <w:bookmarkStart w:id="10719" w:name="_Toc51747430"/>
      <w:bookmarkStart w:id="10720" w:name="_Toc66361009"/>
      <w:bookmarkStart w:id="10721" w:name="_Toc68105514"/>
      <w:bookmarkStart w:id="10722" w:name="_Toc74756146"/>
      <w:bookmarkStart w:id="10723" w:name="_Toc105675023"/>
      <w:bookmarkStart w:id="10724" w:name="_Toc130503093"/>
      <w:bookmarkStart w:id="10725" w:name="_Toc153625885"/>
      <w:bookmarkStart w:id="10726" w:name="_Toc185506122"/>
      <w:bookmarkStart w:id="10727" w:name="_Toc222784597"/>
      <w:r w:rsidRPr="000A0A5F">
        <w:t>5.14.3.2</w:t>
      </w:r>
      <w:r w:rsidRPr="000A0A5F">
        <w:tab/>
        <w:t>Resource: AS Session with Required QoS subscriptions</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r w:rsidRPr="000A0A5F">
        <w:t xml:space="preserve"> </w:t>
      </w:r>
    </w:p>
    <w:p w14:paraId="11EFFB9F" w14:textId="77777777" w:rsidR="00CB0DD7" w:rsidRPr="000A0A5F" w:rsidRDefault="00CB0DD7" w:rsidP="00DA1808">
      <w:pPr>
        <w:pStyle w:val="Heading5"/>
      </w:pPr>
      <w:bookmarkStart w:id="10728" w:name="_Toc11247884"/>
      <w:bookmarkStart w:id="10729" w:name="_Toc27045028"/>
      <w:bookmarkStart w:id="10730" w:name="_Toc36034079"/>
      <w:bookmarkStart w:id="10731" w:name="_Toc45132226"/>
      <w:bookmarkStart w:id="10732" w:name="_Toc49776511"/>
      <w:bookmarkStart w:id="10733" w:name="_Toc51747431"/>
      <w:bookmarkStart w:id="10734" w:name="_Toc66361010"/>
      <w:bookmarkStart w:id="10735" w:name="_Toc68105515"/>
      <w:bookmarkStart w:id="10736" w:name="_Toc74756147"/>
      <w:bookmarkStart w:id="10737" w:name="_Toc105675024"/>
      <w:bookmarkStart w:id="10738" w:name="_Toc130503094"/>
      <w:bookmarkStart w:id="10739" w:name="_Toc153625886"/>
      <w:bookmarkStart w:id="10740" w:name="_Toc185506123"/>
      <w:bookmarkStart w:id="10741" w:name="_Toc222784598"/>
      <w:r w:rsidRPr="000A0A5F">
        <w:t>5.14.3.2.1</w:t>
      </w:r>
      <w:r w:rsidRPr="000A0A5F">
        <w:tab/>
        <w:t>Introduction</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42" w:name="_Toc11247885"/>
      <w:bookmarkStart w:id="10743" w:name="_Toc27045029"/>
      <w:bookmarkStart w:id="10744" w:name="_Toc36034080"/>
      <w:bookmarkStart w:id="10745" w:name="_Toc45132227"/>
      <w:bookmarkStart w:id="10746" w:name="_Toc49776512"/>
      <w:bookmarkStart w:id="10747" w:name="_Toc51747432"/>
      <w:bookmarkStart w:id="10748" w:name="_Toc66361011"/>
      <w:bookmarkStart w:id="10749" w:name="_Toc68105516"/>
      <w:bookmarkStart w:id="10750" w:name="_Toc74756148"/>
      <w:bookmarkStart w:id="10751" w:name="_Toc105675025"/>
      <w:bookmarkStart w:id="10752" w:name="_Toc130503095"/>
      <w:bookmarkStart w:id="10753" w:name="_Toc153625887"/>
      <w:bookmarkStart w:id="10754" w:name="_Toc185506124"/>
      <w:bookmarkStart w:id="10755" w:name="_Toc222784599"/>
      <w:r w:rsidRPr="000A0A5F">
        <w:t>5.14.3.2.2</w:t>
      </w:r>
      <w:r w:rsidRPr="000A0A5F">
        <w:tab/>
        <w:t>Resource definition</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0756" w:name="_Toc11247886"/>
      <w:bookmarkStart w:id="10757" w:name="_Toc27045030"/>
      <w:bookmarkStart w:id="10758" w:name="_Toc36034081"/>
      <w:bookmarkStart w:id="10759" w:name="_Toc45132228"/>
      <w:bookmarkStart w:id="10760" w:name="_Toc49776513"/>
      <w:bookmarkStart w:id="10761" w:name="_Toc51747433"/>
      <w:bookmarkStart w:id="10762" w:name="_Toc66361012"/>
      <w:bookmarkStart w:id="10763" w:name="_Toc68105517"/>
      <w:bookmarkStart w:id="10764" w:name="_Toc74756149"/>
      <w:bookmarkStart w:id="10765" w:name="_Toc105675026"/>
      <w:bookmarkStart w:id="10766" w:name="_Toc130503096"/>
      <w:bookmarkStart w:id="10767" w:name="_Toc153625888"/>
      <w:bookmarkStart w:id="10768" w:name="_Toc185506125"/>
      <w:bookmarkStart w:id="10769" w:name="_Toc222784600"/>
      <w:r w:rsidRPr="000A0A5F">
        <w:lastRenderedPageBreak/>
        <w:t>5.14.3.2.3</w:t>
      </w:r>
      <w:r w:rsidRPr="000A0A5F">
        <w:tab/>
        <w:t>Resource methods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6C276EAB" w14:textId="77777777" w:rsidR="00CB0DD7" w:rsidRPr="000A0A5F" w:rsidRDefault="00CB0DD7" w:rsidP="00233139">
      <w:pPr>
        <w:pStyle w:val="H6"/>
      </w:pPr>
      <w:bookmarkStart w:id="10770" w:name="_Toc11247887"/>
      <w:bookmarkStart w:id="10771" w:name="_Toc27045031"/>
      <w:bookmarkStart w:id="10772" w:name="_Toc36034082"/>
      <w:bookmarkStart w:id="10773" w:name="_Toc45132229"/>
      <w:bookmarkStart w:id="10774" w:name="_Toc49776514"/>
      <w:bookmarkStart w:id="10775" w:name="_Toc51747434"/>
      <w:bookmarkStart w:id="10776" w:name="_Toc66361013"/>
      <w:bookmarkStart w:id="10777" w:name="_Toc68105518"/>
      <w:bookmarkStart w:id="10778" w:name="_Toc74756150"/>
      <w:bookmarkStart w:id="10779" w:name="_Toc105675027"/>
      <w:bookmarkStart w:id="10780" w:name="_Toc130503097"/>
      <w:bookmarkStart w:id="10781" w:name="_Toc153625889"/>
      <w:bookmarkStart w:id="10782" w:name="_Toc185506126"/>
      <w:r w:rsidRPr="000A0A5F">
        <w:t>5.14.3.2.3.1</w:t>
      </w:r>
      <w:r w:rsidRPr="000A0A5F">
        <w:tab/>
        <w:t>GET</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783" w:name="_Toc11247888"/>
      <w:bookmarkStart w:id="10784" w:name="_Toc27045032"/>
      <w:bookmarkStart w:id="10785" w:name="_Toc36034083"/>
      <w:bookmarkStart w:id="10786" w:name="_Toc45132230"/>
      <w:bookmarkStart w:id="10787" w:name="_Toc49776515"/>
      <w:bookmarkStart w:id="10788" w:name="_Toc51747435"/>
      <w:bookmarkStart w:id="10789" w:name="_Toc66361014"/>
      <w:bookmarkStart w:id="10790" w:name="_Toc68105519"/>
      <w:bookmarkStart w:id="10791" w:name="_Toc74756151"/>
      <w:bookmarkStart w:id="10792" w:name="_Toc105675028"/>
      <w:bookmarkStart w:id="10793" w:name="_Toc130503098"/>
      <w:bookmarkStart w:id="10794" w:name="_Toc153625890"/>
      <w:bookmarkStart w:id="10795" w:name="_Toc185506127"/>
      <w:r w:rsidRPr="000A0A5F">
        <w:t>5.14.3.2.3.2</w:t>
      </w:r>
      <w:r w:rsidRPr="000A0A5F">
        <w:tab/>
        <w:t>PUT</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796" w:name="_Toc11247889"/>
      <w:bookmarkStart w:id="10797" w:name="_Toc27045033"/>
      <w:bookmarkStart w:id="10798" w:name="_Toc36034084"/>
      <w:bookmarkStart w:id="10799" w:name="_Toc45132231"/>
      <w:bookmarkStart w:id="10800" w:name="_Toc49776516"/>
      <w:bookmarkStart w:id="10801" w:name="_Toc51747436"/>
      <w:bookmarkStart w:id="10802" w:name="_Toc66361015"/>
      <w:bookmarkStart w:id="10803" w:name="_Toc68105520"/>
      <w:bookmarkStart w:id="10804" w:name="_Toc74756152"/>
      <w:bookmarkStart w:id="10805" w:name="_Toc105675029"/>
      <w:bookmarkStart w:id="10806" w:name="_Toc130503099"/>
      <w:bookmarkStart w:id="10807" w:name="_Toc153625891"/>
      <w:bookmarkStart w:id="10808" w:name="_Toc185506128"/>
      <w:r w:rsidRPr="000A0A5F">
        <w:t>5.14.3.2.3.3</w:t>
      </w:r>
      <w:r w:rsidRPr="000A0A5F">
        <w:tab/>
        <w:t>PATCH</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09" w:name="_Toc11247890"/>
      <w:bookmarkStart w:id="10810" w:name="_Toc27045034"/>
      <w:bookmarkStart w:id="10811" w:name="_Toc36034085"/>
      <w:bookmarkStart w:id="10812" w:name="_Toc45132232"/>
      <w:bookmarkStart w:id="10813" w:name="_Toc49776517"/>
      <w:bookmarkStart w:id="10814" w:name="_Toc51747437"/>
      <w:bookmarkStart w:id="10815" w:name="_Toc66361016"/>
      <w:bookmarkStart w:id="10816" w:name="_Toc68105521"/>
      <w:bookmarkStart w:id="10817" w:name="_Toc74756153"/>
      <w:bookmarkStart w:id="10818" w:name="_Toc105675030"/>
      <w:bookmarkStart w:id="10819" w:name="_Toc130503100"/>
      <w:bookmarkStart w:id="10820" w:name="_Toc153625892"/>
      <w:bookmarkStart w:id="10821" w:name="_Toc185506129"/>
      <w:r w:rsidRPr="000A0A5F">
        <w:t>5.14.3.2.3.4</w:t>
      </w:r>
      <w:r w:rsidRPr="000A0A5F">
        <w:tab/>
        <w:t>POST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22" w:name="_Toc11247891"/>
      <w:bookmarkStart w:id="10823" w:name="_Toc27045035"/>
      <w:bookmarkStart w:id="10824" w:name="_Toc36034086"/>
      <w:bookmarkStart w:id="10825" w:name="_Toc45132233"/>
      <w:bookmarkStart w:id="10826" w:name="_Toc49776518"/>
      <w:bookmarkStart w:id="10827" w:name="_Toc51747438"/>
      <w:bookmarkStart w:id="10828" w:name="_Toc66361017"/>
      <w:bookmarkStart w:id="10829" w:name="_Toc68105522"/>
      <w:bookmarkStart w:id="10830" w:name="_Toc74756154"/>
      <w:bookmarkStart w:id="10831" w:name="_Toc105675031"/>
      <w:bookmarkStart w:id="10832" w:name="_Toc130503101"/>
      <w:bookmarkStart w:id="10833" w:name="_Toc153625893"/>
      <w:bookmarkStart w:id="10834" w:name="_Toc185506130"/>
      <w:r w:rsidRPr="000A0A5F">
        <w:t>5.14.3.2.3.5</w:t>
      </w:r>
      <w:r w:rsidRPr="000A0A5F">
        <w:tab/>
        <w:t>DELETE</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35" w:name="_Toc11247892"/>
      <w:bookmarkStart w:id="10836" w:name="_Toc27045036"/>
      <w:bookmarkStart w:id="10837" w:name="_Toc36034087"/>
      <w:bookmarkStart w:id="10838" w:name="_Toc45132234"/>
      <w:bookmarkStart w:id="10839" w:name="_Toc49776519"/>
      <w:bookmarkStart w:id="10840" w:name="_Toc51747439"/>
      <w:bookmarkStart w:id="10841" w:name="_Toc66361018"/>
      <w:bookmarkStart w:id="10842" w:name="_Toc68105523"/>
      <w:bookmarkStart w:id="10843" w:name="_Toc74756155"/>
      <w:bookmarkStart w:id="10844" w:name="_Toc105675032"/>
      <w:bookmarkStart w:id="10845" w:name="_Toc130503102"/>
      <w:bookmarkStart w:id="10846" w:name="_Toc153625894"/>
      <w:bookmarkStart w:id="10847" w:name="_Toc185506131"/>
      <w:bookmarkStart w:id="10848" w:name="_Toc222784601"/>
      <w:r w:rsidRPr="000A0A5F">
        <w:t>5.14.3.3</w:t>
      </w:r>
      <w:r w:rsidRPr="000A0A5F">
        <w:tab/>
        <w:t>Resource: Individual AS Session with Required QoS Subscription</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35944015" w14:textId="77777777" w:rsidR="00CB0DD7" w:rsidRPr="000A0A5F" w:rsidRDefault="00CB0DD7">
      <w:pPr>
        <w:pStyle w:val="Heading5"/>
      </w:pPr>
      <w:bookmarkStart w:id="10849" w:name="_Toc11247893"/>
      <w:bookmarkStart w:id="10850" w:name="_Toc27045037"/>
      <w:bookmarkStart w:id="10851" w:name="_Toc36034088"/>
      <w:bookmarkStart w:id="10852" w:name="_Toc45132235"/>
      <w:bookmarkStart w:id="10853" w:name="_Toc49776520"/>
      <w:bookmarkStart w:id="10854" w:name="_Toc51747440"/>
      <w:bookmarkStart w:id="10855" w:name="_Toc66361019"/>
      <w:bookmarkStart w:id="10856" w:name="_Toc68105524"/>
      <w:bookmarkStart w:id="10857" w:name="_Toc74756156"/>
      <w:bookmarkStart w:id="10858" w:name="_Toc105675033"/>
      <w:bookmarkStart w:id="10859" w:name="_Toc130503103"/>
      <w:bookmarkStart w:id="10860" w:name="_Toc153625895"/>
      <w:bookmarkStart w:id="10861" w:name="_Toc185506132"/>
      <w:bookmarkStart w:id="10862" w:name="_Toc222784602"/>
      <w:r w:rsidRPr="000A0A5F">
        <w:t>5.14.3.3.1</w:t>
      </w:r>
      <w:r w:rsidRPr="000A0A5F">
        <w:tab/>
        <w:t>Introduction</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63" w:name="_Toc11247894"/>
      <w:bookmarkStart w:id="10864" w:name="_Toc27045038"/>
      <w:bookmarkStart w:id="10865" w:name="_Toc36034089"/>
      <w:bookmarkStart w:id="10866" w:name="_Toc45132236"/>
      <w:bookmarkStart w:id="10867" w:name="_Toc49776521"/>
      <w:bookmarkStart w:id="10868" w:name="_Toc51747441"/>
      <w:bookmarkStart w:id="10869" w:name="_Toc66361020"/>
      <w:bookmarkStart w:id="10870" w:name="_Toc68105525"/>
      <w:bookmarkStart w:id="10871" w:name="_Toc74756157"/>
      <w:bookmarkStart w:id="10872" w:name="_Toc105675034"/>
      <w:bookmarkStart w:id="10873" w:name="_Toc130503104"/>
      <w:bookmarkStart w:id="10874" w:name="_Toc153625896"/>
      <w:bookmarkStart w:id="10875" w:name="_Toc185506133"/>
      <w:bookmarkStart w:id="10876" w:name="_Toc222784603"/>
      <w:r w:rsidRPr="000A0A5F">
        <w:t>5.14.3.3.2</w:t>
      </w:r>
      <w:r w:rsidRPr="000A0A5F">
        <w:tab/>
        <w:t>Resource definition</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0877" w:name="_Toc11247895"/>
      <w:bookmarkStart w:id="10878" w:name="_Toc27045039"/>
      <w:bookmarkStart w:id="10879" w:name="_Toc36034090"/>
      <w:bookmarkStart w:id="10880" w:name="_Toc45132237"/>
      <w:bookmarkStart w:id="10881" w:name="_Toc49776522"/>
      <w:bookmarkStart w:id="10882" w:name="_Toc51747442"/>
      <w:bookmarkStart w:id="10883" w:name="_Toc66361021"/>
      <w:bookmarkStart w:id="10884" w:name="_Toc68105526"/>
      <w:bookmarkStart w:id="10885" w:name="_Toc74756158"/>
      <w:bookmarkStart w:id="10886" w:name="_Toc105675035"/>
      <w:bookmarkStart w:id="10887" w:name="_Toc130503105"/>
      <w:bookmarkStart w:id="10888" w:name="_Toc153625897"/>
      <w:bookmarkStart w:id="10889" w:name="_Toc185506134"/>
      <w:bookmarkStart w:id="10890" w:name="_Toc222784604"/>
      <w:r w:rsidRPr="000A0A5F">
        <w:t>5.14.3.3.3</w:t>
      </w:r>
      <w:r w:rsidRPr="000A0A5F">
        <w:tab/>
        <w:t>Resource methods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37252616" w14:textId="77777777" w:rsidR="00CB0DD7" w:rsidRPr="000A0A5F" w:rsidRDefault="00CB0DD7" w:rsidP="00233139">
      <w:pPr>
        <w:pStyle w:val="H6"/>
      </w:pPr>
      <w:bookmarkStart w:id="10891" w:name="_Toc11247896"/>
      <w:bookmarkStart w:id="10892" w:name="_Toc27045040"/>
      <w:bookmarkStart w:id="10893" w:name="_Toc36034091"/>
      <w:bookmarkStart w:id="10894" w:name="_Toc45132238"/>
      <w:bookmarkStart w:id="10895" w:name="_Toc49776523"/>
      <w:bookmarkStart w:id="10896" w:name="_Toc51747443"/>
      <w:bookmarkStart w:id="10897" w:name="_Toc66361022"/>
      <w:bookmarkStart w:id="10898" w:name="_Toc68105527"/>
      <w:bookmarkStart w:id="10899" w:name="_Toc74756159"/>
      <w:bookmarkStart w:id="10900" w:name="_Toc105675036"/>
      <w:bookmarkStart w:id="10901" w:name="_Toc130503106"/>
      <w:bookmarkStart w:id="10902" w:name="_Toc153625898"/>
      <w:bookmarkStart w:id="10903" w:name="_Toc185506135"/>
      <w:r w:rsidRPr="000A0A5F">
        <w:t>5.14.3.3.3.1</w:t>
      </w:r>
      <w:r w:rsidRPr="000A0A5F">
        <w:tab/>
        <w:t>GET</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04" w:name="_Toc11247897"/>
      <w:bookmarkStart w:id="10905" w:name="_Toc27045041"/>
      <w:bookmarkStart w:id="10906" w:name="_Toc36034092"/>
      <w:bookmarkStart w:id="10907" w:name="_Toc45132239"/>
      <w:bookmarkStart w:id="10908" w:name="_Toc49776524"/>
      <w:bookmarkStart w:id="10909" w:name="_Toc51747444"/>
      <w:bookmarkStart w:id="10910" w:name="_Toc66361023"/>
      <w:bookmarkStart w:id="10911" w:name="_Toc68105528"/>
      <w:bookmarkStart w:id="10912" w:name="_Toc74756160"/>
      <w:bookmarkStart w:id="10913" w:name="_Toc105675037"/>
      <w:bookmarkStart w:id="10914" w:name="_Toc130503107"/>
      <w:bookmarkStart w:id="10915" w:name="_Toc153625899"/>
      <w:bookmarkStart w:id="10916" w:name="_Toc185506136"/>
      <w:r w:rsidRPr="000A0A5F">
        <w:t>5.14.3.3.3.2</w:t>
      </w:r>
      <w:r w:rsidRPr="000A0A5F">
        <w:tab/>
        <w:t>PUT</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17" w:name="_Toc11247898"/>
      <w:bookmarkStart w:id="10918" w:name="_Toc27045042"/>
      <w:bookmarkStart w:id="10919" w:name="_Toc36034093"/>
      <w:bookmarkStart w:id="10920" w:name="_Toc45132240"/>
      <w:bookmarkStart w:id="10921" w:name="_Toc49776525"/>
      <w:bookmarkStart w:id="10922" w:name="_Toc51747445"/>
      <w:bookmarkStart w:id="10923" w:name="_Toc66361024"/>
      <w:bookmarkStart w:id="10924" w:name="_Toc68105529"/>
      <w:bookmarkStart w:id="10925" w:name="_Toc74756161"/>
      <w:bookmarkStart w:id="10926" w:name="_Toc105675038"/>
      <w:bookmarkStart w:id="10927" w:name="_Toc130503108"/>
      <w:bookmarkStart w:id="10928" w:name="_Toc153625900"/>
      <w:bookmarkStart w:id="10929" w:name="_Toc185506137"/>
      <w:r w:rsidRPr="000A0A5F">
        <w:t>5.14.3.3.3.3</w:t>
      </w:r>
      <w:r w:rsidRPr="000A0A5F">
        <w:tab/>
        <w:t>PATCH</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30" w:name="_Toc11247899"/>
      <w:bookmarkStart w:id="10931" w:name="_Toc27045043"/>
      <w:bookmarkStart w:id="10932" w:name="_Toc36034094"/>
      <w:bookmarkStart w:id="10933" w:name="_Toc45132241"/>
      <w:bookmarkStart w:id="10934" w:name="_Toc49776526"/>
      <w:bookmarkStart w:id="10935" w:name="_Toc51747446"/>
      <w:bookmarkStart w:id="10936" w:name="_Toc66361025"/>
      <w:bookmarkStart w:id="10937" w:name="_Toc68105530"/>
      <w:bookmarkStart w:id="10938" w:name="_Toc74756162"/>
      <w:bookmarkStart w:id="10939" w:name="_Toc105675039"/>
      <w:bookmarkStart w:id="10940" w:name="_Toc130503109"/>
      <w:bookmarkStart w:id="10941" w:name="_Toc153625901"/>
      <w:bookmarkStart w:id="10942" w:name="_Toc185506138"/>
      <w:r w:rsidRPr="000A0A5F">
        <w:t>5.14.3.3.3.4</w:t>
      </w:r>
      <w:r w:rsidRPr="000A0A5F">
        <w:tab/>
        <w:t>POST</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43" w:name="_Toc11247900"/>
      <w:bookmarkStart w:id="10944" w:name="_Toc27045044"/>
      <w:bookmarkStart w:id="10945" w:name="_Toc36034095"/>
      <w:bookmarkStart w:id="10946" w:name="_Toc45132242"/>
      <w:bookmarkStart w:id="10947" w:name="_Toc49776527"/>
      <w:bookmarkStart w:id="10948" w:name="_Toc51747447"/>
      <w:bookmarkStart w:id="10949" w:name="_Toc66361026"/>
      <w:bookmarkStart w:id="10950" w:name="_Toc68105531"/>
      <w:bookmarkStart w:id="10951" w:name="_Toc74756163"/>
      <w:bookmarkStart w:id="10952" w:name="_Toc105675040"/>
      <w:bookmarkStart w:id="10953" w:name="_Toc130503110"/>
      <w:bookmarkStart w:id="10954" w:name="_Toc153625902"/>
      <w:bookmarkStart w:id="10955" w:name="_Toc185506139"/>
      <w:r w:rsidRPr="000A0A5F">
        <w:t>5.14.3.3.3.5</w:t>
      </w:r>
      <w:r w:rsidRPr="000A0A5F">
        <w:tab/>
        <w:t>DELETE</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56" w:name="_Toc11247901"/>
      <w:bookmarkStart w:id="10957" w:name="_Toc27045045"/>
      <w:bookmarkStart w:id="10958" w:name="_Toc36034096"/>
      <w:bookmarkStart w:id="10959" w:name="_Toc45132243"/>
      <w:bookmarkStart w:id="10960" w:name="_Toc49776528"/>
      <w:bookmarkStart w:id="10961" w:name="_Toc51747448"/>
      <w:bookmarkStart w:id="10962" w:name="_Toc66361027"/>
      <w:bookmarkStart w:id="10963" w:name="_Toc68105532"/>
      <w:bookmarkStart w:id="10964" w:name="_Toc74756164"/>
      <w:bookmarkStart w:id="10965" w:name="_Toc105675041"/>
      <w:bookmarkStart w:id="10966" w:name="_Toc130503111"/>
      <w:bookmarkStart w:id="10967" w:name="_Toc153625903"/>
      <w:bookmarkStart w:id="10968" w:name="_Toc185506140"/>
      <w:bookmarkStart w:id="10969" w:name="_Toc222784605"/>
      <w:r w:rsidRPr="000A0A5F">
        <w:t>5.14.3.4</w:t>
      </w:r>
      <w:r w:rsidRPr="000A0A5F">
        <w:tab/>
        <w:t>Void</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0F5CC113" w14:textId="77777777" w:rsidR="00CB0DD7" w:rsidRPr="000A0A5F" w:rsidRDefault="00CB0DD7">
      <w:pPr>
        <w:pStyle w:val="Heading3"/>
      </w:pPr>
      <w:bookmarkStart w:id="10970" w:name="_Toc66361028"/>
      <w:bookmarkStart w:id="10971" w:name="_Toc68105533"/>
      <w:bookmarkStart w:id="10972" w:name="_Toc74756165"/>
      <w:bookmarkStart w:id="10973" w:name="_Toc105675042"/>
      <w:bookmarkStart w:id="10974" w:name="_Toc130503112"/>
      <w:bookmarkStart w:id="10975" w:name="_Toc153625904"/>
      <w:bookmarkStart w:id="10976" w:name="_Toc185506141"/>
      <w:bookmarkStart w:id="10977" w:name="_Toc222784606"/>
      <w:r w:rsidRPr="000A0A5F">
        <w:t>5.14.</w:t>
      </w:r>
      <w:r w:rsidR="000616DB" w:rsidRPr="000A0A5F">
        <w:t>3A</w:t>
      </w:r>
      <w:r w:rsidRPr="000A0A5F">
        <w:tab/>
        <w:t>Notifications</w:t>
      </w:r>
      <w:bookmarkEnd w:id="10970"/>
      <w:bookmarkEnd w:id="10971"/>
      <w:bookmarkEnd w:id="10972"/>
      <w:bookmarkEnd w:id="10973"/>
      <w:bookmarkEnd w:id="10974"/>
      <w:bookmarkEnd w:id="10975"/>
      <w:bookmarkEnd w:id="10976"/>
      <w:bookmarkEnd w:id="10977"/>
    </w:p>
    <w:p w14:paraId="7467B750" w14:textId="77777777" w:rsidR="00CB0DD7" w:rsidRPr="000A0A5F" w:rsidRDefault="00CB0DD7">
      <w:pPr>
        <w:pStyle w:val="Heading4"/>
      </w:pPr>
      <w:bookmarkStart w:id="10978" w:name="_Toc66361029"/>
      <w:bookmarkStart w:id="10979" w:name="_Toc68105534"/>
      <w:bookmarkStart w:id="10980" w:name="_Toc74756166"/>
      <w:bookmarkStart w:id="10981" w:name="_Toc105675043"/>
      <w:bookmarkStart w:id="10982" w:name="_Toc130503113"/>
      <w:bookmarkStart w:id="10983" w:name="_Toc153625905"/>
      <w:bookmarkStart w:id="10984" w:name="_Toc185506142"/>
      <w:bookmarkStart w:id="10985" w:name="_Toc222784607"/>
      <w:r w:rsidRPr="000A0A5F">
        <w:t>5.14.</w:t>
      </w:r>
      <w:r w:rsidR="000616DB" w:rsidRPr="000A0A5F">
        <w:t>3A</w:t>
      </w:r>
      <w:r w:rsidRPr="000A0A5F">
        <w:t>.1</w:t>
      </w:r>
      <w:r w:rsidRPr="000A0A5F">
        <w:tab/>
        <w:t>General</w:t>
      </w:r>
      <w:bookmarkEnd w:id="10978"/>
      <w:bookmarkEnd w:id="10979"/>
      <w:bookmarkEnd w:id="10980"/>
      <w:bookmarkEnd w:id="10981"/>
      <w:bookmarkEnd w:id="10982"/>
      <w:bookmarkEnd w:id="10983"/>
      <w:bookmarkEnd w:id="10984"/>
      <w:bookmarkEnd w:id="1098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rsidP="008A57DF">
            <w:pPr>
              <w:pStyle w:val="TAL"/>
              <w:rPr>
                <w:lang w:val="en-US"/>
              </w:rPr>
            </w:pPr>
            <w:r w:rsidRPr="008A57DF">
              <w:rPr>
                <w:rFonts w:hint="eastAsia"/>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0986" w:name="_Toc66361030"/>
      <w:bookmarkStart w:id="10987" w:name="_Toc68105535"/>
      <w:bookmarkStart w:id="10988" w:name="_Toc74756167"/>
      <w:bookmarkStart w:id="10989" w:name="_Toc105675044"/>
      <w:bookmarkStart w:id="10990" w:name="_Toc130503114"/>
      <w:bookmarkStart w:id="10991" w:name="_Toc153625906"/>
      <w:bookmarkStart w:id="10992" w:name="_Toc185506143"/>
      <w:bookmarkStart w:id="10993" w:name="_Toc222784608"/>
      <w:r w:rsidRPr="000A0A5F">
        <w:t>5.14.</w:t>
      </w:r>
      <w:r w:rsidR="00F040BC" w:rsidRPr="000A0A5F">
        <w:t>3A</w:t>
      </w:r>
      <w:r w:rsidRPr="000A0A5F">
        <w:t>.2</w:t>
      </w:r>
      <w:r w:rsidRPr="000A0A5F">
        <w:tab/>
        <w:t>Event Notification</w:t>
      </w:r>
      <w:bookmarkEnd w:id="10986"/>
      <w:bookmarkEnd w:id="10987"/>
      <w:bookmarkEnd w:id="10988"/>
      <w:bookmarkEnd w:id="10989"/>
      <w:bookmarkEnd w:id="10990"/>
      <w:bookmarkEnd w:id="10991"/>
      <w:bookmarkEnd w:id="10992"/>
      <w:bookmarkEnd w:id="10993"/>
    </w:p>
    <w:p w14:paraId="7B2D6DD9" w14:textId="77777777" w:rsidR="00CB0DD7" w:rsidRPr="000A0A5F" w:rsidRDefault="00CB0DD7">
      <w:pPr>
        <w:pStyle w:val="Heading5"/>
        <w:rPr>
          <w:noProof/>
        </w:rPr>
      </w:pPr>
      <w:bookmarkStart w:id="10994" w:name="_Toc66361031"/>
      <w:bookmarkStart w:id="10995" w:name="_Toc68105536"/>
      <w:bookmarkStart w:id="10996" w:name="_Toc74756168"/>
      <w:bookmarkStart w:id="10997" w:name="_Toc105675045"/>
      <w:bookmarkStart w:id="10998" w:name="_Toc130503115"/>
      <w:bookmarkStart w:id="10999" w:name="_Toc153625907"/>
      <w:bookmarkStart w:id="11000" w:name="_Toc185506144"/>
      <w:bookmarkStart w:id="11001" w:name="_Toc222784609"/>
      <w:r w:rsidRPr="000A0A5F">
        <w:t>5.14.</w:t>
      </w:r>
      <w:r w:rsidR="00F040BC" w:rsidRPr="000A0A5F">
        <w:t>3A</w:t>
      </w:r>
      <w:r w:rsidRPr="000A0A5F">
        <w:t>.2</w:t>
      </w:r>
      <w:r w:rsidRPr="000A0A5F">
        <w:rPr>
          <w:noProof/>
        </w:rPr>
        <w:t>.1</w:t>
      </w:r>
      <w:r w:rsidRPr="000A0A5F">
        <w:rPr>
          <w:noProof/>
        </w:rPr>
        <w:tab/>
        <w:t>Description</w:t>
      </w:r>
      <w:bookmarkEnd w:id="10994"/>
      <w:bookmarkEnd w:id="10995"/>
      <w:bookmarkEnd w:id="10996"/>
      <w:bookmarkEnd w:id="10997"/>
      <w:bookmarkEnd w:id="10998"/>
      <w:bookmarkEnd w:id="10999"/>
      <w:bookmarkEnd w:id="11000"/>
      <w:bookmarkEnd w:id="1100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02" w:name="_Toc66361032"/>
      <w:bookmarkStart w:id="11003" w:name="_Toc68105537"/>
      <w:bookmarkStart w:id="11004" w:name="_Toc74756169"/>
      <w:bookmarkStart w:id="11005" w:name="_Toc105675046"/>
      <w:bookmarkStart w:id="11006" w:name="_Toc130503116"/>
      <w:bookmarkStart w:id="11007" w:name="_Toc153625908"/>
      <w:bookmarkStart w:id="11008" w:name="_Toc185506145"/>
      <w:bookmarkStart w:id="11009" w:name="_Toc222784610"/>
      <w:r w:rsidRPr="000A0A5F">
        <w:t>5.14.</w:t>
      </w:r>
      <w:r w:rsidR="00F040BC" w:rsidRPr="000A0A5F">
        <w:t>3A</w:t>
      </w:r>
      <w:r w:rsidRPr="000A0A5F">
        <w:t>.2</w:t>
      </w:r>
      <w:r w:rsidRPr="000A0A5F">
        <w:rPr>
          <w:noProof/>
        </w:rPr>
        <w:t>.2</w:t>
      </w:r>
      <w:r w:rsidRPr="000A0A5F">
        <w:rPr>
          <w:noProof/>
        </w:rPr>
        <w:tab/>
        <w:t>Target URI</w:t>
      </w:r>
      <w:bookmarkEnd w:id="11002"/>
      <w:bookmarkEnd w:id="11003"/>
      <w:bookmarkEnd w:id="11004"/>
      <w:bookmarkEnd w:id="11005"/>
      <w:bookmarkEnd w:id="11006"/>
      <w:bookmarkEnd w:id="11007"/>
      <w:bookmarkEnd w:id="11008"/>
      <w:bookmarkEnd w:id="1100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10" w:name="_Toc66361033"/>
      <w:bookmarkStart w:id="11011" w:name="_Toc68105538"/>
      <w:bookmarkStart w:id="11012" w:name="_Toc74756170"/>
      <w:bookmarkStart w:id="11013" w:name="_Toc105675047"/>
      <w:bookmarkStart w:id="11014" w:name="_Toc130503117"/>
      <w:bookmarkStart w:id="11015" w:name="_Toc153625909"/>
      <w:bookmarkStart w:id="11016" w:name="_Toc185506146"/>
      <w:bookmarkStart w:id="11017" w:name="_Toc222784611"/>
      <w:r w:rsidRPr="000A0A5F">
        <w:t>5.14.</w:t>
      </w:r>
      <w:r w:rsidR="00F040BC" w:rsidRPr="000A0A5F">
        <w:t>3A</w:t>
      </w:r>
      <w:r w:rsidRPr="000A0A5F">
        <w:t>.2</w:t>
      </w:r>
      <w:r w:rsidRPr="000A0A5F">
        <w:rPr>
          <w:noProof/>
        </w:rPr>
        <w:t>.3</w:t>
      </w:r>
      <w:r w:rsidRPr="000A0A5F">
        <w:rPr>
          <w:noProof/>
        </w:rPr>
        <w:tab/>
        <w:t>Standard Methods</w:t>
      </w:r>
      <w:bookmarkEnd w:id="11010"/>
      <w:bookmarkEnd w:id="11011"/>
      <w:bookmarkEnd w:id="11012"/>
      <w:bookmarkEnd w:id="11013"/>
      <w:bookmarkEnd w:id="11014"/>
      <w:bookmarkEnd w:id="11015"/>
      <w:bookmarkEnd w:id="11016"/>
      <w:bookmarkEnd w:id="11017"/>
    </w:p>
    <w:p w14:paraId="75539EC0" w14:textId="77777777" w:rsidR="00CB0DD7" w:rsidRPr="000A0A5F" w:rsidRDefault="00CB0DD7" w:rsidP="00233139">
      <w:pPr>
        <w:pStyle w:val="H6"/>
        <w:rPr>
          <w:noProof/>
        </w:rPr>
      </w:pPr>
      <w:bookmarkStart w:id="11018" w:name="_Toc66361034"/>
      <w:bookmarkStart w:id="11019" w:name="_Toc68105539"/>
      <w:bookmarkStart w:id="11020" w:name="_Toc74756171"/>
      <w:bookmarkStart w:id="11021" w:name="_Toc105675048"/>
      <w:bookmarkStart w:id="11022" w:name="_Toc130503118"/>
      <w:bookmarkStart w:id="11023" w:name="_Toc153625910"/>
      <w:bookmarkStart w:id="1102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18"/>
      <w:bookmarkEnd w:id="11019"/>
      <w:bookmarkEnd w:id="11020"/>
      <w:bookmarkEnd w:id="11021"/>
      <w:bookmarkEnd w:id="11022"/>
      <w:bookmarkEnd w:id="11023"/>
      <w:bookmarkEnd w:id="1102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25" w:name="_Toc66361035"/>
      <w:bookmarkStart w:id="11026" w:name="_Toc68105540"/>
      <w:bookmarkStart w:id="11027" w:name="_Toc74756172"/>
      <w:bookmarkStart w:id="11028" w:name="_Toc105675049"/>
      <w:bookmarkStart w:id="11029" w:name="_Toc130503119"/>
      <w:bookmarkStart w:id="11030" w:name="_Toc153625911"/>
      <w:bookmarkStart w:id="1103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25"/>
      <w:bookmarkEnd w:id="11026"/>
      <w:bookmarkEnd w:id="11027"/>
      <w:bookmarkEnd w:id="11028"/>
      <w:bookmarkEnd w:id="11029"/>
      <w:bookmarkEnd w:id="11030"/>
      <w:bookmarkEnd w:id="1103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32" w:name="_Toc11247907"/>
      <w:bookmarkStart w:id="11033" w:name="_Toc27045051"/>
      <w:bookmarkStart w:id="11034" w:name="_Toc36034102"/>
      <w:bookmarkStart w:id="11035" w:name="_Toc45132249"/>
      <w:bookmarkStart w:id="11036" w:name="_Toc49776534"/>
      <w:bookmarkStart w:id="11037" w:name="_Toc51747454"/>
      <w:bookmarkStart w:id="11038" w:name="_Toc66361036"/>
      <w:bookmarkStart w:id="11039" w:name="_Toc68105541"/>
      <w:bookmarkStart w:id="11040" w:name="_Toc74756173"/>
      <w:bookmarkStart w:id="11041" w:name="_Toc105675050"/>
      <w:bookmarkStart w:id="11042" w:name="_Toc130503120"/>
      <w:bookmarkStart w:id="11043" w:name="_Toc153625912"/>
      <w:bookmarkStart w:id="11044" w:name="_Toc185506149"/>
    </w:p>
    <w:p w14:paraId="4AFD8483" w14:textId="6E2310D6" w:rsidR="00CB0DD7" w:rsidRPr="000A0A5F" w:rsidRDefault="00CB0DD7" w:rsidP="008A57DF">
      <w:pPr>
        <w:pStyle w:val="Heading3"/>
      </w:pPr>
      <w:bookmarkStart w:id="11045" w:name="_Toc222784612"/>
      <w:r w:rsidRPr="000A0A5F">
        <w:t>5.14.4</w:t>
      </w:r>
      <w:r w:rsidRPr="000A0A5F">
        <w:tab/>
        <w:t>Used Features</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w:t>
            </w:r>
            <w:r w:rsidRPr="008A57DF">
              <w:rPr>
                <w:rFonts w:eastAsia="Times New Roman"/>
              </w:rPr>
              <w:t xml:space="preserve"> </w:t>
            </w:r>
            <w:r w:rsidRPr="008A57DF">
              <w:t>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w:t>
            </w:r>
            <w:r w:rsidRPr="008A57DF">
              <w:rPr>
                <w:rFonts w:eastAsia="Times New Roman"/>
              </w:rPr>
              <w:t xml:space="preserve"> </w:t>
            </w:r>
            <w:r w:rsidRPr="008A57DF">
              <w:t>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 xml:space="preserve">This feature indicates the enhancements on the </w:t>
            </w:r>
            <w:r w:rsidRPr="008A57DF">
              <w:rPr>
                <w:rFonts w:eastAsia="Times New Roman"/>
              </w:rPr>
              <w:t>support for the extensions to the QoS mechanisms</w:t>
            </w:r>
            <w:r w:rsidRPr="008A57DF">
              <w:t>,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 xml:space="preserve">the support of reporting the QoS targets for the indicated SDFs can no longer be guaranteed or can be guaranteed in the certain direction when the </w:t>
            </w:r>
            <w:r w:rsidRPr="008A57DF">
              <w:rPr>
                <w:rFonts w:eastAsia="Times New Roman"/>
              </w:rPr>
              <w:t>AlternativeQoS_5G feature is supported</w:t>
            </w:r>
            <w:r w:rsidRPr="008A57DF">
              <w:t>.</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46" w:name="_Toc130503121"/>
      <w:bookmarkStart w:id="11047" w:name="_Toc153625913"/>
      <w:bookmarkStart w:id="11048" w:name="_Toc185506150"/>
      <w:bookmarkStart w:id="11049" w:name="_Toc222784613"/>
      <w:r w:rsidRPr="000A0A5F">
        <w:t>5.14.5</w:t>
      </w:r>
      <w:r w:rsidRPr="000A0A5F">
        <w:tab/>
        <w:t>Error handling</w:t>
      </w:r>
      <w:bookmarkEnd w:id="11046"/>
      <w:bookmarkEnd w:id="11047"/>
      <w:bookmarkEnd w:id="11048"/>
      <w:bookmarkEnd w:id="11049"/>
    </w:p>
    <w:p w14:paraId="6B4BD8C8" w14:textId="77777777" w:rsidR="006D4DA5" w:rsidRPr="000A0A5F" w:rsidRDefault="006D4DA5" w:rsidP="006D4DA5">
      <w:pPr>
        <w:pStyle w:val="Heading4"/>
      </w:pPr>
      <w:bookmarkStart w:id="11050" w:name="_Toc130503122"/>
      <w:bookmarkStart w:id="11051" w:name="_Toc153625914"/>
      <w:bookmarkStart w:id="11052" w:name="_Toc185506151"/>
      <w:bookmarkStart w:id="11053" w:name="_Toc222784614"/>
      <w:r w:rsidRPr="000A0A5F">
        <w:t>5.14.5.1</w:t>
      </w:r>
      <w:r w:rsidRPr="000A0A5F">
        <w:tab/>
        <w:t>General</w:t>
      </w:r>
      <w:bookmarkEnd w:id="11050"/>
      <w:bookmarkEnd w:id="11051"/>
      <w:bookmarkEnd w:id="11052"/>
      <w:bookmarkEnd w:id="1105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54" w:name="_Toc130503123"/>
      <w:bookmarkStart w:id="11055" w:name="_Toc153625915"/>
      <w:bookmarkStart w:id="11056" w:name="_Toc185506152"/>
      <w:bookmarkStart w:id="11057" w:name="_Toc222784615"/>
      <w:r w:rsidRPr="000A0A5F">
        <w:t>5.14.5.2</w:t>
      </w:r>
      <w:r w:rsidRPr="000A0A5F">
        <w:tab/>
        <w:t>Protocol Errors</w:t>
      </w:r>
      <w:bookmarkEnd w:id="11054"/>
      <w:bookmarkEnd w:id="11055"/>
      <w:bookmarkEnd w:id="11056"/>
      <w:bookmarkEnd w:id="1105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58" w:name="_Toc130503124"/>
      <w:bookmarkStart w:id="11059" w:name="_Toc153625916"/>
      <w:bookmarkStart w:id="11060" w:name="_Toc185506153"/>
      <w:bookmarkStart w:id="11061" w:name="_Toc222784616"/>
      <w:r w:rsidRPr="000A0A5F">
        <w:t>5.14.5.3</w:t>
      </w:r>
      <w:r w:rsidRPr="000A0A5F">
        <w:tab/>
        <w:t>Application Errors</w:t>
      </w:r>
      <w:bookmarkEnd w:id="11058"/>
      <w:bookmarkEnd w:id="11059"/>
      <w:bookmarkEnd w:id="11060"/>
      <w:bookmarkEnd w:id="1106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8A57DF">
            <w:pPr>
              <w:pStyle w:val="TAH"/>
            </w:pPr>
            <w:r w:rsidRPr="000A0A5F">
              <w:t>Application Error</w:t>
            </w:r>
          </w:p>
        </w:tc>
        <w:tc>
          <w:tcPr>
            <w:tcW w:w="1275" w:type="dxa"/>
            <w:shd w:val="clear" w:color="auto" w:fill="C0C0C0"/>
            <w:hideMark/>
          </w:tcPr>
          <w:p w14:paraId="69A2FED0" w14:textId="77777777" w:rsidR="003A0761" w:rsidRPr="000A0A5F" w:rsidRDefault="003A0761" w:rsidP="008A57DF">
            <w:pPr>
              <w:pStyle w:val="TAH"/>
            </w:pPr>
            <w:r w:rsidRPr="000A0A5F">
              <w:t>HTTP status code</w:t>
            </w:r>
          </w:p>
        </w:tc>
        <w:tc>
          <w:tcPr>
            <w:tcW w:w="3289" w:type="dxa"/>
            <w:shd w:val="clear" w:color="auto" w:fill="C0C0C0"/>
            <w:hideMark/>
          </w:tcPr>
          <w:p w14:paraId="2D165D3C" w14:textId="77777777" w:rsidR="003A0761" w:rsidRPr="000A0A5F" w:rsidRDefault="003A0761" w:rsidP="008A57DF">
            <w:pPr>
              <w:pStyle w:val="TAH"/>
            </w:pPr>
            <w:r w:rsidRPr="000A0A5F">
              <w:t>Description</w:t>
            </w:r>
          </w:p>
        </w:tc>
        <w:tc>
          <w:tcPr>
            <w:tcW w:w="2373" w:type="dxa"/>
            <w:shd w:val="clear" w:color="auto" w:fill="C0C0C0"/>
          </w:tcPr>
          <w:p w14:paraId="4E03A14F" w14:textId="77777777" w:rsidR="003A0761" w:rsidRPr="000A0A5F" w:rsidRDefault="003A0761" w:rsidP="008A57DF">
            <w:pPr>
              <w:pStyle w:val="TAH"/>
            </w:pPr>
            <w:r w:rsidRPr="000A0A5F">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8A57DF">
            <w:pPr>
              <w:pStyle w:val="TAL"/>
              <w:rPr>
                <w:lang w:eastAsia="zh-CN"/>
              </w:rPr>
            </w:pPr>
            <w:r w:rsidRPr="008A57DF">
              <w:t>REQUESTED_SERVICE_NOT_AUTHORIZED</w:t>
            </w:r>
          </w:p>
        </w:tc>
        <w:tc>
          <w:tcPr>
            <w:tcW w:w="1275" w:type="dxa"/>
          </w:tcPr>
          <w:p w14:paraId="59C688C2" w14:textId="77777777" w:rsidR="003A0761" w:rsidRPr="000A0A5F" w:rsidRDefault="003A0761" w:rsidP="008A57DF">
            <w:pPr>
              <w:pStyle w:val="TAL"/>
              <w:rPr>
                <w:lang w:eastAsia="zh-CN"/>
              </w:rPr>
            </w:pPr>
            <w:r w:rsidRPr="008A57DF">
              <w:t>403 Forbidden</w:t>
            </w:r>
          </w:p>
        </w:tc>
        <w:tc>
          <w:tcPr>
            <w:tcW w:w="3289" w:type="dxa"/>
          </w:tcPr>
          <w:p w14:paraId="30795AD6" w14:textId="77777777" w:rsidR="003A0761" w:rsidRPr="000A0A5F" w:rsidRDefault="003A0761" w:rsidP="008A57DF">
            <w:pPr>
              <w:pStyle w:val="TAL"/>
            </w:pPr>
            <w:r w:rsidRPr="008A57DF">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8A57DF">
            <w:pPr>
              <w:pStyle w:val="TAL"/>
              <w:rPr>
                <w:lang w:eastAsia="zh-CN"/>
              </w:rPr>
            </w:pPr>
            <w:r w:rsidRPr="008A57DF">
              <w:t>REQUESTED_SERVICE_TEMPORARILY_NOT_AUTHORIZED</w:t>
            </w:r>
          </w:p>
        </w:tc>
        <w:tc>
          <w:tcPr>
            <w:tcW w:w="1275" w:type="dxa"/>
          </w:tcPr>
          <w:p w14:paraId="0F97ED02" w14:textId="77777777" w:rsidR="003A0761" w:rsidRPr="000A0A5F" w:rsidRDefault="003A0761" w:rsidP="008A57DF">
            <w:pPr>
              <w:pStyle w:val="TAL"/>
              <w:rPr>
                <w:lang w:eastAsia="zh-CN"/>
              </w:rPr>
            </w:pPr>
            <w:r w:rsidRPr="008A57DF">
              <w:t>403 Forbidden</w:t>
            </w:r>
          </w:p>
        </w:tc>
        <w:tc>
          <w:tcPr>
            <w:tcW w:w="3289" w:type="dxa"/>
          </w:tcPr>
          <w:p w14:paraId="526C1CCC" w14:textId="77777777" w:rsidR="003A0761" w:rsidRPr="000A0A5F" w:rsidRDefault="003A0761" w:rsidP="008A57DF">
            <w:pPr>
              <w:pStyle w:val="TAL"/>
            </w:pPr>
            <w:r w:rsidRPr="008A57DF">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8A57DF">
            <w:pPr>
              <w:pStyle w:val="TAL"/>
              <w:rPr>
                <w:lang w:eastAsia="zh-CN"/>
              </w:rPr>
            </w:pPr>
            <w:r w:rsidRPr="008A57DF">
              <w:t>UNAUTHORIZED_SPONSORED_DATA_CONNECTIVITY</w:t>
            </w:r>
          </w:p>
        </w:tc>
        <w:tc>
          <w:tcPr>
            <w:tcW w:w="1275" w:type="dxa"/>
          </w:tcPr>
          <w:p w14:paraId="47612FDD" w14:textId="77777777" w:rsidR="003A0761" w:rsidRPr="000A0A5F" w:rsidRDefault="003A0761" w:rsidP="008A57DF">
            <w:pPr>
              <w:pStyle w:val="TAL"/>
              <w:rPr>
                <w:lang w:eastAsia="zh-CN"/>
              </w:rPr>
            </w:pPr>
            <w:r w:rsidRPr="008A57DF">
              <w:t>403 Forbidden</w:t>
            </w:r>
          </w:p>
        </w:tc>
        <w:tc>
          <w:tcPr>
            <w:tcW w:w="3289" w:type="dxa"/>
          </w:tcPr>
          <w:p w14:paraId="767605A7" w14:textId="77777777" w:rsidR="003A0761" w:rsidRPr="000A0A5F" w:rsidRDefault="003A0761" w:rsidP="008A57DF">
            <w:pPr>
              <w:pStyle w:val="TAL"/>
            </w:pPr>
            <w:r w:rsidRPr="008A57DF">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8A57DF">
            <w:pPr>
              <w:pStyle w:val="TAL"/>
              <w:rPr>
                <w:lang w:eastAsia="zh-CN"/>
              </w:rPr>
            </w:pPr>
            <w:r w:rsidRPr="000A0A5F">
              <w:t>PDU_SESSION_NOT_AVAILABLE</w:t>
            </w:r>
          </w:p>
        </w:tc>
        <w:tc>
          <w:tcPr>
            <w:tcW w:w="1275" w:type="dxa"/>
          </w:tcPr>
          <w:p w14:paraId="539643C7" w14:textId="77777777" w:rsidR="003A0761" w:rsidRPr="000A0A5F" w:rsidRDefault="003A0761" w:rsidP="008A57DF">
            <w:pPr>
              <w:pStyle w:val="TAL"/>
              <w:rPr>
                <w:lang w:eastAsia="zh-CN"/>
              </w:rPr>
            </w:pPr>
            <w:r w:rsidRPr="000A0A5F">
              <w:t>500 Internal Server Error</w:t>
            </w:r>
          </w:p>
        </w:tc>
        <w:tc>
          <w:tcPr>
            <w:tcW w:w="3289" w:type="dxa"/>
          </w:tcPr>
          <w:p w14:paraId="46B2FDAA" w14:textId="77777777" w:rsidR="003A0761" w:rsidRPr="000A0A5F" w:rsidRDefault="003A0761" w:rsidP="008A57DF">
            <w:pPr>
              <w:pStyle w:val="TAL"/>
            </w:pPr>
            <w:r w:rsidRPr="000A0A5F">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8A57DF">
            <w:pPr>
              <w:pStyle w:val="TAL"/>
            </w:pPr>
            <w:r w:rsidRPr="000A0A5F">
              <w:rPr>
                <w:lang w:eastAsia="zh-CN"/>
              </w:rPr>
              <w:t>INVALID_SESSION_UPDATE</w:t>
            </w:r>
          </w:p>
        </w:tc>
        <w:tc>
          <w:tcPr>
            <w:tcW w:w="1275" w:type="dxa"/>
          </w:tcPr>
          <w:p w14:paraId="201F2185" w14:textId="77777777" w:rsidR="003A0761" w:rsidRPr="000A0A5F" w:rsidRDefault="003A0761" w:rsidP="008A57DF">
            <w:pPr>
              <w:pStyle w:val="TAL"/>
            </w:pPr>
            <w:r w:rsidRPr="000A0A5F">
              <w:rPr>
                <w:rFonts w:hint="eastAsia"/>
                <w:lang w:eastAsia="zh-CN"/>
              </w:rPr>
              <w:t>403 Forbidden</w:t>
            </w:r>
          </w:p>
        </w:tc>
        <w:tc>
          <w:tcPr>
            <w:tcW w:w="3289" w:type="dxa"/>
          </w:tcPr>
          <w:p w14:paraId="6555BF4F" w14:textId="77777777" w:rsidR="003A0761" w:rsidRPr="000A0A5F" w:rsidRDefault="003A0761" w:rsidP="008A57DF">
            <w:pPr>
              <w:pStyle w:val="TAL"/>
            </w:pPr>
            <w:r w:rsidRPr="000A0A5F">
              <w:t xml:space="preserve">Indicates that </w:t>
            </w:r>
            <w:r w:rsidRPr="000A0A5F">
              <w:rPr>
                <w:rFonts w:hint="eastAsia"/>
                <w:lang w:eastAsia="zh-CN"/>
              </w:rPr>
              <w:t xml:space="preserve">the </w:t>
            </w:r>
            <w:r w:rsidRPr="000A0A5F">
              <w:rPr>
                <w:lang w:eastAsia="zh-CN"/>
              </w:rPr>
              <w:t>session</w:t>
            </w:r>
            <w:r w:rsidRPr="000A0A5F">
              <w:rPr>
                <w:rFonts w:hint="eastAsia"/>
                <w:lang w:eastAsia="zh-CN"/>
              </w:rPr>
              <w:t xml:space="preserve"> </w:t>
            </w:r>
            <w:r w:rsidRPr="000A0A5F">
              <w:rPr>
                <w:lang w:eastAsia="zh-CN"/>
              </w:rPr>
              <w:t xml:space="preserve">is </w:t>
            </w:r>
            <w:r w:rsidRPr="000A0A5F">
              <w:rPr>
                <w:rFonts w:hint="eastAsia"/>
                <w:lang w:eastAsia="zh-CN"/>
              </w:rPr>
              <w:t xml:space="preserve">not allowed to </w:t>
            </w:r>
            <w:r w:rsidRPr="000A0A5F">
              <w:rPr>
                <w:lang w:eastAsia="zh-CN"/>
              </w:rPr>
              <w:t>be updated since one or more of the received parameters can not be served in current session. The AF can retry with a new session</w:t>
            </w:r>
            <w:r w:rsidRPr="000A0A5F">
              <w:rPr>
                <w:rFonts w:hint="eastAsia"/>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8A57DF">
            <w:pPr>
              <w:pStyle w:val="TAL"/>
              <w:rPr>
                <w:lang w:eastAsia="zh-CN"/>
              </w:rPr>
            </w:pPr>
            <w:r w:rsidRPr="007B7BD5">
              <w:rPr>
                <w:lang w:eastAsia="zh-CN"/>
              </w:rPr>
              <w:t>REFLECTIVE_QOS_NOT_SUPPORTED_IN_UE</w:t>
            </w:r>
          </w:p>
        </w:tc>
        <w:tc>
          <w:tcPr>
            <w:tcW w:w="1275" w:type="dxa"/>
          </w:tcPr>
          <w:p w14:paraId="51ABBD93" w14:textId="77777777" w:rsidR="007707C7" w:rsidRPr="000A0A5F" w:rsidRDefault="007707C7" w:rsidP="008A57DF">
            <w:pPr>
              <w:pStyle w:val="TAL"/>
              <w:rPr>
                <w:lang w:eastAsia="zh-CN"/>
              </w:rPr>
            </w:pPr>
            <w:r>
              <w:rPr>
                <w:lang w:eastAsia="zh-CN"/>
              </w:rPr>
              <w:t>403 Forbidden</w:t>
            </w:r>
          </w:p>
        </w:tc>
        <w:tc>
          <w:tcPr>
            <w:tcW w:w="3289" w:type="dxa"/>
          </w:tcPr>
          <w:p w14:paraId="449486B8"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w:t>
            </w:r>
            <w:r w:rsidRPr="00885433">
              <w:rPr>
                <w:lang w:eastAsia="zh-CN"/>
              </w:rPr>
              <w:t xml:space="preserve">expedited data transfer with reflective QoS </w:t>
            </w:r>
            <w:r w:rsidRPr="002F1BE4">
              <w:rPr>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8A57DF">
            <w:pPr>
              <w:pStyle w:val="TAL"/>
              <w:rPr>
                <w:lang w:eastAsia="zh-CN"/>
              </w:rPr>
            </w:pPr>
            <w:r w:rsidRPr="002F1BE4">
              <w:rPr>
                <w:lang w:eastAsia="zh-CN"/>
              </w:rPr>
              <w:t>MPX_MEDIA_NOT_SUPPORTED_IN_UE</w:t>
            </w:r>
          </w:p>
        </w:tc>
        <w:tc>
          <w:tcPr>
            <w:tcW w:w="1275" w:type="dxa"/>
          </w:tcPr>
          <w:p w14:paraId="6070930C" w14:textId="77777777" w:rsidR="007707C7" w:rsidRPr="000A0A5F" w:rsidRDefault="007707C7" w:rsidP="008A57DF">
            <w:pPr>
              <w:pStyle w:val="TAL"/>
              <w:rPr>
                <w:lang w:eastAsia="zh-CN"/>
              </w:rPr>
            </w:pPr>
            <w:r>
              <w:rPr>
                <w:lang w:eastAsia="zh-CN"/>
              </w:rPr>
              <w:t>403 Forbidden</w:t>
            </w:r>
          </w:p>
        </w:tc>
        <w:tc>
          <w:tcPr>
            <w:tcW w:w="3289" w:type="dxa"/>
          </w:tcPr>
          <w:p w14:paraId="59C60FBF"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062" w:name="_Toc11247908"/>
      <w:bookmarkStart w:id="11063" w:name="_Toc27045052"/>
      <w:bookmarkStart w:id="11064" w:name="_Toc36034103"/>
      <w:bookmarkStart w:id="11065" w:name="_Toc45132250"/>
      <w:bookmarkStart w:id="11066" w:name="_Toc49776535"/>
      <w:bookmarkStart w:id="11067" w:name="_Toc51747455"/>
      <w:bookmarkStart w:id="11068" w:name="_Toc66361037"/>
      <w:bookmarkStart w:id="11069" w:name="_Toc68105542"/>
      <w:bookmarkStart w:id="11070" w:name="_Toc74756174"/>
      <w:bookmarkStart w:id="11071" w:name="_Toc105675051"/>
      <w:bookmarkStart w:id="11072" w:name="_Toc130503125"/>
      <w:bookmarkStart w:id="11073" w:name="_Toc153625917"/>
      <w:bookmarkStart w:id="11074" w:name="_Toc185506154"/>
      <w:bookmarkStart w:id="11075" w:name="_Toc222784617"/>
      <w:r w:rsidRPr="000A0A5F">
        <w:t>5.15</w:t>
      </w:r>
      <w:r w:rsidRPr="000A0A5F">
        <w:tab/>
        <w:t>MsisdnLessMoSms API</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74A68409" w14:textId="77777777" w:rsidR="00CB0DD7" w:rsidRPr="000A0A5F" w:rsidRDefault="00CB0DD7">
      <w:pPr>
        <w:pStyle w:val="Heading3"/>
      </w:pPr>
      <w:bookmarkStart w:id="11076" w:name="_Toc11247909"/>
      <w:bookmarkStart w:id="11077" w:name="_Toc27045053"/>
      <w:bookmarkStart w:id="11078" w:name="_Toc36034104"/>
      <w:bookmarkStart w:id="11079" w:name="_Toc45132251"/>
      <w:bookmarkStart w:id="11080" w:name="_Toc49776536"/>
      <w:bookmarkStart w:id="11081" w:name="_Toc51747456"/>
      <w:bookmarkStart w:id="11082" w:name="_Toc66361038"/>
      <w:bookmarkStart w:id="11083" w:name="_Toc68105543"/>
      <w:bookmarkStart w:id="11084" w:name="_Toc74756175"/>
      <w:bookmarkStart w:id="11085" w:name="_Toc105675052"/>
      <w:bookmarkStart w:id="11086" w:name="_Toc130503126"/>
      <w:bookmarkStart w:id="11087" w:name="_Toc153625918"/>
      <w:bookmarkStart w:id="11088" w:name="_Toc185506155"/>
      <w:bookmarkStart w:id="11089" w:name="_Toc222784618"/>
      <w:r w:rsidRPr="000A0A5F">
        <w:t>5.15.1</w:t>
      </w:r>
      <w:r w:rsidRPr="000A0A5F">
        <w:tab/>
        <w:t>Overview</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090" w:name="_Toc11247910"/>
      <w:bookmarkStart w:id="11091" w:name="_Toc27045054"/>
      <w:bookmarkStart w:id="11092" w:name="_Toc36034105"/>
      <w:bookmarkStart w:id="11093" w:name="_Toc45132252"/>
      <w:bookmarkStart w:id="11094" w:name="_Toc49776537"/>
      <w:bookmarkStart w:id="11095" w:name="_Toc51747457"/>
      <w:bookmarkStart w:id="11096" w:name="_Toc66361039"/>
      <w:bookmarkStart w:id="11097" w:name="_Toc68105544"/>
      <w:bookmarkStart w:id="11098" w:name="_Toc74756176"/>
      <w:bookmarkStart w:id="11099" w:name="_Toc105675053"/>
      <w:bookmarkStart w:id="11100" w:name="_Toc130503127"/>
      <w:bookmarkStart w:id="11101" w:name="_Toc153625919"/>
      <w:bookmarkStart w:id="11102" w:name="_Toc185506156"/>
      <w:bookmarkStart w:id="11103" w:name="_Toc222784619"/>
      <w:r w:rsidRPr="000A0A5F">
        <w:t>5.15.2</w:t>
      </w:r>
      <w:r w:rsidRPr="000A0A5F">
        <w:tab/>
        <w:t>Data model</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7ED07E7E" w14:textId="77777777" w:rsidR="00CB0DD7" w:rsidRPr="000A0A5F" w:rsidRDefault="00CB0DD7">
      <w:pPr>
        <w:pStyle w:val="Heading4"/>
      </w:pPr>
      <w:bookmarkStart w:id="11104" w:name="_Toc11247911"/>
      <w:bookmarkStart w:id="11105" w:name="_Toc27045055"/>
      <w:bookmarkStart w:id="11106" w:name="_Toc36034106"/>
      <w:bookmarkStart w:id="11107" w:name="_Toc45132253"/>
      <w:bookmarkStart w:id="11108" w:name="_Toc49776538"/>
      <w:bookmarkStart w:id="11109" w:name="_Toc51747458"/>
      <w:bookmarkStart w:id="11110" w:name="_Toc66361040"/>
      <w:bookmarkStart w:id="11111" w:name="_Toc68105545"/>
      <w:bookmarkStart w:id="11112" w:name="_Toc74756177"/>
      <w:bookmarkStart w:id="11113" w:name="_Toc105675054"/>
      <w:bookmarkStart w:id="11114" w:name="_Toc130503128"/>
      <w:bookmarkStart w:id="11115" w:name="_Toc153625920"/>
      <w:bookmarkStart w:id="11116" w:name="_Toc185506157"/>
      <w:bookmarkStart w:id="11117" w:name="_Toc222784620"/>
      <w:r w:rsidRPr="000A0A5F">
        <w:t>5.15.2.1</w:t>
      </w:r>
      <w:r w:rsidRPr="000A0A5F">
        <w:tab/>
        <w:t>Notification data types</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1F91A0A3" w14:textId="77777777" w:rsidR="00CB0DD7" w:rsidRPr="000A0A5F" w:rsidRDefault="00CB0DD7">
      <w:pPr>
        <w:pStyle w:val="Heading5"/>
      </w:pPr>
      <w:bookmarkStart w:id="11118" w:name="_Toc11247912"/>
      <w:bookmarkStart w:id="11119" w:name="_Toc27045056"/>
      <w:bookmarkStart w:id="11120" w:name="_Toc36034107"/>
      <w:bookmarkStart w:id="11121" w:name="_Toc45132254"/>
      <w:bookmarkStart w:id="11122" w:name="_Toc49776539"/>
      <w:bookmarkStart w:id="11123" w:name="_Toc51747459"/>
      <w:bookmarkStart w:id="11124" w:name="_Toc66361041"/>
      <w:bookmarkStart w:id="11125" w:name="_Toc68105546"/>
      <w:bookmarkStart w:id="11126" w:name="_Toc74756178"/>
      <w:bookmarkStart w:id="11127" w:name="_Toc105675055"/>
      <w:bookmarkStart w:id="11128" w:name="_Toc130503129"/>
      <w:bookmarkStart w:id="11129" w:name="_Toc153625921"/>
      <w:bookmarkStart w:id="11130" w:name="_Toc185506158"/>
      <w:bookmarkStart w:id="11131" w:name="_Toc222784621"/>
      <w:r w:rsidRPr="000A0A5F">
        <w:t>5.15.2.1.1</w:t>
      </w:r>
      <w:r w:rsidRPr="000A0A5F">
        <w:tab/>
        <w:t>Introduction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32" w:name="_Toc11247913"/>
      <w:bookmarkStart w:id="11133" w:name="_Toc27045057"/>
      <w:bookmarkStart w:id="11134" w:name="_Toc36034108"/>
      <w:bookmarkStart w:id="11135" w:name="_Toc45132255"/>
      <w:bookmarkStart w:id="11136" w:name="_Toc49776540"/>
      <w:bookmarkStart w:id="11137" w:name="_Toc51747460"/>
      <w:bookmarkStart w:id="11138" w:name="_Toc66361042"/>
      <w:bookmarkStart w:id="11139" w:name="_Toc68105547"/>
      <w:bookmarkStart w:id="1114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41" w:name="_Toc105675056"/>
      <w:bookmarkStart w:id="11142" w:name="_Toc130503130"/>
      <w:bookmarkStart w:id="11143" w:name="_Toc153625922"/>
      <w:bookmarkStart w:id="11144" w:name="_Toc185506159"/>
      <w:bookmarkStart w:id="11145" w:name="_Toc222784622"/>
      <w:r w:rsidRPr="000A0A5F">
        <w:t>5.15.2.1.2</w:t>
      </w:r>
      <w:r w:rsidRPr="000A0A5F">
        <w:tab/>
        <w:t>Type: MsisdnLessMoSmsNotification</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rFonts w:eastAsia="Times New Roman"/>
                <w:b/>
              </w:rPr>
            </w:pPr>
            <w:r w:rsidRPr="000A0A5F">
              <w:rPr>
                <w:lang w:eastAsia="zh-CN"/>
              </w:rPr>
              <w:t>supportedFeatures</w:t>
            </w:r>
          </w:p>
        </w:tc>
        <w:tc>
          <w:tcPr>
            <w:tcW w:w="1275" w:type="dxa"/>
          </w:tcPr>
          <w:p w14:paraId="36BF44BA" w14:textId="77777777" w:rsidR="00CB0DD7" w:rsidRPr="000A0A5F" w:rsidRDefault="00CB0DD7" w:rsidP="008A57DF">
            <w:pPr>
              <w:pStyle w:val="TAL"/>
              <w:rPr>
                <w:rFonts w:eastAsia="Times New Roman"/>
                <w:b/>
              </w:rPr>
            </w:pPr>
            <w:r w:rsidRPr="000A0A5F">
              <w:rPr>
                <w:lang w:eastAsia="zh-CN"/>
              </w:rPr>
              <w:t>SupportedFeatures</w:t>
            </w:r>
          </w:p>
        </w:tc>
        <w:tc>
          <w:tcPr>
            <w:tcW w:w="1276" w:type="dxa"/>
          </w:tcPr>
          <w:p w14:paraId="62BC6B9C" w14:textId="77777777" w:rsidR="00CB0DD7" w:rsidRPr="000A0A5F" w:rsidRDefault="00CB0DD7" w:rsidP="008A57DF">
            <w:pPr>
              <w:pStyle w:val="TAL"/>
              <w:rPr>
                <w:rFonts w:eastAsia="Times New Roman"/>
                <w:b/>
              </w:rPr>
            </w:pPr>
            <w:r w:rsidRPr="000A0A5F">
              <w:rPr>
                <w:rFonts w:eastAsia="Times New Roman"/>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eastAsia="Times New Roman"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46" w:name="_Toc11247914"/>
      <w:bookmarkStart w:id="11147" w:name="_Toc27045058"/>
      <w:bookmarkStart w:id="11148" w:name="_Toc36034109"/>
      <w:bookmarkStart w:id="11149" w:name="_Toc45132256"/>
      <w:bookmarkStart w:id="11150" w:name="_Toc49776541"/>
      <w:bookmarkStart w:id="11151" w:name="_Toc51747461"/>
      <w:bookmarkStart w:id="11152" w:name="_Toc66361043"/>
      <w:bookmarkStart w:id="11153" w:name="_Toc68105548"/>
      <w:bookmarkStart w:id="11154" w:name="_Toc74756180"/>
      <w:bookmarkStart w:id="11155" w:name="_Toc105675057"/>
      <w:bookmarkStart w:id="11156" w:name="_Toc130503131"/>
      <w:bookmarkStart w:id="11157" w:name="_Toc153625923"/>
      <w:bookmarkStart w:id="11158" w:name="_Toc185506160"/>
      <w:bookmarkStart w:id="11159" w:name="_Toc222784623"/>
      <w:r w:rsidRPr="000A0A5F">
        <w:t>5.15.2.1.3</w:t>
      </w:r>
      <w:r w:rsidRPr="000A0A5F">
        <w:tab/>
        <w:t>Type: MsisdnLessMoSmsNotificationReply</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60" w:name="_Toc11247915"/>
      <w:bookmarkStart w:id="11161" w:name="_Toc27045059"/>
      <w:bookmarkStart w:id="11162" w:name="_Toc36034110"/>
      <w:bookmarkStart w:id="11163" w:name="_Toc45132257"/>
      <w:bookmarkStart w:id="11164" w:name="_Toc49776542"/>
      <w:bookmarkStart w:id="11165" w:name="_Toc51747462"/>
      <w:bookmarkStart w:id="11166" w:name="_Toc66361044"/>
      <w:bookmarkStart w:id="11167" w:name="_Toc68105549"/>
      <w:bookmarkStart w:id="11168" w:name="_Toc74756181"/>
      <w:bookmarkStart w:id="11169" w:name="_Toc105675058"/>
      <w:bookmarkStart w:id="11170" w:name="_Toc130503132"/>
      <w:bookmarkStart w:id="11171" w:name="_Toc153625924"/>
      <w:bookmarkStart w:id="11172" w:name="_Toc185506161"/>
      <w:bookmarkStart w:id="11173" w:name="_Toc222784624"/>
      <w:r w:rsidRPr="000A0A5F">
        <w:t>5.15.3</w:t>
      </w:r>
      <w:r w:rsidRPr="000A0A5F">
        <w:tab/>
        <w:t>Resource structure</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6C3C0804" w14:textId="77777777" w:rsidR="00CB0DD7" w:rsidRPr="000A0A5F" w:rsidRDefault="00CB0DD7">
      <w:pPr>
        <w:pStyle w:val="Heading4"/>
      </w:pPr>
      <w:bookmarkStart w:id="11174" w:name="_Toc11247916"/>
      <w:bookmarkStart w:id="11175" w:name="_Toc27045060"/>
      <w:bookmarkStart w:id="11176" w:name="_Toc36034111"/>
      <w:bookmarkStart w:id="11177" w:name="_Toc45132258"/>
      <w:bookmarkStart w:id="11178" w:name="_Toc49776543"/>
      <w:bookmarkStart w:id="11179" w:name="_Toc51747463"/>
      <w:bookmarkStart w:id="11180" w:name="_Toc66361045"/>
      <w:bookmarkStart w:id="11181" w:name="_Toc68105550"/>
      <w:bookmarkStart w:id="11182" w:name="_Toc74756182"/>
      <w:bookmarkStart w:id="11183" w:name="_Toc105675059"/>
      <w:bookmarkStart w:id="11184" w:name="_Toc130503133"/>
      <w:bookmarkStart w:id="11185" w:name="_Toc153625925"/>
      <w:bookmarkStart w:id="11186" w:name="_Toc185506162"/>
      <w:bookmarkStart w:id="11187" w:name="_Toc222784625"/>
      <w:r w:rsidRPr="000A0A5F">
        <w:t>5.15.3.1</w:t>
      </w:r>
      <w:r w:rsidRPr="000A0A5F">
        <w:tab/>
        <w:t>General</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188" w:name="_Toc11247917"/>
      <w:bookmarkStart w:id="11189" w:name="_Toc27045061"/>
      <w:bookmarkStart w:id="11190" w:name="_Toc36034112"/>
      <w:bookmarkStart w:id="11191" w:name="_Toc45132259"/>
      <w:bookmarkStart w:id="11192" w:name="_Toc49776544"/>
      <w:bookmarkStart w:id="11193" w:name="_Toc51747464"/>
      <w:bookmarkStart w:id="11194" w:name="_Toc66361046"/>
      <w:bookmarkStart w:id="11195" w:name="_Toc68105551"/>
      <w:bookmarkStart w:id="11196" w:name="_Toc74756183"/>
      <w:bookmarkStart w:id="11197" w:name="_Toc105675060"/>
      <w:bookmarkStart w:id="11198" w:name="_Toc130503134"/>
      <w:bookmarkStart w:id="11199" w:name="_Toc153625926"/>
      <w:bookmarkStart w:id="11200" w:name="_Toc185506163"/>
      <w:bookmarkStart w:id="11201" w:name="_Toc222784626"/>
      <w:r w:rsidRPr="000A0A5F">
        <w:t>5.15.3.2</w:t>
      </w:r>
      <w:r w:rsidRPr="000A0A5F">
        <w:tab/>
        <w:t>MSISDN-less MO SMS Notification</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FA1884F" w14:textId="77777777" w:rsidR="00CB0DD7" w:rsidRPr="000A0A5F" w:rsidRDefault="00CB0DD7">
      <w:pPr>
        <w:pStyle w:val="Heading5"/>
      </w:pPr>
      <w:bookmarkStart w:id="11202" w:name="_Toc11247918"/>
      <w:bookmarkStart w:id="11203" w:name="_Toc27045062"/>
      <w:bookmarkStart w:id="11204" w:name="_Toc36034113"/>
      <w:bookmarkStart w:id="11205" w:name="_Toc45132260"/>
      <w:bookmarkStart w:id="11206" w:name="_Toc49776545"/>
      <w:bookmarkStart w:id="11207" w:name="_Toc51747465"/>
      <w:bookmarkStart w:id="11208" w:name="_Toc66361047"/>
      <w:bookmarkStart w:id="11209" w:name="_Toc68105552"/>
      <w:bookmarkStart w:id="11210" w:name="_Toc74756184"/>
      <w:bookmarkStart w:id="11211" w:name="_Toc105675061"/>
      <w:bookmarkStart w:id="11212" w:name="_Toc130503135"/>
      <w:bookmarkStart w:id="11213" w:name="_Toc153625927"/>
      <w:bookmarkStart w:id="11214" w:name="_Toc185506164"/>
      <w:bookmarkStart w:id="11215" w:name="_Toc222784627"/>
      <w:r w:rsidRPr="000A0A5F">
        <w:t>5.15.3.2.1</w:t>
      </w:r>
      <w:r w:rsidRPr="000A0A5F">
        <w:tab/>
        <w:t>Introduction</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16" w:name="_Toc11247919"/>
      <w:bookmarkStart w:id="11217" w:name="_Toc27045063"/>
      <w:bookmarkStart w:id="11218" w:name="_Toc36034114"/>
      <w:bookmarkStart w:id="11219" w:name="_Toc45132261"/>
      <w:bookmarkStart w:id="11220" w:name="_Toc49776546"/>
      <w:bookmarkStart w:id="11221" w:name="_Toc51747466"/>
      <w:bookmarkStart w:id="11222" w:name="_Toc66361048"/>
      <w:bookmarkStart w:id="11223" w:name="_Toc68105553"/>
      <w:bookmarkStart w:id="11224" w:name="_Toc74756185"/>
      <w:bookmarkStart w:id="11225" w:name="_Toc105675062"/>
      <w:bookmarkStart w:id="11226" w:name="_Toc130503136"/>
      <w:bookmarkStart w:id="11227" w:name="_Toc153625928"/>
      <w:bookmarkStart w:id="11228" w:name="_Toc185506165"/>
      <w:bookmarkStart w:id="11229" w:name="_Toc222784628"/>
      <w:r w:rsidRPr="000A0A5F">
        <w:t>5.15.3.2.2</w:t>
      </w:r>
      <w:r w:rsidRPr="000A0A5F">
        <w:tab/>
        <w:t>Resource definition</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30" w:name="_Toc11247920"/>
      <w:bookmarkStart w:id="11231" w:name="_Toc27045064"/>
      <w:bookmarkStart w:id="11232" w:name="_Toc36034115"/>
      <w:bookmarkStart w:id="11233" w:name="_Toc45132262"/>
      <w:bookmarkStart w:id="11234" w:name="_Toc49776547"/>
      <w:bookmarkStart w:id="11235" w:name="_Toc51747467"/>
      <w:bookmarkStart w:id="11236" w:name="_Toc66361049"/>
      <w:bookmarkStart w:id="11237" w:name="_Toc68105554"/>
      <w:bookmarkStart w:id="11238" w:name="_Toc74756186"/>
      <w:bookmarkStart w:id="11239" w:name="_Toc105675063"/>
      <w:bookmarkStart w:id="11240" w:name="_Toc130503137"/>
      <w:bookmarkStart w:id="11241" w:name="_Toc153625929"/>
      <w:bookmarkStart w:id="11242" w:name="_Toc185506166"/>
      <w:bookmarkStart w:id="11243" w:name="_Toc222784629"/>
      <w:r w:rsidRPr="000A0A5F">
        <w:t>5.15.3.2.3</w:t>
      </w:r>
      <w:r w:rsidRPr="000A0A5F">
        <w:tab/>
        <w:t>Standard methods</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7FEE3230" w14:textId="77777777" w:rsidR="00CB0DD7" w:rsidRPr="000A0A5F" w:rsidRDefault="00CB0DD7" w:rsidP="00233139">
      <w:pPr>
        <w:pStyle w:val="H6"/>
      </w:pPr>
      <w:bookmarkStart w:id="11244" w:name="_Toc11247921"/>
      <w:bookmarkStart w:id="11245" w:name="_Toc27045065"/>
      <w:bookmarkStart w:id="11246" w:name="_Toc36034116"/>
      <w:bookmarkStart w:id="11247" w:name="_Toc45132263"/>
      <w:bookmarkStart w:id="11248" w:name="_Toc49776548"/>
      <w:bookmarkStart w:id="11249" w:name="_Toc51747468"/>
      <w:bookmarkStart w:id="11250" w:name="_Toc66361050"/>
      <w:bookmarkStart w:id="11251" w:name="_Toc68105555"/>
      <w:bookmarkStart w:id="11252" w:name="_Toc74756187"/>
      <w:bookmarkStart w:id="11253" w:name="_Toc105675064"/>
      <w:bookmarkStart w:id="11254" w:name="_Toc130503138"/>
      <w:bookmarkStart w:id="11255" w:name="_Toc153625930"/>
      <w:bookmarkStart w:id="11256" w:name="_Toc185506167"/>
      <w:r w:rsidRPr="000A0A5F">
        <w:t>5.15.3.2.3.1</w:t>
      </w:r>
      <w:r w:rsidRPr="000A0A5F">
        <w:tab/>
        <w:t>Notification via POST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57" w:name="_Toc11247922"/>
      <w:bookmarkStart w:id="11258" w:name="_Toc27045066"/>
      <w:bookmarkStart w:id="11259" w:name="_Toc36034117"/>
      <w:bookmarkStart w:id="11260" w:name="_Toc45132264"/>
      <w:bookmarkStart w:id="11261" w:name="_Toc49776549"/>
      <w:bookmarkStart w:id="11262" w:name="_Toc51747469"/>
      <w:bookmarkStart w:id="11263" w:name="_Toc66361051"/>
      <w:bookmarkStart w:id="11264" w:name="_Toc68105556"/>
      <w:bookmarkStart w:id="11265" w:name="_Toc74756188"/>
      <w:bookmarkStart w:id="11266" w:name="_Toc105675065"/>
      <w:bookmarkStart w:id="11267" w:name="_Toc130503139"/>
      <w:bookmarkStart w:id="11268" w:name="_Toc153625931"/>
      <w:bookmarkStart w:id="11269" w:name="_Toc185506168"/>
      <w:bookmarkStart w:id="11270" w:name="_Toc222784630"/>
      <w:r w:rsidRPr="000A0A5F">
        <w:t>5.15.4</w:t>
      </w:r>
      <w:r w:rsidRPr="000A0A5F">
        <w:tab/>
        <w:t>Used Features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71" w:name="_Toc130503140"/>
      <w:bookmarkStart w:id="11272" w:name="_Toc153625932"/>
      <w:bookmarkStart w:id="11273" w:name="_Toc185506169"/>
      <w:bookmarkStart w:id="11274" w:name="_Toc222784631"/>
      <w:r w:rsidRPr="000A0A5F">
        <w:t>5.15.5</w:t>
      </w:r>
      <w:r w:rsidRPr="000A0A5F">
        <w:tab/>
        <w:t>Error handling</w:t>
      </w:r>
      <w:bookmarkEnd w:id="11271"/>
      <w:bookmarkEnd w:id="11272"/>
      <w:bookmarkEnd w:id="11273"/>
      <w:bookmarkEnd w:id="11274"/>
    </w:p>
    <w:p w14:paraId="08BC5E7D" w14:textId="77777777" w:rsidR="0046017D" w:rsidRPr="000A0A5F" w:rsidRDefault="0046017D" w:rsidP="0046017D">
      <w:pPr>
        <w:pStyle w:val="Heading4"/>
      </w:pPr>
      <w:bookmarkStart w:id="11275" w:name="_Toc130503141"/>
      <w:bookmarkStart w:id="11276" w:name="_Toc153625933"/>
      <w:bookmarkStart w:id="11277" w:name="_Toc185506170"/>
      <w:bookmarkStart w:id="11278" w:name="_Toc222784632"/>
      <w:r w:rsidRPr="000A0A5F">
        <w:t>5.15.5.1</w:t>
      </w:r>
      <w:r w:rsidRPr="000A0A5F">
        <w:tab/>
        <w:t>General</w:t>
      </w:r>
      <w:bookmarkEnd w:id="11275"/>
      <w:bookmarkEnd w:id="11276"/>
      <w:bookmarkEnd w:id="11277"/>
      <w:bookmarkEnd w:id="1127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79" w:name="_Toc130503142"/>
      <w:bookmarkStart w:id="11280" w:name="_Toc153625934"/>
      <w:bookmarkStart w:id="11281" w:name="_Toc185506171"/>
      <w:bookmarkStart w:id="11282" w:name="_Toc222784633"/>
      <w:r w:rsidRPr="000A0A5F">
        <w:lastRenderedPageBreak/>
        <w:t>5.15.5.2</w:t>
      </w:r>
      <w:r w:rsidRPr="000A0A5F">
        <w:tab/>
        <w:t>Protocol Errors</w:t>
      </w:r>
      <w:bookmarkEnd w:id="11279"/>
      <w:bookmarkEnd w:id="11280"/>
      <w:bookmarkEnd w:id="11281"/>
      <w:bookmarkEnd w:id="1128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283" w:name="_Toc130503143"/>
      <w:bookmarkStart w:id="11284" w:name="_Toc153625935"/>
      <w:bookmarkStart w:id="11285" w:name="_Toc185506172"/>
      <w:bookmarkStart w:id="11286" w:name="_Toc222784634"/>
      <w:r w:rsidRPr="000A0A5F">
        <w:t>5.15.5.3</w:t>
      </w:r>
      <w:r w:rsidRPr="000A0A5F">
        <w:tab/>
        <w:t>Application Errors</w:t>
      </w:r>
      <w:bookmarkEnd w:id="11283"/>
      <w:bookmarkEnd w:id="11284"/>
      <w:bookmarkEnd w:id="11285"/>
      <w:bookmarkEnd w:id="1128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287" w:name="_Toc9325601"/>
      <w:bookmarkStart w:id="11288" w:name="_Toc27045067"/>
      <w:bookmarkStart w:id="11289" w:name="_Toc36034118"/>
      <w:bookmarkStart w:id="11290" w:name="_Toc45132265"/>
      <w:bookmarkStart w:id="11291" w:name="_Toc49776550"/>
      <w:bookmarkStart w:id="11292" w:name="_Toc51747470"/>
      <w:bookmarkStart w:id="11293" w:name="_Toc66361052"/>
      <w:bookmarkStart w:id="11294" w:name="_Toc68105557"/>
      <w:bookmarkStart w:id="11295" w:name="_Toc74756189"/>
      <w:bookmarkStart w:id="11296" w:name="_Toc105675066"/>
      <w:bookmarkStart w:id="11297" w:name="_Toc130503144"/>
      <w:bookmarkStart w:id="11298" w:name="_Toc153625936"/>
      <w:bookmarkStart w:id="11299" w:name="_Toc185506173"/>
      <w:bookmarkStart w:id="11300" w:name="_Toc222784635"/>
      <w:r w:rsidRPr="000A0A5F">
        <w:t>5.16</w:t>
      </w:r>
      <w:r w:rsidRPr="000A0A5F">
        <w:tab/>
        <w:t>RacsParameterProvisioning API</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41F18147" w14:textId="77777777" w:rsidR="00CB0DD7" w:rsidRPr="000A0A5F" w:rsidRDefault="00CB0DD7">
      <w:pPr>
        <w:pStyle w:val="Heading3"/>
      </w:pPr>
      <w:bookmarkStart w:id="11301" w:name="_Toc9325602"/>
      <w:bookmarkStart w:id="11302" w:name="_Toc27045068"/>
      <w:bookmarkStart w:id="11303" w:name="_Toc36034119"/>
      <w:bookmarkStart w:id="11304" w:name="_Toc45132266"/>
      <w:bookmarkStart w:id="11305" w:name="_Toc49776551"/>
      <w:bookmarkStart w:id="11306" w:name="_Toc51747471"/>
      <w:bookmarkStart w:id="11307" w:name="_Toc66361053"/>
      <w:bookmarkStart w:id="11308" w:name="_Toc68105558"/>
      <w:bookmarkStart w:id="11309" w:name="_Toc74756190"/>
      <w:bookmarkStart w:id="11310" w:name="_Toc105675067"/>
      <w:bookmarkStart w:id="11311" w:name="_Toc130503145"/>
      <w:bookmarkStart w:id="11312" w:name="_Toc153625937"/>
      <w:bookmarkStart w:id="11313" w:name="_Toc185506174"/>
      <w:bookmarkStart w:id="11314" w:name="_Toc222784636"/>
      <w:r w:rsidRPr="000A0A5F">
        <w:t>5.16.1</w:t>
      </w:r>
      <w:r w:rsidRPr="000A0A5F">
        <w:tab/>
        <w:t>Overview</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15" w:name="_Toc9325603"/>
      <w:bookmarkStart w:id="11316" w:name="_Toc27045069"/>
      <w:bookmarkStart w:id="11317" w:name="_Toc36034120"/>
      <w:bookmarkStart w:id="11318" w:name="_Toc45132267"/>
      <w:bookmarkStart w:id="11319" w:name="_Toc49776552"/>
      <w:bookmarkStart w:id="11320" w:name="_Toc51747472"/>
      <w:bookmarkStart w:id="11321" w:name="_Toc66361054"/>
      <w:bookmarkStart w:id="11322" w:name="_Toc68105559"/>
      <w:bookmarkStart w:id="11323" w:name="_Toc74756191"/>
      <w:bookmarkStart w:id="11324" w:name="_Toc105675068"/>
      <w:bookmarkStart w:id="11325" w:name="_Toc130503146"/>
      <w:bookmarkStart w:id="11326" w:name="_Toc153625938"/>
      <w:bookmarkStart w:id="11327" w:name="_Toc185506175"/>
      <w:bookmarkStart w:id="11328" w:name="_Toc222784637"/>
      <w:r w:rsidRPr="000A0A5F">
        <w:t>5.16.2</w:t>
      </w:r>
      <w:r w:rsidRPr="000A0A5F">
        <w:tab/>
        <w:t>Data model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3BF7B0A6" w14:textId="77777777" w:rsidR="00CB0DD7" w:rsidRPr="000A0A5F" w:rsidRDefault="00CB0DD7">
      <w:pPr>
        <w:pStyle w:val="Heading4"/>
      </w:pPr>
      <w:bookmarkStart w:id="11329" w:name="_Toc27045070"/>
      <w:bookmarkStart w:id="11330" w:name="_Toc36034121"/>
      <w:bookmarkStart w:id="11331" w:name="_Toc45132268"/>
      <w:bookmarkStart w:id="11332" w:name="_Toc49776553"/>
      <w:bookmarkStart w:id="11333" w:name="_Toc51747473"/>
      <w:bookmarkStart w:id="11334" w:name="_Toc66361055"/>
      <w:bookmarkStart w:id="11335" w:name="_Toc68105560"/>
      <w:bookmarkStart w:id="11336" w:name="_Toc74756192"/>
      <w:bookmarkStart w:id="11337" w:name="_Toc105675069"/>
      <w:bookmarkStart w:id="11338" w:name="_Toc130503147"/>
      <w:bookmarkStart w:id="11339" w:name="_Toc153625939"/>
      <w:bookmarkStart w:id="11340" w:name="_Toc185506176"/>
      <w:bookmarkStart w:id="11341" w:name="_Toc222784638"/>
      <w:r w:rsidRPr="000A0A5F">
        <w:t>5.16.2.1</w:t>
      </w:r>
      <w:r w:rsidRPr="000A0A5F">
        <w:tab/>
        <w:t>Resource data types</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2840A367" w14:textId="77777777" w:rsidR="00CB0DD7" w:rsidRPr="000A0A5F" w:rsidRDefault="00CB0DD7">
      <w:pPr>
        <w:pStyle w:val="Heading5"/>
      </w:pPr>
      <w:bookmarkStart w:id="11342" w:name="_Toc27045071"/>
      <w:bookmarkStart w:id="11343" w:name="_Toc36034122"/>
      <w:bookmarkStart w:id="11344" w:name="_Toc45132269"/>
      <w:bookmarkStart w:id="11345" w:name="_Toc49776554"/>
      <w:bookmarkStart w:id="11346" w:name="_Toc51747474"/>
      <w:bookmarkStart w:id="11347" w:name="_Toc66361056"/>
      <w:bookmarkStart w:id="11348" w:name="_Toc68105561"/>
      <w:bookmarkStart w:id="11349" w:name="_Toc74756193"/>
      <w:bookmarkStart w:id="11350" w:name="_Toc105675070"/>
      <w:bookmarkStart w:id="11351" w:name="_Toc130503148"/>
      <w:bookmarkStart w:id="11352" w:name="_Toc153625940"/>
      <w:bookmarkStart w:id="11353" w:name="_Toc185506177"/>
      <w:bookmarkStart w:id="11354" w:name="_Toc222784639"/>
      <w:r w:rsidRPr="000A0A5F">
        <w:t>5.16.2.1.1</w:t>
      </w:r>
      <w:r w:rsidRPr="000A0A5F">
        <w:tab/>
        <w:t>Introduction</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55" w:name="_Toc27045072"/>
      <w:bookmarkStart w:id="11356" w:name="_Toc36034123"/>
      <w:bookmarkStart w:id="11357" w:name="_Toc45132270"/>
      <w:bookmarkStart w:id="11358" w:name="_Toc49776555"/>
      <w:bookmarkStart w:id="11359" w:name="_Toc51747475"/>
      <w:bookmarkStart w:id="11360" w:name="_Toc66361057"/>
      <w:bookmarkStart w:id="11361" w:name="_Toc68105562"/>
      <w:bookmarkStart w:id="1136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63" w:name="_Toc105675071"/>
      <w:bookmarkStart w:id="11364" w:name="_Toc130503149"/>
      <w:bookmarkStart w:id="11365" w:name="_Toc153625941"/>
      <w:bookmarkStart w:id="11366" w:name="_Toc185506178"/>
      <w:bookmarkStart w:id="11367" w:name="_Toc222784640"/>
      <w:r w:rsidRPr="000A0A5F">
        <w:t>5.16.2.1.2</w:t>
      </w:r>
      <w:r w:rsidRPr="000A0A5F">
        <w:tab/>
        <w:t>Type: RacsProvisioningData</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68" w:name="_Toc27045073"/>
      <w:bookmarkStart w:id="11369" w:name="_Toc36034124"/>
      <w:bookmarkStart w:id="11370" w:name="_Toc45132271"/>
      <w:bookmarkStart w:id="11371" w:name="_Toc49776556"/>
      <w:bookmarkStart w:id="11372" w:name="_Toc51747476"/>
      <w:bookmarkStart w:id="11373" w:name="_Toc66361058"/>
      <w:bookmarkStart w:id="11374" w:name="_Toc68105563"/>
      <w:bookmarkStart w:id="11375" w:name="_Toc74756195"/>
      <w:bookmarkStart w:id="11376" w:name="_Toc105675072"/>
      <w:bookmarkStart w:id="11377" w:name="_Toc130503150"/>
      <w:bookmarkStart w:id="11378" w:name="_Toc153625942"/>
      <w:bookmarkStart w:id="11379" w:name="_Toc185506179"/>
      <w:bookmarkStart w:id="11380" w:name="_Toc9325604"/>
      <w:bookmarkStart w:id="11381" w:name="_Toc222784641"/>
      <w:r w:rsidRPr="000A0A5F">
        <w:t>5.16.2.1.3</w:t>
      </w:r>
      <w:r w:rsidRPr="000A0A5F">
        <w:tab/>
        <w:t>Type: RacsFailureReport</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1"/>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rsidP="008A57DF">
            <w:pPr>
              <w:pStyle w:val="TAL"/>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382" w:name="_Toc27045074"/>
      <w:bookmarkStart w:id="11383" w:name="_Toc36034125"/>
      <w:bookmarkStart w:id="11384" w:name="_Toc45132272"/>
      <w:bookmarkStart w:id="11385" w:name="_Toc49776557"/>
      <w:bookmarkStart w:id="11386" w:name="_Toc51747477"/>
      <w:bookmarkStart w:id="11387" w:name="_Toc66361059"/>
      <w:bookmarkStart w:id="11388" w:name="_Toc68105564"/>
      <w:bookmarkStart w:id="11389" w:name="_Toc74756196"/>
      <w:bookmarkStart w:id="11390" w:name="_Toc105675073"/>
      <w:bookmarkStart w:id="11391" w:name="_Toc130503151"/>
      <w:bookmarkStart w:id="11392" w:name="_Toc153625943"/>
      <w:bookmarkStart w:id="11393" w:name="_Toc185506180"/>
      <w:bookmarkStart w:id="11394" w:name="_Toc222784642"/>
      <w:r w:rsidRPr="000A0A5F">
        <w:lastRenderedPageBreak/>
        <w:t>5.16.2.1.4</w:t>
      </w:r>
      <w:r w:rsidRPr="000A0A5F">
        <w:tab/>
        <w:t>Type: RacsConfiguration</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395" w:name="_Toc27045075"/>
      <w:bookmarkStart w:id="11396" w:name="_Toc36034126"/>
      <w:bookmarkStart w:id="11397" w:name="_Toc45132273"/>
      <w:bookmarkStart w:id="11398" w:name="_Toc49776558"/>
      <w:bookmarkStart w:id="11399" w:name="_Toc51747478"/>
      <w:bookmarkStart w:id="11400" w:name="_Toc66361060"/>
      <w:bookmarkStart w:id="11401" w:name="_Toc68105565"/>
      <w:bookmarkStart w:id="11402" w:name="_Toc74756197"/>
      <w:bookmarkStart w:id="11403" w:name="_Toc105675074"/>
      <w:bookmarkStart w:id="11404" w:name="_Toc130503152"/>
      <w:bookmarkStart w:id="11405" w:name="_Toc153625944"/>
      <w:bookmarkStart w:id="11406" w:name="_Toc185506181"/>
      <w:bookmarkStart w:id="11407" w:name="_Toc222784643"/>
      <w:r w:rsidRPr="000A0A5F">
        <w:t>5.16.2.1.5</w:t>
      </w:r>
      <w:r w:rsidRPr="000A0A5F">
        <w:tab/>
        <w:t>Type: RacsProvisioningDataPatch</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08" w:name="_Toc45132274"/>
      <w:bookmarkStart w:id="11409" w:name="_Toc49776559"/>
      <w:bookmarkStart w:id="11410" w:name="_Toc51747479"/>
      <w:bookmarkStart w:id="11411" w:name="_Toc66361061"/>
      <w:bookmarkStart w:id="11412" w:name="_Toc68105566"/>
      <w:bookmarkStart w:id="11413" w:name="_Toc74756198"/>
      <w:bookmarkStart w:id="11414" w:name="_Toc105675075"/>
      <w:bookmarkStart w:id="11415" w:name="_Toc130503153"/>
      <w:bookmarkStart w:id="11416" w:name="_Toc153625945"/>
      <w:bookmarkStart w:id="11417" w:name="_Toc185506182"/>
      <w:bookmarkStart w:id="11418" w:name="_Toc222784644"/>
      <w:r w:rsidRPr="000A0A5F">
        <w:t>5.16.2.1.6</w:t>
      </w:r>
      <w:r w:rsidRPr="000A0A5F">
        <w:tab/>
        <w:t>Type: RacsConfigurationRm</w:t>
      </w:r>
      <w:bookmarkEnd w:id="11408"/>
      <w:bookmarkEnd w:id="11409"/>
      <w:bookmarkEnd w:id="11410"/>
      <w:bookmarkEnd w:id="11411"/>
      <w:bookmarkEnd w:id="11412"/>
      <w:bookmarkEnd w:id="11413"/>
      <w:bookmarkEnd w:id="11414"/>
      <w:bookmarkEnd w:id="11415"/>
      <w:bookmarkEnd w:id="11416"/>
      <w:bookmarkEnd w:id="11417"/>
      <w:bookmarkEnd w:id="1141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19" w:name="_Toc27045076"/>
      <w:bookmarkStart w:id="11420" w:name="_Toc36034127"/>
      <w:bookmarkStart w:id="11421" w:name="_Toc45132275"/>
      <w:bookmarkStart w:id="11422" w:name="_Toc49776560"/>
      <w:bookmarkStart w:id="11423" w:name="_Toc51747480"/>
      <w:bookmarkStart w:id="11424" w:name="_Toc66361062"/>
      <w:bookmarkStart w:id="11425" w:name="_Toc68105567"/>
      <w:bookmarkStart w:id="11426" w:name="_Toc74756199"/>
      <w:bookmarkStart w:id="11427" w:name="_Toc105675076"/>
      <w:bookmarkStart w:id="11428" w:name="_Toc130503154"/>
      <w:bookmarkStart w:id="11429" w:name="_Toc153625946"/>
      <w:bookmarkStart w:id="11430" w:name="_Toc185506183"/>
      <w:bookmarkStart w:id="11431" w:name="_Toc222784645"/>
      <w:r w:rsidRPr="000A0A5F">
        <w:t>5.16.2.2</w:t>
      </w:r>
      <w:r w:rsidRPr="000A0A5F">
        <w:tab/>
        <w:t>Referenced simple data types and enumerations</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3AAE5F5B" w14:textId="77777777" w:rsidR="00CB0DD7" w:rsidRPr="000A0A5F" w:rsidRDefault="00CB0DD7">
      <w:pPr>
        <w:pStyle w:val="Heading5"/>
      </w:pPr>
      <w:bookmarkStart w:id="11432" w:name="_Toc27045077"/>
      <w:bookmarkStart w:id="11433" w:name="_Toc36034128"/>
      <w:bookmarkStart w:id="11434" w:name="_Toc45132276"/>
      <w:bookmarkStart w:id="11435" w:name="_Toc49776561"/>
      <w:bookmarkStart w:id="11436" w:name="_Toc51747481"/>
      <w:bookmarkStart w:id="11437" w:name="_Toc66361063"/>
      <w:bookmarkStart w:id="11438" w:name="_Toc68105568"/>
      <w:bookmarkStart w:id="11439" w:name="_Toc74756200"/>
      <w:bookmarkStart w:id="11440" w:name="_Toc105675077"/>
      <w:bookmarkStart w:id="11441" w:name="_Toc130503155"/>
      <w:bookmarkStart w:id="11442" w:name="_Toc153625947"/>
      <w:bookmarkStart w:id="11443" w:name="_Toc185506184"/>
      <w:bookmarkStart w:id="11444" w:name="_Toc222784646"/>
      <w:r w:rsidRPr="000A0A5F">
        <w:t>5.16.2.2.1</w:t>
      </w:r>
      <w:r w:rsidRPr="000A0A5F">
        <w:tab/>
        <w:t>Introduction</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45" w:name="_Toc27045078"/>
      <w:bookmarkStart w:id="11446" w:name="_Toc36034129"/>
      <w:bookmarkStart w:id="11447" w:name="_Toc45132277"/>
      <w:bookmarkStart w:id="11448" w:name="_Toc49776562"/>
      <w:bookmarkStart w:id="11449" w:name="_Toc51747482"/>
      <w:bookmarkStart w:id="11450" w:name="_Toc66361064"/>
      <w:bookmarkStart w:id="11451" w:name="_Toc68105569"/>
      <w:bookmarkStart w:id="11452" w:name="_Toc74756201"/>
      <w:bookmarkStart w:id="11453" w:name="_Toc105675078"/>
      <w:bookmarkStart w:id="11454" w:name="_Toc130503156"/>
      <w:bookmarkStart w:id="11455" w:name="_Toc153625948"/>
      <w:bookmarkStart w:id="11456" w:name="_Toc185506185"/>
      <w:bookmarkStart w:id="11457" w:name="_Toc222784647"/>
      <w:r w:rsidRPr="000A0A5F">
        <w:t>5.16.2.2.2</w:t>
      </w:r>
      <w:r w:rsidRPr="000A0A5F">
        <w:tab/>
        <w:t>Simple data types</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58" w:name="_Toc27045079"/>
      <w:bookmarkStart w:id="11459" w:name="_Toc36034130"/>
      <w:bookmarkStart w:id="11460" w:name="_Toc45132278"/>
      <w:bookmarkStart w:id="11461" w:name="_Toc49776563"/>
      <w:bookmarkStart w:id="11462" w:name="_Toc51747483"/>
      <w:bookmarkStart w:id="11463" w:name="_Toc66361065"/>
      <w:bookmarkStart w:id="11464" w:name="_Toc68105570"/>
      <w:bookmarkStart w:id="11465" w:name="_Toc74756202"/>
      <w:bookmarkStart w:id="11466" w:name="_Toc105675079"/>
      <w:bookmarkStart w:id="11467" w:name="_Toc130503157"/>
      <w:bookmarkStart w:id="11468" w:name="_Toc153625949"/>
      <w:bookmarkStart w:id="11469" w:name="_Toc185506186"/>
      <w:bookmarkStart w:id="11470" w:name="_Toc222784648"/>
      <w:r w:rsidRPr="000A0A5F">
        <w:t>5.16.2.2.3</w:t>
      </w:r>
      <w:r w:rsidRPr="000A0A5F">
        <w:tab/>
        <w:t>Enumeration: RacsFailureCode</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71" w:name="_Toc27045080"/>
      <w:bookmarkStart w:id="11472" w:name="_Toc36034131"/>
      <w:bookmarkStart w:id="11473" w:name="_Toc45132279"/>
      <w:bookmarkStart w:id="11474" w:name="_Toc49776564"/>
      <w:bookmarkStart w:id="11475" w:name="_Toc51747484"/>
      <w:bookmarkStart w:id="11476" w:name="_Toc66361066"/>
      <w:bookmarkStart w:id="11477" w:name="_Toc68105571"/>
      <w:bookmarkStart w:id="11478" w:name="_Toc74756203"/>
      <w:bookmarkStart w:id="11479" w:name="_Toc105675080"/>
      <w:bookmarkStart w:id="11480" w:name="_Toc130503158"/>
      <w:bookmarkStart w:id="11481" w:name="_Toc153625950"/>
      <w:bookmarkStart w:id="11482" w:name="_Toc185506187"/>
      <w:bookmarkStart w:id="11483" w:name="_Toc222784649"/>
      <w:r w:rsidRPr="000A0A5F">
        <w:t>5.16.3</w:t>
      </w:r>
      <w:r w:rsidRPr="000A0A5F">
        <w:tab/>
        <w:t>Resource structure</w:t>
      </w:r>
      <w:bookmarkEnd w:id="1138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53E9ECC8" w14:textId="77777777" w:rsidR="00CB0DD7" w:rsidRPr="000A0A5F" w:rsidRDefault="00CB0DD7">
      <w:pPr>
        <w:pStyle w:val="Heading4"/>
      </w:pPr>
      <w:bookmarkStart w:id="11484" w:name="_Toc27045081"/>
      <w:bookmarkStart w:id="11485" w:name="_Toc36034132"/>
      <w:bookmarkStart w:id="11486" w:name="_Toc45132280"/>
      <w:bookmarkStart w:id="11487" w:name="_Toc49776565"/>
      <w:bookmarkStart w:id="11488" w:name="_Toc51747485"/>
      <w:bookmarkStart w:id="11489" w:name="_Toc66361067"/>
      <w:bookmarkStart w:id="11490" w:name="_Toc68105572"/>
      <w:bookmarkStart w:id="11491" w:name="_Toc74756204"/>
      <w:bookmarkStart w:id="11492" w:name="_Toc105675081"/>
      <w:bookmarkStart w:id="11493" w:name="_Toc130503159"/>
      <w:bookmarkStart w:id="11494" w:name="_Toc153625951"/>
      <w:bookmarkStart w:id="11495" w:name="_Toc185506188"/>
      <w:bookmarkStart w:id="11496" w:name="_Toc222784650"/>
      <w:r w:rsidRPr="000A0A5F">
        <w:t>5.16.3.1</w:t>
      </w:r>
      <w:r w:rsidRPr="000A0A5F">
        <w:tab/>
        <w:t>General</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497" w:name="_Toc27045082"/>
      <w:bookmarkStart w:id="11498" w:name="_Toc36034133"/>
      <w:bookmarkStart w:id="11499" w:name="_Toc45132281"/>
      <w:bookmarkStart w:id="11500" w:name="_Toc49776566"/>
      <w:bookmarkStart w:id="11501" w:name="_Toc51747486"/>
    </w:p>
    <w:p w14:paraId="0E4BA6D2" w14:textId="77777777" w:rsidR="00CB0DD7" w:rsidRPr="000A0A5F" w:rsidRDefault="00CB0DD7">
      <w:pPr>
        <w:pStyle w:val="Heading4"/>
      </w:pPr>
      <w:bookmarkStart w:id="11502" w:name="_Toc66361068"/>
      <w:bookmarkStart w:id="11503" w:name="_Toc68105573"/>
      <w:bookmarkStart w:id="11504" w:name="_Toc74756205"/>
      <w:bookmarkStart w:id="11505" w:name="_Toc105675082"/>
      <w:bookmarkStart w:id="11506" w:name="_Toc130503160"/>
      <w:bookmarkStart w:id="11507" w:name="_Toc153625952"/>
      <w:bookmarkStart w:id="11508" w:name="_Toc185506189"/>
      <w:bookmarkStart w:id="11509" w:name="_Toc222784651"/>
      <w:r w:rsidRPr="000A0A5F">
        <w:t>5.16.3.2</w:t>
      </w:r>
      <w:r w:rsidRPr="000A0A5F">
        <w:tab/>
        <w:t>Resource: RACS Parameter Provisionings</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074B8FDF" w14:textId="77777777" w:rsidR="00CB0DD7" w:rsidRPr="000A0A5F" w:rsidRDefault="00CB0DD7">
      <w:pPr>
        <w:pStyle w:val="Heading5"/>
      </w:pPr>
      <w:bookmarkStart w:id="11510" w:name="_Toc27045083"/>
      <w:bookmarkStart w:id="11511" w:name="_Toc36034134"/>
      <w:bookmarkStart w:id="11512" w:name="_Toc45132282"/>
      <w:bookmarkStart w:id="11513" w:name="_Toc49776567"/>
      <w:bookmarkStart w:id="11514" w:name="_Toc51747487"/>
      <w:bookmarkStart w:id="11515" w:name="_Toc66361069"/>
      <w:bookmarkStart w:id="11516" w:name="_Toc68105574"/>
      <w:bookmarkStart w:id="11517" w:name="_Toc74756206"/>
      <w:bookmarkStart w:id="11518" w:name="_Toc105675083"/>
      <w:bookmarkStart w:id="11519" w:name="_Toc130503161"/>
      <w:bookmarkStart w:id="11520" w:name="_Toc153625953"/>
      <w:bookmarkStart w:id="11521" w:name="_Toc185506190"/>
      <w:bookmarkStart w:id="11522" w:name="_Toc222784652"/>
      <w:r w:rsidRPr="000A0A5F">
        <w:t>5.16.3.2.1</w:t>
      </w:r>
      <w:r w:rsidRPr="000A0A5F">
        <w:tab/>
        <w:t>Introduction</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23" w:name="_Toc27045084"/>
      <w:bookmarkStart w:id="11524" w:name="_Toc36034135"/>
      <w:bookmarkStart w:id="11525" w:name="_Toc45132283"/>
      <w:bookmarkStart w:id="11526" w:name="_Toc49776568"/>
      <w:bookmarkStart w:id="11527" w:name="_Toc51747488"/>
      <w:bookmarkStart w:id="11528" w:name="_Toc66361070"/>
      <w:bookmarkStart w:id="11529" w:name="_Toc68105575"/>
      <w:bookmarkStart w:id="11530" w:name="_Toc74756207"/>
      <w:bookmarkStart w:id="11531" w:name="_Toc105675084"/>
      <w:bookmarkStart w:id="11532" w:name="_Toc130503162"/>
      <w:bookmarkStart w:id="11533" w:name="_Toc153625954"/>
      <w:bookmarkStart w:id="11534" w:name="_Toc185506191"/>
      <w:bookmarkStart w:id="11535" w:name="_Toc222784653"/>
      <w:r w:rsidRPr="000A0A5F">
        <w:t>5.16.3.2.2</w:t>
      </w:r>
      <w:r w:rsidRPr="000A0A5F">
        <w:tab/>
        <w:t>Resource definition</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536" w:name="_Toc27045085"/>
      <w:bookmarkStart w:id="11537" w:name="_Toc36034136"/>
      <w:bookmarkStart w:id="11538" w:name="_Toc45132284"/>
      <w:bookmarkStart w:id="11539" w:name="_Toc49776569"/>
      <w:bookmarkStart w:id="11540" w:name="_Toc51747489"/>
      <w:bookmarkStart w:id="11541" w:name="_Toc66361071"/>
      <w:bookmarkStart w:id="11542" w:name="_Toc68105576"/>
      <w:bookmarkStart w:id="11543" w:name="_Toc74756208"/>
      <w:bookmarkStart w:id="11544" w:name="_Toc105675085"/>
      <w:bookmarkStart w:id="11545" w:name="_Toc130503163"/>
      <w:bookmarkStart w:id="11546" w:name="_Toc153625955"/>
      <w:bookmarkStart w:id="11547" w:name="_Toc185506192"/>
      <w:bookmarkStart w:id="11548" w:name="_Toc222784654"/>
      <w:r w:rsidRPr="000A0A5F">
        <w:t>5.16.3.2.3</w:t>
      </w:r>
      <w:r w:rsidRPr="000A0A5F">
        <w:tab/>
        <w:t>Resource methods</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606E2566" w14:textId="77777777" w:rsidR="00CB0DD7" w:rsidRPr="000A0A5F" w:rsidRDefault="00CB0DD7" w:rsidP="00233139">
      <w:pPr>
        <w:pStyle w:val="H6"/>
      </w:pPr>
      <w:bookmarkStart w:id="11549" w:name="_Toc27045086"/>
      <w:bookmarkStart w:id="11550" w:name="_Toc36034137"/>
      <w:bookmarkStart w:id="11551" w:name="_Toc45132285"/>
      <w:bookmarkStart w:id="11552" w:name="_Toc49776570"/>
      <w:bookmarkStart w:id="11553" w:name="_Toc51747490"/>
      <w:bookmarkStart w:id="11554" w:name="_Toc66361072"/>
      <w:bookmarkStart w:id="11555" w:name="_Toc68105577"/>
      <w:bookmarkStart w:id="11556" w:name="_Toc74756209"/>
      <w:bookmarkStart w:id="11557" w:name="_Toc105675086"/>
      <w:bookmarkStart w:id="11558" w:name="_Toc130503164"/>
      <w:bookmarkStart w:id="11559" w:name="_Toc153625956"/>
      <w:bookmarkStart w:id="11560" w:name="_Toc185506193"/>
      <w:r w:rsidRPr="000A0A5F">
        <w:t>5.16.3.2.3.1</w:t>
      </w:r>
      <w:r w:rsidRPr="000A0A5F">
        <w:tab/>
        <w:t>GET</w:t>
      </w:r>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61" w:name="_Toc27045087"/>
      <w:bookmarkStart w:id="11562" w:name="_Toc36034138"/>
      <w:bookmarkStart w:id="11563" w:name="_Toc45132286"/>
      <w:bookmarkStart w:id="11564" w:name="_Toc49776571"/>
      <w:bookmarkStart w:id="11565" w:name="_Toc51747491"/>
      <w:bookmarkStart w:id="11566" w:name="_Toc66361073"/>
      <w:bookmarkStart w:id="11567" w:name="_Toc68105578"/>
      <w:bookmarkStart w:id="11568" w:name="_Toc74756210"/>
      <w:bookmarkStart w:id="11569" w:name="_Toc105675087"/>
      <w:bookmarkStart w:id="11570" w:name="_Toc130503165"/>
      <w:bookmarkStart w:id="11571" w:name="_Toc153625957"/>
      <w:bookmarkStart w:id="11572" w:name="_Toc185506194"/>
      <w:r w:rsidRPr="000A0A5F">
        <w:t>5.16.3.2.3.2</w:t>
      </w:r>
      <w:r w:rsidRPr="000A0A5F">
        <w:tab/>
        <w:t>PUT</w:t>
      </w:r>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73" w:name="_Toc27045088"/>
      <w:bookmarkStart w:id="11574" w:name="_Toc36034139"/>
      <w:bookmarkStart w:id="11575" w:name="_Toc45132287"/>
      <w:bookmarkStart w:id="11576" w:name="_Toc49776572"/>
      <w:bookmarkStart w:id="11577" w:name="_Toc51747492"/>
      <w:bookmarkStart w:id="11578" w:name="_Toc66361074"/>
      <w:bookmarkStart w:id="11579" w:name="_Toc68105579"/>
      <w:bookmarkStart w:id="11580" w:name="_Toc74756211"/>
      <w:bookmarkStart w:id="11581" w:name="_Toc105675088"/>
      <w:bookmarkStart w:id="11582" w:name="_Toc130503166"/>
      <w:bookmarkStart w:id="11583" w:name="_Toc153625958"/>
      <w:bookmarkStart w:id="11584" w:name="_Toc185506195"/>
      <w:r w:rsidRPr="000A0A5F">
        <w:t>5.16.3.2.3.3</w:t>
      </w:r>
      <w:r w:rsidRPr="000A0A5F">
        <w:tab/>
        <w:t>PATCH</w:t>
      </w:r>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585" w:name="_Toc27045089"/>
      <w:bookmarkStart w:id="11586" w:name="_Toc36034140"/>
      <w:bookmarkStart w:id="11587" w:name="_Toc45132288"/>
      <w:bookmarkStart w:id="11588" w:name="_Toc49776573"/>
      <w:bookmarkStart w:id="11589" w:name="_Toc51747493"/>
      <w:bookmarkStart w:id="11590" w:name="_Toc66361075"/>
      <w:bookmarkStart w:id="11591" w:name="_Toc68105580"/>
      <w:bookmarkStart w:id="11592" w:name="_Toc74756212"/>
      <w:bookmarkStart w:id="11593" w:name="_Toc105675089"/>
      <w:bookmarkStart w:id="11594" w:name="_Toc130503167"/>
      <w:bookmarkStart w:id="11595" w:name="_Toc153625959"/>
      <w:bookmarkStart w:id="11596" w:name="_Toc185506196"/>
      <w:r w:rsidRPr="000A0A5F">
        <w:t>5.16.3.2.3.4</w:t>
      </w:r>
      <w:r w:rsidRPr="000A0A5F">
        <w:tab/>
        <w:t>POST</w:t>
      </w:r>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597" w:name="_Toc27045090"/>
      <w:bookmarkStart w:id="11598" w:name="_Toc36034141"/>
      <w:bookmarkStart w:id="11599" w:name="_Toc45132289"/>
      <w:bookmarkStart w:id="11600" w:name="_Toc49776574"/>
      <w:bookmarkStart w:id="11601" w:name="_Toc51747494"/>
      <w:bookmarkStart w:id="11602" w:name="_Toc66361076"/>
      <w:bookmarkStart w:id="11603" w:name="_Toc68105581"/>
      <w:bookmarkStart w:id="11604" w:name="_Toc74756213"/>
      <w:bookmarkStart w:id="11605" w:name="_Toc105675090"/>
      <w:bookmarkStart w:id="11606" w:name="_Toc130503168"/>
      <w:bookmarkStart w:id="11607" w:name="_Toc153625960"/>
      <w:bookmarkStart w:id="11608" w:name="_Toc185506197"/>
      <w:r w:rsidRPr="000A0A5F">
        <w:t>5.16.3.2.3.5</w:t>
      </w:r>
      <w:r w:rsidRPr="000A0A5F">
        <w:tab/>
        <w:t>DELETE</w:t>
      </w:r>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09" w:name="_Toc27045091"/>
      <w:bookmarkStart w:id="11610" w:name="_Toc36034142"/>
      <w:bookmarkStart w:id="11611" w:name="_Toc45132290"/>
      <w:bookmarkStart w:id="11612" w:name="_Toc49776575"/>
      <w:bookmarkStart w:id="11613" w:name="_Toc51747495"/>
      <w:bookmarkStart w:id="11614" w:name="_Toc66361077"/>
      <w:bookmarkStart w:id="11615" w:name="_Toc68105582"/>
      <w:bookmarkStart w:id="11616" w:name="_Toc74756214"/>
      <w:bookmarkStart w:id="11617" w:name="_Toc105675091"/>
      <w:bookmarkStart w:id="11618" w:name="_Toc130503169"/>
      <w:bookmarkStart w:id="11619" w:name="_Toc153625961"/>
      <w:bookmarkStart w:id="11620" w:name="_Toc185506198"/>
      <w:bookmarkStart w:id="11621" w:name="_Toc222784655"/>
      <w:r w:rsidRPr="000A0A5F">
        <w:t>5.16.3.3</w:t>
      </w:r>
      <w:r w:rsidRPr="000A0A5F">
        <w:tab/>
        <w:t>Resource: Individual RACS Parameter Provisioning</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7DBBB1AD" w14:textId="77777777" w:rsidR="00CB0DD7" w:rsidRPr="000A0A5F" w:rsidRDefault="00CB0DD7">
      <w:pPr>
        <w:pStyle w:val="Heading5"/>
      </w:pPr>
      <w:bookmarkStart w:id="11622" w:name="_Toc27045092"/>
      <w:bookmarkStart w:id="11623" w:name="_Toc36034143"/>
      <w:bookmarkStart w:id="11624" w:name="_Toc45132291"/>
      <w:bookmarkStart w:id="11625" w:name="_Toc49776576"/>
      <w:bookmarkStart w:id="11626" w:name="_Toc51747496"/>
      <w:bookmarkStart w:id="11627" w:name="_Toc66361078"/>
      <w:bookmarkStart w:id="11628" w:name="_Toc68105583"/>
      <w:bookmarkStart w:id="11629" w:name="_Toc74756215"/>
      <w:bookmarkStart w:id="11630" w:name="_Toc105675092"/>
      <w:bookmarkStart w:id="11631" w:name="_Toc130503170"/>
      <w:bookmarkStart w:id="11632" w:name="_Toc153625962"/>
      <w:bookmarkStart w:id="11633" w:name="_Toc185506199"/>
      <w:bookmarkStart w:id="11634" w:name="_Toc222784656"/>
      <w:r w:rsidRPr="000A0A5F">
        <w:t>5.16.3.3.1</w:t>
      </w:r>
      <w:r w:rsidRPr="000A0A5F">
        <w:tab/>
        <w:t>Introduction</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35" w:name="_Toc27045093"/>
      <w:bookmarkStart w:id="11636" w:name="_Toc36034144"/>
      <w:bookmarkStart w:id="11637" w:name="_Toc45132292"/>
      <w:bookmarkStart w:id="11638" w:name="_Toc49776577"/>
      <w:bookmarkStart w:id="11639" w:name="_Toc51747497"/>
      <w:bookmarkStart w:id="11640" w:name="_Toc66361079"/>
      <w:bookmarkStart w:id="11641" w:name="_Toc68105584"/>
      <w:bookmarkStart w:id="11642" w:name="_Toc74756216"/>
      <w:bookmarkStart w:id="11643" w:name="_Toc105675093"/>
      <w:bookmarkStart w:id="11644" w:name="_Toc130503171"/>
      <w:bookmarkStart w:id="11645" w:name="_Toc153625963"/>
      <w:bookmarkStart w:id="11646" w:name="_Toc185506200"/>
      <w:bookmarkStart w:id="11647" w:name="_Toc222784657"/>
      <w:r w:rsidRPr="000A0A5F">
        <w:t>5.16.3.3.2</w:t>
      </w:r>
      <w:r w:rsidRPr="000A0A5F">
        <w:tab/>
        <w:t>Resource definition</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648" w:name="_Toc27045094"/>
      <w:bookmarkStart w:id="11649" w:name="_Toc36034145"/>
      <w:bookmarkStart w:id="11650" w:name="_Toc45132293"/>
      <w:bookmarkStart w:id="11651" w:name="_Toc49776578"/>
      <w:bookmarkStart w:id="11652" w:name="_Toc51747498"/>
      <w:bookmarkStart w:id="11653" w:name="_Toc66361080"/>
      <w:bookmarkStart w:id="11654" w:name="_Toc68105585"/>
      <w:bookmarkStart w:id="11655" w:name="_Toc74756217"/>
      <w:bookmarkStart w:id="11656" w:name="_Toc105675094"/>
      <w:bookmarkStart w:id="11657" w:name="_Toc130503172"/>
      <w:bookmarkStart w:id="11658" w:name="_Toc153625964"/>
      <w:bookmarkStart w:id="11659" w:name="_Toc185506201"/>
      <w:bookmarkStart w:id="11660" w:name="_Toc222784658"/>
      <w:r w:rsidRPr="000A0A5F">
        <w:t>5.16.3.3.3</w:t>
      </w:r>
      <w:r w:rsidRPr="000A0A5F">
        <w:tab/>
        <w:t>Resource methods</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090DFB1F" w14:textId="77777777" w:rsidR="00CB0DD7" w:rsidRPr="000A0A5F" w:rsidRDefault="00CB0DD7" w:rsidP="00233139">
      <w:pPr>
        <w:pStyle w:val="H6"/>
      </w:pPr>
      <w:bookmarkStart w:id="11661" w:name="_Toc27045095"/>
      <w:bookmarkStart w:id="11662" w:name="_Toc36034146"/>
      <w:bookmarkStart w:id="11663" w:name="_Toc45132294"/>
      <w:bookmarkStart w:id="11664" w:name="_Toc49776579"/>
      <w:bookmarkStart w:id="11665" w:name="_Toc51747499"/>
      <w:bookmarkStart w:id="11666" w:name="_Toc66361081"/>
      <w:bookmarkStart w:id="11667" w:name="_Toc68105586"/>
      <w:bookmarkStart w:id="11668" w:name="_Toc74756218"/>
      <w:bookmarkStart w:id="11669" w:name="_Toc105675095"/>
      <w:bookmarkStart w:id="11670" w:name="_Toc130503173"/>
      <w:bookmarkStart w:id="11671" w:name="_Toc153625965"/>
      <w:bookmarkStart w:id="11672" w:name="_Toc185506202"/>
      <w:r w:rsidRPr="000A0A5F">
        <w:t>5.16.3.3.3.1</w:t>
      </w:r>
      <w:r w:rsidRPr="000A0A5F">
        <w:tab/>
        <w:t>GET</w:t>
      </w:r>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73" w:name="_Toc27045096"/>
      <w:bookmarkStart w:id="11674" w:name="_Toc36034147"/>
      <w:bookmarkStart w:id="11675" w:name="_Toc45132295"/>
      <w:bookmarkStart w:id="11676" w:name="_Toc49776580"/>
      <w:bookmarkStart w:id="11677" w:name="_Toc51747500"/>
      <w:bookmarkStart w:id="11678" w:name="_Toc66361082"/>
      <w:bookmarkStart w:id="11679" w:name="_Toc68105587"/>
      <w:bookmarkStart w:id="11680" w:name="_Toc74756219"/>
      <w:bookmarkStart w:id="11681" w:name="_Toc105675096"/>
      <w:bookmarkStart w:id="11682" w:name="_Toc130503174"/>
      <w:bookmarkStart w:id="11683" w:name="_Toc153625966"/>
      <w:bookmarkStart w:id="11684" w:name="_Toc185506203"/>
      <w:r w:rsidRPr="000A0A5F">
        <w:t>5.16.3.3.3.2</w:t>
      </w:r>
      <w:r w:rsidRPr="000A0A5F">
        <w:tab/>
        <w:t>PATCH</w:t>
      </w:r>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685" w:name="_Toc27045097"/>
      <w:bookmarkStart w:id="11686" w:name="_Toc36034148"/>
      <w:bookmarkStart w:id="11687" w:name="_Toc45132296"/>
      <w:bookmarkStart w:id="11688" w:name="_Toc49776581"/>
      <w:bookmarkStart w:id="11689" w:name="_Toc51747501"/>
      <w:bookmarkStart w:id="11690" w:name="_Toc66361083"/>
      <w:bookmarkStart w:id="11691" w:name="_Toc68105588"/>
      <w:bookmarkStart w:id="11692" w:name="_Toc74756220"/>
      <w:bookmarkStart w:id="11693" w:name="_Toc105675097"/>
      <w:bookmarkStart w:id="11694" w:name="_Toc130503175"/>
      <w:bookmarkStart w:id="11695" w:name="_Toc153625967"/>
      <w:bookmarkStart w:id="11696" w:name="_Toc185506204"/>
      <w:r w:rsidRPr="000A0A5F">
        <w:t>5.16.3.3.3.3</w:t>
      </w:r>
      <w:r w:rsidRPr="000A0A5F">
        <w:tab/>
        <w:t>PUT</w:t>
      </w:r>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697" w:name="_Toc27045098"/>
      <w:bookmarkStart w:id="11698" w:name="_Toc36034149"/>
      <w:bookmarkStart w:id="11699" w:name="_Toc45132297"/>
      <w:bookmarkStart w:id="11700" w:name="_Toc49776582"/>
      <w:bookmarkStart w:id="11701" w:name="_Toc51747502"/>
      <w:bookmarkStart w:id="11702" w:name="_Toc66361084"/>
      <w:bookmarkStart w:id="11703" w:name="_Toc68105589"/>
      <w:bookmarkStart w:id="11704" w:name="_Toc74756221"/>
      <w:bookmarkStart w:id="11705" w:name="_Toc105675098"/>
      <w:bookmarkStart w:id="11706" w:name="_Toc130503176"/>
      <w:bookmarkStart w:id="11707" w:name="_Toc153625968"/>
      <w:bookmarkStart w:id="11708" w:name="_Toc185506205"/>
      <w:r w:rsidRPr="000A0A5F">
        <w:t>5.16.3.3.3.4</w:t>
      </w:r>
      <w:r w:rsidRPr="000A0A5F">
        <w:tab/>
        <w:t>POST</w:t>
      </w:r>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09" w:name="_Toc27045099"/>
      <w:bookmarkStart w:id="11710" w:name="_Toc36034150"/>
      <w:bookmarkStart w:id="11711" w:name="_Toc45132298"/>
      <w:bookmarkStart w:id="11712" w:name="_Toc49776583"/>
      <w:bookmarkStart w:id="11713" w:name="_Toc51747503"/>
      <w:bookmarkStart w:id="11714" w:name="_Toc66361085"/>
      <w:bookmarkStart w:id="11715" w:name="_Toc68105590"/>
      <w:bookmarkStart w:id="11716" w:name="_Toc74756222"/>
      <w:bookmarkStart w:id="11717" w:name="_Toc105675099"/>
      <w:bookmarkStart w:id="11718" w:name="_Toc130503177"/>
      <w:bookmarkStart w:id="11719" w:name="_Toc153625969"/>
      <w:bookmarkStart w:id="11720" w:name="_Toc185506206"/>
      <w:r w:rsidRPr="000A0A5F">
        <w:t>5.16.3.3.3.5</w:t>
      </w:r>
      <w:r w:rsidRPr="000A0A5F">
        <w:tab/>
        <w:t>DELETE</w:t>
      </w:r>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21" w:name="_Toc9325605"/>
      <w:bookmarkStart w:id="11722" w:name="_Toc27045100"/>
      <w:bookmarkStart w:id="11723" w:name="_Toc36034151"/>
      <w:bookmarkStart w:id="11724" w:name="_Toc45132299"/>
      <w:bookmarkStart w:id="11725" w:name="_Toc49776584"/>
      <w:bookmarkStart w:id="11726" w:name="_Toc51747504"/>
      <w:bookmarkStart w:id="11727" w:name="_Toc66361086"/>
      <w:bookmarkStart w:id="11728" w:name="_Toc68105591"/>
      <w:bookmarkStart w:id="11729" w:name="_Toc74756223"/>
      <w:bookmarkStart w:id="11730" w:name="_Toc105675100"/>
      <w:bookmarkStart w:id="11731" w:name="_Toc130503178"/>
      <w:bookmarkStart w:id="11732" w:name="_Toc153625970"/>
      <w:bookmarkStart w:id="11733" w:name="_Toc185506207"/>
      <w:bookmarkStart w:id="11734" w:name="_Toc222784659"/>
      <w:r w:rsidRPr="000A0A5F">
        <w:t>5.16.4</w:t>
      </w:r>
      <w:r w:rsidRPr="000A0A5F">
        <w:tab/>
        <w:t>Used Features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35" w:name="_Toc9325606"/>
      <w:bookmarkStart w:id="11736" w:name="_Toc27045101"/>
      <w:bookmarkStart w:id="11737" w:name="_Toc36034152"/>
      <w:bookmarkStart w:id="11738" w:name="_Toc45132300"/>
      <w:bookmarkStart w:id="11739" w:name="_Toc49776585"/>
      <w:bookmarkStart w:id="11740" w:name="_Toc51747505"/>
      <w:bookmarkStart w:id="11741" w:name="_Toc66361087"/>
      <w:bookmarkStart w:id="11742" w:name="_Toc68105592"/>
      <w:bookmarkStart w:id="11743" w:name="_Toc74756224"/>
      <w:bookmarkStart w:id="11744" w:name="_Toc105675101"/>
      <w:bookmarkStart w:id="11745" w:name="_Toc130503179"/>
      <w:bookmarkStart w:id="11746" w:name="_Toc153625971"/>
      <w:bookmarkStart w:id="11747" w:name="_Toc185506208"/>
      <w:bookmarkStart w:id="11748" w:name="_Toc222784660"/>
      <w:r w:rsidRPr="000A0A5F">
        <w:t>5.16.5</w:t>
      </w:r>
      <w:r w:rsidRPr="000A0A5F">
        <w:tab/>
        <w:t>Error handling</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1A592AC9" w14:textId="77777777" w:rsidR="00CB0DD7" w:rsidRPr="000A0A5F" w:rsidRDefault="00CB0DD7">
      <w:pPr>
        <w:pStyle w:val="Heading4"/>
      </w:pPr>
      <w:bookmarkStart w:id="11749" w:name="_Toc27045102"/>
      <w:bookmarkStart w:id="11750" w:name="_Toc36034153"/>
      <w:bookmarkStart w:id="11751" w:name="_Toc45132301"/>
      <w:bookmarkStart w:id="11752" w:name="_Toc49776586"/>
      <w:bookmarkStart w:id="11753" w:name="_Toc51747506"/>
      <w:bookmarkStart w:id="11754" w:name="_Toc66361088"/>
      <w:bookmarkStart w:id="11755" w:name="_Toc68105593"/>
      <w:bookmarkStart w:id="11756" w:name="_Toc74756225"/>
      <w:bookmarkStart w:id="11757" w:name="_Toc105675102"/>
      <w:bookmarkStart w:id="11758" w:name="_Toc130503180"/>
      <w:bookmarkStart w:id="11759" w:name="_Toc153625972"/>
      <w:bookmarkStart w:id="11760" w:name="_Toc185506209"/>
      <w:bookmarkStart w:id="11761" w:name="_Toc222784661"/>
      <w:r w:rsidRPr="000A0A5F">
        <w:t>5.16.5.1</w:t>
      </w:r>
      <w:r w:rsidRPr="000A0A5F">
        <w:tab/>
        <w:t>General</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62" w:name="_Toc27045103"/>
      <w:bookmarkStart w:id="11763" w:name="_Toc36034154"/>
      <w:bookmarkStart w:id="11764" w:name="_Toc45132302"/>
      <w:bookmarkStart w:id="11765" w:name="_Toc49776587"/>
      <w:bookmarkStart w:id="11766" w:name="_Toc51747507"/>
      <w:bookmarkStart w:id="11767" w:name="_Toc66361089"/>
      <w:bookmarkStart w:id="11768" w:name="_Toc68105594"/>
      <w:bookmarkStart w:id="11769" w:name="_Toc74756226"/>
      <w:bookmarkStart w:id="11770" w:name="_Toc105675103"/>
      <w:bookmarkStart w:id="11771" w:name="_Toc130503181"/>
      <w:bookmarkStart w:id="11772" w:name="_Toc153625973"/>
      <w:bookmarkStart w:id="11773" w:name="_Toc185506210"/>
      <w:bookmarkStart w:id="11774" w:name="_Toc222784662"/>
      <w:r w:rsidRPr="000A0A5F">
        <w:lastRenderedPageBreak/>
        <w:t>5.16.5.2</w:t>
      </w:r>
      <w:r w:rsidRPr="000A0A5F">
        <w:tab/>
        <w:t>Protocol Errors</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75" w:name="_Toc27045104"/>
      <w:bookmarkStart w:id="11776" w:name="_Toc36034155"/>
      <w:bookmarkStart w:id="11777" w:name="_Toc45132303"/>
      <w:bookmarkStart w:id="11778" w:name="_Toc49776588"/>
      <w:bookmarkStart w:id="11779" w:name="_Toc51747508"/>
      <w:bookmarkStart w:id="11780" w:name="_Toc66361090"/>
      <w:bookmarkStart w:id="11781" w:name="_Toc68105595"/>
      <w:bookmarkStart w:id="11782" w:name="_Toc74756227"/>
      <w:bookmarkStart w:id="11783" w:name="_Toc105675104"/>
      <w:bookmarkStart w:id="11784" w:name="_Toc130503182"/>
      <w:bookmarkStart w:id="11785" w:name="_Toc153625974"/>
      <w:bookmarkStart w:id="11786" w:name="_Toc185506211"/>
      <w:bookmarkStart w:id="11787" w:name="_Toc222784663"/>
      <w:r w:rsidRPr="000A0A5F">
        <w:t>5.16.5.3</w:t>
      </w:r>
      <w:r w:rsidRPr="000A0A5F">
        <w:tab/>
        <w:t>Application Errors</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1788" w:name="_Toc11247923"/>
      <w:bookmarkStart w:id="11789" w:name="_Toc27045105"/>
      <w:bookmarkStart w:id="11790" w:name="_Toc36034156"/>
      <w:bookmarkStart w:id="11791" w:name="_Toc45132304"/>
      <w:bookmarkStart w:id="11792" w:name="_Toc49776589"/>
      <w:bookmarkStart w:id="11793" w:name="_Toc51747509"/>
      <w:bookmarkStart w:id="11794" w:name="_Toc66361091"/>
      <w:bookmarkStart w:id="11795" w:name="_Toc68105596"/>
      <w:bookmarkStart w:id="11796" w:name="_Toc74756228"/>
      <w:bookmarkStart w:id="11797" w:name="_Toc105675105"/>
      <w:bookmarkStart w:id="11798" w:name="_Toc130503183"/>
      <w:bookmarkStart w:id="11799" w:name="_Toc153625975"/>
      <w:bookmarkStart w:id="11800" w:name="_Toc185506212"/>
      <w:bookmarkStart w:id="11801" w:name="_Toc222784664"/>
      <w:r w:rsidRPr="000A0A5F">
        <w:rPr>
          <w:rFonts w:hint="eastAsia"/>
          <w:lang w:eastAsia="zh-CN"/>
        </w:rPr>
        <w:t>6</w:t>
      </w:r>
      <w:r w:rsidRPr="000A0A5F">
        <w:tab/>
      </w:r>
      <w:r w:rsidRPr="000A0A5F">
        <w:rPr>
          <w:lang w:eastAsia="zh-CN"/>
        </w:rPr>
        <w:t>Security</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08E670C1" w14:textId="77777777" w:rsidR="002E7374" w:rsidRDefault="002E7374" w:rsidP="002E7374">
      <w:pPr>
        <w:rPr>
          <w:lang w:eastAsia="zh-CN"/>
        </w:rPr>
      </w:pPr>
      <w:bookmarkStart w:id="11802" w:name="_Toc11247924"/>
      <w:bookmarkStart w:id="11803" w:name="_Toc27045106"/>
      <w:bookmarkStart w:id="11804" w:name="_Toc36034157"/>
      <w:bookmarkStart w:id="11805" w:name="_Toc45132305"/>
      <w:bookmarkStart w:id="11806" w:name="_Toc49776590"/>
      <w:bookmarkStart w:id="11807" w:name="_Toc51747510"/>
      <w:bookmarkStart w:id="11808" w:name="_Toc66361092"/>
      <w:bookmarkStart w:id="11809" w:name="_Toc68105597"/>
      <w:bookmarkStart w:id="11810" w:name="_Toc74756229"/>
      <w:bookmarkStart w:id="11811" w:name="_Toc105675106"/>
      <w:bookmarkStart w:id="11812" w:name="_Toc130503184"/>
      <w:bookmarkStart w:id="1181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14" w:name="_Toc185506213"/>
      <w:bookmarkStart w:id="11815" w:name="_Toc222784665"/>
      <w:r w:rsidRPr="000A0A5F">
        <w:t>7</w:t>
      </w:r>
      <w:r w:rsidRPr="000A0A5F">
        <w:tab/>
        <w:t>Using Common API Framework</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7C02390" w14:textId="77777777" w:rsidR="00CB0DD7" w:rsidRPr="000A0A5F" w:rsidRDefault="00CB0DD7">
      <w:pPr>
        <w:pStyle w:val="Heading2"/>
      </w:pPr>
      <w:bookmarkStart w:id="11816" w:name="_Toc11247925"/>
      <w:bookmarkStart w:id="11817" w:name="_Toc27045107"/>
      <w:bookmarkStart w:id="11818" w:name="_Toc36034158"/>
      <w:bookmarkStart w:id="11819" w:name="_Toc45132306"/>
      <w:bookmarkStart w:id="11820" w:name="_Toc49776591"/>
      <w:bookmarkStart w:id="11821" w:name="_Toc51747511"/>
      <w:bookmarkStart w:id="11822" w:name="_Toc66361093"/>
      <w:bookmarkStart w:id="11823" w:name="_Toc68105598"/>
      <w:bookmarkStart w:id="11824" w:name="_Toc74756230"/>
      <w:bookmarkStart w:id="11825" w:name="_Toc105675107"/>
      <w:bookmarkStart w:id="11826" w:name="_Toc130503185"/>
      <w:bookmarkStart w:id="11827" w:name="_Toc153625977"/>
      <w:bookmarkStart w:id="11828" w:name="_Toc185506214"/>
      <w:bookmarkStart w:id="11829" w:name="_Toc222784666"/>
      <w:r w:rsidRPr="000A0A5F">
        <w:t>7.1</w:t>
      </w:r>
      <w:r w:rsidRPr="000A0A5F">
        <w:tab/>
        <w:t>General</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30" w:name="_Toc11247926"/>
      <w:bookmarkStart w:id="11831" w:name="_Toc27045108"/>
      <w:bookmarkStart w:id="11832" w:name="_Toc36034159"/>
      <w:bookmarkStart w:id="11833" w:name="_Toc45132307"/>
      <w:bookmarkStart w:id="11834" w:name="_Toc49776592"/>
      <w:bookmarkStart w:id="11835" w:name="_Toc51747512"/>
      <w:bookmarkStart w:id="11836" w:name="_Toc66361094"/>
      <w:bookmarkStart w:id="11837" w:name="_Toc68105599"/>
      <w:bookmarkStart w:id="11838" w:name="_Toc74756231"/>
      <w:bookmarkStart w:id="11839" w:name="_Toc105675108"/>
      <w:bookmarkStart w:id="11840" w:name="_Toc130503186"/>
      <w:bookmarkStart w:id="11841" w:name="_Toc153625978"/>
      <w:bookmarkStart w:id="11842" w:name="_Toc185506215"/>
      <w:bookmarkStart w:id="11843" w:name="_Toc222784667"/>
      <w:r w:rsidRPr="000A0A5F">
        <w:t>7.2</w:t>
      </w:r>
      <w:r w:rsidRPr="000A0A5F">
        <w:tab/>
        <w:t>Security</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44" w:name="_Toc11247927"/>
      <w:bookmarkStart w:id="11845" w:name="_Toc27045109"/>
      <w:bookmarkStart w:id="11846" w:name="_Toc36034160"/>
      <w:bookmarkStart w:id="11847" w:name="_Toc45132308"/>
      <w:bookmarkStart w:id="11848" w:name="_Toc49776593"/>
      <w:bookmarkStart w:id="11849" w:name="_Toc51747513"/>
      <w:bookmarkStart w:id="11850" w:name="_Toc66361095"/>
      <w:bookmarkStart w:id="11851" w:name="_Toc68105600"/>
      <w:bookmarkStart w:id="11852" w:name="_Toc74756232"/>
      <w:bookmarkStart w:id="11853" w:name="_Toc105675109"/>
      <w:bookmarkStart w:id="11854" w:name="_Toc130503187"/>
      <w:bookmarkStart w:id="11855" w:name="_Toc153625979"/>
      <w:bookmarkStart w:id="11856" w:name="_Toc185506216"/>
      <w:bookmarkStart w:id="11857" w:name="_Toc222784668"/>
      <w:bookmarkEnd w:id="168"/>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142C7528" w14:textId="77777777" w:rsidR="00CB0DD7" w:rsidRPr="000A0A5F" w:rsidRDefault="00CB0DD7" w:rsidP="00DA1808">
      <w:pPr>
        <w:pStyle w:val="Heading1"/>
      </w:pPr>
      <w:bookmarkStart w:id="11858" w:name="_Toc11247928"/>
      <w:bookmarkStart w:id="11859" w:name="_Toc27045110"/>
      <w:bookmarkStart w:id="11860" w:name="_Toc36034161"/>
      <w:bookmarkStart w:id="11861" w:name="_Toc45132309"/>
      <w:bookmarkStart w:id="11862" w:name="_Toc49776594"/>
      <w:bookmarkStart w:id="11863" w:name="_Toc51747514"/>
      <w:bookmarkStart w:id="11864" w:name="_Toc66361096"/>
      <w:bookmarkStart w:id="11865" w:name="_Toc68105601"/>
      <w:bookmarkStart w:id="11866" w:name="_Toc74756233"/>
      <w:bookmarkStart w:id="11867" w:name="_Toc105675110"/>
      <w:bookmarkStart w:id="11868" w:name="_Toc130503188"/>
      <w:bookmarkStart w:id="11869" w:name="_Toc153625980"/>
      <w:bookmarkStart w:id="11870" w:name="_Toc185506217"/>
      <w:bookmarkStart w:id="11871" w:name="_Toc222784669"/>
      <w:r w:rsidRPr="000A0A5F">
        <w:t>A.1</w:t>
      </w:r>
      <w:r w:rsidRPr="000A0A5F">
        <w:tab/>
        <w:t>General</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72" w:name="_Toc11247929"/>
      <w:bookmarkStart w:id="11873" w:name="_Toc27045111"/>
      <w:bookmarkStart w:id="11874" w:name="_Toc36034162"/>
      <w:bookmarkStart w:id="11875" w:name="_Toc45132310"/>
      <w:bookmarkStart w:id="11876" w:name="_Toc49776595"/>
      <w:bookmarkStart w:id="11877" w:name="_Toc51747515"/>
      <w:bookmarkStart w:id="11878" w:name="_Toc66361097"/>
      <w:bookmarkStart w:id="11879" w:name="_Toc68105602"/>
      <w:bookmarkStart w:id="11880" w:name="_Toc74756234"/>
      <w:bookmarkStart w:id="11881" w:name="_Toc105675111"/>
      <w:bookmarkStart w:id="11882" w:name="_Toc130503189"/>
      <w:bookmarkStart w:id="11883" w:name="_Toc153625981"/>
      <w:bookmarkStart w:id="11884" w:name="_Toc185506218"/>
      <w:bookmarkStart w:id="11885" w:name="_Toc222784670"/>
      <w:r w:rsidRPr="000A0A5F">
        <w:t>A.2</w:t>
      </w:r>
      <w:r w:rsidRPr="000A0A5F">
        <w:tab/>
        <w:t>Data Types applicable to several APIs</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545EA4B7"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4DE1D586"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6BC955BC"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AFA4092"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40ADC891"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886" w:name="_Toc11247930"/>
      <w:bookmarkStart w:id="11887" w:name="_Toc27045112"/>
      <w:bookmarkStart w:id="11888" w:name="_Toc36034163"/>
      <w:bookmarkStart w:id="11889" w:name="_Toc45132311"/>
      <w:bookmarkStart w:id="11890" w:name="_Toc49776596"/>
      <w:bookmarkStart w:id="11891" w:name="_Toc51747516"/>
      <w:bookmarkStart w:id="11892" w:name="_Toc66361098"/>
      <w:bookmarkStart w:id="11893" w:name="_Toc68105603"/>
      <w:bookmarkStart w:id="11894" w:name="_Toc74756235"/>
      <w:bookmarkStart w:id="11895" w:name="_Toc105675112"/>
      <w:bookmarkStart w:id="11896" w:name="_Toc130503190"/>
      <w:bookmarkStart w:id="11897" w:name="_Toc153625982"/>
      <w:bookmarkStart w:id="11898" w:name="_Toc185506219"/>
      <w:bookmarkStart w:id="11899" w:name="_Toc222784671"/>
      <w:r w:rsidRPr="000A0A5F">
        <w:t>A.3</w:t>
      </w:r>
      <w:r w:rsidRPr="000A0A5F">
        <w:tab/>
      </w:r>
      <w:r w:rsidRPr="000A0A5F">
        <w:rPr>
          <w:noProof/>
        </w:rPr>
        <w:t>MonitoringEvent API</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rPr>
          <w:noProof/>
        </w:rPr>
      </w:pPr>
      <w:r w:rsidRPr="00726B64">
        <w:t xml:space="preserve">            Contains the reporting thresholds of the Energy consumption information.</w:t>
      </w:r>
    </w:p>
    <w:p w14:paraId="229EBEC2" w14:textId="77777777" w:rsidR="009279CF" w:rsidRDefault="009279CF" w:rsidP="00726B64">
      <w:pPr>
        <w:pStyle w:val="PL"/>
        <w:rPr>
          <w:noProof/>
        </w:rPr>
      </w:pPr>
      <w:r w:rsidRPr="00726B64">
        <w:t xml:space="preserve">            The key of the map shall be set to the value of the energy monitoring type, i.e., either</w:t>
      </w:r>
    </w:p>
    <w:p w14:paraId="3F08EBDF" w14:textId="77777777" w:rsidR="009279CF" w:rsidRDefault="009279CF" w:rsidP="00726B64">
      <w:pPr>
        <w:pStyle w:val="PL"/>
        <w:rPr>
          <w:noProof/>
        </w:rPr>
      </w:pPr>
      <w:r w:rsidRPr="00726B64">
        <w:t xml:space="preserve">            UE_ENERGY, UE_SNSSAI_ENERGY, PDU_SESSION_ENERGY or SERVICE_FLOW_ENERGY, to which</w:t>
      </w:r>
    </w:p>
    <w:p w14:paraId="544DAA38" w14:textId="77777777" w:rsidR="009279CF" w:rsidRPr="00573AFA" w:rsidRDefault="009279CF" w:rsidP="00726B64">
      <w:pPr>
        <w:pStyle w:val="PL"/>
        <w:rPr>
          <w:noProof/>
        </w:rPr>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rPr>
          <w:noProof/>
        </w:rPr>
      </w:pPr>
      <w:r w:rsidRPr="00726B64">
        <w:t xml:space="preserve">            If "monitoringType" is "LOSS_OF_CONNECTIVITY", this parameter shall be included</w:t>
      </w:r>
    </w:p>
    <w:p w14:paraId="26C6066B" w14:textId="77777777" w:rsidR="00A1193A" w:rsidRPr="00152495" w:rsidRDefault="00A1193A" w:rsidP="00726B64">
      <w:pPr>
        <w:pStyle w:val="PL"/>
        <w:rPr>
          <w:noProof/>
        </w:rPr>
      </w:pPr>
      <w:r w:rsidRPr="00726B64">
        <w:t xml:space="preserve">            if available to identify the reason why loss of connectivity is reported.</w:t>
      </w:r>
    </w:p>
    <w:p w14:paraId="15F10626" w14:textId="77777777" w:rsidR="00A1193A" w:rsidRPr="00152495" w:rsidRDefault="00A1193A" w:rsidP="00726B64">
      <w:pPr>
        <w:pStyle w:val="PL"/>
        <w:rPr>
          <w:noProof/>
        </w:rPr>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00" w:name="_Toc11247931"/>
      <w:bookmarkStart w:id="11901" w:name="_Toc27045113"/>
      <w:bookmarkStart w:id="11902" w:name="_Toc36034164"/>
      <w:bookmarkStart w:id="11903" w:name="_Toc45132312"/>
      <w:bookmarkStart w:id="11904" w:name="_Toc49776597"/>
      <w:bookmarkStart w:id="11905" w:name="_Toc51747517"/>
      <w:bookmarkStart w:id="11906" w:name="_Toc66361099"/>
      <w:bookmarkStart w:id="11907" w:name="_Toc68105604"/>
      <w:bookmarkStart w:id="1190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09" w:name="_Toc105675113"/>
      <w:bookmarkStart w:id="11910" w:name="_Toc130503191"/>
      <w:bookmarkStart w:id="11911" w:name="_Toc153625983"/>
      <w:bookmarkStart w:id="11912" w:name="_Toc185506220"/>
      <w:bookmarkStart w:id="11913" w:name="_Toc222784672"/>
      <w:r w:rsidRPr="000A0A5F">
        <w:t>A.4</w:t>
      </w:r>
      <w:r w:rsidRPr="000A0A5F">
        <w:tab/>
        <w:t>ResourceManagementOfBdt API</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14" w:name="_Toc11247932"/>
      <w:bookmarkStart w:id="11915" w:name="_Toc27045114"/>
      <w:bookmarkStart w:id="11916" w:name="_Toc36034165"/>
      <w:bookmarkStart w:id="11917" w:name="_Toc45132313"/>
      <w:bookmarkStart w:id="11918" w:name="_Toc49776598"/>
      <w:bookmarkStart w:id="11919" w:name="_Toc51747518"/>
      <w:bookmarkStart w:id="11920" w:name="_Toc66361100"/>
      <w:bookmarkStart w:id="11921" w:name="_Toc68105605"/>
      <w:bookmarkStart w:id="11922" w:name="_Toc74756237"/>
      <w:bookmarkStart w:id="11923" w:name="_Toc105675114"/>
      <w:bookmarkStart w:id="11924" w:name="_Toc130503192"/>
      <w:bookmarkStart w:id="11925" w:name="_Toc153625984"/>
      <w:bookmarkStart w:id="11926" w:name="_Toc185506221"/>
      <w:bookmarkStart w:id="11927" w:name="_Toc222784673"/>
      <w:r w:rsidRPr="000A0A5F">
        <w:t>A.5</w:t>
      </w:r>
      <w:r w:rsidRPr="000A0A5F">
        <w:tab/>
        <w:t>ChargeableParty API</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37530609"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071B5A25"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lastRenderedPageBreak/>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lastRenderedPageBreak/>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lastRenderedPageBreak/>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lastRenderedPageBreak/>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lastRenderedPageBreak/>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28" w:name="_Toc11247933"/>
      <w:bookmarkStart w:id="11929" w:name="_Toc27045115"/>
      <w:bookmarkStart w:id="11930" w:name="_Toc36034166"/>
      <w:bookmarkStart w:id="11931" w:name="_Toc45132314"/>
      <w:bookmarkStart w:id="11932" w:name="_Toc49776599"/>
      <w:bookmarkStart w:id="11933" w:name="_Toc51747519"/>
      <w:bookmarkStart w:id="11934" w:name="_Toc66361101"/>
      <w:bookmarkStart w:id="11935" w:name="_Toc68105606"/>
      <w:bookmarkStart w:id="11936" w:name="_Toc74756238"/>
      <w:bookmarkStart w:id="11937" w:name="_Toc105675115"/>
      <w:bookmarkStart w:id="11938" w:name="_Toc130503193"/>
      <w:bookmarkStart w:id="11939" w:name="_Toc153625985"/>
      <w:bookmarkStart w:id="11940" w:name="_Toc185506222"/>
      <w:bookmarkStart w:id="11941" w:name="_Toc222784674"/>
      <w:r w:rsidRPr="000A0A5F">
        <w:t>A.6</w:t>
      </w:r>
      <w:r w:rsidRPr="000A0A5F">
        <w:tab/>
        <w:t>NIDD API</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lastRenderedPageBreak/>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lastRenderedPageBreak/>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lastRenderedPageBreak/>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lastRenderedPageBreak/>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lastRenderedPageBreak/>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lastRenderedPageBreak/>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lastRenderedPageBreak/>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lastRenderedPageBreak/>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lastRenderedPageBreak/>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lastRenderedPageBreak/>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lastRenderedPageBreak/>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lastRenderedPageBreak/>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lastRenderedPageBreak/>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lastRenderedPageBreak/>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lastRenderedPageBreak/>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lastRenderedPageBreak/>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42" w:name="_Toc11247934"/>
      <w:bookmarkStart w:id="11943" w:name="_Toc27045116"/>
      <w:bookmarkStart w:id="11944" w:name="_Toc36034167"/>
      <w:bookmarkStart w:id="11945" w:name="_Toc45132315"/>
      <w:bookmarkStart w:id="11946" w:name="_Toc49776600"/>
      <w:bookmarkStart w:id="11947" w:name="_Toc51747520"/>
      <w:bookmarkStart w:id="11948" w:name="_Toc66361102"/>
      <w:bookmarkStart w:id="1194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50" w:name="_Toc74756239"/>
      <w:bookmarkStart w:id="11951" w:name="_Toc105675116"/>
      <w:bookmarkStart w:id="11952" w:name="_Toc130503194"/>
      <w:bookmarkStart w:id="11953" w:name="_Toc153625986"/>
      <w:bookmarkStart w:id="11954" w:name="_Toc185506223"/>
      <w:bookmarkStart w:id="11955" w:name="_Toc222784675"/>
      <w:r w:rsidRPr="000A0A5F">
        <w:t>A.7</w:t>
      </w:r>
      <w:r w:rsidRPr="000A0A5F">
        <w:tab/>
        <w:t>DeviceTriggering API</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lastRenderedPageBreak/>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lastRenderedPageBreak/>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lastRenderedPageBreak/>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lastRenderedPageBreak/>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lastRenderedPageBreak/>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lastRenderedPageBreak/>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lastRenderedPageBreak/>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56" w:name="_Toc11247935"/>
      <w:bookmarkStart w:id="11957" w:name="_Toc27045117"/>
      <w:bookmarkStart w:id="11958" w:name="_Toc36034168"/>
      <w:bookmarkStart w:id="11959" w:name="_Toc45132316"/>
      <w:bookmarkStart w:id="11960" w:name="_Toc49776601"/>
      <w:bookmarkStart w:id="11961" w:name="_Toc51747521"/>
      <w:bookmarkStart w:id="11962" w:name="_Toc66361103"/>
      <w:bookmarkStart w:id="11963" w:name="_Toc68105608"/>
      <w:bookmarkStart w:id="11964" w:name="_Toc74756240"/>
      <w:bookmarkStart w:id="11965" w:name="_Toc105675117"/>
      <w:bookmarkStart w:id="11966" w:name="_Toc130503195"/>
      <w:bookmarkStart w:id="11967" w:name="_Toc153625987"/>
      <w:bookmarkStart w:id="11968" w:name="_Toc185506224"/>
      <w:bookmarkStart w:id="11969" w:name="_Toc222784676"/>
      <w:r w:rsidRPr="000A0A5F">
        <w:t>A.8</w:t>
      </w:r>
      <w:r w:rsidRPr="000A0A5F">
        <w:tab/>
        <w:t>GMDViaMBMS APIs</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51B318F9" w14:textId="77777777" w:rsidR="00CB0DD7" w:rsidRPr="000A0A5F" w:rsidRDefault="00CB0DD7" w:rsidP="00964FC1">
      <w:pPr>
        <w:pStyle w:val="Heading2"/>
      </w:pPr>
      <w:bookmarkStart w:id="11970" w:name="_Toc11247936"/>
      <w:bookmarkStart w:id="11971" w:name="_Toc27045118"/>
      <w:bookmarkStart w:id="11972" w:name="_Toc36034169"/>
      <w:bookmarkStart w:id="11973" w:name="_Toc45132317"/>
      <w:bookmarkStart w:id="11974" w:name="_Toc49776602"/>
      <w:bookmarkStart w:id="11975" w:name="_Toc51747522"/>
      <w:bookmarkStart w:id="11976" w:name="_Toc66361104"/>
      <w:bookmarkStart w:id="11977" w:name="_Toc68105609"/>
      <w:bookmarkStart w:id="11978" w:name="_Toc74756241"/>
      <w:bookmarkStart w:id="11979" w:name="_Toc105675118"/>
      <w:bookmarkStart w:id="11980" w:name="_Toc130503196"/>
      <w:bookmarkStart w:id="11981" w:name="_Toc153625988"/>
      <w:bookmarkStart w:id="11982" w:name="_Toc185506225"/>
      <w:bookmarkStart w:id="11983" w:name="_Toc222784677"/>
      <w:r w:rsidRPr="000A0A5F">
        <w:t>A.8.1</w:t>
      </w:r>
      <w:r w:rsidRPr="000A0A5F">
        <w:tab/>
        <w:t>GMDviaMBMSbyMB2 API</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5ED1FC72" w14:textId="77777777" w:rsidR="00A14987" w:rsidRPr="000A0A5F" w:rsidRDefault="00A14987" w:rsidP="00A14987">
      <w:pPr>
        <w:pStyle w:val="PL"/>
      </w:pPr>
      <w:bookmarkStart w:id="11984" w:name="_Toc11247937"/>
      <w:bookmarkStart w:id="11985" w:name="_Toc27045119"/>
      <w:bookmarkStart w:id="11986" w:name="_Toc36034170"/>
      <w:bookmarkStart w:id="11987" w:name="_Toc45132318"/>
      <w:bookmarkStart w:id="11988" w:name="_Toc49776603"/>
      <w:bookmarkStart w:id="11989" w:name="_Toc51747523"/>
      <w:bookmarkStart w:id="11990" w:name="_Toc66361105"/>
      <w:bookmarkStart w:id="11991" w:name="_Toc68105610"/>
      <w:bookmarkStart w:id="11992" w:name="_Toc74756242"/>
      <w:bookmarkStart w:id="11993" w:name="_Toc105675119"/>
      <w:bookmarkStart w:id="11994" w:name="_Toc130503197"/>
      <w:bookmarkStart w:id="1199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lastRenderedPageBreak/>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lastRenderedPageBreak/>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lastRenderedPageBreak/>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lastRenderedPageBreak/>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lastRenderedPageBreak/>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lastRenderedPageBreak/>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0A0A5F" w:rsidRDefault="00A14987" w:rsidP="00726B64">
      <w:pPr>
        <w:pStyle w:val="PL"/>
        <w:rPr>
          <w:rFonts w:ascii="SimSun" w:hAnsi="SimSun"/>
          <w:lang w:val="en-US" w:eastAsia="zh-CN"/>
        </w:rPr>
      </w:pPr>
      <w:r w:rsidRPr="00726B64">
        <w:rPr>
          <w:rFonts w:hint="eastAsia"/>
        </w:rPr>
        <w:t xml:space="preserve">  </w:t>
      </w:r>
      <w:r w:rsidRPr="00726B64">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lastRenderedPageBreak/>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lastRenderedPageBreak/>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lastRenderedPageBreak/>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lastRenderedPageBreak/>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1996" w:name="_Toc185506226"/>
      <w:bookmarkStart w:id="11997" w:name="_Toc222784678"/>
      <w:r w:rsidRPr="000A0A5F">
        <w:t>A.8.2</w:t>
      </w:r>
      <w:r w:rsidRPr="000A0A5F">
        <w:tab/>
        <w:t>GMDviaMBMSbyxMB API</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lastRenderedPageBreak/>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lastRenderedPageBreak/>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lastRenderedPageBreak/>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lastRenderedPageBreak/>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0A0A5F" w:rsidRDefault="00A14987" w:rsidP="00726B64">
      <w:pPr>
        <w:pStyle w:val="PL"/>
        <w:rPr>
          <w:rFonts w:ascii="SimSun" w:hAnsi="SimSun"/>
          <w:lang w:val="en-US" w:eastAsia="zh-CN"/>
        </w:rPr>
      </w:pPr>
      <w:r w:rsidRPr="00726B64">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lastRenderedPageBreak/>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lastRenderedPageBreak/>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lastRenderedPageBreak/>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lastRenderedPageBreak/>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lastRenderedPageBreak/>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1998" w:name="_Toc11247938"/>
      <w:bookmarkStart w:id="11999" w:name="_Toc27045120"/>
      <w:bookmarkStart w:id="12000" w:name="_Toc36034171"/>
      <w:bookmarkStart w:id="12001" w:name="_Toc45132319"/>
      <w:bookmarkStart w:id="12002" w:name="_Toc49776604"/>
      <w:bookmarkStart w:id="12003" w:name="_Toc51747524"/>
      <w:bookmarkStart w:id="12004" w:name="_Toc66361106"/>
      <w:bookmarkStart w:id="12005" w:name="_Toc68105611"/>
      <w:bookmarkStart w:id="12006" w:name="_Toc74756243"/>
      <w:bookmarkStart w:id="12007" w:name="_Toc105675120"/>
      <w:bookmarkStart w:id="12008" w:name="_Toc130503198"/>
      <w:bookmarkStart w:id="12009" w:name="_Toc153625990"/>
      <w:bookmarkStart w:id="12010" w:name="_Toc185506227"/>
      <w:bookmarkStart w:id="12011" w:name="_Toc222784679"/>
      <w:r w:rsidRPr="000A0A5F">
        <w:t>A.9</w:t>
      </w:r>
      <w:r w:rsidRPr="000A0A5F">
        <w:tab/>
        <w:t>ReportingNetworkStatus API</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lastRenderedPageBreak/>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lastRenderedPageBreak/>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lastRenderedPageBreak/>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lastRenderedPageBreak/>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lastRenderedPageBreak/>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12" w:name="_Toc11247939"/>
      <w:bookmarkStart w:id="12013" w:name="_Toc27045121"/>
      <w:bookmarkStart w:id="12014" w:name="_Toc36034172"/>
      <w:bookmarkStart w:id="12015" w:name="_Toc45132320"/>
      <w:bookmarkStart w:id="12016" w:name="_Toc49776605"/>
      <w:bookmarkStart w:id="12017" w:name="_Toc51747525"/>
      <w:bookmarkStart w:id="12018" w:name="_Toc66361107"/>
      <w:bookmarkStart w:id="12019" w:name="_Toc68105612"/>
      <w:bookmarkStart w:id="12020" w:name="_Toc74756244"/>
      <w:bookmarkStart w:id="12021" w:name="_Toc105675121"/>
      <w:bookmarkStart w:id="12022" w:name="_Toc130503199"/>
      <w:bookmarkStart w:id="12023" w:name="_Toc153625991"/>
      <w:bookmarkStart w:id="12024" w:name="_Toc185506228"/>
      <w:bookmarkStart w:id="12025" w:name="_Toc222784680"/>
      <w:r w:rsidRPr="000A0A5F">
        <w:lastRenderedPageBreak/>
        <w:t>A.10</w:t>
      </w:r>
      <w:r w:rsidRPr="000A0A5F">
        <w:tab/>
        <w:t>CpProvisioning API</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lastRenderedPageBreak/>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lastRenderedPageBreak/>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lastRenderedPageBreak/>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lastRenderedPageBreak/>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lastRenderedPageBreak/>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lastRenderedPageBreak/>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lastRenderedPageBreak/>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lastRenderedPageBreak/>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lastRenderedPageBreak/>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26" w:name="_Toc11247940"/>
      <w:bookmarkStart w:id="12027" w:name="_Toc27045122"/>
      <w:bookmarkStart w:id="12028" w:name="_Toc36034173"/>
      <w:bookmarkStart w:id="12029" w:name="_Toc45132321"/>
      <w:bookmarkStart w:id="12030" w:name="_Toc49776606"/>
      <w:bookmarkStart w:id="12031" w:name="_Toc51747526"/>
      <w:bookmarkStart w:id="12032" w:name="_Toc66361108"/>
      <w:bookmarkStart w:id="12033" w:name="_Toc68105613"/>
      <w:bookmarkStart w:id="12034" w:name="_Toc74756245"/>
      <w:bookmarkStart w:id="12035" w:name="_Toc105675122"/>
      <w:bookmarkStart w:id="12036" w:name="_Toc130503200"/>
      <w:bookmarkStart w:id="12037" w:name="_Toc153625992"/>
      <w:bookmarkStart w:id="12038" w:name="_Toc185506229"/>
      <w:bookmarkStart w:id="12039" w:name="_Toc222784681"/>
      <w:r w:rsidRPr="000A0A5F">
        <w:t>A.11</w:t>
      </w:r>
      <w:r w:rsidRPr="000A0A5F">
        <w:tab/>
        <w:t>PfdManagement API</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lastRenderedPageBreak/>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lastRenderedPageBreak/>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lastRenderedPageBreak/>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lastRenderedPageBreak/>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lastRenderedPageBreak/>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lastRenderedPageBreak/>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lastRenderedPageBreak/>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lastRenderedPageBreak/>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lastRenderedPageBreak/>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lastRenderedPageBreak/>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lastRenderedPageBreak/>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40" w:name="_Toc11247941"/>
      <w:bookmarkStart w:id="12041" w:name="_Toc27045123"/>
      <w:bookmarkStart w:id="12042" w:name="_Toc36034174"/>
      <w:bookmarkStart w:id="12043" w:name="_Toc45132322"/>
      <w:bookmarkStart w:id="12044" w:name="_Toc49776607"/>
      <w:bookmarkStart w:id="12045" w:name="_Toc51747527"/>
      <w:bookmarkStart w:id="12046" w:name="_Toc66361109"/>
      <w:bookmarkStart w:id="12047" w:name="_Toc68105614"/>
      <w:bookmarkStart w:id="12048" w:name="_Toc74756246"/>
      <w:bookmarkStart w:id="12049" w:name="_Toc105675123"/>
      <w:bookmarkStart w:id="12050" w:name="_Toc130503201"/>
      <w:bookmarkStart w:id="12051" w:name="_Toc153625993"/>
      <w:bookmarkStart w:id="12052" w:name="_Toc185506230"/>
      <w:bookmarkStart w:id="12053" w:name="_Toc222784682"/>
      <w:r w:rsidRPr="000A0A5F">
        <w:t>A.12</w:t>
      </w:r>
      <w:r w:rsidRPr="000A0A5F">
        <w:tab/>
        <w:t>ECRControl API</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lastRenderedPageBreak/>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lastRenderedPageBreak/>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54" w:name="_Toc11247942"/>
      <w:bookmarkStart w:id="12055" w:name="_Toc27045124"/>
      <w:bookmarkStart w:id="12056" w:name="_Toc36034175"/>
      <w:bookmarkStart w:id="12057" w:name="_Toc45132323"/>
      <w:bookmarkStart w:id="12058" w:name="_Toc49776608"/>
      <w:bookmarkStart w:id="12059" w:name="_Toc51747528"/>
      <w:bookmarkStart w:id="12060" w:name="_Toc66361110"/>
      <w:bookmarkStart w:id="12061" w:name="_Toc68105615"/>
      <w:bookmarkStart w:id="12062" w:name="_Toc74756247"/>
      <w:bookmarkStart w:id="12063" w:name="_Toc105675124"/>
      <w:bookmarkStart w:id="12064" w:name="_Toc130503202"/>
      <w:bookmarkStart w:id="12065" w:name="_Toc153625994"/>
      <w:bookmarkStart w:id="12066" w:name="_Toc185506231"/>
      <w:bookmarkStart w:id="12067" w:name="_Toc222784683"/>
      <w:r w:rsidRPr="000A0A5F">
        <w:lastRenderedPageBreak/>
        <w:t>A.13</w:t>
      </w:r>
      <w:r w:rsidRPr="000A0A5F">
        <w:tab/>
        <w:t>NpConfiguration API</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lastRenderedPageBreak/>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lastRenderedPageBreak/>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lastRenderedPageBreak/>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lastRenderedPageBreak/>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lastRenderedPageBreak/>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lastRenderedPageBreak/>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68" w:name="_Toc11247943"/>
      <w:bookmarkStart w:id="12069" w:name="_Toc27045125"/>
      <w:bookmarkStart w:id="12070" w:name="_Toc36034176"/>
      <w:bookmarkStart w:id="12071" w:name="_Toc45132324"/>
      <w:bookmarkStart w:id="12072" w:name="_Toc49776609"/>
      <w:bookmarkStart w:id="12073" w:name="_Toc51747529"/>
      <w:bookmarkStart w:id="12074" w:name="_Toc66361111"/>
      <w:bookmarkStart w:id="12075" w:name="_Toc68105616"/>
      <w:bookmarkStart w:id="12076" w:name="_Toc74756248"/>
      <w:bookmarkStart w:id="12077" w:name="_Toc105675125"/>
      <w:bookmarkStart w:id="12078" w:name="_Toc130503203"/>
      <w:bookmarkStart w:id="1207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80" w:name="_Toc185506232"/>
      <w:bookmarkStart w:id="12081" w:name="_Toc222784684"/>
      <w:r w:rsidRPr="000A0A5F">
        <w:t>A.14</w:t>
      </w:r>
      <w:r w:rsidRPr="000A0A5F">
        <w:tab/>
        <w:t>AsSessionWithQoS API</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65F4346C" w:rsidR="00170606" w:rsidRPr="000A0A5F" w:rsidRDefault="00170606" w:rsidP="00170606">
      <w:pPr>
        <w:pStyle w:val="PL"/>
        <w:rPr>
          <w:lang w:eastAsia="zh-CN"/>
        </w:rPr>
      </w:pPr>
      <w:r w:rsidRPr="000A0A5F">
        <w:t xml:space="preserve">  version: 1.</w:t>
      </w:r>
      <w:r>
        <w:t>4</w:t>
      </w:r>
      <w:r w:rsidRPr="000A0A5F">
        <w:t>.</w:t>
      </w:r>
      <w:r w:rsidR="00CC49D4">
        <w:t>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648BF397"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680CD852" w:rsidR="00170606" w:rsidRPr="000A0A5F" w:rsidRDefault="00170606" w:rsidP="00170606">
      <w:pPr>
        <w:pStyle w:val="PL"/>
      </w:pPr>
      <w:r w:rsidRPr="000A0A5F">
        <w:t xml:space="preserve">  description: 3GPP TS 29.122 V1</w:t>
      </w:r>
      <w:r>
        <w:t>9</w:t>
      </w:r>
      <w:r w:rsidRPr="000A0A5F">
        <w:t>.</w:t>
      </w:r>
      <w:r w:rsidR="00CC49D4">
        <w:rPr>
          <w:lang w:eastAsia="zh-CN"/>
        </w:rPr>
        <w:t>6</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lastRenderedPageBreak/>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lastRenderedPageBreak/>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lastRenderedPageBreak/>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lastRenderedPageBreak/>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lastRenderedPageBreak/>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lastRenderedPageBreak/>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lastRenderedPageBreak/>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lastRenderedPageBreak/>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lastRenderedPageBreak/>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lastRenderedPageBreak/>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lastRenderedPageBreak/>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4FD3B447"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lastRenderedPageBreak/>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lastRenderedPageBreak/>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lastRenderedPageBreak/>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lastRenderedPageBreak/>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lastRenderedPageBreak/>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082" w:name="_Toc11247944"/>
      <w:bookmarkStart w:id="12083" w:name="_Toc27045126"/>
      <w:bookmarkStart w:id="12084" w:name="_Toc36034177"/>
      <w:bookmarkStart w:id="12085" w:name="_Toc45132325"/>
      <w:bookmarkStart w:id="12086" w:name="_Toc49776610"/>
      <w:bookmarkStart w:id="12087" w:name="_Toc51747530"/>
      <w:bookmarkStart w:id="12088" w:name="_Toc66361112"/>
      <w:bookmarkStart w:id="12089" w:name="_Toc68105617"/>
      <w:bookmarkStart w:id="12090" w:name="_Toc74756249"/>
      <w:bookmarkStart w:id="12091" w:name="_Toc105675126"/>
      <w:bookmarkStart w:id="12092" w:name="_Toc130503204"/>
      <w:bookmarkStart w:id="12093" w:name="_Toc153625996"/>
      <w:bookmarkStart w:id="12094" w:name="_Toc185506233"/>
      <w:bookmarkStart w:id="12095" w:name="_Toc222784685"/>
      <w:r w:rsidRPr="000A0A5F">
        <w:t>A.15</w:t>
      </w:r>
      <w:r w:rsidRPr="000A0A5F">
        <w:tab/>
        <w:t>MsisdnLessMoSms API</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lastRenderedPageBreak/>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096" w:name="_Toc18366568"/>
      <w:bookmarkStart w:id="12097" w:name="_Toc27045127"/>
      <w:bookmarkStart w:id="12098" w:name="_Toc36034178"/>
      <w:bookmarkStart w:id="12099" w:name="_Toc45132326"/>
      <w:bookmarkStart w:id="12100" w:name="_Toc49776611"/>
      <w:bookmarkStart w:id="12101" w:name="_Toc51747531"/>
      <w:bookmarkStart w:id="12102" w:name="_Toc66361113"/>
      <w:bookmarkStart w:id="12103" w:name="_Toc68105618"/>
      <w:bookmarkStart w:id="12104" w:name="_Toc74756250"/>
      <w:bookmarkStart w:id="12105" w:name="_Toc105675127"/>
      <w:bookmarkStart w:id="12106" w:name="_Toc130503205"/>
      <w:bookmarkStart w:id="12107" w:name="_Toc153625997"/>
      <w:bookmarkStart w:id="12108" w:name="_Toc185506234"/>
      <w:bookmarkStart w:id="12109" w:name="_Toc222784686"/>
      <w:r w:rsidRPr="000A0A5F">
        <w:t>A.16</w:t>
      </w:r>
      <w:r w:rsidRPr="000A0A5F">
        <w:tab/>
        <w:t>RacsParameterProvisioning API</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lastRenderedPageBreak/>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lastRenderedPageBreak/>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lastRenderedPageBreak/>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lastRenderedPageBreak/>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lastRenderedPageBreak/>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lastRenderedPageBreak/>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110" w:name="_Toc19702529"/>
      <w:bookmarkStart w:id="12111" w:name="_Toc27751690"/>
      <w:bookmarkStart w:id="12112" w:name="_Toc35971776"/>
      <w:bookmarkStart w:id="12113" w:name="_Toc35976025"/>
      <w:bookmarkStart w:id="12114" w:name="_Toc44849482"/>
      <w:bookmarkStart w:id="12115" w:name="_Toc51853124"/>
      <w:bookmarkStart w:id="12116" w:name="_Toc51859797"/>
      <w:bookmarkStart w:id="12117" w:name="_Toc120011583"/>
      <w:bookmarkStart w:id="12118" w:name="_Toc153625998"/>
      <w:bookmarkStart w:id="12119" w:name="_Toc185506235"/>
      <w:bookmarkStart w:id="12120" w:name="_Toc11247945"/>
      <w:bookmarkStart w:id="12121" w:name="_Toc27045128"/>
      <w:bookmarkStart w:id="12122" w:name="_Toc36034179"/>
      <w:bookmarkStart w:id="12123" w:name="_Toc45132327"/>
      <w:bookmarkStart w:id="12124" w:name="_Toc49776612"/>
      <w:bookmarkStart w:id="12125" w:name="_Toc51747532"/>
      <w:bookmarkStart w:id="12126" w:name="_Toc66361114"/>
      <w:bookmarkStart w:id="12127" w:name="_Toc68105619"/>
      <w:bookmarkStart w:id="12128" w:name="_Toc74756251"/>
      <w:bookmarkStart w:id="12129" w:name="_Toc105675128"/>
      <w:bookmarkStart w:id="12130" w:name="_Toc130503206"/>
      <w:bookmarkStart w:id="12131" w:name="_Toc222784687"/>
      <w:r w:rsidRPr="000A0A5F">
        <w:t>Annex B (informative):</w:t>
      </w:r>
      <w:r w:rsidRPr="000A0A5F">
        <w:br/>
        <w:t>TS Skeleton Template</w:t>
      </w:r>
      <w:bookmarkEnd w:id="12110"/>
      <w:bookmarkEnd w:id="12111"/>
      <w:bookmarkEnd w:id="12112"/>
      <w:bookmarkEnd w:id="12113"/>
      <w:bookmarkEnd w:id="12114"/>
      <w:bookmarkEnd w:id="12115"/>
      <w:bookmarkEnd w:id="12116"/>
      <w:bookmarkEnd w:id="12117"/>
      <w:bookmarkEnd w:id="12118"/>
      <w:bookmarkEnd w:id="12119"/>
      <w:bookmarkEnd w:id="12131"/>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132" w:name="_Toc153625999"/>
      <w:bookmarkStart w:id="12133" w:name="_Toc185506236"/>
      <w:bookmarkStart w:id="12134" w:name="_Toc222784688"/>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120"/>
      <w:bookmarkEnd w:id="12121"/>
      <w:bookmarkEnd w:id="12122"/>
      <w:bookmarkEnd w:id="12123"/>
      <w:bookmarkEnd w:id="12124"/>
      <w:bookmarkEnd w:id="12125"/>
      <w:bookmarkEnd w:id="12126"/>
      <w:bookmarkEnd w:id="12127"/>
      <w:bookmarkEnd w:id="12128"/>
      <w:bookmarkEnd w:id="12129"/>
      <w:bookmarkEnd w:id="12130"/>
      <w:bookmarkEnd w:id="12132"/>
      <w:bookmarkEnd w:id="12133"/>
      <w:bookmarkEnd w:id="121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8F044C"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8F044C"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8F044C"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8F044C"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8F044C"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8F044C"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8F044C"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8F044C"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8F044C"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8F044C"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CB03B9"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77794DFB"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482256" w14:textId="23FE1AB2" w:rsidR="00CB03B9" w:rsidRDefault="00CB03B9" w:rsidP="00CB03B9">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7060AB2"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503E6B0F"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19CC2F3A" w:rsidR="00CB03B9" w:rsidRPr="0033255E" w:rsidRDefault="00CB03B9" w:rsidP="00CB03B9">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39B9A412"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901212" w14:textId="596D4841" w:rsidR="00CB03B9" w:rsidRDefault="00CB03B9" w:rsidP="00CB03B9">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6B3F44F7"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09DFD4ED"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50ECBE3F" w:rsidR="00CB03B9" w:rsidRPr="0033255E" w:rsidRDefault="00CB03B9" w:rsidP="00CB03B9">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7C0B7326"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BB8D85E" w14:textId="00A9812D" w:rsidR="00CB03B9" w:rsidRDefault="00CB03B9" w:rsidP="00CB03B9">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C5B8611"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28FF6350"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387BB7CB" w:rsidR="00CB03B9" w:rsidRPr="0033255E" w:rsidRDefault="00CB03B9" w:rsidP="00CB03B9">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5A8771BC"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09AFC1CB" w14:textId="2CC1BFDA" w:rsidR="00CB03B9" w:rsidRDefault="00CB03B9" w:rsidP="00CB03B9">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CB03B9" w:rsidRPr="00315346" w:rsidRDefault="00CB03B9" w:rsidP="00CB03B9">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9BCC6DB"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62888C8C" w:rsidR="00CB03B9" w:rsidRPr="0033255E" w:rsidRDefault="00CB03B9" w:rsidP="00CB03B9">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73654314"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C71D0A" w14:textId="5743568D" w:rsidR="00CB03B9" w:rsidRDefault="00CB03B9" w:rsidP="00CB03B9">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CB03B9" w:rsidRPr="00315346" w:rsidRDefault="00CB03B9" w:rsidP="00CB03B9">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69F9BEF6"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36AD204A" w:rsidR="00CB03B9" w:rsidRPr="0033255E" w:rsidRDefault="00CB03B9" w:rsidP="00CB03B9">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2A762345"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58592C9" w14:textId="6E887C3B" w:rsidR="00CB03B9" w:rsidRDefault="00CB03B9" w:rsidP="00CB03B9">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3DA8B8EF"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76F31ED5" w:rsidR="00CB03B9" w:rsidRDefault="00CB03B9" w:rsidP="00CB03B9">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668D9342" w:rsidR="00CB03B9" w:rsidRPr="0033255E" w:rsidRDefault="00CB03B9" w:rsidP="00CB03B9">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B03B9"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CB03B9" w:rsidRPr="00315346" w:rsidRDefault="00CB03B9" w:rsidP="00CB03B9">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CB03B9" w:rsidRPr="00315346" w:rsidRDefault="00CB03B9" w:rsidP="00CB03B9">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0CF03C81" w:rsidR="00CB03B9" w:rsidRDefault="00CB03B9" w:rsidP="00CB03B9">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EC9E957" w14:textId="51C4A71A" w:rsidR="00CB03B9" w:rsidRDefault="00CB03B9" w:rsidP="00CB03B9">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68646240" w:rsidR="00CB03B9" w:rsidRPr="00315346" w:rsidRDefault="00CB03B9" w:rsidP="00CB03B9">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A531873" w:rsidR="00CB03B9" w:rsidRDefault="00CB03B9" w:rsidP="00CB03B9">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3EA92D23" w:rsidR="00CB03B9" w:rsidRPr="0033255E" w:rsidRDefault="00CB03B9" w:rsidP="00CB03B9">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CB03B9" w:rsidRDefault="00CB03B9" w:rsidP="00CB03B9">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118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C61184" w:rsidRDefault="00C61184" w:rsidP="00C6118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C61184" w:rsidRDefault="00C61184" w:rsidP="00C6118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43FAA659" w:rsidR="00C61184" w:rsidRDefault="00C61184" w:rsidP="00C61184">
            <w:pPr>
              <w:pStyle w:val="TAC"/>
              <w:rPr>
                <w:rFonts w:cs="Arial"/>
                <w:sz w:val="16"/>
                <w:szCs w:val="16"/>
              </w:rPr>
            </w:pPr>
            <w:r>
              <w:rPr>
                <w:rFonts w:cs="Arial"/>
                <w:sz w:val="16"/>
                <w:szCs w:val="16"/>
              </w:rPr>
              <w:t>CP-260</w:t>
            </w:r>
            <w:r w:rsidRPr="00CB03B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70FF297" w14:textId="0C67C9F6" w:rsidR="00C61184" w:rsidRDefault="00C61184" w:rsidP="00C6118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C61184" w:rsidRDefault="00C61184" w:rsidP="00C6118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77777777" w:rsidR="00C61184" w:rsidRDefault="00C61184" w:rsidP="00C6118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77777777" w:rsidR="00C61184" w:rsidRDefault="00C61184" w:rsidP="00C6118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C61184" w:rsidRPr="0089700C" w:rsidRDefault="00C61184" w:rsidP="00C6118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03B29" w14:textId="77777777" w:rsidR="00C750BC" w:rsidRDefault="00C750BC">
      <w:r>
        <w:separator/>
      </w:r>
    </w:p>
  </w:endnote>
  <w:endnote w:type="continuationSeparator" w:id="0">
    <w:p w14:paraId="1626BE49" w14:textId="77777777" w:rsidR="00C750BC" w:rsidRDefault="00C750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B7377C" w:rsidRDefault="00B737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2920F7" w14:textId="77777777" w:rsidR="00C750BC" w:rsidRDefault="00C750BC">
      <w:r>
        <w:separator/>
      </w:r>
    </w:p>
  </w:footnote>
  <w:footnote w:type="continuationSeparator" w:id="0">
    <w:p w14:paraId="4CD956AF" w14:textId="77777777" w:rsidR="00C750BC" w:rsidRDefault="00C750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561CF49B" w:rsidR="00B7377C" w:rsidRDefault="00B737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29.122 V19.6.0 (2026-03)</w:t>
    </w:r>
    <w:r>
      <w:rPr>
        <w:rFonts w:ascii="Arial" w:hAnsi="Arial" w:cs="Arial"/>
        <w:b/>
        <w:sz w:val="18"/>
        <w:szCs w:val="18"/>
      </w:rPr>
      <w:fldChar w:fldCharType="end"/>
    </w:r>
  </w:p>
  <w:p w14:paraId="580C7C15" w14:textId="77777777" w:rsidR="00B7377C" w:rsidRDefault="00B737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5EBFB08A" w:rsidR="00B7377C" w:rsidRDefault="00B737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19</w:t>
    </w:r>
    <w:r>
      <w:rPr>
        <w:rFonts w:ascii="Arial" w:hAnsi="Arial" w:cs="Arial"/>
        <w:b/>
        <w:sz w:val="18"/>
        <w:szCs w:val="18"/>
      </w:rPr>
      <w:fldChar w:fldCharType="end"/>
    </w:r>
  </w:p>
  <w:p w14:paraId="2DA04694" w14:textId="77777777" w:rsidR="00B7377C" w:rsidRDefault="00B737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B64D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518"/>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3954"/>
    <w:rsid w:val="003848D8"/>
    <w:rsid w:val="00386C14"/>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402B"/>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1448"/>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500"/>
    <w:rsid w:val="004B6619"/>
    <w:rsid w:val="004C0AF0"/>
    <w:rsid w:val="004C0F5E"/>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B7ADE"/>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E7ADE"/>
    <w:rsid w:val="007F217C"/>
    <w:rsid w:val="007F2E78"/>
    <w:rsid w:val="007F3A07"/>
    <w:rsid w:val="007F6D93"/>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1D1"/>
    <w:rsid w:val="009279CF"/>
    <w:rsid w:val="009355D9"/>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07A"/>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7088D"/>
    <w:rsid w:val="00B71EC8"/>
    <w:rsid w:val="00B730A5"/>
    <w:rsid w:val="00B7377C"/>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0BC"/>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478"/>
    <w:rsid w:val="00CC49D4"/>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102"/>
    <w:rsid w:val="00D513B1"/>
    <w:rsid w:val="00D513D3"/>
    <w:rsid w:val="00D527E2"/>
    <w:rsid w:val="00D558C1"/>
    <w:rsid w:val="00D57744"/>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B03B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A7AA0E-E3E8-4BFA-90AE-C15E36C9B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580</Pages>
  <Words>216939</Words>
  <Characters>1236555</Characters>
  <Application>Microsoft Office Word</Application>
  <DocSecurity>0</DocSecurity>
  <Lines>10304</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1450593</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2026-02-23T20:12:00Z</dcterms:created>
  <dcterms:modified xsi:type="dcterms:W3CDTF">2026-02-23T20:15:00Z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