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05C51D76" w:rsidR="00E60FE0" w:rsidRDefault="00C872B4" w:rsidP="004C6CCB">
            <w:pPr>
              <w:pStyle w:val="ZA"/>
              <w:framePr w:w="0" w:hRule="auto" w:wrap="auto" w:vAnchor="margin" w:hAnchor="text" w:yAlign="inline"/>
            </w:pPr>
            <w:bookmarkStart w:id="0" w:name="page1"/>
            <w:r>
              <w:rPr>
                <w:sz w:val="64"/>
              </w:rPr>
              <w:t xml:space="preserve">3GPP TS 29.574 </w:t>
            </w:r>
            <w:r w:rsidR="0066395A">
              <w:t>V19</w:t>
            </w:r>
            <w:r>
              <w:t>.</w:t>
            </w:r>
            <w:del w:id="1" w:author="Rapporteur" w:date="2025-11-26T15:42:00Z">
              <w:r w:rsidR="002E6458" w:rsidDel="004C6CCB">
                <w:delText>4</w:delText>
              </w:r>
            </w:del>
            <w:ins w:id="2" w:author="Rapporteur" w:date="2025-11-26T15:42:00Z">
              <w:r w:rsidR="004C6CCB">
                <w:t>5</w:t>
              </w:r>
            </w:ins>
            <w:r>
              <w:t>.</w:t>
            </w:r>
            <w:r w:rsidR="001E35B9">
              <w:t>0</w:t>
            </w:r>
            <w:r>
              <w:t xml:space="preserve"> </w:t>
            </w:r>
            <w:r>
              <w:rPr>
                <w:sz w:val="32"/>
              </w:rPr>
              <w:t>(</w:t>
            </w:r>
            <w:r w:rsidR="00E016B5">
              <w:rPr>
                <w:sz w:val="32"/>
              </w:rPr>
              <w:t>202</w:t>
            </w:r>
            <w:r w:rsidR="000A3516">
              <w:rPr>
                <w:sz w:val="32"/>
              </w:rPr>
              <w:t>5</w:t>
            </w:r>
            <w:r>
              <w:rPr>
                <w:sz w:val="32"/>
              </w:rPr>
              <w:t>-</w:t>
            </w:r>
            <w:del w:id="3" w:author="Rapporteur" w:date="2025-11-26T15:42:00Z">
              <w:r w:rsidR="002E6458" w:rsidDel="004C6CCB">
                <w:rPr>
                  <w:sz w:val="32"/>
                </w:rPr>
                <w:delText>09</w:delText>
              </w:r>
            </w:del>
            <w:ins w:id="4" w:author="Rapporteur" w:date="2025-11-26T15:42:00Z">
              <w:r w:rsidR="004C6CCB">
                <w:rPr>
                  <w:sz w:val="32"/>
                </w:rPr>
                <w:t>12</w:t>
              </w:r>
            </w:ins>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3pt" o:ole="">
                  <v:imagedata r:id="rId9" o:title=""/>
                </v:shape>
                <o:OLEObject Type="Embed" ProgID="Word.Picture.8" ShapeID="_x0000_i1025" DrawAspect="Content" ObjectID="_1825681049" r:id="rId10"/>
              </w:object>
            </w:r>
          </w:p>
        </w:tc>
        <w:tc>
          <w:tcPr>
            <w:tcW w:w="5540" w:type="dxa"/>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7DEB4B4" w14:textId="1730032F" w:rsidR="008B3448"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B3448">
        <w:rPr>
          <w:noProof/>
        </w:rPr>
        <w:t>Foreword</w:t>
      </w:r>
      <w:r w:rsidR="008B3448">
        <w:rPr>
          <w:noProof/>
        </w:rPr>
        <w:tab/>
      </w:r>
      <w:r w:rsidR="008B3448">
        <w:rPr>
          <w:noProof/>
        </w:rPr>
        <w:fldChar w:fldCharType="begin" w:fldLock="1"/>
      </w:r>
      <w:r w:rsidR="008B3448">
        <w:rPr>
          <w:noProof/>
        </w:rPr>
        <w:instrText xml:space="preserve"> PAGEREF _Toc209529604 \h </w:instrText>
      </w:r>
      <w:r w:rsidR="008B3448">
        <w:rPr>
          <w:noProof/>
        </w:rPr>
      </w:r>
      <w:r w:rsidR="008B3448">
        <w:rPr>
          <w:noProof/>
        </w:rPr>
        <w:fldChar w:fldCharType="separate"/>
      </w:r>
      <w:r w:rsidR="008B3448">
        <w:rPr>
          <w:noProof/>
        </w:rPr>
        <w:t>7</w:t>
      </w:r>
      <w:r w:rsidR="008B3448">
        <w:rPr>
          <w:noProof/>
        </w:rPr>
        <w:fldChar w:fldCharType="end"/>
      </w:r>
    </w:p>
    <w:p w14:paraId="15C74DB6" w14:textId="44096CC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_Toc209529605 \h </w:instrText>
      </w:r>
      <w:r>
        <w:rPr>
          <w:noProof/>
        </w:rPr>
      </w:r>
      <w:r>
        <w:rPr>
          <w:noProof/>
        </w:rPr>
        <w:fldChar w:fldCharType="separate"/>
      </w:r>
      <w:r>
        <w:rPr>
          <w:noProof/>
        </w:rPr>
        <w:t>9</w:t>
      </w:r>
      <w:r>
        <w:rPr>
          <w:noProof/>
        </w:rPr>
        <w:fldChar w:fldCharType="end"/>
      </w:r>
    </w:p>
    <w:p w14:paraId="19FCFD4F" w14:textId="4971CA82"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_Toc209529606 \h </w:instrText>
      </w:r>
      <w:r>
        <w:rPr>
          <w:noProof/>
        </w:rPr>
      </w:r>
      <w:r>
        <w:rPr>
          <w:noProof/>
        </w:rPr>
        <w:fldChar w:fldCharType="separate"/>
      </w:r>
      <w:r>
        <w:rPr>
          <w:noProof/>
        </w:rPr>
        <w:t>9</w:t>
      </w:r>
      <w:r>
        <w:rPr>
          <w:noProof/>
        </w:rPr>
        <w:fldChar w:fldCharType="end"/>
      </w:r>
    </w:p>
    <w:p w14:paraId="198E9066" w14:textId="22819465"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_Toc209529607 \h </w:instrText>
      </w:r>
      <w:r>
        <w:rPr>
          <w:noProof/>
        </w:rPr>
      </w:r>
      <w:r>
        <w:rPr>
          <w:noProof/>
        </w:rPr>
        <w:fldChar w:fldCharType="separate"/>
      </w:r>
      <w:r>
        <w:rPr>
          <w:noProof/>
        </w:rPr>
        <w:t>10</w:t>
      </w:r>
      <w:r>
        <w:rPr>
          <w:noProof/>
        </w:rPr>
        <w:fldChar w:fldCharType="end"/>
      </w:r>
    </w:p>
    <w:p w14:paraId="0D466496" w14:textId="48F45BB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_Toc209529608 \h </w:instrText>
      </w:r>
      <w:r>
        <w:rPr>
          <w:noProof/>
        </w:rPr>
      </w:r>
      <w:r>
        <w:rPr>
          <w:noProof/>
        </w:rPr>
        <w:fldChar w:fldCharType="separate"/>
      </w:r>
      <w:r>
        <w:rPr>
          <w:noProof/>
        </w:rPr>
        <w:t>10</w:t>
      </w:r>
      <w:r>
        <w:rPr>
          <w:noProof/>
        </w:rPr>
        <w:fldChar w:fldCharType="end"/>
      </w:r>
    </w:p>
    <w:p w14:paraId="608D8590" w14:textId="307840A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_Toc209529609 \h </w:instrText>
      </w:r>
      <w:r>
        <w:rPr>
          <w:noProof/>
        </w:rPr>
      </w:r>
      <w:r>
        <w:rPr>
          <w:noProof/>
        </w:rPr>
        <w:fldChar w:fldCharType="separate"/>
      </w:r>
      <w:r>
        <w:rPr>
          <w:noProof/>
        </w:rPr>
        <w:t>10</w:t>
      </w:r>
      <w:r>
        <w:rPr>
          <w:noProof/>
        </w:rPr>
        <w:fldChar w:fldCharType="end"/>
      </w:r>
    </w:p>
    <w:p w14:paraId="3049D28F" w14:textId="484C902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_Toc209529610 \h </w:instrText>
      </w:r>
      <w:r>
        <w:rPr>
          <w:noProof/>
        </w:rPr>
      </w:r>
      <w:r>
        <w:rPr>
          <w:noProof/>
        </w:rPr>
        <w:fldChar w:fldCharType="separate"/>
      </w:r>
      <w:r>
        <w:rPr>
          <w:noProof/>
        </w:rPr>
        <w:t>10</w:t>
      </w:r>
      <w:r>
        <w:rPr>
          <w:noProof/>
        </w:rPr>
        <w:fldChar w:fldCharType="end"/>
      </w:r>
    </w:p>
    <w:p w14:paraId="1B1F8B59" w14:textId="196DAEB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_Toc209529611 \h </w:instrText>
      </w:r>
      <w:r>
        <w:rPr>
          <w:noProof/>
        </w:rPr>
      </w:r>
      <w:r>
        <w:rPr>
          <w:noProof/>
        </w:rPr>
        <w:fldChar w:fldCharType="separate"/>
      </w:r>
      <w:r>
        <w:rPr>
          <w:noProof/>
        </w:rPr>
        <w:t>11</w:t>
      </w:r>
      <w:r>
        <w:rPr>
          <w:noProof/>
        </w:rPr>
        <w:fldChar w:fldCharType="end"/>
      </w:r>
    </w:p>
    <w:p w14:paraId="24318F2E" w14:textId="34AC933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_Toc209529612 \h </w:instrText>
      </w:r>
      <w:r>
        <w:rPr>
          <w:noProof/>
        </w:rPr>
      </w:r>
      <w:r>
        <w:rPr>
          <w:noProof/>
        </w:rPr>
        <w:fldChar w:fldCharType="separate"/>
      </w:r>
      <w:r>
        <w:rPr>
          <w:noProof/>
        </w:rPr>
        <w:t>11</w:t>
      </w:r>
      <w:r>
        <w:rPr>
          <w:noProof/>
        </w:rPr>
        <w:fldChar w:fldCharType="end"/>
      </w:r>
    </w:p>
    <w:p w14:paraId="1C4E93E2" w14:textId="19E936C1"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_Toc209529613 \h </w:instrText>
      </w:r>
      <w:r>
        <w:rPr>
          <w:noProof/>
        </w:rPr>
      </w:r>
      <w:r>
        <w:rPr>
          <w:noProof/>
        </w:rPr>
        <w:fldChar w:fldCharType="separate"/>
      </w:r>
      <w:r>
        <w:rPr>
          <w:noProof/>
        </w:rPr>
        <w:t>11</w:t>
      </w:r>
      <w:r>
        <w:rPr>
          <w:noProof/>
        </w:rPr>
        <w:fldChar w:fldCharType="end"/>
      </w:r>
    </w:p>
    <w:p w14:paraId="0D8BF31C" w14:textId="75C17C6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_Toc209529614 \h </w:instrText>
      </w:r>
      <w:r>
        <w:rPr>
          <w:noProof/>
        </w:rPr>
      </w:r>
      <w:r>
        <w:rPr>
          <w:noProof/>
        </w:rPr>
        <w:fldChar w:fldCharType="separate"/>
      </w:r>
      <w:r>
        <w:rPr>
          <w:noProof/>
        </w:rPr>
        <w:t>11</w:t>
      </w:r>
      <w:r>
        <w:rPr>
          <w:noProof/>
        </w:rPr>
        <w:fldChar w:fldCharType="end"/>
      </w:r>
    </w:p>
    <w:p w14:paraId="4CFA40E1" w14:textId="2529364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_Toc209529615 \h </w:instrText>
      </w:r>
      <w:r>
        <w:rPr>
          <w:noProof/>
        </w:rPr>
      </w:r>
      <w:r>
        <w:rPr>
          <w:noProof/>
        </w:rPr>
        <w:fldChar w:fldCharType="separate"/>
      </w:r>
      <w:r>
        <w:rPr>
          <w:noProof/>
        </w:rPr>
        <w:t>11</w:t>
      </w:r>
      <w:r>
        <w:rPr>
          <w:noProof/>
        </w:rPr>
        <w:fldChar w:fldCharType="end"/>
      </w:r>
    </w:p>
    <w:p w14:paraId="3797CB0F" w14:textId="5720DD3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_Toc209529616 \h </w:instrText>
      </w:r>
      <w:r>
        <w:rPr>
          <w:noProof/>
        </w:rPr>
      </w:r>
      <w:r>
        <w:rPr>
          <w:noProof/>
        </w:rPr>
        <w:fldChar w:fldCharType="separate"/>
      </w:r>
      <w:r>
        <w:rPr>
          <w:noProof/>
        </w:rPr>
        <w:t>12</w:t>
      </w:r>
      <w:r>
        <w:rPr>
          <w:noProof/>
        </w:rPr>
        <w:fldChar w:fldCharType="end"/>
      </w:r>
    </w:p>
    <w:p w14:paraId="5555D7B0" w14:textId="3E28C81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_Toc209529617 \h </w:instrText>
      </w:r>
      <w:r>
        <w:rPr>
          <w:noProof/>
        </w:rPr>
      </w:r>
      <w:r>
        <w:rPr>
          <w:noProof/>
        </w:rPr>
        <w:fldChar w:fldCharType="separate"/>
      </w:r>
      <w:r>
        <w:rPr>
          <w:noProof/>
        </w:rPr>
        <w:t>13</w:t>
      </w:r>
      <w:r>
        <w:rPr>
          <w:noProof/>
        </w:rPr>
        <w:fldChar w:fldCharType="end"/>
      </w:r>
    </w:p>
    <w:p w14:paraId="59406197" w14:textId="5DFFF86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_Toc209529618 \h </w:instrText>
      </w:r>
      <w:r>
        <w:rPr>
          <w:noProof/>
        </w:rPr>
      </w:r>
      <w:r>
        <w:rPr>
          <w:noProof/>
        </w:rPr>
        <w:fldChar w:fldCharType="separate"/>
      </w:r>
      <w:r>
        <w:rPr>
          <w:noProof/>
        </w:rPr>
        <w:t>13</w:t>
      </w:r>
      <w:r>
        <w:rPr>
          <w:noProof/>
        </w:rPr>
        <w:fldChar w:fldCharType="end"/>
      </w:r>
    </w:p>
    <w:p w14:paraId="15ECB1DA" w14:textId="6123518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_Toc209529619 \h </w:instrText>
      </w:r>
      <w:r>
        <w:rPr>
          <w:noProof/>
        </w:rPr>
      </w:r>
      <w:r>
        <w:rPr>
          <w:noProof/>
        </w:rPr>
        <w:fldChar w:fldCharType="separate"/>
      </w:r>
      <w:r>
        <w:rPr>
          <w:noProof/>
        </w:rPr>
        <w:t>13</w:t>
      </w:r>
      <w:r>
        <w:rPr>
          <w:noProof/>
        </w:rPr>
        <w:fldChar w:fldCharType="end"/>
      </w:r>
    </w:p>
    <w:p w14:paraId="346FC36D" w14:textId="4690323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_Toc209529620 \h </w:instrText>
      </w:r>
      <w:r>
        <w:rPr>
          <w:noProof/>
        </w:rPr>
      </w:r>
      <w:r>
        <w:rPr>
          <w:noProof/>
        </w:rPr>
        <w:fldChar w:fldCharType="separate"/>
      </w:r>
      <w:r>
        <w:rPr>
          <w:noProof/>
        </w:rPr>
        <w:t>13</w:t>
      </w:r>
      <w:r>
        <w:rPr>
          <w:noProof/>
        </w:rPr>
        <w:fldChar w:fldCharType="end"/>
      </w:r>
    </w:p>
    <w:p w14:paraId="3EA8EE29" w14:textId="5D5E568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_Toc209529621 \h </w:instrText>
      </w:r>
      <w:r>
        <w:rPr>
          <w:noProof/>
        </w:rPr>
      </w:r>
      <w:r>
        <w:rPr>
          <w:noProof/>
        </w:rPr>
        <w:fldChar w:fldCharType="separate"/>
      </w:r>
      <w:r>
        <w:rPr>
          <w:noProof/>
        </w:rPr>
        <w:t>13</w:t>
      </w:r>
      <w:r>
        <w:rPr>
          <w:noProof/>
        </w:rPr>
        <w:fldChar w:fldCharType="end"/>
      </w:r>
    </w:p>
    <w:p w14:paraId="71C57242" w14:textId="6668266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_Toc209529622 \h </w:instrText>
      </w:r>
      <w:r>
        <w:rPr>
          <w:noProof/>
        </w:rPr>
      </w:r>
      <w:r>
        <w:rPr>
          <w:noProof/>
        </w:rPr>
        <w:fldChar w:fldCharType="separate"/>
      </w:r>
      <w:r>
        <w:rPr>
          <w:noProof/>
        </w:rPr>
        <w:t>14</w:t>
      </w:r>
      <w:r>
        <w:rPr>
          <w:noProof/>
        </w:rPr>
        <w:fldChar w:fldCharType="end"/>
      </w:r>
    </w:p>
    <w:p w14:paraId="3EBD463D" w14:textId="30E0B4D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_Toc209529623 \h </w:instrText>
      </w:r>
      <w:r>
        <w:rPr>
          <w:noProof/>
        </w:rPr>
      </w:r>
      <w:r>
        <w:rPr>
          <w:noProof/>
        </w:rPr>
        <w:fldChar w:fldCharType="separate"/>
      </w:r>
      <w:r>
        <w:rPr>
          <w:noProof/>
        </w:rPr>
        <w:t>14</w:t>
      </w:r>
      <w:r>
        <w:rPr>
          <w:noProof/>
        </w:rPr>
        <w:fldChar w:fldCharType="end"/>
      </w:r>
    </w:p>
    <w:p w14:paraId="7E3C5A2A" w14:textId="6657D3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_Toc209529624 \h </w:instrText>
      </w:r>
      <w:r>
        <w:rPr>
          <w:noProof/>
        </w:rPr>
      </w:r>
      <w:r>
        <w:rPr>
          <w:noProof/>
        </w:rPr>
        <w:fldChar w:fldCharType="separate"/>
      </w:r>
      <w:r>
        <w:rPr>
          <w:noProof/>
        </w:rPr>
        <w:t>14</w:t>
      </w:r>
      <w:r>
        <w:rPr>
          <w:noProof/>
        </w:rPr>
        <w:fldChar w:fldCharType="end"/>
      </w:r>
    </w:p>
    <w:p w14:paraId="6C5BEC73" w14:textId="24CEBE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_Toc209529625 \h </w:instrText>
      </w:r>
      <w:r>
        <w:rPr>
          <w:noProof/>
        </w:rPr>
      </w:r>
      <w:r>
        <w:rPr>
          <w:noProof/>
        </w:rPr>
        <w:fldChar w:fldCharType="separate"/>
      </w:r>
      <w:r>
        <w:rPr>
          <w:noProof/>
        </w:rPr>
        <w:t>16</w:t>
      </w:r>
      <w:r>
        <w:rPr>
          <w:noProof/>
        </w:rPr>
        <w:fldChar w:fldCharType="end"/>
      </w:r>
    </w:p>
    <w:p w14:paraId="1D8AE6E6" w14:textId="6BEB059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_Toc209529626 \h </w:instrText>
      </w:r>
      <w:r>
        <w:rPr>
          <w:noProof/>
        </w:rPr>
      </w:r>
      <w:r>
        <w:rPr>
          <w:noProof/>
        </w:rPr>
        <w:fldChar w:fldCharType="separate"/>
      </w:r>
      <w:r>
        <w:rPr>
          <w:noProof/>
        </w:rPr>
        <w:t>18</w:t>
      </w:r>
      <w:r>
        <w:rPr>
          <w:noProof/>
        </w:rPr>
        <w:fldChar w:fldCharType="end"/>
      </w:r>
    </w:p>
    <w:p w14:paraId="74C8C76A" w14:textId="431174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_Toc209529627 \h </w:instrText>
      </w:r>
      <w:r>
        <w:rPr>
          <w:noProof/>
        </w:rPr>
      </w:r>
      <w:r>
        <w:rPr>
          <w:noProof/>
        </w:rPr>
        <w:fldChar w:fldCharType="separate"/>
      </w:r>
      <w:r>
        <w:rPr>
          <w:noProof/>
        </w:rPr>
        <w:t>20</w:t>
      </w:r>
      <w:r>
        <w:rPr>
          <w:noProof/>
        </w:rPr>
        <w:fldChar w:fldCharType="end"/>
      </w:r>
    </w:p>
    <w:p w14:paraId="559720BF" w14:textId="3587DF8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_Toc209529628 \h </w:instrText>
      </w:r>
      <w:r>
        <w:rPr>
          <w:noProof/>
        </w:rPr>
      </w:r>
      <w:r>
        <w:rPr>
          <w:noProof/>
        </w:rPr>
        <w:fldChar w:fldCharType="separate"/>
      </w:r>
      <w:r>
        <w:rPr>
          <w:noProof/>
        </w:rPr>
        <w:t>22</w:t>
      </w:r>
      <w:r>
        <w:rPr>
          <w:noProof/>
        </w:rPr>
        <w:fldChar w:fldCharType="end"/>
      </w:r>
    </w:p>
    <w:p w14:paraId="21D02750" w14:textId="6C32DD5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_Toc209529629 \h </w:instrText>
      </w:r>
      <w:r>
        <w:rPr>
          <w:noProof/>
        </w:rPr>
      </w:r>
      <w:r>
        <w:rPr>
          <w:noProof/>
        </w:rPr>
        <w:fldChar w:fldCharType="separate"/>
      </w:r>
      <w:r>
        <w:rPr>
          <w:noProof/>
        </w:rPr>
        <w:t>22</w:t>
      </w:r>
      <w:r>
        <w:rPr>
          <w:noProof/>
        </w:rPr>
        <w:fldChar w:fldCharType="end"/>
      </w:r>
    </w:p>
    <w:p w14:paraId="4980FF6E" w14:textId="18E3858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_Toc209529630 \h </w:instrText>
      </w:r>
      <w:r>
        <w:rPr>
          <w:noProof/>
        </w:rPr>
      </w:r>
      <w:r>
        <w:rPr>
          <w:noProof/>
        </w:rPr>
        <w:fldChar w:fldCharType="separate"/>
      </w:r>
      <w:r>
        <w:rPr>
          <w:noProof/>
        </w:rPr>
        <w:t>22</w:t>
      </w:r>
      <w:r>
        <w:rPr>
          <w:noProof/>
        </w:rPr>
        <w:fldChar w:fldCharType="end"/>
      </w:r>
    </w:p>
    <w:p w14:paraId="74D3F0DB" w14:textId="750938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_Toc209529631 \h </w:instrText>
      </w:r>
      <w:r>
        <w:rPr>
          <w:noProof/>
        </w:rPr>
      </w:r>
      <w:r>
        <w:rPr>
          <w:noProof/>
        </w:rPr>
        <w:fldChar w:fldCharType="separate"/>
      </w:r>
      <w:r>
        <w:rPr>
          <w:noProof/>
        </w:rPr>
        <w:t>23</w:t>
      </w:r>
      <w:r>
        <w:rPr>
          <w:noProof/>
        </w:rPr>
        <w:fldChar w:fldCharType="end"/>
      </w:r>
    </w:p>
    <w:p w14:paraId="01CBEFDB" w14:textId="013AA52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_Toc209529632 \h </w:instrText>
      </w:r>
      <w:r>
        <w:rPr>
          <w:noProof/>
        </w:rPr>
      </w:r>
      <w:r>
        <w:rPr>
          <w:noProof/>
        </w:rPr>
        <w:fldChar w:fldCharType="separate"/>
      </w:r>
      <w:r>
        <w:rPr>
          <w:noProof/>
        </w:rPr>
        <w:t>23</w:t>
      </w:r>
      <w:r>
        <w:rPr>
          <w:noProof/>
        </w:rPr>
        <w:fldChar w:fldCharType="end"/>
      </w:r>
    </w:p>
    <w:p w14:paraId="07BD666D" w14:textId="00DEBEB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_Toc209529633 \h </w:instrText>
      </w:r>
      <w:r>
        <w:rPr>
          <w:noProof/>
        </w:rPr>
      </w:r>
      <w:r>
        <w:rPr>
          <w:noProof/>
        </w:rPr>
        <w:fldChar w:fldCharType="separate"/>
      </w:r>
      <w:r>
        <w:rPr>
          <w:noProof/>
        </w:rPr>
        <w:t>23</w:t>
      </w:r>
      <w:r>
        <w:rPr>
          <w:noProof/>
        </w:rPr>
        <w:fldChar w:fldCharType="end"/>
      </w:r>
    </w:p>
    <w:p w14:paraId="080F0A1E" w14:textId="4578991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_Toc209529634 \h </w:instrText>
      </w:r>
      <w:r>
        <w:rPr>
          <w:noProof/>
        </w:rPr>
      </w:r>
      <w:r>
        <w:rPr>
          <w:noProof/>
        </w:rPr>
        <w:fldChar w:fldCharType="separate"/>
      </w:r>
      <w:r>
        <w:rPr>
          <w:noProof/>
        </w:rPr>
        <w:t>24</w:t>
      </w:r>
      <w:r>
        <w:rPr>
          <w:noProof/>
        </w:rPr>
        <w:fldChar w:fldCharType="end"/>
      </w:r>
    </w:p>
    <w:p w14:paraId="4403D2F1" w14:textId="6F44559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_Toc209529635 \h </w:instrText>
      </w:r>
      <w:r>
        <w:rPr>
          <w:noProof/>
        </w:rPr>
      </w:r>
      <w:r>
        <w:rPr>
          <w:noProof/>
        </w:rPr>
        <w:fldChar w:fldCharType="separate"/>
      </w:r>
      <w:r>
        <w:rPr>
          <w:noProof/>
        </w:rPr>
        <w:t>25</w:t>
      </w:r>
      <w:r>
        <w:rPr>
          <w:noProof/>
        </w:rPr>
        <w:fldChar w:fldCharType="end"/>
      </w:r>
    </w:p>
    <w:p w14:paraId="61C03F05" w14:textId="1A5D257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_Toc209529636 \h </w:instrText>
      </w:r>
      <w:r>
        <w:rPr>
          <w:noProof/>
        </w:rPr>
      </w:r>
      <w:r>
        <w:rPr>
          <w:noProof/>
        </w:rPr>
        <w:fldChar w:fldCharType="separate"/>
      </w:r>
      <w:r>
        <w:rPr>
          <w:noProof/>
        </w:rPr>
        <w:t>26</w:t>
      </w:r>
      <w:r>
        <w:rPr>
          <w:noProof/>
        </w:rPr>
        <w:fldChar w:fldCharType="end"/>
      </w:r>
    </w:p>
    <w:p w14:paraId="273E831A" w14:textId="2CDD78A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_Toc209529637 \h </w:instrText>
      </w:r>
      <w:r>
        <w:rPr>
          <w:noProof/>
        </w:rPr>
      </w:r>
      <w:r>
        <w:rPr>
          <w:noProof/>
        </w:rPr>
        <w:fldChar w:fldCharType="separate"/>
      </w:r>
      <w:r>
        <w:rPr>
          <w:noProof/>
        </w:rPr>
        <w:t>26</w:t>
      </w:r>
      <w:r>
        <w:rPr>
          <w:noProof/>
        </w:rPr>
        <w:fldChar w:fldCharType="end"/>
      </w:r>
    </w:p>
    <w:p w14:paraId="24383F95" w14:textId="4215367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_Toc209529638 \h </w:instrText>
      </w:r>
      <w:r>
        <w:rPr>
          <w:noProof/>
        </w:rPr>
      </w:r>
      <w:r>
        <w:rPr>
          <w:noProof/>
        </w:rPr>
        <w:fldChar w:fldCharType="separate"/>
      </w:r>
      <w:r>
        <w:rPr>
          <w:noProof/>
        </w:rPr>
        <w:t>26</w:t>
      </w:r>
      <w:r>
        <w:rPr>
          <w:noProof/>
        </w:rPr>
        <w:fldChar w:fldCharType="end"/>
      </w:r>
    </w:p>
    <w:p w14:paraId="1CEC0761" w14:textId="6CA5978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_Toc209529639 \h </w:instrText>
      </w:r>
      <w:r>
        <w:rPr>
          <w:noProof/>
        </w:rPr>
      </w:r>
      <w:r>
        <w:rPr>
          <w:noProof/>
        </w:rPr>
        <w:fldChar w:fldCharType="separate"/>
      </w:r>
      <w:r>
        <w:rPr>
          <w:noProof/>
        </w:rPr>
        <w:t>27</w:t>
      </w:r>
      <w:r>
        <w:rPr>
          <w:noProof/>
        </w:rPr>
        <w:fldChar w:fldCharType="end"/>
      </w:r>
    </w:p>
    <w:p w14:paraId="25E3DC52" w14:textId="17DA35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_Toc209529640 \h </w:instrText>
      </w:r>
      <w:r>
        <w:rPr>
          <w:noProof/>
        </w:rPr>
      </w:r>
      <w:r>
        <w:rPr>
          <w:noProof/>
        </w:rPr>
        <w:fldChar w:fldCharType="separate"/>
      </w:r>
      <w:r>
        <w:rPr>
          <w:noProof/>
        </w:rPr>
        <w:t>27</w:t>
      </w:r>
      <w:r>
        <w:rPr>
          <w:noProof/>
        </w:rPr>
        <w:fldChar w:fldCharType="end"/>
      </w:r>
    </w:p>
    <w:p w14:paraId="31880597" w14:textId="033A1A6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_Toc209529641 \h </w:instrText>
      </w:r>
      <w:r>
        <w:rPr>
          <w:noProof/>
        </w:rPr>
      </w:r>
      <w:r>
        <w:rPr>
          <w:noProof/>
        </w:rPr>
        <w:fldChar w:fldCharType="separate"/>
      </w:r>
      <w:r>
        <w:rPr>
          <w:noProof/>
        </w:rPr>
        <w:t>27</w:t>
      </w:r>
      <w:r>
        <w:rPr>
          <w:noProof/>
        </w:rPr>
        <w:fldChar w:fldCharType="end"/>
      </w:r>
    </w:p>
    <w:p w14:paraId="4A4B367D" w14:textId="74C28C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_Toc209529642 \h </w:instrText>
      </w:r>
      <w:r>
        <w:rPr>
          <w:noProof/>
        </w:rPr>
      </w:r>
      <w:r>
        <w:rPr>
          <w:noProof/>
        </w:rPr>
        <w:fldChar w:fldCharType="separate"/>
      </w:r>
      <w:r>
        <w:rPr>
          <w:noProof/>
        </w:rPr>
        <w:t>28</w:t>
      </w:r>
      <w:r>
        <w:rPr>
          <w:noProof/>
        </w:rPr>
        <w:fldChar w:fldCharType="end"/>
      </w:r>
    </w:p>
    <w:p w14:paraId="427641EF" w14:textId="09A96B5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_Toc209529643 \h </w:instrText>
      </w:r>
      <w:r>
        <w:rPr>
          <w:noProof/>
        </w:rPr>
      </w:r>
      <w:r>
        <w:rPr>
          <w:noProof/>
        </w:rPr>
        <w:fldChar w:fldCharType="separate"/>
      </w:r>
      <w:r>
        <w:rPr>
          <w:noProof/>
        </w:rPr>
        <w:t>28</w:t>
      </w:r>
      <w:r>
        <w:rPr>
          <w:noProof/>
        </w:rPr>
        <w:fldChar w:fldCharType="end"/>
      </w:r>
    </w:p>
    <w:p w14:paraId="4DCC5693" w14:textId="2D4BCE5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_Toc209529644 \h </w:instrText>
      </w:r>
      <w:r>
        <w:rPr>
          <w:noProof/>
        </w:rPr>
      </w:r>
      <w:r>
        <w:rPr>
          <w:noProof/>
        </w:rPr>
        <w:fldChar w:fldCharType="separate"/>
      </w:r>
      <w:r>
        <w:rPr>
          <w:noProof/>
        </w:rPr>
        <w:t>28</w:t>
      </w:r>
      <w:r>
        <w:rPr>
          <w:noProof/>
        </w:rPr>
        <w:fldChar w:fldCharType="end"/>
      </w:r>
    </w:p>
    <w:p w14:paraId="33221CB2" w14:textId="207FBD4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_Toc209529645 \h </w:instrText>
      </w:r>
      <w:r>
        <w:rPr>
          <w:noProof/>
        </w:rPr>
      </w:r>
      <w:r>
        <w:rPr>
          <w:noProof/>
        </w:rPr>
        <w:fldChar w:fldCharType="separate"/>
      </w:r>
      <w:r>
        <w:rPr>
          <w:noProof/>
        </w:rPr>
        <w:t>28</w:t>
      </w:r>
      <w:r>
        <w:rPr>
          <w:noProof/>
        </w:rPr>
        <w:fldChar w:fldCharType="end"/>
      </w:r>
    </w:p>
    <w:p w14:paraId="3EB3A398" w14:textId="62EB2EA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_Toc209529646 \h </w:instrText>
      </w:r>
      <w:r>
        <w:rPr>
          <w:noProof/>
        </w:rPr>
      </w:r>
      <w:r>
        <w:rPr>
          <w:noProof/>
        </w:rPr>
        <w:fldChar w:fldCharType="separate"/>
      </w:r>
      <w:r>
        <w:rPr>
          <w:noProof/>
        </w:rPr>
        <w:t>28</w:t>
      </w:r>
      <w:r>
        <w:rPr>
          <w:noProof/>
        </w:rPr>
        <w:fldChar w:fldCharType="end"/>
      </w:r>
    </w:p>
    <w:p w14:paraId="0C97CA46" w14:textId="2B4897E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_Toc209529647 \h </w:instrText>
      </w:r>
      <w:r>
        <w:rPr>
          <w:noProof/>
        </w:rPr>
      </w:r>
      <w:r>
        <w:rPr>
          <w:noProof/>
        </w:rPr>
        <w:fldChar w:fldCharType="separate"/>
      </w:r>
      <w:r>
        <w:rPr>
          <w:noProof/>
        </w:rPr>
        <w:t>28</w:t>
      </w:r>
      <w:r>
        <w:rPr>
          <w:noProof/>
        </w:rPr>
        <w:fldChar w:fldCharType="end"/>
      </w:r>
    </w:p>
    <w:p w14:paraId="3637A0EB" w14:textId="5DAF81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_Toc209529648 \h </w:instrText>
      </w:r>
      <w:r>
        <w:rPr>
          <w:noProof/>
        </w:rPr>
      </w:r>
      <w:r>
        <w:rPr>
          <w:noProof/>
        </w:rPr>
        <w:fldChar w:fldCharType="separate"/>
      </w:r>
      <w:r>
        <w:rPr>
          <w:noProof/>
        </w:rPr>
        <w:t>29</w:t>
      </w:r>
      <w:r>
        <w:rPr>
          <w:noProof/>
        </w:rPr>
        <w:fldChar w:fldCharType="end"/>
      </w:r>
    </w:p>
    <w:p w14:paraId="0F2527C6" w14:textId="298DC16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_Toc209529649 \h </w:instrText>
      </w:r>
      <w:r>
        <w:rPr>
          <w:noProof/>
        </w:rPr>
      </w:r>
      <w:r>
        <w:rPr>
          <w:noProof/>
        </w:rPr>
        <w:fldChar w:fldCharType="separate"/>
      </w:r>
      <w:r>
        <w:rPr>
          <w:noProof/>
        </w:rPr>
        <w:t>29</w:t>
      </w:r>
      <w:r>
        <w:rPr>
          <w:noProof/>
        </w:rPr>
        <w:fldChar w:fldCharType="end"/>
      </w:r>
    </w:p>
    <w:p w14:paraId="1F738696" w14:textId="15D378C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_Toc209529650 \h </w:instrText>
      </w:r>
      <w:r>
        <w:rPr>
          <w:noProof/>
        </w:rPr>
      </w:r>
      <w:r>
        <w:rPr>
          <w:noProof/>
        </w:rPr>
        <w:fldChar w:fldCharType="separate"/>
      </w:r>
      <w:r>
        <w:rPr>
          <w:noProof/>
        </w:rPr>
        <w:t>29</w:t>
      </w:r>
      <w:r>
        <w:rPr>
          <w:noProof/>
        </w:rPr>
        <w:fldChar w:fldCharType="end"/>
      </w:r>
    </w:p>
    <w:p w14:paraId="2DFEF00D" w14:textId="3B655A4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_Toc209529651 \h </w:instrText>
      </w:r>
      <w:r>
        <w:rPr>
          <w:noProof/>
        </w:rPr>
      </w:r>
      <w:r>
        <w:rPr>
          <w:noProof/>
        </w:rPr>
        <w:fldChar w:fldCharType="separate"/>
      </w:r>
      <w:r>
        <w:rPr>
          <w:noProof/>
        </w:rPr>
        <w:t>29</w:t>
      </w:r>
      <w:r>
        <w:rPr>
          <w:noProof/>
        </w:rPr>
        <w:fldChar w:fldCharType="end"/>
      </w:r>
    </w:p>
    <w:p w14:paraId="284BE81C" w14:textId="3323602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_Toc209529652 \h </w:instrText>
      </w:r>
      <w:r>
        <w:rPr>
          <w:noProof/>
        </w:rPr>
      </w:r>
      <w:r>
        <w:rPr>
          <w:noProof/>
        </w:rPr>
        <w:fldChar w:fldCharType="separate"/>
      </w:r>
      <w:r>
        <w:rPr>
          <w:noProof/>
        </w:rPr>
        <w:t>29</w:t>
      </w:r>
      <w:r>
        <w:rPr>
          <w:noProof/>
        </w:rPr>
        <w:fldChar w:fldCharType="end"/>
      </w:r>
    </w:p>
    <w:p w14:paraId="0314354B" w14:textId="241C89F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_Toc209529653 \h </w:instrText>
      </w:r>
      <w:r>
        <w:rPr>
          <w:noProof/>
        </w:rPr>
      </w:r>
      <w:r>
        <w:rPr>
          <w:noProof/>
        </w:rPr>
        <w:fldChar w:fldCharType="separate"/>
      </w:r>
      <w:r>
        <w:rPr>
          <w:noProof/>
        </w:rPr>
        <w:t>29</w:t>
      </w:r>
      <w:r>
        <w:rPr>
          <w:noProof/>
        </w:rPr>
        <w:fldChar w:fldCharType="end"/>
      </w:r>
    </w:p>
    <w:p w14:paraId="394D3DC9" w14:textId="2B6059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_Toc209529654 \h </w:instrText>
      </w:r>
      <w:r>
        <w:rPr>
          <w:noProof/>
        </w:rPr>
      </w:r>
      <w:r>
        <w:rPr>
          <w:noProof/>
        </w:rPr>
        <w:fldChar w:fldCharType="separate"/>
      </w:r>
      <w:r>
        <w:rPr>
          <w:noProof/>
        </w:rPr>
        <w:t>29</w:t>
      </w:r>
      <w:r>
        <w:rPr>
          <w:noProof/>
        </w:rPr>
        <w:fldChar w:fldCharType="end"/>
      </w:r>
    </w:p>
    <w:p w14:paraId="6348230F" w14:textId="37D5224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_Toc209529655 \h </w:instrText>
      </w:r>
      <w:r>
        <w:rPr>
          <w:noProof/>
        </w:rPr>
      </w:r>
      <w:r>
        <w:rPr>
          <w:noProof/>
        </w:rPr>
        <w:fldChar w:fldCharType="separate"/>
      </w:r>
      <w:r>
        <w:rPr>
          <w:noProof/>
        </w:rPr>
        <w:t>29</w:t>
      </w:r>
      <w:r>
        <w:rPr>
          <w:noProof/>
        </w:rPr>
        <w:fldChar w:fldCharType="end"/>
      </w:r>
    </w:p>
    <w:p w14:paraId="6175DB87" w14:textId="1DF27FD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_Toc209529656 \h </w:instrText>
      </w:r>
      <w:r>
        <w:rPr>
          <w:noProof/>
        </w:rPr>
      </w:r>
      <w:r>
        <w:rPr>
          <w:noProof/>
        </w:rPr>
        <w:fldChar w:fldCharType="separate"/>
      </w:r>
      <w:r>
        <w:rPr>
          <w:noProof/>
        </w:rPr>
        <w:t>31</w:t>
      </w:r>
      <w:r>
        <w:rPr>
          <w:noProof/>
        </w:rPr>
        <w:fldChar w:fldCharType="end"/>
      </w:r>
    </w:p>
    <w:p w14:paraId="0173A529" w14:textId="78BA688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_Toc209529657 \h </w:instrText>
      </w:r>
      <w:r>
        <w:rPr>
          <w:noProof/>
        </w:rPr>
      </w:r>
      <w:r>
        <w:rPr>
          <w:noProof/>
        </w:rPr>
        <w:fldChar w:fldCharType="separate"/>
      </w:r>
      <w:r>
        <w:rPr>
          <w:noProof/>
        </w:rPr>
        <w:t>31</w:t>
      </w:r>
      <w:r>
        <w:rPr>
          <w:noProof/>
        </w:rPr>
        <w:fldChar w:fldCharType="end"/>
      </w:r>
    </w:p>
    <w:p w14:paraId="4C93C493" w14:textId="4DFB6EE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_Toc209529658 \h </w:instrText>
      </w:r>
      <w:r>
        <w:rPr>
          <w:noProof/>
        </w:rPr>
      </w:r>
      <w:r>
        <w:rPr>
          <w:noProof/>
        </w:rPr>
        <w:fldChar w:fldCharType="separate"/>
      </w:r>
      <w:r>
        <w:rPr>
          <w:noProof/>
        </w:rPr>
        <w:t>31</w:t>
      </w:r>
      <w:r>
        <w:rPr>
          <w:noProof/>
        </w:rPr>
        <w:fldChar w:fldCharType="end"/>
      </w:r>
    </w:p>
    <w:p w14:paraId="5BE91B76" w14:textId="7C373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_Toc209529659 \h </w:instrText>
      </w:r>
      <w:r>
        <w:rPr>
          <w:noProof/>
        </w:rPr>
      </w:r>
      <w:r>
        <w:rPr>
          <w:noProof/>
        </w:rPr>
        <w:fldChar w:fldCharType="separate"/>
      </w:r>
      <w:r>
        <w:rPr>
          <w:noProof/>
        </w:rPr>
        <w:t>32</w:t>
      </w:r>
      <w:r>
        <w:rPr>
          <w:noProof/>
        </w:rPr>
        <w:fldChar w:fldCharType="end"/>
      </w:r>
    </w:p>
    <w:p w14:paraId="18CF5DEE" w14:textId="1B58BA4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_Toc209529660 \h </w:instrText>
      </w:r>
      <w:r>
        <w:rPr>
          <w:noProof/>
        </w:rPr>
      </w:r>
      <w:r>
        <w:rPr>
          <w:noProof/>
        </w:rPr>
        <w:fldChar w:fldCharType="separate"/>
      </w:r>
      <w:r>
        <w:rPr>
          <w:noProof/>
        </w:rPr>
        <w:t>32</w:t>
      </w:r>
      <w:r>
        <w:rPr>
          <w:noProof/>
        </w:rPr>
        <w:fldChar w:fldCharType="end"/>
      </w:r>
    </w:p>
    <w:p w14:paraId="665321B1" w14:textId="403D477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_Toc209529661 \h </w:instrText>
      </w:r>
      <w:r>
        <w:rPr>
          <w:noProof/>
        </w:rPr>
      </w:r>
      <w:r>
        <w:rPr>
          <w:noProof/>
        </w:rPr>
        <w:fldChar w:fldCharType="separate"/>
      </w:r>
      <w:r>
        <w:rPr>
          <w:noProof/>
        </w:rPr>
        <w:t>32</w:t>
      </w:r>
      <w:r>
        <w:rPr>
          <w:noProof/>
        </w:rPr>
        <w:fldChar w:fldCharType="end"/>
      </w:r>
    </w:p>
    <w:p w14:paraId="1E405FEA" w14:textId="2A800D2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_Toc209529662 \h </w:instrText>
      </w:r>
      <w:r>
        <w:rPr>
          <w:noProof/>
        </w:rPr>
      </w:r>
      <w:r>
        <w:rPr>
          <w:noProof/>
        </w:rPr>
        <w:fldChar w:fldCharType="separate"/>
      </w:r>
      <w:r>
        <w:rPr>
          <w:noProof/>
        </w:rPr>
        <w:t>32</w:t>
      </w:r>
      <w:r>
        <w:rPr>
          <w:noProof/>
        </w:rPr>
        <w:fldChar w:fldCharType="end"/>
      </w:r>
    </w:p>
    <w:p w14:paraId="26AC5AF7" w14:textId="5AD89C25"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_Toc209529663 \h </w:instrText>
      </w:r>
      <w:r>
        <w:rPr>
          <w:noProof/>
        </w:rPr>
      </w:r>
      <w:r>
        <w:rPr>
          <w:noProof/>
        </w:rPr>
        <w:fldChar w:fldCharType="separate"/>
      </w:r>
      <w:r>
        <w:rPr>
          <w:noProof/>
        </w:rPr>
        <w:t>32</w:t>
      </w:r>
      <w:r>
        <w:rPr>
          <w:noProof/>
        </w:rPr>
        <w:fldChar w:fldCharType="end"/>
      </w:r>
    </w:p>
    <w:p w14:paraId="3D2A9018" w14:textId="50337B1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_Toc209529664 \h </w:instrText>
      </w:r>
      <w:r>
        <w:rPr>
          <w:noProof/>
        </w:rPr>
      </w:r>
      <w:r>
        <w:rPr>
          <w:noProof/>
        </w:rPr>
        <w:fldChar w:fldCharType="separate"/>
      </w:r>
      <w:r>
        <w:rPr>
          <w:noProof/>
        </w:rPr>
        <w:t>32</w:t>
      </w:r>
      <w:r>
        <w:rPr>
          <w:noProof/>
        </w:rPr>
        <w:fldChar w:fldCharType="end"/>
      </w:r>
    </w:p>
    <w:p w14:paraId="24E6C4CF" w14:textId="4636078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_Toc209529665 \h </w:instrText>
      </w:r>
      <w:r>
        <w:rPr>
          <w:noProof/>
        </w:rPr>
      </w:r>
      <w:r>
        <w:rPr>
          <w:noProof/>
        </w:rPr>
        <w:fldChar w:fldCharType="separate"/>
      </w:r>
      <w:r>
        <w:rPr>
          <w:noProof/>
        </w:rPr>
        <w:t>33</w:t>
      </w:r>
      <w:r>
        <w:rPr>
          <w:noProof/>
        </w:rPr>
        <w:fldChar w:fldCharType="end"/>
      </w:r>
    </w:p>
    <w:p w14:paraId="4418F5BE" w14:textId="72F388B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_Toc209529666 \h </w:instrText>
      </w:r>
      <w:r>
        <w:rPr>
          <w:noProof/>
        </w:rPr>
      </w:r>
      <w:r>
        <w:rPr>
          <w:noProof/>
        </w:rPr>
        <w:fldChar w:fldCharType="separate"/>
      </w:r>
      <w:r>
        <w:rPr>
          <w:noProof/>
        </w:rPr>
        <w:t>33</w:t>
      </w:r>
      <w:r>
        <w:rPr>
          <w:noProof/>
        </w:rPr>
        <w:fldChar w:fldCharType="end"/>
      </w:r>
    </w:p>
    <w:p w14:paraId="0C984AE0" w14:textId="220B6A3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_Toc209529667 \h </w:instrText>
      </w:r>
      <w:r>
        <w:rPr>
          <w:noProof/>
        </w:rPr>
      </w:r>
      <w:r>
        <w:rPr>
          <w:noProof/>
        </w:rPr>
        <w:fldChar w:fldCharType="separate"/>
      </w:r>
      <w:r>
        <w:rPr>
          <w:noProof/>
        </w:rPr>
        <w:t>33</w:t>
      </w:r>
      <w:r>
        <w:rPr>
          <w:noProof/>
        </w:rPr>
        <w:fldChar w:fldCharType="end"/>
      </w:r>
    </w:p>
    <w:p w14:paraId="497D267A" w14:textId="7089991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_Toc209529668 \h </w:instrText>
      </w:r>
      <w:r>
        <w:rPr>
          <w:noProof/>
        </w:rPr>
      </w:r>
      <w:r>
        <w:rPr>
          <w:noProof/>
        </w:rPr>
        <w:fldChar w:fldCharType="separate"/>
      </w:r>
      <w:r>
        <w:rPr>
          <w:noProof/>
        </w:rPr>
        <w:t>33</w:t>
      </w:r>
      <w:r>
        <w:rPr>
          <w:noProof/>
        </w:rPr>
        <w:fldChar w:fldCharType="end"/>
      </w:r>
    </w:p>
    <w:p w14:paraId="6139EB83" w14:textId="1B172D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_Toc209529669 \h </w:instrText>
      </w:r>
      <w:r>
        <w:rPr>
          <w:noProof/>
        </w:rPr>
      </w:r>
      <w:r>
        <w:rPr>
          <w:noProof/>
        </w:rPr>
        <w:fldChar w:fldCharType="separate"/>
      </w:r>
      <w:r>
        <w:rPr>
          <w:noProof/>
        </w:rPr>
        <w:t>33</w:t>
      </w:r>
      <w:r>
        <w:rPr>
          <w:noProof/>
        </w:rPr>
        <w:fldChar w:fldCharType="end"/>
      </w:r>
    </w:p>
    <w:p w14:paraId="060CEE97" w14:textId="24A7BE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_Toc209529670 \h </w:instrText>
      </w:r>
      <w:r>
        <w:rPr>
          <w:noProof/>
        </w:rPr>
      </w:r>
      <w:r>
        <w:rPr>
          <w:noProof/>
        </w:rPr>
        <w:fldChar w:fldCharType="separate"/>
      </w:r>
      <w:r>
        <w:rPr>
          <w:noProof/>
        </w:rPr>
        <w:t>33</w:t>
      </w:r>
      <w:r>
        <w:rPr>
          <w:noProof/>
        </w:rPr>
        <w:fldChar w:fldCharType="end"/>
      </w:r>
    </w:p>
    <w:p w14:paraId="3929BCD8" w14:textId="5310A7DC"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_Toc209529671 \h </w:instrText>
      </w:r>
      <w:r>
        <w:rPr>
          <w:noProof/>
        </w:rPr>
      </w:r>
      <w:r>
        <w:rPr>
          <w:noProof/>
        </w:rPr>
        <w:fldChar w:fldCharType="separate"/>
      </w:r>
      <w:r>
        <w:rPr>
          <w:noProof/>
        </w:rPr>
        <w:t>33</w:t>
      </w:r>
      <w:r>
        <w:rPr>
          <w:noProof/>
        </w:rPr>
        <w:fldChar w:fldCharType="end"/>
      </w:r>
    </w:p>
    <w:p w14:paraId="113E87D5" w14:textId="641937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_Toc209529672 \h </w:instrText>
      </w:r>
      <w:r>
        <w:rPr>
          <w:noProof/>
        </w:rPr>
      </w:r>
      <w:r>
        <w:rPr>
          <w:noProof/>
        </w:rPr>
        <w:fldChar w:fldCharType="separate"/>
      </w:r>
      <w:r>
        <w:rPr>
          <w:noProof/>
        </w:rPr>
        <w:t>33</w:t>
      </w:r>
      <w:r>
        <w:rPr>
          <w:noProof/>
        </w:rPr>
        <w:fldChar w:fldCharType="end"/>
      </w:r>
    </w:p>
    <w:p w14:paraId="26EDB64B" w14:textId="77C6319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_Toc209529673 \h </w:instrText>
      </w:r>
      <w:r>
        <w:rPr>
          <w:noProof/>
        </w:rPr>
      </w:r>
      <w:r>
        <w:rPr>
          <w:noProof/>
        </w:rPr>
        <w:fldChar w:fldCharType="separate"/>
      </w:r>
      <w:r>
        <w:rPr>
          <w:noProof/>
        </w:rPr>
        <w:t>34</w:t>
      </w:r>
      <w:r>
        <w:rPr>
          <w:noProof/>
        </w:rPr>
        <w:fldChar w:fldCharType="end"/>
      </w:r>
    </w:p>
    <w:p w14:paraId="087732C4" w14:textId="1E144F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_Toc209529674 \h </w:instrText>
      </w:r>
      <w:r>
        <w:rPr>
          <w:noProof/>
        </w:rPr>
      </w:r>
      <w:r>
        <w:rPr>
          <w:noProof/>
        </w:rPr>
        <w:fldChar w:fldCharType="separate"/>
      </w:r>
      <w:r>
        <w:rPr>
          <w:noProof/>
        </w:rPr>
        <w:t>34</w:t>
      </w:r>
      <w:r>
        <w:rPr>
          <w:noProof/>
        </w:rPr>
        <w:fldChar w:fldCharType="end"/>
      </w:r>
    </w:p>
    <w:p w14:paraId="5FE342AC" w14:textId="674E55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_Toc209529675 \h </w:instrText>
      </w:r>
      <w:r>
        <w:rPr>
          <w:noProof/>
        </w:rPr>
      </w:r>
      <w:r>
        <w:rPr>
          <w:noProof/>
        </w:rPr>
        <w:fldChar w:fldCharType="separate"/>
      </w:r>
      <w:r>
        <w:rPr>
          <w:noProof/>
        </w:rPr>
        <w:t>34</w:t>
      </w:r>
      <w:r>
        <w:rPr>
          <w:noProof/>
        </w:rPr>
        <w:fldChar w:fldCharType="end"/>
      </w:r>
    </w:p>
    <w:p w14:paraId="2C81A68A" w14:textId="3B8B865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_Toc209529676 \h </w:instrText>
      </w:r>
      <w:r>
        <w:rPr>
          <w:noProof/>
        </w:rPr>
      </w:r>
      <w:r>
        <w:rPr>
          <w:noProof/>
        </w:rPr>
        <w:fldChar w:fldCharType="separate"/>
      </w:r>
      <w:r>
        <w:rPr>
          <w:noProof/>
        </w:rPr>
        <w:t>35</w:t>
      </w:r>
      <w:r>
        <w:rPr>
          <w:noProof/>
        </w:rPr>
        <w:fldChar w:fldCharType="end"/>
      </w:r>
    </w:p>
    <w:p w14:paraId="04DEBEBF" w14:textId="168C88FE"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_Toc209529677 \h </w:instrText>
      </w:r>
      <w:r>
        <w:rPr>
          <w:noProof/>
        </w:rPr>
      </w:r>
      <w:r>
        <w:rPr>
          <w:noProof/>
        </w:rPr>
        <w:fldChar w:fldCharType="separate"/>
      </w:r>
      <w:r>
        <w:rPr>
          <w:noProof/>
        </w:rPr>
        <w:t>35</w:t>
      </w:r>
      <w:r>
        <w:rPr>
          <w:noProof/>
        </w:rPr>
        <w:fldChar w:fldCharType="end"/>
      </w:r>
    </w:p>
    <w:p w14:paraId="70486B38" w14:textId="718D7EF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_Toc209529678 \h </w:instrText>
      </w:r>
      <w:r>
        <w:rPr>
          <w:noProof/>
        </w:rPr>
      </w:r>
      <w:r>
        <w:rPr>
          <w:noProof/>
        </w:rPr>
        <w:fldChar w:fldCharType="separate"/>
      </w:r>
      <w:r>
        <w:rPr>
          <w:noProof/>
        </w:rPr>
        <w:t>35</w:t>
      </w:r>
      <w:r>
        <w:rPr>
          <w:noProof/>
        </w:rPr>
        <w:fldChar w:fldCharType="end"/>
      </w:r>
    </w:p>
    <w:p w14:paraId="25462846" w14:textId="781F690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_Toc209529679 \h </w:instrText>
      </w:r>
      <w:r>
        <w:rPr>
          <w:noProof/>
        </w:rPr>
      </w:r>
      <w:r>
        <w:rPr>
          <w:noProof/>
        </w:rPr>
        <w:fldChar w:fldCharType="separate"/>
      </w:r>
      <w:r>
        <w:rPr>
          <w:noProof/>
        </w:rPr>
        <w:t>35</w:t>
      </w:r>
      <w:r>
        <w:rPr>
          <w:noProof/>
        </w:rPr>
        <w:fldChar w:fldCharType="end"/>
      </w:r>
    </w:p>
    <w:p w14:paraId="0F83D2AF" w14:textId="6DBE9FF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_Toc209529680 \h </w:instrText>
      </w:r>
      <w:r>
        <w:rPr>
          <w:noProof/>
        </w:rPr>
      </w:r>
      <w:r>
        <w:rPr>
          <w:noProof/>
        </w:rPr>
        <w:fldChar w:fldCharType="separate"/>
      </w:r>
      <w:r>
        <w:rPr>
          <w:noProof/>
        </w:rPr>
        <w:t>35</w:t>
      </w:r>
      <w:r>
        <w:rPr>
          <w:noProof/>
        </w:rPr>
        <w:fldChar w:fldCharType="end"/>
      </w:r>
    </w:p>
    <w:p w14:paraId="4F364177" w14:textId="71C71A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_Toc209529681 \h </w:instrText>
      </w:r>
      <w:r>
        <w:rPr>
          <w:noProof/>
        </w:rPr>
      </w:r>
      <w:r>
        <w:rPr>
          <w:noProof/>
        </w:rPr>
        <w:fldChar w:fldCharType="separate"/>
      </w:r>
      <w:r>
        <w:rPr>
          <w:noProof/>
        </w:rPr>
        <w:t>35</w:t>
      </w:r>
      <w:r>
        <w:rPr>
          <w:noProof/>
        </w:rPr>
        <w:fldChar w:fldCharType="end"/>
      </w:r>
    </w:p>
    <w:p w14:paraId="6F7A4D6A" w14:textId="1E563C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_Toc209529682 \h </w:instrText>
      </w:r>
      <w:r>
        <w:rPr>
          <w:noProof/>
        </w:rPr>
      </w:r>
      <w:r>
        <w:rPr>
          <w:noProof/>
        </w:rPr>
        <w:fldChar w:fldCharType="separate"/>
      </w:r>
      <w:r>
        <w:rPr>
          <w:noProof/>
        </w:rPr>
        <w:t>36</w:t>
      </w:r>
      <w:r>
        <w:rPr>
          <w:noProof/>
        </w:rPr>
        <w:fldChar w:fldCharType="end"/>
      </w:r>
    </w:p>
    <w:p w14:paraId="41F8DDE2" w14:textId="1AECB7A9"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PUT</w:t>
      </w:r>
      <w:r>
        <w:rPr>
          <w:noProof/>
        </w:rPr>
        <w:tab/>
      </w:r>
      <w:r>
        <w:rPr>
          <w:noProof/>
        </w:rPr>
        <w:fldChar w:fldCharType="begin" w:fldLock="1"/>
      </w:r>
      <w:r>
        <w:rPr>
          <w:noProof/>
        </w:rPr>
        <w:instrText xml:space="preserve"> PAGEREF _Toc209529683 \h </w:instrText>
      </w:r>
      <w:r>
        <w:rPr>
          <w:noProof/>
        </w:rPr>
      </w:r>
      <w:r>
        <w:rPr>
          <w:noProof/>
        </w:rPr>
        <w:fldChar w:fldCharType="separate"/>
      </w:r>
      <w:r>
        <w:rPr>
          <w:noProof/>
        </w:rPr>
        <w:t>36</w:t>
      </w:r>
      <w:r>
        <w:rPr>
          <w:noProof/>
        </w:rPr>
        <w:fldChar w:fldCharType="end"/>
      </w:r>
    </w:p>
    <w:p w14:paraId="0365030B" w14:textId="0F0100DB"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_Toc209529684 \h </w:instrText>
      </w:r>
      <w:r>
        <w:rPr>
          <w:noProof/>
        </w:rPr>
      </w:r>
      <w:r>
        <w:rPr>
          <w:noProof/>
        </w:rPr>
        <w:fldChar w:fldCharType="separate"/>
      </w:r>
      <w:r>
        <w:rPr>
          <w:noProof/>
        </w:rPr>
        <w:t>37</w:t>
      </w:r>
      <w:r>
        <w:rPr>
          <w:noProof/>
        </w:rPr>
        <w:fldChar w:fldCharType="end"/>
      </w:r>
    </w:p>
    <w:p w14:paraId="55326B9A" w14:textId="433523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_Toc209529685 \h </w:instrText>
      </w:r>
      <w:r>
        <w:rPr>
          <w:noProof/>
        </w:rPr>
      </w:r>
      <w:r>
        <w:rPr>
          <w:noProof/>
        </w:rPr>
        <w:fldChar w:fldCharType="separate"/>
      </w:r>
      <w:r>
        <w:rPr>
          <w:noProof/>
        </w:rPr>
        <w:t>38</w:t>
      </w:r>
      <w:r>
        <w:rPr>
          <w:noProof/>
        </w:rPr>
        <w:fldChar w:fldCharType="end"/>
      </w:r>
    </w:p>
    <w:p w14:paraId="0A56CC0A" w14:textId="0CAE227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_Toc209529686 \h </w:instrText>
      </w:r>
      <w:r>
        <w:rPr>
          <w:noProof/>
        </w:rPr>
      </w:r>
      <w:r>
        <w:rPr>
          <w:noProof/>
        </w:rPr>
        <w:fldChar w:fldCharType="separate"/>
      </w:r>
      <w:r>
        <w:rPr>
          <w:noProof/>
        </w:rPr>
        <w:t>38</w:t>
      </w:r>
      <w:r>
        <w:rPr>
          <w:noProof/>
        </w:rPr>
        <w:fldChar w:fldCharType="end"/>
      </w:r>
    </w:p>
    <w:p w14:paraId="3EDE4DFC" w14:textId="0AB656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_Toc209529687 \h </w:instrText>
      </w:r>
      <w:r>
        <w:rPr>
          <w:noProof/>
        </w:rPr>
      </w:r>
      <w:r>
        <w:rPr>
          <w:noProof/>
        </w:rPr>
        <w:fldChar w:fldCharType="separate"/>
      </w:r>
      <w:r>
        <w:rPr>
          <w:noProof/>
        </w:rPr>
        <w:t>38</w:t>
      </w:r>
      <w:r>
        <w:rPr>
          <w:noProof/>
        </w:rPr>
        <w:fldChar w:fldCharType="end"/>
      </w:r>
    </w:p>
    <w:p w14:paraId="716298C8" w14:textId="673E81D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_Toc209529688 \h </w:instrText>
      </w:r>
      <w:r>
        <w:rPr>
          <w:noProof/>
        </w:rPr>
      </w:r>
      <w:r>
        <w:rPr>
          <w:noProof/>
        </w:rPr>
        <w:fldChar w:fldCharType="separate"/>
      </w:r>
      <w:r>
        <w:rPr>
          <w:noProof/>
        </w:rPr>
        <w:t>38</w:t>
      </w:r>
      <w:r>
        <w:rPr>
          <w:noProof/>
        </w:rPr>
        <w:fldChar w:fldCharType="end"/>
      </w:r>
    </w:p>
    <w:p w14:paraId="6E8C217F" w14:textId="2194328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_Toc209529689 \h </w:instrText>
      </w:r>
      <w:r>
        <w:rPr>
          <w:noProof/>
        </w:rPr>
      </w:r>
      <w:r>
        <w:rPr>
          <w:noProof/>
        </w:rPr>
        <w:fldChar w:fldCharType="separate"/>
      </w:r>
      <w:r>
        <w:rPr>
          <w:noProof/>
        </w:rPr>
        <w:t>39</w:t>
      </w:r>
      <w:r>
        <w:rPr>
          <w:noProof/>
        </w:rPr>
        <w:fldChar w:fldCharType="end"/>
      </w:r>
    </w:p>
    <w:p w14:paraId="10EDF442" w14:textId="464CBDAA"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_Toc209529690 \h </w:instrText>
      </w:r>
      <w:r>
        <w:rPr>
          <w:noProof/>
        </w:rPr>
      </w:r>
      <w:r>
        <w:rPr>
          <w:noProof/>
        </w:rPr>
        <w:fldChar w:fldCharType="separate"/>
      </w:r>
      <w:r>
        <w:rPr>
          <w:noProof/>
        </w:rPr>
        <w:t>39</w:t>
      </w:r>
      <w:r>
        <w:rPr>
          <w:noProof/>
        </w:rPr>
        <w:fldChar w:fldCharType="end"/>
      </w:r>
    </w:p>
    <w:p w14:paraId="13C049D7" w14:textId="042896E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_Toc209529691 \h </w:instrText>
      </w:r>
      <w:r>
        <w:rPr>
          <w:noProof/>
        </w:rPr>
      </w:r>
      <w:r>
        <w:rPr>
          <w:noProof/>
        </w:rPr>
        <w:fldChar w:fldCharType="separate"/>
      </w:r>
      <w:r>
        <w:rPr>
          <w:noProof/>
        </w:rPr>
        <w:t>39</w:t>
      </w:r>
      <w:r>
        <w:rPr>
          <w:noProof/>
        </w:rPr>
        <w:fldChar w:fldCharType="end"/>
      </w:r>
    </w:p>
    <w:p w14:paraId="52DD89FB" w14:textId="1E34805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_Toc209529692 \h </w:instrText>
      </w:r>
      <w:r>
        <w:rPr>
          <w:noProof/>
        </w:rPr>
      </w:r>
      <w:r>
        <w:rPr>
          <w:noProof/>
        </w:rPr>
        <w:fldChar w:fldCharType="separate"/>
      </w:r>
      <w:r>
        <w:rPr>
          <w:noProof/>
        </w:rPr>
        <w:t>40</w:t>
      </w:r>
      <w:r>
        <w:rPr>
          <w:noProof/>
        </w:rPr>
        <w:fldChar w:fldCharType="end"/>
      </w:r>
    </w:p>
    <w:p w14:paraId="180349F6" w14:textId="4454A51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_Toc209529693 \h </w:instrText>
      </w:r>
      <w:r>
        <w:rPr>
          <w:noProof/>
        </w:rPr>
      </w:r>
      <w:r>
        <w:rPr>
          <w:noProof/>
        </w:rPr>
        <w:fldChar w:fldCharType="separate"/>
      </w:r>
      <w:r>
        <w:rPr>
          <w:noProof/>
        </w:rPr>
        <w:t>40</w:t>
      </w:r>
      <w:r>
        <w:rPr>
          <w:noProof/>
        </w:rPr>
        <w:fldChar w:fldCharType="end"/>
      </w:r>
    </w:p>
    <w:p w14:paraId="51392BCC" w14:textId="7C9951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_Toc209529694 \h </w:instrText>
      </w:r>
      <w:r>
        <w:rPr>
          <w:noProof/>
        </w:rPr>
      </w:r>
      <w:r>
        <w:rPr>
          <w:noProof/>
        </w:rPr>
        <w:fldChar w:fldCharType="separate"/>
      </w:r>
      <w:r>
        <w:rPr>
          <w:noProof/>
        </w:rPr>
        <w:t>40</w:t>
      </w:r>
      <w:r>
        <w:rPr>
          <w:noProof/>
        </w:rPr>
        <w:fldChar w:fldCharType="end"/>
      </w:r>
    </w:p>
    <w:p w14:paraId="19520B40" w14:textId="566B606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_Toc209529695 \h </w:instrText>
      </w:r>
      <w:r>
        <w:rPr>
          <w:noProof/>
        </w:rPr>
      </w:r>
      <w:r>
        <w:rPr>
          <w:noProof/>
        </w:rPr>
        <w:fldChar w:fldCharType="separate"/>
      </w:r>
      <w:r>
        <w:rPr>
          <w:noProof/>
        </w:rPr>
        <w:t>40</w:t>
      </w:r>
      <w:r>
        <w:rPr>
          <w:noProof/>
        </w:rPr>
        <w:fldChar w:fldCharType="end"/>
      </w:r>
    </w:p>
    <w:p w14:paraId="7B865D6E" w14:textId="75D5143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_Toc209529696 \h </w:instrText>
      </w:r>
      <w:r>
        <w:rPr>
          <w:noProof/>
        </w:rPr>
      </w:r>
      <w:r>
        <w:rPr>
          <w:noProof/>
        </w:rPr>
        <w:fldChar w:fldCharType="separate"/>
      </w:r>
      <w:r>
        <w:rPr>
          <w:noProof/>
        </w:rPr>
        <w:t>40</w:t>
      </w:r>
      <w:r>
        <w:rPr>
          <w:noProof/>
        </w:rPr>
        <w:fldChar w:fldCharType="end"/>
      </w:r>
    </w:p>
    <w:p w14:paraId="6CBB343A" w14:textId="464FAE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_Toc209529697 \h </w:instrText>
      </w:r>
      <w:r>
        <w:rPr>
          <w:noProof/>
        </w:rPr>
      </w:r>
      <w:r>
        <w:rPr>
          <w:noProof/>
        </w:rPr>
        <w:fldChar w:fldCharType="separate"/>
      </w:r>
      <w:r>
        <w:rPr>
          <w:noProof/>
        </w:rPr>
        <w:t>41</w:t>
      </w:r>
      <w:r>
        <w:rPr>
          <w:noProof/>
        </w:rPr>
        <w:fldChar w:fldCharType="end"/>
      </w:r>
    </w:p>
    <w:p w14:paraId="64CF8B3B" w14:textId="435DB5C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_Toc209529698 \h </w:instrText>
      </w:r>
      <w:r>
        <w:rPr>
          <w:noProof/>
        </w:rPr>
      </w:r>
      <w:r>
        <w:rPr>
          <w:noProof/>
        </w:rPr>
        <w:fldChar w:fldCharType="separate"/>
      </w:r>
      <w:r>
        <w:rPr>
          <w:noProof/>
        </w:rPr>
        <w:t>42</w:t>
      </w:r>
      <w:r>
        <w:rPr>
          <w:noProof/>
        </w:rPr>
        <w:fldChar w:fldCharType="end"/>
      </w:r>
    </w:p>
    <w:p w14:paraId="091D4183" w14:textId="7E3D3FF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_Toc209529699 \h </w:instrText>
      </w:r>
      <w:r>
        <w:rPr>
          <w:noProof/>
        </w:rPr>
      </w:r>
      <w:r>
        <w:rPr>
          <w:noProof/>
        </w:rPr>
        <w:fldChar w:fldCharType="separate"/>
      </w:r>
      <w:r>
        <w:rPr>
          <w:noProof/>
        </w:rPr>
        <w:t>43</w:t>
      </w:r>
      <w:r>
        <w:rPr>
          <w:noProof/>
        </w:rPr>
        <w:fldChar w:fldCharType="end"/>
      </w:r>
    </w:p>
    <w:p w14:paraId="4266E15B" w14:textId="6D651ED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_Toc209529700 \h </w:instrText>
      </w:r>
      <w:r>
        <w:rPr>
          <w:noProof/>
        </w:rPr>
      </w:r>
      <w:r>
        <w:rPr>
          <w:noProof/>
        </w:rPr>
        <w:fldChar w:fldCharType="separate"/>
      </w:r>
      <w:r>
        <w:rPr>
          <w:noProof/>
        </w:rPr>
        <w:t>43</w:t>
      </w:r>
      <w:r>
        <w:rPr>
          <w:noProof/>
        </w:rPr>
        <w:fldChar w:fldCharType="end"/>
      </w:r>
    </w:p>
    <w:p w14:paraId="7FE044AF" w14:textId="2ADA1ED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_Toc209529701 \h </w:instrText>
      </w:r>
      <w:r>
        <w:rPr>
          <w:noProof/>
        </w:rPr>
      </w:r>
      <w:r>
        <w:rPr>
          <w:noProof/>
        </w:rPr>
        <w:fldChar w:fldCharType="separate"/>
      </w:r>
      <w:r>
        <w:rPr>
          <w:noProof/>
        </w:rPr>
        <w:t>43</w:t>
      </w:r>
      <w:r>
        <w:rPr>
          <w:noProof/>
        </w:rPr>
        <w:fldChar w:fldCharType="end"/>
      </w:r>
    </w:p>
    <w:p w14:paraId="59B7EB9A" w14:textId="3A86703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_Toc209529702 \h </w:instrText>
      </w:r>
      <w:r>
        <w:rPr>
          <w:noProof/>
        </w:rPr>
      </w:r>
      <w:r>
        <w:rPr>
          <w:noProof/>
        </w:rPr>
        <w:fldChar w:fldCharType="separate"/>
      </w:r>
      <w:r>
        <w:rPr>
          <w:noProof/>
        </w:rPr>
        <w:t>43</w:t>
      </w:r>
      <w:r>
        <w:rPr>
          <w:noProof/>
        </w:rPr>
        <w:fldChar w:fldCharType="end"/>
      </w:r>
    </w:p>
    <w:p w14:paraId="7FD660DD" w14:textId="3E9313E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_Toc209529703 \h </w:instrText>
      </w:r>
      <w:r>
        <w:rPr>
          <w:noProof/>
        </w:rPr>
      </w:r>
      <w:r>
        <w:rPr>
          <w:noProof/>
        </w:rPr>
        <w:fldChar w:fldCharType="separate"/>
      </w:r>
      <w:r>
        <w:rPr>
          <w:noProof/>
        </w:rPr>
        <w:t>43</w:t>
      </w:r>
      <w:r>
        <w:rPr>
          <w:noProof/>
        </w:rPr>
        <w:fldChar w:fldCharType="end"/>
      </w:r>
    </w:p>
    <w:p w14:paraId="5E4EEA08" w14:textId="1A9F00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_Toc209529704 \h </w:instrText>
      </w:r>
      <w:r>
        <w:rPr>
          <w:noProof/>
        </w:rPr>
      </w:r>
      <w:r>
        <w:rPr>
          <w:noProof/>
        </w:rPr>
        <w:fldChar w:fldCharType="separate"/>
      </w:r>
      <w:r>
        <w:rPr>
          <w:noProof/>
        </w:rPr>
        <w:t>43</w:t>
      </w:r>
      <w:r>
        <w:rPr>
          <w:noProof/>
        </w:rPr>
        <w:fldChar w:fldCharType="end"/>
      </w:r>
    </w:p>
    <w:p w14:paraId="1475168A" w14:textId="03D8390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_Toc209529705 \h </w:instrText>
      </w:r>
      <w:r>
        <w:rPr>
          <w:noProof/>
        </w:rPr>
      </w:r>
      <w:r>
        <w:rPr>
          <w:noProof/>
        </w:rPr>
        <w:fldChar w:fldCharType="separate"/>
      </w:r>
      <w:r>
        <w:rPr>
          <w:noProof/>
        </w:rPr>
        <w:t>43</w:t>
      </w:r>
      <w:r>
        <w:rPr>
          <w:noProof/>
        </w:rPr>
        <w:fldChar w:fldCharType="end"/>
      </w:r>
    </w:p>
    <w:p w14:paraId="6AEE799B" w14:textId="2C317B4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_Toc209529706 \h </w:instrText>
      </w:r>
      <w:r>
        <w:rPr>
          <w:noProof/>
        </w:rPr>
      </w:r>
      <w:r>
        <w:rPr>
          <w:noProof/>
        </w:rPr>
        <w:fldChar w:fldCharType="separate"/>
      </w:r>
      <w:r>
        <w:rPr>
          <w:noProof/>
        </w:rPr>
        <w:t>44</w:t>
      </w:r>
      <w:r>
        <w:rPr>
          <w:noProof/>
        </w:rPr>
        <w:fldChar w:fldCharType="end"/>
      </w:r>
    </w:p>
    <w:p w14:paraId="59BC2877" w14:textId="5E54334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_Toc209529707 \h </w:instrText>
      </w:r>
      <w:r>
        <w:rPr>
          <w:noProof/>
        </w:rPr>
      </w:r>
      <w:r>
        <w:rPr>
          <w:noProof/>
        </w:rPr>
        <w:fldChar w:fldCharType="separate"/>
      </w:r>
      <w:r>
        <w:rPr>
          <w:noProof/>
        </w:rPr>
        <w:t>44</w:t>
      </w:r>
      <w:r>
        <w:rPr>
          <w:noProof/>
        </w:rPr>
        <w:fldChar w:fldCharType="end"/>
      </w:r>
    </w:p>
    <w:p w14:paraId="2269527F" w14:textId="387F9B2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Analytics Notification</w:t>
      </w:r>
      <w:r>
        <w:rPr>
          <w:noProof/>
        </w:rPr>
        <w:tab/>
      </w:r>
      <w:r>
        <w:rPr>
          <w:noProof/>
        </w:rPr>
        <w:fldChar w:fldCharType="begin" w:fldLock="1"/>
      </w:r>
      <w:r>
        <w:rPr>
          <w:noProof/>
        </w:rPr>
        <w:instrText xml:space="preserve"> PAGEREF _Toc209529708 \h </w:instrText>
      </w:r>
      <w:r>
        <w:rPr>
          <w:noProof/>
        </w:rPr>
      </w:r>
      <w:r>
        <w:rPr>
          <w:noProof/>
        </w:rPr>
        <w:fldChar w:fldCharType="separate"/>
      </w:r>
      <w:r>
        <w:rPr>
          <w:noProof/>
        </w:rPr>
        <w:t>44</w:t>
      </w:r>
      <w:r>
        <w:rPr>
          <w:noProof/>
        </w:rPr>
        <w:fldChar w:fldCharType="end"/>
      </w:r>
    </w:p>
    <w:p w14:paraId="3D8E8FE1" w14:textId="6721094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_Toc209529709 \h </w:instrText>
      </w:r>
      <w:r>
        <w:rPr>
          <w:noProof/>
        </w:rPr>
      </w:r>
      <w:r>
        <w:rPr>
          <w:noProof/>
        </w:rPr>
        <w:fldChar w:fldCharType="separate"/>
      </w:r>
      <w:r>
        <w:rPr>
          <w:noProof/>
        </w:rPr>
        <w:t>44</w:t>
      </w:r>
      <w:r>
        <w:rPr>
          <w:noProof/>
        </w:rPr>
        <w:fldChar w:fldCharType="end"/>
      </w:r>
    </w:p>
    <w:p w14:paraId="213277FE" w14:textId="5E58369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_Toc209529710 \h </w:instrText>
      </w:r>
      <w:r>
        <w:rPr>
          <w:noProof/>
        </w:rPr>
      </w:r>
      <w:r>
        <w:rPr>
          <w:noProof/>
        </w:rPr>
        <w:fldChar w:fldCharType="separate"/>
      </w:r>
      <w:r>
        <w:rPr>
          <w:noProof/>
        </w:rPr>
        <w:t>44</w:t>
      </w:r>
      <w:r>
        <w:rPr>
          <w:noProof/>
        </w:rPr>
        <w:fldChar w:fldCharType="end"/>
      </w:r>
    </w:p>
    <w:p w14:paraId="2832092A" w14:textId="20B2C5E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_Toc209529711 \h </w:instrText>
      </w:r>
      <w:r>
        <w:rPr>
          <w:noProof/>
        </w:rPr>
      </w:r>
      <w:r>
        <w:rPr>
          <w:noProof/>
        </w:rPr>
        <w:fldChar w:fldCharType="separate"/>
      </w:r>
      <w:r>
        <w:rPr>
          <w:noProof/>
        </w:rPr>
        <w:t>44</w:t>
      </w:r>
      <w:r>
        <w:rPr>
          <w:noProof/>
        </w:rPr>
        <w:fldChar w:fldCharType="end"/>
      </w:r>
    </w:p>
    <w:p w14:paraId="22966B73" w14:textId="44319D0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_Toc209529712 \h </w:instrText>
      </w:r>
      <w:r>
        <w:rPr>
          <w:noProof/>
        </w:rPr>
      </w:r>
      <w:r>
        <w:rPr>
          <w:noProof/>
        </w:rPr>
        <w:fldChar w:fldCharType="separate"/>
      </w:r>
      <w:r>
        <w:rPr>
          <w:noProof/>
        </w:rPr>
        <w:t>44</w:t>
      </w:r>
      <w:r>
        <w:rPr>
          <w:noProof/>
        </w:rPr>
        <w:fldChar w:fldCharType="end"/>
      </w:r>
    </w:p>
    <w:p w14:paraId="7FA4D06C" w14:textId="328452A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Data Notification</w:t>
      </w:r>
      <w:r>
        <w:rPr>
          <w:noProof/>
        </w:rPr>
        <w:tab/>
      </w:r>
      <w:r>
        <w:rPr>
          <w:noProof/>
        </w:rPr>
        <w:fldChar w:fldCharType="begin" w:fldLock="1"/>
      </w:r>
      <w:r>
        <w:rPr>
          <w:noProof/>
        </w:rPr>
        <w:instrText xml:space="preserve"> PAGEREF _Toc209529713 \h </w:instrText>
      </w:r>
      <w:r>
        <w:rPr>
          <w:noProof/>
        </w:rPr>
      </w:r>
      <w:r>
        <w:rPr>
          <w:noProof/>
        </w:rPr>
        <w:fldChar w:fldCharType="separate"/>
      </w:r>
      <w:r>
        <w:rPr>
          <w:noProof/>
        </w:rPr>
        <w:t>45</w:t>
      </w:r>
      <w:r>
        <w:rPr>
          <w:noProof/>
        </w:rPr>
        <w:fldChar w:fldCharType="end"/>
      </w:r>
    </w:p>
    <w:p w14:paraId="70DCC188" w14:textId="3EF6254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_Toc209529714 \h </w:instrText>
      </w:r>
      <w:r>
        <w:rPr>
          <w:noProof/>
        </w:rPr>
      </w:r>
      <w:r>
        <w:rPr>
          <w:noProof/>
        </w:rPr>
        <w:fldChar w:fldCharType="separate"/>
      </w:r>
      <w:r>
        <w:rPr>
          <w:noProof/>
        </w:rPr>
        <w:t>45</w:t>
      </w:r>
      <w:r>
        <w:rPr>
          <w:noProof/>
        </w:rPr>
        <w:fldChar w:fldCharType="end"/>
      </w:r>
    </w:p>
    <w:p w14:paraId="5FF979D0" w14:textId="58F7171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_Toc209529715 \h </w:instrText>
      </w:r>
      <w:r>
        <w:rPr>
          <w:noProof/>
        </w:rPr>
      </w:r>
      <w:r>
        <w:rPr>
          <w:noProof/>
        </w:rPr>
        <w:fldChar w:fldCharType="separate"/>
      </w:r>
      <w:r>
        <w:rPr>
          <w:noProof/>
        </w:rPr>
        <w:t>45</w:t>
      </w:r>
      <w:r>
        <w:rPr>
          <w:noProof/>
        </w:rPr>
        <w:fldChar w:fldCharType="end"/>
      </w:r>
    </w:p>
    <w:p w14:paraId="00C300B3" w14:textId="331705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_Toc209529716 \h </w:instrText>
      </w:r>
      <w:r>
        <w:rPr>
          <w:noProof/>
        </w:rPr>
      </w:r>
      <w:r>
        <w:rPr>
          <w:noProof/>
        </w:rPr>
        <w:fldChar w:fldCharType="separate"/>
      </w:r>
      <w:r>
        <w:rPr>
          <w:noProof/>
        </w:rPr>
        <w:t>46</w:t>
      </w:r>
      <w:r>
        <w:rPr>
          <w:noProof/>
        </w:rPr>
        <w:fldChar w:fldCharType="end"/>
      </w:r>
    </w:p>
    <w:p w14:paraId="53FE883A" w14:textId="12EFED1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_Toc209529717 \h </w:instrText>
      </w:r>
      <w:r>
        <w:rPr>
          <w:noProof/>
        </w:rPr>
      </w:r>
      <w:r>
        <w:rPr>
          <w:noProof/>
        </w:rPr>
        <w:fldChar w:fldCharType="separate"/>
      </w:r>
      <w:r>
        <w:rPr>
          <w:noProof/>
        </w:rPr>
        <w:t>46</w:t>
      </w:r>
      <w:r>
        <w:rPr>
          <w:noProof/>
        </w:rPr>
        <w:fldChar w:fldCharType="end"/>
      </w:r>
    </w:p>
    <w:p w14:paraId="66BCF18F" w14:textId="0CB9076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FE0E92">
        <w:rPr>
          <w:rFonts w:eastAsia="Times New Roman"/>
          <w:noProof/>
        </w:rPr>
        <w:t>Fetch Notification</w:t>
      </w:r>
      <w:r>
        <w:rPr>
          <w:noProof/>
        </w:rPr>
        <w:tab/>
      </w:r>
      <w:r>
        <w:rPr>
          <w:noProof/>
        </w:rPr>
        <w:fldChar w:fldCharType="begin" w:fldLock="1"/>
      </w:r>
      <w:r>
        <w:rPr>
          <w:noProof/>
        </w:rPr>
        <w:instrText xml:space="preserve"> PAGEREF _Toc209529718 \h </w:instrText>
      </w:r>
      <w:r>
        <w:rPr>
          <w:noProof/>
        </w:rPr>
      </w:r>
      <w:r>
        <w:rPr>
          <w:noProof/>
        </w:rPr>
        <w:fldChar w:fldCharType="separate"/>
      </w:r>
      <w:r>
        <w:rPr>
          <w:noProof/>
        </w:rPr>
        <w:t>47</w:t>
      </w:r>
      <w:r>
        <w:rPr>
          <w:noProof/>
        </w:rPr>
        <w:fldChar w:fldCharType="end"/>
      </w:r>
    </w:p>
    <w:p w14:paraId="798BF41B" w14:textId="7435213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_Toc209529719 \h </w:instrText>
      </w:r>
      <w:r>
        <w:rPr>
          <w:noProof/>
        </w:rPr>
      </w:r>
      <w:r>
        <w:rPr>
          <w:noProof/>
        </w:rPr>
        <w:fldChar w:fldCharType="separate"/>
      </w:r>
      <w:r>
        <w:rPr>
          <w:noProof/>
        </w:rPr>
        <w:t>47</w:t>
      </w:r>
      <w:r>
        <w:rPr>
          <w:noProof/>
        </w:rPr>
        <w:fldChar w:fldCharType="end"/>
      </w:r>
    </w:p>
    <w:p w14:paraId="0920A500" w14:textId="340412E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_Toc209529720 \h </w:instrText>
      </w:r>
      <w:r>
        <w:rPr>
          <w:noProof/>
        </w:rPr>
      </w:r>
      <w:r>
        <w:rPr>
          <w:noProof/>
        </w:rPr>
        <w:fldChar w:fldCharType="separate"/>
      </w:r>
      <w:r>
        <w:rPr>
          <w:noProof/>
        </w:rPr>
        <w:t>47</w:t>
      </w:r>
      <w:r>
        <w:rPr>
          <w:noProof/>
        </w:rPr>
        <w:fldChar w:fldCharType="end"/>
      </w:r>
    </w:p>
    <w:p w14:paraId="4466A7C6" w14:textId="64005EA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_Toc209529721 \h </w:instrText>
      </w:r>
      <w:r>
        <w:rPr>
          <w:noProof/>
        </w:rPr>
      </w:r>
      <w:r>
        <w:rPr>
          <w:noProof/>
        </w:rPr>
        <w:fldChar w:fldCharType="separate"/>
      </w:r>
      <w:r>
        <w:rPr>
          <w:noProof/>
        </w:rPr>
        <w:t>47</w:t>
      </w:r>
      <w:r>
        <w:rPr>
          <w:noProof/>
        </w:rPr>
        <w:fldChar w:fldCharType="end"/>
      </w:r>
    </w:p>
    <w:p w14:paraId="313F284E" w14:textId="5C0719B8"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_Toc209529722 \h </w:instrText>
      </w:r>
      <w:r>
        <w:rPr>
          <w:noProof/>
        </w:rPr>
      </w:r>
      <w:r>
        <w:rPr>
          <w:noProof/>
        </w:rPr>
        <w:fldChar w:fldCharType="separate"/>
      </w:r>
      <w:r>
        <w:rPr>
          <w:noProof/>
        </w:rPr>
        <w:t>47</w:t>
      </w:r>
      <w:r>
        <w:rPr>
          <w:noProof/>
        </w:rPr>
        <w:fldChar w:fldCharType="end"/>
      </w:r>
    </w:p>
    <w:p w14:paraId="5EF9F5DA" w14:textId="1FA95F7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_Toc209529723 \h </w:instrText>
      </w:r>
      <w:r>
        <w:rPr>
          <w:noProof/>
        </w:rPr>
      </w:r>
      <w:r>
        <w:rPr>
          <w:noProof/>
        </w:rPr>
        <w:fldChar w:fldCharType="separate"/>
      </w:r>
      <w:r>
        <w:rPr>
          <w:noProof/>
        </w:rPr>
        <w:t>48</w:t>
      </w:r>
      <w:r>
        <w:rPr>
          <w:noProof/>
        </w:rPr>
        <w:fldChar w:fldCharType="end"/>
      </w:r>
    </w:p>
    <w:p w14:paraId="36598AE8" w14:textId="383CC9C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_Toc209529724 \h </w:instrText>
      </w:r>
      <w:r>
        <w:rPr>
          <w:noProof/>
        </w:rPr>
      </w:r>
      <w:r>
        <w:rPr>
          <w:noProof/>
        </w:rPr>
        <w:fldChar w:fldCharType="separate"/>
      </w:r>
      <w:r>
        <w:rPr>
          <w:noProof/>
        </w:rPr>
        <w:t>48</w:t>
      </w:r>
      <w:r>
        <w:rPr>
          <w:noProof/>
        </w:rPr>
        <w:fldChar w:fldCharType="end"/>
      </w:r>
    </w:p>
    <w:p w14:paraId="2432B08A" w14:textId="78B64DA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_Toc209529725 \h </w:instrText>
      </w:r>
      <w:r>
        <w:rPr>
          <w:noProof/>
        </w:rPr>
      </w:r>
      <w:r>
        <w:rPr>
          <w:noProof/>
        </w:rPr>
        <w:fldChar w:fldCharType="separate"/>
      </w:r>
      <w:r>
        <w:rPr>
          <w:noProof/>
        </w:rPr>
        <w:t>51</w:t>
      </w:r>
      <w:r>
        <w:rPr>
          <w:noProof/>
        </w:rPr>
        <w:fldChar w:fldCharType="end"/>
      </w:r>
    </w:p>
    <w:p w14:paraId="47AB51D5" w14:textId="6B03C09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_Toc209529726 \h </w:instrText>
      </w:r>
      <w:r>
        <w:rPr>
          <w:noProof/>
        </w:rPr>
      </w:r>
      <w:r>
        <w:rPr>
          <w:noProof/>
        </w:rPr>
        <w:fldChar w:fldCharType="separate"/>
      </w:r>
      <w:r>
        <w:rPr>
          <w:noProof/>
        </w:rPr>
        <w:t>51</w:t>
      </w:r>
      <w:r>
        <w:rPr>
          <w:noProof/>
        </w:rPr>
        <w:fldChar w:fldCharType="end"/>
      </w:r>
    </w:p>
    <w:p w14:paraId="126F3EF5" w14:textId="5F75495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_Toc209529727 \h </w:instrText>
      </w:r>
      <w:r>
        <w:rPr>
          <w:noProof/>
        </w:rPr>
      </w:r>
      <w:r>
        <w:rPr>
          <w:noProof/>
        </w:rPr>
        <w:fldChar w:fldCharType="separate"/>
      </w:r>
      <w:r>
        <w:rPr>
          <w:noProof/>
        </w:rPr>
        <w:t>52</w:t>
      </w:r>
      <w:r>
        <w:rPr>
          <w:noProof/>
        </w:rPr>
        <w:fldChar w:fldCharType="end"/>
      </w:r>
    </w:p>
    <w:p w14:paraId="50CF0A08" w14:textId="51B60F9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_Toc209529728 \h </w:instrText>
      </w:r>
      <w:r>
        <w:rPr>
          <w:noProof/>
        </w:rPr>
      </w:r>
      <w:r>
        <w:rPr>
          <w:noProof/>
        </w:rPr>
        <w:fldChar w:fldCharType="separate"/>
      </w:r>
      <w:r>
        <w:rPr>
          <w:noProof/>
        </w:rPr>
        <w:t>55</w:t>
      </w:r>
      <w:r>
        <w:rPr>
          <w:noProof/>
        </w:rPr>
        <w:fldChar w:fldCharType="end"/>
      </w:r>
    </w:p>
    <w:p w14:paraId="31C0A442" w14:textId="78D3296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_Toc209529729 \h </w:instrText>
      </w:r>
      <w:r>
        <w:rPr>
          <w:noProof/>
        </w:rPr>
      </w:r>
      <w:r>
        <w:rPr>
          <w:noProof/>
        </w:rPr>
        <w:fldChar w:fldCharType="separate"/>
      </w:r>
      <w:r>
        <w:rPr>
          <w:noProof/>
        </w:rPr>
        <w:t>58</w:t>
      </w:r>
      <w:r>
        <w:rPr>
          <w:noProof/>
        </w:rPr>
        <w:fldChar w:fldCharType="end"/>
      </w:r>
    </w:p>
    <w:p w14:paraId="466A392A" w14:textId="67BDB1C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_Toc209529730 \h </w:instrText>
      </w:r>
      <w:r>
        <w:rPr>
          <w:noProof/>
        </w:rPr>
      </w:r>
      <w:r>
        <w:rPr>
          <w:noProof/>
        </w:rPr>
        <w:fldChar w:fldCharType="separate"/>
      </w:r>
      <w:r>
        <w:rPr>
          <w:noProof/>
        </w:rPr>
        <w:t>59</w:t>
      </w:r>
      <w:r>
        <w:rPr>
          <w:noProof/>
        </w:rPr>
        <w:fldChar w:fldCharType="end"/>
      </w:r>
    </w:p>
    <w:p w14:paraId="741FDB25" w14:textId="3E3869C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_Toc209529731 \h </w:instrText>
      </w:r>
      <w:r>
        <w:rPr>
          <w:noProof/>
        </w:rPr>
      </w:r>
      <w:r>
        <w:rPr>
          <w:noProof/>
        </w:rPr>
        <w:fldChar w:fldCharType="separate"/>
      </w:r>
      <w:r>
        <w:rPr>
          <w:noProof/>
        </w:rPr>
        <w:t>61</w:t>
      </w:r>
      <w:r>
        <w:rPr>
          <w:noProof/>
        </w:rPr>
        <w:fldChar w:fldCharType="end"/>
      </w:r>
    </w:p>
    <w:p w14:paraId="052700F2" w14:textId="2D6FC06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_Toc209529732 \h </w:instrText>
      </w:r>
      <w:r>
        <w:rPr>
          <w:noProof/>
        </w:rPr>
      </w:r>
      <w:r>
        <w:rPr>
          <w:noProof/>
        </w:rPr>
        <w:fldChar w:fldCharType="separate"/>
      </w:r>
      <w:r>
        <w:rPr>
          <w:noProof/>
        </w:rPr>
        <w:t>61</w:t>
      </w:r>
      <w:r>
        <w:rPr>
          <w:noProof/>
        </w:rPr>
        <w:fldChar w:fldCharType="end"/>
      </w:r>
    </w:p>
    <w:p w14:paraId="445C09F9" w14:textId="6C89C91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_Toc209529733 \h </w:instrText>
      </w:r>
      <w:r>
        <w:rPr>
          <w:noProof/>
        </w:rPr>
      </w:r>
      <w:r>
        <w:rPr>
          <w:noProof/>
        </w:rPr>
        <w:fldChar w:fldCharType="separate"/>
      </w:r>
      <w:r>
        <w:rPr>
          <w:noProof/>
        </w:rPr>
        <w:t>62</w:t>
      </w:r>
      <w:r>
        <w:rPr>
          <w:noProof/>
        </w:rPr>
        <w:fldChar w:fldCharType="end"/>
      </w:r>
    </w:p>
    <w:p w14:paraId="19F768EE" w14:textId="6CD7A4D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_Toc209529734 \h </w:instrText>
      </w:r>
      <w:r>
        <w:rPr>
          <w:noProof/>
        </w:rPr>
      </w:r>
      <w:r>
        <w:rPr>
          <w:noProof/>
        </w:rPr>
        <w:fldChar w:fldCharType="separate"/>
      </w:r>
      <w:r>
        <w:rPr>
          <w:noProof/>
        </w:rPr>
        <w:t>62</w:t>
      </w:r>
      <w:r>
        <w:rPr>
          <w:noProof/>
        </w:rPr>
        <w:fldChar w:fldCharType="end"/>
      </w:r>
    </w:p>
    <w:p w14:paraId="43813346" w14:textId="5EF0AF8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_Toc209529735 \h </w:instrText>
      </w:r>
      <w:r>
        <w:rPr>
          <w:noProof/>
        </w:rPr>
      </w:r>
      <w:r>
        <w:rPr>
          <w:noProof/>
        </w:rPr>
        <w:fldChar w:fldCharType="separate"/>
      </w:r>
      <w:r>
        <w:rPr>
          <w:noProof/>
        </w:rPr>
        <w:t>63</w:t>
      </w:r>
      <w:r>
        <w:rPr>
          <w:noProof/>
        </w:rPr>
        <w:fldChar w:fldCharType="end"/>
      </w:r>
    </w:p>
    <w:p w14:paraId="4E98E2D7" w14:textId="13615A4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_Toc209529736 \h </w:instrText>
      </w:r>
      <w:r>
        <w:rPr>
          <w:noProof/>
        </w:rPr>
      </w:r>
      <w:r>
        <w:rPr>
          <w:noProof/>
        </w:rPr>
        <w:fldChar w:fldCharType="separate"/>
      </w:r>
      <w:r>
        <w:rPr>
          <w:noProof/>
        </w:rPr>
        <w:t>65</w:t>
      </w:r>
      <w:r>
        <w:rPr>
          <w:noProof/>
        </w:rPr>
        <w:fldChar w:fldCharType="end"/>
      </w:r>
    </w:p>
    <w:p w14:paraId="5A4326D9" w14:textId="19A4A0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_Toc209529737 \h </w:instrText>
      </w:r>
      <w:r>
        <w:rPr>
          <w:noProof/>
        </w:rPr>
      </w:r>
      <w:r>
        <w:rPr>
          <w:noProof/>
        </w:rPr>
        <w:fldChar w:fldCharType="separate"/>
      </w:r>
      <w:r>
        <w:rPr>
          <w:noProof/>
        </w:rPr>
        <w:t>66</w:t>
      </w:r>
      <w:r>
        <w:rPr>
          <w:noProof/>
        </w:rPr>
        <w:fldChar w:fldCharType="end"/>
      </w:r>
    </w:p>
    <w:p w14:paraId="5D363D61" w14:textId="68A05C3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_Toc209529738 \h </w:instrText>
      </w:r>
      <w:r>
        <w:rPr>
          <w:noProof/>
        </w:rPr>
      </w:r>
      <w:r>
        <w:rPr>
          <w:noProof/>
        </w:rPr>
        <w:fldChar w:fldCharType="separate"/>
      </w:r>
      <w:r>
        <w:rPr>
          <w:noProof/>
        </w:rPr>
        <w:t>66</w:t>
      </w:r>
      <w:r>
        <w:rPr>
          <w:noProof/>
        </w:rPr>
        <w:fldChar w:fldCharType="end"/>
      </w:r>
    </w:p>
    <w:p w14:paraId="04DD9752" w14:textId="3F0018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_Toc209529739 \h </w:instrText>
      </w:r>
      <w:r>
        <w:rPr>
          <w:noProof/>
        </w:rPr>
      </w:r>
      <w:r>
        <w:rPr>
          <w:noProof/>
        </w:rPr>
        <w:fldChar w:fldCharType="separate"/>
      </w:r>
      <w:r>
        <w:rPr>
          <w:noProof/>
        </w:rPr>
        <w:t>66</w:t>
      </w:r>
      <w:r>
        <w:rPr>
          <w:noProof/>
        </w:rPr>
        <w:fldChar w:fldCharType="end"/>
      </w:r>
    </w:p>
    <w:p w14:paraId="4402D98A" w14:textId="6014C90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_Toc209529740 \h </w:instrText>
      </w:r>
      <w:r>
        <w:rPr>
          <w:noProof/>
        </w:rPr>
      </w:r>
      <w:r>
        <w:rPr>
          <w:noProof/>
        </w:rPr>
        <w:fldChar w:fldCharType="separate"/>
      </w:r>
      <w:r>
        <w:rPr>
          <w:noProof/>
        </w:rPr>
        <w:t>66</w:t>
      </w:r>
      <w:r>
        <w:rPr>
          <w:noProof/>
        </w:rPr>
        <w:fldChar w:fldCharType="end"/>
      </w:r>
    </w:p>
    <w:p w14:paraId="3C60582D" w14:textId="6FEC4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_Toc209529741 \h </w:instrText>
      </w:r>
      <w:r>
        <w:rPr>
          <w:noProof/>
        </w:rPr>
      </w:r>
      <w:r>
        <w:rPr>
          <w:noProof/>
        </w:rPr>
        <w:fldChar w:fldCharType="separate"/>
      </w:r>
      <w:r>
        <w:rPr>
          <w:noProof/>
        </w:rPr>
        <w:t>67</w:t>
      </w:r>
      <w:r>
        <w:rPr>
          <w:noProof/>
        </w:rPr>
        <w:fldChar w:fldCharType="end"/>
      </w:r>
    </w:p>
    <w:p w14:paraId="57239668" w14:textId="7F02143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_Toc209529742 \h </w:instrText>
      </w:r>
      <w:r>
        <w:rPr>
          <w:noProof/>
        </w:rPr>
      </w:r>
      <w:r>
        <w:rPr>
          <w:noProof/>
        </w:rPr>
        <w:fldChar w:fldCharType="separate"/>
      </w:r>
      <w:r>
        <w:rPr>
          <w:noProof/>
        </w:rPr>
        <w:t>67</w:t>
      </w:r>
      <w:r>
        <w:rPr>
          <w:noProof/>
        </w:rPr>
        <w:fldChar w:fldCharType="end"/>
      </w:r>
    </w:p>
    <w:p w14:paraId="0B4DE861" w14:textId="284A919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_Toc209529743 \h </w:instrText>
      </w:r>
      <w:r>
        <w:rPr>
          <w:noProof/>
        </w:rPr>
      </w:r>
      <w:r>
        <w:rPr>
          <w:noProof/>
        </w:rPr>
        <w:fldChar w:fldCharType="separate"/>
      </w:r>
      <w:r>
        <w:rPr>
          <w:noProof/>
        </w:rPr>
        <w:t>67</w:t>
      </w:r>
      <w:r>
        <w:rPr>
          <w:noProof/>
        </w:rPr>
        <w:fldChar w:fldCharType="end"/>
      </w:r>
    </w:p>
    <w:p w14:paraId="46D8877C" w14:textId="440062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_Toc209529744 \h </w:instrText>
      </w:r>
      <w:r>
        <w:rPr>
          <w:noProof/>
        </w:rPr>
      </w:r>
      <w:r>
        <w:rPr>
          <w:noProof/>
        </w:rPr>
        <w:fldChar w:fldCharType="separate"/>
      </w:r>
      <w:r>
        <w:rPr>
          <w:noProof/>
        </w:rPr>
        <w:t>67</w:t>
      </w:r>
      <w:r>
        <w:rPr>
          <w:noProof/>
        </w:rPr>
        <w:fldChar w:fldCharType="end"/>
      </w:r>
    </w:p>
    <w:p w14:paraId="7BD28D5D" w14:textId="0E65FD1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_Toc209529745 \h </w:instrText>
      </w:r>
      <w:r>
        <w:rPr>
          <w:noProof/>
        </w:rPr>
      </w:r>
      <w:r>
        <w:rPr>
          <w:noProof/>
        </w:rPr>
        <w:fldChar w:fldCharType="separate"/>
      </w:r>
      <w:r>
        <w:rPr>
          <w:noProof/>
        </w:rPr>
        <w:t>67</w:t>
      </w:r>
      <w:r>
        <w:rPr>
          <w:noProof/>
        </w:rPr>
        <w:fldChar w:fldCharType="end"/>
      </w:r>
    </w:p>
    <w:p w14:paraId="57862983" w14:textId="338CE5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_Toc209529746 \h </w:instrText>
      </w:r>
      <w:r>
        <w:rPr>
          <w:noProof/>
        </w:rPr>
      </w:r>
      <w:r>
        <w:rPr>
          <w:noProof/>
        </w:rPr>
        <w:fldChar w:fldCharType="separate"/>
      </w:r>
      <w:r>
        <w:rPr>
          <w:noProof/>
        </w:rPr>
        <w:t>67</w:t>
      </w:r>
      <w:r>
        <w:rPr>
          <w:noProof/>
        </w:rPr>
        <w:fldChar w:fldCharType="end"/>
      </w:r>
    </w:p>
    <w:p w14:paraId="50F362D3" w14:textId="6361128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_Toc209529747 \h </w:instrText>
      </w:r>
      <w:r>
        <w:rPr>
          <w:noProof/>
        </w:rPr>
      </w:r>
      <w:r>
        <w:rPr>
          <w:noProof/>
        </w:rPr>
        <w:fldChar w:fldCharType="separate"/>
      </w:r>
      <w:r>
        <w:rPr>
          <w:noProof/>
        </w:rPr>
        <w:t>67</w:t>
      </w:r>
      <w:r>
        <w:rPr>
          <w:noProof/>
        </w:rPr>
        <w:fldChar w:fldCharType="end"/>
      </w:r>
    </w:p>
    <w:p w14:paraId="2423297F" w14:textId="6DD457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_Toc209529748 \h </w:instrText>
      </w:r>
      <w:r>
        <w:rPr>
          <w:noProof/>
        </w:rPr>
      </w:r>
      <w:r>
        <w:rPr>
          <w:noProof/>
        </w:rPr>
        <w:fldChar w:fldCharType="separate"/>
      </w:r>
      <w:r>
        <w:rPr>
          <w:noProof/>
        </w:rPr>
        <w:t>68</w:t>
      </w:r>
      <w:r>
        <w:rPr>
          <w:noProof/>
        </w:rPr>
        <w:fldChar w:fldCharType="end"/>
      </w:r>
    </w:p>
    <w:p w14:paraId="73FBB5BD" w14:textId="21C0F5F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_Toc209529749 \h </w:instrText>
      </w:r>
      <w:r>
        <w:rPr>
          <w:noProof/>
        </w:rPr>
      </w:r>
      <w:r>
        <w:rPr>
          <w:noProof/>
        </w:rPr>
        <w:fldChar w:fldCharType="separate"/>
      </w:r>
      <w:r>
        <w:rPr>
          <w:noProof/>
        </w:rPr>
        <w:t>68</w:t>
      </w:r>
      <w:r>
        <w:rPr>
          <w:noProof/>
        </w:rPr>
        <w:fldChar w:fldCharType="end"/>
      </w:r>
    </w:p>
    <w:p w14:paraId="1A78143D" w14:textId="7E1F667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_Toc209529750 \h </w:instrText>
      </w:r>
      <w:r>
        <w:rPr>
          <w:noProof/>
        </w:rPr>
      </w:r>
      <w:r>
        <w:rPr>
          <w:noProof/>
        </w:rPr>
        <w:fldChar w:fldCharType="separate"/>
      </w:r>
      <w:r>
        <w:rPr>
          <w:noProof/>
        </w:rPr>
        <w:t>68</w:t>
      </w:r>
      <w:r>
        <w:rPr>
          <w:noProof/>
        </w:rPr>
        <w:fldChar w:fldCharType="end"/>
      </w:r>
    </w:p>
    <w:p w14:paraId="0BAD3650" w14:textId="4C1CA9B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_Toc209529751 \h </w:instrText>
      </w:r>
      <w:r>
        <w:rPr>
          <w:noProof/>
        </w:rPr>
      </w:r>
      <w:r>
        <w:rPr>
          <w:noProof/>
        </w:rPr>
        <w:fldChar w:fldCharType="separate"/>
      </w:r>
      <w:r>
        <w:rPr>
          <w:noProof/>
        </w:rPr>
        <w:t>68</w:t>
      </w:r>
      <w:r>
        <w:rPr>
          <w:noProof/>
        </w:rPr>
        <w:fldChar w:fldCharType="end"/>
      </w:r>
    </w:p>
    <w:p w14:paraId="0F095FDA" w14:textId="15B2266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_Toc209529752 \h </w:instrText>
      </w:r>
      <w:r>
        <w:rPr>
          <w:noProof/>
        </w:rPr>
      </w:r>
      <w:r>
        <w:rPr>
          <w:noProof/>
        </w:rPr>
        <w:fldChar w:fldCharType="separate"/>
      </w:r>
      <w:r>
        <w:rPr>
          <w:noProof/>
        </w:rPr>
        <w:t>68</w:t>
      </w:r>
      <w:r>
        <w:rPr>
          <w:noProof/>
        </w:rPr>
        <w:fldChar w:fldCharType="end"/>
      </w:r>
    </w:p>
    <w:p w14:paraId="75AED7ED" w14:textId="7E83128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_Toc209529753 \h </w:instrText>
      </w:r>
      <w:r>
        <w:rPr>
          <w:noProof/>
        </w:rPr>
      </w:r>
      <w:r>
        <w:rPr>
          <w:noProof/>
        </w:rPr>
        <w:fldChar w:fldCharType="separate"/>
      </w:r>
      <w:r>
        <w:rPr>
          <w:noProof/>
        </w:rPr>
        <w:t>69</w:t>
      </w:r>
      <w:r>
        <w:rPr>
          <w:noProof/>
        </w:rPr>
        <w:fldChar w:fldCharType="end"/>
      </w:r>
    </w:p>
    <w:p w14:paraId="4F9EA5F8" w14:textId="1BD0AE4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_Toc209529754 \h </w:instrText>
      </w:r>
      <w:r>
        <w:rPr>
          <w:noProof/>
        </w:rPr>
      </w:r>
      <w:r>
        <w:rPr>
          <w:noProof/>
        </w:rPr>
        <w:fldChar w:fldCharType="separate"/>
      </w:r>
      <w:r>
        <w:rPr>
          <w:noProof/>
        </w:rPr>
        <w:t>69</w:t>
      </w:r>
      <w:r>
        <w:rPr>
          <w:noProof/>
        </w:rPr>
        <w:fldChar w:fldCharType="end"/>
      </w:r>
    </w:p>
    <w:p w14:paraId="1451F323" w14:textId="0AE295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_Toc209529755 \h </w:instrText>
      </w:r>
      <w:r>
        <w:rPr>
          <w:noProof/>
        </w:rPr>
      </w:r>
      <w:r>
        <w:rPr>
          <w:noProof/>
        </w:rPr>
        <w:fldChar w:fldCharType="separate"/>
      </w:r>
      <w:r>
        <w:rPr>
          <w:noProof/>
        </w:rPr>
        <w:t>69</w:t>
      </w:r>
      <w:r>
        <w:rPr>
          <w:noProof/>
        </w:rPr>
        <w:fldChar w:fldCharType="end"/>
      </w:r>
    </w:p>
    <w:p w14:paraId="26E9499A" w14:textId="4167E64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_Toc209529756 \h </w:instrText>
      </w:r>
      <w:r>
        <w:rPr>
          <w:noProof/>
        </w:rPr>
      </w:r>
      <w:r>
        <w:rPr>
          <w:noProof/>
        </w:rPr>
        <w:fldChar w:fldCharType="separate"/>
      </w:r>
      <w:r>
        <w:rPr>
          <w:noProof/>
        </w:rPr>
        <w:t>69</w:t>
      </w:r>
      <w:r>
        <w:rPr>
          <w:noProof/>
        </w:rPr>
        <w:fldChar w:fldCharType="end"/>
      </w:r>
    </w:p>
    <w:p w14:paraId="5EB96226" w14:textId="7C42FE11"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_Toc209529757 \h </w:instrText>
      </w:r>
      <w:r>
        <w:rPr>
          <w:noProof/>
        </w:rPr>
      </w:r>
      <w:r>
        <w:rPr>
          <w:noProof/>
        </w:rPr>
        <w:fldChar w:fldCharType="separate"/>
      </w:r>
      <w:r>
        <w:rPr>
          <w:noProof/>
        </w:rPr>
        <w:t>69</w:t>
      </w:r>
      <w:r>
        <w:rPr>
          <w:noProof/>
        </w:rPr>
        <w:fldChar w:fldCharType="end"/>
      </w:r>
    </w:p>
    <w:p w14:paraId="08F73768" w14:textId="47F8F5C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_Toc209529758 \h </w:instrText>
      </w:r>
      <w:r>
        <w:rPr>
          <w:noProof/>
        </w:rPr>
      </w:r>
      <w:r>
        <w:rPr>
          <w:noProof/>
        </w:rPr>
        <w:fldChar w:fldCharType="separate"/>
      </w:r>
      <w:r>
        <w:rPr>
          <w:noProof/>
        </w:rPr>
        <w:t>69</w:t>
      </w:r>
      <w:r>
        <w:rPr>
          <w:noProof/>
        </w:rPr>
        <w:fldChar w:fldCharType="end"/>
      </w:r>
    </w:p>
    <w:p w14:paraId="0F153DF7" w14:textId="6BDDC73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_Toc209529759 \h </w:instrText>
      </w:r>
      <w:r>
        <w:rPr>
          <w:noProof/>
        </w:rPr>
      </w:r>
      <w:r>
        <w:rPr>
          <w:noProof/>
        </w:rPr>
        <w:fldChar w:fldCharType="separate"/>
      </w:r>
      <w:r>
        <w:rPr>
          <w:noProof/>
        </w:rPr>
        <w:t>70</w:t>
      </w:r>
      <w:r>
        <w:rPr>
          <w:noProof/>
        </w:rPr>
        <w:fldChar w:fldCharType="end"/>
      </w:r>
    </w:p>
    <w:p w14:paraId="3CF6F483" w14:textId="7E6D88D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_Toc209529760 \h </w:instrText>
      </w:r>
      <w:r>
        <w:rPr>
          <w:noProof/>
        </w:rPr>
      </w:r>
      <w:r>
        <w:rPr>
          <w:noProof/>
        </w:rPr>
        <w:fldChar w:fldCharType="separate"/>
      </w:r>
      <w:r>
        <w:rPr>
          <w:noProof/>
        </w:rPr>
        <w:t>70</w:t>
      </w:r>
      <w:r>
        <w:rPr>
          <w:noProof/>
        </w:rPr>
        <w:fldChar w:fldCharType="end"/>
      </w:r>
    </w:p>
    <w:p w14:paraId="690F1FE0" w14:textId="60A466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_Toc209529761 \h </w:instrText>
      </w:r>
      <w:r>
        <w:rPr>
          <w:noProof/>
        </w:rPr>
      </w:r>
      <w:r>
        <w:rPr>
          <w:noProof/>
        </w:rPr>
        <w:fldChar w:fldCharType="separate"/>
      </w:r>
      <w:r>
        <w:rPr>
          <w:noProof/>
        </w:rPr>
        <w:t>70</w:t>
      </w:r>
      <w:r>
        <w:rPr>
          <w:noProof/>
        </w:rPr>
        <w:fldChar w:fldCharType="end"/>
      </w:r>
    </w:p>
    <w:p w14:paraId="0446CFDC" w14:textId="288FED7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_Toc209529762 \h </w:instrText>
      </w:r>
      <w:r>
        <w:rPr>
          <w:noProof/>
        </w:rPr>
      </w:r>
      <w:r>
        <w:rPr>
          <w:noProof/>
        </w:rPr>
        <w:fldChar w:fldCharType="separate"/>
      </w:r>
      <w:r>
        <w:rPr>
          <w:noProof/>
        </w:rPr>
        <w:t>71</w:t>
      </w:r>
      <w:r>
        <w:rPr>
          <w:noProof/>
        </w:rPr>
        <w:fldChar w:fldCharType="end"/>
      </w:r>
    </w:p>
    <w:p w14:paraId="2BA0EB96" w14:textId="51A4773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_Toc209529763 \h </w:instrText>
      </w:r>
      <w:r>
        <w:rPr>
          <w:noProof/>
        </w:rPr>
      </w:r>
      <w:r>
        <w:rPr>
          <w:noProof/>
        </w:rPr>
        <w:fldChar w:fldCharType="separate"/>
      </w:r>
      <w:r>
        <w:rPr>
          <w:noProof/>
        </w:rPr>
        <w:t>71</w:t>
      </w:r>
      <w:r>
        <w:rPr>
          <w:noProof/>
        </w:rPr>
        <w:fldChar w:fldCharType="end"/>
      </w:r>
    </w:p>
    <w:p w14:paraId="577AA9F7" w14:textId="767ACAC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_Toc209529764 \h </w:instrText>
      </w:r>
      <w:r>
        <w:rPr>
          <w:noProof/>
        </w:rPr>
      </w:r>
      <w:r>
        <w:rPr>
          <w:noProof/>
        </w:rPr>
        <w:fldChar w:fldCharType="separate"/>
      </w:r>
      <w:r>
        <w:rPr>
          <w:noProof/>
        </w:rPr>
        <w:t>71</w:t>
      </w:r>
      <w:r>
        <w:rPr>
          <w:noProof/>
        </w:rPr>
        <w:fldChar w:fldCharType="end"/>
      </w:r>
    </w:p>
    <w:p w14:paraId="17D745B8" w14:textId="3FE7C74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_Toc209529765 \h </w:instrText>
      </w:r>
      <w:r>
        <w:rPr>
          <w:noProof/>
        </w:rPr>
      </w:r>
      <w:r>
        <w:rPr>
          <w:noProof/>
        </w:rPr>
        <w:fldChar w:fldCharType="separate"/>
      </w:r>
      <w:r>
        <w:rPr>
          <w:noProof/>
        </w:rPr>
        <w:t>71</w:t>
      </w:r>
      <w:r>
        <w:rPr>
          <w:noProof/>
        </w:rPr>
        <w:fldChar w:fldCharType="end"/>
      </w:r>
    </w:p>
    <w:p w14:paraId="389A6748" w14:textId="451611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_Toc209529766 \h </w:instrText>
      </w:r>
      <w:r>
        <w:rPr>
          <w:noProof/>
        </w:rPr>
      </w:r>
      <w:r>
        <w:rPr>
          <w:noProof/>
        </w:rPr>
        <w:fldChar w:fldCharType="separate"/>
      </w:r>
      <w:r>
        <w:rPr>
          <w:noProof/>
        </w:rPr>
        <w:t>71</w:t>
      </w:r>
      <w:r>
        <w:rPr>
          <w:noProof/>
        </w:rPr>
        <w:fldChar w:fldCharType="end"/>
      </w:r>
    </w:p>
    <w:p w14:paraId="1678FAEB" w14:textId="4342A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_Toc209529767 \h </w:instrText>
      </w:r>
      <w:r>
        <w:rPr>
          <w:noProof/>
        </w:rPr>
      </w:r>
      <w:r>
        <w:rPr>
          <w:noProof/>
        </w:rPr>
        <w:fldChar w:fldCharType="separate"/>
      </w:r>
      <w:r>
        <w:rPr>
          <w:noProof/>
        </w:rPr>
        <w:t>71</w:t>
      </w:r>
      <w:r>
        <w:rPr>
          <w:noProof/>
        </w:rPr>
        <w:fldChar w:fldCharType="end"/>
      </w:r>
    </w:p>
    <w:p w14:paraId="3A3EC0F8" w14:textId="618B724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_Toc209529768 \h </w:instrText>
      </w:r>
      <w:r>
        <w:rPr>
          <w:noProof/>
        </w:rPr>
      </w:r>
      <w:r>
        <w:rPr>
          <w:noProof/>
        </w:rPr>
        <w:fldChar w:fldCharType="separate"/>
      </w:r>
      <w:r>
        <w:rPr>
          <w:noProof/>
        </w:rPr>
        <w:t>71</w:t>
      </w:r>
      <w:r>
        <w:rPr>
          <w:noProof/>
        </w:rPr>
        <w:fldChar w:fldCharType="end"/>
      </w:r>
    </w:p>
    <w:p w14:paraId="147DBB65" w14:textId="5F89C8A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_Toc209529769 \h </w:instrText>
      </w:r>
      <w:r>
        <w:rPr>
          <w:noProof/>
        </w:rPr>
      </w:r>
      <w:r>
        <w:rPr>
          <w:noProof/>
        </w:rPr>
        <w:fldChar w:fldCharType="separate"/>
      </w:r>
      <w:r>
        <w:rPr>
          <w:noProof/>
        </w:rPr>
        <w:t>71</w:t>
      </w:r>
      <w:r>
        <w:rPr>
          <w:noProof/>
        </w:rPr>
        <w:fldChar w:fldCharType="end"/>
      </w:r>
    </w:p>
    <w:p w14:paraId="368AC83D" w14:textId="357B8B4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_Toc209529770 \h </w:instrText>
      </w:r>
      <w:r>
        <w:rPr>
          <w:noProof/>
        </w:rPr>
      </w:r>
      <w:r>
        <w:rPr>
          <w:noProof/>
        </w:rPr>
        <w:fldChar w:fldCharType="separate"/>
      </w:r>
      <w:r>
        <w:rPr>
          <w:noProof/>
        </w:rPr>
        <w:t>72</w:t>
      </w:r>
      <w:r>
        <w:rPr>
          <w:noProof/>
        </w:rPr>
        <w:fldChar w:fldCharType="end"/>
      </w:r>
    </w:p>
    <w:p w14:paraId="0530AEFF" w14:textId="4E0495D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_Toc209529771 \h </w:instrText>
      </w:r>
      <w:r>
        <w:rPr>
          <w:noProof/>
        </w:rPr>
      </w:r>
      <w:r>
        <w:rPr>
          <w:noProof/>
        </w:rPr>
        <w:fldChar w:fldCharType="separate"/>
      </w:r>
      <w:r>
        <w:rPr>
          <w:noProof/>
        </w:rPr>
        <w:t>72</w:t>
      </w:r>
      <w:r>
        <w:rPr>
          <w:noProof/>
        </w:rPr>
        <w:fldChar w:fldCharType="end"/>
      </w:r>
    </w:p>
    <w:p w14:paraId="37B61027" w14:textId="51F649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_Toc209529772 \h </w:instrText>
      </w:r>
      <w:r>
        <w:rPr>
          <w:noProof/>
        </w:rPr>
      </w:r>
      <w:r>
        <w:rPr>
          <w:noProof/>
        </w:rPr>
        <w:fldChar w:fldCharType="separate"/>
      </w:r>
      <w:r>
        <w:rPr>
          <w:noProof/>
        </w:rPr>
        <w:t>72</w:t>
      </w:r>
      <w:r>
        <w:rPr>
          <w:noProof/>
        </w:rPr>
        <w:fldChar w:fldCharType="end"/>
      </w:r>
    </w:p>
    <w:p w14:paraId="5E9685C0" w14:textId="4B8DDC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_Toc209529773 \h </w:instrText>
      </w:r>
      <w:r>
        <w:rPr>
          <w:noProof/>
        </w:rPr>
      </w:r>
      <w:r>
        <w:rPr>
          <w:noProof/>
        </w:rPr>
        <w:fldChar w:fldCharType="separate"/>
      </w:r>
      <w:r>
        <w:rPr>
          <w:noProof/>
        </w:rPr>
        <w:t>72</w:t>
      </w:r>
      <w:r>
        <w:rPr>
          <w:noProof/>
        </w:rPr>
        <w:fldChar w:fldCharType="end"/>
      </w:r>
    </w:p>
    <w:p w14:paraId="4F9611EE" w14:textId="6EFEEB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5.2.3.2.3.1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_Toc209529774 \h </w:instrText>
      </w:r>
      <w:r>
        <w:rPr>
          <w:noProof/>
        </w:rPr>
      </w:r>
      <w:r>
        <w:rPr>
          <w:noProof/>
        </w:rPr>
        <w:fldChar w:fldCharType="separate"/>
      </w:r>
      <w:r>
        <w:rPr>
          <w:noProof/>
        </w:rPr>
        <w:t>72</w:t>
      </w:r>
      <w:r>
        <w:rPr>
          <w:noProof/>
        </w:rPr>
        <w:fldChar w:fldCharType="end"/>
      </w:r>
    </w:p>
    <w:p w14:paraId="4B3AC8FA" w14:textId="1BBACFC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_Toc209529775 \h </w:instrText>
      </w:r>
      <w:r>
        <w:rPr>
          <w:noProof/>
        </w:rPr>
      </w:r>
      <w:r>
        <w:rPr>
          <w:noProof/>
        </w:rPr>
        <w:fldChar w:fldCharType="separate"/>
      </w:r>
      <w:r>
        <w:rPr>
          <w:noProof/>
        </w:rPr>
        <w:t>73</w:t>
      </w:r>
      <w:r>
        <w:rPr>
          <w:noProof/>
        </w:rPr>
        <w:fldChar w:fldCharType="end"/>
      </w:r>
    </w:p>
    <w:p w14:paraId="293CFFC7" w14:textId="0F60EA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_Toc209529776 \h </w:instrText>
      </w:r>
      <w:r>
        <w:rPr>
          <w:noProof/>
        </w:rPr>
      </w:r>
      <w:r>
        <w:rPr>
          <w:noProof/>
        </w:rPr>
        <w:fldChar w:fldCharType="separate"/>
      </w:r>
      <w:r>
        <w:rPr>
          <w:noProof/>
        </w:rPr>
        <w:t>73</w:t>
      </w:r>
      <w:r>
        <w:rPr>
          <w:noProof/>
        </w:rPr>
        <w:fldChar w:fldCharType="end"/>
      </w:r>
    </w:p>
    <w:p w14:paraId="242D50C8" w14:textId="2965E3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_Toc209529777 \h </w:instrText>
      </w:r>
      <w:r>
        <w:rPr>
          <w:noProof/>
        </w:rPr>
      </w:r>
      <w:r>
        <w:rPr>
          <w:noProof/>
        </w:rPr>
        <w:fldChar w:fldCharType="separate"/>
      </w:r>
      <w:r>
        <w:rPr>
          <w:noProof/>
        </w:rPr>
        <w:t>73</w:t>
      </w:r>
      <w:r>
        <w:rPr>
          <w:noProof/>
        </w:rPr>
        <w:fldChar w:fldCharType="end"/>
      </w:r>
    </w:p>
    <w:p w14:paraId="7980DA2D" w14:textId="32BADE0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_Toc209529778 \h </w:instrText>
      </w:r>
      <w:r>
        <w:rPr>
          <w:noProof/>
        </w:rPr>
      </w:r>
      <w:r>
        <w:rPr>
          <w:noProof/>
        </w:rPr>
        <w:fldChar w:fldCharType="separate"/>
      </w:r>
      <w:r>
        <w:rPr>
          <w:noProof/>
        </w:rPr>
        <w:t>73</w:t>
      </w:r>
      <w:r>
        <w:rPr>
          <w:noProof/>
        </w:rPr>
        <w:fldChar w:fldCharType="end"/>
      </w:r>
    </w:p>
    <w:p w14:paraId="5F3EE22A" w14:textId="7789776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_Toc209529779 \h </w:instrText>
      </w:r>
      <w:r>
        <w:rPr>
          <w:noProof/>
        </w:rPr>
      </w:r>
      <w:r>
        <w:rPr>
          <w:noProof/>
        </w:rPr>
        <w:fldChar w:fldCharType="separate"/>
      </w:r>
      <w:r>
        <w:rPr>
          <w:noProof/>
        </w:rPr>
        <w:t>73</w:t>
      </w:r>
      <w:r>
        <w:rPr>
          <w:noProof/>
        </w:rPr>
        <w:fldChar w:fldCharType="end"/>
      </w:r>
    </w:p>
    <w:p w14:paraId="0A773BCE" w14:textId="639ECB60"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_Toc209529780 \h </w:instrText>
      </w:r>
      <w:r>
        <w:rPr>
          <w:noProof/>
        </w:rPr>
      </w:r>
      <w:r>
        <w:rPr>
          <w:noProof/>
        </w:rPr>
        <w:fldChar w:fldCharType="separate"/>
      </w:r>
      <w:r>
        <w:rPr>
          <w:noProof/>
        </w:rPr>
        <w:t>73</w:t>
      </w:r>
      <w:r>
        <w:rPr>
          <w:noProof/>
        </w:rPr>
        <w:fldChar w:fldCharType="end"/>
      </w:r>
    </w:p>
    <w:p w14:paraId="1B3DF972" w14:textId="6B1943C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_Toc209529781 \h </w:instrText>
      </w:r>
      <w:r>
        <w:rPr>
          <w:noProof/>
        </w:rPr>
      </w:r>
      <w:r>
        <w:rPr>
          <w:noProof/>
        </w:rPr>
        <w:fldChar w:fldCharType="separate"/>
      </w:r>
      <w:r>
        <w:rPr>
          <w:noProof/>
        </w:rPr>
        <w:t>74</w:t>
      </w:r>
      <w:r>
        <w:rPr>
          <w:noProof/>
        </w:rPr>
        <w:fldChar w:fldCharType="end"/>
      </w:r>
    </w:p>
    <w:p w14:paraId="33975951" w14:textId="7BAE5F2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_Toc209529782 \h </w:instrText>
      </w:r>
      <w:r>
        <w:rPr>
          <w:noProof/>
        </w:rPr>
      </w:r>
      <w:r>
        <w:rPr>
          <w:noProof/>
        </w:rPr>
        <w:fldChar w:fldCharType="separate"/>
      </w:r>
      <w:r>
        <w:rPr>
          <w:noProof/>
        </w:rPr>
        <w:t>76</w:t>
      </w:r>
      <w:r>
        <w:rPr>
          <w:noProof/>
        </w:rPr>
        <w:fldChar w:fldCharType="end"/>
      </w:r>
    </w:p>
    <w:p w14:paraId="504A362B" w14:textId="56176D6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_Toc209529783 \h </w:instrText>
      </w:r>
      <w:r>
        <w:rPr>
          <w:noProof/>
        </w:rPr>
      </w:r>
      <w:r>
        <w:rPr>
          <w:noProof/>
        </w:rPr>
        <w:fldChar w:fldCharType="separate"/>
      </w:r>
      <w:r>
        <w:rPr>
          <w:noProof/>
        </w:rPr>
        <w:t>76</w:t>
      </w:r>
      <w:r>
        <w:rPr>
          <w:noProof/>
        </w:rPr>
        <w:fldChar w:fldCharType="end"/>
      </w:r>
    </w:p>
    <w:p w14:paraId="4A0CDCDF" w14:textId="34CA2B0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_Toc209529784 \h </w:instrText>
      </w:r>
      <w:r>
        <w:rPr>
          <w:noProof/>
        </w:rPr>
      </w:r>
      <w:r>
        <w:rPr>
          <w:noProof/>
        </w:rPr>
        <w:fldChar w:fldCharType="separate"/>
      </w:r>
      <w:r>
        <w:rPr>
          <w:noProof/>
        </w:rPr>
        <w:t>76</w:t>
      </w:r>
      <w:r>
        <w:rPr>
          <w:noProof/>
        </w:rPr>
        <w:fldChar w:fldCharType="end"/>
      </w:r>
    </w:p>
    <w:p w14:paraId="6A823B43" w14:textId="6A878D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_Toc209529785 \h </w:instrText>
      </w:r>
      <w:r>
        <w:rPr>
          <w:noProof/>
        </w:rPr>
      </w:r>
      <w:r>
        <w:rPr>
          <w:noProof/>
        </w:rPr>
        <w:fldChar w:fldCharType="separate"/>
      </w:r>
      <w:r>
        <w:rPr>
          <w:noProof/>
        </w:rPr>
        <w:t>76</w:t>
      </w:r>
      <w:r>
        <w:rPr>
          <w:noProof/>
        </w:rPr>
        <w:fldChar w:fldCharType="end"/>
      </w:r>
    </w:p>
    <w:p w14:paraId="21287AE5" w14:textId="3EA5280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_Toc209529786 \h </w:instrText>
      </w:r>
      <w:r>
        <w:rPr>
          <w:noProof/>
        </w:rPr>
      </w:r>
      <w:r>
        <w:rPr>
          <w:noProof/>
        </w:rPr>
        <w:fldChar w:fldCharType="separate"/>
      </w:r>
      <w:r>
        <w:rPr>
          <w:noProof/>
        </w:rPr>
        <w:t>76</w:t>
      </w:r>
      <w:r>
        <w:rPr>
          <w:noProof/>
        </w:rPr>
        <w:fldChar w:fldCharType="end"/>
      </w:r>
    </w:p>
    <w:p w14:paraId="28FF58D8" w14:textId="797FC93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_Toc209529787 \h </w:instrText>
      </w:r>
      <w:r>
        <w:rPr>
          <w:noProof/>
        </w:rPr>
      </w:r>
      <w:r>
        <w:rPr>
          <w:noProof/>
        </w:rPr>
        <w:fldChar w:fldCharType="separate"/>
      </w:r>
      <w:r>
        <w:rPr>
          <w:noProof/>
        </w:rPr>
        <w:t>76</w:t>
      </w:r>
      <w:r>
        <w:rPr>
          <w:noProof/>
        </w:rPr>
        <w:fldChar w:fldCharType="end"/>
      </w:r>
    </w:p>
    <w:p w14:paraId="67000C0A" w14:textId="62427BC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_Toc209529788 \h </w:instrText>
      </w:r>
      <w:r>
        <w:rPr>
          <w:noProof/>
        </w:rPr>
      </w:r>
      <w:r>
        <w:rPr>
          <w:noProof/>
        </w:rPr>
        <w:fldChar w:fldCharType="separate"/>
      </w:r>
      <w:r>
        <w:rPr>
          <w:noProof/>
        </w:rPr>
        <w:t>76</w:t>
      </w:r>
      <w:r>
        <w:rPr>
          <w:noProof/>
        </w:rPr>
        <w:fldChar w:fldCharType="end"/>
      </w:r>
    </w:p>
    <w:p w14:paraId="07DAD6F8" w14:textId="4A22925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_Toc209529789 \h </w:instrText>
      </w:r>
      <w:r>
        <w:rPr>
          <w:noProof/>
        </w:rPr>
      </w:r>
      <w:r>
        <w:rPr>
          <w:noProof/>
        </w:rPr>
        <w:fldChar w:fldCharType="separate"/>
      </w:r>
      <w:r>
        <w:rPr>
          <w:noProof/>
        </w:rPr>
        <w:t>77</w:t>
      </w:r>
      <w:r>
        <w:rPr>
          <w:noProof/>
        </w:rPr>
        <w:fldChar w:fldCharType="end"/>
      </w:r>
    </w:p>
    <w:p w14:paraId="71759AD1" w14:textId="4F37C97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_Toc209529790 \h </w:instrText>
      </w:r>
      <w:r>
        <w:rPr>
          <w:noProof/>
        </w:rPr>
      </w:r>
      <w:r>
        <w:rPr>
          <w:noProof/>
        </w:rPr>
        <w:fldChar w:fldCharType="separate"/>
      </w:r>
      <w:r>
        <w:rPr>
          <w:noProof/>
        </w:rPr>
        <w:t>77</w:t>
      </w:r>
      <w:r>
        <w:rPr>
          <w:noProof/>
        </w:rPr>
        <w:fldChar w:fldCharType="end"/>
      </w:r>
    </w:p>
    <w:p w14:paraId="47C14301" w14:textId="35DA8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_Toc209529791 \h </w:instrText>
      </w:r>
      <w:r>
        <w:rPr>
          <w:noProof/>
        </w:rPr>
      </w:r>
      <w:r>
        <w:rPr>
          <w:noProof/>
        </w:rPr>
        <w:fldChar w:fldCharType="separate"/>
      </w:r>
      <w:r>
        <w:rPr>
          <w:noProof/>
        </w:rPr>
        <w:t>77</w:t>
      </w:r>
      <w:r>
        <w:rPr>
          <w:noProof/>
        </w:rPr>
        <w:fldChar w:fldCharType="end"/>
      </w:r>
    </w:p>
    <w:p w14:paraId="5C345999" w14:textId="0505E8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_Toc209529792 \h </w:instrText>
      </w:r>
      <w:r>
        <w:rPr>
          <w:noProof/>
        </w:rPr>
      </w:r>
      <w:r>
        <w:rPr>
          <w:noProof/>
        </w:rPr>
        <w:fldChar w:fldCharType="separate"/>
      </w:r>
      <w:r>
        <w:rPr>
          <w:noProof/>
        </w:rPr>
        <w:t>77</w:t>
      </w:r>
      <w:r>
        <w:rPr>
          <w:noProof/>
        </w:rPr>
        <w:fldChar w:fldCharType="end"/>
      </w:r>
    </w:p>
    <w:p w14:paraId="5F5E336C" w14:textId="3BC92D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_Toc209529793 \h </w:instrText>
      </w:r>
      <w:r>
        <w:rPr>
          <w:noProof/>
        </w:rPr>
      </w:r>
      <w:r>
        <w:rPr>
          <w:noProof/>
        </w:rPr>
        <w:fldChar w:fldCharType="separate"/>
      </w:r>
      <w:r>
        <w:rPr>
          <w:noProof/>
        </w:rPr>
        <w:t>78</w:t>
      </w:r>
      <w:r>
        <w:rPr>
          <w:noProof/>
        </w:rPr>
        <w:fldChar w:fldCharType="end"/>
      </w:r>
    </w:p>
    <w:p w14:paraId="3BE7A534" w14:textId="3C11EDB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_Toc209529794 \h </w:instrText>
      </w:r>
      <w:r>
        <w:rPr>
          <w:noProof/>
        </w:rPr>
      </w:r>
      <w:r>
        <w:rPr>
          <w:noProof/>
        </w:rPr>
        <w:fldChar w:fldCharType="separate"/>
      </w:r>
      <w:r>
        <w:rPr>
          <w:noProof/>
        </w:rPr>
        <w:t>78</w:t>
      </w:r>
      <w:r>
        <w:rPr>
          <w:noProof/>
        </w:rPr>
        <w:fldChar w:fldCharType="end"/>
      </w:r>
    </w:p>
    <w:p w14:paraId="40B9961B" w14:textId="2C2D7E5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_Toc209529795 \h </w:instrText>
      </w:r>
      <w:r>
        <w:rPr>
          <w:noProof/>
        </w:rPr>
      </w:r>
      <w:r>
        <w:rPr>
          <w:noProof/>
        </w:rPr>
        <w:fldChar w:fldCharType="separate"/>
      </w:r>
      <w:r>
        <w:rPr>
          <w:noProof/>
        </w:rPr>
        <w:t>78</w:t>
      </w:r>
      <w:r>
        <w:rPr>
          <w:noProof/>
        </w:rPr>
        <w:fldChar w:fldCharType="end"/>
      </w:r>
    </w:p>
    <w:p w14:paraId="2AC057F6" w14:textId="06C6786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_Toc209529796 \h </w:instrText>
      </w:r>
      <w:r>
        <w:rPr>
          <w:noProof/>
        </w:rPr>
      </w:r>
      <w:r>
        <w:rPr>
          <w:noProof/>
        </w:rPr>
        <w:fldChar w:fldCharType="separate"/>
      </w:r>
      <w:r>
        <w:rPr>
          <w:noProof/>
        </w:rPr>
        <w:t>78</w:t>
      </w:r>
      <w:r>
        <w:rPr>
          <w:noProof/>
        </w:rPr>
        <w:fldChar w:fldCharType="end"/>
      </w:r>
    </w:p>
    <w:p w14:paraId="2FFB3D27" w14:textId="0ABBAED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_Toc209529797 \h </w:instrText>
      </w:r>
      <w:r>
        <w:rPr>
          <w:noProof/>
        </w:rPr>
      </w:r>
      <w:r>
        <w:rPr>
          <w:noProof/>
        </w:rPr>
        <w:fldChar w:fldCharType="separate"/>
      </w:r>
      <w:r>
        <w:rPr>
          <w:noProof/>
        </w:rPr>
        <w:t>78</w:t>
      </w:r>
      <w:r>
        <w:rPr>
          <w:noProof/>
        </w:rPr>
        <w:fldChar w:fldCharType="end"/>
      </w:r>
    </w:p>
    <w:p w14:paraId="5465D144" w14:textId="643EFA0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_Toc209529798 \h </w:instrText>
      </w:r>
      <w:r>
        <w:rPr>
          <w:noProof/>
        </w:rPr>
      </w:r>
      <w:r>
        <w:rPr>
          <w:noProof/>
        </w:rPr>
        <w:fldChar w:fldCharType="separate"/>
      </w:r>
      <w:r>
        <w:rPr>
          <w:noProof/>
        </w:rPr>
        <w:t>78</w:t>
      </w:r>
      <w:r>
        <w:rPr>
          <w:noProof/>
        </w:rPr>
        <w:fldChar w:fldCharType="end"/>
      </w:r>
    </w:p>
    <w:p w14:paraId="6119FE36" w14:textId="62BC5C3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_Toc209529799 \h </w:instrText>
      </w:r>
      <w:r>
        <w:rPr>
          <w:noProof/>
        </w:rPr>
      </w:r>
      <w:r>
        <w:rPr>
          <w:noProof/>
        </w:rPr>
        <w:fldChar w:fldCharType="separate"/>
      </w:r>
      <w:r>
        <w:rPr>
          <w:noProof/>
        </w:rPr>
        <w:t>78</w:t>
      </w:r>
      <w:r>
        <w:rPr>
          <w:noProof/>
        </w:rPr>
        <w:fldChar w:fldCharType="end"/>
      </w:r>
    </w:p>
    <w:p w14:paraId="3D3A35A9" w14:textId="28E5218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_Toc209529800 \h </w:instrText>
      </w:r>
      <w:r>
        <w:rPr>
          <w:noProof/>
        </w:rPr>
      </w:r>
      <w:r>
        <w:rPr>
          <w:noProof/>
        </w:rPr>
        <w:fldChar w:fldCharType="separate"/>
      </w:r>
      <w:r>
        <w:rPr>
          <w:noProof/>
        </w:rPr>
        <w:t>78</w:t>
      </w:r>
      <w:r>
        <w:rPr>
          <w:noProof/>
        </w:rPr>
        <w:fldChar w:fldCharType="end"/>
      </w:r>
    </w:p>
    <w:p w14:paraId="7D295847" w14:textId="1C0BB7DB"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_Toc209529801 \h </w:instrText>
      </w:r>
      <w:r>
        <w:rPr>
          <w:noProof/>
        </w:rPr>
      </w:r>
      <w:r>
        <w:rPr>
          <w:noProof/>
        </w:rPr>
        <w:fldChar w:fldCharType="separate"/>
      </w:r>
      <w:r>
        <w:rPr>
          <w:noProof/>
        </w:rPr>
        <w:t>79</w:t>
      </w:r>
      <w:r>
        <w:rPr>
          <w:noProof/>
        </w:rPr>
        <w:fldChar w:fldCharType="end"/>
      </w:r>
    </w:p>
    <w:p w14:paraId="362C8B5D" w14:textId="7FE6B4F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_Toc209529802 \h </w:instrText>
      </w:r>
      <w:r>
        <w:rPr>
          <w:noProof/>
        </w:rPr>
      </w:r>
      <w:r>
        <w:rPr>
          <w:noProof/>
        </w:rPr>
        <w:fldChar w:fldCharType="separate"/>
      </w:r>
      <w:r>
        <w:rPr>
          <w:noProof/>
        </w:rPr>
        <w:t>79</w:t>
      </w:r>
      <w:r>
        <w:rPr>
          <w:noProof/>
        </w:rPr>
        <w:fldChar w:fldCharType="end"/>
      </w:r>
    </w:p>
    <w:p w14:paraId="65EB3418" w14:textId="7E46554B"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_Toc209529803 \h </w:instrText>
      </w:r>
      <w:r>
        <w:rPr>
          <w:noProof/>
        </w:rPr>
      </w:r>
      <w:r>
        <w:rPr>
          <w:noProof/>
        </w:rPr>
        <w:fldChar w:fldCharType="separate"/>
      </w:r>
      <w:r>
        <w:rPr>
          <w:noProof/>
        </w:rPr>
        <w:t>79</w:t>
      </w:r>
      <w:r>
        <w:rPr>
          <w:noProof/>
        </w:rPr>
        <w:fldChar w:fldCharType="end"/>
      </w:r>
    </w:p>
    <w:p w14:paraId="0B3A573C" w14:textId="0A7DC1BC"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_Toc209529804 \h </w:instrText>
      </w:r>
      <w:r>
        <w:rPr>
          <w:noProof/>
        </w:rPr>
      </w:r>
      <w:r>
        <w:rPr>
          <w:noProof/>
        </w:rPr>
        <w:fldChar w:fldCharType="separate"/>
      </w:r>
      <w:r>
        <w:rPr>
          <w:noProof/>
        </w:rPr>
        <w:t>94</w:t>
      </w:r>
      <w:r>
        <w:rPr>
          <w:noProof/>
        </w:rPr>
        <w:fldChar w:fldCharType="end"/>
      </w:r>
    </w:p>
    <w:p w14:paraId="58315C75" w14:textId="7520F735"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_Toc209529805 \h </w:instrText>
      </w:r>
      <w:r>
        <w:rPr>
          <w:noProof/>
        </w:rPr>
      </w:r>
      <w:r>
        <w:rPr>
          <w:noProof/>
        </w:rPr>
        <w:fldChar w:fldCharType="separate"/>
      </w:r>
      <w:r>
        <w:rPr>
          <w:noProof/>
        </w:rPr>
        <w:t>98</w:t>
      </w:r>
      <w:r>
        <w:rPr>
          <w:noProof/>
        </w:rPr>
        <w:fldChar w:fldCharType="end"/>
      </w:r>
    </w:p>
    <w:p w14:paraId="64C68D31" w14:textId="78B4CF2A"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09529604"/>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09529605"/>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09529606"/>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027A7153" w:rsidR="00720FFD" w:rsidRDefault="00720FFD" w:rsidP="00720FFD">
      <w:pPr>
        <w:pStyle w:val="EX"/>
      </w:pPr>
      <w:r w:rsidRPr="00376A4A">
        <w:t>[1</w:t>
      </w:r>
      <w:r>
        <w:t>8</w:t>
      </w:r>
      <w:r w:rsidRPr="00376A4A">
        <w:t>]</w:t>
      </w:r>
      <w:r w:rsidRPr="00376A4A">
        <w:tab/>
      </w:r>
      <w:ins w:id="45" w:author="CR#0130" w:date="2025-11-26T15:49:00Z">
        <w:r w:rsidR="007F4013">
          <w:rPr>
            <w:lang w:eastAsia="en-GB"/>
          </w:rPr>
          <w:t>3GPP TS 29.508: "</w:t>
        </w:r>
        <w:r w:rsidR="007F4013">
          <w:t>5G System; Session Management Event Exposure Service; Stage 3</w:t>
        </w:r>
        <w:r w:rsidR="007F4013">
          <w:rPr>
            <w:lang w:eastAsia="en-GB"/>
          </w:rPr>
          <w:t>"</w:t>
        </w:r>
      </w:ins>
      <w:del w:id="46" w:author="CR#0130" w:date="2025-11-26T15:49:00Z">
        <w:r w:rsidR="004A79B3" w:rsidDel="007F4013">
          <w:rPr>
            <w:noProof/>
          </w:rPr>
          <w:delText>Void</w:delText>
        </w:r>
      </w:del>
      <w:r>
        <w:rPr>
          <w:noProof/>
        </w:rPr>
        <w:t>.</w:t>
      </w:r>
    </w:p>
    <w:p w14:paraId="3E7BEA5A" w14:textId="7BE5E206" w:rsidR="00720FFD" w:rsidRDefault="00720FFD" w:rsidP="00720FFD">
      <w:pPr>
        <w:pStyle w:val="EX"/>
      </w:pPr>
      <w:r w:rsidRPr="00376A4A">
        <w:t>[1</w:t>
      </w:r>
      <w:r>
        <w:t>9</w:t>
      </w:r>
      <w:r w:rsidRPr="00376A4A">
        <w:t>]</w:t>
      </w:r>
      <w:r w:rsidRPr="00376A4A">
        <w:tab/>
      </w:r>
      <w:ins w:id="47" w:author="CR#0130" w:date="2025-11-26T15:49:00Z">
        <w:r w:rsidR="007F4013">
          <w:rPr>
            <w:lang w:eastAsia="en-GB"/>
          </w:rPr>
          <w:t>3GPP TS 29.518: "5G System; Access and Mobility Management Services; Stage 3"</w:t>
        </w:r>
      </w:ins>
      <w:del w:id="48" w:author="CR#0130" w:date="2025-11-26T15:49:00Z">
        <w:r w:rsidR="004A79B3" w:rsidDel="007F4013">
          <w:rPr>
            <w:noProof/>
          </w:rPr>
          <w:delText>Void</w:delText>
        </w:r>
      </w:del>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AC404BE" w:rsidR="00720FFD" w:rsidRDefault="00720FFD" w:rsidP="00720FFD">
      <w:pPr>
        <w:pStyle w:val="EX"/>
        <w:rPr>
          <w:noProof/>
        </w:rPr>
      </w:pPr>
      <w:r w:rsidRPr="00376A4A">
        <w:t>[</w:t>
      </w:r>
      <w:r>
        <w:t>21</w:t>
      </w:r>
      <w:r w:rsidRPr="00376A4A">
        <w:t>]</w:t>
      </w:r>
      <w:r w:rsidRPr="00376A4A">
        <w:tab/>
      </w:r>
      <w:ins w:id="49" w:author="CR#0130" w:date="2025-11-26T15:49:00Z">
        <w:r w:rsidR="00814425">
          <w:rPr>
            <w:noProof/>
          </w:rPr>
          <w:t>3GPP TS 29.517: "5G System; Application Function Event Exposure Service; Stage 3"</w:t>
        </w:r>
      </w:ins>
      <w:del w:id="50" w:author="CR#0130" w:date="2025-11-26T15:49:00Z">
        <w:r w:rsidR="004A79B3" w:rsidDel="00814425">
          <w:rPr>
            <w:noProof/>
          </w:rPr>
          <w:delText>Void</w:delText>
        </w:r>
      </w:del>
      <w:r>
        <w:rPr>
          <w:noProof/>
        </w:rPr>
        <w:t>.</w:t>
      </w:r>
    </w:p>
    <w:p w14:paraId="4DEE0B9E" w14:textId="33E7D129" w:rsidR="00720FFD" w:rsidRDefault="00720FFD" w:rsidP="00720FFD">
      <w:pPr>
        <w:pStyle w:val="EX"/>
        <w:rPr>
          <w:noProof/>
        </w:rPr>
      </w:pPr>
      <w:r w:rsidRPr="00376A4A">
        <w:t>[</w:t>
      </w:r>
      <w:r>
        <w:t>22</w:t>
      </w:r>
      <w:r w:rsidRPr="00376A4A">
        <w:t>]</w:t>
      </w:r>
      <w:r w:rsidRPr="00376A4A">
        <w:tab/>
      </w:r>
      <w:ins w:id="51" w:author="CR#0130" w:date="2025-11-26T15:49:00Z">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ins>
      <w:del w:id="52" w:author="CR#0130" w:date="2025-11-26T15:49:00Z">
        <w:r w:rsidR="004A79B3" w:rsidDel="00814425">
          <w:rPr>
            <w:noProof/>
          </w:rPr>
          <w:delText>Void</w:delText>
        </w:r>
      </w:del>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53" w:name="_Toc510696580"/>
      <w:bookmarkStart w:id="54" w:name="_Toc35971372"/>
      <w:bookmarkStart w:id="55" w:name="_Toc67903496"/>
      <w:bookmarkStart w:id="56" w:name="_Toc73173199"/>
      <w:bookmarkStart w:id="57" w:name="_Toc96959767"/>
      <w:bookmarkStart w:id="58" w:name="_Toc129247474"/>
      <w:bookmarkStart w:id="59" w:name="_Toc164863214"/>
      <w:bookmarkStart w:id="60" w:name="_Toc209529607"/>
      <w:r>
        <w:t>3</w:t>
      </w:r>
      <w:r>
        <w:tab/>
        <w:t>Definitions, symbols and abbreviations</w:t>
      </w:r>
      <w:bookmarkEnd w:id="53"/>
      <w:bookmarkEnd w:id="54"/>
      <w:bookmarkEnd w:id="55"/>
      <w:bookmarkEnd w:id="56"/>
      <w:bookmarkEnd w:id="57"/>
      <w:bookmarkEnd w:id="58"/>
      <w:bookmarkEnd w:id="59"/>
      <w:bookmarkEnd w:id="60"/>
    </w:p>
    <w:p w14:paraId="20A8CF8D" w14:textId="77777777" w:rsidR="00E60FE0" w:rsidRDefault="00C872B4">
      <w:pPr>
        <w:pStyle w:val="2"/>
      </w:pPr>
      <w:bookmarkStart w:id="61" w:name="_Toc510696581"/>
      <w:bookmarkStart w:id="62" w:name="_Toc35971373"/>
      <w:bookmarkStart w:id="63" w:name="_Toc67903497"/>
      <w:bookmarkStart w:id="64" w:name="_Toc73173200"/>
      <w:bookmarkStart w:id="65" w:name="_Toc96959768"/>
      <w:bookmarkStart w:id="66" w:name="_Toc129247475"/>
      <w:bookmarkStart w:id="67" w:name="_Toc164863215"/>
      <w:bookmarkStart w:id="68" w:name="_Toc209529608"/>
      <w:r>
        <w:t>3.1</w:t>
      </w:r>
      <w:r>
        <w:tab/>
        <w:t>Definitions</w:t>
      </w:r>
      <w:bookmarkEnd w:id="61"/>
      <w:bookmarkEnd w:id="62"/>
      <w:bookmarkEnd w:id="63"/>
      <w:bookmarkEnd w:id="64"/>
      <w:bookmarkEnd w:id="65"/>
      <w:bookmarkEnd w:id="66"/>
      <w:bookmarkEnd w:id="67"/>
      <w:bookmarkEnd w:id="68"/>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9" w:name="_Toc510696582"/>
      <w:bookmarkStart w:id="70" w:name="_Toc35971374"/>
      <w:bookmarkStart w:id="71" w:name="_Toc67903498"/>
      <w:bookmarkStart w:id="72" w:name="_Toc73173201"/>
      <w:bookmarkStart w:id="73" w:name="_Toc96959769"/>
      <w:bookmarkStart w:id="74" w:name="_Toc129247476"/>
      <w:bookmarkStart w:id="75" w:name="_Toc164863216"/>
      <w:bookmarkStart w:id="76" w:name="_Toc209529609"/>
      <w:r>
        <w:t>3.2</w:t>
      </w:r>
      <w:r>
        <w:tab/>
        <w:t>Symbols</w:t>
      </w:r>
      <w:bookmarkEnd w:id="69"/>
      <w:bookmarkEnd w:id="70"/>
      <w:bookmarkEnd w:id="71"/>
      <w:bookmarkEnd w:id="72"/>
      <w:bookmarkEnd w:id="73"/>
      <w:bookmarkEnd w:id="74"/>
      <w:bookmarkEnd w:id="75"/>
      <w:bookmarkEnd w:id="76"/>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7" w:name="_Toc510696583"/>
      <w:bookmarkStart w:id="78" w:name="_Toc35971375"/>
      <w:bookmarkStart w:id="79" w:name="_Toc67903499"/>
      <w:bookmarkStart w:id="80" w:name="_Toc73173202"/>
      <w:bookmarkStart w:id="81" w:name="_Toc96959770"/>
      <w:bookmarkStart w:id="82" w:name="_Toc129247477"/>
      <w:bookmarkStart w:id="83" w:name="_Toc164863217"/>
      <w:bookmarkStart w:id="84" w:name="_Toc209529610"/>
      <w:r>
        <w:t>3.3</w:t>
      </w:r>
      <w:r>
        <w:tab/>
        <w:t>Abbreviations</w:t>
      </w:r>
      <w:bookmarkEnd w:id="77"/>
      <w:bookmarkEnd w:id="78"/>
      <w:bookmarkEnd w:id="79"/>
      <w:bookmarkEnd w:id="80"/>
      <w:bookmarkEnd w:id="81"/>
      <w:bookmarkEnd w:id="82"/>
      <w:bookmarkEnd w:id="83"/>
      <w:bookmarkEnd w:id="84"/>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rPr>
          <w:ins w:id="85" w:author="CR#0131" w:date="2025-11-26T15:50:00Z"/>
        </w:rPr>
      </w:pPr>
      <w:ins w:id="86" w:author="CR#0131" w:date="2025-11-26T15:50:00Z">
        <w:r>
          <w:t>SCP</w:t>
        </w:r>
        <w:r>
          <w:tab/>
          <w:t>Service Communication Proxy</w:t>
        </w:r>
      </w:ins>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7" w:name="_Toc510696585"/>
      <w:bookmarkStart w:id="88" w:name="_Toc35971377"/>
      <w:bookmarkStart w:id="89" w:name="_Toc67903501"/>
      <w:bookmarkStart w:id="90" w:name="_Toc73173203"/>
      <w:bookmarkStart w:id="91" w:name="_Toc96959771"/>
      <w:bookmarkStart w:id="92" w:name="_Toc129247478"/>
      <w:bookmarkStart w:id="93" w:name="_Toc164863218"/>
      <w:bookmarkStart w:id="94" w:name="_Toc209529611"/>
      <w:r>
        <w:t>4</w:t>
      </w:r>
      <w:r>
        <w:tab/>
        <w:t xml:space="preserve">Services offered by the </w:t>
      </w:r>
      <w:bookmarkEnd w:id="87"/>
      <w:bookmarkEnd w:id="88"/>
      <w:bookmarkEnd w:id="89"/>
      <w:r>
        <w:t>DCCF</w:t>
      </w:r>
      <w:bookmarkEnd w:id="90"/>
      <w:bookmarkEnd w:id="91"/>
      <w:bookmarkEnd w:id="92"/>
      <w:bookmarkEnd w:id="93"/>
      <w:bookmarkEnd w:id="94"/>
    </w:p>
    <w:p w14:paraId="2CE6005D" w14:textId="77777777" w:rsidR="00E60FE0" w:rsidRDefault="00C872B4">
      <w:pPr>
        <w:pStyle w:val="2"/>
      </w:pPr>
      <w:bookmarkStart w:id="95" w:name="_Toc510696586"/>
      <w:bookmarkStart w:id="96" w:name="_Toc35971378"/>
      <w:bookmarkStart w:id="97" w:name="_Toc67903502"/>
      <w:bookmarkStart w:id="98" w:name="_Toc73173204"/>
      <w:bookmarkStart w:id="99" w:name="_Toc96959772"/>
      <w:bookmarkStart w:id="100" w:name="_Toc129247479"/>
      <w:bookmarkStart w:id="101" w:name="_Toc164863219"/>
      <w:bookmarkStart w:id="102" w:name="_Toc209529612"/>
      <w:r>
        <w:t>4.1</w:t>
      </w:r>
      <w:r>
        <w:tab/>
        <w:t>Introduction</w:t>
      </w:r>
      <w:bookmarkEnd w:id="95"/>
      <w:bookmarkEnd w:id="96"/>
      <w:bookmarkEnd w:id="97"/>
      <w:bookmarkEnd w:id="98"/>
      <w:bookmarkEnd w:id="99"/>
      <w:bookmarkEnd w:id="100"/>
      <w:bookmarkEnd w:id="101"/>
      <w:bookmarkEnd w:id="10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ins w:id="103" w:author="CR#0131" w:date="2025-11-26T15:51:00Z">
              <w:r w:rsidR="00384F30">
                <w:rPr>
                  <w:rFonts w:eastAsia="Malgun Gothic"/>
                </w:rPr>
                <w:t>, SCP, NRF, UDM</w:t>
              </w:r>
            </w:ins>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ins w:id="104" w:author="CR#0131" w:date="2025-11-26T15:51:00Z">
              <w:r w:rsidR="00384F30" w:rsidRPr="00384F30">
                <w:rPr>
                  <w:rFonts w:ascii="Arial" w:eastAsia="Malgun Gothic" w:hAnsi="Arial"/>
                  <w:sz w:val="18"/>
                </w:rPr>
                <w:t>, SCP, NRF, UDM</w:t>
              </w:r>
            </w:ins>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5" w:name="_Toc510696587"/>
      <w:bookmarkStart w:id="106" w:name="_Toc35971379"/>
      <w:bookmarkStart w:id="107" w:name="_Toc67903503"/>
      <w:bookmarkStart w:id="108" w:name="_Toc73173205"/>
      <w:bookmarkStart w:id="109" w:name="_Toc96959773"/>
      <w:bookmarkStart w:id="110" w:name="_Toc129247480"/>
      <w:bookmarkStart w:id="111" w:name="_Toc164863220"/>
      <w:bookmarkStart w:id="112" w:name="_Toc209529613"/>
      <w:r>
        <w:lastRenderedPageBreak/>
        <w:t>4.2</w:t>
      </w:r>
      <w:r>
        <w:tab/>
      </w:r>
      <w:r>
        <w:rPr>
          <w:lang w:eastAsia="zh-CN"/>
        </w:rPr>
        <w:t>Ndccf_DataManagement</w:t>
      </w:r>
      <w:r>
        <w:t xml:space="preserve"> Service</w:t>
      </w:r>
      <w:bookmarkEnd w:id="105"/>
      <w:bookmarkEnd w:id="106"/>
      <w:bookmarkEnd w:id="107"/>
      <w:bookmarkEnd w:id="108"/>
      <w:bookmarkEnd w:id="109"/>
      <w:bookmarkEnd w:id="110"/>
      <w:bookmarkEnd w:id="111"/>
      <w:bookmarkEnd w:id="112"/>
    </w:p>
    <w:p w14:paraId="455C4DFA" w14:textId="77777777" w:rsidR="00E60FE0" w:rsidRDefault="00C872B4">
      <w:pPr>
        <w:pStyle w:val="30"/>
      </w:pPr>
      <w:bookmarkStart w:id="113" w:name="_Toc510696588"/>
      <w:bookmarkStart w:id="114" w:name="_Toc35971380"/>
      <w:bookmarkStart w:id="115" w:name="_Toc67903504"/>
      <w:bookmarkStart w:id="116" w:name="_Toc73173206"/>
      <w:bookmarkStart w:id="117" w:name="_Toc96959774"/>
      <w:bookmarkStart w:id="118" w:name="_Toc129247481"/>
      <w:bookmarkStart w:id="119" w:name="_Toc164863221"/>
      <w:bookmarkStart w:id="120" w:name="_Toc209529614"/>
      <w:r>
        <w:t>4.2.1</w:t>
      </w:r>
      <w:r>
        <w:tab/>
        <w:t>Service Description</w:t>
      </w:r>
      <w:bookmarkEnd w:id="113"/>
      <w:bookmarkEnd w:id="114"/>
      <w:bookmarkEnd w:id="115"/>
      <w:bookmarkEnd w:id="116"/>
      <w:bookmarkEnd w:id="117"/>
      <w:bookmarkEnd w:id="118"/>
      <w:bookmarkEnd w:id="119"/>
      <w:bookmarkEnd w:id="120"/>
    </w:p>
    <w:p w14:paraId="01284EE9" w14:textId="77777777" w:rsidR="00E60FE0" w:rsidRDefault="00C872B4">
      <w:pPr>
        <w:pStyle w:val="40"/>
      </w:pPr>
      <w:bookmarkStart w:id="121" w:name="_Toc73173207"/>
      <w:bookmarkStart w:id="122" w:name="_Toc96959775"/>
      <w:bookmarkStart w:id="123" w:name="_Toc129247482"/>
      <w:bookmarkStart w:id="124" w:name="_Toc164863222"/>
      <w:bookmarkStart w:id="125" w:name="_Toc209529615"/>
      <w:r>
        <w:t>4.2.1.1</w:t>
      </w:r>
      <w:r>
        <w:tab/>
        <w:t>Overview</w:t>
      </w:r>
      <w:bookmarkEnd w:id="121"/>
      <w:bookmarkEnd w:id="122"/>
      <w:bookmarkEnd w:id="123"/>
      <w:bookmarkEnd w:id="124"/>
      <w:bookmarkEnd w:id="12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26" w:name="_Toc73173208"/>
      <w:bookmarkStart w:id="127" w:name="_Toc96959776"/>
      <w:bookmarkStart w:id="128" w:name="_Toc129247483"/>
      <w:bookmarkStart w:id="129" w:name="_Toc164863223"/>
      <w:bookmarkStart w:id="130" w:name="_Toc209529616"/>
      <w:r>
        <w:t>4.2.1.2</w:t>
      </w:r>
      <w:r>
        <w:tab/>
      </w:r>
      <w:r>
        <w:rPr>
          <w:noProof/>
          <w:lang w:eastAsia="zh-CN"/>
        </w:rPr>
        <w:t>Service Architecture</w:t>
      </w:r>
      <w:bookmarkEnd w:id="126"/>
      <w:bookmarkEnd w:id="127"/>
      <w:bookmarkEnd w:id="128"/>
      <w:bookmarkEnd w:id="129"/>
      <w:bookmarkEnd w:id="13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ins w:id="131" w:author="CR#0131" w:date="2025-11-26T15:51:00Z"/>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ins w:id="132" w:author="CR#0131" w:date="2025-11-26T15:51:00Z"/>
          <w:lang w:eastAsia="zh-CN"/>
        </w:rPr>
      </w:pPr>
      <w:ins w:id="133" w:author="CR#0131" w:date="2025-11-26T15:51:00Z">
        <w:r>
          <w:rPr>
            <w:lang w:eastAsia="zh-CN"/>
          </w:rPr>
          <w:t>-</w:t>
        </w:r>
        <w:r>
          <w:rPr>
            <w:lang w:eastAsia="zh-CN"/>
          </w:rPr>
          <w:tab/>
          <w:t>Service Communication Proxy (SCP)</w:t>
        </w:r>
      </w:ins>
    </w:p>
    <w:p w14:paraId="00D2F67F" w14:textId="77777777" w:rsidR="00384F30" w:rsidRDefault="00384F30" w:rsidP="00384F30">
      <w:pPr>
        <w:ind w:left="568" w:hanging="284"/>
        <w:rPr>
          <w:ins w:id="134" w:author="CR#0131" w:date="2025-11-26T15:51:00Z"/>
          <w:lang w:eastAsia="zh-CN"/>
        </w:rPr>
      </w:pPr>
      <w:ins w:id="135" w:author="CR#0131" w:date="2025-11-26T15:51:00Z">
        <w:r>
          <w:rPr>
            <w:lang w:eastAsia="zh-CN"/>
          </w:rPr>
          <w:t>-</w:t>
        </w:r>
        <w:r>
          <w:rPr>
            <w:lang w:eastAsia="zh-CN"/>
          </w:rPr>
          <w:tab/>
        </w:r>
        <w:r w:rsidRPr="00A91D25">
          <w:rPr>
            <w:lang w:eastAsia="zh-CN"/>
          </w:rPr>
          <w:t>Unified Data Management (UDM)</w:t>
        </w:r>
      </w:ins>
    </w:p>
    <w:p w14:paraId="6371851A" w14:textId="384727B3" w:rsidR="00384F30" w:rsidRDefault="00384F30" w:rsidP="00384F30">
      <w:pPr>
        <w:pStyle w:val="B1"/>
      </w:pPr>
      <w:ins w:id="136" w:author="CR#0131" w:date="2025-11-26T15:51:00Z">
        <w:r>
          <w:rPr>
            <w:lang w:eastAsia="zh-CN"/>
          </w:rPr>
          <w:t>-</w:t>
        </w:r>
        <w:r>
          <w:rPr>
            <w:lang w:eastAsia="zh-CN"/>
          </w:rPr>
          <w:tab/>
        </w:r>
        <w:r w:rsidRPr="00A91D25">
          <w:rPr>
            <w:lang w:eastAsia="zh-CN"/>
          </w:rPr>
          <w:t>Network Repository Function (NRF)</w:t>
        </w:r>
      </w:ins>
    </w:p>
    <w:p w14:paraId="3982E376" w14:textId="2E01D585" w:rsidR="00432E2D" w:rsidRPr="00D66A79" w:rsidDel="00384F30" w:rsidRDefault="00432E2D" w:rsidP="00432E2D">
      <w:pPr>
        <w:pStyle w:val="EditorsNote"/>
        <w:rPr>
          <w:del w:id="137" w:author="CR#0131" w:date="2025-11-26T15:51:00Z"/>
        </w:rPr>
      </w:pPr>
      <w:del w:id="138" w:author="CR#0131" w:date="2025-11-26T15:51:00Z">
        <w:r w:rsidDel="00384F30">
          <w:rPr>
            <w:lang w:eastAsia="zh-CN"/>
          </w:rPr>
          <w:delText>Editor's Note:</w:delText>
        </w:r>
        <w:r w:rsidDel="00384F30">
          <w:rPr>
            <w:lang w:eastAsia="zh-CN"/>
          </w:rPr>
          <w:tab/>
          <w:delText xml:space="preserve">It is FFS whether the SCP, the UDM, and the NRF are consumers of the </w:delText>
        </w:r>
        <w:r w:rsidRPr="00D66A79" w:rsidDel="00384F30">
          <w:delText>Ndccf_DataManagement service</w:delText>
        </w:r>
        <w:r w:rsidDel="00384F30">
          <w:delText>.</w:delText>
        </w:r>
      </w:del>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04B8A4A5" w:rsidR="003627C0" w:rsidRPr="008E4821" w:rsidRDefault="002B7C0E" w:rsidP="00157882">
      <w:pPr>
        <w:pStyle w:val="TH"/>
      </w:pPr>
      <w:del w:id="139" w:author="CR#0131" w:date="2025-11-26T15:51:00Z">
        <w:r w:rsidRPr="008E4821" w:rsidDel="00384F30">
          <w:object w:dxaOrig="13920" w:dyaOrig="3541" w14:anchorId="65F24685">
            <v:shape id="_x0000_i1026" type="#_x0000_t75" style="width:498.45pt;height:129.35pt" o:ole="">
              <v:imagedata r:id="rId13" o:title=""/>
            </v:shape>
            <o:OLEObject Type="Embed" ProgID="Visio.Drawing.15" ShapeID="_x0000_i1026" DrawAspect="Content" ObjectID="_1825681050" r:id="rId14"/>
          </w:object>
        </w:r>
      </w:del>
      <w:ins w:id="140" w:author="CR#0131" w:date="2025-11-26T15:51:00Z">
        <w:r w:rsidR="00384F30" w:rsidRPr="008E4821">
          <w:object w:dxaOrig="17051" w:dyaOrig="3561" w14:anchorId="654AE178">
            <v:shape id="_x0000_i1044" type="#_x0000_t75" style="width:485pt;height:102.85pt" o:ole="">
              <v:imagedata r:id="rId15" o:title=""/>
            </v:shape>
            <o:OLEObject Type="Embed" ProgID="Visio.Drawing.15" ShapeID="_x0000_i1044" DrawAspect="Content" ObjectID="_1825681051" r:id="rId16"/>
          </w:object>
        </w:r>
      </w:ins>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34527510" w:rsidR="001B6CE9" w:rsidRDefault="00384F30" w:rsidP="00157882">
      <w:pPr>
        <w:pStyle w:val="TH"/>
        <w:rPr>
          <w:lang w:val="en-US" w:eastAsia="zh-CN"/>
        </w:rPr>
      </w:pPr>
      <w:ins w:id="141" w:author="CR#0131" w:date="2025-11-26T15:52:00Z">
        <w:r w:rsidRPr="008E4821">
          <w:object w:dxaOrig="15231" w:dyaOrig="3111" w14:anchorId="3A0386AD">
            <v:shape id="_x0000_i1045" type="#_x0000_t75" style="width:482.65pt;height:98.9pt" o:ole="">
              <v:imagedata r:id="rId17" o:title=""/>
            </v:shape>
            <o:OLEObject Type="Embed" ProgID="Visio.Drawing.15" ShapeID="_x0000_i1045" DrawAspect="Content" ObjectID="_1825681052" r:id="rId18"/>
          </w:object>
        </w:r>
      </w:ins>
      <w:del w:id="142" w:author="CR#0131" w:date="2025-11-26T15:52:00Z">
        <w:r w:rsidR="002B7C0E" w:rsidRPr="008E4821" w:rsidDel="00384F30">
          <w:object w:dxaOrig="12150" w:dyaOrig="3091" w14:anchorId="1F860B1E">
            <v:shape id="_x0000_i1027" type="#_x0000_t75" style="width:481.85pt;height:123.05pt" o:ole="">
              <v:imagedata r:id="rId19" o:title=""/>
            </v:shape>
            <o:OLEObject Type="Embed" ProgID="Visio.Drawing.15" ShapeID="_x0000_i1027" DrawAspect="Content" ObjectID="_1825681053" r:id="rId20"/>
          </w:object>
        </w:r>
      </w:del>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43" w:name="_Hlk68599672"/>
      <w:r w:rsidR="001B6CE9">
        <w:t>Ndccf_DataManagement</w:t>
      </w:r>
      <w:r w:rsidR="001B6CE9" w:rsidRPr="00376A4A">
        <w:t xml:space="preserve"> service </w:t>
      </w:r>
      <w:bookmarkEnd w:id="143"/>
      <w:r w:rsidR="001B6CE9">
        <w:t>a</w:t>
      </w:r>
      <w:r w:rsidR="001B6CE9" w:rsidRPr="00376A4A">
        <w:t>rchitecture, reference point representation</w:t>
      </w:r>
    </w:p>
    <w:p w14:paraId="72A57E88" w14:textId="77777777" w:rsidR="00E60FE0" w:rsidRDefault="00C872B4">
      <w:pPr>
        <w:pStyle w:val="40"/>
      </w:pPr>
      <w:bookmarkStart w:id="144" w:name="_Toc73173209"/>
      <w:bookmarkStart w:id="145" w:name="_Toc96959777"/>
      <w:bookmarkStart w:id="146" w:name="_Toc129247484"/>
      <w:bookmarkStart w:id="147" w:name="_Toc164863224"/>
      <w:bookmarkStart w:id="148" w:name="_Toc209529617"/>
      <w:r>
        <w:t>4.2.1.3</w:t>
      </w:r>
      <w:r>
        <w:tab/>
      </w:r>
      <w:r>
        <w:rPr>
          <w:noProof/>
          <w:lang w:eastAsia="zh-CN"/>
        </w:rPr>
        <w:t>Network Functions</w:t>
      </w:r>
      <w:bookmarkEnd w:id="144"/>
      <w:bookmarkEnd w:id="145"/>
      <w:bookmarkEnd w:id="146"/>
      <w:bookmarkEnd w:id="147"/>
      <w:bookmarkEnd w:id="148"/>
    </w:p>
    <w:p w14:paraId="51F422BD" w14:textId="77777777" w:rsidR="00E60FE0" w:rsidRDefault="00C872B4">
      <w:pPr>
        <w:pStyle w:val="50"/>
      </w:pPr>
      <w:bookmarkStart w:id="149" w:name="_Toc73173210"/>
      <w:bookmarkStart w:id="150" w:name="_Toc96959778"/>
      <w:bookmarkStart w:id="151" w:name="_Toc129247485"/>
      <w:bookmarkStart w:id="152" w:name="_Toc164863225"/>
      <w:bookmarkStart w:id="153" w:name="_Toc209529618"/>
      <w:r>
        <w:t>4.2.1.3.1</w:t>
      </w:r>
      <w:r>
        <w:tab/>
        <w:t>Data Collection Coordination Function (DCCF)</w:t>
      </w:r>
      <w:bookmarkEnd w:id="149"/>
      <w:bookmarkEnd w:id="150"/>
      <w:bookmarkEnd w:id="151"/>
      <w:bookmarkEnd w:id="152"/>
      <w:bookmarkEnd w:id="15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54" w:name="_Toc73173211"/>
    </w:p>
    <w:p w14:paraId="1DE585E7" w14:textId="7A8D7221" w:rsidR="00E60FE0" w:rsidRDefault="00C872B4">
      <w:pPr>
        <w:pStyle w:val="50"/>
      </w:pPr>
      <w:bookmarkStart w:id="155" w:name="_Toc96959779"/>
      <w:bookmarkStart w:id="156" w:name="_Toc129247486"/>
      <w:bookmarkStart w:id="157" w:name="_Toc164863226"/>
      <w:bookmarkStart w:id="158" w:name="_Toc209529619"/>
      <w:r>
        <w:t>4.2.1.3.2</w:t>
      </w:r>
      <w:r>
        <w:tab/>
        <w:t>NF Service Consumers</w:t>
      </w:r>
      <w:bookmarkEnd w:id="154"/>
      <w:bookmarkEnd w:id="155"/>
      <w:bookmarkEnd w:id="156"/>
      <w:bookmarkEnd w:id="157"/>
      <w:bookmarkEnd w:id="15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lastRenderedPageBreak/>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59" w:name="_Toc510696589"/>
      <w:bookmarkStart w:id="160" w:name="_Toc35971381"/>
      <w:bookmarkStart w:id="161" w:name="_Toc67903505"/>
      <w:bookmarkStart w:id="162" w:name="_Toc73173212"/>
      <w:bookmarkStart w:id="163" w:name="_Toc96959780"/>
      <w:bookmarkStart w:id="164" w:name="_Toc129247487"/>
      <w:bookmarkStart w:id="165" w:name="_Toc164863227"/>
      <w:bookmarkStart w:id="166" w:name="_Toc209529620"/>
      <w:r>
        <w:t>4.2.2</w:t>
      </w:r>
      <w:r>
        <w:tab/>
        <w:t>Service Operations</w:t>
      </w:r>
      <w:bookmarkEnd w:id="159"/>
      <w:bookmarkEnd w:id="160"/>
      <w:bookmarkEnd w:id="161"/>
      <w:bookmarkEnd w:id="162"/>
      <w:bookmarkEnd w:id="163"/>
      <w:bookmarkEnd w:id="164"/>
      <w:bookmarkEnd w:id="165"/>
      <w:bookmarkEnd w:id="166"/>
    </w:p>
    <w:p w14:paraId="3CCDE23F" w14:textId="77777777" w:rsidR="00E60FE0" w:rsidRDefault="00C872B4">
      <w:pPr>
        <w:pStyle w:val="40"/>
      </w:pPr>
      <w:bookmarkStart w:id="167" w:name="_Toc510696590"/>
      <w:bookmarkStart w:id="168" w:name="_Toc35971382"/>
      <w:bookmarkStart w:id="169" w:name="_Toc67903506"/>
      <w:bookmarkStart w:id="170" w:name="_Toc73173213"/>
      <w:bookmarkStart w:id="171" w:name="_Toc96959781"/>
      <w:bookmarkStart w:id="172" w:name="_Toc129247488"/>
      <w:bookmarkStart w:id="173" w:name="_Toc164863228"/>
      <w:bookmarkStart w:id="174" w:name="_Toc209529621"/>
      <w:r>
        <w:t>4.2.2.1</w:t>
      </w:r>
      <w:r>
        <w:tab/>
        <w:t>Introduction</w:t>
      </w:r>
      <w:bookmarkEnd w:id="167"/>
      <w:bookmarkEnd w:id="168"/>
      <w:bookmarkEnd w:id="169"/>
      <w:bookmarkEnd w:id="170"/>
      <w:bookmarkEnd w:id="171"/>
      <w:bookmarkEnd w:id="172"/>
      <w:bookmarkEnd w:id="173"/>
      <w:bookmarkEnd w:id="17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ins w:id="175" w:author="CR#0131" w:date="2025-11-26T15:52:00Z">
              <w:r w:rsidR="00384F30">
                <w:rPr>
                  <w:rFonts w:eastAsia="Malgun Gothic"/>
                </w:rPr>
                <w:t>, SCP, NRF, UDM</w:t>
              </w:r>
            </w:ins>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ins w:id="176" w:author="CR#0131" w:date="2025-11-26T15:52:00Z">
              <w:r w:rsidR="00384F30">
                <w:rPr>
                  <w:rFonts w:eastAsia="Malgun Gothic"/>
                </w:rPr>
                <w:t>, SCP, NRF, UDM</w:t>
              </w:r>
            </w:ins>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ins w:id="177" w:author="CR#0131" w:date="2025-11-26T15:52:00Z">
              <w:r w:rsidR="00384F30">
                <w:rPr>
                  <w:rFonts w:eastAsia="Malgun Gothic"/>
                </w:rPr>
                <w:t>, SCP, NRF, UDM</w:t>
              </w:r>
            </w:ins>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78" w:name="_Toc510696591"/>
      <w:bookmarkStart w:id="179" w:name="_Toc35971383"/>
      <w:bookmarkStart w:id="180" w:name="_Toc67903507"/>
      <w:bookmarkStart w:id="181" w:name="_Toc73173214"/>
      <w:bookmarkStart w:id="182" w:name="_Toc96959782"/>
    </w:p>
    <w:p w14:paraId="3A58066D" w14:textId="4AEFDB75" w:rsidR="00E60FE0" w:rsidRDefault="00C872B4">
      <w:pPr>
        <w:pStyle w:val="40"/>
      </w:pPr>
      <w:bookmarkStart w:id="183" w:name="_Toc129247489"/>
      <w:bookmarkStart w:id="184" w:name="_Toc164863229"/>
      <w:bookmarkStart w:id="185" w:name="_Toc209529622"/>
      <w:r>
        <w:t>4.2.2.2</w:t>
      </w:r>
      <w:r>
        <w:tab/>
      </w:r>
      <w:bookmarkEnd w:id="178"/>
      <w:bookmarkEnd w:id="179"/>
      <w:bookmarkEnd w:id="180"/>
      <w:r>
        <w:rPr>
          <w:lang w:eastAsia="ja-JP"/>
        </w:rPr>
        <w:t>Ndccf_DataManagement_Subscribe service operation</w:t>
      </w:r>
      <w:bookmarkEnd w:id="181"/>
      <w:bookmarkEnd w:id="182"/>
      <w:bookmarkEnd w:id="183"/>
      <w:bookmarkEnd w:id="184"/>
      <w:bookmarkEnd w:id="185"/>
    </w:p>
    <w:p w14:paraId="5DFB6394" w14:textId="77777777" w:rsidR="00CB4A01" w:rsidRDefault="00C872B4" w:rsidP="00CB4A01">
      <w:pPr>
        <w:pStyle w:val="50"/>
      </w:pPr>
      <w:bookmarkStart w:id="186" w:name="_Toc510696592"/>
      <w:bookmarkStart w:id="187" w:name="_Toc35971384"/>
      <w:bookmarkStart w:id="188" w:name="_Toc67903508"/>
      <w:bookmarkStart w:id="189" w:name="_Toc73173215"/>
      <w:bookmarkStart w:id="190" w:name="_Toc96959783"/>
      <w:bookmarkStart w:id="191" w:name="_Toc129247490"/>
      <w:bookmarkStart w:id="192" w:name="_Toc164863230"/>
      <w:bookmarkStart w:id="193" w:name="_Toc209529623"/>
      <w:r>
        <w:t>4.2.2.2.1</w:t>
      </w:r>
      <w:r>
        <w:tab/>
        <w:t>General</w:t>
      </w:r>
      <w:bookmarkEnd w:id="186"/>
      <w:bookmarkEnd w:id="187"/>
      <w:bookmarkEnd w:id="188"/>
      <w:bookmarkEnd w:id="189"/>
      <w:bookmarkEnd w:id="190"/>
      <w:bookmarkEnd w:id="191"/>
      <w:bookmarkEnd w:id="192"/>
      <w:bookmarkEnd w:id="193"/>
    </w:p>
    <w:p w14:paraId="102818C2" w14:textId="77777777" w:rsidR="00CB4A01" w:rsidRPr="00CB4A01" w:rsidRDefault="00CB4A01" w:rsidP="00806613">
      <w:bookmarkStart w:id="194" w:name="_Hlk83722130"/>
      <w:r>
        <w:t>The Ndccf_DataManagement_Subscribe service operation is used by an NF service consumer to create or update a subscription for analytics or data notifications from the DCCF.</w:t>
      </w:r>
      <w:bookmarkEnd w:id="194"/>
    </w:p>
    <w:p w14:paraId="6D4A84D8" w14:textId="77777777" w:rsidR="00F056BA" w:rsidRDefault="00C872B4" w:rsidP="00403D6B">
      <w:pPr>
        <w:pStyle w:val="50"/>
      </w:pPr>
      <w:bookmarkStart w:id="195" w:name="_Toc510696593"/>
      <w:bookmarkStart w:id="196" w:name="_Toc35971385"/>
      <w:bookmarkStart w:id="197" w:name="_Toc67903509"/>
      <w:bookmarkStart w:id="198" w:name="_Toc73173216"/>
      <w:bookmarkStart w:id="199" w:name="_Toc96959784"/>
      <w:bookmarkStart w:id="200" w:name="_Toc129247491"/>
      <w:bookmarkStart w:id="201" w:name="_Toc164863231"/>
      <w:bookmarkStart w:id="202" w:name="_Toc209529624"/>
      <w:r>
        <w:t>4.2.2.2.2</w:t>
      </w:r>
      <w:r>
        <w:tab/>
      </w:r>
      <w:bookmarkEnd w:id="195"/>
      <w:bookmarkEnd w:id="196"/>
      <w:bookmarkEnd w:id="197"/>
      <w:r w:rsidR="00CB4A01">
        <w:t>Subscription for analytics notifications</w:t>
      </w:r>
      <w:bookmarkEnd w:id="198"/>
      <w:bookmarkEnd w:id="199"/>
      <w:bookmarkEnd w:id="200"/>
      <w:bookmarkEnd w:id="201"/>
      <w:bookmarkEnd w:id="202"/>
    </w:p>
    <w:p w14:paraId="5ED73F6A" w14:textId="77777777" w:rsidR="00F056BA" w:rsidRDefault="00F056BA" w:rsidP="00F056BA">
      <w:r>
        <w:t xml:space="preserve">Figure 4.2.2.2.2-1 shows a scenario </w:t>
      </w:r>
      <w:bookmarkStart w:id="203" w:name="_Hlk83722186"/>
      <w:r>
        <w:t>where the NF service consumer sends a request to the DCCF to subscribe</w:t>
      </w:r>
      <w:r>
        <w:rPr>
          <w:rFonts w:eastAsia="Batang"/>
        </w:rPr>
        <w:t xml:space="preserve"> </w:t>
      </w:r>
      <w:r>
        <w:t>for analytics notifications</w:t>
      </w:r>
      <w:bookmarkEnd w:id="203"/>
      <w:r>
        <w:t>.</w:t>
      </w:r>
    </w:p>
    <w:bookmarkStart w:id="204"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48.75pt" o:ole="">
            <v:imagedata r:id="rId21" o:title=""/>
          </v:shape>
          <o:OLEObject Type="Embed" ProgID="Visio.Drawing.15" ShapeID="_x0000_i1028" DrawAspect="Content" ObjectID="_1825681054" r:id="rId22"/>
        </w:object>
      </w:r>
      <w:bookmarkEnd w:id="20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205" w:name="_Hlk83722371"/>
      <w:r>
        <w:t>representing the "DCCF Analytics Subscriptions", as shown in figure 4.2.2.2.2-1, step 1,</w:t>
      </w:r>
      <w:bookmarkEnd w:id="20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ins w:id="206" w:author="CR#0134" w:date="2025-11-26T15:53:00Z">
        <w:r w:rsidR="00760487">
          <w:t>analytics-</w:t>
        </w:r>
      </w:ins>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w:t>
      </w:r>
      <w:r w:rsidR="009C38CF">
        <w:lastRenderedPageBreak/>
        <w:t xml:space="preserve">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07" w:name="_Hlk68177349"/>
      <w:r>
        <w:t xml:space="preserve">If </w:t>
      </w:r>
      <w:r>
        <w:rPr>
          <w:lang w:eastAsia="zh-CN"/>
        </w:rPr>
        <w:t>not all the requested analytics events in the subscription are accepted</w:t>
      </w:r>
      <w:bookmarkEnd w:id="207"/>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208" w:name="_Hlk131178673"/>
      <w:r w:rsidR="00833AD0">
        <w:t>within the "eventNotifications" attribute of the "anaSub" attribute, or, potentially within the "immReport" attribute</w:t>
      </w:r>
      <w:bookmarkEnd w:id="208"/>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209" w:name="_Toc510696594"/>
      <w:bookmarkStart w:id="210" w:name="_Toc35971386"/>
      <w:bookmarkStart w:id="211" w:name="_Toc67903510"/>
      <w:bookmarkStart w:id="212" w:name="_Toc73173217"/>
      <w:bookmarkStart w:id="213" w:name="_Toc96959785"/>
      <w:bookmarkStart w:id="214" w:name="_Toc129247492"/>
      <w:bookmarkStart w:id="215" w:name="_Toc164863232"/>
      <w:bookmarkStart w:id="216" w:name="_Toc209529625"/>
      <w:r>
        <w:lastRenderedPageBreak/>
        <w:t>4.2.2.2.3</w:t>
      </w:r>
      <w:r>
        <w:tab/>
      </w:r>
      <w:bookmarkEnd w:id="209"/>
      <w:bookmarkEnd w:id="210"/>
      <w:bookmarkEnd w:id="211"/>
      <w:r w:rsidR="00F056BA">
        <w:t>Update subscription for analytic notifications</w:t>
      </w:r>
      <w:bookmarkEnd w:id="212"/>
      <w:bookmarkEnd w:id="213"/>
      <w:bookmarkEnd w:id="214"/>
      <w:bookmarkEnd w:id="215"/>
      <w:bookmarkEnd w:id="216"/>
    </w:p>
    <w:p w14:paraId="5A37858E" w14:textId="77777777" w:rsidR="00F056BA" w:rsidRDefault="00F056BA" w:rsidP="00F056BA">
      <w:pPr>
        <w:pStyle w:val="TH"/>
        <w:rPr>
          <w:lang w:eastAsia="zh-CN"/>
        </w:rPr>
      </w:pPr>
      <w:r>
        <w:object w:dxaOrig="8420" w:dyaOrig="3420" w14:anchorId="0686187C">
          <v:shape id="_x0000_i1029" type="#_x0000_t75" style="width:416.2pt;height:166.55pt" o:ole="">
            <v:imagedata r:id="rId23" o:title=""/>
          </v:shape>
          <o:OLEObject Type="Embed" ProgID="Visio.Drawing.15" ShapeID="_x0000_i1029" DrawAspect="Content" ObjectID="_1825681055"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217"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217"/>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218" w:name="_Toc96959786"/>
      <w:bookmarkStart w:id="219" w:name="_Toc129247493"/>
      <w:bookmarkStart w:id="220" w:name="_Toc164863233"/>
      <w:bookmarkStart w:id="221" w:name="_Toc209529626"/>
      <w:r>
        <w:t>4.2.2.2.4</w:t>
      </w:r>
      <w:r>
        <w:tab/>
        <w:t>Subscription for data notifications</w:t>
      </w:r>
      <w:bookmarkEnd w:id="218"/>
      <w:bookmarkEnd w:id="219"/>
      <w:bookmarkEnd w:id="220"/>
      <w:bookmarkEnd w:id="221"/>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8.75pt" o:ole="">
            <v:imagedata r:id="rId25" o:title=""/>
          </v:shape>
          <o:OLEObject Type="Embed" ProgID="Visio.Drawing.15" ShapeID="_x0000_i1030" DrawAspect="Content" ObjectID="_1825681056"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lastRenderedPageBreak/>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1537F890" w:rsidR="008E4AFA" w:rsidDel="001C6F35" w:rsidRDefault="00C172CF" w:rsidP="009575F5">
      <w:pPr>
        <w:pStyle w:val="B2"/>
        <w:rPr>
          <w:del w:id="222" w:author="CR#0135" w:date="2025-11-26T15:55:00Z"/>
        </w:rPr>
      </w:pPr>
      <w:del w:id="223" w:author="CR#0135" w:date="2025-11-26T15:55:00Z">
        <w:r w:rsidDel="001C6F35">
          <w:delText>-</w:delText>
        </w:r>
        <w:r w:rsidDel="001C6F35">
          <w:tab/>
          <w:delText xml:space="preserve">LMF data exposure event subscription within the </w:delText>
        </w:r>
        <w:r w:rsidRPr="00AB3D25" w:rsidDel="001C6F35">
          <w:delText>"</w:delText>
        </w:r>
        <w:r w:rsidDel="001C6F35">
          <w:delText>lm</w:delText>
        </w:r>
        <w:r w:rsidRPr="00AB3D25" w:rsidDel="001C6F35">
          <w:delText>fDataSub" attribute, if the "</w:delText>
        </w:r>
        <w:r w:rsidDel="001C6F35">
          <w:delText>Lmf</w:delText>
        </w:r>
        <w:r w:rsidRPr="00AB3D25" w:rsidDel="001C6F35">
          <w:delText>Events" feature is supported;</w:delText>
        </w:r>
      </w:del>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ins w:id="224" w:author="CR#0134" w:date="2025-11-26T15:54:00Z">
        <w:r w:rsidR="00760487">
          <w:t>data-</w:t>
        </w:r>
      </w:ins>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w:t>
      </w:r>
      <w:r w:rsidRPr="00545C4C">
        <w:lastRenderedPageBreak/>
        <w:t xml:space="preserve">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25" w:name="_Toc209529627"/>
      <w:bookmarkStart w:id="226" w:name="_Toc96959787"/>
      <w:bookmarkStart w:id="227" w:name="_Toc129247494"/>
      <w:bookmarkStart w:id="228" w:name="_Toc164863234"/>
      <w:r>
        <w:lastRenderedPageBreak/>
        <w:t>4.2.2.2.5</w:t>
      </w:r>
      <w:r>
        <w:tab/>
        <w:t>Update subscription for data notifications</w:t>
      </w:r>
      <w:bookmarkEnd w:id="225"/>
    </w:p>
    <w:bookmarkEnd w:id="226"/>
    <w:bookmarkEnd w:id="227"/>
    <w:bookmarkEnd w:id="228"/>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75pt" o:ole="">
            <v:imagedata r:id="rId27" o:title=""/>
          </v:shape>
          <o:OLEObject Type="Embed" ProgID="Visio.Drawing.15" ShapeID="_x0000_i1031" DrawAspect="Content" ObjectID="_1825681057"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29" w:name="_Toc510696595"/>
      <w:bookmarkStart w:id="230" w:name="_Toc35971387"/>
      <w:bookmarkStart w:id="231" w:name="_Toc67903511"/>
      <w:bookmarkStart w:id="232" w:name="_Toc73173218"/>
      <w:bookmarkStart w:id="233" w:name="_Toc96959788"/>
      <w:bookmarkStart w:id="234" w:name="_Toc129247495"/>
      <w:bookmarkStart w:id="235" w:name="_Toc164863235"/>
      <w:bookmarkStart w:id="236" w:name="_Toc209529628"/>
      <w:r>
        <w:t>4.2.2.3</w:t>
      </w:r>
      <w:r>
        <w:tab/>
      </w:r>
      <w:bookmarkEnd w:id="229"/>
      <w:bookmarkEnd w:id="230"/>
      <w:bookmarkEnd w:id="231"/>
      <w:r>
        <w:rPr>
          <w:lang w:eastAsia="ja-JP"/>
        </w:rPr>
        <w:t>Ndccf_DataManagement_Unsubscribe service operation</w:t>
      </w:r>
      <w:bookmarkEnd w:id="232"/>
      <w:bookmarkEnd w:id="233"/>
      <w:bookmarkEnd w:id="234"/>
      <w:bookmarkEnd w:id="235"/>
      <w:bookmarkEnd w:id="236"/>
    </w:p>
    <w:p w14:paraId="0A110EAC" w14:textId="77777777" w:rsidR="00E60FE0" w:rsidRDefault="00C872B4">
      <w:pPr>
        <w:pStyle w:val="50"/>
      </w:pPr>
      <w:bookmarkStart w:id="237" w:name="_Toc73173219"/>
      <w:bookmarkStart w:id="238" w:name="_Toc96959789"/>
      <w:bookmarkStart w:id="239" w:name="_Toc129247496"/>
      <w:bookmarkStart w:id="240" w:name="_Toc164863236"/>
      <w:bookmarkStart w:id="241" w:name="_Toc209529629"/>
      <w:r>
        <w:t>4.2.2.3.1</w:t>
      </w:r>
      <w:r>
        <w:tab/>
        <w:t>General</w:t>
      </w:r>
      <w:bookmarkEnd w:id="237"/>
      <w:bookmarkEnd w:id="238"/>
      <w:bookmarkEnd w:id="239"/>
      <w:bookmarkEnd w:id="240"/>
      <w:bookmarkEnd w:id="24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42" w:name="_Toc73173220"/>
      <w:bookmarkStart w:id="243" w:name="_Toc96959790"/>
      <w:bookmarkStart w:id="244" w:name="_Toc129247497"/>
      <w:bookmarkStart w:id="245" w:name="_Toc164863237"/>
      <w:bookmarkStart w:id="246" w:name="_Toc209529630"/>
      <w:r>
        <w:t>4.2.2.3.2</w:t>
      </w:r>
      <w:r>
        <w:tab/>
      </w:r>
      <w:r w:rsidR="00125D8E" w:rsidRPr="0075140E">
        <w:t>Unsubscribe from analytics notifications</w:t>
      </w:r>
      <w:bookmarkEnd w:id="242"/>
      <w:bookmarkEnd w:id="243"/>
      <w:bookmarkEnd w:id="244"/>
      <w:bookmarkEnd w:id="245"/>
      <w:bookmarkEnd w:id="24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8.75pt" o:ole="">
            <v:imagedata r:id="rId29" o:title=""/>
          </v:shape>
          <o:OLEObject Type="Embed" ProgID="Visio.Drawing.15" ShapeID="_x0000_i1032" DrawAspect="Content" ObjectID="_1825681058"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47" w:name="_Toc96959791"/>
      <w:bookmarkStart w:id="248" w:name="_Toc129247498"/>
      <w:bookmarkStart w:id="249" w:name="_Toc164863238"/>
      <w:bookmarkStart w:id="250" w:name="_Toc209529631"/>
      <w:r>
        <w:t>4.2.2.3.3</w:t>
      </w:r>
      <w:r>
        <w:tab/>
        <w:t>Unsubscribe from data notifications</w:t>
      </w:r>
      <w:bookmarkEnd w:id="247"/>
      <w:bookmarkEnd w:id="248"/>
      <w:bookmarkEnd w:id="249"/>
      <w:bookmarkEnd w:id="250"/>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95pt;height:151.1pt" o:ole="">
            <v:imagedata r:id="rId31" o:title=""/>
          </v:shape>
          <o:OLEObject Type="Embed" ProgID="Visio.Drawing.15" ShapeID="_x0000_i1033" DrawAspect="Content" ObjectID="_1825681059" r:id="rId32"/>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51" w:name="_Toc73173221"/>
      <w:bookmarkStart w:id="252" w:name="_Toc96959792"/>
      <w:bookmarkStart w:id="253" w:name="_Toc129247499"/>
      <w:bookmarkStart w:id="254" w:name="_Toc164863239"/>
      <w:bookmarkStart w:id="255" w:name="_Toc209529632"/>
      <w:r>
        <w:t>4.2.2.4</w:t>
      </w:r>
      <w:r>
        <w:tab/>
      </w:r>
      <w:r>
        <w:rPr>
          <w:lang w:eastAsia="ja-JP"/>
        </w:rPr>
        <w:t>Ndccf_DataManagement_Notify service operation</w:t>
      </w:r>
      <w:bookmarkEnd w:id="251"/>
      <w:bookmarkEnd w:id="252"/>
      <w:bookmarkEnd w:id="253"/>
      <w:bookmarkEnd w:id="254"/>
      <w:bookmarkEnd w:id="255"/>
    </w:p>
    <w:p w14:paraId="6A7A8183" w14:textId="77777777" w:rsidR="00E60FE0" w:rsidRDefault="00C872B4">
      <w:pPr>
        <w:pStyle w:val="50"/>
      </w:pPr>
      <w:bookmarkStart w:id="256" w:name="_Toc73173222"/>
      <w:bookmarkStart w:id="257" w:name="_Toc96959793"/>
      <w:bookmarkStart w:id="258" w:name="_Toc129247500"/>
      <w:bookmarkStart w:id="259" w:name="_Toc164863240"/>
      <w:bookmarkStart w:id="260" w:name="_Toc209529633"/>
      <w:r>
        <w:t>4.2.2.4.1</w:t>
      </w:r>
      <w:r>
        <w:tab/>
        <w:t>General</w:t>
      </w:r>
      <w:bookmarkEnd w:id="256"/>
      <w:bookmarkEnd w:id="257"/>
      <w:bookmarkEnd w:id="258"/>
      <w:bookmarkEnd w:id="259"/>
      <w:bookmarkEnd w:id="260"/>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61" w:name="_Toc73173223"/>
      <w:bookmarkStart w:id="262" w:name="_Toc96959794"/>
      <w:bookmarkStart w:id="263" w:name="_Toc129247501"/>
      <w:bookmarkStart w:id="264" w:name="_Toc164863241"/>
      <w:bookmarkStart w:id="265" w:name="_Toc209529634"/>
      <w:r>
        <w:t>4.2.2.4.2</w:t>
      </w:r>
      <w:r>
        <w:tab/>
      </w:r>
      <w:r w:rsidR="002B08C2">
        <w:t>Notification about subscribed analytics</w:t>
      </w:r>
      <w:bookmarkEnd w:id="261"/>
      <w:bookmarkEnd w:id="262"/>
      <w:bookmarkEnd w:id="263"/>
      <w:bookmarkEnd w:id="264"/>
      <w:bookmarkEnd w:id="2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66" w:name="_Hlk135757218"/>
      <w:r>
        <w:t>alertS</w:t>
      </w:r>
      <w:r w:rsidRPr="005F23A6">
        <w:t>torTransId</w:t>
      </w:r>
      <w:bookmarkEnd w:id="266"/>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67" w:name="_Toc96959795"/>
      <w:bookmarkStart w:id="268"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69" w:name="_Toc164863242"/>
      <w:bookmarkStart w:id="270" w:name="_Toc209529635"/>
      <w:r>
        <w:t>4.2.2.4.3</w:t>
      </w:r>
      <w:r>
        <w:tab/>
        <w:t>Notification about subscribed data event</w:t>
      </w:r>
      <w:bookmarkEnd w:id="267"/>
      <w:bookmarkEnd w:id="268"/>
      <w:bookmarkEnd w:id="269"/>
      <w:bookmarkEnd w:id="270"/>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71" w:name="_Toc73173224"/>
      <w:bookmarkStart w:id="272" w:name="_Toc96959796"/>
      <w:bookmarkStart w:id="273"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74" w:name="_Toc164863243"/>
      <w:bookmarkStart w:id="275" w:name="_Toc209529636"/>
      <w:r>
        <w:lastRenderedPageBreak/>
        <w:t>4.2.2.5</w:t>
      </w:r>
      <w:r>
        <w:tab/>
      </w:r>
      <w:r>
        <w:rPr>
          <w:lang w:eastAsia="ja-JP"/>
        </w:rPr>
        <w:t>Ndccf_DataManagement_Fetch service operation</w:t>
      </w:r>
      <w:bookmarkEnd w:id="271"/>
      <w:bookmarkEnd w:id="272"/>
      <w:bookmarkEnd w:id="273"/>
      <w:bookmarkEnd w:id="274"/>
      <w:bookmarkEnd w:id="275"/>
    </w:p>
    <w:p w14:paraId="53E5EE11" w14:textId="77777777" w:rsidR="00E60FE0" w:rsidRDefault="00C872B4">
      <w:pPr>
        <w:pStyle w:val="50"/>
      </w:pPr>
      <w:bookmarkStart w:id="276" w:name="_Toc73173225"/>
      <w:bookmarkStart w:id="277" w:name="_Toc96959797"/>
      <w:bookmarkStart w:id="278" w:name="_Toc129247504"/>
      <w:bookmarkStart w:id="279" w:name="_Toc164863244"/>
      <w:bookmarkStart w:id="280" w:name="_Toc209529637"/>
      <w:r>
        <w:t>4.2.2.5.1</w:t>
      </w:r>
      <w:r>
        <w:tab/>
        <w:t>General</w:t>
      </w:r>
      <w:bookmarkEnd w:id="276"/>
      <w:bookmarkEnd w:id="277"/>
      <w:bookmarkEnd w:id="278"/>
      <w:bookmarkEnd w:id="279"/>
      <w:bookmarkEnd w:id="28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81" w:name="_Toc73173226"/>
      <w:bookmarkStart w:id="282" w:name="_Toc96959798"/>
      <w:bookmarkStart w:id="283" w:name="_Toc129247505"/>
      <w:bookmarkStart w:id="284" w:name="_Toc164863245"/>
      <w:bookmarkStart w:id="285" w:name="_Toc209529638"/>
      <w:r>
        <w:t>4.2.2.5.2</w:t>
      </w:r>
      <w:r>
        <w:tab/>
      </w:r>
      <w:r w:rsidR="00693078">
        <w:t>Retrieve notified analytics</w:t>
      </w:r>
      <w:r w:rsidR="00693078" w:rsidRPr="00693078">
        <w:t xml:space="preserve"> </w:t>
      </w:r>
      <w:r w:rsidR="00693078">
        <w:t>and data</w:t>
      </w:r>
      <w:bookmarkEnd w:id="281"/>
      <w:bookmarkEnd w:id="282"/>
      <w:bookmarkEnd w:id="283"/>
      <w:bookmarkEnd w:id="284"/>
      <w:bookmarkEnd w:id="28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85pt" o:ole="">
            <v:imagedata r:id="rId33" o:title=""/>
          </v:shape>
          <o:OLEObject Type="Embed" ProgID="Visio.Drawing.15" ShapeID="_x0000_i1034" DrawAspect="Content" ObjectID="_1825681060"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86" w:name="_Toc164863246"/>
      <w:bookmarkStart w:id="287" w:name="_Toc209529639"/>
      <w:r>
        <w:lastRenderedPageBreak/>
        <w:t>4.2.2.</w:t>
      </w:r>
      <w:r w:rsidRPr="00BA39F2">
        <w:t>6</w:t>
      </w:r>
      <w:r>
        <w:tab/>
      </w:r>
      <w:r>
        <w:rPr>
          <w:lang w:eastAsia="ja-JP"/>
        </w:rPr>
        <w:t>Ndccf_DataManagement_Transfer service operation</w:t>
      </w:r>
      <w:bookmarkEnd w:id="286"/>
      <w:bookmarkEnd w:id="287"/>
    </w:p>
    <w:p w14:paraId="163CBAFB" w14:textId="77777777" w:rsidR="00E95812" w:rsidRDefault="00E95812" w:rsidP="00E95812">
      <w:pPr>
        <w:pStyle w:val="50"/>
      </w:pPr>
      <w:bookmarkStart w:id="288" w:name="_Toc164863247"/>
      <w:bookmarkStart w:id="289" w:name="_Toc209529640"/>
      <w:r>
        <w:t>4.2.2.</w:t>
      </w:r>
      <w:r w:rsidRPr="00BA39F2">
        <w:t>6</w:t>
      </w:r>
      <w:r w:rsidRPr="00AE559A">
        <w:t>.</w:t>
      </w:r>
      <w:r>
        <w:t>1</w:t>
      </w:r>
      <w:r>
        <w:tab/>
        <w:t>General</w:t>
      </w:r>
      <w:bookmarkEnd w:id="288"/>
      <w:bookmarkEnd w:id="289"/>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90" w:name="_Toc164863248"/>
      <w:bookmarkStart w:id="291" w:name="_Toc209529641"/>
      <w:r>
        <w:t>4.2.2.</w:t>
      </w:r>
      <w:r w:rsidRPr="00BA39F2">
        <w:t>6</w:t>
      </w:r>
      <w:r>
        <w:t>.2</w:t>
      </w:r>
      <w:r>
        <w:tab/>
      </w:r>
      <w:r w:rsidR="0093029C">
        <w:t>R</w:t>
      </w:r>
      <w:r>
        <w:t xml:space="preserve">equest for </w:t>
      </w:r>
      <w:r>
        <w:rPr>
          <w:lang w:eastAsia="zh-CN"/>
        </w:rPr>
        <w:t>UE data subscription context transfer</w:t>
      </w:r>
      <w:bookmarkEnd w:id="290"/>
      <w:bookmarkEnd w:id="291"/>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55pt" o:ole="">
            <v:imagedata r:id="rId35" o:title=""/>
          </v:shape>
          <o:OLEObject Type="Embed" ProgID="Visio.Drawing.15" ShapeID="_x0000_i1035" DrawAspect="Content" ObjectID="_1825681061" r:id="rId36"/>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92" w:name="_Toc164863249"/>
      <w:bookmarkStart w:id="293" w:name="_Toc209529642"/>
      <w:r>
        <w:lastRenderedPageBreak/>
        <w:t>4.2.2.</w:t>
      </w:r>
      <w:r w:rsidRPr="00BA39F2">
        <w:t>6</w:t>
      </w:r>
      <w:r>
        <w:t>.3</w:t>
      </w:r>
      <w:r>
        <w:tab/>
      </w:r>
      <w:r w:rsidR="00686B29">
        <w:t>Void</w:t>
      </w:r>
      <w:bookmarkEnd w:id="292"/>
      <w:bookmarkEnd w:id="293"/>
    </w:p>
    <w:p w14:paraId="68FFA1DB" w14:textId="624F6067" w:rsidR="00E95812" w:rsidRPr="00E95812" w:rsidRDefault="00E95812" w:rsidP="00666FFF">
      <w:pPr>
        <w:pStyle w:val="50"/>
      </w:pPr>
      <w:bookmarkStart w:id="294" w:name="_Toc164863250"/>
      <w:bookmarkStart w:id="295" w:name="_Toc209529643"/>
      <w:r>
        <w:t>4.2.2.</w:t>
      </w:r>
      <w:r w:rsidRPr="00BA39F2">
        <w:t>6</w:t>
      </w:r>
      <w:r>
        <w:t>.4</w:t>
      </w:r>
      <w:r>
        <w:tab/>
      </w:r>
      <w:r w:rsidR="001E61F6">
        <w:rPr>
          <w:rStyle w:val="5Char"/>
        </w:rPr>
        <w:t>Void</w:t>
      </w:r>
      <w:bookmarkEnd w:id="294"/>
      <w:bookmarkEnd w:id="295"/>
    </w:p>
    <w:p w14:paraId="6D183F54" w14:textId="77777777" w:rsidR="00E60FE0" w:rsidRDefault="00C872B4">
      <w:pPr>
        <w:pStyle w:val="2"/>
      </w:pPr>
      <w:bookmarkStart w:id="296" w:name="_Toc510696596"/>
      <w:bookmarkStart w:id="297" w:name="_Toc35971388"/>
      <w:bookmarkStart w:id="298" w:name="_Toc67903512"/>
      <w:bookmarkStart w:id="299" w:name="_Toc73173227"/>
      <w:bookmarkStart w:id="300" w:name="_Toc96959799"/>
      <w:bookmarkStart w:id="301" w:name="_Toc129247506"/>
      <w:bookmarkStart w:id="302" w:name="_Toc164863251"/>
      <w:bookmarkStart w:id="303" w:name="_Toc209529644"/>
      <w:r>
        <w:t>4.3</w:t>
      </w:r>
      <w:r>
        <w:tab/>
      </w:r>
      <w:r>
        <w:rPr>
          <w:lang w:eastAsia="ja-JP"/>
        </w:rPr>
        <w:t>Ndccf_ContextManagement</w:t>
      </w:r>
      <w:r>
        <w:t xml:space="preserve"> Service</w:t>
      </w:r>
      <w:bookmarkEnd w:id="296"/>
      <w:bookmarkEnd w:id="297"/>
      <w:bookmarkEnd w:id="298"/>
      <w:bookmarkEnd w:id="299"/>
      <w:bookmarkEnd w:id="300"/>
      <w:bookmarkEnd w:id="301"/>
      <w:bookmarkEnd w:id="302"/>
      <w:bookmarkEnd w:id="303"/>
    </w:p>
    <w:p w14:paraId="56425BE5" w14:textId="77777777" w:rsidR="00E60FE0" w:rsidRDefault="00C872B4">
      <w:pPr>
        <w:pStyle w:val="30"/>
      </w:pPr>
      <w:bookmarkStart w:id="304" w:name="_Toc73173228"/>
      <w:bookmarkStart w:id="305" w:name="_Toc96959800"/>
      <w:bookmarkStart w:id="306" w:name="_Toc129247507"/>
      <w:bookmarkStart w:id="307" w:name="_Toc164863252"/>
      <w:bookmarkStart w:id="308" w:name="_Toc209529645"/>
      <w:r>
        <w:t>4.3.1</w:t>
      </w:r>
      <w:r>
        <w:tab/>
        <w:t>Service Description</w:t>
      </w:r>
      <w:bookmarkEnd w:id="304"/>
      <w:bookmarkEnd w:id="305"/>
      <w:bookmarkEnd w:id="306"/>
      <w:bookmarkEnd w:id="307"/>
      <w:bookmarkEnd w:id="308"/>
    </w:p>
    <w:p w14:paraId="4ACC4D10" w14:textId="77777777" w:rsidR="00E60FE0" w:rsidRDefault="00C872B4">
      <w:pPr>
        <w:pStyle w:val="40"/>
      </w:pPr>
      <w:bookmarkStart w:id="309" w:name="_Toc73173229"/>
      <w:bookmarkStart w:id="310" w:name="_Toc96959801"/>
      <w:bookmarkStart w:id="311" w:name="_Toc129247508"/>
      <w:bookmarkStart w:id="312" w:name="_Toc164863253"/>
      <w:bookmarkStart w:id="313" w:name="_Toc209529646"/>
      <w:r>
        <w:t>4.3.1.1</w:t>
      </w:r>
      <w:r>
        <w:tab/>
        <w:t>Overview</w:t>
      </w:r>
      <w:bookmarkEnd w:id="309"/>
      <w:bookmarkEnd w:id="310"/>
      <w:bookmarkEnd w:id="311"/>
      <w:bookmarkEnd w:id="312"/>
      <w:bookmarkEnd w:id="31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314" w:name="_Toc73173230"/>
      <w:bookmarkStart w:id="315" w:name="_Toc96959802"/>
      <w:bookmarkStart w:id="316" w:name="_Toc129247509"/>
      <w:bookmarkStart w:id="317" w:name="_Toc164863254"/>
      <w:bookmarkStart w:id="318" w:name="_Toc209529647"/>
      <w:r>
        <w:t>4.3.1.2</w:t>
      </w:r>
      <w:r>
        <w:tab/>
      </w:r>
      <w:r>
        <w:rPr>
          <w:noProof/>
          <w:lang w:eastAsia="zh-CN"/>
        </w:rPr>
        <w:t>Service Architecture</w:t>
      </w:r>
      <w:bookmarkEnd w:id="314"/>
      <w:bookmarkEnd w:id="315"/>
      <w:bookmarkEnd w:id="316"/>
      <w:bookmarkEnd w:id="317"/>
      <w:bookmarkEnd w:id="318"/>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1.25pt" o:ole="">
            <v:imagedata r:id="rId37" o:title=""/>
          </v:shape>
          <o:OLEObject Type="Embed" ProgID="Visio.Drawing.15" ShapeID="_x0000_i1036" DrawAspect="Content" ObjectID="_1825681062" r:id="rId38"/>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9" o:title=""/>
          </v:shape>
          <o:OLEObject Type="Embed" ProgID="Visio.Drawing.15" ShapeID="_x0000_i1037" DrawAspect="Content" ObjectID="_1825681063" r:id="rId40"/>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319" w:name="_Toc73173231"/>
      <w:bookmarkStart w:id="320" w:name="_Toc96959803"/>
      <w:bookmarkStart w:id="321" w:name="_Toc129247510"/>
      <w:bookmarkStart w:id="322" w:name="_Toc164863255"/>
      <w:bookmarkStart w:id="323" w:name="_Toc209529648"/>
      <w:r>
        <w:lastRenderedPageBreak/>
        <w:t>4.3.1.3</w:t>
      </w:r>
      <w:r>
        <w:tab/>
      </w:r>
      <w:r>
        <w:rPr>
          <w:noProof/>
          <w:lang w:eastAsia="zh-CN"/>
        </w:rPr>
        <w:t>Network Functions</w:t>
      </w:r>
      <w:bookmarkEnd w:id="319"/>
      <w:bookmarkEnd w:id="320"/>
      <w:bookmarkEnd w:id="321"/>
      <w:bookmarkEnd w:id="322"/>
      <w:bookmarkEnd w:id="323"/>
    </w:p>
    <w:p w14:paraId="7A05EC5C" w14:textId="77777777" w:rsidR="00E60FE0" w:rsidRDefault="00C872B4">
      <w:pPr>
        <w:pStyle w:val="50"/>
      </w:pPr>
      <w:bookmarkStart w:id="324" w:name="_Toc73173232"/>
      <w:bookmarkStart w:id="325" w:name="_Toc96959804"/>
      <w:bookmarkStart w:id="326" w:name="_Toc129247511"/>
      <w:bookmarkStart w:id="327" w:name="_Toc164863256"/>
      <w:bookmarkStart w:id="328" w:name="_Toc209529649"/>
      <w:r>
        <w:t>4.3.1.3.1</w:t>
      </w:r>
      <w:r>
        <w:tab/>
        <w:t>Data Collection Coordination Function (DCCF)</w:t>
      </w:r>
      <w:bookmarkEnd w:id="324"/>
      <w:bookmarkEnd w:id="325"/>
      <w:bookmarkEnd w:id="326"/>
      <w:bookmarkEnd w:id="327"/>
      <w:bookmarkEnd w:id="32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29" w:name="_Toc73173233"/>
      <w:bookmarkStart w:id="330" w:name="_Toc96959805"/>
      <w:bookmarkStart w:id="331" w:name="_Toc129247512"/>
      <w:bookmarkStart w:id="332" w:name="_Toc164863257"/>
      <w:bookmarkStart w:id="333" w:name="_Toc209529650"/>
      <w:r>
        <w:t>4.3.1.3.2</w:t>
      </w:r>
      <w:r>
        <w:tab/>
      </w:r>
      <w:r>
        <w:rPr>
          <w:noProof/>
          <w:lang w:eastAsia="zh-CN"/>
        </w:rPr>
        <w:t>NF Service Consumers</w:t>
      </w:r>
      <w:bookmarkEnd w:id="329"/>
      <w:bookmarkEnd w:id="330"/>
      <w:bookmarkEnd w:id="331"/>
      <w:bookmarkEnd w:id="332"/>
      <w:bookmarkEnd w:id="33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34" w:name="_Toc73173234"/>
      <w:bookmarkStart w:id="335" w:name="_Toc96959806"/>
      <w:bookmarkStart w:id="336" w:name="_Toc129247513"/>
      <w:bookmarkStart w:id="337" w:name="_Toc164863258"/>
      <w:bookmarkStart w:id="338" w:name="_Toc209529651"/>
      <w:r>
        <w:t>4.3.2</w:t>
      </w:r>
      <w:r>
        <w:tab/>
        <w:t>Service Operations</w:t>
      </w:r>
      <w:bookmarkEnd w:id="334"/>
      <w:bookmarkEnd w:id="335"/>
      <w:bookmarkEnd w:id="336"/>
      <w:bookmarkEnd w:id="337"/>
      <w:bookmarkEnd w:id="338"/>
    </w:p>
    <w:p w14:paraId="154F6A8C" w14:textId="77777777" w:rsidR="00E60FE0" w:rsidRDefault="00C872B4">
      <w:pPr>
        <w:pStyle w:val="40"/>
      </w:pPr>
      <w:bookmarkStart w:id="339" w:name="_Toc73173235"/>
      <w:bookmarkStart w:id="340" w:name="_Toc96959807"/>
      <w:bookmarkStart w:id="341" w:name="_Toc129247514"/>
      <w:bookmarkStart w:id="342" w:name="_Toc164863259"/>
      <w:bookmarkStart w:id="343" w:name="_Toc209529652"/>
      <w:r>
        <w:t>4.3.2.1</w:t>
      </w:r>
      <w:r>
        <w:tab/>
        <w:t>Introduction</w:t>
      </w:r>
      <w:bookmarkEnd w:id="339"/>
      <w:bookmarkEnd w:id="340"/>
      <w:bookmarkEnd w:id="341"/>
      <w:bookmarkEnd w:id="342"/>
      <w:bookmarkEnd w:id="343"/>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44" w:name="_Toc73173236"/>
      <w:bookmarkStart w:id="345" w:name="_Toc96959808"/>
    </w:p>
    <w:p w14:paraId="13AA02DD" w14:textId="77777777" w:rsidR="00E60FE0" w:rsidRDefault="00C872B4">
      <w:pPr>
        <w:pStyle w:val="40"/>
      </w:pPr>
      <w:bookmarkStart w:id="346" w:name="_Toc129247515"/>
      <w:bookmarkStart w:id="347" w:name="_Toc164863260"/>
      <w:bookmarkStart w:id="348" w:name="_Toc209529653"/>
      <w:r>
        <w:t>4.3.2.2</w:t>
      </w:r>
      <w:r>
        <w:tab/>
      </w:r>
      <w:r>
        <w:rPr>
          <w:lang w:eastAsia="ja-JP"/>
        </w:rPr>
        <w:t>Ndccf_ContextManagement_Register service operation</w:t>
      </w:r>
      <w:bookmarkEnd w:id="344"/>
      <w:bookmarkEnd w:id="345"/>
      <w:bookmarkEnd w:id="346"/>
      <w:bookmarkEnd w:id="347"/>
      <w:bookmarkEnd w:id="348"/>
    </w:p>
    <w:p w14:paraId="7C3CA276" w14:textId="77777777" w:rsidR="00E60FE0" w:rsidRDefault="00C872B4">
      <w:pPr>
        <w:pStyle w:val="50"/>
      </w:pPr>
      <w:bookmarkStart w:id="349" w:name="_Toc73173237"/>
      <w:bookmarkStart w:id="350" w:name="_Toc96959809"/>
      <w:bookmarkStart w:id="351" w:name="_Toc129247516"/>
      <w:bookmarkStart w:id="352" w:name="_Toc164863261"/>
      <w:bookmarkStart w:id="353" w:name="_Toc209529654"/>
      <w:r>
        <w:t>4.3.2.2.1</w:t>
      </w:r>
      <w:r>
        <w:tab/>
        <w:t>General</w:t>
      </w:r>
      <w:bookmarkEnd w:id="349"/>
      <w:bookmarkEnd w:id="350"/>
      <w:bookmarkEnd w:id="351"/>
      <w:bookmarkEnd w:id="352"/>
      <w:bookmarkEnd w:id="353"/>
    </w:p>
    <w:p w14:paraId="7865D3B0" w14:textId="6FC74D12" w:rsidR="00145952" w:rsidRDefault="00C872B4" w:rsidP="00145952">
      <w:pPr>
        <w:pStyle w:val="50"/>
      </w:pPr>
      <w:bookmarkStart w:id="354" w:name="_Toc73173238"/>
      <w:bookmarkStart w:id="355" w:name="_Toc96959810"/>
      <w:bookmarkStart w:id="356" w:name="_Toc129247517"/>
      <w:bookmarkStart w:id="357" w:name="_Toc164863262"/>
      <w:bookmarkStart w:id="358" w:name="_Toc209529655"/>
      <w:r>
        <w:t>4.3.2.2.2</w:t>
      </w:r>
      <w:r>
        <w:tab/>
      </w:r>
      <w:r w:rsidR="00145952">
        <w:t>Register data collection profile to DCCF</w:t>
      </w:r>
      <w:bookmarkEnd w:id="354"/>
      <w:bookmarkEnd w:id="355"/>
      <w:bookmarkEnd w:id="356"/>
      <w:bookmarkEnd w:id="357"/>
      <w:bookmarkEnd w:id="35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1pt" o:ole="">
            <v:imagedata r:id="rId41" o:title=""/>
          </v:shape>
          <o:OLEObject Type="Embed" ProgID="Visio.Drawing.15" ShapeID="_x0000_i1038" DrawAspect="Content" ObjectID="_1825681064" r:id="rId42"/>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59" w:name="_Toc73173239"/>
      <w:bookmarkStart w:id="360" w:name="_Toc96959811"/>
      <w:bookmarkStart w:id="361" w:name="_Toc129247518"/>
      <w:bookmarkStart w:id="362" w:name="_Toc164863263"/>
      <w:bookmarkStart w:id="363" w:name="_Toc209529656"/>
      <w:r>
        <w:lastRenderedPageBreak/>
        <w:t>4.3.2.3</w:t>
      </w:r>
      <w:r>
        <w:tab/>
      </w:r>
      <w:r>
        <w:rPr>
          <w:lang w:eastAsia="ja-JP"/>
        </w:rPr>
        <w:t>Ndccf_ContextManagement_Update service operation</w:t>
      </w:r>
      <w:bookmarkEnd w:id="359"/>
      <w:bookmarkEnd w:id="360"/>
      <w:bookmarkEnd w:id="361"/>
      <w:bookmarkEnd w:id="362"/>
      <w:bookmarkEnd w:id="363"/>
    </w:p>
    <w:p w14:paraId="4D9B1BB8" w14:textId="77777777" w:rsidR="00E60FE0" w:rsidRDefault="00C872B4">
      <w:pPr>
        <w:pStyle w:val="50"/>
      </w:pPr>
      <w:bookmarkStart w:id="364" w:name="_Toc73173240"/>
      <w:bookmarkStart w:id="365" w:name="_Toc96959812"/>
      <w:bookmarkStart w:id="366" w:name="_Toc129247519"/>
      <w:bookmarkStart w:id="367" w:name="_Toc164863264"/>
      <w:bookmarkStart w:id="368" w:name="_Toc209529657"/>
      <w:r>
        <w:t>4.3.2.3.1</w:t>
      </w:r>
      <w:r>
        <w:tab/>
        <w:t>General</w:t>
      </w:r>
      <w:bookmarkEnd w:id="364"/>
      <w:bookmarkEnd w:id="365"/>
      <w:bookmarkEnd w:id="366"/>
      <w:bookmarkEnd w:id="367"/>
      <w:bookmarkEnd w:id="368"/>
    </w:p>
    <w:p w14:paraId="52833098" w14:textId="15FF9138" w:rsidR="00E60FE0" w:rsidRDefault="00C872B4">
      <w:pPr>
        <w:pStyle w:val="50"/>
      </w:pPr>
      <w:bookmarkStart w:id="369" w:name="_Toc73173241"/>
      <w:bookmarkStart w:id="370" w:name="_Toc96959813"/>
      <w:bookmarkStart w:id="371" w:name="_Toc129247520"/>
      <w:bookmarkStart w:id="372" w:name="_Toc164863265"/>
      <w:bookmarkStart w:id="373" w:name="_Toc209529658"/>
      <w:r>
        <w:t>4.3.2.3.2</w:t>
      </w:r>
      <w:r>
        <w:tab/>
      </w:r>
      <w:r w:rsidR="00097A98">
        <w:t>Update registered data collection profile</w:t>
      </w:r>
      <w:bookmarkEnd w:id="369"/>
      <w:bookmarkEnd w:id="370"/>
      <w:bookmarkEnd w:id="371"/>
      <w:bookmarkEnd w:id="372"/>
      <w:bookmarkEnd w:id="37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55pt" o:ole="">
            <v:imagedata r:id="rId43" o:title=""/>
          </v:shape>
          <o:OLEObject Type="Embed" ProgID="Visio.Drawing.15" ShapeID="_x0000_i1039" DrawAspect="Content" ObjectID="_1825681065" r:id="rId44"/>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74" w:name="_Toc73173242"/>
      <w:bookmarkStart w:id="375" w:name="_Toc96959814"/>
      <w:bookmarkStart w:id="376" w:name="_Toc129247521"/>
      <w:bookmarkStart w:id="377" w:name="_Toc164863266"/>
      <w:bookmarkStart w:id="378" w:name="_Toc209529659"/>
      <w:r>
        <w:lastRenderedPageBreak/>
        <w:t>4.3.2.4</w:t>
      </w:r>
      <w:r>
        <w:tab/>
      </w:r>
      <w:r>
        <w:rPr>
          <w:lang w:eastAsia="ja-JP"/>
        </w:rPr>
        <w:t>Ndccf_ContextManagement_Deregister service operation</w:t>
      </w:r>
      <w:bookmarkEnd w:id="374"/>
      <w:bookmarkEnd w:id="375"/>
      <w:bookmarkEnd w:id="376"/>
      <w:bookmarkEnd w:id="377"/>
      <w:bookmarkEnd w:id="378"/>
    </w:p>
    <w:p w14:paraId="33CA6476" w14:textId="77777777" w:rsidR="00E60FE0" w:rsidRDefault="00C872B4">
      <w:pPr>
        <w:pStyle w:val="50"/>
      </w:pPr>
      <w:bookmarkStart w:id="379" w:name="_Toc73173243"/>
      <w:bookmarkStart w:id="380" w:name="_Toc96959815"/>
      <w:bookmarkStart w:id="381" w:name="_Toc129247522"/>
      <w:bookmarkStart w:id="382" w:name="_Toc164863267"/>
      <w:bookmarkStart w:id="383" w:name="_Toc209529660"/>
      <w:r>
        <w:t>4.3.2.4.1</w:t>
      </w:r>
      <w:r>
        <w:tab/>
        <w:t>General</w:t>
      </w:r>
      <w:bookmarkEnd w:id="379"/>
      <w:bookmarkEnd w:id="380"/>
      <w:bookmarkEnd w:id="381"/>
      <w:bookmarkEnd w:id="382"/>
      <w:bookmarkEnd w:id="383"/>
    </w:p>
    <w:p w14:paraId="6E3008C9" w14:textId="2C51364D" w:rsidR="00145952" w:rsidRDefault="00C872B4" w:rsidP="00145952">
      <w:pPr>
        <w:pStyle w:val="50"/>
      </w:pPr>
      <w:bookmarkStart w:id="384" w:name="_Toc73173244"/>
      <w:bookmarkStart w:id="385" w:name="_Toc96959816"/>
      <w:bookmarkStart w:id="386" w:name="_Toc129247523"/>
      <w:bookmarkStart w:id="387" w:name="_Toc164863268"/>
      <w:bookmarkStart w:id="388" w:name="_Toc209529661"/>
      <w:r>
        <w:t>4.3.2.4.2</w:t>
      </w:r>
      <w:r>
        <w:tab/>
      </w:r>
      <w:r w:rsidR="00145952">
        <w:t>Deregister Data collection profile</w:t>
      </w:r>
      <w:bookmarkEnd w:id="384"/>
      <w:bookmarkEnd w:id="385"/>
      <w:bookmarkEnd w:id="386"/>
      <w:bookmarkEnd w:id="387"/>
      <w:bookmarkEnd w:id="38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5" o:title=""/>
          </v:shape>
          <o:OLEObject Type="Embed" ProgID="Visio.Drawing.15" ShapeID="_x0000_i1040" DrawAspect="Content" ObjectID="_1825681066" r:id="rId46"/>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89" w:name="_Toc510696597"/>
      <w:bookmarkStart w:id="390" w:name="_Toc35971389"/>
      <w:bookmarkStart w:id="391" w:name="_Toc67903513"/>
      <w:bookmarkStart w:id="392" w:name="_Toc73173245"/>
      <w:bookmarkStart w:id="393" w:name="_Toc96959817"/>
      <w:bookmarkStart w:id="394" w:name="_Toc129247524"/>
      <w:bookmarkStart w:id="395" w:name="_Toc164863269"/>
      <w:bookmarkStart w:id="396" w:name="_Toc209529662"/>
      <w:r>
        <w:t>5</w:t>
      </w:r>
      <w:r>
        <w:tab/>
        <w:t>API Definitions</w:t>
      </w:r>
      <w:bookmarkEnd w:id="389"/>
      <w:bookmarkEnd w:id="390"/>
      <w:bookmarkEnd w:id="391"/>
      <w:bookmarkEnd w:id="392"/>
      <w:bookmarkEnd w:id="393"/>
      <w:bookmarkEnd w:id="394"/>
      <w:bookmarkEnd w:id="395"/>
      <w:bookmarkEnd w:id="396"/>
    </w:p>
    <w:p w14:paraId="45820BF0" w14:textId="77777777" w:rsidR="00E60FE0" w:rsidRDefault="00C872B4">
      <w:pPr>
        <w:pStyle w:val="2"/>
      </w:pPr>
      <w:bookmarkStart w:id="397" w:name="_Toc510696598"/>
      <w:bookmarkStart w:id="398" w:name="_Toc35971390"/>
      <w:bookmarkStart w:id="399" w:name="_Toc67903514"/>
      <w:bookmarkStart w:id="400" w:name="_Toc73173246"/>
      <w:bookmarkStart w:id="401" w:name="_Toc96959818"/>
      <w:bookmarkStart w:id="402" w:name="_Toc129247525"/>
      <w:bookmarkStart w:id="403" w:name="_Toc164863270"/>
      <w:bookmarkStart w:id="404" w:name="_Toc209529663"/>
      <w:r>
        <w:t>5.1</w:t>
      </w:r>
      <w:r>
        <w:tab/>
      </w:r>
      <w:r>
        <w:rPr>
          <w:lang w:eastAsia="zh-CN"/>
        </w:rPr>
        <w:t>Ndccf_DataManagement</w:t>
      </w:r>
      <w:r>
        <w:t xml:space="preserve"> Service API</w:t>
      </w:r>
      <w:bookmarkEnd w:id="397"/>
      <w:bookmarkEnd w:id="398"/>
      <w:bookmarkEnd w:id="399"/>
      <w:bookmarkEnd w:id="400"/>
      <w:bookmarkEnd w:id="401"/>
      <w:bookmarkEnd w:id="402"/>
      <w:bookmarkEnd w:id="403"/>
      <w:bookmarkEnd w:id="404"/>
    </w:p>
    <w:p w14:paraId="2910D559" w14:textId="77777777" w:rsidR="00E60FE0" w:rsidRDefault="00C872B4">
      <w:pPr>
        <w:pStyle w:val="30"/>
      </w:pPr>
      <w:bookmarkStart w:id="405" w:name="_Toc510696599"/>
      <w:bookmarkStart w:id="406" w:name="_Toc35971391"/>
      <w:bookmarkStart w:id="407" w:name="_Toc67903515"/>
      <w:bookmarkStart w:id="408" w:name="_Toc73173247"/>
      <w:bookmarkStart w:id="409" w:name="_Toc96959819"/>
      <w:bookmarkStart w:id="410" w:name="_Toc129247526"/>
      <w:bookmarkStart w:id="411" w:name="_Toc164863271"/>
      <w:bookmarkStart w:id="412" w:name="_Toc209529664"/>
      <w:r>
        <w:t>5.1.1</w:t>
      </w:r>
      <w:r>
        <w:tab/>
        <w:t>Introduction</w:t>
      </w:r>
      <w:bookmarkEnd w:id="405"/>
      <w:bookmarkEnd w:id="406"/>
      <w:bookmarkEnd w:id="407"/>
      <w:bookmarkEnd w:id="408"/>
      <w:bookmarkEnd w:id="409"/>
      <w:bookmarkEnd w:id="410"/>
      <w:bookmarkEnd w:id="411"/>
      <w:bookmarkEnd w:id="412"/>
    </w:p>
    <w:p w14:paraId="05D58509" w14:textId="77777777" w:rsidR="00E60FE0" w:rsidRDefault="00C872B4">
      <w:pPr>
        <w:rPr>
          <w:noProof/>
          <w:lang w:eastAsia="zh-CN"/>
        </w:rPr>
      </w:pPr>
      <w:bookmarkStart w:id="41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414" w:name="_Toc35971392"/>
      <w:bookmarkStart w:id="415" w:name="_Toc67903516"/>
      <w:bookmarkStart w:id="416" w:name="_Toc73173248"/>
      <w:bookmarkStart w:id="417" w:name="_Toc96959820"/>
      <w:bookmarkStart w:id="418" w:name="_Toc129247527"/>
      <w:bookmarkStart w:id="419" w:name="_Toc164863272"/>
      <w:bookmarkStart w:id="420" w:name="_Toc209529665"/>
      <w:r>
        <w:t>5.1.2</w:t>
      </w:r>
      <w:r>
        <w:tab/>
        <w:t>Usage of HTTP</w:t>
      </w:r>
      <w:bookmarkEnd w:id="413"/>
      <w:bookmarkEnd w:id="414"/>
      <w:bookmarkEnd w:id="415"/>
      <w:bookmarkEnd w:id="416"/>
      <w:bookmarkEnd w:id="417"/>
      <w:bookmarkEnd w:id="418"/>
      <w:bookmarkEnd w:id="419"/>
      <w:bookmarkEnd w:id="420"/>
    </w:p>
    <w:p w14:paraId="3355F318" w14:textId="77777777" w:rsidR="00E60FE0" w:rsidRDefault="00C872B4">
      <w:pPr>
        <w:pStyle w:val="40"/>
      </w:pPr>
      <w:bookmarkStart w:id="421" w:name="_Toc510696601"/>
      <w:bookmarkStart w:id="422" w:name="_Toc35971393"/>
      <w:bookmarkStart w:id="423" w:name="_Toc67903517"/>
      <w:bookmarkStart w:id="424" w:name="_Toc73173249"/>
      <w:bookmarkStart w:id="425" w:name="_Toc96959821"/>
      <w:bookmarkStart w:id="426" w:name="_Toc129247528"/>
      <w:bookmarkStart w:id="427" w:name="_Toc164863273"/>
      <w:bookmarkStart w:id="428" w:name="_Toc209529666"/>
      <w:r>
        <w:t>5.1.2.1</w:t>
      </w:r>
      <w:r>
        <w:tab/>
        <w:t>General</w:t>
      </w:r>
      <w:bookmarkEnd w:id="421"/>
      <w:bookmarkEnd w:id="422"/>
      <w:bookmarkEnd w:id="423"/>
      <w:bookmarkEnd w:id="424"/>
      <w:bookmarkEnd w:id="425"/>
      <w:bookmarkEnd w:id="426"/>
      <w:bookmarkEnd w:id="427"/>
      <w:bookmarkEnd w:id="428"/>
    </w:p>
    <w:p w14:paraId="035BC001" w14:textId="6BD8D194" w:rsidR="00E60FE0" w:rsidRDefault="00C872B4">
      <w:pPr>
        <w:rPr>
          <w:noProof/>
        </w:rPr>
      </w:pPr>
      <w:bookmarkStart w:id="429"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30" w:name="_Toc35971394"/>
      <w:bookmarkStart w:id="431" w:name="_Toc67903518"/>
      <w:bookmarkStart w:id="432" w:name="_Toc73173250"/>
      <w:bookmarkStart w:id="433" w:name="_Toc96959822"/>
      <w:bookmarkStart w:id="434" w:name="_Toc129247529"/>
      <w:bookmarkStart w:id="435" w:name="_Toc164863274"/>
      <w:bookmarkStart w:id="436" w:name="_Toc209529667"/>
      <w:r>
        <w:t>5.1.2.2</w:t>
      </w:r>
      <w:r>
        <w:tab/>
        <w:t>HTTP standard headers</w:t>
      </w:r>
      <w:bookmarkEnd w:id="429"/>
      <w:bookmarkEnd w:id="430"/>
      <w:bookmarkEnd w:id="431"/>
      <w:bookmarkEnd w:id="432"/>
      <w:bookmarkEnd w:id="433"/>
      <w:bookmarkEnd w:id="434"/>
      <w:bookmarkEnd w:id="435"/>
      <w:bookmarkEnd w:id="436"/>
    </w:p>
    <w:p w14:paraId="614A8F1F" w14:textId="77777777" w:rsidR="00E60FE0" w:rsidRDefault="00C872B4">
      <w:pPr>
        <w:pStyle w:val="50"/>
        <w:rPr>
          <w:lang w:eastAsia="zh-CN"/>
        </w:rPr>
      </w:pPr>
      <w:bookmarkStart w:id="437" w:name="_Toc510696603"/>
      <w:bookmarkStart w:id="438" w:name="_Toc35971395"/>
      <w:bookmarkStart w:id="439" w:name="_Toc67903519"/>
      <w:bookmarkStart w:id="440" w:name="_Toc73173251"/>
      <w:bookmarkStart w:id="441" w:name="_Toc96959823"/>
      <w:bookmarkStart w:id="442" w:name="_Toc129247530"/>
      <w:bookmarkStart w:id="443" w:name="_Toc164863275"/>
      <w:bookmarkStart w:id="444" w:name="_Toc209529668"/>
      <w:r>
        <w:t>5.1.2.2.1</w:t>
      </w:r>
      <w:r>
        <w:rPr>
          <w:rFonts w:hint="eastAsia"/>
          <w:lang w:eastAsia="zh-CN"/>
        </w:rPr>
        <w:tab/>
      </w:r>
      <w:r>
        <w:rPr>
          <w:lang w:eastAsia="zh-CN"/>
        </w:rPr>
        <w:t>General</w:t>
      </w:r>
      <w:bookmarkEnd w:id="437"/>
      <w:bookmarkEnd w:id="438"/>
      <w:bookmarkEnd w:id="439"/>
      <w:bookmarkEnd w:id="440"/>
      <w:bookmarkEnd w:id="441"/>
      <w:bookmarkEnd w:id="442"/>
      <w:bookmarkEnd w:id="443"/>
      <w:bookmarkEnd w:id="444"/>
    </w:p>
    <w:p w14:paraId="0461861C" w14:textId="77777777" w:rsidR="00E60FE0" w:rsidRDefault="00C872B4">
      <w:pPr>
        <w:rPr>
          <w:noProof/>
        </w:rPr>
      </w:pPr>
      <w:bookmarkStart w:id="445" w:name="_Toc510696604"/>
      <w:r>
        <w:rPr>
          <w:noProof/>
        </w:rPr>
        <w:t>See clause 5.2.2 of 3GPP TS 29.500 [4] for the usage of HTTP standard headers.</w:t>
      </w:r>
    </w:p>
    <w:p w14:paraId="2C629E97" w14:textId="77777777" w:rsidR="00E60FE0" w:rsidRDefault="00C872B4">
      <w:pPr>
        <w:pStyle w:val="50"/>
      </w:pPr>
      <w:bookmarkStart w:id="446" w:name="_Toc35971396"/>
      <w:bookmarkStart w:id="447" w:name="_Toc67903520"/>
      <w:bookmarkStart w:id="448" w:name="_Toc73173252"/>
      <w:bookmarkStart w:id="449" w:name="_Toc96959824"/>
      <w:bookmarkStart w:id="450" w:name="_Toc129247531"/>
      <w:bookmarkStart w:id="451" w:name="_Toc164863276"/>
      <w:bookmarkStart w:id="452" w:name="_Toc209529669"/>
      <w:r>
        <w:t>5.1.2.2.2</w:t>
      </w:r>
      <w:r>
        <w:tab/>
        <w:t>Content type</w:t>
      </w:r>
      <w:bookmarkEnd w:id="445"/>
      <w:bookmarkEnd w:id="446"/>
      <w:bookmarkEnd w:id="447"/>
      <w:bookmarkEnd w:id="448"/>
      <w:bookmarkEnd w:id="449"/>
      <w:bookmarkEnd w:id="450"/>
      <w:bookmarkEnd w:id="451"/>
      <w:bookmarkEnd w:id="452"/>
    </w:p>
    <w:p w14:paraId="5E6AC618" w14:textId="77777777" w:rsidR="00E60FE0" w:rsidRDefault="00C872B4">
      <w:bookmarkStart w:id="45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54" w:name="_Hlk525213471"/>
      <w:bookmarkStart w:id="455" w:name="_Hlk525213025"/>
      <w:r>
        <w:t xml:space="preserve">"Problem Details" JSON object shall be used to indicate </w:t>
      </w:r>
      <w:r>
        <w:rPr>
          <w:lang w:eastAsia="fr-FR"/>
        </w:rPr>
        <w:t xml:space="preserve">additional details of the error </w:t>
      </w:r>
      <w:r>
        <w:t xml:space="preserve">in a HTTP response body and </w:t>
      </w:r>
      <w:bookmarkEnd w:id="454"/>
      <w:r>
        <w:t>shall be signalled by the content type "application/problem+json", as defined in IETF RFC </w:t>
      </w:r>
      <w:r w:rsidR="008A54BA">
        <w:t>9457</w:t>
      </w:r>
      <w:r>
        <w:t> [13].</w:t>
      </w:r>
      <w:bookmarkEnd w:id="455"/>
    </w:p>
    <w:p w14:paraId="12CB8B73" w14:textId="77777777" w:rsidR="00E60FE0" w:rsidRDefault="00C872B4">
      <w:pPr>
        <w:pStyle w:val="40"/>
      </w:pPr>
      <w:bookmarkStart w:id="456" w:name="_Toc35971397"/>
      <w:bookmarkStart w:id="457" w:name="_Toc67903521"/>
      <w:bookmarkStart w:id="458" w:name="_Toc73173253"/>
      <w:bookmarkStart w:id="459" w:name="_Toc96959825"/>
      <w:bookmarkStart w:id="460" w:name="_Toc129247532"/>
      <w:bookmarkStart w:id="461" w:name="_Toc164863277"/>
      <w:bookmarkStart w:id="462" w:name="_Toc209529670"/>
      <w:r>
        <w:t>5.1.2.3</w:t>
      </w:r>
      <w:r>
        <w:tab/>
        <w:t>HTTP custom headers</w:t>
      </w:r>
      <w:bookmarkEnd w:id="453"/>
      <w:bookmarkEnd w:id="456"/>
      <w:bookmarkEnd w:id="457"/>
      <w:bookmarkEnd w:id="458"/>
      <w:bookmarkEnd w:id="459"/>
      <w:bookmarkEnd w:id="460"/>
      <w:bookmarkEnd w:id="461"/>
      <w:bookmarkEnd w:id="462"/>
    </w:p>
    <w:p w14:paraId="25B17719" w14:textId="77777777" w:rsidR="00E60FE0" w:rsidRDefault="00C872B4">
      <w:pPr>
        <w:rPr>
          <w:noProof/>
        </w:rPr>
      </w:pPr>
      <w:bookmarkStart w:id="463" w:name="_Toc489605322"/>
      <w:bookmarkStart w:id="464" w:name="_Toc492899753"/>
      <w:bookmarkStart w:id="465" w:name="_Toc492900032"/>
      <w:bookmarkStart w:id="466" w:name="_Toc492967834"/>
      <w:bookmarkStart w:id="467" w:name="_Toc492972922"/>
      <w:bookmarkStart w:id="468" w:name="_Toc492973142"/>
      <w:bookmarkStart w:id="469" w:name="_Toc492974840"/>
      <w:bookmarkStart w:id="47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71" w:name="_Toc510696607"/>
      <w:bookmarkStart w:id="472" w:name="_Toc35971398"/>
      <w:bookmarkStart w:id="473" w:name="_Toc67903522"/>
      <w:bookmarkStart w:id="474" w:name="_Toc73173254"/>
      <w:bookmarkStart w:id="475" w:name="_Toc96959826"/>
      <w:bookmarkStart w:id="476" w:name="_Toc129247533"/>
      <w:bookmarkStart w:id="477" w:name="_Toc164863278"/>
      <w:bookmarkStart w:id="478" w:name="_Toc209529671"/>
      <w:bookmarkEnd w:id="463"/>
      <w:bookmarkEnd w:id="464"/>
      <w:bookmarkEnd w:id="465"/>
      <w:bookmarkEnd w:id="466"/>
      <w:bookmarkEnd w:id="467"/>
      <w:bookmarkEnd w:id="468"/>
      <w:bookmarkEnd w:id="469"/>
      <w:bookmarkEnd w:id="470"/>
      <w:r>
        <w:t>5.1.3</w:t>
      </w:r>
      <w:r>
        <w:tab/>
        <w:t>Resources</w:t>
      </w:r>
      <w:bookmarkEnd w:id="471"/>
      <w:bookmarkEnd w:id="472"/>
      <w:bookmarkEnd w:id="473"/>
      <w:bookmarkEnd w:id="474"/>
      <w:bookmarkEnd w:id="475"/>
      <w:bookmarkEnd w:id="476"/>
      <w:bookmarkEnd w:id="477"/>
      <w:bookmarkEnd w:id="478"/>
    </w:p>
    <w:p w14:paraId="218722CC" w14:textId="77777777" w:rsidR="00E60FE0" w:rsidRDefault="00C872B4">
      <w:pPr>
        <w:pStyle w:val="40"/>
      </w:pPr>
      <w:bookmarkStart w:id="479" w:name="_Toc510696608"/>
      <w:bookmarkStart w:id="480" w:name="_Toc35971399"/>
      <w:bookmarkStart w:id="481" w:name="_Toc67903523"/>
      <w:bookmarkStart w:id="482" w:name="_Toc73173255"/>
      <w:bookmarkStart w:id="483" w:name="_Toc96959827"/>
      <w:bookmarkStart w:id="484" w:name="_Toc129247534"/>
      <w:bookmarkStart w:id="485" w:name="_Toc164863279"/>
      <w:bookmarkStart w:id="486" w:name="_Toc209529672"/>
      <w:r>
        <w:t>5.1.3.1</w:t>
      </w:r>
      <w:r>
        <w:tab/>
        <w:t>Overview</w:t>
      </w:r>
      <w:bookmarkEnd w:id="479"/>
      <w:bookmarkEnd w:id="480"/>
      <w:bookmarkEnd w:id="481"/>
      <w:bookmarkEnd w:id="482"/>
      <w:bookmarkEnd w:id="483"/>
      <w:bookmarkEnd w:id="484"/>
      <w:bookmarkEnd w:id="485"/>
      <w:bookmarkEnd w:id="486"/>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05pt;height:174.05pt" o:ole="">
            <v:imagedata r:id="rId47" o:title=""/>
          </v:shape>
          <o:OLEObject Type="Embed" ProgID="Visio.Drawing.15" ShapeID="_x0000_i1041" DrawAspect="Content" ObjectID="_1825681067" r:id="rId48"/>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87" w:name="_Toc510696609"/>
      <w:bookmarkStart w:id="488" w:name="_Toc35971400"/>
      <w:bookmarkStart w:id="489" w:name="_Toc67903524"/>
      <w:bookmarkStart w:id="490" w:name="_Toc73173256"/>
      <w:bookmarkStart w:id="491" w:name="_Toc96959828"/>
      <w:bookmarkStart w:id="492" w:name="_Toc129247535"/>
      <w:bookmarkStart w:id="493" w:name="_Toc164863280"/>
      <w:bookmarkStart w:id="494" w:name="_Toc209529673"/>
      <w:r>
        <w:t>5.1.3.2</w:t>
      </w:r>
      <w:r>
        <w:tab/>
        <w:t xml:space="preserve">Resource: </w:t>
      </w:r>
      <w:r w:rsidR="007955BF">
        <w:t>DCCF Analytics Subscriptions</w:t>
      </w:r>
      <w:bookmarkEnd w:id="487"/>
      <w:bookmarkEnd w:id="488"/>
      <w:bookmarkEnd w:id="489"/>
      <w:bookmarkEnd w:id="490"/>
      <w:bookmarkEnd w:id="491"/>
      <w:bookmarkEnd w:id="492"/>
      <w:bookmarkEnd w:id="493"/>
      <w:bookmarkEnd w:id="494"/>
    </w:p>
    <w:p w14:paraId="46D67918" w14:textId="77777777" w:rsidR="00E60FE0" w:rsidRDefault="00C872B4">
      <w:pPr>
        <w:pStyle w:val="50"/>
      </w:pPr>
      <w:bookmarkStart w:id="495" w:name="_Toc510696610"/>
      <w:bookmarkStart w:id="496" w:name="_Toc35971401"/>
      <w:bookmarkStart w:id="497" w:name="_Toc67903525"/>
      <w:bookmarkStart w:id="498" w:name="_Toc73173257"/>
      <w:bookmarkStart w:id="499" w:name="_Toc96959829"/>
      <w:bookmarkStart w:id="500" w:name="_Toc129247536"/>
      <w:bookmarkStart w:id="501" w:name="_Toc164863281"/>
      <w:bookmarkStart w:id="502" w:name="_Toc209529674"/>
      <w:r>
        <w:t>5.1.3.2.1</w:t>
      </w:r>
      <w:r>
        <w:tab/>
        <w:t>Description</w:t>
      </w:r>
      <w:bookmarkEnd w:id="495"/>
      <w:bookmarkEnd w:id="496"/>
      <w:bookmarkEnd w:id="497"/>
      <w:bookmarkEnd w:id="498"/>
      <w:bookmarkEnd w:id="499"/>
      <w:bookmarkEnd w:id="500"/>
      <w:bookmarkEnd w:id="501"/>
      <w:bookmarkEnd w:id="502"/>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503" w:name="_Toc35971402"/>
      <w:bookmarkStart w:id="504" w:name="_Toc67903526"/>
      <w:bookmarkStart w:id="505" w:name="_Toc73173258"/>
      <w:bookmarkStart w:id="506" w:name="_Toc96959830"/>
      <w:bookmarkStart w:id="507" w:name="_Toc129247537"/>
      <w:bookmarkStart w:id="508" w:name="_Toc164863282"/>
      <w:bookmarkStart w:id="509" w:name="_Toc209529675"/>
      <w:bookmarkStart w:id="510" w:name="_Toc510696612"/>
      <w:r>
        <w:t>5.1.3.2.2</w:t>
      </w:r>
      <w:r>
        <w:tab/>
        <w:t>Resource Definition</w:t>
      </w:r>
      <w:bookmarkEnd w:id="503"/>
      <w:bookmarkEnd w:id="504"/>
      <w:bookmarkEnd w:id="505"/>
      <w:bookmarkEnd w:id="506"/>
      <w:bookmarkEnd w:id="507"/>
      <w:bookmarkEnd w:id="508"/>
      <w:bookmarkEnd w:id="509"/>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511" w:name="_Toc35971403"/>
      <w:bookmarkStart w:id="512" w:name="_Toc67903527"/>
      <w:bookmarkStart w:id="513" w:name="_Toc73173259"/>
      <w:bookmarkStart w:id="514" w:name="_Toc96959831"/>
      <w:bookmarkStart w:id="515" w:name="_Toc129247538"/>
      <w:bookmarkStart w:id="516" w:name="_Toc164863283"/>
      <w:bookmarkStart w:id="517" w:name="_Toc209529676"/>
      <w:r>
        <w:lastRenderedPageBreak/>
        <w:t>5.1.3.2.3</w:t>
      </w:r>
      <w:r>
        <w:tab/>
        <w:t>Resource Standard Methods</w:t>
      </w:r>
      <w:bookmarkEnd w:id="510"/>
      <w:bookmarkEnd w:id="511"/>
      <w:bookmarkEnd w:id="512"/>
      <w:bookmarkEnd w:id="513"/>
      <w:bookmarkEnd w:id="514"/>
      <w:bookmarkEnd w:id="515"/>
      <w:bookmarkEnd w:id="516"/>
      <w:bookmarkEnd w:id="517"/>
    </w:p>
    <w:p w14:paraId="171B43DA" w14:textId="77777777" w:rsidR="00E60FE0" w:rsidRPr="007565F0" w:rsidRDefault="00C872B4" w:rsidP="007565F0">
      <w:pPr>
        <w:pStyle w:val="6"/>
        <w:rPr>
          <w:rFonts w:eastAsia="宋体"/>
        </w:rPr>
      </w:pPr>
      <w:bookmarkStart w:id="518" w:name="_Toc510696613"/>
      <w:bookmarkStart w:id="519" w:name="_Toc35971404"/>
      <w:bookmarkStart w:id="520" w:name="_Toc129247539"/>
      <w:bookmarkStart w:id="521" w:name="_Toc164863284"/>
      <w:bookmarkStart w:id="522" w:name="_Toc209529677"/>
      <w:r w:rsidRPr="007565F0">
        <w:rPr>
          <w:rFonts w:eastAsia="宋体"/>
        </w:rPr>
        <w:t>5.1.3.2.3.1</w:t>
      </w:r>
      <w:r w:rsidRPr="007565F0">
        <w:rPr>
          <w:rFonts w:eastAsia="宋体"/>
        </w:rPr>
        <w:tab/>
      </w:r>
      <w:r w:rsidR="007955BF" w:rsidRPr="007565F0">
        <w:rPr>
          <w:rFonts w:eastAsia="宋体"/>
        </w:rPr>
        <w:t>POST</w:t>
      </w:r>
      <w:bookmarkEnd w:id="518"/>
      <w:bookmarkEnd w:id="519"/>
      <w:bookmarkEnd w:id="520"/>
      <w:bookmarkEnd w:id="521"/>
      <w:bookmarkEnd w:id="522"/>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23" w:name="_Toc510696615"/>
      <w:bookmarkStart w:id="524" w:name="_Toc35971406"/>
      <w:bookmarkStart w:id="525" w:name="_Toc67903528"/>
      <w:bookmarkStart w:id="526" w:name="_Toc73173260"/>
      <w:bookmarkStart w:id="527" w:name="_Toc96959832"/>
      <w:bookmarkStart w:id="528" w:name="_Toc129247540"/>
      <w:bookmarkStart w:id="529" w:name="_Toc164863285"/>
      <w:bookmarkStart w:id="530" w:name="_Toc209529678"/>
      <w:r>
        <w:t>5.1.3.2.4</w:t>
      </w:r>
      <w:r>
        <w:tab/>
        <w:t>Resource Custom Operations</w:t>
      </w:r>
      <w:bookmarkEnd w:id="523"/>
      <w:bookmarkEnd w:id="524"/>
      <w:bookmarkEnd w:id="525"/>
      <w:bookmarkEnd w:id="526"/>
      <w:bookmarkEnd w:id="527"/>
      <w:bookmarkEnd w:id="528"/>
      <w:bookmarkEnd w:id="529"/>
      <w:bookmarkEnd w:id="53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31" w:name="_Toc510696621"/>
      <w:bookmarkStart w:id="532" w:name="_Toc35971412"/>
      <w:bookmarkStart w:id="533" w:name="_Toc67903529"/>
      <w:bookmarkStart w:id="534" w:name="_Toc73173261"/>
      <w:bookmarkStart w:id="535" w:name="_Toc96959833"/>
      <w:bookmarkStart w:id="536" w:name="_Toc129247541"/>
      <w:bookmarkStart w:id="537" w:name="_Toc164863286"/>
      <w:bookmarkStart w:id="538" w:name="_Toc209529679"/>
      <w:r>
        <w:t>5.1.3.3</w:t>
      </w:r>
      <w:r>
        <w:tab/>
        <w:t xml:space="preserve">Resource: </w:t>
      </w:r>
      <w:r w:rsidR="009E4839">
        <w:t>Individual DCCF Analytics Subscription</w:t>
      </w:r>
      <w:bookmarkEnd w:id="531"/>
      <w:bookmarkEnd w:id="532"/>
      <w:bookmarkEnd w:id="533"/>
      <w:bookmarkEnd w:id="534"/>
      <w:bookmarkEnd w:id="535"/>
      <w:bookmarkEnd w:id="536"/>
      <w:bookmarkEnd w:id="537"/>
      <w:bookmarkEnd w:id="538"/>
    </w:p>
    <w:p w14:paraId="587C6271" w14:textId="77777777" w:rsidR="009E4839" w:rsidRDefault="009E4839" w:rsidP="009E4839">
      <w:pPr>
        <w:pStyle w:val="50"/>
      </w:pPr>
      <w:bookmarkStart w:id="539" w:name="_Toc96959834"/>
      <w:bookmarkStart w:id="540" w:name="_Toc129247542"/>
      <w:bookmarkStart w:id="541" w:name="_Toc164863287"/>
      <w:bookmarkStart w:id="542" w:name="_Toc209529680"/>
      <w:r>
        <w:t>5.1.3.3.1</w:t>
      </w:r>
      <w:r>
        <w:tab/>
        <w:t>Description</w:t>
      </w:r>
      <w:bookmarkEnd w:id="539"/>
      <w:bookmarkEnd w:id="540"/>
      <w:bookmarkEnd w:id="541"/>
      <w:bookmarkEnd w:id="54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43" w:name="_Toc96959835"/>
      <w:bookmarkStart w:id="544" w:name="_Toc129247543"/>
      <w:bookmarkStart w:id="545" w:name="_Toc164863288"/>
      <w:bookmarkStart w:id="546" w:name="_Toc209529681"/>
      <w:r>
        <w:t>5.1.3.3.2</w:t>
      </w:r>
      <w:r>
        <w:tab/>
        <w:t>Resource Definition</w:t>
      </w:r>
      <w:bookmarkEnd w:id="543"/>
      <w:bookmarkEnd w:id="544"/>
      <w:bookmarkEnd w:id="545"/>
      <w:bookmarkEnd w:id="54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47" w:name="_Toc96959836"/>
      <w:bookmarkStart w:id="548" w:name="_Toc129247544"/>
      <w:bookmarkStart w:id="549" w:name="_Toc164863289"/>
      <w:bookmarkStart w:id="550" w:name="_Toc209529682"/>
      <w:r>
        <w:t>5.1.3.3.3</w:t>
      </w:r>
      <w:r>
        <w:tab/>
        <w:t>Resource Standard Methods</w:t>
      </w:r>
      <w:bookmarkEnd w:id="547"/>
      <w:bookmarkEnd w:id="548"/>
      <w:bookmarkEnd w:id="549"/>
      <w:bookmarkEnd w:id="550"/>
    </w:p>
    <w:p w14:paraId="34A6EA79" w14:textId="77777777" w:rsidR="009E4839" w:rsidRPr="007565F0" w:rsidRDefault="009E4839" w:rsidP="007565F0">
      <w:pPr>
        <w:pStyle w:val="6"/>
        <w:rPr>
          <w:rFonts w:eastAsia="宋体"/>
        </w:rPr>
      </w:pPr>
      <w:bookmarkStart w:id="551" w:name="_Toc129247545"/>
      <w:bookmarkStart w:id="552" w:name="_Toc164863290"/>
      <w:bookmarkStart w:id="553" w:name="_Toc209529683"/>
      <w:r w:rsidRPr="007565F0">
        <w:rPr>
          <w:rFonts w:eastAsia="宋体"/>
        </w:rPr>
        <w:t>5.1.3.3.3.1</w:t>
      </w:r>
      <w:r w:rsidRPr="007565F0">
        <w:rPr>
          <w:rFonts w:eastAsia="宋体"/>
        </w:rPr>
        <w:tab/>
        <w:t>PUT</w:t>
      </w:r>
      <w:bookmarkEnd w:id="551"/>
      <w:bookmarkEnd w:id="552"/>
      <w:bookmarkEnd w:id="553"/>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54" w:name="_Toc129247546"/>
      <w:bookmarkStart w:id="555" w:name="_Toc164863291"/>
      <w:bookmarkStart w:id="556" w:name="_Toc209529684"/>
      <w:r w:rsidRPr="007565F0">
        <w:rPr>
          <w:rFonts w:eastAsia="宋体"/>
        </w:rPr>
        <w:t>5.1.3.3.3.2</w:t>
      </w:r>
      <w:r w:rsidRPr="007565F0">
        <w:rPr>
          <w:rFonts w:eastAsia="宋体"/>
        </w:rPr>
        <w:tab/>
        <w:t>DELETE</w:t>
      </w:r>
      <w:bookmarkEnd w:id="554"/>
      <w:bookmarkEnd w:id="555"/>
      <w:bookmarkEnd w:id="5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57" w:name="_Toc96959837"/>
      <w:bookmarkStart w:id="558" w:name="_Toc129247547"/>
      <w:bookmarkStart w:id="559" w:name="_Toc164863292"/>
      <w:bookmarkStart w:id="560" w:name="_Toc209529685"/>
      <w:r>
        <w:t>5.1.3.3.4</w:t>
      </w:r>
      <w:r>
        <w:tab/>
        <w:t>Resource Custom Operations</w:t>
      </w:r>
      <w:bookmarkEnd w:id="557"/>
      <w:bookmarkEnd w:id="558"/>
      <w:bookmarkEnd w:id="559"/>
      <w:bookmarkEnd w:id="560"/>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61" w:name="_Toc96959838"/>
      <w:bookmarkStart w:id="562" w:name="_Toc129247548"/>
      <w:bookmarkStart w:id="563" w:name="_Toc164863293"/>
      <w:bookmarkStart w:id="564" w:name="_Toc209529686"/>
      <w:r>
        <w:t>5.1.3.4</w:t>
      </w:r>
      <w:r>
        <w:tab/>
        <w:t>Resource: DCCF Data Subscriptions</w:t>
      </w:r>
      <w:bookmarkEnd w:id="561"/>
      <w:bookmarkEnd w:id="562"/>
      <w:bookmarkEnd w:id="563"/>
      <w:bookmarkEnd w:id="564"/>
    </w:p>
    <w:p w14:paraId="7F5ECFA8" w14:textId="77777777" w:rsidR="009E4839" w:rsidRDefault="009E4839" w:rsidP="009E4839">
      <w:pPr>
        <w:pStyle w:val="50"/>
      </w:pPr>
      <w:bookmarkStart w:id="565" w:name="_Toc96959839"/>
      <w:bookmarkStart w:id="566" w:name="_Toc129247549"/>
      <w:bookmarkStart w:id="567" w:name="_Toc164863294"/>
      <w:bookmarkStart w:id="568" w:name="_Toc209529687"/>
      <w:r>
        <w:t>5.1.3.4.1</w:t>
      </w:r>
      <w:r>
        <w:tab/>
        <w:t>Description</w:t>
      </w:r>
      <w:bookmarkEnd w:id="565"/>
      <w:bookmarkEnd w:id="566"/>
      <w:bookmarkEnd w:id="567"/>
      <w:bookmarkEnd w:id="56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69" w:name="_Toc96959840"/>
      <w:bookmarkStart w:id="570" w:name="_Toc129247550"/>
      <w:bookmarkStart w:id="571" w:name="_Toc164863295"/>
      <w:bookmarkStart w:id="572" w:name="_Toc209529688"/>
      <w:r>
        <w:t>5.1.3.4.2</w:t>
      </w:r>
      <w:r>
        <w:tab/>
        <w:t>Resource Definition</w:t>
      </w:r>
      <w:bookmarkEnd w:id="569"/>
      <w:bookmarkEnd w:id="570"/>
      <w:bookmarkEnd w:id="571"/>
      <w:bookmarkEnd w:id="572"/>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73" w:name="_Toc96959841"/>
      <w:bookmarkStart w:id="574" w:name="_Toc129247551"/>
      <w:bookmarkStart w:id="575" w:name="_Toc164863296"/>
      <w:bookmarkStart w:id="576" w:name="_Toc209529689"/>
      <w:r>
        <w:t>5.1.3.4.3</w:t>
      </w:r>
      <w:r>
        <w:tab/>
        <w:t>Resource Standard Methods</w:t>
      </w:r>
      <w:bookmarkEnd w:id="573"/>
      <w:bookmarkEnd w:id="574"/>
      <w:bookmarkEnd w:id="575"/>
      <w:bookmarkEnd w:id="576"/>
    </w:p>
    <w:p w14:paraId="1814429F" w14:textId="77777777" w:rsidR="009E4839" w:rsidRDefault="009E4839" w:rsidP="007565F0">
      <w:pPr>
        <w:pStyle w:val="6"/>
      </w:pPr>
      <w:bookmarkStart w:id="577" w:name="_Toc129247552"/>
      <w:bookmarkStart w:id="578" w:name="_Toc164863297"/>
      <w:bookmarkStart w:id="579" w:name="_Toc209529690"/>
      <w:r>
        <w:t>5.1.3.4.3.1</w:t>
      </w:r>
      <w:r>
        <w:tab/>
        <w:t>POST</w:t>
      </w:r>
      <w:bookmarkEnd w:id="577"/>
      <w:bookmarkEnd w:id="578"/>
      <w:bookmarkEnd w:id="57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80" w:name="_Toc96959842"/>
      <w:bookmarkStart w:id="581" w:name="_Toc129247553"/>
      <w:bookmarkStart w:id="582" w:name="_Toc164863298"/>
      <w:bookmarkStart w:id="583" w:name="_Toc209529691"/>
      <w:r>
        <w:t>5.1.3.4.4</w:t>
      </w:r>
      <w:r>
        <w:tab/>
        <w:t>Resource Custom Operations</w:t>
      </w:r>
      <w:bookmarkEnd w:id="580"/>
      <w:bookmarkEnd w:id="581"/>
      <w:bookmarkEnd w:id="582"/>
      <w:bookmarkEnd w:id="58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84" w:name="_Toc96959843"/>
      <w:bookmarkStart w:id="585" w:name="_Toc129247554"/>
      <w:bookmarkStart w:id="586" w:name="_Toc164863299"/>
      <w:bookmarkStart w:id="587" w:name="_Toc209529692"/>
      <w:r>
        <w:lastRenderedPageBreak/>
        <w:t>5.1.3.5</w:t>
      </w:r>
      <w:r>
        <w:tab/>
        <w:t>Resource: Individual DCCF Data Subscription</w:t>
      </w:r>
      <w:bookmarkEnd w:id="584"/>
      <w:bookmarkEnd w:id="585"/>
      <w:bookmarkEnd w:id="586"/>
      <w:bookmarkEnd w:id="587"/>
    </w:p>
    <w:p w14:paraId="3F474F76" w14:textId="77777777" w:rsidR="009E4839" w:rsidRDefault="009E4839" w:rsidP="009E4839">
      <w:pPr>
        <w:pStyle w:val="50"/>
      </w:pPr>
      <w:bookmarkStart w:id="588" w:name="_Toc96959844"/>
      <w:bookmarkStart w:id="589" w:name="_Toc129247555"/>
      <w:bookmarkStart w:id="590" w:name="_Toc164863300"/>
      <w:bookmarkStart w:id="591" w:name="_Toc209529693"/>
      <w:r>
        <w:t>5.1.3.5.1</w:t>
      </w:r>
      <w:r>
        <w:tab/>
        <w:t>Description</w:t>
      </w:r>
      <w:bookmarkEnd w:id="588"/>
      <w:bookmarkEnd w:id="589"/>
      <w:bookmarkEnd w:id="590"/>
      <w:bookmarkEnd w:id="591"/>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92" w:name="_Toc96959845"/>
      <w:bookmarkStart w:id="593" w:name="_Toc129247556"/>
      <w:bookmarkStart w:id="594" w:name="_Toc164863301"/>
      <w:bookmarkStart w:id="595" w:name="_Toc209529694"/>
      <w:r>
        <w:t>5.1.3.5.2</w:t>
      </w:r>
      <w:r>
        <w:tab/>
        <w:t>Resource Definition</w:t>
      </w:r>
      <w:bookmarkEnd w:id="592"/>
      <w:bookmarkEnd w:id="593"/>
      <w:bookmarkEnd w:id="594"/>
      <w:bookmarkEnd w:id="59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96" w:name="_Toc96959846"/>
      <w:bookmarkStart w:id="597" w:name="_Toc129247557"/>
      <w:bookmarkStart w:id="598" w:name="_Toc164863302"/>
      <w:bookmarkStart w:id="599" w:name="_Toc209529695"/>
      <w:r>
        <w:t>5.1.3.5.3</w:t>
      </w:r>
      <w:r>
        <w:tab/>
        <w:t>Resource Standard Methods</w:t>
      </w:r>
      <w:bookmarkEnd w:id="596"/>
      <w:bookmarkEnd w:id="597"/>
      <w:bookmarkEnd w:id="598"/>
      <w:bookmarkEnd w:id="599"/>
    </w:p>
    <w:p w14:paraId="1D4CBEB4" w14:textId="77777777" w:rsidR="009E4839" w:rsidRDefault="009E4839" w:rsidP="007565F0">
      <w:pPr>
        <w:pStyle w:val="6"/>
      </w:pPr>
      <w:bookmarkStart w:id="600" w:name="_Toc129247558"/>
      <w:bookmarkStart w:id="601" w:name="_Toc164863303"/>
      <w:bookmarkStart w:id="602" w:name="_Toc209529696"/>
      <w:r>
        <w:t>5.1.3.5.3.1</w:t>
      </w:r>
      <w:r>
        <w:tab/>
        <w:t>PUT</w:t>
      </w:r>
      <w:bookmarkEnd w:id="600"/>
      <w:bookmarkEnd w:id="601"/>
      <w:bookmarkEnd w:id="60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603" w:name="_Toc129247559"/>
      <w:bookmarkStart w:id="604" w:name="_Toc164863304"/>
      <w:bookmarkStart w:id="605" w:name="_Toc209529697"/>
      <w:r w:rsidRPr="007565F0">
        <w:rPr>
          <w:rFonts w:eastAsia="宋体"/>
        </w:rPr>
        <w:t>5.1.3.5.3.2</w:t>
      </w:r>
      <w:r w:rsidRPr="007565F0">
        <w:rPr>
          <w:rFonts w:eastAsia="宋体"/>
        </w:rPr>
        <w:tab/>
        <w:t>DELETE</w:t>
      </w:r>
      <w:bookmarkEnd w:id="603"/>
      <w:bookmarkEnd w:id="604"/>
      <w:bookmarkEnd w:id="60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606" w:name="_Toc96959847"/>
      <w:bookmarkStart w:id="607" w:name="_Toc129247560"/>
      <w:bookmarkStart w:id="608" w:name="_Toc164863305"/>
      <w:bookmarkStart w:id="609" w:name="_Toc209529698"/>
      <w:r>
        <w:t>5.1.3.5.4</w:t>
      </w:r>
      <w:r>
        <w:tab/>
        <w:t>Resource Custom Operations</w:t>
      </w:r>
      <w:bookmarkEnd w:id="606"/>
      <w:bookmarkEnd w:id="607"/>
      <w:bookmarkEnd w:id="608"/>
      <w:bookmarkEnd w:id="609"/>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610" w:name="_Toc73564415"/>
      <w:bookmarkStart w:id="611" w:name="_Toc104538980"/>
      <w:bookmarkStart w:id="612" w:name="_Toc90655843"/>
      <w:bookmarkStart w:id="613" w:name="_Toc136562348"/>
      <w:bookmarkStart w:id="614" w:name="_Toc98233611"/>
      <w:bookmarkStart w:id="615" w:name="_Toc101244387"/>
      <w:bookmarkStart w:id="616" w:name="_Toc114133781"/>
      <w:bookmarkStart w:id="617" w:name="_Toc88667558"/>
      <w:bookmarkStart w:id="618" w:name="_Toc113031642"/>
      <w:bookmarkStart w:id="619" w:name="_Toc112951102"/>
      <w:bookmarkStart w:id="620" w:name="_Toc85557056"/>
      <w:bookmarkStart w:id="621" w:name="_Toc120702281"/>
      <w:bookmarkStart w:id="622" w:name="_Toc85552957"/>
      <w:bookmarkStart w:id="623" w:name="_Toc138754182"/>
      <w:bookmarkStart w:id="624" w:name="_Toc145705669"/>
      <w:bookmarkStart w:id="625" w:name="_Toc148522573"/>
      <w:bookmarkStart w:id="626" w:name="_Toc94064226"/>
      <w:bookmarkStart w:id="627" w:name="_Toc153363623"/>
      <w:bookmarkStart w:id="628" w:name="_Toc164863306"/>
      <w:bookmarkStart w:id="629" w:name="_Toc209529699"/>
      <w:r>
        <w:lastRenderedPageBreak/>
        <w:t>5.1.3.</w:t>
      </w:r>
      <w:r w:rsidRPr="00BA39F2">
        <w:t>6</w:t>
      </w:r>
      <w:r>
        <w:tab/>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003F00F3">
        <w:t>Void</w:t>
      </w:r>
      <w:bookmarkEnd w:id="628"/>
      <w:bookmarkEnd w:id="629"/>
    </w:p>
    <w:p w14:paraId="5A636878" w14:textId="77777777" w:rsidR="00280FAF" w:rsidRDefault="00280FAF" w:rsidP="00280FAF"/>
    <w:p w14:paraId="3CB7AB0F" w14:textId="4C0EEFC5" w:rsidR="00280FAF" w:rsidRDefault="00280FAF" w:rsidP="00280FAF">
      <w:pPr>
        <w:pStyle w:val="40"/>
      </w:pPr>
      <w:bookmarkStart w:id="630" w:name="_Toc73564421"/>
      <w:bookmarkStart w:id="631" w:name="_Toc85552963"/>
      <w:bookmarkStart w:id="632" w:name="_Toc112951108"/>
      <w:bookmarkStart w:id="633" w:name="_Toc101244393"/>
      <w:bookmarkStart w:id="634" w:name="_Toc94064232"/>
      <w:bookmarkStart w:id="635" w:name="_Toc88667564"/>
      <w:bookmarkStart w:id="636" w:name="_Toc120702287"/>
      <w:bookmarkStart w:id="637" w:name="_Toc138754188"/>
      <w:bookmarkStart w:id="638" w:name="_Toc148522579"/>
      <w:bookmarkStart w:id="639" w:name="_Toc90655849"/>
      <w:bookmarkStart w:id="640" w:name="_Toc98233617"/>
      <w:bookmarkStart w:id="641" w:name="_Toc113031648"/>
      <w:bookmarkStart w:id="642" w:name="_Toc85557062"/>
      <w:bookmarkStart w:id="643" w:name="_Toc136562354"/>
      <w:bookmarkStart w:id="644" w:name="_Toc114133787"/>
      <w:bookmarkStart w:id="645" w:name="_Toc104538986"/>
      <w:bookmarkStart w:id="646" w:name="_Toc145705675"/>
      <w:bookmarkStart w:id="647" w:name="_Toc153363629"/>
      <w:bookmarkStart w:id="648" w:name="_Toc164863308"/>
      <w:bookmarkStart w:id="649" w:name="_Toc209529700"/>
      <w:r>
        <w:t>5.1.3.</w:t>
      </w:r>
      <w:r w:rsidRPr="00BA39F2">
        <w:t>7</w:t>
      </w:r>
      <w:r>
        <w:tab/>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003F00F3">
        <w:t>Void</w:t>
      </w:r>
      <w:bookmarkEnd w:id="648"/>
      <w:bookmarkEnd w:id="649"/>
    </w:p>
    <w:p w14:paraId="208D4A5E" w14:textId="77777777" w:rsidR="00E60FE0" w:rsidRDefault="00C872B4">
      <w:pPr>
        <w:pStyle w:val="30"/>
      </w:pPr>
      <w:bookmarkStart w:id="650" w:name="_Toc510696622"/>
      <w:bookmarkStart w:id="651" w:name="_Toc35971413"/>
      <w:bookmarkStart w:id="652" w:name="_Toc67903530"/>
      <w:bookmarkStart w:id="653" w:name="_Toc73173262"/>
      <w:bookmarkStart w:id="654" w:name="_Toc96959848"/>
      <w:bookmarkStart w:id="655" w:name="_Toc129247561"/>
      <w:bookmarkStart w:id="656" w:name="_Toc164863309"/>
      <w:bookmarkStart w:id="657" w:name="_Toc209529701"/>
      <w:r>
        <w:t>5.1.4</w:t>
      </w:r>
      <w:r>
        <w:tab/>
        <w:t>Custom Operations without associated resources</w:t>
      </w:r>
      <w:bookmarkEnd w:id="650"/>
      <w:bookmarkEnd w:id="651"/>
      <w:bookmarkEnd w:id="652"/>
      <w:bookmarkEnd w:id="653"/>
      <w:bookmarkEnd w:id="654"/>
      <w:bookmarkEnd w:id="655"/>
      <w:bookmarkEnd w:id="656"/>
      <w:bookmarkEnd w:id="657"/>
    </w:p>
    <w:p w14:paraId="6AB4D066" w14:textId="77777777" w:rsidR="003F00F3" w:rsidRDefault="003F00F3" w:rsidP="00666FFF">
      <w:pPr>
        <w:pStyle w:val="40"/>
      </w:pPr>
      <w:bookmarkStart w:id="658" w:name="_Toc151749020"/>
      <w:bookmarkStart w:id="659" w:name="_Toc148535713"/>
      <w:bookmarkStart w:id="660" w:name="_Toc138693984"/>
      <w:bookmarkStart w:id="661" w:name="_Toc133434801"/>
      <w:bookmarkStart w:id="662" w:name="_Toc120681614"/>
      <w:bookmarkStart w:id="663" w:name="_Toc114134675"/>
      <w:bookmarkStart w:id="664" w:name="_Toc112937918"/>
      <w:bookmarkStart w:id="665" w:name="_Toc104546871"/>
      <w:bookmarkStart w:id="666" w:name="_Toc100940005"/>
      <w:bookmarkStart w:id="667" w:name="_Toc97037796"/>
      <w:bookmarkStart w:id="668" w:name="_Toc97034919"/>
      <w:bookmarkStart w:id="669" w:name="_Toc94020388"/>
      <w:bookmarkStart w:id="670" w:name="_Toc89426603"/>
      <w:bookmarkStart w:id="671" w:name="_Toc81242822"/>
      <w:bookmarkStart w:id="672" w:name="_Toc73042478"/>
      <w:bookmarkStart w:id="673" w:name="_Toc72767026"/>
      <w:bookmarkStart w:id="674" w:name="_Toc72766459"/>
      <w:bookmarkStart w:id="675" w:name="_Toc209529702"/>
      <w:bookmarkStart w:id="676" w:name="_Toc510696623"/>
      <w:bookmarkStart w:id="677" w:name="_Toc35971414"/>
      <w:bookmarkStart w:id="678" w:name="_Toc67903531"/>
      <w:bookmarkStart w:id="679" w:name="_Toc73173263"/>
      <w:bookmarkStart w:id="680" w:name="_Toc96959849"/>
      <w:r>
        <w:t>5.1.4.1</w:t>
      </w:r>
      <w:r>
        <w:tab/>
        <w:t>Overview</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55pt" o:ole="">
            <v:imagedata r:id="rId49" o:title="" cropbottom="7081f" cropright="4734f"/>
          </v:shape>
          <o:OLEObject Type="Embed" ProgID="Visio.Drawing.15" ShapeID="_x0000_i1042" DrawAspect="Content" ObjectID="_1825681068" r:id="rId50"/>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81" w:name="_Toc151749021"/>
      <w:bookmarkStart w:id="682" w:name="_Toc148535714"/>
      <w:bookmarkStart w:id="683" w:name="_Toc138693985"/>
      <w:bookmarkStart w:id="684" w:name="_Toc133434802"/>
      <w:bookmarkStart w:id="685" w:name="_Toc120681615"/>
      <w:bookmarkStart w:id="686" w:name="_Toc114134676"/>
      <w:bookmarkStart w:id="687" w:name="_Toc104546872"/>
      <w:bookmarkStart w:id="688" w:name="_Toc100940006"/>
      <w:bookmarkStart w:id="689" w:name="_Toc72766460"/>
      <w:bookmarkStart w:id="690" w:name="_Toc73042479"/>
      <w:bookmarkStart w:id="691" w:name="_Toc72767027"/>
      <w:bookmarkStart w:id="692" w:name="_Toc89426604"/>
      <w:bookmarkStart w:id="693" w:name="_Toc81242823"/>
      <w:bookmarkStart w:id="694" w:name="_Toc97037797"/>
      <w:bookmarkStart w:id="695" w:name="_Toc94020389"/>
      <w:bookmarkStart w:id="696" w:name="_Toc112937919"/>
      <w:bookmarkStart w:id="697" w:name="_Toc97034920"/>
      <w:bookmarkStart w:id="698" w:name="_Toc209529703"/>
      <w:r>
        <w:t>5.1.4.2</w:t>
      </w:r>
      <w:r>
        <w:tab/>
        <w:t>Operation: transfer-data-sub</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043067BD" w14:textId="77777777" w:rsidR="003F00F3" w:rsidRDefault="003F00F3" w:rsidP="00666FFF">
      <w:pPr>
        <w:pStyle w:val="50"/>
      </w:pPr>
      <w:bookmarkStart w:id="699" w:name="_Toc151749022"/>
      <w:bookmarkStart w:id="700" w:name="_Toc148535715"/>
      <w:bookmarkStart w:id="701" w:name="_Toc138693986"/>
      <w:bookmarkStart w:id="702" w:name="_Toc133434803"/>
      <w:bookmarkStart w:id="703" w:name="_Toc89426605"/>
      <w:bookmarkStart w:id="704" w:name="_Toc81242824"/>
      <w:bookmarkStart w:id="705" w:name="_Toc73042480"/>
      <w:bookmarkStart w:id="706" w:name="_Toc72767028"/>
      <w:bookmarkStart w:id="707" w:name="_Toc72766461"/>
      <w:bookmarkStart w:id="708" w:name="_Toc97037798"/>
      <w:bookmarkStart w:id="709" w:name="_Toc120681616"/>
      <w:bookmarkStart w:id="710" w:name="_Toc114134677"/>
      <w:bookmarkStart w:id="711" w:name="_Toc100940007"/>
      <w:bookmarkStart w:id="712" w:name="_Toc104546873"/>
      <w:bookmarkStart w:id="713" w:name="_Toc112937920"/>
      <w:bookmarkStart w:id="714" w:name="_Toc94020390"/>
      <w:bookmarkStart w:id="715" w:name="_Toc97034921"/>
      <w:bookmarkStart w:id="716" w:name="_Toc209529704"/>
      <w:r>
        <w:t>5.1.4.2.1</w:t>
      </w:r>
      <w:r>
        <w:tab/>
        <w:t>Description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717" w:name="_Toc151749023"/>
      <w:bookmarkStart w:id="718" w:name="_Toc148535716"/>
      <w:bookmarkStart w:id="719" w:name="_Toc138693987"/>
      <w:bookmarkStart w:id="720" w:name="_Toc133434804"/>
      <w:bookmarkStart w:id="721" w:name="_Toc120681617"/>
      <w:bookmarkStart w:id="722" w:name="_Toc114134678"/>
      <w:bookmarkStart w:id="723" w:name="_Toc112937921"/>
      <w:bookmarkStart w:id="724" w:name="_Toc104546874"/>
      <w:bookmarkStart w:id="725" w:name="_Toc100940008"/>
      <w:bookmarkStart w:id="726" w:name="_Toc97037799"/>
      <w:bookmarkStart w:id="727" w:name="_Toc97034922"/>
      <w:bookmarkStart w:id="728" w:name="_Toc94020391"/>
      <w:bookmarkStart w:id="729" w:name="_Toc72766462"/>
      <w:bookmarkStart w:id="730" w:name="_Toc72767029"/>
      <w:bookmarkStart w:id="731" w:name="_Toc81242825"/>
      <w:bookmarkStart w:id="732" w:name="_Toc89426606"/>
      <w:bookmarkStart w:id="733" w:name="_Toc73042481"/>
      <w:bookmarkStart w:id="734" w:name="_Toc209529705"/>
      <w:r>
        <w:t>5.1.4.2.2</w:t>
      </w:r>
      <w:r>
        <w:tab/>
        <w:t>Operation Definition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35" w:name="_Toc510696628"/>
      <w:bookmarkStart w:id="736" w:name="_Toc35971419"/>
      <w:bookmarkStart w:id="737" w:name="_Toc67903536"/>
      <w:bookmarkStart w:id="738" w:name="_Toc73173268"/>
      <w:bookmarkStart w:id="739" w:name="_Toc96959854"/>
      <w:bookmarkStart w:id="740" w:name="_Toc129247562"/>
      <w:bookmarkStart w:id="741" w:name="_Toc164863310"/>
      <w:bookmarkStart w:id="742" w:name="_Toc209529706"/>
      <w:bookmarkEnd w:id="676"/>
      <w:bookmarkEnd w:id="677"/>
      <w:bookmarkEnd w:id="678"/>
      <w:bookmarkEnd w:id="679"/>
      <w:bookmarkEnd w:id="680"/>
      <w:r>
        <w:t>5.1.5</w:t>
      </w:r>
      <w:r>
        <w:tab/>
        <w:t>Notifications</w:t>
      </w:r>
      <w:bookmarkEnd w:id="735"/>
      <w:bookmarkEnd w:id="736"/>
      <w:bookmarkEnd w:id="737"/>
      <w:bookmarkEnd w:id="738"/>
      <w:bookmarkEnd w:id="739"/>
      <w:bookmarkEnd w:id="740"/>
      <w:bookmarkEnd w:id="741"/>
      <w:bookmarkEnd w:id="742"/>
    </w:p>
    <w:p w14:paraId="21DE8058" w14:textId="77777777" w:rsidR="00E60FE0" w:rsidRDefault="00C872B4">
      <w:pPr>
        <w:pStyle w:val="40"/>
      </w:pPr>
      <w:bookmarkStart w:id="743" w:name="_Toc510696629"/>
      <w:bookmarkStart w:id="744" w:name="_Toc35971420"/>
      <w:bookmarkStart w:id="745" w:name="_Toc67903537"/>
      <w:bookmarkStart w:id="746" w:name="_Toc73173269"/>
      <w:bookmarkStart w:id="747" w:name="_Toc96959855"/>
      <w:bookmarkStart w:id="748" w:name="_Toc129247563"/>
      <w:bookmarkStart w:id="749" w:name="_Toc164863311"/>
      <w:bookmarkStart w:id="750" w:name="_Toc209529707"/>
      <w:r>
        <w:t>5.1.5.1</w:t>
      </w:r>
      <w:r>
        <w:tab/>
        <w:t>General</w:t>
      </w:r>
      <w:bookmarkEnd w:id="743"/>
      <w:bookmarkEnd w:id="744"/>
      <w:bookmarkEnd w:id="745"/>
      <w:bookmarkEnd w:id="746"/>
      <w:bookmarkEnd w:id="747"/>
      <w:bookmarkEnd w:id="748"/>
      <w:bookmarkEnd w:id="749"/>
      <w:bookmarkEnd w:id="750"/>
    </w:p>
    <w:p w14:paraId="6FEE683D" w14:textId="77777777" w:rsidR="00E60FE0" w:rsidRDefault="00C872B4">
      <w:pPr>
        <w:rPr>
          <w:noProof/>
        </w:rPr>
      </w:pPr>
      <w:bookmarkStart w:id="751" w:name="_Toc510696630"/>
      <w:bookmarkStart w:id="752"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53" w:name="_Toc35971421"/>
      <w:bookmarkStart w:id="754" w:name="_Toc67903538"/>
      <w:bookmarkStart w:id="755" w:name="_Toc73173270"/>
      <w:bookmarkStart w:id="756" w:name="_Toc96959856"/>
      <w:bookmarkStart w:id="757" w:name="_Toc129247564"/>
      <w:bookmarkStart w:id="758" w:name="_Toc164863312"/>
      <w:bookmarkStart w:id="759" w:name="_Toc209529708"/>
      <w:r>
        <w:t>5.1.5.2</w:t>
      </w:r>
      <w:r>
        <w:tab/>
      </w:r>
      <w:r w:rsidR="002B7D1F">
        <w:rPr>
          <w:lang w:val="en-US"/>
        </w:rPr>
        <w:t>Analytics Notification</w:t>
      </w:r>
      <w:bookmarkEnd w:id="751"/>
      <w:bookmarkEnd w:id="753"/>
      <w:bookmarkEnd w:id="754"/>
      <w:bookmarkEnd w:id="755"/>
      <w:bookmarkEnd w:id="756"/>
      <w:bookmarkEnd w:id="757"/>
      <w:bookmarkEnd w:id="758"/>
      <w:bookmarkEnd w:id="759"/>
    </w:p>
    <w:p w14:paraId="0092F808" w14:textId="77777777" w:rsidR="00E60FE0" w:rsidRDefault="00C872B4">
      <w:pPr>
        <w:pStyle w:val="50"/>
        <w:rPr>
          <w:noProof/>
        </w:rPr>
      </w:pPr>
      <w:bookmarkStart w:id="760" w:name="_Toc532994455"/>
      <w:bookmarkStart w:id="761" w:name="_Toc35971422"/>
      <w:bookmarkStart w:id="762" w:name="_Toc67903539"/>
      <w:bookmarkStart w:id="763" w:name="_Toc73173271"/>
      <w:bookmarkStart w:id="764" w:name="_Toc96959857"/>
      <w:bookmarkStart w:id="765" w:name="_Toc129247565"/>
      <w:bookmarkStart w:id="766" w:name="_Toc164863313"/>
      <w:bookmarkStart w:id="767" w:name="_Toc209529709"/>
      <w:bookmarkStart w:id="768" w:name="_Toc510696631"/>
      <w:r>
        <w:t>5.1.5.2</w:t>
      </w:r>
      <w:r>
        <w:rPr>
          <w:noProof/>
        </w:rPr>
        <w:t>.1</w:t>
      </w:r>
      <w:r>
        <w:rPr>
          <w:noProof/>
        </w:rPr>
        <w:tab/>
        <w:t>Description</w:t>
      </w:r>
      <w:bookmarkEnd w:id="760"/>
      <w:bookmarkEnd w:id="761"/>
      <w:bookmarkEnd w:id="762"/>
      <w:bookmarkEnd w:id="763"/>
      <w:bookmarkEnd w:id="764"/>
      <w:bookmarkEnd w:id="765"/>
      <w:bookmarkEnd w:id="766"/>
      <w:bookmarkEnd w:id="76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69" w:name="_Toc532994456"/>
      <w:bookmarkStart w:id="770" w:name="_Toc35971423"/>
      <w:bookmarkStart w:id="771" w:name="_Toc67903540"/>
      <w:bookmarkStart w:id="772" w:name="_Toc73173272"/>
      <w:bookmarkStart w:id="773" w:name="_Toc96959858"/>
      <w:bookmarkStart w:id="774" w:name="_Toc129247566"/>
      <w:bookmarkStart w:id="775" w:name="_Toc164863314"/>
      <w:bookmarkStart w:id="776" w:name="_Toc209529710"/>
      <w:r>
        <w:t>5.1.5.2</w:t>
      </w:r>
      <w:r>
        <w:rPr>
          <w:noProof/>
        </w:rPr>
        <w:t>.2</w:t>
      </w:r>
      <w:r>
        <w:rPr>
          <w:noProof/>
        </w:rPr>
        <w:tab/>
        <w:t>Target URI</w:t>
      </w:r>
      <w:bookmarkEnd w:id="769"/>
      <w:bookmarkEnd w:id="770"/>
      <w:bookmarkEnd w:id="771"/>
      <w:bookmarkEnd w:id="772"/>
      <w:bookmarkEnd w:id="773"/>
      <w:bookmarkEnd w:id="774"/>
      <w:bookmarkEnd w:id="775"/>
      <w:bookmarkEnd w:id="77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77" w:name="_Toc532994457"/>
      <w:bookmarkStart w:id="778" w:name="_Toc35971424"/>
      <w:bookmarkStart w:id="779" w:name="_Toc67903541"/>
      <w:bookmarkStart w:id="780" w:name="_Toc73173273"/>
      <w:bookmarkStart w:id="781" w:name="_Toc96959859"/>
      <w:bookmarkStart w:id="782" w:name="_Toc129247567"/>
      <w:bookmarkStart w:id="783" w:name="_Toc164863315"/>
      <w:bookmarkStart w:id="784" w:name="_Toc209529711"/>
      <w:r>
        <w:t>5.1.5.2</w:t>
      </w:r>
      <w:r>
        <w:rPr>
          <w:noProof/>
        </w:rPr>
        <w:t>.3</w:t>
      </w:r>
      <w:r>
        <w:rPr>
          <w:noProof/>
        </w:rPr>
        <w:tab/>
        <w:t>Standard Methods</w:t>
      </w:r>
      <w:bookmarkEnd w:id="777"/>
      <w:bookmarkEnd w:id="778"/>
      <w:bookmarkEnd w:id="779"/>
      <w:bookmarkEnd w:id="780"/>
      <w:bookmarkEnd w:id="781"/>
      <w:bookmarkEnd w:id="782"/>
      <w:bookmarkEnd w:id="783"/>
      <w:bookmarkEnd w:id="784"/>
    </w:p>
    <w:p w14:paraId="0C02B12B" w14:textId="77777777" w:rsidR="00E60FE0" w:rsidRPr="00BA39F2" w:rsidRDefault="00C872B4" w:rsidP="00BA39F2">
      <w:pPr>
        <w:pStyle w:val="6"/>
        <w:rPr>
          <w:rFonts w:eastAsia="宋体"/>
        </w:rPr>
      </w:pPr>
      <w:bookmarkStart w:id="785" w:name="_Toc532994458"/>
      <w:bookmarkStart w:id="786" w:name="_Toc35971425"/>
      <w:bookmarkStart w:id="787" w:name="_Toc164863316"/>
      <w:bookmarkStart w:id="788" w:name="_Toc209529712"/>
      <w:r w:rsidRPr="00BA39F2">
        <w:rPr>
          <w:rFonts w:eastAsia="宋体"/>
        </w:rPr>
        <w:t>5.1.5.2.3.1</w:t>
      </w:r>
      <w:r w:rsidRPr="00BA39F2">
        <w:rPr>
          <w:rFonts w:eastAsia="宋体"/>
        </w:rPr>
        <w:tab/>
        <w:t>POST</w:t>
      </w:r>
      <w:bookmarkEnd w:id="785"/>
      <w:bookmarkEnd w:id="786"/>
      <w:bookmarkEnd w:id="787"/>
      <w:bookmarkEnd w:id="78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89" w:name="_Toc35971426"/>
      <w:bookmarkStart w:id="790" w:name="_Toc67903542"/>
      <w:bookmarkStart w:id="791" w:name="_Toc73173274"/>
      <w:bookmarkStart w:id="792" w:name="_Toc96959860"/>
      <w:bookmarkStart w:id="793" w:name="_Toc129247568"/>
      <w:bookmarkStart w:id="794" w:name="_Toc164863317"/>
      <w:bookmarkStart w:id="795" w:name="_Toc209529713"/>
      <w:r>
        <w:t>5.1.5.3</w:t>
      </w:r>
      <w:r>
        <w:tab/>
      </w:r>
      <w:r w:rsidR="00E678A1">
        <w:rPr>
          <w:lang w:val="en-US"/>
        </w:rPr>
        <w:t>Data Notification</w:t>
      </w:r>
      <w:bookmarkEnd w:id="768"/>
      <w:bookmarkEnd w:id="789"/>
      <w:bookmarkEnd w:id="790"/>
      <w:bookmarkEnd w:id="791"/>
      <w:bookmarkEnd w:id="792"/>
      <w:bookmarkEnd w:id="793"/>
      <w:bookmarkEnd w:id="794"/>
      <w:bookmarkEnd w:id="795"/>
    </w:p>
    <w:p w14:paraId="03B1EDD9" w14:textId="77777777" w:rsidR="00E678A1" w:rsidRDefault="00E678A1" w:rsidP="00E678A1">
      <w:pPr>
        <w:pStyle w:val="50"/>
        <w:rPr>
          <w:noProof/>
        </w:rPr>
      </w:pPr>
      <w:bookmarkStart w:id="796" w:name="_Toc96959861"/>
      <w:bookmarkStart w:id="797" w:name="_Toc129247569"/>
      <w:bookmarkStart w:id="798" w:name="_Toc164863318"/>
      <w:bookmarkStart w:id="799" w:name="_Toc209529714"/>
      <w:r>
        <w:t>5.1.5.3</w:t>
      </w:r>
      <w:r>
        <w:rPr>
          <w:noProof/>
        </w:rPr>
        <w:t>.1</w:t>
      </w:r>
      <w:r>
        <w:rPr>
          <w:noProof/>
        </w:rPr>
        <w:tab/>
        <w:t>Description</w:t>
      </w:r>
      <w:bookmarkEnd w:id="796"/>
      <w:bookmarkEnd w:id="797"/>
      <w:bookmarkEnd w:id="798"/>
      <w:bookmarkEnd w:id="79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800" w:name="_Toc96959862"/>
      <w:bookmarkStart w:id="801" w:name="_Toc129247570"/>
      <w:bookmarkStart w:id="802" w:name="_Toc164863319"/>
      <w:bookmarkStart w:id="803" w:name="_Toc209529715"/>
      <w:r>
        <w:t>5.1.5.3</w:t>
      </w:r>
      <w:r>
        <w:rPr>
          <w:noProof/>
        </w:rPr>
        <w:t>.2</w:t>
      </w:r>
      <w:r>
        <w:rPr>
          <w:noProof/>
        </w:rPr>
        <w:tab/>
        <w:t>Target URI</w:t>
      </w:r>
      <w:bookmarkEnd w:id="800"/>
      <w:bookmarkEnd w:id="801"/>
      <w:bookmarkEnd w:id="802"/>
      <w:bookmarkEnd w:id="803"/>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804" w:name="_Toc96959863"/>
      <w:bookmarkStart w:id="805" w:name="_Toc129247571"/>
      <w:bookmarkStart w:id="806" w:name="_Toc164863320"/>
      <w:bookmarkStart w:id="807" w:name="_Toc209529716"/>
      <w:r>
        <w:t>5.1.5.3</w:t>
      </w:r>
      <w:r>
        <w:rPr>
          <w:noProof/>
        </w:rPr>
        <w:t>.3</w:t>
      </w:r>
      <w:r>
        <w:rPr>
          <w:noProof/>
        </w:rPr>
        <w:tab/>
        <w:t>Standard Methods</w:t>
      </w:r>
      <w:bookmarkEnd w:id="804"/>
      <w:bookmarkEnd w:id="805"/>
      <w:bookmarkEnd w:id="806"/>
      <w:bookmarkEnd w:id="807"/>
    </w:p>
    <w:p w14:paraId="2E53C5FB" w14:textId="77777777" w:rsidR="00E678A1" w:rsidRPr="005309A9" w:rsidRDefault="00E678A1" w:rsidP="005309A9">
      <w:pPr>
        <w:pStyle w:val="6"/>
        <w:rPr>
          <w:rFonts w:eastAsia="宋体"/>
        </w:rPr>
      </w:pPr>
      <w:bookmarkStart w:id="808" w:name="_Toc129247572"/>
      <w:bookmarkStart w:id="809" w:name="_Toc164863321"/>
      <w:bookmarkStart w:id="810" w:name="_Toc209529717"/>
      <w:r w:rsidRPr="005309A9">
        <w:rPr>
          <w:rFonts w:eastAsia="宋体"/>
        </w:rPr>
        <w:t>5.1.5.3.3.1</w:t>
      </w:r>
      <w:r w:rsidRPr="005309A9">
        <w:rPr>
          <w:rFonts w:eastAsia="宋体"/>
        </w:rPr>
        <w:tab/>
        <w:t>POST</w:t>
      </w:r>
      <w:bookmarkEnd w:id="808"/>
      <w:bookmarkEnd w:id="809"/>
      <w:bookmarkEnd w:id="81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811" w:name="_Toc129247573"/>
      <w:bookmarkStart w:id="812" w:name="_Toc164863322"/>
      <w:bookmarkStart w:id="813" w:name="_Toc209529718"/>
      <w:r>
        <w:t>5.1.5.</w:t>
      </w:r>
      <w:r w:rsidR="0015358F">
        <w:t>4</w:t>
      </w:r>
      <w:r>
        <w:tab/>
      </w:r>
      <w:r>
        <w:rPr>
          <w:rFonts w:eastAsia="Times New Roman"/>
          <w:noProof/>
        </w:rPr>
        <w:t>Fetch</w:t>
      </w:r>
      <w:bookmarkStart w:id="814" w:name="_Toc97037347"/>
      <w:bookmarkStart w:id="815" w:name="_Toc97038357"/>
      <w:r>
        <w:rPr>
          <w:rFonts w:eastAsia="Times New Roman"/>
          <w:noProof/>
        </w:rPr>
        <w:t xml:space="preserve"> Notification</w:t>
      </w:r>
      <w:bookmarkEnd w:id="811"/>
      <w:bookmarkEnd w:id="812"/>
      <w:bookmarkEnd w:id="813"/>
      <w:bookmarkEnd w:id="814"/>
      <w:bookmarkEnd w:id="815"/>
    </w:p>
    <w:p w14:paraId="136BD83E" w14:textId="5BC77768" w:rsidR="00F95105" w:rsidRDefault="00F95105" w:rsidP="00F95105">
      <w:pPr>
        <w:pStyle w:val="50"/>
        <w:rPr>
          <w:noProof/>
        </w:rPr>
      </w:pPr>
      <w:bookmarkStart w:id="816" w:name="_Toc97037348"/>
      <w:bookmarkStart w:id="817" w:name="_Toc97038358"/>
      <w:bookmarkStart w:id="818" w:name="_Toc129247574"/>
      <w:bookmarkStart w:id="819" w:name="_Toc164863323"/>
      <w:bookmarkStart w:id="820" w:name="_Toc209529719"/>
      <w:r>
        <w:t>5.1.5.</w:t>
      </w:r>
      <w:r w:rsidR="0015358F">
        <w:t>4</w:t>
      </w:r>
      <w:r>
        <w:rPr>
          <w:noProof/>
        </w:rPr>
        <w:t>.1</w:t>
      </w:r>
      <w:r>
        <w:rPr>
          <w:noProof/>
        </w:rPr>
        <w:tab/>
        <w:t>Description</w:t>
      </w:r>
      <w:bookmarkEnd w:id="816"/>
      <w:bookmarkEnd w:id="817"/>
      <w:bookmarkEnd w:id="818"/>
      <w:bookmarkEnd w:id="819"/>
      <w:bookmarkEnd w:id="82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21" w:name="_Toc97037349"/>
      <w:bookmarkStart w:id="822" w:name="_Toc97038359"/>
      <w:bookmarkStart w:id="823" w:name="_Toc129247575"/>
      <w:bookmarkStart w:id="824" w:name="_Toc164863324"/>
      <w:bookmarkStart w:id="825" w:name="_Toc209529720"/>
      <w:r>
        <w:t>5.1.5.</w:t>
      </w:r>
      <w:r w:rsidR="0015358F">
        <w:t>4</w:t>
      </w:r>
      <w:r>
        <w:rPr>
          <w:noProof/>
        </w:rPr>
        <w:t>.2</w:t>
      </w:r>
      <w:r>
        <w:rPr>
          <w:noProof/>
        </w:rPr>
        <w:tab/>
        <w:t>Target URI</w:t>
      </w:r>
      <w:bookmarkEnd w:id="821"/>
      <w:bookmarkEnd w:id="822"/>
      <w:bookmarkEnd w:id="823"/>
      <w:bookmarkEnd w:id="824"/>
      <w:bookmarkEnd w:id="825"/>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26" w:name="_Toc83230072"/>
      <w:bookmarkStart w:id="827" w:name="_Toc66277780"/>
      <w:bookmarkStart w:id="828" w:name="_Toc56672222"/>
      <w:bookmarkStart w:id="829" w:name="_Toc51761292"/>
      <w:bookmarkStart w:id="830" w:name="_Toc50023802"/>
      <w:bookmarkStart w:id="831" w:name="_Toc49935456"/>
      <w:bookmarkStart w:id="832" w:name="_Toc45132989"/>
      <w:bookmarkStart w:id="833" w:name="_Toc43298212"/>
      <w:bookmarkStart w:id="834" w:name="_Toc39063154"/>
      <w:bookmarkStart w:id="835" w:name="_Toc36037720"/>
      <w:bookmarkStart w:id="836" w:name="_Toc34210695"/>
      <w:bookmarkStart w:id="837" w:name="_Toc28011579"/>
      <w:bookmarkStart w:id="838" w:name="_Toc97037350"/>
      <w:bookmarkStart w:id="839" w:name="_Toc97038360"/>
      <w:bookmarkStart w:id="840" w:name="_Toc129247576"/>
      <w:bookmarkStart w:id="841" w:name="_Toc164863325"/>
      <w:bookmarkStart w:id="842" w:name="_Toc209529721"/>
      <w:r>
        <w:rPr>
          <w:noProof/>
        </w:rPr>
        <w:t>5.1.5.</w:t>
      </w:r>
      <w:r w:rsidR="0015358F">
        <w:rPr>
          <w:noProof/>
        </w:rPr>
        <w:t>4</w:t>
      </w:r>
      <w:r>
        <w:rPr>
          <w:noProof/>
        </w:rPr>
        <w:t>.3</w:t>
      </w:r>
      <w:r>
        <w:rPr>
          <w:noProof/>
        </w:rPr>
        <w:tab/>
        <w:t>Standard Methods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7C2855F8" w14:textId="12E153AF" w:rsidR="00F95105" w:rsidRDefault="00F95105" w:rsidP="00F95105">
      <w:pPr>
        <w:pStyle w:val="6"/>
      </w:pPr>
      <w:bookmarkStart w:id="843" w:name="_Toc97037351"/>
      <w:bookmarkStart w:id="844" w:name="_Toc97038361"/>
      <w:bookmarkStart w:id="845" w:name="_Toc129247577"/>
      <w:bookmarkStart w:id="846" w:name="_Toc164863326"/>
      <w:bookmarkStart w:id="847" w:name="_Toc209529722"/>
      <w:r>
        <w:t>5.1.5.</w:t>
      </w:r>
      <w:r w:rsidR="0015358F">
        <w:t>4</w:t>
      </w:r>
      <w:r>
        <w:t>.3.1</w:t>
      </w:r>
      <w:r>
        <w:tab/>
        <w:t>POST</w:t>
      </w:r>
      <w:bookmarkEnd w:id="843"/>
      <w:bookmarkEnd w:id="844"/>
      <w:bookmarkEnd w:id="845"/>
      <w:bookmarkEnd w:id="846"/>
      <w:bookmarkEnd w:id="84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48" w:name="_Toc35971427"/>
      <w:bookmarkStart w:id="849" w:name="_Toc67903543"/>
      <w:bookmarkStart w:id="850" w:name="_Toc73173275"/>
      <w:bookmarkStart w:id="851" w:name="_Toc96959864"/>
      <w:bookmarkStart w:id="852" w:name="_Toc129247578"/>
      <w:bookmarkStart w:id="853" w:name="_Toc164863327"/>
      <w:bookmarkStart w:id="854" w:name="_Toc209529723"/>
      <w:r>
        <w:t>5.1.6</w:t>
      </w:r>
      <w:r>
        <w:tab/>
        <w:t>Data Model</w:t>
      </w:r>
      <w:bookmarkEnd w:id="752"/>
      <w:bookmarkEnd w:id="848"/>
      <w:bookmarkEnd w:id="849"/>
      <w:bookmarkEnd w:id="850"/>
      <w:bookmarkEnd w:id="851"/>
      <w:bookmarkEnd w:id="852"/>
      <w:bookmarkEnd w:id="853"/>
      <w:bookmarkEnd w:id="854"/>
    </w:p>
    <w:p w14:paraId="32E0CA22" w14:textId="77777777" w:rsidR="00E60FE0" w:rsidRDefault="00C872B4">
      <w:pPr>
        <w:pStyle w:val="40"/>
      </w:pPr>
      <w:bookmarkStart w:id="855" w:name="_Toc510696633"/>
      <w:bookmarkStart w:id="856" w:name="_Toc35971428"/>
      <w:bookmarkStart w:id="857" w:name="_Toc67903544"/>
      <w:bookmarkStart w:id="858" w:name="_Toc73173276"/>
      <w:bookmarkStart w:id="859" w:name="_Toc96959865"/>
      <w:bookmarkStart w:id="860" w:name="_Toc129247579"/>
      <w:bookmarkStart w:id="861" w:name="_Toc164863328"/>
      <w:bookmarkStart w:id="862" w:name="_Toc209529724"/>
      <w:r>
        <w:t>5.1.6.1</w:t>
      </w:r>
      <w:r>
        <w:tab/>
        <w:t>General</w:t>
      </w:r>
      <w:bookmarkEnd w:id="855"/>
      <w:bookmarkEnd w:id="856"/>
      <w:bookmarkEnd w:id="857"/>
      <w:bookmarkEnd w:id="858"/>
      <w:bookmarkEnd w:id="859"/>
      <w:bookmarkEnd w:id="860"/>
      <w:bookmarkEnd w:id="861"/>
      <w:bookmarkEnd w:id="86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63" w:name="_Hlk91581066"/>
            <w:r>
              <w:t>Represents a summarized report for one event parameter.</w:t>
            </w:r>
            <w:bookmarkEnd w:id="863"/>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64" w:name="_Toc510696634"/>
      <w:bookmarkStart w:id="865" w:name="_Toc35971429"/>
      <w:bookmarkStart w:id="866" w:name="_Toc67903545"/>
      <w:bookmarkStart w:id="867" w:name="_Toc73173277"/>
      <w:bookmarkStart w:id="868" w:name="_Toc96959866"/>
      <w:bookmarkStart w:id="869" w:name="_Toc129247580"/>
      <w:bookmarkStart w:id="870" w:name="_Toc164863329"/>
      <w:bookmarkStart w:id="871" w:name="_Toc209529725"/>
      <w:r>
        <w:rPr>
          <w:lang w:val="en-US"/>
        </w:rPr>
        <w:lastRenderedPageBreak/>
        <w:t>5.1.6.2</w:t>
      </w:r>
      <w:r>
        <w:rPr>
          <w:lang w:val="en-US"/>
        </w:rPr>
        <w:tab/>
        <w:t>Structured data types</w:t>
      </w:r>
      <w:bookmarkEnd w:id="864"/>
      <w:bookmarkEnd w:id="865"/>
      <w:bookmarkEnd w:id="866"/>
      <w:bookmarkEnd w:id="867"/>
      <w:bookmarkEnd w:id="868"/>
      <w:bookmarkEnd w:id="869"/>
      <w:bookmarkEnd w:id="870"/>
      <w:bookmarkEnd w:id="871"/>
    </w:p>
    <w:p w14:paraId="727E64EC" w14:textId="77777777" w:rsidR="00E60FE0" w:rsidRDefault="00C872B4">
      <w:pPr>
        <w:pStyle w:val="50"/>
      </w:pPr>
      <w:bookmarkStart w:id="872" w:name="_Toc510696635"/>
      <w:bookmarkStart w:id="873" w:name="_Toc35971430"/>
      <w:bookmarkStart w:id="874" w:name="_Toc67903546"/>
      <w:bookmarkStart w:id="875" w:name="_Toc73173278"/>
      <w:bookmarkStart w:id="876" w:name="_Toc96959867"/>
      <w:bookmarkStart w:id="877" w:name="_Toc129247581"/>
      <w:bookmarkStart w:id="878" w:name="_Toc164863330"/>
      <w:bookmarkStart w:id="879" w:name="_Toc209529726"/>
      <w:r>
        <w:t>5.1.6.2.1</w:t>
      </w:r>
      <w:r>
        <w:tab/>
        <w:t>Introduction</w:t>
      </w:r>
      <w:bookmarkEnd w:id="872"/>
      <w:bookmarkEnd w:id="873"/>
      <w:bookmarkEnd w:id="874"/>
      <w:bookmarkEnd w:id="875"/>
      <w:bookmarkEnd w:id="876"/>
      <w:bookmarkEnd w:id="877"/>
      <w:bookmarkEnd w:id="878"/>
      <w:bookmarkEnd w:id="87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80" w:name="_Toc510696636"/>
      <w:bookmarkStart w:id="881" w:name="_Toc35971431"/>
      <w:bookmarkStart w:id="882" w:name="_Toc67903547"/>
      <w:bookmarkStart w:id="883" w:name="_Toc73173279"/>
      <w:bookmarkStart w:id="884" w:name="_Toc96959868"/>
      <w:bookmarkStart w:id="885" w:name="_Toc129247582"/>
      <w:bookmarkStart w:id="886" w:name="_Toc164863331"/>
      <w:bookmarkStart w:id="887" w:name="_Toc209529727"/>
      <w:r>
        <w:lastRenderedPageBreak/>
        <w:t>5.1.6.2.2</w:t>
      </w:r>
      <w:r>
        <w:tab/>
        <w:t xml:space="preserve">Type </w:t>
      </w:r>
      <w:r w:rsidR="00465A81" w:rsidRPr="00824EA2">
        <w:t>Ndccf</w:t>
      </w:r>
      <w:r w:rsidR="00465A81">
        <w:t>Analytics</w:t>
      </w:r>
      <w:r w:rsidR="00465A81" w:rsidRPr="00824EA2">
        <w:t>Subscription</w:t>
      </w:r>
      <w:bookmarkEnd w:id="880"/>
      <w:bookmarkEnd w:id="881"/>
      <w:bookmarkEnd w:id="882"/>
      <w:bookmarkEnd w:id="883"/>
      <w:bookmarkEnd w:id="884"/>
      <w:bookmarkEnd w:id="885"/>
      <w:bookmarkEnd w:id="886"/>
      <w:bookmarkEnd w:id="88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88" w:name="_Toc510696637"/>
      <w:bookmarkStart w:id="889" w:name="_Toc35971432"/>
      <w:bookmarkStart w:id="890" w:name="_Toc67903548"/>
      <w:bookmarkStart w:id="891" w:name="_Toc73173280"/>
      <w:bookmarkStart w:id="892" w:name="_Toc96959869"/>
      <w:bookmarkStart w:id="893" w:name="_Toc129247583"/>
      <w:bookmarkStart w:id="894" w:name="_Toc164863332"/>
      <w:bookmarkStart w:id="895" w:name="_Toc209529728"/>
      <w:r>
        <w:lastRenderedPageBreak/>
        <w:t>5.1.6.2.3</w:t>
      </w:r>
      <w:r>
        <w:tab/>
        <w:t xml:space="preserve">Type </w:t>
      </w:r>
      <w:r w:rsidR="009E0AEA" w:rsidRPr="00824EA2">
        <w:t>Ndccf</w:t>
      </w:r>
      <w:r w:rsidR="009E0AEA">
        <w:t>Data</w:t>
      </w:r>
      <w:r w:rsidR="009E0AEA" w:rsidRPr="00824EA2">
        <w:t>Subscription</w:t>
      </w:r>
      <w:bookmarkEnd w:id="888"/>
      <w:bookmarkEnd w:id="889"/>
      <w:bookmarkEnd w:id="890"/>
      <w:bookmarkEnd w:id="891"/>
      <w:bookmarkEnd w:id="892"/>
      <w:bookmarkEnd w:id="893"/>
      <w:bookmarkEnd w:id="894"/>
      <w:bookmarkEnd w:id="89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1039325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del w:id="896" w:author="CR#0135" w:date="2025-11-26T15:55:00Z">
              <w:r w:rsidR="00550E50" w:rsidRPr="00AB3D25" w:rsidDel="001C6F35">
                <w:delText>"</w:delText>
              </w:r>
              <w:r w:rsidR="00550E50" w:rsidRPr="009B0E82" w:rsidDel="001C6F35">
                <w:delText>notifyCallBackUri</w:delText>
              </w:r>
              <w:r w:rsidR="00550E50" w:rsidRPr="00AB3D25" w:rsidDel="001C6F35">
                <w:delText>" of "</w:delText>
              </w:r>
              <w:r w:rsidR="00550E50" w:rsidDel="001C6F35">
                <w:delText>lmf</w:delText>
              </w:r>
              <w:r w:rsidR="00550E50" w:rsidRPr="00AB3D25" w:rsidDel="001C6F35">
                <w:delText>DataSub"</w:delText>
              </w:r>
              <w:r w:rsidR="00550E50" w:rsidDel="001C6F35">
                <w:delText xml:space="preserve"> if the LmfEvents feature is supported</w:delText>
              </w:r>
              <w:r w:rsidR="00580A0D" w:rsidDel="001C6F35">
                <w:delText xml:space="preserve">, </w:delText>
              </w:r>
            </w:del>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del w:id="897" w:author="CR#0135" w:date="2025-11-26T15:56:00Z">
              <w:r w:rsidR="00550E50" w:rsidRPr="00AB3D25" w:rsidDel="001C6F35">
                <w:delText>"</w:delText>
              </w:r>
              <w:r w:rsidR="00550E50" w:rsidRPr="009B0E82" w:rsidDel="001C6F35">
                <w:delText>notif</w:delText>
              </w:r>
              <w:r w:rsidR="00DD4E7A" w:rsidDel="001C6F35">
                <w:delText>y</w:delText>
              </w:r>
              <w:r w:rsidR="00550E50" w:rsidRPr="009B0E82" w:rsidDel="001C6F35">
                <w:delText>CorrelationId</w:delText>
              </w:r>
              <w:r w:rsidR="00550E50" w:rsidRPr="00AB3D25" w:rsidDel="001C6F35">
                <w:delText>" of "</w:delText>
              </w:r>
              <w:r w:rsidR="00550E50" w:rsidDel="001C6F35">
                <w:delText>lmf</w:delText>
              </w:r>
              <w:r w:rsidR="00550E50" w:rsidRPr="00AB3D25" w:rsidDel="001C6F35">
                <w:delText xml:space="preserve">DataSub" if the </w:delText>
              </w:r>
              <w:r w:rsidR="00550E50" w:rsidDel="001C6F35">
                <w:delText>Lmf</w:delText>
              </w:r>
              <w:r w:rsidR="00550E50" w:rsidRPr="00AB3D25" w:rsidDel="001C6F35">
                <w:delText>Events feature is supported</w:delText>
              </w:r>
              <w:r w:rsidR="00580A0D" w:rsidDel="001C6F35">
                <w:delText xml:space="preserve">, </w:delText>
              </w:r>
            </w:del>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98" w:name="_Toc96959870"/>
      <w:bookmarkStart w:id="899" w:name="_Toc129247584"/>
      <w:bookmarkStart w:id="900" w:name="_Toc164863333"/>
      <w:bookmarkStart w:id="901" w:name="_Toc209529729"/>
      <w:r>
        <w:lastRenderedPageBreak/>
        <w:t>5.1.6.2.4</w:t>
      </w:r>
      <w:r>
        <w:tab/>
        <w:t xml:space="preserve">Type </w:t>
      </w:r>
      <w:r>
        <w:rPr>
          <w:noProof/>
        </w:rPr>
        <w:t>NdccfAnalyticsSubscriptionNotification</w:t>
      </w:r>
      <w:bookmarkEnd w:id="898"/>
      <w:bookmarkEnd w:id="899"/>
      <w:bookmarkEnd w:id="900"/>
      <w:bookmarkEnd w:id="90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902" w:name="_Toc96959871"/>
      <w:bookmarkStart w:id="903" w:name="_Toc129247585"/>
      <w:bookmarkStart w:id="904" w:name="_Toc164863334"/>
      <w:bookmarkStart w:id="905" w:name="_Toc209529730"/>
      <w:r>
        <w:lastRenderedPageBreak/>
        <w:t>5.1.6.2.5</w:t>
      </w:r>
      <w:r>
        <w:tab/>
        <w:t xml:space="preserve">Type </w:t>
      </w:r>
      <w:r>
        <w:rPr>
          <w:noProof/>
        </w:rPr>
        <w:t>NdccfDataSubscriptionNotification</w:t>
      </w:r>
      <w:bookmarkEnd w:id="902"/>
      <w:bookmarkEnd w:id="903"/>
      <w:bookmarkEnd w:id="904"/>
      <w:bookmarkEnd w:id="90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906" w:name="_Hlk93334191"/>
            <w:r>
              <w:rPr>
                <w:rFonts w:cs="Arial"/>
                <w:szCs w:val="18"/>
              </w:rPr>
              <w:t>T</w:t>
            </w:r>
            <w:r>
              <w:t>his attribute shall not be included in the response body of a Fetch operation.</w:t>
            </w:r>
            <w:bookmarkEnd w:id="906"/>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256E2369"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del w:id="907" w:author="CR#0135" w:date="2025-11-26T15:56:00Z">
              <w:r w:rsidR="00580A0D" w:rsidRPr="00F61138" w:rsidDel="001C6F35">
                <w:delText>The "</w:delText>
              </w:r>
              <w:r w:rsidR="00580A0D" w:rsidDel="001C6F35">
                <w:delText>lmf</w:delText>
              </w:r>
              <w:r w:rsidR="00580A0D" w:rsidRPr="00F61138" w:rsidDel="001C6F35">
                <w:delText>EventNotifs" attribute within the "dataNotification" attribute is applicable only if the "L</w:delText>
              </w:r>
              <w:r w:rsidR="00580A0D" w:rsidDel="001C6F35">
                <w:delText>mf</w:delText>
              </w:r>
              <w:r w:rsidR="00580A0D" w:rsidRPr="00F61138" w:rsidDel="001C6F35">
                <w:delText>Events" feature is supported.</w:delText>
              </w:r>
              <w:r w:rsidR="00580A0D" w:rsidDel="001C6F35">
                <w:delText xml:space="preserve"> </w:delText>
              </w:r>
            </w:del>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908" w:name="_Toc96959872"/>
      <w:bookmarkStart w:id="909" w:name="_Toc129247586"/>
      <w:bookmarkStart w:id="910" w:name="_Toc164863335"/>
      <w:bookmarkStart w:id="911" w:name="_Toc209529731"/>
      <w:r>
        <w:t>5.1.6.2.6</w:t>
      </w:r>
      <w:r>
        <w:tab/>
        <w:t>Type FormattingInstruction</w:t>
      </w:r>
      <w:bookmarkEnd w:id="908"/>
      <w:bookmarkEnd w:id="909"/>
      <w:bookmarkEnd w:id="910"/>
      <w:bookmarkEnd w:id="91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12" w:name="_Toc96959873"/>
      <w:bookmarkStart w:id="913" w:name="_Toc129247587"/>
      <w:bookmarkStart w:id="914" w:name="_Toc164863336"/>
      <w:bookmarkStart w:id="915" w:name="_Toc209529732"/>
      <w:r>
        <w:t>5.1.6.2.7</w:t>
      </w:r>
      <w:r>
        <w:tab/>
        <w:t>Type ProcessingInstruction</w:t>
      </w:r>
      <w:bookmarkEnd w:id="912"/>
      <w:bookmarkEnd w:id="913"/>
      <w:bookmarkEnd w:id="914"/>
      <w:bookmarkEnd w:id="9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16"/>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17" w:name="_Toc96959874"/>
      <w:bookmarkStart w:id="918" w:name="_Toc129247588"/>
      <w:bookmarkStart w:id="919" w:name="_Toc164863337"/>
      <w:bookmarkStart w:id="920" w:name="_Toc209529733"/>
      <w:r>
        <w:lastRenderedPageBreak/>
        <w:t>5.1.6.2.8</w:t>
      </w:r>
      <w:r>
        <w:tab/>
        <w:t>Type ParameterProcessingInstruction</w:t>
      </w:r>
      <w:bookmarkEnd w:id="917"/>
      <w:bookmarkEnd w:id="918"/>
      <w:bookmarkEnd w:id="919"/>
      <w:bookmarkEnd w:id="92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21" w:name="_Hlk91580840"/>
            <w:r>
              <w:rPr>
                <w:rFonts w:cs="Arial"/>
                <w:szCs w:val="18"/>
                <w:lang w:eastAsia="zh-CN"/>
              </w:rPr>
              <w:t>A list of values for the attribute identified by the "name" attribute, which shall be matched with values contained in the notifications received and summarized by the DCCF.</w:t>
            </w:r>
            <w:bookmarkEnd w:id="92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22" w:name="_Hlk91580885"/>
            <w:r>
              <w:rPr>
                <w:lang w:eastAsia="zh-CN"/>
              </w:rPr>
              <w:t>A</w:t>
            </w:r>
            <w:r w:rsidRPr="000334B7">
              <w:rPr>
                <w:lang w:eastAsia="zh-CN"/>
              </w:rPr>
              <w:t>ttributes</w:t>
            </w:r>
            <w:r>
              <w:rPr>
                <w:lang w:eastAsia="zh-CN"/>
              </w:rPr>
              <w:t xml:space="preserve"> requested to be used in the summarized reports.</w:t>
            </w:r>
            <w:bookmarkEnd w:id="922"/>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23" w:name="_Toc96959875"/>
      <w:bookmarkStart w:id="924" w:name="_Toc129247589"/>
      <w:bookmarkStart w:id="925" w:name="_Toc164863338"/>
      <w:bookmarkStart w:id="926" w:name="_Toc209529734"/>
      <w:r>
        <w:t>5.1.6.2.9</w:t>
      </w:r>
      <w:r>
        <w:tab/>
        <w:t>Type NotifSummaryReport</w:t>
      </w:r>
      <w:bookmarkEnd w:id="923"/>
      <w:bookmarkEnd w:id="924"/>
      <w:bookmarkEnd w:id="925"/>
      <w:bookmarkEnd w:id="92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27" w:name="_Hlk91580961"/>
            <w:r>
              <w:rPr>
                <w:rFonts w:cs="Arial"/>
                <w:szCs w:val="18"/>
              </w:rPr>
              <w:t>Identifies the (event exposure or analytics) event that this report applies to.</w:t>
            </w:r>
            <w:bookmarkEnd w:id="92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28" w:name="_Hlk91581004"/>
            <w:r>
              <w:rPr>
                <w:rFonts w:cs="Arial"/>
                <w:szCs w:val="18"/>
              </w:rPr>
              <w:t>Li</w:t>
            </w:r>
            <w:r w:rsidRPr="00B3056F">
              <w:rPr>
                <w:rFonts w:cs="Arial"/>
                <w:szCs w:val="18"/>
              </w:rPr>
              <w:t xml:space="preserve">st of </w:t>
            </w:r>
            <w:r>
              <w:rPr>
                <w:rFonts w:cs="Arial"/>
                <w:szCs w:val="18"/>
              </w:rPr>
              <w:t>event parameter reports.</w:t>
            </w:r>
            <w:bookmarkEnd w:id="92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29" w:name="_Toc96959876"/>
      <w:bookmarkStart w:id="930" w:name="_Toc129247590"/>
      <w:bookmarkStart w:id="931" w:name="_Toc164863339"/>
      <w:bookmarkStart w:id="932" w:name="_Toc209529735"/>
      <w:r>
        <w:lastRenderedPageBreak/>
        <w:t>5.1.6.2.10</w:t>
      </w:r>
      <w:r>
        <w:tab/>
        <w:t xml:space="preserve">Type </w:t>
      </w:r>
      <w:r>
        <w:rPr>
          <w:noProof/>
          <w:lang w:eastAsia="zh-CN"/>
        </w:rPr>
        <w:t>EventParamReport</w:t>
      </w:r>
      <w:bookmarkEnd w:id="929"/>
      <w:bookmarkEnd w:id="930"/>
      <w:bookmarkEnd w:id="931"/>
      <w:bookmarkEnd w:id="932"/>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33" w:name="_Hlk91581111"/>
            <w:r>
              <w:rPr>
                <w:rFonts w:cs="Arial"/>
                <w:szCs w:val="18"/>
                <w:lang w:eastAsia="zh-CN"/>
              </w:rPr>
              <w:t>The name of the reported parameter.</w:t>
            </w:r>
            <w:bookmarkEnd w:id="933"/>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34" w:name="_Hlk91581271"/>
            <w:r>
              <w:rPr>
                <w:rFonts w:cs="Arial"/>
                <w:szCs w:val="18"/>
                <w:lang w:eastAsia="zh-CN"/>
              </w:rPr>
              <w:t xml:space="preserve">Identifies the </w:t>
            </w:r>
            <w:r>
              <w:rPr>
                <w:rFonts w:cs="Arial"/>
                <w:szCs w:val="18"/>
              </w:rPr>
              <w:t>minimum value of the parameter.</w:t>
            </w:r>
            <w:bookmarkEnd w:id="934"/>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35" w:name="_Toc96959877"/>
      <w:bookmarkStart w:id="936" w:name="_Toc129247591"/>
      <w:bookmarkStart w:id="937" w:name="_Toc164863340"/>
      <w:bookmarkStart w:id="938" w:name="_Toc209529736"/>
      <w:r>
        <w:t>5.1.6.2.11</w:t>
      </w:r>
      <w:r>
        <w:tab/>
        <w:t xml:space="preserve">Type </w:t>
      </w:r>
      <w:r w:rsidRPr="00D95701">
        <w:rPr>
          <w:noProof/>
          <w:lang w:eastAsia="zh-CN"/>
        </w:rPr>
        <w:t>ReportingOptions</w:t>
      </w:r>
      <w:bookmarkEnd w:id="935"/>
      <w:bookmarkEnd w:id="936"/>
      <w:bookmarkEnd w:id="937"/>
      <w:bookmarkEnd w:id="93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39" w:name="_Hlk91578914"/>
            <w:r>
              <w:rPr>
                <w:lang w:eastAsia="zh-CN"/>
              </w:rPr>
              <w:t>Notifications for the present subscription are sent only upon occurrence of events of the subscription with identifier that matches this attribute.</w:t>
            </w:r>
            <w:bookmarkEnd w:id="939"/>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40" w:name="_Toc129247592"/>
      <w:bookmarkStart w:id="941" w:name="_Toc164863341"/>
      <w:bookmarkStart w:id="942" w:name="_Toc209529737"/>
      <w:r>
        <w:lastRenderedPageBreak/>
        <w:t>5.1.6.2.12</w:t>
      </w:r>
      <w:r>
        <w:tab/>
        <w:t>Void</w:t>
      </w:r>
      <w:bookmarkEnd w:id="940"/>
      <w:bookmarkEnd w:id="941"/>
      <w:bookmarkEnd w:id="942"/>
    </w:p>
    <w:p w14:paraId="4077F43A" w14:textId="40B51601" w:rsidR="00944E89" w:rsidRDefault="00944E89" w:rsidP="00944E89">
      <w:pPr>
        <w:pStyle w:val="50"/>
      </w:pPr>
      <w:bookmarkStart w:id="943" w:name="_Toc129247593"/>
      <w:bookmarkStart w:id="944" w:name="_Toc164863342"/>
      <w:bookmarkStart w:id="945" w:name="_Toc209529738"/>
      <w:r>
        <w:t>5.1.6.2.</w:t>
      </w:r>
      <w:r w:rsidR="00985495">
        <w:t>13</w:t>
      </w:r>
      <w:r>
        <w:tab/>
      </w:r>
      <w:r w:rsidR="00C75390">
        <w:t xml:space="preserve">Type </w:t>
      </w:r>
      <w:r>
        <w:t>DccfEvent</w:t>
      </w:r>
      <w:bookmarkEnd w:id="943"/>
      <w:bookmarkEnd w:id="944"/>
      <w:bookmarkEnd w:id="94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rsidDel="001C6F35" w14:paraId="507B4737" w14:textId="5C382F94" w:rsidTr="00D07FF4">
        <w:trPr>
          <w:jc w:val="center"/>
          <w:del w:id="946" w:author="CR#0135" w:date="2025-11-26T15:56:00Z"/>
        </w:trPr>
        <w:tc>
          <w:tcPr>
            <w:tcW w:w="1531" w:type="dxa"/>
          </w:tcPr>
          <w:p w14:paraId="52F92C65" w14:textId="7B8267DA" w:rsidR="00C602E6" w:rsidRPr="00AB3D25" w:rsidDel="001C6F35" w:rsidRDefault="00C602E6" w:rsidP="00D07FF4">
            <w:pPr>
              <w:keepNext/>
              <w:keepLines/>
              <w:spacing w:after="0"/>
              <w:rPr>
                <w:del w:id="947" w:author="CR#0135" w:date="2025-11-26T15:56:00Z"/>
                <w:rFonts w:ascii="Arial" w:hAnsi="Arial"/>
                <w:sz w:val="18"/>
              </w:rPr>
            </w:pPr>
            <w:del w:id="948" w:author="CR#0135" w:date="2025-11-26T15:56:00Z">
              <w:r w:rsidDel="001C6F35">
                <w:rPr>
                  <w:rFonts w:ascii="Arial" w:hAnsi="Arial"/>
                  <w:sz w:val="18"/>
                </w:rPr>
                <w:delText>lmfEvent</w:delText>
              </w:r>
              <w:r w:rsidR="005236BA" w:rsidDel="001C6F35">
                <w:rPr>
                  <w:rFonts w:ascii="Arial" w:hAnsi="Arial"/>
                  <w:sz w:val="18"/>
                </w:rPr>
                <w:delText>Ind</w:delText>
              </w:r>
            </w:del>
          </w:p>
        </w:tc>
        <w:tc>
          <w:tcPr>
            <w:tcW w:w="1559" w:type="dxa"/>
          </w:tcPr>
          <w:p w14:paraId="3C290EB6" w14:textId="57C8A3B1" w:rsidR="00C602E6" w:rsidRPr="00AB3D25" w:rsidDel="001C6F35" w:rsidRDefault="005236BA" w:rsidP="00D07FF4">
            <w:pPr>
              <w:keepNext/>
              <w:keepLines/>
              <w:spacing w:after="0"/>
              <w:rPr>
                <w:del w:id="949" w:author="CR#0135" w:date="2025-11-26T15:56:00Z"/>
                <w:rFonts w:ascii="Arial" w:hAnsi="Arial"/>
                <w:sz w:val="18"/>
              </w:rPr>
            </w:pPr>
            <w:del w:id="950" w:author="CR#0135" w:date="2025-11-26T15:56:00Z">
              <w:r w:rsidDel="001C6F35">
                <w:rPr>
                  <w:rFonts w:ascii="Arial" w:hAnsi="Arial"/>
                  <w:sz w:val="18"/>
                </w:rPr>
                <w:delText>boolean</w:delText>
              </w:r>
            </w:del>
          </w:p>
        </w:tc>
        <w:tc>
          <w:tcPr>
            <w:tcW w:w="425" w:type="dxa"/>
          </w:tcPr>
          <w:p w14:paraId="0E2624CD" w14:textId="7ADDED7B" w:rsidR="00C602E6" w:rsidRPr="00AB3D25" w:rsidDel="001C6F35" w:rsidRDefault="00C602E6" w:rsidP="00D07FF4">
            <w:pPr>
              <w:keepNext/>
              <w:keepLines/>
              <w:spacing w:after="0"/>
              <w:jc w:val="center"/>
              <w:rPr>
                <w:del w:id="951" w:author="CR#0135" w:date="2025-11-26T15:56:00Z"/>
                <w:rFonts w:ascii="Arial" w:hAnsi="Arial"/>
                <w:sz w:val="18"/>
              </w:rPr>
            </w:pPr>
            <w:del w:id="952" w:author="CR#0135" w:date="2025-11-26T15:56:00Z">
              <w:r w:rsidDel="001C6F35">
                <w:rPr>
                  <w:rFonts w:ascii="Arial" w:hAnsi="Arial"/>
                  <w:sz w:val="18"/>
                </w:rPr>
                <w:delText>C</w:delText>
              </w:r>
            </w:del>
          </w:p>
        </w:tc>
        <w:tc>
          <w:tcPr>
            <w:tcW w:w="1134" w:type="dxa"/>
          </w:tcPr>
          <w:p w14:paraId="685E874A" w14:textId="3FF2A625" w:rsidR="00C602E6" w:rsidRPr="00AB3D25" w:rsidDel="001C6F35" w:rsidRDefault="00C602E6" w:rsidP="00D07FF4">
            <w:pPr>
              <w:keepNext/>
              <w:keepLines/>
              <w:spacing w:after="0"/>
              <w:rPr>
                <w:del w:id="953" w:author="CR#0135" w:date="2025-11-26T15:56:00Z"/>
                <w:rFonts w:ascii="Arial" w:hAnsi="Arial"/>
                <w:sz w:val="18"/>
              </w:rPr>
            </w:pPr>
            <w:del w:id="954" w:author="CR#0135" w:date="2025-11-26T15:56:00Z">
              <w:r w:rsidDel="001C6F35">
                <w:rPr>
                  <w:rFonts w:ascii="Arial" w:hAnsi="Arial"/>
                  <w:sz w:val="18"/>
                </w:rPr>
                <w:delText>0..1</w:delText>
              </w:r>
            </w:del>
          </w:p>
        </w:tc>
        <w:tc>
          <w:tcPr>
            <w:tcW w:w="2856" w:type="dxa"/>
          </w:tcPr>
          <w:p w14:paraId="0D791247" w14:textId="47A11972" w:rsidR="00C602E6" w:rsidRPr="00AB3D25" w:rsidDel="001C6F35" w:rsidRDefault="005236BA" w:rsidP="00D07FF4">
            <w:pPr>
              <w:keepNext/>
              <w:keepLines/>
              <w:spacing w:after="0"/>
              <w:rPr>
                <w:del w:id="955" w:author="CR#0135" w:date="2025-11-26T15:56:00Z"/>
                <w:rFonts w:ascii="Arial" w:hAnsi="Arial" w:cs="Arial"/>
                <w:sz w:val="18"/>
                <w:szCs w:val="18"/>
              </w:rPr>
            </w:pPr>
            <w:del w:id="956" w:author="CR#0135" w:date="2025-11-26T15:56:00Z">
              <w:r w:rsidDel="001C6F35">
                <w:rPr>
                  <w:rFonts w:ascii="Arial" w:hAnsi="Arial" w:cs="Arial"/>
                  <w:sz w:val="18"/>
                  <w:szCs w:val="18"/>
                </w:rPr>
                <w:delText>If provided it i</w:delText>
              </w:r>
              <w:r w:rsidRPr="00AB3D25" w:rsidDel="001C6F35">
                <w:rPr>
                  <w:rFonts w:ascii="Arial" w:hAnsi="Arial" w:cs="Arial"/>
                  <w:sz w:val="18"/>
                  <w:szCs w:val="18"/>
                </w:rPr>
                <w:delText>dentifies a</w:delText>
              </w:r>
              <w:r w:rsidDel="001C6F35">
                <w:rPr>
                  <w:rFonts w:ascii="Arial" w:hAnsi="Arial" w:cs="Arial"/>
                  <w:sz w:val="18"/>
                  <w:szCs w:val="18"/>
                </w:rPr>
                <w:delText>n</w:delText>
              </w:r>
              <w:r w:rsidRPr="00AB3D25" w:rsidDel="001C6F35">
                <w:rPr>
                  <w:rFonts w:ascii="Arial" w:hAnsi="Arial" w:cs="Arial"/>
                  <w:sz w:val="18"/>
                  <w:szCs w:val="18"/>
                </w:rPr>
                <w:delText xml:space="preserve"> </w:delText>
              </w:r>
              <w:r w:rsidDel="001C6F35">
                <w:rPr>
                  <w:rFonts w:ascii="Arial" w:hAnsi="Arial" w:cs="Arial"/>
                  <w:sz w:val="18"/>
                  <w:szCs w:val="18"/>
                </w:rPr>
                <w:delText>LM</w:delText>
              </w:r>
              <w:r w:rsidRPr="00AB3D25" w:rsidDel="001C6F35">
                <w:rPr>
                  <w:rFonts w:ascii="Arial" w:hAnsi="Arial" w:cs="Arial"/>
                  <w:sz w:val="18"/>
                  <w:szCs w:val="18"/>
                </w:rPr>
                <w:delText>F</w:delText>
              </w:r>
              <w:r w:rsidDel="001C6F35">
                <w:rPr>
                  <w:rFonts w:ascii="Arial" w:hAnsi="Arial" w:cs="Arial"/>
                  <w:sz w:val="18"/>
                  <w:szCs w:val="18"/>
                </w:rPr>
                <w:delText xml:space="preserve"> Data Exposure</w:delText>
              </w:r>
              <w:r w:rsidRPr="00AB3D25" w:rsidDel="001C6F35">
                <w:rPr>
                  <w:rFonts w:ascii="Arial" w:hAnsi="Arial" w:cs="Arial"/>
                  <w:sz w:val="18"/>
                  <w:szCs w:val="18"/>
                </w:rPr>
                <w:delText xml:space="preserve"> event.</w:delText>
              </w:r>
              <w:r w:rsidDel="001C6F35">
                <w:rPr>
                  <w:rFonts w:ascii="Arial" w:hAnsi="Arial" w:cs="Arial"/>
                  <w:sz w:val="18"/>
                  <w:szCs w:val="18"/>
                </w:rPr>
                <w:delText xml:space="preserve"> It may only have the value </w:delText>
              </w:r>
              <w:r w:rsidRPr="00AB3D25" w:rsidDel="001C6F35">
                <w:rPr>
                  <w:rFonts w:ascii="Arial" w:hAnsi="Arial"/>
                  <w:sz w:val="18"/>
                </w:rPr>
                <w:delText>"</w:delText>
              </w:r>
              <w:r w:rsidDel="001C6F35">
                <w:rPr>
                  <w:rFonts w:ascii="Arial" w:hAnsi="Arial" w:cs="Arial"/>
                  <w:sz w:val="18"/>
                  <w:szCs w:val="18"/>
                </w:rPr>
                <w:delText>true</w:delText>
              </w:r>
              <w:r w:rsidRPr="00AB3D25" w:rsidDel="001C6F35">
                <w:rPr>
                  <w:rFonts w:ascii="Arial" w:hAnsi="Arial"/>
                  <w:sz w:val="18"/>
                </w:rPr>
                <w:delText>"</w:delText>
              </w:r>
              <w:r w:rsidDel="001C6F35">
                <w:rPr>
                  <w:rFonts w:ascii="Arial" w:hAnsi="Arial"/>
                  <w:sz w:val="18"/>
                </w:rPr>
                <w:delText>.</w:delText>
              </w:r>
              <w:r w:rsidRPr="00AB3D25" w:rsidDel="001C6F35">
                <w:rPr>
                  <w:rFonts w:ascii="Arial" w:hAnsi="Arial" w:cs="Arial"/>
                  <w:sz w:val="18"/>
                  <w:szCs w:val="18"/>
                </w:rPr>
                <w:delText xml:space="preserve"> (NOTE)</w:delText>
              </w:r>
            </w:del>
          </w:p>
        </w:tc>
        <w:tc>
          <w:tcPr>
            <w:tcW w:w="1843" w:type="dxa"/>
          </w:tcPr>
          <w:p w14:paraId="78BEF2F3" w14:textId="1BF334AA" w:rsidR="00C602E6" w:rsidRPr="00AB3D25" w:rsidDel="001C6F35" w:rsidRDefault="00C602E6" w:rsidP="00D07FF4">
            <w:pPr>
              <w:keepNext/>
              <w:keepLines/>
              <w:spacing w:after="0"/>
              <w:rPr>
                <w:del w:id="957" w:author="CR#0135" w:date="2025-11-26T15:56:00Z"/>
                <w:rFonts w:ascii="Arial" w:hAnsi="Arial" w:cs="Arial"/>
                <w:sz w:val="18"/>
                <w:szCs w:val="18"/>
              </w:rPr>
            </w:pPr>
            <w:del w:id="958" w:author="CR#0135" w:date="2025-11-26T15:56:00Z">
              <w:r w:rsidDel="001C6F35">
                <w:rPr>
                  <w:rFonts w:ascii="Arial" w:hAnsi="Arial" w:cs="Arial"/>
                  <w:sz w:val="18"/>
                  <w:szCs w:val="18"/>
                </w:rPr>
                <w:delText>Lmf</w:delText>
              </w:r>
              <w:r w:rsidRPr="00AB3D25" w:rsidDel="001C6F35">
                <w:rPr>
                  <w:rFonts w:ascii="Arial" w:hAnsi="Arial" w:cs="Arial"/>
                  <w:sz w:val="18"/>
                  <w:szCs w:val="18"/>
                </w:rPr>
                <w:delText>Events</w:delText>
              </w:r>
            </w:del>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2862817" w:rsidR="00944E89" w:rsidDel="001C6F35" w:rsidRDefault="00944E89" w:rsidP="009C45C0">
      <w:pPr>
        <w:rPr>
          <w:del w:id="959" w:author="CR#0135" w:date="2025-11-26T15:56:00Z"/>
        </w:rPr>
      </w:pPr>
    </w:p>
    <w:p w14:paraId="315719C7" w14:textId="2CEB540B" w:rsidR="005236BA" w:rsidRPr="00AB3D25" w:rsidDel="001C6F35" w:rsidRDefault="005236BA" w:rsidP="005236BA">
      <w:pPr>
        <w:pStyle w:val="EditorsNote"/>
        <w:rPr>
          <w:del w:id="960" w:author="CR#0135" w:date="2025-11-26T15:56:00Z"/>
        </w:rPr>
      </w:pPr>
      <w:del w:id="961" w:author="CR#0135" w:date="2025-11-26T15:56:00Z">
        <w:r w:rsidDel="001C6F35">
          <w:delText>Editor’s Note:</w:delText>
        </w:r>
        <w:r w:rsidDel="001C6F35">
          <w:tab/>
          <w:delText>The necessity and terminology of the lmfEventInd attribute are FFS.</w:delText>
        </w:r>
      </w:del>
    </w:p>
    <w:p w14:paraId="610253D6" w14:textId="77777777" w:rsidR="005236BA" w:rsidRPr="005236BA" w:rsidRDefault="005236BA" w:rsidP="009C45C0"/>
    <w:p w14:paraId="08EAE31C" w14:textId="1425961F" w:rsidR="00BA6F80" w:rsidRDefault="00BA6F80" w:rsidP="00BA6F80">
      <w:pPr>
        <w:pStyle w:val="50"/>
      </w:pPr>
      <w:bookmarkStart w:id="962" w:name="_Toc114213917"/>
      <w:bookmarkStart w:id="963" w:name="_Toc129247594"/>
      <w:bookmarkStart w:id="964" w:name="_Toc164863343"/>
      <w:bookmarkStart w:id="965" w:name="_Toc209529739"/>
      <w:r>
        <w:t>5.1.6.2.</w:t>
      </w:r>
      <w:r w:rsidR="00EA0A6B">
        <w:t>14</w:t>
      </w:r>
      <w:r>
        <w:tab/>
        <w:t xml:space="preserve">Type </w:t>
      </w:r>
      <w:bookmarkEnd w:id="962"/>
      <w:r>
        <w:t>NotifyEndpoint</w:t>
      </w:r>
      <w:bookmarkEnd w:id="963"/>
      <w:bookmarkEnd w:id="964"/>
      <w:bookmarkEnd w:id="96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66" w:name="_Toc120681640"/>
      <w:bookmarkStart w:id="967" w:name="_Toc129284780"/>
      <w:bookmarkStart w:id="968" w:name="_Toc164863344"/>
      <w:bookmarkStart w:id="969" w:name="_Toc209529740"/>
      <w:r w:rsidRPr="007242C3">
        <w:t>5.1.6.2.</w:t>
      </w:r>
      <w:r w:rsidRPr="008F68B9">
        <w:t>15</w:t>
      </w:r>
      <w:r w:rsidRPr="007242C3">
        <w:tab/>
        <w:t xml:space="preserve">Type: </w:t>
      </w:r>
      <w:bookmarkEnd w:id="966"/>
      <w:bookmarkEnd w:id="967"/>
      <w:r>
        <w:t>StorageHandlingInformation</w:t>
      </w:r>
      <w:bookmarkEnd w:id="968"/>
      <w:bookmarkEnd w:id="96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70" w:name="_Toc164863345"/>
      <w:bookmarkStart w:id="971" w:name="_Toc209529741"/>
      <w:r w:rsidRPr="007242C3">
        <w:lastRenderedPageBreak/>
        <w:t>5.1.6.2.</w:t>
      </w:r>
      <w:r w:rsidRPr="00ED2574">
        <w:t>16</w:t>
      </w:r>
      <w:r w:rsidRPr="007242C3">
        <w:tab/>
        <w:t xml:space="preserve">Type: </w:t>
      </w:r>
      <w:r>
        <w:t>DeletionAlert</w:t>
      </w:r>
      <w:bookmarkEnd w:id="970"/>
      <w:bookmarkEnd w:id="97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72" w:name="_Toc164863346"/>
      <w:bookmarkStart w:id="973" w:name="_Toc209529742"/>
      <w:r w:rsidRPr="007242C3">
        <w:t>5.1.6.2.</w:t>
      </w:r>
      <w:r w:rsidRPr="00ED2574">
        <w:t>17</w:t>
      </w:r>
      <w:r w:rsidRPr="007242C3">
        <w:tab/>
        <w:t xml:space="preserve">Type: </w:t>
      </w:r>
      <w:r>
        <w:t>NotifResponse</w:t>
      </w:r>
      <w:bookmarkEnd w:id="972"/>
      <w:bookmarkEnd w:id="97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74" w:name="_Toc164863347"/>
      <w:bookmarkStart w:id="975" w:name="_Toc209529743"/>
      <w:bookmarkStart w:id="976" w:name="_Hlk154162590"/>
      <w:r w:rsidRPr="007242C3">
        <w:t>5.1.6.2.</w:t>
      </w:r>
      <w:r w:rsidRPr="00BA39F2">
        <w:t>18</w:t>
      </w:r>
      <w:r w:rsidRPr="007242C3">
        <w:tab/>
      </w:r>
      <w:r w:rsidR="003F00F3">
        <w:t>Void</w:t>
      </w:r>
      <w:bookmarkEnd w:id="974"/>
      <w:bookmarkEnd w:id="975"/>
    </w:p>
    <w:p w14:paraId="09C04036" w14:textId="3F4BFABE" w:rsidR="00F53136" w:rsidRPr="007242C3" w:rsidRDefault="00F53136" w:rsidP="00F53136">
      <w:pPr>
        <w:pStyle w:val="50"/>
      </w:pPr>
      <w:bookmarkStart w:id="977" w:name="_Toc209529744"/>
      <w:bookmarkEnd w:id="976"/>
      <w:r w:rsidRPr="007242C3">
        <w:t>5.1.6.2.</w:t>
      </w:r>
      <w:r w:rsidRPr="00ED2574">
        <w:t>1</w:t>
      </w:r>
      <w:r w:rsidR="00440B45">
        <w:t>9</w:t>
      </w:r>
      <w:r w:rsidRPr="007242C3">
        <w:tab/>
        <w:t xml:space="preserve">Type: </w:t>
      </w:r>
      <w:r>
        <w:t>DataTransferResp</w:t>
      </w:r>
      <w:bookmarkEnd w:id="977"/>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78" w:name="_Toc510696638"/>
      <w:bookmarkStart w:id="979" w:name="_Toc35971433"/>
      <w:bookmarkStart w:id="980" w:name="_Toc67903549"/>
      <w:bookmarkStart w:id="981" w:name="_Toc73173281"/>
      <w:bookmarkStart w:id="982" w:name="_Toc96959879"/>
      <w:bookmarkStart w:id="983" w:name="_Toc129247595"/>
      <w:bookmarkStart w:id="984" w:name="_Toc164863348"/>
      <w:bookmarkStart w:id="985" w:name="_Toc209529745"/>
      <w:r>
        <w:rPr>
          <w:lang w:val="en-US"/>
        </w:rPr>
        <w:t>5.1.6.3</w:t>
      </w:r>
      <w:r>
        <w:rPr>
          <w:lang w:val="en-US"/>
        </w:rPr>
        <w:tab/>
        <w:t>Simple data types and enumerations</w:t>
      </w:r>
      <w:bookmarkEnd w:id="978"/>
      <w:bookmarkEnd w:id="979"/>
      <w:bookmarkEnd w:id="980"/>
      <w:bookmarkEnd w:id="981"/>
      <w:bookmarkEnd w:id="982"/>
      <w:bookmarkEnd w:id="983"/>
      <w:bookmarkEnd w:id="984"/>
      <w:bookmarkEnd w:id="985"/>
    </w:p>
    <w:p w14:paraId="102AC3D3" w14:textId="77777777" w:rsidR="00E60FE0" w:rsidRDefault="00C872B4">
      <w:pPr>
        <w:pStyle w:val="50"/>
      </w:pPr>
      <w:bookmarkStart w:id="986" w:name="_Toc510696639"/>
      <w:bookmarkStart w:id="987" w:name="_Toc35971434"/>
      <w:bookmarkStart w:id="988" w:name="_Toc67903550"/>
      <w:bookmarkStart w:id="989" w:name="_Toc73173282"/>
      <w:bookmarkStart w:id="990" w:name="_Toc96959880"/>
      <w:bookmarkStart w:id="991" w:name="_Toc129247596"/>
      <w:bookmarkStart w:id="992" w:name="_Toc164863349"/>
      <w:bookmarkStart w:id="993" w:name="_Toc209529746"/>
      <w:r>
        <w:t>5.1.6.3.1</w:t>
      </w:r>
      <w:r>
        <w:tab/>
        <w:t>Introduction</w:t>
      </w:r>
      <w:bookmarkEnd w:id="986"/>
      <w:bookmarkEnd w:id="987"/>
      <w:bookmarkEnd w:id="988"/>
      <w:bookmarkEnd w:id="989"/>
      <w:bookmarkEnd w:id="990"/>
      <w:bookmarkEnd w:id="991"/>
      <w:bookmarkEnd w:id="992"/>
      <w:bookmarkEnd w:id="99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94" w:name="_Toc510696640"/>
      <w:bookmarkStart w:id="995" w:name="_Toc35971435"/>
      <w:bookmarkStart w:id="996" w:name="_Toc67903551"/>
      <w:bookmarkStart w:id="997" w:name="_Toc73173283"/>
      <w:bookmarkStart w:id="998" w:name="_Toc96959881"/>
      <w:bookmarkStart w:id="999" w:name="_Toc129247597"/>
      <w:bookmarkStart w:id="1000" w:name="_Toc164863350"/>
      <w:bookmarkStart w:id="1001" w:name="_Toc209529747"/>
      <w:r>
        <w:t>5.1.6.3.2</w:t>
      </w:r>
      <w:r>
        <w:tab/>
        <w:t>Simple data types</w:t>
      </w:r>
      <w:bookmarkEnd w:id="994"/>
      <w:bookmarkEnd w:id="995"/>
      <w:bookmarkEnd w:id="996"/>
      <w:bookmarkEnd w:id="997"/>
      <w:bookmarkEnd w:id="998"/>
      <w:bookmarkEnd w:id="999"/>
      <w:bookmarkEnd w:id="1000"/>
      <w:bookmarkEnd w:id="100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002" w:name="_Toc510696641"/>
      <w:bookmarkStart w:id="1003" w:name="_Toc35971436"/>
      <w:bookmarkStart w:id="1004" w:name="_Toc67903552"/>
      <w:bookmarkStart w:id="1005" w:name="_Toc73173284"/>
      <w:bookmarkStart w:id="1006" w:name="_Toc96959882"/>
      <w:bookmarkStart w:id="1007" w:name="_Toc129247598"/>
      <w:bookmarkStart w:id="1008" w:name="_Toc164863351"/>
      <w:bookmarkStart w:id="1009" w:name="_Toc209529748"/>
      <w:r>
        <w:t>5.1.6.3.3</w:t>
      </w:r>
      <w:r>
        <w:tab/>
        <w:t xml:space="preserve">Enumeration: </w:t>
      </w:r>
      <w:r w:rsidR="00263BD9">
        <w:t>SummarizationAttribute</w:t>
      </w:r>
      <w:bookmarkEnd w:id="1002"/>
      <w:bookmarkEnd w:id="1003"/>
      <w:bookmarkEnd w:id="1004"/>
      <w:bookmarkEnd w:id="1005"/>
      <w:bookmarkEnd w:id="1006"/>
      <w:bookmarkEnd w:id="1007"/>
      <w:bookmarkEnd w:id="1008"/>
      <w:bookmarkEnd w:id="100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010" w:name="_Hlk91581759"/>
            <w:r w:rsidRPr="001E10C8">
              <w:t>Average and variance of the time interval separating two consecutive occurrences of the same event and parameter value, or periodicity for periodic reporting</w:t>
            </w:r>
            <w:r>
              <w:t>.</w:t>
            </w:r>
            <w:bookmarkEnd w:id="101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011" w:name="_Hlk91581766"/>
            <w:r>
              <w:rPr>
                <w:lang w:eastAsia="zh-CN"/>
              </w:rPr>
              <w:t>Average and variance of the time for which the parameter value applies.</w:t>
            </w:r>
            <w:bookmarkEnd w:id="101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012" w:name="_Hlk91581773"/>
            <w:r>
              <w:rPr>
                <w:lang w:eastAsia="zh-CN"/>
              </w:rPr>
              <w:t>Number of countable occurrences for the parameter.</w:t>
            </w:r>
            <w:bookmarkEnd w:id="101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013" w:name="_Hlk91581780"/>
            <w:r>
              <w:rPr>
                <w:lang w:eastAsia="zh-CN"/>
              </w:rPr>
              <w:t>Average and variance of the parameter.</w:t>
            </w:r>
            <w:bookmarkEnd w:id="101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014" w:name="_Hlk91581788"/>
            <w:r>
              <w:rPr>
                <w:lang w:eastAsia="zh-CN"/>
              </w:rPr>
              <w:t>Maximum and minimum parameter values.</w:t>
            </w:r>
            <w:bookmarkEnd w:id="101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015" w:name="_Toc510696643"/>
      <w:bookmarkStart w:id="1016" w:name="_Toc35971438"/>
      <w:bookmarkStart w:id="1017" w:name="_Toc67903554"/>
      <w:bookmarkStart w:id="1018" w:name="_Toc73173286"/>
      <w:bookmarkStart w:id="1019" w:name="_Toc96959883"/>
    </w:p>
    <w:p w14:paraId="4840E712" w14:textId="01A77D7D" w:rsidR="00E12862" w:rsidRDefault="00E12862" w:rsidP="00E12862">
      <w:pPr>
        <w:pStyle w:val="50"/>
      </w:pPr>
      <w:bookmarkStart w:id="1020" w:name="_Toc129247599"/>
      <w:bookmarkStart w:id="1021" w:name="_Toc164863352"/>
      <w:bookmarkStart w:id="1022" w:name="_Toc209529749"/>
      <w:r>
        <w:t>5.1.6.3.</w:t>
      </w:r>
      <w:r w:rsidR="00985495">
        <w:t>4</w:t>
      </w:r>
      <w:r>
        <w:tab/>
        <w:t>Enumeration: AggregationLevel</w:t>
      </w:r>
      <w:bookmarkEnd w:id="1020"/>
      <w:bookmarkEnd w:id="1021"/>
      <w:bookmarkEnd w:id="102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23" w:name="_Toc28012841"/>
      <w:bookmarkStart w:id="1024" w:name="_Toc34266323"/>
      <w:bookmarkStart w:id="1025" w:name="_Toc36102494"/>
      <w:bookmarkStart w:id="1026" w:name="_Toc43563538"/>
      <w:bookmarkStart w:id="1027" w:name="_Toc45134081"/>
      <w:bookmarkStart w:id="1028" w:name="_Toc50032013"/>
      <w:bookmarkStart w:id="1029" w:name="_Toc51762933"/>
      <w:bookmarkStart w:id="1030" w:name="_Toc56641001"/>
      <w:bookmarkStart w:id="1031" w:name="_Toc59017969"/>
      <w:bookmarkStart w:id="1032" w:name="_Toc66231837"/>
      <w:bookmarkStart w:id="1033" w:name="_Toc68168998"/>
      <w:bookmarkStart w:id="1034" w:name="_Toc70550665"/>
      <w:bookmarkStart w:id="1035" w:name="_Toc83233115"/>
      <w:bookmarkStart w:id="1036" w:name="_Toc85553030"/>
      <w:bookmarkStart w:id="1037" w:name="_Toc85557129"/>
      <w:bookmarkStart w:id="1038" w:name="_Toc88667636"/>
      <w:bookmarkStart w:id="1039" w:name="_Toc90655921"/>
      <w:bookmarkStart w:id="1040" w:name="_Toc94064320"/>
      <w:bookmarkStart w:id="1041" w:name="_Toc98233706"/>
      <w:bookmarkStart w:id="1042" w:name="_Toc101244483"/>
      <w:bookmarkStart w:id="1043" w:name="_Toc104539078"/>
      <w:bookmarkStart w:id="1044" w:name="_Toc129247600"/>
      <w:bookmarkStart w:id="1045" w:name="_Toc164863353"/>
      <w:bookmarkStart w:id="1046" w:name="_Toc209529750"/>
      <w:r w:rsidRPr="00D165ED">
        <w:t>5.1.6.3.</w:t>
      </w:r>
      <w:r w:rsidR="00985495">
        <w:t>5</w:t>
      </w:r>
      <w:r w:rsidRPr="00D165ED">
        <w:tab/>
        <w:t xml:space="preserve">Enumeration: </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t>DataCollectionPurpose</w:t>
      </w:r>
      <w:bookmarkEnd w:id="1044"/>
      <w:bookmarkEnd w:id="1045"/>
      <w:bookmarkEnd w:id="104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47" w:name="_Toc164863354"/>
      <w:bookmarkStart w:id="1048" w:name="_Toc209529751"/>
      <w:r>
        <w:t>5.1.6.3.6</w:t>
      </w:r>
      <w:r>
        <w:tab/>
      </w:r>
      <w:r w:rsidRPr="00D165ED">
        <w:t>Enumeration:</w:t>
      </w:r>
      <w:r>
        <w:t xml:space="preserve"> TermCause</w:t>
      </w:r>
      <w:bookmarkEnd w:id="1047"/>
      <w:bookmarkEnd w:id="104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49" w:name="_Toc129247601"/>
      <w:bookmarkStart w:id="1050" w:name="_Toc164863355"/>
      <w:bookmarkStart w:id="1051" w:name="_Toc2095297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5"/>
      <w:bookmarkEnd w:id="1016"/>
      <w:bookmarkEnd w:id="1017"/>
      <w:bookmarkEnd w:id="1018"/>
      <w:bookmarkEnd w:id="1019"/>
      <w:bookmarkEnd w:id="1049"/>
      <w:bookmarkEnd w:id="1050"/>
      <w:bookmarkEnd w:id="105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52" w:name="_Toc510696646"/>
      <w:bookmarkStart w:id="1053" w:name="_Toc35971441"/>
      <w:bookmarkStart w:id="1054" w:name="_Toc67903557"/>
      <w:bookmarkStart w:id="1055" w:name="_Toc73173289"/>
      <w:bookmarkStart w:id="1056" w:name="_Toc96959884"/>
      <w:bookmarkStart w:id="1057" w:name="_Toc129247602"/>
      <w:bookmarkStart w:id="1058" w:name="_Toc164863356"/>
      <w:bookmarkStart w:id="1059" w:name="_Toc209529753"/>
      <w:r>
        <w:lastRenderedPageBreak/>
        <w:t>5.1.6.5</w:t>
      </w:r>
      <w:r>
        <w:tab/>
        <w:t>Binary data</w:t>
      </w:r>
      <w:bookmarkEnd w:id="1052"/>
      <w:bookmarkEnd w:id="1053"/>
      <w:bookmarkEnd w:id="1054"/>
      <w:bookmarkEnd w:id="1055"/>
      <w:bookmarkEnd w:id="1056"/>
      <w:bookmarkEnd w:id="1057"/>
      <w:bookmarkEnd w:id="1058"/>
      <w:bookmarkEnd w:id="1059"/>
    </w:p>
    <w:p w14:paraId="66A66158" w14:textId="77777777" w:rsidR="006565D7" w:rsidRDefault="006565D7" w:rsidP="006565D7">
      <w:r>
        <w:t>None in this release of the specification.</w:t>
      </w:r>
    </w:p>
    <w:p w14:paraId="17F16CE0" w14:textId="77777777" w:rsidR="00E60FE0" w:rsidRDefault="00C872B4">
      <w:pPr>
        <w:pStyle w:val="30"/>
      </w:pPr>
      <w:bookmarkStart w:id="1060" w:name="_Toc510696647"/>
      <w:bookmarkStart w:id="1061" w:name="_Toc35971443"/>
      <w:bookmarkStart w:id="1062" w:name="_Toc67903560"/>
      <w:bookmarkStart w:id="1063" w:name="_Toc73173292"/>
      <w:bookmarkStart w:id="1064" w:name="_Toc96959885"/>
      <w:bookmarkStart w:id="1065" w:name="_Toc129247603"/>
      <w:bookmarkStart w:id="1066" w:name="_Toc164863357"/>
      <w:bookmarkStart w:id="1067" w:name="_Toc209529754"/>
      <w:r>
        <w:t>5.1.7</w:t>
      </w:r>
      <w:r>
        <w:tab/>
        <w:t>Error Handling</w:t>
      </w:r>
      <w:bookmarkEnd w:id="1060"/>
      <w:bookmarkEnd w:id="1061"/>
      <w:bookmarkEnd w:id="1062"/>
      <w:bookmarkEnd w:id="1063"/>
      <w:bookmarkEnd w:id="1064"/>
      <w:bookmarkEnd w:id="1065"/>
      <w:bookmarkEnd w:id="1066"/>
      <w:bookmarkEnd w:id="1067"/>
    </w:p>
    <w:p w14:paraId="23EA832D" w14:textId="77777777" w:rsidR="00E60FE0" w:rsidRDefault="00C872B4">
      <w:pPr>
        <w:pStyle w:val="40"/>
      </w:pPr>
      <w:bookmarkStart w:id="1068" w:name="_Toc35971444"/>
      <w:bookmarkStart w:id="1069" w:name="_Toc67903561"/>
      <w:bookmarkStart w:id="1070" w:name="_Toc73173293"/>
      <w:bookmarkStart w:id="1071" w:name="_Toc96959886"/>
      <w:bookmarkStart w:id="1072" w:name="_Toc129247604"/>
      <w:bookmarkStart w:id="1073" w:name="_Toc164863358"/>
      <w:bookmarkStart w:id="1074" w:name="_Toc209529755"/>
      <w:r>
        <w:t>5.1.7.1</w:t>
      </w:r>
      <w:r>
        <w:tab/>
        <w:t>General</w:t>
      </w:r>
      <w:bookmarkEnd w:id="1068"/>
      <w:bookmarkEnd w:id="1069"/>
      <w:bookmarkEnd w:id="1070"/>
      <w:bookmarkEnd w:id="1071"/>
      <w:bookmarkEnd w:id="1072"/>
      <w:bookmarkEnd w:id="1073"/>
      <w:bookmarkEnd w:id="107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75" w:name="_Toc35971445"/>
      <w:bookmarkStart w:id="1076" w:name="_Toc67903562"/>
      <w:bookmarkStart w:id="1077" w:name="_Toc73173294"/>
      <w:bookmarkStart w:id="1078" w:name="_Toc96959887"/>
      <w:bookmarkStart w:id="1079" w:name="_Toc129247605"/>
      <w:bookmarkStart w:id="1080" w:name="_Toc164863359"/>
      <w:bookmarkStart w:id="1081" w:name="_Toc209529756"/>
      <w:r>
        <w:t>5.1.7.2</w:t>
      </w:r>
      <w:r>
        <w:tab/>
        <w:t>Protocol Errors</w:t>
      </w:r>
      <w:bookmarkEnd w:id="1075"/>
      <w:bookmarkEnd w:id="1076"/>
      <w:bookmarkEnd w:id="1077"/>
      <w:bookmarkEnd w:id="1078"/>
      <w:bookmarkEnd w:id="1079"/>
      <w:bookmarkEnd w:id="1080"/>
      <w:bookmarkEnd w:id="108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82" w:name="_Toc35971446"/>
      <w:bookmarkStart w:id="1083" w:name="_Toc67903563"/>
      <w:bookmarkStart w:id="1084" w:name="_Toc73173295"/>
      <w:bookmarkStart w:id="1085" w:name="_Toc96959888"/>
      <w:bookmarkStart w:id="1086" w:name="_Toc129247606"/>
      <w:bookmarkStart w:id="1087" w:name="_Toc164863360"/>
      <w:bookmarkStart w:id="1088" w:name="_Toc209529757"/>
      <w:r>
        <w:t>5.1.7.3</w:t>
      </w:r>
      <w:r>
        <w:tab/>
        <w:t>Application Errors</w:t>
      </w:r>
      <w:bookmarkEnd w:id="1082"/>
      <w:bookmarkEnd w:id="1083"/>
      <w:bookmarkEnd w:id="1084"/>
      <w:bookmarkEnd w:id="1085"/>
      <w:bookmarkEnd w:id="1086"/>
      <w:bookmarkEnd w:id="1087"/>
      <w:bookmarkEnd w:id="108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99" w:name="_Toc67903564"/>
      <w:bookmarkStart w:id="1100" w:name="_Toc73173296"/>
      <w:bookmarkStart w:id="1101" w:name="_Toc96959889"/>
      <w:bookmarkStart w:id="1102" w:name="_Toc129247607"/>
      <w:bookmarkStart w:id="1103" w:name="_Toc164863361"/>
      <w:bookmarkStart w:id="1104" w:name="_Toc209529758"/>
      <w:r>
        <w:t>5.1.8</w:t>
      </w:r>
      <w:r>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3EE95BEC" w:rsidR="005F27FE" w:rsidRDefault="001C6F35" w:rsidP="005F27FE">
            <w:pPr>
              <w:pStyle w:val="TAL"/>
              <w:rPr>
                <w:lang w:eastAsia="zh-CN"/>
              </w:rPr>
            </w:pPr>
            <w:ins w:id="1105" w:author="CR#0135" w:date="2025-11-26T15:56:00Z">
              <w:r>
                <w:rPr>
                  <w:lang w:eastAsia="zh-CN"/>
                </w:rPr>
                <w:t>void</w:t>
              </w:r>
            </w:ins>
            <w:del w:id="1106" w:author="CR#0135" w:date="2025-11-26T15:56:00Z">
              <w:r w:rsidR="005F27FE" w:rsidDel="001C6F35">
                <w:rPr>
                  <w:lang w:eastAsia="zh-CN"/>
                </w:rPr>
                <w:delText>LmfEvents</w:delText>
              </w:r>
            </w:del>
          </w:p>
        </w:tc>
        <w:tc>
          <w:tcPr>
            <w:tcW w:w="5758" w:type="dxa"/>
            <w:tcBorders>
              <w:top w:val="single" w:sz="6" w:space="0" w:color="auto"/>
              <w:left w:val="single" w:sz="6" w:space="0" w:color="auto"/>
              <w:bottom w:val="single" w:sz="6" w:space="0" w:color="auto"/>
              <w:right w:val="single" w:sz="6" w:space="0" w:color="auto"/>
            </w:tcBorders>
          </w:tcPr>
          <w:p w14:paraId="6919C549" w14:textId="21F979C8" w:rsidR="005F27FE" w:rsidRPr="00AD292D" w:rsidRDefault="005F27FE" w:rsidP="005F27FE">
            <w:pPr>
              <w:pStyle w:val="TAL"/>
              <w:rPr>
                <w:rFonts w:cs="Arial"/>
                <w:szCs w:val="18"/>
              </w:rPr>
            </w:pPr>
            <w:del w:id="1107" w:author="CR#0135" w:date="2025-11-26T15:57:00Z">
              <w:r w:rsidRPr="00AB3D25" w:rsidDel="001C6F35">
                <w:rPr>
                  <w:rFonts w:cs="Arial"/>
                  <w:szCs w:val="18"/>
                </w:rPr>
                <w:delText xml:space="preserve">This feature indicates the support of </w:delText>
              </w:r>
              <w:r w:rsidDel="001C6F35">
                <w:rPr>
                  <w:rFonts w:cs="Arial"/>
                  <w:szCs w:val="18"/>
                </w:rPr>
                <w:delText>LMF data exposure</w:delText>
              </w:r>
              <w:r w:rsidRPr="00AB3D25" w:rsidDel="001C6F35">
                <w:rPr>
                  <w:rFonts w:cs="Arial"/>
                  <w:szCs w:val="18"/>
                </w:rPr>
                <w:delText xml:space="preserve"> events.</w:delText>
              </w:r>
            </w:del>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108" w:name="_Toc532994477"/>
      <w:bookmarkStart w:id="1109" w:name="_Toc35971448"/>
      <w:bookmarkStart w:id="1110" w:name="_Toc67903565"/>
      <w:bookmarkStart w:id="1111" w:name="_Toc73173297"/>
      <w:bookmarkStart w:id="1112" w:name="_Toc96959890"/>
      <w:bookmarkStart w:id="1113" w:name="_Toc129247608"/>
      <w:bookmarkStart w:id="1114" w:name="_Toc164863362"/>
      <w:bookmarkStart w:id="1115" w:name="_Toc209529759"/>
      <w:bookmarkStart w:id="1116" w:name="_Hlk525137310"/>
      <w:bookmarkStart w:id="1117" w:name="_Toc510696649"/>
      <w:r>
        <w:t>5.1.9</w:t>
      </w:r>
      <w:r>
        <w:tab/>
        <w:t>Security</w:t>
      </w:r>
      <w:bookmarkEnd w:id="1108"/>
      <w:bookmarkEnd w:id="1109"/>
      <w:bookmarkEnd w:id="1110"/>
      <w:bookmarkEnd w:id="1111"/>
      <w:bookmarkEnd w:id="1112"/>
      <w:bookmarkEnd w:id="1113"/>
      <w:bookmarkEnd w:id="1114"/>
      <w:bookmarkEnd w:id="111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18" w:name="_Hlk530142087"/>
      <w:bookmarkEnd w:id="111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19" w:name="_Toc35971449"/>
      <w:bookmarkStart w:id="1120" w:name="_Toc67903566"/>
      <w:bookmarkStart w:id="1121" w:name="_Toc73173298"/>
      <w:bookmarkStart w:id="1122" w:name="_Toc96959891"/>
      <w:bookmarkStart w:id="1123" w:name="_Toc129247609"/>
      <w:bookmarkStart w:id="1124" w:name="_Toc164863363"/>
      <w:bookmarkStart w:id="1125" w:name="_Toc209529760"/>
      <w:bookmarkEnd w:id="1118"/>
      <w:r>
        <w:t>5.2</w:t>
      </w:r>
      <w:r>
        <w:tab/>
      </w:r>
      <w:r>
        <w:rPr>
          <w:lang w:eastAsia="ja-JP"/>
        </w:rPr>
        <w:t>Ndccf_ContextManagement</w:t>
      </w:r>
      <w:r>
        <w:t xml:space="preserve"> Service API</w:t>
      </w:r>
      <w:bookmarkEnd w:id="1117"/>
      <w:bookmarkEnd w:id="1119"/>
      <w:bookmarkEnd w:id="1120"/>
      <w:bookmarkEnd w:id="1121"/>
      <w:bookmarkEnd w:id="1122"/>
      <w:bookmarkEnd w:id="1123"/>
      <w:bookmarkEnd w:id="1124"/>
      <w:bookmarkEnd w:id="1125"/>
    </w:p>
    <w:p w14:paraId="0F115DA2" w14:textId="77777777" w:rsidR="00E60FE0" w:rsidRDefault="00C872B4">
      <w:pPr>
        <w:pStyle w:val="30"/>
      </w:pPr>
      <w:bookmarkStart w:id="1126" w:name="_Toc73173299"/>
      <w:bookmarkStart w:id="1127" w:name="_Toc96959892"/>
      <w:bookmarkStart w:id="1128" w:name="_Toc129247610"/>
      <w:bookmarkStart w:id="1129" w:name="_Toc164863364"/>
      <w:bookmarkStart w:id="1130" w:name="_Toc209529761"/>
      <w:r>
        <w:t>5.2.1</w:t>
      </w:r>
      <w:r>
        <w:tab/>
        <w:t>Introduction</w:t>
      </w:r>
      <w:bookmarkEnd w:id="1126"/>
      <w:bookmarkEnd w:id="1127"/>
      <w:bookmarkEnd w:id="1128"/>
      <w:bookmarkEnd w:id="1129"/>
      <w:bookmarkEnd w:id="113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31" w:name="_Toc73173300"/>
      <w:bookmarkStart w:id="1132" w:name="_Toc96959893"/>
      <w:bookmarkStart w:id="1133" w:name="_Toc129247611"/>
      <w:bookmarkStart w:id="1134" w:name="_Toc164863365"/>
      <w:bookmarkStart w:id="1135" w:name="_Toc209529762"/>
      <w:r>
        <w:lastRenderedPageBreak/>
        <w:t>5.2.2</w:t>
      </w:r>
      <w:r>
        <w:tab/>
        <w:t>Usage of HTTP</w:t>
      </w:r>
      <w:bookmarkEnd w:id="1131"/>
      <w:bookmarkEnd w:id="1132"/>
      <w:bookmarkEnd w:id="1133"/>
      <w:bookmarkEnd w:id="1134"/>
      <w:bookmarkEnd w:id="1135"/>
    </w:p>
    <w:p w14:paraId="25BB838D" w14:textId="77777777" w:rsidR="00E60FE0" w:rsidRDefault="00C872B4">
      <w:pPr>
        <w:pStyle w:val="40"/>
      </w:pPr>
      <w:bookmarkStart w:id="1136" w:name="_Toc73173301"/>
      <w:bookmarkStart w:id="1137" w:name="_Toc96959894"/>
      <w:bookmarkStart w:id="1138" w:name="_Toc129247612"/>
      <w:bookmarkStart w:id="1139" w:name="_Toc164863366"/>
      <w:bookmarkStart w:id="1140" w:name="_Toc209529763"/>
      <w:r>
        <w:t>5.2.2.1</w:t>
      </w:r>
      <w:r>
        <w:tab/>
        <w:t>General</w:t>
      </w:r>
      <w:bookmarkEnd w:id="1136"/>
      <w:bookmarkEnd w:id="1137"/>
      <w:bookmarkEnd w:id="1138"/>
      <w:bookmarkEnd w:id="1139"/>
      <w:bookmarkEnd w:id="1140"/>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41" w:name="_Toc73173302"/>
      <w:bookmarkStart w:id="1142" w:name="_Toc96959895"/>
      <w:bookmarkStart w:id="1143" w:name="_Toc129247613"/>
      <w:bookmarkStart w:id="1144" w:name="_Toc164863367"/>
      <w:bookmarkStart w:id="1145" w:name="_Toc209529764"/>
      <w:r>
        <w:t>5.2.2.2</w:t>
      </w:r>
      <w:r>
        <w:tab/>
        <w:t>HTTP standard headers</w:t>
      </w:r>
      <w:bookmarkEnd w:id="1141"/>
      <w:bookmarkEnd w:id="1142"/>
      <w:bookmarkEnd w:id="1143"/>
      <w:bookmarkEnd w:id="1144"/>
      <w:bookmarkEnd w:id="1145"/>
    </w:p>
    <w:p w14:paraId="52367E66" w14:textId="77777777" w:rsidR="00E60FE0" w:rsidRDefault="00C872B4">
      <w:pPr>
        <w:pStyle w:val="50"/>
        <w:rPr>
          <w:lang w:eastAsia="zh-CN"/>
        </w:rPr>
      </w:pPr>
      <w:bookmarkStart w:id="1146" w:name="_Toc73173303"/>
      <w:bookmarkStart w:id="1147" w:name="_Toc96959896"/>
      <w:bookmarkStart w:id="1148" w:name="_Toc129247614"/>
      <w:bookmarkStart w:id="1149" w:name="_Toc164863368"/>
      <w:bookmarkStart w:id="1150" w:name="_Toc209529765"/>
      <w:r>
        <w:t>5.2.2.2.1</w:t>
      </w:r>
      <w:r>
        <w:rPr>
          <w:rFonts w:hint="eastAsia"/>
          <w:lang w:eastAsia="zh-CN"/>
        </w:rPr>
        <w:tab/>
      </w:r>
      <w:r>
        <w:rPr>
          <w:lang w:eastAsia="zh-CN"/>
        </w:rPr>
        <w:t>General</w:t>
      </w:r>
      <w:bookmarkEnd w:id="1146"/>
      <w:bookmarkEnd w:id="1147"/>
      <w:bookmarkEnd w:id="1148"/>
      <w:bookmarkEnd w:id="1149"/>
      <w:bookmarkEnd w:id="115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51" w:name="_Toc73173304"/>
      <w:bookmarkStart w:id="1152" w:name="_Toc96959897"/>
      <w:bookmarkStart w:id="1153" w:name="_Toc129247615"/>
      <w:bookmarkStart w:id="1154" w:name="_Toc164863369"/>
      <w:bookmarkStart w:id="1155" w:name="_Toc209529766"/>
      <w:r>
        <w:t>5.2.2.2.2</w:t>
      </w:r>
      <w:r>
        <w:tab/>
        <w:t>Content type</w:t>
      </w:r>
      <w:bookmarkEnd w:id="1151"/>
      <w:bookmarkEnd w:id="1152"/>
      <w:bookmarkEnd w:id="1153"/>
      <w:bookmarkEnd w:id="1154"/>
      <w:bookmarkEnd w:id="115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56" w:name="_Toc73173305"/>
      <w:bookmarkStart w:id="1157" w:name="_Toc96959898"/>
      <w:bookmarkStart w:id="1158" w:name="_Toc129247616"/>
      <w:bookmarkStart w:id="1159" w:name="_Toc164863370"/>
      <w:bookmarkStart w:id="1160" w:name="_Toc209529767"/>
      <w:r>
        <w:t>5.2.2.3</w:t>
      </w:r>
      <w:r>
        <w:tab/>
        <w:t>HTTP custom headers</w:t>
      </w:r>
      <w:bookmarkEnd w:id="1156"/>
      <w:bookmarkEnd w:id="1157"/>
      <w:bookmarkEnd w:id="1158"/>
      <w:bookmarkEnd w:id="1159"/>
      <w:bookmarkEnd w:id="116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61" w:name="_Toc73173306"/>
      <w:bookmarkStart w:id="1162" w:name="_Toc96959899"/>
      <w:bookmarkStart w:id="1163" w:name="_Toc129247617"/>
      <w:bookmarkStart w:id="1164" w:name="_Toc164863371"/>
      <w:bookmarkStart w:id="1165" w:name="_Toc209529768"/>
      <w:r>
        <w:t>5.2.3</w:t>
      </w:r>
      <w:r>
        <w:tab/>
        <w:t>Resources</w:t>
      </w:r>
      <w:bookmarkEnd w:id="1161"/>
      <w:bookmarkEnd w:id="1162"/>
      <w:bookmarkEnd w:id="1163"/>
      <w:bookmarkEnd w:id="1164"/>
      <w:bookmarkEnd w:id="1165"/>
    </w:p>
    <w:p w14:paraId="2A455603" w14:textId="77777777" w:rsidR="00E60FE0" w:rsidRDefault="00C872B4">
      <w:pPr>
        <w:pStyle w:val="40"/>
      </w:pPr>
      <w:bookmarkStart w:id="1166" w:name="_Toc73173307"/>
      <w:bookmarkStart w:id="1167" w:name="_Toc96959900"/>
      <w:bookmarkStart w:id="1168" w:name="_Toc129247618"/>
      <w:bookmarkStart w:id="1169" w:name="_Toc164863372"/>
      <w:bookmarkStart w:id="1170" w:name="_Toc209529769"/>
      <w:r>
        <w:t>5.2.3.1</w:t>
      </w:r>
      <w:r>
        <w:tab/>
        <w:t>Overview</w:t>
      </w:r>
      <w:bookmarkEnd w:id="1166"/>
      <w:bookmarkEnd w:id="1167"/>
      <w:bookmarkEnd w:id="1168"/>
      <w:bookmarkEnd w:id="1169"/>
      <w:bookmarkEnd w:id="1170"/>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15pt;height:97.3pt" o:ole="">
            <v:imagedata r:id="rId51" o:title=""/>
          </v:shape>
          <o:OLEObject Type="Embed" ProgID="Visio.Drawing.15" ShapeID="_x0000_i1043" DrawAspect="Content" ObjectID="_1825681069" r:id="rId52"/>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71" w:name="_Toc73173308"/>
      <w:bookmarkStart w:id="1172" w:name="_Toc96959901"/>
      <w:bookmarkStart w:id="1173" w:name="_Toc129247619"/>
      <w:bookmarkStart w:id="1174" w:name="_Toc164863373"/>
      <w:bookmarkStart w:id="1175" w:name="_Toc209529770"/>
      <w:r>
        <w:t>5.2.3.2</w:t>
      </w:r>
      <w:r>
        <w:tab/>
        <w:t xml:space="preserve">Resource: </w:t>
      </w:r>
      <w:r w:rsidR="007F6B68">
        <w:t>DCCF Data Collection Profiles</w:t>
      </w:r>
      <w:bookmarkEnd w:id="1171"/>
      <w:bookmarkEnd w:id="1172"/>
      <w:bookmarkEnd w:id="1173"/>
      <w:bookmarkEnd w:id="1174"/>
      <w:bookmarkEnd w:id="1175"/>
    </w:p>
    <w:p w14:paraId="30223299" w14:textId="1F246581" w:rsidR="007F6B68" w:rsidRDefault="00C872B4" w:rsidP="007F6B68">
      <w:pPr>
        <w:pStyle w:val="50"/>
      </w:pPr>
      <w:bookmarkStart w:id="1176" w:name="_Toc73173309"/>
      <w:bookmarkStart w:id="1177" w:name="_Toc96959902"/>
      <w:bookmarkStart w:id="1178" w:name="_Toc129247620"/>
      <w:bookmarkStart w:id="1179" w:name="_Toc164863374"/>
      <w:bookmarkStart w:id="1180" w:name="_Toc209529771"/>
      <w:r>
        <w:t>5.2.3.2.1</w:t>
      </w:r>
      <w:r>
        <w:tab/>
        <w:t>Description</w:t>
      </w:r>
      <w:bookmarkEnd w:id="1176"/>
      <w:bookmarkEnd w:id="1177"/>
      <w:bookmarkEnd w:id="1178"/>
      <w:bookmarkEnd w:id="1179"/>
      <w:bookmarkEnd w:id="11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81" w:name="_Toc73173310"/>
      <w:bookmarkStart w:id="1182" w:name="_Toc96959903"/>
      <w:bookmarkStart w:id="1183" w:name="_Toc129247621"/>
      <w:bookmarkStart w:id="1184" w:name="_Toc164863375"/>
      <w:bookmarkStart w:id="1185" w:name="_Toc209529772"/>
      <w:r>
        <w:t>5.2.3.2.2</w:t>
      </w:r>
      <w:r>
        <w:tab/>
        <w:t>Resource Definition</w:t>
      </w:r>
      <w:bookmarkEnd w:id="1181"/>
      <w:bookmarkEnd w:id="1182"/>
      <w:bookmarkEnd w:id="1183"/>
      <w:bookmarkEnd w:id="1184"/>
      <w:bookmarkEnd w:id="1185"/>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86" w:name="_Toc73173311"/>
      <w:bookmarkStart w:id="1187" w:name="_Toc96959904"/>
    </w:p>
    <w:p w14:paraId="3B4A6C50" w14:textId="22645593" w:rsidR="00E60FE0" w:rsidRDefault="00C872B4">
      <w:pPr>
        <w:pStyle w:val="50"/>
      </w:pPr>
      <w:bookmarkStart w:id="1188" w:name="_Toc129247622"/>
      <w:bookmarkStart w:id="1189" w:name="_Toc164863376"/>
      <w:bookmarkStart w:id="1190" w:name="_Toc209529773"/>
      <w:r>
        <w:t>5.2.3.2.3</w:t>
      </w:r>
      <w:r>
        <w:tab/>
        <w:t>Resource Standard Methods</w:t>
      </w:r>
      <w:bookmarkEnd w:id="1186"/>
      <w:bookmarkEnd w:id="1187"/>
      <w:bookmarkEnd w:id="1188"/>
      <w:bookmarkEnd w:id="1189"/>
      <w:bookmarkEnd w:id="1190"/>
    </w:p>
    <w:p w14:paraId="4671E4C3" w14:textId="31528403" w:rsidR="00E60FE0" w:rsidRPr="001250F5" w:rsidRDefault="00C872B4" w:rsidP="001250F5">
      <w:pPr>
        <w:pStyle w:val="6"/>
        <w:rPr>
          <w:rFonts w:eastAsia="宋体"/>
        </w:rPr>
      </w:pPr>
      <w:bookmarkStart w:id="1191" w:name="_Toc129247623"/>
      <w:bookmarkStart w:id="1192" w:name="_Toc164863377"/>
      <w:bookmarkStart w:id="1193" w:name="_Toc209529774"/>
      <w:r w:rsidRPr="001250F5">
        <w:rPr>
          <w:rFonts w:eastAsia="宋体"/>
        </w:rPr>
        <w:t>5.2.3.2.3.1</w:t>
      </w:r>
      <w:r w:rsidRPr="001250F5">
        <w:rPr>
          <w:rFonts w:eastAsia="宋体"/>
        </w:rPr>
        <w:tab/>
      </w:r>
      <w:r w:rsidR="008178C7" w:rsidRPr="001250F5">
        <w:rPr>
          <w:rFonts w:eastAsia="宋体"/>
        </w:rPr>
        <w:t>POST</w:t>
      </w:r>
      <w:bookmarkEnd w:id="1191"/>
      <w:bookmarkEnd w:id="1192"/>
      <w:bookmarkEnd w:id="119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94" w:name="_Toc73173312"/>
      <w:bookmarkStart w:id="1195" w:name="_Toc96959905"/>
      <w:bookmarkStart w:id="1196" w:name="_Toc129247624"/>
      <w:bookmarkStart w:id="1197" w:name="_Toc164863378"/>
      <w:bookmarkStart w:id="1198" w:name="_Toc209529775"/>
      <w:r>
        <w:t>5.2.3.2.4</w:t>
      </w:r>
      <w:r>
        <w:tab/>
        <w:t>Resource Custom Operations</w:t>
      </w:r>
      <w:bookmarkEnd w:id="1194"/>
      <w:bookmarkEnd w:id="1195"/>
      <w:bookmarkEnd w:id="1196"/>
      <w:bookmarkEnd w:id="1197"/>
      <w:bookmarkEnd w:id="119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99" w:name="_Toc73173313"/>
      <w:bookmarkStart w:id="1200" w:name="_Toc96959906"/>
      <w:bookmarkStart w:id="1201" w:name="_Toc129247625"/>
      <w:bookmarkStart w:id="1202" w:name="_Toc164863379"/>
      <w:bookmarkStart w:id="1203" w:name="_Toc209529776"/>
      <w:r>
        <w:t>5.2.3.3</w:t>
      </w:r>
      <w:r>
        <w:tab/>
        <w:t xml:space="preserve">Resource: </w:t>
      </w:r>
      <w:r w:rsidR="00F630F1">
        <w:t>Individual DCCF Data Collection Profile</w:t>
      </w:r>
      <w:bookmarkEnd w:id="1199"/>
      <w:bookmarkEnd w:id="1200"/>
      <w:bookmarkEnd w:id="1201"/>
      <w:bookmarkEnd w:id="1202"/>
      <w:bookmarkEnd w:id="1203"/>
    </w:p>
    <w:p w14:paraId="603E5454" w14:textId="77777777" w:rsidR="00F630F1" w:rsidRDefault="00F630F1" w:rsidP="00F630F1">
      <w:pPr>
        <w:pStyle w:val="50"/>
      </w:pPr>
      <w:bookmarkStart w:id="1204" w:name="_Toc96959907"/>
      <w:bookmarkStart w:id="1205" w:name="_Toc129247626"/>
      <w:bookmarkStart w:id="1206" w:name="_Toc164863380"/>
      <w:bookmarkStart w:id="1207" w:name="_Toc209529777"/>
      <w:r>
        <w:t>5.2.3.3.1</w:t>
      </w:r>
      <w:r>
        <w:tab/>
        <w:t>Description</w:t>
      </w:r>
      <w:bookmarkEnd w:id="1204"/>
      <w:bookmarkEnd w:id="1205"/>
      <w:bookmarkEnd w:id="1206"/>
      <w:bookmarkEnd w:id="120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08" w:name="_Toc96959908"/>
      <w:bookmarkStart w:id="1209" w:name="_Toc129247627"/>
      <w:bookmarkStart w:id="1210" w:name="_Toc164863381"/>
      <w:bookmarkStart w:id="1211" w:name="_Toc209529778"/>
      <w:r>
        <w:t>5.2.3.3.2</w:t>
      </w:r>
      <w:r>
        <w:tab/>
        <w:t>Resource Definition</w:t>
      </w:r>
      <w:bookmarkEnd w:id="1208"/>
      <w:bookmarkEnd w:id="1209"/>
      <w:bookmarkEnd w:id="1210"/>
      <w:bookmarkEnd w:id="1211"/>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12" w:name="_Toc96959909"/>
      <w:bookmarkStart w:id="1213" w:name="_Toc129247628"/>
      <w:bookmarkStart w:id="1214" w:name="_Toc164863382"/>
      <w:bookmarkStart w:id="1215" w:name="_Toc209529779"/>
      <w:r>
        <w:t>5.2.3.3.3</w:t>
      </w:r>
      <w:r>
        <w:tab/>
        <w:t>Resource Standard Methods</w:t>
      </w:r>
      <w:bookmarkEnd w:id="1212"/>
      <w:bookmarkEnd w:id="1213"/>
      <w:bookmarkEnd w:id="1214"/>
      <w:bookmarkEnd w:id="1215"/>
    </w:p>
    <w:p w14:paraId="643A6A7C" w14:textId="77777777" w:rsidR="00F630F1" w:rsidRDefault="00F630F1" w:rsidP="00F630F1">
      <w:pPr>
        <w:pStyle w:val="6"/>
      </w:pPr>
      <w:bookmarkStart w:id="1216" w:name="_Toc96959910"/>
      <w:bookmarkStart w:id="1217" w:name="_Toc129247629"/>
      <w:bookmarkStart w:id="1218" w:name="_Toc164863383"/>
      <w:bookmarkStart w:id="1219" w:name="_Toc209529780"/>
      <w:r>
        <w:t>5.2.3.3.3.1</w:t>
      </w:r>
      <w:r>
        <w:tab/>
        <w:t>PUT</w:t>
      </w:r>
      <w:bookmarkEnd w:id="1216"/>
      <w:bookmarkEnd w:id="1217"/>
      <w:bookmarkEnd w:id="1218"/>
      <w:bookmarkEnd w:id="121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20" w:name="_Toc96959911"/>
      <w:bookmarkStart w:id="1221" w:name="_Toc129247630"/>
      <w:bookmarkStart w:id="1222" w:name="_Toc164863384"/>
      <w:bookmarkStart w:id="1223" w:name="_Toc209529781"/>
      <w:r>
        <w:t>5.2.3.3.3.2</w:t>
      </w:r>
      <w:r>
        <w:tab/>
        <w:t>DELETE</w:t>
      </w:r>
      <w:bookmarkEnd w:id="1220"/>
      <w:bookmarkEnd w:id="1221"/>
      <w:bookmarkEnd w:id="1222"/>
      <w:bookmarkEnd w:id="122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24" w:name="_Toc96959912"/>
      <w:bookmarkStart w:id="1225" w:name="_Toc129247631"/>
      <w:bookmarkStart w:id="1226" w:name="_Toc164863385"/>
      <w:bookmarkStart w:id="1227" w:name="_Toc209529782"/>
      <w:r>
        <w:lastRenderedPageBreak/>
        <w:t>5.2.3.3.4</w:t>
      </w:r>
      <w:r>
        <w:tab/>
        <w:t>Resource Custom Operations</w:t>
      </w:r>
      <w:bookmarkEnd w:id="1224"/>
      <w:bookmarkEnd w:id="1225"/>
      <w:bookmarkEnd w:id="1226"/>
      <w:bookmarkEnd w:id="122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28" w:name="_Toc73173314"/>
      <w:bookmarkStart w:id="1229" w:name="_Toc96959913"/>
      <w:bookmarkStart w:id="1230" w:name="_Toc129247632"/>
      <w:bookmarkStart w:id="1231" w:name="_Toc164863386"/>
      <w:bookmarkStart w:id="1232" w:name="_Toc209529783"/>
      <w:r>
        <w:t>5.2.4</w:t>
      </w:r>
      <w:r>
        <w:tab/>
        <w:t>Custom Operations without associated resources</w:t>
      </w:r>
      <w:bookmarkEnd w:id="1228"/>
      <w:bookmarkEnd w:id="1229"/>
      <w:bookmarkEnd w:id="1230"/>
      <w:bookmarkEnd w:id="1231"/>
      <w:bookmarkEnd w:id="1232"/>
    </w:p>
    <w:p w14:paraId="2D9D7DD3" w14:textId="4D3FAE94" w:rsidR="00E60FE0" w:rsidRDefault="004E6881" w:rsidP="00666FFF">
      <w:bookmarkStart w:id="1233" w:name="_Toc73173315"/>
      <w:bookmarkStart w:id="1234" w:name="_Toc96959914"/>
      <w:r w:rsidRPr="00865A7E">
        <w:t>None in this release of the specification.</w:t>
      </w:r>
      <w:bookmarkEnd w:id="1233"/>
      <w:bookmarkEnd w:id="1234"/>
    </w:p>
    <w:p w14:paraId="0DF0C685" w14:textId="77777777" w:rsidR="00E60FE0" w:rsidRDefault="00C872B4">
      <w:pPr>
        <w:pStyle w:val="30"/>
      </w:pPr>
      <w:bookmarkStart w:id="1235" w:name="_Toc73173320"/>
      <w:bookmarkStart w:id="1236" w:name="_Toc96959919"/>
      <w:bookmarkStart w:id="1237" w:name="_Toc129247633"/>
      <w:bookmarkStart w:id="1238" w:name="_Toc164863387"/>
      <w:bookmarkStart w:id="1239" w:name="_Toc209529784"/>
      <w:r>
        <w:t>5.2.5</w:t>
      </w:r>
      <w:r>
        <w:tab/>
        <w:t>Notifications</w:t>
      </w:r>
      <w:bookmarkEnd w:id="1235"/>
      <w:bookmarkEnd w:id="1236"/>
      <w:bookmarkEnd w:id="1237"/>
      <w:bookmarkEnd w:id="1238"/>
      <w:bookmarkEnd w:id="1239"/>
    </w:p>
    <w:p w14:paraId="458C2626" w14:textId="3B96910E" w:rsidR="00E60FE0" w:rsidRDefault="004E6881" w:rsidP="00666FFF">
      <w:bookmarkStart w:id="1240" w:name="_Toc73173321"/>
      <w:bookmarkStart w:id="1241" w:name="_Toc96959920"/>
      <w:r w:rsidRPr="00865A7E">
        <w:t>None in this release of the specification.</w:t>
      </w:r>
      <w:bookmarkEnd w:id="1240"/>
      <w:bookmarkEnd w:id="1241"/>
    </w:p>
    <w:p w14:paraId="2CA06B54" w14:textId="77777777" w:rsidR="00E60FE0" w:rsidRDefault="00C872B4">
      <w:pPr>
        <w:pStyle w:val="30"/>
      </w:pPr>
      <w:bookmarkStart w:id="1242" w:name="_Toc73173327"/>
      <w:bookmarkStart w:id="1243" w:name="_Toc96959926"/>
      <w:bookmarkStart w:id="1244" w:name="_Toc129247634"/>
      <w:bookmarkStart w:id="1245" w:name="_Toc164863388"/>
      <w:bookmarkStart w:id="1246" w:name="_Toc209529785"/>
      <w:r>
        <w:t>5.2.6</w:t>
      </w:r>
      <w:r>
        <w:tab/>
        <w:t>Data Model</w:t>
      </w:r>
      <w:bookmarkEnd w:id="1242"/>
      <w:bookmarkEnd w:id="1243"/>
      <w:bookmarkEnd w:id="1244"/>
      <w:bookmarkEnd w:id="1245"/>
      <w:bookmarkEnd w:id="1246"/>
    </w:p>
    <w:p w14:paraId="21424218" w14:textId="77777777" w:rsidR="00E60FE0" w:rsidRDefault="00C872B4">
      <w:pPr>
        <w:pStyle w:val="40"/>
      </w:pPr>
      <w:bookmarkStart w:id="1247" w:name="_Toc73173328"/>
      <w:bookmarkStart w:id="1248" w:name="_Toc96959927"/>
      <w:bookmarkStart w:id="1249" w:name="_Toc129247635"/>
      <w:bookmarkStart w:id="1250" w:name="_Toc164863389"/>
      <w:bookmarkStart w:id="1251" w:name="_Toc209529786"/>
      <w:r>
        <w:t>5.2.6.1</w:t>
      </w:r>
      <w:r>
        <w:tab/>
        <w:t>General</w:t>
      </w:r>
      <w:bookmarkEnd w:id="1247"/>
      <w:bookmarkEnd w:id="1248"/>
      <w:bookmarkEnd w:id="1249"/>
      <w:bookmarkEnd w:id="1250"/>
      <w:bookmarkEnd w:id="125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52" w:name="_Toc73173329"/>
      <w:bookmarkStart w:id="1253" w:name="_Toc96959928"/>
      <w:bookmarkStart w:id="1254" w:name="_Toc129247636"/>
      <w:bookmarkStart w:id="1255" w:name="_Toc164863390"/>
      <w:bookmarkStart w:id="1256" w:name="_Toc209529787"/>
      <w:r>
        <w:rPr>
          <w:lang w:val="en-US"/>
        </w:rPr>
        <w:t>5.2.6.2</w:t>
      </w:r>
      <w:r>
        <w:rPr>
          <w:lang w:val="en-US"/>
        </w:rPr>
        <w:tab/>
        <w:t>Structured data types</w:t>
      </w:r>
      <w:bookmarkEnd w:id="1252"/>
      <w:bookmarkEnd w:id="1253"/>
      <w:bookmarkEnd w:id="1254"/>
      <w:bookmarkEnd w:id="1255"/>
      <w:bookmarkEnd w:id="1256"/>
    </w:p>
    <w:p w14:paraId="6BCD8EEA" w14:textId="77777777" w:rsidR="00E60FE0" w:rsidRDefault="00C872B4">
      <w:pPr>
        <w:pStyle w:val="50"/>
      </w:pPr>
      <w:bookmarkStart w:id="1257" w:name="_Toc73173330"/>
      <w:bookmarkStart w:id="1258" w:name="_Toc96959929"/>
      <w:bookmarkStart w:id="1259" w:name="_Toc129247637"/>
      <w:bookmarkStart w:id="1260" w:name="_Toc164863391"/>
      <w:bookmarkStart w:id="1261" w:name="_Toc209529788"/>
      <w:r>
        <w:t>5.2.6.2.1</w:t>
      </w:r>
      <w:r>
        <w:tab/>
        <w:t>Introduction</w:t>
      </w:r>
      <w:bookmarkEnd w:id="1257"/>
      <w:bookmarkEnd w:id="1258"/>
      <w:bookmarkEnd w:id="1259"/>
      <w:bookmarkEnd w:id="1260"/>
      <w:bookmarkEnd w:id="1261"/>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62" w:name="_Toc73173331"/>
      <w:bookmarkStart w:id="1263" w:name="_Toc96959930"/>
      <w:bookmarkStart w:id="1264" w:name="_Toc129247638"/>
      <w:bookmarkStart w:id="1265" w:name="_Toc164863392"/>
      <w:bookmarkStart w:id="1266" w:name="_Toc209529789"/>
      <w:r>
        <w:lastRenderedPageBreak/>
        <w:t>5.2.6.2.2</w:t>
      </w:r>
      <w:r>
        <w:tab/>
        <w:t xml:space="preserve">Type: </w:t>
      </w:r>
      <w:r w:rsidR="004B6C4C">
        <w:t>NdccfDataCollectionProfile</w:t>
      </w:r>
      <w:bookmarkEnd w:id="1262"/>
      <w:bookmarkEnd w:id="1263"/>
      <w:bookmarkEnd w:id="1264"/>
      <w:bookmarkEnd w:id="1265"/>
      <w:bookmarkEnd w:id="126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67" w:name="_Toc73173333"/>
      <w:bookmarkStart w:id="1268" w:name="_Toc96959931"/>
      <w:bookmarkStart w:id="1269" w:name="_Toc129247639"/>
      <w:bookmarkStart w:id="1270" w:name="_Toc164863393"/>
      <w:bookmarkStart w:id="1271" w:name="_Toc209529790"/>
      <w:r>
        <w:rPr>
          <w:lang w:val="en-US"/>
        </w:rPr>
        <w:t>5.2.6.3</w:t>
      </w:r>
      <w:r>
        <w:rPr>
          <w:lang w:val="en-US"/>
        </w:rPr>
        <w:tab/>
        <w:t>Simple data types and enumerations</w:t>
      </w:r>
      <w:bookmarkEnd w:id="1267"/>
      <w:bookmarkEnd w:id="1268"/>
      <w:bookmarkEnd w:id="1269"/>
      <w:bookmarkEnd w:id="1270"/>
      <w:bookmarkEnd w:id="1271"/>
    </w:p>
    <w:p w14:paraId="744AD338" w14:textId="77777777" w:rsidR="00E60FE0" w:rsidRDefault="00C872B4">
      <w:pPr>
        <w:pStyle w:val="50"/>
      </w:pPr>
      <w:bookmarkStart w:id="1272" w:name="_Toc73173334"/>
      <w:bookmarkStart w:id="1273" w:name="_Toc96959932"/>
      <w:bookmarkStart w:id="1274" w:name="_Toc129247640"/>
      <w:bookmarkStart w:id="1275" w:name="_Toc164863394"/>
      <w:bookmarkStart w:id="1276" w:name="_Toc209529791"/>
      <w:r>
        <w:t>5.2.6.3.1</w:t>
      </w:r>
      <w:r>
        <w:tab/>
        <w:t>Introduction</w:t>
      </w:r>
      <w:bookmarkEnd w:id="1272"/>
      <w:bookmarkEnd w:id="1273"/>
      <w:bookmarkEnd w:id="1274"/>
      <w:bookmarkEnd w:id="1275"/>
      <w:bookmarkEnd w:id="127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77" w:name="_Toc73173335"/>
      <w:bookmarkStart w:id="1278" w:name="_Toc96959933"/>
      <w:bookmarkStart w:id="1279" w:name="_Toc129247641"/>
      <w:bookmarkStart w:id="1280" w:name="_Toc164863395"/>
      <w:bookmarkStart w:id="1281" w:name="_Toc209529792"/>
      <w:r>
        <w:t>5.2.6.3.2</w:t>
      </w:r>
      <w:r>
        <w:tab/>
        <w:t>Simple data types</w:t>
      </w:r>
      <w:bookmarkEnd w:id="1277"/>
      <w:bookmarkEnd w:id="1278"/>
      <w:bookmarkEnd w:id="1279"/>
      <w:bookmarkEnd w:id="1280"/>
      <w:bookmarkEnd w:id="128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82" w:name="_Toc73173338"/>
      <w:bookmarkStart w:id="1283" w:name="_Toc96959936"/>
      <w:bookmarkStart w:id="1284" w:name="_Toc129247642"/>
      <w:bookmarkStart w:id="1285" w:name="_Toc164863396"/>
      <w:bookmarkStart w:id="1286" w:name="_Toc209529793"/>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2"/>
      <w:bookmarkEnd w:id="1283"/>
      <w:bookmarkEnd w:id="1284"/>
      <w:bookmarkEnd w:id="1285"/>
      <w:bookmarkEnd w:id="1286"/>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87" w:name="_Toc73173341"/>
      <w:bookmarkStart w:id="1288" w:name="_Toc96959937"/>
      <w:bookmarkStart w:id="1289" w:name="_Toc129247643"/>
      <w:bookmarkStart w:id="1290" w:name="_Toc164863397"/>
      <w:bookmarkStart w:id="1291" w:name="_Toc209529794"/>
      <w:r>
        <w:t>5.2.6.5</w:t>
      </w:r>
      <w:r>
        <w:tab/>
        <w:t>Binary data</w:t>
      </w:r>
      <w:bookmarkEnd w:id="1287"/>
      <w:bookmarkEnd w:id="1288"/>
      <w:bookmarkEnd w:id="1289"/>
      <w:bookmarkEnd w:id="1290"/>
      <w:bookmarkEnd w:id="129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92" w:name="_Toc73173344"/>
      <w:bookmarkStart w:id="1293" w:name="_Toc96959938"/>
      <w:bookmarkStart w:id="1294" w:name="_Toc129247644"/>
      <w:bookmarkStart w:id="1295" w:name="_Toc164863398"/>
      <w:bookmarkStart w:id="1296" w:name="_Toc209529795"/>
      <w:r>
        <w:t>5.2.7</w:t>
      </w:r>
      <w:r>
        <w:tab/>
        <w:t>Error Handling</w:t>
      </w:r>
      <w:bookmarkEnd w:id="1292"/>
      <w:bookmarkEnd w:id="1293"/>
      <w:bookmarkEnd w:id="1294"/>
      <w:bookmarkEnd w:id="1295"/>
      <w:bookmarkEnd w:id="1296"/>
    </w:p>
    <w:p w14:paraId="6D035EA9" w14:textId="77777777" w:rsidR="00E60FE0" w:rsidRDefault="00C872B4">
      <w:pPr>
        <w:pStyle w:val="40"/>
      </w:pPr>
      <w:bookmarkStart w:id="1297" w:name="_Toc73173345"/>
      <w:bookmarkStart w:id="1298" w:name="_Toc96959939"/>
      <w:bookmarkStart w:id="1299" w:name="_Toc129247645"/>
      <w:bookmarkStart w:id="1300" w:name="_Toc164863399"/>
      <w:bookmarkStart w:id="1301" w:name="_Toc209529796"/>
      <w:r>
        <w:t>5.2.7.1</w:t>
      </w:r>
      <w:r>
        <w:tab/>
        <w:t>General</w:t>
      </w:r>
      <w:bookmarkEnd w:id="1297"/>
      <w:bookmarkEnd w:id="1298"/>
      <w:bookmarkEnd w:id="1299"/>
      <w:bookmarkEnd w:id="1300"/>
      <w:bookmarkEnd w:id="130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02" w:name="_Toc73173346"/>
      <w:bookmarkStart w:id="1303" w:name="_Toc96959940"/>
      <w:bookmarkStart w:id="1304" w:name="_Toc129247646"/>
      <w:bookmarkStart w:id="1305" w:name="_Toc164863400"/>
      <w:bookmarkStart w:id="1306" w:name="_Toc209529797"/>
      <w:r>
        <w:t>5.2.7.2</w:t>
      </w:r>
      <w:r>
        <w:tab/>
        <w:t>Protocol Errors</w:t>
      </w:r>
      <w:bookmarkEnd w:id="1302"/>
      <w:bookmarkEnd w:id="1303"/>
      <w:bookmarkEnd w:id="1304"/>
      <w:bookmarkEnd w:id="1305"/>
      <w:bookmarkEnd w:id="130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07" w:name="_Toc73173347"/>
      <w:bookmarkStart w:id="1308" w:name="_Toc96959941"/>
      <w:bookmarkStart w:id="1309" w:name="_Toc129247647"/>
      <w:bookmarkStart w:id="1310" w:name="_Toc164863401"/>
      <w:bookmarkStart w:id="1311" w:name="_Toc209529798"/>
      <w:r>
        <w:t>5.2.7.3</w:t>
      </w:r>
      <w:r>
        <w:tab/>
        <w:t>Application Errors</w:t>
      </w:r>
      <w:bookmarkEnd w:id="1307"/>
      <w:bookmarkEnd w:id="1308"/>
      <w:bookmarkEnd w:id="1309"/>
      <w:bookmarkEnd w:id="1310"/>
      <w:bookmarkEnd w:id="1311"/>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12" w:name="_Toc73173348"/>
      <w:bookmarkStart w:id="1313" w:name="_Toc96959942"/>
      <w:bookmarkStart w:id="1314" w:name="_Toc129247648"/>
      <w:bookmarkStart w:id="1315" w:name="_Toc164863402"/>
      <w:bookmarkStart w:id="1316" w:name="_Toc209529799"/>
      <w:r>
        <w:t>5.2.8</w:t>
      </w:r>
      <w:r>
        <w:rPr>
          <w:lang w:eastAsia="zh-CN"/>
        </w:rPr>
        <w:tab/>
        <w:t>Feature negotiation</w:t>
      </w:r>
      <w:bookmarkEnd w:id="1312"/>
      <w:bookmarkEnd w:id="1313"/>
      <w:bookmarkEnd w:id="1314"/>
      <w:bookmarkEnd w:id="1315"/>
      <w:bookmarkEnd w:id="131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17" w:name="_Toc73173349"/>
      <w:bookmarkStart w:id="1318" w:name="_Toc96959943"/>
      <w:bookmarkStart w:id="1319" w:name="_Toc129247649"/>
      <w:bookmarkStart w:id="1320" w:name="_Toc164863403"/>
      <w:bookmarkStart w:id="1321" w:name="_Toc209529800"/>
      <w:r>
        <w:t>5.2.9</w:t>
      </w:r>
      <w:r>
        <w:tab/>
        <w:t>Security</w:t>
      </w:r>
      <w:bookmarkEnd w:id="1317"/>
      <w:bookmarkEnd w:id="1318"/>
      <w:bookmarkEnd w:id="1319"/>
      <w:bookmarkEnd w:id="1320"/>
      <w:bookmarkEnd w:id="132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22" w:name="_Toc510696650"/>
      <w:bookmarkStart w:id="1323" w:name="_Toc35971450"/>
      <w:bookmarkStart w:id="1324" w:name="_Toc67903567"/>
      <w:bookmarkStart w:id="1325" w:name="_Toc73173350"/>
      <w:bookmarkStart w:id="1326" w:name="_Toc96959944"/>
      <w:bookmarkStart w:id="1327" w:name="_Toc129247650"/>
      <w:bookmarkStart w:id="1328" w:name="_Toc164863404"/>
      <w:bookmarkStart w:id="1329" w:name="_Toc209529801"/>
      <w:r>
        <w:lastRenderedPageBreak/>
        <w:t>Annex A (normative):</w:t>
      </w:r>
      <w:r>
        <w:br/>
        <w:t>OpenAPI specification</w:t>
      </w:r>
      <w:bookmarkEnd w:id="1322"/>
      <w:bookmarkEnd w:id="1323"/>
      <w:bookmarkEnd w:id="1324"/>
      <w:bookmarkEnd w:id="1325"/>
      <w:bookmarkEnd w:id="1326"/>
      <w:bookmarkEnd w:id="1327"/>
      <w:bookmarkEnd w:id="1328"/>
      <w:bookmarkEnd w:id="1329"/>
    </w:p>
    <w:p w14:paraId="03A11090" w14:textId="77777777" w:rsidR="00E60FE0" w:rsidRDefault="00C872B4" w:rsidP="00CA07FF">
      <w:pPr>
        <w:pStyle w:val="1"/>
      </w:pPr>
      <w:bookmarkStart w:id="1330" w:name="_Toc510696651"/>
      <w:bookmarkStart w:id="1331" w:name="_Toc35971451"/>
      <w:bookmarkStart w:id="1332" w:name="_Toc67903568"/>
      <w:bookmarkStart w:id="1333" w:name="_Toc73173351"/>
      <w:bookmarkStart w:id="1334" w:name="_Toc96959945"/>
      <w:bookmarkStart w:id="1335" w:name="_Toc129247651"/>
      <w:bookmarkStart w:id="1336" w:name="_Toc164863405"/>
      <w:bookmarkStart w:id="1337" w:name="_Toc209529802"/>
      <w:r>
        <w:t>A.1</w:t>
      </w:r>
      <w:r>
        <w:tab/>
        <w:t>General</w:t>
      </w:r>
      <w:bookmarkEnd w:id="1330"/>
      <w:bookmarkEnd w:id="1331"/>
      <w:bookmarkEnd w:id="1332"/>
      <w:bookmarkEnd w:id="1333"/>
      <w:bookmarkEnd w:id="1334"/>
      <w:bookmarkEnd w:id="1335"/>
      <w:bookmarkEnd w:id="1336"/>
      <w:bookmarkEnd w:id="1337"/>
    </w:p>
    <w:p w14:paraId="55051A09" w14:textId="77777777" w:rsidR="00E60FE0" w:rsidRDefault="00C872B4">
      <w:bookmarkStart w:id="133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3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40" w:name="_Toc67903569"/>
      <w:bookmarkStart w:id="1341" w:name="_Toc73173352"/>
      <w:bookmarkStart w:id="1342" w:name="_Toc96959946"/>
      <w:bookmarkStart w:id="1343" w:name="_Toc129247652"/>
      <w:bookmarkStart w:id="1344" w:name="_Toc164863406"/>
      <w:bookmarkStart w:id="1345" w:name="_Toc209529803"/>
      <w:r>
        <w:t>A.2</w:t>
      </w:r>
      <w:r>
        <w:tab/>
      </w:r>
      <w:r>
        <w:rPr>
          <w:lang w:eastAsia="zh-CN"/>
        </w:rPr>
        <w:t>Ndccf_DataManagement</w:t>
      </w:r>
      <w:r>
        <w:t xml:space="preserve"> API</w:t>
      </w:r>
      <w:bookmarkEnd w:id="1338"/>
      <w:bookmarkEnd w:id="1339"/>
      <w:bookmarkEnd w:id="1340"/>
      <w:bookmarkEnd w:id="1341"/>
      <w:bookmarkEnd w:id="1342"/>
      <w:bookmarkEnd w:id="1343"/>
      <w:bookmarkEnd w:id="1344"/>
      <w:bookmarkEnd w:id="1345"/>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9D468E" w:rsidR="00C675A0" w:rsidRPr="001C7C10" w:rsidRDefault="00C675A0" w:rsidP="00C675A0">
      <w:pPr>
        <w:pStyle w:val="PL"/>
      </w:pPr>
      <w:r>
        <w:t xml:space="preserve">  </w:t>
      </w:r>
      <w:r w:rsidRPr="001C7C10">
        <w:t>version: 1.</w:t>
      </w:r>
      <w:r w:rsidR="002C473C">
        <w:t>2</w:t>
      </w:r>
      <w:r w:rsidRPr="001C7C10">
        <w:t>.</w:t>
      </w:r>
      <w:r w:rsidR="002C473C">
        <w:t>0</w:t>
      </w:r>
      <w:del w:id="1346" w:author="CR#0138" w:date="2025-11-26T15:58:00Z">
        <w:r w:rsidR="002C473C" w:rsidDel="00047BBC">
          <w:rPr>
            <w:rFonts w:hint="eastAsia"/>
            <w:lang w:eastAsia="zh-CN"/>
          </w:rPr>
          <w:delText>-</w:delText>
        </w:r>
        <w:r w:rsidR="002C473C" w:rsidDel="00047BBC">
          <w:delText>alpha.</w:delText>
        </w:r>
        <w:r w:rsidR="00515493" w:rsidDel="00047BBC">
          <w:delText>4</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9CDECFB" w:rsidR="00C675A0" w:rsidRPr="001C7C10" w:rsidRDefault="00C675A0" w:rsidP="00C675A0">
      <w:pPr>
        <w:pStyle w:val="PL"/>
      </w:pPr>
      <w:bookmarkStart w:id="1347" w:name="_Hlk91583385"/>
      <w:r>
        <w:t xml:space="preserve"> </w:t>
      </w:r>
      <w:r w:rsidRPr="001C7C10">
        <w:t xml:space="preserve"> description: 3GPP TS 29.574</w:t>
      </w:r>
      <w:r>
        <w:t xml:space="preserve"> V</w:t>
      </w:r>
      <w:r w:rsidR="000C1CEC">
        <w:t>1</w:t>
      </w:r>
      <w:r w:rsidR="00B15EAE">
        <w:t>9</w:t>
      </w:r>
      <w:r>
        <w:t>.</w:t>
      </w:r>
      <w:del w:id="1348" w:author="CR#0138" w:date="2025-11-26T15:58:00Z">
        <w:r w:rsidR="00515493" w:rsidDel="00047BBC">
          <w:delText>4</w:delText>
        </w:r>
      </w:del>
      <w:ins w:id="1349" w:author="CR#0138" w:date="2025-11-26T15:58:00Z">
        <w:r w:rsidR="00047BBC">
          <w:t>5</w:t>
        </w:r>
      </w:ins>
      <w:r>
        <w:t>.0; 5G System; Data Collection Coordination Services; Stage 3.</w:t>
      </w:r>
      <w:bookmarkEnd w:id="134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111B5C0F" w:rsidR="005236BA" w:rsidDel="00426D80"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 w:author="CR#0135" w:date="2025-11-26T15:57:00Z"/>
          <w:rFonts w:ascii="Courier New" w:hAnsi="Courier New"/>
          <w:sz w:val="16"/>
        </w:rPr>
      </w:pPr>
      <w:del w:id="1351" w:author="CR#0135" w:date="2025-11-26T15:57:00Z">
        <w:r w:rsidRPr="00AB3D25" w:rsidDel="00426D80">
          <w:rPr>
            <w:rFonts w:ascii="Courier New" w:hAnsi="Courier New"/>
            <w:sz w:val="16"/>
          </w:rPr>
          <w:delText xml:space="preserve">        - required: [</w:delText>
        </w:r>
        <w:r w:rsidDel="00426D80">
          <w:rPr>
            <w:rFonts w:ascii="Courier New" w:hAnsi="Courier New"/>
            <w:sz w:val="16"/>
          </w:rPr>
          <w:delText>lm</w:delText>
        </w:r>
        <w:r w:rsidRPr="00AB3D25" w:rsidDel="00426D80">
          <w:rPr>
            <w:rFonts w:ascii="Courier New" w:hAnsi="Courier New"/>
            <w:sz w:val="16"/>
          </w:rPr>
          <w:delText>fEvent</w:delText>
        </w:r>
        <w:r w:rsidDel="00426D80">
          <w:rPr>
            <w:rFonts w:ascii="Courier New" w:hAnsi="Courier New"/>
            <w:sz w:val="16"/>
          </w:rPr>
          <w:delText>Ind</w:delText>
        </w:r>
        <w:r w:rsidRPr="00AB3D25" w:rsidDel="00426D80">
          <w:rPr>
            <w:rFonts w:ascii="Courier New" w:hAnsi="Courier New"/>
            <w:sz w:val="16"/>
          </w:rPr>
          <w:delText>]</w:delText>
        </w:r>
      </w:del>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61D1F53A" w:rsidR="005236BA" w:rsidRPr="00AB3D25"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 w:author="CR#0135" w:date="2025-11-26T15:57:00Z"/>
          <w:rFonts w:ascii="Courier New" w:hAnsi="Courier New"/>
          <w:sz w:val="16"/>
        </w:rPr>
      </w:pPr>
      <w:del w:id="1353" w:author="CR#0135" w:date="2025-11-26T15:57:00Z">
        <w:r w:rsidRPr="00AB3D25" w:rsidDel="00426D80">
          <w:rPr>
            <w:rFonts w:ascii="Courier New" w:hAnsi="Courier New"/>
            <w:sz w:val="16"/>
          </w:rPr>
          <w:delText xml:space="preserve">        </w:delText>
        </w:r>
        <w:r w:rsidDel="00426D80">
          <w:rPr>
            <w:rFonts w:ascii="Courier New" w:hAnsi="Courier New"/>
            <w:sz w:val="16"/>
          </w:rPr>
          <w:delText>lm</w:delText>
        </w:r>
        <w:r w:rsidRPr="00AB3D25" w:rsidDel="00426D80">
          <w:rPr>
            <w:rFonts w:ascii="Courier New" w:hAnsi="Courier New"/>
            <w:sz w:val="16"/>
          </w:rPr>
          <w:delText>fEvent</w:delText>
        </w:r>
        <w:r w:rsidDel="00426D80">
          <w:rPr>
            <w:rFonts w:ascii="Courier New" w:hAnsi="Courier New"/>
            <w:sz w:val="16"/>
          </w:rPr>
          <w:delText>Ind</w:delText>
        </w:r>
        <w:r w:rsidRPr="00AB3D25" w:rsidDel="00426D80">
          <w:rPr>
            <w:rFonts w:ascii="Courier New" w:hAnsi="Courier New"/>
            <w:sz w:val="16"/>
          </w:rPr>
          <w:delText>:</w:delText>
        </w:r>
      </w:del>
    </w:p>
    <w:p w14:paraId="1AA419A2" w14:textId="07542384" w:rsidR="005236BA"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 w:author="CR#0135" w:date="2025-11-26T15:57:00Z"/>
          <w:rFonts w:ascii="Courier New" w:hAnsi="Courier New"/>
          <w:sz w:val="16"/>
        </w:rPr>
      </w:pPr>
      <w:del w:id="1355" w:author="CR#0135" w:date="2025-11-26T15:57:00Z">
        <w:r w:rsidRPr="00AB3D25" w:rsidDel="00426D80">
          <w:rPr>
            <w:rFonts w:ascii="Courier New" w:hAnsi="Courier New"/>
            <w:sz w:val="16"/>
          </w:rPr>
          <w:delText xml:space="preserve">          </w:delText>
        </w:r>
        <w:r w:rsidDel="00426D80">
          <w:rPr>
            <w:rFonts w:ascii="Courier New" w:hAnsi="Courier New"/>
            <w:sz w:val="16"/>
          </w:rPr>
          <w:delText>type</w:delText>
        </w:r>
        <w:r w:rsidRPr="00AB3D25" w:rsidDel="00426D80">
          <w:rPr>
            <w:rFonts w:ascii="Courier New" w:hAnsi="Courier New"/>
            <w:sz w:val="16"/>
          </w:rPr>
          <w:delText xml:space="preserve">: </w:delText>
        </w:r>
        <w:r w:rsidDel="00426D80">
          <w:rPr>
            <w:rFonts w:ascii="Courier New" w:hAnsi="Courier New"/>
            <w:sz w:val="16"/>
          </w:rPr>
          <w:delText>boolean</w:delText>
        </w:r>
      </w:del>
    </w:p>
    <w:p w14:paraId="2478212A" w14:textId="4676BC16" w:rsidR="005236BA"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 w:author="CR#0135" w:date="2025-11-26T15:57:00Z"/>
          <w:rFonts w:ascii="Courier New" w:hAnsi="Courier New"/>
          <w:sz w:val="16"/>
        </w:rPr>
      </w:pPr>
      <w:del w:id="1357" w:author="CR#0135" w:date="2025-11-26T15:57:00Z">
        <w:r w:rsidDel="00426D80">
          <w:rPr>
            <w:rFonts w:ascii="Courier New" w:hAnsi="Courier New"/>
            <w:sz w:val="16"/>
          </w:rPr>
          <w:delText xml:space="preserve">          enum:</w:delText>
        </w:r>
      </w:del>
    </w:p>
    <w:p w14:paraId="2F9CFC69" w14:textId="162BE2F1" w:rsidR="005236BA"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 w:author="CR#0135" w:date="2025-11-26T15:57:00Z"/>
          <w:rFonts w:ascii="Courier New" w:hAnsi="Courier New"/>
          <w:sz w:val="16"/>
        </w:rPr>
      </w:pPr>
      <w:del w:id="1359" w:author="CR#0135" w:date="2025-11-26T15:57:00Z">
        <w:r w:rsidDel="00426D80">
          <w:rPr>
            <w:rFonts w:ascii="Courier New" w:hAnsi="Courier New"/>
            <w:sz w:val="16"/>
          </w:rPr>
          <w:delText xml:space="preserve">            - true</w:delText>
        </w:r>
      </w:del>
    </w:p>
    <w:p w14:paraId="1F499DBC" w14:textId="279417EA" w:rsidR="005236BA" w:rsidDel="00426D80"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 w:author="CR#0135" w:date="2025-11-26T15:57:00Z"/>
          <w:rFonts w:ascii="Courier New" w:hAnsi="Courier New"/>
          <w:sz w:val="16"/>
        </w:rPr>
      </w:pPr>
      <w:del w:id="1361" w:author="CR#0135" w:date="2025-11-26T15:57:00Z">
        <w:r w:rsidDel="00426D80">
          <w:rPr>
            <w:rFonts w:ascii="Courier New" w:hAnsi="Courier New"/>
            <w:sz w:val="16"/>
          </w:rPr>
          <w:delText xml:space="preserve">          description: It identifies an LMF Data Exposure event.</w:delText>
        </w:r>
      </w:del>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62" w:name="_Toc510696653"/>
      <w:bookmarkStart w:id="1363" w:name="_Toc35971453"/>
      <w:bookmarkStart w:id="1364" w:name="_Toc67903570"/>
      <w:bookmarkStart w:id="1365" w:name="_Toc73173353"/>
      <w:bookmarkStart w:id="1366" w:name="_Toc96959947"/>
      <w:bookmarkStart w:id="1367" w:name="_Toc129247653"/>
      <w:bookmarkStart w:id="1368" w:name="_Toc164863407"/>
      <w:bookmarkStart w:id="1369" w:name="_Toc209529804"/>
      <w:r>
        <w:t>A.3</w:t>
      </w:r>
      <w:r>
        <w:tab/>
      </w:r>
      <w:r>
        <w:rPr>
          <w:lang w:eastAsia="ja-JP"/>
        </w:rPr>
        <w:t>Ndccf_ContextManagement</w:t>
      </w:r>
      <w:r>
        <w:t xml:space="preserve"> API</w:t>
      </w:r>
      <w:bookmarkEnd w:id="1362"/>
      <w:bookmarkEnd w:id="1363"/>
      <w:bookmarkEnd w:id="1364"/>
      <w:bookmarkEnd w:id="1365"/>
      <w:bookmarkEnd w:id="1366"/>
      <w:bookmarkEnd w:id="1367"/>
      <w:bookmarkEnd w:id="1368"/>
      <w:bookmarkEnd w:id="136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34B4867" w:rsidR="00D50CCE" w:rsidRPr="0039258D" w:rsidRDefault="00D50CCE" w:rsidP="00D50CCE">
      <w:pPr>
        <w:pStyle w:val="PL"/>
      </w:pPr>
      <w:r>
        <w:lastRenderedPageBreak/>
        <w:t xml:space="preserve"> </w:t>
      </w:r>
      <w:r w:rsidRPr="0039258D">
        <w:t xml:space="preserve"> version: 1.</w:t>
      </w:r>
      <w:r w:rsidR="00DA67DE">
        <w:t>2</w:t>
      </w:r>
      <w:r w:rsidRPr="0039258D">
        <w:t>.0</w:t>
      </w:r>
      <w:del w:id="1370" w:author="CR#0138" w:date="2025-11-26T15:58:00Z">
        <w:r w:rsidR="00DA67DE" w:rsidDel="00047BBC">
          <w:rPr>
            <w:rFonts w:hint="eastAsia"/>
            <w:lang w:eastAsia="zh-CN"/>
          </w:rPr>
          <w:delText>-</w:delText>
        </w:r>
        <w:r w:rsidR="00DA67DE" w:rsidDel="00047BBC">
          <w:delText>alpha.</w:delText>
        </w:r>
        <w:r w:rsidR="00515493" w:rsidDel="00047BBC">
          <w:delText>3</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bookmarkStart w:id="1371" w:name="_GoBack"/>
      <w:bookmarkEnd w:id="1371"/>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5A10A2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del w:id="1372" w:author="CR#0138" w:date="2025-11-26T15:58:00Z">
        <w:r w:rsidR="00515493" w:rsidDel="00047BBC">
          <w:delText>4</w:delText>
        </w:r>
      </w:del>
      <w:ins w:id="1373" w:author="CR#0138" w:date="2025-11-26T15:58:00Z">
        <w:r w:rsidR="00047BBC">
          <w:t>5</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74" w:name="historyclause"/>
      <w:r>
        <w:br w:type="page"/>
      </w:r>
      <w:bookmarkStart w:id="1375" w:name="_Toc2086459"/>
      <w:bookmarkStart w:id="1376" w:name="_Toc67903575"/>
      <w:bookmarkStart w:id="1377" w:name="_Toc73173354"/>
      <w:bookmarkStart w:id="1378" w:name="_Toc96959948"/>
      <w:bookmarkStart w:id="1379" w:name="_Toc129247654"/>
      <w:bookmarkStart w:id="1380" w:name="_Toc164863408"/>
      <w:bookmarkStart w:id="1381" w:name="_Toc209529805"/>
      <w:bookmarkEnd w:id="1374"/>
      <w:r>
        <w:lastRenderedPageBreak/>
        <w:t>Annex B (informative):</w:t>
      </w:r>
      <w:r>
        <w:br/>
        <w:t>Change history</w:t>
      </w:r>
      <w:bookmarkEnd w:id="1375"/>
      <w:bookmarkEnd w:id="1376"/>
      <w:bookmarkEnd w:id="1377"/>
      <w:bookmarkEnd w:id="1378"/>
      <w:bookmarkEnd w:id="1379"/>
      <w:bookmarkEnd w:id="1380"/>
      <w:bookmarkEnd w:id="1381"/>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rPr>
          <w:ins w:id="1382" w:author="Rapporteur" w:date="2025-11-2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ins w:id="1383" w:author="Rapporteur" w:date="2025-11-26T15:43:00Z"/>
                <w:rFonts w:ascii="Arial" w:hAnsi="Arial" w:cs="Arial"/>
                <w:sz w:val="16"/>
                <w:szCs w:val="16"/>
              </w:rPr>
            </w:pPr>
            <w:ins w:id="1384" w:author="Rapporteur" w:date="2025-11-26T15:43:00Z">
              <w:r>
                <w:rPr>
                  <w:rFonts w:ascii="Arial" w:hAnsi="Arial" w:cs="Arial"/>
                  <w:sz w:val="16"/>
                  <w:szCs w:val="16"/>
                </w:rPr>
                <w:lastRenderedPageBreak/>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ins w:id="1385" w:author="Rapporteur" w:date="2025-11-26T15:43:00Z"/>
                <w:rFonts w:ascii="Arial" w:hAnsi="Arial" w:cs="Arial"/>
                <w:sz w:val="16"/>
                <w:szCs w:val="16"/>
              </w:rPr>
            </w:pPr>
            <w:ins w:id="1386" w:author="Rapporteur" w:date="2025-11-26T15:43: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2F3F59D9" w:rsidR="00A124C4" w:rsidRPr="006262AA" w:rsidRDefault="00A124C4" w:rsidP="00A124C4">
            <w:pPr>
              <w:pStyle w:val="TAC"/>
              <w:keepNext w:val="0"/>
              <w:keepLines w:val="0"/>
              <w:rPr>
                <w:ins w:id="1387" w:author="Rapporteur" w:date="2025-11-26T15:43:00Z"/>
                <w:rFonts w:cs="Arial"/>
                <w:sz w:val="16"/>
                <w:szCs w:val="16"/>
              </w:rPr>
            </w:pPr>
            <w:ins w:id="1388" w:author="Rapporteur" w:date="2025-11-26T15:45:00Z">
              <w:r w:rsidRPr="00A124C4">
                <w:rPr>
                  <w:rFonts w:cs="Arial"/>
                  <w:sz w:val="16"/>
                  <w:szCs w:val="16"/>
                </w:rPr>
                <w:t>C3-254095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ins w:id="1389" w:author="Rapporteur" w:date="2025-11-26T15:43:00Z"/>
                <w:rFonts w:cs="Arial" w:hint="eastAsia"/>
                <w:sz w:val="16"/>
                <w:szCs w:val="16"/>
                <w:lang w:eastAsia="zh-CN"/>
              </w:rPr>
            </w:pPr>
            <w:ins w:id="1390" w:author="Rapporteur" w:date="2025-11-26T15:43:00Z">
              <w:r>
                <w:rPr>
                  <w:rFonts w:cs="Arial" w:hint="eastAsia"/>
                  <w:sz w:val="16"/>
                  <w:szCs w:val="16"/>
                  <w:lang w:eastAsia="zh-CN"/>
                </w:rPr>
                <w:t>0</w:t>
              </w:r>
              <w:r>
                <w:rPr>
                  <w:rFonts w:cs="Arial"/>
                  <w:sz w:val="16"/>
                  <w:szCs w:val="16"/>
                  <w:lang w:eastAsia="zh-CN"/>
                </w:rPr>
                <w:t>130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ins w:id="1391" w:author="Rapporteur" w:date="2025-11-26T15:43:00Z"/>
                <w:rFonts w:cs="Arial"/>
                <w:sz w:val="16"/>
                <w:szCs w:val="16"/>
              </w:rPr>
            </w:pPr>
            <w:ins w:id="1392" w:author="Rapporteur" w:date="2025-11-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ins w:id="1393" w:author="Rapporteur" w:date="2025-11-26T15:43:00Z"/>
                <w:rFonts w:cs="Arial" w:hint="eastAsia"/>
                <w:sz w:val="16"/>
                <w:szCs w:val="16"/>
                <w:lang w:eastAsia="zh-CN"/>
              </w:rPr>
            </w:pPr>
            <w:ins w:id="1394" w:author="Rapporteur" w:date="2025-11-26T15:44:00Z">
              <w:r>
                <w:rPr>
                  <w:rFonts w:cs="Arial" w:hint="eastAsia"/>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ins w:id="1395" w:author="Rapporteur" w:date="2025-11-26T15:43:00Z"/>
                <w:rFonts w:cs="Arial"/>
                <w:sz w:val="16"/>
                <w:szCs w:val="16"/>
              </w:rPr>
            </w:pPr>
            <w:ins w:id="1396" w:author="Rapporteur" w:date="2025-11-26T15:44:00Z">
              <w:r w:rsidRPr="0026201E">
                <w:rPr>
                  <w:rFonts w:cs="Arial"/>
                  <w:sz w:val="16"/>
                  <w:szCs w:val="16"/>
                </w:rPr>
                <w:t>Corrections on the reference number of the TSs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ins w:id="1397" w:author="Rapporteur" w:date="2025-11-26T15:43:00Z"/>
                <w:rFonts w:ascii="Arial" w:hAnsi="Arial" w:cs="Arial" w:hint="eastAsia"/>
                <w:sz w:val="16"/>
                <w:szCs w:val="16"/>
                <w:lang w:eastAsia="zh-CN"/>
              </w:rPr>
            </w:pPr>
            <w:ins w:id="1398" w:author="Rapporteur" w:date="2025-11-26T15:44:00Z">
              <w:r>
                <w:rPr>
                  <w:rFonts w:ascii="Arial" w:hAnsi="Arial" w:cs="Arial" w:hint="eastAsia"/>
                  <w:sz w:val="16"/>
                  <w:szCs w:val="16"/>
                  <w:lang w:eastAsia="zh-CN"/>
                </w:rPr>
                <w:t>1</w:t>
              </w:r>
              <w:r>
                <w:rPr>
                  <w:rFonts w:ascii="Arial" w:hAnsi="Arial" w:cs="Arial"/>
                  <w:sz w:val="16"/>
                  <w:szCs w:val="16"/>
                  <w:lang w:eastAsia="zh-CN"/>
                </w:rPr>
                <w:t>9.</w:t>
              </w:r>
              <w:r>
                <w:rPr>
                  <w:rFonts w:ascii="Arial" w:hAnsi="Arial" w:cs="Arial"/>
                  <w:sz w:val="16"/>
                  <w:szCs w:val="16"/>
                  <w:lang w:eastAsia="zh-CN"/>
                </w:rPr>
                <w:t>5</w:t>
              </w:r>
              <w:r>
                <w:rPr>
                  <w:rFonts w:ascii="Arial" w:hAnsi="Arial" w:cs="Arial"/>
                  <w:sz w:val="16"/>
                  <w:szCs w:val="16"/>
                  <w:lang w:eastAsia="zh-CN"/>
                </w:rPr>
                <w:t>.0</w:t>
              </w:r>
            </w:ins>
          </w:p>
        </w:tc>
      </w:tr>
      <w:tr w:rsidR="00A124C4" w:rsidRPr="00A2432B" w14:paraId="6B182D71" w14:textId="77777777" w:rsidTr="00F10C3A">
        <w:trPr>
          <w:ins w:id="1399" w:author="Rapporteur" w:date="2025-11-2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ins w:id="1400" w:author="Rapporteur" w:date="2025-11-26T15:43:00Z"/>
                <w:rFonts w:ascii="Arial" w:hAnsi="Arial" w:cs="Arial"/>
                <w:sz w:val="16"/>
                <w:szCs w:val="16"/>
              </w:rPr>
            </w:pPr>
            <w:ins w:id="1401" w:author="Rapporteur" w:date="2025-11-26T15:43:00Z">
              <w:r>
                <w:rPr>
                  <w:rFonts w:ascii="Arial" w:hAnsi="Arial"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ins w:id="1402" w:author="Rapporteur" w:date="2025-11-26T15:43:00Z"/>
                <w:rFonts w:ascii="Arial" w:hAnsi="Arial" w:cs="Arial"/>
                <w:sz w:val="16"/>
                <w:szCs w:val="16"/>
              </w:rPr>
            </w:pPr>
            <w:ins w:id="1403" w:author="Rapporteur" w:date="2025-11-26T15:43: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01D0030" w:rsidR="00A124C4" w:rsidRPr="006262AA" w:rsidRDefault="00A124C4" w:rsidP="00A124C4">
            <w:pPr>
              <w:pStyle w:val="TAC"/>
              <w:keepNext w:val="0"/>
              <w:keepLines w:val="0"/>
              <w:rPr>
                <w:ins w:id="1404" w:author="Rapporteur" w:date="2025-11-26T15:43:00Z"/>
                <w:rFonts w:cs="Arial"/>
                <w:sz w:val="16"/>
                <w:szCs w:val="16"/>
              </w:rPr>
            </w:pPr>
            <w:ins w:id="1405" w:author="Rapporteur" w:date="2025-11-26T15:45:00Z">
              <w:r w:rsidRPr="00A124C4">
                <w:rPr>
                  <w:rFonts w:cs="Arial"/>
                  <w:sz w:val="16"/>
                  <w:szCs w:val="16"/>
                </w:rPr>
                <w:t>C3-254260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ins w:id="1406" w:author="Rapporteur" w:date="2025-11-26T15:43:00Z"/>
                <w:rFonts w:cs="Arial" w:hint="eastAsia"/>
                <w:sz w:val="16"/>
                <w:szCs w:val="16"/>
                <w:lang w:eastAsia="zh-CN"/>
              </w:rPr>
            </w:pPr>
            <w:ins w:id="1407" w:author="Rapporteur" w:date="2025-11-26T15:43:00Z">
              <w:r>
                <w:rPr>
                  <w:rFonts w:cs="Arial" w:hint="eastAsia"/>
                  <w:sz w:val="16"/>
                  <w:szCs w:val="16"/>
                  <w:lang w:eastAsia="zh-CN"/>
                </w:rPr>
                <w:t>0</w:t>
              </w:r>
              <w:r>
                <w:rPr>
                  <w:rFonts w:cs="Arial"/>
                  <w:sz w:val="16"/>
                  <w:szCs w:val="16"/>
                  <w:lang w:eastAsia="zh-CN"/>
                </w:rPr>
                <w:t>13</w:t>
              </w:r>
              <w:r>
                <w:rPr>
                  <w:rFonts w:cs="Arial"/>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ins w:id="1408" w:author="Rapporteur" w:date="2025-11-26T15:43:00Z"/>
                <w:rFonts w:cs="Arial"/>
                <w:sz w:val="16"/>
                <w:szCs w:val="16"/>
              </w:rPr>
            </w:pPr>
            <w:ins w:id="1409" w:author="Rapporteur" w:date="2025-11-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ins w:id="1410" w:author="Rapporteur" w:date="2025-11-26T15:43:00Z"/>
                <w:rFonts w:cs="Arial" w:hint="eastAsia"/>
                <w:sz w:val="16"/>
                <w:szCs w:val="16"/>
                <w:lang w:eastAsia="zh-CN"/>
              </w:rPr>
            </w:pPr>
            <w:ins w:id="1411" w:author="Rapporteur" w:date="2025-11-26T15:44:00Z">
              <w:r>
                <w:rPr>
                  <w:rFonts w:cs="Arial" w:hint="eastAsia"/>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ins w:id="1412" w:author="Rapporteur" w:date="2025-11-26T15:43:00Z"/>
                <w:rFonts w:cs="Arial"/>
                <w:sz w:val="16"/>
                <w:szCs w:val="16"/>
              </w:rPr>
            </w:pPr>
            <w:ins w:id="1413" w:author="Rapporteur" w:date="2025-11-26T15:44:00Z">
              <w:r w:rsidRPr="0026201E">
                <w:rPr>
                  <w:rFonts w:cs="Arial"/>
                  <w:sz w:val="16"/>
                  <w:szCs w:val="16"/>
                </w:rPr>
                <w:t>Signalling Storm analytics consumers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ins w:id="1414" w:author="Rapporteur" w:date="2025-11-26T15:43:00Z"/>
                <w:rFonts w:ascii="Arial" w:hAnsi="Arial" w:cs="Arial" w:hint="eastAsia"/>
                <w:sz w:val="16"/>
                <w:szCs w:val="16"/>
                <w:lang w:eastAsia="zh-CN"/>
              </w:rPr>
            </w:pPr>
            <w:ins w:id="1415" w:author="Rapporteur" w:date="2025-11-26T15:44:00Z">
              <w:r w:rsidRPr="004A2681">
                <w:rPr>
                  <w:rFonts w:ascii="Arial" w:hAnsi="Arial" w:cs="Arial" w:hint="eastAsia"/>
                  <w:sz w:val="16"/>
                  <w:szCs w:val="16"/>
                  <w:lang w:eastAsia="zh-CN"/>
                </w:rPr>
                <w:t>1</w:t>
              </w:r>
              <w:r w:rsidRPr="004A2681">
                <w:rPr>
                  <w:rFonts w:ascii="Arial" w:hAnsi="Arial" w:cs="Arial"/>
                  <w:sz w:val="16"/>
                  <w:szCs w:val="16"/>
                  <w:lang w:eastAsia="zh-CN"/>
                </w:rPr>
                <w:t>9.</w:t>
              </w:r>
            </w:ins>
            <w:ins w:id="1416" w:author="Rapporteur" w:date="2025-11-26T15:46:00Z">
              <w:r w:rsidR="00CB7E77">
                <w:rPr>
                  <w:rFonts w:ascii="Arial" w:hAnsi="Arial" w:cs="Arial"/>
                  <w:sz w:val="16"/>
                  <w:szCs w:val="16"/>
                  <w:lang w:eastAsia="zh-CN"/>
                </w:rPr>
                <w:t>5</w:t>
              </w:r>
            </w:ins>
            <w:ins w:id="1417" w:author="Rapporteur" w:date="2025-11-26T15:44:00Z">
              <w:r w:rsidRPr="004A2681">
                <w:rPr>
                  <w:rFonts w:ascii="Arial" w:hAnsi="Arial" w:cs="Arial"/>
                  <w:sz w:val="16"/>
                  <w:szCs w:val="16"/>
                  <w:lang w:eastAsia="zh-CN"/>
                </w:rPr>
                <w:t>.0</w:t>
              </w:r>
            </w:ins>
          </w:p>
        </w:tc>
      </w:tr>
      <w:tr w:rsidR="00A124C4" w:rsidRPr="00A2432B" w14:paraId="2398EDCD" w14:textId="77777777" w:rsidTr="00F10C3A">
        <w:trPr>
          <w:ins w:id="1418" w:author="Rapporteur" w:date="2025-11-2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ins w:id="1419" w:author="Rapporteur" w:date="2025-11-26T15:43:00Z"/>
                <w:rFonts w:ascii="Arial" w:hAnsi="Arial" w:cs="Arial"/>
                <w:sz w:val="16"/>
                <w:szCs w:val="16"/>
              </w:rPr>
            </w:pPr>
            <w:ins w:id="1420" w:author="Rapporteur" w:date="2025-11-26T15:43:00Z">
              <w:r>
                <w:rPr>
                  <w:rFonts w:ascii="Arial" w:hAnsi="Arial"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ins w:id="1421" w:author="Rapporteur" w:date="2025-11-26T15:43:00Z"/>
                <w:rFonts w:ascii="Arial" w:hAnsi="Arial" w:cs="Arial"/>
                <w:sz w:val="16"/>
                <w:szCs w:val="16"/>
              </w:rPr>
            </w:pPr>
            <w:ins w:id="1422" w:author="Rapporteur" w:date="2025-11-26T15:43: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6AB283A8" w:rsidR="00A124C4" w:rsidRPr="006262AA" w:rsidRDefault="00A124C4" w:rsidP="00A124C4">
            <w:pPr>
              <w:pStyle w:val="TAC"/>
              <w:keepNext w:val="0"/>
              <w:keepLines w:val="0"/>
              <w:rPr>
                <w:ins w:id="1423" w:author="Rapporteur" w:date="2025-11-26T15:43:00Z"/>
                <w:rFonts w:cs="Arial"/>
                <w:sz w:val="16"/>
                <w:szCs w:val="16"/>
              </w:rPr>
            </w:pPr>
            <w:ins w:id="1424" w:author="Rapporteur" w:date="2025-11-26T15:45:00Z">
              <w:r w:rsidRPr="00A124C4">
                <w:rPr>
                  <w:rFonts w:cs="Arial"/>
                  <w:sz w:val="16"/>
                  <w:szCs w:val="16"/>
                </w:rPr>
                <w:t>C3-255315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ins w:id="1425" w:author="Rapporteur" w:date="2025-11-26T15:43:00Z"/>
                <w:rFonts w:cs="Arial" w:hint="eastAsia"/>
                <w:sz w:val="16"/>
                <w:szCs w:val="16"/>
                <w:lang w:eastAsia="zh-CN"/>
              </w:rPr>
            </w:pPr>
            <w:ins w:id="1426" w:author="Rapporteur" w:date="2025-11-26T15:43:00Z">
              <w:r>
                <w:rPr>
                  <w:rFonts w:cs="Arial" w:hint="eastAsia"/>
                  <w:sz w:val="16"/>
                  <w:szCs w:val="16"/>
                  <w:lang w:eastAsia="zh-CN"/>
                </w:rPr>
                <w:t>0</w:t>
              </w:r>
              <w:r>
                <w:rPr>
                  <w:rFonts w:cs="Arial"/>
                  <w:sz w:val="16"/>
                  <w:szCs w:val="16"/>
                  <w:lang w:eastAsia="zh-CN"/>
                </w:rPr>
                <w:t>13</w:t>
              </w:r>
              <w:r>
                <w:rPr>
                  <w:rFonts w:cs="Arial"/>
                  <w:sz w:val="16"/>
                  <w:szCs w:val="16"/>
                  <w:lang w:eastAsia="zh-CN"/>
                </w:rPr>
                <w:t>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ins w:id="1427" w:author="Rapporteur" w:date="2025-11-26T15:43:00Z"/>
                <w:rFonts w:cs="Arial"/>
                <w:sz w:val="16"/>
                <w:szCs w:val="16"/>
              </w:rPr>
            </w:pPr>
            <w:ins w:id="1428" w:author="Rapporteur" w:date="2025-11-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ins w:id="1429" w:author="Rapporteur" w:date="2025-11-26T15:43:00Z"/>
                <w:rFonts w:cs="Arial" w:hint="eastAsia"/>
                <w:sz w:val="16"/>
                <w:szCs w:val="16"/>
                <w:lang w:eastAsia="zh-CN"/>
              </w:rPr>
            </w:pPr>
            <w:ins w:id="1430" w:author="Rapporteur" w:date="2025-11-26T15:44: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ins w:id="1431" w:author="Rapporteur" w:date="2025-11-26T15:43:00Z"/>
                <w:rFonts w:cs="Arial"/>
                <w:sz w:val="16"/>
                <w:szCs w:val="16"/>
              </w:rPr>
            </w:pPr>
            <w:ins w:id="1432" w:author="Rapporteur" w:date="2025-11-26T15:44:00Z">
              <w:r w:rsidRPr="0026201E">
                <w:rPr>
                  <w:rFonts w:cs="Arial"/>
                  <w:sz w:val="16"/>
                  <w:szCs w:val="16"/>
                </w:rPr>
                <w:t>Corrections on the resource name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ins w:id="1433" w:author="Rapporteur" w:date="2025-11-26T15:43:00Z"/>
                <w:rFonts w:ascii="Arial" w:hAnsi="Arial" w:cs="Arial" w:hint="eastAsia"/>
                <w:sz w:val="16"/>
                <w:szCs w:val="16"/>
                <w:lang w:eastAsia="zh-CN"/>
              </w:rPr>
            </w:pPr>
            <w:ins w:id="1434" w:author="Rapporteur" w:date="2025-11-26T15:44:00Z">
              <w:r w:rsidRPr="004A2681">
                <w:rPr>
                  <w:rFonts w:ascii="Arial" w:hAnsi="Arial" w:cs="Arial" w:hint="eastAsia"/>
                  <w:sz w:val="16"/>
                  <w:szCs w:val="16"/>
                  <w:lang w:eastAsia="zh-CN"/>
                </w:rPr>
                <w:t>1</w:t>
              </w:r>
              <w:r w:rsidRPr="004A2681">
                <w:rPr>
                  <w:rFonts w:ascii="Arial" w:hAnsi="Arial" w:cs="Arial"/>
                  <w:sz w:val="16"/>
                  <w:szCs w:val="16"/>
                  <w:lang w:eastAsia="zh-CN"/>
                </w:rPr>
                <w:t>9.</w:t>
              </w:r>
            </w:ins>
            <w:ins w:id="1435" w:author="Rapporteur" w:date="2025-11-26T15:46:00Z">
              <w:r w:rsidR="00CB7E77">
                <w:rPr>
                  <w:rFonts w:ascii="Arial" w:hAnsi="Arial" w:cs="Arial"/>
                  <w:sz w:val="16"/>
                  <w:szCs w:val="16"/>
                  <w:lang w:eastAsia="zh-CN"/>
                </w:rPr>
                <w:t>5</w:t>
              </w:r>
            </w:ins>
            <w:ins w:id="1436" w:author="Rapporteur" w:date="2025-11-26T15:44:00Z">
              <w:r w:rsidRPr="004A2681">
                <w:rPr>
                  <w:rFonts w:ascii="Arial" w:hAnsi="Arial" w:cs="Arial"/>
                  <w:sz w:val="16"/>
                  <w:szCs w:val="16"/>
                  <w:lang w:eastAsia="zh-CN"/>
                </w:rPr>
                <w:t>.0</w:t>
              </w:r>
            </w:ins>
          </w:p>
        </w:tc>
      </w:tr>
      <w:tr w:rsidR="00A124C4" w:rsidRPr="00A2432B" w14:paraId="37ED9ABF" w14:textId="77777777" w:rsidTr="00F10C3A">
        <w:trPr>
          <w:ins w:id="1437" w:author="Rapporteur" w:date="2025-11-2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ins w:id="1438" w:author="Rapporteur" w:date="2025-11-26T15:43:00Z"/>
                <w:rFonts w:ascii="Arial" w:hAnsi="Arial" w:cs="Arial"/>
                <w:sz w:val="16"/>
                <w:szCs w:val="16"/>
              </w:rPr>
            </w:pPr>
            <w:ins w:id="1439" w:author="Rapporteur" w:date="2025-11-26T15:43:00Z">
              <w:r>
                <w:rPr>
                  <w:rFonts w:ascii="Arial" w:hAnsi="Arial"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ins w:id="1440" w:author="Rapporteur" w:date="2025-11-26T15:43:00Z"/>
                <w:rFonts w:ascii="Arial" w:hAnsi="Arial" w:cs="Arial"/>
                <w:sz w:val="16"/>
                <w:szCs w:val="16"/>
              </w:rPr>
            </w:pPr>
            <w:ins w:id="1441" w:author="Rapporteur" w:date="2025-11-26T15:43: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7EB95E1F" w:rsidR="00A124C4" w:rsidRPr="006262AA" w:rsidRDefault="00A124C4" w:rsidP="00A124C4">
            <w:pPr>
              <w:pStyle w:val="TAC"/>
              <w:keepNext w:val="0"/>
              <w:keepLines w:val="0"/>
              <w:rPr>
                <w:ins w:id="1442" w:author="Rapporteur" w:date="2025-11-26T15:43:00Z"/>
                <w:rFonts w:cs="Arial"/>
                <w:sz w:val="16"/>
                <w:szCs w:val="16"/>
              </w:rPr>
            </w:pPr>
            <w:ins w:id="1443" w:author="Rapporteur" w:date="2025-11-26T15:45:00Z">
              <w:r w:rsidRPr="00A124C4">
                <w:rPr>
                  <w:rFonts w:cs="Arial"/>
                  <w:sz w:val="16"/>
                  <w:szCs w:val="16"/>
                </w:rPr>
                <w:t>C3-255506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ins w:id="1444" w:author="Rapporteur" w:date="2025-11-26T15:43:00Z"/>
                <w:rFonts w:cs="Arial" w:hint="eastAsia"/>
                <w:sz w:val="16"/>
                <w:szCs w:val="16"/>
                <w:lang w:eastAsia="zh-CN"/>
              </w:rPr>
            </w:pPr>
            <w:ins w:id="1445" w:author="Rapporteur" w:date="2025-11-26T15:43:00Z">
              <w:r>
                <w:rPr>
                  <w:rFonts w:cs="Arial" w:hint="eastAsia"/>
                  <w:sz w:val="16"/>
                  <w:szCs w:val="16"/>
                  <w:lang w:eastAsia="zh-CN"/>
                </w:rPr>
                <w:t>0</w:t>
              </w:r>
              <w:r>
                <w:rPr>
                  <w:rFonts w:cs="Arial"/>
                  <w:sz w:val="16"/>
                  <w:szCs w:val="16"/>
                  <w:lang w:eastAsia="zh-CN"/>
                </w:rPr>
                <w:t>13</w:t>
              </w:r>
              <w:r>
                <w:rPr>
                  <w:rFonts w:cs="Arial"/>
                  <w:sz w:val="16"/>
                  <w:szCs w:val="16"/>
                  <w:lang w:eastAsia="zh-CN"/>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ins w:id="1446" w:author="Rapporteur" w:date="2025-11-26T15:43:00Z"/>
                <w:rFonts w:cs="Arial"/>
                <w:sz w:val="16"/>
                <w:szCs w:val="16"/>
              </w:rPr>
            </w:pPr>
            <w:ins w:id="1447" w:author="Rapporteur" w:date="2025-11-26T15:44: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ins w:id="1448" w:author="Rapporteur" w:date="2025-11-26T15:43:00Z"/>
                <w:rFonts w:cs="Arial" w:hint="eastAsia"/>
                <w:sz w:val="16"/>
                <w:szCs w:val="16"/>
                <w:lang w:eastAsia="zh-CN"/>
              </w:rPr>
            </w:pPr>
            <w:ins w:id="1449" w:author="Rapporteur" w:date="2025-11-26T15:44:00Z">
              <w:r>
                <w:rPr>
                  <w:rFonts w:cs="Arial" w:hint="eastAsia"/>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ins w:id="1450" w:author="Rapporteur" w:date="2025-11-26T15:43:00Z"/>
                <w:rFonts w:cs="Arial"/>
                <w:sz w:val="16"/>
                <w:szCs w:val="16"/>
              </w:rPr>
            </w:pPr>
            <w:ins w:id="1451" w:author="Rapporteur" w:date="2025-11-26T15:44:00Z">
              <w:r w:rsidRPr="0026201E">
                <w:rPr>
                  <w:rFonts w:cs="Arial"/>
                  <w:sz w:val="16"/>
                  <w:szCs w:val="16"/>
                </w:rPr>
                <w:t>Resolve the Editor’s Note for the LMF data subscription indication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ins w:id="1452" w:author="Rapporteur" w:date="2025-11-26T15:43:00Z"/>
                <w:rFonts w:ascii="Arial" w:hAnsi="Arial" w:cs="Arial" w:hint="eastAsia"/>
                <w:sz w:val="16"/>
                <w:szCs w:val="16"/>
                <w:lang w:eastAsia="zh-CN"/>
              </w:rPr>
            </w:pPr>
            <w:ins w:id="1453" w:author="Rapporteur" w:date="2025-11-26T15:44:00Z">
              <w:r w:rsidRPr="004A2681">
                <w:rPr>
                  <w:rFonts w:ascii="Arial" w:hAnsi="Arial" w:cs="Arial" w:hint="eastAsia"/>
                  <w:sz w:val="16"/>
                  <w:szCs w:val="16"/>
                  <w:lang w:eastAsia="zh-CN"/>
                </w:rPr>
                <w:t>1</w:t>
              </w:r>
              <w:r w:rsidRPr="004A2681">
                <w:rPr>
                  <w:rFonts w:ascii="Arial" w:hAnsi="Arial" w:cs="Arial"/>
                  <w:sz w:val="16"/>
                  <w:szCs w:val="16"/>
                  <w:lang w:eastAsia="zh-CN"/>
                </w:rPr>
                <w:t>9.</w:t>
              </w:r>
            </w:ins>
            <w:ins w:id="1454" w:author="Rapporteur" w:date="2025-11-26T15:46:00Z">
              <w:r w:rsidR="00CB7E77">
                <w:rPr>
                  <w:rFonts w:ascii="Arial" w:hAnsi="Arial" w:cs="Arial"/>
                  <w:sz w:val="16"/>
                  <w:szCs w:val="16"/>
                  <w:lang w:eastAsia="zh-CN"/>
                </w:rPr>
                <w:t>5</w:t>
              </w:r>
            </w:ins>
            <w:ins w:id="1455" w:author="Rapporteur" w:date="2025-11-26T15:44:00Z">
              <w:r w:rsidRPr="004A2681">
                <w:rPr>
                  <w:rFonts w:ascii="Arial" w:hAnsi="Arial" w:cs="Arial"/>
                  <w:sz w:val="16"/>
                  <w:szCs w:val="16"/>
                  <w:lang w:eastAsia="zh-CN"/>
                </w:rPr>
                <w:t>.0</w:t>
              </w:r>
            </w:ins>
          </w:p>
        </w:tc>
      </w:tr>
      <w:tr w:rsidR="00CB7E77" w:rsidRPr="00A2432B" w14:paraId="6593BA24" w14:textId="77777777" w:rsidTr="00F10C3A">
        <w:trPr>
          <w:ins w:id="1456" w:author="Rapporteur" w:date="2025-11-26T15:45: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ins w:id="1457" w:author="Rapporteur" w:date="2025-11-26T15:45:00Z"/>
                <w:rFonts w:ascii="Arial" w:hAnsi="Arial" w:cs="Arial"/>
                <w:sz w:val="16"/>
                <w:szCs w:val="16"/>
              </w:rPr>
            </w:pPr>
            <w:ins w:id="1458" w:author="Rapporteur" w:date="2025-11-26T15:46:00Z">
              <w:r>
                <w:rPr>
                  <w:rFonts w:ascii="Arial" w:hAnsi="Arial"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ins w:id="1459" w:author="Rapporteur" w:date="2025-11-26T15:45:00Z"/>
                <w:rFonts w:ascii="Arial" w:hAnsi="Arial" w:cs="Arial"/>
                <w:sz w:val="16"/>
                <w:szCs w:val="16"/>
              </w:rPr>
            </w:pPr>
            <w:ins w:id="1460" w:author="Rapporteur" w:date="2025-11-26T15:46: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25ED42C8" w:rsidR="00CB7E77" w:rsidRPr="00A124C4" w:rsidRDefault="00CB7E77" w:rsidP="00CB7E77">
            <w:pPr>
              <w:pStyle w:val="TAC"/>
              <w:keepNext w:val="0"/>
              <w:keepLines w:val="0"/>
              <w:rPr>
                <w:ins w:id="1461" w:author="Rapporteur" w:date="2025-11-26T15:45:00Z"/>
                <w:rFonts w:cs="Arial"/>
                <w:sz w:val="16"/>
                <w:szCs w:val="16"/>
              </w:rPr>
            </w:pPr>
            <w:ins w:id="1462" w:author="Rapporteur" w:date="2025-11-26T15:46:00Z">
              <w:r w:rsidRPr="00A124C4">
                <w:rPr>
                  <w:rFonts w:cs="Arial"/>
                  <w:sz w:val="16"/>
                  <w:szCs w:val="16"/>
                </w:rPr>
                <w:t>C3-25</w:t>
              </w:r>
              <w:r>
                <w:rPr>
                  <w:rFonts w:cs="Arial"/>
                  <w:sz w:val="16"/>
                  <w:szCs w:val="16"/>
                </w:rPr>
                <w:t>5704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ins w:id="1463" w:author="Rapporteur" w:date="2025-11-26T15:45:00Z"/>
                <w:rFonts w:cs="Arial" w:hint="eastAsia"/>
                <w:sz w:val="16"/>
                <w:szCs w:val="16"/>
                <w:lang w:eastAsia="zh-CN"/>
              </w:rPr>
            </w:pPr>
            <w:ins w:id="1464" w:author="Rapporteur" w:date="2025-11-26T15:46:00Z">
              <w:r>
                <w:rPr>
                  <w:rFonts w:cs="Arial" w:hint="eastAsia"/>
                  <w:sz w:val="16"/>
                  <w:szCs w:val="16"/>
                  <w:lang w:eastAsia="zh-CN"/>
                </w:rPr>
                <w:t>0</w:t>
              </w:r>
              <w:r>
                <w:rPr>
                  <w:rFonts w:cs="Arial"/>
                  <w:sz w:val="16"/>
                  <w:szCs w:val="16"/>
                  <w:lang w:eastAsia="zh-CN"/>
                </w:rPr>
                <w:t>138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ins w:id="1465" w:author="Rapporteur" w:date="2025-11-26T15:45:00Z"/>
                <w:rFonts w:cs="Arial"/>
                <w:sz w:val="16"/>
                <w:szCs w:val="16"/>
              </w:rPr>
            </w:pPr>
            <w:ins w:id="1466" w:author="Rapporteur" w:date="2025-11-26T15:46: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ins w:id="1467" w:author="Rapporteur" w:date="2025-11-26T15:45:00Z"/>
                <w:rFonts w:cs="Arial" w:hint="eastAsia"/>
                <w:sz w:val="16"/>
                <w:szCs w:val="16"/>
                <w:lang w:eastAsia="zh-CN"/>
              </w:rPr>
            </w:pPr>
            <w:ins w:id="1468" w:author="Rapporteur" w:date="2025-11-26T15:46: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ins w:id="1469" w:author="Rapporteur" w:date="2025-11-26T15:45:00Z"/>
                <w:rFonts w:cs="Arial"/>
                <w:sz w:val="16"/>
                <w:szCs w:val="16"/>
              </w:rPr>
            </w:pPr>
            <w:ins w:id="1470" w:author="Rapporteur" w:date="2025-11-26T15:46: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ins w:id="1471" w:author="Rapporteur" w:date="2025-11-26T15:45:00Z"/>
                <w:rFonts w:ascii="Arial" w:hAnsi="Arial" w:cs="Arial" w:hint="eastAsia"/>
                <w:sz w:val="16"/>
                <w:szCs w:val="16"/>
                <w:lang w:eastAsia="zh-CN"/>
              </w:rPr>
            </w:pPr>
            <w:ins w:id="1472" w:author="Rapporteur" w:date="2025-11-26T15:46:00Z">
              <w:r>
                <w:rPr>
                  <w:rFonts w:ascii="Arial" w:hAnsi="Arial" w:cs="Arial" w:hint="eastAsia"/>
                  <w:sz w:val="16"/>
                  <w:szCs w:val="16"/>
                  <w:lang w:eastAsia="zh-CN"/>
                </w:rPr>
                <w:t>1</w:t>
              </w:r>
              <w:r>
                <w:rPr>
                  <w:rFonts w:ascii="Arial" w:hAnsi="Arial" w:cs="Arial"/>
                  <w:sz w:val="16"/>
                  <w:szCs w:val="16"/>
                  <w:lang w:eastAsia="zh-CN"/>
                </w:rPr>
                <w:t>9.5.0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2F9A1" w14:textId="77777777" w:rsidR="00F463C4" w:rsidRDefault="00F463C4">
      <w:r>
        <w:separator/>
      </w:r>
    </w:p>
  </w:endnote>
  <w:endnote w:type="continuationSeparator" w:id="0">
    <w:p w14:paraId="24FE08E6" w14:textId="77777777" w:rsidR="00F463C4" w:rsidRDefault="00F4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A8B67" w14:textId="77777777" w:rsidR="00F463C4" w:rsidRDefault="00F463C4">
      <w:r>
        <w:separator/>
      </w:r>
    </w:p>
  </w:footnote>
  <w:footnote w:type="continuationSeparator" w:id="0">
    <w:p w14:paraId="02D8C211" w14:textId="77777777" w:rsidR="00F463C4" w:rsidRDefault="00F46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513049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7BBC">
      <w:rPr>
        <w:rFonts w:ascii="Arial" w:hAnsi="Arial" w:cs="Arial"/>
        <w:b/>
        <w:noProof/>
        <w:sz w:val="18"/>
        <w:szCs w:val="18"/>
      </w:rPr>
      <w:t>3GPP TS 29.574 V19.45.0 (2025-0912)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7BBC">
      <w:rPr>
        <w:rFonts w:ascii="Arial" w:hAnsi="Arial" w:cs="Arial"/>
        <w:b/>
        <w:noProof/>
        <w:sz w:val="18"/>
        <w:szCs w:val="18"/>
      </w:rPr>
      <w:t>96</w:t>
    </w:r>
    <w:r>
      <w:rPr>
        <w:rFonts w:ascii="Arial" w:hAnsi="Arial" w:cs="Arial"/>
        <w:b/>
        <w:sz w:val="18"/>
        <w:szCs w:val="18"/>
      </w:rPr>
      <w:fldChar w:fldCharType="end"/>
    </w:r>
  </w:p>
  <w:p w14:paraId="06DA26F1" w14:textId="5CE0DDDB"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7BBC">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0">
    <w15:presenceInfo w15:providerId="None" w15:userId="CR#0130"/>
  </w15:person>
  <w15:person w15:author="CR#0131">
    <w15:presenceInfo w15:providerId="None" w15:userId="CR#0131"/>
  </w15:person>
  <w15:person w15:author="CR#0134">
    <w15:presenceInfo w15:providerId="None" w15:userId="CR#0134"/>
  </w15:person>
  <w15:person w15:author="CR#0135">
    <w15:presenceInfo w15:providerId="None" w15:userId="CR#0135"/>
  </w15:person>
  <w15:person w15:author="CR#0138">
    <w15:presenceInfo w15:providerId="None" w15:userId="CR#0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425"/>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C3E08-51B3-41FF-8EE5-AAB836F7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2209</TotalTime>
  <Pages>101</Pages>
  <Words>35484</Words>
  <Characters>202265</Characters>
  <Application>Microsoft Office Word</Application>
  <DocSecurity>0</DocSecurity>
  <Lines>1685</Lines>
  <Paragraphs>474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CR#0138</cp:lastModifiedBy>
  <cp:revision>440</cp:revision>
  <cp:lastPrinted>2019-02-25T14:05:00Z</cp:lastPrinted>
  <dcterms:created xsi:type="dcterms:W3CDTF">2022-04-14T09:44:00Z</dcterms:created>
  <dcterms:modified xsi:type="dcterms:W3CDTF">2025-11-26T07:58:00Z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