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496CD7D7" w:rsidR="00CE57B7" w:rsidRDefault="003319AF" w:rsidP="003353D2">
            <w:pPr>
              <w:pStyle w:val="ZA"/>
              <w:framePr w:w="0" w:hRule="auto" w:wrap="auto" w:vAnchor="margin" w:hAnchor="text" w:yAlign="inline"/>
            </w:pPr>
            <w:bookmarkStart w:id="0" w:name="page1"/>
            <w:bookmarkStart w:id="1" w:name="_GoBack"/>
            <w:bookmarkEnd w:id="1"/>
            <w:r>
              <w:rPr>
                <w:sz w:val="64"/>
              </w:rPr>
              <w:t xml:space="preserve">3GPP TS 29.257 </w:t>
            </w:r>
            <w:r>
              <w:t>V</w:t>
            </w:r>
            <w:r w:rsidR="00BC726E">
              <w:t>1</w:t>
            </w:r>
            <w:r w:rsidR="00003939">
              <w:t>9</w:t>
            </w:r>
            <w:r>
              <w:t>.</w:t>
            </w:r>
            <w:r w:rsidR="006B1882">
              <w:t>5</w:t>
            </w:r>
            <w:r>
              <w:t xml:space="preserve">.0 </w:t>
            </w:r>
            <w:r>
              <w:rPr>
                <w:sz w:val="32"/>
              </w:rPr>
              <w:t>(202</w:t>
            </w:r>
            <w:r w:rsidR="00183002">
              <w:rPr>
                <w:sz w:val="32"/>
              </w:rPr>
              <w:t>5</w:t>
            </w:r>
            <w:r>
              <w:rPr>
                <w:sz w:val="32"/>
              </w:rPr>
              <w:t>-</w:t>
            </w:r>
            <w:r w:rsidR="006B1882">
              <w:rPr>
                <w:sz w:val="32"/>
              </w:rPr>
              <w:t>12</w:t>
            </w:r>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2" w:name="spectype2"/>
            <w:r>
              <w:t>Specification</w:t>
            </w:r>
            <w:bookmarkEnd w:id="2"/>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4pt" o:ole="">
                  <v:imagedata r:id="rId9" o:title=""/>
                </v:shape>
                <o:OLEObject Type="Embed" ProgID="Word.Picture.8" ShapeID="_x0000_i1025" DrawAspect="Content" ObjectID="_1825501703" r:id="rId10"/>
              </w:object>
            </w:r>
          </w:p>
        </w:tc>
        <w:tc>
          <w:tcPr>
            <w:tcW w:w="5540" w:type="dxa"/>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8752A2" w:rsidRDefault="003319AF" w:rsidP="000B267A">
      <w:pPr>
        <w:pStyle w:val="TT"/>
        <w:rPr>
          <w:lang w:val="en-US"/>
        </w:rPr>
      </w:pPr>
      <w:r w:rsidRPr="008752A2">
        <w:rPr>
          <w:lang w:val="en-US"/>
        </w:rPr>
        <w:br w:type="page"/>
      </w:r>
      <w:bookmarkStart w:id="10" w:name="tableOfContents"/>
      <w:bookmarkEnd w:id="10"/>
      <w:r w:rsidRPr="008752A2">
        <w:rPr>
          <w:lang w:val="en-US"/>
        </w:rPr>
        <w:lastRenderedPageBreak/>
        <w:t>Contents</w:t>
      </w:r>
    </w:p>
    <w:p w14:paraId="2B26B8C7" w14:textId="2A991BBA" w:rsidR="00681C11" w:rsidRDefault="003319AF">
      <w:pPr>
        <w:pStyle w:val="TOC1"/>
        <w:rPr>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r w:rsidR="00681C11" w:rsidRPr="001F5331">
        <w:rPr>
          <w:noProof/>
          <w:lang w:val="en-US"/>
        </w:rPr>
        <w:t>Foreword</w:t>
      </w:r>
      <w:r w:rsidR="00681C11">
        <w:rPr>
          <w:noProof/>
        </w:rPr>
        <w:tab/>
      </w:r>
      <w:r w:rsidR="00681C11">
        <w:rPr>
          <w:noProof/>
        </w:rPr>
        <w:fldChar w:fldCharType="begin"/>
      </w:r>
      <w:r w:rsidR="00681C11">
        <w:rPr>
          <w:noProof/>
        </w:rPr>
        <w:instrText xml:space="preserve"> PAGEREF _Toc211940292 \h </w:instrText>
      </w:r>
      <w:r w:rsidR="00681C11">
        <w:rPr>
          <w:noProof/>
        </w:rPr>
      </w:r>
      <w:r w:rsidR="00681C11">
        <w:rPr>
          <w:noProof/>
        </w:rPr>
        <w:fldChar w:fldCharType="separate"/>
      </w:r>
      <w:r w:rsidR="00681C11">
        <w:rPr>
          <w:noProof/>
        </w:rPr>
        <w:t>13</w:t>
      </w:r>
      <w:r w:rsidR="00681C11">
        <w:rPr>
          <w:noProof/>
        </w:rPr>
        <w:fldChar w:fldCharType="end"/>
      </w:r>
    </w:p>
    <w:p w14:paraId="078B742D" w14:textId="57928851" w:rsidR="00681C11" w:rsidRDefault="00681C11">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_Toc211940293 \h </w:instrText>
      </w:r>
      <w:r>
        <w:rPr>
          <w:noProof/>
        </w:rPr>
      </w:r>
      <w:r>
        <w:rPr>
          <w:noProof/>
        </w:rPr>
        <w:fldChar w:fldCharType="separate"/>
      </w:r>
      <w:r>
        <w:rPr>
          <w:noProof/>
        </w:rPr>
        <w:t>15</w:t>
      </w:r>
      <w:r>
        <w:rPr>
          <w:noProof/>
        </w:rPr>
        <w:fldChar w:fldCharType="end"/>
      </w:r>
    </w:p>
    <w:p w14:paraId="0BF49993" w14:textId="3A3F124F" w:rsidR="00681C11" w:rsidRDefault="00681C11">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_Toc211940294 \h </w:instrText>
      </w:r>
      <w:r>
        <w:rPr>
          <w:noProof/>
        </w:rPr>
      </w:r>
      <w:r>
        <w:rPr>
          <w:noProof/>
        </w:rPr>
        <w:fldChar w:fldCharType="separate"/>
      </w:r>
      <w:r>
        <w:rPr>
          <w:noProof/>
        </w:rPr>
        <w:t>15</w:t>
      </w:r>
      <w:r>
        <w:rPr>
          <w:noProof/>
        </w:rPr>
        <w:fldChar w:fldCharType="end"/>
      </w:r>
    </w:p>
    <w:p w14:paraId="41B44ADC" w14:textId="1087FB57" w:rsidR="00681C11" w:rsidRDefault="00681C11">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_Toc211940295 \h </w:instrText>
      </w:r>
      <w:r>
        <w:rPr>
          <w:noProof/>
        </w:rPr>
      </w:r>
      <w:r>
        <w:rPr>
          <w:noProof/>
        </w:rPr>
        <w:fldChar w:fldCharType="separate"/>
      </w:r>
      <w:r>
        <w:rPr>
          <w:noProof/>
        </w:rPr>
        <w:t>16</w:t>
      </w:r>
      <w:r>
        <w:rPr>
          <w:noProof/>
        </w:rPr>
        <w:fldChar w:fldCharType="end"/>
      </w:r>
    </w:p>
    <w:p w14:paraId="3CA8A513" w14:textId="1D0B3BDC" w:rsidR="00681C11" w:rsidRDefault="00681C11">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_Toc211940296 \h </w:instrText>
      </w:r>
      <w:r>
        <w:rPr>
          <w:noProof/>
        </w:rPr>
      </w:r>
      <w:r>
        <w:rPr>
          <w:noProof/>
        </w:rPr>
        <w:fldChar w:fldCharType="separate"/>
      </w:r>
      <w:r>
        <w:rPr>
          <w:noProof/>
        </w:rPr>
        <w:t>16</w:t>
      </w:r>
      <w:r>
        <w:rPr>
          <w:noProof/>
        </w:rPr>
        <w:fldChar w:fldCharType="end"/>
      </w:r>
    </w:p>
    <w:p w14:paraId="2CD1AADC" w14:textId="749F1F6A" w:rsidR="00681C11" w:rsidRDefault="00681C11">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_Toc211940297 \h </w:instrText>
      </w:r>
      <w:r>
        <w:rPr>
          <w:noProof/>
        </w:rPr>
      </w:r>
      <w:r>
        <w:rPr>
          <w:noProof/>
        </w:rPr>
        <w:fldChar w:fldCharType="separate"/>
      </w:r>
      <w:r>
        <w:rPr>
          <w:noProof/>
        </w:rPr>
        <w:t>16</w:t>
      </w:r>
      <w:r>
        <w:rPr>
          <w:noProof/>
        </w:rPr>
        <w:fldChar w:fldCharType="end"/>
      </w:r>
    </w:p>
    <w:p w14:paraId="0294956A" w14:textId="167235DA" w:rsidR="00681C11" w:rsidRDefault="00681C11">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_Toc211940298 \h </w:instrText>
      </w:r>
      <w:r>
        <w:rPr>
          <w:noProof/>
        </w:rPr>
      </w:r>
      <w:r>
        <w:rPr>
          <w:noProof/>
        </w:rPr>
        <w:fldChar w:fldCharType="separate"/>
      </w:r>
      <w:r>
        <w:rPr>
          <w:noProof/>
        </w:rPr>
        <w:t>16</w:t>
      </w:r>
      <w:r>
        <w:rPr>
          <w:noProof/>
        </w:rPr>
        <w:fldChar w:fldCharType="end"/>
      </w:r>
    </w:p>
    <w:p w14:paraId="1934AEAB" w14:textId="390635FE" w:rsidR="00681C11" w:rsidRDefault="00681C11">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_Toc211940299 \h </w:instrText>
      </w:r>
      <w:r>
        <w:rPr>
          <w:noProof/>
        </w:rPr>
      </w:r>
      <w:r>
        <w:rPr>
          <w:noProof/>
        </w:rPr>
        <w:fldChar w:fldCharType="separate"/>
      </w:r>
      <w:r>
        <w:rPr>
          <w:noProof/>
        </w:rPr>
        <w:t>17</w:t>
      </w:r>
      <w:r>
        <w:rPr>
          <w:noProof/>
        </w:rPr>
        <w:fldChar w:fldCharType="end"/>
      </w:r>
    </w:p>
    <w:p w14:paraId="151DA194" w14:textId="5D15ADE8" w:rsidR="00681C11" w:rsidRDefault="00681C11">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_Toc211940300 \h </w:instrText>
      </w:r>
      <w:r>
        <w:rPr>
          <w:noProof/>
        </w:rPr>
      </w:r>
      <w:r>
        <w:rPr>
          <w:noProof/>
        </w:rPr>
        <w:fldChar w:fldCharType="separate"/>
      </w:r>
      <w:r>
        <w:rPr>
          <w:noProof/>
        </w:rPr>
        <w:t>18</w:t>
      </w:r>
      <w:r>
        <w:rPr>
          <w:noProof/>
        </w:rPr>
        <w:fldChar w:fldCharType="end"/>
      </w:r>
    </w:p>
    <w:p w14:paraId="2CCC71E0" w14:textId="66C5CD48" w:rsidR="00681C11" w:rsidRDefault="00681C11">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_Toc211940301 \h </w:instrText>
      </w:r>
      <w:r>
        <w:rPr>
          <w:noProof/>
        </w:rPr>
      </w:r>
      <w:r>
        <w:rPr>
          <w:noProof/>
        </w:rPr>
        <w:fldChar w:fldCharType="separate"/>
      </w:r>
      <w:r>
        <w:rPr>
          <w:noProof/>
        </w:rPr>
        <w:t>18</w:t>
      </w:r>
      <w:r>
        <w:rPr>
          <w:noProof/>
        </w:rPr>
        <w:fldChar w:fldCharType="end"/>
      </w:r>
    </w:p>
    <w:p w14:paraId="3A396050" w14:textId="4ED2DD5C" w:rsidR="00681C11" w:rsidRDefault="00681C11">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_Toc211940302 \h </w:instrText>
      </w:r>
      <w:r>
        <w:rPr>
          <w:noProof/>
        </w:rPr>
      </w:r>
      <w:r>
        <w:rPr>
          <w:noProof/>
        </w:rPr>
        <w:fldChar w:fldCharType="separate"/>
      </w:r>
      <w:r>
        <w:rPr>
          <w:noProof/>
        </w:rPr>
        <w:t>19</w:t>
      </w:r>
      <w:r>
        <w:rPr>
          <w:noProof/>
        </w:rPr>
        <w:fldChar w:fldCharType="end"/>
      </w:r>
    </w:p>
    <w:p w14:paraId="4630B0E8" w14:textId="0AFF0DC5" w:rsidR="00681C11" w:rsidRDefault="00681C11">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_Toc211940303 \h </w:instrText>
      </w:r>
      <w:r>
        <w:rPr>
          <w:noProof/>
        </w:rPr>
      </w:r>
      <w:r>
        <w:rPr>
          <w:noProof/>
        </w:rPr>
        <w:fldChar w:fldCharType="separate"/>
      </w:r>
      <w:r>
        <w:rPr>
          <w:noProof/>
        </w:rPr>
        <w:t>19</w:t>
      </w:r>
      <w:r>
        <w:rPr>
          <w:noProof/>
        </w:rPr>
        <w:fldChar w:fldCharType="end"/>
      </w:r>
    </w:p>
    <w:p w14:paraId="54FF97EF" w14:textId="0DC17FF1" w:rsidR="00681C11" w:rsidRDefault="00681C11">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_Toc211940304 \h </w:instrText>
      </w:r>
      <w:r>
        <w:rPr>
          <w:noProof/>
        </w:rPr>
      </w:r>
      <w:r>
        <w:rPr>
          <w:noProof/>
        </w:rPr>
        <w:fldChar w:fldCharType="separate"/>
      </w:r>
      <w:r>
        <w:rPr>
          <w:noProof/>
        </w:rPr>
        <w:t>19</w:t>
      </w:r>
      <w:r>
        <w:rPr>
          <w:noProof/>
        </w:rPr>
        <w:fldChar w:fldCharType="end"/>
      </w:r>
    </w:p>
    <w:p w14:paraId="6C749BFD" w14:textId="18E12AF4" w:rsidR="00681C11" w:rsidRDefault="00681C11">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_Toc211940305 \h </w:instrText>
      </w:r>
      <w:r>
        <w:rPr>
          <w:noProof/>
        </w:rPr>
      </w:r>
      <w:r>
        <w:rPr>
          <w:noProof/>
        </w:rPr>
        <w:fldChar w:fldCharType="separate"/>
      </w:r>
      <w:r>
        <w:rPr>
          <w:noProof/>
        </w:rPr>
        <w:t>19</w:t>
      </w:r>
      <w:r>
        <w:rPr>
          <w:noProof/>
        </w:rPr>
        <w:fldChar w:fldCharType="end"/>
      </w:r>
    </w:p>
    <w:p w14:paraId="509135E4" w14:textId="0DA82349" w:rsidR="00681C11" w:rsidRDefault="00681C11">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_Toc211940306 \h </w:instrText>
      </w:r>
      <w:r>
        <w:rPr>
          <w:noProof/>
        </w:rPr>
      </w:r>
      <w:r>
        <w:rPr>
          <w:noProof/>
        </w:rPr>
        <w:fldChar w:fldCharType="separate"/>
      </w:r>
      <w:r>
        <w:rPr>
          <w:noProof/>
        </w:rPr>
        <w:t>19</w:t>
      </w:r>
      <w:r>
        <w:rPr>
          <w:noProof/>
        </w:rPr>
        <w:fldChar w:fldCharType="end"/>
      </w:r>
    </w:p>
    <w:p w14:paraId="6DCD44C4" w14:textId="605F4342" w:rsidR="00681C11" w:rsidRDefault="00681C11">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_Toc211940307 \h </w:instrText>
      </w:r>
      <w:r>
        <w:rPr>
          <w:noProof/>
        </w:rPr>
      </w:r>
      <w:r>
        <w:rPr>
          <w:noProof/>
        </w:rPr>
        <w:fldChar w:fldCharType="separate"/>
      </w:r>
      <w:r>
        <w:rPr>
          <w:noProof/>
        </w:rPr>
        <w:t>19</w:t>
      </w:r>
      <w:r>
        <w:rPr>
          <w:noProof/>
        </w:rPr>
        <w:fldChar w:fldCharType="end"/>
      </w:r>
    </w:p>
    <w:p w14:paraId="76D40458" w14:textId="7245E2CA" w:rsidR="00681C11" w:rsidRDefault="00681C11">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_Toc211940308 \h </w:instrText>
      </w:r>
      <w:r>
        <w:rPr>
          <w:noProof/>
        </w:rPr>
      </w:r>
      <w:r>
        <w:rPr>
          <w:noProof/>
        </w:rPr>
        <w:fldChar w:fldCharType="separate"/>
      </w:r>
      <w:r>
        <w:rPr>
          <w:noProof/>
        </w:rPr>
        <w:t>19</w:t>
      </w:r>
      <w:r>
        <w:rPr>
          <w:noProof/>
        </w:rPr>
        <w:fldChar w:fldCharType="end"/>
      </w:r>
    </w:p>
    <w:p w14:paraId="3EB78899" w14:textId="4D4A1EBC" w:rsidR="00681C11" w:rsidRDefault="00681C11">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_Toc211940309 \h </w:instrText>
      </w:r>
      <w:r>
        <w:rPr>
          <w:noProof/>
        </w:rPr>
      </w:r>
      <w:r>
        <w:rPr>
          <w:noProof/>
        </w:rPr>
        <w:fldChar w:fldCharType="separate"/>
      </w:r>
      <w:r>
        <w:rPr>
          <w:noProof/>
        </w:rPr>
        <w:t>20</w:t>
      </w:r>
      <w:r>
        <w:rPr>
          <w:noProof/>
        </w:rPr>
        <w:fldChar w:fldCharType="end"/>
      </w:r>
    </w:p>
    <w:p w14:paraId="22002D53" w14:textId="63AFD135" w:rsidR="00681C11" w:rsidRDefault="00681C11">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_Toc211940310 \h </w:instrText>
      </w:r>
      <w:r>
        <w:rPr>
          <w:noProof/>
        </w:rPr>
      </w:r>
      <w:r>
        <w:rPr>
          <w:noProof/>
        </w:rPr>
        <w:fldChar w:fldCharType="separate"/>
      </w:r>
      <w:r>
        <w:rPr>
          <w:noProof/>
        </w:rPr>
        <w:t>20</w:t>
      </w:r>
      <w:r>
        <w:rPr>
          <w:noProof/>
        </w:rPr>
        <w:fldChar w:fldCharType="end"/>
      </w:r>
    </w:p>
    <w:p w14:paraId="7BD79786" w14:textId="0A536020" w:rsidR="00681C11" w:rsidRDefault="00681C11">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_Toc211940311 \h </w:instrText>
      </w:r>
      <w:r>
        <w:rPr>
          <w:noProof/>
        </w:rPr>
      </w:r>
      <w:r>
        <w:rPr>
          <w:noProof/>
        </w:rPr>
        <w:fldChar w:fldCharType="separate"/>
      </w:r>
      <w:r>
        <w:rPr>
          <w:noProof/>
        </w:rPr>
        <w:t>20</w:t>
      </w:r>
      <w:r>
        <w:rPr>
          <w:noProof/>
        </w:rPr>
        <w:fldChar w:fldCharType="end"/>
      </w:r>
    </w:p>
    <w:p w14:paraId="18DCEFBC" w14:textId="422B4628" w:rsidR="00681C11" w:rsidRDefault="00681C11">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_Toc211940312 \h </w:instrText>
      </w:r>
      <w:r>
        <w:rPr>
          <w:noProof/>
        </w:rPr>
      </w:r>
      <w:r>
        <w:rPr>
          <w:noProof/>
        </w:rPr>
        <w:fldChar w:fldCharType="separate"/>
      </w:r>
      <w:r>
        <w:rPr>
          <w:noProof/>
        </w:rPr>
        <w:t>21</w:t>
      </w:r>
      <w:r>
        <w:rPr>
          <w:noProof/>
        </w:rPr>
        <w:fldChar w:fldCharType="end"/>
      </w:r>
    </w:p>
    <w:p w14:paraId="6EE5C31B" w14:textId="7B2E8EB6" w:rsidR="00681C11" w:rsidRDefault="00681C11">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_Toc211940313 \h </w:instrText>
      </w:r>
      <w:r>
        <w:rPr>
          <w:noProof/>
        </w:rPr>
      </w:r>
      <w:r>
        <w:rPr>
          <w:noProof/>
        </w:rPr>
        <w:fldChar w:fldCharType="separate"/>
      </w:r>
      <w:r>
        <w:rPr>
          <w:noProof/>
        </w:rPr>
        <w:t>22</w:t>
      </w:r>
      <w:r>
        <w:rPr>
          <w:noProof/>
        </w:rPr>
        <w:fldChar w:fldCharType="end"/>
      </w:r>
    </w:p>
    <w:p w14:paraId="7F7ACB68" w14:textId="77C40D74" w:rsidR="00681C11" w:rsidRDefault="00681C11">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_Toc211940314 \h </w:instrText>
      </w:r>
      <w:r>
        <w:rPr>
          <w:noProof/>
        </w:rPr>
      </w:r>
      <w:r>
        <w:rPr>
          <w:noProof/>
        </w:rPr>
        <w:fldChar w:fldCharType="separate"/>
      </w:r>
      <w:r>
        <w:rPr>
          <w:noProof/>
        </w:rPr>
        <w:t>23</w:t>
      </w:r>
      <w:r>
        <w:rPr>
          <w:noProof/>
        </w:rPr>
        <w:fldChar w:fldCharType="end"/>
      </w:r>
    </w:p>
    <w:p w14:paraId="24DA4480" w14:textId="7A8B3E96" w:rsidR="00681C11" w:rsidRDefault="00681C11">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_Toc211940315 \h </w:instrText>
      </w:r>
      <w:r>
        <w:rPr>
          <w:noProof/>
        </w:rPr>
      </w:r>
      <w:r>
        <w:rPr>
          <w:noProof/>
        </w:rPr>
        <w:fldChar w:fldCharType="separate"/>
      </w:r>
      <w:r>
        <w:rPr>
          <w:noProof/>
        </w:rPr>
        <w:t>23</w:t>
      </w:r>
      <w:r>
        <w:rPr>
          <w:noProof/>
        </w:rPr>
        <w:fldChar w:fldCharType="end"/>
      </w:r>
    </w:p>
    <w:p w14:paraId="6482B5BE" w14:textId="130741FF" w:rsidR="00681C11" w:rsidRDefault="00681C11">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_Toc211940316 \h </w:instrText>
      </w:r>
      <w:r>
        <w:rPr>
          <w:noProof/>
        </w:rPr>
      </w:r>
      <w:r>
        <w:rPr>
          <w:noProof/>
        </w:rPr>
        <w:fldChar w:fldCharType="separate"/>
      </w:r>
      <w:r>
        <w:rPr>
          <w:noProof/>
        </w:rPr>
        <w:t>23</w:t>
      </w:r>
      <w:r>
        <w:rPr>
          <w:noProof/>
        </w:rPr>
        <w:fldChar w:fldCharType="end"/>
      </w:r>
    </w:p>
    <w:p w14:paraId="058332A9" w14:textId="6266B7E3" w:rsidR="00681C11" w:rsidRDefault="00681C11">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_Toc211940317 \h </w:instrText>
      </w:r>
      <w:r>
        <w:rPr>
          <w:noProof/>
        </w:rPr>
      </w:r>
      <w:r>
        <w:rPr>
          <w:noProof/>
        </w:rPr>
        <w:fldChar w:fldCharType="separate"/>
      </w:r>
      <w:r>
        <w:rPr>
          <w:noProof/>
        </w:rPr>
        <w:t>23</w:t>
      </w:r>
      <w:r>
        <w:rPr>
          <w:noProof/>
        </w:rPr>
        <w:fldChar w:fldCharType="end"/>
      </w:r>
    </w:p>
    <w:p w14:paraId="153B41CF" w14:textId="44EA1155" w:rsidR="00681C11" w:rsidRDefault="00681C11">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_Toc211940318 \h </w:instrText>
      </w:r>
      <w:r>
        <w:rPr>
          <w:noProof/>
        </w:rPr>
      </w:r>
      <w:r>
        <w:rPr>
          <w:noProof/>
        </w:rPr>
        <w:fldChar w:fldCharType="separate"/>
      </w:r>
      <w:r>
        <w:rPr>
          <w:noProof/>
        </w:rPr>
        <w:t>23</w:t>
      </w:r>
      <w:r>
        <w:rPr>
          <w:noProof/>
        </w:rPr>
        <w:fldChar w:fldCharType="end"/>
      </w:r>
    </w:p>
    <w:p w14:paraId="1D584F75" w14:textId="612BAC4E" w:rsidR="00681C11" w:rsidRDefault="00681C11">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_Toc211940319 \h </w:instrText>
      </w:r>
      <w:r>
        <w:rPr>
          <w:noProof/>
        </w:rPr>
      </w:r>
      <w:r>
        <w:rPr>
          <w:noProof/>
        </w:rPr>
        <w:fldChar w:fldCharType="separate"/>
      </w:r>
      <w:r>
        <w:rPr>
          <w:noProof/>
        </w:rPr>
        <w:t>23</w:t>
      </w:r>
      <w:r>
        <w:rPr>
          <w:noProof/>
        </w:rPr>
        <w:fldChar w:fldCharType="end"/>
      </w:r>
    </w:p>
    <w:p w14:paraId="5FED0A40" w14:textId="5B251E02" w:rsidR="00681C11" w:rsidRDefault="00681C11">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_Toc211940320 \h </w:instrText>
      </w:r>
      <w:r>
        <w:rPr>
          <w:noProof/>
        </w:rPr>
      </w:r>
      <w:r>
        <w:rPr>
          <w:noProof/>
        </w:rPr>
        <w:fldChar w:fldCharType="separate"/>
      </w:r>
      <w:r>
        <w:rPr>
          <w:noProof/>
        </w:rPr>
        <w:t>23</w:t>
      </w:r>
      <w:r>
        <w:rPr>
          <w:noProof/>
        </w:rPr>
        <w:fldChar w:fldCharType="end"/>
      </w:r>
    </w:p>
    <w:p w14:paraId="23AF35C8" w14:textId="74AD0CA8" w:rsidR="00681C11" w:rsidRDefault="00681C11">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_Toc211940321 \h </w:instrText>
      </w:r>
      <w:r>
        <w:rPr>
          <w:noProof/>
        </w:rPr>
      </w:r>
      <w:r>
        <w:rPr>
          <w:noProof/>
        </w:rPr>
        <w:fldChar w:fldCharType="separate"/>
      </w:r>
      <w:r>
        <w:rPr>
          <w:noProof/>
        </w:rPr>
        <w:t>24</w:t>
      </w:r>
      <w:r>
        <w:rPr>
          <w:noProof/>
        </w:rPr>
        <w:fldChar w:fldCharType="end"/>
      </w:r>
    </w:p>
    <w:p w14:paraId="13AF0F27" w14:textId="289864A0" w:rsidR="00681C11" w:rsidRDefault="00681C11">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_Toc211940322 \h </w:instrText>
      </w:r>
      <w:r>
        <w:rPr>
          <w:noProof/>
        </w:rPr>
      </w:r>
      <w:r>
        <w:rPr>
          <w:noProof/>
        </w:rPr>
        <w:fldChar w:fldCharType="separate"/>
      </w:r>
      <w:r>
        <w:rPr>
          <w:noProof/>
        </w:rPr>
        <w:t>25</w:t>
      </w:r>
      <w:r>
        <w:rPr>
          <w:noProof/>
        </w:rPr>
        <w:fldChar w:fldCharType="end"/>
      </w:r>
    </w:p>
    <w:p w14:paraId="3DE5084F" w14:textId="5CE8F9E2" w:rsidR="00681C11" w:rsidRDefault="00681C11">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_Toc211940323 \h </w:instrText>
      </w:r>
      <w:r>
        <w:rPr>
          <w:noProof/>
        </w:rPr>
      </w:r>
      <w:r>
        <w:rPr>
          <w:noProof/>
        </w:rPr>
        <w:fldChar w:fldCharType="separate"/>
      </w:r>
      <w:r>
        <w:rPr>
          <w:noProof/>
        </w:rPr>
        <w:t>25</w:t>
      </w:r>
      <w:r>
        <w:rPr>
          <w:noProof/>
        </w:rPr>
        <w:fldChar w:fldCharType="end"/>
      </w:r>
    </w:p>
    <w:p w14:paraId="167CA0EF" w14:textId="1AA6627D" w:rsidR="00681C11" w:rsidRDefault="00681C11">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_Toc211940324 \h </w:instrText>
      </w:r>
      <w:r>
        <w:rPr>
          <w:noProof/>
        </w:rPr>
      </w:r>
      <w:r>
        <w:rPr>
          <w:noProof/>
        </w:rPr>
        <w:fldChar w:fldCharType="separate"/>
      </w:r>
      <w:r>
        <w:rPr>
          <w:noProof/>
        </w:rPr>
        <w:t>25</w:t>
      </w:r>
      <w:r>
        <w:rPr>
          <w:noProof/>
        </w:rPr>
        <w:fldChar w:fldCharType="end"/>
      </w:r>
    </w:p>
    <w:p w14:paraId="4636A952" w14:textId="0D6D7573" w:rsidR="00681C11" w:rsidRDefault="00681C11">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_Toc211940325 \h </w:instrText>
      </w:r>
      <w:r>
        <w:rPr>
          <w:noProof/>
        </w:rPr>
      </w:r>
      <w:r>
        <w:rPr>
          <w:noProof/>
        </w:rPr>
        <w:fldChar w:fldCharType="separate"/>
      </w:r>
      <w:r>
        <w:rPr>
          <w:noProof/>
        </w:rPr>
        <w:t>26</w:t>
      </w:r>
      <w:r>
        <w:rPr>
          <w:noProof/>
        </w:rPr>
        <w:fldChar w:fldCharType="end"/>
      </w:r>
    </w:p>
    <w:p w14:paraId="3A0A86FB" w14:textId="5B0FF835" w:rsidR="00681C11" w:rsidRDefault="00681C11">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_Toc211940326 \h </w:instrText>
      </w:r>
      <w:r>
        <w:rPr>
          <w:noProof/>
        </w:rPr>
      </w:r>
      <w:r>
        <w:rPr>
          <w:noProof/>
        </w:rPr>
        <w:fldChar w:fldCharType="separate"/>
      </w:r>
      <w:r>
        <w:rPr>
          <w:noProof/>
        </w:rPr>
        <w:t>26</w:t>
      </w:r>
      <w:r>
        <w:rPr>
          <w:noProof/>
        </w:rPr>
        <w:fldChar w:fldCharType="end"/>
      </w:r>
    </w:p>
    <w:p w14:paraId="40E91D01" w14:textId="26F65F88" w:rsidR="00681C11" w:rsidRDefault="00681C11">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_Toc211940327 \h </w:instrText>
      </w:r>
      <w:r>
        <w:rPr>
          <w:noProof/>
        </w:rPr>
      </w:r>
      <w:r>
        <w:rPr>
          <w:noProof/>
        </w:rPr>
        <w:fldChar w:fldCharType="separate"/>
      </w:r>
      <w:r>
        <w:rPr>
          <w:noProof/>
        </w:rPr>
        <w:t>26</w:t>
      </w:r>
      <w:r>
        <w:rPr>
          <w:noProof/>
        </w:rPr>
        <w:fldChar w:fldCharType="end"/>
      </w:r>
    </w:p>
    <w:p w14:paraId="4A0A96B0" w14:textId="1B8D5258" w:rsidR="00681C11" w:rsidRPr="00E23195" w:rsidRDefault="00681C11">
      <w:pPr>
        <w:pStyle w:val="TOC2"/>
        <w:rPr>
          <w:rFonts w:asciiTheme="minorHAnsi" w:eastAsiaTheme="minorEastAsia" w:hAnsiTheme="minorHAnsi" w:cstheme="minorBidi"/>
          <w:noProof/>
          <w:sz w:val="22"/>
          <w:szCs w:val="22"/>
          <w:lang w:val="fr-FR"/>
        </w:rPr>
      </w:pPr>
      <w:r w:rsidRPr="00E23195">
        <w:rPr>
          <w:noProof/>
          <w:lang w:val="fr-FR"/>
        </w:rPr>
        <w:t>5.4</w:t>
      </w:r>
      <w:r w:rsidRPr="00E23195">
        <w:rPr>
          <w:rFonts w:asciiTheme="minorHAnsi" w:eastAsiaTheme="minorEastAsia" w:hAnsiTheme="minorHAnsi" w:cstheme="minorBidi"/>
          <w:noProof/>
          <w:sz w:val="22"/>
          <w:szCs w:val="22"/>
          <w:lang w:val="fr-FR"/>
        </w:rPr>
        <w:tab/>
      </w:r>
      <w:r w:rsidRPr="00E23195">
        <w:rPr>
          <w:noProof/>
          <w:lang w:val="fr-FR"/>
        </w:rPr>
        <w:t>UAE_ChangeUSSManagement Service</w:t>
      </w:r>
      <w:r w:rsidRPr="00E23195">
        <w:rPr>
          <w:noProof/>
          <w:lang w:val="fr-FR"/>
        </w:rPr>
        <w:tab/>
      </w:r>
      <w:r>
        <w:rPr>
          <w:noProof/>
        </w:rPr>
        <w:fldChar w:fldCharType="begin"/>
      </w:r>
      <w:r w:rsidRPr="00E23195">
        <w:rPr>
          <w:noProof/>
          <w:lang w:val="fr-FR"/>
        </w:rPr>
        <w:instrText xml:space="preserve"> PAGEREF _Toc211940328 \h </w:instrText>
      </w:r>
      <w:r>
        <w:rPr>
          <w:noProof/>
        </w:rPr>
      </w:r>
      <w:r>
        <w:rPr>
          <w:noProof/>
        </w:rPr>
        <w:fldChar w:fldCharType="separate"/>
      </w:r>
      <w:r w:rsidRPr="00E23195">
        <w:rPr>
          <w:noProof/>
          <w:lang w:val="fr-FR"/>
        </w:rPr>
        <w:t>27</w:t>
      </w:r>
      <w:r>
        <w:rPr>
          <w:noProof/>
        </w:rPr>
        <w:fldChar w:fldCharType="end"/>
      </w:r>
    </w:p>
    <w:p w14:paraId="1343CA49" w14:textId="6EE75769" w:rsidR="00681C11" w:rsidRPr="00E23195" w:rsidRDefault="00681C11">
      <w:pPr>
        <w:pStyle w:val="TOC3"/>
        <w:rPr>
          <w:rFonts w:asciiTheme="minorHAnsi" w:eastAsiaTheme="minorEastAsia" w:hAnsiTheme="minorHAnsi" w:cstheme="minorBidi"/>
          <w:noProof/>
          <w:sz w:val="22"/>
          <w:szCs w:val="22"/>
          <w:lang w:val="fr-FR"/>
        </w:rPr>
      </w:pPr>
      <w:r w:rsidRPr="00E23195">
        <w:rPr>
          <w:noProof/>
          <w:lang w:val="fr-FR"/>
        </w:rPr>
        <w:t>5.4.1</w:t>
      </w:r>
      <w:r w:rsidRPr="00E23195">
        <w:rPr>
          <w:rFonts w:asciiTheme="minorHAnsi" w:eastAsiaTheme="minorEastAsia" w:hAnsiTheme="minorHAnsi" w:cstheme="minorBidi"/>
          <w:noProof/>
          <w:sz w:val="22"/>
          <w:szCs w:val="22"/>
          <w:lang w:val="fr-FR"/>
        </w:rPr>
        <w:tab/>
      </w:r>
      <w:r w:rsidRPr="00E23195">
        <w:rPr>
          <w:noProof/>
          <w:lang w:val="fr-FR"/>
        </w:rPr>
        <w:t>Service Description</w:t>
      </w:r>
      <w:r w:rsidRPr="00E23195">
        <w:rPr>
          <w:noProof/>
          <w:lang w:val="fr-FR"/>
        </w:rPr>
        <w:tab/>
      </w:r>
      <w:r>
        <w:rPr>
          <w:noProof/>
        </w:rPr>
        <w:fldChar w:fldCharType="begin"/>
      </w:r>
      <w:r w:rsidRPr="00E23195">
        <w:rPr>
          <w:noProof/>
          <w:lang w:val="fr-FR"/>
        </w:rPr>
        <w:instrText xml:space="preserve"> PAGEREF _Toc211940329 \h </w:instrText>
      </w:r>
      <w:r>
        <w:rPr>
          <w:noProof/>
        </w:rPr>
      </w:r>
      <w:r>
        <w:rPr>
          <w:noProof/>
        </w:rPr>
        <w:fldChar w:fldCharType="separate"/>
      </w:r>
      <w:r w:rsidRPr="00E23195">
        <w:rPr>
          <w:noProof/>
          <w:lang w:val="fr-FR"/>
        </w:rPr>
        <w:t>27</w:t>
      </w:r>
      <w:r>
        <w:rPr>
          <w:noProof/>
        </w:rPr>
        <w:fldChar w:fldCharType="end"/>
      </w:r>
    </w:p>
    <w:p w14:paraId="2AB41F06" w14:textId="23BE3D9F" w:rsidR="00681C11" w:rsidRDefault="00681C11">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_Toc211940330 \h </w:instrText>
      </w:r>
      <w:r>
        <w:rPr>
          <w:noProof/>
        </w:rPr>
      </w:r>
      <w:r>
        <w:rPr>
          <w:noProof/>
        </w:rPr>
        <w:fldChar w:fldCharType="separate"/>
      </w:r>
      <w:r>
        <w:rPr>
          <w:noProof/>
        </w:rPr>
        <w:t>27</w:t>
      </w:r>
      <w:r>
        <w:rPr>
          <w:noProof/>
        </w:rPr>
        <w:fldChar w:fldCharType="end"/>
      </w:r>
    </w:p>
    <w:p w14:paraId="5B16EE1D" w14:textId="76AA1F89" w:rsidR="00681C11" w:rsidRDefault="00681C11">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_Toc211940331 \h </w:instrText>
      </w:r>
      <w:r>
        <w:rPr>
          <w:noProof/>
        </w:rPr>
      </w:r>
      <w:r>
        <w:rPr>
          <w:noProof/>
        </w:rPr>
        <w:fldChar w:fldCharType="separate"/>
      </w:r>
      <w:r>
        <w:rPr>
          <w:noProof/>
        </w:rPr>
        <w:t>27</w:t>
      </w:r>
      <w:r>
        <w:rPr>
          <w:noProof/>
        </w:rPr>
        <w:fldChar w:fldCharType="end"/>
      </w:r>
    </w:p>
    <w:p w14:paraId="19B9AC93" w14:textId="2E82D4E9" w:rsidR="00681C11" w:rsidRDefault="00681C11">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_Toc211940332 \h </w:instrText>
      </w:r>
      <w:r>
        <w:rPr>
          <w:noProof/>
        </w:rPr>
      </w:r>
      <w:r>
        <w:rPr>
          <w:noProof/>
        </w:rPr>
        <w:fldChar w:fldCharType="separate"/>
      </w:r>
      <w:r>
        <w:rPr>
          <w:noProof/>
        </w:rPr>
        <w:t>27</w:t>
      </w:r>
      <w:r>
        <w:rPr>
          <w:noProof/>
        </w:rPr>
        <w:fldChar w:fldCharType="end"/>
      </w:r>
    </w:p>
    <w:p w14:paraId="031E354F" w14:textId="06C0B911" w:rsidR="00681C11" w:rsidRDefault="00681C11">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_Toc211940333 \h </w:instrText>
      </w:r>
      <w:r>
        <w:rPr>
          <w:noProof/>
        </w:rPr>
      </w:r>
      <w:r>
        <w:rPr>
          <w:noProof/>
        </w:rPr>
        <w:fldChar w:fldCharType="separate"/>
      </w:r>
      <w:r>
        <w:rPr>
          <w:noProof/>
        </w:rPr>
        <w:t>27</w:t>
      </w:r>
      <w:r>
        <w:rPr>
          <w:noProof/>
        </w:rPr>
        <w:fldChar w:fldCharType="end"/>
      </w:r>
    </w:p>
    <w:p w14:paraId="38EFCA20" w14:textId="426C339C" w:rsidR="00681C11" w:rsidRDefault="00681C11">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_Toc211940334 \h </w:instrText>
      </w:r>
      <w:r>
        <w:rPr>
          <w:noProof/>
        </w:rPr>
      </w:r>
      <w:r>
        <w:rPr>
          <w:noProof/>
        </w:rPr>
        <w:fldChar w:fldCharType="separate"/>
      </w:r>
      <w:r>
        <w:rPr>
          <w:noProof/>
        </w:rPr>
        <w:t>27</w:t>
      </w:r>
      <w:r>
        <w:rPr>
          <w:noProof/>
        </w:rPr>
        <w:fldChar w:fldCharType="end"/>
      </w:r>
    </w:p>
    <w:p w14:paraId="622A10D5" w14:textId="1B6025BD" w:rsidR="00681C11" w:rsidRDefault="00681C11">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_Toc211940335 \h </w:instrText>
      </w:r>
      <w:r>
        <w:rPr>
          <w:noProof/>
        </w:rPr>
      </w:r>
      <w:r>
        <w:rPr>
          <w:noProof/>
        </w:rPr>
        <w:fldChar w:fldCharType="separate"/>
      </w:r>
      <w:r>
        <w:rPr>
          <w:noProof/>
        </w:rPr>
        <w:t>28</w:t>
      </w:r>
      <w:r>
        <w:rPr>
          <w:noProof/>
        </w:rPr>
        <w:fldChar w:fldCharType="end"/>
      </w:r>
    </w:p>
    <w:p w14:paraId="02D498BE" w14:textId="27512D33" w:rsidR="00681C11" w:rsidRDefault="00681C11">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_Toc211940336 \h </w:instrText>
      </w:r>
      <w:r>
        <w:rPr>
          <w:noProof/>
        </w:rPr>
      </w:r>
      <w:r>
        <w:rPr>
          <w:noProof/>
        </w:rPr>
        <w:fldChar w:fldCharType="separate"/>
      </w:r>
      <w:r>
        <w:rPr>
          <w:noProof/>
        </w:rPr>
        <w:t>29</w:t>
      </w:r>
      <w:r>
        <w:rPr>
          <w:noProof/>
        </w:rPr>
        <w:fldChar w:fldCharType="end"/>
      </w:r>
    </w:p>
    <w:p w14:paraId="30F470F0" w14:textId="5AB328EA" w:rsidR="00681C11" w:rsidRDefault="00681C11">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_Toc211940337 \h </w:instrText>
      </w:r>
      <w:r>
        <w:rPr>
          <w:noProof/>
        </w:rPr>
      </w:r>
      <w:r>
        <w:rPr>
          <w:noProof/>
        </w:rPr>
        <w:fldChar w:fldCharType="separate"/>
      </w:r>
      <w:r>
        <w:rPr>
          <w:noProof/>
        </w:rPr>
        <w:t>29</w:t>
      </w:r>
      <w:r>
        <w:rPr>
          <w:noProof/>
        </w:rPr>
        <w:fldChar w:fldCharType="end"/>
      </w:r>
    </w:p>
    <w:p w14:paraId="2C9D7EB5" w14:textId="53F732E5" w:rsidR="00681C11" w:rsidRDefault="00681C11">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_Toc211940338 \h </w:instrText>
      </w:r>
      <w:r>
        <w:rPr>
          <w:noProof/>
        </w:rPr>
      </w:r>
      <w:r>
        <w:rPr>
          <w:noProof/>
        </w:rPr>
        <w:fldChar w:fldCharType="separate"/>
      </w:r>
      <w:r>
        <w:rPr>
          <w:noProof/>
        </w:rPr>
        <w:t>29</w:t>
      </w:r>
      <w:r>
        <w:rPr>
          <w:noProof/>
        </w:rPr>
        <w:fldChar w:fldCharType="end"/>
      </w:r>
    </w:p>
    <w:p w14:paraId="3112B63A" w14:textId="5DCC4618" w:rsidR="00681C11" w:rsidRDefault="00681C11">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_Toc211940339 \h </w:instrText>
      </w:r>
      <w:r>
        <w:rPr>
          <w:noProof/>
        </w:rPr>
      </w:r>
      <w:r>
        <w:rPr>
          <w:noProof/>
        </w:rPr>
        <w:fldChar w:fldCharType="separate"/>
      </w:r>
      <w:r>
        <w:rPr>
          <w:noProof/>
        </w:rPr>
        <w:t>29</w:t>
      </w:r>
      <w:r>
        <w:rPr>
          <w:noProof/>
        </w:rPr>
        <w:fldChar w:fldCharType="end"/>
      </w:r>
    </w:p>
    <w:p w14:paraId="35E5AC0F" w14:textId="7D9498CD" w:rsidR="00681C11" w:rsidRDefault="00681C11">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_Toc211940340 \h </w:instrText>
      </w:r>
      <w:r>
        <w:rPr>
          <w:noProof/>
        </w:rPr>
      </w:r>
      <w:r>
        <w:rPr>
          <w:noProof/>
        </w:rPr>
        <w:fldChar w:fldCharType="separate"/>
      </w:r>
      <w:r>
        <w:rPr>
          <w:noProof/>
        </w:rPr>
        <w:t>30</w:t>
      </w:r>
      <w:r>
        <w:rPr>
          <w:noProof/>
        </w:rPr>
        <w:fldChar w:fldCharType="end"/>
      </w:r>
    </w:p>
    <w:p w14:paraId="47067EE2" w14:textId="0CCE61E2" w:rsidR="00681C11" w:rsidRDefault="00681C11">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_Toc211940341 \h </w:instrText>
      </w:r>
      <w:r>
        <w:rPr>
          <w:noProof/>
        </w:rPr>
      </w:r>
      <w:r>
        <w:rPr>
          <w:noProof/>
        </w:rPr>
        <w:fldChar w:fldCharType="separate"/>
      </w:r>
      <w:r>
        <w:rPr>
          <w:noProof/>
        </w:rPr>
        <w:t>30</w:t>
      </w:r>
      <w:r>
        <w:rPr>
          <w:noProof/>
        </w:rPr>
        <w:fldChar w:fldCharType="end"/>
      </w:r>
    </w:p>
    <w:p w14:paraId="5F3E9039" w14:textId="0B00CFE4" w:rsidR="00681C11" w:rsidRDefault="00681C11">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1F5331">
        <w:rPr>
          <w:noProof/>
          <w:lang w:val="en-US"/>
        </w:rPr>
        <w:t>USS Change Notification</w:t>
      </w:r>
      <w:r>
        <w:rPr>
          <w:noProof/>
        </w:rPr>
        <w:tab/>
      </w:r>
      <w:r>
        <w:rPr>
          <w:noProof/>
        </w:rPr>
        <w:fldChar w:fldCharType="begin"/>
      </w:r>
      <w:r>
        <w:rPr>
          <w:noProof/>
        </w:rPr>
        <w:instrText xml:space="preserve"> PAGEREF _Toc211940342 \h </w:instrText>
      </w:r>
      <w:r>
        <w:rPr>
          <w:noProof/>
        </w:rPr>
      </w:r>
      <w:r>
        <w:rPr>
          <w:noProof/>
        </w:rPr>
        <w:fldChar w:fldCharType="separate"/>
      </w:r>
      <w:r>
        <w:rPr>
          <w:noProof/>
        </w:rPr>
        <w:t>30</w:t>
      </w:r>
      <w:r>
        <w:rPr>
          <w:noProof/>
        </w:rPr>
        <w:fldChar w:fldCharType="end"/>
      </w:r>
    </w:p>
    <w:p w14:paraId="7E2FB8AA" w14:textId="235D6424" w:rsidR="00681C11" w:rsidRDefault="00681C11">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_Toc211940343 \h </w:instrText>
      </w:r>
      <w:r>
        <w:rPr>
          <w:noProof/>
        </w:rPr>
      </w:r>
      <w:r>
        <w:rPr>
          <w:noProof/>
        </w:rPr>
        <w:fldChar w:fldCharType="separate"/>
      </w:r>
      <w:r>
        <w:rPr>
          <w:noProof/>
        </w:rPr>
        <w:t>32</w:t>
      </w:r>
      <w:r>
        <w:rPr>
          <w:noProof/>
        </w:rPr>
        <w:fldChar w:fldCharType="end"/>
      </w:r>
    </w:p>
    <w:p w14:paraId="07CC496C" w14:textId="5F031065" w:rsidR="00681C11" w:rsidRDefault="00681C11">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_Toc211940344 \h </w:instrText>
      </w:r>
      <w:r>
        <w:rPr>
          <w:noProof/>
        </w:rPr>
      </w:r>
      <w:r>
        <w:rPr>
          <w:noProof/>
        </w:rPr>
        <w:fldChar w:fldCharType="separate"/>
      </w:r>
      <w:r>
        <w:rPr>
          <w:noProof/>
        </w:rPr>
        <w:t>32</w:t>
      </w:r>
      <w:r>
        <w:rPr>
          <w:noProof/>
        </w:rPr>
        <w:fldChar w:fldCharType="end"/>
      </w:r>
    </w:p>
    <w:p w14:paraId="43296ADB" w14:textId="447EDAAC" w:rsidR="00681C11" w:rsidRDefault="00681C11">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_Toc211940345 \h </w:instrText>
      </w:r>
      <w:r>
        <w:rPr>
          <w:noProof/>
        </w:rPr>
      </w:r>
      <w:r>
        <w:rPr>
          <w:noProof/>
        </w:rPr>
        <w:fldChar w:fldCharType="separate"/>
      </w:r>
      <w:r>
        <w:rPr>
          <w:noProof/>
        </w:rPr>
        <w:t>32</w:t>
      </w:r>
      <w:r>
        <w:rPr>
          <w:noProof/>
        </w:rPr>
        <w:fldChar w:fldCharType="end"/>
      </w:r>
    </w:p>
    <w:p w14:paraId="26F53D5C" w14:textId="65B0AEE3" w:rsidR="00681C11" w:rsidRDefault="00681C11">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_Toc211940346 \h </w:instrText>
      </w:r>
      <w:r>
        <w:rPr>
          <w:noProof/>
        </w:rPr>
      </w:r>
      <w:r>
        <w:rPr>
          <w:noProof/>
        </w:rPr>
        <w:fldChar w:fldCharType="separate"/>
      </w:r>
      <w:r>
        <w:rPr>
          <w:noProof/>
        </w:rPr>
        <w:t>32</w:t>
      </w:r>
      <w:r>
        <w:rPr>
          <w:noProof/>
        </w:rPr>
        <w:fldChar w:fldCharType="end"/>
      </w:r>
    </w:p>
    <w:p w14:paraId="293FB82F" w14:textId="2BF68E4A" w:rsidR="00681C11" w:rsidRDefault="00681C11">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_Toc211940347 \h </w:instrText>
      </w:r>
      <w:r>
        <w:rPr>
          <w:noProof/>
        </w:rPr>
      </w:r>
      <w:r>
        <w:rPr>
          <w:noProof/>
        </w:rPr>
        <w:fldChar w:fldCharType="separate"/>
      </w:r>
      <w:r>
        <w:rPr>
          <w:noProof/>
        </w:rPr>
        <w:t>32</w:t>
      </w:r>
      <w:r>
        <w:rPr>
          <w:noProof/>
        </w:rPr>
        <w:fldChar w:fldCharType="end"/>
      </w:r>
    </w:p>
    <w:p w14:paraId="0C899AAD" w14:textId="21A12EF1" w:rsidR="00681C11" w:rsidRDefault="00681C11">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_Toc211940348 \h </w:instrText>
      </w:r>
      <w:r>
        <w:rPr>
          <w:noProof/>
        </w:rPr>
      </w:r>
      <w:r>
        <w:rPr>
          <w:noProof/>
        </w:rPr>
        <w:fldChar w:fldCharType="separate"/>
      </w:r>
      <w:r>
        <w:rPr>
          <w:noProof/>
        </w:rPr>
        <w:t>32</w:t>
      </w:r>
      <w:r>
        <w:rPr>
          <w:noProof/>
        </w:rPr>
        <w:fldChar w:fldCharType="end"/>
      </w:r>
    </w:p>
    <w:p w14:paraId="15FF89C9" w14:textId="18C32E4C" w:rsidR="00681C11" w:rsidRDefault="00681C11">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_Toc211940349 \h </w:instrText>
      </w:r>
      <w:r>
        <w:rPr>
          <w:noProof/>
        </w:rPr>
      </w:r>
      <w:r>
        <w:rPr>
          <w:noProof/>
        </w:rPr>
        <w:fldChar w:fldCharType="separate"/>
      </w:r>
      <w:r>
        <w:rPr>
          <w:noProof/>
        </w:rPr>
        <w:t>32</w:t>
      </w:r>
      <w:r>
        <w:rPr>
          <w:noProof/>
        </w:rPr>
        <w:fldChar w:fldCharType="end"/>
      </w:r>
    </w:p>
    <w:p w14:paraId="07559A92" w14:textId="56283786" w:rsidR="00681C11" w:rsidRDefault="00681C11">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_Toc211940350 \h </w:instrText>
      </w:r>
      <w:r>
        <w:rPr>
          <w:noProof/>
        </w:rPr>
      </w:r>
      <w:r>
        <w:rPr>
          <w:noProof/>
        </w:rPr>
        <w:fldChar w:fldCharType="separate"/>
      </w:r>
      <w:r>
        <w:rPr>
          <w:noProof/>
        </w:rPr>
        <w:t>33</w:t>
      </w:r>
      <w:r>
        <w:rPr>
          <w:noProof/>
        </w:rPr>
        <w:fldChar w:fldCharType="end"/>
      </w:r>
    </w:p>
    <w:p w14:paraId="7A178F81" w14:textId="3427FA24" w:rsidR="00681C11" w:rsidRDefault="00681C11">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_Toc211940351 \h </w:instrText>
      </w:r>
      <w:r>
        <w:rPr>
          <w:noProof/>
        </w:rPr>
      </w:r>
      <w:r>
        <w:rPr>
          <w:noProof/>
        </w:rPr>
        <w:fldChar w:fldCharType="separate"/>
      </w:r>
      <w:r>
        <w:rPr>
          <w:noProof/>
        </w:rPr>
        <w:t>34</w:t>
      </w:r>
      <w:r>
        <w:rPr>
          <w:noProof/>
        </w:rPr>
        <w:fldChar w:fldCharType="end"/>
      </w:r>
    </w:p>
    <w:p w14:paraId="74E9381A" w14:textId="50DE4D78" w:rsidR="00681C11" w:rsidRDefault="00681C11">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_Toc211940352 \h </w:instrText>
      </w:r>
      <w:r>
        <w:rPr>
          <w:noProof/>
        </w:rPr>
      </w:r>
      <w:r>
        <w:rPr>
          <w:noProof/>
        </w:rPr>
        <w:fldChar w:fldCharType="separate"/>
      </w:r>
      <w:r>
        <w:rPr>
          <w:noProof/>
        </w:rPr>
        <w:t>34</w:t>
      </w:r>
      <w:r>
        <w:rPr>
          <w:noProof/>
        </w:rPr>
        <w:fldChar w:fldCharType="end"/>
      </w:r>
    </w:p>
    <w:p w14:paraId="321A418C" w14:textId="7CF4AD86" w:rsidR="00681C11" w:rsidRDefault="00681C11">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_Toc211940353 \h </w:instrText>
      </w:r>
      <w:r>
        <w:rPr>
          <w:noProof/>
        </w:rPr>
      </w:r>
      <w:r>
        <w:rPr>
          <w:noProof/>
        </w:rPr>
        <w:fldChar w:fldCharType="separate"/>
      </w:r>
      <w:r>
        <w:rPr>
          <w:noProof/>
        </w:rPr>
        <w:t>34</w:t>
      </w:r>
      <w:r>
        <w:rPr>
          <w:noProof/>
        </w:rPr>
        <w:fldChar w:fldCharType="end"/>
      </w:r>
    </w:p>
    <w:p w14:paraId="34515454" w14:textId="53083A32" w:rsidR="00681C11" w:rsidRDefault="00681C11">
      <w:pPr>
        <w:pStyle w:val="TOC5"/>
        <w:rPr>
          <w:rFonts w:asciiTheme="minorHAnsi" w:eastAsiaTheme="minorEastAsia" w:hAnsiTheme="minorHAnsi" w:cstheme="minorBidi"/>
          <w:noProof/>
          <w:sz w:val="22"/>
          <w:szCs w:val="22"/>
          <w:lang w:val="en-US"/>
        </w:rPr>
      </w:pPr>
      <w:r w:rsidRPr="00E23195">
        <w:rPr>
          <w:noProof/>
          <w:lang w:val="en-US"/>
        </w:rPr>
        <w:t>5.5.2.3.2</w:t>
      </w:r>
      <w:r>
        <w:rPr>
          <w:rFonts w:asciiTheme="minorHAnsi" w:eastAsiaTheme="minorEastAsia" w:hAnsiTheme="minorHAnsi" w:cstheme="minorBidi"/>
          <w:noProof/>
          <w:sz w:val="22"/>
          <w:szCs w:val="22"/>
          <w:lang w:val="en-US"/>
        </w:rPr>
        <w:tab/>
      </w:r>
      <w:r w:rsidRPr="00E23195">
        <w:rPr>
          <w:noProof/>
          <w:lang w:val="en-US"/>
        </w:rPr>
        <w:t>DAA Events Information Request</w:t>
      </w:r>
      <w:r>
        <w:rPr>
          <w:noProof/>
        </w:rPr>
        <w:tab/>
      </w:r>
      <w:r>
        <w:rPr>
          <w:noProof/>
        </w:rPr>
        <w:fldChar w:fldCharType="begin"/>
      </w:r>
      <w:r>
        <w:rPr>
          <w:noProof/>
        </w:rPr>
        <w:instrText xml:space="preserve"> PAGEREF _Toc211940354 \h </w:instrText>
      </w:r>
      <w:r>
        <w:rPr>
          <w:noProof/>
        </w:rPr>
      </w:r>
      <w:r>
        <w:rPr>
          <w:noProof/>
        </w:rPr>
        <w:fldChar w:fldCharType="separate"/>
      </w:r>
      <w:r>
        <w:rPr>
          <w:noProof/>
        </w:rPr>
        <w:t>34</w:t>
      </w:r>
      <w:r>
        <w:rPr>
          <w:noProof/>
        </w:rPr>
        <w:fldChar w:fldCharType="end"/>
      </w:r>
    </w:p>
    <w:p w14:paraId="2F1CE465" w14:textId="03F5C815" w:rsidR="00681C11" w:rsidRDefault="00681C11">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_Toc211940355 \h </w:instrText>
      </w:r>
      <w:r>
        <w:rPr>
          <w:noProof/>
        </w:rPr>
      </w:r>
      <w:r>
        <w:rPr>
          <w:noProof/>
        </w:rPr>
        <w:fldChar w:fldCharType="separate"/>
      </w:r>
      <w:r>
        <w:rPr>
          <w:noProof/>
        </w:rPr>
        <w:t>35</w:t>
      </w:r>
      <w:r>
        <w:rPr>
          <w:noProof/>
        </w:rPr>
        <w:fldChar w:fldCharType="end"/>
      </w:r>
    </w:p>
    <w:p w14:paraId="0272D448" w14:textId="2577B60D" w:rsidR="00681C11" w:rsidRDefault="00681C11">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_Toc211940356 \h </w:instrText>
      </w:r>
      <w:r>
        <w:rPr>
          <w:noProof/>
        </w:rPr>
      </w:r>
      <w:r>
        <w:rPr>
          <w:noProof/>
        </w:rPr>
        <w:fldChar w:fldCharType="separate"/>
      </w:r>
      <w:r>
        <w:rPr>
          <w:noProof/>
        </w:rPr>
        <w:t>35</w:t>
      </w:r>
      <w:r>
        <w:rPr>
          <w:noProof/>
        </w:rPr>
        <w:fldChar w:fldCharType="end"/>
      </w:r>
    </w:p>
    <w:p w14:paraId="0A467C9E" w14:textId="1F07C6F5" w:rsidR="00681C11" w:rsidRDefault="00681C11">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1F5331">
        <w:rPr>
          <w:noProof/>
          <w:lang w:val="en-US"/>
        </w:rPr>
        <w:t>DAA Policy Configuration Completion Status Notification</w:t>
      </w:r>
      <w:r>
        <w:rPr>
          <w:noProof/>
        </w:rPr>
        <w:tab/>
      </w:r>
      <w:r>
        <w:rPr>
          <w:noProof/>
        </w:rPr>
        <w:fldChar w:fldCharType="begin"/>
      </w:r>
      <w:r>
        <w:rPr>
          <w:noProof/>
        </w:rPr>
        <w:instrText xml:space="preserve"> PAGEREF _Toc211940357 \h </w:instrText>
      </w:r>
      <w:r>
        <w:rPr>
          <w:noProof/>
        </w:rPr>
      </w:r>
      <w:r>
        <w:rPr>
          <w:noProof/>
        </w:rPr>
        <w:fldChar w:fldCharType="separate"/>
      </w:r>
      <w:r>
        <w:rPr>
          <w:noProof/>
        </w:rPr>
        <w:t>35</w:t>
      </w:r>
      <w:r>
        <w:rPr>
          <w:noProof/>
        </w:rPr>
        <w:fldChar w:fldCharType="end"/>
      </w:r>
    </w:p>
    <w:p w14:paraId="4D275E31" w14:textId="6CFEF172" w:rsidR="00681C11" w:rsidRDefault="00681C11">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1F5331">
        <w:rPr>
          <w:noProof/>
          <w:lang w:val="en-US"/>
        </w:rPr>
        <w:t>DAA Events Notification</w:t>
      </w:r>
      <w:r>
        <w:rPr>
          <w:noProof/>
        </w:rPr>
        <w:tab/>
      </w:r>
      <w:r>
        <w:rPr>
          <w:noProof/>
        </w:rPr>
        <w:fldChar w:fldCharType="begin"/>
      </w:r>
      <w:r>
        <w:rPr>
          <w:noProof/>
        </w:rPr>
        <w:instrText xml:space="preserve"> PAGEREF _Toc211940358 \h </w:instrText>
      </w:r>
      <w:r>
        <w:rPr>
          <w:noProof/>
        </w:rPr>
      </w:r>
      <w:r>
        <w:rPr>
          <w:noProof/>
        </w:rPr>
        <w:fldChar w:fldCharType="separate"/>
      </w:r>
      <w:r>
        <w:rPr>
          <w:noProof/>
        </w:rPr>
        <w:t>36</w:t>
      </w:r>
      <w:r>
        <w:rPr>
          <w:noProof/>
        </w:rPr>
        <w:fldChar w:fldCharType="end"/>
      </w:r>
    </w:p>
    <w:p w14:paraId="7A554F63" w14:textId="335914AA" w:rsidR="00681C11" w:rsidRDefault="00681C11">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_Toc211940359 \h </w:instrText>
      </w:r>
      <w:r>
        <w:rPr>
          <w:noProof/>
        </w:rPr>
      </w:r>
      <w:r>
        <w:rPr>
          <w:noProof/>
        </w:rPr>
        <w:fldChar w:fldCharType="separate"/>
      </w:r>
      <w:r>
        <w:rPr>
          <w:noProof/>
        </w:rPr>
        <w:t>37</w:t>
      </w:r>
      <w:r>
        <w:rPr>
          <w:noProof/>
        </w:rPr>
        <w:fldChar w:fldCharType="end"/>
      </w:r>
    </w:p>
    <w:p w14:paraId="35D37277" w14:textId="20CAA756" w:rsidR="00681C11" w:rsidRDefault="00681C11">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_Toc211940360 \h </w:instrText>
      </w:r>
      <w:r>
        <w:rPr>
          <w:noProof/>
        </w:rPr>
      </w:r>
      <w:r>
        <w:rPr>
          <w:noProof/>
        </w:rPr>
        <w:fldChar w:fldCharType="separate"/>
      </w:r>
      <w:r>
        <w:rPr>
          <w:noProof/>
        </w:rPr>
        <w:t>37</w:t>
      </w:r>
      <w:r>
        <w:rPr>
          <w:noProof/>
        </w:rPr>
        <w:fldChar w:fldCharType="end"/>
      </w:r>
    </w:p>
    <w:p w14:paraId="0BDB0F7B" w14:textId="4ABE9907" w:rsidR="00681C11" w:rsidRDefault="00681C11">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_Toc211940361 \h </w:instrText>
      </w:r>
      <w:r>
        <w:rPr>
          <w:noProof/>
        </w:rPr>
      </w:r>
      <w:r>
        <w:rPr>
          <w:noProof/>
        </w:rPr>
        <w:fldChar w:fldCharType="separate"/>
      </w:r>
      <w:r>
        <w:rPr>
          <w:noProof/>
        </w:rPr>
        <w:t>37</w:t>
      </w:r>
      <w:r>
        <w:rPr>
          <w:noProof/>
        </w:rPr>
        <w:fldChar w:fldCharType="end"/>
      </w:r>
    </w:p>
    <w:p w14:paraId="6DEDA9C3" w14:textId="5F4C5721" w:rsidR="00681C11" w:rsidRDefault="00681C11">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_Toc211940362 \h </w:instrText>
      </w:r>
      <w:r>
        <w:rPr>
          <w:noProof/>
        </w:rPr>
      </w:r>
      <w:r>
        <w:rPr>
          <w:noProof/>
        </w:rPr>
        <w:fldChar w:fldCharType="separate"/>
      </w:r>
      <w:r>
        <w:rPr>
          <w:noProof/>
        </w:rPr>
        <w:t>37</w:t>
      </w:r>
      <w:r>
        <w:rPr>
          <w:noProof/>
        </w:rPr>
        <w:fldChar w:fldCharType="end"/>
      </w:r>
    </w:p>
    <w:p w14:paraId="51969400" w14:textId="3E9749D8" w:rsidR="00681C11" w:rsidRDefault="00681C11">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_Toc211940363 \h </w:instrText>
      </w:r>
      <w:r>
        <w:rPr>
          <w:noProof/>
        </w:rPr>
      </w:r>
      <w:r>
        <w:rPr>
          <w:noProof/>
        </w:rPr>
        <w:fldChar w:fldCharType="separate"/>
      </w:r>
      <w:r>
        <w:rPr>
          <w:noProof/>
        </w:rPr>
        <w:t>37</w:t>
      </w:r>
      <w:r>
        <w:rPr>
          <w:noProof/>
        </w:rPr>
        <w:fldChar w:fldCharType="end"/>
      </w:r>
    </w:p>
    <w:p w14:paraId="18B8AF13" w14:textId="6391D46C" w:rsidR="00681C11" w:rsidRDefault="00681C11">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_Toc211940364 \h </w:instrText>
      </w:r>
      <w:r>
        <w:rPr>
          <w:noProof/>
        </w:rPr>
      </w:r>
      <w:r>
        <w:rPr>
          <w:noProof/>
        </w:rPr>
        <w:fldChar w:fldCharType="separate"/>
      </w:r>
      <w:r>
        <w:rPr>
          <w:noProof/>
        </w:rPr>
        <w:t>37</w:t>
      </w:r>
      <w:r>
        <w:rPr>
          <w:noProof/>
        </w:rPr>
        <w:fldChar w:fldCharType="end"/>
      </w:r>
    </w:p>
    <w:p w14:paraId="00213509" w14:textId="17C71472" w:rsidR="00681C11" w:rsidRDefault="00681C11">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Creation</w:t>
      </w:r>
      <w:r>
        <w:rPr>
          <w:noProof/>
        </w:rPr>
        <w:tab/>
      </w:r>
      <w:r>
        <w:rPr>
          <w:noProof/>
        </w:rPr>
        <w:fldChar w:fldCharType="begin"/>
      </w:r>
      <w:r>
        <w:rPr>
          <w:noProof/>
        </w:rPr>
        <w:instrText xml:space="preserve"> PAGEREF _Toc211940365 \h </w:instrText>
      </w:r>
      <w:r>
        <w:rPr>
          <w:noProof/>
        </w:rPr>
      </w:r>
      <w:r>
        <w:rPr>
          <w:noProof/>
        </w:rPr>
        <w:fldChar w:fldCharType="separate"/>
      </w:r>
      <w:r>
        <w:rPr>
          <w:noProof/>
        </w:rPr>
        <w:t>37</w:t>
      </w:r>
      <w:r>
        <w:rPr>
          <w:noProof/>
        </w:rPr>
        <w:fldChar w:fldCharType="end"/>
      </w:r>
    </w:p>
    <w:p w14:paraId="14FC588A" w14:textId="34B00102" w:rsidR="00681C11" w:rsidRDefault="00681C11">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Update</w:t>
      </w:r>
      <w:r>
        <w:rPr>
          <w:noProof/>
        </w:rPr>
        <w:tab/>
      </w:r>
      <w:r>
        <w:rPr>
          <w:noProof/>
        </w:rPr>
        <w:fldChar w:fldCharType="begin"/>
      </w:r>
      <w:r>
        <w:rPr>
          <w:noProof/>
        </w:rPr>
        <w:instrText xml:space="preserve"> PAGEREF _Toc211940366 \h </w:instrText>
      </w:r>
      <w:r>
        <w:rPr>
          <w:noProof/>
        </w:rPr>
      </w:r>
      <w:r>
        <w:rPr>
          <w:noProof/>
        </w:rPr>
        <w:fldChar w:fldCharType="separate"/>
      </w:r>
      <w:r>
        <w:rPr>
          <w:noProof/>
        </w:rPr>
        <w:t>38</w:t>
      </w:r>
      <w:r>
        <w:rPr>
          <w:noProof/>
        </w:rPr>
        <w:fldChar w:fldCharType="end"/>
      </w:r>
    </w:p>
    <w:p w14:paraId="2FDD5770" w14:textId="416B3F37" w:rsidR="00681C11" w:rsidRDefault="00681C11">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w:t>
      </w:r>
      <w:r w:rsidRPr="001F5331">
        <w:rPr>
          <w:noProof/>
          <w:lang w:val="en-US"/>
        </w:rPr>
        <w:t>Deletion</w:t>
      </w:r>
      <w:r>
        <w:rPr>
          <w:noProof/>
        </w:rPr>
        <w:tab/>
      </w:r>
      <w:r>
        <w:rPr>
          <w:noProof/>
        </w:rPr>
        <w:fldChar w:fldCharType="begin"/>
      </w:r>
      <w:r>
        <w:rPr>
          <w:noProof/>
        </w:rPr>
        <w:instrText xml:space="preserve"> PAGEREF _Toc211940367 \h </w:instrText>
      </w:r>
      <w:r>
        <w:rPr>
          <w:noProof/>
        </w:rPr>
      </w:r>
      <w:r>
        <w:rPr>
          <w:noProof/>
        </w:rPr>
        <w:fldChar w:fldCharType="separate"/>
      </w:r>
      <w:r>
        <w:rPr>
          <w:noProof/>
        </w:rPr>
        <w:t>38</w:t>
      </w:r>
      <w:r>
        <w:rPr>
          <w:noProof/>
        </w:rPr>
        <w:fldChar w:fldCharType="end"/>
      </w:r>
    </w:p>
    <w:p w14:paraId="59703976" w14:textId="58351D17" w:rsidR="00681C11" w:rsidRDefault="00681C11">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_Toc211940368 \h </w:instrText>
      </w:r>
      <w:r>
        <w:rPr>
          <w:noProof/>
        </w:rPr>
      </w:r>
      <w:r>
        <w:rPr>
          <w:noProof/>
        </w:rPr>
        <w:fldChar w:fldCharType="separate"/>
      </w:r>
      <w:r>
        <w:rPr>
          <w:noProof/>
        </w:rPr>
        <w:t>39</w:t>
      </w:r>
      <w:r>
        <w:rPr>
          <w:noProof/>
        </w:rPr>
        <w:fldChar w:fldCharType="end"/>
      </w:r>
    </w:p>
    <w:p w14:paraId="415944C0" w14:textId="7DE90ACE" w:rsidR="00681C11" w:rsidRDefault="00681C11">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_Toc211940369 \h </w:instrText>
      </w:r>
      <w:r>
        <w:rPr>
          <w:noProof/>
        </w:rPr>
      </w:r>
      <w:r>
        <w:rPr>
          <w:noProof/>
        </w:rPr>
        <w:fldChar w:fldCharType="separate"/>
      </w:r>
      <w:r>
        <w:rPr>
          <w:noProof/>
        </w:rPr>
        <w:t>39</w:t>
      </w:r>
      <w:r>
        <w:rPr>
          <w:noProof/>
        </w:rPr>
        <w:fldChar w:fldCharType="end"/>
      </w:r>
    </w:p>
    <w:p w14:paraId="18AF4E46" w14:textId="417A28FC" w:rsidR="00681C11" w:rsidRDefault="00681C11">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1F5331">
        <w:rPr>
          <w:bCs/>
          <w:noProof/>
        </w:rPr>
        <w:t xml:space="preserve">UAV Dynamic Information </w:t>
      </w:r>
      <w:r w:rsidRPr="001F5331">
        <w:rPr>
          <w:noProof/>
          <w:lang w:val="en-US"/>
        </w:rPr>
        <w:t>Notification</w:t>
      </w:r>
      <w:r>
        <w:rPr>
          <w:noProof/>
        </w:rPr>
        <w:tab/>
      </w:r>
      <w:r>
        <w:rPr>
          <w:noProof/>
        </w:rPr>
        <w:fldChar w:fldCharType="begin"/>
      </w:r>
      <w:r>
        <w:rPr>
          <w:noProof/>
        </w:rPr>
        <w:instrText xml:space="preserve"> PAGEREF _Toc211940370 \h </w:instrText>
      </w:r>
      <w:r>
        <w:rPr>
          <w:noProof/>
        </w:rPr>
      </w:r>
      <w:r>
        <w:rPr>
          <w:noProof/>
        </w:rPr>
        <w:fldChar w:fldCharType="separate"/>
      </w:r>
      <w:r>
        <w:rPr>
          <w:noProof/>
        </w:rPr>
        <w:t>39</w:t>
      </w:r>
      <w:r>
        <w:rPr>
          <w:noProof/>
        </w:rPr>
        <w:fldChar w:fldCharType="end"/>
      </w:r>
    </w:p>
    <w:p w14:paraId="185A82B6" w14:textId="5A94C7F5" w:rsidR="00681C11" w:rsidRDefault="00681C11">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_Toc211940371 \h </w:instrText>
      </w:r>
      <w:r>
        <w:rPr>
          <w:noProof/>
        </w:rPr>
      </w:r>
      <w:r>
        <w:rPr>
          <w:noProof/>
        </w:rPr>
        <w:fldChar w:fldCharType="separate"/>
      </w:r>
      <w:r>
        <w:rPr>
          <w:noProof/>
        </w:rPr>
        <w:t>41</w:t>
      </w:r>
      <w:r>
        <w:rPr>
          <w:noProof/>
        </w:rPr>
        <w:fldChar w:fldCharType="end"/>
      </w:r>
    </w:p>
    <w:p w14:paraId="63554B32" w14:textId="31D00338" w:rsidR="00681C11" w:rsidRDefault="00681C11">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_Toc211940372 \h </w:instrText>
      </w:r>
      <w:r>
        <w:rPr>
          <w:noProof/>
        </w:rPr>
      </w:r>
      <w:r>
        <w:rPr>
          <w:noProof/>
        </w:rPr>
        <w:fldChar w:fldCharType="separate"/>
      </w:r>
      <w:r>
        <w:rPr>
          <w:noProof/>
        </w:rPr>
        <w:t>41</w:t>
      </w:r>
      <w:r>
        <w:rPr>
          <w:noProof/>
        </w:rPr>
        <w:fldChar w:fldCharType="end"/>
      </w:r>
    </w:p>
    <w:p w14:paraId="5A329727" w14:textId="5240ED78" w:rsidR="00681C11" w:rsidRDefault="00681C11">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_Toc211940373 \h </w:instrText>
      </w:r>
      <w:r>
        <w:rPr>
          <w:noProof/>
        </w:rPr>
      </w:r>
      <w:r>
        <w:rPr>
          <w:noProof/>
        </w:rPr>
        <w:fldChar w:fldCharType="separate"/>
      </w:r>
      <w:r>
        <w:rPr>
          <w:noProof/>
        </w:rPr>
        <w:t>41</w:t>
      </w:r>
      <w:r>
        <w:rPr>
          <w:noProof/>
        </w:rPr>
        <w:fldChar w:fldCharType="end"/>
      </w:r>
    </w:p>
    <w:p w14:paraId="61DD92C6" w14:textId="38F662CD" w:rsidR="00681C11" w:rsidRDefault="00681C11">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_Toc211940374 \h </w:instrText>
      </w:r>
      <w:r>
        <w:rPr>
          <w:noProof/>
        </w:rPr>
      </w:r>
      <w:r>
        <w:rPr>
          <w:noProof/>
        </w:rPr>
        <w:fldChar w:fldCharType="separate"/>
      </w:r>
      <w:r>
        <w:rPr>
          <w:noProof/>
        </w:rPr>
        <w:t>41</w:t>
      </w:r>
      <w:r>
        <w:rPr>
          <w:noProof/>
        </w:rPr>
        <w:fldChar w:fldCharType="end"/>
      </w:r>
    </w:p>
    <w:p w14:paraId="0C54AD72" w14:textId="7D2A52C5" w:rsidR="00681C11" w:rsidRDefault="00681C11">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_Toc211940375 \h </w:instrText>
      </w:r>
      <w:r>
        <w:rPr>
          <w:noProof/>
        </w:rPr>
      </w:r>
      <w:r>
        <w:rPr>
          <w:noProof/>
        </w:rPr>
        <w:fldChar w:fldCharType="separate"/>
      </w:r>
      <w:r>
        <w:rPr>
          <w:noProof/>
        </w:rPr>
        <w:t>41</w:t>
      </w:r>
      <w:r>
        <w:rPr>
          <w:noProof/>
        </w:rPr>
        <w:fldChar w:fldCharType="end"/>
      </w:r>
    </w:p>
    <w:p w14:paraId="278E9707" w14:textId="691A69B8" w:rsidR="00681C11" w:rsidRDefault="00681C11">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_Toc211940376 \h </w:instrText>
      </w:r>
      <w:r>
        <w:rPr>
          <w:noProof/>
        </w:rPr>
      </w:r>
      <w:r>
        <w:rPr>
          <w:noProof/>
        </w:rPr>
        <w:fldChar w:fldCharType="separate"/>
      </w:r>
      <w:r>
        <w:rPr>
          <w:noProof/>
        </w:rPr>
        <w:t>41</w:t>
      </w:r>
      <w:r>
        <w:rPr>
          <w:noProof/>
        </w:rPr>
        <w:fldChar w:fldCharType="end"/>
      </w:r>
    </w:p>
    <w:p w14:paraId="2444AC41" w14:textId="6DEDC527" w:rsidR="00681C11" w:rsidRDefault="00681C11">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_Toc211940377 \h </w:instrText>
      </w:r>
      <w:r>
        <w:rPr>
          <w:noProof/>
        </w:rPr>
      </w:r>
      <w:r>
        <w:rPr>
          <w:noProof/>
        </w:rPr>
        <w:fldChar w:fldCharType="separate"/>
      </w:r>
      <w:r>
        <w:rPr>
          <w:noProof/>
        </w:rPr>
        <w:t>41</w:t>
      </w:r>
      <w:r>
        <w:rPr>
          <w:noProof/>
        </w:rPr>
        <w:fldChar w:fldCharType="end"/>
      </w:r>
    </w:p>
    <w:p w14:paraId="799102BD" w14:textId="355EB4CA" w:rsidR="00681C11" w:rsidRDefault="00681C11">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_Toc211940378 \h </w:instrText>
      </w:r>
      <w:r>
        <w:rPr>
          <w:noProof/>
        </w:rPr>
      </w:r>
      <w:r>
        <w:rPr>
          <w:noProof/>
        </w:rPr>
        <w:fldChar w:fldCharType="separate"/>
      </w:r>
      <w:r>
        <w:rPr>
          <w:noProof/>
        </w:rPr>
        <w:t>42</w:t>
      </w:r>
      <w:r>
        <w:rPr>
          <w:noProof/>
        </w:rPr>
        <w:fldChar w:fldCharType="end"/>
      </w:r>
    </w:p>
    <w:p w14:paraId="4B2317A7" w14:textId="46CAC339" w:rsidR="00681C11" w:rsidRDefault="00681C11">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_Toc211940379 \h </w:instrText>
      </w:r>
      <w:r>
        <w:rPr>
          <w:noProof/>
        </w:rPr>
      </w:r>
      <w:r>
        <w:rPr>
          <w:noProof/>
        </w:rPr>
        <w:fldChar w:fldCharType="separate"/>
      </w:r>
      <w:r>
        <w:rPr>
          <w:noProof/>
        </w:rPr>
        <w:t>43</w:t>
      </w:r>
      <w:r>
        <w:rPr>
          <w:noProof/>
        </w:rPr>
        <w:fldChar w:fldCharType="end"/>
      </w:r>
    </w:p>
    <w:p w14:paraId="1C4F3969" w14:textId="348376C2" w:rsidR="00681C11" w:rsidRDefault="00681C11">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_Toc211940380 \h </w:instrText>
      </w:r>
      <w:r>
        <w:rPr>
          <w:noProof/>
        </w:rPr>
      </w:r>
      <w:r>
        <w:rPr>
          <w:noProof/>
        </w:rPr>
        <w:fldChar w:fldCharType="separate"/>
      </w:r>
      <w:r>
        <w:rPr>
          <w:noProof/>
        </w:rPr>
        <w:t>43</w:t>
      </w:r>
      <w:r>
        <w:rPr>
          <w:noProof/>
        </w:rPr>
        <w:fldChar w:fldCharType="end"/>
      </w:r>
    </w:p>
    <w:p w14:paraId="265A3F85" w14:textId="156B0624" w:rsidR="00681C11" w:rsidRDefault="00681C11">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_Toc211940381 \h </w:instrText>
      </w:r>
      <w:r>
        <w:rPr>
          <w:noProof/>
        </w:rPr>
      </w:r>
      <w:r>
        <w:rPr>
          <w:noProof/>
        </w:rPr>
        <w:fldChar w:fldCharType="separate"/>
      </w:r>
      <w:r>
        <w:rPr>
          <w:noProof/>
        </w:rPr>
        <w:t>43</w:t>
      </w:r>
      <w:r>
        <w:rPr>
          <w:noProof/>
        </w:rPr>
        <w:fldChar w:fldCharType="end"/>
      </w:r>
    </w:p>
    <w:p w14:paraId="6F43AB01" w14:textId="47FC58AD" w:rsidR="00681C11" w:rsidRDefault="00681C11">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1F5331">
        <w:rPr>
          <w:rFonts w:eastAsia="Calibri"/>
          <w:noProof/>
        </w:rPr>
        <w:t xml:space="preserve">Flight Path Monitoring Configuration </w:t>
      </w:r>
      <w:r w:rsidRPr="001F5331">
        <w:rPr>
          <w:noProof/>
          <w:lang w:val="en-US"/>
        </w:rPr>
        <w:t>Completion Status Notification</w:t>
      </w:r>
      <w:r>
        <w:rPr>
          <w:noProof/>
        </w:rPr>
        <w:tab/>
      </w:r>
      <w:r>
        <w:rPr>
          <w:noProof/>
        </w:rPr>
        <w:fldChar w:fldCharType="begin"/>
      </w:r>
      <w:r>
        <w:rPr>
          <w:noProof/>
        </w:rPr>
        <w:instrText xml:space="preserve"> PAGEREF _Toc211940382 \h </w:instrText>
      </w:r>
      <w:r>
        <w:rPr>
          <w:noProof/>
        </w:rPr>
      </w:r>
      <w:r>
        <w:rPr>
          <w:noProof/>
        </w:rPr>
        <w:fldChar w:fldCharType="separate"/>
      </w:r>
      <w:r>
        <w:rPr>
          <w:noProof/>
        </w:rPr>
        <w:t>43</w:t>
      </w:r>
      <w:r>
        <w:rPr>
          <w:noProof/>
        </w:rPr>
        <w:fldChar w:fldCharType="end"/>
      </w:r>
    </w:p>
    <w:p w14:paraId="12042F77" w14:textId="0FE71B78" w:rsidR="00681C11" w:rsidRDefault="00681C11">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1F5331">
        <w:rPr>
          <w:rFonts w:eastAsia="Calibri"/>
          <w:noProof/>
        </w:rPr>
        <w:t xml:space="preserve">Flight Path Monitoring </w:t>
      </w:r>
      <w:r w:rsidRPr="001F5331">
        <w:rPr>
          <w:noProof/>
          <w:lang w:val="en-US"/>
        </w:rPr>
        <w:t>Events Notification</w:t>
      </w:r>
      <w:r>
        <w:rPr>
          <w:noProof/>
        </w:rPr>
        <w:tab/>
      </w:r>
      <w:r>
        <w:rPr>
          <w:noProof/>
        </w:rPr>
        <w:fldChar w:fldCharType="begin"/>
      </w:r>
      <w:r>
        <w:rPr>
          <w:noProof/>
        </w:rPr>
        <w:instrText xml:space="preserve"> PAGEREF _Toc211940383 \h </w:instrText>
      </w:r>
      <w:r>
        <w:rPr>
          <w:noProof/>
        </w:rPr>
      </w:r>
      <w:r>
        <w:rPr>
          <w:noProof/>
        </w:rPr>
        <w:fldChar w:fldCharType="separate"/>
      </w:r>
      <w:r>
        <w:rPr>
          <w:noProof/>
        </w:rPr>
        <w:t>44</w:t>
      </w:r>
      <w:r>
        <w:rPr>
          <w:noProof/>
        </w:rPr>
        <w:fldChar w:fldCharType="end"/>
      </w:r>
    </w:p>
    <w:p w14:paraId="459DA380" w14:textId="4425FE00" w:rsidR="00681C11" w:rsidRDefault="00681C11">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_Toc211940384 \h </w:instrText>
      </w:r>
      <w:r>
        <w:rPr>
          <w:noProof/>
        </w:rPr>
      </w:r>
      <w:r>
        <w:rPr>
          <w:noProof/>
        </w:rPr>
        <w:fldChar w:fldCharType="separate"/>
      </w:r>
      <w:r>
        <w:rPr>
          <w:noProof/>
        </w:rPr>
        <w:t>46</w:t>
      </w:r>
      <w:r>
        <w:rPr>
          <w:noProof/>
        </w:rPr>
        <w:fldChar w:fldCharType="end"/>
      </w:r>
    </w:p>
    <w:p w14:paraId="4B9632FA" w14:textId="46BD7190" w:rsidR="00681C11" w:rsidRDefault="00681C11">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_Toc211940385 \h </w:instrText>
      </w:r>
      <w:r>
        <w:rPr>
          <w:noProof/>
        </w:rPr>
      </w:r>
      <w:r>
        <w:rPr>
          <w:noProof/>
        </w:rPr>
        <w:fldChar w:fldCharType="separate"/>
      </w:r>
      <w:r>
        <w:rPr>
          <w:noProof/>
        </w:rPr>
        <w:t>46</w:t>
      </w:r>
      <w:r>
        <w:rPr>
          <w:noProof/>
        </w:rPr>
        <w:fldChar w:fldCharType="end"/>
      </w:r>
    </w:p>
    <w:p w14:paraId="5C2E739D" w14:textId="39E73F15" w:rsidR="00681C11" w:rsidRDefault="00681C11">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_Toc211940386 \h </w:instrText>
      </w:r>
      <w:r>
        <w:rPr>
          <w:noProof/>
        </w:rPr>
      </w:r>
      <w:r>
        <w:rPr>
          <w:noProof/>
        </w:rPr>
        <w:fldChar w:fldCharType="separate"/>
      </w:r>
      <w:r>
        <w:rPr>
          <w:noProof/>
        </w:rPr>
        <w:t>46</w:t>
      </w:r>
      <w:r>
        <w:rPr>
          <w:noProof/>
        </w:rPr>
        <w:fldChar w:fldCharType="end"/>
      </w:r>
    </w:p>
    <w:p w14:paraId="7D164338" w14:textId="66797413" w:rsidR="00681C11" w:rsidRDefault="00681C11">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_Toc211940387 \h </w:instrText>
      </w:r>
      <w:r>
        <w:rPr>
          <w:noProof/>
        </w:rPr>
      </w:r>
      <w:r>
        <w:rPr>
          <w:noProof/>
        </w:rPr>
        <w:fldChar w:fldCharType="separate"/>
      </w:r>
      <w:r>
        <w:rPr>
          <w:noProof/>
        </w:rPr>
        <w:t>46</w:t>
      </w:r>
      <w:r>
        <w:rPr>
          <w:noProof/>
        </w:rPr>
        <w:fldChar w:fldCharType="end"/>
      </w:r>
    </w:p>
    <w:p w14:paraId="5A1DBED7" w14:textId="5D72CD5A" w:rsidR="00681C11" w:rsidRDefault="00681C11">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_Toc211940388 \h </w:instrText>
      </w:r>
      <w:r>
        <w:rPr>
          <w:noProof/>
        </w:rPr>
      </w:r>
      <w:r>
        <w:rPr>
          <w:noProof/>
        </w:rPr>
        <w:fldChar w:fldCharType="separate"/>
      </w:r>
      <w:r>
        <w:rPr>
          <w:noProof/>
        </w:rPr>
        <w:t>46</w:t>
      </w:r>
      <w:r>
        <w:rPr>
          <w:noProof/>
        </w:rPr>
        <w:fldChar w:fldCharType="end"/>
      </w:r>
    </w:p>
    <w:p w14:paraId="422F35EA" w14:textId="6038ADB2" w:rsidR="00681C11" w:rsidRDefault="00681C11">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_Toc211940389 \h </w:instrText>
      </w:r>
      <w:r>
        <w:rPr>
          <w:noProof/>
        </w:rPr>
      </w:r>
      <w:r>
        <w:rPr>
          <w:noProof/>
        </w:rPr>
        <w:fldChar w:fldCharType="separate"/>
      </w:r>
      <w:r>
        <w:rPr>
          <w:noProof/>
        </w:rPr>
        <w:t>46</w:t>
      </w:r>
      <w:r>
        <w:rPr>
          <w:noProof/>
        </w:rPr>
        <w:fldChar w:fldCharType="end"/>
      </w:r>
    </w:p>
    <w:p w14:paraId="28343CDB" w14:textId="0F8B7945" w:rsidR="00681C11" w:rsidRDefault="00681C11">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_Toc211940390 \h </w:instrText>
      </w:r>
      <w:r>
        <w:rPr>
          <w:noProof/>
        </w:rPr>
      </w:r>
      <w:r>
        <w:rPr>
          <w:noProof/>
        </w:rPr>
        <w:fldChar w:fldCharType="separate"/>
      </w:r>
      <w:r>
        <w:rPr>
          <w:noProof/>
        </w:rPr>
        <w:t>46</w:t>
      </w:r>
      <w:r>
        <w:rPr>
          <w:noProof/>
        </w:rPr>
        <w:fldChar w:fldCharType="end"/>
      </w:r>
    </w:p>
    <w:p w14:paraId="770F7825" w14:textId="4CE6DA84" w:rsidR="00681C11" w:rsidRDefault="00681C11">
      <w:pPr>
        <w:pStyle w:val="TOC2"/>
        <w:rPr>
          <w:rFonts w:asciiTheme="minorHAnsi" w:eastAsiaTheme="minorEastAsia" w:hAnsiTheme="minorHAnsi" w:cstheme="minorBidi"/>
          <w:noProof/>
          <w:sz w:val="22"/>
          <w:szCs w:val="22"/>
          <w:lang w:val="en-US"/>
        </w:rPr>
      </w:pPr>
      <w:r w:rsidRPr="001F5331">
        <w:rPr>
          <w:noProof/>
          <w:lang w:val="en-US"/>
        </w:rPr>
        <w:t>5.9</w:t>
      </w:r>
      <w:r>
        <w:rPr>
          <w:rFonts w:asciiTheme="minorHAnsi" w:eastAsiaTheme="minorEastAsia" w:hAnsiTheme="minorHAnsi" w:cstheme="minorBidi"/>
          <w:noProof/>
          <w:sz w:val="22"/>
          <w:szCs w:val="22"/>
          <w:lang w:val="en-US"/>
        </w:rPr>
        <w:tab/>
      </w:r>
      <w:r>
        <w:rPr>
          <w:noProof/>
        </w:rPr>
        <w:t>UAE_NTZManagement</w:t>
      </w:r>
      <w:r w:rsidRPr="001F5331">
        <w:rPr>
          <w:noProof/>
          <w:lang w:val="en-US"/>
        </w:rPr>
        <w:t xml:space="preserve"> Service</w:t>
      </w:r>
      <w:r>
        <w:rPr>
          <w:noProof/>
        </w:rPr>
        <w:tab/>
      </w:r>
      <w:r>
        <w:rPr>
          <w:noProof/>
        </w:rPr>
        <w:fldChar w:fldCharType="begin"/>
      </w:r>
      <w:r>
        <w:rPr>
          <w:noProof/>
        </w:rPr>
        <w:instrText xml:space="preserve"> PAGEREF _Toc211940391 \h </w:instrText>
      </w:r>
      <w:r>
        <w:rPr>
          <w:noProof/>
        </w:rPr>
      </w:r>
      <w:r>
        <w:rPr>
          <w:noProof/>
        </w:rPr>
        <w:fldChar w:fldCharType="separate"/>
      </w:r>
      <w:r>
        <w:rPr>
          <w:noProof/>
        </w:rPr>
        <w:t>48</w:t>
      </w:r>
      <w:r>
        <w:rPr>
          <w:noProof/>
        </w:rPr>
        <w:fldChar w:fldCharType="end"/>
      </w:r>
    </w:p>
    <w:p w14:paraId="2781146F" w14:textId="29A4B525" w:rsidR="00681C11" w:rsidRDefault="00681C11">
      <w:pPr>
        <w:pStyle w:val="TOC3"/>
        <w:rPr>
          <w:rFonts w:asciiTheme="minorHAnsi" w:eastAsiaTheme="minorEastAsia" w:hAnsiTheme="minorHAnsi" w:cstheme="minorBidi"/>
          <w:noProof/>
          <w:sz w:val="22"/>
          <w:szCs w:val="22"/>
          <w:lang w:val="en-US"/>
        </w:rPr>
      </w:pPr>
      <w:r w:rsidRPr="001F5331">
        <w:rPr>
          <w:noProof/>
          <w:lang w:val="en-US"/>
        </w:rPr>
        <w:t>5.9.1</w:t>
      </w:r>
      <w:r>
        <w:rPr>
          <w:rFonts w:asciiTheme="minorHAnsi" w:eastAsiaTheme="minorEastAsia" w:hAnsiTheme="minorHAnsi" w:cstheme="minorBidi"/>
          <w:noProof/>
          <w:sz w:val="22"/>
          <w:szCs w:val="22"/>
          <w:lang w:val="en-US"/>
        </w:rPr>
        <w:tab/>
      </w:r>
      <w:r w:rsidRPr="001F5331">
        <w:rPr>
          <w:noProof/>
          <w:lang w:val="en-US"/>
        </w:rPr>
        <w:t>Service Description</w:t>
      </w:r>
      <w:r>
        <w:rPr>
          <w:noProof/>
        </w:rPr>
        <w:tab/>
      </w:r>
      <w:r>
        <w:rPr>
          <w:noProof/>
        </w:rPr>
        <w:fldChar w:fldCharType="begin"/>
      </w:r>
      <w:r>
        <w:rPr>
          <w:noProof/>
        </w:rPr>
        <w:instrText xml:space="preserve"> PAGEREF _Toc211940392 \h </w:instrText>
      </w:r>
      <w:r>
        <w:rPr>
          <w:noProof/>
        </w:rPr>
      </w:r>
      <w:r>
        <w:rPr>
          <w:noProof/>
        </w:rPr>
        <w:fldChar w:fldCharType="separate"/>
      </w:r>
      <w:r>
        <w:rPr>
          <w:noProof/>
        </w:rPr>
        <w:t>48</w:t>
      </w:r>
      <w:r>
        <w:rPr>
          <w:noProof/>
        </w:rPr>
        <w:fldChar w:fldCharType="end"/>
      </w:r>
    </w:p>
    <w:p w14:paraId="1DF9BCDE" w14:textId="45BC30CF" w:rsidR="00681C11" w:rsidRDefault="00681C11">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_Toc211940393 \h </w:instrText>
      </w:r>
      <w:r>
        <w:rPr>
          <w:noProof/>
        </w:rPr>
      </w:r>
      <w:r>
        <w:rPr>
          <w:noProof/>
        </w:rPr>
        <w:fldChar w:fldCharType="separate"/>
      </w:r>
      <w:r>
        <w:rPr>
          <w:noProof/>
        </w:rPr>
        <w:t>48</w:t>
      </w:r>
      <w:r>
        <w:rPr>
          <w:noProof/>
        </w:rPr>
        <w:fldChar w:fldCharType="end"/>
      </w:r>
    </w:p>
    <w:p w14:paraId="10CF62A0" w14:textId="2CF24401" w:rsidR="00681C11" w:rsidRDefault="00681C11">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_Toc211940394 \h </w:instrText>
      </w:r>
      <w:r>
        <w:rPr>
          <w:noProof/>
        </w:rPr>
      </w:r>
      <w:r>
        <w:rPr>
          <w:noProof/>
        </w:rPr>
        <w:fldChar w:fldCharType="separate"/>
      </w:r>
      <w:r>
        <w:rPr>
          <w:noProof/>
        </w:rPr>
        <w:t>48</w:t>
      </w:r>
      <w:r>
        <w:rPr>
          <w:noProof/>
        </w:rPr>
        <w:fldChar w:fldCharType="end"/>
      </w:r>
    </w:p>
    <w:p w14:paraId="7F073CA8" w14:textId="41F11544" w:rsidR="00681C11" w:rsidRDefault="00681C11">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_Toc211940395 \h </w:instrText>
      </w:r>
      <w:r>
        <w:rPr>
          <w:noProof/>
        </w:rPr>
      </w:r>
      <w:r>
        <w:rPr>
          <w:noProof/>
        </w:rPr>
        <w:fldChar w:fldCharType="separate"/>
      </w:r>
      <w:r>
        <w:rPr>
          <w:noProof/>
        </w:rPr>
        <w:t>48</w:t>
      </w:r>
      <w:r>
        <w:rPr>
          <w:noProof/>
        </w:rPr>
        <w:fldChar w:fldCharType="end"/>
      </w:r>
    </w:p>
    <w:p w14:paraId="53AF037F" w14:textId="7C6504C5" w:rsidR="00681C11" w:rsidRDefault="00681C11">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_Toc211940396 \h </w:instrText>
      </w:r>
      <w:r>
        <w:rPr>
          <w:noProof/>
        </w:rPr>
      </w:r>
      <w:r>
        <w:rPr>
          <w:noProof/>
        </w:rPr>
        <w:fldChar w:fldCharType="separate"/>
      </w:r>
      <w:r>
        <w:rPr>
          <w:noProof/>
        </w:rPr>
        <w:t>48</w:t>
      </w:r>
      <w:r>
        <w:rPr>
          <w:noProof/>
        </w:rPr>
        <w:fldChar w:fldCharType="end"/>
      </w:r>
    </w:p>
    <w:p w14:paraId="7C2612BF" w14:textId="5F997030" w:rsidR="00681C11" w:rsidRDefault="00681C11">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_Toc211940397 \h </w:instrText>
      </w:r>
      <w:r>
        <w:rPr>
          <w:noProof/>
        </w:rPr>
      </w:r>
      <w:r>
        <w:rPr>
          <w:noProof/>
        </w:rPr>
        <w:fldChar w:fldCharType="separate"/>
      </w:r>
      <w:r>
        <w:rPr>
          <w:noProof/>
        </w:rPr>
        <w:t>48</w:t>
      </w:r>
      <w:r>
        <w:rPr>
          <w:noProof/>
        </w:rPr>
        <w:fldChar w:fldCharType="end"/>
      </w:r>
    </w:p>
    <w:p w14:paraId="5BAA3401" w14:textId="154B63B8" w:rsidR="00681C11" w:rsidRDefault="00681C11">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_Toc211940398 \h </w:instrText>
      </w:r>
      <w:r>
        <w:rPr>
          <w:noProof/>
        </w:rPr>
      </w:r>
      <w:r>
        <w:rPr>
          <w:noProof/>
        </w:rPr>
        <w:fldChar w:fldCharType="separate"/>
      </w:r>
      <w:r>
        <w:rPr>
          <w:noProof/>
        </w:rPr>
        <w:t>49</w:t>
      </w:r>
      <w:r>
        <w:rPr>
          <w:noProof/>
        </w:rPr>
        <w:fldChar w:fldCharType="end"/>
      </w:r>
    </w:p>
    <w:p w14:paraId="2B99E5B4" w14:textId="22A201FE" w:rsidR="00681C11" w:rsidRDefault="00681C11">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_Toc211940399 \h </w:instrText>
      </w:r>
      <w:r>
        <w:rPr>
          <w:noProof/>
        </w:rPr>
      </w:r>
      <w:r>
        <w:rPr>
          <w:noProof/>
        </w:rPr>
        <w:fldChar w:fldCharType="separate"/>
      </w:r>
      <w:r>
        <w:rPr>
          <w:noProof/>
        </w:rPr>
        <w:t>50</w:t>
      </w:r>
      <w:r>
        <w:rPr>
          <w:noProof/>
        </w:rPr>
        <w:fldChar w:fldCharType="end"/>
      </w:r>
    </w:p>
    <w:p w14:paraId="4A0DEDFA" w14:textId="72A16B2C" w:rsidR="00681C11" w:rsidRDefault="00681C11">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_Toc211940400 \h </w:instrText>
      </w:r>
      <w:r>
        <w:rPr>
          <w:noProof/>
        </w:rPr>
      </w:r>
      <w:r>
        <w:rPr>
          <w:noProof/>
        </w:rPr>
        <w:fldChar w:fldCharType="separate"/>
      </w:r>
      <w:r>
        <w:rPr>
          <w:noProof/>
        </w:rPr>
        <w:t>50</w:t>
      </w:r>
      <w:r>
        <w:rPr>
          <w:noProof/>
        </w:rPr>
        <w:fldChar w:fldCharType="end"/>
      </w:r>
    </w:p>
    <w:p w14:paraId="136F6385" w14:textId="56D2921B" w:rsidR="00681C11" w:rsidRDefault="00681C11">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_Toc211940401 \h </w:instrText>
      </w:r>
      <w:r>
        <w:rPr>
          <w:noProof/>
        </w:rPr>
      </w:r>
      <w:r>
        <w:rPr>
          <w:noProof/>
        </w:rPr>
        <w:fldChar w:fldCharType="separate"/>
      </w:r>
      <w:r>
        <w:rPr>
          <w:noProof/>
        </w:rPr>
        <w:t>50</w:t>
      </w:r>
      <w:r>
        <w:rPr>
          <w:noProof/>
        </w:rPr>
        <w:fldChar w:fldCharType="end"/>
      </w:r>
    </w:p>
    <w:p w14:paraId="334994AC" w14:textId="349E2A9E" w:rsidR="00681C11" w:rsidRDefault="00681C11">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1F5331">
        <w:rPr>
          <w:rFonts w:eastAsia="Calibri"/>
          <w:noProof/>
        </w:rPr>
        <w:t xml:space="preserve"> Configuration </w:t>
      </w:r>
      <w:r w:rsidRPr="001F5331">
        <w:rPr>
          <w:noProof/>
          <w:lang w:val="en-US"/>
        </w:rPr>
        <w:t>Completion Status Notification</w:t>
      </w:r>
      <w:r>
        <w:rPr>
          <w:noProof/>
        </w:rPr>
        <w:tab/>
      </w:r>
      <w:r>
        <w:rPr>
          <w:noProof/>
        </w:rPr>
        <w:fldChar w:fldCharType="begin"/>
      </w:r>
      <w:r>
        <w:rPr>
          <w:noProof/>
        </w:rPr>
        <w:instrText xml:space="preserve"> PAGEREF _Toc211940402 \h </w:instrText>
      </w:r>
      <w:r>
        <w:rPr>
          <w:noProof/>
        </w:rPr>
      </w:r>
      <w:r>
        <w:rPr>
          <w:noProof/>
        </w:rPr>
        <w:fldChar w:fldCharType="separate"/>
      </w:r>
      <w:r>
        <w:rPr>
          <w:noProof/>
        </w:rPr>
        <w:t>50</w:t>
      </w:r>
      <w:r>
        <w:rPr>
          <w:noProof/>
        </w:rPr>
        <w:fldChar w:fldCharType="end"/>
      </w:r>
    </w:p>
    <w:p w14:paraId="28D95C88" w14:textId="459A35E4" w:rsidR="00681C11" w:rsidRDefault="00681C11">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1F5331">
        <w:rPr>
          <w:rFonts w:eastAsia="Calibri"/>
          <w:noProof/>
        </w:rPr>
        <w:t xml:space="preserve"> </w:t>
      </w:r>
      <w:r w:rsidRPr="001F5331">
        <w:rPr>
          <w:noProof/>
          <w:lang w:val="en-US"/>
        </w:rPr>
        <w:t>Events Notification</w:t>
      </w:r>
      <w:r>
        <w:rPr>
          <w:noProof/>
        </w:rPr>
        <w:tab/>
      </w:r>
      <w:r>
        <w:rPr>
          <w:noProof/>
        </w:rPr>
        <w:fldChar w:fldCharType="begin"/>
      </w:r>
      <w:r>
        <w:rPr>
          <w:noProof/>
        </w:rPr>
        <w:instrText xml:space="preserve"> PAGEREF _Toc211940403 \h </w:instrText>
      </w:r>
      <w:r>
        <w:rPr>
          <w:noProof/>
        </w:rPr>
      </w:r>
      <w:r>
        <w:rPr>
          <w:noProof/>
        </w:rPr>
        <w:fldChar w:fldCharType="separate"/>
      </w:r>
      <w:r>
        <w:rPr>
          <w:noProof/>
        </w:rPr>
        <w:t>51</w:t>
      </w:r>
      <w:r>
        <w:rPr>
          <w:noProof/>
        </w:rPr>
        <w:fldChar w:fldCharType="end"/>
      </w:r>
    </w:p>
    <w:p w14:paraId="35BFA346" w14:textId="01F8BA78" w:rsidR="00681C11" w:rsidRDefault="00681C11">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_Toc211940404 \h </w:instrText>
      </w:r>
      <w:r>
        <w:rPr>
          <w:noProof/>
        </w:rPr>
      </w:r>
      <w:r>
        <w:rPr>
          <w:noProof/>
        </w:rPr>
        <w:fldChar w:fldCharType="separate"/>
      </w:r>
      <w:r>
        <w:rPr>
          <w:noProof/>
        </w:rPr>
        <w:t>52</w:t>
      </w:r>
      <w:r>
        <w:rPr>
          <w:noProof/>
        </w:rPr>
        <w:fldChar w:fldCharType="end"/>
      </w:r>
    </w:p>
    <w:p w14:paraId="13E7946A" w14:textId="08C11ECB" w:rsidR="00681C11" w:rsidRDefault="00681C11">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_Toc211940405 \h </w:instrText>
      </w:r>
      <w:r>
        <w:rPr>
          <w:noProof/>
        </w:rPr>
      </w:r>
      <w:r>
        <w:rPr>
          <w:noProof/>
        </w:rPr>
        <w:fldChar w:fldCharType="separate"/>
      </w:r>
      <w:r>
        <w:rPr>
          <w:noProof/>
        </w:rPr>
        <w:t>52</w:t>
      </w:r>
      <w:r>
        <w:rPr>
          <w:noProof/>
        </w:rPr>
        <w:fldChar w:fldCharType="end"/>
      </w:r>
    </w:p>
    <w:p w14:paraId="36357422" w14:textId="2E79BBC7" w:rsidR="00681C11" w:rsidRDefault="00681C11">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_Toc211940406 \h </w:instrText>
      </w:r>
      <w:r>
        <w:rPr>
          <w:noProof/>
        </w:rPr>
      </w:r>
      <w:r>
        <w:rPr>
          <w:noProof/>
        </w:rPr>
        <w:fldChar w:fldCharType="separate"/>
      </w:r>
      <w:r>
        <w:rPr>
          <w:noProof/>
        </w:rPr>
        <w:t>52</w:t>
      </w:r>
      <w:r>
        <w:rPr>
          <w:noProof/>
        </w:rPr>
        <w:fldChar w:fldCharType="end"/>
      </w:r>
    </w:p>
    <w:p w14:paraId="3BB51D16" w14:textId="40C8472E" w:rsidR="00681C11" w:rsidRDefault="00681C11">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_Toc211940407 \h </w:instrText>
      </w:r>
      <w:r>
        <w:rPr>
          <w:noProof/>
        </w:rPr>
      </w:r>
      <w:r>
        <w:rPr>
          <w:noProof/>
        </w:rPr>
        <w:fldChar w:fldCharType="separate"/>
      </w:r>
      <w:r>
        <w:rPr>
          <w:noProof/>
        </w:rPr>
        <w:t>52</w:t>
      </w:r>
      <w:r>
        <w:rPr>
          <w:noProof/>
        </w:rPr>
        <w:fldChar w:fldCharType="end"/>
      </w:r>
    </w:p>
    <w:p w14:paraId="2E299B93" w14:textId="5897A594" w:rsidR="00681C11" w:rsidRDefault="00681C11">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_Toc211940408 \h </w:instrText>
      </w:r>
      <w:r>
        <w:rPr>
          <w:noProof/>
        </w:rPr>
      </w:r>
      <w:r>
        <w:rPr>
          <w:noProof/>
        </w:rPr>
        <w:fldChar w:fldCharType="separate"/>
      </w:r>
      <w:r>
        <w:rPr>
          <w:noProof/>
        </w:rPr>
        <w:t>52</w:t>
      </w:r>
      <w:r>
        <w:rPr>
          <w:noProof/>
        </w:rPr>
        <w:fldChar w:fldCharType="end"/>
      </w:r>
    </w:p>
    <w:p w14:paraId="0D42344A" w14:textId="2FA7D88B" w:rsidR="00681C11" w:rsidRDefault="00681C11">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_Toc211940409 \h </w:instrText>
      </w:r>
      <w:r>
        <w:rPr>
          <w:noProof/>
        </w:rPr>
      </w:r>
      <w:r>
        <w:rPr>
          <w:noProof/>
        </w:rPr>
        <w:fldChar w:fldCharType="separate"/>
      </w:r>
      <w:r>
        <w:rPr>
          <w:noProof/>
        </w:rPr>
        <w:t>52</w:t>
      </w:r>
      <w:r>
        <w:rPr>
          <w:noProof/>
        </w:rPr>
        <w:fldChar w:fldCharType="end"/>
      </w:r>
    </w:p>
    <w:p w14:paraId="3FDCC536" w14:textId="49343E1A" w:rsidR="00681C11" w:rsidRDefault="00681C11">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_Toc211940410 \h </w:instrText>
      </w:r>
      <w:r>
        <w:rPr>
          <w:noProof/>
        </w:rPr>
      </w:r>
      <w:r>
        <w:rPr>
          <w:noProof/>
        </w:rPr>
        <w:fldChar w:fldCharType="separate"/>
      </w:r>
      <w:r>
        <w:rPr>
          <w:noProof/>
        </w:rPr>
        <w:t>52</w:t>
      </w:r>
      <w:r>
        <w:rPr>
          <w:noProof/>
        </w:rPr>
        <w:fldChar w:fldCharType="end"/>
      </w:r>
    </w:p>
    <w:p w14:paraId="138689A7" w14:textId="0236C5C6" w:rsidR="00681C11" w:rsidRDefault="00681C11">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_Toc211940411 \h </w:instrText>
      </w:r>
      <w:r>
        <w:rPr>
          <w:noProof/>
        </w:rPr>
      </w:r>
      <w:r>
        <w:rPr>
          <w:noProof/>
        </w:rPr>
        <w:fldChar w:fldCharType="separate"/>
      </w:r>
      <w:r>
        <w:rPr>
          <w:noProof/>
        </w:rPr>
        <w:t>53</w:t>
      </w:r>
      <w:r>
        <w:rPr>
          <w:noProof/>
        </w:rPr>
        <w:fldChar w:fldCharType="end"/>
      </w:r>
    </w:p>
    <w:p w14:paraId="2B5B87C3" w14:textId="2BBC3353" w:rsidR="00681C11" w:rsidRDefault="00681C11">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_Toc211940412 \h </w:instrText>
      </w:r>
      <w:r>
        <w:rPr>
          <w:noProof/>
        </w:rPr>
      </w:r>
      <w:r>
        <w:rPr>
          <w:noProof/>
        </w:rPr>
        <w:fldChar w:fldCharType="separate"/>
      </w:r>
      <w:r>
        <w:rPr>
          <w:noProof/>
        </w:rPr>
        <w:t>53</w:t>
      </w:r>
      <w:r>
        <w:rPr>
          <w:noProof/>
        </w:rPr>
        <w:fldChar w:fldCharType="end"/>
      </w:r>
    </w:p>
    <w:p w14:paraId="7174113D" w14:textId="11BC25D4" w:rsidR="00681C11" w:rsidRDefault="00681C11">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_Toc211940413 \h </w:instrText>
      </w:r>
      <w:r>
        <w:rPr>
          <w:noProof/>
        </w:rPr>
      </w:r>
      <w:r>
        <w:rPr>
          <w:noProof/>
        </w:rPr>
        <w:fldChar w:fldCharType="separate"/>
      </w:r>
      <w:r>
        <w:rPr>
          <w:noProof/>
        </w:rPr>
        <w:t>53</w:t>
      </w:r>
      <w:r>
        <w:rPr>
          <w:noProof/>
        </w:rPr>
        <w:fldChar w:fldCharType="end"/>
      </w:r>
    </w:p>
    <w:p w14:paraId="0CC6435B" w14:textId="199E6A5E" w:rsidR="00681C11" w:rsidRDefault="00681C11">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_Toc211940414 \h </w:instrText>
      </w:r>
      <w:r>
        <w:rPr>
          <w:noProof/>
        </w:rPr>
      </w:r>
      <w:r>
        <w:rPr>
          <w:noProof/>
        </w:rPr>
        <w:fldChar w:fldCharType="separate"/>
      </w:r>
      <w:r>
        <w:rPr>
          <w:noProof/>
        </w:rPr>
        <w:t>54</w:t>
      </w:r>
      <w:r>
        <w:rPr>
          <w:noProof/>
        </w:rPr>
        <w:fldChar w:fldCharType="end"/>
      </w:r>
    </w:p>
    <w:p w14:paraId="2D12A6A4" w14:textId="6893F9C7" w:rsidR="00681C11" w:rsidRDefault="00681C11">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_Toc211940415 \h </w:instrText>
      </w:r>
      <w:r>
        <w:rPr>
          <w:noProof/>
        </w:rPr>
      </w:r>
      <w:r>
        <w:rPr>
          <w:noProof/>
        </w:rPr>
        <w:fldChar w:fldCharType="separate"/>
      </w:r>
      <w:r>
        <w:rPr>
          <w:noProof/>
        </w:rPr>
        <w:t>54</w:t>
      </w:r>
      <w:r>
        <w:rPr>
          <w:noProof/>
        </w:rPr>
        <w:fldChar w:fldCharType="end"/>
      </w:r>
    </w:p>
    <w:p w14:paraId="3F8FBE57" w14:textId="150AA260" w:rsidR="00681C11" w:rsidRDefault="00681C11">
      <w:pPr>
        <w:pStyle w:val="TOC4"/>
        <w:rPr>
          <w:rFonts w:asciiTheme="minorHAnsi" w:eastAsiaTheme="minorEastAsia" w:hAnsiTheme="minorHAnsi" w:cstheme="minorBidi"/>
          <w:noProof/>
          <w:sz w:val="22"/>
          <w:szCs w:val="22"/>
          <w:lang w:val="en-US"/>
        </w:rPr>
      </w:pPr>
      <w:r w:rsidRPr="00E23195">
        <w:rPr>
          <w:noProof/>
          <w:lang w:val="en-US"/>
        </w:rPr>
        <w:t>6.1.5.2</w:t>
      </w:r>
      <w:r>
        <w:rPr>
          <w:rFonts w:asciiTheme="minorHAnsi" w:eastAsiaTheme="minorEastAsia" w:hAnsiTheme="minorHAnsi" w:cstheme="minorBidi"/>
          <w:noProof/>
          <w:sz w:val="22"/>
          <w:szCs w:val="22"/>
          <w:lang w:val="en-US"/>
        </w:rPr>
        <w:tab/>
      </w:r>
      <w:r w:rsidRPr="00E23195">
        <w:rPr>
          <w:noProof/>
          <w:lang w:val="en-US"/>
        </w:rPr>
        <w:t>C2 Operation Mode Management Completion Notification</w:t>
      </w:r>
      <w:r>
        <w:rPr>
          <w:noProof/>
        </w:rPr>
        <w:tab/>
      </w:r>
      <w:r>
        <w:rPr>
          <w:noProof/>
        </w:rPr>
        <w:fldChar w:fldCharType="begin"/>
      </w:r>
      <w:r>
        <w:rPr>
          <w:noProof/>
        </w:rPr>
        <w:instrText xml:space="preserve"> PAGEREF _Toc211940416 \h </w:instrText>
      </w:r>
      <w:r>
        <w:rPr>
          <w:noProof/>
        </w:rPr>
      </w:r>
      <w:r>
        <w:rPr>
          <w:noProof/>
        </w:rPr>
        <w:fldChar w:fldCharType="separate"/>
      </w:r>
      <w:r>
        <w:rPr>
          <w:noProof/>
        </w:rPr>
        <w:t>55</w:t>
      </w:r>
      <w:r>
        <w:rPr>
          <w:noProof/>
        </w:rPr>
        <w:fldChar w:fldCharType="end"/>
      </w:r>
    </w:p>
    <w:p w14:paraId="0885E481" w14:textId="323CA77D" w:rsidR="00681C11" w:rsidRDefault="00681C11">
      <w:pPr>
        <w:pStyle w:val="TOC5"/>
        <w:rPr>
          <w:rFonts w:asciiTheme="minorHAnsi" w:eastAsiaTheme="minorEastAsia" w:hAnsiTheme="minorHAnsi" w:cstheme="minorBidi"/>
          <w:noProof/>
          <w:sz w:val="22"/>
          <w:szCs w:val="22"/>
          <w:lang w:val="en-US"/>
        </w:rPr>
      </w:pPr>
      <w:r w:rsidRPr="00E23195">
        <w:rPr>
          <w:noProof/>
          <w:lang w:val="en-US"/>
        </w:rPr>
        <w:t>6.1.5.2.1</w:t>
      </w:r>
      <w:r>
        <w:rPr>
          <w:rFonts w:asciiTheme="minorHAnsi" w:eastAsiaTheme="minorEastAsia" w:hAnsiTheme="minorHAnsi" w:cstheme="minorBidi"/>
          <w:noProof/>
          <w:sz w:val="22"/>
          <w:szCs w:val="22"/>
          <w:lang w:val="en-US"/>
        </w:rPr>
        <w:tab/>
      </w:r>
      <w:r w:rsidRPr="00E23195">
        <w:rPr>
          <w:noProof/>
          <w:lang w:val="en-US"/>
        </w:rPr>
        <w:t>Description</w:t>
      </w:r>
      <w:r>
        <w:rPr>
          <w:noProof/>
        </w:rPr>
        <w:tab/>
      </w:r>
      <w:r>
        <w:rPr>
          <w:noProof/>
        </w:rPr>
        <w:fldChar w:fldCharType="begin"/>
      </w:r>
      <w:r>
        <w:rPr>
          <w:noProof/>
        </w:rPr>
        <w:instrText xml:space="preserve"> PAGEREF _Toc211940417 \h </w:instrText>
      </w:r>
      <w:r>
        <w:rPr>
          <w:noProof/>
        </w:rPr>
      </w:r>
      <w:r>
        <w:rPr>
          <w:noProof/>
        </w:rPr>
        <w:fldChar w:fldCharType="separate"/>
      </w:r>
      <w:r>
        <w:rPr>
          <w:noProof/>
        </w:rPr>
        <w:t>55</w:t>
      </w:r>
      <w:r>
        <w:rPr>
          <w:noProof/>
        </w:rPr>
        <w:fldChar w:fldCharType="end"/>
      </w:r>
    </w:p>
    <w:p w14:paraId="139BD4A0" w14:textId="2BB283C5" w:rsidR="00681C11" w:rsidRDefault="00681C11">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_Toc211940418 \h </w:instrText>
      </w:r>
      <w:r>
        <w:rPr>
          <w:noProof/>
        </w:rPr>
      </w:r>
      <w:r>
        <w:rPr>
          <w:noProof/>
        </w:rPr>
        <w:fldChar w:fldCharType="separate"/>
      </w:r>
      <w:r>
        <w:rPr>
          <w:noProof/>
        </w:rPr>
        <w:t>55</w:t>
      </w:r>
      <w:r>
        <w:rPr>
          <w:noProof/>
        </w:rPr>
        <w:fldChar w:fldCharType="end"/>
      </w:r>
    </w:p>
    <w:p w14:paraId="5C38B499" w14:textId="0770129B" w:rsidR="00681C11" w:rsidRDefault="00681C11">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_Toc211940419 \h </w:instrText>
      </w:r>
      <w:r>
        <w:rPr>
          <w:noProof/>
        </w:rPr>
      </w:r>
      <w:r>
        <w:rPr>
          <w:noProof/>
        </w:rPr>
        <w:fldChar w:fldCharType="separate"/>
      </w:r>
      <w:r>
        <w:rPr>
          <w:noProof/>
        </w:rPr>
        <w:t>55</w:t>
      </w:r>
      <w:r>
        <w:rPr>
          <w:noProof/>
        </w:rPr>
        <w:fldChar w:fldCharType="end"/>
      </w:r>
    </w:p>
    <w:p w14:paraId="06752D73" w14:textId="7F084F0F" w:rsidR="00681C11" w:rsidRDefault="00681C11">
      <w:pPr>
        <w:pStyle w:val="TOC6"/>
        <w:rPr>
          <w:rFonts w:asciiTheme="minorHAnsi" w:eastAsiaTheme="minorEastAsia" w:hAnsiTheme="minorHAnsi" w:cstheme="minorBidi"/>
          <w:noProof/>
          <w:sz w:val="22"/>
          <w:szCs w:val="22"/>
          <w:lang w:val="en-US"/>
        </w:rPr>
      </w:pPr>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_Toc211940420 \h </w:instrText>
      </w:r>
      <w:r>
        <w:rPr>
          <w:noProof/>
        </w:rPr>
      </w:r>
      <w:r>
        <w:rPr>
          <w:noProof/>
        </w:rPr>
        <w:fldChar w:fldCharType="separate"/>
      </w:r>
      <w:r>
        <w:rPr>
          <w:noProof/>
        </w:rPr>
        <w:t>55</w:t>
      </w:r>
      <w:r>
        <w:rPr>
          <w:noProof/>
        </w:rPr>
        <w:fldChar w:fldCharType="end"/>
      </w:r>
    </w:p>
    <w:p w14:paraId="585D3C6A" w14:textId="3D574954" w:rsidR="00681C11" w:rsidRDefault="00681C11">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_Toc211940421 \h </w:instrText>
      </w:r>
      <w:r>
        <w:rPr>
          <w:noProof/>
        </w:rPr>
      </w:r>
      <w:r>
        <w:rPr>
          <w:noProof/>
        </w:rPr>
        <w:fldChar w:fldCharType="separate"/>
      </w:r>
      <w:r>
        <w:rPr>
          <w:noProof/>
        </w:rPr>
        <w:t>56</w:t>
      </w:r>
      <w:r>
        <w:rPr>
          <w:noProof/>
        </w:rPr>
        <w:fldChar w:fldCharType="end"/>
      </w:r>
    </w:p>
    <w:p w14:paraId="0BE38BB9" w14:textId="46C360BC" w:rsidR="00681C11" w:rsidRDefault="00681C11">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_Toc211940422 \h </w:instrText>
      </w:r>
      <w:r>
        <w:rPr>
          <w:noProof/>
        </w:rPr>
      </w:r>
      <w:r>
        <w:rPr>
          <w:noProof/>
        </w:rPr>
        <w:fldChar w:fldCharType="separate"/>
      </w:r>
      <w:r>
        <w:rPr>
          <w:noProof/>
        </w:rPr>
        <w:t>56</w:t>
      </w:r>
      <w:r>
        <w:rPr>
          <w:noProof/>
        </w:rPr>
        <w:fldChar w:fldCharType="end"/>
      </w:r>
    </w:p>
    <w:p w14:paraId="3373EA2F" w14:textId="4EB965A6" w:rsidR="00681C11" w:rsidRDefault="00681C11">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_Toc211940423 \h </w:instrText>
      </w:r>
      <w:r>
        <w:rPr>
          <w:noProof/>
        </w:rPr>
      </w:r>
      <w:r>
        <w:rPr>
          <w:noProof/>
        </w:rPr>
        <w:fldChar w:fldCharType="separate"/>
      </w:r>
      <w:r>
        <w:rPr>
          <w:noProof/>
        </w:rPr>
        <w:t>56</w:t>
      </w:r>
      <w:r>
        <w:rPr>
          <w:noProof/>
        </w:rPr>
        <w:fldChar w:fldCharType="end"/>
      </w:r>
    </w:p>
    <w:p w14:paraId="00EBECD6" w14:textId="48533A5F" w:rsidR="00681C11" w:rsidRDefault="00681C11">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_Toc211940424 \h </w:instrText>
      </w:r>
      <w:r>
        <w:rPr>
          <w:noProof/>
        </w:rPr>
      </w:r>
      <w:r>
        <w:rPr>
          <w:noProof/>
        </w:rPr>
        <w:fldChar w:fldCharType="separate"/>
      </w:r>
      <w:r>
        <w:rPr>
          <w:noProof/>
        </w:rPr>
        <w:t>57</w:t>
      </w:r>
      <w:r>
        <w:rPr>
          <w:noProof/>
        </w:rPr>
        <w:fldChar w:fldCharType="end"/>
      </w:r>
    </w:p>
    <w:p w14:paraId="75E98676" w14:textId="2DF72EAF" w:rsidR="00681C11" w:rsidRDefault="00681C11">
      <w:pPr>
        <w:pStyle w:val="TOC6"/>
        <w:rPr>
          <w:rFonts w:asciiTheme="minorHAnsi" w:eastAsiaTheme="minorEastAsia" w:hAnsiTheme="minorHAnsi" w:cstheme="minorBidi"/>
          <w:noProof/>
          <w:sz w:val="22"/>
          <w:szCs w:val="22"/>
          <w:lang w:val="en-US"/>
        </w:rPr>
      </w:pPr>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_Toc211940425 \h </w:instrText>
      </w:r>
      <w:r>
        <w:rPr>
          <w:noProof/>
        </w:rPr>
      </w:r>
      <w:r>
        <w:rPr>
          <w:noProof/>
        </w:rPr>
        <w:fldChar w:fldCharType="separate"/>
      </w:r>
      <w:r>
        <w:rPr>
          <w:noProof/>
        </w:rPr>
        <w:t>57</w:t>
      </w:r>
      <w:r>
        <w:rPr>
          <w:noProof/>
        </w:rPr>
        <w:fldChar w:fldCharType="end"/>
      </w:r>
    </w:p>
    <w:p w14:paraId="1AD849F7" w14:textId="7B2E67AD" w:rsidR="00681C11" w:rsidRDefault="00681C11">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_Toc211940426 \h </w:instrText>
      </w:r>
      <w:r>
        <w:rPr>
          <w:noProof/>
        </w:rPr>
      </w:r>
      <w:r>
        <w:rPr>
          <w:noProof/>
        </w:rPr>
        <w:fldChar w:fldCharType="separate"/>
      </w:r>
      <w:r>
        <w:rPr>
          <w:noProof/>
        </w:rPr>
        <w:t>57</w:t>
      </w:r>
      <w:r>
        <w:rPr>
          <w:noProof/>
        </w:rPr>
        <w:fldChar w:fldCharType="end"/>
      </w:r>
    </w:p>
    <w:p w14:paraId="769A59BA" w14:textId="061CB09D" w:rsidR="00681C11" w:rsidRDefault="00681C11">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_Toc211940427 \h </w:instrText>
      </w:r>
      <w:r>
        <w:rPr>
          <w:noProof/>
        </w:rPr>
      </w:r>
      <w:r>
        <w:rPr>
          <w:noProof/>
        </w:rPr>
        <w:fldChar w:fldCharType="separate"/>
      </w:r>
      <w:r>
        <w:rPr>
          <w:noProof/>
        </w:rPr>
        <w:t>57</w:t>
      </w:r>
      <w:r>
        <w:rPr>
          <w:noProof/>
        </w:rPr>
        <w:fldChar w:fldCharType="end"/>
      </w:r>
    </w:p>
    <w:p w14:paraId="1A711BF9" w14:textId="03ECABB4" w:rsidR="00681C11" w:rsidRDefault="00681C11">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_Toc211940428 \h </w:instrText>
      </w:r>
      <w:r>
        <w:rPr>
          <w:noProof/>
        </w:rPr>
      </w:r>
      <w:r>
        <w:rPr>
          <w:noProof/>
        </w:rPr>
        <w:fldChar w:fldCharType="separate"/>
      </w:r>
      <w:r>
        <w:rPr>
          <w:noProof/>
        </w:rPr>
        <w:t>58</w:t>
      </w:r>
      <w:r>
        <w:rPr>
          <w:noProof/>
        </w:rPr>
        <w:fldChar w:fldCharType="end"/>
      </w:r>
    </w:p>
    <w:p w14:paraId="004AEC6A" w14:textId="7B1589FA" w:rsidR="00681C11" w:rsidRDefault="00681C11">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_Toc211940429 \h </w:instrText>
      </w:r>
      <w:r>
        <w:rPr>
          <w:noProof/>
        </w:rPr>
      </w:r>
      <w:r>
        <w:rPr>
          <w:noProof/>
        </w:rPr>
        <w:fldChar w:fldCharType="separate"/>
      </w:r>
      <w:r>
        <w:rPr>
          <w:noProof/>
        </w:rPr>
        <w:t>58</w:t>
      </w:r>
      <w:r>
        <w:rPr>
          <w:noProof/>
        </w:rPr>
        <w:fldChar w:fldCharType="end"/>
      </w:r>
    </w:p>
    <w:p w14:paraId="555C4086" w14:textId="3AF33362" w:rsidR="00681C11" w:rsidRDefault="00681C11">
      <w:pPr>
        <w:pStyle w:val="TOC6"/>
        <w:rPr>
          <w:rFonts w:asciiTheme="minorHAnsi" w:eastAsiaTheme="minorEastAsia" w:hAnsiTheme="minorHAnsi" w:cstheme="minorBidi"/>
          <w:noProof/>
          <w:sz w:val="22"/>
          <w:szCs w:val="22"/>
          <w:lang w:val="en-US"/>
        </w:rPr>
      </w:pPr>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_Toc211940430 \h </w:instrText>
      </w:r>
      <w:r>
        <w:rPr>
          <w:noProof/>
        </w:rPr>
      </w:r>
      <w:r>
        <w:rPr>
          <w:noProof/>
        </w:rPr>
        <w:fldChar w:fldCharType="separate"/>
      </w:r>
      <w:r>
        <w:rPr>
          <w:noProof/>
        </w:rPr>
        <w:t>58</w:t>
      </w:r>
      <w:r>
        <w:rPr>
          <w:noProof/>
        </w:rPr>
        <w:fldChar w:fldCharType="end"/>
      </w:r>
    </w:p>
    <w:p w14:paraId="4F24405A" w14:textId="29F77540" w:rsidR="00681C11" w:rsidRDefault="00681C11">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_Toc211940431 \h </w:instrText>
      </w:r>
      <w:r>
        <w:rPr>
          <w:noProof/>
        </w:rPr>
      </w:r>
      <w:r>
        <w:rPr>
          <w:noProof/>
        </w:rPr>
        <w:fldChar w:fldCharType="separate"/>
      </w:r>
      <w:r>
        <w:rPr>
          <w:noProof/>
        </w:rPr>
        <w:t>59</w:t>
      </w:r>
      <w:r>
        <w:rPr>
          <w:noProof/>
        </w:rPr>
        <w:fldChar w:fldCharType="end"/>
      </w:r>
    </w:p>
    <w:p w14:paraId="3CC5A598" w14:textId="2D868E0C" w:rsidR="00681C11" w:rsidRDefault="00681C11">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_Toc211940432 \h </w:instrText>
      </w:r>
      <w:r>
        <w:rPr>
          <w:noProof/>
        </w:rPr>
      </w:r>
      <w:r>
        <w:rPr>
          <w:noProof/>
        </w:rPr>
        <w:fldChar w:fldCharType="separate"/>
      </w:r>
      <w:r>
        <w:rPr>
          <w:noProof/>
        </w:rPr>
        <w:t>59</w:t>
      </w:r>
      <w:r>
        <w:rPr>
          <w:noProof/>
        </w:rPr>
        <w:fldChar w:fldCharType="end"/>
      </w:r>
    </w:p>
    <w:p w14:paraId="056E9D73" w14:textId="556A6D7D" w:rsidR="00681C11" w:rsidRDefault="00681C11">
      <w:pPr>
        <w:pStyle w:val="TOC4"/>
        <w:rPr>
          <w:rFonts w:asciiTheme="minorHAnsi" w:eastAsiaTheme="minorEastAsia" w:hAnsiTheme="minorHAnsi" w:cstheme="minorBidi"/>
          <w:noProof/>
          <w:sz w:val="22"/>
          <w:szCs w:val="22"/>
          <w:lang w:val="en-US"/>
        </w:rPr>
      </w:pPr>
      <w:r w:rsidRPr="001F5331">
        <w:rPr>
          <w:noProof/>
          <w:lang w:val="en-US"/>
        </w:rPr>
        <w:t>6.1.6.2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_Toc211940433 \h </w:instrText>
      </w:r>
      <w:r>
        <w:rPr>
          <w:noProof/>
        </w:rPr>
      </w:r>
      <w:r>
        <w:rPr>
          <w:noProof/>
        </w:rPr>
        <w:fldChar w:fldCharType="separate"/>
      </w:r>
      <w:r>
        <w:rPr>
          <w:noProof/>
        </w:rPr>
        <w:t>60</w:t>
      </w:r>
      <w:r>
        <w:rPr>
          <w:noProof/>
        </w:rPr>
        <w:fldChar w:fldCharType="end"/>
      </w:r>
    </w:p>
    <w:p w14:paraId="7F9B0776" w14:textId="01A65BF9" w:rsidR="00681C11" w:rsidRDefault="00681C11">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_Toc211940434 \h </w:instrText>
      </w:r>
      <w:r>
        <w:rPr>
          <w:noProof/>
        </w:rPr>
      </w:r>
      <w:r>
        <w:rPr>
          <w:noProof/>
        </w:rPr>
        <w:fldChar w:fldCharType="separate"/>
      </w:r>
      <w:r>
        <w:rPr>
          <w:noProof/>
        </w:rPr>
        <w:t>60</w:t>
      </w:r>
      <w:r>
        <w:rPr>
          <w:noProof/>
        </w:rPr>
        <w:fldChar w:fldCharType="end"/>
      </w:r>
    </w:p>
    <w:p w14:paraId="797A2D07" w14:textId="73460626" w:rsidR="00681C11" w:rsidRDefault="00681C11">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_Toc211940435 \h </w:instrText>
      </w:r>
      <w:r>
        <w:rPr>
          <w:noProof/>
        </w:rPr>
      </w:r>
      <w:r>
        <w:rPr>
          <w:noProof/>
        </w:rPr>
        <w:fldChar w:fldCharType="separate"/>
      </w:r>
      <w:r>
        <w:rPr>
          <w:noProof/>
        </w:rPr>
        <w:t>61</w:t>
      </w:r>
      <w:r>
        <w:rPr>
          <w:noProof/>
        </w:rPr>
        <w:fldChar w:fldCharType="end"/>
      </w:r>
    </w:p>
    <w:p w14:paraId="5F1E6CC9" w14:textId="19F172F5" w:rsidR="00681C11" w:rsidRDefault="00681C11">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_Toc211940436 \h </w:instrText>
      </w:r>
      <w:r>
        <w:rPr>
          <w:noProof/>
        </w:rPr>
      </w:r>
      <w:r>
        <w:rPr>
          <w:noProof/>
        </w:rPr>
        <w:fldChar w:fldCharType="separate"/>
      </w:r>
      <w:r>
        <w:rPr>
          <w:noProof/>
        </w:rPr>
        <w:t>64</w:t>
      </w:r>
      <w:r>
        <w:rPr>
          <w:noProof/>
        </w:rPr>
        <w:fldChar w:fldCharType="end"/>
      </w:r>
    </w:p>
    <w:p w14:paraId="2D4055FA" w14:textId="382557FC" w:rsidR="00681C11" w:rsidRDefault="00681C11">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_Toc211940437 \h </w:instrText>
      </w:r>
      <w:r>
        <w:rPr>
          <w:noProof/>
        </w:rPr>
      </w:r>
      <w:r>
        <w:rPr>
          <w:noProof/>
        </w:rPr>
        <w:fldChar w:fldCharType="separate"/>
      </w:r>
      <w:r>
        <w:rPr>
          <w:noProof/>
        </w:rPr>
        <w:t>64</w:t>
      </w:r>
      <w:r>
        <w:rPr>
          <w:noProof/>
        </w:rPr>
        <w:fldChar w:fldCharType="end"/>
      </w:r>
    </w:p>
    <w:p w14:paraId="182F346F" w14:textId="1D5D966D" w:rsidR="00681C11" w:rsidRDefault="00681C11">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_Toc211940438 \h </w:instrText>
      </w:r>
      <w:r>
        <w:rPr>
          <w:noProof/>
        </w:rPr>
      </w:r>
      <w:r>
        <w:rPr>
          <w:noProof/>
        </w:rPr>
        <w:fldChar w:fldCharType="separate"/>
      </w:r>
      <w:r>
        <w:rPr>
          <w:noProof/>
        </w:rPr>
        <w:t>65</w:t>
      </w:r>
      <w:r>
        <w:rPr>
          <w:noProof/>
        </w:rPr>
        <w:fldChar w:fldCharType="end"/>
      </w:r>
    </w:p>
    <w:p w14:paraId="65FB4D48" w14:textId="5FCD3A30" w:rsidR="00681C11" w:rsidRDefault="00681C11">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_Toc211940439 \h </w:instrText>
      </w:r>
      <w:r>
        <w:rPr>
          <w:noProof/>
        </w:rPr>
      </w:r>
      <w:r>
        <w:rPr>
          <w:noProof/>
        </w:rPr>
        <w:fldChar w:fldCharType="separate"/>
      </w:r>
      <w:r>
        <w:rPr>
          <w:noProof/>
        </w:rPr>
        <w:t>65</w:t>
      </w:r>
      <w:r>
        <w:rPr>
          <w:noProof/>
        </w:rPr>
        <w:fldChar w:fldCharType="end"/>
      </w:r>
    </w:p>
    <w:p w14:paraId="74D09D84" w14:textId="26250989" w:rsidR="00681C11" w:rsidRDefault="00681C11">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_Toc211940440 \h </w:instrText>
      </w:r>
      <w:r>
        <w:rPr>
          <w:noProof/>
        </w:rPr>
      </w:r>
      <w:r>
        <w:rPr>
          <w:noProof/>
        </w:rPr>
        <w:fldChar w:fldCharType="separate"/>
      </w:r>
      <w:r>
        <w:rPr>
          <w:noProof/>
        </w:rPr>
        <w:t>65</w:t>
      </w:r>
      <w:r>
        <w:rPr>
          <w:noProof/>
        </w:rPr>
        <w:fldChar w:fldCharType="end"/>
      </w:r>
    </w:p>
    <w:p w14:paraId="0237D368" w14:textId="0A05AEDE" w:rsidR="00681C11" w:rsidRDefault="00681C11">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_Toc211940441 \h </w:instrText>
      </w:r>
      <w:r>
        <w:rPr>
          <w:noProof/>
        </w:rPr>
      </w:r>
      <w:r>
        <w:rPr>
          <w:noProof/>
        </w:rPr>
        <w:fldChar w:fldCharType="separate"/>
      </w:r>
      <w:r>
        <w:rPr>
          <w:noProof/>
        </w:rPr>
        <w:t>66</w:t>
      </w:r>
      <w:r>
        <w:rPr>
          <w:noProof/>
        </w:rPr>
        <w:fldChar w:fldCharType="end"/>
      </w:r>
    </w:p>
    <w:p w14:paraId="32B5F966" w14:textId="7490D97C" w:rsidR="00681C11" w:rsidRDefault="00681C11">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_Toc211940442 \h </w:instrText>
      </w:r>
      <w:r>
        <w:rPr>
          <w:noProof/>
        </w:rPr>
      </w:r>
      <w:r>
        <w:rPr>
          <w:noProof/>
        </w:rPr>
        <w:fldChar w:fldCharType="separate"/>
      </w:r>
      <w:r>
        <w:rPr>
          <w:noProof/>
        </w:rPr>
        <w:t>66</w:t>
      </w:r>
      <w:r>
        <w:rPr>
          <w:noProof/>
        </w:rPr>
        <w:fldChar w:fldCharType="end"/>
      </w:r>
    </w:p>
    <w:p w14:paraId="0A2D95E0" w14:textId="41247F73" w:rsidR="00681C11" w:rsidRDefault="00681C11">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_Toc211940443 \h </w:instrText>
      </w:r>
      <w:r>
        <w:rPr>
          <w:noProof/>
        </w:rPr>
      </w:r>
      <w:r>
        <w:rPr>
          <w:noProof/>
        </w:rPr>
        <w:fldChar w:fldCharType="separate"/>
      </w:r>
      <w:r>
        <w:rPr>
          <w:noProof/>
        </w:rPr>
        <w:t>66</w:t>
      </w:r>
      <w:r>
        <w:rPr>
          <w:noProof/>
        </w:rPr>
        <w:fldChar w:fldCharType="end"/>
      </w:r>
    </w:p>
    <w:p w14:paraId="11DB785C" w14:textId="193D7999" w:rsidR="00681C11" w:rsidRDefault="00681C11">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_Toc211940444 \h </w:instrText>
      </w:r>
      <w:r>
        <w:rPr>
          <w:noProof/>
        </w:rPr>
      </w:r>
      <w:r>
        <w:rPr>
          <w:noProof/>
        </w:rPr>
        <w:fldChar w:fldCharType="separate"/>
      </w:r>
      <w:r>
        <w:rPr>
          <w:noProof/>
        </w:rPr>
        <w:t>67</w:t>
      </w:r>
      <w:r>
        <w:rPr>
          <w:noProof/>
        </w:rPr>
        <w:fldChar w:fldCharType="end"/>
      </w:r>
    </w:p>
    <w:p w14:paraId="2BA52DED" w14:textId="6ABB01F5" w:rsidR="00681C11" w:rsidRDefault="00681C11">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_Toc211940445 \h </w:instrText>
      </w:r>
      <w:r>
        <w:rPr>
          <w:noProof/>
        </w:rPr>
      </w:r>
      <w:r>
        <w:rPr>
          <w:noProof/>
        </w:rPr>
        <w:fldChar w:fldCharType="separate"/>
      </w:r>
      <w:r>
        <w:rPr>
          <w:noProof/>
        </w:rPr>
        <w:t>68</w:t>
      </w:r>
      <w:r>
        <w:rPr>
          <w:noProof/>
        </w:rPr>
        <w:fldChar w:fldCharType="end"/>
      </w:r>
    </w:p>
    <w:p w14:paraId="7ADFA207" w14:textId="36C60801" w:rsidR="00681C11" w:rsidRDefault="00681C11">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_Toc211940446 \h </w:instrText>
      </w:r>
      <w:r>
        <w:rPr>
          <w:noProof/>
        </w:rPr>
      </w:r>
      <w:r>
        <w:rPr>
          <w:noProof/>
        </w:rPr>
        <w:fldChar w:fldCharType="separate"/>
      </w:r>
      <w:r>
        <w:rPr>
          <w:noProof/>
        </w:rPr>
        <w:t>68</w:t>
      </w:r>
      <w:r>
        <w:rPr>
          <w:noProof/>
        </w:rPr>
        <w:fldChar w:fldCharType="end"/>
      </w:r>
    </w:p>
    <w:p w14:paraId="7057EAF0" w14:textId="45636701" w:rsidR="00681C11" w:rsidRDefault="00681C11">
      <w:pPr>
        <w:pStyle w:val="TOC4"/>
        <w:rPr>
          <w:rFonts w:asciiTheme="minorHAnsi" w:eastAsiaTheme="minorEastAsia" w:hAnsiTheme="minorHAnsi" w:cstheme="minorBidi"/>
          <w:noProof/>
          <w:sz w:val="22"/>
          <w:szCs w:val="22"/>
          <w:lang w:val="en-US"/>
        </w:rPr>
      </w:pPr>
      <w:r w:rsidRPr="001F5331">
        <w:rPr>
          <w:noProof/>
          <w:lang w:val="en-US"/>
        </w:rPr>
        <w:t>6.1.6.3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_Toc211940447 \h </w:instrText>
      </w:r>
      <w:r>
        <w:rPr>
          <w:noProof/>
        </w:rPr>
      </w:r>
      <w:r>
        <w:rPr>
          <w:noProof/>
        </w:rPr>
        <w:fldChar w:fldCharType="separate"/>
      </w:r>
      <w:r>
        <w:rPr>
          <w:noProof/>
        </w:rPr>
        <w:t>68</w:t>
      </w:r>
      <w:r>
        <w:rPr>
          <w:noProof/>
        </w:rPr>
        <w:fldChar w:fldCharType="end"/>
      </w:r>
    </w:p>
    <w:p w14:paraId="77DCF7E3" w14:textId="68AC1238" w:rsidR="00681C11" w:rsidRDefault="00681C11">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_Toc211940448 \h </w:instrText>
      </w:r>
      <w:r>
        <w:rPr>
          <w:noProof/>
        </w:rPr>
      </w:r>
      <w:r>
        <w:rPr>
          <w:noProof/>
        </w:rPr>
        <w:fldChar w:fldCharType="separate"/>
      </w:r>
      <w:r>
        <w:rPr>
          <w:noProof/>
        </w:rPr>
        <w:t>68</w:t>
      </w:r>
      <w:r>
        <w:rPr>
          <w:noProof/>
        </w:rPr>
        <w:fldChar w:fldCharType="end"/>
      </w:r>
    </w:p>
    <w:p w14:paraId="731EC5A9" w14:textId="71A91B4E" w:rsidR="00681C11" w:rsidRDefault="00681C11">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_Toc211940449 \h </w:instrText>
      </w:r>
      <w:r>
        <w:rPr>
          <w:noProof/>
        </w:rPr>
      </w:r>
      <w:r>
        <w:rPr>
          <w:noProof/>
        </w:rPr>
        <w:fldChar w:fldCharType="separate"/>
      </w:r>
      <w:r>
        <w:rPr>
          <w:noProof/>
        </w:rPr>
        <w:t>68</w:t>
      </w:r>
      <w:r>
        <w:rPr>
          <w:noProof/>
        </w:rPr>
        <w:fldChar w:fldCharType="end"/>
      </w:r>
    </w:p>
    <w:p w14:paraId="7E91CA85" w14:textId="420F9DA8" w:rsidR="00681C11" w:rsidRDefault="00681C11">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_Toc211940450 \h </w:instrText>
      </w:r>
      <w:r>
        <w:rPr>
          <w:noProof/>
        </w:rPr>
      </w:r>
      <w:r>
        <w:rPr>
          <w:noProof/>
        </w:rPr>
        <w:fldChar w:fldCharType="separate"/>
      </w:r>
      <w:r>
        <w:rPr>
          <w:noProof/>
        </w:rPr>
        <w:t>69</w:t>
      </w:r>
      <w:r>
        <w:rPr>
          <w:noProof/>
        </w:rPr>
        <w:fldChar w:fldCharType="end"/>
      </w:r>
    </w:p>
    <w:p w14:paraId="3A134056" w14:textId="119D32E5" w:rsidR="00681C11" w:rsidRDefault="00681C11">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_Toc211940451 \h </w:instrText>
      </w:r>
      <w:r>
        <w:rPr>
          <w:noProof/>
        </w:rPr>
      </w:r>
      <w:r>
        <w:rPr>
          <w:noProof/>
        </w:rPr>
        <w:fldChar w:fldCharType="separate"/>
      </w:r>
      <w:r>
        <w:rPr>
          <w:noProof/>
        </w:rPr>
        <w:t>69</w:t>
      </w:r>
      <w:r>
        <w:rPr>
          <w:noProof/>
        </w:rPr>
        <w:fldChar w:fldCharType="end"/>
      </w:r>
    </w:p>
    <w:p w14:paraId="0F97EC00" w14:textId="53141B36" w:rsidR="00681C11" w:rsidRDefault="00681C11">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_Toc211940452 \h </w:instrText>
      </w:r>
      <w:r>
        <w:rPr>
          <w:noProof/>
        </w:rPr>
      </w:r>
      <w:r>
        <w:rPr>
          <w:noProof/>
        </w:rPr>
        <w:fldChar w:fldCharType="separate"/>
      </w:r>
      <w:r>
        <w:rPr>
          <w:noProof/>
        </w:rPr>
        <w:t>70</w:t>
      </w:r>
      <w:r>
        <w:rPr>
          <w:noProof/>
        </w:rPr>
        <w:fldChar w:fldCharType="end"/>
      </w:r>
    </w:p>
    <w:p w14:paraId="52457DC9" w14:textId="185D0C15" w:rsidR="00681C11" w:rsidRDefault="00681C11">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_Toc211940453 \h </w:instrText>
      </w:r>
      <w:r>
        <w:rPr>
          <w:noProof/>
        </w:rPr>
      </w:r>
      <w:r>
        <w:rPr>
          <w:noProof/>
        </w:rPr>
        <w:fldChar w:fldCharType="separate"/>
      </w:r>
      <w:r>
        <w:rPr>
          <w:noProof/>
        </w:rPr>
        <w:t>70</w:t>
      </w:r>
      <w:r>
        <w:rPr>
          <w:noProof/>
        </w:rPr>
        <w:fldChar w:fldCharType="end"/>
      </w:r>
    </w:p>
    <w:p w14:paraId="4EF7744A" w14:textId="3652E4C0" w:rsidR="00681C11" w:rsidRDefault="00681C11">
      <w:pPr>
        <w:pStyle w:val="TOC4"/>
        <w:rPr>
          <w:rFonts w:asciiTheme="minorHAnsi" w:eastAsiaTheme="minorEastAsia" w:hAnsiTheme="minorHAnsi" w:cstheme="minorBidi"/>
          <w:noProof/>
          <w:sz w:val="22"/>
          <w:szCs w:val="22"/>
          <w:lang w:val="en-US"/>
        </w:rPr>
      </w:pPr>
      <w:r w:rsidRPr="001F5331">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_Toc211940454 \h </w:instrText>
      </w:r>
      <w:r>
        <w:rPr>
          <w:noProof/>
        </w:rPr>
      </w:r>
      <w:r>
        <w:rPr>
          <w:noProof/>
        </w:rPr>
        <w:fldChar w:fldCharType="separate"/>
      </w:r>
      <w:r>
        <w:rPr>
          <w:noProof/>
        </w:rPr>
        <w:t>70</w:t>
      </w:r>
      <w:r>
        <w:rPr>
          <w:noProof/>
        </w:rPr>
        <w:fldChar w:fldCharType="end"/>
      </w:r>
    </w:p>
    <w:p w14:paraId="063526C9" w14:textId="236B75BC" w:rsidR="00681C11" w:rsidRDefault="00681C11">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_Toc211940455 \h </w:instrText>
      </w:r>
      <w:r>
        <w:rPr>
          <w:noProof/>
        </w:rPr>
      </w:r>
      <w:r>
        <w:rPr>
          <w:noProof/>
        </w:rPr>
        <w:fldChar w:fldCharType="separate"/>
      </w:r>
      <w:r>
        <w:rPr>
          <w:noProof/>
        </w:rPr>
        <w:t>71</w:t>
      </w:r>
      <w:r>
        <w:rPr>
          <w:noProof/>
        </w:rPr>
        <w:fldChar w:fldCharType="end"/>
      </w:r>
    </w:p>
    <w:p w14:paraId="401D8FB6" w14:textId="1A7316F0" w:rsidR="00681C11" w:rsidRDefault="00681C11">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_Toc211940456 \h </w:instrText>
      </w:r>
      <w:r>
        <w:rPr>
          <w:noProof/>
        </w:rPr>
      </w:r>
      <w:r>
        <w:rPr>
          <w:noProof/>
        </w:rPr>
        <w:fldChar w:fldCharType="separate"/>
      </w:r>
      <w:r>
        <w:rPr>
          <w:noProof/>
        </w:rPr>
        <w:t>71</w:t>
      </w:r>
      <w:r>
        <w:rPr>
          <w:noProof/>
        </w:rPr>
        <w:fldChar w:fldCharType="end"/>
      </w:r>
    </w:p>
    <w:p w14:paraId="491F16C7" w14:textId="4950939A" w:rsidR="00681C11" w:rsidRDefault="00681C11">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_Toc211940457 \h </w:instrText>
      </w:r>
      <w:r>
        <w:rPr>
          <w:noProof/>
        </w:rPr>
      </w:r>
      <w:r>
        <w:rPr>
          <w:noProof/>
        </w:rPr>
        <w:fldChar w:fldCharType="separate"/>
      </w:r>
      <w:r>
        <w:rPr>
          <w:noProof/>
        </w:rPr>
        <w:t>71</w:t>
      </w:r>
      <w:r>
        <w:rPr>
          <w:noProof/>
        </w:rPr>
        <w:fldChar w:fldCharType="end"/>
      </w:r>
    </w:p>
    <w:p w14:paraId="48B9AC14" w14:textId="155CDAE8" w:rsidR="00681C11" w:rsidRDefault="00681C11">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_Toc211940458 \h </w:instrText>
      </w:r>
      <w:r>
        <w:rPr>
          <w:noProof/>
        </w:rPr>
      </w:r>
      <w:r>
        <w:rPr>
          <w:noProof/>
        </w:rPr>
        <w:fldChar w:fldCharType="separate"/>
      </w:r>
      <w:r>
        <w:rPr>
          <w:noProof/>
        </w:rPr>
        <w:t>71</w:t>
      </w:r>
      <w:r>
        <w:rPr>
          <w:noProof/>
        </w:rPr>
        <w:fldChar w:fldCharType="end"/>
      </w:r>
    </w:p>
    <w:p w14:paraId="160B68AA" w14:textId="5109172A" w:rsidR="00681C11" w:rsidRDefault="00681C11">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_Toc211940459 \h </w:instrText>
      </w:r>
      <w:r>
        <w:rPr>
          <w:noProof/>
        </w:rPr>
      </w:r>
      <w:r>
        <w:rPr>
          <w:noProof/>
        </w:rPr>
        <w:fldChar w:fldCharType="separate"/>
      </w:r>
      <w:r>
        <w:rPr>
          <w:noProof/>
        </w:rPr>
        <w:t>71</w:t>
      </w:r>
      <w:r>
        <w:rPr>
          <w:noProof/>
        </w:rPr>
        <w:fldChar w:fldCharType="end"/>
      </w:r>
    </w:p>
    <w:p w14:paraId="4EBAFCBA" w14:textId="59656784" w:rsidR="00681C11" w:rsidRDefault="00681C11">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_Toc211940460 \h </w:instrText>
      </w:r>
      <w:r>
        <w:rPr>
          <w:noProof/>
        </w:rPr>
      </w:r>
      <w:r>
        <w:rPr>
          <w:noProof/>
        </w:rPr>
        <w:fldChar w:fldCharType="separate"/>
      </w:r>
      <w:r>
        <w:rPr>
          <w:noProof/>
        </w:rPr>
        <w:t>71</w:t>
      </w:r>
      <w:r>
        <w:rPr>
          <w:noProof/>
        </w:rPr>
        <w:fldChar w:fldCharType="end"/>
      </w:r>
    </w:p>
    <w:p w14:paraId="767E4388" w14:textId="78FB3996" w:rsidR="00681C11" w:rsidRDefault="00681C11">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_Toc211940461 \h </w:instrText>
      </w:r>
      <w:r>
        <w:rPr>
          <w:noProof/>
        </w:rPr>
      </w:r>
      <w:r>
        <w:rPr>
          <w:noProof/>
        </w:rPr>
        <w:fldChar w:fldCharType="separate"/>
      </w:r>
      <w:r>
        <w:rPr>
          <w:noProof/>
        </w:rPr>
        <w:t>71</w:t>
      </w:r>
      <w:r>
        <w:rPr>
          <w:noProof/>
        </w:rPr>
        <w:fldChar w:fldCharType="end"/>
      </w:r>
    </w:p>
    <w:p w14:paraId="64F1C20C" w14:textId="3CC3F817" w:rsidR="00681C11" w:rsidRDefault="00681C11">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_Toc211940462 \h </w:instrText>
      </w:r>
      <w:r>
        <w:rPr>
          <w:noProof/>
        </w:rPr>
      </w:r>
      <w:r>
        <w:rPr>
          <w:noProof/>
        </w:rPr>
        <w:fldChar w:fldCharType="separate"/>
      </w:r>
      <w:r>
        <w:rPr>
          <w:noProof/>
        </w:rPr>
        <w:t>72</w:t>
      </w:r>
      <w:r>
        <w:rPr>
          <w:noProof/>
        </w:rPr>
        <w:fldChar w:fldCharType="end"/>
      </w:r>
    </w:p>
    <w:p w14:paraId="29AE3A20" w14:textId="20DC3E12" w:rsidR="00681C11" w:rsidRDefault="00681C11">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_Toc211940463 \h </w:instrText>
      </w:r>
      <w:r>
        <w:rPr>
          <w:noProof/>
        </w:rPr>
      </w:r>
      <w:r>
        <w:rPr>
          <w:noProof/>
        </w:rPr>
        <w:fldChar w:fldCharType="separate"/>
      </w:r>
      <w:r>
        <w:rPr>
          <w:noProof/>
        </w:rPr>
        <w:t>73</w:t>
      </w:r>
      <w:r>
        <w:rPr>
          <w:noProof/>
        </w:rPr>
        <w:fldChar w:fldCharType="end"/>
      </w:r>
    </w:p>
    <w:p w14:paraId="1BF8A974" w14:textId="31A506AA" w:rsidR="00681C11" w:rsidRDefault="00681C11">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_Toc211940464 \h </w:instrText>
      </w:r>
      <w:r>
        <w:rPr>
          <w:noProof/>
        </w:rPr>
      </w:r>
      <w:r>
        <w:rPr>
          <w:noProof/>
        </w:rPr>
        <w:fldChar w:fldCharType="separate"/>
      </w:r>
      <w:r>
        <w:rPr>
          <w:noProof/>
        </w:rPr>
        <w:t>73</w:t>
      </w:r>
      <w:r>
        <w:rPr>
          <w:noProof/>
        </w:rPr>
        <w:fldChar w:fldCharType="end"/>
      </w:r>
    </w:p>
    <w:p w14:paraId="2D899A16" w14:textId="00D6A727" w:rsidR="00681C11" w:rsidRDefault="00681C11">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_Toc211940465 \h </w:instrText>
      </w:r>
      <w:r>
        <w:rPr>
          <w:noProof/>
        </w:rPr>
      </w:r>
      <w:r>
        <w:rPr>
          <w:noProof/>
        </w:rPr>
        <w:fldChar w:fldCharType="separate"/>
      </w:r>
      <w:r>
        <w:rPr>
          <w:noProof/>
        </w:rPr>
        <w:t>73</w:t>
      </w:r>
      <w:r>
        <w:rPr>
          <w:noProof/>
        </w:rPr>
        <w:fldChar w:fldCharType="end"/>
      </w:r>
    </w:p>
    <w:p w14:paraId="12E91AC2" w14:textId="250CEA83" w:rsidR="00681C11" w:rsidRDefault="00681C11">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_Toc211940466 \h </w:instrText>
      </w:r>
      <w:r>
        <w:rPr>
          <w:noProof/>
        </w:rPr>
      </w:r>
      <w:r>
        <w:rPr>
          <w:noProof/>
        </w:rPr>
        <w:fldChar w:fldCharType="separate"/>
      </w:r>
      <w:r>
        <w:rPr>
          <w:noProof/>
        </w:rPr>
        <w:t>73</w:t>
      </w:r>
      <w:r>
        <w:rPr>
          <w:noProof/>
        </w:rPr>
        <w:fldChar w:fldCharType="end"/>
      </w:r>
    </w:p>
    <w:p w14:paraId="13B43303" w14:textId="0CE27AF3" w:rsidR="00681C11" w:rsidRDefault="00681C11">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_Toc211940467 \h </w:instrText>
      </w:r>
      <w:r>
        <w:rPr>
          <w:noProof/>
        </w:rPr>
      </w:r>
      <w:r>
        <w:rPr>
          <w:noProof/>
        </w:rPr>
        <w:fldChar w:fldCharType="separate"/>
      </w:r>
      <w:r>
        <w:rPr>
          <w:noProof/>
        </w:rPr>
        <w:t>73</w:t>
      </w:r>
      <w:r>
        <w:rPr>
          <w:noProof/>
        </w:rPr>
        <w:fldChar w:fldCharType="end"/>
      </w:r>
    </w:p>
    <w:p w14:paraId="0315A5DA" w14:textId="1FFFC3BA" w:rsidR="00681C11" w:rsidRDefault="00681C11">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_Toc211940468 \h </w:instrText>
      </w:r>
      <w:r>
        <w:rPr>
          <w:noProof/>
        </w:rPr>
      </w:r>
      <w:r>
        <w:rPr>
          <w:noProof/>
        </w:rPr>
        <w:fldChar w:fldCharType="separate"/>
      </w:r>
      <w:r>
        <w:rPr>
          <w:noProof/>
        </w:rPr>
        <w:t>74</w:t>
      </w:r>
      <w:r>
        <w:rPr>
          <w:noProof/>
        </w:rPr>
        <w:fldChar w:fldCharType="end"/>
      </w:r>
    </w:p>
    <w:p w14:paraId="708852AA" w14:textId="4B7077D4" w:rsidR="00681C11" w:rsidRDefault="00681C11">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_Toc211940469 \h </w:instrText>
      </w:r>
      <w:r>
        <w:rPr>
          <w:noProof/>
        </w:rPr>
      </w:r>
      <w:r>
        <w:rPr>
          <w:noProof/>
        </w:rPr>
        <w:fldChar w:fldCharType="separate"/>
      </w:r>
      <w:r>
        <w:rPr>
          <w:noProof/>
        </w:rPr>
        <w:t>74</w:t>
      </w:r>
      <w:r>
        <w:rPr>
          <w:noProof/>
        </w:rPr>
        <w:fldChar w:fldCharType="end"/>
      </w:r>
    </w:p>
    <w:p w14:paraId="38D845FC" w14:textId="17CCD923" w:rsidR="00681C11" w:rsidRDefault="00681C11">
      <w:pPr>
        <w:pStyle w:val="TOC5"/>
        <w:rPr>
          <w:rFonts w:asciiTheme="minorHAnsi" w:eastAsiaTheme="minorEastAsia" w:hAnsiTheme="minorHAnsi" w:cstheme="minorBidi"/>
          <w:noProof/>
          <w:sz w:val="22"/>
          <w:szCs w:val="22"/>
          <w:lang w:val="en-US"/>
        </w:rPr>
      </w:pPr>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_Toc211940470 \h </w:instrText>
      </w:r>
      <w:r>
        <w:rPr>
          <w:noProof/>
        </w:rPr>
      </w:r>
      <w:r>
        <w:rPr>
          <w:noProof/>
        </w:rPr>
        <w:fldChar w:fldCharType="separate"/>
      </w:r>
      <w:r>
        <w:rPr>
          <w:noProof/>
        </w:rPr>
        <w:t>74</w:t>
      </w:r>
      <w:r>
        <w:rPr>
          <w:noProof/>
        </w:rPr>
        <w:fldChar w:fldCharType="end"/>
      </w:r>
    </w:p>
    <w:p w14:paraId="5C01B9A0" w14:textId="717D9BDC" w:rsidR="00681C11" w:rsidRDefault="00681C11">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_Toc211940471 \h </w:instrText>
      </w:r>
      <w:r>
        <w:rPr>
          <w:noProof/>
        </w:rPr>
      </w:r>
      <w:r>
        <w:rPr>
          <w:noProof/>
        </w:rPr>
        <w:fldChar w:fldCharType="separate"/>
      </w:r>
      <w:r>
        <w:rPr>
          <w:noProof/>
        </w:rPr>
        <w:t>74</w:t>
      </w:r>
      <w:r>
        <w:rPr>
          <w:noProof/>
        </w:rPr>
        <w:fldChar w:fldCharType="end"/>
      </w:r>
    </w:p>
    <w:p w14:paraId="493B0A3D" w14:textId="04D40A40" w:rsidR="00681C11" w:rsidRDefault="00681C11">
      <w:pPr>
        <w:pStyle w:val="TOC6"/>
        <w:rPr>
          <w:rFonts w:asciiTheme="minorHAnsi" w:eastAsiaTheme="minorEastAsia" w:hAnsiTheme="minorHAnsi" w:cstheme="minorBidi"/>
          <w:noProof/>
          <w:sz w:val="22"/>
          <w:szCs w:val="22"/>
          <w:lang w:val="en-US"/>
        </w:rPr>
      </w:pPr>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_Toc211940472 \h </w:instrText>
      </w:r>
      <w:r>
        <w:rPr>
          <w:noProof/>
        </w:rPr>
      </w:r>
      <w:r>
        <w:rPr>
          <w:noProof/>
        </w:rPr>
        <w:fldChar w:fldCharType="separate"/>
      </w:r>
      <w:r>
        <w:rPr>
          <w:noProof/>
        </w:rPr>
        <w:t>74</w:t>
      </w:r>
      <w:r>
        <w:rPr>
          <w:noProof/>
        </w:rPr>
        <w:fldChar w:fldCharType="end"/>
      </w:r>
    </w:p>
    <w:p w14:paraId="79049B33" w14:textId="77F56A46" w:rsidR="00681C11" w:rsidRDefault="00681C11">
      <w:pPr>
        <w:pStyle w:val="TOC6"/>
        <w:rPr>
          <w:rFonts w:asciiTheme="minorHAnsi" w:eastAsiaTheme="minorEastAsia" w:hAnsiTheme="minorHAnsi" w:cstheme="minorBidi"/>
          <w:noProof/>
          <w:sz w:val="22"/>
          <w:szCs w:val="22"/>
          <w:lang w:val="en-US"/>
        </w:rPr>
      </w:pPr>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_Toc211940473 \h </w:instrText>
      </w:r>
      <w:r>
        <w:rPr>
          <w:noProof/>
        </w:rPr>
      </w:r>
      <w:r>
        <w:rPr>
          <w:noProof/>
        </w:rPr>
        <w:fldChar w:fldCharType="separate"/>
      </w:r>
      <w:r>
        <w:rPr>
          <w:noProof/>
        </w:rPr>
        <w:t>75</w:t>
      </w:r>
      <w:r>
        <w:rPr>
          <w:noProof/>
        </w:rPr>
        <w:fldChar w:fldCharType="end"/>
      </w:r>
    </w:p>
    <w:p w14:paraId="40C2F9F3" w14:textId="1EB23AAF" w:rsidR="00681C11" w:rsidRDefault="00681C11">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_Toc211940474 \h </w:instrText>
      </w:r>
      <w:r>
        <w:rPr>
          <w:noProof/>
        </w:rPr>
      </w:r>
      <w:r>
        <w:rPr>
          <w:noProof/>
        </w:rPr>
        <w:fldChar w:fldCharType="separate"/>
      </w:r>
      <w:r>
        <w:rPr>
          <w:noProof/>
        </w:rPr>
        <w:t>76</w:t>
      </w:r>
      <w:r>
        <w:rPr>
          <w:noProof/>
        </w:rPr>
        <w:fldChar w:fldCharType="end"/>
      </w:r>
    </w:p>
    <w:p w14:paraId="12FBB406" w14:textId="018B56CD" w:rsidR="00681C11" w:rsidRDefault="00681C11">
      <w:pPr>
        <w:pStyle w:val="TOC4"/>
        <w:rPr>
          <w:rFonts w:asciiTheme="minorHAnsi" w:eastAsiaTheme="minorEastAsia" w:hAnsiTheme="minorHAnsi" w:cstheme="minorBidi"/>
          <w:noProof/>
          <w:sz w:val="22"/>
          <w:szCs w:val="22"/>
          <w:lang w:val="en-US"/>
        </w:rPr>
      </w:pPr>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_Toc211940475 \h </w:instrText>
      </w:r>
      <w:r>
        <w:rPr>
          <w:noProof/>
        </w:rPr>
      </w:r>
      <w:r>
        <w:rPr>
          <w:noProof/>
        </w:rPr>
        <w:fldChar w:fldCharType="separate"/>
      </w:r>
      <w:r>
        <w:rPr>
          <w:noProof/>
        </w:rPr>
        <w:t>76</w:t>
      </w:r>
      <w:r>
        <w:rPr>
          <w:noProof/>
        </w:rPr>
        <w:fldChar w:fldCharType="end"/>
      </w:r>
    </w:p>
    <w:p w14:paraId="5D360E5D" w14:textId="5543C8AF" w:rsidR="00681C11" w:rsidRDefault="00681C11">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_Toc211940476 \h </w:instrText>
      </w:r>
      <w:r>
        <w:rPr>
          <w:noProof/>
        </w:rPr>
      </w:r>
      <w:r>
        <w:rPr>
          <w:noProof/>
        </w:rPr>
        <w:fldChar w:fldCharType="separate"/>
      </w:r>
      <w:r>
        <w:rPr>
          <w:noProof/>
        </w:rPr>
        <w:t>76</w:t>
      </w:r>
      <w:r>
        <w:rPr>
          <w:noProof/>
        </w:rPr>
        <w:fldChar w:fldCharType="end"/>
      </w:r>
    </w:p>
    <w:p w14:paraId="7DD1EADC" w14:textId="5FC98D7F" w:rsidR="00681C11" w:rsidRDefault="00681C11">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_Toc211940477 \h </w:instrText>
      </w:r>
      <w:r>
        <w:rPr>
          <w:noProof/>
        </w:rPr>
      </w:r>
      <w:r>
        <w:rPr>
          <w:noProof/>
        </w:rPr>
        <w:fldChar w:fldCharType="separate"/>
      </w:r>
      <w:r>
        <w:rPr>
          <w:noProof/>
        </w:rPr>
        <w:t>76</w:t>
      </w:r>
      <w:r>
        <w:rPr>
          <w:noProof/>
        </w:rPr>
        <w:fldChar w:fldCharType="end"/>
      </w:r>
    </w:p>
    <w:p w14:paraId="792BFB65" w14:textId="01D235DC" w:rsidR="00681C11" w:rsidRDefault="00681C11">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_Toc211940478 \h </w:instrText>
      </w:r>
      <w:r>
        <w:rPr>
          <w:noProof/>
        </w:rPr>
      </w:r>
      <w:r>
        <w:rPr>
          <w:noProof/>
        </w:rPr>
        <w:fldChar w:fldCharType="separate"/>
      </w:r>
      <w:r>
        <w:rPr>
          <w:noProof/>
        </w:rPr>
        <w:t>76</w:t>
      </w:r>
      <w:r>
        <w:rPr>
          <w:noProof/>
        </w:rPr>
        <w:fldChar w:fldCharType="end"/>
      </w:r>
    </w:p>
    <w:p w14:paraId="27584D1A" w14:textId="6BEB345A" w:rsidR="00681C11" w:rsidRDefault="00681C11">
      <w:pPr>
        <w:pStyle w:val="TOC6"/>
        <w:rPr>
          <w:rFonts w:asciiTheme="minorHAnsi" w:eastAsiaTheme="minorEastAsia" w:hAnsiTheme="minorHAnsi" w:cstheme="minorBidi"/>
          <w:noProof/>
          <w:sz w:val="22"/>
          <w:szCs w:val="22"/>
          <w:lang w:val="en-US"/>
        </w:rPr>
      </w:pPr>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_Toc211940479 \h </w:instrText>
      </w:r>
      <w:r>
        <w:rPr>
          <w:noProof/>
        </w:rPr>
      </w:r>
      <w:r>
        <w:rPr>
          <w:noProof/>
        </w:rPr>
        <w:fldChar w:fldCharType="separate"/>
      </w:r>
      <w:r>
        <w:rPr>
          <w:noProof/>
        </w:rPr>
        <w:t>76</w:t>
      </w:r>
      <w:r>
        <w:rPr>
          <w:noProof/>
        </w:rPr>
        <w:fldChar w:fldCharType="end"/>
      </w:r>
    </w:p>
    <w:p w14:paraId="01929838" w14:textId="2F69CF5C" w:rsidR="00681C11" w:rsidRDefault="00681C11">
      <w:pPr>
        <w:pStyle w:val="TOC6"/>
        <w:rPr>
          <w:rFonts w:asciiTheme="minorHAnsi" w:eastAsiaTheme="minorEastAsia" w:hAnsiTheme="minorHAnsi" w:cstheme="minorBidi"/>
          <w:noProof/>
          <w:sz w:val="22"/>
          <w:szCs w:val="22"/>
          <w:lang w:val="en-US"/>
        </w:rPr>
      </w:pPr>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_Toc211940480 \h </w:instrText>
      </w:r>
      <w:r>
        <w:rPr>
          <w:noProof/>
        </w:rPr>
      </w:r>
      <w:r>
        <w:rPr>
          <w:noProof/>
        </w:rPr>
        <w:fldChar w:fldCharType="separate"/>
      </w:r>
      <w:r>
        <w:rPr>
          <w:noProof/>
        </w:rPr>
        <w:t>77</w:t>
      </w:r>
      <w:r>
        <w:rPr>
          <w:noProof/>
        </w:rPr>
        <w:fldChar w:fldCharType="end"/>
      </w:r>
    </w:p>
    <w:p w14:paraId="6FE6518A" w14:textId="45D6A998" w:rsidR="00681C11" w:rsidRDefault="00681C11">
      <w:pPr>
        <w:pStyle w:val="TOC6"/>
        <w:rPr>
          <w:rFonts w:asciiTheme="minorHAnsi" w:eastAsiaTheme="minorEastAsia" w:hAnsiTheme="minorHAnsi" w:cstheme="minorBidi"/>
          <w:noProof/>
          <w:sz w:val="22"/>
          <w:szCs w:val="22"/>
          <w:lang w:val="en-US"/>
        </w:rPr>
      </w:pPr>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_Toc211940481 \h </w:instrText>
      </w:r>
      <w:r>
        <w:rPr>
          <w:noProof/>
        </w:rPr>
      </w:r>
      <w:r>
        <w:rPr>
          <w:noProof/>
        </w:rPr>
        <w:fldChar w:fldCharType="separate"/>
      </w:r>
      <w:r>
        <w:rPr>
          <w:noProof/>
        </w:rPr>
        <w:t>78</w:t>
      </w:r>
      <w:r>
        <w:rPr>
          <w:noProof/>
        </w:rPr>
        <w:fldChar w:fldCharType="end"/>
      </w:r>
    </w:p>
    <w:p w14:paraId="71D319FC" w14:textId="00E8B43D" w:rsidR="00681C11" w:rsidRDefault="00681C11">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_Toc211940482 \h </w:instrText>
      </w:r>
      <w:r>
        <w:rPr>
          <w:noProof/>
        </w:rPr>
      </w:r>
      <w:r>
        <w:rPr>
          <w:noProof/>
        </w:rPr>
        <w:fldChar w:fldCharType="separate"/>
      </w:r>
      <w:r>
        <w:rPr>
          <w:noProof/>
        </w:rPr>
        <w:t>79</w:t>
      </w:r>
      <w:r>
        <w:rPr>
          <w:noProof/>
        </w:rPr>
        <w:fldChar w:fldCharType="end"/>
      </w:r>
    </w:p>
    <w:p w14:paraId="4A98D1DB" w14:textId="576A7A3D" w:rsidR="00681C11" w:rsidRDefault="00681C11">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_Toc211940483 \h </w:instrText>
      </w:r>
      <w:r>
        <w:rPr>
          <w:noProof/>
        </w:rPr>
      </w:r>
      <w:r>
        <w:rPr>
          <w:noProof/>
        </w:rPr>
        <w:fldChar w:fldCharType="separate"/>
      </w:r>
      <w:r>
        <w:rPr>
          <w:noProof/>
        </w:rPr>
        <w:t>79</w:t>
      </w:r>
      <w:r>
        <w:rPr>
          <w:noProof/>
        </w:rPr>
        <w:fldChar w:fldCharType="end"/>
      </w:r>
    </w:p>
    <w:p w14:paraId="63B79B65" w14:textId="58DDD4A7" w:rsidR="00681C11" w:rsidRDefault="00681C11">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_Toc211940484 \h </w:instrText>
      </w:r>
      <w:r>
        <w:rPr>
          <w:noProof/>
        </w:rPr>
      </w:r>
      <w:r>
        <w:rPr>
          <w:noProof/>
        </w:rPr>
        <w:fldChar w:fldCharType="separate"/>
      </w:r>
      <w:r>
        <w:rPr>
          <w:noProof/>
        </w:rPr>
        <w:t>80</w:t>
      </w:r>
      <w:r>
        <w:rPr>
          <w:noProof/>
        </w:rPr>
        <w:fldChar w:fldCharType="end"/>
      </w:r>
    </w:p>
    <w:p w14:paraId="15D14D8E" w14:textId="52AB8F32" w:rsidR="00681C11" w:rsidRDefault="00681C11">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_Toc211940485 \h </w:instrText>
      </w:r>
      <w:r>
        <w:rPr>
          <w:noProof/>
        </w:rPr>
      </w:r>
      <w:r>
        <w:rPr>
          <w:noProof/>
        </w:rPr>
        <w:fldChar w:fldCharType="separate"/>
      </w:r>
      <w:r>
        <w:rPr>
          <w:noProof/>
        </w:rPr>
        <w:t>80</w:t>
      </w:r>
      <w:r>
        <w:rPr>
          <w:noProof/>
        </w:rPr>
        <w:fldChar w:fldCharType="end"/>
      </w:r>
    </w:p>
    <w:p w14:paraId="19990E97" w14:textId="7EF627DB" w:rsidR="00681C11" w:rsidRDefault="00681C11">
      <w:pPr>
        <w:pStyle w:val="TOC4"/>
        <w:rPr>
          <w:rFonts w:asciiTheme="minorHAnsi" w:eastAsiaTheme="minorEastAsia" w:hAnsiTheme="minorHAnsi" w:cstheme="minorBidi"/>
          <w:noProof/>
          <w:sz w:val="22"/>
          <w:szCs w:val="22"/>
          <w:lang w:val="en-US"/>
        </w:rPr>
      </w:pPr>
      <w:r w:rsidRPr="001F5331">
        <w:rPr>
          <w:noProof/>
          <w:lang w:val="en-US"/>
        </w:rPr>
        <w:t>6.2.5.2</w:t>
      </w:r>
      <w:r>
        <w:rPr>
          <w:rFonts w:asciiTheme="minorHAnsi" w:eastAsiaTheme="minorEastAsia" w:hAnsiTheme="minorHAnsi" w:cstheme="minorBidi"/>
          <w:noProof/>
          <w:sz w:val="22"/>
          <w:szCs w:val="22"/>
          <w:lang w:val="en-US"/>
        </w:rPr>
        <w:tab/>
      </w:r>
      <w:r w:rsidRPr="001F5331">
        <w:rPr>
          <w:noProof/>
          <w:lang w:val="en-US"/>
        </w:rPr>
        <w:t>Real-time UAV Status Notification</w:t>
      </w:r>
      <w:r>
        <w:rPr>
          <w:noProof/>
        </w:rPr>
        <w:tab/>
      </w:r>
      <w:r>
        <w:rPr>
          <w:noProof/>
        </w:rPr>
        <w:fldChar w:fldCharType="begin"/>
      </w:r>
      <w:r>
        <w:rPr>
          <w:noProof/>
        </w:rPr>
        <w:instrText xml:space="preserve"> PAGEREF _Toc211940486 \h </w:instrText>
      </w:r>
      <w:r>
        <w:rPr>
          <w:noProof/>
        </w:rPr>
      </w:r>
      <w:r>
        <w:rPr>
          <w:noProof/>
        </w:rPr>
        <w:fldChar w:fldCharType="separate"/>
      </w:r>
      <w:r>
        <w:rPr>
          <w:noProof/>
        </w:rPr>
        <w:t>80</w:t>
      </w:r>
      <w:r>
        <w:rPr>
          <w:noProof/>
        </w:rPr>
        <w:fldChar w:fldCharType="end"/>
      </w:r>
    </w:p>
    <w:p w14:paraId="1FD16DB5" w14:textId="7D7E66D1" w:rsidR="00681C11" w:rsidRDefault="00681C11">
      <w:pPr>
        <w:pStyle w:val="TOC5"/>
        <w:rPr>
          <w:rFonts w:asciiTheme="minorHAnsi" w:eastAsiaTheme="minorEastAsia" w:hAnsiTheme="minorHAnsi" w:cstheme="minorBidi"/>
          <w:noProof/>
          <w:sz w:val="22"/>
          <w:szCs w:val="22"/>
          <w:lang w:val="en-US"/>
        </w:rPr>
      </w:pPr>
      <w:r w:rsidRPr="001F5331">
        <w:rPr>
          <w:noProof/>
          <w:lang w:val="en-US"/>
        </w:rPr>
        <w:t>6.2.5.2.1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_Toc211940487 \h </w:instrText>
      </w:r>
      <w:r>
        <w:rPr>
          <w:noProof/>
        </w:rPr>
      </w:r>
      <w:r>
        <w:rPr>
          <w:noProof/>
        </w:rPr>
        <w:fldChar w:fldCharType="separate"/>
      </w:r>
      <w:r>
        <w:rPr>
          <w:noProof/>
        </w:rPr>
        <w:t>80</w:t>
      </w:r>
      <w:r>
        <w:rPr>
          <w:noProof/>
        </w:rPr>
        <w:fldChar w:fldCharType="end"/>
      </w:r>
    </w:p>
    <w:p w14:paraId="406A6ABB" w14:textId="5A892C88" w:rsidR="00681C11" w:rsidRDefault="00681C11">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_Toc211940488 \h </w:instrText>
      </w:r>
      <w:r>
        <w:rPr>
          <w:noProof/>
        </w:rPr>
      </w:r>
      <w:r>
        <w:rPr>
          <w:noProof/>
        </w:rPr>
        <w:fldChar w:fldCharType="separate"/>
      </w:r>
      <w:r>
        <w:rPr>
          <w:noProof/>
        </w:rPr>
        <w:t>80</w:t>
      </w:r>
      <w:r>
        <w:rPr>
          <w:noProof/>
        </w:rPr>
        <w:fldChar w:fldCharType="end"/>
      </w:r>
    </w:p>
    <w:p w14:paraId="4D8D67B1" w14:textId="57B75916" w:rsidR="00681C11" w:rsidRDefault="00681C11">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_Toc211940489 \h </w:instrText>
      </w:r>
      <w:r>
        <w:rPr>
          <w:noProof/>
        </w:rPr>
      </w:r>
      <w:r>
        <w:rPr>
          <w:noProof/>
        </w:rPr>
        <w:fldChar w:fldCharType="separate"/>
      </w:r>
      <w:r>
        <w:rPr>
          <w:noProof/>
        </w:rPr>
        <w:t>80</w:t>
      </w:r>
      <w:r>
        <w:rPr>
          <w:noProof/>
        </w:rPr>
        <w:fldChar w:fldCharType="end"/>
      </w:r>
    </w:p>
    <w:p w14:paraId="44CFD063" w14:textId="2DA475D1" w:rsidR="00681C11" w:rsidRDefault="00681C11">
      <w:pPr>
        <w:pStyle w:val="TOC6"/>
        <w:rPr>
          <w:rFonts w:asciiTheme="minorHAnsi" w:eastAsiaTheme="minorEastAsia" w:hAnsiTheme="minorHAnsi" w:cstheme="minorBidi"/>
          <w:noProof/>
          <w:sz w:val="22"/>
          <w:szCs w:val="22"/>
          <w:lang w:val="en-US"/>
        </w:rPr>
      </w:pPr>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_Toc211940490 \h </w:instrText>
      </w:r>
      <w:r>
        <w:rPr>
          <w:noProof/>
        </w:rPr>
      </w:r>
      <w:r>
        <w:rPr>
          <w:noProof/>
        </w:rPr>
        <w:fldChar w:fldCharType="separate"/>
      </w:r>
      <w:r>
        <w:rPr>
          <w:noProof/>
        </w:rPr>
        <w:t>80</w:t>
      </w:r>
      <w:r>
        <w:rPr>
          <w:noProof/>
        </w:rPr>
        <w:fldChar w:fldCharType="end"/>
      </w:r>
    </w:p>
    <w:p w14:paraId="737A2CB2" w14:textId="0C74AF01" w:rsidR="00681C11" w:rsidRDefault="00681C11">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_Toc211940491 \h </w:instrText>
      </w:r>
      <w:r>
        <w:rPr>
          <w:noProof/>
        </w:rPr>
      </w:r>
      <w:r>
        <w:rPr>
          <w:noProof/>
        </w:rPr>
        <w:fldChar w:fldCharType="separate"/>
      </w:r>
      <w:r>
        <w:rPr>
          <w:noProof/>
        </w:rPr>
        <w:t>81</w:t>
      </w:r>
      <w:r>
        <w:rPr>
          <w:noProof/>
        </w:rPr>
        <w:fldChar w:fldCharType="end"/>
      </w:r>
    </w:p>
    <w:p w14:paraId="3111947D" w14:textId="42BBA8F6" w:rsidR="00681C11" w:rsidRDefault="00681C11">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_Toc211940492 \h </w:instrText>
      </w:r>
      <w:r>
        <w:rPr>
          <w:noProof/>
        </w:rPr>
      </w:r>
      <w:r>
        <w:rPr>
          <w:noProof/>
        </w:rPr>
        <w:fldChar w:fldCharType="separate"/>
      </w:r>
      <w:r>
        <w:rPr>
          <w:noProof/>
        </w:rPr>
        <w:t>81</w:t>
      </w:r>
      <w:r>
        <w:rPr>
          <w:noProof/>
        </w:rPr>
        <w:fldChar w:fldCharType="end"/>
      </w:r>
    </w:p>
    <w:p w14:paraId="0A7A4193" w14:textId="706AC64A" w:rsidR="00681C11" w:rsidRDefault="00681C11">
      <w:pPr>
        <w:pStyle w:val="TOC4"/>
        <w:rPr>
          <w:rFonts w:asciiTheme="minorHAnsi" w:eastAsiaTheme="minorEastAsia" w:hAnsiTheme="minorHAnsi" w:cstheme="minorBidi"/>
          <w:noProof/>
          <w:sz w:val="22"/>
          <w:szCs w:val="22"/>
          <w:lang w:val="en-US"/>
        </w:rPr>
      </w:pPr>
      <w:r w:rsidRPr="001F5331">
        <w:rPr>
          <w:noProof/>
          <w:lang w:val="en-US"/>
        </w:rPr>
        <w:t>6.2.6.2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_Toc211940493 \h </w:instrText>
      </w:r>
      <w:r>
        <w:rPr>
          <w:noProof/>
        </w:rPr>
      </w:r>
      <w:r>
        <w:rPr>
          <w:noProof/>
        </w:rPr>
        <w:fldChar w:fldCharType="separate"/>
      </w:r>
      <w:r>
        <w:rPr>
          <w:noProof/>
        </w:rPr>
        <w:t>82</w:t>
      </w:r>
      <w:r>
        <w:rPr>
          <w:noProof/>
        </w:rPr>
        <w:fldChar w:fldCharType="end"/>
      </w:r>
    </w:p>
    <w:p w14:paraId="0F3266CB" w14:textId="35E0D2F3" w:rsidR="00681C11" w:rsidRDefault="00681C11">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_Toc211940494 \h </w:instrText>
      </w:r>
      <w:r>
        <w:rPr>
          <w:noProof/>
        </w:rPr>
      </w:r>
      <w:r>
        <w:rPr>
          <w:noProof/>
        </w:rPr>
        <w:fldChar w:fldCharType="separate"/>
      </w:r>
      <w:r>
        <w:rPr>
          <w:noProof/>
        </w:rPr>
        <w:t>82</w:t>
      </w:r>
      <w:r>
        <w:rPr>
          <w:noProof/>
        </w:rPr>
        <w:fldChar w:fldCharType="end"/>
      </w:r>
    </w:p>
    <w:p w14:paraId="1B9E2AAD" w14:textId="28FCCD16" w:rsidR="00681C11" w:rsidRDefault="00681C11">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_Toc211940495 \h </w:instrText>
      </w:r>
      <w:r>
        <w:rPr>
          <w:noProof/>
        </w:rPr>
      </w:r>
      <w:r>
        <w:rPr>
          <w:noProof/>
        </w:rPr>
        <w:fldChar w:fldCharType="separate"/>
      </w:r>
      <w:r>
        <w:rPr>
          <w:noProof/>
        </w:rPr>
        <w:t>82</w:t>
      </w:r>
      <w:r>
        <w:rPr>
          <w:noProof/>
        </w:rPr>
        <w:fldChar w:fldCharType="end"/>
      </w:r>
    </w:p>
    <w:p w14:paraId="1DD7F9C7" w14:textId="7790FD56" w:rsidR="00681C11" w:rsidRDefault="00681C11">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_Toc211940496 \h </w:instrText>
      </w:r>
      <w:r>
        <w:rPr>
          <w:noProof/>
        </w:rPr>
      </w:r>
      <w:r>
        <w:rPr>
          <w:noProof/>
        </w:rPr>
        <w:fldChar w:fldCharType="separate"/>
      </w:r>
      <w:r>
        <w:rPr>
          <w:noProof/>
        </w:rPr>
        <w:t>82</w:t>
      </w:r>
      <w:r>
        <w:rPr>
          <w:noProof/>
        </w:rPr>
        <w:fldChar w:fldCharType="end"/>
      </w:r>
    </w:p>
    <w:p w14:paraId="01961359" w14:textId="2939F260" w:rsidR="00681C11" w:rsidRDefault="00681C11">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_Toc211940497 \h </w:instrText>
      </w:r>
      <w:r>
        <w:rPr>
          <w:noProof/>
        </w:rPr>
      </w:r>
      <w:r>
        <w:rPr>
          <w:noProof/>
        </w:rPr>
        <w:fldChar w:fldCharType="separate"/>
      </w:r>
      <w:r>
        <w:rPr>
          <w:noProof/>
        </w:rPr>
        <w:t>83</w:t>
      </w:r>
      <w:r>
        <w:rPr>
          <w:noProof/>
        </w:rPr>
        <w:fldChar w:fldCharType="end"/>
      </w:r>
    </w:p>
    <w:p w14:paraId="7570FED1" w14:textId="795EFAEE" w:rsidR="00681C11" w:rsidRDefault="00681C11">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_Toc211940498 \h </w:instrText>
      </w:r>
      <w:r>
        <w:rPr>
          <w:noProof/>
        </w:rPr>
      </w:r>
      <w:r>
        <w:rPr>
          <w:noProof/>
        </w:rPr>
        <w:fldChar w:fldCharType="separate"/>
      </w:r>
      <w:r>
        <w:rPr>
          <w:noProof/>
        </w:rPr>
        <w:t>83</w:t>
      </w:r>
      <w:r>
        <w:rPr>
          <w:noProof/>
        </w:rPr>
        <w:fldChar w:fldCharType="end"/>
      </w:r>
    </w:p>
    <w:p w14:paraId="0AEC8EB1" w14:textId="506A762D" w:rsidR="00681C11" w:rsidRDefault="00681C11">
      <w:pPr>
        <w:pStyle w:val="TOC4"/>
        <w:rPr>
          <w:rFonts w:asciiTheme="minorHAnsi" w:eastAsiaTheme="minorEastAsia" w:hAnsiTheme="minorHAnsi" w:cstheme="minorBidi"/>
          <w:noProof/>
          <w:sz w:val="22"/>
          <w:szCs w:val="22"/>
          <w:lang w:val="en-US"/>
        </w:rPr>
      </w:pPr>
      <w:r w:rsidRPr="001F5331">
        <w:rPr>
          <w:noProof/>
          <w:lang w:val="en-US"/>
        </w:rPr>
        <w:t>6.2.6.3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_Toc211940499 \h </w:instrText>
      </w:r>
      <w:r>
        <w:rPr>
          <w:noProof/>
        </w:rPr>
      </w:r>
      <w:r>
        <w:rPr>
          <w:noProof/>
        </w:rPr>
        <w:fldChar w:fldCharType="separate"/>
      </w:r>
      <w:r>
        <w:rPr>
          <w:noProof/>
        </w:rPr>
        <w:t>83</w:t>
      </w:r>
      <w:r>
        <w:rPr>
          <w:noProof/>
        </w:rPr>
        <w:fldChar w:fldCharType="end"/>
      </w:r>
    </w:p>
    <w:p w14:paraId="302AD792" w14:textId="71B610A9" w:rsidR="00681C11" w:rsidRDefault="00681C11">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_Toc211940500 \h </w:instrText>
      </w:r>
      <w:r>
        <w:rPr>
          <w:noProof/>
        </w:rPr>
      </w:r>
      <w:r>
        <w:rPr>
          <w:noProof/>
        </w:rPr>
        <w:fldChar w:fldCharType="separate"/>
      </w:r>
      <w:r>
        <w:rPr>
          <w:noProof/>
        </w:rPr>
        <w:t>83</w:t>
      </w:r>
      <w:r>
        <w:rPr>
          <w:noProof/>
        </w:rPr>
        <w:fldChar w:fldCharType="end"/>
      </w:r>
    </w:p>
    <w:p w14:paraId="769CC983" w14:textId="13E1F03C" w:rsidR="00681C11" w:rsidRDefault="00681C11">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_Toc211940501 \h </w:instrText>
      </w:r>
      <w:r>
        <w:rPr>
          <w:noProof/>
        </w:rPr>
      </w:r>
      <w:r>
        <w:rPr>
          <w:noProof/>
        </w:rPr>
        <w:fldChar w:fldCharType="separate"/>
      </w:r>
      <w:r>
        <w:rPr>
          <w:noProof/>
        </w:rPr>
        <w:t>83</w:t>
      </w:r>
      <w:r>
        <w:rPr>
          <w:noProof/>
        </w:rPr>
        <w:fldChar w:fldCharType="end"/>
      </w:r>
    </w:p>
    <w:p w14:paraId="77EB9FBF" w14:textId="251AF6C2" w:rsidR="00681C11" w:rsidRDefault="00681C11">
      <w:pPr>
        <w:pStyle w:val="TOC4"/>
        <w:rPr>
          <w:rFonts w:asciiTheme="minorHAnsi" w:eastAsiaTheme="minorEastAsia" w:hAnsiTheme="minorHAnsi" w:cstheme="minorBidi"/>
          <w:noProof/>
          <w:sz w:val="22"/>
          <w:szCs w:val="22"/>
          <w:lang w:val="en-US"/>
        </w:rPr>
      </w:pPr>
      <w:r w:rsidRPr="001F5331">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_Toc211940502 \h </w:instrText>
      </w:r>
      <w:r>
        <w:rPr>
          <w:noProof/>
        </w:rPr>
      </w:r>
      <w:r>
        <w:rPr>
          <w:noProof/>
        </w:rPr>
        <w:fldChar w:fldCharType="separate"/>
      </w:r>
      <w:r>
        <w:rPr>
          <w:noProof/>
        </w:rPr>
        <w:t>83</w:t>
      </w:r>
      <w:r>
        <w:rPr>
          <w:noProof/>
        </w:rPr>
        <w:fldChar w:fldCharType="end"/>
      </w:r>
    </w:p>
    <w:p w14:paraId="255C57A7" w14:textId="35DBE208" w:rsidR="00681C11" w:rsidRDefault="00681C11">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_Toc211940503 \h </w:instrText>
      </w:r>
      <w:r>
        <w:rPr>
          <w:noProof/>
        </w:rPr>
      </w:r>
      <w:r>
        <w:rPr>
          <w:noProof/>
        </w:rPr>
        <w:fldChar w:fldCharType="separate"/>
      </w:r>
      <w:r>
        <w:rPr>
          <w:noProof/>
        </w:rPr>
        <w:t>84</w:t>
      </w:r>
      <w:r>
        <w:rPr>
          <w:noProof/>
        </w:rPr>
        <w:fldChar w:fldCharType="end"/>
      </w:r>
    </w:p>
    <w:p w14:paraId="629B5F7B" w14:textId="5A4F8F9B" w:rsidR="00681C11" w:rsidRDefault="00681C11">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_Toc211940504 \h </w:instrText>
      </w:r>
      <w:r>
        <w:rPr>
          <w:noProof/>
        </w:rPr>
      </w:r>
      <w:r>
        <w:rPr>
          <w:noProof/>
        </w:rPr>
        <w:fldChar w:fldCharType="separate"/>
      </w:r>
      <w:r>
        <w:rPr>
          <w:noProof/>
        </w:rPr>
        <w:t>84</w:t>
      </w:r>
      <w:r>
        <w:rPr>
          <w:noProof/>
        </w:rPr>
        <w:fldChar w:fldCharType="end"/>
      </w:r>
    </w:p>
    <w:p w14:paraId="7DAAEC43" w14:textId="5669FD7F" w:rsidR="00681C11" w:rsidRDefault="00681C11">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_Toc211940505 \h </w:instrText>
      </w:r>
      <w:r>
        <w:rPr>
          <w:noProof/>
        </w:rPr>
      </w:r>
      <w:r>
        <w:rPr>
          <w:noProof/>
        </w:rPr>
        <w:fldChar w:fldCharType="separate"/>
      </w:r>
      <w:r>
        <w:rPr>
          <w:noProof/>
        </w:rPr>
        <w:t>84</w:t>
      </w:r>
      <w:r>
        <w:rPr>
          <w:noProof/>
        </w:rPr>
        <w:fldChar w:fldCharType="end"/>
      </w:r>
    </w:p>
    <w:p w14:paraId="2136CCD7" w14:textId="59457505" w:rsidR="00681C11" w:rsidRDefault="00681C11">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_Toc211940506 \h </w:instrText>
      </w:r>
      <w:r>
        <w:rPr>
          <w:noProof/>
        </w:rPr>
      </w:r>
      <w:r>
        <w:rPr>
          <w:noProof/>
        </w:rPr>
        <w:fldChar w:fldCharType="separate"/>
      </w:r>
      <w:r>
        <w:rPr>
          <w:noProof/>
        </w:rPr>
        <w:t>84</w:t>
      </w:r>
      <w:r>
        <w:rPr>
          <w:noProof/>
        </w:rPr>
        <w:fldChar w:fldCharType="end"/>
      </w:r>
    </w:p>
    <w:p w14:paraId="4E5D0961" w14:textId="25DF050B" w:rsidR="00681C11" w:rsidRDefault="00681C11">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_Toc211940507 \h </w:instrText>
      </w:r>
      <w:r>
        <w:rPr>
          <w:noProof/>
        </w:rPr>
      </w:r>
      <w:r>
        <w:rPr>
          <w:noProof/>
        </w:rPr>
        <w:fldChar w:fldCharType="separate"/>
      </w:r>
      <w:r>
        <w:rPr>
          <w:noProof/>
        </w:rPr>
        <w:t>84</w:t>
      </w:r>
      <w:r>
        <w:rPr>
          <w:noProof/>
        </w:rPr>
        <w:fldChar w:fldCharType="end"/>
      </w:r>
    </w:p>
    <w:p w14:paraId="623DADB2" w14:textId="5A7A1929" w:rsidR="00681C11" w:rsidRDefault="00681C11">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_Toc211940508 \h </w:instrText>
      </w:r>
      <w:r>
        <w:rPr>
          <w:noProof/>
        </w:rPr>
      </w:r>
      <w:r>
        <w:rPr>
          <w:noProof/>
        </w:rPr>
        <w:fldChar w:fldCharType="separate"/>
      </w:r>
      <w:r>
        <w:rPr>
          <w:noProof/>
        </w:rPr>
        <w:t>84</w:t>
      </w:r>
      <w:r>
        <w:rPr>
          <w:noProof/>
        </w:rPr>
        <w:fldChar w:fldCharType="end"/>
      </w:r>
    </w:p>
    <w:p w14:paraId="733D6F3C" w14:textId="3008C14B" w:rsidR="00681C11" w:rsidRDefault="00681C11">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_Toc211940509 \h </w:instrText>
      </w:r>
      <w:r>
        <w:rPr>
          <w:noProof/>
        </w:rPr>
      </w:r>
      <w:r>
        <w:rPr>
          <w:noProof/>
        </w:rPr>
        <w:fldChar w:fldCharType="separate"/>
      </w:r>
      <w:r>
        <w:rPr>
          <w:noProof/>
        </w:rPr>
        <w:t>84</w:t>
      </w:r>
      <w:r>
        <w:rPr>
          <w:noProof/>
        </w:rPr>
        <w:fldChar w:fldCharType="end"/>
      </w:r>
    </w:p>
    <w:p w14:paraId="16E14E61" w14:textId="6440CC15" w:rsidR="00681C11" w:rsidRDefault="00681C11">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_Toc211940510 \h </w:instrText>
      </w:r>
      <w:r>
        <w:rPr>
          <w:noProof/>
        </w:rPr>
      </w:r>
      <w:r>
        <w:rPr>
          <w:noProof/>
        </w:rPr>
        <w:fldChar w:fldCharType="separate"/>
      </w:r>
      <w:r>
        <w:rPr>
          <w:noProof/>
        </w:rPr>
        <w:t>84</w:t>
      </w:r>
      <w:r>
        <w:rPr>
          <w:noProof/>
        </w:rPr>
        <w:fldChar w:fldCharType="end"/>
      </w:r>
    </w:p>
    <w:p w14:paraId="5C88A332" w14:textId="4EDAECBD" w:rsidR="00681C11" w:rsidRDefault="00681C11">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_Toc211940511 \h </w:instrText>
      </w:r>
      <w:r>
        <w:rPr>
          <w:noProof/>
        </w:rPr>
      </w:r>
      <w:r>
        <w:rPr>
          <w:noProof/>
        </w:rPr>
        <w:fldChar w:fldCharType="separate"/>
      </w:r>
      <w:r>
        <w:rPr>
          <w:noProof/>
        </w:rPr>
        <w:t>85</w:t>
      </w:r>
      <w:r>
        <w:rPr>
          <w:noProof/>
        </w:rPr>
        <w:fldChar w:fldCharType="end"/>
      </w:r>
    </w:p>
    <w:p w14:paraId="00E9ABB4" w14:textId="411FC58A" w:rsidR="00681C11" w:rsidRDefault="00681C11">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_Toc211940512 \h </w:instrText>
      </w:r>
      <w:r>
        <w:rPr>
          <w:noProof/>
        </w:rPr>
      </w:r>
      <w:r>
        <w:rPr>
          <w:noProof/>
        </w:rPr>
        <w:fldChar w:fldCharType="separate"/>
      </w:r>
      <w:r>
        <w:rPr>
          <w:noProof/>
        </w:rPr>
        <w:t>85</w:t>
      </w:r>
      <w:r>
        <w:rPr>
          <w:noProof/>
        </w:rPr>
        <w:fldChar w:fldCharType="end"/>
      </w:r>
    </w:p>
    <w:p w14:paraId="1F6CD981" w14:textId="545E2D2F" w:rsidR="00681C11" w:rsidRDefault="00681C11">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_Toc211940513 \h </w:instrText>
      </w:r>
      <w:r>
        <w:rPr>
          <w:noProof/>
        </w:rPr>
      </w:r>
      <w:r>
        <w:rPr>
          <w:noProof/>
        </w:rPr>
        <w:fldChar w:fldCharType="separate"/>
      </w:r>
      <w:r>
        <w:rPr>
          <w:noProof/>
        </w:rPr>
        <w:t>85</w:t>
      </w:r>
      <w:r>
        <w:rPr>
          <w:noProof/>
        </w:rPr>
        <w:fldChar w:fldCharType="end"/>
      </w:r>
    </w:p>
    <w:p w14:paraId="2DE0FDC9" w14:textId="1E20C945" w:rsidR="00681C11" w:rsidRDefault="00681C11">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_Toc211940514 \h </w:instrText>
      </w:r>
      <w:r>
        <w:rPr>
          <w:noProof/>
        </w:rPr>
      </w:r>
      <w:r>
        <w:rPr>
          <w:noProof/>
        </w:rPr>
        <w:fldChar w:fldCharType="separate"/>
      </w:r>
      <w:r>
        <w:rPr>
          <w:noProof/>
        </w:rPr>
        <w:t>85</w:t>
      </w:r>
      <w:r>
        <w:rPr>
          <w:noProof/>
        </w:rPr>
        <w:fldChar w:fldCharType="end"/>
      </w:r>
    </w:p>
    <w:p w14:paraId="2B74D7C8" w14:textId="0ED124B4" w:rsidR="00681C11" w:rsidRDefault="00681C11">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_Toc211940515 \h </w:instrText>
      </w:r>
      <w:r>
        <w:rPr>
          <w:noProof/>
        </w:rPr>
      </w:r>
      <w:r>
        <w:rPr>
          <w:noProof/>
        </w:rPr>
        <w:fldChar w:fldCharType="separate"/>
      </w:r>
      <w:r>
        <w:rPr>
          <w:noProof/>
        </w:rPr>
        <w:t>85</w:t>
      </w:r>
      <w:r>
        <w:rPr>
          <w:noProof/>
        </w:rPr>
        <w:fldChar w:fldCharType="end"/>
      </w:r>
    </w:p>
    <w:p w14:paraId="3C86E7FD" w14:textId="4F3C4B04" w:rsidR="00681C11" w:rsidRDefault="00681C11">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_Toc211940516 \h </w:instrText>
      </w:r>
      <w:r>
        <w:rPr>
          <w:noProof/>
        </w:rPr>
      </w:r>
      <w:r>
        <w:rPr>
          <w:noProof/>
        </w:rPr>
        <w:fldChar w:fldCharType="separate"/>
      </w:r>
      <w:r>
        <w:rPr>
          <w:noProof/>
        </w:rPr>
        <w:t>86</w:t>
      </w:r>
      <w:r>
        <w:rPr>
          <w:noProof/>
        </w:rPr>
        <w:fldChar w:fldCharType="end"/>
      </w:r>
    </w:p>
    <w:p w14:paraId="1E7EAC51" w14:textId="14E24CDB" w:rsidR="00681C11" w:rsidRDefault="00681C11">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_Toc211940517 \h </w:instrText>
      </w:r>
      <w:r>
        <w:rPr>
          <w:noProof/>
        </w:rPr>
      </w:r>
      <w:r>
        <w:rPr>
          <w:noProof/>
        </w:rPr>
        <w:fldChar w:fldCharType="separate"/>
      </w:r>
      <w:r>
        <w:rPr>
          <w:noProof/>
        </w:rPr>
        <w:t>86</w:t>
      </w:r>
      <w:r>
        <w:rPr>
          <w:noProof/>
        </w:rPr>
        <w:fldChar w:fldCharType="end"/>
      </w:r>
    </w:p>
    <w:p w14:paraId="7CA561A9" w14:textId="74B8C15C" w:rsidR="00681C11" w:rsidRDefault="00681C11">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_Toc211940518 \h </w:instrText>
      </w:r>
      <w:r>
        <w:rPr>
          <w:noProof/>
        </w:rPr>
      </w:r>
      <w:r>
        <w:rPr>
          <w:noProof/>
        </w:rPr>
        <w:fldChar w:fldCharType="separate"/>
      </w:r>
      <w:r>
        <w:rPr>
          <w:noProof/>
        </w:rPr>
        <w:t>86</w:t>
      </w:r>
      <w:r>
        <w:rPr>
          <w:noProof/>
        </w:rPr>
        <w:fldChar w:fldCharType="end"/>
      </w:r>
    </w:p>
    <w:p w14:paraId="6FA0801C" w14:textId="5FFBA07F" w:rsidR="00681C11" w:rsidRDefault="00681C11">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_Toc211940519 \h </w:instrText>
      </w:r>
      <w:r>
        <w:rPr>
          <w:noProof/>
        </w:rPr>
      </w:r>
      <w:r>
        <w:rPr>
          <w:noProof/>
        </w:rPr>
        <w:fldChar w:fldCharType="separate"/>
      </w:r>
      <w:r>
        <w:rPr>
          <w:noProof/>
        </w:rPr>
        <w:t>86</w:t>
      </w:r>
      <w:r>
        <w:rPr>
          <w:noProof/>
        </w:rPr>
        <w:fldChar w:fldCharType="end"/>
      </w:r>
    </w:p>
    <w:p w14:paraId="7B5FABC7" w14:textId="5427092D" w:rsidR="00681C11" w:rsidRDefault="00681C11">
      <w:pPr>
        <w:pStyle w:val="TOC6"/>
        <w:rPr>
          <w:rFonts w:asciiTheme="minorHAnsi" w:eastAsiaTheme="minorEastAsia" w:hAnsiTheme="minorHAnsi" w:cstheme="minorBidi"/>
          <w:noProof/>
          <w:sz w:val="22"/>
          <w:szCs w:val="22"/>
          <w:lang w:val="en-US"/>
        </w:rPr>
      </w:pPr>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_Toc211940520 \h </w:instrText>
      </w:r>
      <w:r>
        <w:rPr>
          <w:noProof/>
        </w:rPr>
      </w:r>
      <w:r>
        <w:rPr>
          <w:noProof/>
        </w:rPr>
        <w:fldChar w:fldCharType="separate"/>
      </w:r>
      <w:r>
        <w:rPr>
          <w:noProof/>
        </w:rPr>
        <w:t>86</w:t>
      </w:r>
      <w:r>
        <w:rPr>
          <w:noProof/>
        </w:rPr>
        <w:fldChar w:fldCharType="end"/>
      </w:r>
    </w:p>
    <w:p w14:paraId="204DEA01" w14:textId="67260395" w:rsidR="00681C11" w:rsidRDefault="00681C11">
      <w:pPr>
        <w:pStyle w:val="TOC6"/>
        <w:rPr>
          <w:rFonts w:asciiTheme="minorHAnsi" w:eastAsiaTheme="minorEastAsia" w:hAnsiTheme="minorHAnsi" w:cstheme="minorBidi"/>
          <w:noProof/>
          <w:sz w:val="22"/>
          <w:szCs w:val="22"/>
          <w:lang w:val="en-US"/>
        </w:rPr>
      </w:pPr>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_Toc211940521 \h </w:instrText>
      </w:r>
      <w:r>
        <w:rPr>
          <w:noProof/>
        </w:rPr>
      </w:r>
      <w:r>
        <w:rPr>
          <w:noProof/>
        </w:rPr>
        <w:fldChar w:fldCharType="separate"/>
      </w:r>
      <w:r>
        <w:rPr>
          <w:noProof/>
        </w:rPr>
        <w:t>87</w:t>
      </w:r>
      <w:r>
        <w:rPr>
          <w:noProof/>
        </w:rPr>
        <w:fldChar w:fldCharType="end"/>
      </w:r>
    </w:p>
    <w:p w14:paraId="6816F3D0" w14:textId="443BEC0D" w:rsidR="00681C11" w:rsidRDefault="00681C11">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_Toc211940522 \h </w:instrText>
      </w:r>
      <w:r>
        <w:rPr>
          <w:noProof/>
        </w:rPr>
      </w:r>
      <w:r>
        <w:rPr>
          <w:noProof/>
        </w:rPr>
        <w:fldChar w:fldCharType="separate"/>
      </w:r>
      <w:r>
        <w:rPr>
          <w:noProof/>
        </w:rPr>
        <w:t>88</w:t>
      </w:r>
      <w:r>
        <w:rPr>
          <w:noProof/>
        </w:rPr>
        <w:fldChar w:fldCharType="end"/>
      </w:r>
    </w:p>
    <w:p w14:paraId="53946F64" w14:textId="26991CF6" w:rsidR="00681C11" w:rsidRDefault="00681C11">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_Toc211940523 \h </w:instrText>
      </w:r>
      <w:r>
        <w:rPr>
          <w:noProof/>
        </w:rPr>
      </w:r>
      <w:r>
        <w:rPr>
          <w:noProof/>
        </w:rPr>
        <w:fldChar w:fldCharType="separate"/>
      </w:r>
      <w:r>
        <w:rPr>
          <w:noProof/>
        </w:rPr>
        <w:t>88</w:t>
      </w:r>
      <w:r>
        <w:rPr>
          <w:noProof/>
        </w:rPr>
        <w:fldChar w:fldCharType="end"/>
      </w:r>
    </w:p>
    <w:p w14:paraId="008240B3" w14:textId="2241A899" w:rsidR="00681C11" w:rsidRDefault="00681C11">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_Toc211940524 \h </w:instrText>
      </w:r>
      <w:r>
        <w:rPr>
          <w:noProof/>
        </w:rPr>
      </w:r>
      <w:r>
        <w:rPr>
          <w:noProof/>
        </w:rPr>
        <w:fldChar w:fldCharType="separate"/>
      </w:r>
      <w:r>
        <w:rPr>
          <w:noProof/>
        </w:rPr>
        <w:t>88</w:t>
      </w:r>
      <w:r>
        <w:rPr>
          <w:noProof/>
        </w:rPr>
        <w:fldChar w:fldCharType="end"/>
      </w:r>
    </w:p>
    <w:p w14:paraId="1FF8BFB0" w14:textId="7740F629" w:rsidR="00681C11" w:rsidRDefault="00681C11">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_Toc211940525 \h </w:instrText>
      </w:r>
      <w:r>
        <w:rPr>
          <w:noProof/>
        </w:rPr>
      </w:r>
      <w:r>
        <w:rPr>
          <w:noProof/>
        </w:rPr>
        <w:fldChar w:fldCharType="separate"/>
      </w:r>
      <w:r>
        <w:rPr>
          <w:noProof/>
        </w:rPr>
        <w:t>88</w:t>
      </w:r>
      <w:r>
        <w:rPr>
          <w:noProof/>
        </w:rPr>
        <w:fldChar w:fldCharType="end"/>
      </w:r>
    </w:p>
    <w:p w14:paraId="24DE804F" w14:textId="629FC4B8" w:rsidR="00681C11" w:rsidRDefault="00681C11">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_Toc211940526 \h </w:instrText>
      </w:r>
      <w:r>
        <w:rPr>
          <w:noProof/>
        </w:rPr>
      </w:r>
      <w:r>
        <w:rPr>
          <w:noProof/>
        </w:rPr>
        <w:fldChar w:fldCharType="separate"/>
      </w:r>
      <w:r>
        <w:rPr>
          <w:noProof/>
        </w:rPr>
        <w:t>88</w:t>
      </w:r>
      <w:r>
        <w:rPr>
          <w:noProof/>
        </w:rPr>
        <w:fldChar w:fldCharType="end"/>
      </w:r>
    </w:p>
    <w:p w14:paraId="06ED0C9D" w14:textId="1B20D1F9" w:rsidR="00681C11" w:rsidRDefault="00681C11">
      <w:pPr>
        <w:pStyle w:val="TOC6"/>
        <w:rPr>
          <w:rFonts w:asciiTheme="minorHAnsi" w:eastAsiaTheme="minorEastAsia" w:hAnsiTheme="minorHAnsi" w:cstheme="minorBidi"/>
          <w:noProof/>
          <w:sz w:val="22"/>
          <w:szCs w:val="22"/>
          <w:lang w:val="en-US"/>
        </w:rPr>
      </w:pPr>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_Toc211940527 \h </w:instrText>
      </w:r>
      <w:r>
        <w:rPr>
          <w:noProof/>
        </w:rPr>
      </w:r>
      <w:r>
        <w:rPr>
          <w:noProof/>
        </w:rPr>
        <w:fldChar w:fldCharType="separate"/>
      </w:r>
      <w:r>
        <w:rPr>
          <w:noProof/>
        </w:rPr>
        <w:t>88</w:t>
      </w:r>
      <w:r>
        <w:rPr>
          <w:noProof/>
        </w:rPr>
        <w:fldChar w:fldCharType="end"/>
      </w:r>
    </w:p>
    <w:p w14:paraId="4F099DD1" w14:textId="5C51D1EB" w:rsidR="00681C11" w:rsidRDefault="00681C11">
      <w:pPr>
        <w:pStyle w:val="TOC6"/>
        <w:rPr>
          <w:rFonts w:asciiTheme="minorHAnsi" w:eastAsiaTheme="minorEastAsia" w:hAnsiTheme="minorHAnsi" w:cstheme="minorBidi"/>
          <w:noProof/>
          <w:sz w:val="22"/>
          <w:szCs w:val="22"/>
          <w:lang w:val="en-US"/>
        </w:rPr>
      </w:pPr>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_Toc211940528 \h </w:instrText>
      </w:r>
      <w:r>
        <w:rPr>
          <w:noProof/>
        </w:rPr>
      </w:r>
      <w:r>
        <w:rPr>
          <w:noProof/>
        </w:rPr>
        <w:fldChar w:fldCharType="separate"/>
      </w:r>
      <w:r>
        <w:rPr>
          <w:noProof/>
        </w:rPr>
        <w:t>89</w:t>
      </w:r>
      <w:r>
        <w:rPr>
          <w:noProof/>
        </w:rPr>
        <w:fldChar w:fldCharType="end"/>
      </w:r>
    </w:p>
    <w:p w14:paraId="3EF834A7" w14:textId="5B32262D" w:rsidR="00681C11" w:rsidRDefault="00681C11">
      <w:pPr>
        <w:pStyle w:val="TOC6"/>
        <w:rPr>
          <w:rFonts w:asciiTheme="minorHAnsi" w:eastAsiaTheme="minorEastAsia" w:hAnsiTheme="minorHAnsi" w:cstheme="minorBidi"/>
          <w:noProof/>
          <w:sz w:val="22"/>
          <w:szCs w:val="22"/>
          <w:lang w:val="en-US"/>
        </w:rPr>
      </w:pPr>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_Toc211940529 \h </w:instrText>
      </w:r>
      <w:r>
        <w:rPr>
          <w:noProof/>
        </w:rPr>
      </w:r>
      <w:r>
        <w:rPr>
          <w:noProof/>
        </w:rPr>
        <w:fldChar w:fldCharType="separate"/>
      </w:r>
      <w:r>
        <w:rPr>
          <w:noProof/>
        </w:rPr>
        <w:t>90</w:t>
      </w:r>
      <w:r>
        <w:rPr>
          <w:noProof/>
        </w:rPr>
        <w:fldChar w:fldCharType="end"/>
      </w:r>
    </w:p>
    <w:p w14:paraId="5308C508" w14:textId="1345FBF4" w:rsidR="00681C11" w:rsidRDefault="00681C11">
      <w:pPr>
        <w:pStyle w:val="TOC6"/>
        <w:rPr>
          <w:rFonts w:asciiTheme="minorHAnsi" w:eastAsiaTheme="minorEastAsia" w:hAnsiTheme="minorHAnsi" w:cstheme="minorBidi"/>
          <w:noProof/>
          <w:sz w:val="22"/>
          <w:szCs w:val="22"/>
          <w:lang w:val="en-US"/>
        </w:rPr>
      </w:pPr>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_Toc211940530 \h </w:instrText>
      </w:r>
      <w:r>
        <w:rPr>
          <w:noProof/>
        </w:rPr>
      </w:r>
      <w:r>
        <w:rPr>
          <w:noProof/>
        </w:rPr>
        <w:fldChar w:fldCharType="separate"/>
      </w:r>
      <w:r>
        <w:rPr>
          <w:noProof/>
        </w:rPr>
        <w:t>92</w:t>
      </w:r>
      <w:r>
        <w:rPr>
          <w:noProof/>
        </w:rPr>
        <w:fldChar w:fldCharType="end"/>
      </w:r>
    </w:p>
    <w:p w14:paraId="127B9FFF" w14:textId="3AA37158" w:rsidR="00681C11" w:rsidRDefault="00681C11">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_Toc211940531 \h </w:instrText>
      </w:r>
      <w:r>
        <w:rPr>
          <w:noProof/>
        </w:rPr>
      </w:r>
      <w:r>
        <w:rPr>
          <w:noProof/>
        </w:rPr>
        <w:fldChar w:fldCharType="separate"/>
      </w:r>
      <w:r>
        <w:rPr>
          <w:noProof/>
        </w:rPr>
        <w:t>92</w:t>
      </w:r>
      <w:r>
        <w:rPr>
          <w:noProof/>
        </w:rPr>
        <w:fldChar w:fldCharType="end"/>
      </w:r>
    </w:p>
    <w:p w14:paraId="2BB5B62E" w14:textId="7DDD1653" w:rsidR="00681C11" w:rsidRDefault="00681C11">
      <w:pPr>
        <w:pStyle w:val="TOC3"/>
        <w:rPr>
          <w:rFonts w:asciiTheme="minorHAnsi" w:eastAsiaTheme="minorEastAsia" w:hAnsiTheme="minorHAnsi" w:cstheme="minorBidi"/>
          <w:noProof/>
          <w:sz w:val="22"/>
          <w:szCs w:val="22"/>
          <w:lang w:val="en-US"/>
        </w:rPr>
      </w:pPr>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_Toc211940532 \h </w:instrText>
      </w:r>
      <w:r>
        <w:rPr>
          <w:noProof/>
        </w:rPr>
      </w:r>
      <w:r>
        <w:rPr>
          <w:noProof/>
        </w:rPr>
        <w:fldChar w:fldCharType="separate"/>
      </w:r>
      <w:r>
        <w:rPr>
          <w:noProof/>
        </w:rPr>
        <w:t>93</w:t>
      </w:r>
      <w:r>
        <w:rPr>
          <w:noProof/>
        </w:rPr>
        <w:fldChar w:fldCharType="end"/>
      </w:r>
    </w:p>
    <w:p w14:paraId="751AD38E" w14:textId="1ADE61C3" w:rsidR="00681C11" w:rsidRDefault="00681C11">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_Toc211940533 \h </w:instrText>
      </w:r>
      <w:r>
        <w:rPr>
          <w:noProof/>
        </w:rPr>
      </w:r>
      <w:r>
        <w:rPr>
          <w:noProof/>
        </w:rPr>
        <w:fldChar w:fldCharType="separate"/>
      </w:r>
      <w:r>
        <w:rPr>
          <w:noProof/>
        </w:rPr>
        <w:t>93</w:t>
      </w:r>
      <w:r>
        <w:rPr>
          <w:noProof/>
        </w:rPr>
        <w:fldChar w:fldCharType="end"/>
      </w:r>
    </w:p>
    <w:p w14:paraId="2132EE6A" w14:textId="37879042" w:rsidR="00681C11" w:rsidRDefault="00681C11">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_Toc211940534 \h </w:instrText>
      </w:r>
      <w:r>
        <w:rPr>
          <w:noProof/>
        </w:rPr>
      </w:r>
      <w:r>
        <w:rPr>
          <w:noProof/>
        </w:rPr>
        <w:fldChar w:fldCharType="separate"/>
      </w:r>
      <w:r>
        <w:rPr>
          <w:noProof/>
        </w:rPr>
        <w:t>93</w:t>
      </w:r>
      <w:r>
        <w:rPr>
          <w:noProof/>
        </w:rPr>
        <w:fldChar w:fldCharType="end"/>
      </w:r>
    </w:p>
    <w:p w14:paraId="39F12DDA" w14:textId="743AAAD4" w:rsidR="00681C11" w:rsidRDefault="00681C11">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_Toc211940535 \h </w:instrText>
      </w:r>
      <w:r>
        <w:rPr>
          <w:noProof/>
        </w:rPr>
      </w:r>
      <w:r>
        <w:rPr>
          <w:noProof/>
        </w:rPr>
        <w:fldChar w:fldCharType="separate"/>
      </w:r>
      <w:r>
        <w:rPr>
          <w:noProof/>
        </w:rPr>
        <w:t>93</w:t>
      </w:r>
      <w:r>
        <w:rPr>
          <w:noProof/>
        </w:rPr>
        <w:fldChar w:fldCharType="end"/>
      </w:r>
    </w:p>
    <w:p w14:paraId="7478D9C3" w14:textId="4C52A9F4" w:rsidR="00681C11" w:rsidRDefault="00681C11">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_Toc211940536 \h </w:instrText>
      </w:r>
      <w:r>
        <w:rPr>
          <w:noProof/>
        </w:rPr>
      </w:r>
      <w:r>
        <w:rPr>
          <w:noProof/>
        </w:rPr>
        <w:fldChar w:fldCharType="separate"/>
      </w:r>
      <w:r>
        <w:rPr>
          <w:noProof/>
        </w:rPr>
        <w:t>93</w:t>
      </w:r>
      <w:r>
        <w:rPr>
          <w:noProof/>
        </w:rPr>
        <w:fldChar w:fldCharType="end"/>
      </w:r>
    </w:p>
    <w:p w14:paraId="5B46F850" w14:textId="275061AC" w:rsidR="00681C11" w:rsidRDefault="00681C11">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_Toc211940537 \h </w:instrText>
      </w:r>
      <w:r>
        <w:rPr>
          <w:noProof/>
        </w:rPr>
      </w:r>
      <w:r>
        <w:rPr>
          <w:noProof/>
        </w:rPr>
        <w:fldChar w:fldCharType="separate"/>
      </w:r>
      <w:r>
        <w:rPr>
          <w:noProof/>
        </w:rPr>
        <w:t>94</w:t>
      </w:r>
      <w:r>
        <w:rPr>
          <w:noProof/>
        </w:rPr>
        <w:fldChar w:fldCharType="end"/>
      </w:r>
    </w:p>
    <w:p w14:paraId="4CB0F33F" w14:textId="7B9F4C15" w:rsidR="00681C11" w:rsidRDefault="00681C11">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_Toc211940538 \h </w:instrText>
      </w:r>
      <w:r>
        <w:rPr>
          <w:noProof/>
        </w:rPr>
      </w:r>
      <w:r>
        <w:rPr>
          <w:noProof/>
        </w:rPr>
        <w:fldChar w:fldCharType="separate"/>
      </w:r>
      <w:r>
        <w:rPr>
          <w:noProof/>
        </w:rPr>
        <w:t>94</w:t>
      </w:r>
      <w:r>
        <w:rPr>
          <w:noProof/>
        </w:rPr>
        <w:fldChar w:fldCharType="end"/>
      </w:r>
    </w:p>
    <w:p w14:paraId="3B709E17" w14:textId="7D2A032C" w:rsidR="00681C11" w:rsidRDefault="00681C11">
      <w:pPr>
        <w:pStyle w:val="TOC4"/>
        <w:rPr>
          <w:rFonts w:asciiTheme="minorHAnsi" w:eastAsiaTheme="minorEastAsia" w:hAnsiTheme="minorHAnsi" w:cstheme="minorBidi"/>
          <w:noProof/>
          <w:sz w:val="22"/>
          <w:szCs w:val="22"/>
          <w:lang w:val="en-US"/>
        </w:rPr>
      </w:pPr>
      <w:r>
        <w:rPr>
          <w:noProof/>
        </w:rPr>
        <w:t>6.3</w:t>
      </w:r>
      <w:r w:rsidRPr="001F5331">
        <w:rPr>
          <w:noProof/>
          <w:lang w:val="en-US"/>
        </w:rPr>
        <w:t>.5.2</w:t>
      </w:r>
      <w:r>
        <w:rPr>
          <w:rFonts w:asciiTheme="minorHAnsi" w:eastAsiaTheme="minorEastAsia" w:hAnsiTheme="minorHAnsi" w:cstheme="minorBidi"/>
          <w:noProof/>
          <w:sz w:val="22"/>
          <w:szCs w:val="22"/>
          <w:lang w:val="en-US"/>
        </w:rPr>
        <w:tab/>
      </w:r>
      <w:r w:rsidRPr="001F5331">
        <w:rPr>
          <w:noProof/>
          <w:lang w:val="en-US"/>
        </w:rPr>
        <w:t>USS Change Notification</w:t>
      </w:r>
      <w:r>
        <w:rPr>
          <w:noProof/>
        </w:rPr>
        <w:tab/>
      </w:r>
      <w:r>
        <w:rPr>
          <w:noProof/>
        </w:rPr>
        <w:fldChar w:fldCharType="begin"/>
      </w:r>
      <w:r>
        <w:rPr>
          <w:noProof/>
        </w:rPr>
        <w:instrText xml:space="preserve"> PAGEREF _Toc211940539 \h </w:instrText>
      </w:r>
      <w:r>
        <w:rPr>
          <w:noProof/>
        </w:rPr>
      </w:r>
      <w:r>
        <w:rPr>
          <w:noProof/>
        </w:rPr>
        <w:fldChar w:fldCharType="separate"/>
      </w:r>
      <w:r>
        <w:rPr>
          <w:noProof/>
        </w:rPr>
        <w:t>94</w:t>
      </w:r>
      <w:r>
        <w:rPr>
          <w:noProof/>
        </w:rPr>
        <w:fldChar w:fldCharType="end"/>
      </w:r>
    </w:p>
    <w:p w14:paraId="6A6DA8E7" w14:textId="3A847E58" w:rsidR="00681C11" w:rsidRDefault="00681C11">
      <w:pPr>
        <w:pStyle w:val="TOC5"/>
        <w:rPr>
          <w:rFonts w:asciiTheme="minorHAnsi" w:eastAsiaTheme="minorEastAsia" w:hAnsiTheme="minorHAnsi" w:cstheme="minorBidi"/>
          <w:noProof/>
          <w:sz w:val="22"/>
          <w:szCs w:val="22"/>
          <w:lang w:val="en-US"/>
        </w:rPr>
      </w:pPr>
      <w:r>
        <w:rPr>
          <w:noProof/>
        </w:rPr>
        <w:t>6.3</w:t>
      </w:r>
      <w:r w:rsidRPr="001F5331">
        <w:rPr>
          <w:noProof/>
          <w:lang w:val="en-US"/>
        </w:rPr>
        <w:t>.5.2.1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_Toc211940540 \h </w:instrText>
      </w:r>
      <w:r>
        <w:rPr>
          <w:noProof/>
        </w:rPr>
      </w:r>
      <w:r>
        <w:rPr>
          <w:noProof/>
        </w:rPr>
        <w:fldChar w:fldCharType="separate"/>
      </w:r>
      <w:r>
        <w:rPr>
          <w:noProof/>
        </w:rPr>
        <w:t>94</w:t>
      </w:r>
      <w:r>
        <w:rPr>
          <w:noProof/>
        </w:rPr>
        <w:fldChar w:fldCharType="end"/>
      </w:r>
    </w:p>
    <w:p w14:paraId="0BF589E0" w14:textId="6B2E4CE6" w:rsidR="00681C11" w:rsidRDefault="00681C11">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_Toc211940541 \h </w:instrText>
      </w:r>
      <w:r>
        <w:rPr>
          <w:noProof/>
        </w:rPr>
      </w:r>
      <w:r>
        <w:rPr>
          <w:noProof/>
        </w:rPr>
        <w:fldChar w:fldCharType="separate"/>
      </w:r>
      <w:r>
        <w:rPr>
          <w:noProof/>
        </w:rPr>
        <w:t>95</w:t>
      </w:r>
      <w:r>
        <w:rPr>
          <w:noProof/>
        </w:rPr>
        <w:fldChar w:fldCharType="end"/>
      </w:r>
    </w:p>
    <w:p w14:paraId="65B715B0" w14:textId="13E4FEA3" w:rsidR="00681C11" w:rsidRDefault="00681C11">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_Toc211940542 \h </w:instrText>
      </w:r>
      <w:r>
        <w:rPr>
          <w:noProof/>
        </w:rPr>
      </w:r>
      <w:r>
        <w:rPr>
          <w:noProof/>
        </w:rPr>
        <w:fldChar w:fldCharType="separate"/>
      </w:r>
      <w:r>
        <w:rPr>
          <w:noProof/>
        </w:rPr>
        <w:t>95</w:t>
      </w:r>
      <w:r>
        <w:rPr>
          <w:noProof/>
        </w:rPr>
        <w:fldChar w:fldCharType="end"/>
      </w:r>
    </w:p>
    <w:p w14:paraId="3BC7ED6F" w14:textId="078D6415" w:rsidR="00681C11" w:rsidRDefault="00681C11">
      <w:pPr>
        <w:pStyle w:val="TOC6"/>
        <w:rPr>
          <w:rFonts w:asciiTheme="minorHAnsi" w:eastAsiaTheme="minorEastAsia" w:hAnsiTheme="minorHAnsi" w:cstheme="minorBidi"/>
          <w:noProof/>
          <w:sz w:val="22"/>
          <w:szCs w:val="22"/>
          <w:lang w:val="en-US"/>
        </w:rPr>
      </w:pPr>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_Toc211940543 \h </w:instrText>
      </w:r>
      <w:r>
        <w:rPr>
          <w:noProof/>
        </w:rPr>
      </w:r>
      <w:r>
        <w:rPr>
          <w:noProof/>
        </w:rPr>
        <w:fldChar w:fldCharType="separate"/>
      </w:r>
      <w:r>
        <w:rPr>
          <w:noProof/>
        </w:rPr>
        <w:t>95</w:t>
      </w:r>
      <w:r>
        <w:rPr>
          <w:noProof/>
        </w:rPr>
        <w:fldChar w:fldCharType="end"/>
      </w:r>
    </w:p>
    <w:p w14:paraId="7FEC95C2" w14:textId="50CF1F1E" w:rsidR="00681C11" w:rsidRDefault="00681C11">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_Toc211940544 \h </w:instrText>
      </w:r>
      <w:r>
        <w:rPr>
          <w:noProof/>
        </w:rPr>
      </w:r>
      <w:r>
        <w:rPr>
          <w:noProof/>
        </w:rPr>
        <w:fldChar w:fldCharType="separate"/>
      </w:r>
      <w:r>
        <w:rPr>
          <w:noProof/>
        </w:rPr>
        <w:t>96</w:t>
      </w:r>
      <w:r>
        <w:rPr>
          <w:noProof/>
        </w:rPr>
        <w:fldChar w:fldCharType="end"/>
      </w:r>
    </w:p>
    <w:p w14:paraId="323A3CE5" w14:textId="7B882572" w:rsidR="00681C11" w:rsidRDefault="00681C11">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_Toc211940545 \h </w:instrText>
      </w:r>
      <w:r>
        <w:rPr>
          <w:noProof/>
        </w:rPr>
      </w:r>
      <w:r>
        <w:rPr>
          <w:noProof/>
        </w:rPr>
        <w:fldChar w:fldCharType="separate"/>
      </w:r>
      <w:r>
        <w:rPr>
          <w:noProof/>
        </w:rPr>
        <w:t>96</w:t>
      </w:r>
      <w:r>
        <w:rPr>
          <w:noProof/>
        </w:rPr>
        <w:fldChar w:fldCharType="end"/>
      </w:r>
    </w:p>
    <w:p w14:paraId="7F3EFC1F" w14:textId="52A08A96" w:rsidR="00681C11" w:rsidRDefault="00681C11">
      <w:pPr>
        <w:pStyle w:val="TOC4"/>
        <w:rPr>
          <w:rFonts w:asciiTheme="minorHAnsi" w:eastAsiaTheme="minorEastAsia" w:hAnsiTheme="minorHAnsi" w:cstheme="minorBidi"/>
          <w:noProof/>
          <w:sz w:val="22"/>
          <w:szCs w:val="22"/>
          <w:lang w:val="en-US"/>
        </w:rPr>
      </w:pPr>
      <w:r>
        <w:rPr>
          <w:noProof/>
        </w:rPr>
        <w:t>6.3</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_Toc211940546 \h </w:instrText>
      </w:r>
      <w:r>
        <w:rPr>
          <w:noProof/>
        </w:rPr>
      </w:r>
      <w:r>
        <w:rPr>
          <w:noProof/>
        </w:rPr>
        <w:fldChar w:fldCharType="separate"/>
      </w:r>
      <w:r>
        <w:rPr>
          <w:noProof/>
        </w:rPr>
        <w:t>97</w:t>
      </w:r>
      <w:r>
        <w:rPr>
          <w:noProof/>
        </w:rPr>
        <w:fldChar w:fldCharType="end"/>
      </w:r>
    </w:p>
    <w:p w14:paraId="2E5B36C9" w14:textId="11646EA3" w:rsidR="00681C11" w:rsidRDefault="00681C11">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_Toc211940547 \h </w:instrText>
      </w:r>
      <w:r>
        <w:rPr>
          <w:noProof/>
        </w:rPr>
      </w:r>
      <w:r>
        <w:rPr>
          <w:noProof/>
        </w:rPr>
        <w:fldChar w:fldCharType="separate"/>
      </w:r>
      <w:r>
        <w:rPr>
          <w:noProof/>
        </w:rPr>
        <w:t>97</w:t>
      </w:r>
      <w:r>
        <w:rPr>
          <w:noProof/>
        </w:rPr>
        <w:fldChar w:fldCharType="end"/>
      </w:r>
    </w:p>
    <w:p w14:paraId="7C518ADE" w14:textId="3368BCD7" w:rsidR="00681C11" w:rsidRDefault="00681C11">
      <w:pPr>
        <w:pStyle w:val="TOC5"/>
        <w:rPr>
          <w:rFonts w:asciiTheme="minorHAnsi" w:eastAsiaTheme="minorEastAsia" w:hAnsiTheme="minorHAnsi" w:cstheme="minorBidi"/>
          <w:noProof/>
          <w:sz w:val="22"/>
          <w:szCs w:val="22"/>
          <w:lang w:val="en-US"/>
        </w:rPr>
      </w:pPr>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_Toc211940548 \h </w:instrText>
      </w:r>
      <w:r>
        <w:rPr>
          <w:noProof/>
        </w:rPr>
      </w:r>
      <w:r>
        <w:rPr>
          <w:noProof/>
        </w:rPr>
        <w:fldChar w:fldCharType="separate"/>
      </w:r>
      <w:r>
        <w:rPr>
          <w:noProof/>
        </w:rPr>
        <w:t>97</w:t>
      </w:r>
      <w:r>
        <w:rPr>
          <w:noProof/>
        </w:rPr>
        <w:fldChar w:fldCharType="end"/>
      </w:r>
    </w:p>
    <w:p w14:paraId="5F495C49" w14:textId="1F53C6C0" w:rsidR="00681C11" w:rsidRDefault="00681C11">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_Toc211940549 \h </w:instrText>
      </w:r>
      <w:r>
        <w:rPr>
          <w:noProof/>
        </w:rPr>
      </w:r>
      <w:r>
        <w:rPr>
          <w:noProof/>
        </w:rPr>
        <w:fldChar w:fldCharType="separate"/>
      </w:r>
      <w:r>
        <w:rPr>
          <w:noProof/>
        </w:rPr>
        <w:t>97</w:t>
      </w:r>
      <w:r>
        <w:rPr>
          <w:noProof/>
        </w:rPr>
        <w:fldChar w:fldCharType="end"/>
      </w:r>
    </w:p>
    <w:p w14:paraId="1C663D41" w14:textId="6444A6D1" w:rsidR="00681C11" w:rsidRDefault="00681C11">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_Toc211940550 \h </w:instrText>
      </w:r>
      <w:r>
        <w:rPr>
          <w:noProof/>
        </w:rPr>
      </w:r>
      <w:r>
        <w:rPr>
          <w:noProof/>
        </w:rPr>
        <w:fldChar w:fldCharType="separate"/>
      </w:r>
      <w:r>
        <w:rPr>
          <w:noProof/>
        </w:rPr>
        <w:t>98</w:t>
      </w:r>
      <w:r>
        <w:rPr>
          <w:noProof/>
        </w:rPr>
        <w:fldChar w:fldCharType="end"/>
      </w:r>
    </w:p>
    <w:p w14:paraId="1948AD33" w14:textId="58EC5F32" w:rsidR="00681C11" w:rsidRDefault="00681C11">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_Toc211940551 \h </w:instrText>
      </w:r>
      <w:r>
        <w:rPr>
          <w:noProof/>
        </w:rPr>
      </w:r>
      <w:r>
        <w:rPr>
          <w:noProof/>
        </w:rPr>
        <w:fldChar w:fldCharType="separate"/>
      </w:r>
      <w:r>
        <w:rPr>
          <w:noProof/>
        </w:rPr>
        <w:t>98</w:t>
      </w:r>
      <w:r>
        <w:rPr>
          <w:noProof/>
        </w:rPr>
        <w:fldChar w:fldCharType="end"/>
      </w:r>
    </w:p>
    <w:p w14:paraId="1429350D" w14:textId="014221E0" w:rsidR="00681C11" w:rsidRDefault="00681C11">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_Toc211940552 \h </w:instrText>
      </w:r>
      <w:r>
        <w:rPr>
          <w:noProof/>
        </w:rPr>
      </w:r>
      <w:r>
        <w:rPr>
          <w:noProof/>
        </w:rPr>
        <w:fldChar w:fldCharType="separate"/>
      </w:r>
      <w:r>
        <w:rPr>
          <w:noProof/>
        </w:rPr>
        <w:t>98</w:t>
      </w:r>
      <w:r>
        <w:rPr>
          <w:noProof/>
        </w:rPr>
        <w:fldChar w:fldCharType="end"/>
      </w:r>
    </w:p>
    <w:p w14:paraId="0BE4FE0E" w14:textId="3DBF856F" w:rsidR="00681C11" w:rsidRDefault="00681C11">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_Toc211940553 \h </w:instrText>
      </w:r>
      <w:r>
        <w:rPr>
          <w:noProof/>
        </w:rPr>
      </w:r>
      <w:r>
        <w:rPr>
          <w:noProof/>
        </w:rPr>
        <w:fldChar w:fldCharType="separate"/>
      </w:r>
      <w:r>
        <w:rPr>
          <w:noProof/>
        </w:rPr>
        <w:t>99</w:t>
      </w:r>
      <w:r>
        <w:rPr>
          <w:noProof/>
        </w:rPr>
        <w:fldChar w:fldCharType="end"/>
      </w:r>
    </w:p>
    <w:p w14:paraId="6AF319C1" w14:textId="4C18182F" w:rsidR="00681C11" w:rsidRDefault="00681C11">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_Toc211940554 \h </w:instrText>
      </w:r>
      <w:r>
        <w:rPr>
          <w:noProof/>
        </w:rPr>
      </w:r>
      <w:r>
        <w:rPr>
          <w:noProof/>
        </w:rPr>
        <w:fldChar w:fldCharType="separate"/>
      </w:r>
      <w:r>
        <w:rPr>
          <w:noProof/>
        </w:rPr>
        <w:t>99</w:t>
      </w:r>
      <w:r>
        <w:rPr>
          <w:noProof/>
        </w:rPr>
        <w:fldChar w:fldCharType="end"/>
      </w:r>
    </w:p>
    <w:p w14:paraId="0B2FE393" w14:textId="07731799" w:rsidR="00681C11" w:rsidRDefault="00681C11">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_Toc211940555 \h </w:instrText>
      </w:r>
      <w:r>
        <w:rPr>
          <w:noProof/>
        </w:rPr>
      </w:r>
      <w:r>
        <w:rPr>
          <w:noProof/>
        </w:rPr>
        <w:fldChar w:fldCharType="separate"/>
      </w:r>
      <w:r>
        <w:rPr>
          <w:noProof/>
        </w:rPr>
        <w:t>99</w:t>
      </w:r>
      <w:r>
        <w:rPr>
          <w:noProof/>
        </w:rPr>
        <w:fldChar w:fldCharType="end"/>
      </w:r>
    </w:p>
    <w:p w14:paraId="473A2597" w14:textId="3916E39A" w:rsidR="00681C11" w:rsidRDefault="00681C11">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_Toc211940556 \h </w:instrText>
      </w:r>
      <w:r>
        <w:rPr>
          <w:noProof/>
        </w:rPr>
      </w:r>
      <w:r>
        <w:rPr>
          <w:noProof/>
        </w:rPr>
        <w:fldChar w:fldCharType="separate"/>
      </w:r>
      <w:r>
        <w:rPr>
          <w:noProof/>
        </w:rPr>
        <w:t>99</w:t>
      </w:r>
      <w:r>
        <w:rPr>
          <w:noProof/>
        </w:rPr>
        <w:fldChar w:fldCharType="end"/>
      </w:r>
    </w:p>
    <w:p w14:paraId="1CC0EB9F" w14:textId="62648A67" w:rsidR="00681C11" w:rsidRDefault="00681C11">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_Toc211940557 \h </w:instrText>
      </w:r>
      <w:r>
        <w:rPr>
          <w:noProof/>
        </w:rPr>
      </w:r>
      <w:r>
        <w:rPr>
          <w:noProof/>
        </w:rPr>
        <w:fldChar w:fldCharType="separate"/>
      </w:r>
      <w:r>
        <w:rPr>
          <w:noProof/>
        </w:rPr>
        <w:t>100</w:t>
      </w:r>
      <w:r>
        <w:rPr>
          <w:noProof/>
        </w:rPr>
        <w:fldChar w:fldCharType="end"/>
      </w:r>
    </w:p>
    <w:p w14:paraId="301BFD77" w14:textId="6B634241" w:rsidR="00681C11" w:rsidRDefault="00681C11">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_Toc211940558 \h </w:instrText>
      </w:r>
      <w:r>
        <w:rPr>
          <w:noProof/>
        </w:rPr>
      </w:r>
      <w:r>
        <w:rPr>
          <w:noProof/>
        </w:rPr>
        <w:fldChar w:fldCharType="separate"/>
      </w:r>
      <w:r>
        <w:rPr>
          <w:noProof/>
        </w:rPr>
        <w:t>100</w:t>
      </w:r>
      <w:r>
        <w:rPr>
          <w:noProof/>
        </w:rPr>
        <w:fldChar w:fldCharType="end"/>
      </w:r>
    </w:p>
    <w:p w14:paraId="3CD79BBE" w14:textId="768DA684" w:rsidR="00681C11" w:rsidRDefault="00681C11">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_Toc211940559 \h </w:instrText>
      </w:r>
      <w:r>
        <w:rPr>
          <w:noProof/>
        </w:rPr>
      </w:r>
      <w:r>
        <w:rPr>
          <w:noProof/>
        </w:rPr>
        <w:fldChar w:fldCharType="separate"/>
      </w:r>
      <w:r>
        <w:rPr>
          <w:noProof/>
        </w:rPr>
        <w:t>101</w:t>
      </w:r>
      <w:r>
        <w:rPr>
          <w:noProof/>
        </w:rPr>
        <w:fldChar w:fldCharType="end"/>
      </w:r>
    </w:p>
    <w:p w14:paraId="367E95E0" w14:textId="11C9D58D" w:rsidR="00681C11" w:rsidRDefault="00681C11">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_Toc211940560 \h </w:instrText>
      </w:r>
      <w:r>
        <w:rPr>
          <w:noProof/>
        </w:rPr>
      </w:r>
      <w:r>
        <w:rPr>
          <w:noProof/>
        </w:rPr>
        <w:fldChar w:fldCharType="separate"/>
      </w:r>
      <w:r>
        <w:rPr>
          <w:noProof/>
        </w:rPr>
        <w:t>101</w:t>
      </w:r>
      <w:r>
        <w:rPr>
          <w:noProof/>
        </w:rPr>
        <w:fldChar w:fldCharType="end"/>
      </w:r>
    </w:p>
    <w:p w14:paraId="314881A6" w14:textId="2ABCC16E" w:rsidR="00681C11" w:rsidRDefault="00681C11">
      <w:pPr>
        <w:pStyle w:val="TOC4"/>
        <w:rPr>
          <w:rFonts w:asciiTheme="minorHAnsi" w:eastAsiaTheme="minorEastAsia" w:hAnsiTheme="minorHAnsi" w:cstheme="minorBidi"/>
          <w:noProof/>
          <w:sz w:val="22"/>
          <w:szCs w:val="22"/>
          <w:lang w:val="en-US"/>
        </w:rPr>
      </w:pPr>
      <w:r>
        <w:rPr>
          <w:noProof/>
        </w:rPr>
        <w:t>6.3</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_Toc211940561 \h </w:instrText>
      </w:r>
      <w:r>
        <w:rPr>
          <w:noProof/>
        </w:rPr>
      </w:r>
      <w:r>
        <w:rPr>
          <w:noProof/>
        </w:rPr>
        <w:fldChar w:fldCharType="separate"/>
      </w:r>
      <w:r>
        <w:rPr>
          <w:noProof/>
        </w:rPr>
        <w:t>101</w:t>
      </w:r>
      <w:r>
        <w:rPr>
          <w:noProof/>
        </w:rPr>
        <w:fldChar w:fldCharType="end"/>
      </w:r>
    </w:p>
    <w:p w14:paraId="45A29DE3" w14:textId="219407C5" w:rsidR="00681C11" w:rsidRDefault="00681C11">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_Toc211940562 \h </w:instrText>
      </w:r>
      <w:r>
        <w:rPr>
          <w:noProof/>
        </w:rPr>
      </w:r>
      <w:r>
        <w:rPr>
          <w:noProof/>
        </w:rPr>
        <w:fldChar w:fldCharType="separate"/>
      </w:r>
      <w:r>
        <w:rPr>
          <w:noProof/>
        </w:rPr>
        <w:t>101</w:t>
      </w:r>
      <w:r>
        <w:rPr>
          <w:noProof/>
        </w:rPr>
        <w:fldChar w:fldCharType="end"/>
      </w:r>
    </w:p>
    <w:p w14:paraId="0A8FEC7A" w14:textId="72EE5E3D" w:rsidR="00681C11" w:rsidRDefault="00681C11">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_Toc211940563 \h </w:instrText>
      </w:r>
      <w:r>
        <w:rPr>
          <w:noProof/>
        </w:rPr>
      </w:r>
      <w:r>
        <w:rPr>
          <w:noProof/>
        </w:rPr>
        <w:fldChar w:fldCharType="separate"/>
      </w:r>
      <w:r>
        <w:rPr>
          <w:noProof/>
        </w:rPr>
        <w:t>101</w:t>
      </w:r>
      <w:r>
        <w:rPr>
          <w:noProof/>
        </w:rPr>
        <w:fldChar w:fldCharType="end"/>
      </w:r>
    </w:p>
    <w:p w14:paraId="4E6FC415" w14:textId="41CAC02F" w:rsidR="00681C11" w:rsidRDefault="00681C11">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_Toc211940564 \h </w:instrText>
      </w:r>
      <w:r>
        <w:rPr>
          <w:noProof/>
        </w:rPr>
      </w:r>
      <w:r>
        <w:rPr>
          <w:noProof/>
        </w:rPr>
        <w:fldChar w:fldCharType="separate"/>
      </w:r>
      <w:r>
        <w:rPr>
          <w:noProof/>
        </w:rPr>
        <w:t>102</w:t>
      </w:r>
      <w:r>
        <w:rPr>
          <w:noProof/>
        </w:rPr>
        <w:fldChar w:fldCharType="end"/>
      </w:r>
    </w:p>
    <w:p w14:paraId="30C24993" w14:textId="00403353" w:rsidR="00681C11" w:rsidRDefault="00681C11">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_Toc211940565 \h </w:instrText>
      </w:r>
      <w:r>
        <w:rPr>
          <w:noProof/>
        </w:rPr>
      </w:r>
      <w:r>
        <w:rPr>
          <w:noProof/>
        </w:rPr>
        <w:fldChar w:fldCharType="separate"/>
      </w:r>
      <w:r>
        <w:rPr>
          <w:noProof/>
        </w:rPr>
        <w:t>102</w:t>
      </w:r>
      <w:r>
        <w:rPr>
          <w:noProof/>
        </w:rPr>
        <w:fldChar w:fldCharType="end"/>
      </w:r>
    </w:p>
    <w:p w14:paraId="288D4E1E" w14:textId="5EFDC91B" w:rsidR="00681C11" w:rsidRDefault="00681C11">
      <w:pPr>
        <w:pStyle w:val="TOC4"/>
        <w:rPr>
          <w:rFonts w:asciiTheme="minorHAnsi" w:eastAsiaTheme="minorEastAsia" w:hAnsiTheme="minorHAnsi" w:cstheme="minorBidi"/>
          <w:noProof/>
          <w:sz w:val="22"/>
          <w:szCs w:val="22"/>
          <w:lang w:val="en-US"/>
        </w:rPr>
      </w:pPr>
      <w:r>
        <w:rPr>
          <w:noProof/>
        </w:rPr>
        <w:t>6.3</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_Toc211940566 \h </w:instrText>
      </w:r>
      <w:r>
        <w:rPr>
          <w:noProof/>
        </w:rPr>
      </w:r>
      <w:r>
        <w:rPr>
          <w:noProof/>
        </w:rPr>
        <w:fldChar w:fldCharType="separate"/>
      </w:r>
      <w:r>
        <w:rPr>
          <w:noProof/>
        </w:rPr>
        <w:t>102</w:t>
      </w:r>
      <w:r>
        <w:rPr>
          <w:noProof/>
        </w:rPr>
        <w:fldChar w:fldCharType="end"/>
      </w:r>
    </w:p>
    <w:p w14:paraId="4FFA93D6" w14:textId="0892435D" w:rsidR="00681C11" w:rsidRDefault="00681C11">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_Toc211940567 \h </w:instrText>
      </w:r>
      <w:r>
        <w:rPr>
          <w:noProof/>
        </w:rPr>
      </w:r>
      <w:r>
        <w:rPr>
          <w:noProof/>
        </w:rPr>
        <w:fldChar w:fldCharType="separate"/>
      </w:r>
      <w:r>
        <w:rPr>
          <w:noProof/>
        </w:rPr>
        <w:t>102</w:t>
      </w:r>
      <w:r>
        <w:rPr>
          <w:noProof/>
        </w:rPr>
        <w:fldChar w:fldCharType="end"/>
      </w:r>
    </w:p>
    <w:p w14:paraId="5B0668C2" w14:textId="2DA07225" w:rsidR="00681C11" w:rsidRDefault="00681C11">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_Toc211940568 \h </w:instrText>
      </w:r>
      <w:r>
        <w:rPr>
          <w:noProof/>
        </w:rPr>
      </w:r>
      <w:r>
        <w:rPr>
          <w:noProof/>
        </w:rPr>
        <w:fldChar w:fldCharType="separate"/>
      </w:r>
      <w:r>
        <w:rPr>
          <w:noProof/>
        </w:rPr>
        <w:t>102</w:t>
      </w:r>
      <w:r>
        <w:rPr>
          <w:noProof/>
        </w:rPr>
        <w:fldChar w:fldCharType="end"/>
      </w:r>
    </w:p>
    <w:p w14:paraId="1FEDC986" w14:textId="157975B5" w:rsidR="00681C11" w:rsidRDefault="00681C11">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_Toc211940569 \h </w:instrText>
      </w:r>
      <w:r>
        <w:rPr>
          <w:noProof/>
        </w:rPr>
      </w:r>
      <w:r>
        <w:rPr>
          <w:noProof/>
        </w:rPr>
        <w:fldChar w:fldCharType="separate"/>
      </w:r>
      <w:r>
        <w:rPr>
          <w:noProof/>
        </w:rPr>
        <w:t>102</w:t>
      </w:r>
      <w:r>
        <w:rPr>
          <w:noProof/>
        </w:rPr>
        <w:fldChar w:fldCharType="end"/>
      </w:r>
    </w:p>
    <w:p w14:paraId="0058D481" w14:textId="201B610E" w:rsidR="00681C11" w:rsidRDefault="00681C11">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_Toc211940570 \h </w:instrText>
      </w:r>
      <w:r>
        <w:rPr>
          <w:noProof/>
        </w:rPr>
      </w:r>
      <w:r>
        <w:rPr>
          <w:noProof/>
        </w:rPr>
        <w:fldChar w:fldCharType="separate"/>
      </w:r>
      <w:r>
        <w:rPr>
          <w:noProof/>
        </w:rPr>
        <w:t>102</w:t>
      </w:r>
      <w:r>
        <w:rPr>
          <w:noProof/>
        </w:rPr>
        <w:fldChar w:fldCharType="end"/>
      </w:r>
    </w:p>
    <w:p w14:paraId="6ADCFC87" w14:textId="6A40601B" w:rsidR="00681C11" w:rsidRDefault="00681C11">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_Toc211940571 \h </w:instrText>
      </w:r>
      <w:r>
        <w:rPr>
          <w:noProof/>
        </w:rPr>
      </w:r>
      <w:r>
        <w:rPr>
          <w:noProof/>
        </w:rPr>
        <w:fldChar w:fldCharType="separate"/>
      </w:r>
      <w:r>
        <w:rPr>
          <w:noProof/>
        </w:rPr>
        <w:t>103</w:t>
      </w:r>
      <w:r>
        <w:rPr>
          <w:noProof/>
        </w:rPr>
        <w:fldChar w:fldCharType="end"/>
      </w:r>
    </w:p>
    <w:p w14:paraId="3AD0B291" w14:textId="750FFB07" w:rsidR="00681C11" w:rsidRDefault="00681C11">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_Toc211940572 \h </w:instrText>
      </w:r>
      <w:r>
        <w:rPr>
          <w:noProof/>
        </w:rPr>
      </w:r>
      <w:r>
        <w:rPr>
          <w:noProof/>
        </w:rPr>
        <w:fldChar w:fldCharType="separate"/>
      </w:r>
      <w:r>
        <w:rPr>
          <w:noProof/>
        </w:rPr>
        <w:t>103</w:t>
      </w:r>
      <w:r>
        <w:rPr>
          <w:noProof/>
        </w:rPr>
        <w:fldChar w:fldCharType="end"/>
      </w:r>
    </w:p>
    <w:p w14:paraId="735F3FB6" w14:textId="14733FDB" w:rsidR="00681C11" w:rsidRDefault="00681C11">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_Toc211940573 \h </w:instrText>
      </w:r>
      <w:r>
        <w:rPr>
          <w:noProof/>
        </w:rPr>
      </w:r>
      <w:r>
        <w:rPr>
          <w:noProof/>
        </w:rPr>
        <w:fldChar w:fldCharType="separate"/>
      </w:r>
      <w:r>
        <w:rPr>
          <w:noProof/>
        </w:rPr>
        <w:t>103</w:t>
      </w:r>
      <w:r>
        <w:rPr>
          <w:noProof/>
        </w:rPr>
        <w:fldChar w:fldCharType="end"/>
      </w:r>
    </w:p>
    <w:p w14:paraId="281C1D8F" w14:textId="63DE221F" w:rsidR="00681C11" w:rsidRDefault="00681C11">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_Toc211940574 \h </w:instrText>
      </w:r>
      <w:r>
        <w:rPr>
          <w:noProof/>
        </w:rPr>
      </w:r>
      <w:r>
        <w:rPr>
          <w:noProof/>
        </w:rPr>
        <w:fldChar w:fldCharType="separate"/>
      </w:r>
      <w:r>
        <w:rPr>
          <w:noProof/>
        </w:rPr>
        <w:t>103</w:t>
      </w:r>
      <w:r>
        <w:rPr>
          <w:noProof/>
        </w:rPr>
        <w:fldChar w:fldCharType="end"/>
      </w:r>
    </w:p>
    <w:p w14:paraId="59A6B4EA" w14:textId="4533ED32" w:rsidR="00681C11" w:rsidRDefault="00681C11">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_Toc211940575 \h </w:instrText>
      </w:r>
      <w:r>
        <w:rPr>
          <w:noProof/>
        </w:rPr>
      </w:r>
      <w:r>
        <w:rPr>
          <w:noProof/>
        </w:rPr>
        <w:fldChar w:fldCharType="separate"/>
      </w:r>
      <w:r>
        <w:rPr>
          <w:noProof/>
        </w:rPr>
        <w:t>104</w:t>
      </w:r>
      <w:r>
        <w:rPr>
          <w:noProof/>
        </w:rPr>
        <w:fldChar w:fldCharType="end"/>
      </w:r>
    </w:p>
    <w:p w14:paraId="6B775729" w14:textId="253E6312" w:rsidR="00681C11" w:rsidRDefault="00681C11">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_Toc211940576 \h </w:instrText>
      </w:r>
      <w:r>
        <w:rPr>
          <w:noProof/>
        </w:rPr>
      </w:r>
      <w:r>
        <w:rPr>
          <w:noProof/>
        </w:rPr>
        <w:fldChar w:fldCharType="separate"/>
      </w:r>
      <w:r>
        <w:rPr>
          <w:noProof/>
        </w:rPr>
        <w:t>104</w:t>
      </w:r>
      <w:r>
        <w:rPr>
          <w:noProof/>
        </w:rPr>
        <w:fldChar w:fldCharType="end"/>
      </w:r>
    </w:p>
    <w:p w14:paraId="5C57BE26" w14:textId="542FB2E4" w:rsidR="00681C11" w:rsidRDefault="00681C11">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_Toc211940577 \h </w:instrText>
      </w:r>
      <w:r>
        <w:rPr>
          <w:noProof/>
        </w:rPr>
      </w:r>
      <w:r>
        <w:rPr>
          <w:noProof/>
        </w:rPr>
        <w:fldChar w:fldCharType="separate"/>
      </w:r>
      <w:r>
        <w:rPr>
          <w:noProof/>
        </w:rPr>
        <w:t>104</w:t>
      </w:r>
      <w:r>
        <w:rPr>
          <w:noProof/>
        </w:rPr>
        <w:fldChar w:fldCharType="end"/>
      </w:r>
    </w:p>
    <w:p w14:paraId="2D269431" w14:textId="2D26A478" w:rsidR="00681C11" w:rsidRDefault="00681C11">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_Toc211940578 \h </w:instrText>
      </w:r>
      <w:r>
        <w:rPr>
          <w:noProof/>
        </w:rPr>
      </w:r>
      <w:r>
        <w:rPr>
          <w:noProof/>
        </w:rPr>
        <w:fldChar w:fldCharType="separate"/>
      </w:r>
      <w:r>
        <w:rPr>
          <w:noProof/>
        </w:rPr>
        <w:t>104</w:t>
      </w:r>
      <w:r>
        <w:rPr>
          <w:noProof/>
        </w:rPr>
        <w:fldChar w:fldCharType="end"/>
      </w:r>
    </w:p>
    <w:p w14:paraId="3C0FF437" w14:textId="73C1E89E" w:rsidR="00681C11" w:rsidRDefault="00681C11">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_Toc211940579 \h </w:instrText>
      </w:r>
      <w:r>
        <w:rPr>
          <w:noProof/>
        </w:rPr>
      </w:r>
      <w:r>
        <w:rPr>
          <w:noProof/>
        </w:rPr>
        <w:fldChar w:fldCharType="separate"/>
      </w:r>
      <w:r>
        <w:rPr>
          <w:noProof/>
        </w:rPr>
        <w:t>104</w:t>
      </w:r>
      <w:r>
        <w:rPr>
          <w:noProof/>
        </w:rPr>
        <w:fldChar w:fldCharType="end"/>
      </w:r>
    </w:p>
    <w:p w14:paraId="4B18C8B5" w14:textId="7F5BDA82" w:rsidR="00681C11" w:rsidRDefault="00681C11">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_Toc211940580 \h </w:instrText>
      </w:r>
      <w:r>
        <w:rPr>
          <w:noProof/>
        </w:rPr>
      </w:r>
      <w:r>
        <w:rPr>
          <w:noProof/>
        </w:rPr>
        <w:fldChar w:fldCharType="separate"/>
      </w:r>
      <w:r>
        <w:rPr>
          <w:noProof/>
        </w:rPr>
        <w:t>105</w:t>
      </w:r>
      <w:r>
        <w:rPr>
          <w:noProof/>
        </w:rPr>
        <w:fldChar w:fldCharType="end"/>
      </w:r>
    </w:p>
    <w:p w14:paraId="10D8A2B8" w14:textId="3FAFC669" w:rsidR="00681C11" w:rsidRDefault="00681C11">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_Toc211940581 \h </w:instrText>
      </w:r>
      <w:r>
        <w:rPr>
          <w:noProof/>
        </w:rPr>
      </w:r>
      <w:r>
        <w:rPr>
          <w:noProof/>
        </w:rPr>
        <w:fldChar w:fldCharType="separate"/>
      </w:r>
      <w:r>
        <w:rPr>
          <w:noProof/>
        </w:rPr>
        <w:t>105</w:t>
      </w:r>
      <w:r>
        <w:rPr>
          <w:noProof/>
        </w:rPr>
        <w:fldChar w:fldCharType="end"/>
      </w:r>
    </w:p>
    <w:p w14:paraId="61E733F3" w14:textId="33014B3E" w:rsidR="00681C11" w:rsidRDefault="00681C11">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_Toc211940582 \h </w:instrText>
      </w:r>
      <w:r>
        <w:rPr>
          <w:noProof/>
        </w:rPr>
      </w:r>
      <w:r>
        <w:rPr>
          <w:noProof/>
        </w:rPr>
        <w:fldChar w:fldCharType="separate"/>
      </w:r>
      <w:r>
        <w:rPr>
          <w:noProof/>
        </w:rPr>
        <w:t>105</w:t>
      </w:r>
      <w:r>
        <w:rPr>
          <w:noProof/>
        </w:rPr>
        <w:fldChar w:fldCharType="end"/>
      </w:r>
    </w:p>
    <w:p w14:paraId="7DC0D993" w14:textId="7B68046A" w:rsidR="00681C11" w:rsidRDefault="00681C11">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_Toc211940583 \h </w:instrText>
      </w:r>
      <w:r>
        <w:rPr>
          <w:noProof/>
        </w:rPr>
      </w:r>
      <w:r>
        <w:rPr>
          <w:noProof/>
        </w:rPr>
        <w:fldChar w:fldCharType="separate"/>
      </w:r>
      <w:r>
        <w:rPr>
          <w:noProof/>
        </w:rPr>
        <w:t>105</w:t>
      </w:r>
      <w:r>
        <w:rPr>
          <w:noProof/>
        </w:rPr>
        <w:fldChar w:fldCharType="end"/>
      </w:r>
    </w:p>
    <w:p w14:paraId="6A67D69C" w14:textId="4492271E" w:rsidR="00681C11" w:rsidRDefault="00681C11">
      <w:pPr>
        <w:pStyle w:val="TOC6"/>
        <w:rPr>
          <w:rFonts w:asciiTheme="minorHAnsi" w:eastAsiaTheme="minorEastAsia" w:hAnsiTheme="minorHAnsi" w:cstheme="minorBidi"/>
          <w:noProof/>
          <w:sz w:val="22"/>
          <w:szCs w:val="22"/>
          <w:lang w:val="en-US"/>
        </w:rPr>
      </w:pPr>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_Toc211940584 \h </w:instrText>
      </w:r>
      <w:r>
        <w:rPr>
          <w:noProof/>
        </w:rPr>
      </w:r>
      <w:r>
        <w:rPr>
          <w:noProof/>
        </w:rPr>
        <w:fldChar w:fldCharType="separate"/>
      </w:r>
      <w:r>
        <w:rPr>
          <w:noProof/>
        </w:rPr>
        <w:t>105</w:t>
      </w:r>
      <w:r>
        <w:rPr>
          <w:noProof/>
        </w:rPr>
        <w:fldChar w:fldCharType="end"/>
      </w:r>
    </w:p>
    <w:p w14:paraId="2CA10267" w14:textId="24A57E4D" w:rsidR="00681C11" w:rsidRDefault="00681C11">
      <w:pPr>
        <w:pStyle w:val="TOC6"/>
        <w:rPr>
          <w:rFonts w:asciiTheme="minorHAnsi" w:eastAsiaTheme="minorEastAsia" w:hAnsiTheme="minorHAnsi" w:cstheme="minorBidi"/>
          <w:noProof/>
          <w:sz w:val="22"/>
          <w:szCs w:val="22"/>
          <w:lang w:val="en-US"/>
        </w:rPr>
      </w:pPr>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_Toc211940585 \h </w:instrText>
      </w:r>
      <w:r>
        <w:rPr>
          <w:noProof/>
        </w:rPr>
      </w:r>
      <w:r>
        <w:rPr>
          <w:noProof/>
        </w:rPr>
        <w:fldChar w:fldCharType="separate"/>
      </w:r>
      <w:r>
        <w:rPr>
          <w:noProof/>
        </w:rPr>
        <w:t>106</w:t>
      </w:r>
      <w:r>
        <w:rPr>
          <w:noProof/>
        </w:rPr>
        <w:fldChar w:fldCharType="end"/>
      </w:r>
    </w:p>
    <w:p w14:paraId="37E5FA31" w14:textId="29A1B15C" w:rsidR="00681C11" w:rsidRDefault="00681C11">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_Toc211940586 \h </w:instrText>
      </w:r>
      <w:r>
        <w:rPr>
          <w:noProof/>
        </w:rPr>
      </w:r>
      <w:r>
        <w:rPr>
          <w:noProof/>
        </w:rPr>
        <w:fldChar w:fldCharType="separate"/>
      </w:r>
      <w:r>
        <w:rPr>
          <w:noProof/>
        </w:rPr>
        <w:t>107</w:t>
      </w:r>
      <w:r>
        <w:rPr>
          <w:noProof/>
        </w:rPr>
        <w:fldChar w:fldCharType="end"/>
      </w:r>
    </w:p>
    <w:p w14:paraId="0CBBFC4D" w14:textId="25A81BCB" w:rsidR="00681C11" w:rsidRDefault="00681C11">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_Toc211940587 \h </w:instrText>
      </w:r>
      <w:r>
        <w:rPr>
          <w:noProof/>
        </w:rPr>
      </w:r>
      <w:r>
        <w:rPr>
          <w:noProof/>
        </w:rPr>
        <w:fldChar w:fldCharType="separate"/>
      </w:r>
      <w:r>
        <w:rPr>
          <w:noProof/>
        </w:rPr>
        <w:t>107</w:t>
      </w:r>
      <w:r>
        <w:rPr>
          <w:noProof/>
        </w:rPr>
        <w:fldChar w:fldCharType="end"/>
      </w:r>
    </w:p>
    <w:p w14:paraId="22CAC8ED" w14:textId="5A9FF456" w:rsidR="00681C11" w:rsidRDefault="00681C11">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_Toc211940588 \h </w:instrText>
      </w:r>
      <w:r>
        <w:rPr>
          <w:noProof/>
        </w:rPr>
      </w:r>
      <w:r>
        <w:rPr>
          <w:noProof/>
        </w:rPr>
        <w:fldChar w:fldCharType="separate"/>
      </w:r>
      <w:r>
        <w:rPr>
          <w:noProof/>
        </w:rPr>
        <w:t>107</w:t>
      </w:r>
      <w:r>
        <w:rPr>
          <w:noProof/>
        </w:rPr>
        <w:fldChar w:fldCharType="end"/>
      </w:r>
    </w:p>
    <w:p w14:paraId="588AF35A" w14:textId="4F048AC7" w:rsidR="00681C11" w:rsidRDefault="00681C11">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_Toc211940589 \h </w:instrText>
      </w:r>
      <w:r>
        <w:rPr>
          <w:noProof/>
        </w:rPr>
      </w:r>
      <w:r>
        <w:rPr>
          <w:noProof/>
        </w:rPr>
        <w:fldChar w:fldCharType="separate"/>
      </w:r>
      <w:r>
        <w:rPr>
          <w:noProof/>
        </w:rPr>
        <w:t>107</w:t>
      </w:r>
      <w:r>
        <w:rPr>
          <w:noProof/>
        </w:rPr>
        <w:fldChar w:fldCharType="end"/>
      </w:r>
    </w:p>
    <w:p w14:paraId="65A6B9EE" w14:textId="0F3A23A5" w:rsidR="00681C11" w:rsidRDefault="00681C11">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_Toc211940590 \h </w:instrText>
      </w:r>
      <w:r>
        <w:rPr>
          <w:noProof/>
        </w:rPr>
      </w:r>
      <w:r>
        <w:rPr>
          <w:noProof/>
        </w:rPr>
        <w:fldChar w:fldCharType="separate"/>
      </w:r>
      <w:r>
        <w:rPr>
          <w:noProof/>
        </w:rPr>
        <w:t>107</w:t>
      </w:r>
      <w:r>
        <w:rPr>
          <w:noProof/>
        </w:rPr>
        <w:fldChar w:fldCharType="end"/>
      </w:r>
    </w:p>
    <w:p w14:paraId="4837D16D" w14:textId="0C7B5A97" w:rsidR="00681C11" w:rsidRDefault="00681C11">
      <w:pPr>
        <w:pStyle w:val="TOC6"/>
        <w:rPr>
          <w:rFonts w:asciiTheme="minorHAnsi" w:eastAsiaTheme="minorEastAsia" w:hAnsiTheme="minorHAnsi" w:cstheme="minorBidi"/>
          <w:noProof/>
          <w:sz w:val="22"/>
          <w:szCs w:val="22"/>
          <w:lang w:val="en-US"/>
        </w:rPr>
      </w:pPr>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_Toc211940591 \h </w:instrText>
      </w:r>
      <w:r>
        <w:rPr>
          <w:noProof/>
        </w:rPr>
      </w:r>
      <w:r>
        <w:rPr>
          <w:noProof/>
        </w:rPr>
        <w:fldChar w:fldCharType="separate"/>
      </w:r>
      <w:r>
        <w:rPr>
          <w:noProof/>
        </w:rPr>
        <w:t>107</w:t>
      </w:r>
      <w:r>
        <w:rPr>
          <w:noProof/>
        </w:rPr>
        <w:fldChar w:fldCharType="end"/>
      </w:r>
    </w:p>
    <w:p w14:paraId="206A2701" w14:textId="47791F72" w:rsidR="00681C11" w:rsidRDefault="00681C11">
      <w:pPr>
        <w:pStyle w:val="TOC6"/>
        <w:rPr>
          <w:rFonts w:asciiTheme="minorHAnsi" w:eastAsiaTheme="minorEastAsia" w:hAnsiTheme="minorHAnsi" w:cstheme="minorBidi"/>
          <w:noProof/>
          <w:sz w:val="22"/>
          <w:szCs w:val="22"/>
          <w:lang w:val="en-US"/>
        </w:rPr>
      </w:pPr>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_Toc211940592 \h </w:instrText>
      </w:r>
      <w:r>
        <w:rPr>
          <w:noProof/>
        </w:rPr>
      </w:r>
      <w:r>
        <w:rPr>
          <w:noProof/>
        </w:rPr>
        <w:fldChar w:fldCharType="separate"/>
      </w:r>
      <w:r>
        <w:rPr>
          <w:noProof/>
        </w:rPr>
        <w:t>108</w:t>
      </w:r>
      <w:r>
        <w:rPr>
          <w:noProof/>
        </w:rPr>
        <w:fldChar w:fldCharType="end"/>
      </w:r>
    </w:p>
    <w:p w14:paraId="23671420" w14:textId="55C837E6" w:rsidR="00681C11" w:rsidRDefault="00681C11">
      <w:pPr>
        <w:pStyle w:val="TOC6"/>
        <w:rPr>
          <w:rFonts w:asciiTheme="minorHAnsi" w:eastAsiaTheme="minorEastAsia" w:hAnsiTheme="minorHAnsi" w:cstheme="minorBidi"/>
          <w:noProof/>
          <w:sz w:val="22"/>
          <w:szCs w:val="22"/>
          <w:lang w:val="en-US"/>
        </w:rPr>
      </w:pPr>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_Toc211940593 \h </w:instrText>
      </w:r>
      <w:r>
        <w:rPr>
          <w:noProof/>
        </w:rPr>
      </w:r>
      <w:r>
        <w:rPr>
          <w:noProof/>
        </w:rPr>
        <w:fldChar w:fldCharType="separate"/>
      </w:r>
      <w:r>
        <w:rPr>
          <w:noProof/>
        </w:rPr>
        <w:t>109</w:t>
      </w:r>
      <w:r>
        <w:rPr>
          <w:noProof/>
        </w:rPr>
        <w:fldChar w:fldCharType="end"/>
      </w:r>
    </w:p>
    <w:p w14:paraId="447BE365" w14:textId="39815133" w:rsidR="00681C11" w:rsidRDefault="00681C11">
      <w:pPr>
        <w:pStyle w:val="TOC6"/>
        <w:rPr>
          <w:rFonts w:asciiTheme="minorHAnsi" w:eastAsiaTheme="minorEastAsia" w:hAnsiTheme="minorHAnsi" w:cstheme="minorBidi"/>
          <w:noProof/>
          <w:sz w:val="22"/>
          <w:szCs w:val="22"/>
          <w:lang w:val="en-US"/>
        </w:rPr>
      </w:pPr>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_Toc211940594 \h </w:instrText>
      </w:r>
      <w:r>
        <w:rPr>
          <w:noProof/>
        </w:rPr>
      </w:r>
      <w:r>
        <w:rPr>
          <w:noProof/>
        </w:rPr>
        <w:fldChar w:fldCharType="separate"/>
      </w:r>
      <w:r>
        <w:rPr>
          <w:noProof/>
        </w:rPr>
        <w:t>110</w:t>
      </w:r>
      <w:r>
        <w:rPr>
          <w:noProof/>
        </w:rPr>
        <w:fldChar w:fldCharType="end"/>
      </w:r>
    </w:p>
    <w:p w14:paraId="5FCF7660" w14:textId="09A9A9A7" w:rsidR="00681C11" w:rsidRDefault="00681C11">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_Toc211940595 \h </w:instrText>
      </w:r>
      <w:r>
        <w:rPr>
          <w:noProof/>
        </w:rPr>
      </w:r>
      <w:r>
        <w:rPr>
          <w:noProof/>
        </w:rPr>
        <w:fldChar w:fldCharType="separate"/>
      </w:r>
      <w:r>
        <w:rPr>
          <w:noProof/>
        </w:rPr>
        <w:t>111</w:t>
      </w:r>
      <w:r>
        <w:rPr>
          <w:noProof/>
        </w:rPr>
        <w:fldChar w:fldCharType="end"/>
      </w:r>
    </w:p>
    <w:p w14:paraId="34FD352A" w14:textId="770AE6CE" w:rsidR="00681C11" w:rsidRDefault="00681C11">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_Toc211940596 \h </w:instrText>
      </w:r>
      <w:r>
        <w:rPr>
          <w:noProof/>
        </w:rPr>
      </w:r>
      <w:r>
        <w:rPr>
          <w:noProof/>
        </w:rPr>
        <w:fldChar w:fldCharType="separate"/>
      </w:r>
      <w:r>
        <w:rPr>
          <w:noProof/>
        </w:rPr>
        <w:t>111</w:t>
      </w:r>
      <w:r>
        <w:rPr>
          <w:noProof/>
        </w:rPr>
        <w:fldChar w:fldCharType="end"/>
      </w:r>
    </w:p>
    <w:p w14:paraId="70ED627F" w14:textId="5C8A1F4C" w:rsidR="00681C11" w:rsidRDefault="00681C11">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_Toc211940597 \h </w:instrText>
      </w:r>
      <w:r>
        <w:rPr>
          <w:noProof/>
        </w:rPr>
      </w:r>
      <w:r>
        <w:rPr>
          <w:noProof/>
        </w:rPr>
        <w:fldChar w:fldCharType="separate"/>
      </w:r>
      <w:r>
        <w:rPr>
          <w:noProof/>
        </w:rPr>
        <w:t>111</w:t>
      </w:r>
      <w:r>
        <w:rPr>
          <w:noProof/>
        </w:rPr>
        <w:fldChar w:fldCharType="end"/>
      </w:r>
    </w:p>
    <w:p w14:paraId="5DE8A4F6" w14:textId="15AE9E69" w:rsidR="00681C11" w:rsidRDefault="00681C11">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_Toc211940598 \h </w:instrText>
      </w:r>
      <w:r>
        <w:rPr>
          <w:noProof/>
        </w:rPr>
      </w:r>
      <w:r>
        <w:rPr>
          <w:noProof/>
        </w:rPr>
        <w:fldChar w:fldCharType="separate"/>
      </w:r>
      <w:r>
        <w:rPr>
          <w:noProof/>
        </w:rPr>
        <w:t>112</w:t>
      </w:r>
      <w:r>
        <w:rPr>
          <w:noProof/>
        </w:rPr>
        <w:fldChar w:fldCharType="end"/>
      </w:r>
    </w:p>
    <w:p w14:paraId="410D50E7" w14:textId="5C4255DA" w:rsidR="00681C11" w:rsidRDefault="00681C11">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_Toc211940599 \h </w:instrText>
      </w:r>
      <w:r>
        <w:rPr>
          <w:noProof/>
        </w:rPr>
      </w:r>
      <w:r>
        <w:rPr>
          <w:noProof/>
        </w:rPr>
        <w:fldChar w:fldCharType="separate"/>
      </w:r>
      <w:r>
        <w:rPr>
          <w:noProof/>
        </w:rPr>
        <w:t>112</w:t>
      </w:r>
      <w:r>
        <w:rPr>
          <w:noProof/>
        </w:rPr>
        <w:fldChar w:fldCharType="end"/>
      </w:r>
    </w:p>
    <w:p w14:paraId="36E57819" w14:textId="6D2D3697" w:rsidR="00681C11" w:rsidRDefault="00681C11">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_Toc211940600 \h </w:instrText>
      </w:r>
      <w:r>
        <w:rPr>
          <w:noProof/>
        </w:rPr>
      </w:r>
      <w:r>
        <w:rPr>
          <w:noProof/>
        </w:rPr>
        <w:fldChar w:fldCharType="separate"/>
      </w:r>
      <w:r>
        <w:rPr>
          <w:noProof/>
        </w:rPr>
        <w:t>112</w:t>
      </w:r>
      <w:r>
        <w:rPr>
          <w:noProof/>
        </w:rPr>
        <w:fldChar w:fldCharType="end"/>
      </w:r>
    </w:p>
    <w:p w14:paraId="1C3D2A2E" w14:textId="50CDC320" w:rsidR="00681C11" w:rsidRDefault="00681C11">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_Toc211940601 \h </w:instrText>
      </w:r>
      <w:r>
        <w:rPr>
          <w:noProof/>
        </w:rPr>
      </w:r>
      <w:r>
        <w:rPr>
          <w:noProof/>
        </w:rPr>
        <w:fldChar w:fldCharType="separate"/>
      </w:r>
      <w:r>
        <w:rPr>
          <w:noProof/>
        </w:rPr>
        <w:t>113</w:t>
      </w:r>
      <w:r>
        <w:rPr>
          <w:noProof/>
        </w:rPr>
        <w:fldChar w:fldCharType="end"/>
      </w:r>
    </w:p>
    <w:p w14:paraId="7187EB0B" w14:textId="4C087F7E" w:rsidR="00681C11" w:rsidRDefault="00681C11">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_Toc211940602 \h </w:instrText>
      </w:r>
      <w:r>
        <w:rPr>
          <w:noProof/>
        </w:rPr>
      </w:r>
      <w:r>
        <w:rPr>
          <w:noProof/>
        </w:rPr>
        <w:fldChar w:fldCharType="separate"/>
      </w:r>
      <w:r>
        <w:rPr>
          <w:noProof/>
        </w:rPr>
        <w:t>113</w:t>
      </w:r>
      <w:r>
        <w:rPr>
          <w:noProof/>
        </w:rPr>
        <w:fldChar w:fldCharType="end"/>
      </w:r>
    </w:p>
    <w:p w14:paraId="0650F804" w14:textId="25F2EA4C" w:rsidR="00681C11" w:rsidRDefault="00681C11">
      <w:pPr>
        <w:pStyle w:val="TOC4"/>
        <w:rPr>
          <w:rFonts w:asciiTheme="minorHAnsi" w:eastAsiaTheme="minorEastAsia" w:hAnsiTheme="minorHAnsi" w:cstheme="minorBidi"/>
          <w:noProof/>
          <w:sz w:val="22"/>
          <w:szCs w:val="22"/>
          <w:lang w:val="en-US"/>
        </w:rPr>
      </w:pPr>
      <w:r>
        <w:rPr>
          <w:noProof/>
        </w:rPr>
        <w:t>6.4</w:t>
      </w:r>
      <w:r w:rsidRPr="001F5331">
        <w:rPr>
          <w:noProof/>
          <w:lang w:val="en-US"/>
        </w:rPr>
        <w:t>.5.2</w:t>
      </w:r>
      <w:r>
        <w:rPr>
          <w:rFonts w:asciiTheme="minorHAnsi" w:eastAsiaTheme="minorEastAsia" w:hAnsiTheme="minorHAnsi" w:cstheme="minorBidi"/>
          <w:noProof/>
          <w:sz w:val="22"/>
          <w:szCs w:val="22"/>
          <w:lang w:val="en-US"/>
        </w:rPr>
        <w:tab/>
      </w:r>
      <w:r w:rsidRPr="001F5331">
        <w:rPr>
          <w:noProof/>
          <w:lang w:val="en-US"/>
        </w:rPr>
        <w:t>DAA Policy Configuration Completion Status Notification</w:t>
      </w:r>
      <w:r>
        <w:rPr>
          <w:noProof/>
        </w:rPr>
        <w:tab/>
      </w:r>
      <w:r>
        <w:rPr>
          <w:noProof/>
        </w:rPr>
        <w:fldChar w:fldCharType="begin"/>
      </w:r>
      <w:r>
        <w:rPr>
          <w:noProof/>
        </w:rPr>
        <w:instrText xml:space="preserve"> PAGEREF _Toc211940603 \h </w:instrText>
      </w:r>
      <w:r>
        <w:rPr>
          <w:noProof/>
        </w:rPr>
      </w:r>
      <w:r>
        <w:rPr>
          <w:noProof/>
        </w:rPr>
        <w:fldChar w:fldCharType="separate"/>
      </w:r>
      <w:r>
        <w:rPr>
          <w:noProof/>
        </w:rPr>
        <w:t>114</w:t>
      </w:r>
      <w:r>
        <w:rPr>
          <w:noProof/>
        </w:rPr>
        <w:fldChar w:fldCharType="end"/>
      </w:r>
    </w:p>
    <w:p w14:paraId="6B475E08" w14:textId="0262F766" w:rsidR="00681C11" w:rsidRDefault="00681C11">
      <w:pPr>
        <w:pStyle w:val="TOC5"/>
        <w:rPr>
          <w:rFonts w:asciiTheme="minorHAnsi" w:eastAsiaTheme="minorEastAsia" w:hAnsiTheme="minorHAnsi" w:cstheme="minorBidi"/>
          <w:noProof/>
          <w:sz w:val="22"/>
          <w:szCs w:val="22"/>
          <w:lang w:val="en-US"/>
        </w:rPr>
      </w:pPr>
      <w:r>
        <w:rPr>
          <w:noProof/>
        </w:rPr>
        <w:t>6.4</w:t>
      </w:r>
      <w:r w:rsidRPr="001F5331">
        <w:rPr>
          <w:noProof/>
          <w:lang w:val="en-US"/>
        </w:rPr>
        <w:t>.5.2.1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_Toc211940604 \h </w:instrText>
      </w:r>
      <w:r>
        <w:rPr>
          <w:noProof/>
        </w:rPr>
      </w:r>
      <w:r>
        <w:rPr>
          <w:noProof/>
        </w:rPr>
        <w:fldChar w:fldCharType="separate"/>
      </w:r>
      <w:r>
        <w:rPr>
          <w:noProof/>
        </w:rPr>
        <w:t>114</w:t>
      </w:r>
      <w:r>
        <w:rPr>
          <w:noProof/>
        </w:rPr>
        <w:fldChar w:fldCharType="end"/>
      </w:r>
    </w:p>
    <w:p w14:paraId="2BEF5C08" w14:textId="78B1E34D" w:rsidR="00681C11" w:rsidRDefault="00681C11">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_Toc211940605 \h </w:instrText>
      </w:r>
      <w:r>
        <w:rPr>
          <w:noProof/>
        </w:rPr>
      </w:r>
      <w:r>
        <w:rPr>
          <w:noProof/>
        </w:rPr>
        <w:fldChar w:fldCharType="separate"/>
      </w:r>
      <w:r>
        <w:rPr>
          <w:noProof/>
        </w:rPr>
        <w:t>114</w:t>
      </w:r>
      <w:r>
        <w:rPr>
          <w:noProof/>
        </w:rPr>
        <w:fldChar w:fldCharType="end"/>
      </w:r>
    </w:p>
    <w:p w14:paraId="18AA73F4" w14:textId="112A7497" w:rsidR="00681C11" w:rsidRDefault="00681C11">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_Toc211940606 \h </w:instrText>
      </w:r>
      <w:r>
        <w:rPr>
          <w:noProof/>
        </w:rPr>
      </w:r>
      <w:r>
        <w:rPr>
          <w:noProof/>
        </w:rPr>
        <w:fldChar w:fldCharType="separate"/>
      </w:r>
      <w:r>
        <w:rPr>
          <w:noProof/>
        </w:rPr>
        <w:t>114</w:t>
      </w:r>
      <w:r>
        <w:rPr>
          <w:noProof/>
        </w:rPr>
        <w:fldChar w:fldCharType="end"/>
      </w:r>
    </w:p>
    <w:p w14:paraId="5E2F1155" w14:textId="7FDDCF86" w:rsidR="00681C11" w:rsidRDefault="00681C11">
      <w:pPr>
        <w:pStyle w:val="TOC6"/>
        <w:rPr>
          <w:rFonts w:asciiTheme="minorHAnsi" w:eastAsiaTheme="minorEastAsia" w:hAnsiTheme="minorHAnsi" w:cstheme="minorBidi"/>
          <w:noProof/>
          <w:sz w:val="22"/>
          <w:szCs w:val="22"/>
          <w:lang w:val="en-US"/>
        </w:rPr>
      </w:pPr>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_Toc211940607 \h </w:instrText>
      </w:r>
      <w:r>
        <w:rPr>
          <w:noProof/>
        </w:rPr>
      </w:r>
      <w:r>
        <w:rPr>
          <w:noProof/>
        </w:rPr>
        <w:fldChar w:fldCharType="separate"/>
      </w:r>
      <w:r>
        <w:rPr>
          <w:noProof/>
        </w:rPr>
        <w:t>114</w:t>
      </w:r>
      <w:r>
        <w:rPr>
          <w:noProof/>
        </w:rPr>
        <w:fldChar w:fldCharType="end"/>
      </w:r>
    </w:p>
    <w:p w14:paraId="4EB8E4D6" w14:textId="7F720C9F" w:rsidR="00681C11" w:rsidRDefault="00681C11">
      <w:pPr>
        <w:pStyle w:val="TOC4"/>
        <w:rPr>
          <w:rFonts w:asciiTheme="minorHAnsi" w:eastAsiaTheme="minorEastAsia" w:hAnsiTheme="minorHAnsi" w:cstheme="minorBidi"/>
          <w:noProof/>
          <w:sz w:val="22"/>
          <w:szCs w:val="22"/>
          <w:lang w:val="en-US"/>
        </w:rPr>
      </w:pPr>
      <w:r>
        <w:rPr>
          <w:noProof/>
        </w:rPr>
        <w:t>6.4</w:t>
      </w:r>
      <w:r w:rsidRPr="001F5331">
        <w:rPr>
          <w:noProof/>
          <w:lang w:val="en-US"/>
        </w:rPr>
        <w:t>.5.3</w:t>
      </w:r>
      <w:r>
        <w:rPr>
          <w:rFonts w:asciiTheme="minorHAnsi" w:eastAsiaTheme="minorEastAsia" w:hAnsiTheme="minorHAnsi" w:cstheme="minorBidi"/>
          <w:noProof/>
          <w:sz w:val="22"/>
          <w:szCs w:val="22"/>
          <w:lang w:val="en-US"/>
        </w:rPr>
        <w:tab/>
      </w:r>
      <w:r w:rsidRPr="001F5331">
        <w:rPr>
          <w:noProof/>
          <w:lang w:val="en-US"/>
        </w:rPr>
        <w:t>DAA Events Notification</w:t>
      </w:r>
      <w:r>
        <w:rPr>
          <w:noProof/>
        </w:rPr>
        <w:tab/>
      </w:r>
      <w:r>
        <w:rPr>
          <w:noProof/>
        </w:rPr>
        <w:fldChar w:fldCharType="begin"/>
      </w:r>
      <w:r>
        <w:rPr>
          <w:noProof/>
        </w:rPr>
        <w:instrText xml:space="preserve"> PAGEREF _Toc211940608 \h </w:instrText>
      </w:r>
      <w:r>
        <w:rPr>
          <w:noProof/>
        </w:rPr>
      </w:r>
      <w:r>
        <w:rPr>
          <w:noProof/>
        </w:rPr>
        <w:fldChar w:fldCharType="separate"/>
      </w:r>
      <w:r>
        <w:rPr>
          <w:noProof/>
        </w:rPr>
        <w:t>115</w:t>
      </w:r>
      <w:r>
        <w:rPr>
          <w:noProof/>
        </w:rPr>
        <w:fldChar w:fldCharType="end"/>
      </w:r>
    </w:p>
    <w:p w14:paraId="262FC25B" w14:textId="4CF038CE" w:rsidR="00681C11" w:rsidRDefault="00681C11">
      <w:pPr>
        <w:pStyle w:val="TOC5"/>
        <w:rPr>
          <w:rFonts w:asciiTheme="minorHAnsi" w:eastAsiaTheme="minorEastAsia" w:hAnsiTheme="minorHAnsi" w:cstheme="minorBidi"/>
          <w:noProof/>
          <w:sz w:val="22"/>
          <w:szCs w:val="22"/>
          <w:lang w:val="en-US"/>
        </w:rPr>
      </w:pPr>
      <w:r>
        <w:rPr>
          <w:noProof/>
        </w:rPr>
        <w:t>6.4</w:t>
      </w:r>
      <w:r w:rsidRPr="001F5331">
        <w:rPr>
          <w:noProof/>
          <w:lang w:val="en-US"/>
        </w:rPr>
        <w:t>.5.3.1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_Toc211940609 \h </w:instrText>
      </w:r>
      <w:r>
        <w:rPr>
          <w:noProof/>
        </w:rPr>
      </w:r>
      <w:r>
        <w:rPr>
          <w:noProof/>
        </w:rPr>
        <w:fldChar w:fldCharType="separate"/>
      </w:r>
      <w:r>
        <w:rPr>
          <w:noProof/>
        </w:rPr>
        <w:t>115</w:t>
      </w:r>
      <w:r>
        <w:rPr>
          <w:noProof/>
        </w:rPr>
        <w:fldChar w:fldCharType="end"/>
      </w:r>
    </w:p>
    <w:p w14:paraId="113FE405" w14:textId="0E46694F" w:rsidR="00681C11" w:rsidRDefault="00681C11">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_Toc211940610 \h </w:instrText>
      </w:r>
      <w:r>
        <w:rPr>
          <w:noProof/>
        </w:rPr>
      </w:r>
      <w:r>
        <w:rPr>
          <w:noProof/>
        </w:rPr>
        <w:fldChar w:fldCharType="separate"/>
      </w:r>
      <w:r>
        <w:rPr>
          <w:noProof/>
        </w:rPr>
        <w:t>115</w:t>
      </w:r>
      <w:r>
        <w:rPr>
          <w:noProof/>
        </w:rPr>
        <w:fldChar w:fldCharType="end"/>
      </w:r>
    </w:p>
    <w:p w14:paraId="5B1B47D1" w14:textId="4B5E1D6D" w:rsidR="00681C11" w:rsidRDefault="00681C11">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_Toc211940611 \h </w:instrText>
      </w:r>
      <w:r>
        <w:rPr>
          <w:noProof/>
        </w:rPr>
      </w:r>
      <w:r>
        <w:rPr>
          <w:noProof/>
        </w:rPr>
        <w:fldChar w:fldCharType="separate"/>
      </w:r>
      <w:r>
        <w:rPr>
          <w:noProof/>
        </w:rPr>
        <w:t>115</w:t>
      </w:r>
      <w:r>
        <w:rPr>
          <w:noProof/>
        </w:rPr>
        <w:fldChar w:fldCharType="end"/>
      </w:r>
    </w:p>
    <w:p w14:paraId="409EF903" w14:textId="635D2541" w:rsidR="00681C11" w:rsidRDefault="00681C11">
      <w:pPr>
        <w:pStyle w:val="TOC6"/>
        <w:rPr>
          <w:rFonts w:asciiTheme="minorHAnsi" w:eastAsiaTheme="minorEastAsia" w:hAnsiTheme="minorHAnsi" w:cstheme="minorBidi"/>
          <w:noProof/>
          <w:sz w:val="22"/>
          <w:szCs w:val="22"/>
          <w:lang w:val="en-US"/>
        </w:rPr>
      </w:pPr>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_Toc211940612 \h </w:instrText>
      </w:r>
      <w:r>
        <w:rPr>
          <w:noProof/>
        </w:rPr>
      </w:r>
      <w:r>
        <w:rPr>
          <w:noProof/>
        </w:rPr>
        <w:fldChar w:fldCharType="separate"/>
      </w:r>
      <w:r>
        <w:rPr>
          <w:noProof/>
        </w:rPr>
        <w:t>115</w:t>
      </w:r>
      <w:r>
        <w:rPr>
          <w:noProof/>
        </w:rPr>
        <w:fldChar w:fldCharType="end"/>
      </w:r>
    </w:p>
    <w:p w14:paraId="2DC3CAFF" w14:textId="20A5188B" w:rsidR="00681C11" w:rsidRDefault="00681C11">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_Toc211940613 \h </w:instrText>
      </w:r>
      <w:r>
        <w:rPr>
          <w:noProof/>
        </w:rPr>
      </w:r>
      <w:r>
        <w:rPr>
          <w:noProof/>
        </w:rPr>
        <w:fldChar w:fldCharType="separate"/>
      </w:r>
      <w:r>
        <w:rPr>
          <w:noProof/>
        </w:rPr>
        <w:t>116</w:t>
      </w:r>
      <w:r>
        <w:rPr>
          <w:noProof/>
        </w:rPr>
        <w:fldChar w:fldCharType="end"/>
      </w:r>
    </w:p>
    <w:p w14:paraId="4B4F697C" w14:textId="1BF4463B" w:rsidR="00681C11" w:rsidRDefault="00681C11">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_Toc211940614 \h </w:instrText>
      </w:r>
      <w:r>
        <w:rPr>
          <w:noProof/>
        </w:rPr>
      </w:r>
      <w:r>
        <w:rPr>
          <w:noProof/>
        </w:rPr>
        <w:fldChar w:fldCharType="separate"/>
      </w:r>
      <w:r>
        <w:rPr>
          <w:noProof/>
        </w:rPr>
        <w:t>116</w:t>
      </w:r>
      <w:r>
        <w:rPr>
          <w:noProof/>
        </w:rPr>
        <w:fldChar w:fldCharType="end"/>
      </w:r>
    </w:p>
    <w:p w14:paraId="408E9383" w14:textId="7D6E6CFD" w:rsidR="00681C11" w:rsidRDefault="00681C11">
      <w:pPr>
        <w:pStyle w:val="TOC4"/>
        <w:rPr>
          <w:rFonts w:asciiTheme="minorHAnsi" w:eastAsiaTheme="minorEastAsia" w:hAnsiTheme="minorHAnsi" w:cstheme="minorBidi"/>
          <w:noProof/>
          <w:sz w:val="22"/>
          <w:szCs w:val="22"/>
          <w:lang w:val="en-US"/>
        </w:rPr>
      </w:pPr>
      <w:r>
        <w:rPr>
          <w:noProof/>
        </w:rPr>
        <w:t>6.4</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_Toc211940615 \h </w:instrText>
      </w:r>
      <w:r>
        <w:rPr>
          <w:noProof/>
        </w:rPr>
      </w:r>
      <w:r>
        <w:rPr>
          <w:noProof/>
        </w:rPr>
        <w:fldChar w:fldCharType="separate"/>
      </w:r>
      <w:r>
        <w:rPr>
          <w:noProof/>
        </w:rPr>
        <w:t>117</w:t>
      </w:r>
      <w:r>
        <w:rPr>
          <w:noProof/>
        </w:rPr>
        <w:fldChar w:fldCharType="end"/>
      </w:r>
    </w:p>
    <w:p w14:paraId="38BDDDC9" w14:textId="0088FA56" w:rsidR="00681C11" w:rsidRDefault="00681C11">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_Toc211940616 \h </w:instrText>
      </w:r>
      <w:r>
        <w:rPr>
          <w:noProof/>
        </w:rPr>
      </w:r>
      <w:r>
        <w:rPr>
          <w:noProof/>
        </w:rPr>
        <w:fldChar w:fldCharType="separate"/>
      </w:r>
      <w:r>
        <w:rPr>
          <w:noProof/>
        </w:rPr>
        <w:t>117</w:t>
      </w:r>
      <w:r>
        <w:rPr>
          <w:noProof/>
        </w:rPr>
        <w:fldChar w:fldCharType="end"/>
      </w:r>
    </w:p>
    <w:p w14:paraId="66F22FA6" w14:textId="616A1AE0" w:rsidR="00681C11" w:rsidRDefault="00681C11">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_Toc211940617 \h </w:instrText>
      </w:r>
      <w:r>
        <w:rPr>
          <w:noProof/>
        </w:rPr>
      </w:r>
      <w:r>
        <w:rPr>
          <w:noProof/>
        </w:rPr>
        <w:fldChar w:fldCharType="separate"/>
      </w:r>
      <w:r>
        <w:rPr>
          <w:noProof/>
        </w:rPr>
        <w:t>118</w:t>
      </w:r>
      <w:r>
        <w:rPr>
          <w:noProof/>
        </w:rPr>
        <w:fldChar w:fldCharType="end"/>
      </w:r>
    </w:p>
    <w:p w14:paraId="741AE604" w14:textId="2AE207BC" w:rsidR="00681C11" w:rsidRDefault="00681C11">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_Toc211940618 \h </w:instrText>
      </w:r>
      <w:r>
        <w:rPr>
          <w:noProof/>
        </w:rPr>
      </w:r>
      <w:r>
        <w:rPr>
          <w:noProof/>
        </w:rPr>
        <w:fldChar w:fldCharType="separate"/>
      </w:r>
      <w:r>
        <w:rPr>
          <w:noProof/>
        </w:rPr>
        <w:t>118</w:t>
      </w:r>
      <w:r>
        <w:rPr>
          <w:noProof/>
        </w:rPr>
        <w:fldChar w:fldCharType="end"/>
      </w:r>
    </w:p>
    <w:p w14:paraId="46F72B2D" w14:textId="3B4461AB" w:rsidR="00681C11" w:rsidRDefault="00681C11">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_Toc211940619 \h </w:instrText>
      </w:r>
      <w:r>
        <w:rPr>
          <w:noProof/>
        </w:rPr>
      </w:r>
      <w:r>
        <w:rPr>
          <w:noProof/>
        </w:rPr>
        <w:fldChar w:fldCharType="separate"/>
      </w:r>
      <w:r>
        <w:rPr>
          <w:noProof/>
        </w:rPr>
        <w:t>118</w:t>
      </w:r>
      <w:r>
        <w:rPr>
          <w:noProof/>
        </w:rPr>
        <w:fldChar w:fldCharType="end"/>
      </w:r>
    </w:p>
    <w:p w14:paraId="134043C7" w14:textId="4599E388" w:rsidR="00681C11" w:rsidRDefault="00681C11">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_Toc211940620 \h </w:instrText>
      </w:r>
      <w:r>
        <w:rPr>
          <w:noProof/>
        </w:rPr>
      </w:r>
      <w:r>
        <w:rPr>
          <w:noProof/>
        </w:rPr>
        <w:fldChar w:fldCharType="separate"/>
      </w:r>
      <w:r>
        <w:rPr>
          <w:noProof/>
        </w:rPr>
        <w:t>119</w:t>
      </w:r>
      <w:r>
        <w:rPr>
          <w:noProof/>
        </w:rPr>
        <w:fldChar w:fldCharType="end"/>
      </w:r>
    </w:p>
    <w:p w14:paraId="2374E862" w14:textId="0C5ACDDE" w:rsidR="00681C11" w:rsidRDefault="00681C11">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_Toc211940621 \h </w:instrText>
      </w:r>
      <w:r>
        <w:rPr>
          <w:noProof/>
        </w:rPr>
      </w:r>
      <w:r>
        <w:rPr>
          <w:noProof/>
        </w:rPr>
        <w:fldChar w:fldCharType="separate"/>
      </w:r>
      <w:r>
        <w:rPr>
          <w:noProof/>
        </w:rPr>
        <w:t>119</w:t>
      </w:r>
      <w:r>
        <w:rPr>
          <w:noProof/>
        </w:rPr>
        <w:fldChar w:fldCharType="end"/>
      </w:r>
    </w:p>
    <w:p w14:paraId="5703CF31" w14:textId="2B1382ED" w:rsidR="00681C11" w:rsidRDefault="00681C11">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_Toc211940622 \h </w:instrText>
      </w:r>
      <w:r>
        <w:rPr>
          <w:noProof/>
        </w:rPr>
      </w:r>
      <w:r>
        <w:rPr>
          <w:noProof/>
        </w:rPr>
        <w:fldChar w:fldCharType="separate"/>
      </w:r>
      <w:r>
        <w:rPr>
          <w:noProof/>
        </w:rPr>
        <w:t>120</w:t>
      </w:r>
      <w:r>
        <w:rPr>
          <w:noProof/>
        </w:rPr>
        <w:fldChar w:fldCharType="end"/>
      </w:r>
    </w:p>
    <w:p w14:paraId="4830719A" w14:textId="1C9B0607" w:rsidR="00681C11" w:rsidRPr="00E23195" w:rsidRDefault="00681C11">
      <w:pPr>
        <w:pStyle w:val="TOC5"/>
        <w:rPr>
          <w:rFonts w:asciiTheme="minorHAnsi" w:eastAsiaTheme="minorEastAsia" w:hAnsiTheme="minorHAnsi" w:cstheme="minorBidi"/>
          <w:noProof/>
          <w:sz w:val="22"/>
          <w:szCs w:val="22"/>
          <w:lang w:val="fr-FR"/>
        </w:rPr>
      </w:pPr>
      <w:r w:rsidRPr="00E23195">
        <w:rPr>
          <w:noProof/>
          <w:lang w:val="fr-FR"/>
        </w:rPr>
        <w:t>6.4.6.2.8</w:t>
      </w:r>
      <w:r w:rsidRPr="00E23195">
        <w:rPr>
          <w:rFonts w:asciiTheme="minorHAnsi" w:eastAsiaTheme="minorEastAsia" w:hAnsiTheme="minorHAnsi" w:cstheme="minorBidi"/>
          <w:noProof/>
          <w:sz w:val="22"/>
          <w:szCs w:val="22"/>
          <w:lang w:val="fr-FR"/>
        </w:rPr>
        <w:tab/>
      </w:r>
      <w:r w:rsidRPr="00E23195">
        <w:rPr>
          <w:noProof/>
          <w:lang w:val="fr-FR"/>
        </w:rPr>
        <w:t>Type: DAAPolConfigNotif</w:t>
      </w:r>
      <w:r w:rsidRPr="00E23195">
        <w:rPr>
          <w:noProof/>
          <w:lang w:val="fr-FR"/>
        </w:rPr>
        <w:tab/>
      </w:r>
      <w:r>
        <w:rPr>
          <w:noProof/>
        </w:rPr>
        <w:fldChar w:fldCharType="begin"/>
      </w:r>
      <w:r w:rsidRPr="00E23195">
        <w:rPr>
          <w:noProof/>
          <w:lang w:val="fr-FR"/>
        </w:rPr>
        <w:instrText xml:space="preserve"> PAGEREF _Toc211940623 \h </w:instrText>
      </w:r>
      <w:r>
        <w:rPr>
          <w:noProof/>
        </w:rPr>
      </w:r>
      <w:r>
        <w:rPr>
          <w:noProof/>
        </w:rPr>
        <w:fldChar w:fldCharType="separate"/>
      </w:r>
      <w:r w:rsidRPr="00E23195">
        <w:rPr>
          <w:noProof/>
          <w:lang w:val="fr-FR"/>
        </w:rPr>
        <w:t>120</w:t>
      </w:r>
      <w:r>
        <w:rPr>
          <w:noProof/>
        </w:rPr>
        <w:fldChar w:fldCharType="end"/>
      </w:r>
    </w:p>
    <w:p w14:paraId="058302E1" w14:textId="1F10875A" w:rsidR="00681C11" w:rsidRPr="00E23195" w:rsidRDefault="00681C11">
      <w:pPr>
        <w:pStyle w:val="TOC5"/>
        <w:rPr>
          <w:rFonts w:asciiTheme="minorHAnsi" w:eastAsiaTheme="minorEastAsia" w:hAnsiTheme="minorHAnsi" w:cstheme="minorBidi"/>
          <w:noProof/>
          <w:sz w:val="22"/>
          <w:szCs w:val="22"/>
          <w:lang w:val="fr-FR"/>
        </w:rPr>
      </w:pPr>
      <w:r w:rsidRPr="00E23195">
        <w:rPr>
          <w:noProof/>
          <w:lang w:val="fr-FR"/>
        </w:rPr>
        <w:t>6.4.6.2.9</w:t>
      </w:r>
      <w:r w:rsidRPr="00E23195">
        <w:rPr>
          <w:rFonts w:asciiTheme="minorHAnsi" w:eastAsiaTheme="minorEastAsia" w:hAnsiTheme="minorHAnsi" w:cstheme="minorBidi"/>
          <w:noProof/>
          <w:sz w:val="22"/>
          <w:szCs w:val="22"/>
          <w:lang w:val="fr-FR"/>
        </w:rPr>
        <w:tab/>
      </w:r>
      <w:r w:rsidRPr="00E23195">
        <w:rPr>
          <w:noProof/>
          <w:lang w:val="fr-FR"/>
        </w:rPr>
        <w:t>Type: DAAEventsInfo</w:t>
      </w:r>
      <w:r w:rsidRPr="00E23195">
        <w:rPr>
          <w:noProof/>
          <w:lang w:val="fr-FR"/>
        </w:rPr>
        <w:tab/>
      </w:r>
      <w:r>
        <w:rPr>
          <w:noProof/>
        </w:rPr>
        <w:fldChar w:fldCharType="begin"/>
      </w:r>
      <w:r w:rsidRPr="00E23195">
        <w:rPr>
          <w:noProof/>
          <w:lang w:val="fr-FR"/>
        </w:rPr>
        <w:instrText xml:space="preserve"> PAGEREF _Toc211940624 \h </w:instrText>
      </w:r>
      <w:r>
        <w:rPr>
          <w:noProof/>
        </w:rPr>
      </w:r>
      <w:r>
        <w:rPr>
          <w:noProof/>
        </w:rPr>
        <w:fldChar w:fldCharType="separate"/>
      </w:r>
      <w:r w:rsidRPr="00E23195">
        <w:rPr>
          <w:noProof/>
          <w:lang w:val="fr-FR"/>
        </w:rPr>
        <w:t>120</w:t>
      </w:r>
      <w:r>
        <w:rPr>
          <w:noProof/>
        </w:rPr>
        <w:fldChar w:fldCharType="end"/>
      </w:r>
    </w:p>
    <w:p w14:paraId="0E1234BA" w14:textId="1686638D" w:rsidR="00681C11" w:rsidRPr="00E23195" w:rsidRDefault="00681C11">
      <w:pPr>
        <w:pStyle w:val="TOC5"/>
        <w:rPr>
          <w:rFonts w:asciiTheme="minorHAnsi" w:eastAsiaTheme="minorEastAsia" w:hAnsiTheme="minorHAnsi" w:cstheme="minorBidi"/>
          <w:noProof/>
          <w:sz w:val="22"/>
          <w:szCs w:val="22"/>
          <w:lang w:val="fr-FR"/>
        </w:rPr>
      </w:pPr>
      <w:r w:rsidRPr="00E23195">
        <w:rPr>
          <w:noProof/>
          <w:lang w:val="fr-FR"/>
        </w:rPr>
        <w:t>6.4.6.2.10</w:t>
      </w:r>
      <w:r w:rsidRPr="00E23195">
        <w:rPr>
          <w:rFonts w:asciiTheme="minorHAnsi" w:eastAsiaTheme="minorEastAsia" w:hAnsiTheme="minorHAnsi" w:cstheme="minorBidi"/>
          <w:noProof/>
          <w:sz w:val="22"/>
          <w:szCs w:val="22"/>
          <w:lang w:val="fr-FR"/>
        </w:rPr>
        <w:tab/>
      </w:r>
      <w:r w:rsidRPr="00E23195">
        <w:rPr>
          <w:noProof/>
          <w:lang w:val="fr-FR"/>
        </w:rPr>
        <w:t>Type: DAAEvent</w:t>
      </w:r>
      <w:r w:rsidRPr="00E23195">
        <w:rPr>
          <w:noProof/>
          <w:lang w:val="fr-FR"/>
        </w:rPr>
        <w:tab/>
      </w:r>
      <w:r>
        <w:rPr>
          <w:noProof/>
        </w:rPr>
        <w:fldChar w:fldCharType="begin"/>
      </w:r>
      <w:r w:rsidRPr="00E23195">
        <w:rPr>
          <w:noProof/>
          <w:lang w:val="fr-FR"/>
        </w:rPr>
        <w:instrText xml:space="preserve"> PAGEREF _Toc211940625 \h </w:instrText>
      </w:r>
      <w:r>
        <w:rPr>
          <w:noProof/>
        </w:rPr>
      </w:r>
      <w:r>
        <w:rPr>
          <w:noProof/>
        </w:rPr>
        <w:fldChar w:fldCharType="separate"/>
      </w:r>
      <w:r w:rsidRPr="00E23195">
        <w:rPr>
          <w:noProof/>
          <w:lang w:val="fr-FR"/>
        </w:rPr>
        <w:t>120</w:t>
      </w:r>
      <w:r>
        <w:rPr>
          <w:noProof/>
        </w:rPr>
        <w:fldChar w:fldCharType="end"/>
      </w:r>
    </w:p>
    <w:p w14:paraId="6B7D85E1" w14:textId="1DBEDFEC" w:rsidR="00681C11" w:rsidRDefault="00681C11">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_Toc211940626 \h </w:instrText>
      </w:r>
      <w:r>
        <w:rPr>
          <w:noProof/>
        </w:rPr>
      </w:r>
      <w:r>
        <w:rPr>
          <w:noProof/>
        </w:rPr>
        <w:fldChar w:fldCharType="separate"/>
      </w:r>
      <w:r>
        <w:rPr>
          <w:noProof/>
        </w:rPr>
        <w:t>121</w:t>
      </w:r>
      <w:r>
        <w:rPr>
          <w:noProof/>
        </w:rPr>
        <w:fldChar w:fldCharType="end"/>
      </w:r>
    </w:p>
    <w:p w14:paraId="4985FF6D" w14:textId="37E35ABA" w:rsidR="00681C11" w:rsidRDefault="00681C11">
      <w:pPr>
        <w:pStyle w:val="TOC4"/>
        <w:rPr>
          <w:rFonts w:asciiTheme="minorHAnsi" w:eastAsiaTheme="minorEastAsia" w:hAnsiTheme="minorHAnsi" w:cstheme="minorBidi"/>
          <w:noProof/>
          <w:sz w:val="22"/>
          <w:szCs w:val="22"/>
          <w:lang w:val="en-US"/>
        </w:rPr>
      </w:pPr>
      <w:r>
        <w:rPr>
          <w:noProof/>
        </w:rPr>
        <w:t>6.4</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_Toc211940627 \h </w:instrText>
      </w:r>
      <w:r>
        <w:rPr>
          <w:noProof/>
        </w:rPr>
      </w:r>
      <w:r>
        <w:rPr>
          <w:noProof/>
        </w:rPr>
        <w:fldChar w:fldCharType="separate"/>
      </w:r>
      <w:r>
        <w:rPr>
          <w:noProof/>
        </w:rPr>
        <w:t>121</w:t>
      </w:r>
      <w:r>
        <w:rPr>
          <w:noProof/>
        </w:rPr>
        <w:fldChar w:fldCharType="end"/>
      </w:r>
    </w:p>
    <w:p w14:paraId="34A4C7A6" w14:textId="0006A189" w:rsidR="00681C11" w:rsidRDefault="00681C11">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_Toc211940628 \h </w:instrText>
      </w:r>
      <w:r>
        <w:rPr>
          <w:noProof/>
        </w:rPr>
      </w:r>
      <w:r>
        <w:rPr>
          <w:noProof/>
        </w:rPr>
        <w:fldChar w:fldCharType="separate"/>
      </w:r>
      <w:r>
        <w:rPr>
          <w:noProof/>
        </w:rPr>
        <w:t>121</w:t>
      </w:r>
      <w:r>
        <w:rPr>
          <w:noProof/>
        </w:rPr>
        <w:fldChar w:fldCharType="end"/>
      </w:r>
    </w:p>
    <w:p w14:paraId="308BF6FC" w14:textId="44FC9508" w:rsidR="00681C11" w:rsidRDefault="00681C11">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_Toc211940629 \h </w:instrText>
      </w:r>
      <w:r>
        <w:rPr>
          <w:noProof/>
        </w:rPr>
      </w:r>
      <w:r>
        <w:rPr>
          <w:noProof/>
        </w:rPr>
        <w:fldChar w:fldCharType="separate"/>
      </w:r>
      <w:r>
        <w:rPr>
          <w:noProof/>
        </w:rPr>
        <w:t>121</w:t>
      </w:r>
      <w:r>
        <w:rPr>
          <w:noProof/>
        </w:rPr>
        <w:fldChar w:fldCharType="end"/>
      </w:r>
    </w:p>
    <w:p w14:paraId="048EE68F" w14:textId="2F61B639" w:rsidR="00681C11" w:rsidRDefault="00681C11">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_Toc211940630 \h </w:instrText>
      </w:r>
      <w:r>
        <w:rPr>
          <w:noProof/>
        </w:rPr>
      </w:r>
      <w:r>
        <w:rPr>
          <w:noProof/>
        </w:rPr>
        <w:fldChar w:fldCharType="separate"/>
      </w:r>
      <w:r>
        <w:rPr>
          <w:noProof/>
        </w:rPr>
        <w:t>121</w:t>
      </w:r>
      <w:r>
        <w:rPr>
          <w:noProof/>
        </w:rPr>
        <w:fldChar w:fldCharType="end"/>
      </w:r>
    </w:p>
    <w:p w14:paraId="792FBA96" w14:textId="4AC304B4" w:rsidR="00681C11" w:rsidRDefault="00681C11">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_Toc211940631 \h </w:instrText>
      </w:r>
      <w:r>
        <w:rPr>
          <w:noProof/>
        </w:rPr>
      </w:r>
      <w:r>
        <w:rPr>
          <w:noProof/>
        </w:rPr>
        <w:fldChar w:fldCharType="separate"/>
      </w:r>
      <w:r>
        <w:rPr>
          <w:noProof/>
        </w:rPr>
        <w:t>121</w:t>
      </w:r>
      <w:r>
        <w:rPr>
          <w:noProof/>
        </w:rPr>
        <w:fldChar w:fldCharType="end"/>
      </w:r>
    </w:p>
    <w:p w14:paraId="37160700" w14:textId="0922F7B2" w:rsidR="00681C11" w:rsidRDefault="00681C11">
      <w:pPr>
        <w:pStyle w:val="TOC4"/>
        <w:rPr>
          <w:rFonts w:asciiTheme="minorHAnsi" w:eastAsiaTheme="minorEastAsia" w:hAnsiTheme="minorHAnsi" w:cstheme="minorBidi"/>
          <w:noProof/>
          <w:sz w:val="22"/>
          <w:szCs w:val="22"/>
          <w:lang w:val="en-US"/>
        </w:rPr>
      </w:pPr>
      <w:r>
        <w:rPr>
          <w:noProof/>
        </w:rPr>
        <w:t>6.4</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_Toc211940632 \h </w:instrText>
      </w:r>
      <w:r>
        <w:rPr>
          <w:noProof/>
        </w:rPr>
      </w:r>
      <w:r>
        <w:rPr>
          <w:noProof/>
        </w:rPr>
        <w:fldChar w:fldCharType="separate"/>
      </w:r>
      <w:r>
        <w:rPr>
          <w:noProof/>
        </w:rPr>
        <w:t>122</w:t>
      </w:r>
      <w:r>
        <w:rPr>
          <w:noProof/>
        </w:rPr>
        <w:fldChar w:fldCharType="end"/>
      </w:r>
    </w:p>
    <w:p w14:paraId="6317643D" w14:textId="6FA16B82" w:rsidR="00681C11" w:rsidRDefault="00681C11">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_Toc211940633 \h </w:instrText>
      </w:r>
      <w:r>
        <w:rPr>
          <w:noProof/>
        </w:rPr>
      </w:r>
      <w:r>
        <w:rPr>
          <w:noProof/>
        </w:rPr>
        <w:fldChar w:fldCharType="separate"/>
      </w:r>
      <w:r>
        <w:rPr>
          <w:noProof/>
        </w:rPr>
        <w:t>122</w:t>
      </w:r>
      <w:r>
        <w:rPr>
          <w:noProof/>
        </w:rPr>
        <w:fldChar w:fldCharType="end"/>
      </w:r>
    </w:p>
    <w:p w14:paraId="136D5ED1" w14:textId="1E715711" w:rsidR="00681C11" w:rsidRDefault="00681C11">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_Toc211940634 \h </w:instrText>
      </w:r>
      <w:r>
        <w:rPr>
          <w:noProof/>
        </w:rPr>
      </w:r>
      <w:r>
        <w:rPr>
          <w:noProof/>
        </w:rPr>
        <w:fldChar w:fldCharType="separate"/>
      </w:r>
      <w:r>
        <w:rPr>
          <w:noProof/>
        </w:rPr>
        <w:t>122</w:t>
      </w:r>
      <w:r>
        <w:rPr>
          <w:noProof/>
        </w:rPr>
        <w:fldChar w:fldCharType="end"/>
      </w:r>
    </w:p>
    <w:p w14:paraId="65DB258E" w14:textId="0FFAAF06" w:rsidR="00681C11" w:rsidRDefault="00681C11">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_Toc211940635 \h </w:instrText>
      </w:r>
      <w:r>
        <w:rPr>
          <w:noProof/>
        </w:rPr>
      </w:r>
      <w:r>
        <w:rPr>
          <w:noProof/>
        </w:rPr>
        <w:fldChar w:fldCharType="separate"/>
      </w:r>
      <w:r>
        <w:rPr>
          <w:noProof/>
        </w:rPr>
        <w:t>122</w:t>
      </w:r>
      <w:r>
        <w:rPr>
          <w:noProof/>
        </w:rPr>
        <w:fldChar w:fldCharType="end"/>
      </w:r>
    </w:p>
    <w:p w14:paraId="233CAA2E" w14:textId="677348C6" w:rsidR="00681C11" w:rsidRDefault="00681C11">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_Toc211940636 \h </w:instrText>
      </w:r>
      <w:r>
        <w:rPr>
          <w:noProof/>
        </w:rPr>
      </w:r>
      <w:r>
        <w:rPr>
          <w:noProof/>
        </w:rPr>
        <w:fldChar w:fldCharType="separate"/>
      </w:r>
      <w:r>
        <w:rPr>
          <w:noProof/>
        </w:rPr>
        <w:t>122</w:t>
      </w:r>
      <w:r>
        <w:rPr>
          <w:noProof/>
        </w:rPr>
        <w:fldChar w:fldCharType="end"/>
      </w:r>
    </w:p>
    <w:p w14:paraId="69596845" w14:textId="1AE0F471" w:rsidR="00681C11" w:rsidRDefault="00681C11">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_Toc211940637 \h </w:instrText>
      </w:r>
      <w:r>
        <w:rPr>
          <w:noProof/>
        </w:rPr>
      </w:r>
      <w:r>
        <w:rPr>
          <w:noProof/>
        </w:rPr>
        <w:fldChar w:fldCharType="separate"/>
      </w:r>
      <w:r>
        <w:rPr>
          <w:noProof/>
        </w:rPr>
        <w:t>122</w:t>
      </w:r>
      <w:r>
        <w:rPr>
          <w:noProof/>
        </w:rPr>
        <w:fldChar w:fldCharType="end"/>
      </w:r>
    </w:p>
    <w:p w14:paraId="26021CCC" w14:textId="31D0C535" w:rsidR="00681C11" w:rsidRDefault="00681C11">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_Toc211940638 \h </w:instrText>
      </w:r>
      <w:r>
        <w:rPr>
          <w:noProof/>
        </w:rPr>
      </w:r>
      <w:r>
        <w:rPr>
          <w:noProof/>
        </w:rPr>
        <w:fldChar w:fldCharType="separate"/>
      </w:r>
      <w:r>
        <w:rPr>
          <w:noProof/>
        </w:rPr>
        <w:t>122</w:t>
      </w:r>
      <w:r>
        <w:rPr>
          <w:noProof/>
        </w:rPr>
        <w:fldChar w:fldCharType="end"/>
      </w:r>
    </w:p>
    <w:p w14:paraId="3A179002" w14:textId="179FC94E" w:rsidR="00681C11" w:rsidRDefault="00681C11">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_Toc211940639 \h </w:instrText>
      </w:r>
      <w:r>
        <w:rPr>
          <w:noProof/>
        </w:rPr>
      </w:r>
      <w:r>
        <w:rPr>
          <w:noProof/>
        </w:rPr>
        <w:fldChar w:fldCharType="separate"/>
      </w:r>
      <w:r>
        <w:rPr>
          <w:noProof/>
        </w:rPr>
        <w:t>122</w:t>
      </w:r>
      <w:r>
        <w:rPr>
          <w:noProof/>
        </w:rPr>
        <w:fldChar w:fldCharType="end"/>
      </w:r>
    </w:p>
    <w:p w14:paraId="34FC64A9" w14:textId="000BAF1F" w:rsidR="00681C11" w:rsidRDefault="00681C11">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_Toc211940640 \h </w:instrText>
      </w:r>
      <w:r>
        <w:rPr>
          <w:noProof/>
        </w:rPr>
      </w:r>
      <w:r>
        <w:rPr>
          <w:noProof/>
        </w:rPr>
        <w:fldChar w:fldCharType="separate"/>
      </w:r>
      <w:r>
        <w:rPr>
          <w:noProof/>
        </w:rPr>
        <w:t>123</w:t>
      </w:r>
      <w:r>
        <w:rPr>
          <w:noProof/>
        </w:rPr>
        <w:fldChar w:fldCharType="end"/>
      </w:r>
    </w:p>
    <w:p w14:paraId="51AE6941" w14:textId="3ED0F077" w:rsidR="00681C11" w:rsidRDefault="00681C11">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_Toc211940641 \h </w:instrText>
      </w:r>
      <w:r>
        <w:rPr>
          <w:noProof/>
        </w:rPr>
      </w:r>
      <w:r>
        <w:rPr>
          <w:noProof/>
        </w:rPr>
        <w:fldChar w:fldCharType="separate"/>
      </w:r>
      <w:r>
        <w:rPr>
          <w:noProof/>
        </w:rPr>
        <w:t>124</w:t>
      </w:r>
      <w:r>
        <w:rPr>
          <w:noProof/>
        </w:rPr>
        <w:fldChar w:fldCharType="end"/>
      </w:r>
    </w:p>
    <w:p w14:paraId="2B08D5DB" w14:textId="28189B8F"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_Toc211940642 \h </w:instrText>
      </w:r>
      <w:r>
        <w:rPr>
          <w:noProof/>
        </w:rPr>
      </w:r>
      <w:r>
        <w:rPr>
          <w:noProof/>
        </w:rPr>
        <w:fldChar w:fldCharType="separate"/>
      </w:r>
      <w:r>
        <w:rPr>
          <w:noProof/>
        </w:rPr>
        <w:t>124</w:t>
      </w:r>
      <w:r>
        <w:rPr>
          <w:noProof/>
        </w:rPr>
        <w:fldChar w:fldCharType="end"/>
      </w:r>
    </w:p>
    <w:p w14:paraId="0D00F3F9" w14:textId="45321BAC"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_Toc211940643 \h </w:instrText>
      </w:r>
      <w:r>
        <w:rPr>
          <w:noProof/>
        </w:rPr>
      </w:r>
      <w:r>
        <w:rPr>
          <w:noProof/>
        </w:rPr>
        <w:fldChar w:fldCharType="separate"/>
      </w:r>
      <w:r>
        <w:rPr>
          <w:noProof/>
        </w:rPr>
        <w:t>124</w:t>
      </w:r>
      <w:r>
        <w:rPr>
          <w:noProof/>
        </w:rPr>
        <w:fldChar w:fldCharType="end"/>
      </w:r>
    </w:p>
    <w:p w14:paraId="789C60E2" w14:textId="445CD801"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_Toc211940644 \h </w:instrText>
      </w:r>
      <w:r>
        <w:rPr>
          <w:noProof/>
        </w:rPr>
      </w:r>
      <w:r>
        <w:rPr>
          <w:noProof/>
        </w:rPr>
        <w:fldChar w:fldCharType="separate"/>
      </w:r>
      <w:r>
        <w:rPr>
          <w:noProof/>
        </w:rPr>
        <w:t>124</w:t>
      </w:r>
      <w:r>
        <w:rPr>
          <w:noProof/>
        </w:rPr>
        <w:fldChar w:fldCharType="end"/>
      </w:r>
    </w:p>
    <w:p w14:paraId="223DBE9B" w14:textId="1DC7D082"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_Toc211940645 \h </w:instrText>
      </w:r>
      <w:r>
        <w:rPr>
          <w:noProof/>
        </w:rPr>
      </w:r>
      <w:r>
        <w:rPr>
          <w:noProof/>
        </w:rPr>
        <w:fldChar w:fldCharType="separate"/>
      </w:r>
      <w:r>
        <w:rPr>
          <w:noProof/>
        </w:rPr>
        <w:t>124</w:t>
      </w:r>
      <w:r>
        <w:rPr>
          <w:noProof/>
        </w:rPr>
        <w:fldChar w:fldCharType="end"/>
      </w:r>
    </w:p>
    <w:p w14:paraId="35C60791" w14:textId="6FFAC123" w:rsidR="00681C11" w:rsidRDefault="00681C11">
      <w:pPr>
        <w:pStyle w:val="TOC4"/>
        <w:rPr>
          <w:rFonts w:asciiTheme="minorHAnsi" w:eastAsiaTheme="minorEastAsia" w:hAnsiTheme="minorHAnsi" w:cstheme="minorBidi"/>
          <w:noProof/>
          <w:sz w:val="22"/>
          <w:szCs w:val="22"/>
          <w:lang w:val="en-US"/>
        </w:rPr>
      </w:pPr>
      <w:r w:rsidRPr="00E23195">
        <w:rPr>
          <w:noProof/>
          <w:lang w:val="en-US" w:eastAsia="zh-CN"/>
        </w:rPr>
        <w:t>6.5</w:t>
      </w:r>
      <w:r w:rsidRPr="00E23195">
        <w:rPr>
          <w:noProof/>
          <w:lang w:val="en-US"/>
        </w:rPr>
        <w:t>.3.2</w:t>
      </w:r>
      <w:r>
        <w:rPr>
          <w:rFonts w:asciiTheme="minorHAnsi" w:eastAsiaTheme="minorEastAsia" w:hAnsiTheme="minorHAnsi" w:cstheme="minorBidi"/>
          <w:noProof/>
          <w:sz w:val="22"/>
          <w:szCs w:val="22"/>
          <w:lang w:val="en-US"/>
        </w:rPr>
        <w:tab/>
      </w:r>
      <w:r w:rsidRPr="00E23195">
        <w:rPr>
          <w:noProof/>
          <w:lang w:val="en-US"/>
        </w:rPr>
        <w:t xml:space="preserve">Resource: </w:t>
      </w:r>
      <w:r w:rsidRPr="00E23195">
        <w:rPr>
          <w:bCs/>
          <w:noProof/>
          <w:lang w:val="en-US"/>
        </w:rPr>
        <w:t>UAV Dynamic Information Subscription</w:t>
      </w:r>
      <w:r w:rsidRPr="00E23195">
        <w:rPr>
          <w:noProof/>
          <w:lang w:val="en-US"/>
        </w:rPr>
        <w:t>s</w:t>
      </w:r>
      <w:r>
        <w:rPr>
          <w:noProof/>
        </w:rPr>
        <w:tab/>
      </w:r>
      <w:r>
        <w:rPr>
          <w:noProof/>
        </w:rPr>
        <w:fldChar w:fldCharType="begin"/>
      </w:r>
      <w:r>
        <w:rPr>
          <w:noProof/>
        </w:rPr>
        <w:instrText xml:space="preserve"> PAGEREF _Toc211940646 \h </w:instrText>
      </w:r>
      <w:r>
        <w:rPr>
          <w:noProof/>
        </w:rPr>
      </w:r>
      <w:r>
        <w:rPr>
          <w:noProof/>
        </w:rPr>
        <w:fldChar w:fldCharType="separate"/>
      </w:r>
      <w:r>
        <w:rPr>
          <w:noProof/>
        </w:rPr>
        <w:t>125</w:t>
      </w:r>
      <w:r>
        <w:rPr>
          <w:noProof/>
        </w:rPr>
        <w:fldChar w:fldCharType="end"/>
      </w:r>
    </w:p>
    <w:p w14:paraId="091D158E" w14:textId="4B7E0307" w:rsidR="00681C11" w:rsidRDefault="00681C11">
      <w:pPr>
        <w:pStyle w:val="TOC5"/>
        <w:rPr>
          <w:rFonts w:asciiTheme="minorHAnsi" w:eastAsiaTheme="minorEastAsia" w:hAnsiTheme="minorHAnsi" w:cstheme="minorBidi"/>
          <w:noProof/>
          <w:sz w:val="22"/>
          <w:szCs w:val="22"/>
          <w:lang w:val="en-US"/>
        </w:rPr>
      </w:pPr>
      <w:r w:rsidRPr="00E23195">
        <w:rPr>
          <w:noProof/>
          <w:lang w:val="en-US" w:eastAsia="zh-CN"/>
        </w:rPr>
        <w:t>6.5</w:t>
      </w:r>
      <w:r w:rsidRPr="00E23195">
        <w:rPr>
          <w:noProof/>
          <w:lang w:val="en-US"/>
        </w:rPr>
        <w:t>.3.2.1</w:t>
      </w:r>
      <w:r>
        <w:rPr>
          <w:rFonts w:asciiTheme="minorHAnsi" w:eastAsiaTheme="minorEastAsia" w:hAnsiTheme="minorHAnsi" w:cstheme="minorBidi"/>
          <w:noProof/>
          <w:sz w:val="22"/>
          <w:szCs w:val="22"/>
          <w:lang w:val="en-US"/>
        </w:rPr>
        <w:tab/>
      </w:r>
      <w:r w:rsidRPr="00E23195">
        <w:rPr>
          <w:noProof/>
          <w:lang w:val="en-US"/>
        </w:rPr>
        <w:t>Description</w:t>
      </w:r>
      <w:r>
        <w:rPr>
          <w:noProof/>
        </w:rPr>
        <w:tab/>
      </w:r>
      <w:r>
        <w:rPr>
          <w:noProof/>
        </w:rPr>
        <w:fldChar w:fldCharType="begin"/>
      </w:r>
      <w:r>
        <w:rPr>
          <w:noProof/>
        </w:rPr>
        <w:instrText xml:space="preserve"> PAGEREF _Toc211940647 \h </w:instrText>
      </w:r>
      <w:r>
        <w:rPr>
          <w:noProof/>
        </w:rPr>
      </w:r>
      <w:r>
        <w:rPr>
          <w:noProof/>
        </w:rPr>
        <w:fldChar w:fldCharType="separate"/>
      </w:r>
      <w:r>
        <w:rPr>
          <w:noProof/>
        </w:rPr>
        <w:t>125</w:t>
      </w:r>
      <w:r>
        <w:rPr>
          <w:noProof/>
        </w:rPr>
        <w:fldChar w:fldCharType="end"/>
      </w:r>
    </w:p>
    <w:p w14:paraId="3BD08DD3" w14:textId="33EEB267"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_Toc211940648 \h </w:instrText>
      </w:r>
      <w:r>
        <w:rPr>
          <w:noProof/>
        </w:rPr>
      </w:r>
      <w:r>
        <w:rPr>
          <w:noProof/>
        </w:rPr>
        <w:fldChar w:fldCharType="separate"/>
      </w:r>
      <w:r>
        <w:rPr>
          <w:noProof/>
        </w:rPr>
        <w:t>125</w:t>
      </w:r>
      <w:r>
        <w:rPr>
          <w:noProof/>
        </w:rPr>
        <w:fldChar w:fldCharType="end"/>
      </w:r>
    </w:p>
    <w:p w14:paraId="4ADDBC0E" w14:textId="2E86A087"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_Toc211940649 \h </w:instrText>
      </w:r>
      <w:r>
        <w:rPr>
          <w:noProof/>
        </w:rPr>
      </w:r>
      <w:r>
        <w:rPr>
          <w:noProof/>
        </w:rPr>
        <w:fldChar w:fldCharType="separate"/>
      </w:r>
      <w:r>
        <w:rPr>
          <w:noProof/>
        </w:rPr>
        <w:t>125</w:t>
      </w:r>
      <w:r>
        <w:rPr>
          <w:noProof/>
        </w:rPr>
        <w:fldChar w:fldCharType="end"/>
      </w:r>
    </w:p>
    <w:p w14:paraId="37844E36" w14:textId="73C45787" w:rsidR="00681C11" w:rsidRDefault="00681C11">
      <w:pPr>
        <w:pStyle w:val="TOC6"/>
        <w:rPr>
          <w:rFonts w:asciiTheme="minorHAnsi" w:eastAsiaTheme="minorEastAsia" w:hAnsiTheme="minorHAnsi" w:cstheme="minorBidi"/>
          <w:noProof/>
          <w:sz w:val="22"/>
          <w:szCs w:val="22"/>
          <w:lang w:val="en-US"/>
        </w:rPr>
      </w:pPr>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_Toc211940650 \h </w:instrText>
      </w:r>
      <w:r>
        <w:rPr>
          <w:noProof/>
        </w:rPr>
      </w:r>
      <w:r>
        <w:rPr>
          <w:noProof/>
        </w:rPr>
        <w:fldChar w:fldCharType="separate"/>
      </w:r>
      <w:r>
        <w:rPr>
          <w:noProof/>
        </w:rPr>
        <w:t>125</w:t>
      </w:r>
      <w:r>
        <w:rPr>
          <w:noProof/>
        </w:rPr>
        <w:fldChar w:fldCharType="end"/>
      </w:r>
    </w:p>
    <w:p w14:paraId="69B94163" w14:textId="0282F100"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_Toc211940651 \h </w:instrText>
      </w:r>
      <w:r>
        <w:rPr>
          <w:noProof/>
        </w:rPr>
      </w:r>
      <w:r>
        <w:rPr>
          <w:noProof/>
        </w:rPr>
        <w:fldChar w:fldCharType="separate"/>
      </w:r>
      <w:r>
        <w:rPr>
          <w:noProof/>
        </w:rPr>
        <w:t>126</w:t>
      </w:r>
      <w:r>
        <w:rPr>
          <w:noProof/>
        </w:rPr>
        <w:fldChar w:fldCharType="end"/>
      </w:r>
    </w:p>
    <w:p w14:paraId="030E4FA8" w14:textId="6807DA57"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_Toc211940652 \h </w:instrText>
      </w:r>
      <w:r>
        <w:rPr>
          <w:noProof/>
        </w:rPr>
      </w:r>
      <w:r>
        <w:rPr>
          <w:noProof/>
        </w:rPr>
        <w:fldChar w:fldCharType="separate"/>
      </w:r>
      <w:r>
        <w:rPr>
          <w:noProof/>
        </w:rPr>
        <w:t>127</w:t>
      </w:r>
      <w:r>
        <w:rPr>
          <w:noProof/>
        </w:rPr>
        <w:fldChar w:fldCharType="end"/>
      </w:r>
    </w:p>
    <w:p w14:paraId="57128798" w14:textId="07BDAA62"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1F5331">
        <w:rPr>
          <w:bCs/>
          <w:noProof/>
        </w:rPr>
        <w:t>UAV Dynamic Information Subscription</w:t>
      </w:r>
      <w:r>
        <w:rPr>
          <w:noProof/>
        </w:rPr>
        <w:tab/>
      </w:r>
      <w:r>
        <w:rPr>
          <w:noProof/>
        </w:rPr>
        <w:fldChar w:fldCharType="begin"/>
      </w:r>
      <w:r>
        <w:rPr>
          <w:noProof/>
        </w:rPr>
        <w:instrText xml:space="preserve"> PAGEREF _Toc211940653 \h </w:instrText>
      </w:r>
      <w:r>
        <w:rPr>
          <w:noProof/>
        </w:rPr>
      </w:r>
      <w:r>
        <w:rPr>
          <w:noProof/>
        </w:rPr>
        <w:fldChar w:fldCharType="separate"/>
      </w:r>
      <w:r>
        <w:rPr>
          <w:noProof/>
        </w:rPr>
        <w:t>127</w:t>
      </w:r>
      <w:r>
        <w:rPr>
          <w:noProof/>
        </w:rPr>
        <w:fldChar w:fldCharType="end"/>
      </w:r>
    </w:p>
    <w:p w14:paraId="7CE8A876" w14:textId="5A878975"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_Toc211940654 \h </w:instrText>
      </w:r>
      <w:r>
        <w:rPr>
          <w:noProof/>
        </w:rPr>
      </w:r>
      <w:r>
        <w:rPr>
          <w:noProof/>
        </w:rPr>
        <w:fldChar w:fldCharType="separate"/>
      </w:r>
      <w:r>
        <w:rPr>
          <w:noProof/>
        </w:rPr>
        <w:t>127</w:t>
      </w:r>
      <w:r>
        <w:rPr>
          <w:noProof/>
        </w:rPr>
        <w:fldChar w:fldCharType="end"/>
      </w:r>
    </w:p>
    <w:p w14:paraId="0493AA56" w14:textId="237D7933"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_Toc211940655 \h </w:instrText>
      </w:r>
      <w:r>
        <w:rPr>
          <w:noProof/>
        </w:rPr>
      </w:r>
      <w:r>
        <w:rPr>
          <w:noProof/>
        </w:rPr>
        <w:fldChar w:fldCharType="separate"/>
      </w:r>
      <w:r>
        <w:rPr>
          <w:noProof/>
        </w:rPr>
        <w:t>127</w:t>
      </w:r>
      <w:r>
        <w:rPr>
          <w:noProof/>
        </w:rPr>
        <w:fldChar w:fldCharType="end"/>
      </w:r>
    </w:p>
    <w:p w14:paraId="2FFA5546" w14:textId="718863B5" w:rsidR="00681C11" w:rsidRDefault="00681C11">
      <w:pPr>
        <w:pStyle w:val="TOC5"/>
        <w:rPr>
          <w:rFonts w:asciiTheme="minorHAnsi" w:eastAsiaTheme="minorEastAsia" w:hAnsiTheme="minorHAnsi" w:cstheme="minorBidi"/>
          <w:noProof/>
          <w:sz w:val="22"/>
          <w:szCs w:val="22"/>
          <w:lang w:val="en-US"/>
        </w:rPr>
      </w:pPr>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_Toc211940656 \h </w:instrText>
      </w:r>
      <w:r>
        <w:rPr>
          <w:noProof/>
        </w:rPr>
      </w:r>
      <w:r>
        <w:rPr>
          <w:noProof/>
        </w:rPr>
        <w:fldChar w:fldCharType="separate"/>
      </w:r>
      <w:r>
        <w:rPr>
          <w:noProof/>
        </w:rPr>
        <w:t>128</w:t>
      </w:r>
      <w:r>
        <w:rPr>
          <w:noProof/>
        </w:rPr>
        <w:fldChar w:fldCharType="end"/>
      </w:r>
    </w:p>
    <w:p w14:paraId="31A62277" w14:textId="746DA349"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_Toc211940657 \h </w:instrText>
      </w:r>
      <w:r>
        <w:rPr>
          <w:noProof/>
        </w:rPr>
      </w:r>
      <w:r>
        <w:rPr>
          <w:noProof/>
        </w:rPr>
        <w:fldChar w:fldCharType="separate"/>
      </w:r>
      <w:r>
        <w:rPr>
          <w:noProof/>
        </w:rPr>
        <w:t>128</w:t>
      </w:r>
      <w:r>
        <w:rPr>
          <w:noProof/>
        </w:rPr>
        <w:fldChar w:fldCharType="end"/>
      </w:r>
    </w:p>
    <w:p w14:paraId="4D85065F" w14:textId="4E3570E5"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_Toc211940658 \h </w:instrText>
      </w:r>
      <w:r>
        <w:rPr>
          <w:noProof/>
        </w:rPr>
      </w:r>
      <w:r>
        <w:rPr>
          <w:noProof/>
        </w:rPr>
        <w:fldChar w:fldCharType="separate"/>
      </w:r>
      <w:r>
        <w:rPr>
          <w:noProof/>
        </w:rPr>
        <w:t>129</w:t>
      </w:r>
      <w:r>
        <w:rPr>
          <w:noProof/>
        </w:rPr>
        <w:fldChar w:fldCharType="end"/>
      </w:r>
    </w:p>
    <w:p w14:paraId="03524DDF" w14:textId="348D23CF"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_Toc211940659 \h </w:instrText>
      </w:r>
      <w:r>
        <w:rPr>
          <w:noProof/>
        </w:rPr>
      </w:r>
      <w:r>
        <w:rPr>
          <w:noProof/>
        </w:rPr>
        <w:fldChar w:fldCharType="separate"/>
      </w:r>
      <w:r>
        <w:rPr>
          <w:noProof/>
        </w:rPr>
        <w:t>130</w:t>
      </w:r>
      <w:r>
        <w:rPr>
          <w:noProof/>
        </w:rPr>
        <w:fldChar w:fldCharType="end"/>
      </w:r>
    </w:p>
    <w:p w14:paraId="078211F2" w14:textId="5E3A52D5"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_Toc211940660 \h </w:instrText>
      </w:r>
      <w:r>
        <w:rPr>
          <w:noProof/>
        </w:rPr>
      </w:r>
      <w:r>
        <w:rPr>
          <w:noProof/>
        </w:rPr>
        <w:fldChar w:fldCharType="separate"/>
      </w:r>
      <w:r>
        <w:rPr>
          <w:noProof/>
        </w:rPr>
        <w:t>131</w:t>
      </w:r>
      <w:r>
        <w:rPr>
          <w:noProof/>
        </w:rPr>
        <w:fldChar w:fldCharType="end"/>
      </w:r>
    </w:p>
    <w:p w14:paraId="23F731A8" w14:textId="1462F182"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_Toc211940661 \h </w:instrText>
      </w:r>
      <w:r>
        <w:rPr>
          <w:noProof/>
        </w:rPr>
      </w:r>
      <w:r>
        <w:rPr>
          <w:noProof/>
        </w:rPr>
        <w:fldChar w:fldCharType="separate"/>
      </w:r>
      <w:r>
        <w:rPr>
          <w:noProof/>
        </w:rPr>
        <w:t>132</w:t>
      </w:r>
      <w:r>
        <w:rPr>
          <w:noProof/>
        </w:rPr>
        <w:fldChar w:fldCharType="end"/>
      </w:r>
    </w:p>
    <w:p w14:paraId="5D38C21A" w14:textId="6E3A4B52"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_Toc211940662 \h </w:instrText>
      </w:r>
      <w:r>
        <w:rPr>
          <w:noProof/>
        </w:rPr>
      </w:r>
      <w:r>
        <w:rPr>
          <w:noProof/>
        </w:rPr>
        <w:fldChar w:fldCharType="separate"/>
      </w:r>
      <w:r>
        <w:rPr>
          <w:noProof/>
        </w:rPr>
        <w:t>132</w:t>
      </w:r>
      <w:r>
        <w:rPr>
          <w:noProof/>
        </w:rPr>
        <w:fldChar w:fldCharType="end"/>
      </w:r>
    </w:p>
    <w:p w14:paraId="657B465B" w14:textId="43246FA9"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_Toc211940663 \h </w:instrText>
      </w:r>
      <w:r>
        <w:rPr>
          <w:noProof/>
        </w:rPr>
      </w:r>
      <w:r>
        <w:rPr>
          <w:noProof/>
        </w:rPr>
        <w:fldChar w:fldCharType="separate"/>
      </w:r>
      <w:r>
        <w:rPr>
          <w:noProof/>
        </w:rPr>
        <w:t>132</w:t>
      </w:r>
      <w:r>
        <w:rPr>
          <w:noProof/>
        </w:rPr>
        <w:fldChar w:fldCharType="end"/>
      </w:r>
    </w:p>
    <w:p w14:paraId="45471096" w14:textId="46D56E71"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_Toc211940664 \h </w:instrText>
      </w:r>
      <w:r>
        <w:rPr>
          <w:noProof/>
        </w:rPr>
      </w:r>
      <w:r>
        <w:rPr>
          <w:noProof/>
        </w:rPr>
        <w:fldChar w:fldCharType="separate"/>
      </w:r>
      <w:r>
        <w:rPr>
          <w:noProof/>
        </w:rPr>
        <w:t>132</w:t>
      </w:r>
      <w:r>
        <w:rPr>
          <w:noProof/>
        </w:rPr>
        <w:fldChar w:fldCharType="end"/>
      </w:r>
    </w:p>
    <w:p w14:paraId="52542A2D" w14:textId="66C77D31"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1F5331">
        <w:rPr>
          <w:bCs/>
          <w:noProof/>
        </w:rPr>
        <w:t xml:space="preserve">UAV Dynamic Information </w:t>
      </w:r>
      <w:r>
        <w:rPr>
          <w:noProof/>
        </w:rPr>
        <w:t>Notification</w:t>
      </w:r>
      <w:r>
        <w:rPr>
          <w:noProof/>
        </w:rPr>
        <w:tab/>
      </w:r>
      <w:r>
        <w:rPr>
          <w:noProof/>
        </w:rPr>
        <w:fldChar w:fldCharType="begin"/>
      </w:r>
      <w:r>
        <w:rPr>
          <w:noProof/>
        </w:rPr>
        <w:instrText xml:space="preserve"> PAGEREF _Toc211940665 \h </w:instrText>
      </w:r>
      <w:r>
        <w:rPr>
          <w:noProof/>
        </w:rPr>
      </w:r>
      <w:r>
        <w:rPr>
          <w:noProof/>
        </w:rPr>
        <w:fldChar w:fldCharType="separate"/>
      </w:r>
      <w:r>
        <w:rPr>
          <w:noProof/>
        </w:rPr>
        <w:t>132</w:t>
      </w:r>
      <w:r>
        <w:rPr>
          <w:noProof/>
        </w:rPr>
        <w:fldChar w:fldCharType="end"/>
      </w:r>
    </w:p>
    <w:p w14:paraId="01E2D878" w14:textId="1CF4CF16"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_Toc211940666 \h </w:instrText>
      </w:r>
      <w:r>
        <w:rPr>
          <w:noProof/>
        </w:rPr>
      </w:r>
      <w:r>
        <w:rPr>
          <w:noProof/>
        </w:rPr>
        <w:fldChar w:fldCharType="separate"/>
      </w:r>
      <w:r>
        <w:rPr>
          <w:noProof/>
        </w:rPr>
        <w:t>132</w:t>
      </w:r>
      <w:r>
        <w:rPr>
          <w:noProof/>
        </w:rPr>
        <w:fldChar w:fldCharType="end"/>
      </w:r>
    </w:p>
    <w:p w14:paraId="76971815" w14:textId="601EB151"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_Toc211940667 \h </w:instrText>
      </w:r>
      <w:r>
        <w:rPr>
          <w:noProof/>
        </w:rPr>
      </w:r>
      <w:r>
        <w:rPr>
          <w:noProof/>
        </w:rPr>
        <w:fldChar w:fldCharType="separate"/>
      </w:r>
      <w:r>
        <w:rPr>
          <w:noProof/>
        </w:rPr>
        <w:t>132</w:t>
      </w:r>
      <w:r>
        <w:rPr>
          <w:noProof/>
        </w:rPr>
        <w:fldChar w:fldCharType="end"/>
      </w:r>
    </w:p>
    <w:p w14:paraId="1D83C915" w14:textId="45C977C2"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_Toc211940668 \h </w:instrText>
      </w:r>
      <w:r>
        <w:rPr>
          <w:noProof/>
        </w:rPr>
      </w:r>
      <w:r>
        <w:rPr>
          <w:noProof/>
        </w:rPr>
        <w:fldChar w:fldCharType="separate"/>
      </w:r>
      <w:r>
        <w:rPr>
          <w:noProof/>
        </w:rPr>
        <w:t>133</w:t>
      </w:r>
      <w:r>
        <w:rPr>
          <w:noProof/>
        </w:rPr>
        <w:fldChar w:fldCharType="end"/>
      </w:r>
    </w:p>
    <w:p w14:paraId="63C5E0F3" w14:textId="64F690DA"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_Toc211940669 \h </w:instrText>
      </w:r>
      <w:r>
        <w:rPr>
          <w:noProof/>
        </w:rPr>
      </w:r>
      <w:r>
        <w:rPr>
          <w:noProof/>
        </w:rPr>
        <w:fldChar w:fldCharType="separate"/>
      </w:r>
      <w:r>
        <w:rPr>
          <w:noProof/>
        </w:rPr>
        <w:t>133</w:t>
      </w:r>
      <w:r>
        <w:rPr>
          <w:noProof/>
        </w:rPr>
        <w:fldChar w:fldCharType="end"/>
      </w:r>
    </w:p>
    <w:p w14:paraId="3953BE91" w14:textId="676A4AC8"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_Toc211940670 \h </w:instrText>
      </w:r>
      <w:r>
        <w:rPr>
          <w:noProof/>
        </w:rPr>
      </w:r>
      <w:r>
        <w:rPr>
          <w:noProof/>
        </w:rPr>
        <w:fldChar w:fldCharType="separate"/>
      </w:r>
      <w:r>
        <w:rPr>
          <w:noProof/>
        </w:rPr>
        <w:t>133</w:t>
      </w:r>
      <w:r>
        <w:rPr>
          <w:noProof/>
        </w:rPr>
        <w:fldChar w:fldCharType="end"/>
      </w:r>
    </w:p>
    <w:p w14:paraId="5CC296EB" w14:textId="53EB8EA1"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_Toc211940671 \h </w:instrText>
      </w:r>
      <w:r>
        <w:rPr>
          <w:noProof/>
        </w:rPr>
      </w:r>
      <w:r>
        <w:rPr>
          <w:noProof/>
        </w:rPr>
        <w:fldChar w:fldCharType="separate"/>
      </w:r>
      <w:r>
        <w:rPr>
          <w:noProof/>
        </w:rPr>
        <w:t>133</w:t>
      </w:r>
      <w:r>
        <w:rPr>
          <w:noProof/>
        </w:rPr>
        <w:fldChar w:fldCharType="end"/>
      </w:r>
    </w:p>
    <w:p w14:paraId="302491D5" w14:textId="0C3437CF" w:rsidR="00681C11" w:rsidRDefault="00681C11">
      <w:pPr>
        <w:pStyle w:val="TOC4"/>
        <w:rPr>
          <w:rFonts w:asciiTheme="minorHAnsi" w:eastAsiaTheme="minorEastAsia" w:hAnsiTheme="minorHAnsi" w:cstheme="minorBidi"/>
          <w:noProof/>
          <w:sz w:val="22"/>
          <w:szCs w:val="22"/>
          <w:lang w:val="en-US"/>
        </w:rPr>
      </w:pPr>
      <w:r>
        <w:rPr>
          <w:noProof/>
          <w:lang w:eastAsia="zh-CN"/>
        </w:rPr>
        <w:t>6.5</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_Toc211940672 \h </w:instrText>
      </w:r>
      <w:r>
        <w:rPr>
          <w:noProof/>
        </w:rPr>
      </w:r>
      <w:r>
        <w:rPr>
          <w:noProof/>
        </w:rPr>
        <w:fldChar w:fldCharType="separate"/>
      </w:r>
      <w:r>
        <w:rPr>
          <w:noProof/>
        </w:rPr>
        <w:t>134</w:t>
      </w:r>
      <w:r>
        <w:rPr>
          <w:noProof/>
        </w:rPr>
        <w:fldChar w:fldCharType="end"/>
      </w:r>
    </w:p>
    <w:p w14:paraId="05FB77C4" w14:textId="3C2C7497"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_Toc211940673 \h </w:instrText>
      </w:r>
      <w:r>
        <w:rPr>
          <w:noProof/>
        </w:rPr>
      </w:r>
      <w:r>
        <w:rPr>
          <w:noProof/>
        </w:rPr>
        <w:fldChar w:fldCharType="separate"/>
      </w:r>
      <w:r>
        <w:rPr>
          <w:noProof/>
        </w:rPr>
        <w:t>134</w:t>
      </w:r>
      <w:r>
        <w:rPr>
          <w:noProof/>
        </w:rPr>
        <w:fldChar w:fldCharType="end"/>
      </w:r>
    </w:p>
    <w:p w14:paraId="1B2E5673" w14:textId="4D546EF3"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_Toc211940674 \h </w:instrText>
      </w:r>
      <w:r>
        <w:rPr>
          <w:noProof/>
        </w:rPr>
      </w:r>
      <w:r>
        <w:rPr>
          <w:noProof/>
        </w:rPr>
        <w:fldChar w:fldCharType="separate"/>
      </w:r>
      <w:r>
        <w:rPr>
          <w:noProof/>
        </w:rPr>
        <w:t>134</w:t>
      </w:r>
      <w:r>
        <w:rPr>
          <w:noProof/>
        </w:rPr>
        <w:fldChar w:fldCharType="end"/>
      </w:r>
    </w:p>
    <w:p w14:paraId="5BB72EC0" w14:textId="256CE707"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_Toc211940675 \h </w:instrText>
      </w:r>
      <w:r>
        <w:rPr>
          <w:noProof/>
        </w:rPr>
      </w:r>
      <w:r>
        <w:rPr>
          <w:noProof/>
        </w:rPr>
        <w:fldChar w:fldCharType="separate"/>
      </w:r>
      <w:r>
        <w:rPr>
          <w:noProof/>
        </w:rPr>
        <w:t>135</w:t>
      </w:r>
      <w:r>
        <w:rPr>
          <w:noProof/>
        </w:rPr>
        <w:fldChar w:fldCharType="end"/>
      </w:r>
    </w:p>
    <w:p w14:paraId="1D8965B3" w14:textId="2FA1AEA0"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_Toc211940676 \h </w:instrText>
      </w:r>
      <w:r>
        <w:rPr>
          <w:noProof/>
        </w:rPr>
      </w:r>
      <w:r>
        <w:rPr>
          <w:noProof/>
        </w:rPr>
        <w:fldChar w:fldCharType="separate"/>
      </w:r>
      <w:r>
        <w:rPr>
          <w:noProof/>
        </w:rPr>
        <w:t>135</w:t>
      </w:r>
      <w:r>
        <w:rPr>
          <w:noProof/>
        </w:rPr>
        <w:fldChar w:fldCharType="end"/>
      </w:r>
    </w:p>
    <w:p w14:paraId="3B0F57B9" w14:textId="7F1316CF"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_Toc211940677 \h </w:instrText>
      </w:r>
      <w:r>
        <w:rPr>
          <w:noProof/>
        </w:rPr>
      </w:r>
      <w:r>
        <w:rPr>
          <w:noProof/>
        </w:rPr>
        <w:fldChar w:fldCharType="separate"/>
      </w:r>
      <w:r>
        <w:rPr>
          <w:noProof/>
        </w:rPr>
        <w:t>135</w:t>
      </w:r>
      <w:r>
        <w:rPr>
          <w:noProof/>
        </w:rPr>
        <w:fldChar w:fldCharType="end"/>
      </w:r>
    </w:p>
    <w:p w14:paraId="56A529ED" w14:textId="4AABD6B9"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_Toc211940678 \h </w:instrText>
      </w:r>
      <w:r>
        <w:rPr>
          <w:noProof/>
        </w:rPr>
      </w:r>
      <w:r>
        <w:rPr>
          <w:noProof/>
        </w:rPr>
        <w:fldChar w:fldCharType="separate"/>
      </w:r>
      <w:r>
        <w:rPr>
          <w:noProof/>
        </w:rPr>
        <w:t>135</w:t>
      </w:r>
      <w:r>
        <w:rPr>
          <w:noProof/>
        </w:rPr>
        <w:fldChar w:fldCharType="end"/>
      </w:r>
    </w:p>
    <w:p w14:paraId="19463B26" w14:textId="52B4ABD5" w:rsidR="00681C11" w:rsidRDefault="00681C11">
      <w:pPr>
        <w:pStyle w:val="TOC4"/>
        <w:rPr>
          <w:rFonts w:asciiTheme="minorHAnsi" w:eastAsiaTheme="minorEastAsia" w:hAnsiTheme="minorHAnsi" w:cstheme="minorBidi"/>
          <w:noProof/>
          <w:sz w:val="22"/>
          <w:szCs w:val="22"/>
          <w:lang w:val="en-US"/>
        </w:rPr>
      </w:pPr>
      <w:r>
        <w:rPr>
          <w:noProof/>
          <w:lang w:eastAsia="zh-CN"/>
        </w:rPr>
        <w:t>6.5</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_Toc211940679 \h </w:instrText>
      </w:r>
      <w:r>
        <w:rPr>
          <w:noProof/>
        </w:rPr>
      </w:r>
      <w:r>
        <w:rPr>
          <w:noProof/>
        </w:rPr>
        <w:fldChar w:fldCharType="separate"/>
      </w:r>
      <w:r>
        <w:rPr>
          <w:noProof/>
        </w:rPr>
        <w:t>136</w:t>
      </w:r>
      <w:r>
        <w:rPr>
          <w:noProof/>
        </w:rPr>
        <w:fldChar w:fldCharType="end"/>
      </w:r>
    </w:p>
    <w:p w14:paraId="3657D04F" w14:textId="39D35289"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_Toc211940680 \h </w:instrText>
      </w:r>
      <w:r>
        <w:rPr>
          <w:noProof/>
        </w:rPr>
      </w:r>
      <w:r>
        <w:rPr>
          <w:noProof/>
        </w:rPr>
        <w:fldChar w:fldCharType="separate"/>
      </w:r>
      <w:r>
        <w:rPr>
          <w:noProof/>
        </w:rPr>
        <w:t>136</w:t>
      </w:r>
      <w:r>
        <w:rPr>
          <w:noProof/>
        </w:rPr>
        <w:fldChar w:fldCharType="end"/>
      </w:r>
    </w:p>
    <w:p w14:paraId="61DF46AE" w14:textId="74A8F542"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_Toc211940681 \h </w:instrText>
      </w:r>
      <w:r>
        <w:rPr>
          <w:noProof/>
        </w:rPr>
      </w:r>
      <w:r>
        <w:rPr>
          <w:noProof/>
        </w:rPr>
        <w:fldChar w:fldCharType="separate"/>
      </w:r>
      <w:r>
        <w:rPr>
          <w:noProof/>
        </w:rPr>
        <w:t>136</w:t>
      </w:r>
      <w:r>
        <w:rPr>
          <w:noProof/>
        </w:rPr>
        <w:fldChar w:fldCharType="end"/>
      </w:r>
    </w:p>
    <w:p w14:paraId="4DA77533" w14:textId="1C2488A9" w:rsidR="00681C11" w:rsidRDefault="00681C11">
      <w:pPr>
        <w:pStyle w:val="TOC4"/>
        <w:rPr>
          <w:rFonts w:asciiTheme="minorHAnsi" w:eastAsiaTheme="minorEastAsia" w:hAnsiTheme="minorHAnsi" w:cstheme="minorBidi"/>
          <w:noProof/>
          <w:sz w:val="22"/>
          <w:szCs w:val="22"/>
          <w:lang w:val="en-US"/>
        </w:rPr>
      </w:pPr>
      <w:r>
        <w:rPr>
          <w:noProof/>
          <w:lang w:eastAsia="zh-CN"/>
        </w:rPr>
        <w:t>6.5</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_Toc211940682 \h </w:instrText>
      </w:r>
      <w:r>
        <w:rPr>
          <w:noProof/>
        </w:rPr>
      </w:r>
      <w:r>
        <w:rPr>
          <w:noProof/>
        </w:rPr>
        <w:fldChar w:fldCharType="separate"/>
      </w:r>
      <w:r>
        <w:rPr>
          <w:noProof/>
        </w:rPr>
        <w:t>136</w:t>
      </w:r>
      <w:r>
        <w:rPr>
          <w:noProof/>
        </w:rPr>
        <w:fldChar w:fldCharType="end"/>
      </w:r>
    </w:p>
    <w:p w14:paraId="2C480643" w14:textId="5DE91C58"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_Toc211940683 \h </w:instrText>
      </w:r>
      <w:r>
        <w:rPr>
          <w:noProof/>
        </w:rPr>
      </w:r>
      <w:r>
        <w:rPr>
          <w:noProof/>
        </w:rPr>
        <w:fldChar w:fldCharType="separate"/>
      </w:r>
      <w:r>
        <w:rPr>
          <w:noProof/>
        </w:rPr>
        <w:t>136</w:t>
      </w:r>
      <w:r>
        <w:rPr>
          <w:noProof/>
        </w:rPr>
        <w:fldChar w:fldCharType="end"/>
      </w:r>
    </w:p>
    <w:p w14:paraId="6224FEEC" w14:textId="49F7173C"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_Toc211940684 \h </w:instrText>
      </w:r>
      <w:r>
        <w:rPr>
          <w:noProof/>
        </w:rPr>
      </w:r>
      <w:r>
        <w:rPr>
          <w:noProof/>
        </w:rPr>
        <w:fldChar w:fldCharType="separate"/>
      </w:r>
      <w:r>
        <w:rPr>
          <w:noProof/>
        </w:rPr>
        <w:t>136</w:t>
      </w:r>
      <w:r>
        <w:rPr>
          <w:noProof/>
        </w:rPr>
        <w:fldChar w:fldCharType="end"/>
      </w:r>
    </w:p>
    <w:p w14:paraId="4054819F" w14:textId="390717F1"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_Toc211940685 \h </w:instrText>
      </w:r>
      <w:r>
        <w:rPr>
          <w:noProof/>
        </w:rPr>
      </w:r>
      <w:r>
        <w:rPr>
          <w:noProof/>
        </w:rPr>
        <w:fldChar w:fldCharType="separate"/>
      </w:r>
      <w:r>
        <w:rPr>
          <w:noProof/>
        </w:rPr>
        <w:t>136</w:t>
      </w:r>
      <w:r>
        <w:rPr>
          <w:noProof/>
        </w:rPr>
        <w:fldChar w:fldCharType="end"/>
      </w:r>
    </w:p>
    <w:p w14:paraId="04FD7B18" w14:textId="3CDABECE"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_Toc211940686 \h </w:instrText>
      </w:r>
      <w:r>
        <w:rPr>
          <w:noProof/>
        </w:rPr>
      </w:r>
      <w:r>
        <w:rPr>
          <w:noProof/>
        </w:rPr>
        <w:fldChar w:fldCharType="separate"/>
      </w:r>
      <w:r>
        <w:rPr>
          <w:noProof/>
        </w:rPr>
        <w:t>136</w:t>
      </w:r>
      <w:r>
        <w:rPr>
          <w:noProof/>
        </w:rPr>
        <w:fldChar w:fldCharType="end"/>
      </w:r>
    </w:p>
    <w:p w14:paraId="0B680264" w14:textId="7064D1C6"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_Toc211940687 \h </w:instrText>
      </w:r>
      <w:r>
        <w:rPr>
          <w:noProof/>
        </w:rPr>
      </w:r>
      <w:r>
        <w:rPr>
          <w:noProof/>
        </w:rPr>
        <w:fldChar w:fldCharType="separate"/>
      </w:r>
      <w:r>
        <w:rPr>
          <w:noProof/>
        </w:rPr>
        <w:t>136</w:t>
      </w:r>
      <w:r>
        <w:rPr>
          <w:noProof/>
        </w:rPr>
        <w:fldChar w:fldCharType="end"/>
      </w:r>
    </w:p>
    <w:p w14:paraId="3030726C" w14:textId="58050FE7"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_Toc211940688 \h </w:instrText>
      </w:r>
      <w:r>
        <w:rPr>
          <w:noProof/>
        </w:rPr>
      </w:r>
      <w:r>
        <w:rPr>
          <w:noProof/>
        </w:rPr>
        <w:fldChar w:fldCharType="separate"/>
      </w:r>
      <w:r>
        <w:rPr>
          <w:noProof/>
        </w:rPr>
        <w:t>136</w:t>
      </w:r>
      <w:r>
        <w:rPr>
          <w:noProof/>
        </w:rPr>
        <w:fldChar w:fldCharType="end"/>
      </w:r>
    </w:p>
    <w:p w14:paraId="4DA266A3" w14:textId="69646CE4"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_Toc211940689 \h </w:instrText>
      </w:r>
      <w:r>
        <w:rPr>
          <w:noProof/>
        </w:rPr>
      </w:r>
      <w:r>
        <w:rPr>
          <w:noProof/>
        </w:rPr>
        <w:fldChar w:fldCharType="separate"/>
      </w:r>
      <w:r>
        <w:rPr>
          <w:noProof/>
        </w:rPr>
        <w:t>137</w:t>
      </w:r>
      <w:r>
        <w:rPr>
          <w:noProof/>
        </w:rPr>
        <w:fldChar w:fldCharType="end"/>
      </w:r>
    </w:p>
    <w:p w14:paraId="6A48470A" w14:textId="7069878B"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_Toc211940690 \h </w:instrText>
      </w:r>
      <w:r>
        <w:rPr>
          <w:noProof/>
        </w:rPr>
      </w:r>
      <w:r>
        <w:rPr>
          <w:noProof/>
        </w:rPr>
        <w:fldChar w:fldCharType="separate"/>
      </w:r>
      <w:r>
        <w:rPr>
          <w:noProof/>
        </w:rPr>
        <w:t>137</w:t>
      </w:r>
      <w:r>
        <w:rPr>
          <w:noProof/>
        </w:rPr>
        <w:fldChar w:fldCharType="end"/>
      </w:r>
    </w:p>
    <w:p w14:paraId="71DA43F0" w14:textId="09CCD0F8" w:rsidR="00681C11" w:rsidRDefault="00681C11">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_Toc211940691 \h </w:instrText>
      </w:r>
      <w:r>
        <w:rPr>
          <w:noProof/>
        </w:rPr>
      </w:r>
      <w:r>
        <w:rPr>
          <w:noProof/>
        </w:rPr>
        <w:fldChar w:fldCharType="separate"/>
      </w:r>
      <w:r>
        <w:rPr>
          <w:noProof/>
        </w:rPr>
        <w:t>138</w:t>
      </w:r>
      <w:r>
        <w:rPr>
          <w:noProof/>
        </w:rPr>
        <w:fldChar w:fldCharType="end"/>
      </w:r>
    </w:p>
    <w:p w14:paraId="5D6D5150" w14:textId="1F21D9E8" w:rsidR="00681C11" w:rsidRDefault="00681C11">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_Toc211940692 \h </w:instrText>
      </w:r>
      <w:r>
        <w:rPr>
          <w:noProof/>
        </w:rPr>
      </w:r>
      <w:r>
        <w:rPr>
          <w:noProof/>
        </w:rPr>
        <w:fldChar w:fldCharType="separate"/>
      </w:r>
      <w:r>
        <w:rPr>
          <w:noProof/>
        </w:rPr>
        <w:t>138</w:t>
      </w:r>
      <w:r>
        <w:rPr>
          <w:noProof/>
        </w:rPr>
        <w:fldChar w:fldCharType="end"/>
      </w:r>
    </w:p>
    <w:p w14:paraId="45D53F1B" w14:textId="2B44193C" w:rsidR="00681C11" w:rsidRDefault="00681C11">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_Toc211940693 \h </w:instrText>
      </w:r>
      <w:r>
        <w:rPr>
          <w:noProof/>
        </w:rPr>
      </w:r>
      <w:r>
        <w:rPr>
          <w:noProof/>
        </w:rPr>
        <w:fldChar w:fldCharType="separate"/>
      </w:r>
      <w:r>
        <w:rPr>
          <w:noProof/>
        </w:rPr>
        <w:t>138</w:t>
      </w:r>
      <w:r>
        <w:rPr>
          <w:noProof/>
        </w:rPr>
        <w:fldChar w:fldCharType="end"/>
      </w:r>
    </w:p>
    <w:p w14:paraId="20E2CEDE" w14:textId="16F4A7E6" w:rsidR="00681C11" w:rsidRDefault="00681C11">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_Toc211940694 \h </w:instrText>
      </w:r>
      <w:r>
        <w:rPr>
          <w:noProof/>
        </w:rPr>
      </w:r>
      <w:r>
        <w:rPr>
          <w:noProof/>
        </w:rPr>
        <w:fldChar w:fldCharType="separate"/>
      </w:r>
      <w:r>
        <w:rPr>
          <w:noProof/>
        </w:rPr>
        <w:t>138</w:t>
      </w:r>
      <w:r>
        <w:rPr>
          <w:noProof/>
        </w:rPr>
        <w:fldChar w:fldCharType="end"/>
      </w:r>
    </w:p>
    <w:p w14:paraId="3826EF3E" w14:textId="3E6F9BDE" w:rsidR="00681C11" w:rsidRDefault="00681C11">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_Toc211940695 \h </w:instrText>
      </w:r>
      <w:r>
        <w:rPr>
          <w:noProof/>
        </w:rPr>
      </w:r>
      <w:r>
        <w:rPr>
          <w:noProof/>
        </w:rPr>
        <w:fldChar w:fldCharType="separate"/>
      </w:r>
      <w:r>
        <w:rPr>
          <w:noProof/>
        </w:rPr>
        <w:t>138</w:t>
      </w:r>
      <w:r>
        <w:rPr>
          <w:noProof/>
        </w:rPr>
        <w:fldChar w:fldCharType="end"/>
      </w:r>
    </w:p>
    <w:p w14:paraId="48B4FA22" w14:textId="78BAA57B" w:rsidR="00681C11" w:rsidRDefault="00681C11">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1F5331">
        <w:rPr>
          <w:rFonts w:eastAsia="Calibri"/>
          <w:noProof/>
        </w:rPr>
        <w:t>Flight Path Monitoring Configurations</w:t>
      </w:r>
      <w:r>
        <w:rPr>
          <w:noProof/>
        </w:rPr>
        <w:tab/>
      </w:r>
      <w:r>
        <w:rPr>
          <w:noProof/>
        </w:rPr>
        <w:fldChar w:fldCharType="begin"/>
      </w:r>
      <w:r>
        <w:rPr>
          <w:noProof/>
        </w:rPr>
        <w:instrText xml:space="preserve"> PAGEREF _Toc211940696 \h </w:instrText>
      </w:r>
      <w:r>
        <w:rPr>
          <w:noProof/>
        </w:rPr>
      </w:r>
      <w:r>
        <w:rPr>
          <w:noProof/>
        </w:rPr>
        <w:fldChar w:fldCharType="separate"/>
      </w:r>
      <w:r>
        <w:rPr>
          <w:noProof/>
        </w:rPr>
        <w:t>139</w:t>
      </w:r>
      <w:r>
        <w:rPr>
          <w:noProof/>
        </w:rPr>
        <w:fldChar w:fldCharType="end"/>
      </w:r>
    </w:p>
    <w:p w14:paraId="61ECD7AC" w14:textId="6BBA1222" w:rsidR="00681C11" w:rsidRDefault="00681C11">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_Toc211940697 \h </w:instrText>
      </w:r>
      <w:r>
        <w:rPr>
          <w:noProof/>
        </w:rPr>
      </w:r>
      <w:r>
        <w:rPr>
          <w:noProof/>
        </w:rPr>
        <w:fldChar w:fldCharType="separate"/>
      </w:r>
      <w:r>
        <w:rPr>
          <w:noProof/>
        </w:rPr>
        <w:t>139</w:t>
      </w:r>
      <w:r>
        <w:rPr>
          <w:noProof/>
        </w:rPr>
        <w:fldChar w:fldCharType="end"/>
      </w:r>
    </w:p>
    <w:p w14:paraId="561ABBD9" w14:textId="09A751B3" w:rsidR="00681C11" w:rsidRDefault="00681C11">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_Toc211940698 \h </w:instrText>
      </w:r>
      <w:r>
        <w:rPr>
          <w:noProof/>
        </w:rPr>
      </w:r>
      <w:r>
        <w:rPr>
          <w:noProof/>
        </w:rPr>
        <w:fldChar w:fldCharType="separate"/>
      </w:r>
      <w:r>
        <w:rPr>
          <w:noProof/>
        </w:rPr>
        <w:t>139</w:t>
      </w:r>
      <w:r>
        <w:rPr>
          <w:noProof/>
        </w:rPr>
        <w:fldChar w:fldCharType="end"/>
      </w:r>
    </w:p>
    <w:p w14:paraId="5AA54FEB" w14:textId="7FD9989C" w:rsidR="00681C11" w:rsidRDefault="00681C11">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_Toc211940699 \h </w:instrText>
      </w:r>
      <w:r>
        <w:rPr>
          <w:noProof/>
        </w:rPr>
      </w:r>
      <w:r>
        <w:rPr>
          <w:noProof/>
        </w:rPr>
        <w:fldChar w:fldCharType="separate"/>
      </w:r>
      <w:r>
        <w:rPr>
          <w:noProof/>
        </w:rPr>
        <w:t>139</w:t>
      </w:r>
      <w:r>
        <w:rPr>
          <w:noProof/>
        </w:rPr>
        <w:fldChar w:fldCharType="end"/>
      </w:r>
    </w:p>
    <w:p w14:paraId="12F7CD48" w14:textId="01B02EAB" w:rsidR="00681C11" w:rsidRDefault="00681C11">
      <w:pPr>
        <w:pStyle w:val="TOC6"/>
        <w:rPr>
          <w:rFonts w:asciiTheme="minorHAnsi" w:eastAsiaTheme="minorEastAsia" w:hAnsiTheme="minorHAnsi" w:cstheme="minorBidi"/>
          <w:noProof/>
          <w:sz w:val="22"/>
          <w:szCs w:val="22"/>
          <w:lang w:val="en-US"/>
        </w:rPr>
      </w:pPr>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_Toc211940700 \h </w:instrText>
      </w:r>
      <w:r>
        <w:rPr>
          <w:noProof/>
        </w:rPr>
      </w:r>
      <w:r>
        <w:rPr>
          <w:noProof/>
        </w:rPr>
        <w:fldChar w:fldCharType="separate"/>
      </w:r>
      <w:r>
        <w:rPr>
          <w:noProof/>
        </w:rPr>
        <w:t>139</w:t>
      </w:r>
      <w:r>
        <w:rPr>
          <w:noProof/>
        </w:rPr>
        <w:fldChar w:fldCharType="end"/>
      </w:r>
    </w:p>
    <w:p w14:paraId="478AEDA4" w14:textId="206AE7D9" w:rsidR="00681C11" w:rsidRDefault="00681C11">
      <w:pPr>
        <w:pStyle w:val="TOC6"/>
        <w:rPr>
          <w:rFonts w:asciiTheme="minorHAnsi" w:eastAsiaTheme="minorEastAsia" w:hAnsiTheme="minorHAnsi" w:cstheme="minorBidi"/>
          <w:noProof/>
          <w:sz w:val="22"/>
          <w:szCs w:val="22"/>
          <w:lang w:val="en-US"/>
        </w:rPr>
      </w:pPr>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_Toc211940701 \h </w:instrText>
      </w:r>
      <w:r>
        <w:rPr>
          <w:noProof/>
        </w:rPr>
      </w:r>
      <w:r>
        <w:rPr>
          <w:noProof/>
        </w:rPr>
        <w:fldChar w:fldCharType="separate"/>
      </w:r>
      <w:r>
        <w:rPr>
          <w:noProof/>
        </w:rPr>
        <w:t>140</w:t>
      </w:r>
      <w:r>
        <w:rPr>
          <w:noProof/>
        </w:rPr>
        <w:fldChar w:fldCharType="end"/>
      </w:r>
    </w:p>
    <w:p w14:paraId="37CB860B" w14:textId="065EDC53" w:rsidR="00681C11" w:rsidRDefault="00681C11">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_Toc211940702 \h </w:instrText>
      </w:r>
      <w:r>
        <w:rPr>
          <w:noProof/>
        </w:rPr>
      </w:r>
      <w:r>
        <w:rPr>
          <w:noProof/>
        </w:rPr>
        <w:fldChar w:fldCharType="separate"/>
      </w:r>
      <w:r>
        <w:rPr>
          <w:noProof/>
        </w:rPr>
        <w:t>141</w:t>
      </w:r>
      <w:r>
        <w:rPr>
          <w:noProof/>
        </w:rPr>
        <w:fldChar w:fldCharType="end"/>
      </w:r>
    </w:p>
    <w:p w14:paraId="15E22931" w14:textId="4EB5F527" w:rsidR="00681C11" w:rsidRDefault="00681C11">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1F5331">
        <w:rPr>
          <w:rFonts w:eastAsia="Calibri"/>
          <w:noProof/>
        </w:rPr>
        <w:t>Flight Path Monitoring Configuration</w:t>
      </w:r>
      <w:r>
        <w:rPr>
          <w:noProof/>
        </w:rPr>
        <w:tab/>
      </w:r>
      <w:r>
        <w:rPr>
          <w:noProof/>
        </w:rPr>
        <w:fldChar w:fldCharType="begin"/>
      </w:r>
      <w:r>
        <w:rPr>
          <w:noProof/>
        </w:rPr>
        <w:instrText xml:space="preserve"> PAGEREF _Toc211940703 \h </w:instrText>
      </w:r>
      <w:r>
        <w:rPr>
          <w:noProof/>
        </w:rPr>
      </w:r>
      <w:r>
        <w:rPr>
          <w:noProof/>
        </w:rPr>
        <w:fldChar w:fldCharType="separate"/>
      </w:r>
      <w:r>
        <w:rPr>
          <w:noProof/>
        </w:rPr>
        <w:t>141</w:t>
      </w:r>
      <w:r>
        <w:rPr>
          <w:noProof/>
        </w:rPr>
        <w:fldChar w:fldCharType="end"/>
      </w:r>
    </w:p>
    <w:p w14:paraId="2053046F" w14:textId="2528CEC7" w:rsidR="00681C11" w:rsidRDefault="00681C11">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_Toc211940704 \h </w:instrText>
      </w:r>
      <w:r>
        <w:rPr>
          <w:noProof/>
        </w:rPr>
      </w:r>
      <w:r>
        <w:rPr>
          <w:noProof/>
        </w:rPr>
        <w:fldChar w:fldCharType="separate"/>
      </w:r>
      <w:r>
        <w:rPr>
          <w:noProof/>
        </w:rPr>
        <w:t>141</w:t>
      </w:r>
      <w:r>
        <w:rPr>
          <w:noProof/>
        </w:rPr>
        <w:fldChar w:fldCharType="end"/>
      </w:r>
    </w:p>
    <w:p w14:paraId="2BDDE2AD" w14:textId="37F31726" w:rsidR="00681C11" w:rsidRDefault="00681C11">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_Toc211940705 \h </w:instrText>
      </w:r>
      <w:r>
        <w:rPr>
          <w:noProof/>
        </w:rPr>
      </w:r>
      <w:r>
        <w:rPr>
          <w:noProof/>
        </w:rPr>
        <w:fldChar w:fldCharType="separate"/>
      </w:r>
      <w:r>
        <w:rPr>
          <w:noProof/>
        </w:rPr>
        <w:t>141</w:t>
      </w:r>
      <w:r>
        <w:rPr>
          <w:noProof/>
        </w:rPr>
        <w:fldChar w:fldCharType="end"/>
      </w:r>
    </w:p>
    <w:p w14:paraId="7A4DE434" w14:textId="6923CA59" w:rsidR="00681C11" w:rsidRDefault="00681C11">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_Toc211940706 \h </w:instrText>
      </w:r>
      <w:r>
        <w:rPr>
          <w:noProof/>
        </w:rPr>
      </w:r>
      <w:r>
        <w:rPr>
          <w:noProof/>
        </w:rPr>
        <w:fldChar w:fldCharType="separate"/>
      </w:r>
      <w:r>
        <w:rPr>
          <w:noProof/>
        </w:rPr>
        <w:t>142</w:t>
      </w:r>
      <w:r>
        <w:rPr>
          <w:noProof/>
        </w:rPr>
        <w:fldChar w:fldCharType="end"/>
      </w:r>
    </w:p>
    <w:p w14:paraId="1938AB89" w14:textId="40CF58FE" w:rsidR="00681C11" w:rsidRDefault="00681C11">
      <w:pPr>
        <w:pStyle w:val="TOC6"/>
        <w:rPr>
          <w:rFonts w:asciiTheme="minorHAnsi" w:eastAsiaTheme="minorEastAsia" w:hAnsiTheme="minorHAnsi" w:cstheme="minorBidi"/>
          <w:noProof/>
          <w:sz w:val="22"/>
          <w:szCs w:val="22"/>
          <w:lang w:val="en-US"/>
        </w:rPr>
      </w:pPr>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_Toc211940707 \h </w:instrText>
      </w:r>
      <w:r>
        <w:rPr>
          <w:noProof/>
        </w:rPr>
      </w:r>
      <w:r>
        <w:rPr>
          <w:noProof/>
        </w:rPr>
        <w:fldChar w:fldCharType="separate"/>
      </w:r>
      <w:r>
        <w:rPr>
          <w:noProof/>
        </w:rPr>
        <w:t>142</w:t>
      </w:r>
      <w:r>
        <w:rPr>
          <w:noProof/>
        </w:rPr>
        <w:fldChar w:fldCharType="end"/>
      </w:r>
    </w:p>
    <w:p w14:paraId="2E195800" w14:textId="6C5D8B7C" w:rsidR="00681C11" w:rsidRDefault="00681C11">
      <w:pPr>
        <w:pStyle w:val="TOC6"/>
        <w:rPr>
          <w:rFonts w:asciiTheme="minorHAnsi" w:eastAsiaTheme="minorEastAsia" w:hAnsiTheme="minorHAnsi" w:cstheme="minorBidi"/>
          <w:noProof/>
          <w:sz w:val="22"/>
          <w:szCs w:val="22"/>
          <w:lang w:val="en-US"/>
        </w:rPr>
      </w:pPr>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_Toc211940708 \h </w:instrText>
      </w:r>
      <w:r>
        <w:rPr>
          <w:noProof/>
        </w:rPr>
      </w:r>
      <w:r>
        <w:rPr>
          <w:noProof/>
        </w:rPr>
        <w:fldChar w:fldCharType="separate"/>
      </w:r>
      <w:r>
        <w:rPr>
          <w:noProof/>
        </w:rPr>
        <w:t>143</w:t>
      </w:r>
      <w:r>
        <w:rPr>
          <w:noProof/>
        </w:rPr>
        <w:fldChar w:fldCharType="end"/>
      </w:r>
    </w:p>
    <w:p w14:paraId="1D51B871" w14:textId="2B89457A" w:rsidR="00681C11" w:rsidRDefault="00681C11">
      <w:pPr>
        <w:pStyle w:val="TOC6"/>
        <w:rPr>
          <w:rFonts w:asciiTheme="minorHAnsi" w:eastAsiaTheme="minorEastAsia" w:hAnsiTheme="minorHAnsi" w:cstheme="minorBidi"/>
          <w:noProof/>
          <w:sz w:val="22"/>
          <w:szCs w:val="22"/>
          <w:lang w:val="en-US"/>
        </w:rPr>
      </w:pPr>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_Toc211940709 \h </w:instrText>
      </w:r>
      <w:r>
        <w:rPr>
          <w:noProof/>
        </w:rPr>
      </w:r>
      <w:r>
        <w:rPr>
          <w:noProof/>
        </w:rPr>
        <w:fldChar w:fldCharType="separate"/>
      </w:r>
      <w:r>
        <w:rPr>
          <w:noProof/>
        </w:rPr>
        <w:t>144</w:t>
      </w:r>
      <w:r>
        <w:rPr>
          <w:noProof/>
        </w:rPr>
        <w:fldChar w:fldCharType="end"/>
      </w:r>
    </w:p>
    <w:p w14:paraId="631D829E" w14:textId="7D75A58D" w:rsidR="00681C11" w:rsidRDefault="00681C11">
      <w:pPr>
        <w:pStyle w:val="TOC6"/>
        <w:rPr>
          <w:rFonts w:asciiTheme="minorHAnsi" w:eastAsiaTheme="minorEastAsia" w:hAnsiTheme="minorHAnsi" w:cstheme="minorBidi"/>
          <w:noProof/>
          <w:sz w:val="22"/>
          <w:szCs w:val="22"/>
          <w:lang w:val="en-US"/>
        </w:rPr>
      </w:pPr>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_Toc211940710 \h </w:instrText>
      </w:r>
      <w:r>
        <w:rPr>
          <w:noProof/>
        </w:rPr>
      </w:r>
      <w:r>
        <w:rPr>
          <w:noProof/>
        </w:rPr>
        <w:fldChar w:fldCharType="separate"/>
      </w:r>
      <w:r>
        <w:rPr>
          <w:noProof/>
        </w:rPr>
        <w:t>145</w:t>
      </w:r>
      <w:r>
        <w:rPr>
          <w:noProof/>
        </w:rPr>
        <w:fldChar w:fldCharType="end"/>
      </w:r>
    </w:p>
    <w:p w14:paraId="7E28D0BF" w14:textId="3302CB69" w:rsidR="00681C11" w:rsidRDefault="00681C11">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_Toc211940711 \h </w:instrText>
      </w:r>
      <w:r>
        <w:rPr>
          <w:noProof/>
        </w:rPr>
      </w:r>
      <w:r>
        <w:rPr>
          <w:noProof/>
        </w:rPr>
        <w:fldChar w:fldCharType="separate"/>
      </w:r>
      <w:r>
        <w:rPr>
          <w:noProof/>
        </w:rPr>
        <w:t>146</w:t>
      </w:r>
      <w:r>
        <w:rPr>
          <w:noProof/>
        </w:rPr>
        <w:fldChar w:fldCharType="end"/>
      </w:r>
    </w:p>
    <w:p w14:paraId="7EDD180F" w14:textId="54788F3C" w:rsidR="00681C11" w:rsidRDefault="00681C11">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_Toc211940712 \h </w:instrText>
      </w:r>
      <w:r>
        <w:rPr>
          <w:noProof/>
        </w:rPr>
      </w:r>
      <w:r>
        <w:rPr>
          <w:noProof/>
        </w:rPr>
        <w:fldChar w:fldCharType="separate"/>
      </w:r>
      <w:r>
        <w:rPr>
          <w:noProof/>
        </w:rPr>
        <w:t>146</w:t>
      </w:r>
      <w:r>
        <w:rPr>
          <w:noProof/>
        </w:rPr>
        <w:fldChar w:fldCharType="end"/>
      </w:r>
    </w:p>
    <w:p w14:paraId="02F0EE37" w14:textId="263E0F4F" w:rsidR="00681C11" w:rsidRDefault="00681C11">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_Toc211940713 \h </w:instrText>
      </w:r>
      <w:r>
        <w:rPr>
          <w:noProof/>
        </w:rPr>
      </w:r>
      <w:r>
        <w:rPr>
          <w:noProof/>
        </w:rPr>
        <w:fldChar w:fldCharType="separate"/>
      </w:r>
      <w:r>
        <w:rPr>
          <w:noProof/>
        </w:rPr>
        <w:t>146</w:t>
      </w:r>
      <w:r>
        <w:rPr>
          <w:noProof/>
        </w:rPr>
        <w:fldChar w:fldCharType="end"/>
      </w:r>
    </w:p>
    <w:p w14:paraId="6FEF63B5" w14:textId="57AF9070" w:rsidR="00681C11" w:rsidRDefault="00681C11">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_Toc211940714 \h </w:instrText>
      </w:r>
      <w:r>
        <w:rPr>
          <w:noProof/>
        </w:rPr>
      </w:r>
      <w:r>
        <w:rPr>
          <w:noProof/>
        </w:rPr>
        <w:fldChar w:fldCharType="separate"/>
      </w:r>
      <w:r>
        <w:rPr>
          <w:noProof/>
        </w:rPr>
        <w:t>146</w:t>
      </w:r>
      <w:r>
        <w:rPr>
          <w:noProof/>
        </w:rPr>
        <w:fldChar w:fldCharType="end"/>
      </w:r>
    </w:p>
    <w:p w14:paraId="4DD10BA5" w14:textId="4BFA39ED" w:rsidR="00681C11" w:rsidRDefault="00681C11">
      <w:pPr>
        <w:pStyle w:val="TOC4"/>
        <w:rPr>
          <w:rFonts w:asciiTheme="minorHAnsi" w:eastAsiaTheme="minorEastAsia" w:hAnsiTheme="minorHAnsi" w:cstheme="minorBidi"/>
          <w:noProof/>
          <w:sz w:val="22"/>
          <w:szCs w:val="22"/>
          <w:lang w:val="en-US"/>
        </w:rPr>
      </w:pPr>
      <w:r>
        <w:rPr>
          <w:noProof/>
        </w:rPr>
        <w:t>6.6.5</w:t>
      </w:r>
      <w:r w:rsidRPr="001F5331">
        <w:rPr>
          <w:noProof/>
          <w:lang w:val="en-US"/>
        </w:rPr>
        <w:t>.2</w:t>
      </w:r>
      <w:r>
        <w:rPr>
          <w:rFonts w:asciiTheme="minorHAnsi" w:eastAsiaTheme="minorEastAsia" w:hAnsiTheme="minorHAnsi" w:cstheme="minorBidi"/>
          <w:noProof/>
          <w:sz w:val="22"/>
          <w:szCs w:val="22"/>
          <w:lang w:val="en-US"/>
        </w:rPr>
        <w:tab/>
      </w:r>
      <w:r w:rsidRPr="001F5331">
        <w:rPr>
          <w:rFonts w:eastAsia="Calibri"/>
          <w:noProof/>
        </w:rPr>
        <w:t xml:space="preserve">Flight Path Monitoring Configuration </w:t>
      </w:r>
      <w:r w:rsidRPr="001F5331">
        <w:rPr>
          <w:noProof/>
          <w:lang w:val="en-US"/>
        </w:rPr>
        <w:t>Completion Status Notification</w:t>
      </w:r>
      <w:r>
        <w:rPr>
          <w:noProof/>
        </w:rPr>
        <w:tab/>
      </w:r>
      <w:r>
        <w:rPr>
          <w:noProof/>
        </w:rPr>
        <w:fldChar w:fldCharType="begin"/>
      </w:r>
      <w:r>
        <w:rPr>
          <w:noProof/>
        </w:rPr>
        <w:instrText xml:space="preserve"> PAGEREF _Toc211940715 \h </w:instrText>
      </w:r>
      <w:r>
        <w:rPr>
          <w:noProof/>
        </w:rPr>
      </w:r>
      <w:r>
        <w:rPr>
          <w:noProof/>
        </w:rPr>
        <w:fldChar w:fldCharType="separate"/>
      </w:r>
      <w:r>
        <w:rPr>
          <w:noProof/>
        </w:rPr>
        <w:t>146</w:t>
      </w:r>
      <w:r>
        <w:rPr>
          <w:noProof/>
        </w:rPr>
        <w:fldChar w:fldCharType="end"/>
      </w:r>
    </w:p>
    <w:p w14:paraId="67B89148" w14:textId="6E88DC7E" w:rsidR="00681C11" w:rsidRDefault="00681C11">
      <w:pPr>
        <w:pStyle w:val="TOC5"/>
        <w:rPr>
          <w:rFonts w:asciiTheme="minorHAnsi" w:eastAsiaTheme="minorEastAsia" w:hAnsiTheme="minorHAnsi" w:cstheme="minorBidi"/>
          <w:noProof/>
          <w:sz w:val="22"/>
          <w:szCs w:val="22"/>
          <w:lang w:val="en-US"/>
        </w:rPr>
      </w:pPr>
      <w:r>
        <w:rPr>
          <w:noProof/>
        </w:rPr>
        <w:t>6.6.5</w:t>
      </w:r>
      <w:r w:rsidRPr="001F5331">
        <w:rPr>
          <w:noProof/>
          <w:lang w:val="en-US"/>
        </w:rPr>
        <w:t>.2.1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_Toc211940716 \h </w:instrText>
      </w:r>
      <w:r>
        <w:rPr>
          <w:noProof/>
        </w:rPr>
      </w:r>
      <w:r>
        <w:rPr>
          <w:noProof/>
        </w:rPr>
        <w:fldChar w:fldCharType="separate"/>
      </w:r>
      <w:r>
        <w:rPr>
          <w:noProof/>
        </w:rPr>
        <w:t>146</w:t>
      </w:r>
      <w:r>
        <w:rPr>
          <w:noProof/>
        </w:rPr>
        <w:fldChar w:fldCharType="end"/>
      </w:r>
    </w:p>
    <w:p w14:paraId="2EAA56EA" w14:textId="6C70C90C" w:rsidR="00681C11" w:rsidRDefault="00681C11">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_Toc211940717 \h </w:instrText>
      </w:r>
      <w:r>
        <w:rPr>
          <w:noProof/>
        </w:rPr>
      </w:r>
      <w:r>
        <w:rPr>
          <w:noProof/>
        </w:rPr>
        <w:fldChar w:fldCharType="separate"/>
      </w:r>
      <w:r>
        <w:rPr>
          <w:noProof/>
        </w:rPr>
        <w:t>146</w:t>
      </w:r>
      <w:r>
        <w:rPr>
          <w:noProof/>
        </w:rPr>
        <w:fldChar w:fldCharType="end"/>
      </w:r>
    </w:p>
    <w:p w14:paraId="57D52E17" w14:textId="6EB5A636" w:rsidR="00681C11" w:rsidRDefault="00681C11">
      <w:pPr>
        <w:pStyle w:val="TOC5"/>
        <w:rPr>
          <w:rFonts w:asciiTheme="minorHAnsi" w:eastAsiaTheme="minorEastAsia" w:hAnsiTheme="minorHAnsi" w:cstheme="minorBidi"/>
          <w:noProof/>
          <w:sz w:val="22"/>
          <w:szCs w:val="22"/>
          <w:lang w:val="en-US"/>
        </w:rPr>
      </w:pPr>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_Toc211940718 \h </w:instrText>
      </w:r>
      <w:r>
        <w:rPr>
          <w:noProof/>
        </w:rPr>
      </w:r>
      <w:r>
        <w:rPr>
          <w:noProof/>
        </w:rPr>
        <w:fldChar w:fldCharType="separate"/>
      </w:r>
      <w:r>
        <w:rPr>
          <w:noProof/>
        </w:rPr>
        <w:t>147</w:t>
      </w:r>
      <w:r>
        <w:rPr>
          <w:noProof/>
        </w:rPr>
        <w:fldChar w:fldCharType="end"/>
      </w:r>
    </w:p>
    <w:p w14:paraId="28561574" w14:textId="7457010D" w:rsidR="00681C11" w:rsidRDefault="00681C11">
      <w:pPr>
        <w:pStyle w:val="TOC6"/>
        <w:rPr>
          <w:rFonts w:asciiTheme="minorHAnsi" w:eastAsiaTheme="minorEastAsia" w:hAnsiTheme="minorHAnsi" w:cstheme="minorBidi"/>
          <w:noProof/>
          <w:sz w:val="22"/>
          <w:szCs w:val="22"/>
          <w:lang w:val="en-US"/>
        </w:rPr>
      </w:pPr>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_Toc211940719 \h </w:instrText>
      </w:r>
      <w:r>
        <w:rPr>
          <w:noProof/>
        </w:rPr>
      </w:r>
      <w:r>
        <w:rPr>
          <w:noProof/>
        </w:rPr>
        <w:fldChar w:fldCharType="separate"/>
      </w:r>
      <w:r>
        <w:rPr>
          <w:noProof/>
        </w:rPr>
        <w:t>147</w:t>
      </w:r>
      <w:r>
        <w:rPr>
          <w:noProof/>
        </w:rPr>
        <w:fldChar w:fldCharType="end"/>
      </w:r>
    </w:p>
    <w:p w14:paraId="0981C89A" w14:textId="079F9693" w:rsidR="00681C11" w:rsidRDefault="00681C11">
      <w:pPr>
        <w:pStyle w:val="TOC4"/>
        <w:rPr>
          <w:rFonts w:asciiTheme="minorHAnsi" w:eastAsiaTheme="minorEastAsia" w:hAnsiTheme="minorHAnsi" w:cstheme="minorBidi"/>
          <w:noProof/>
          <w:sz w:val="22"/>
          <w:szCs w:val="22"/>
          <w:lang w:val="en-US"/>
        </w:rPr>
      </w:pPr>
      <w:r>
        <w:rPr>
          <w:noProof/>
        </w:rPr>
        <w:t>6.6.5</w:t>
      </w:r>
      <w:r w:rsidRPr="001F5331">
        <w:rPr>
          <w:noProof/>
          <w:lang w:val="en-US"/>
        </w:rPr>
        <w:t>.3</w:t>
      </w:r>
      <w:r>
        <w:rPr>
          <w:rFonts w:asciiTheme="minorHAnsi" w:eastAsiaTheme="minorEastAsia" w:hAnsiTheme="minorHAnsi" w:cstheme="minorBidi"/>
          <w:noProof/>
          <w:sz w:val="22"/>
          <w:szCs w:val="22"/>
          <w:lang w:val="en-US"/>
        </w:rPr>
        <w:tab/>
      </w:r>
      <w:r w:rsidRPr="001F5331">
        <w:rPr>
          <w:rFonts w:eastAsia="Calibri"/>
          <w:noProof/>
        </w:rPr>
        <w:t xml:space="preserve">Flight Path Monitoring </w:t>
      </w:r>
      <w:r w:rsidRPr="001F5331">
        <w:rPr>
          <w:noProof/>
          <w:lang w:val="en-US"/>
        </w:rPr>
        <w:t>Events Notification</w:t>
      </w:r>
      <w:r>
        <w:rPr>
          <w:noProof/>
        </w:rPr>
        <w:tab/>
      </w:r>
      <w:r>
        <w:rPr>
          <w:noProof/>
        </w:rPr>
        <w:fldChar w:fldCharType="begin"/>
      </w:r>
      <w:r>
        <w:rPr>
          <w:noProof/>
        </w:rPr>
        <w:instrText xml:space="preserve"> PAGEREF _Toc211940720 \h </w:instrText>
      </w:r>
      <w:r>
        <w:rPr>
          <w:noProof/>
        </w:rPr>
      </w:r>
      <w:r>
        <w:rPr>
          <w:noProof/>
        </w:rPr>
        <w:fldChar w:fldCharType="separate"/>
      </w:r>
      <w:r>
        <w:rPr>
          <w:noProof/>
        </w:rPr>
        <w:t>148</w:t>
      </w:r>
      <w:r>
        <w:rPr>
          <w:noProof/>
        </w:rPr>
        <w:fldChar w:fldCharType="end"/>
      </w:r>
    </w:p>
    <w:p w14:paraId="52F97E08" w14:textId="6AA60809" w:rsidR="00681C11" w:rsidRDefault="00681C11">
      <w:pPr>
        <w:pStyle w:val="TOC5"/>
        <w:rPr>
          <w:rFonts w:asciiTheme="minorHAnsi" w:eastAsiaTheme="minorEastAsia" w:hAnsiTheme="minorHAnsi" w:cstheme="minorBidi"/>
          <w:noProof/>
          <w:sz w:val="22"/>
          <w:szCs w:val="22"/>
          <w:lang w:val="en-US"/>
        </w:rPr>
      </w:pPr>
      <w:r>
        <w:rPr>
          <w:noProof/>
        </w:rPr>
        <w:t>6.6.5</w:t>
      </w:r>
      <w:r w:rsidRPr="001F5331">
        <w:rPr>
          <w:noProof/>
          <w:lang w:val="en-US"/>
        </w:rPr>
        <w:t>.3.1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_Toc211940721 \h </w:instrText>
      </w:r>
      <w:r>
        <w:rPr>
          <w:noProof/>
        </w:rPr>
      </w:r>
      <w:r>
        <w:rPr>
          <w:noProof/>
        </w:rPr>
        <w:fldChar w:fldCharType="separate"/>
      </w:r>
      <w:r>
        <w:rPr>
          <w:noProof/>
        </w:rPr>
        <w:t>148</w:t>
      </w:r>
      <w:r>
        <w:rPr>
          <w:noProof/>
        </w:rPr>
        <w:fldChar w:fldCharType="end"/>
      </w:r>
    </w:p>
    <w:p w14:paraId="4864DAB0" w14:textId="207CF067" w:rsidR="00681C11" w:rsidRDefault="00681C11">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_Toc211940722 \h </w:instrText>
      </w:r>
      <w:r>
        <w:rPr>
          <w:noProof/>
        </w:rPr>
      </w:r>
      <w:r>
        <w:rPr>
          <w:noProof/>
        </w:rPr>
        <w:fldChar w:fldCharType="separate"/>
      </w:r>
      <w:r>
        <w:rPr>
          <w:noProof/>
        </w:rPr>
        <w:t>148</w:t>
      </w:r>
      <w:r>
        <w:rPr>
          <w:noProof/>
        </w:rPr>
        <w:fldChar w:fldCharType="end"/>
      </w:r>
    </w:p>
    <w:p w14:paraId="60266D59" w14:textId="15E7DECD" w:rsidR="00681C11" w:rsidRDefault="00681C11">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_Toc211940723 \h </w:instrText>
      </w:r>
      <w:r>
        <w:rPr>
          <w:noProof/>
        </w:rPr>
      </w:r>
      <w:r>
        <w:rPr>
          <w:noProof/>
        </w:rPr>
        <w:fldChar w:fldCharType="separate"/>
      </w:r>
      <w:r>
        <w:rPr>
          <w:noProof/>
        </w:rPr>
        <w:t>148</w:t>
      </w:r>
      <w:r>
        <w:rPr>
          <w:noProof/>
        </w:rPr>
        <w:fldChar w:fldCharType="end"/>
      </w:r>
    </w:p>
    <w:p w14:paraId="3D3DE040" w14:textId="703DA793" w:rsidR="00681C11" w:rsidRDefault="00681C11">
      <w:pPr>
        <w:pStyle w:val="TOC6"/>
        <w:rPr>
          <w:rFonts w:asciiTheme="minorHAnsi" w:eastAsiaTheme="minorEastAsia" w:hAnsiTheme="minorHAnsi" w:cstheme="minorBidi"/>
          <w:noProof/>
          <w:sz w:val="22"/>
          <w:szCs w:val="22"/>
          <w:lang w:val="en-US"/>
        </w:rPr>
      </w:pPr>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_Toc211940724 \h </w:instrText>
      </w:r>
      <w:r>
        <w:rPr>
          <w:noProof/>
        </w:rPr>
      </w:r>
      <w:r>
        <w:rPr>
          <w:noProof/>
        </w:rPr>
        <w:fldChar w:fldCharType="separate"/>
      </w:r>
      <w:r>
        <w:rPr>
          <w:noProof/>
        </w:rPr>
        <w:t>148</w:t>
      </w:r>
      <w:r>
        <w:rPr>
          <w:noProof/>
        </w:rPr>
        <w:fldChar w:fldCharType="end"/>
      </w:r>
    </w:p>
    <w:p w14:paraId="09D0C6D4" w14:textId="33DCA7CF" w:rsidR="00681C11" w:rsidRDefault="00681C11">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_Toc211940725 \h </w:instrText>
      </w:r>
      <w:r>
        <w:rPr>
          <w:noProof/>
        </w:rPr>
      </w:r>
      <w:r>
        <w:rPr>
          <w:noProof/>
        </w:rPr>
        <w:fldChar w:fldCharType="separate"/>
      </w:r>
      <w:r>
        <w:rPr>
          <w:noProof/>
        </w:rPr>
        <w:t>149</w:t>
      </w:r>
      <w:r>
        <w:rPr>
          <w:noProof/>
        </w:rPr>
        <w:fldChar w:fldCharType="end"/>
      </w:r>
    </w:p>
    <w:p w14:paraId="296862BF" w14:textId="5DD29D90" w:rsidR="00681C11" w:rsidRDefault="00681C11">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_Toc211940726 \h </w:instrText>
      </w:r>
      <w:r>
        <w:rPr>
          <w:noProof/>
        </w:rPr>
      </w:r>
      <w:r>
        <w:rPr>
          <w:noProof/>
        </w:rPr>
        <w:fldChar w:fldCharType="separate"/>
      </w:r>
      <w:r>
        <w:rPr>
          <w:noProof/>
        </w:rPr>
        <w:t>149</w:t>
      </w:r>
      <w:r>
        <w:rPr>
          <w:noProof/>
        </w:rPr>
        <w:fldChar w:fldCharType="end"/>
      </w:r>
    </w:p>
    <w:p w14:paraId="24A107EA" w14:textId="6D48D8BE" w:rsidR="00681C11" w:rsidRDefault="00681C11">
      <w:pPr>
        <w:pStyle w:val="TOC4"/>
        <w:rPr>
          <w:rFonts w:asciiTheme="minorHAnsi" w:eastAsiaTheme="minorEastAsia" w:hAnsiTheme="minorHAnsi" w:cstheme="minorBidi"/>
          <w:noProof/>
          <w:sz w:val="22"/>
          <w:szCs w:val="22"/>
          <w:lang w:val="en-US"/>
        </w:rPr>
      </w:pPr>
      <w:r>
        <w:rPr>
          <w:noProof/>
        </w:rPr>
        <w:t>6.6</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_Toc211940727 \h </w:instrText>
      </w:r>
      <w:r>
        <w:rPr>
          <w:noProof/>
        </w:rPr>
      </w:r>
      <w:r>
        <w:rPr>
          <w:noProof/>
        </w:rPr>
        <w:fldChar w:fldCharType="separate"/>
      </w:r>
      <w:r>
        <w:rPr>
          <w:noProof/>
        </w:rPr>
        <w:t>150</w:t>
      </w:r>
      <w:r>
        <w:rPr>
          <w:noProof/>
        </w:rPr>
        <w:fldChar w:fldCharType="end"/>
      </w:r>
    </w:p>
    <w:p w14:paraId="50B95D45" w14:textId="679C180C" w:rsidR="00681C11" w:rsidRDefault="00681C11">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_Toc211940728 \h </w:instrText>
      </w:r>
      <w:r>
        <w:rPr>
          <w:noProof/>
        </w:rPr>
      </w:r>
      <w:r>
        <w:rPr>
          <w:noProof/>
        </w:rPr>
        <w:fldChar w:fldCharType="separate"/>
      </w:r>
      <w:r>
        <w:rPr>
          <w:noProof/>
        </w:rPr>
        <w:t>150</w:t>
      </w:r>
      <w:r>
        <w:rPr>
          <w:noProof/>
        </w:rPr>
        <w:fldChar w:fldCharType="end"/>
      </w:r>
    </w:p>
    <w:p w14:paraId="723C01EC" w14:textId="53423A17" w:rsidR="00681C11" w:rsidRDefault="00681C11">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_Toc211940729 \h </w:instrText>
      </w:r>
      <w:r>
        <w:rPr>
          <w:noProof/>
        </w:rPr>
      </w:r>
      <w:r>
        <w:rPr>
          <w:noProof/>
        </w:rPr>
        <w:fldChar w:fldCharType="separate"/>
      </w:r>
      <w:r>
        <w:rPr>
          <w:noProof/>
        </w:rPr>
        <w:t>150</w:t>
      </w:r>
      <w:r>
        <w:rPr>
          <w:noProof/>
        </w:rPr>
        <w:fldChar w:fldCharType="end"/>
      </w:r>
    </w:p>
    <w:p w14:paraId="03229D1F" w14:textId="0CB97FE0" w:rsidR="00681C11" w:rsidRDefault="00681C11">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_Toc211940730 \h </w:instrText>
      </w:r>
      <w:r>
        <w:rPr>
          <w:noProof/>
        </w:rPr>
      </w:r>
      <w:r>
        <w:rPr>
          <w:noProof/>
        </w:rPr>
        <w:fldChar w:fldCharType="separate"/>
      </w:r>
      <w:r>
        <w:rPr>
          <w:noProof/>
        </w:rPr>
        <w:t>150</w:t>
      </w:r>
      <w:r>
        <w:rPr>
          <w:noProof/>
        </w:rPr>
        <w:fldChar w:fldCharType="end"/>
      </w:r>
    </w:p>
    <w:p w14:paraId="61F24E67" w14:textId="2CB086AC" w:rsidR="00681C11" w:rsidRDefault="00681C11">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_Toc211940731 \h </w:instrText>
      </w:r>
      <w:r>
        <w:rPr>
          <w:noProof/>
        </w:rPr>
      </w:r>
      <w:r>
        <w:rPr>
          <w:noProof/>
        </w:rPr>
        <w:fldChar w:fldCharType="separate"/>
      </w:r>
      <w:r>
        <w:rPr>
          <w:noProof/>
        </w:rPr>
        <w:t>151</w:t>
      </w:r>
      <w:r>
        <w:rPr>
          <w:noProof/>
        </w:rPr>
        <w:fldChar w:fldCharType="end"/>
      </w:r>
    </w:p>
    <w:p w14:paraId="27B6C2B4" w14:textId="1B571A1C" w:rsidR="00681C11" w:rsidRDefault="00681C11">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_Toc211940732 \h </w:instrText>
      </w:r>
      <w:r>
        <w:rPr>
          <w:noProof/>
        </w:rPr>
      </w:r>
      <w:r>
        <w:rPr>
          <w:noProof/>
        </w:rPr>
        <w:fldChar w:fldCharType="separate"/>
      </w:r>
      <w:r>
        <w:rPr>
          <w:noProof/>
        </w:rPr>
        <w:t>151</w:t>
      </w:r>
      <w:r>
        <w:rPr>
          <w:noProof/>
        </w:rPr>
        <w:fldChar w:fldCharType="end"/>
      </w:r>
    </w:p>
    <w:p w14:paraId="2958327B" w14:textId="71F7D28F" w:rsidR="00681C11" w:rsidRDefault="00681C11">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_Toc211940733 \h </w:instrText>
      </w:r>
      <w:r>
        <w:rPr>
          <w:noProof/>
        </w:rPr>
      </w:r>
      <w:r>
        <w:rPr>
          <w:noProof/>
        </w:rPr>
        <w:fldChar w:fldCharType="separate"/>
      </w:r>
      <w:r>
        <w:rPr>
          <w:noProof/>
        </w:rPr>
        <w:t>152</w:t>
      </w:r>
      <w:r>
        <w:rPr>
          <w:noProof/>
        </w:rPr>
        <w:fldChar w:fldCharType="end"/>
      </w:r>
    </w:p>
    <w:p w14:paraId="37957047" w14:textId="033980E8" w:rsidR="00681C11" w:rsidRDefault="00681C11">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_Toc211940734 \h </w:instrText>
      </w:r>
      <w:r>
        <w:rPr>
          <w:noProof/>
        </w:rPr>
      </w:r>
      <w:r>
        <w:rPr>
          <w:noProof/>
        </w:rPr>
        <w:fldChar w:fldCharType="separate"/>
      </w:r>
      <w:r>
        <w:rPr>
          <w:noProof/>
        </w:rPr>
        <w:t>152</w:t>
      </w:r>
      <w:r>
        <w:rPr>
          <w:noProof/>
        </w:rPr>
        <w:fldChar w:fldCharType="end"/>
      </w:r>
    </w:p>
    <w:p w14:paraId="7B01143A" w14:textId="3A387589" w:rsidR="00681C11" w:rsidRDefault="00681C11">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_Toc211940735 \h </w:instrText>
      </w:r>
      <w:r>
        <w:rPr>
          <w:noProof/>
        </w:rPr>
      </w:r>
      <w:r>
        <w:rPr>
          <w:noProof/>
        </w:rPr>
        <w:fldChar w:fldCharType="separate"/>
      </w:r>
      <w:r>
        <w:rPr>
          <w:noProof/>
        </w:rPr>
        <w:t>153</w:t>
      </w:r>
      <w:r>
        <w:rPr>
          <w:noProof/>
        </w:rPr>
        <w:fldChar w:fldCharType="end"/>
      </w:r>
    </w:p>
    <w:p w14:paraId="7371FD5D" w14:textId="70A92978" w:rsidR="00681C11" w:rsidRDefault="00681C11">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_Toc211940736 \h </w:instrText>
      </w:r>
      <w:r>
        <w:rPr>
          <w:noProof/>
        </w:rPr>
      </w:r>
      <w:r>
        <w:rPr>
          <w:noProof/>
        </w:rPr>
        <w:fldChar w:fldCharType="separate"/>
      </w:r>
      <w:r>
        <w:rPr>
          <w:noProof/>
        </w:rPr>
        <w:t>153</w:t>
      </w:r>
      <w:r>
        <w:rPr>
          <w:noProof/>
        </w:rPr>
        <w:fldChar w:fldCharType="end"/>
      </w:r>
    </w:p>
    <w:p w14:paraId="7711C235" w14:textId="47FD55C8" w:rsidR="00681C11" w:rsidRDefault="00681C11">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_Toc211940737 \h </w:instrText>
      </w:r>
      <w:r>
        <w:rPr>
          <w:noProof/>
        </w:rPr>
      </w:r>
      <w:r>
        <w:rPr>
          <w:noProof/>
        </w:rPr>
        <w:fldChar w:fldCharType="separate"/>
      </w:r>
      <w:r>
        <w:rPr>
          <w:noProof/>
        </w:rPr>
        <w:t>153</w:t>
      </w:r>
      <w:r>
        <w:rPr>
          <w:noProof/>
        </w:rPr>
        <w:fldChar w:fldCharType="end"/>
      </w:r>
    </w:p>
    <w:p w14:paraId="7F545AF8" w14:textId="232A8DB7" w:rsidR="00681C11" w:rsidRDefault="00681C11">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_Toc211940738 \h </w:instrText>
      </w:r>
      <w:r>
        <w:rPr>
          <w:noProof/>
        </w:rPr>
      </w:r>
      <w:r>
        <w:rPr>
          <w:noProof/>
        </w:rPr>
        <w:fldChar w:fldCharType="separate"/>
      </w:r>
      <w:r>
        <w:rPr>
          <w:noProof/>
        </w:rPr>
        <w:t>153</w:t>
      </w:r>
      <w:r>
        <w:rPr>
          <w:noProof/>
        </w:rPr>
        <w:fldChar w:fldCharType="end"/>
      </w:r>
    </w:p>
    <w:p w14:paraId="6232D5B3" w14:textId="10E77CD5" w:rsidR="00681C11" w:rsidRDefault="00681C11">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_Toc211940739 \h </w:instrText>
      </w:r>
      <w:r>
        <w:rPr>
          <w:noProof/>
        </w:rPr>
      </w:r>
      <w:r>
        <w:rPr>
          <w:noProof/>
        </w:rPr>
        <w:fldChar w:fldCharType="separate"/>
      </w:r>
      <w:r>
        <w:rPr>
          <w:noProof/>
        </w:rPr>
        <w:t>154</w:t>
      </w:r>
      <w:r>
        <w:rPr>
          <w:noProof/>
        </w:rPr>
        <w:fldChar w:fldCharType="end"/>
      </w:r>
    </w:p>
    <w:p w14:paraId="533D2CBC" w14:textId="6FCCFDAD" w:rsidR="00681C11" w:rsidRDefault="00681C11">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_Toc211940740 \h </w:instrText>
      </w:r>
      <w:r>
        <w:rPr>
          <w:noProof/>
        </w:rPr>
      </w:r>
      <w:r>
        <w:rPr>
          <w:noProof/>
        </w:rPr>
        <w:fldChar w:fldCharType="separate"/>
      </w:r>
      <w:r>
        <w:rPr>
          <w:noProof/>
        </w:rPr>
        <w:t>155</w:t>
      </w:r>
      <w:r>
        <w:rPr>
          <w:noProof/>
        </w:rPr>
        <w:fldChar w:fldCharType="end"/>
      </w:r>
    </w:p>
    <w:p w14:paraId="6CEA1A09" w14:textId="2AFF8BFD" w:rsidR="00681C11" w:rsidRDefault="00681C11">
      <w:pPr>
        <w:pStyle w:val="TOC4"/>
        <w:rPr>
          <w:rFonts w:asciiTheme="minorHAnsi" w:eastAsiaTheme="minorEastAsia" w:hAnsiTheme="minorHAnsi" w:cstheme="minorBidi"/>
          <w:noProof/>
          <w:sz w:val="22"/>
          <w:szCs w:val="22"/>
          <w:lang w:val="en-US"/>
        </w:rPr>
      </w:pPr>
      <w:r>
        <w:rPr>
          <w:noProof/>
        </w:rPr>
        <w:t>6.6</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_Toc211940741 \h </w:instrText>
      </w:r>
      <w:r>
        <w:rPr>
          <w:noProof/>
        </w:rPr>
      </w:r>
      <w:r>
        <w:rPr>
          <w:noProof/>
        </w:rPr>
        <w:fldChar w:fldCharType="separate"/>
      </w:r>
      <w:r>
        <w:rPr>
          <w:noProof/>
        </w:rPr>
        <w:t>155</w:t>
      </w:r>
      <w:r>
        <w:rPr>
          <w:noProof/>
        </w:rPr>
        <w:fldChar w:fldCharType="end"/>
      </w:r>
    </w:p>
    <w:p w14:paraId="6BF5C121" w14:textId="78DF9774" w:rsidR="00681C11" w:rsidRDefault="00681C11">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_Toc211940742 \h </w:instrText>
      </w:r>
      <w:r>
        <w:rPr>
          <w:noProof/>
        </w:rPr>
      </w:r>
      <w:r>
        <w:rPr>
          <w:noProof/>
        </w:rPr>
        <w:fldChar w:fldCharType="separate"/>
      </w:r>
      <w:r>
        <w:rPr>
          <w:noProof/>
        </w:rPr>
        <w:t>155</w:t>
      </w:r>
      <w:r>
        <w:rPr>
          <w:noProof/>
        </w:rPr>
        <w:fldChar w:fldCharType="end"/>
      </w:r>
    </w:p>
    <w:p w14:paraId="4DFF048D" w14:textId="505012DE" w:rsidR="00681C11" w:rsidRDefault="00681C11">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_Toc211940743 \h </w:instrText>
      </w:r>
      <w:r>
        <w:rPr>
          <w:noProof/>
        </w:rPr>
      </w:r>
      <w:r>
        <w:rPr>
          <w:noProof/>
        </w:rPr>
        <w:fldChar w:fldCharType="separate"/>
      </w:r>
      <w:r>
        <w:rPr>
          <w:noProof/>
        </w:rPr>
        <w:t>155</w:t>
      </w:r>
      <w:r>
        <w:rPr>
          <w:noProof/>
        </w:rPr>
        <w:fldChar w:fldCharType="end"/>
      </w:r>
    </w:p>
    <w:p w14:paraId="4B5E6EE9" w14:textId="3DE3D7DD" w:rsidR="00681C11" w:rsidRDefault="00681C11">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_Toc211940744 \h </w:instrText>
      </w:r>
      <w:r>
        <w:rPr>
          <w:noProof/>
        </w:rPr>
      </w:r>
      <w:r>
        <w:rPr>
          <w:noProof/>
        </w:rPr>
        <w:fldChar w:fldCharType="separate"/>
      </w:r>
      <w:r>
        <w:rPr>
          <w:noProof/>
        </w:rPr>
        <w:t>155</w:t>
      </w:r>
      <w:r>
        <w:rPr>
          <w:noProof/>
        </w:rPr>
        <w:fldChar w:fldCharType="end"/>
      </w:r>
    </w:p>
    <w:p w14:paraId="00D1CABF" w14:textId="494E1510" w:rsidR="00681C11" w:rsidRDefault="00681C11">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_Toc211940745 \h </w:instrText>
      </w:r>
      <w:r>
        <w:rPr>
          <w:noProof/>
        </w:rPr>
      </w:r>
      <w:r>
        <w:rPr>
          <w:noProof/>
        </w:rPr>
        <w:fldChar w:fldCharType="separate"/>
      </w:r>
      <w:r>
        <w:rPr>
          <w:noProof/>
        </w:rPr>
        <w:t>155</w:t>
      </w:r>
      <w:r>
        <w:rPr>
          <w:noProof/>
        </w:rPr>
        <w:fldChar w:fldCharType="end"/>
      </w:r>
    </w:p>
    <w:p w14:paraId="0B5BBCA9" w14:textId="1A339244" w:rsidR="00681C11" w:rsidRDefault="00681C11">
      <w:pPr>
        <w:pStyle w:val="TOC4"/>
        <w:rPr>
          <w:rFonts w:asciiTheme="minorHAnsi" w:eastAsiaTheme="minorEastAsia" w:hAnsiTheme="minorHAnsi" w:cstheme="minorBidi"/>
          <w:noProof/>
          <w:sz w:val="22"/>
          <w:szCs w:val="22"/>
          <w:lang w:val="en-US"/>
        </w:rPr>
      </w:pPr>
      <w:r>
        <w:rPr>
          <w:noProof/>
        </w:rPr>
        <w:t>6.6</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_Toc211940746 \h </w:instrText>
      </w:r>
      <w:r>
        <w:rPr>
          <w:noProof/>
        </w:rPr>
      </w:r>
      <w:r>
        <w:rPr>
          <w:noProof/>
        </w:rPr>
        <w:fldChar w:fldCharType="separate"/>
      </w:r>
      <w:r>
        <w:rPr>
          <w:noProof/>
        </w:rPr>
        <w:t>156</w:t>
      </w:r>
      <w:r>
        <w:rPr>
          <w:noProof/>
        </w:rPr>
        <w:fldChar w:fldCharType="end"/>
      </w:r>
    </w:p>
    <w:p w14:paraId="59614682" w14:textId="5C671C45" w:rsidR="00681C11" w:rsidRDefault="00681C11">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_Toc211940747 \h </w:instrText>
      </w:r>
      <w:r>
        <w:rPr>
          <w:noProof/>
        </w:rPr>
      </w:r>
      <w:r>
        <w:rPr>
          <w:noProof/>
        </w:rPr>
        <w:fldChar w:fldCharType="separate"/>
      </w:r>
      <w:r>
        <w:rPr>
          <w:noProof/>
        </w:rPr>
        <w:t>156</w:t>
      </w:r>
      <w:r>
        <w:rPr>
          <w:noProof/>
        </w:rPr>
        <w:fldChar w:fldCharType="end"/>
      </w:r>
    </w:p>
    <w:p w14:paraId="03DAC787" w14:textId="4856D070" w:rsidR="00681C11" w:rsidRDefault="00681C11">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_Toc211940748 \h </w:instrText>
      </w:r>
      <w:r>
        <w:rPr>
          <w:noProof/>
        </w:rPr>
      </w:r>
      <w:r>
        <w:rPr>
          <w:noProof/>
        </w:rPr>
        <w:fldChar w:fldCharType="separate"/>
      </w:r>
      <w:r>
        <w:rPr>
          <w:noProof/>
        </w:rPr>
        <w:t>156</w:t>
      </w:r>
      <w:r>
        <w:rPr>
          <w:noProof/>
        </w:rPr>
        <w:fldChar w:fldCharType="end"/>
      </w:r>
    </w:p>
    <w:p w14:paraId="7B253D30" w14:textId="4035BE9F" w:rsidR="00681C11" w:rsidRDefault="00681C11">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_Toc211940749 \h </w:instrText>
      </w:r>
      <w:r>
        <w:rPr>
          <w:noProof/>
        </w:rPr>
      </w:r>
      <w:r>
        <w:rPr>
          <w:noProof/>
        </w:rPr>
        <w:fldChar w:fldCharType="separate"/>
      </w:r>
      <w:r>
        <w:rPr>
          <w:noProof/>
        </w:rPr>
        <w:t>156</w:t>
      </w:r>
      <w:r>
        <w:rPr>
          <w:noProof/>
        </w:rPr>
        <w:fldChar w:fldCharType="end"/>
      </w:r>
    </w:p>
    <w:p w14:paraId="5EA94EA6" w14:textId="24D5D563" w:rsidR="00681C11" w:rsidRDefault="00681C11">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_Toc211940750 \h </w:instrText>
      </w:r>
      <w:r>
        <w:rPr>
          <w:noProof/>
        </w:rPr>
      </w:r>
      <w:r>
        <w:rPr>
          <w:noProof/>
        </w:rPr>
        <w:fldChar w:fldCharType="separate"/>
      </w:r>
      <w:r>
        <w:rPr>
          <w:noProof/>
        </w:rPr>
        <w:t>156</w:t>
      </w:r>
      <w:r>
        <w:rPr>
          <w:noProof/>
        </w:rPr>
        <w:fldChar w:fldCharType="end"/>
      </w:r>
    </w:p>
    <w:p w14:paraId="203B2C05" w14:textId="7E73CC86" w:rsidR="00681C11" w:rsidRDefault="00681C11">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_Toc211940751 \h </w:instrText>
      </w:r>
      <w:r>
        <w:rPr>
          <w:noProof/>
        </w:rPr>
      </w:r>
      <w:r>
        <w:rPr>
          <w:noProof/>
        </w:rPr>
        <w:fldChar w:fldCharType="separate"/>
      </w:r>
      <w:r>
        <w:rPr>
          <w:noProof/>
        </w:rPr>
        <w:t>156</w:t>
      </w:r>
      <w:r>
        <w:rPr>
          <w:noProof/>
        </w:rPr>
        <w:fldChar w:fldCharType="end"/>
      </w:r>
    </w:p>
    <w:p w14:paraId="19147D02" w14:textId="0F65BAC3" w:rsidR="00681C11" w:rsidRDefault="00681C11">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_Toc211940752 \h </w:instrText>
      </w:r>
      <w:r>
        <w:rPr>
          <w:noProof/>
        </w:rPr>
      </w:r>
      <w:r>
        <w:rPr>
          <w:noProof/>
        </w:rPr>
        <w:fldChar w:fldCharType="separate"/>
      </w:r>
      <w:r>
        <w:rPr>
          <w:noProof/>
        </w:rPr>
        <w:t>156</w:t>
      </w:r>
      <w:r>
        <w:rPr>
          <w:noProof/>
        </w:rPr>
        <w:fldChar w:fldCharType="end"/>
      </w:r>
    </w:p>
    <w:p w14:paraId="420C6A40" w14:textId="39E93F43" w:rsidR="00681C11" w:rsidRDefault="00681C11">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_Toc211940753 \h </w:instrText>
      </w:r>
      <w:r>
        <w:rPr>
          <w:noProof/>
        </w:rPr>
      </w:r>
      <w:r>
        <w:rPr>
          <w:noProof/>
        </w:rPr>
        <w:fldChar w:fldCharType="separate"/>
      </w:r>
      <w:r>
        <w:rPr>
          <w:noProof/>
        </w:rPr>
        <w:t>156</w:t>
      </w:r>
      <w:r>
        <w:rPr>
          <w:noProof/>
        </w:rPr>
        <w:fldChar w:fldCharType="end"/>
      </w:r>
    </w:p>
    <w:p w14:paraId="7154FFC0" w14:textId="3DE3CFDB" w:rsidR="00681C11" w:rsidRDefault="00681C11">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_Toc211940754 \h </w:instrText>
      </w:r>
      <w:r>
        <w:rPr>
          <w:noProof/>
        </w:rPr>
      </w:r>
      <w:r>
        <w:rPr>
          <w:noProof/>
        </w:rPr>
        <w:fldChar w:fldCharType="separate"/>
      </w:r>
      <w:r>
        <w:rPr>
          <w:noProof/>
        </w:rPr>
        <w:t>156</w:t>
      </w:r>
      <w:r>
        <w:rPr>
          <w:noProof/>
        </w:rPr>
        <w:fldChar w:fldCharType="end"/>
      </w:r>
    </w:p>
    <w:p w14:paraId="64E4552B" w14:textId="50B12534" w:rsidR="00681C11" w:rsidRDefault="00681C11">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_Toc211940755 \h </w:instrText>
      </w:r>
      <w:r>
        <w:rPr>
          <w:noProof/>
        </w:rPr>
      </w:r>
      <w:r>
        <w:rPr>
          <w:noProof/>
        </w:rPr>
        <w:fldChar w:fldCharType="separate"/>
      </w:r>
      <w:r>
        <w:rPr>
          <w:noProof/>
        </w:rPr>
        <w:t>157</w:t>
      </w:r>
      <w:r>
        <w:rPr>
          <w:noProof/>
        </w:rPr>
        <w:fldChar w:fldCharType="end"/>
      </w:r>
    </w:p>
    <w:p w14:paraId="26A44C88" w14:textId="65CEE5CD" w:rsidR="00681C11" w:rsidRDefault="00681C11">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_Toc211940756 \h </w:instrText>
      </w:r>
      <w:r>
        <w:rPr>
          <w:noProof/>
        </w:rPr>
      </w:r>
      <w:r>
        <w:rPr>
          <w:noProof/>
        </w:rPr>
        <w:fldChar w:fldCharType="separate"/>
      </w:r>
      <w:r>
        <w:rPr>
          <w:noProof/>
        </w:rPr>
        <w:t>157</w:t>
      </w:r>
      <w:r>
        <w:rPr>
          <w:noProof/>
        </w:rPr>
        <w:fldChar w:fldCharType="end"/>
      </w:r>
    </w:p>
    <w:p w14:paraId="0818C531" w14:textId="3EBD6C1F" w:rsidR="00681C11" w:rsidRDefault="00681C11">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_Toc211940757 \h </w:instrText>
      </w:r>
      <w:r>
        <w:rPr>
          <w:noProof/>
        </w:rPr>
      </w:r>
      <w:r>
        <w:rPr>
          <w:noProof/>
        </w:rPr>
        <w:fldChar w:fldCharType="separate"/>
      </w:r>
      <w:r>
        <w:rPr>
          <w:noProof/>
        </w:rPr>
        <w:t>157</w:t>
      </w:r>
      <w:r>
        <w:rPr>
          <w:noProof/>
        </w:rPr>
        <w:fldChar w:fldCharType="end"/>
      </w:r>
    </w:p>
    <w:p w14:paraId="39519CBA" w14:textId="36FC7C5C" w:rsidR="00681C11" w:rsidRDefault="00681C11">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_Toc211940758 \h </w:instrText>
      </w:r>
      <w:r>
        <w:rPr>
          <w:noProof/>
        </w:rPr>
      </w:r>
      <w:r>
        <w:rPr>
          <w:noProof/>
        </w:rPr>
        <w:fldChar w:fldCharType="separate"/>
      </w:r>
      <w:r>
        <w:rPr>
          <w:noProof/>
        </w:rPr>
        <w:t>157</w:t>
      </w:r>
      <w:r>
        <w:rPr>
          <w:noProof/>
        </w:rPr>
        <w:fldChar w:fldCharType="end"/>
      </w:r>
    </w:p>
    <w:p w14:paraId="0AF660B1" w14:textId="495420BB" w:rsidR="00681C11" w:rsidRDefault="00681C11">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_Toc211940759 \h </w:instrText>
      </w:r>
      <w:r>
        <w:rPr>
          <w:noProof/>
        </w:rPr>
      </w:r>
      <w:r>
        <w:rPr>
          <w:noProof/>
        </w:rPr>
        <w:fldChar w:fldCharType="separate"/>
      </w:r>
      <w:r>
        <w:rPr>
          <w:noProof/>
        </w:rPr>
        <w:t>157</w:t>
      </w:r>
      <w:r>
        <w:rPr>
          <w:noProof/>
        </w:rPr>
        <w:fldChar w:fldCharType="end"/>
      </w:r>
    </w:p>
    <w:p w14:paraId="28E826F7" w14:textId="44016A67" w:rsidR="00681C11" w:rsidRDefault="00681C11">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_Toc211940760 \h </w:instrText>
      </w:r>
      <w:r>
        <w:rPr>
          <w:noProof/>
        </w:rPr>
      </w:r>
      <w:r>
        <w:rPr>
          <w:noProof/>
        </w:rPr>
        <w:fldChar w:fldCharType="separate"/>
      </w:r>
      <w:r>
        <w:rPr>
          <w:noProof/>
        </w:rPr>
        <w:t>157</w:t>
      </w:r>
      <w:r>
        <w:rPr>
          <w:noProof/>
        </w:rPr>
        <w:fldChar w:fldCharType="end"/>
      </w:r>
    </w:p>
    <w:p w14:paraId="6D2BA233" w14:textId="5045C9F4" w:rsidR="00681C11" w:rsidRDefault="00681C11">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_Toc211940761 \h </w:instrText>
      </w:r>
      <w:r>
        <w:rPr>
          <w:noProof/>
        </w:rPr>
      </w:r>
      <w:r>
        <w:rPr>
          <w:noProof/>
        </w:rPr>
        <w:fldChar w:fldCharType="separate"/>
      </w:r>
      <w:r>
        <w:rPr>
          <w:noProof/>
        </w:rPr>
        <w:t>158</w:t>
      </w:r>
      <w:r>
        <w:rPr>
          <w:noProof/>
        </w:rPr>
        <w:fldChar w:fldCharType="end"/>
      </w:r>
    </w:p>
    <w:p w14:paraId="3DFA81E1" w14:textId="6AC1F3BA" w:rsidR="00681C11" w:rsidRDefault="00681C11">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_Toc211940762 \h </w:instrText>
      </w:r>
      <w:r>
        <w:rPr>
          <w:noProof/>
        </w:rPr>
      </w:r>
      <w:r>
        <w:rPr>
          <w:noProof/>
        </w:rPr>
        <w:fldChar w:fldCharType="separate"/>
      </w:r>
      <w:r>
        <w:rPr>
          <w:noProof/>
        </w:rPr>
        <w:t>158</w:t>
      </w:r>
      <w:r>
        <w:rPr>
          <w:noProof/>
        </w:rPr>
        <w:fldChar w:fldCharType="end"/>
      </w:r>
    </w:p>
    <w:p w14:paraId="4E555840" w14:textId="039D60B3" w:rsidR="00681C11" w:rsidRDefault="00681C11">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_Toc211940763 \h </w:instrText>
      </w:r>
      <w:r>
        <w:rPr>
          <w:noProof/>
        </w:rPr>
      </w:r>
      <w:r>
        <w:rPr>
          <w:noProof/>
        </w:rPr>
        <w:fldChar w:fldCharType="separate"/>
      </w:r>
      <w:r>
        <w:rPr>
          <w:noProof/>
        </w:rPr>
        <w:t>158</w:t>
      </w:r>
      <w:r>
        <w:rPr>
          <w:noProof/>
        </w:rPr>
        <w:fldChar w:fldCharType="end"/>
      </w:r>
    </w:p>
    <w:p w14:paraId="3B275BFA" w14:textId="647B2DE7" w:rsidR="00681C11" w:rsidRDefault="00681C11">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_Toc211940764 \h </w:instrText>
      </w:r>
      <w:r>
        <w:rPr>
          <w:noProof/>
        </w:rPr>
      </w:r>
      <w:r>
        <w:rPr>
          <w:noProof/>
        </w:rPr>
        <w:fldChar w:fldCharType="separate"/>
      </w:r>
      <w:r>
        <w:rPr>
          <w:noProof/>
        </w:rPr>
        <w:t>159</w:t>
      </w:r>
      <w:r>
        <w:rPr>
          <w:noProof/>
        </w:rPr>
        <w:fldChar w:fldCharType="end"/>
      </w:r>
    </w:p>
    <w:p w14:paraId="70005FA8" w14:textId="1B1817CF" w:rsidR="00681C11" w:rsidRDefault="00681C11">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_Toc211940765 \h </w:instrText>
      </w:r>
      <w:r>
        <w:rPr>
          <w:noProof/>
        </w:rPr>
      </w:r>
      <w:r>
        <w:rPr>
          <w:noProof/>
        </w:rPr>
        <w:fldChar w:fldCharType="separate"/>
      </w:r>
      <w:r>
        <w:rPr>
          <w:noProof/>
        </w:rPr>
        <w:t>159</w:t>
      </w:r>
      <w:r>
        <w:rPr>
          <w:noProof/>
        </w:rPr>
        <w:fldChar w:fldCharType="end"/>
      </w:r>
    </w:p>
    <w:p w14:paraId="5962A811" w14:textId="2BB8F087" w:rsidR="00681C11" w:rsidRDefault="00681C11">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_Toc211940766 \h </w:instrText>
      </w:r>
      <w:r>
        <w:rPr>
          <w:noProof/>
        </w:rPr>
      </w:r>
      <w:r>
        <w:rPr>
          <w:noProof/>
        </w:rPr>
        <w:fldChar w:fldCharType="separate"/>
      </w:r>
      <w:r>
        <w:rPr>
          <w:noProof/>
        </w:rPr>
        <w:t>159</w:t>
      </w:r>
      <w:r>
        <w:rPr>
          <w:noProof/>
        </w:rPr>
        <w:fldChar w:fldCharType="end"/>
      </w:r>
    </w:p>
    <w:p w14:paraId="38D66DB7" w14:textId="1933E665" w:rsidR="00681C11" w:rsidRDefault="00681C11">
      <w:pPr>
        <w:pStyle w:val="TOC4"/>
        <w:rPr>
          <w:rFonts w:asciiTheme="minorHAnsi" w:eastAsiaTheme="minorEastAsia" w:hAnsiTheme="minorHAnsi" w:cstheme="minorBidi"/>
          <w:noProof/>
          <w:sz w:val="22"/>
          <w:szCs w:val="22"/>
          <w:lang w:val="en-US"/>
        </w:rPr>
      </w:pPr>
      <w:r>
        <w:rPr>
          <w:noProof/>
        </w:rPr>
        <w:t>6.7</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_Toc211940767 \h </w:instrText>
      </w:r>
      <w:r>
        <w:rPr>
          <w:noProof/>
        </w:rPr>
      </w:r>
      <w:r>
        <w:rPr>
          <w:noProof/>
        </w:rPr>
        <w:fldChar w:fldCharType="separate"/>
      </w:r>
      <w:r>
        <w:rPr>
          <w:noProof/>
        </w:rPr>
        <w:t>159</w:t>
      </w:r>
      <w:r>
        <w:rPr>
          <w:noProof/>
        </w:rPr>
        <w:fldChar w:fldCharType="end"/>
      </w:r>
    </w:p>
    <w:p w14:paraId="153BE1A5" w14:textId="6DED4694" w:rsidR="00681C11" w:rsidRDefault="00681C11">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_Toc211940768 \h </w:instrText>
      </w:r>
      <w:r>
        <w:rPr>
          <w:noProof/>
        </w:rPr>
      </w:r>
      <w:r>
        <w:rPr>
          <w:noProof/>
        </w:rPr>
        <w:fldChar w:fldCharType="separate"/>
      </w:r>
      <w:r>
        <w:rPr>
          <w:noProof/>
        </w:rPr>
        <w:t>159</w:t>
      </w:r>
      <w:r>
        <w:rPr>
          <w:noProof/>
        </w:rPr>
        <w:fldChar w:fldCharType="end"/>
      </w:r>
    </w:p>
    <w:p w14:paraId="354C3A74" w14:textId="36E9C5AB" w:rsidR="00681C11" w:rsidRDefault="00681C11">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_Toc211940769 \h </w:instrText>
      </w:r>
      <w:r>
        <w:rPr>
          <w:noProof/>
        </w:rPr>
      </w:r>
      <w:r>
        <w:rPr>
          <w:noProof/>
        </w:rPr>
        <w:fldChar w:fldCharType="separate"/>
      </w:r>
      <w:r>
        <w:rPr>
          <w:noProof/>
        </w:rPr>
        <w:t>160</w:t>
      </w:r>
      <w:r>
        <w:rPr>
          <w:noProof/>
        </w:rPr>
        <w:fldChar w:fldCharType="end"/>
      </w:r>
    </w:p>
    <w:p w14:paraId="486B40DE" w14:textId="7323C85C" w:rsidR="00681C11" w:rsidRDefault="00681C11">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_Toc211940770 \h </w:instrText>
      </w:r>
      <w:r>
        <w:rPr>
          <w:noProof/>
        </w:rPr>
      </w:r>
      <w:r>
        <w:rPr>
          <w:noProof/>
        </w:rPr>
        <w:fldChar w:fldCharType="separate"/>
      </w:r>
      <w:r>
        <w:rPr>
          <w:noProof/>
        </w:rPr>
        <w:t>160</w:t>
      </w:r>
      <w:r>
        <w:rPr>
          <w:noProof/>
        </w:rPr>
        <w:fldChar w:fldCharType="end"/>
      </w:r>
    </w:p>
    <w:p w14:paraId="55A45E7D" w14:textId="5B7E59EA" w:rsidR="00681C11" w:rsidRDefault="00681C11">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_Toc211940771 \h </w:instrText>
      </w:r>
      <w:r>
        <w:rPr>
          <w:noProof/>
        </w:rPr>
      </w:r>
      <w:r>
        <w:rPr>
          <w:noProof/>
        </w:rPr>
        <w:fldChar w:fldCharType="separate"/>
      </w:r>
      <w:r>
        <w:rPr>
          <w:noProof/>
        </w:rPr>
        <w:t>161</w:t>
      </w:r>
      <w:r>
        <w:rPr>
          <w:noProof/>
        </w:rPr>
        <w:fldChar w:fldCharType="end"/>
      </w:r>
    </w:p>
    <w:p w14:paraId="1DC9B316" w14:textId="618AAB61" w:rsidR="00681C11" w:rsidRDefault="00681C11">
      <w:pPr>
        <w:pStyle w:val="TOC4"/>
        <w:rPr>
          <w:rFonts w:asciiTheme="minorHAnsi" w:eastAsiaTheme="minorEastAsia" w:hAnsiTheme="minorHAnsi" w:cstheme="minorBidi"/>
          <w:noProof/>
          <w:sz w:val="22"/>
          <w:szCs w:val="22"/>
          <w:lang w:val="en-US"/>
        </w:rPr>
      </w:pPr>
      <w:r>
        <w:rPr>
          <w:noProof/>
        </w:rPr>
        <w:t>6.7</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_Toc211940772 \h </w:instrText>
      </w:r>
      <w:r>
        <w:rPr>
          <w:noProof/>
        </w:rPr>
      </w:r>
      <w:r>
        <w:rPr>
          <w:noProof/>
        </w:rPr>
        <w:fldChar w:fldCharType="separate"/>
      </w:r>
      <w:r>
        <w:rPr>
          <w:noProof/>
        </w:rPr>
        <w:t>161</w:t>
      </w:r>
      <w:r>
        <w:rPr>
          <w:noProof/>
        </w:rPr>
        <w:fldChar w:fldCharType="end"/>
      </w:r>
    </w:p>
    <w:p w14:paraId="5DE80604" w14:textId="23173E2A" w:rsidR="00681C11" w:rsidRDefault="00681C11">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_Toc211940773 \h </w:instrText>
      </w:r>
      <w:r>
        <w:rPr>
          <w:noProof/>
        </w:rPr>
      </w:r>
      <w:r>
        <w:rPr>
          <w:noProof/>
        </w:rPr>
        <w:fldChar w:fldCharType="separate"/>
      </w:r>
      <w:r>
        <w:rPr>
          <w:noProof/>
        </w:rPr>
        <w:t>161</w:t>
      </w:r>
      <w:r>
        <w:rPr>
          <w:noProof/>
        </w:rPr>
        <w:fldChar w:fldCharType="end"/>
      </w:r>
    </w:p>
    <w:p w14:paraId="293BBC0B" w14:textId="006FA558" w:rsidR="00681C11" w:rsidRDefault="00681C11">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_Toc211940774 \h </w:instrText>
      </w:r>
      <w:r>
        <w:rPr>
          <w:noProof/>
        </w:rPr>
      </w:r>
      <w:r>
        <w:rPr>
          <w:noProof/>
        </w:rPr>
        <w:fldChar w:fldCharType="separate"/>
      </w:r>
      <w:r>
        <w:rPr>
          <w:noProof/>
        </w:rPr>
        <w:t>161</w:t>
      </w:r>
      <w:r>
        <w:rPr>
          <w:noProof/>
        </w:rPr>
        <w:fldChar w:fldCharType="end"/>
      </w:r>
    </w:p>
    <w:p w14:paraId="73A9BDBF" w14:textId="05728306" w:rsidR="00681C11" w:rsidRDefault="00681C11">
      <w:pPr>
        <w:pStyle w:val="TOC4"/>
        <w:rPr>
          <w:rFonts w:asciiTheme="minorHAnsi" w:eastAsiaTheme="minorEastAsia" w:hAnsiTheme="minorHAnsi" w:cstheme="minorBidi"/>
          <w:noProof/>
          <w:sz w:val="22"/>
          <w:szCs w:val="22"/>
          <w:lang w:val="en-US"/>
        </w:rPr>
      </w:pPr>
      <w:r>
        <w:rPr>
          <w:noProof/>
        </w:rPr>
        <w:t>6.7</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_Toc211940775 \h </w:instrText>
      </w:r>
      <w:r>
        <w:rPr>
          <w:noProof/>
        </w:rPr>
      </w:r>
      <w:r>
        <w:rPr>
          <w:noProof/>
        </w:rPr>
        <w:fldChar w:fldCharType="separate"/>
      </w:r>
      <w:r>
        <w:rPr>
          <w:noProof/>
        </w:rPr>
        <w:t>161</w:t>
      </w:r>
      <w:r>
        <w:rPr>
          <w:noProof/>
        </w:rPr>
        <w:fldChar w:fldCharType="end"/>
      </w:r>
    </w:p>
    <w:p w14:paraId="51E13ABA" w14:textId="72F6294D" w:rsidR="00681C11" w:rsidRDefault="00681C11">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_Toc211940776 \h </w:instrText>
      </w:r>
      <w:r>
        <w:rPr>
          <w:noProof/>
        </w:rPr>
      </w:r>
      <w:r>
        <w:rPr>
          <w:noProof/>
        </w:rPr>
        <w:fldChar w:fldCharType="separate"/>
      </w:r>
      <w:r>
        <w:rPr>
          <w:noProof/>
        </w:rPr>
        <w:t>161</w:t>
      </w:r>
      <w:r>
        <w:rPr>
          <w:noProof/>
        </w:rPr>
        <w:fldChar w:fldCharType="end"/>
      </w:r>
    </w:p>
    <w:p w14:paraId="4896D29A" w14:textId="04AF259C" w:rsidR="00681C11" w:rsidRDefault="00681C11">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_Toc211940777 \h </w:instrText>
      </w:r>
      <w:r>
        <w:rPr>
          <w:noProof/>
        </w:rPr>
      </w:r>
      <w:r>
        <w:rPr>
          <w:noProof/>
        </w:rPr>
        <w:fldChar w:fldCharType="separate"/>
      </w:r>
      <w:r>
        <w:rPr>
          <w:noProof/>
        </w:rPr>
        <w:t>161</w:t>
      </w:r>
      <w:r>
        <w:rPr>
          <w:noProof/>
        </w:rPr>
        <w:fldChar w:fldCharType="end"/>
      </w:r>
    </w:p>
    <w:p w14:paraId="5D1A4066" w14:textId="69861C57" w:rsidR="00681C11" w:rsidRDefault="00681C11">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_Toc211940778 \h </w:instrText>
      </w:r>
      <w:r>
        <w:rPr>
          <w:noProof/>
        </w:rPr>
      </w:r>
      <w:r>
        <w:rPr>
          <w:noProof/>
        </w:rPr>
        <w:fldChar w:fldCharType="separate"/>
      </w:r>
      <w:r>
        <w:rPr>
          <w:noProof/>
        </w:rPr>
        <w:t>162</w:t>
      </w:r>
      <w:r>
        <w:rPr>
          <w:noProof/>
        </w:rPr>
        <w:fldChar w:fldCharType="end"/>
      </w:r>
    </w:p>
    <w:p w14:paraId="53257CD1" w14:textId="5B802D5E" w:rsidR="00681C11" w:rsidRDefault="00681C11">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_Toc211940779 \h </w:instrText>
      </w:r>
      <w:r>
        <w:rPr>
          <w:noProof/>
        </w:rPr>
      </w:r>
      <w:r>
        <w:rPr>
          <w:noProof/>
        </w:rPr>
        <w:fldChar w:fldCharType="separate"/>
      </w:r>
      <w:r>
        <w:rPr>
          <w:noProof/>
        </w:rPr>
        <w:t>162</w:t>
      </w:r>
      <w:r>
        <w:rPr>
          <w:noProof/>
        </w:rPr>
        <w:fldChar w:fldCharType="end"/>
      </w:r>
    </w:p>
    <w:p w14:paraId="6032501D" w14:textId="07051554" w:rsidR="00681C11" w:rsidRDefault="00681C11">
      <w:pPr>
        <w:pStyle w:val="TOC4"/>
        <w:rPr>
          <w:rFonts w:asciiTheme="minorHAnsi" w:eastAsiaTheme="minorEastAsia" w:hAnsiTheme="minorHAnsi" w:cstheme="minorBidi"/>
          <w:noProof/>
          <w:sz w:val="22"/>
          <w:szCs w:val="22"/>
          <w:lang w:val="en-US"/>
        </w:rPr>
      </w:pPr>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_Toc211940780 \h </w:instrText>
      </w:r>
      <w:r>
        <w:rPr>
          <w:noProof/>
        </w:rPr>
      </w:r>
      <w:r>
        <w:rPr>
          <w:noProof/>
        </w:rPr>
        <w:fldChar w:fldCharType="separate"/>
      </w:r>
      <w:r>
        <w:rPr>
          <w:noProof/>
        </w:rPr>
        <w:t>162</w:t>
      </w:r>
      <w:r>
        <w:rPr>
          <w:noProof/>
        </w:rPr>
        <w:fldChar w:fldCharType="end"/>
      </w:r>
    </w:p>
    <w:p w14:paraId="053861D9" w14:textId="13AE3789" w:rsidR="00681C11" w:rsidRDefault="00681C11">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_Toc211940781 \h </w:instrText>
      </w:r>
      <w:r>
        <w:rPr>
          <w:noProof/>
        </w:rPr>
      </w:r>
      <w:r>
        <w:rPr>
          <w:noProof/>
        </w:rPr>
        <w:fldChar w:fldCharType="separate"/>
      </w:r>
      <w:r>
        <w:rPr>
          <w:noProof/>
        </w:rPr>
        <w:t>162</w:t>
      </w:r>
      <w:r>
        <w:rPr>
          <w:noProof/>
        </w:rPr>
        <w:fldChar w:fldCharType="end"/>
      </w:r>
    </w:p>
    <w:p w14:paraId="5F0E783A" w14:textId="47715CD8" w:rsidR="00681C11" w:rsidRDefault="00681C11">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_Toc211940782 \h </w:instrText>
      </w:r>
      <w:r>
        <w:rPr>
          <w:noProof/>
        </w:rPr>
      </w:r>
      <w:r>
        <w:rPr>
          <w:noProof/>
        </w:rPr>
        <w:fldChar w:fldCharType="separate"/>
      </w:r>
      <w:r>
        <w:rPr>
          <w:noProof/>
        </w:rPr>
        <w:t>162</w:t>
      </w:r>
      <w:r>
        <w:rPr>
          <w:noProof/>
        </w:rPr>
        <w:fldChar w:fldCharType="end"/>
      </w:r>
    </w:p>
    <w:p w14:paraId="49274454" w14:textId="5A38548F" w:rsidR="00681C11" w:rsidRDefault="00681C11">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_Toc211940783 \h </w:instrText>
      </w:r>
      <w:r>
        <w:rPr>
          <w:noProof/>
        </w:rPr>
      </w:r>
      <w:r>
        <w:rPr>
          <w:noProof/>
        </w:rPr>
        <w:fldChar w:fldCharType="separate"/>
      </w:r>
      <w:r>
        <w:rPr>
          <w:noProof/>
        </w:rPr>
        <w:t>162</w:t>
      </w:r>
      <w:r>
        <w:rPr>
          <w:noProof/>
        </w:rPr>
        <w:fldChar w:fldCharType="end"/>
      </w:r>
    </w:p>
    <w:p w14:paraId="02751CA4" w14:textId="0484EE19" w:rsidR="00681C11" w:rsidRDefault="00681C11">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_Toc211940784 \h </w:instrText>
      </w:r>
      <w:r>
        <w:rPr>
          <w:noProof/>
        </w:rPr>
      </w:r>
      <w:r>
        <w:rPr>
          <w:noProof/>
        </w:rPr>
        <w:fldChar w:fldCharType="separate"/>
      </w:r>
      <w:r>
        <w:rPr>
          <w:noProof/>
        </w:rPr>
        <w:t>163</w:t>
      </w:r>
      <w:r>
        <w:rPr>
          <w:noProof/>
        </w:rPr>
        <w:fldChar w:fldCharType="end"/>
      </w:r>
    </w:p>
    <w:p w14:paraId="61D8760D" w14:textId="06F13F4D" w:rsidR="00681C11" w:rsidRDefault="00681C11">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_Toc211940785 \h </w:instrText>
      </w:r>
      <w:r>
        <w:rPr>
          <w:noProof/>
        </w:rPr>
      </w:r>
      <w:r>
        <w:rPr>
          <w:noProof/>
        </w:rPr>
        <w:fldChar w:fldCharType="separate"/>
      </w:r>
      <w:r>
        <w:rPr>
          <w:noProof/>
        </w:rPr>
        <w:t>163</w:t>
      </w:r>
      <w:r>
        <w:rPr>
          <w:noProof/>
        </w:rPr>
        <w:fldChar w:fldCharType="end"/>
      </w:r>
    </w:p>
    <w:p w14:paraId="4835AC96" w14:textId="314C2BDC" w:rsidR="00681C11" w:rsidRDefault="00681C11">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_Toc211940786 \h </w:instrText>
      </w:r>
      <w:r>
        <w:rPr>
          <w:noProof/>
        </w:rPr>
      </w:r>
      <w:r>
        <w:rPr>
          <w:noProof/>
        </w:rPr>
        <w:fldChar w:fldCharType="separate"/>
      </w:r>
      <w:r>
        <w:rPr>
          <w:noProof/>
        </w:rPr>
        <w:t>163</w:t>
      </w:r>
      <w:r>
        <w:rPr>
          <w:noProof/>
        </w:rPr>
        <w:fldChar w:fldCharType="end"/>
      </w:r>
    </w:p>
    <w:p w14:paraId="4E2ADB7F" w14:textId="37370BCF" w:rsidR="00681C11" w:rsidRDefault="00681C11">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_Toc211940787 \h </w:instrText>
      </w:r>
      <w:r>
        <w:rPr>
          <w:noProof/>
        </w:rPr>
      </w:r>
      <w:r>
        <w:rPr>
          <w:noProof/>
        </w:rPr>
        <w:fldChar w:fldCharType="separate"/>
      </w:r>
      <w:r>
        <w:rPr>
          <w:noProof/>
        </w:rPr>
        <w:t>163</w:t>
      </w:r>
      <w:r>
        <w:rPr>
          <w:noProof/>
        </w:rPr>
        <w:fldChar w:fldCharType="end"/>
      </w:r>
    </w:p>
    <w:p w14:paraId="5D336B48" w14:textId="005221D3" w:rsidR="00681C11" w:rsidRDefault="00681C11">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_Toc211940788 \h </w:instrText>
      </w:r>
      <w:r>
        <w:rPr>
          <w:noProof/>
        </w:rPr>
      </w:r>
      <w:r>
        <w:rPr>
          <w:noProof/>
        </w:rPr>
        <w:fldChar w:fldCharType="separate"/>
      </w:r>
      <w:r>
        <w:rPr>
          <w:noProof/>
        </w:rPr>
        <w:t>163</w:t>
      </w:r>
      <w:r>
        <w:rPr>
          <w:noProof/>
        </w:rPr>
        <w:fldChar w:fldCharType="end"/>
      </w:r>
    </w:p>
    <w:p w14:paraId="18A78253" w14:textId="5FE24D95" w:rsidR="00681C11" w:rsidRDefault="00681C11">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1F5331">
        <w:rPr>
          <w:rFonts w:eastAsia="Calibri"/>
          <w:noProof/>
        </w:rPr>
        <w:t>NTZ Configurations</w:t>
      </w:r>
      <w:r>
        <w:rPr>
          <w:noProof/>
        </w:rPr>
        <w:tab/>
      </w:r>
      <w:r>
        <w:rPr>
          <w:noProof/>
        </w:rPr>
        <w:fldChar w:fldCharType="begin"/>
      </w:r>
      <w:r>
        <w:rPr>
          <w:noProof/>
        </w:rPr>
        <w:instrText xml:space="preserve"> PAGEREF _Toc211940789 \h </w:instrText>
      </w:r>
      <w:r>
        <w:rPr>
          <w:noProof/>
        </w:rPr>
      </w:r>
      <w:r>
        <w:rPr>
          <w:noProof/>
        </w:rPr>
        <w:fldChar w:fldCharType="separate"/>
      </w:r>
      <w:r>
        <w:rPr>
          <w:noProof/>
        </w:rPr>
        <w:t>164</w:t>
      </w:r>
      <w:r>
        <w:rPr>
          <w:noProof/>
        </w:rPr>
        <w:fldChar w:fldCharType="end"/>
      </w:r>
    </w:p>
    <w:p w14:paraId="6D3F6378" w14:textId="2C5005AB" w:rsidR="00681C11" w:rsidRDefault="00681C11">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_Toc211940790 \h </w:instrText>
      </w:r>
      <w:r>
        <w:rPr>
          <w:noProof/>
        </w:rPr>
      </w:r>
      <w:r>
        <w:rPr>
          <w:noProof/>
        </w:rPr>
        <w:fldChar w:fldCharType="separate"/>
      </w:r>
      <w:r>
        <w:rPr>
          <w:noProof/>
        </w:rPr>
        <w:t>164</w:t>
      </w:r>
      <w:r>
        <w:rPr>
          <w:noProof/>
        </w:rPr>
        <w:fldChar w:fldCharType="end"/>
      </w:r>
    </w:p>
    <w:p w14:paraId="33D7F113" w14:textId="5C46B56D" w:rsidR="00681C11" w:rsidRDefault="00681C11">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_Toc211940791 \h </w:instrText>
      </w:r>
      <w:r>
        <w:rPr>
          <w:noProof/>
        </w:rPr>
      </w:r>
      <w:r>
        <w:rPr>
          <w:noProof/>
        </w:rPr>
        <w:fldChar w:fldCharType="separate"/>
      </w:r>
      <w:r>
        <w:rPr>
          <w:noProof/>
        </w:rPr>
        <w:t>164</w:t>
      </w:r>
      <w:r>
        <w:rPr>
          <w:noProof/>
        </w:rPr>
        <w:fldChar w:fldCharType="end"/>
      </w:r>
    </w:p>
    <w:p w14:paraId="7E4830C1" w14:textId="7BA7918D" w:rsidR="00681C11" w:rsidRDefault="00681C11">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_Toc211940792 \h </w:instrText>
      </w:r>
      <w:r>
        <w:rPr>
          <w:noProof/>
        </w:rPr>
      </w:r>
      <w:r>
        <w:rPr>
          <w:noProof/>
        </w:rPr>
        <w:fldChar w:fldCharType="separate"/>
      </w:r>
      <w:r>
        <w:rPr>
          <w:noProof/>
        </w:rPr>
        <w:t>164</w:t>
      </w:r>
      <w:r>
        <w:rPr>
          <w:noProof/>
        </w:rPr>
        <w:fldChar w:fldCharType="end"/>
      </w:r>
    </w:p>
    <w:p w14:paraId="32834790" w14:textId="67980BF3" w:rsidR="00681C11" w:rsidRDefault="00681C11">
      <w:pPr>
        <w:pStyle w:val="TOC6"/>
        <w:rPr>
          <w:rFonts w:asciiTheme="minorHAnsi" w:eastAsiaTheme="minorEastAsia" w:hAnsiTheme="minorHAnsi" w:cstheme="minorBidi"/>
          <w:noProof/>
          <w:sz w:val="22"/>
          <w:szCs w:val="22"/>
          <w:lang w:val="en-US"/>
        </w:rPr>
      </w:pPr>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_Toc211940793 \h </w:instrText>
      </w:r>
      <w:r>
        <w:rPr>
          <w:noProof/>
        </w:rPr>
      </w:r>
      <w:r>
        <w:rPr>
          <w:noProof/>
        </w:rPr>
        <w:fldChar w:fldCharType="separate"/>
      </w:r>
      <w:r>
        <w:rPr>
          <w:noProof/>
        </w:rPr>
        <w:t>164</w:t>
      </w:r>
      <w:r>
        <w:rPr>
          <w:noProof/>
        </w:rPr>
        <w:fldChar w:fldCharType="end"/>
      </w:r>
    </w:p>
    <w:p w14:paraId="715D2511" w14:textId="404125D4" w:rsidR="00681C11" w:rsidRDefault="00681C11">
      <w:pPr>
        <w:pStyle w:val="TOC6"/>
        <w:rPr>
          <w:rFonts w:asciiTheme="minorHAnsi" w:eastAsiaTheme="minorEastAsia" w:hAnsiTheme="minorHAnsi" w:cstheme="minorBidi"/>
          <w:noProof/>
          <w:sz w:val="22"/>
          <w:szCs w:val="22"/>
          <w:lang w:val="en-US"/>
        </w:rPr>
      </w:pPr>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_Toc211940794 \h </w:instrText>
      </w:r>
      <w:r>
        <w:rPr>
          <w:noProof/>
        </w:rPr>
      </w:r>
      <w:r>
        <w:rPr>
          <w:noProof/>
        </w:rPr>
        <w:fldChar w:fldCharType="separate"/>
      </w:r>
      <w:r>
        <w:rPr>
          <w:noProof/>
        </w:rPr>
        <w:t>165</w:t>
      </w:r>
      <w:r>
        <w:rPr>
          <w:noProof/>
        </w:rPr>
        <w:fldChar w:fldCharType="end"/>
      </w:r>
    </w:p>
    <w:p w14:paraId="1D640180" w14:textId="6BC0F708" w:rsidR="00681C11" w:rsidRDefault="00681C11">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_Toc211940795 \h </w:instrText>
      </w:r>
      <w:r>
        <w:rPr>
          <w:noProof/>
        </w:rPr>
      </w:r>
      <w:r>
        <w:rPr>
          <w:noProof/>
        </w:rPr>
        <w:fldChar w:fldCharType="separate"/>
      </w:r>
      <w:r>
        <w:rPr>
          <w:noProof/>
        </w:rPr>
        <w:t>166</w:t>
      </w:r>
      <w:r>
        <w:rPr>
          <w:noProof/>
        </w:rPr>
        <w:fldChar w:fldCharType="end"/>
      </w:r>
    </w:p>
    <w:p w14:paraId="209A5CF3" w14:textId="5490C8A1" w:rsidR="00681C11" w:rsidRDefault="00681C11">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1F5331">
        <w:rPr>
          <w:rFonts w:eastAsia="Calibri"/>
          <w:noProof/>
        </w:rPr>
        <w:t>NTZ Configuration</w:t>
      </w:r>
      <w:r>
        <w:rPr>
          <w:noProof/>
        </w:rPr>
        <w:tab/>
      </w:r>
      <w:r>
        <w:rPr>
          <w:noProof/>
        </w:rPr>
        <w:fldChar w:fldCharType="begin"/>
      </w:r>
      <w:r>
        <w:rPr>
          <w:noProof/>
        </w:rPr>
        <w:instrText xml:space="preserve"> PAGEREF _Toc211940796 \h </w:instrText>
      </w:r>
      <w:r>
        <w:rPr>
          <w:noProof/>
        </w:rPr>
      </w:r>
      <w:r>
        <w:rPr>
          <w:noProof/>
        </w:rPr>
        <w:fldChar w:fldCharType="separate"/>
      </w:r>
      <w:r>
        <w:rPr>
          <w:noProof/>
        </w:rPr>
        <w:t>166</w:t>
      </w:r>
      <w:r>
        <w:rPr>
          <w:noProof/>
        </w:rPr>
        <w:fldChar w:fldCharType="end"/>
      </w:r>
    </w:p>
    <w:p w14:paraId="5CEC9AC3" w14:textId="4EAF9C0D" w:rsidR="00681C11" w:rsidRDefault="00681C11">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_Toc211940797 \h </w:instrText>
      </w:r>
      <w:r>
        <w:rPr>
          <w:noProof/>
        </w:rPr>
      </w:r>
      <w:r>
        <w:rPr>
          <w:noProof/>
        </w:rPr>
        <w:fldChar w:fldCharType="separate"/>
      </w:r>
      <w:r>
        <w:rPr>
          <w:noProof/>
        </w:rPr>
        <w:t>166</w:t>
      </w:r>
      <w:r>
        <w:rPr>
          <w:noProof/>
        </w:rPr>
        <w:fldChar w:fldCharType="end"/>
      </w:r>
    </w:p>
    <w:p w14:paraId="7BFA056D" w14:textId="1654FEE3" w:rsidR="00681C11" w:rsidRDefault="00681C11">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_Toc211940798 \h </w:instrText>
      </w:r>
      <w:r>
        <w:rPr>
          <w:noProof/>
        </w:rPr>
      </w:r>
      <w:r>
        <w:rPr>
          <w:noProof/>
        </w:rPr>
        <w:fldChar w:fldCharType="separate"/>
      </w:r>
      <w:r>
        <w:rPr>
          <w:noProof/>
        </w:rPr>
        <w:t>166</w:t>
      </w:r>
      <w:r>
        <w:rPr>
          <w:noProof/>
        </w:rPr>
        <w:fldChar w:fldCharType="end"/>
      </w:r>
    </w:p>
    <w:p w14:paraId="41AF1797" w14:textId="0BC7F5A4" w:rsidR="00681C11" w:rsidRDefault="00681C11">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_Toc211940799 \h </w:instrText>
      </w:r>
      <w:r>
        <w:rPr>
          <w:noProof/>
        </w:rPr>
      </w:r>
      <w:r>
        <w:rPr>
          <w:noProof/>
        </w:rPr>
        <w:fldChar w:fldCharType="separate"/>
      </w:r>
      <w:r>
        <w:rPr>
          <w:noProof/>
        </w:rPr>
        <w:t>166</w:t>
      </w:r>
      <w:r>
        <w:rPr>
          <w:noProof/>
        </w:rPr>
        <w:fldChar w:fldCharType="end"/>
      </w:r>
    </w:p>
    <w:p w14:paraId="7528D265" w14:textId="30D7487A" w:rsidR="00681C11" w:rsidRDefault="00681C11">
      <w:pPr>
        <w:pStyle w:val="TOC6"/>
        <w:rPr>
          <w:rFonts w:asciiTheme="minorHAnsi" w:eastAsiaTheme="minorEastAsia" w:hAnsiTheme="minorHAnsi" w:cstheme="minorBidi"/>
          <w:noProof/>
          <w:sz w:val="22"/>
          <w:szCs w:val="22"/>
          <w:lang w:val="en-US"/>
        </w:rPr>
      </w:pPr>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_Toc211940800 \h </w:instrText>
      </w:r>
      <w:r>
        <w:rPr>
          <w:noProof/>
        </w:rPr>
      </w:r>
      <w:r>
        <w:rPr>
          <w:noProof/>
        </w:rPr>
        <w:fldChar w:fldCharType="separate"/>
      </w:r>
      <w:r>
        <w:rPr>
          <w:noProof/>
        </w:rPr>
        <w:t>166</w:t>
      </w:r>
      <w:r>
        <w:rPr>
          <w:noProof/>
        </w:rPr>
        <w:fldChar w:fldCharType="end"/>
      </w:r>
    </w:p>
    <w:p w14:paraId="3A1C6507" w14:textId="638A0C10" w:rsidR="00681C11" w:rsidRDefault="00681C11">
      <w:pPr>
        <w:pStyle w:val="TOC6"/>
        <w:rPr>
          <w:rFonts w:asciiTheme="minorHAnsi" w:eastAsiaTheme="minorEastAsia" w:hAnsiTheme="minorHAnsi" w:cstheme="minorBidi"/>
          <w:noProof/>
          <w:sz w:val="22"/>
          <w:szCs w:val="22"/>
          <w:lang w:val="en-US"/>
        </w:rPr>
      </w:pPr>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_Toc211940801 \h </w:instrText>
      </w:r>
      <w:r>
        <w:rPr>
          <w:noProof/>
        </w:rPr>
      </w:r>
      <w:r>
        <w:rPr>
          <w:noProof/>
        </w:rPr>
        <w:fldChar w:fldCharType="separate"/>
      </w:r>
      <w:r>
        <w:rPr>
          <w:noProof/>
        </w:rPr>
        <w:t>167</w:t>
      </w:r>
      <w:r>
        <w:rPr>
          <w:noProof/>
        </w:rPr>
        <w:fldChar w:fldCharType="end"/>
      </w:r>
    </w:p>
    <w:p w14:paraId="6E5C8C97" w14:textId="0EA8B8F7" w:rsidR="00681C11" w:rsidRDefault="00681C11">
      <w:pPr>
        <w:pStyle w:val="TOC6"/>
        <w:rPr>
          <w:rFonts w:asciiTheme="minorHAnsi" w:eastAsiaTheme="minorEastAsia" w:hAnsiTheme="minorHAnsi" w:cstheme="minorBidi"/>
          <w:noProof/>
          <w:sz w:val="22"/>
          <w:szCs w:val="22"/>
          <w:lang w:val="en-US"/>
        </w:rPr>
      </w:pPr>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_Toc211940802 \h </w:instrText>
      </w:r>
      <w:r>
        <w:rPr>
          <w:noProof/>
        </w:rPr>
      </w:r>
      <w:r>
        <w:rPr>
          <w:noProof/>
        </w:rPr>
        <w:fldChar w:fldCharType="separate"/>
      </w:r>
      <w:r>
        <w:rPr>
          <w:noProof/>
        </w:rPr>
        <w:t>168</w:t>
      </w:r>
      <w:r>
        <w:rPr>
          <w:noProof/>
        </w:rPr>
        <w:fldChar w:fldCharType="end"/>
      </w:r>
    </w:p>
    <w:p w14:paraId="6F8A6EE5" w14:textId="5C910035" w:rsidR="00681C11" w:rsidRDefault="00681C11">
      <w:pPr>
        <w:pStyle w:val="TOC6"/>
        <w:rPr>
          <w:rFonts w:asciiTheme="minorHAnsi" w:eastAsiaTheme="minorEastAsia" w:hAnsiTheme="minorHAnsi" w:cstheme="minorBidi"/>
          <w:noProof/>
          <w:sz w:val="22"/>
          <w:szCs w:val="22"/>
          <w:lang w:val="en-US"/>
        </w:rPr>
      </w:pPr>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_Toc211940803 \h </w:instrText>
      </w:r>
      <w:r>
        <w:rPr>
          <w:noProof/>
        </w:rPr>
      </w:r>
      <w:r>
        <w:rPr>
          <w:noProof/>
        </w:rPr>
        <w:fldChar w:fldCharType="separate"/>
      </w:r>
      <w:r>
        <w:rPr>
          <w:noProof/>
        </w:rPr>
        <w:t>170</w:t>
      </w:r>
      <w:r>
        <w:rPr>
          <w:noProof/>
        </w:rPr>
        <w:fldChar w:fldCharType="end"/>
      </w:r>
    </w:p>
    <w:p w14:paraId="2CCD32B7" w14:textId="397A0647" w:rsidR="00681C11" w:rsidRDefault="00681C11">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_Toc211940804 \h </w:instrText>
      </w:r>
      <w:r>
        <w:rPr>
          <w:noProof/>
        </w:rPr>
      </w:r>
      <w:r>
        <w:rPr>
          <w:noProof/>
        </w:rPr>
        <w:fldChar w:fldCharType="separate"/>
      </w:r>
      <w:r>
        <w:rPr>
          <w:noProof/>
        </w:rPr>
        <w:t>170</w:t>
      </w:r>
      <w:r>
        <w:rPr>
          <w:noProof/>
        </w:rPr>
        <w:fldChar w:fldCharType="end"/>
      </w:r>
    </w:p>
    <w:p w14:paraId="571F6322" w14:textId="470EEDC1" w:rsidR="00681C11" w:rsidRDefault="00681C11">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_Toc211940805 \h </w:instrText>
      </w:r>
      <w:r>
        <w:rPr>
          <w:noProof/>
        </w:rPr>
      </w:r>
      <w:r>
        <w:rPr>
          <w:noProof/>
        </w:rPr>
        <w:fldChar w:fldCharType="separate"/>
      </w:r>
      <w:r>
        <w:rPr>
          <w:noProof/>
        </w:rPr>
        <w:t>171</w:t>
      </w:r>
      <w:r>
        <w:rPr>
          <w:noProof/>
        </w:rPr>
        <w:fldChar w:fldCharType="end"/>
      </w:r>
    </w:p>
    <w:p w14:paraId="6A2AE238" w14:textId="49EE80D5" w:rsidR="00681C11" w:rsidRDefault="00681C11">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_Toc211940806 \h </w:instrText>
      </w:r>
      <w:r>
        <w:rPr>
          <w:noProof/>
        </w:rPr>
      </w:r>
      <w:r>
        <w:rPr>
          <w:noProof/>
        </w:rPr>
        <w:fldChar w:fldCharType="separate"/>
      </w:r>
      <w:r>
        <w:rPr>
          <w:noProof/>
        </w:rPr>
        <w:t>171</w:t>
      </w:r>
      <w:r>
        <w:rPr>
          <w:noProof/>
        </w:rPr>
        <w:fldChar w:fldCharType="end"/>
      </w:r>
    </w:p>
    <w:p w14:paraId="0A357A81" w14:textId="513044C2" w:rsidR="00681C11" w:rsidRDefault="00681C11">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_Toc211940807 \h </w:instrText>
      </w:r>
      <w:r>
        <w:rPr>
          <w:noProof/>
        </w:rPr>
      </w:r>
      <w:r>
        <w:rPr>
          <w:noProof/>
        </w:rPr>
        <w:fldChar w:fldCharType="separate"/>
      </w:r>
      <w:r>
        <w:rPr>
          <w:noProof/>
        </w:rPr>
        <w:t>171</w:t>
      </w:r>
      <w:r>
        <w:rPr>
          <w:noProof/>
        </w:rPr>
        <w:fldChar w:fldCharType="end"/>
      </w:r>
    </w:p>
    <w:p w14:paraId="40A95984" w14:textId="653FAEF6" w:rsidR="00681C11" w:rsidRDefault="00681C11">
      <w:pPr>
        <w:pStyle w:val="TOC4"/>
        <w:rPr>
          <w:rFonts w:asciiTheme="minorHAnsi" w:eastAsiaTheme="minorEastAsia" w:hAnsiTheme="minorHAnsi" w:cstheme="minorBidi"/>
          <w:noProof/>
          <w:sz w:val="22"/>
          <w:szCs w:val="22"/>
          <w:lang w:val="en-US"/>
        </w:rPr>
      </w:pPr>
      <w:r>
        <w:rPr>
          <w:noProof/>
        </w:rPr>
        <w:t>6.8.5</w:t>
      </w:r>
      <w:r w:rsidRPr="001F5331">
        <w:rPr>
          <w:noProof/>
          <w:lang w:val="en-US"/>
        </w:rPr>
        <w:t>.2</w:t>
      </w:r>
      <w:r>
        <w:rPr>
          <w:rFonts w:asciiTheme="minorHAnsi" w:eastAsiaTheme="minorEastAsia" w:hAnsiTheme="minorHAnsi" w:cstheme="minorBidi"/>
          <w:noProof/>
          <w:sz w:val="22"/>
          <w:szCs w:val="22"/>
          <w:lang w:val="en-US"/>
        </w:rPr>
        <w:tab/>
      </w:r>
      <w:r w:rsidRPr="001F5331">
        <w:rPr>
          <w:rFonts w:eastAsia="Calibri"/>
          <w:noProof/>
        </w:rPr>
        <w:t xml:space="preserve">NTZ Configuration </w:t>
      </w:r>
      <w:r w:rsidRPr="001F5331">
        <w:rPr>
          <w:noProof/>
          <w:lang w:val="en-US"/>
        </w:rPr>
        <w:t>Completion Status Notification</w:t>
      </w:r>
      <w:r>
        <w:rPr>
          <w:noProof/>
        </w:rPr>
        <w:tab/>
      </w:r>
      <w:r>
        <w:rPr>
          <w:noProof/>
        </w:rPr>
        <w:fldChar w:fldCharType="begin"/>
      </w:r>
      <w:r>
        <w:rPr>
          <w:noProof/>
        </w:rPr>
        <w:instrText xml:space="preserve"> PAGEREF _Toc211940808 \h </w:instrText>
      </w:r>
      <w:r>
        <w:rPr>
          <w:noProof/>
        </w:rPr>
      </w:r>
      <w:r>
        <w:rPr>
          <w:noProof/>
        </w:rPr>
        <w:fldChar w:fldCharType="separate"/>
      </w:r>
      <w:r>
        <w:rPr>
          <w:noProof/>
        </w:rPr>
        <w:t>171</w:t>
      </w:r>
      <w:r>
        <w:rPr>
          <w:noProof/>
        </w:rPr>
        <w:fldChar w:fldCharType="end"/>
      </w:r>
    </w:p>
    <w:p w14:paraId="3BDBEEB3" w14:textId="2A0D52DE" w:rsidR="00681C11" w:rsidRDefault="00681C11">
      <w:pPr>
        <w:pStyle w:val="TOC5"/>
        <w:rPr>
          <w:rFonts w:asciiTheme="minorHAnsi" w:eastAsiaTheme="minorEastAsia" w:hAnsiTheme="minorHAnsi" w:cstheme="minorBidi"/>
          <w:noProof/>
          <w:sz w:val="22"/>
          <w:szCs w:val="22"/>
          <w:lang w:val="en-US"/>
        </w:rPr>
      </w:pPr>
      <w:r>
        <w:rPr>
          <w:noProof/>
        </w:rPr>
        <w:t>6.8.5</w:t>
      </w:r>
      <w:r w:rsidRPr="001F5331">
        <w:rPr>
          <w:noProof/>
          <w:lang w:val="en-US"/>
        </w:rPr>
        <w:t>.2.1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_Toc211940809 \h </w:instrText>
      </w:r>
      <w:r>
        <w:rPr>
          <w:noProof/>
        </w:rPr>
      </w:r>
      <w:r>
        <w:rPr>
          <w:noProof/>
        </w:rPr>
        <w:fldChar w:fldCharType="separate"/>
      </w:r>
      <w:r>
        <w:rPr>
          <w:noProof/>
        </w:rPr>
        <w:t>171</w:t>
      </w:r>
      <w:r>
        <w:rPr>
          <w:noProof/>
        </w:rPr>
        <w:fldChar w:fldCharType="end"/>
      </w:r>
    </w:p>
    <w:p w14:paraId="7F612962" w14:textId="71B27AD6" w:rsidR="00681C11" w:rsidRDefault="00681C11">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_Toc211940810 \h </w:instrText>
      </w:r>
      <w:r>
        <w:rPr>
          <w:noProof/>
        </w:rPr>
      </w:r>
      <w:r>
        <w:rPr>
          <w:noProof/>
        </w:rPr>
        <w:fldChar w:fldCharType="separate"/>
      </w:r>
      <w:r>
        <w:rPr>
          <w:noProof/>
        </w:rPr>
        <w:t>171</w:t>
      </w:r>
      <w:r>
        <w:rPr>
          <w:noProof/>
        </w:rPr>
        <w:fldChar w:fldCharType="end"/>
      </w:r>
    </w:p>
    <w:p w14:paraId="4D7D8512" w14:textId="30AA88D6" w:rsidR="00681C11" w:rsidRDefault="00681C11">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_Toc211940811 \h </w:instrText>
      </w:r>
      <w:r>
        <w:rPr>
          <w:noProof/>
        </w:rPr>
      </w:r>
      <w:r>
        <w:rPr>
          <w:noProof/>
        </w:rPr>
        <w:fldChar w:fldCharType="separate"/>
      </w:r>
      <w:r>
        <w:rPr>
          <w:noProof/>
        </w:rPr>
        <w:t>171</w:t>
      </w:r>
      <w:r>
        <w:rPr>
          <w:noProof/>
        </w:rPr>
        <w:fldChar w:fldCharType="end"/>
      </w:r>
    </w:p>
    <w:p w14:paraId="6366CFBD" w14:textId="0FAC864D" w:rsidR="00681C11" w:rsidRDefault="00681C11">
      <w:pPr>
        <w:pStyle w:val="TOC6"/>
        <w:rPr>
          <w:rFonts w:asciiTheme="minorHAnsi" w:eastAsiaTheme="minorEastAsia" w:hAnsiTheme="minorHAnsi" w:cstheme="minorBidi"/>
          <w:noProof/>
          <w:sz w:val="22"/>
          <w:szCs w:val="22"/>
          <w:lang w:val="en-US"/>
        </w:rPr>
      </w:pPr>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_Toc211940812 \h </w:instrText>
      </w:r>
      <w:r>
        <w:rPr>
          <w:noProof/>
        </w:rPr>
      </w:r>
      <w:r>
        <w:rPr>
          <w:noProof/>
        </w:rPr>
        <w:fldChar w:fldCharType="separate"/>
      </w:r>
      <w:r>
        <w:rPr>
          <w:noProof/>
        </w:rPr>
        <w:t>171</w:t>
      </w:r>
      <w:r>
        <w:rPr>
          <w:noProof/>
        </w:rPr>
        <w:fldChar w:fldCharType="end"/>
      </w:r>
    </w:p>
    <w:p w14:paraId="7A3C7B72" w14:textId="4CC7B652" w:rsidR="00681C11" w:rsidRDefault="00681C11">
      <w:pPr>
        <w:pStyle w:val="TOC4"/>
        <w:rPr>
          <w:rFonts w:asciiTheme="minorHAnsi" w:eastAsiaTheme="minorEastAsia" w:hAnsiTheme="minorHAnsi" w:cstheme="minorBidi"/>
          <w:noProof/>
          <w:sz w:val="22"/>
          <w:szCs w:val="22"/>
          <w:lang w:val="en-US"/>
        </w:rPr>
      </w:pPr>
      <w:r>
        <w:rPr>
          <w:noProof/>
        </w:rPr>
        <w:t>6.8.5</w:t>
      </w:r>
      <w:r w:rsidRPr="001F5331">
        <w:rPr>
          <w:noProof/>
          <w:lang w:val="en-US"/>
        </w:rPr>
        <w:t>.3</w:t>
      </w:r>
      <w:r>
        <w:rPr>
          <w:rFonts w:asciiTheme="minorHAnsi" w:eastAsiaTheme="minorEastAsia" w:hAnsiTheme="minorHAnsi" w:cstheme="minorBidi"/>
          <w:noProof/>
          <w:sz w:val="22"/>
          <w:szCs w:val="22"/>
          <w:lang w:val="en-US"/>
        </w:rPr>
        <w:tab/>
      </w:r>
      <w:r w:rsidRPr="001F5331">
        <w:rPr>
          <w:rFonts w:eastAsia="Calibri"/>
          <w:noProof/>
        </w:rPr>
        <w:t xml:space="preserve">NTZ </w:t>
      </w:r>
      <w:r w:rsidRPr="001F5331">
        <w:rPr>
          <w:noProof/>
          <w:lang w:val="en-US"/>
        </w:rPr>
        <w:t>Events Notification</w:t>
      </w:r>
      <w:r>
        <w:rPr>
          <w:noProof/>
        </w:rPr>
        <w:tab/>
      </w:r>
      <w:r>
        <w:rPr>
          <w:noProof/>
        </w:rPr>
        <w:fldChar w:fldCharType="begin"/>
      </w:r>
      <w:r>
        <w:rPr>
          <w:noProof/>
        </w:rPr>
        <w:instrText xml:space="preserve"> PAGEREF _Toc211940813 \h </w:instrText>
      </w:r>
      <w:r>
        <w:rPr>
          <w:noProof/>
        </w:rPr>
      </w:r>
      <w:r>
        <w:rPr>
          <w:noProof/>
        </w:rPr>
        <w:fldChar w:fldCharType="separate"/>
      </w:r>
      <w:r>
        <w:rPr>
          <w:noProof/>
        </w:rPr>
        <w:t>172</w:t>
      </w:r>
      <w:r>
        <w:rPr>
          <w:noProof/>
        </w:rPr>
        <w:fldChar w:fldCharType="end"/>
      </w:r>
    </w:p>
    <w:p w14:paraId="7D58B2EE" w14:textId="586E75F0" w:rsidR="00681C11" w:rsidRDefault="00681C11">
      <w:pPr>
        <w:pStyle w:val="TOC5"/>
        <w:rPr>
          <w:rFonts w:asciiTheme="minorHAnsi" w:eastAsiaTheme="minorEastAsia" w:hAnsiTheme="minorHAnsi" w:cstheme="minorBidi"/>
          <w:noProof/>
          <w:sz w:val="22"/>
          <w:szCs w:val="22"/>
          <w:lang w:val="en-US"/>
        </w:rPr>
      </w:pPr>
      <w:r>
        <w:rPr>
          <w:noProof/>
        </w:rPr>
        <w:t>6.8.5</w:t>
      </w:r>
      <w:r w:rsidRPr="001F5331">
        <w:rPr>
          <w:noProof/>
          <w:lang w:val="en-US"/>
        </w:rPr>
        <w:t>.3.1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_Toc211940814 \h </w:instrText>
      </w:r>
      <w:r>
        <w:rPr>
          <w:noProof/>
        </w:rPr>
      </w:r>
      <w:r>
        <w:rPr>
          <w:noProof/>
        </w:rPr>
        <w:fldChar w:fldCharType="separate"/>
      </w:r>
      <w:r>
        <w:rPr>
          <w:noProof/>
        </w:rPr>
        <w:t>172</w:t>
      </w:r>
      <w:r>
        <w:rPr>
          <w:noProof/>
        </w:rPr>
        <w:fldChar w:fldCharType="end"/>
      </w:r>
    </w:p>
    <w:p w14:paraId="4ED551AA" w14:textId="2135619E" w:rsidR="00681C11" w:rsidRDefault="00681C11">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_Toc211940815 \h </w:instrText>
      </w:r>
      <w:r>
        <w:rPr>
          <w:noProof/>
        </w:rPr>
      </w:r>
      <w:r>
        <w:rPr>
          <w:noProof/>
        </w:rPr>
        <w:fldChar w:fldCharType="separate"/>
      </w:r>
      <w:r>
        <w:rPr>
          <w:noProof/>
        </w:rPr>
        <w:t>172</w:t>
      </w:r>
      <w:r>
        <w:rPr>
          <w:noProof/>
        </w:rPr>
        <w:fldChar w:fldCharType="end"/>
      </w:r>
    </w:p>
    <w:p w14:paraId="68AAD4AD" w14:textId="62497FE4" w:rsidR="00681C11" w:rsidRDefault="00681C11">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_Toc211940816 \h </w:instrText>
      </w:r>
      <w:r>
        <w:rPr>
          <w:noProof/>
        </w:rPr>
      </w:r>
      <w:r>
        <w:rPr>
          <w:noProof/>
        </w:rPr>
        <w:fldChar w:fldCharType="separate"/>
      </w:r>
      <w:r>
        <w:rPr>
          <w:noProof/>
        </w:rPr>
        <w:t>173</w:t>
      </w:r>
      <w:r>
        <w:rPr>
          <w:noProof/>
        </w:rPr>
        <w:fldChar w:fldCharType="end"/>
      </w:r>
    </w:p>
    <w:p w14:paraId="7CADDC97" w14:textId="659BCAB7" w:rsidR="00681C11" w:rsidRDefault="00681C11">
      <w:pPr>
        <w:pStyle w:val="TOC6"/>
        <w:rPr>
          <w:rFonts w:asciiTheme="minorHAnsi" w:eastAsiaTheme="minorEastAsia" w:hAnsiTheme="minorHAnsi" w:cstheme="minorBidi"/>
          <w:noProof/>
          <w:sz w:val="22"/>
          <w:szCs w:val="22"/>
          <w:lang w:val="en-US"/>
        </w:rPr>
      </w:pPr>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_Toc211940817 \h </w:instrText>
      </w:r>
      <w:r>
        <w:rPr>
          <w:noProof/>
        </w:rPr>
      </w:r>
      <w:r>
        <w:rPr>
          <w:noProof/>
        </w:rPr>
        <w:fldChar w:fldCharType="separate"/>
      </w:r>
      <w:r>
        <w:rPr>
          <w:noProof/>
        </w:rPr>
        <w:t>173</w:t>
      </w:r>
      <w:r>
        <w:rPr>
          <w:noProof/>
        </w:rPr>
        <w:fldChar w:fldCharType="end"/>
      </w:r>
    </w:p>
    <w:p w14:paraId="34F494B4" w14:textId="38AA621C" w:rsidR="00681C11" w:rsidRDefault="00681C11">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_Toc211940818 \h </w:instrText>
      </w:r>
      <w:r>
        <w:rPr>
          <w:noProof/>
        </w:rPr>
      </w:r>
      <w:r>
        <w:rPr>
          <w:noProof/>
        </w:rPr>
        <w:fldChar w:fldCharType="separate"/>
      </w:r>
      <w:r>
        <w:rPr>
          <w:noProof/>
        </w:rPr>
        <w:t>173</w:t>
      </w:r>
      <w:r>
        <w:rPr>
          <w:noProof/>
        </w:rPr>
        <w:fldChar w:fldCharType="end"/>
      </w:r>
    </w:p>
    <w:p w14:paraId="25F97D02" w14:textId="1F828771" w:rsidR="00681C11" w:rsidRDefault="00681C11">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_Toc211940819 \h </w:instrText>
      </w:r>
      <w:r>
        <w:rPr>
          <w:noProof/>
        </w:rPr>
      </w:r>
      <w:r>
        <w:rPr>
          <w:noProof/>
        </w:rPr>
        <w:fldChar w:fldCharType="separate"/>
      </w:r>
      <w:r>
        <w:rPr>
          <w:noProof/>
        </w:rPr>
        <w:t>173</w:t>
      </w:r>
      <w:r>
        <w:rPr>
          <w:noProof/>
        </w:rPr>
        <w:fldChar w:fldCharType="end"/>
      </w:r>
    </w:p>
    <w:p w14:paraId="6F3D715E" w14:textId="5BAD28E1" w:rsidR="00681C11" w:rsidRDefault="00681C11">
      <w:pPr>
        <w:pStyle w:val="TOC4"/>
        <w:rPr>
          <w:rFonts w:asciiTheme="minorHAnsi" w:eastAsiaTheme="minorEastAsia" w:hAnsiTheme="minorHAnsi" w:cstheme="minorBidi"/>
          <w:noProof/>
          <w:sz w:val="22"/>
          <w:szCs w:val="22"/>
          <w:lang w:val="en-US"/>
        </w:rPr>
      </w:pPr>
      <w:r>
        <w:rPr>
          <w:noProof/>
        </w:rPr>
        <w:t>6.8</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_Toc211940820 \h </w:instrText>
      </w:r>
      <w:r>
        <w:rPr>
          <w:noProof/>
        </w:rPr>
      </w:r>
      <w:r>
        <w:rPr>
          <w:noProof/>
        </w:rPr>
        <w:fldChar w:fldCharType="separate"/>
      </w:r>
      <w:r>
        <w:rPr>
          <w:noProof/>
        </w:rPr>
        <w:t>174</w:t>
      </w:r>
      <w:r>
        <w:rPr>
          <w:noProof/>
        </w:rPr>
        <w:fldChar w:fldCharType="end"/>
      </w:r>
    </w:p>
    <w:p w14:paraId="23331378" w14:textId="3A9F627C" w:rsidR="00681C11" w:rsidRDefault="00681C11">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_Toc211940821 \h </w:instrText>
      </w:r>
      <w:r>
        <w:rPr>
          <w:noProof/>
        </w:rPr>
      </w:r>
      <w:r>
        <w:rPr>
          <w:noProof/>
        </w:rPr>
        <w:fldChar w:fldCharType="separate"/>
      </w:r>
      <w:r>
        <w:rPr>
          <w:noProof/>
        </w:rPr>
        <w:t>174</w:t>
      </w:r>
      <w:r>
        <w:rPr>
          <w:noProof/>
        </w:rPr>
        <w:fldChar w:fldCharType="end"/>
      </w:r>
    </w:p>
    <w:p w14:paraId="797EA0DB" w14:textId="1BF54F02" w:rsidR="00681C11" w:rsidRDefault="00681C11">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_Toc211940822 \h </w:instrText>
      </w:r>
      <w:r>
        <w:rPr>
          <w:noProof/>
        </w:rPr>
      </w:r>
      <w:r>
        <w:rPr>
          <w:noProof/>
        </w:rPr>
        <w:fldChar w:fldCharType="separate"/>
      </w:r>
      <w:r>
        <w:rPr>
          <w:noProof/>
        </w:rPr>
        <w:t>175</w:t>
      </w:r>
      <w:r>
        <w:rPr>
          <w:noProof/>
        </w:rPr>
        <w:fldChar w:fldCharType="end"/>
      </w:r>
    </w:p>
    <w:p w14:paraId="09EDEF97" w14:textId="42827616" w:rsidR="00681C11" w:rsidRDefault="00681C11">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_Toc211940823 \h </w:instrText>
      </w:r>
      <w:r>
        <w:rPr>
          <w:noProof/>
        </w:rPr>
      </w:r>
      <w:r>
        <w:rPr>
          <w:noProof/>
        </w:rPr>
        <w:fldChar w:fldCharType="separate"/>
      </w:r>
      <w:r>
        <w:rPr>
          <w:noProof/>
        </w:rPr>
        <w:t>175</w:t>
      </w:r>
      <w:r>
        <w:rPr>
          <w:noProof/>
        </w:rPr>
        <w:fldChar w:fldCharType="end"/>
      </w:r>
    </w:p>
    <w:p w14:paraId="080D3B6A" w14:textId="11E139F4" w:rsidR="00681C11" w:rsidRDefault="00681C11">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_Toc211940824 \h </w:instrText>
      </w:r>
      <w:r>
        <w:rPr>
          <w:noProof/>
        </w:rPr>
      </w:r>
      <w:r>
        <w:rPr>
          <w:noProof/>
        </w:rPr>
        <w:fldChar w:fldCharType="separate"/>
      </w:r>
      <w:r>
        <w:rPr>
          <w:noProof/>
        </w:rPr>
        <w:t>175</w:t>
      </w:r>
      <w:r>
        <w:rPr>
          <w:noProof/>
        </w:rPr>
        <w:fldChar w:fldCharType="end"/>
      </w:r>
    </w:p>
    <w:p w14:paraId="7EAD16E3" w14:textId="3C4F834D" w:rsidR="00681C11" w:rsidRDefault="00681C11">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_Toc211940825 \h </w:instrText>
      </w:r>
      <w:r>
        <w:rPr>
          <w:noProof/>
        </w:rPr>
      </w:r>
      <w:r>
        <w:rPr>
          <w:noProof/>
        </w:rPr>
        <w:fldChar w:fldCharType="separate"/>
      </w:r>
      <w:r>
        <w:rPr>
          <w:noProof/>
        </w:rPr>
        <w:t>175</w:t>
      </w:r>
      <w:r>
        <w:rPr>
          <w:noProof/>
        </w:rPr>
        <w:fldChar w:fldCharType="end"/>
      </w:r>
    </w:p>
    <w:p w14:paraId="51540A4F" w14:textId="1FEDCC84" w:rsidR="00681C11" w:rsidRDefault="00681C11">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_Toc211940826 \h </w:instrText>
      </w:r>
      <w:r>
        <w:rPr>
          <w:noProof/>
        </w:rPr>
      </w:r>
      <w:r>
        <w:rPr>
          <w:noProof/>
        </w:rPr>
        <w:fldChar w:fldCharType="separate"/>
      </w:r>
      <w:r>
        <w:rPr>
          <w:noProof/>
        </w:rPr>
        <w:t>176</w:t>
      </w:r>
      <w:r>
        <w:rPr>
          <w:noProof/>
        </w:rPr>
        <w:fldChar w:fldCharType="end"/>
      </w:r>
    </w:p>
    <w:p w14:paraId="201C5EAE" w14:textId="379E1EDA" w:rsidR="00681C11" w:rsidRDefault="00681C11">
      <w:pPr>
        <w:pStyle w:val="TOC5"/>
        <w:rPr>
          <w:rFonts w:asciiTheme="minorHAnsi" w:eastAsiaTheme="minorEastAsia" w:hAnsiTheme="minorHAnsi" w:cstheme="minorBidi"/>
          <w:noProof/>
          <w:sz w:val="22"/>
          <w:szCs w:val="22"/>
          <w:lang w:val="en-US"/>
        </w:rPr>
      </w:pPr>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_Toc211940827 \h </w:instrText>
      </w:r>
      <w:r>
        <w:rPr>
          <w:noProof/>
        </w:rPr>
      </w:r>
      <w:r>
        <w:rPr>
          <w:noProof/>
        </w:rPr>
        <w:fldChar w:fldCharType="separate"/>
      </w:r>
      <w:r>
        <w:rPr>
          <w:noProof/>
        </w:rPr>
        <w:t>176</w:t>
      </w:r>
      <w:r>
        <w:rPr>
          <w:noProof/>
        </w:rPr>
        <w:fldChar w:fldCharType="end"/>
      </w:r>
    </w:p>
    <w:p w14:paraId="7B68F4DA" w14:textId="4FA45E20" w:rsidR="00681C11" w:rsidRDefault="00681C11">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_Toc211940828 \h </w:instrText>
      </w:r>
      <w:r>
        <w:rPr>
          <w:noProof/>
        </w:rPr>
      </w:r>
      <w:r>
        <w:rPr>
          <w:noProof/>
        </w:rPr>
        <w:fldChar w:fldCharType="separate"/>
      </w:r>
      <w:r>
        <w:rPr>
          <w:noProof/>
        </w:rPr>
        <w:t>176</w:t>
      </w:r>
      <w:r>
        <w:rPr>
          <w:noProof/>
        </w:rPr>
        <w:fldChar w:fldCharType="end"/>
      </w:r>
    </w:p>
    <w:p w14:paraId="04863F84" w14:textId="22A5FA37" w:rsidR="00681C11" w:rsidRDefault="00681C11">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_Toc211940829 \h </w:instrText>
      </w:r>
      <w:r>
        <w:rPr>
          <w:noProof/>
        </w:rPr>
      </w:r>
      <w:r>
        <w:rPr>
          <w:noProof/>
        </w:rPr>
        <w:fldChar w:fldCharType="separate"/>
      </w:r>
      <w:r>
        <w:rPr>
          <w:noProof/>
        </w:rPr>
        <w:t>177</w:t>
      </w:r>
      <w:r>
        <w:rPr>
          <w:noProof/>
        </w:rPr>
        <w:fldChar w:fldCharType="end"/>
      </w:r>
    </w:p>
    <w:p w14:paraId="2D3F6938" w14:textId="57385C8A" w:rsidR="00681C11" w:rsidRDefault="00681C11">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_Toc211940830 \h </w:instrText>
      </w:r>
      <w:r>
        <w:rPr>
          <w:noProof/>
        </w:rPr>
      </w:r>
      <w:r>
        <w:rPr>
          <w:noProof/>
        </w:rPr>
        <w:fldChar w:fldCharType="separate"/>
      </w:r>
      <w:r>
        <w:rPr>
          <w:noProof/>
        </w:rPr>
        <w:t>177</w:t>
      </w:r>
      <w:r>
        <w:rPr>
          <w:noProof/>
        </w:rPr>
        <w:fldChar w:fldCharType="end"/>
      </w:r>
    </w:p>
    <w:p w14:paraId="74B46102" w14:textId="2C03E254" w:rsidR="00681C11" w:rsidRDefault="00681C11">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_Toc211940831 \h </w:instrText>
      </w:r>
      <w:r>
        <w:rPr>
          <w:noProof/>
        </w:rPr>
      </w:r>
      <w:r>
        <w:rPr>
          <w:noProof/>
        </w:rPr>
        <w:fldChar w:fldCharType="separate"/>
      </w:r>
      <w:r>
        <w:rPr>
          <w:noProof/>
        </w:rPr>
        <w:t>177</w:t>
      </w:r>
      <w:r>
        <w:rPr>
          <w:noProof/>
        </w:rPr>
        <w:fldChar w:fldCharType="end"/>
      </w:r>
    </w:p>
    <w:p w14:paraId="46FA777F" w14:textId="45C3A1F7" w:rsidR="00681C11" w:rsidRDefault="00681C11">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_Toc211940832 \h </w:instrText>
      </w:r>
      <w:r>
        <w:rPr>
          <w:noProof/>
        </w:rPr>
      </w:r>
      <w:r>
        <w:rPr>
          <w:noProof/>
        </w:rPr>
        <w:fldChar w:fldCharType="separate"/>
      </w:r>
      <w:r>
        <w:rPr>
          <w:noProof/>
        </w:rPr>
        <w:t>178</w:t>
      </w:r>
      <w:r>
        <w:rPr>
          <w:noProof/>
        </w:rPr>
        <w:fldChar w:fldCharType="end"/>
      </w:r>
    </w:p>
    <w:p w14:paraId="11C72106" w14:textId="54D9ADAA" w:rsidR="00681C11" w:rsidRDefault="00681C11">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_Toc211940833 \h </w:instrText>
      </w:r>
      <w:r>
        <w:rPr>
          <w:noProof/>
        </w:rPr>
      </w:r>
      <w:r>
        <w:rPr>
          <w:noProof/>
        </w:rPr>
        <w:fldChar w:fldCharType="separate"/>
      </w:r>
      <w:r>
        <w:rPr>
          <w:noProof/>
        </w:rPr>
        <w:t>178</w:t>
      </w:r>
      <w:r>
        <w:rPr>
          <w:noProof/>
        </w:rPr>
        <w:fldChar w:fldCharType="end"/>
      </w:r>
    </w:p>
    <w:p w14:paraId="1F4AAD83" w14:textId="30578BC0" w:rsidR="00681C11" w:rsidRDefault="00681C11">
      <w:pPr>
        <w:pStyle w:val="TOC5"/>
        <w:rPr>
          <w:rFonts w:asciiTheme="minorHAnsi" w:eastAsiaTheme="minorEastAsia" w:hAnsiTheme="minorHAnsi" w:cstheme="minorBidi"/>
          <w:noProof/>
          <w:sz w:val="22"/>
          <w:szCs w:val="22"/>
          <w:lang w:val="en-US"/>
        </w:rPr>
      </w:pPr>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_Toc211940834 \h </w:instrText>
      </w:r>
      <w:r>
        <w:rPr>
          <w:noProof/>
        </w:rPr>
      </w:r>
      <w:r>
        <w:rPr>
          <w:noProof/>
        </w:rPr>
        <w:fldChar w:fldCharType="separate"/>
      </w:r>
      <w:r>
        <w:rPr>
          <w:noProof/>
        </w:rPr>
        <w:t>178</w:t>
      </w:r>
      <w:r>
        <w:rPr>
          <w:noProof/>
        </w:rPr>
        <w:fldChar w:fldCharType="end"/>
      </w:r>
    </w:p>
    <w:p w14:paraId="0EEF3543" w14:textId="44E2B40D" w:rsidR="00681C11" w:rsidRDefault="00681C11">
      <w:pPr>
        <w:pStyle w:val="TOC4"/>
        <w:rPr>
          <w:rFonts w:asciiTheme="minorHAnsi" w:eastAsiaTheme="minorEastAsia" w:hAnsiTheme="minorHAnsi" w:cstheme="minorBidi"/>
          <w:noProof/>
          <w:sz w:val="22"/>
          <w:szCs w:val="22"/>
          <w:lang w:val="en-US"/>
        </w:rPr>
      </w:pPr>
      <w:r>
        <w:rPr>
          <w:noProof/>
        </w:rPr>
        <w:t>6.8</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_Toc211940835 \h </w:instrText>
      </w:r>
      <w:r>
        <w:rPr>
          <w:noProof/>
        </w:rPr>
      </w:r>
      <w:r>
        <w:rPr>
          <w:noProof/>
        </w:rPr>
        <w:fldChar w:fldCharType="separate"/>
      </w:r>
      <w:r>
        <w:rPr>
          <w:noProof/>
        </w:rPr>
        <w:t>178</w:t>
      </w:r>
      <w:r>
        <w:rPr>
          <w:noProof/>
        </w:rPr>
        <w:fldChar w:fldCharType="end"/>
      </w:r>
    </w:p>
    <w:p w14:paraId="09DB0770" w14:textId="4C3420E6" w:rsidR="00681C11" w:rsidRDefault="00681C11">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_Toc211940836 \h </w:instrText>
      </w:r>
      <w:r>
        <w:rPr>
          <w:noProof/>
        </w:rPr>
      </w:r>
      <w:r>
        <w:rPr>
          <w:noProof/>
        </w:rPr>
        <w:fldChar w:fldCharType="separate"/>
      </w:r>
      <w:r>
        <w:rPr>
          <w:noProof/>
        </w:rPr>
        <w:t>178</w:t>
      </w:r>
      <w:r>
        <w:rPr>
          <w:noProof/>
        </w:rPr>
        <w:fldChar w:fldCharType="end"/>
      </w:r>
    </w:p>
    <w:p w14:paraId="32B8FABA" w14:textId="6EA9C7F6" w:rsidR="00681C11" w:rsidRDefault="00681C11">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_Toc211940837 \h </w:instrText>
      </w:r>
      <w:r>
        <w:rPr>
          <w:noProof/>
        </w:rPr>
      </w:r>
      <w:r>
        <w:rPr>
          <w:noProof/>
        </w:rPr>
        <w:fldChar w:fldCharType="separate"/>
      </w:r>
      <w:r>
        <w:rPr>
          <w:noProof/>
        </w:rPr>
        <w:t>179</w:t>
      </w:r>
      <w:r>
        <w:rPr>
          <w:noProof/>
        </w:rPr>
        <w:fldChar w:fldCharType="end"/>
      </w:r>
    </w:p>
    <w:p w14:paraId="7D777D65" w14:textId="7A632D50" w:rsidR="00681C11" w:rsidRDefault="00681C11">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_Toc211940838 \h </w:instrText>
      </w:r>
      <w:r>
        <w:rPr>
          <w:noProof/>
        </w:rPr>
      </w:r>
      <w:r>
        <w:rPr>
          <w:noProof/>
        </w:rPr>
        <w:fldChar w:fldCharType="separate"/>
      </w:r>
      <w:r>
        <w:rPr>
          <w:noProof/>
        </w:rPr>
        <w:t>179</w:t>
      </w:r>
      <w:r>
        <w:rPr>
          <w:noProof/>
        </w:rPr>
        <w:fldChar w:fldCharType="end"/>
      </w:r>
    </w:p>
    <w:p w14:paraId="6C1284FF" w14:textId="0E6E2758" w:rsidR="00681C11" w:rsidRDefault="00681C11">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_Toc211940839 \h </w:instrText>
      </w:r>
      <w:r>
        <w:rPr>
          <w:noProof/>
        </w:rPr>
      </w:r>
      <w:r>
        <w:rPr>
          <w:noProof/>
        </w:rPr>
        <w:fldChar w:fldCharType="separate"/>
      </w:r>
      <w:r>
        <w:rPr>
          <w:noProof/>
        </w:rPr>
        <w:t>179</w:t>
      </w:r>
      <w:r>
        <w:rPr>
          <w:noProof/>
        </w:rPr>
        <w:fldChar w:fldCharType="end"/>
      </w:r>
    </w:p>
    <w:p w14:paraId="1D852DD7" w14:textId="25CC10BA" w:rsidR="00681C11" w:rsidRDefault="00681C11">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_Toc211940840 \h </w:instrText>
      </w:r>
      <w:r>
        <w:rPr>
          <w:noProof/>
        </w:rPr>
      </w:r>
      <w:r>
        <w:rPr>
          <w:noProof/>
        </w:rPr>
        <w:fldChar w:fldCharType="separate"/>
      </w:r>
      <w:r>
        <w:rPr>
          <w:noProof/>
        </w:rPr>
        <w:t>179</w:t>
      </w:r>
      <w:r>
        <w:rPr>
          <w:noProof/>
        </w:rPr>
        <w:fldChar w:fldCharType="end"/>
      </w:r>
    </w:p>
    <w:p w14:paraId="193C46AF" w14:textId="451DE3F8" w:rsidR="00681C11" w:rsidRDefault="00681C11">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_Toc211940841 \h </w:instrText>
      </w:r>
      <w:r>
        <w:rPr>
          <w:noProof/>
        </w:rPr>
      </w:r>
      <w:r>
        <w:rPr>
          <w:noProof/>
        </w:rPr>
        <w:fldChar w:fldCharType="separate"/>
      </w:r>
      <w:r>
        <w:rPr>
          <w:noProof/>
        </w:rPr>
        <w:t>179</w:t>
      </w:r>
      <w:r>
        <w:rPr>
          <w:noProof/>
        </w:rPr>
        <w:fldChar w:fldCharType="end"/>
      </w:r>
    </w:p>
    <w:p w14:paraId="3870562E" w14:textId="0CC1F9D9" w:rsidR="00681C11" w:rsidRDefault="00681C11">
      <w:pPr>
        <w:pStyle w:val="TOC4"/>
        <w:rPr>
          <w:rFonts w:asciiTheme="minorHAnsi" w:eastAsiaTheme="minorEastAsia" w:hAnsiTheme="minorHAnsi" w:cstheme="minorBidi"/>
          <w:noProof/>
          <w:sz w:val="22"/>
          <w:szCs w:val="22"/>
          <w:lang w:val="en-US"/>
        </w:rPr>
      </w:pPr>
      <w:r>
        <w:rPr>
          <w:noProof/>
        </w:rPr>
        <w:lastRenderedPageBreak/>
        <w:t>6.8</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_Toc211940842 \h </w:instrText>
      </w:r>
      <w:r>
        <w:rPr>
          <w:noProof/>
        </w:rPr>
      </w:r>
      <w:r>
        <w:rPr>
          <w:noProof/>
        </w:rPr>
        <w:fldChar w:fldCharType="separate"/>
      </w:r>
      <w:r>
        <w:rPr>
          <w:noProof/>
        </w:rPr>
        <w:t>180</w:t>
      </w:r>
      <w:r>
        <w:rPr>
          <w:noProof/>
        </w:rPr>
        <w:fldChar w:fldCharType="end"/>
      </w:r>
    </w:p>
    <w:p w14:paraId="48A6FBCD" w14:textId="0041536E" w:rsidR="00681C11" w:rsidRDefault="00681C11">
      <w:pPr>
        <w:pStyle w:val="TOC4"/>
        <w:rPr>
          <w:rFonts w:asciiTheme="minorHAnsi" w:eastAsiaTheme="minorEastAsia" w:hAnsiTheme="minorHAnsi" w:cstheme="minorBidi"/>
          <w:noProof/>
          <w:sz w:val="22"/>
          <w:szCs w:val="22"/>
          <w:lang w:val="en-US"/>
        </w:rPr>
      </w:pPr>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_Toc211940843 \h </w:instrText>
      </w:r>
      <w:r>
        <w:rPr>
          <w:noProof/>
        </w:rPr>
      </w:r>
      <w:r>
        <w:rPr>
          <w:noProof/>
        </w:rPr>
        <w:fldChar w:fldCharType="separate"/>
      </w:r>
      <w:r>
        <w:rPr>
          <w:noProof/>
        </w:rPr>
        <w:t>180</w:t>
      </w:r>
      <w:r>
        <w:rPr>
          <w:noProof/>
        </w:rPr>
        <w:fldChar w:fldCharType="end"/>
      </w:r>
    </w:p>
    <w:p w14:paraId="4916C030" w14:textId="2B995EBB" w:rsidR="00681C11" w:rsidRDefault="00681C11">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_Toc211940844 \h </w:instrText>
      </w:r>
      <w:r>
        <w:rPr>
          <w:noProof/>
        </w:rPr>
      </w:r>
      <w:r>
        <w:rPr>
          <w:noProof/>
        </w:rPr>
        <w:fldChar w:fldCharType="separate"/>
      </w:r>
      <w:r>
        <w:rPr>
          <w:noProof/>
        </w:rPr>
        <w:t>180</w:t>
      </w:r>
      <w:r>
        <w:rPr>
          <w:noProof/>
        </w:rPr>
        <w:fldChar w:fldCharType="end"/>
      </w:r>
    </w:p>
    <w:p w14:paraId="08D7CDAE" w14:textId="50CCB8EF" w:rsidR="00681C11" w:rsidRDefault="00681C11">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_Toc211940845 \h </w:instrText>
      </w:r>
      <w:r>
        <w:rPr>
          <w:noProof/>
        </w:rPr>
      </w:r>
      <w:r>
        <w:rPr>
          <w:noProof/>
        </w:rPr>
        <w:fldChar w:fldCharType="separate"/>
      </w:r>
      <w:r>
        <w:rPr>
          <w:noProof/>
        </w:rPr>
        <w:t>180</w:t>
      </w:r>
      <w:r>
        <w:rPr>
          <w:noProof/>
        </w:rPr>
        <w:fldChar w:fldCharType="end"/>
      </w:r>
    </w:p>
    <w:p w14:paraId="59FA3053" w14:textId="5E052D59" w:rsidR="00681C11" w:rsidRDefault="00681C11">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_Toc211940846 \h </w:instrText>
      </w:r>
      <w:r>
        <w:rPr>
          <w:noProof/>
        </w:rPr>
      </w:r>
      <w:r>
        <w:rPr>
          <w:noProof/>
        </w:rPr>
        <w:fldChar w:fldCharType="separate"/>
      </w:r>
      <w:r>
        <w:rPr>
          <w:noProof/>
        </w:rPr>
        <w:t>180</w:t>
      </w:r>
      <w:r>
        <w:rPr>
          <w:noProof/>
        </w:rPr>
        <w:fldChar w:fldCharType="end"/>
      </w:r>
    </w:p>
    <w:p w14:paraId="6E1CCF1E" w14:textId="28380A61" w:rsidR="00681C11" w:rsidRDefault="00681C11">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_Toc211940847 \h </w:instrText>
      </w:r>
      <w:r>
        <w:rPr>
          <w:noProof/>
        </w:rPr>
      </w:r>
      <w:r>
        <w:rPr>
          <w:noProof/>
        </w:rPr>
        <w:fldChar w:fldCharType="separate"/>
      </w:r>
      <w:r>
        <w:rPr>
          <w:noProof/>
        </w:rPr>
        <w:t>180</w:t>
      </w:r>
      <w:r>
        <w:rPr>
          <w:noProof/>
        </w:rPr>
        <w:fldChar w:fldCharType="end"/>
      </w:r>
    </w:p>
    <w:p w14:paraId="6242B279" w14:textId="54BBEE47" w:rsidR="00681C11" w:rsidRDefault="00681C11">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_Toc211940848 \h </w:instrText>
      </w:r>
      <w:r>
        <w:rPr>
          <w:noProof/>
        </w:rPr>
      </w:r>
      <w:r>
        <w:rPr>
          <w:noProof/>
        </w:rPr>
        <w:fldChar w:fldCharType="separate"/>
      </w:r>
      <w:r>
        <w:rPr>
          <w:noProof/>
        </w:rPr>
        <w:t>180</w:t>
      </w:r>
      <w:r>
        <w:rPr>
          <w:noProof/>
        </w:rPr>
        <w:fldChar w:fldCharType="end"/>
      </w:r>
    </w:p>
    <w:p w14:paraId="33C5C079" w14:textId="55205F9D" w:rsidR="00681C11" w:rsidRDefault="00681C11">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_Toc211940849 \h </w:instrText>
      </w:r>
      <w:r>
        <w:rPr>
          <w:noProof/>
        </w:rPr>
      </w:r>
      <w:r>
        <w:rPr>
          <w:noProof/>
        </w:rPr>
        <w:fldChar w:fldCharType="separate"/>
      </w:r>
      <w:r>
        <w:rPr>
          <w:noProof/>
        </w:rPr>
        <w:t>180</w:t>
      </w:r>
      <w:r>
        <w:rPr>
          <w:noProof/>
        </w:rPr>
        <w:fldChar w:fldCharType="end"/>
      </w:r>
    </w:p>
    <w:p w14:paraId="4475A6BE" w14:textId="6C352B72" w:rsidR="00681C11" w:rsidRDefault="00681C11">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_Toc211940850 \h </w:instrText>
      </w:r>
      <w:r>
        <w:rPr>
          <w:noProof/>
        </w:rPr>
      </w:r>
      <w:r>
        <w:rPr>
          <w:noProof/>
        </w:rPr>
        <w:fldChar w:fldCharType="separate"/>
      </w:r>
      <w:r>
        <w:rPr>
          <w:noProof/>
        </w:rPr>
        <w:t>180</w:t>
      </w:r>
      <w:r>
        <w:rPr>
          <w:noProof/>
        </w:rPr>
        <w:fldChar w:fldCharType="end"/>
      </w:r>
    </w:p>
    <w:p w14:paraId="708A971F" w14:textId="38AF7A14" w:rsidR="00681C11" w:rsidRDefault="00681C11">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_Toc211940851 \h </w:instrText>
      </w:r>
      <w:r>
        <w:rPr>
          <w:noProof/>
        </w:rPr>
      </w:r>
      <w:r>
        <w:rPr>
          <w:noProof/>
        </w:rPr>
        <w:fldChar w:fldCharType="separate"/>
      </w:r>
      <w:r>
        <w:rPr>
          <w:noProof/>
        </w:rPr>
        <w:t>181</w:t>
      </w:r>
      <w:r>
        <w:rPr>
          <w:noProof/>
        </w:rPr>
        <w:fldChar w:fldCharType="end"/>
      </w:r>
    </w:p>
    <w:p w14:paraId="0FD460C6" w14:textId="05403375" w:rsidR="00681C11" w:rsidRDefault="00681C11">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_Toc211940852 \h </w:instrText>
      </w:r>
      <w:r>
        <w:rPr>
          <w:noProof/>
        </w:rPr>
      </w:r>
      <w:r>
        <w:rPr>
          <w:noProof/>
        </w:rPr>
        <w:fldChar w:fldCharType="separate"/>
      </w:r>
      <w:r>
        <w:rPr>
          <w:noProof/>
        </w:rPr>
        <w:t>181</w:t>
      </w:r>
      <w:r>
        <w:rPr>
          <w:noProof/>
        </w:rPr>
        <w:fldChar w:fldCharType="end"/>
      </w:r>
    </w:p>
    <w:p w14:paraId="61913D9B" w14:textId="74CC6AC7" w:rsidR="00681C11" w:rsidRDefault="00681C11">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_Toc211940853 \h </w:instrText>
      </w:r>
      <w:r>
        <w:rPr>
          <w:noProof/>
        </w:rPr>
      </w:r>
      <w:r>
        <w:rPr>
          <w:noProof/>
        </w:rPr>
        <w:fldChar w:fldCharType="separate"/>
      </w:r>
      <w:r>
        <w:rPr>
          <w:noProof/>
        </w:rPr>
        <w:t>181</w:t>
      </w:r>
      <w:r>
        <w:rPr>
          <w:noProof/>
        </w:rPr>
        <w:fldChar w:fldCharType="end"/>
      </w:r>
    </w:p>
    <w:p w14:paraId="1BF54D8F" w14:textId="24DDF98C" w:rsidR="00681C11" w:rsidRDefault="00681C11">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_Toc211940854 \h </w:instrText>
      </w:r>
      <w:r>
        <w:rPr>
          <w:noProof/>
        </w:rPr>
      </w:r>
      <w:r>
        <w:rPr>
          <w:noProof/>
        </w:rPr>
        <w:fldChar w:fldCharType="separate"/>
      </w:r>
      <w:r>
        <w:rPr>
          <w:noProof/>
        </w:rPr>
        <w:t>182</w:t>
      </w:r>
      <w:r>
        <w:rPr>
          <w:noProof/>
        </w:rPr>
        <w:fldChar w:fldCharType="end"/>
      </w:r>
    </w:p>
    <w:p w14:paraId="2CAD3028" w14:textId="3DEE7EFF" w:rsidR="00681C11" w:rsidRDefault="00681C11">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_Toc211940855 \h </w:instrText>
      </w:r>
      <w:r>
        <w:rPr>
          <w:noProof/>
        </w:rPr>
      </w:r>
      <w:r>
        <w:rPr>
          <w:noProof/>
        </w:rPr>
        <w:fldChar w:fldCharType="separate"/>
      </w:r>
      <w:r>
        <w:rPr>
          <w:noProof/>
        </w:rPr>
        <w:t>182</w:t>
      </w:r>
      <w:r>
        <w:rPr>
          <w:noProof/>
        </w:rPr>
        <w:fldChar w:fldCharType="end"/>
      </w:r>
    </w:p>
    <w:p w14:paraId="0B1D33C5" w14:textId="41D60A77" w:rsidR="00681C11" w:rsidRDefault="00681C11">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_Toc211940856 \h </w:instrText>
      </w:r>
      <w:r>
        <w:rPr>
          <w:noProof/>
        </w:rPr>
      </w:r>
      <w:r>
        <w:rPr>
          <w:noProof/>
        </w:rPr>
        <w:fldChar w:fldCharType="separate"/>
      </w:r>
      <w:r>
        <w:rPr>
          <w:noProof/>
        </w:rPr>
        <w:t>183</w:t>
      </w:r>
      <w:r>
        <w:rPr>
          <w:noProof/>
        </w:rPr>
        <w:fldChar w:fldCharType="end"/>
      </w:r>
    </w:p>
    <w:p w14:paraId="7A57B9BF" w14:textId="1F5CFF35" w:rsidR="00681C11" w:rsidRDefault="00681C11">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_Toc211940857 \h </w:instrText>
      </w:r>
      <w:r>
        <w:rPr>
          <w:noProof/>
        </w:rPr>
      </w:r>
      <w:r>
        <w:rPr>
          <w:noProof/>
        </w:rPr>
        <w:fldChar w:fldCharType="separate"/>
      </w:r>
      <w:r>
        <w:rPr>
          <w:noProof/>
        </w:rPr>
        <w:t>191</w:t>
      </w:r>
      <w:r>
        <w:rPr>
          <w:noProof/>
        </w:rPr>
        <w:fldChar w:fldCharType="end"/>
      </w:r>
    </w:p>
    <w:p w14:paraId="127DC289" w14:textId="4A11E6AC" w:rsidR="00681C11" w:rsidRDefault="00681C11">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_Toc211940858 \h </w:instrText>
      </w:r>
      <w:r>
        <w:rPr>
          <w:noProof/>
        </w:rPr>
      </w:r>
      <w:r>
        <w:rPr>
          <w:noProof/>
        </w:rPr>
        <w:fldChar w:fldCharType="separate"/>
      </w:r>
      <w:r>
        <w:rPr>
          <w:noProof/>
        </w:rPr>
        <w:t>196</w:t>
      </w:r>
      <w:r>
        <w:rPr>
          <w:noProof/>
        </w:rPr>
        <w:fldChar w:fldCharType="end"/>
      </w:r>
    </w:p>
    <w:p w14:paraId="7D9CB5D7" w14:textId="5A522AD8" w:rsidR="00681C11" w:rsidRDefault="00681C11">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_Toc211940859 \h </w:instrText>
      </w:r>
      <w:r>
        <w:rPr>
          <w:noProof/>
        </w:rPr>
      </w:r>
      <w:r>
        <w:rPr>
          <w:noProof/>
        </w:rPr>
        <w:fldChar w:fldCharType="separate"/>
      </w:r>
      <w:r>
        <w:rPr>
          <w:noProof/>
        </w:rPr>
        <w:t>205</w:t>
      </w:r>
      <w:r>
        <w:rPr>
          <w:noProof/>
        </w:rPr>
        <w:fldChar w:fldCharType="end"/>
      </w:r>
    </w:p>
    <w:p w14:paraId="7FF90285" w14:textId="16FBD9DB" w:rsidR="00681C11" w:rsidRDefault="00681C11">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_Toc211940860 \h </w:instrText>
      </w:r>
      <w:r>
        <w:rPr>
          <w:noProof/>
        </w:rPr>
      </w:r>
      <w:r>
        <w:rPr>
          <w:noProof/>
        </w:rPr>
        <w:fldChar w:fldCharType="separate"/>
      </w:r>
      <w:r>
        <w:rPr>
          <w:noProof/>
        </w:rPr>
        <w:t>214</w:t>
      </w:r>
      <w:r>
        <w:rPr>
          <w:noProof/>
        </w:rPr>
        <w:fldChar w:fldCharType="end"/>
      </w:r>
    </w:p>
    <w:p w14:paraId="0EE2AD9E" w14:textId="616E2795" w:rsidR="00681C11" w:rsidRDefault="00681C11">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_Toc211940861 \h </w:instrText>
      </w:r>
      <w:r>
        <w:rPr>
          <w:noProof/>
        </w:rPr>
      </w:r>
      <w:r>
        <w:rPr>
          <w:noProof/>
        </w:rPr>
        <w:fldChar w:fldCharType="separate"/>
      </w:r>
      <w:r>
        <w:rPr>
          <w:noProof/>
        </w:rPr>
        <w:t>220</w:t>
      </w:r>
      <w:r>
        <w:rPr>
          <w:noProof/>
        </w:rPr>
        <w:fldChar w:fldCharType="end"/>
      </w:r>
    </w:p>
    <w:p w14:paraId="292B3F45" w14:textId="20CBB9C1" w:rsidR="00681C11" w:rsidRDefault="00681C11">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_Toc211940862 \h </w:instrText>
      </w:r>
      <w:r>
        <w:rPr>
          <w:noProof/>
        </w:rPr>
      </w:r>
      <w:r>
        <w:rPr>
          <w:noProof/>
        </w:rPr>
        <w:fldChar w:fldCharType="separate"/>
      </w:r>
      <w:r>
        <w:rPr>
          <w:noProof/>
        </w:rPr>
        <w:t>229</w:t>
      </w:r>
      <w:r>
        <w:rPr>
          <w:noProof/>
        </w:rPr>
        <w:fldChar w:fldCharType="end"/>
      </w:r>
    </w:p>
    <w:p w14:paraId="7B270EBB" w14:textId="43A4F82E" w:rsidR="00681C11" w:rsidRDefault="00681C11">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_Toc211940863 \h </w:instrText>
      </w:r>
      <w:r>
        <w:rPr>
          <w:noProof/>
        </w:rPr>
      </w:r>
      <w:r>
        <w:rPr>
          <w:noProof/>
        </w:rPr>
        <w:fldChar w:fldCharType="separate"/>
      </w:r>
      <w:r>
        <w:rPr>
          <w:noProof/>
        </w:rPr>
        <w:t>232</w:t>
      </w:r>
      <w:r>
        <w:rPr>
          <w:noProof/>
        </w:rPr>
        <w:fldChar w:fldCharType="end"/>
      </w:r>
    </w:p>
    <w:p w14:paraId="246D25E1" w14:textId="28C5C233" w:rsidR="00681C11" w:rsidRDefault="00681C11">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_Toc211940864 \h </w:instrText>
      </w:r>
      <w:r>
        <w:rPr>
          <w:noProof/>
        </w:rPr>
      </w:r>
      <w:r>
        <w:rPr>
          <w:noProof/>
        </w:rPr>
        <w:fldChar w:fldCharType="separate"/>
      </w:r>
      <w:r>
        <w:rPr>
          <w:noProof/>
        </w:rPr>
        <w:t>241</w:t>
      </w:r>
      <w:r>
        <w:rPr>
          <w:noProof/>
        </w:rPr>
        <w:fldChar w:fldCharType="end"/>
      </w:r>
    </w:p>
    <w:p w14:paraId="0A52EBA7" w14:textId="25BCADC0" w:rsidR="00681C11" w:rsidRDefault="00681C11">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_Toc211940865 \h </w:instrText>
      </w:r>
      <w:r>
        <w:rPr>
          <w:noProof/>
        </w:rPr>
      </w:r>
      <w:r>
        <w:rPr>
          <w:noProof/>
        </w:rPr>
        <w:fldChar w:fldCharType="separate"/>
      </w:r>
      <w:r>
        <w:rPr>
          <w:noProof/>
        </w:rPr>
        <w:t>241</w:t>
      </w:r>
      <w:r>
        <w:rPr>
          <w:noProof/>
        </w:rPr>
        <w:fldChar w:fldCharType="end"/>
      </w:r>
    </w:p>
    <w:p w14:paraId="2A272103" w14:textId="04ACC6C6" w:rsidR="00681C11" w:rsidRDefault="00681C11">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_Toc211940866 \h </w:instrText>
      </w:r>
      <w:r>
        <w:rPr>
          <w:noProof/>
        </w:rPr>
      </w:r>
      <w:r>
        <w:rPr>
          <w:noProof/>
        </w:rPr>
        <w:fldChar w:fldCharType="separate"/>
      </w:r>
      <w:r>
        <w:rPr>
          <w:noProof/>
        </w:rPr>
        <w:t>241</w:t>
      </w:r>
      <w:r>
        <w:rPr>
          <w:noProof/>
        </w:rPr>
        <w:fldChar w:fldCharType="end"/>
      </w:r>
    </w:p>
    <w:p w14:paraId="3A2A4489" w14:textId="2669E047" w:rsidR="00681C11" w:rsidRDefault="00681C11">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_Toc211940867 \h </w:instrText>
      </w:r>
      <w:r>
        <w:rPr>
          <w:noProof/>
        </w:rPr>
      </w:r>
      <w:r>
        <w:rPr>
          <w:noProof/>
        </w:rPr>
        <w:fldChar w:fldCharType="separate"/>
      </w:r>
      <w:r>
        <w:rPr>
          <w:noProof/>
        </w:rPr>
        <w:t>241</w:t>
      </w:r>
      <w:r>
        <w:rPr>
          <w:noProof/>
        </w:rPr>
        <w:fldChar w:fldCharType="end"/>
      </w:r>
    </w:p>
    <w:p w14:paraId="02940A73" w14:textId="59045D32" w:rsidR="00681C11" w:rsidRDefault="00681C11">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_Toc211940868 \h </w:instrText>
      </w:r>
      <w:r>
        <w:rPr>
          <w:noProof/>
        </w:rPr>
      </w:r>
      <w:r>
        <w:rPr>
          <w:noProof/>
        </w:rPr>
        <w:fldChar w:fldCharType="separate"/>
      </w:r>
      <w:r>
        <w:rPr>
          <w:noProof/>
        </w:rPr>
        <w:t>241</w:t>
      </w:r>
      <w:r>
        <w:rPr>
          <w:noProof/>
        </w:rPr>
        <w:fldChar w:fldCharType="end"/>
      </w:r>
    </w:p>
    <w:p w14:paraId="0461869E" w14:textId="14373152" w:rsidR="00681C11" w:rsidRDefault="00681C11">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_Toc211940869 \h </w:instrText>
      </w:r>
      <w:r>
        <w:rPr>
          <w:noProof/>
        </w:rPr>
      </w:r>
      <w:r>
        <w:rPr>
          <w:noProof/>
        </w:rPr>
        <w:fldChar w:fldCharType="separate"/>
      </w:r>
      <w:r>
        <w:rPr>
          <w:noProof/>
        </w:rPr>
        <w:t>241</w:t>
      </w:r>
      <w:r>
        <w:rPr>
          <w:noProof/>
        </w:rPr>
        <w:fldChar w:fldCharType="end"/>
      </w:r>
    </w:p>
    <w:p w14:paraId="2C760EA7" w14:textId="54EED165" w:rsidR="00681C11" w:rsidRDefault="00681C11">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_Toc211940870 \h </w:instrText>
      </w:r>
      <w:r>
        <w:rPr>
          <w:noProof/>
        </w:rPr>
      </w:r>
      <w:r>
        <w:rPr>
          <w:noProof/>
        </w:rPr>
        <w:fldChar w:fldCharType="separate"/>
      </w:r>
      <w:r>
        <w:rPr>
          <w:noProof/>
        </w:rPr>
        <w:t>242</w:t>
      </w:r>
      <w:r>
        <w:rPr>
          <w:noProof/>
        </w:rPr>
        <w:fldChar w:fldCharType="end"/>
      </w:r>
    </w:p>
    <w:p w14:paraId="481CF06E" w14:textId="723BB13B" w:rsidR="00681C11" w:rsidRDefault="00681C11">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_Toc211940871 \h </w:instrText>
      </w:r>
      <w:r>
        <w:rPr>
          <w:noProof/>
        </w:rPr>
      </w:r>
      <w:r>
        <w:rPr>
          <w:noProof/>
        </w:rPr>
        <w:fldChar w:fldCharType="separate"/>
      </w:r>
      <w:r>
        <w:rPr>
          <w:noProof/>
        </w:rPr>
        <w:t>243</w:t>
      </w:r>
      <w:r>
        <w:rPr>
          <w:noProof/>
        </w:rPr>
        <w:fldChar w:fldCharType="end"/>
      </w:r>
    </w:p>
    <w:p w14:paraId="19407967" w14:textId="477F4DA4" w:rsidR="00681C11" w:rsidRDefault="00681C11">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_Toc211940872 \h </w:instrText>
      </w:r>
      <w:r>
        <w:rPr>
          <w:noProof/>
        </w:rPr>
      </w:r>
      <w:r>
        <w:rPr>
          <w:noProof/>
        </w:rPr>
        <w:fldChar w:fldCharType="separate"/>
      </w:r>
      <w:r>
        <w:rPr>
          <w:noProof/>
        </w:rPr>
        <w:t>244</w:t>
      </w:r>
      <w:r>
        <w:rPr>
          <w:noProof/>
        </w:rPr>
        <w:fldChar w:fldCharType="end"/>
      </w:r>
    </w:p>
    <w:p w14:paraId="597E2082" w14:textId="2310021D" w:rsidR="00681C11" w:rsidRDefault="00681C11">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_Toc211940873 \h </w:instrText>
      </w:r>
      <w:r>
        <w:rPr>
          <w:noProof/>
        </w:rPr>
      </w:r>
      <w:r>
        <w:rPr>
          <w:noProof/>
        </w:rPr>
        <w:fldChar w:fldCharType="separate"/>
      </w:r>
      <w:r>
        <w:rPr>
          <w:noProof/>
        </w:rPr>
        <w:t>245</w:t>
      </w:r>
      <w:r>
        <w:rPr>
          <w:noProof/>
        </w:rPr>
        <w:fldChar w:fldCharType="end"/>
      </w:r>
    </w:p>
    <w:p w14:paraId="56B20EFD" w14:textId="583DB1AA" w:rsidR="00681C11" w:rsidRDefault="00681C11">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_Toc211940874 \h </w:instrText>
      </w:r>
      <w:r>
        <w:rPr>
          <w:noProof/>
        </w:rPr>
      </w:r>
      <w:r>
        <w:rPr>
          <w:noProof/>
        </w:rPr>
        <w:fldChar w:fldCharType="separate"/>
      </w:r>
      <w:r>
        <w:rPr>
          <w:noProof/>
        </w:rPr>
        <w:t>246</w:t>
      </w:r>
      <w:r>
        <w:rPr>
          <w:noProof/>
        </w:rPr>
        <w:fldChar w:fldCharType="end"/>
      </w:r>
    </w:p>
    <w:p w14:paraId="7F0B2BF3" w14:textId="2124363C"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Start w:id="23" w:name="_Toc183378862"/>
      <w:bookmarkStart w:id="24" w:name="_Toc195348855"/>
      <w:bookmarkStart w:id="25" w:name="_Toc195349443"/>
      <w:bookmarkStart w:id="26" w:name="_Toc211940292"/>
      <w:bookmarkEnd w:id="11"/>
      <w:r w:rsidRPr="000A2587">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64445196" w14:textId="77777777" w:rsidR="00CE57B7" w:rsidRPr="000A2587" w:rsidRDefault="003319AF">
      <w:pPr>
        <w:rPr>
          <w:lang w:val="en-US"/>
        </w:rPr>
      </w:pPr>
      <w:r w:rsidRPr="000A2587">
        <w:rPr>
          <w:lang w:val="en-US"/>
        </w:rPr>
        <w:t xml:space="preserve">This Technical </w:t>
      </w:r>
      <w:bookmarkStart w:id="27" w:name="spectype3"/>
      <w:r w:rsidRPr="000A2587">
        <w:rPr>
          <w:lang w:val="en-US"/>
        </w:rPr>
        <w:t>Specification</w:t>
      </w:r>
      <w:bookmarkEnd w:id="27"/>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8" w:name="introduction"/>
      <w:bookmarkEnd w:id="28"/>
      <w:r>
        <w:br w:type="page"/>
      </w:r>
      <w:bookmarkStart w:id="29" w:name="_Toc510696578"/>
      <w:bookmarkStart w:id="30" w:name="_Toc35971370"/>
      <w:bookmarkStart w:id="31" w:name="_Toc96843319"/>
      <w:bookmarkStart w:id="32" w:name="_Toc96844294"/>
      <w:bookmarkStart w:id="33" w:name="_Toc100739867"/>
      <w:bookmarkStart w:id="34" w:name="_Toc133408789"/>
      <w:bookmarkStart w:id="35" w:name="_Toc160452595"/>
      <w:bookmarkStart w:id="36" w:name="_Toc164869523"/>
      <w:bookmarkStart w:id="37" w:name="_Toc175350487"/>
      <w:bookmarkStart w:id="38" w:name="_Toc180146424"/>
      <w:bookmarkStart w:id="39" w:name="_Toc180248922"/>
      <w:bookmarkStart w:id="40" w:name="_Toc183378863"/>
      <w:bookmarkStart w:id="41" w:name="_Toc195348856"/>
      <w:bookmarkStart w:id="42" w:name="_Toc195349444"/>
      <w:bookmarkStart w:id="43" w:name="_Toc211940293"/>
      <w:r>
        <w:lastRenderedPageBreak/>
        <w:t>1</w:t>
      </w:r>
      <w:r>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4" w:name="_Toc510696579"/>
      <w:bookmarkStart w:id="45" w:name="_Toc35971371"/>
      <w:bookmarkStart w:id="46" w:name="_Toc96843320"/>
      <w:bookmarkStart w:id="47" w:name="_Toc96844295"/>
      <w:bookmarkStart w:id="48" w:name="_Toc100739868"/>
      <w:bookmarkStart w:id="49" w:name="_Toc133408790"/>
      <w:bookmarkStart w:id="50" w:name="_Toc160452596"/>
      <w:bookmarkStart w:id="51" w:name="_Toc164869524"/>
      <w:bookmarkStart w:id="52" w:name="_Toc175350488"/>
      <w:bookmarkStart w:id="53" w:name="_Toc180146425"/>
      <w:bookmarkStart w:id="54" w:name="_Toc180248923"/>
      <w:bookmarkStart w:id="55" w:name="_Toc183378864"/>
      <w:bookmarkStart w:id="56" w:name="_Toc195348857"/>
      <w:bookmarkStart w:id="57" w:name="_Toc195349445"/>
      <w:bookmarkStart w:id="58" w:name="_Toc211940294"/>
      <w:r>
        <w:t>2</w:t>
      </w:r>
      <w:r>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59" w:name="OLE_LINK1"/>
      <w:bookmarkStart w:id="60" w:name="OLE_LINK2"/>
      <w:bookmarkStart w:id="61" w:name="OLE_LINK3"/>
      <w:bookmarkStart w:id="62"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59"/>
    <w:bookmarkEnd w:id="60"/>
    <w:bookmarkEnd w:id="61"/>
    <w:bookmarkEnd w:id="62"/>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63" w:name="_Toc510696580"/>
      <w:bookmarkStart w:id="64"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65" w:name="_Hlk506360308"/>
      <w:r>
        <w:t>Common API Framework for 3GPP Northbound APIs</w:t>
      </w:r>
      <w:bookmarkEnd w:id="65"/>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6" w:name="_Toc96843321"/>
      <w:bookmarkStart w:id="67" w:name="_Toc96844296"/>
      <w:bookmarkStart w:id="68" w:name="_Toc100739869"/>
      <w:bookmarkStart w:id="69"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70" w:name="_Toc160452597"/>
      <w:bookmarkStart w:id="71"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72" w:name="_Toc175350489"/>
      <w:bookmarkStart w:id="73" w:name="_Toc180146426"/>
      <w:bookmarkStart w:id="74" w:name="_Toc180248924"/>
      <w:bookmarkStart w:id="75"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6" w:name="_Toc195348858"/>
      <w:bookmarkStart w:id="77" w:name="_Toc195349446"/>
      <w:bookmarkStart w:id="78" w:name="_Toc211940295"/>
      <w:r>
        <w:t>3</w:t>
      </w:r>
      <w:r>
        <w:tab/>
        <w:t>Definitions, symbols and abbreviations</w:t>
      </w:r>
      <w:bookmarkEnd w:id="63"/>
      <w:bookmarkEnd w:id="64"/>
      <w:bookmarkEnd w:id="66"/>
      <w:bookmarkEnd w:id="67"/>
      <w:bookmarkEnd w:id="68"/>
      <w:bookmarkEnd w:id="69"/>
      <w:bookmarkEnd w:id="70"/>
      <w:bookmarkEnd w:id="71"/>
      <w:bookmarkEnd w:id="72"/>
      <w:bookmarkEnd w:id="73"/>
      <w:bookmarkEnd w:id="74"/>
      <w:bookmarkEnd w:id="75"/>
      <w:bookmarkEnd w:id="76"/>
      <w:bookmarkEnd w:id="77"/>
      <w:bookmarkEnd w:id="78"/>
    </w:p>
    <w:p w14:paraId="7E32FB82" w14:textId="77777777" w:rsidR="00CE57B7" w:rsidRDefault="003319AF">
      <w:pPr>
        <w:pStyle w:val="Heading2"/>
      </w:pPr>
      <w:bookmarkStart w:id="79" w:name="_Toc510696581"/>
      <w:bookmarkStart w:id="80" w:name="_Toc35971373"/>
      <w:bookmarkStart w:id="81" w:name="_Toc96843322"/>
      <w:bookmarkStart w:id="82" w:name="_Toc96844297"/>
      <w:bookmarkStart w:id="83" w:name="_Toc100739870"/>
      <w:bookmarkStart w:id="84" w:name="_Toc133408792"/>
      <w:bookmarkStart w:id="85" w:name="_Toc160452598"/>
      <w:bookmarkStart w:id="86" w:name="_Toc164869526"/>
      <w:bookmarkStart w:id="87" w:name="_Toc175350490"/>
      <w:bookmarkStart w:id="88" w:name="_Toc180146427"/>
      <w:bookmarkStart w:id="89" w:name="_Toc180248925"/>
      <w:bookmarkStart w:id="90" w:name="_Toc183378866"/>
      <w:bookmarkStart w:id="91" w:name="_Toc195348859"/>
      <w:bookmarkStart w:id="92" w:name="_Toc195349447"/>
      <w:bookmarkStart w:id="93" w:name="_Toc211940296"/>
      <w:r>
        <w:t>3.1</w:t>
      </w:r>
      <w:r>
        <w:tab/>
        <w:t>Definitions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04E794DA" w14:textId="452D0CB1" w:rsidR="00CE57B7" w:rsidRDefault="003319AF">
      <w:r>
        <w:t xml:space="preserve">For the purposes of the present document, the terms and definitions given in </w:t>
      </w:r>
      <w:bookmarkStart w:id="94" w:name="OLE_LINK6"/>
      <w:bookmarkStart w:id="95" w:name="OLE_LINK7"/>
      <w:bookmarkStart w:id="96" w:name="OLE_LINK8"/>
      <w:r>
        <w:t>3GPP</w:t>
      </w:r>
      <w:bookmarkEnd w:id="94"/>
      <w:bookmarkEnd w:id="95"/>
      <w:bookmarkEnd w:id="96"/>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97" w:name="_Toc510696582"/>
      <w:bookmarkStart w:id="98" w:name="_Toc35971374"/>
      <w:bookmarkStart w:id="99" w:name="_Toc96843323"/>
      <w:bookmarkStart w:id="100" w:name="_Toc96844298"/>
      <w:bookmarkStart w:id="101" w:name="_Toc100739871"/>
      <w:bookmarkStart w:id="102" w:name="_Toc133408793"/>
      <w:bookmarkStart w:id="103" w:name="_Toc160452599"/>
      <w:bookmarkStart w:id="104"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105" w:name="_Toc175350491"/>
      <w:bookmarkStart w:id="106" w:name="_Toc180146428"/>
      <w:bookmarkStart w:id="107" w:name="_Toc180248926"/>
      <w:bookmarkStart w:id="108" w:name="_Toc183378867"/>
      <w:bookmarkStart w:id="109" w:name="_Toc195348860"/>
      <w:bookmarkStart w:id="110" w:name="_Toc195349448"/>
      <w:bookmarkStart w:id="111" w:name="_Toc211940297"/>
      <w:r>
        <w:t>3.2</w:t>
      </w:r>
      <w:r>
        <w:tab/>
        <w:t>Symbols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44EFAF3E" w14:textId="77777777" w:rsidR="00CE57B7" w:rsidRDefault="00997A09" w:rsidP="00997A09">
      <w:pPr>
        <w:keepNext/>
      </w:pPr>
      <w:r>
        <w:t>Void.</w:t>
      </w:r>
    </w:p>
    <w:p w14:paraId="3A22BA83" w14:textId="77777777" w:rsidR="00CE57B7" w:rsidRDefault="003319AF">
      <w:pPr>
        <w:pStyle w:val="Heading2"/>
      </w:pPr>
      <w:bookmarkStart w:id="112" w:name="_Toc510696583"/>
      <w:bookmarkStart w:id="113" w:name="_Toc35971375"/>
      <w:bookmarkStart w:id="114" w:name="_Toc96843324"/>
      <w:bookmarkStart w:id="115" w:name="_Toc96844299"/>
      <w:bookmarkStart w:id="116" w:name="_Toc100739872"/>
      <w:bookmarkStart w:id="117" w:name="_Toc133408794"/>
      <w:bookmarkStart w:id="118" w:name="_Toc160452600"/>
      <w:bookmarkStart w:id="119" w:name="_Toc164869528"/>
      <w:bookmarkStart w:id="120" w:name="_Toc175350492"/>
      <w:bookmarkStart w:id="121" w:name="_Toc180146429"/>
      <w:bookmarkStart w:id="122" w:name="_Toc180248927"/>
      <w:bookmarkStart w:id="123" w:name="_Toc183378868"/>
      <w:bookmarkStart w:id="124" w:name="_Toc195348861"/>
      <w:bookmarkStart w:id="125" w:name="_Toc195349449"/>
      <w:bookmarkStart w:id="126" w:name="_Toc211940298"/>
      <w:r>
        <w:t>3.3</w:t>
      </w:r>
      <w:r>
        <w:tab/>
        <w:t>Abbreviations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27" w:name="_Toc510696584"/>
      <w:bookmarkStart w:id="128"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9" w:name="clause4"/>
      <w:bookmarkEnd w:id="129"/>
    </w:p>
    <w:p w14:paraId="6F7CAD49" w14:textId="77777777" w:rsidR="00B81263" w:rsidRPr="006916E3" w:rsidRDefault="00B81263" w:rsidP="00B81263">
      <w:pPr>
        <w:pStyle w:val="EW"/>
      </w:pPr>
      <w:bookmarkStart w:id="130" w:name="_Toc96843325"/>
      <w:bookmarkStart w:id="131" w:name="_Toc96844300"/>
      <w:bookmarkStart w:id="132"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33" w:name="_Toc133408795"/>
      <w:bookmarkStart w:id="134" w:name="_Toc160452601"/>
      <w:bookmarkStart w:id="135" w:name="_Toc164869529"/>
      <w:bookmarkStart w:id="136" w:name="_Toc175350493"/>
      <w:bookmarkStart w:id="137" w:name="_Toc180146430"/>
      <w:bookmarkStart w:id="138" w:name="_Toc180248928"/>
      <w:bookmarkStart w:id="139" w:name="_Toc183378869"/>
      <w:bookmarkStart w:id="140" w:name="_Toc195348862"/>
      <w:bookmarkStart w:id="141" w:name="_Toc195349450"/>
      <w:bookmarkStart w:id="142" w:name="_Toc211940299"/>
      <w:r w:rsidR="003319AF">
        <w:lastRenderedPageBreak/>
        <w:t>4</w:t>
      </w:r>
      <w:r w:rsidR="003319AF">
        <w:tab/>
        <w:t>Overview</w:t>
      </w:r>
      <w:bookmarkEnd w:id="127"/>
      <w:bookmarkEnd w:id="128"/>
      <w:bookmarkEnd w:id="130"/>
      <w:bookmarkEnd w:id="131"/>
      <w:bookmarkEnd w:id="132"/>
      <w:bookmarkEnd w:id="133"/>
      <w:bookmarkEnd w:id="134"/>
      <w:bookmarkEnd w:id="135"/>
      <w:bookmarkEnd w:id="136"/>
      <w:bookmarkEnd w:id="137"/>
      <w:bookmarkEnd w:id="138"/>
      <w:bookmarkEnd w:id="139"/>
      <w:bookmarkEnd w:id="140"/>
      <w:bookmarkEnd w:id="141"/>
      <w:bookmarkEnd w:id="142"/>
    </w:p>
    <w:p w14:paraId="4B69EB3A" w14:textId="35D3C753" w:rsidR="00997A09" w:rsidRPr="00690A26" w:rsidRDefault="00997A09" w:rsidP="00997A09">
      <w:pPr>
        <w:rPr>
          <w:lang w:val="en-US"/>
        </w:rPr>
      </w:pPr>
      <w:bookmarkStart w:id="143"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143"/>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pt;height:274.4pt" o:ole="">
            <v:imagedata r:id="rId13" o:title=""/>
          </v:shape>
          <o:OLEObject Type="Embed" ProgID="Visio.Drawing.11" ShapeID="_x0000_i1026" DrawAspect="Content" ObjectID="_1825501704" r:id="rId14"/>
        </w:object>
      </w:r>
    </w:p>
    <w:p w14:paraId="7F12D06F" w14:textId="77777777" w:rsidR="00997A09" w:rsidRPr="00690A26" w:rsidRDefault="00997A09" w:rsidP="00997A09">
      <w:pPr>
        <w:pStyle w:val="TF"/>
        <w:rPr>
          <w:lang w:val="en-US"/>
        </w:rPr>
      </w:pPr>
      <w:bookmarkStart w:id="144"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45" w:name="_Toc510696585"/>
      <w:bookmarkStart w:id="146" w:name="_Toc35971377"/>
      <w:bookmarkStart w:id="147" w:name="_Toc96843326"/>
      <w:bookmarkStart w:id="148" w:name="_Toc96844301"/>
      <w:bookmarkStart w:id="149" w:name="_Toc100739874"/>
      <w:bookmarkEnd w:id="144"/>
      <w:r>
        <w:br w:type="page"/>
      </w:r>
      <w:bookmarkStart w:id="150" w:name="_Toc133408796"/>
      <w:bookmarkStart w:id="151" w:name="_Toc160452602"/>
      <w:bookmarkStart w:id="152" w:name="_Toc164869530"/>
      <w:bookmarkStart w:id="153" w:name="_Toc175350494"/>
      <w:bookmarkStart w:id="154" w:name="_Toc180146431"/>
      <w:bookmarkStart w:id="155" w:name="_Toc180248929"/>
      <w:bookmarkStart w:id="156" w:name="_Toc183378870"/>
      <w:bookmarkStart w:id="157" w:name="_Toc195348863"/>
      <w:bookmarkStart w:id="158" w:name="_Toc195349451"/>
      <w:bookmarkStart w:id="159" w:name="_Toc211940300"/>
      <w:r w:rsidR="003319AF">
        <w:lastRenderedPageBreak/>
        <w:t>5</w:t>
      </w:r>
      <w:r w:rsidR="003319AF">
        <w:tab/>
        <w:t xml:space="preserve">Services offered by the </w:t>
      </w:r>
      <w:bookmarkEnd w:id="145"/>
      <w:bookmarkEnd w:id="146"/>
      <w:r w:rsidR="003319AF">
        <w:t>UAE Server</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3140F9A8" w14:textId="77777777" w:rsidR="00CE57B7" w:rsidRDefault="003319AF">
      <w:pPr>
        <w:pStyle w:val="Heading2"/>
      </w:pPr>
      <w:bookmarkStart w:id="160" w:name="_Toc510696586"/>
      <w:bookmarkStart w:id="161" w:name="_Toc35971378"/>
      <w:bookmarkStart w:id="162" w:name="_Toc96843327"/>
      <w:bookmarkStart w:id="163" w:name="_Toc96844302"/>
      <w:bookmarkStart w:id="164" w:name="_Toc100739875"/>
      <w:bookmarkStart w:id="165" w:name="_Toc133408797"/>
      <w:bookmarkStart w:id="166" w:name="_Toc160452603"/>
      <w:bookmarkStart w:id="167" w:name="_Toc164869531"/>
      <w:bookmarkStart w:id="168" w:name="_Toc175350495"/>
      <w:bookmarkStart w:id="169" w:name="_Toc180146432"/>
      <w:bookmarkStart w:id="170" w:name="_Toc180248930"/>
      <w:bookmarkStart w:id="171" w:name="_Toc183378871"/>
      <w:bookmarkStart w:id="172" w:name="_Toc195348864"/>
      <w:bookmarkStart w:id="173" w:name="_Toc195349452"/>
      <w:bookmarkStart w:id="174" w:name="_Toc211940301"/>
      <w:r>
        <w:t>5.1</w:t>
      </w:r>
      <w:r>
        <w:tab/>
        <w:t>Introduction</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bookmarkStart w:id="175"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175"/>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176" w:name="_Toc510696587"/>
      <w:bookmarkStart w:id="177" w:name="_Toc35971379"/>
      <w:bookmarkStart w:id="178" w:name="_Toc96843328"/>
      <w:bookmarkStart w:id="179" w:name="_Toc96844303"/>
      <w:bookmarkStart w:id="180"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81" w:name="_Toc133408798"/>
      <w:bookmarkStart w:id="182" w:name="_Toc160452604"/>
      <w:bookmarkStart w:id="183" w:name="_Toc164869532"/>
      <w:bookmarkStart w:id="184" w:name="_Toc175350496"/>
      <w:bookmarkStart w:id="185" w:name="_Toc180146433"/>
      <w:bookmarkStart w:id="186" w:name="_Toc180248931"/>
      <w:bookmarkStart w:id="187" w:name="_Toc183378872"/>
      <w:bookmarkStart w:id="188" w:name="_Toc195348865"/>
      <w:bookmarkStart w:id="189" w:name="_Toc195349453"/>
      <w:bookmarkStart w:id="190" w:name="_Toc211940302"/>
      <w:r>
        <w:lastRenderedPageBreak/>
        <w:t>5.2</w:t>
      </w:r>
      <w:r>
        <w:tab/>
      </w:r>
      <w:r w:rsidR="008A5781">
        <w:t>UAE_C2OperationModeManagement</w:t>
      </w:r>
      <w:r>
        <w:t xml:space="preserve"> Service</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0A8500A1" w14:textId="77777777" w:rsidR="00CE57B7" w:rsidRDefault="003319AF">
      <w:pPr>
        <w:pStyle w:val="Heading3"/>
      </w:pPr>
      <w:bookmarkStart w:id="191" w:name="_Toc510696588"/>
      <w:bookmarkStart w:id="192" w:name="_Toc35971380"/>
      <w:bookmarkStart w:id="193" w:name="_Toc96843329"/>
      <w:bookmarkStart w:id="194" w:name="_Toc96844304"/>
      <w:bookmarkStart w:id="195" w:name="_Toc100739877"/>
      <w:bookmarkStart w:id="196" w:name="_Toc133408799"/>
      <w:bookmarkStart w:id="197" w:name="_Toc160452605"/>
      <w:bookmarkStart w:id="198" w:name="_Toc164869533"/>
      <w:bookmarkStart w:id="199" w:name="_Toc175350497"/>
      <w:bookmarkStart w:id="200" w:name="_Toc180146434"/>
      <w:bookmarkStart w:id="201" w:name="_Toc180248932"/>
      <w:bookmarkStart w:id="202" w:name="_Toc183378873"/>
      <w:bookmarkStart w:id="203" w:name="_Toc195348866"/>
      <w:bookmarkStart w:id="204" w:name="_Toc195349454"/>
      <w:bookmarkStart w:id="205" w:name="_Toc211940303"/>
      <w:r>
        <w:t>5.2.1</w:t>
      </w:r>
      <w:r>
        <w:tab/>
        <w:t>Service Description</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2B75C61B" w14:textId="7AA9A7AE" w:rsidR="008A5781" w:rsidRDefault="008A5781" w:rsidP="008A5781">
      <w:bookmarkStart w:id="206" w:name="_Toc510696589"/>
      <w:bookmarkStart w:id="207"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08" w:name="_Toc96843330"/>
      <w:bookmarkStart w:id="209" w:name="_Toc96844305"/>
      <w:bookmarkStart w:id="210" w:name="_Toc100739878"/>
      <w:bookmarkStart w:id="211" w:name="_Toc133408800"/>
      <w:bookmarkStart w:id="212" w:name="_Toc160452606"/>
      <w:bookmarkStart w:id="213" w:name="_Toc164869534"/>
      <w:bookmarkStart w:id="214" w:name="_Toc175350498"/>
      <w:bookmarkStart w:id="215" w:name="_Toc180146435"/>
      <w:bookmarkStart w:id="216" w:name="_Toc180248933"/>
      <w:bookmarkStart w:id="217" w:name="_Toc183378874"/>
      <w:bookmarkStart w:id="218" w:name="_Toc195348867"/>
      <w:bookmarkStart w:id="219" w:name="_Toc195349455"/>
      <w:bookmarkStart w:id="220" w:name="_Toc211940304"/>
      <w:r>
        <w:t>5.2.2</w:t>
      </w:r>
      <w:r>
        <w:tab/>
        <w:t>Service Operations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27E18ECB" w14:textId="77777777" w:rsidR="00CE57B7" w:rsidRDefault="003319AF">
      <w:pPr>
        <w:pStyle w:val="Heading4"/>
      </w:pPr>
      <w:bookmarkStart w:id="221" w:name="_Toc510696590"/>
      <w:bookmarkStart w:id="222" w:name="_Toc35971382"/>
      <w:bookmarkStart w:id="223" w:name="_Toc96843331"/>
      <w:bookmarkStart w:id="224" w:name="_Toc96844306"/>
      <w:bookmarkStart w:id="225" w:name="_Toc100739879"/>
      <w:bookmarkStart w:id="226" w:name="_Toc133408801"/>
      <w:bookmarkStart w:id="227" w:name="_Toc160452607"/>
      <w:bookmarkStart w:id="228" w:name="_Toc164869535"/>
      <w:bookmarkStart w:id="229" w:name="_Toc175350499"/>
      <w:bookmarkStart w:id="230" w:name="_Toc180146436"/>
      <w:bookmarkStart w:id="231" w:name="_Toc180248934"/>
      <w:bookmarkStart w:id="232" w:name="_Toc183378875"/>
      <w:bookmarkStart w:id="233" w:name="_Toc195348868"/>
      <w:bookmarkStart w:id="234" w:name="_Toc195349456"/>
      <w:bookmarkStart w:id="235" w:name="_Toc211940305"/>
      <w:r>
        <w:t>5.2.2.1</w:t>
      </w:r>
      <w:r>
        <w:tab/>
        <w:t>Introduction</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132FD2E6" w14:textId="2019E0A6" w:rsidR="008A5781" w:rsidRDefault="008A5781" w:rsidP="008A5781">
      <w:bookmarkStart w:id="236" w:name="_Toc510696591"/>
      <w:bookmarkStart w:id="237"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38" w:name="_Toc96843332"/>
      <w:bookmarkStart w:id="239" w:name="_Toc96844307"/>
      <w:bookmarkStart w:id="240" w:name="_Toc100739880"/>
      <w:bookmarkStart w:id="241" w:name="_Toc133408802"/>
      <w:bookmarkStart w:id="242" w:name="_Toc160452608"/>
      <w:bookmarkStart w:id="243" w:name="_Toc164869536"/>
      <w:bookmarkStart w:id="244" w:name="_Toc175350500"/>
      <w:bookmarkStart w:id="245" w:name="_Toc180146437"/>
      <w:bookmarkStart w:id="246" w:name="_Toc180248935"/>
      <w:bookmarkStart w:id="247" w:name="_Toc183378876"/>
      <w:bookmarkStart w:id="248" w:name="_Toc195348869"/>
      <w:bookmarkStart w:id="249" w:name="_Toc195349457"/>
      <w:bookmarkStart w:id="250" w:name="_Toc211940306"/>
      <w:r>
        <w:t>5.2.2.2</w:t>
      </w:r>
      <w:r>
        <w:tab/>
      </w:r>
      <w:r w:rsidR="008A5781">
        <w:t>UAE_C2OperationModeManagement_</w:t>
      </w:r>
      <w:bookmarkEnd w:id="236"/>
      <w:bookmarkEnd w:id="237"/>
      <w:r w:rsidR="00EA69A9">
        <w:t>Initiate</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4D018511" w14:textId="77777777" w:rsidR="00CE57B7" w:rsidRDefault="003319AF">
      <w:pPr>
        <w:pStyle w:val="Heading5"/>
      </w:pPr>
      <w:bookmarkStart w:id="251" w:name="_Toc510696592"/>
      <w:bookmarkStart w:id="252" w:name="_Toc35971384"/>
      <w:bookmarkStart w:id="253" w:name="_Toc96843333"/>
      <w:bookmarkStart w:id="254" w:name="_Toc96844308"/>
      <w:bookmarkStart w:id="255" w:name="_Toc100739881"/>
      <w:bookmarkStart w:id="256" w:name="_Toc133408803"/>
      <w:bookmarkStart w:id="257" w:name="_Toc160452609"/>
      <w:bookmarkStart w:id="258" w:name="_Toc164869537"/>
      <w:bookmarkStart w:id="259" w:name="_Toc175350501"/>
      <w:bookmarkStart w:id="260" w:name="_Toc180146438"/>
      <w:bookmarkStart w:id="261" w:name="_Toc180248936"/>
      <w:bookmarkStart w:id="262" w:name="_Toc183378877"/>
      <w:bookmarkStart w:id="263" w:name="_Toc195348870"/>
      <w:bookmarkStart w:id="264" w:name="_Toc195349458"/>
      <w:bookmarkStart w:id="265" w:name="_Toc211940307"/>
      <w:r>
        <w:t>5.2.2.2.1</w:t>
      </w:r>
      <w:r>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4E5ACCBE" w14:textId="19D84D6A" w:rsidR="008A5781" w:rsidRDefault="008A5781" w:rsidP="008A5781">
      <w:bookmarkStart w:id="266" w:name="_Toc510696593"/>
      <w:bookmarkStart w:id="267"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68" w:name="_Toc96843334"/>
      <w:bookmarkStart w:id="269" w:name="_Toc96844309"/>
      <w:bookmarkStart w:id="270" w:name="_Toc100739882"/>
      <w:bookmarkStart w:id="271" w:name="_Toc133408804"/>
      <w:bookmarkStart w:id="272" w:name="_Toc160452610"/>
      <w:bookmarkStart w:id="273" w:name="_Toc164869538"/>
      <w:bookmarkStart w:id="274" w:name="_Toc175350502"/>
      <w:bookmarkStart w:id="275" w:name="_Toc180146439"/>
      <w:bookmarkStart w:id="276" w:name="_Toc180248937"/>
      <w:bookmarkStart w:id="277" w:name="_Toc183378878"/>
      <w:bookmarkStart w:id="278" w:name="_Toc195348871"/>
      <w:bookmarkStart w:id="279" w:name="_Toc195349459"/>
      <w:bookmarkStart w:id="280" w:name="_Toc211940308"/>
      <w:r>
        <w:t>5.2.2.2.2</w:t>
      </w:r>
      <w:r>
        <w:tab/>
      </w:r>
      <w:r w:rsidR="008A5781">
        <w:t xml:space="preserve">C2 Operation Mode </w:t>
      </w:r>
      <w:bookmarkEnd w:id="266"/>
      <w:bookmarkEnd w:id="267"/>
      <w:r w:rsidR="00EA69A9">
        <w:t>Initiation</w:t>
      </w:r>
      <w:bookmarkEnd w:id="268"/>
      <w:bookmarkEnd w:id="269"/>
      <w:bookmarkEnd w:id="270"/>
      <w:bookmarkEnd w:id="271"/>
      <w:bookmarkEnd w:id="272"/>
      <w:bookmarkEnd w:id="273"/>
      <w:bookmarkEnd w:id="274"/>
      <w:bookmarkEnd w:id="275"/>
      <w:bookmarkEnd w:id="276"/>
      <w:bookmarkEnd w:id="277"/>
      <w:bookmarkEnd w:id="278"/>
      <w:bookmarkEnd w:id="279"/>
      <w:bookmarkEnd w:id="280"/>
    </w:p>
    <w:p w14:paraId="5CBA4DF9" w14:textId="75F54724" w:rsidR="008A5781" w:rsidRDefault="008A5781" w:rsidP="008A5781">
      <w:bookmarkStart w:id="281" w:name="_Toc510696594"/>
      <w:bookmarkStart w:id="282"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6pt;height:140.4pt" o:ole="">
            <v:imagedata r:id="rId15" o:title=""/>
          </v:shape>
          <o:OLEObject Type="Embed" ProgID="Visio.Drawing.15" ShapeID="_x0000_i1027" DrawAspect="Content" ObjectID="_1825501705"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83" w:name="_Toc510696595"/>
      <w:bookmarkStart w:id="284" w:name="_Toc35971387"/>
      <w:bookmarkStart w:id="285" w:name="_Toc96843335"/>
      <w:bookmarkStart w:id="286" w:name="_Toc96844310"/>
      <w:bookmarkStart w:id="287" w:name="_Toc100739883"/>
      <w:bookmarkStart w:id="288" w:name="_Toc133408805"/>
      <w:bookmarkStart w:id="289" w:name="_Toc160452611"/>
      <w:bookmarkStart w:id="290" w:name="_Toc164869539"/>
      <w:bookmarkStart w:id="291" w:name="_Toc175350503"/>
      <w:bookmarkStart w:id="292" w:name="_Toc180146440"/>
      <w:bookmarkStart w:id="293" w:name="_Toc180248938"/>
      <w:bookmarkStart w:id="294" w:name="_Toc183378879"/>
      <w:bookmarkStart w:id="295" w:name="_Toc195348872"/>
      <w:bookmarkStart w:id="296" w:name="_Toc195349460"/>
      <w:bookmarkStart w:id="297" w:name="_Toc211940309"/>
      <w:bookmarkEnd w:id="281"/>
      <w:bookmarkEnd w:id="282"/>
      <w:r>
        <w:t>5.2.2.3</w:t>
      </w:r>
      <w:r>
        <w:tab/>
      </w:r>
      <w:r w:rsidR="008A5781" w:rsidRPr="005D3838">
        <w:t>UAE_C2OperationModeManagement_Notify</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56DB375D" w14:textId="77777777" w:rsidR="008A5781" w:rsidRDefault="008A5781" w:rsidP="008A5781">
      <w:pPr>
        <w:pStyle w:val="Heading5"/>
      </w:pPr>
      <w:bookmarkStart w:id="298" w:name="_Toc96843336"/>
      <w:bookmarkStart w:id="299" w:name="_Toc96844311"/>
      <w:bookmarkStart w:id="300" w:name="_Toc100739884"/>
      <w:bookmarkStart w:id="301" w:name="_Toc133408806"/>
      <w:bookmarkStart w:id="302" w:name="_Toc160452612"/>
      <w:bookmarkStart w:id="303" w:name="_Toc164869540"/>
      <w:bookmarkStart w:id="304" w:name="_Toc175350504"/>
      <w:bookmarkStart w:id="305" w:name="_Toc180146441"/>
      <w:bookmarkStart w:id="306" w:name="_Toc180248939"/>
      <w:bookmarkStart w:id="307" w:name="_Toc183378880"/>
      <w:bookmarkStart w:id="308" w:name="_Toc195348873"/>
      <w:bookmarkStart w:id="309" w:name="_Toc195349461"/>
      <w:bookmarkStart w:id="310" w:name="_Toc211940310"/>
      <w:bookmarkStart w:id="311" w:name="_Toc510696596"/>
      <w:bookmarkStart w:id="312" w:name="_Toc35971388"/>
      <w:r>
        <w:t>5.2.2.3.1</w:t>
      </w:r>
      <w:r>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13" w:name="_Toc96843337"/>
      <w:bookmarkStart w:id="314" w:name="_Toc96844312"/>
      <w:bookmarkStart w:id="315" w:name="_Toc100739885"/>
      <w:bookmarkStart w:id="316" w:name="_Toc133408807"/>
      <w:bookmarkStart w:id="317" w:name="_Toc160452613"/>
      <w:bookmarkStart w:id="318" w:name="_Toc164869541"/>
      <w:bookmarkStart w:id="319" w:name="_Toc175350505"/>
      <w:bookmarkStart w:id="320" w:name="_Toc180146442"/>
      <w:bookmarkStart w:id="321" w:name="_Toc180248940"/>
      <w:bookmarkStart w:id="322" w:name="_Toc183378881"/>
      <w:bookmarkStart w:id="323" w:name="_Toc195348874"/>
      <w:bookmarkStart w:id="324" w:name="_Toc195349462"/>
      <w:bookmarkStart w:id="325" w:name="_Toc211940311"/>
      <w:r>
        <w:t>5.2.2.3.2</w:t>
      </w:r>
      <w:r>
        <w:tab/>
      </w:r>
      <w:r w:rsidRPr="00455038">
        <w:t xml:space="preserve">C2 </w:t>
      </w:r>
      <w:r>
        <w:t>Operation</w:t>
      </w:r>
      <w:r w:rsidRPr="00455038">
        <w:t xml:space="preserve"> Mode </w:t>
      </w:r>
      <w:r>
        <w:t xml:space="preserve">Management Completion </w:t>
      </w:r>
      <w:r w:rsidRPr="00455038">
        <w:t>Notification</w:t>
      </w:r>
      <w:bookmarkEnd w:id="313"/>
      <w:bookmarkEnd w:id="314"/>
      <w:bookmarkEnd w:id="315"/>
      <w:bookmarkEnd w:id="316"/>
      <w:bookmarkEnd w:id="317"/>
      <w:bookmarkEnd w:id="318"/>
      <w:bookmarkEnd w:id="319"/>
      <w:bookmarkEnd w:id="320"/>
      <w:bookmarkEnd w:id="321"/>
      <w:bookmarkEnd w:id="322"/>
      <w:bookmarkEnd w:id="323"/>
      <w:bookmarkEnd w:id="324"/>
      <w:bookmarkEnd w:id="325"/>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4pt;height:137.6pt" o:ole="">
            <v:imagedata r:id="rId17" o:title=""/>
          </v:shape>
          <o:OLEObject Type="Embed" ProgID="Visio.Drawing.15" ShapeID="_x0000_i1028" DrawAspect="Content" ObjectID="_1825501706"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26" w:name="_Toc96843338"/>
      <w:bookmarkStart w:id="327" w:name="_Toc96844313"/>
      <w:bookmarkStart w:id="328" w:name="_Toc100739886"/>
      <w:bookmarkStart w:id="329" w:name="_Toc133408808"/>
      <w:bookmarkStart w:id="330" w:name="_Toc160452614"/>
      <w:bookmarkStart w:id="331" w:name="_Toc164869542"/>
      <w:bookmarkStart w:id="332" w:name="_Toc175350506"/>
      <w:bookmarkStart w:id="333" w:name="_Toc180146443"/>
      <w:bookmarkStart w:id="334" w:name="_Toc180248941"/>
      <w:bookmarkStart w:id="335" w:name="_Toc183378882"/>
      <w:bookmarkStart w:id="336" w:name="_Toc195348875"/>
      <w:bookmarkStart w:id="337" w:name="_Toc195349463"/>
      <w:bookmarkStart w:id="338" w:name="_Toc211940312"/>
      <w:r>
        <w:t>5.2.2.3.</w:t>
      </w:r>
      <w:r w:rsidR="009E0A7C">
        <w:t>3</w:t>
      </w:r>
      <w:r>
        <w:tab/>
      </w:r>
      <w:r w:rsidRPr="00455038">
        <w:t>Selected C2 Communication Mode Notification</w:t>
      </w:r>
      <w:bookmarkEnd w:id="326"/>
      <w:bookmarkEnd w:id="327"/>
      <w:bookmarkEnd w:id="328"/>
      <w:bookmarkEnd w:id="329"/>
      <w:bookmarkEnd w:id="330"/>
      <w:bookmarkEnd w:id="331"/>
      <w:bookmarkEnd w:id="332"/>
      <w:bookmarkEnd w:id="333"/>
      <w:bookmarkEnd w:id="334"/>
      <w:bookmarkEnd w:id="335"/>
      <w:bookmarkEnd w:id="336"/>
      <w:bookmarkEnd w:id="337"/>
      <w:bookmarkEnd w:id="338"/>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6pt;height:152.8pt" o:ole="">
            <v:imagedata r:id="rId19" o:title=""/>
          </v:shape>
          <o:OLEObject Type="Embed" ProgID="Visio.Drawing.15" ShapeID="_x0000_i1029" DrawAspect="Content" ObjectID="_1825501707"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39" w:name="_Toc96843339"/>
      <w:bookmarkStart w:id="340" w:name="_Toc96844314"/>
      <w:bookmarkStart w:id="341" w:name="_Toc100739887"/>
      <w:bookmarkStart w:id="342" w:name="_Toc133408809"/>
      <w:bookmarkStart w:id="343" w:name="_Toc160452615"/>
      <w:bookmarkStart w:id="344" w:name="_Toc164869543"/>
      <w:bookmarkStart w:id="345" w:name="_Toc175350507"/>
      <w:bookmarkStart w:id="346" w:name="_Toc180146444"/>
      <w:bookmarkStart w:id="347" w:name="_Toc180248942"/>
      <w:bookmarkStart w:id="348" w:name="_Toc183378883"/>
      <w:bookmarkStart w:id="349" w:name="_Toc195348876"/>
      <w:bookmarkStart w:id="350" w:name="_Toc195349464"/>
      <w:bookmarkStart w:id="351" w:name="_Toc211940313"/>
      <w:r>
        <w:t>5.2.2.3.</w:t>
      </w:r>
      <w:r w:rsidR="00617378">
        <w:t>4</w:t>
      </w:r>
      <w:r>
        <w:tab/>
      </w:r>
      <w:r w:rsidRPr="00455038">
        <w:t>C2 Communication Mode Switching Notification</w:t>
      </w:r>
      <w:bookmarkEnd w:id="339"/>
      <w:bookmarkEnd w:id="340"/>
      <w:bookmarkEnd w:id="341"/>
      <w:bookmarkEnd w:id="342"/>
      <w:bookmarkEnd w:id="343"/>
      <w:bookmarkEnd w:id="344"/>
      <w:bookmarkEnd w:id="345"/>
      <w:bookmarkEnd w:id="346"/>
      <w:bookmarkEnd w:id="347"/>
      <w:bookmarkEnd w:id="348"/>
      <w:bookmarkEnd w:id="349"/>
      <w:bookmarkEnd w:id="350"/>
      <w:bookmarkEnd w:id="351"/>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6pt;height:146pt" o:ole="">
            <v:imagedata r:id="rId21" o:title=""/>
          </v:shape>
          <o:OLEObject Type="Embed" ProgID="Visio.Drawing.15" ShapeID="_x0000_i1030" DrawAspect="Content" ObjectID="_1825501708"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52" w:name="_Toc96843340"/>
      <w:bookmarkStart w:id="353" w:name="_Toc96844315"/>
      <w:bookmarkStart w:id="354" w:name="_Toc100739888"/>
      <w:r>
        <w:br w:type="page"/>
      </w:r>
      <w:bookmarkStart w:id="355" w:name="_Toc133408810"/>
      <w:bookmarkStart w:id="356" w:name="_Toc160452616"/>
      <w:bookmarkStart w:id="357" w:name="_Toc164869544"/>
      <w:bookmarkStart w:id="358" w:name="_Toc175350508"/>
      <w:bookmarkStart w:id="359" w:name="_Toc180146445"/>
      <w:bookmarkStart w:id="360" w:name="_Toc180248943"/>
      <w:bookmarkStart w:id="361" w:name="_Toc183378884"/>
      <w:bookmarkStart w:id="362" w:name="_Toc195348877"/>
      <w:bookmarkStart w:id="363" w:name="_Toc195349465"/>
      <w:bookmarkStart w:id="364" w:name="_Toc211940314"/>
      <w:r w:rsidR="003319AF">
        <w:lastRenderedPageBreak/>
        <w:t>5.3</w:t>
      </w:r>
      <w:r w:rsidR="003319AF">
        <w:tab/>
      </w:r>
      <w:r w:rsidR="00197220">
        <w:t>UAE_RealtimeUAVStatus</w:t>
      </w:r>
      <w:r w:rsidR="003319AF">
        <w:t xml:space="preserve"> Service</w:t>
      </w:r>
      <w:bookmarkEnd w:id="311"/>
      <w:bookmarkEnd w:id="312"/>
      <w:bookmarkEnd w:id="352"/>
      <w:bookmarkEnd w:id="353"/>
      <w:bookmarkEnd w:id="354"/>
      <w:bookmarkEnd w:id="355"/>
      <w:bookmarkEnd w:id="356"/>
      <w:bookmarkEnd w:id="357"/>
      <w:bookmarkEnd w:id="358"/>
      <w:bookmarkEnd w:id="359"/>
      <w:bookmarkEnd w:id="360"/>
      <w:bookmarkEnd w:id="361"/>
      <w:bookmarkEnd w:id="362"/>
      <w:bookmarkEnd w:id="363"/>
      <w:bookmarkEnd w:id="364"/>
    </w:p>
    <w:p w14:paraId="6C0C156D" w14:textId="718A4124" w:rsidR="00197220" w:rsidRDefault="00197220" w:rsidP="00197220">
      <w:pPr>
        <w:pStyle w:val="Heading3"/>
      </w:pPr>
      <w:bookmarkStart w:id="365" w:name="_Toc96843341"/>
      <w:bookmarkStart w:id="366" w:name="_Toc96844316"/>
      <w:bookmarkStart w:id="367" w:name="_Toc100739889"/>
      <w:bookmarkStart w:id="368" w:name="_Toc133408811"/>
      <w:bookmarkStart w:id="369" w:name="_Toc160452617"/>
      <w:bookmarkStart w:id="370" w:name="_Toc164869545"/>
      <w:bookmarkStart w:id="371" w:name="_Toc175350509"/>
      <w:bookmarkStart w:id="372" w:name="_Toc180146446"/>
      <w:bookmarkStart w:id="373" w:name="_Toc180248944"/>
      <w:bookmarkStart w:id="374" w:name="_Toc183378885"/>
      <w:bookmarkStart w:id="375" w:name="_Toc195348878"/>
      <w:bookmarkStart w:id="376" w:name="_Toc195349466"/>
      <w:bookmarkStart w:id="377" w:name="_Toc211940315"/>
      <w:r>
        <w:t>5.3.</w:t>
      </w:r>
      <w:r w:rsidR="00077605">
        <w:t>1</w:t>
      </w:r>
      <w:r>
        <w:tab/>
        <w:t>Service Description</w:t>
      </w:r>
      <w:bookmarkEnd w:id="365"/>
      <w:bookmarkEnd w:id="366"/>
      <w:bookmarkEnd w:id="367"/>
      <w:bookmarkEnd w:id="368"/>
      <w:bookmarkEnd w:id="369"/>
      <w:bookmarkEnd w:id="370"/>
      <w:bookmarkEnd w:id="371"/>
      <w:bookmarkEnd w:id="372"/>
      <w:bookmarkEnd w:id="373"/>
      <w:bookmarkEnd w:id="374"/>
      <w:bookmarkEnd w:id="375"/>
      <w:bookmarkEnd w:id="376"/>
      <w:bookmarkEnd w:id="377"/>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78" w:name="_Toc96843342"/>
      <w:bookmarkStart w:id="379" w:name="_Toc96844317"/>
      <w:bookmarkStart w:id="380" w:name="_Toc100739890"/>
      <w:bookmarkStart w:id="381" w:name="_Toc133408812"/>
      <w:bookmarkStart w:id="382" w:name="_Toc160452618"/>
      <w:bookmarkStart w:id="383" w:name="_Toc164869546"/>
      <w:bookmarkStart w:id="384" w:name="_Toc175350510"/>
      <w:bookmarkStart w:id="385" w:name="_Toc180146447"/>
      <w:bookmarkStart w:id="386" w:name="_Toc180248945"/>
      <w:bookmarkStart w:id="387" w:name="_Toc183378886"/>
      <w:bookmarkStart w:id="388" w:name="_Toc195348879"/>
      <w:bookmarkStart w:id="389" w:name="_Toc195349467"/>
      <w:bookmarkStart w:id="390" w:name="_Toc211940316"/>
      <w:r>
        <w:t>5.3.2</w:t>
      </w:r>
      <w:r>
        <w:tab/>
        <w:t>Service Operations</w:t>
      </w:r>
      <w:bookmarkEnd w:id="378"/>
      <w:bookmarkEnd w:id="379"/>
      <w:bookmarkEnd w:id="380"/>
      <w:bookmarkEnd w:id="381"/>
      <w:bookmarkEnd w:id="382"/>
      <w:bookmarkEnd w:id="383"/>
      <w:bookmarkEnd w:id="384"/>
      <w:bookmarkEnd w:id="385"/>
      <w:bookmarkEnd w:id="386"/>
      <w:bookmarkEnd w:id="387"/>
      <w:bookmarkEnd w:id="388"/>
      <w:bookmarkEnd w:id="389"/>
      <w:bookmarkEnd w:id="390"/>
    </w:p>
    <w:p w14:paraId="68A5C73B" w14:textId="3F91DB3E" w:rsidR="00077605" w:rsidRDefault="00077605" w:rsidP="00077605">
      <w:pPr>
        <w:pStyle w:val="Heading4"/>
      </w:pPr>
      <w:bookmarkStart w:id="391" w:name="_Toc96843343"/>
      <w:bookmarkStart w:id="392" w:name="_Toc96844318"/>
      <w:bookmarkStart w:id="393" w:name="_Toc100739891"/>
      <w:bookmarkStart w:id="394" w:name="_Toc133408813"/>
      <w:bookmarkStart w:id="395" w:name="_Toc160452619"/>
      <w:bookmarkStart w:id="396" w:name="_Toc164869547"/>
      <w:bookmarkStart w:id="397" w:name="_Toc175350511"/>
      <w:bookmarkStart w:id="398" w:name="_Toc180146448"/>
      <w:bookmarkStart w:id="399" w:name="_Toc180248946"/>
      <w:bookmarkStart w:id="400" w:name="_Toc183378887"/>
      <w:bookmarkStart w:id="401" w:name="_Toc195348880"/>
      <w:bookmarkStart w:id="402" w:name="_Toc195349468"/>
      <w:bookmarkStart w:id="403" w:name="_Toc211940317"/>
      <w:r>
        <w:t>5.3.2.1</w:t>
      </w:r>
      <w:r>
        <w:tab/>
        <w:t>Introduction</w:t>
      </w:r>
      <w:bookmarkEnd w:id="391"/>
      <w:bookmarkEnd w:id="392"/>
      <w:bookmarkEnd w:id="393"/>
      <w:bookmarkEnd w:id="394"/>
      <w:bookmarkEnd w:id="395"/>
      <w:bookmarkEnd w:id="396"/>
      <w:bookmarkEnd w:id="397"/>
      <w:bookmarkEnd w:id="398"/>
      <w:bookmarkEnd w:id="399"/>
      <w:bookmarkEnd w:id="400"/>
      <w:bookmarkEnd w:id="401"/>
      <w:bookmarkEnd w:id="402"/>
      <w:bookmarkEnd w:id="403"/>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404" w:name="_Toc96843344"/>
      <w:bookmarkStart w:id="405" w:name="_Toc96844319"/>
      <w:bookmarkStart w:id="406" w:name="_Toc100739892"/>
      <w:bookmarkStart w:id="407" w:name="_Toc133408814"/>
      <w:bookmarkStart w:id="408" w:name="_Toc160452620"/>
      <w:bookmarkStart w:id="409" w:name="_Toc164869548"/>
      <w:bookmarkStart w:id="410" w:name="_Toc175350512"/>
      <w:bookmarkStart w:id="411" w:name="_Toc180146449"/>
      <w:bookmarkStart w:id="412" w:name="_Toc180248947"/>
      <w:bookmarkStart w:id="413" w:name="_Toc183378888"/>
      <w:bookmarkStart w:id="414" w:name="_Toc195348881"/>
      <w:bookmarkStart w:id="415" w:name="_Toc195349469"/>
      <w:bookmarkStart w:id="416" w:name="_Toc211940318"/>
      <w:r>
        <w:t>5.3.2.2</w:t>
      </w:r>
      <w:r>
        <w:tab/>
        <w:t>UAE_RealtimeUAVStatus_Subscribe</w:t>
      </w:r>
      <w:bookmarkEnd w:id="404"/>
      <w:bookmarkEnd w:id="405"/>
      <w:bookmarkEnd w:id="406"/>
      <w:bookmarkEnd w:id="407"/>
      <w:bookmarkEnd w:id="408"/>
      <w:bookmarkEnd w:id="409"/>
      <w:bookmarkEnd w:id="410"/>
      <w:bookmarkEnd w:id="411"/>
      <w:bookmarkEnd w:id="412"/>
      <w:bookmarkEnd w:id="413"/>
      <w:bookmarkEnd w:id="414"/>
      <w:bookmarkEnd w:id="415"/>
      <w:bookmarkEnd w:id="416"/>
    </w:p>
    <w:p w14:paraId="1F983DB1" w14:textId="7EAD9F2C" w:rsidR="00077605" w:rsidRDefault="00077605" w:rsidP="00077605">
      <w:pPr>
        <w:pStyle w:val="Heading5"/>
      </w:pPr>
      <w:bookmarkStart w:id="417" w:name="_Toc96843345"/>
      <w:bookmarkStart w:id="418" w:name="_Toc96844320"/>
      <w:bookmarkStart w:id="419" w:name="_Toc100739893"/>
      <w:bookmarkStart w:id="420" w:name="_Toc133408815"/>
      <w:bookmarkStart w:id="421" w:name="_Toc160452621"/>
      <w:bookmarkStart w:id="422" w:name="_Toc164869549"/>
      <w:bookmarkStart w:id="423" w:name="_Toc175350513"/>
      <w:bookmarkStart w:id="424" w:name="_Toc180146450"/>
      <w:bookmarkStart w:id="425" w:name="_Toc180248948"/>
      <w:bookmarkStart w:id="426" w:name="_Toc183378889"/>
      <w:bookmarkStart w:id="427" w:name="_Toc195348882"/>
      <w:bookmarkStart w:id="428" w:name="_Toc195349470"/>
      <w:bookmarkStart w:id="429" w:name="_Toc211940319"/>
      <w:r>
        <w:t>5.3.2.2.1</w:t>
      </w:r>
      <w:r>
        <w:tab/>
        <w:t>General</w:t>
      </w:r>
      <w:bookmarkEnd w:id="417"/>
      <w:bookmarkEnd w:id="418"/>
      <w:bookmarkEnd w:id="419"/>
      <w:bookmarkEnd w:id="420"/>
      <w:bookmarkEnd w:id="421"/>
      <w:bookmarkEnd w:id="422"/>
      <w:bookmarkEnd w:id="423"/>
      <w:bookmarkEnd w:id="424"/>
      <w:bookmarkEnd w:id="425"/>
      <w:bookmarkEnd w:id="426"/>
      <w:bookmarkEnd w:id="427"/>
      <w:bookmarkEnd w:id="428"/>
      <w:bookmarkEnd w:id="429"/>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30" w:name="_Toc96843346"/>
      <w:bookmarkStart w:id="431" w:name="_Toc96844321"/>
      <w:bookmarkStart w:id="432" w:name="_Toc100739894"/>
      <w:bookmarkStart w:id="433" w:name="_Toc133408816"/>
      <w:bookmarkStart w:id="434" w:name="_Toc160452622"/>
      <w:bookmarkStart w:id="435" w:name="_Toc164869550"/>
      <w:bookmarkStart w:id="436" w:name="_Toc175350514"/>
      <w:bookmarkStart w:id="437" w:name="_Toc180146451"/>
      <w:bookmarkStart w:id="438" w:name="_Toc180248949"/>
      <w:bookmarkStart w:id="439" w:name="_Toc183378890"/>
      <w:bookmarkStart w:id="440" w:name="_Toc195348883"/>
      <w:bookmarkStart w:id="441" w:name="_Toc195349471"/>
      <w:bookmarkStart w:id="442" w:name="_Toc211940320"/>
      <w:r>
        <w:t>5.3.2.2.2</w:t>
      </w:r>
      <w:r>
        <w:tab/>
        <w:t>Subscribe</w:t>
      </w:r>
      <w:r w:rsidRPr="00272965">
        <w:t xml:space="preserve"> to real-time UAV status information reporting</w:t>
      </w:r>
      <w:bookmarkEnd w:id="430"/>
      <w:bookmarkEnd w:id="431"/>
      <w:bookmarkEnd w:id="432"/>
      <w:bookmarkEnd w:id="433"/>
      <w:bookmarkEnd w:id="434"/>
      <w:bookmarkEnd w:id="435"/>
      <w:bookmarkEnd w:id="436"/>
      <w:bookmarkEnd w:id="437"/>
      <w:bookmarkEnd w:id="438"/>
      <w:bookmarkEnd w:id="439"/>
      <w:bookmarkEnd w:id="440"/>
      <w:bookmarkEnd w:id="441"/>
      <w:bookmarkEnd w:id="442"/>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pt;height:143.6pt" o:ole="">
            <v:imagedata r:id="rId23" o:title=""/>
          </v:shape>
          <o:OLEObject Type="Embed" ProgID="Visio.Drawing.15" ShapeID="_x0000_i1031" DrawAspect="Content" ObjectID="_1825501709"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43" w:name="_Toc89425593"/>
      <w:bookmarkStart w:id="444" w:name="_Toc96843347"/>
      <w:bookmarkStart w:id="445" w:name="_Toc96844322"/>
      <w:bookmarkStart w:id="446" w:name="_Toc100739895"/>
      <w:bookmarkStart w:id="447" w:name="_Toc133408817"/>
      <w:bookmarkStart w:id="448" w:name="_Toc160452623"/>
      <w:bookmarkStart w:id="449" w:name="_Toc164869551"/>
      <w:bookmarkStart w:id="450" w:name="_Toc175350515"/>
      <w:bookmarkStart w:id="451" w:name="_Toc180146452"/>
      <w:bookmarkStart w:id="452" w:name="_Toc180248950"/>
      <w:bookmarkStart w:id="453" w:name="_Toc183378891"/>
      <w:bookmarkStart w:id="454" w:name="_Toc195348884"/>
      <w:bookmarkStart w:id="455" w:name="_Toc195349472"/>
      <w:bookmarkStart w:id="456" w:name="_Toc211940321"/>
      <w:r>
        <w:t>5.3.2.2.3</w:t>
      </w:r>
      <w:r>
        <w:tab/>
        <w:t>Update an existing</w:t>
      </w:r>
      <w:r w:rsidRPr="00272965">
        <w:t xml:space="preserve"> real-time UAV status information reporting</w:t>
      </w:r>
      <w:bookmarkEnd w:id="443"/>
      <w:r>
        <w:t xml:space="preserve"> subscription</w:t>
      </w:r>
      <w:bookmarkEnd w:id="444"/>
      <w:bookmarkEnd w:id="445"/>
      <w:bookmarkEnd w:id="446"/>
      <w:bookmarkEnd w:id="447"/>
      <w:bookmarkEnd w:id="448"/>
      <w:bookmarkEnd w:id="449"/>
      <w:bookmarkEnd w:id="450"/>
      <w:bookmarkEnd w:id="451"/>
      <w:bookmarkEnd w:id="452"/>
      <w:bookmarkEnd w:id="453"/>
      <w:bookmarkEnd w:id="454"/>
      <w:bookmarkEnd w:id="455"/>
      <w:bookmarkEnd w:id="456"/>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4pt;height:142.4pt" o:ole="">
            <v:imagedata r:id="rId25" o:title=""/>
          </v:shape>
          <o:OLEObject Type="Embed" ProgID="Visio.Drawing.15" ShapeID="_x0000_i1032" DrawAspect="Content" ObjectID="_1825501710"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57" w:name="_Toc96843348"/>
      <w:bookmarkStart w:id="458" w:name="_Toc96844323"/>
      <w:bookmarkStart w:id="459" w:name="_Toc100739896"/>
      <w:bookmarkStart w:id="460" w:name="_Toc133408818"/>
      <w:bookmarkStart w:id="461" w:name="_Toc160452624"/>
      <w:bookmarkStart w:id="462" w:name="_Toc164869552"/>
      <w:bookmarkStart w:id="463" w:name="_Toc175350516"/>
      <w:bookmarkStart w:id="464" w:name="_Toc180146453"/>
      <w:bookmarkStart w:id="465" w:name="_Toc180248951"/>
      <w:bookmarkStart w:id="466" w:name="_Toc183378892"/>
      <w:bookmarkStart w:id="467" w:name="_Toc195348885"/>
      <w:bookmarkStart w:id="468" w:name="_Toc195349473"/>
      <w:bookmarkStart w:id="469" w:name="_Toc211940322"/>
      <w:r>
        <w:t>5.3.2.3</w:t>
      </w:r>
      <w:r>
        <w:tab/>
        <w:t>UAE_RealtimeUAVStatus_Unsubscribe</w:t>
      </w:r>
      <w:bookmarkEnd w:id="457"/>
      <w:bookmarkEnd w:id="458"/>
      <w:bookmarkEnd w:id="459"/>
      <w:bookmarkEnd w:id="460"/>
      <w:bookmarkEnd w:id="461"/>
      <w:bookmarkEnd w:id="462"/>
      <w:bookmarkEnd w:id="463"/>
      <w:bookmarkEnd w:id="464"/>
      <w:bookmarkEnd w:id="465"/>
      <w:bookmarkEnd w:id="466"/>
      <w:bookmarkEnd w:id="467"/>
      <w:bookmarkEnd w:id="468"/>
      <w:bookmarkEnd w:id="469"/>
    </w:p>
    <w:p w14:paraId="7F7A29E5" w14:textId="368B7631" w:rsidR="00077605" w:rsidRDefault="00077605" w:rsidP="00077605">
      <w:pPr>
        <w:pStyle w:val="Heading5"/>
      </w:pPr>
      <w:bookmarkStart w:id="470" w:name="_Toc96843349"/>
      <w:bookmarkStart w:id="471" w:name="_Toc96844324"/>
      <w:bookmarkStart w:id="472" w:name="_Toc100739897"/>
      <w:bookmarkStart w:id="473" w:name="_Toc133408819"/>
      <w:bookmarkStart w:id="474" w:name="_Toc160452625"/>
      <w:bookmarkStart w:id="475" w:name="_Toc164869553"/>
      <w:bookmarkStart w:id="476" w:name="_Toc175350517"/>
      <w:bookmarkStart w:id="477" w:name="_Toc180146454"/>
      <w:bookmarkStart w:id="478" w:name="_Toc180248952"/>
      <w:bookmarkStart w:id="479" w:name="_Toc183378893"/>
      <w:bookmarkStart w:id="480" w:name="_Toc195348886"/>
      <w:bookmarkStart w:id="481" w:name="_Toc195349474"/>
      <w:bookmarkStart w:id="482" w:name="_Toc211940323"/>
      <w:r>
        <w:t>5.3.2.3.1</w:t>
      </w:r>
      <w:r>
        <w:tab/>
        <w:t>General</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83" w:name="_Toc96843350"/>
      <w:bookmarkStart w:id="484" w:name="_Toc96844325"/>
      <w:bookmarkStart w:id="485" w:name="_Toc100739898"/>
      <w:bookmarkStart w:id="486" w:name="_Toc133408820"/>
      <w:bookmarkStart w:id="487" w:name="_Toc160452626"/>
      <w:bookmarkStart w:id="488" w:name="_Toc164869554"/>
      <w:bookmarkStart w:id="489" w:name="_Toc175350518"/>
      <w:bookmarkStart w:id="490" w:name="_Toc180146455"/>
      <w:bookmarkStart w:id="491" w:name="_Toc180248953"/>
      <w:bookmarkStart w:id="492" w:name="_Toc183378894"/>
      <w:bookmarkStart w:id="493" w:name="_Toc195348887"/>
      <w:bookmarkStart w:id="494" w:name="_Toc195349475"/>
      <w:bookmarkStart w:id="495" w:name="_Toc211940324"/>
      <w:r>
        <w:t>5.3.2.3.2</w:t>
      </w:r>
      <w:r>
        <w:tab/>
        <w:t>Unsubscribe from</w:t>
      </w:r>
      <w:r w:rsidRPr="00272965">
        <w:t xml:space="preserve"> real-time UAV status information reporting</w:t>
      </w:r>
      <w:bookmarkEnd w:id="483"/>
      <w:bookmarkEnd w:id="484"/>
      <w:bookmarkEnd w:id="485"/>
      <w:bookmarkEnd w:id="486"/>
      <w:bookmarkEnd w:id="487"/>
      <w:bookmarkEnd w:id="488"/>
      <w:bookmarkEnd w:id="489"/>
      <w:bookmarkEnd w:id="490"/>
      <w:bookmarkEnd w:id="491"/>
      <w:bookmarkEnd w:id="492"/>
      <w:bookmarkEnd w:id="493"/>
      <w:bookmarkEnd w:id="494"/>
      <w:bookmarkEnd w:id="495"/>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4pt;height:135.6pt" o:ole="">
            <v:imagedata r:id="rId27" o:title=""/>
          </v:shape>
          <o:OLEObject Type="Embed" ProgID="Visio.Drawing.15" ShapeID="_x0000_i1033" DrawAspect="Content" ObjectID="_1825501711"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96" w:name="_Toc96843351"/>
      <w:bookmarkStart w:id="497" w:name="_Toc96844326"/>
      <w:bookmarkStart w:id="498" w:name="_Toc100739899"/>
      <w:bookmarkStart w:id="499" w:name="_Toc133408821"/>
      <w:bookmarkStart w:id="500" w:name="_Toc160452627"/>
      <w:bookmarkStart w:id="501" w:name="_Toc164869555"/>
      <w:bookmarkStart w:id="502" w:name="_Toc175350519"/>
      <w:bookmarkStart w:id="503" w:name="_Toc180146456"/>
      <w:bookmarkStart w:id="504" w:name="_Toc180248954"/>
      <w:bookmarkStart w:id="505" w:name="_Toc183378895"/>
      <w:bookmarkStart w:id="506" w:name="_Toc195348888"/>
      <w:bookmarkStart w:id="507" w:name="_Toc195349476"/>
      <w:bookmarkStart w:id="508" w:name="_Toc211940325"/>
      <w:r>
        <w:t>5.3.2.4</w:t>
      </w:r>
      <w:r>
        <w:tab/>
      </w:r>
      <w:r w:rsidRPr="00A076E8">
        <w:t>UAE_RealtimeUAVStatus_</w:t>
      </w:r>
      <w:r w:rsidRPr="005D3838">
        <w:t>Notify</w:t>
      </w:r>
      <w:bookmarkEnd w:id="496"/>
      <w:bookmarkEnd w:id="497"/>
      <w:bookmarkEnd w:id="498"/>
      <w:bookmarkEnd w:id="499"/>
      <w:bookmarkEnd w:id="500"/>
      <w:bookmarkEnd w:id="501"/>
      <w:bookmarkEnd w:id="502"/>
      <w:bookmarkEnd w:id="503"/>
      <w:bookmarkEnd w:id="504"/>
      <w:bookmarkEnd w:id="505"/>
      <w:bookmarkEnd w:id="506"/>
      <w:bookmarkEnd w:id="507"/>
      <w:bookmarkEnd w:id="508"/>
    </w:p>
    <w:p w14:paraId="4BBBE174" w14:textId="547F581B" w:rsidR="00077605" w:rsidRDefault="00077605" w:rsidP="00077605">
      <w:pPr>
        <w:pStyle w:val="Heading5"/>
      </w:pPr>
      <w:bookmarkStart w:id="509" w:name="_Toc96843352"/>
      <w:bookmarkStart w:id="510" w:name="_Toc96844327"/>
      <w:bookmarkStart w:id="511" w:name="_Toc100739900"/>
      <w:bookmarkStart w:id="512" w:name="_Toc133408822"/>
      <w:bookmarkStart w:id="513" w:name="_Toc160452628"/>
      <w:bookmarkStart w:id="514" w:name="_Toc164869556"/>
      <w:bookmarkStart w:id="515" w:name="_Toc175350520"/>
      <w:bookmarkStart w:id="516" w:name="_Toc180146457"/>
      <w:bookmarkStart w:id="517" w:name="_Toc180248955"/>
      <w:bookmarkStart w:id="518" w:name="_Toc183378896"/>
      <w:bookmarkStart w:id="519" w:name="_Toc195348889"/>
      <w:bookmarkStart w:id="520" w:name="_Toc195349477"/>
      <w:bookmarkStart w:id="521" w:name="_Toc211940326"/>
      <w:r>
        <w:t>5.3.2.4.1</w:t>
      </w:r>
      <w:r>
        <w:tab/>
        <w:t>General</w:t>
      </w:r>
      <w:bookmarkEnd w:id="509"/>
      <w:bookmarkEnd w:id="510"/>
      <w:bookmarkEnd w:id="511"/>
      <w:bookmarkEnd w:id="512"/>
      <w:bookmarkEnd w:id="513"/>
      <w:bookmarkEnd w:id="514"/>
      <w:bookmarkEnd w:id="515"/>
      <w:bookmarkEnd w:id="516"/>
      <w:bookmarkEnd w:id="517"/>
      <w:bookmarkEnd w:id="518"/>
      <w:bookmarkEnd w:id="519"/>
      <w:bookmarkEnd w:id="520"/>
      <w:bookmarkEnd w:id="521"/>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22" w:name="_Toc96843353"/>
      <w:bookmarkStart w:id="523" w:name="_Toc96844328"/>
      <w:bookmarkStart w:id="524" w:name="_Toc100739901"/>
      <w:bookmarkStart w:id="525" w:name="_Toc133408823"/>
      <w:bookmarkStart w:id="526" w:name="_Toc160452629"/>
      <w:bookmarkStart w:id="527" w:name="_Toc164869557"/>
      <w:bookmarkStart w:id="528" w:name="_Toc175350521"/>
      <w:bookmarkStart w:id="529" w:name="_Toc180146458"/>
      <w:bookmarkStart w:id="530" w:name="_Toc180248956"/>
      <w:bookmarkStart w:id="531" w:name="_Toc183378897"/>
      <w:bookmarkStart w:id="532" w:name="_Toc195348890"/>
      <w:bookmarkStart w:id="533" w:name="_Toc195349478"/>
      <w:bookmarkStart w:id="534" w:name="_Toc211940327"/>
      <w:r w:rsidRPr="00682DF1">
        <w:t>5.3.</w:t>
      </w:r>
      <w:r>
        <w:t>2</w:t>
      </w:r>
      <w:r w:rsidRPr="00682DF1">
        <w:t>.4.2</w:t>
      </w:r>
      <w:r w:rsidRPr="00682DF1">
        <w:tab/>
        <w:t>Real-time UAV Status Notification</w:t>
      </w:r>
      <w:bookmarkEnd w:id="522"/>
      <w:bookmarkEnd w:id="523"/>
      <w:bookmarkEnd w:id="524"/>
      <w:bookmarkEnd w:id="525"/>
      <w:bookmarkEnd w:id="526"/>
      <w:bookmarkEnd w:id="527"/>
      <w:bookmarkEnd w:id="528"/>
      <w:bookmarkEnd w:id="529"/>
      <w:bookmarkEnd w:id="530"/>
      <w:bookmarkEnd w:id="531"/>
      <w:bookmarkEnd w:id="532"/>
      <w:bookmarkEnd w:id="533"/>
      <w:bookmarkEnd w:id="534"/>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2pt;height:146.4pt" o:ole="">
            <v:imagedata r:id="rId29" o:title=""/>
          </v:shape>
          <o:OLEObject Type="Embed" ProgID="Visio.Drawing.15" ShapeID="_x0000_i1034" DrawAspect="Content" ObjectID="_1825501712"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35" w:name="_Toc510696597"/>
      <w:bookmarkStart w:id="536" w:name="_Toc35971389"/>
      <w:bookmarkStart w:id="537" w:name="_Toc96843354"/>
      <w:bookmarkStart w:id="538" w:name="_Toc96844329"/>
      <w:bookmarkStart w:id="539" w:name="_Toc100739902"/>
      <w:r>
        <w:br w:type="page"/>
      </w:r>
      <w:bookmarkStart w:id="540" w:name="_Toc160452630"/>
      <w:bookmarkStart w:id="541" w:name="_Toc164869558"/>
      <w:bookmarkStart w:id="542" w:name="_Toc175350522"/>
      <w:bookmarkStart w:id="543" w:name="_Toc180146459"/>
      <w:bookmarkStart w:id="544" w:name="_Toc180248957"/>
      <w:bookmarkStart w:id="545" w:name="_Toc183378898"/>
      <w:bookmarkStart w:id="546" w:name="_Toc195348891"/>
      <w:bookmarkStart w:id="547" w:name="_Toc195349479"/>
      <w:bookmarkStart w:id="548" w:name="_Toc211940328"/>
      <w:bookmarkStart w:id="549" w:name="_Toc133408824"/>
      <w:r w:rsidR="00535E7D" w:rsidRPr="00535E7D">
        <w:lastRenderedPageBreak/>
        <w:t>5.4</w:t>
      </w:r>
      <w:r w:rsidR="00535E7D" w:rsidRPr="00535E7D">
        <w:tab/>
        <w:t>UAE_ChangeUSSManagement Service</w:t>
      </w:r>
      <w:bookmarkEnd w:id="540"/>
      <w:bookmarkEnd w:id="541"/>
      <w:bookmarkEnd w:id="542"/>
      <w:bookmarkEnd w:id="543"/>
      <w:bookmarkEnd w:id="544"/>
      <w:bookmarkEnd w:id="545"/>
      <w:bookmarkEnd w:id="546"/>
      <w:bookmarkEnd w:id="547"/>
      <w:bookmarkEnd w:id="548"/>
    </w:p>
    <w:p w14:paraId="3A108AED" w14:textId="77777777" w:rsidR="00535E7D" w:rsidRPr="00535E7D" w:rsidRDefault="00535E7D" w:rsidP="00535E7D">
      <w:pPr>
        <w:pStyle w:val="Heading3"/>
      </w:pPr>
      <w:bookmarkStart w:id="550" w:name="_Toc129252462"/>
      <w:bookmarkStart w:id="551" w:name="_Toc160452631"/>
      <w:bookmarkStart w:id="552" w:name="_Toc164869559"/>
      <w:bookmarkStart w:id="553" w:name="_Toc175350523"/>
      <w:bookmarkStart w:id="554" w:name="_Toc180146460"/>
      <w:bookmarkStart w:id="555" w:name="_Toc180248958"/>
      <w:bookmarkStart w:id="556" w:name="_Toc183378899"/>
      <w:bookmarkStart w:id="557" w:name="_Toc195348892"/>
      <w:bookmarkStart w:id="558" w:name="_Toc195349480"/>
      <w:bookmarkStart w:id="559" w:name="_Toc211940329"/>
      <w:r w:rsidRPr="00535E7D">
        <w:t>5.4.1</w:t>
      </w:r>
      <w:r w:rsidRPr="00535E7D">
        <w:tab/>
        <w:t>Service Description</w:t>
      </w:r>
      <w:bookmarkEnd w:id="550"/>
      <w:bookmarkEnd w:id="551"/>
      <w:bookmarkEnd w:id="552"/>
      <w:bookmarkEnd w:id="553"/>
      <w:bookmarkEnd w:id="554"/>
      <w:bookmarkEnd w:id="555"/>
      <w:bookmarkEnd w:id="556"/>
      <w:bookmarkEnd w:id="557"/>
      <w:bookmarkEnd w:id="558"/>
      <w:bookmarkEnd w:id="559"/>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60" w:name="_Toc129252463"/>
      <w:bookmarkStart w:id="561" w:name="_Toc160452632"/>
      <w:bookmarkStart w:id="562" w:name="_Toc164869560"/>
      <w:bookmarkStart w:id="563" w:name="_Toc175350524"/>
      <w:bookmarkStart w:id="564" w:name="_Toc180146461"/>
      <w:bookmarkStart w:id="565" w:name="_Toc180248959"/>
      <w:bookmarkStart w:id="566" w:name="_Toc183378900"/>
      <w:bookmarkStart w:id="567" w:name="_Toc195348893"/>
      <w:bookmarkStart w:id="568" w:name="_Toc195349481"/>
      <w:bookmarkStart w:id="569" w:name="_Toc211940330"/>
      <w:r w:rsidRPr="00535E7D">
        <w:t>5.4.2</w:t>
      </w:r>
      <w:r w:rsidRPr="00535E7D">
        <w:tab/>
        <w:t>Service Operations</w:t>
      </w:r>
      <w:bookmarkEnd w:id="560"/>
      <w:bookmarkEnd w:id="561"/>
      <w:bookmarkEnd w:id="562"/>
      <w:bookmarkEnd w:id="563"/>
      <w:bookmarkEnd w:id="564"/>
      <w:bookmarkEnd w:id="565"/>
      <w:bookmarkEnd w:id="566"/>
      <w:bookmarkEnd w:id="567"/>
      <w:bookmarkEnd w:id="568"/>
      <w:bookmarkEnd w:id="569"/>
    </w:p>
    <w:p w14:paraId="12B5A23D" w14:textId="77777777" w:rsidR="00535E7D" w:rsidRPr="00535E7D" w:rsidRDefault="00535E7D" w:rsidP="00535E7D">
      <w:pPr>
        <w:pStyle w:val="Heading4"/>
      </w:pPr>
      <w:bookmarkStart w:id="570" w:name="_Toc129252464"/>
      <w:bookmarkStart w:id="571" w:name="_Toc160452633"/>
      <w:bookmarkStart w:id="572" w:name="_Toc164869561"/>
      <w:bookmarkStart w:id="573" w:name="_Toc175350525"/>
      <w:bookmarkStart w:id="574" w:name="_Toc180146462"/>
      <w:bookmarkStart w:id="575" w:name="_Toc180248960"/>
      <w:bookmarkStart w:id="576" w:name="_Toc183378901"/>
      <w:bookmarkStart w:id="577" w:name="_Toc195348894"/>
      <w:bookmarkStart w:id="578" w:name="_Toc195349482"/>
      <w:bookmarkStart w:id="579" w:name="_Toc211940331"/>
      <w:r w:rsidRPr="00535E7D">
        <w:t>5.4.2.1</w:t>
      </w:r>
      <w:r w:rsidRPr="00535E7D">
        <w:tab/>
        <w:t>Introduction</w:t>
      </w:r>
      <w:bookmarkEnd w:id="570"/>
      <w:bookmarkEnd w:id="571"/>
      <w:bookmarkEnd w:id="572"/>
      <w:bookmarkEnd w:id="573"/>
      <w:bookmarkEnd w:id="574"/>
      <w:bookmarkEnd w:id="575"/>
      <w:bookmarkEnd w:id="576"/>
      <w:bookmarkEnd w:id="577"/>
      <w:bookmarkEnd w:id="578"/>
      <w:bookmarkEnd w:id="579"/>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580" w:name="_Toc129252465"/>
      <w:bookmarkStart w:id="581" w:name="_Toc160452634"/>
      <w:bookmarkStart w:id="582" w:name="_Toc164869562"/>
      <w:bookmarkStart w:id="583" w:name="_Toc175350526"/>
      <w:bookmarkStart w:id="584" w:name="_Toc180146463"/>
      <w:bookmarkStart w:id="585" w:name="_Toc180248961"/>
      <w:bookmarkStart w:id="586" w:name="_Toc183378902"/>
      <w:bookmarkStart w:id="587" w:name="_Toc195348895"/>
      <w:bookmarkStart w:id="588" w:name="_Toc195349483"/>
      <w:bookmarkStart w:id="589" w:name="_Toc211940332"/>
      <w:r w:rsidRPr="00535E7D">
        <w:t>5.4.2.2</w:t>
      </w:r>
      <w:r w:rsidRPr="00535E7D">
        <w:tab/>
      </w:r>
      <w:bookmarkEnd w:id="580"/>
      <w:r w:rsidRPr="00535E7D">
        <w:t>UAE_ChangeUSSManagement_ManageUSS</w:t>
      </w:r>
      <w:bookmarkEnd w:id="581"/>
      <w:bookmarkEnd w:id="582"/>
      <w:bookmarkEnd w:id="583"/>
      <w:bookmarkEnd w:id="584"/>
      <w:bookmarkEnd w:id="585"/>
      <w:bookmarkEnd w:id="586"/>
      <w:bookmarkEnd w:id="587"/>
      <w:bookmarkEnd w:id="588"/>
      <w:bookmarkEnd w:id="589"/>
    </w:p>
    <w:p w14:paraId="78072D90" w14:textId="77777777" w:rsidR="00535E7D" w:rsidRPr="00535E7D" w:rsidRDefault="00535E7D" w:rsidP="00535E7D">
      <w:pPr>
        <w:pStyle w:val="Heading5"/>
      </w:pPr>
      <w:bookmarkStart w:id="590" w:name="_Toc129252466"/>
      <w:bookmarkStart w:id="591" w:name="_Toc160452635"/>
      <w:bookmarkStart w:id="592" w:name="_Toc164869563"/>
      <w:bookmarkStart w:id="593" w:name="_Toc175350527"/>
      <w:bookmarkStart w:id="594" w:name="_Toc180146464"/>
      <w:bookmarkStart w:id="595" w:name="_Toc180248962"/>
      <w:bookmarkStart w:id="596" w:name="_Toc183378903"/>
      <w:bookmarkStart w:id="597" w:name="_Toc195348896"/>
      <w:bookmarkStart w:id="598" w:name="_Toc195349484"/>
      <w:bookmarkStart w:id="599" w:name="_Toc211940333"/>
      <w:r w:rsidRPr="00535E7D">
        <w:t>5.4.2.2.1</w:t>
      </w:r>
      <w:r w:rsidRPr="00535E7D">
        <w:tab/>
        <w:t>General</w:t>
      </w:r>
      <w:bookmarkEnd w:id="590"/>
      <w:bookmarkEnd w:id="591"/>
      <w:bookmarkEnd w:id="592"/>
      <w:bookmarkEnd w:id="593"/>
      <w:bookmarkEnd w:id="594"/>
      <w:bookmarkEnd w:id="595"/>
      <w:bookmarkEnd w:id="596"/>
      <w:bookmarkEnd w:id="597"/>
      <w:bookmarkEnd w:id="598"/>
      <w:bookmarkEnd w:id="599"/>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600"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601" w:name="_Toc160452636"/>
      <w:bookmarkStart w:id="602" w:name="_Toc164869564"/>
      <w:bookmarkStart w:id="603" w:name="_Toc175350528"/>
      <w:bookmarkStart w:id="604" w:name="_Toc180146465"/>
      <w:bookmarkStart w:id="605" w:name="_Toc180248963"/>
      <w:bookmarkStart w:id="606" w:name="_Toc183378904"/>
      <w:bookmarkStart w:id="607" w:name="_Toc195348897"/>
      <w:bookmarkStart w:id="608" w:name="_Toc195349485"/>
      <w:bookmarkStart w:id="609" w:name="_Toc211940334"/>
      <w:r w:rsidRPr="00535E7D">
        <w:t>5.4.2.2.2</w:t>
      </w:r>
      <w:r w:rsidRPr="00535E7D">
        <w:tab/>
      </w:r>
      <w:bookmarkEnd w:id="600"/>
      <w:r w:rsidRPr="00535E7D">
        <w:t>USS Change Policy Creation</w:t>
      </w:r>
      <w:bookmarkEnd w:id="601"/>
      <w:bookmarkEnd w:id="602"/>
      <w:bookmarkEnd w:id="603"/>
      <w:bookmarkEnd w:id="604"/>
      <w:bookmarkEnd w:id="605"/>
      <w:bookmarkEnd w:id="606"/>
      <w:bookmarkEnd w:id="607"/>
      <w:bookmarkEnd w:id="608"/>
      <w:bookmarkEnd w:id="609"/>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10" w:name="_MON_1766868265"/>
    <w:bookmarkEnd w:id="610"/>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825501713"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11" w:name="_Toc129252468"/>
      <w:bookmarkStart w:id="612" w:name="_Toc160452637"/>
      <w:bookmarkStart w:id="613" w:name="_Toc164869565"/>
      <w:bookmarkStart w:id="614" w:name="_Toc175350529"/>
      <w:bookmarkStart w:id="615" w:name="_Toc180146466"/>
      <w:bookmarkStart w:id="616" w:name="_Toc180248964"/>
      <w:bookmarkStart w:id="617" w:name="_Toc183378905"/>
      <w:bookmarkStart w:id="618" w:name="_Toc195348898"/>
      <w:bookmarkStart w:id="619" w:name="_Toc195349486"/>
      <w:bookmarkStart w:id="620" w:name="_Toc211940335"/>
      <w:r w:rsidRPr="00535E7D">
        <w:t>5.4.2.2.3</w:t>
      </w:r>
      <w:r w:rsidRPr="00535E7D">
        <w:tab/>
      </w:r>
      <w:bookmarkEnd w:id="611"/>
      <w:r w:rsidRPr="00535E7D">
        <w:t>USS Change Policy Update</w:t>
      </w:r>
      <w:bookmarkEnd w:id="612"/>
      <w:bookmarkEnd w:id="613"/>
      <w:bookmarkEnd w:id="614"/>
      <w:bookmarkEnd w:id="615"/>
      <w:bookmarkEnd w:id="616"/>
      <w:bookmarkEnd w:id="617"/>
      <w:bookmarkEnd w:id="618"/>
      <w:bookmarkEnd w:id="619"/>
      <w:bookmarkEnd w:id="620"/>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21" w:name="_MON_1766868299"/>
    <w:bookmarkEnd w:id="621"/>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825501714"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22" w:name="_Toc160452638"/>
      <w:bookmarkStart w:id="623" w:name="_Toc164869566"/>
      <w:bookmarkStart w:id="624" w:name="_Toc175350530"/>
      <w:bookmarkStart w:id="625" w:name="_Toc180146467"/>
      <w:bookmarkStart w:id="626" w:name="_Toc180248965"/>
      <w:bookmarkStart w:id="627" w:name="_Toc183378906"/>
      <w:bookmarkStart w:id="628" w:name="_Toc195348899"/>
      <w:bookmarkStart w:id="629" w:name="_Toc195349487"/>
      <w:bookmarkStart w:id="630" w:name="_Toc211940336"/>
      <w:bookmarkStart w:id="631" w:name="_Toc129252469"/>
      <w:r w:rsidRPr="00535E7D">
        <w:t>5.4.2.2.</w:t>
      </w:r>
      <w:r w:rsidR="00077689">
        <w:t>4</w:t>
      </w:r>
      <w:r w:rsidRPr="00535E7D">
        <w:tab/>
        <w:t>USS Change Policy Deletion</w:t>
      </w:r>
      <w:bookmarkEnd w:id="622"/>
      <w:bookmarkEnd w:id="623"/>
      <w:bookmarkEnd w:id="624"/>
      <w:bookmarkEnd w:id="625"/>
      <w:bookmarkEnd w:id="626"/>
      <w:bookmarkEnd w:id="627"/>
      <w:bookmarkEnd w:id="628"/>
      <w:bookmarkEnd w:id="629"/>
      <w:bookmarkEnd w:id="630"/>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32" w:name="_MON_1766868311"/>
    <w:bookmarkEnd w:id="632"/>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825501715"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33" w:name="_Toc160452639"/>
      <w:bookmarkStart w:id="634" w:name="_Toc164869567"/>
      <w:bookmarkStart w:id="635" w:name="_Toc175350531"/>
      <w:bookmarkStart w:id="636" w:name="_Toc180146468"/>
      <w:bookmarkStart w:id="637" w:name="_Toc180248966"/>
      <w:bookmarkStart w:id="638" w:name="_Toc183378907"/>
      <w:bookmarkStart w:id="639" w:name="_Toc195348900"/>
      <w:bookmarkStart w:id="640" w:name="_Toc195349488"/>
      <w:bookmarkStart w:id="641" w:name="_Toc211940337"/>
      <w:r w:rsidRPr="00535E7D">
        <w:t>5.4.2.3</w:t>
      </w:r>
      <w:r w:rsidRPr="00535E7D">
        <w:tab/>
      </w:r>
      <w:bookmarkEnd w:id="631"/>
      <w:r w:rsidRPr="00535E7D">
        <w:t>UAE_ChangeUSSManagement_RequestUSSChange</w:t>
      </w:r>
      <w:bookmarkEnd w:id="633"/>
      <w:bookmarkEnd w:id="634"/>
      <w:bookmarkEnd w:id="635"/>
      <w:bookmarkEnd w:id="636"/>
      <w:bookmarkEnd w:id="637"/>
      <w:bookmarkEnd w:id="638"/>
      <w:bookmarkEnd w:id="639"/>
      <w:bookmarkEnd w:id="640"/>
      <w:bookmarkEnd w:id="641"/>
    </w:p>
    <w:p w14:paraId="7D2A5821" w14:textId="77777777" w:rsidR="00535E7D" w:rsidRPr="00535E7D" w:rsidRDefault="00535E7D" w:rsidP="00535E7D">
      <w:pPr>
        <w:pStyle w:val="Heading5"/>
      </w:pPr>
      <w:bookmarkStart w:id="642" w:name="_Toc129252470"/>
      <w:bookmarkStart w:id="643" w:name="_Toc160452640"/>
      <w:bookmarkStart w:id="644" w:name="_Toc164869568"/>
      <w:bookmarkStart w:id="645" w:name="_Toc175350532"/>
      <w:bookmarkStart w:id="646" w:name="_Toc180146469"/>
      <w:bookmarkStart w:id="647" w:name="_Toc180248967"/>
      <w:bookmarkStart w:id="648" w:name="_Toc183378908"/>
      <w:bookmarkStart w:id="649" w:name="_Toc195348901"/>
      <w:bookmarkStart w:id="650" w:name="_Toc195349489"/>
      <w:bookmarkStart w:id="651" w:name="_Toc211940338"/>
      <w:r w:rsidRPr="00535E7D">
        <w:t>5.4.2.3.1</w:t>
      </w:r>
      <w:r w:rsidRPr="00535E7D">
        <w:tab/>
        <w:t>General</w:t>
      </w:r>
      <w:bookmarkEnd w:id="642"/>
      <w:bookmarkEnd w:id="643"/>
      <w:bookmarkEnd w:id="644"/>
      <w:bookmarkEnd w:id="645"/>
      <w:bookmarkEnd w:id="646"/>
      <w:bookmarkEnd w:id="647"/>
      <w:bookmarkEnd w:id="648"/>
      <w:bookmarkEnd w:id="649"/>
      <w:bookmarkEnd w:id="650"/>
      <w:bookmarkEnd w:id="651"/>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52" w:name="_Toc129252471"/>
      <w:bookmarkStart w:id="653" w:name="_Toc160452641"/>
      <w:bookmarkStart w:id="654" w:name="_Toc164869569"/>
      <w:bookmarkStart w:id="655" w:name="_Toc175350533"/>
      <w:bookmarkStart w:id="656" w:name="_Toc180146470"/>
      <w:bookmarkStart w:id="657" w:name="_Toc180248968"/>
      <w:bookmarkStart w:id="658" w:name="_Toc183378909"/>
      <w:bookmarkStart w:id="659" w:name="_Toc195348902"/>
      <w:bookmarkStart w:id="660" w:name="_Toc195349490"/>
      <w:bookmarkStart w:id="661" w:name="_Toc211940339"/>
      <w:r w:rsidRPr="00535E7D">
        <w:t>5.4.2.3.2</w:t>
      </w:r>
      <w:r w:rsidRPr="00535E7D">
        <w:tab/>
      </w:r>
      <w:bookmarkEnd w:id="652"/>
      <w:r w:rsidRPr="00535E7D">
        <w:t>USS Change Request</w:t>
      </w:r>
      <w:bookmarkEnd w:id="653"/>
      <w:bookmarkEnd w:id="654"/>
      <w:bookmarkEnd w:id="655"/>
      <w:bookmarkEnd w:id="656"/>
      <w:bookmarkEnd w:id="657"/>
      <w:bookmarkEnd w:id="658"/>
      <w:bookmarkEnd w:id="659"/>
      <w:bookmarkEnd w:id="660"/>
      <w:bookmarkEnd w:id="661"/>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662" w:name="_MON_1766868321"/>
    <w:bookmarkEnd w:id="662"/>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825501716"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663" w:name="_Toc129252472"/>
      <w:bookmarkStart w:id="664" w:name="_Toc160452642"/>
      <w:bookmarkStart w:id="665" w:name="_Toc164869570"/>
      <w:bookmarkStart w:id="666" w:name="_Toc175350534"/>
      <w:bookmarkStart w:id="667" w:name="_Toc180146471"/>
      <w:bookmarkStart w:id="668" w:name="_Toc180248969"/>
      <w:bookmarkStart w:id="669" w:name="_Toc183378910"/>
      <w:bookmarkStart w:id="670" w:name="_Toc195348903"/>
      <w:bookmarkStart w:id="671" w:name="_Toc195349491"/>
      <w:bookmarkStart w:id="672" w:name="_Toc211940340"/>
      <w:r w:rsidRPr="00535E7D">
        <w:t>5.4.2.4</w:t>
      </w:r>
      <w:r w:rsidRPr="00535E7D">
        <w:tab/>
      </w:r>
      <w:bookmarkEnd w:id="663"/>
      <w:r w:rsidRPr="00535E7D">
        <w:t>UAE_ChangeUSSManagement_Notify</w:t>
      </w:r>
      <w:bookmarkEnd w:id="664"/>
      <w:bookmarkEnd w:id="665"/>
      <w:bookmarkEnd w:id="666"/>
      <w:bookmarkEnd w:id="667"/>
      <w:bookmarkEnd w:id="668"/>
      <w:bookmarkEnd w:id="669"/>
      <w:bookmarkEnd w:id="670"/>
      <w:bookmarkEnd w:id="671"/>
      <w:bookmarkEnd w:id="672"/>
    </w:p>
    <w:p w14:paraId="3D9F0CD2" w14:textId="77777777" w:rsidR="00535E7D" w:rsidRPr="00535E7D" w:rsidRDefault="00535E7D" w:rsidP="00535E7D">
      <w:pPr>
        <w:pStyle w:val="Heading5"/>
      </w:pPr>
      <w:bookmarkStart w:id="673" w:name="_Toc129252457"/>
      <w:bookmarkStart w:id="674" w:name="_Toc160452643"/>
      <w:bookmarkStart w:id="675" w:name="_Toc164869571"/>
      <w:bookmarkStart w:id="676" w:name="_Toc175350535"/>
      <w:bookmarkStart w:id="677" w:name="_Toc180146472"/>
      <w:bookmarkStart w:id="678" w:name="_Toc180248970"/>
      <w:bookmarkStart w:id="679" w:name="_Toc183378911"/>
      <w:bookmarkStart w:id="680" w:name="_Toc195348904"/>
      <w:bookmarkStart w:id="681" w:name="_Toc195349492"/>
      <w:bookmarkStart w:id="682" w:name="_Toc211940341"/>
      <w:r w:rsidRPr="00535E7D">
        <w:t>5.4.2.4.1</w:t>
      </w:r>
      <w:r w:rsidRPr="00535E7D">
        <w:tab/>
        <w:t>General</w:t>
      </w:r>
      <w:bookmarkEnd w:id="673"/>
      <w:bookmarkEnd w:id="674"/>
      <w:bookmarkEnd w:id="675"/>
      <w:bookmarkEnd w:id="676"/>
      <w:bookmarkEnd w:id="677"/>
      <w:bookmarkEnd w:id="678"/>
      <w:bookmarkEnd w:id="679"/>
      <w:bookmarkEnd w:id="680"/>
      <w:bookmarkEnd w:id="681"/>
      <w:bookmarkEnd w:id="682"/>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683" w:name="_Toc129252458"/>
      <w:bookmarkStart w:id="684" w:name="_Toc160452644"/>
      <w:bookmarkStart w:id="685" w:name="_Toc164869572"/>
      <w:bookmarkStart w:id="686" w:name="_Toc175350536"/>
      <w:bookmarkStart w:id="687" w:name="_Toc180146473"/>
      <w:bookmarkStart w:id="688" w:name="_Toc180248971"/>
      <w:bookmarkStart w:id="689" w:name="_Toc183378912"/>
      <w:bookmarkStart w:id="690" w:name="_Toc195348905"/>
      <w:bookmarkStart w:id="691" w:name="_Toc195349493"/>
      <w:bookmarkStart w:id="692" w:name="_Toc211940342"/>
      <w:r w:rsidRPr="00535E7D">
        <w:t>5.4.2.4.2</w:t>
      </w:r>
      <w:r w:rsidRPr="00535E7D">
        <w:tab/>
      </w:r>
      <w:bookmarkEnd w:id="683"/>
      <w:r w:rsidRPr="00535E7D">
        <w:rPr>
          <w:lang w:val="en-US"/>
        </w:rPr>
        <w:t>USS Change Notification</w:t>
      </w:r>
      <w:bookmarkEnd w:id="684"/>
      <w:bookmarkEnd w:id="685"/>
      <w:bookmarkEnd w:id="686"/>
      <w:bookmarkEnd w:id="687"/>
      <w:bookmarkEnd w:id="688"/>
      <w:bookmarkEnd w:id="689"/>
      <w:bookmarkEnd w:id="690"/>
      <w:bookmarkEnd w:id="691"/>
      <w:bookmarkEnd w:id="692"/>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693" w:name="_MON_1766868057"/>
    <w:bookmarkEnd w:id="693"/>
    <w:p w14:paraId="4BFE43B3" w14:textId="4F7079D2" w:rsidR="00535E7D" w:rsidRPr="00535E7D" w:rsidRDefault="00DA42D5" w:rsidP="00535E7D">
      <w:pPr>
        <w:pStyle w:val="TH"/>
      </w:pPr>
      <w:r w:rsidRPr="00535E7D">
        <w:object w:dxaOrig="9620" w:dyaOrig="2749" w14:anchorId="06036A6D">
          <v:shape id="_x0000_i1039" type="#_x0000_t75" style="width:480pt;height:138.4pt" o:ole="">
            <v:imagedata r:id="rId39" o:title=""/>
          </v:shape>
          <o:OLEObject Type="Embed" ProgID="Word.Document.8" ShapeID="_x0000_i1039" DrawAspect="Content" ObjectID="_1825501717"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694" w:name="_Toc160452645"/>
      <w:bookmarkStart w:id="695" w:name="_Toc164869573"/>
      <w:bookmarkStart w:id="696" w:name="_Toc175350537"/>
      <w:bookmarkStart w:id="697" w:name="_Toc180146474"/>
      <w:bookmarkStart w:id="698" w:name="_Toc180248972"/>
      <w:bookmarkStart w:id="699" w:name="_Toc183378913"/>
      <w:bookmarkStart w:id="700" w:name="_Toc195348906"/>
      <w:bookmarkStart w:id="701" w:name="_Toc195349494"/>
      <w:bookmarkStart w:id="702" w:name="_Toc211940343"/>
      <w:r w:rsidR="00705544" w:rsidRPr="00705544">
        <w:lastRenderedPageBreak/>
        <w:t>5.5</w:t>
      </w:r>
      <w:r w:rsidR="00705544" w:rsidRPr="00705544">
        <w:tab/>
        <w:t>UAE_DAASupport Service</w:t>
      </w:r>
      <w:bookmarkEnd w:id="694"/>
      <w:bookmarkEnd w:id="695"/>
      <w:bookmarkEnd w:id="696"/>
      <w:bookmarkEnd w:id="697"/>
      <w:bookmarkEnd w:id="698"/>
      <w:bookmarkEnd w:id="699"/>
      <w:bookmarkEnd w:id="700"/>
      <w:bookmarkEnd w:id="701"/>
      <w:bookmarkEnd w:id="702"/>
    </w:p>
    <w:p w14:paraId="5D083A8E" w14:textId="77777777" w:rsidR="00705544" w:rsidRPr="00705544" w:rsidRDefault="00705544" w:rsidP="00705544">
      <w:pPr>
        <w:pStyle w:val="Heading3"/>
      </w:pPr>
      <w:bookmarkStart w:id="703" w:name="_Toc160452646"/>
      <w:bookmarkStart w:id="704" w:name="_Toc164869574"/>
      <w:bookmarkStart w:id="705" w:name="_Toc175350538"/>
      <w:bookmarkStart w:id="706" w:name="_Toc180146475"/>
      <w:bookmarkStart w:id="707" w:name="_Toc180248973"/>
      <w:bookmarkStart w:id="708" w:name="_Toc183378914"/>
      <w:bookmarkStart w:id="709" w:name="_Toc195348907"/>
      <w:bookmarkStart w:id="710" w:name="_Toc195349495"/>
      <w:bookmarkStart w:id="711" w:name="_Toc211940344"/>
      <w:r w:rsidRPr="00705544">
        <w:t>5.5.1</w:t>
      </w:r>
      <w:r w:rsidRPr="00705544">
        <w:tab/>
        <w:t>Service Description</w:t>
      </w:r>
      <w:bookmarkEnd w:id="703"/>
      <w:bookmarkEnd w:id="704"/>
      <w:bookmarkEnd w:id="705"/>
      <w:bookmarkEnd w:id="706"/>
      <w:bookmarkEnd w:id="707"/>
      <w:bookmarkEnd w:id="708"/>
      <w:bookmarkEnd w:id="709"/>
      <w:bookmarkEnd w:id="710"/>
      <w:bookmarkEnd w:id="711"/>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12" w:name="_Toc160452647"/>
      <w:bookmarkStart w:id="713" w:name="_Toc164869575"/>
      <w:bookmarkStart w:id="714" w:name="_Toc175350539"/>
      <w:bookmarkStart w:id="715" w:name="_Toc180146476"/>
      <w:bookmarkStart w:id="716" w:name="_Toc180248974"/>
      <w:bookmarkStart w:id="717" w:name="_Toc183378915"/>
      <w:bookmarkStart w:id="718" w:name="_Toc195348908"/>
      <w:bookmarkStart w:id="719" w:name="_Toc195349496"/>
      <w:bookmarkStart w:id="720" w:name="_Toc211940345"/>
      <w:r w:rsidRPr="00705544">
        <w:t>5.5.2</w:t>
      </w:r>
      <w:r w:rsidRPr="00705544">
        <w:tab/>
        <w:t>Service Operations</w:t>
      </w:r>
      <w:bookmarkEnd w:id="712"/>
      <w:bookmarkEnd w:id="713"/>
      <w:bookmarkEnd w:id="714"/>
      <w:bookmarkEnd w:id="715"/>
      <w:bookmarkEnd w:id="716"/>
      <w:bookmarkEnd w:id="717"/>
      <w:bookmarkEnd w:id="718"/>
      <w:bookmarkEnd w:id="719"/>
      <w:bookmarkEnd w:id="720"/>
    </w:p>
    <w:p w14:paraId="004C85E2" w14:textId="77777777" w:rsidR="00705544" w:rsidRPr="00705544" w:rsidRDefault="00705544" w:rsidP="00705544">
      <w:pPr>
        <w:pStyle w:val="Heading4"/>
      </w:pPr>
      <w:bookmarkStart w:id="721" w:name="_Toc160452648"/>
      <w:bookmarkStart w:id="722" w:name="_Toc164869576"/>
      <w:bookmarkStart w:id="723" w:name="_Toc175350540"/>
      <w:bookmarkStart w:id="724" w:name="_Toc180146477"/>
      <w:bookmarkStart w:id="725" w:name="_Toc180248975"/>
      <w:bookmarkStart w:id="726" w:name="_Toc183378916"/>
      <w:bookmarkStart w:id="727" w:name="_Toc195348909"/>
      <w:bookmarkStart w:id="728" w:name="_Toc195349497"/>
      <w:bookmarkStart w:id="729" w:name="_Toc211940346"/>
      <w:r w:rsidRPr="00705544">
        <w:t>5.5.2.1</w:t>
      </w:r>
      <w:r w:rsidRPr="00705544">
        <w:tab/>
        <w:t>Introduction</w:t>
      </w:r>
      <w:bookmarkEnd w:id="721"/>
      <w:bookmarkEnd w:id="722"/>
      <w:bookmarkEnd w:id="723"/>
      <w:bookmarkEnd w:id="724"/>
      <w:bookmarkEnd w:id="725"/>
      <w:bookmarkEnd w:id="726"/>
      <w:bookmarkEnd w:id="727"/>
      <w:bookmarkEnd w:id="728"/>
      <w:bookmarkEnd w:id="729"/>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w:t>
            </w:r>
            <w:bookmarkStart w:id="730" w:name="_Hlk134523495"/>
            <w:r w:rsidRPr="00705544">
              <w:t>Notify</w:t>
            </w:r>
            <w:bookmarkEnd w:id="730"/>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31" w:name="_Toc160452649"/>
      <w:bookmarkStart w:id="732" w:name="_Toc164869577"/>
      <w:bookmarkStart w:id="733" w:name="_Toc175350541"/>
      <w:bookmarkStart w:id="734" w:name="_Toc180146478"/>
      <w:bookmarkStart w:id="735" w:name="_Toc180248976"/>
      <w:bookmarkStart w:id="736" w:name="_Toc183378917"/>
      <w:bookmarkStart w:id="737" w:name="_Toc195348910"/>
      <w:bookmarkStart w:id="738" w:name="_Toc195349498"/>
      <w:bookmarkStart w:id="739" w:name="_Toc211940347"/>
      <w:r w:rsidRPr="00705544">
        <w:t>5.5.2.2</w:t>
      </w:r>
      <w:r w:rsidRPr="00705544">
        <w:tab/>
        <w:t>UAE_DAASupport_Manage</w:t>
      </w:r>
      <w:bookmarkEnd w:id="731"/>
      <w:bookmarkEnd w:id="732"/>
      <w:bookmarkEnd w:id="733"/>
      <w:bookmarkEnd w:id="734"/>
      <w:bookmarkEnd w:id="735"/>
      <w:bookmarkEnd w:id="736"/>
      <w:bookmarkEnd w:id="737"/>
      <w:bookmarkEnd w:id="738"/>
      <w:bookmarkEnd w:id="739"/>
    </w:p>
    <w:p w14:paraId="152A7016" w14:textId="77777777" w:rsidR="00705544" w:rsidRPr="00705544" w:rsidRDefault="00705544" w:rsidP="00705544">
      <w:pPr>
        <w:pStyle w:val="Heading5"/>
      </w:pPr>
      <w:bookmarkStart w:id="740" w:name="_Toc160452650"/>
      <w:bookmarkStart w:id="741" w:name="_Toc164869578"/>
      <w:bookmarkStart w:id="742" w:name="_Toc175350542"/>
      <w:bookmarkStart w:id="743" w:name="_Toc180146479"/>
      <w:bookmarkStart w:id="744" w:name="_Toc180248977"/>
      <w:bookmarkStart w:id="745" w:name="_Toc183378918"/>
      <w:bookmarkStart w:id="746" w:name="_Toc195348911"/>
      <w:bookmarkStart w:id="747" w:name="_Toc195349499"/>
      <w:bookmarkStart w:id="748" w:name="_Toc211940348"/>
      <w:r w:rsidRPr="00705544">
        <w:t>5.5.2.2.1</w:t>
      </w:r>
      <w:r w:rsidRPr="00705544">
        <w:tab/>
        <w:t>General</w:t>
      </w:r>
      <w:bookmarkEnd w:id="740"/>
      <w:bookmarkEnd w:id="741"/>
      <w:bookmarkEnd w:id="742"/>
      <w:bookmarkEnd w:id="743"/>
      <w:bookmarkEnd w:id="744"/>
      <w:bookmarkEnd w:id="745"/>
      <w:bookmarkEnd w:id="746"/>
      <w:bookmarkEnd w:id="747"/>
      <w:bookmarkEnd w:id="748"/>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749" w:name="_Toc160452651"/>
      <w:bookmarkStart w:id="750" w:name="_Toc164869579"/>
      <w:bookmarkStart w:id="751" w:name="_Toc175350543"/>
      <w:bookmarkStart w:id="752" w:name="_Toc180146480"/>
      <w:bookmarkStart w:id="753" w:name="_Toc180248978"/>
      <w:bookmarkStart w:id="754" w:name="_Toc183378919"/>
      <w:bookmarkStart w:id="755" w:name="_Toc195348912"/>
      <w:bookmarkStart w:id="756" w:name="_Toc195349500"/>
      <w:bookmarkStart w:id="757" w:name="_Toc211940349"/>
      <w:r w:rsidRPr="00705544">
        <w:t>5.5.2.2.2</w:t>
      </w:r>
      <w:r w:rsidRPr="00705544">
        <w:tab/>
        <w:t>DAA Policy Creation</w:t>
      </w:r>
      <w:bookmarkEnd w:id="749"/>
      <w:bookmarkEnd w:id="750"/>
      <w:bookmarkEnd w:id="751"/>
      <w:bookmarkEnd w:id="752"/>
      <w:bookmarkEnd w:id="753"/>
      <w:bookmarkEnd w:id="754"/>
      <w:bookmarkEnd w:id="755"/>
      <w:bookmarkEnd w:id="756"/>
      <w:bookmarkEnd w:id="757"/>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758" w:name="_MON_1767298811"/>
    <w:bookmarkEnd w:id="758"/>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825501718"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759" w:name="_Toc160452652"/>
      <w:bookmarkStart w:id="760" w:name="_Toc164869580"/>
      <w:bookmarkStart w:id="761" w:name="_Toc175350544"/>
      <w:bookmarkStart w:id="762" w:name="_Toc180146481"/>
      <w:bookmarkStart w:id="763" w:name="_Toc180248979"/>
      <w:bookmarkStart w:id="764" w:name="_Toc183378920"/>
      <w:bookmarkStart w:id="765" w:name="_Toc195348913"/>
      <w:bookmarkStart w:id="766" w:name="_Toc195349501"/>
      <w:bookmarkStart w:id="767" w:name="_Toc211940350"/>
      <w:r w:rsidRPr="00705544">
        <w:t>5.5.2.2.3</w:t>
      </w:r>
      <w:r w:rsidRPr="00705544">
        <w:tab/>
        <w:t>DAA Policy Update</w:t>
      </w:r>
      <w:bookmarkEnd w:id="759"/>
      <w:bookmarkEnd w:id="760"/>
      <w:bookmarkEnd w:id="761"/>
      <w:bookmarkEnd w:id="762"/>
      <w:bookmarkEnd w:id="763"/>
      <w:bookmarkEnd w:id="764"/>
      <w:bookmarkEnd w:id="765"/>
      <w:bookmarkEnd w:id="766"/>
      <w:bookmarkEnd w:id="767"/>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768" w:name="_MON_1767298801"/>
    <w:bookmarkEnd w:id="768"/>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825501719"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769" w:name="_Toc160452653"/>
      <w:bookmarkStart w:id="770" w:name="_Toc164869581"/>
      <w:bookmarkStart w:id="771" w:name="_Toc175350545"/>
      <w:bookmarkStart w:id="772" w:name="_Toc180146482"/>
      <w:bookmarkStart w:id="773" w:name="_Toc180248980"/>
      <w:bookmarkStart w:id="774" w:name="_Toc183378921"/>
      <w:bookmarkStart w:id="775" w:name="_Toc195348914"/>
      <w:bookmarkStart w:id="776" w:name="_Toc195349502"/>
      <w:bookmarkStart w:id="777" w:name="_Toc211940351"/>
      <w:r w:rsidRPr="00705544">
        <w:t>5.5.2.2.</w:t>
      </w:r>
      <w:r w:rsidR="001B2B03">
        <w:t>4</w:t>
      </w:r>
      <w:r w:rsidRPr="00705544">
        <w:tab/>
        <w:t>DAA Policy Deletion</w:t>
      </w:r>
      <w:bookmarkEnd w:id="769"/>
      <w:bookmarkEnd w:id="770"/>
      <w:bookmarkEnd w:id="771"/>
      <w:bookmarkEnd w:id="772"/>
      <w:bookmarkEnd w:id="773"/>
      <w:bookmarkEnd w:id="774"/>
      <w:bookmarkEnd w:id="775"/>
      <w:bookmarkEnd w:id="776"/>
      <w:bookmarkEnd w:id="777"/>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778" w:name="_MON_1767298792"/>
    <w:bookmarkEnd w:id="778"/>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825501720"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779" w:name="_Toc160452654"/>
      <w:bookmarkStart w:id="780" w:name="_Toc164869582"/>
      <w:bookmarkStart w:id="781" w:name="_Toc175350546"/>
      <w:bookmarkStart w:id="782" w:name="_Toc180146483"/>
      <w:bookmarkStart w:id="783" w:name="_Toc180248981"/>
      <w:bookmarkStart w:id="784" w:name="_Toc183378922"/>
      <w:bookmarkStart w:id="785" w:name="_Toc195348915"/>
      <w:bookmarkStart w:id="786" w:name="_Toc195349503"/>
      <w:bookmarkStart w:id="787" w:name="_Toc211940352"/>
      <w:r w:rsidRPr="00705544">
        <w:t>5.5.2.3</w:t>
      </w:r>
      <w:r w:rsidRPr="00705544">
        <w:tab/>
        <w:t>UAE_DAASupport_InformDAAEvent</w:t>
      </w:r>
      <w:r w:rsidR="00A64886">
        <w:t>s</w:t>
      </w:r>
      <w:bookmarkEnd w:id="779"/>
      <w:bookmarkEnd w:id="780"/>
      <w:bookmarkEnd w:id="781"/>
      <w:bookmarkEnd w:id="782"/>
      <w:bookmarkEnd w:id="783"/>
      <w:bookmarkEnd w:id="784"/>
      <w:bookmarkEnd w:id="785"/>
      <w:bookmarkEnd w:id="786"/>
      <w:bookmarkEnd w:id="787"/>
    </w:p>
    <w:p w14:paraId="5DFF45F2" w14:textId="77777777" w:rsidR="00705544" w:rsidRPr="00705544" w:rsidRDefault="00705544" w:rsidP="00705544">
      <w:pPr>
        <w:pStyle w:val="Heading5"/>
      </w:pPr>
      <w:bookmarkStart w:id="788" w:name="_Toc160452655"/>
      <w:bookmarkStart w:id="789" w:name="_Toc164869583"/>
      <w:bookmarkStart w:id="790" w:name="_Toc175350547"/>
      <w:bookmarkStart w:id="791" w:name="_Toc180146484"/>
      <w:bookmarkStart w:id="792" w:name="_Toc180248982"/>
      <w:bookmarkStart w:id="793" w:name="_Toc183378923"/>
      <w:bookmarkStart w:id="794" w:name="_Toc195348916"/>
      <w:bookmarkStart w:id="795" w:name="_Toc195349504"/>
      <w:bookmarkStart w:id="796" w:name="_Toc211940353"/>
      <w:r w:rsidRPr="00705544">
        <w:t>5.5.2.3.1</w:t>
      </w:r>
      <w:r w:rsidRPr="00705544">
        <w:tab/>
        <w:t>General</w:t>
      </w:r>
      <w:bookmarkEnd w:id="788"/>
      <w:bookmarkEnd w:id="789"/>
      <w:bookmarkEnd w:id="790"/>
      <w:bookmarkEnd w:id="791"/>
      <w:bookmarkEnd w:id="792"/>
      <w:bookmarkEnd w:id="793"/>
      <w:bookmarkEnd w:id="794"/>
      <w:bookmarkEnd w:id="795"/>
      <w:bookmarkEnd w:id="796"/>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797" w:name="_Toc160452656"/>
      <w:bookmarkStart w:id="798" w:name="_Toc164869584"/>
      <w:bookmarkStart w:id="799" w:name="_Toc175350548"/>
      <w:bookmarkStart w:id="800" w:name="_Toc180146485"/>
      <w:bookmarkStart w:id="801" w:name="_Toc180248983"/>
      <w:bookmarkStart w:id="802" w:name="_Toc183378924"/>
      <w:bookmarkStart w:id="803" w:name="_Toc195348917"/>
      <w:bookmarkStart w:id="804" w:name="_Toc195349505"/>
      <w:bookmarkStart w:id="805" w:name="_Toc211940354"/>
      <w:r w:rsidRPr="00705544">
        <w:rPr>
          <w:lang w:val="fr-FR"/>
        </w:rPr>
        <w:t>5.5.2.3.2</w:t>
      </w:r>
      <w:r w:rsidRPr="00705544">
        <w:rPr>
          <w:lang w:val="fr-FR"/>
        </w:rPr>
        <w:tab/>
        <w:t>DAA Events Information Request</w:t>
      </w:r>
      <w:bookmarkEnd w:id="797"/>
      <w:bookmarkEnd w:id="798"/>
      <w:bookmarkEnd w:id="799"/>
      <w:bookmarkEnd w:id="800"/>
      <w:bookmarkEnd w:id="801"/>
      <w:bookmarkEnd w:id="802"/>
      <w:bookmarkEnd w:id="803"/>
      <w:bookmarkEnd w:id="804"/>
      <w:bookmarkEnd w:id="805"/>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06" w:name="_MON_1767298766"/>
    <w:bookmarkEnd w:id="806"/>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825501721"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07" w:name="_Toc160452657"/>
      <w:bookmarkStart w:id="808" w:name="_Toc164869585"/>
      <w:bookmarkStart w:id="809" w:name="_Toc175350549"/>
      <w:bookmarkStart w:id="810" w:name="_Toc180146486"/>
      <w:bookmarkStart w:id="811" w:name="_Toc180248984"/>
      <w:bookmarkStart w:id="812" w:name="_Toc183378925"/>
      <w:bookmarkStart w:id="813" w:name="_Toc195348918"/>
      <w:bookmarkStart w:id="814" w:name="_Toc195349506"/>
      <w:bookmarkStart w:id="815" w:name="_Toc211940355"/>
      <w:r w:rsidRPr="00705544">
        <w:t>5.5.2.4</w:t>
      </w:r>
      <w:r w:rsidRPr="00705544">
        <w:tab/>
        <w:t>UAE_DAASupport_Notify</w:t>
      </w:r>
      <w:bookmarkEnd w:id="807"/>
      <w:bookmarkEnd w:id="808"/>
      <w:bookmarkEnd w:id="809"/>
      <w:bookmarkEnd w:id="810"/>
      <w:bookmarkEnd w:id="811"/>
      <w:bookmarkEnd w:id="812"/>
      <w:bookmarkEnd w:id="813"/>
      <w:bookmarkEnd w:id="814"/>
      <w:bookmarkEnd w:id="815"/>
    </w:p>
    <w:p w14:paraId="7C3E8EA1" w14:textId="77777777" w:rsidR="00705544" w:rsidRPr="00705544" w:rsidRDefault="00705544" w:rsidP="00705544">
      <w:pPr>
        <w:pStyle w:val="Heading5"/>
      </w:pPr>
      <w:bookmarkStart w:id="816" w:name="_Toc160452658"/>
      <w:bookmarkStart w:id="817" w:name="_Toc164869586"/>
      <w:bookmarkStart w:id="818" w:name="_Toc175350550"/>
      <w:bookmarkStart w:id="819" w:name="_Toc180146487"/>
      <w:bookmarkStart w:id="820" w:name="_Toc180248985"/>
      <w:bookmarkStart w:id="821" w:name="_Toc183378926"/>
      <w:bookmarkStart w:id="822" w:name="_Toc195348919"/>
      <w:bookmarkStart w:id="823" w:name="_Toc195349507"/>
      <w:bookmarkStart w:id="824" w:name="_Toc211940356"/>
      <w:r w:rsidRPr="00705544">
        <w:t>5.5.2.4.1</w:t>
      </w:r>
      <w:r w:rsidRPr="00705544">
        <w:tab/>
        <w:t>General</w:t>
      </w:r>
      <w:bookmarkEnd w:id="816"/>
      <w:bookmarkEnd w:id="817"/>
      <w:bookmarkEnd w:id="818"/>
      <w:bookmarkEnd w:id="819"/>
      <w:bookmarkEnd w:id="820"/>
      <w:bookmarkEnd w:id="821"/>
      <w:bookmarkEnd w:id="822"/>
      <w:bookmarkEnd w:id="823"/>
      <w:bookmarkEnd w:id="824"/>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25" w:name="_Toc160452659"/>
      <w:bookmarkStart w:id="826" w:name="_Toc164869587"/>
      <w:bookmarkStart w:id="827" w:name="_Toc175350551"/>
      <w:bookmarkStart w:id="828" w:name="_Toc180146488"/>
      <w:bookmarkStart w:id="829" w:name="_Toc180248986"/>
      <w:bookmarkStart w:id="830" w:name="_Toc183378927"/>
      <w:bookmarkStart w:id="831" w:name="_Toc195348920"/>
      <w:bookmarkStart w:id="832" w:name="_Toc195349508"/>
      <w:bookmarkStart w:id="833" w:name="_Toc211940357"/>
      <w:r w:rsidRPr="00705544">
        <w:t>5.5.2.4.2</w:t>
      </w:r>
      <w:r w:rsidRPr="00705544">
        <w:tab/>
      </w:r>
      <w:r w:rsidRPr="00705544">
        <w:rPr>
          <w:lang w:val="en-US"/>
        </w:rPr>
        <w:t>DAA Policy Configuration Completion Status Notification</w:t>
      </w:r>
      <w:bookmarkEnd w:id="825"/>
      <w:bookmarkEnd w:id="826"/>
      <w:bookmarkEnd w:id="827"/>
      <w:bookmarkEnd w:id="828"/>
      <w:bookmarkEnd w:id="829"/>
      <w:bookmarkEnd w:id="830"/>
      <w:bookmarkEnd w:id="831"/>
      <w:bookmarkEnd w:id="832"/>
      <w:bookmarkEnd w:id="833"/>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34" w:name="_MON_1767298749"/>
    <w:bookmarkEnd w:id="834"/>
    <w:p w14:paraId="544C9877" w14:textId="3DBB54F5" w:rsidR="00705544" w:rsidRPr="00705544" w:rsidRDefault="00A64886" w:rsidP="00705544">
      <w:pPr>
        <w:pStyle w:val="TH"/>
      </w:pPr>
      <w:r w:rsidRPr="00705544">
        <w:object w:dxaOrig="9620" w:dyaOrig="2749" w14:anchorId="758AE073">
          <v:shape id="_x0000_i1044" type="#_x0000_t75" style="width:480pt;height:138.4pt" o:ole="">
            <v:imagedata r:id="rId49" o:title=""/>
          </v:shape>
          <o:OLEObject Type="Embed" ProgID="Word.Document.8" ShapeID="_x0000_i1044" DrawAspect="Content" ObjectID="_1825501722"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835" w:name="_Toc160452660"/>
      <w:bookmarkStart w:id="836" w:name="_Toc164869588"/>
      <w:bookmarkStart w:id="837" w:name="_Toc175350552"/>
      <w:bookmarkStart w:id="838" w:name="_Toc180146489"/>
      <w:bookmarkStart w:id="839" w:name="_Toc180248987"/>
      <w:bookmarkStart w:id="840" w:name="_Toc183378928"/>
      <w:bookmarkStart w:id="841" w:name="_Toc195348921"/>
      <w:bookmarkStart w:id="842" w:name="_Toc195349509"/>
      <w:bookmarkStart w:id="843" w:name="_Toc211940358"/>
      <w:r w:rsidRPr="00705544">
        <w:t>5.5.2.4.3</w:t>
      </w:r>
      <w:r w:rsidRPr="00705544">
        <w:tab/>
      </w:r>
      <w:r w:rsidRPr="00705544">
        <w:rPr>
          <w:lang w:val="en-US"/>
        </w:rPr>
        <w:t>DAA Event</w:t>
      </w:r>
      <w:r w:rsidR="00A8798E">
        <w:rPr>
          <w:lang w:val="en-US"/>
        </w:rPr>
        <w:t>s</w:t>
      </w:r>
      <w:r w:rsidRPr="00705544">
        <w:rPr>
          <w:lang w:val="en-US"/>
        </w:rPr>
        <w:t xml:space="preserve"> Notification</w:t>
      </w:r>
      <w:bookmarkEnd w:id="835"/>
      <w:bookmarkEnd w:id="836"/>
      <w:bookmarkEnd w:id="837"/>
      <w:bookmarkEnd w:id="838"/>
      <w:bookmarkEnd w:id="839"/>
      <w:bookmarkEnd w:id="840"/>
      <w:bookmarkEnd w:id="841"/>
      <w:bookmarkEnd w:id="842"/>
      <w:bookmarkEnd w:id="843"/>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844" w:name="_MON_1767298557"/>
    <w:bookmarkEnd w:id="844"/>
    <w:p w14:paraId="26E74747" w14:textId="0E1A8E35" w:rsidR="00705544" w:rsidRPr="00705544" w:rsidRDefault="00A8798E" w:rsidP="00705544">
      <w:pPr>
        <w:pStyle w:val="TH"/>
      </w:pPr>
      <w:r w:rsidRPr="00705544">
        <w:object w:dxaOrig="9620" w:dyaOrig="2749" w14:anchorId="236E0294">
          <v:shape id="_x0000_i1045" type="#_x0000_t75" style="width:480pt;height:138.4pt" o:ole="">
            <v:imagedata r:id="rId51" o:title=""/>
          </v:shape>
          <o:OLEObject Type="Embed" ProgID="Word.Document.8" ShapeID="_x0000_i1045" DrawAspect="Content" ObjectID="_1825501723"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845" w:name="_Toc160452661"/>
      <w:bookmarkStart w:id="846" w:name="_Toc164869589"/>
      <w:bookmarkStart w:id="847" w:name="_Toc175350553"/>
      <w:bookmarkStart w:id="848" w:name="_Toc180146490"/>
      <w:bookmarkStart w:id="849" w:name="_Toc180248988"/>
      <w:bookmarkStart w:id="850" w:name="_Toc183378929"/>
      <w:bookmarkStart w:id="851" w:name="_Toc195348922"/>
      <w:bookmarkStart w:id="852" w:name="_Toc195349510"/>
      <w:bookmarkStart w:id="853" w:name="_Toc211940359"/>
      <w:r w:rsidR="007F7810" w:rsidRPr="007F7810">
        <w:lastRenderedPageBreak/>
        <w:t>5.6</w:t>
      </w:r>
      <w:r w:rsidR="007F7810" w:rsidRPr="007F7810">
        <w:tab/>
        <w:t>UAE_UAVDynamicInfo</w:t>
      </w:r>
      <w:bookmarkEnd w:id="845"/>
      <w:bookmarkEnd w:id="846"/>
      <w:bookmarkEnd w:id="847"/>
      <w:bookmarkEnd w:id="848"/>
      <w:bookmarkEnd w:id="849"/>
      <w:bookmarkEnd w:id="850"/>
      <w:bookmarkEnd w:id="851"/>
      <w:bookmarkEnd w:id="852"/>
      <w:bookmarkEnd w:id="853"/>
    </w:p>
    <w:p w14:paraId="2ABBEF3B" w14:textId="77777777" w:rsidR="007F7810" w:rsidRPr="007F7810" w:rsidRDefault="007F7810" w:rsidP="007F7810">
      <w:pPr>
        <w:pStyle w:val="Heading3"/>
      </w:pPr>
      <w:bookmarkStart w:id="854" w:name="_Toc151743066"/>
      <w:bookmarkStart w:id="855" w:name="_Toc151743531"/>
      <w:bookmarkStart w:id="856" w:name="_Toc160452662"/>
      <w:bookmarkStart w:id="857" w:name="_Toc164869590"/>
      <w:bookmarkStart w:id="858" w:name="_Toc175350554"/>
      <w:bookmarkStart w:id="859" w:name="_Toc180146491"/>
      <w:bookmarkStart w:id="860" w:name="_Toc180248989"/>
      <w:bookmarkStart w:id="861" w:name="_Toc183378930"/>
      <w:bookmarkStart w:id="862" w:name="_Toc195348923"/>
      <w:bookmarkStart w:id="863" w:name="_Toc195349511"/>
      <w:bookmarkStart w:id="864" w:name="_Toc211940360"/>
      <w:r w:rsidRPr="007F7810">
        <w:t>5.6.1</w:t>
      </w:r>
      <w:r w:rsidRPr="007F7810">
        <w:tab/>
        <w:t>Service Description</w:t>
      </w:r>
      <w:bookmarkEnd w:id="854"/>
      <w:bookmarkEnd w:id="855"/>
      <w:bookmarkEnd w:id="856"/>
      <w:bookmarkEnd w:id="857"/>
      <w:bookmarkEnd w:id="858"/>
      <w:bookmarkEnd w:id="859"/>
      <w:bookmarkEnd w:id="860"/>
      <w:bookmarkEnd w:id="861"/>
      <w:bookmarkEnd w:id="862"/>
      <w:bookmarkEnd w:id="863"/>
      <w:bookmarkEnd w:id="864"/>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865" w:name="_Toc151743067"/>
      <w:bookmarkStart w:id="866"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867" w:name="_Toc160452663"/>
      <w:bookmarkStart w:id="868" w:name="_Toc164869591"/>
      <w:bookmarkStart w:id="869" w:name="_Toc175350555"/>
      <w:bookmarkStart w:id="870" w:name="_Toc180146492"/>
      <w:bookmarkStart w:id="871" w:name="_Toc180248990"/>
      <w:bookmarkStart w:id="872" w:name="_Toc183378931"/>
      <w:bookmarkStart w:id="873" w:name="_Toc195348924"/>
      <w:bookmarkStart w:id="874" w:name="_Toc195349512"/>
      <w:bookmarkStart w:id="875" w:name="_Toc211940361"/>
      <w:r w:rsidRPr="007F7810">
        <w:t>5.6.2</w:t>
      </w:r>
      <w:r w:rsidRPr="007F7810">
        <w:tab/>
        <w:t>Service Operations</w:t>
      </w:r>
      <w:bookmarkEnd w:id="867"/>
      <w:bookmarkEnd w:id="868"/>
      <w:bookmarkEnd w:id="869"/>
      <w:bookmarkEnd w:id="870"/>
      <w:bookmarkEnd w:id="871"/>
      <w:bookmarkEnd w:id="872"/>
      <w:bookmarkEnd w:id="873"/>
      <w:bookmarkEnd w:id="874"/>
      <w:bookmarkEnd w:id="875"/>
    </w:p>
    <w:p w14:paraId="51D8A975" w14:textId="77777777" w:rsidR="007F7810" w:rsidRPr="007F7810" w:rsidRDefault="007F7810" w:rsidP="007F7810">
      <w:pPr>
        <w:pStyle w:val="Heading4"/>
      </w:pPr>
      <w:bookmarkStart w:id="876" w:name="_Toc160452664"/>
      <w:bookmarkStart w:id="877" w:name="_Toc164869592"/>
      <w:bookmarkStart w:id="878" w:name="_Toc175350556"/>
      <w:bookmarkStart w:id="879" w:name="_Toc180146493"/>
      <w:bookmarkStart w:id="880" w:name="_Toc180248991"/>
      <w:bookmarkStart w:id="881" w:name="_Toc183378932"/>
      <w:bookmarkStart w:id="882" w:name="_Toc195348925"/>
      <w:bookmarkStart w:id="883" w:name="_Toc195349513"/>
      <w:bookmarkStart w:id="884" w:name="_Toc211940362"/>
      <w:r w:rsidRPr="007F7810">
        <w:t>5.6.2.1</w:t>
      </w:r>
      <w:r w:rsidRPr="007F7810">
        <w:tab/>
        <w:t>Introduction</w:t>
      </w:r>
      <w:bookmarkEnd w:id="865"/>
      <w:bookmarkEnd w:id="866"/>
      <w:bookmarkEnd w:id="876"/>
      <w:bookmarkEnd w:id="877"/>
      <w:bookmarkEnd w:id="878"/>
      <w:bookmarkEnd w:id="879"/>
      <w:bookmarkEnd w:id="880"/>
      <w:bookmarkEnd w:id="881"/>
      <w:bookmarkEnd w:id="882"/>
      <w:bookmarkEnd w:id="883"/>
      <w:bookmarkEnd w:id="884"/>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885" w:name="_Toc160452665"/>
      <w:bookmarkStart w:id="886" w:name="_Toc164869593"/>
      <w:bookmarkStart w:id="887" w:name="_Toc175350557"/>
      <w:bookmarkStart w:id="888" w:name="_Toc180146494"/>
      <w:bookmarkStart w:id="889" w:name="_Toc180248992"/>
      <w:bookmarkStart w:id="890" w:name="_Toc183378933"/>
      <w:bookmarkStart w:id="891" w:name="_Toc195348926"/>
      <w:bookmarkStart w:id="892" w:name="_Toc195349514"/>
      <w:bookmarkStart w:id="893" w:name="_Toc211940363"/>
      <w:r w:rsidRPr="007F7810">
        <w:t>5.6.2.2</w:t>
      </w:r>
      <w:r w:rsidRPr="007F7810">
        <w:tab/>
        <w:t>UAE_UAVDynamicInfo_Subscribe</w:t>
      </w:r>
      <w:bookmarkEnd w:id="885"/>
      <w:bookmarkEnd w:id="886"/>
      <w:bookmarkEnd w:id="887"/>
      <w:bookmarkEnd w:id="888"/>
      <w:bookmarkEnd w:id="889"/>
      <w:bookmarkEnd w:id="890"/>
      <w:bookmarkEnd w:id="891"/>
      <w:bookmarkEnd w:id="892"/>
      <w:bookmarkEnd w:id="893"/>
    </w:p>
    <w:p w14:paraId="0DBF3465" w14:textId="77777777" w:rsidR="007F7810" w:rsidRPr="007F7810" w:rsidRDefault="007F7810" w:rsidP="007F7810">
      <w:pPr>
        <w:pStyle w:val="Heading5"/>
      </w:pPr>
      <w:bookmarkStart w:id="894" w:name="_Toc160452666"/>
      <w:bookmarkStart w:id="895" w:name="_Toc164869594"/>
      <w:bookmarkStart w:id="896" w:name="_Toc175350558"/>
      <w:bookmarkStart w:id="897" w:name="_Toc180146495"/>
      <w:bookmarkStart w:id="898" w:name="_Toc180248993"/>
      <w:bookmarkStart w:id="899" w:name="_Toc183378934"/>
      <w:bookmarkStart w:id="900" w:name="_Toc195348927"/>
      <w:bookmarkStart w:id="901" w:name="_Toc195349515"/>
      <w:bookmarkStart w:id="902" w:name="_Toc211940364"/>
      <w:r w:rsidRPr="007F7810">
        <w:t>5.6.2.2.1</w:t>
      </w:r>
      <w:r w:rsidRPr="007F7810">
        <w:tab/>
        <w:t>General</w:t>
      </w:r>
      <w:bookmarkEnd w:id="894"/>
      <w:bookmarkEnd w:id="895"/>
      <w:bookmarkEnd w:id="896"/>
      <w:bookmarkEnd w:id="897"/>
      <w:bookmarkEnd w:id="898"/>
      <w:bookmarkEnd w:id="899"/>
      <w:bookmarkEnd w:id="900"/>
      <w:bookmarkEnd w:id="901"/>
      <w:bookmarkEnd w:id="902"/>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03" w:name="_Toc160452667"/>
      <w:bookmarkStart w:id="904" w:name="_Toc164869595"/>
      <w:bookmarkStart w:id="905" w:name="_Toc175350559"/>
      <w:bookmarkStart w:id="906" w:name="_Toc180146496"/>
      <w:bookmarkStart w:id="907" w:name="_Toc180248994"/>
      <w:bookmarkStart w:id="908" w:name="_Toc183378935"/>
      <w:bookmarkStart w:id="909" w:name="_Toc195348928"/>
      <w:bookmarkStart w:id="910" w:name="_Toc195349516"/>
      <w:bookmarkStart w:id="911" w:name="_Toc211940365"/>
      <w:r w:rsidRPr="007F7810">
        <w:t>5.6.2.2.2</w:t>
      </w:r>
      <w:r w:rsidRPr="007F7810">
        <w:tab/>
      </w:r>
      <w:r w:rsidRPr="007F7810">
        <w:rPr>
          <w:bCs/>
        </w:rPr>
        <w:t>UAV Dynamic Information Subscription</w:t>
      </w:r>
      <w:r w:rsidRPr="007F7810">
        <w:t xml:space="preserve"> Creation</w:t>
      </w:r>
      <w:bookmarkEnd w:id="903"/>
      <w:bookmarkEnd w:id="904"/>
      <w:bookmarkEnd w:id="905"/>
      <w:bookmarkEnd w:id="906"/>
      <w:bookmarkEnd w:id="907"/>
      <w:bookmarkEnd w:id="908"/>
      <w:bookmarkEnd w:id="909"/>
      <w:bookmarkEnd w:id="910"/>
      <w:bookmarkEnd w:id="911"/>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12" w:name="_MON_1766341430"/>
    <w:bookmarkEnd w:id="912"/>
    <w:p w14:paraId="3216FB74" w14:textId="77777777" w:rsidR="007F7810" w:rsidRPr="007F7810" w:rsidRDefault="007F7810" w:rsidP="007F7810">
      <w:pPr>
        <w:pStyle w:val="TF"/>
      </w:pPr>
      <w:r w:rsidRPr="007F7810">
        <w:object w:dxaOrig="9620" w:dyaOrig="2508" w14:anchorId="76E7D23D">
          <v:shape id="_x0000_i1046" type="#_x0000_t75" style="width:481.2pt;height:125.2pt" o:ole="">
            <v:imagedata r:id="rId53" o:title=""/>
          </v:shape>
          <o:OLEObject Type="Embed" ProgID="Word.Document.8" ShapeID="_x0000_i1046" DrawAspect="Content" ObjectID="_1825501724"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13" w:name="_Toc160452668"/>
      <w:bookmarkStart w:id="914" w:name="_Toc164869596"/>
      <w:bookmarkStart w:id="915" w:name="_Toc175350560"/>
      <w:bookmarkStart w:id="916" w:name="_Toc180146497"/>
      <w:bookmarkStart w:id="917" w:name="_Toc180248995"/>
      <w:bookmarkStart w:id="918" w:name="_Toc183378936"/>
      <w:bookmarkStart w:id="919" w:name="_Toc195348929"/>
      <w:bookmarkStart w:id="920" w:name="_Toc195349517"/>
      <w:bookmarkStart w:id="921" w:name="_Toc211940366"/>
      <w:r w:rsidRPr="007F7810">
        <w:t>5.6.2.2.3</w:t>
      </w:r>
      <w:r w:rsidRPr="007F7810">
        <w:tab/>
      </w:r>
      <w:r w:rsidRPr="007F7810">
        <w:rPr>
          <w:bCs/>
        </w:rPr>
        <w:t>UAV Dynamic Information Subscription</w:t>
      </w:r>
      <w:r w:rsidRPr="007F7810">
        <w:t xml:space="preserve"> Update</w:t>
      </w:r>
      <w:bookmarkEnd w:id="913"/>
      <w:bookmarkEnd w:id="914"/>
      <w:bookmarkEnd w:id="915"/>
      <w:bookmarkEnd w:id="916"/>
      <w:bookmarkEnd w:id="917"/>
      <w:bookmarkEnd w:id="918"/>
      <w:bookmarkEnd w:id="919"/>
      <w:bookmarkEnd w:id="920"/>
      <w:bookmarkEnd w:id="921"/>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22" w:name="_MON_1766341502"/>
    <w:bookmarkEnd w:id="922"/>
    <w:p w14:paraId="72681546" w14:textId="77777777" w:rsidR="007F7810" w:rsidRPr="007F7810" w:rsidRDefault="007F7810" w:rsidP="007F7810">
      <w:pPr>
        <w:pStyle w:val="TH"/>
      </w:pPr>
      <w:r w:rsidRPr="007F7810">
        <w:object w:dxaOrig="9620" w:dyaOrig="3089" w14:anchorId="367972B6">
          <v:shape id="_x0000_i1047" type="#_x0000_t75" style="width:481.2pt;height:154.8pt" o:ole="">
            <v:imagedata r:id="rId55" o:title=""/>
          </v:shape>
          <o:OLEObject Type="Embed" ProgID="Word.Document.8" ShapeID="_x0000_i1047" DrawAspect="Content" ObjectID="_1825501725"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23" w:name="_Toc160452669"/>
      <w:bookmarkStart w:id="924" w:name="_Toc164869597"/>
      <w:bookmarkStart w:id="925" w:name="_Toc175350561"/>
      <w:bookmarkStart w:id="926" w:name="_Toc180146498"/>
      <w:bookmarkStart w:id="927" w:name="_Toc180248996"/>
      <w:bookmarkStart w:id="928" w:name="_Toc183378937"/>
      <w:bookmarkStart w:id="929" w:name="_Toc195348930"/>
      <w:bookmarkStart w:id="930" w:name="_Toc195349518"/>
      <w:bookmarkStart w:id="931" w:name="_Toc211940367"/>
      <w:r w:rsidRPr="007F7810">
        <w:t>5.6.2.2.4</w:t>
      </w:r>
      <w:r w:rsidRPr="007F7810">
        <w:tab/>
      </w:r>
      <w:r w:rsidRPr="007F7810">
        <w:rPr>
          <w:bCs/>
        </w:rPr>
        <w:t>UAV Dynamic Information Subscription</w:t>
      </w:r>
      <w:r w:rsidRPr="007F7810">
        <w:t xml:space="preserve"> </w:t>
      </w:r>
      <w:r w:rsidRPr="007F7810">
        <w:rPr>
          <w:lang w:val="en-US"/>
        </w:rPr>
        <w:t>Deletion</w:t>
      </w:r>
      <w:bookmarkEnd w:id="923"/>
      <w:bookmarkEnd w:id="924"/>
      <w:bookmarkEnd w:id="925"/>
      <w:bookmarkEnd w:id="926"/>
      <w:bookmarkEnd w:id="927"/>
      <w:bookmarkEnd w:id="928"/>
      <w:bookmarkEnd w:id="929"/>
      <w:bookmarkEnd w:id="930"/>
      <w:bookmarkEnd w:id="931"/>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932" w:name="_MON_1766341650"/>
    <w:bookmarkEnd w:id="932"/>
    <w:p w14:paraId="381F22B2" w14:textId="77777777" w:rsidR="007F7810" w:rsidRPr="007F7810" w:rsidRDefault="007F7810" w:rsidP="007F7810">
      <w:pPr>
        <w:pStyle w:val="TH"/>
      </w:pPr>
      <w:r w:rsidRPr="007F7810">
        <w:object w:dxaOrig="9620" w:dyaOrig="2508" w14:anchorId="6C327007">
          <v:shape id="_x0000_i1048" type="#_x0000_t75" style="width:481.2pt;height:125.2pt" o:ole="">
            <v:imagedata r:id="rId57" o:title=""/>
          </v:shape>
          <o:OLEObject Type="Embed" ProgID="Word.Document.8" ShapeID="_x0000_i1048" DrawAspect="Content" ObjectID="_1825501726"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933" w:name="_Toc144024139"/>
      <w:bookmarkStart w:id="934" w:name="_Toc148176838"/>
      <w:bookmarkStart w:id="935" w:name="_Toc148358888"/>
      <w:bookmarkStart w:id="936" w:name="_Toc151743082"/>
      <w:bookmarkStart w:id="937" w:name="_Toc151743547"/>
      <w:bookmarkStart w:id="938" w:name="_Toc160452670"/>
      <w:bookmarkStart w:id="939" w:name="_Toc164869598"/>
      <w:bookmarkStart w:id="940" w:name="_Toc175350562"/>
      <w:bookmarkStart w:id="941" w:name="_Toc180146499"/>
      <w:bookmarkStart w:id="942" w:name="_Toc180248997"/>
      <w:bookmarkStart w:id="943" w:name="_Toc183378938"/>
      <w:bookmarkStart w:id="944" w:name="_Toc195348931"/>
      <w:bookmarkStart w:id="945" w:name="_Toc195349519"/>
      <w:bookmarkStart w:id="946" w:name="_Toc211940368"/>
      <w:r w:rsidRPr="007F7810">
        <w:t>5.6.2.3</w:t>
      </w:r>
      <w:r w:rsidRPr="007F7810">
        <w:tab/>
      </w:r>
      <w:bookmarkEnd w:id="933"/>
      <w:bookmarkEnd w:id="934"/>
      <w:bookmarkEnd w:id="935"/>
      <w:bookmarkEnd w:id="936"/>
      <w:bookmarkEnd w:id="937"/>
      <w:r w:rsidRPr="007F7810">
        <w:t>UAE_UAVDynamicInfo_Notify</w:t>
      </w:r>
      <w:bookmarkEnd w:id="938"/>
      <w:bookmarkEnd w:id="939"/>
      <w:bookmarkEnd w:id="940"/>
      <w:bookmarkEnd w:id="941"/>
      <w:bookmarkEnd w:id="942"/>
      <w:bookmarkEnd w:id="943"/>
      <w:bookmarkEnd w:id="944"/>
      <w:bookmarkEnd w:id="945"/>
      <w:bookmarkEnd w:id="946"/>
    </w:p>
    <w:p w14:paraId="45CC5E84" w14:textId="77777777" w:rsidR="007F7810" w:rsidRPr="007F7810" w:rsidRDefault="007F7810" w:rsidP="007F7810">
      <w:pPr>
        <w:pStyle w:val="Heading5"/>
      </w:pPr>
      <w:bookmarkStart w:id="947" w:name="_Toc144024140"/>
      <w:bookmarkStart w:id="948" w:name="_Toc148176839"/>
      <w:bookmarkStart w:id="949" w:name="_Toc148358889"/>
      <w:bookmarkStart w:id="950" w:name="_Toc151743083"/>
      <w:bookmarkStart w:id="951" w:name="_Toc151743548"/>
      <w:bookmarkStart w:id="952" w:name="_Toc160452671"/>
      <w:bookmarkStart w:id="953" w:name="_Toc164869599"/>
      <w:bookmarkStart w:id="954" w:name="_Toc175350563"/>
      <w:bookmarkStart w:id="955" w:name="_Toc180146500"/>
      <w:bookmarkStart w:id="956" w:name="_Toc180248998"/>
      <w:bookmarkStart w:id="957" w:name="_Toc183378939"/>
      <w:bookmarkStart w:id="958" w:name="_Toc195348932"/>
      <w:bookmarkStart w:id="959" w:name="_Toc195349520"/>
      <w:bookmarkStart w:id="960" w:name="_Toc211940369"/>
      <w:r w:rsidRPr="007F7810">
        <w:t>5.6.2.3.1</w:t>
      </w:r>
      <w:r w:rsidRPr="007F7810">
        <w:tab/>
        <w:t>General</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961" w:name="_Toc144024141"/>
      <w:bookmarkStart w:id="962" w:name="_Toc148176840"/>
      <w:bookmarkStart w:id="963" w:name="_Toc148358890"/>
      <w:bookmarkStart w:id="964" w:name="_Toc151743084"/>
      <w:bookmarkStart w:id="965" w:name="_Toc151743549"/>
      <w:bookmarkStart w:id="966" w:name="_Toc160452672"/>
      <w:bookmarkStart w:id="967" w:name="_Toc164869600"/>
      <w:bookmarkStart w:id="968" w:name="_Toc175350564"/>
      <w:bookmarkStart w:id="969" w:name="_Toc180146501"/>
      <w:bookmarkStart w:id="970" w:name="_Toc180248999"/>
      <w:bookmarkStart w:id="971" w:name="_Toc183378940"/>
      <w:bookmarkStart w:id="972" w:name="_Toc195348933"/>
      <w:bookmarkStart w:id="973" w:name="_Toc195349521"/>
      <w:bookmarkStart w:id="974" w:name="_Toc211940370"/>
      <w:r w:rsidRPr="007F7810">
        <w:t>5.6.2.3.2</w:t>
      </w:r>
      <w:r w:rsidRPr="007F7810">
        <w:tab/>
      </w:r>
      <w:r w:rsidRPr="007F7810">
        <w:rPr>
          <w:bCs/>
        </w:rPr>
        <w:t xml:space="preserve">UAV Dynamic Information </w:t>
      </w:r>
      <w:r w:rsidRPr="007F7810">
        <w:rPr>
          <w:lang w:val="en-US"/>
        </w:rPr>
        <w:t>Notification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2pt;height:137.2pt" o:ole="">
            <v:imagedata r:id="rId59" o:title=""/>
          </v:shape>
          <o:OLEObject Type="Embed" ProgID="Word.Document.8" ShapeID="_x0000_i1049" DrawAspect="Content" ObjectID="_1825501727"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975" w:name="_Toc175350565"/>
      <w:bookmarkStart w:id="976" w:name="_Toc180146502"/>
      <w:bookmarkStart w:id="977" w:name="_Toc180249000"/>
      <w:bookmarkStart w:id="978" w:name="_Toc183378941"/>
      <w:bookmarkStart w:id="979" w:name="_Toc195348934"/>
      <w:bookmarkStart w:id="980" w:name="_Toc195349522"/>
      <w:bookmarkStart w:id="981" w:name="_Toc211940371"/>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975"/>
      <w:bookmarkEnd w:id="976"/>
      <w:bookmarkEnd w:id="977"/>
      <w:bookmarkEnd w:id="978"/>
      <w:bookmarkEnd w:id="979"/>
      <w:bookmarkEnd w:id="980"/>
      <w:bookmarkEnd w:id="981"/>
    </w:p>
    <w:p w14:paraId="1F36ADAA" w14:textId="77777777" w:rsidR="00194A80" w:rsidRPr="00535E7D" w:rsidRDefault="00194A80" w:rsidP="00194A80">
      <w:pPr>
        <w:pStyle w:val="Heading3"/>
      </w:pPr>
      <w:bookmarkStart w:id="982" w:name="_Toc175350566"/>
      <w:bookmarkStart w:id="983" w:name="_Toc180146503"/>
      <w:bookmarkStart w:id="984" w:name="_Toc180249001"/>
      <w:bookmarkStart w:id="985" w:name="_Toc183378942"/>
      <w:bookmarkStart w:id="986" w:name="_Toc195348935"/>
      <w:bookmarkStart w:id="987" w:name="_Toc195349523"/>
      <w:bookmarkStart w:id="988" w:name="_Toc211940372"/>
      <w:r w:rsidRPr="00535E7D">
        <w:t>5.</w:t>
      </w:r>
      <w:r>
        <w:t>7</w:t>
      </w:r>
      <w:r w:rsidRPr="00535E7D">
        <w:t>.1</w:t>
      </w:r>
      <w:r w:rsidRPr="00535E7D">
        <w:tab/>
        <w:t>Service Description</w:t>
      </w:r>
      <w:bookmarkEnd w:id="982"/>
      <w:bookmarkEnd w:id="983"/>
      <w:bookmarkEnd w:id="984"/>
      <w:bookmarkEnd w:id="985"/>
      <w:bookmarkEnd w:id="986"/>
      <w:bookmarkEnd w:id="987"/>
      <w:bookmarkEnd w:id="988"/>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989" w:name="_Toc175350567"/>
      <w:bookmarkStart w:id="990" w:name="_Toc180146504"/>
      <w:bookmarkStart w:id="991" w:name="_Toc180249002"/>
      <w:bookmarkStart w:id="992" w:name="_Toc183378943"/>
      <w:bookmarkStart w:id="993" w:name="_Toc195348936"/>
      <w:bookmarkStart w:id="994" w:name="_Toc195349524"/>
      <w:bookmarkStart w:id="995" w:name="_Toc211940373"/>
      <w:r w:rsidRPr="00535E7D">
        <w:t>5.</w:t>
      </w:r>
      <w:r>
        <w:t>7</w:t>
      </w:r>
      <w:r w:rsidRPr="00535E7D">
        <w:t>.2</w:t>
      </w:r>
      <w:r w:rsidRPr="00535E7D">
        <w:tab/>
        <w:t>Service Operations</w:t>
      </w:r>
      <w:bookmarkEnd w:id="989"/>
      <w:bookmarkEnd w:id="990"/>
      <w:bookmarkEnd w:id="991"/>
      <w:bookmarkEnd w:id="992"/>
      <w:bookmarkEnd w:id="993"/>
      <w:bookmarkEnd w:id="994"/>
      <w:bookmarkEnd w:id="995"/>
    </w:p>
    <w:p w14:paraId="0B378573" w14:textId="77777777" w:rsidR="00194A80" w:rsidRPr="00535E7D" w:rsidRDefault="00194A80" w:rsidP="00194A80">
      <w:pPr>
        <w:pStyle w:val="Heading4"/>
      </w:pPr>
      <w:bookmarkStart w:id="996" w:name="_Toc175350568"/>
      <w:bookmarkStart w:id="997" w:name="_Toc180146505"/>
      <w:bookmarkStart w:id="998" w:name="_Toc180249003"/>
      <w:bookmarkStart w:id="999" w:name="_Toc183378944"/>
      <w:bookmarkStart w:id="1000" w:name="_Toc195348937"/>
      <w:bookmarkStart w:id="1001" w:name="_Toc195349525"/>
      <w:bookmarkStart w:id="1002" w:name="_Toc211940374"/>
      <w:r w:rsidRPr="00535E7D">
        <w:t>5.</w:t>
      </w:r>
      <w:r>
        <w:t>7</w:t>
      </w:r>
      <w:r w:rsidRPr="00535E7D">
        <w:t>.2.1</w:t>
      </w:r>
      <w:r w:rsidRPr="00535E7D">
        <w:tab/>
        <w:t>Introduction</w:t>
      </w:r>
      <w:bookmarkEnd w:id="996"/>
      <w:bookmarkEnd w:id="997"/>
      <w:bookmarkEnd w:id="998"/>
      <w:bookmarkEnd w:id="999"/>
      <w:bookmarkEnd w:id="1000"/>
      <w:bookmarkEnd w:id="1001"/>
      <w:bookmarkEnd w:id="1002"/>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03" w:name="_Toc175350569"/>
      <w:bookmarkStart w:id="1004" w:name="_Toc180146506"/>
      <w:bookmarkStart w:id="1005" w:name="_Toc180249004"/>
      <w:bookmarkStart w:id="1006" w:name="_Toc183378945"/>
      <w:bookmarkStart w:id="1007" w:name="_Toc195348938"/>
      <w:bookmarkStart w:id="1008" w:name="_Toc195349526"/>
      <w:bookmarkStart w:id="1009" w:name="_Toc211940375"/>
      <w:r w:rsidRPr="00535E7D">
        <w:t>5.</w:t>
      </w:r>
      <w:r>
        <w:t>7</w:t>
      </w:r>
      <w:r w:rsidRPr="00535E7D">
        <w:t>.2.2</w:t>
      </w:r>
      <w:r w:rsidRPr="00535E7D">
        <w:tab/>
      </w:r>
      <w:r w:rsidRPr="00937AC3">
        <w:t>UAE_FlightPathMonitoring</w:t>
      </w:r>
      <w:r w:rsidRPr="00535E7D">
        <w:t>_Manage</w:t>
      </w:r>
      <w:bookmarkEnd w:id="1003"/>
      <w:bookmarkEnd w:id="1004"/>
      <w:bookmarkEnd w:id="1005"/>
      <w:bookmarkEnd w:id="1006"/>
      <w:bookmarkEnd w:id="1007"/>
      <w:bookmarkEnd w:id="1008"/>
      <w:bookmarkEnd w:id="1009"/>
    </w:p>
    <w:p w14:paraId="1E6A47A5" w14:textId="77777777" w:rsidR="00194A80" w:rsidRPr="00535E7D" w:rsidRDefault="00194A80" w:rsidP="00194A80">
      <w:pPr>
        <w:pStyle w:val="Heading5"/>
      </w:pPr>
      <w:bookmarkStart w:id="1010" w:name="_Toc175350570"/>
      <w:bookmarkStart w:id="1011" w:name="_Toc180146507"/>
      <w:bookmarkStart w:id="1012" w:name="_Toc180249005"/>
      <w:bookmarkStart w:id="1013" w:name="_Toc183378946"/>
      <w:bookmarkStart w:id="1014" w:name="_Toc195348939"/>
      <w:bookmarkStart w:id="1015" w:name="_Toc195349527"/>
      <w:bookmarkStart w:id="1016" w:name="_Toc211940376"/>
      <w:r w:rsidRPr="00535E7D">
        <w:t>5.</w:t>
      </w:r>
      <w:r>
        <w:t>7</w:t>
      </w:r>
      <w:r w:rsidRPr="00535E7D">
        <w:t>.2.2.1</w:t>
      </w:r>
      <w:r w:rsidRPr="00535E7D">
        <w:tab/>
        <w:t>General</w:t>
      </w:r>
      <w:bookmarkEnd w:id="1010"/>
      <w:bookmarkEnd w:id="1011"/>
      <w:bookmarkEnd w:id="1012"/>
      <w:bookmarkEnd w:id="1013"/>
      <w:bookmarkEnd w:id="1014"/>
      <w:bookmarkEnd w:id="1015"/>
      <w:bookmarkEnd w:id="1016"/>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017" w:name="_Toc175350571"/>
      <w:bookmarkStart w:id="1018" w:name="_Toc180146508"/>
      <w:bookmarkStart w:id="1019" w:name="_Toc180249006"/>
      <w:bookmarkStart w:id="1020" w:name="_Toc183378947"/>
      <w:bookmarkStart w:id="1021" w:name="_Toc195348940"/>
      <w:bookmarkStart w:id="1022" w:name="_Toc195349528"/>
      <w:bookmarkStart w:id="1023" w:name="_Toc211940377"/>
      <w:r w:rsidRPr="00535E7D">
        <w:t>5.</w:t>
      </w:r>
      <w:r>
        <w:t>7</w:t>
      </w:r>
      <w:r w:rsidRPr="00535E7D">
        <w:t>.2.2.2</w:t>
      </w:r>
      <w:r w:rsidRPr="00535E7D">
        <w:tab/>
      </w:r>
      <w:r>
        <w:t>Flight Path Monitoring Configuration</w:t>
      </w:r>
      <w:r w:rsidRPr="00535E7D">
        <w:t xml:space="preserve"> Creation</w:t>
      </w:r>
      <w:bookmarkEnd w:id="1017"/>
      <w:bookmarkEnd w:id="1018"/>
      <w:bookmarkEnd w:id="1019"/>
      <w:bookmarkEnd w:id="1020"/>
      <w:bookmarkEnd w:id="1021"/>
      <w:bookmarkEnd w:id="1022"/>
      <w:bookmarkEnd w:id="1023"/>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1.2pt;height:125.2pt" o:ole="">
            <v:imagedata r:id="rId61" o:title=""/>
          </v:shape>
          <o:OLEObject Type="Embed" ProgID="Word.Document.8" ShapeID="_x0000_i1050" DrawAspect="Content" ObjectID="_1825501728"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024" w:name="_Toc175350572"/>
      <w:bookmarkStart w:id="1025" w:name="_Toc180146509"/>
      <w:bookmarkStart w:id="1026" w:name="_Toc180249007"/>
      <w:bookmarkStart w:id="1027" w:name="_Toc183378948"/>
      <w:bookmarkStart w:id="1028" w:name="_Toc195348941"/>
      <w:bookmarkStart w:id="1029" w:name="_Toc195349529"/>
      <w:bookmarkStart w:id="1030" w:name="_Toc211940378"/>
      <w:r w:rsidRPr="00535E7D">
        <w:t>5.</w:t>
      </w:r>
      <w:r>
        <w:t>7</w:t>
      </w:r>
      <w:r w:rsidRPr="00535E7D">
        <w:t>.2.2.3</w:t>
      </w:r>
      <w:r w:rsidRPr="00535E7D">
        <w:tab/>
      </w:r>
      <w:r>
        <w:t>Flight Path Monitoring Configuration</w:t>
      </w:r>
      <w:r w:rsidRPr="00535E7D">
        <w:t xml:space="preserve"> Update</w:t>
      </w:r>
      <w:bookmarkEnd w:id="1024"/>
      <w:bookmarkEnd w:id="1025"/>
      <w:bookmarkEnd w:id="1026"/>
      <w:bookmarkEnd w:id="1027"/>
      <w:bookmarkEnd w:id="1028"/>
      <w:bookmarkEnd w:id="1029"/>
      <w:bookmarkEnd w:id="1030"/>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1.2pt;height:154.8pt" o:ole="">
            <v:imagedata r:id="rId63" o:title=""/>
          </v:shape>
          <o:OLEObject Type="Embed" ProgID="Word.Document.8" ShapeID="_x0000_i1051" DrawAspect="Content" ObjectID="_1825501729"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031" w:name="_Toc175350573"/>
      <w:bookmarkStart w:id="1032" w:name="_Toc180146510"/>
      <w:bookmarkStart w:id="1033" w:name="_Toc180249008"/>
      <w:bookmarkStart w:id="1034" w:name="_Toc183378949"/>
      <w:bookmarkStart w:id="1035" w:name="_Toc195348942"/>
      <w:bookmarkStart w:id="1036" w:name="_Toc195349530"/>
      <w:bookmarkStart w:id="1037" w:name="_Toc211940379"/>
      <w:r w:rsidRPr="00535E7D">
        <w:lastRenderedPageBreak/>
        <w:t>5.</w:t>
      </w:r>
      <w:r>
        <w:t>7</w:t>
      </w:r>
      <w:r w:rsidRPr="00535E7D">
        <w:t>.2.2.</w:t>
      </w:r>
      <w:r>
        <w:t>4</w:t>
      </w:r>
      <w:r w:rsidRPr="00535E7D">
        <w:tab/>
      </w:r>
      <w:r>
        <w:t>Flight Path Monitoring Configuration</w:t>
      </w:r>
      <w:r w:rsidRPr="00535E7D">
        <w:t xml:space="preserve"> Deletion</w:t>
      </w:r>
      <w:bookmarkEnd w:id="1031"/>
      <w:bookmarkEnd w:id="1032"/>
      <w:bookmarkEnd w:id="1033"/>
      <w:bookmarkEnd w:id="1034"/>
      <w:bookmarkEnd w:id="1035"/>
      <w:bookmarkEnd w:id="1036"/>
      <w:bookmarkEnd w:id="1037"/>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1.2pt;height:125.2pt" o:ole="">
            <v:imagedata r:id="rId65" o:title=""/>
          </v:shape>
          <o:OLEObject Type="Embed" ProgID="Word.Document.8" ShapeID="_x0000_i1052" DrawAspect="Content" ObjectID="_1825501730"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038" w:name="_Toc175350574"/>
      <w:bookmarkStart w:id="1039" w:name="_Toc180146511"/>
      <w:bookmarkStart w:id="1040" w:name="_Toc180249009"/>
      <w:bookmarkStart w:id="1041" w:name="_Toc183378950"/>
      <w:bookmarkStart w:id="1042" w:name="_Toc195348943"/>
      <w:bookmarkStart w:id="1043" w:name="_Toc195349531"/>
      <w:bookmarkStart w:id="1044" w:name="_Toc211940380"/>
      <w:r w:rsidRPr="00535E7D">
        <w:t>5.</w:t>
      </w:r>
      <w:r>
        <w:t>7</w:t>
      </w:r>
      <w:r w:rsidRPr="00535E7D">
        <w:t>.2.</w:t>
      </w:r>
      <w:r>
        <w:t>3</w:t>
      </w:r>
      <w:r w:rsidRPr="00535E7D">
        <w:tab/>
      </w:r>
      <w:r w:rsidRPr="00937AC3">
        <w:t>UAE_FlightPathMonitoring</w:t>
      </w:r>
      <w:r w:rsidRPr="00535E7D">
        <w:t>_Notify</w:t>
      </w:r>
      <w:bookmarkEnd w:id="1038"/>
      <w:bookmarkEnd w:id="1039"/>
      <w:bookmarkEnd w:id="1040"/>
      <w:bookmarkEnd w:id="1041"/>
      <w:bookmarkEnd w:id="1042"/>
      <w:bookmarkEnd w:id="1043"/>
      <w:bookmarkEnd w:id="1044"/>
    </w:p>
    <w:p w14:paraId="1CF84114" w14:textId="77777777" w:rsidR="00194A80" w:rsidRPr="00535E7D" w:rsidRDefault="00194A80" w:rsidP="00194A80">
      <w:pPr>
        <w:pStyle w:val="Heading5"/>
      </w:pPr>
      <w:bookmarkStart w:id="1045" w:name="_Toc175350575"/>
      <w:bookmarkStart w:id="1046" w:name="_Toc180146512"/>
      <w:bookmarkStart w:id="1047" w:name="_Toc180249010"/>
      <w:bookmarkStart w:id="1048" w:name="_Toc183378951"/>
      <w:bookmarkStart w:id="1049" w:name="_Toc195348944"/>
      <w:bookmarkStart w:id="1050" w:name="_Toc195349532"/>
      <w:bookmarkStart w:id="1051" w:name="_Toc211940381"/>
      <w:r w:rsidRPr="00535E7D">
        <w:t>5.</w:t>
      </w:r>
      <w:r>
        <w:t>7</w:t>
      </w:r>
      <w:r w:rsidRPr="00535E7D">
        <w:t>.2.</w:t>
      </w:r>
      <w:r>
        <w:t>3</w:t>
      </w:r>
      <w:r w:rsidRPr="00535E7D">
        <w:t>.1</w:t>
      </w:r>
      <w:r w:rsidRPr="00535E7D">
        <w:tab/>
        <w:t>General</w:t>
      </w:r>
      <w:bookmarkEnd w:id="1045"/>
      <w:bookmarkEnd w:id="1046"/>
      <w:bookmarkEnd w:id="1047"/>
      <w:bookmarkEnd w:id="1048"/>
      <w:bookmarkEnd w:id="1049"/>
      <w:bookmarkEnd w:id="1050"/>
      <w:bookmarkEnd w:id="1051"/>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052" w:name="_Toc175350576"/>
      <w:bookmarkStart w:id="1053" w:name="_Toc180146513"/>
      <w:bookmarkStart w:id="1054" w:name="_Toc180249011"/>
      <w:bookmarkStart w:id="1055" w:name="_Toc183378952"/>
      <w:bookmarkStart w:id="1056" w:name="_Toc195348945"/>
      <w:bookmarkStart w:id="1057" w:name="_Toc195349533"/>
      <w:bookmarkStart w:id="1058" w:name="_Toc211940382"/>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052"/>
      <w:bookmarkEnd w:id="1053"/>
      <w:bookmarkEnd w:id="1054"/>
      <w:bookmarkEnd w:id="1055"/>
      <w:bookmarkEnd w:id="1056"/>
      <w:bookmarkEnd w:id="1057"/>
      <w:bookmarkEnd w:id="1058"/>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059" w:name="_MON_1795421334"/>
    <w:bookmarkEnd w:id="1059"/>
    <w:p w14:paraId="2E29D297" w14:textId="3B5C2954" w:rsidR="00194A80" w:rsidRPr="00535E7D" w:rsidRDefault="00470079" w:rsidP="00194A80">
      <w:pPr>
        <w:pStyle w:val="TH"/>
      </w:pPr>
      <w:r w:rsidRPr="00535E7D">
        <w:object w:dxaOrig="9620" w:dyaOrig="2749" w14:anchorId="7BDACC71">
          <v:shape id="_x0000_i1053" type="#_x0000_t75" style="width:481.2pt;height:137.2pt" o:ole="">
            <v:imagedata r:id="rId67" o:title=""/>
          </v:shape>
          <o:OLEObject Type="Embed" ProgID="Word.Document.8" ShapeID="_x0000_i1053" DrawAspect="Content" ObjectID="_1825501731"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060" w:name="_Toc175350577"/>
      <w:bookmarkStart w:id="1061" w:name="_Toc180146514"/>
      <w:bookmarkStart w:id="1062" w:name="_Toc180249012"/>
      <w:bookmarkStart w:id="1063" w:name="_Toc183378953"/>
      <w:bookmarkStart w:id="1064" w:name="_Toc195348946"/>
      <w:bookmarkStart w:id="1065" w:name="_Toc195349534"/>
      <w:bookmarkStart w:id="1066" w:name="_Toc211940383"/>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060"/>
      <w:bookmarkEnd w:id="1061"/>
      <w:bookmarkEnd w:id="1062"/>
      <w:bookmarkEnd w:id="1063"/>
      <w:bookmarkEnd w:id="1064"/>
      <w:bookmarkEnd w:id="1065"/>
      <w:bookmarkEnd w:id="1066"/>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067" w:name="_MON_1795421320"/>
    <w:bookmarkEnd w:id="1067"/>
    <w:p w14:paraId="2D5CC7DA" w14:textId="754624FD" w:rsidR="00194A80" w:rsidRPr="00535E7D" w:rsidRDefault="00BC7C87" w:rsidP="00194A80">
      <w:pPr>
        <w:pStyle w:val="TH"/>
      </w:pPr>
      <w:r w:rsidRPr="00535E7D">
        <w:object w:dxaOrig="9620" w:dyaOrig="2749" w14:anchorId="290F3C72">
          <v:shape id="_x0000_i1054" type="#_x0000_t75" style="width:481.2pt;height:137.2pt" o:ole="">
            <v:imagedata r:id="rId69" o:title=""/>
          </v:shape>
          <o:OLEObject Type="Embed" ProgID="Word.Document.8" ShapeID="_x0000_i1054" DrawAspect="Content" ObjectID="_1825501732"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068" w:name="_Toc175350578"/>
      <w:bookmarkStart w:id="1069" w:name="_Toc180146515"/>
      <w:bookmarkStart w:id="1070" w:name="_Toc180249013"/>
      <w:bookmarkStart w:id="1071" w:name="_Toc183378954"/>
      <w:bookmarkStart w:id="1072" w:name="_Toc195348947"/>
      <w:bookmarkStart w:id="1073" w:name="_Toc195349535"/>
      <w:bookmarkStart w:id="1074" w:name="_Toc211940384"/>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068"/>
      <w:bookmarkEnd w:id="1069"/>
      <w:bookmarkEnd w:id="1070"/>
      <w:bookmarkEnd w:id="1071"/>
      <w:bookmarkEnd w:id="1072"/>
      <w:bookmarkEnd w:id="1073"/>
      <w:bookmarkEnd w:id="1074"/>
    </w:p>
    <w:p w14:paraId="06FD6187" w14:textId="77777777" w:rsidR="00CB1A86" w:rsidRPr="00535E7D" w:rsidRDefault="00CB1A86" w:rsidP="00CB1A86">
      <w:pPr>
        <w:pStyle w:val="Heading3"/>
      </w:pPr>
      <w:bookmarkStart w:id="1075" w:name="_Toc175350579"/>
      <w:bookmarkStart w:id="1076" w:name="_Toc180146516"/>
      <w:bookmarkStart w:id="1077" w:name="_Toc180249014"/>
      <w:bookmarkStart w:id="1078" w:name="_Toc183378955"/>
      <w:bookmarkStart w:id="1079" w:name="_Toc195348948"/>
      <w:bookmarkStart w:id="1080" w:name="_Toc195349536"/>
      <w:bookmarkStart w:id="1081" w:name="_Toc211940385"/>
      <w:r w:rsidRPr="00535E7D">
        <w:t>5.</w:t>
      </w:r>
      <w:r>
        <w:t>8</w:t>
      </w:r>
      <w:r w:rsidRPr="00535E7D">
        <w:t>.1</w:t>
      </w:r>
      <w:r w:rsidRPr="00535E7D">
        <w:tab/>
        <w:t>Service Description</w:t>
      </w:r>
      <w:bookmarkEnd w:id="1075"/>
      <w:bookmarkEnd w:id="1076"/>
      <w:bookmarkEnd w:id="1077"/>
      <w:bookmarkEnd w:id="1078"/>
      <w:bookmarkEnd w:id="1079"/>
      <w:bookmarkEnd w:id="1080"/>
      <w:bookmarkEnd w:id="1081"/>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082" w:name="_Toc175350580"/>
      <w:bookmarkStart w:id="1083" w:name="_Toc180146517"/>
      <w:bookmarkStart w:id="1084" w:name="_Toc180249015"/>
      <w:bookmarkStart w:id="1085" w:name="_Toc183378956"/>
      <w:bookmarkStart w:id="1086" w:name="_Toc195348949"/>
      <w:bookmarkStart w:id="1087" w:name="_Toc195349537"/>
      <w:bookmarkStart w:id="1088" w:name="_Toc211940386"/>
      <w:r w:rsidRPr="00535E7D">
        <w:t>5.</w:t>
      </w:r>
      <w:r>
        <w:t>8</w:t>
      </w:r>
      <w:r w:rsidRPr="00535E7D">
        <w:t>.2</w:t>
      </w:r>
      <w:r w:rsidRPr="00535E7D">
        <w:tab/>
        <w:t>Service Operations</w:t>
      </w:r>
      <w:bookmarkEnd w:id="1082"/>
      <w:bookmarkEnd w:id="1083"/>
      <w:bookmarkEnd w:id="1084"/>
      <w:bookmarkEnd w:id="1085"/>
      <w:bookmarkEnd w:id="1086"/>
      <w:bookmarkEnd w:id="1087"/>
      <w:bookmarkEnd w:id="1088"/>
    </w:p>
    <w:p w14:paraId="4BA2D657" w14:textId="77777777" w:rsidR="00CB1A86" w:rsidRPr="00535E7D" w:rsidRDefault="00CB1A86" w:rsidP="00CB1A86">
      <w:pPr>
        <w:pStyle w:val="Heading4"/>
      </w:pPr>
      <w:bookmarkStart w:id="1089" w:name="_Toc175350581"/>
      <w:bookmarkStart w:id="1090" w:name="_Toc180146518"/>
      <w:bookmarkStart w:id="1091" w:name="_Toc180249016"/>
      <w:bookmarkStart w:id="1092" w:name="_Toc183378957"/>
      <w:bookmarkStart w:id="1093" w:name="_Toc195348950"/>
      <w:bookmarkStart w:id="1094" w:name="_Toc195349538"/>
      <w:bookmarkStart w:id="1095" w:name="_Toc211940387"/>
      <w:r w:rsidRPr="00535E7D">
        <w:t>5.</w:t>
      </w:r>
      <w:r>
        <w:t>8</w:t>
      </w:r>
      <w:r w:rsidRPr="00535E7D">
        <w:t>.2.1</w:t>
      </w:r>
      <w:r w:rsidRPr="00535E7D">
        <w:tab/>
        <w:t>Introduction</w:t>
      </w:r>
      <w:bookmarkEnd w:id="1089"/>
      <w:bookmarkEnd w:id="1090"/>
      <w:bookmarkEnd w:id="1091"/>
      <w:bookmarkEnd w:id="1092"/>
      <w:bookmarkEnd w:id="1093"/>
      <w:bookmarkEnd w:id="1094"/>
      <w:bookmarkEnd w:id="1095"/>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096" w:name="_Toc175350582"/>
      <w:bookmarkStart w:id="1097" w:name="_Toc180146519"/>
      <w:bookmarkStart w:id="1098" w:name="_Toc180249017"/>
      <w:bookmarkStart w:id="1099" w:name="_Toc183378958"/>
      <w:bookmarkStart w:id="1100" w:name="_Toc195348951"/>
      <w:bookmarkStart w:id="1101" w:name="_Toc195349539"/>
      <w:bookmarkStart w:id="1102" w:name="_Toc211940388"/>
      <w:r w:rsidRPr="00535E7D">
        <w:t>5.</w:t>
      </w:r>
      <w:r>
        <w:t>8</w:t>
      </w:r>
      <w:r w:rsidRPr="00535E7D">
        <w:t>.2.2</w:t>
      </w:r>
      <w:r w:rsidRPr="00535E7D">
        <w:tab/>
      </w:r>
      <w:r w:rsidRPr="00937AC3">
        <w:t>UAE_Flight</w:t>
      </w:r>
      <w:r>
        <w:t>RouteSupport</w:t>
      </w:r>
      <w:r w:rsidRPr="00535E7D">
        <w:t>_Manage</w:t>
      </w:r>
      <w:bookmarkEnd w:id="1096"/>
      <w:bookmarkEnd w:id="1097"/>
      <w:bookmarkEnd w:id="1098"/>
      <w:bookmarkEnd w:id="1099"/>
      <w:bookmarkEnd w:id="1100"/>
      <w:bookmarkEnd w:id="1101"/>
      <w:bookmarkEnd w:id="1102"/>
    </w:p>
    <w:p w14:paraId="2C0E1EA1" w14:textId="77777777" w:rsidR="00CB1A86" w:rsidRPr="00535E7D" w:rsidRDefault="00CB1A86" w:rsidP="00CB1A86">
      <w:pPr>
        <w:pStyle w:val="Heading5"/>
      </w:pPr>
      <w:bookmarkStart w:id="1103" w:name="_Toc175350583"/>
      <w:bookmarkStart w:id="1104" w:name="_Toc180146520"/>
      <w:bookmarkStart w:id="1105" w:name="_Toc180249018"/>
      <w:bookmarkStart w:id="1106" w:name="_Toc183378959"/>
      <w:bookmarkStart w:id="1107" w:name="_Toc195348952"/>
      <w:bookmarkStart w:id="1108" w:name="_Toc195349540"/>
      <w:bookmarkStart w:id="1109" w:name="_Toc211940389"/>
      <w:r w:rsidRPr="00535E7D">
        <w:t>5.</w:t>
      </w:r>
      <w:r>
        <w:t>8</w:t>
      </w:r>
      <w:r w:rsidRPr="00535E7D">
        <w:t>.2.2.1</w:t>
      </w:r>
      <w:r w:rsidRPr="00535E7D">
        <w:tab/>
        <w:t>General</w:t>
      </w:r>
      <w:bookmarkEnd w:id="1103"/>
      <w:bookmarkEnd w:id="1104"/>
      <w:bookmarkEnd w:id="1105"/>
      <w:bookmarkEnd w:id="1106"/>
      <w:bookmarkEnd w:id="1107"/>
      <w:bookmarkEnd w:id="1108"/>
      <w:bookmarkEnd w:id="1109"/>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110" w:name="_Toc175350584"/>
      <w:bookmarkStart w:id="1111" w:name="_Toc180146521"/>
      <w:bookmarkStart w:id="1112" w:name="_Toc180249019"/>
      <w:bookmarkStart w:id="1113" w:name="_Toc183378960"/>
      <w:bookmarkStart w:id="1114" w:name="_Toc195348953"/>
      <w:bookmarkStart w:id="1115" w:name="_Toc195349541"/>
      <w:bookmarkStart w:id="1116" w:name="_Toc211940390"/>
      <w:r w:rsidRPr="00535E7D">
        <w:t>5.</w:t>
      </w:r>
      <w:r>
        <w:t>8</w:t>
      </w:r>
      <w:r w:rsidRPr="00535E7D">
        <w:t>.2.2.2</w:t>
      </w:r>
      <w:r w:rsidRPr="00535E7D">
        <w:tab/>
      </w:r>
      <w:r>
        <w:t>Flight Route Request</w:t>
      </w:r>
      <w:bookmarkEnd w:id="1110"/>
      <w:bookmarkEnd w:id="1111"/>
      <w:bookmarkEnd w:id="1112"/>
      <w:bookmarkEnd w:id="1113"/>
      <w:bookmarkEnd w:id="1114"/>
      <w:bookmarkEnd w:id="1115"/>
      <w:bookmarkEnd w:id="1116"/>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1.2pt;height:125.2pt" o:ole="">
            <v:imagedata r:id="rId71" o:title=""/>
          </v:shape>
          <o:OLEObject Type="Embed" ProgID="Word.Document.8" ShapeID="_x0000_i1055" DrawAspect="Content" ObjectID="_1825501733"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117" w:name="_Toc183378961"/>
      <w:bookmarkStart w:id="1118" w:name="_Toc195348954"/>
      <w:bookmarkStart w:id="1119" w:name="_Toc195349542"/>
      <w:bookmarkStart w:id="1120" w:name="_Toc211940391"/>
      <w:bookmarkStart w:id="1121" w:name="_Toc160452673"/>
      <w:bookmarkStart w:id="1122" w:name="_Toc164869601"/>
      <w:bookmarkStart w:id="1123" w:name="_Toc175350585"/>
      <w:bookmarkStart w:id="1124" w:name="_Toc180146522"/>
      <w:bookmarkStart w:id="1125"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1117"/>
      <w:bookmarkEnd w:id="1118"/>
      <w:bookmarkEnd w:id="1119"/>
      <w:bookmarkEnd w:id="1120"/>
    </w:p>
    <w:p w14:paraId="384F51BF" w14:textId="77777777" w:rsidR="00425998" w:rsidRPr="00425998" w:rsidRDefault="00425998" w:rsidP="00425998">
      <w:pPr>
        <w:pStyle w:val="Heading3"/>
        <w:rPr>
          <w:lang w:val="en-US"/>
        </w:rPr>
      </w:pPr>
      <w:bookmarkStart w:id="1126" w:name="_Toc168599386"/>
      <w:bookmarkStart w:id="1127" w:name="_Toc183378962"/>
      <w:bookmarkStart w:id="1128" w:name="_Toc195348955"/>
      <w:bookmarkStart w:id="1129" w:name="_Toc195349543"/>
      <w:bookmarkStart w:id="1130" w:name="_Toc211940392"/>
      <w:r w:rsidRPr="00425998">
        <w:rPr>
          <w:lang w:val="en-US"/>
        </w:rPr>
        <w:t>5.9.1</w:t>
      </w:r>
      <w:r w:rsidRPr="00425998">
        <w:rPr>
          <w:lang w:val="en-US"/>
        </w:rPr>
        <w:tab/>
        <w:t>Service Description</w:t>
      </w:r>
      <w:bookmarkEnd w:id="1126"/>
      <w:bookmarkEnd w:id="1127"/>
      <w:bookmarkEnd w:id="1128"/>
      <w:bookmarkEnd w:id="1129"/>
      <w:bookmarkEnd w:id="1130"/>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131" w:name="_Toc168599387"/>
      <w:bookmarkStart w:id="1132" w:name="_Toc183378963"/>
      <w:bookmarkStart w:id="1133" w:name="_Toc195348956"/>
      <w:bookmarkStart w:id="1134" w:name="_Toc195349544"/>
      <w:bookmarkStart w:id="1135" w:name="_Toc211940393"/>
      <w:r w:rsidRPr="00425998">
        <w:t>5.9.2</w:t>
      </w:r>
      <w:r w:rsidRPr="00425998">
        <w:tab/>
        <w:t>Service Operations</w:t>
      </w:r>
      <w:bookmarkEnd w:id="1131"/>
      <w:bookmarkEnd w:id="1132"/>
      <w:bookmarkEnd w:id="1133"/>
      <w:bookmarkEnd w:id="1134"/>
      <w:bookmarkEnd w:id="1135"/>
    </w:p>
    <w:p w14:paraId="6DE784DE" w14:textId="77777777" w:rsidR="00425998" w:rsidRPr="00425998" w:rsidRDefault="00425998" w:rsidP="00425998">
      <w:pPr>
        <w:pStyle w:val="Heading4"/>
      </w:pPr>
      <w:bookmarkStart w:id="1136" w:name="_Toc168599388"/>
      <w:bookmarkStart w:id="1137" w:name="_Toc183378964"/>
      <w:bookmarkStart w:id="1138" w:name="_Toc195348957"/>
      <w:bookmarkStart w:id="1139" w:name="_Toc195349545"/>
      <w:bookmarkStart w:id="1140" w:name="_Toc211940394"/>
      <w:r w:rsidRPr="00425998">
        <w:t>5.9.2.1</w:t>
      </w:r>
      <w:r w:rsidRPr="00425998">
        <w:tab/>
        <w:t>Introduction</w:t>
      </w:r>
      <w:bookmarkEnd w:id="1136"/>
      <w:bookmarkEnd w:id="1137"/>
      <w:bookmarkEnd w:id="1138"/>
      <w:bookmarkEnd w:id="1139"/>
      <w:bookmarkEnd w:id="1140"/>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141" w:name="_Toc168599389"/>
      <w:bookmarkStart w:id="1142" w:name="_Toc183378965"/>
      <w:bookmarkStart w:id="1143" w:name="_Toc195348958"/>
      <w:bookmarkStart w:id="1144" w:name="_Toc195349546"/>
      <w:bookmarkStart w:id="1145" w:name="_Toc211940395"/>
      <w:r w:rsidRPr="00425998">
        <w:t>5.9.2.2</w:t>
      </w:r>
      <w:r w:rsidRPr="00425998">
        <w:tab/>
        <w:t>UAE_NTZManagement_Manage</w:t>
      </w:r>
      <w:bookmarkEnd w:id="1141"/>
      <w:bookmarkEnd w:id="1142"/>
      <w:bookmarkEnd w:id="1143"/>
      <w:bookmarkEnd w:id="1144"/>
      <w:bookmarkEnd w:id="1145"/>
    </w:p>
    <w:p w14:paraId="24E65A73" w14:textId="77777777" w:rsidR="00425998" w:rsidRPr="00425998" w:rsidRDefault="00425998" w:rsidP="00425998">
      <w:pPr>
        <w:pStyle w:val="Heading5"/>
      </w:pPr>
      <w:bookmarkStart w:id="1146" w:name="_Toc168599390"/>
      <w:bookmarkStart w:id="1147" w:name="_Toc183378966"/>
      <w:bookmarkStart w:id="1148" w:name="_Toc195348959"/>
      <w:bookmarkStart w:id="1149" w:name="_Toc195349547"/>
      <w:bookmarkStart w:id="1150" w:name="_Toc211940396"/>
      <w:r w:rsidRPr="00425998">
        <w:t>5.9.2.2.1</w:t>
      </w:r>
      <w:r w:rsidRPr="00425998">
        <w:tab/>
        <w:t>General</w:t>
      </w:r>
      <w:bookmarkEnd w:id="1146"/>
      <w:bookmarkEnd w:id="1147"/>
      <w:bookmarkEnd w:id="1148"/>
      <w:bookmarkEnd w:id="1149"/>
      <w:bookmarkEnd w:id="1150"/>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151" w:name="_Toc168599391"/>
      <w:bookmarkStart w:id="1152" w:name="_Toc183378967"/>
      <w:bookmarkStart w:id="1153" w:name="_Toc195348960"/>
      <w:bookmarkStart w:id="1154" w:name="_Toc195349548"/>
      <w:bookmarkStart w:id="1155" w:name="_Toc211940397"/>
      <w:r w:rsidRPr="00425998">
        <w:t>5.9.2.2.2</w:t>
      </w:r>
      <w:r w:rsidRPr="00425998">
        <w:tab/>
        <w:t>NTZ Configuration Creation</w:t>
      </w:r>
      <w:bookmarkEnd w:id="1151"/>
      <w:bookmarkEnd w:id="1152"/>
      <w:bookmarkEnd w:id="1153"/>
      <w:bookmarkEnd w:id="1154"/>
      <w:bookmarkEnd w:id="1155"/>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1.2pt;height:125.2pt" o:ole="">
            <v:imagedata r:id="rId73" o:title=""/>
          </v:shape>
          <o:OLEObject Type="Embed" ProgID="Word.Document.8" ShapeID="_x0000_i1056" DrawAspect="Content" ObjectID="_1825501734"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156" w:name="_Toc168599392"/>
      <w:bookmarkStart w:id="1157" w:name="_Toc183378968"/>
      <w:bookmarkStart w:id="1158" w:name="_Toc195348961"/>
      <w:bookmarkStart w:id="1159" w:name="_Toc195349549"/>
      <w:bookmarkStart w:id="1160" w:name="_Toc211940398"/>
      <w:r w:rsidRPr="00425998">
        <w:t>5.9.2.2.3</w:t>
      </w:r>
      <w:r w:rsidRPr="00425998">
        <w:tab/>
        <w:t>NTZ Configuration Update</w:t>
      </w:r>
      <w:bookmarkEnd w:id="1156"/>
      <w:bookmarkEnd w:id="1157"/>
      <w:bookmarkEnd w:id="1158"/>
      <w:bookmarkEnd w:id="1159"/>
      <w:bookmarkEnd w:id="1160"/>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1.2pt;height:154.4pt" o:ole="">
            <v:imagedata r:id="rId75" o:title=""/>
          </v:shape>
          <o:OLEObject Type="Embed" ProgID="Word.Document.8" ShapeID="_x0000_i1057" DrawAspect="Content" ObjectID="_1825501735"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161" w:name="_Toc168599393"/>
      <w:bookmarkStart w:id="1162" w:name="_Toc183378969"/>
      <w:bookmarkStart w:id="1163" w:name="_Toc195348962"/>
      <w:bookmarkStart w:id="1164" w:name="_Toc195349550"/>
      <w:bookmarkStart w:id="1165" w:name="_Toc211940399"/>
      <w:r w:rsidRPr="00425998">
        <w:lastRenderedPageBreak/>
        <w:t>5.9.2.2.4</w:t>
      </w:r>
      <w:r w:rsidRPr="00425998">
        <w:tab/>
        <w:t>NTZ Configuration Deletion</w:t>
      </w:r>
      <w:bookmarkEnd w:id="1161"/>
      <w:bookmarkEnd w:id="1162"/>
      <w:bookmarkEnd w:id="1163"/>
      <w:bookmarkEnd w:id="1164"/>
      <w:bookmarkEnd w:id="1165"/>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1.2pt;height:125.2pt" o:ole="">
            <v:imagedata r:id="rId65" o:title=""/>
          </v:shape>
          <o:OLEObject Type="Embed" ProgID="Word.Document.8" ShapeID="_x0000_i1058" DrawAspect="Content" ObjectID="_1825501736"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166" w:name="_Toc168599397"/>
      <w:bookmarkStart w:id="1167" w:name="_Toc183378970"/>
      <w:bookmarkStart w:id="1168" w:name="_Toc195348963"/>
      <w:bookmarkStart w:id="1169" w:name="_Toc195349551"/>
      <w:bookmarkStart w:id="1170" w:name="_Toc211940400"/>
      <w:r w:rsidRPr="00425998">
        <w:t>5.9.2.3</w:t>
      </w:r>
      <w:r w:rsidRPr="00425998">
        <w:tab/>
        <w:t>UAE_NTZManagement_Notify</w:t>
      </w:r>
      <w:bookmarkEnd w:id="1166"/>
      <w:bookmarkEnd w:id="1167"/>
      <w:bookmarkEnd w:id="1168"/>
      <w:bookmarkEnd w:id="1169"/>
      <w:bookmarkEnd w:id="1170"/>
    </w:p>
    <w:p w14:paraId="742FCD43" w14:textId="77777777" w:rsidR="00425998" w:rsidRPr="00425998" w:rsidRDefault="00425998" w:rsidP="00425998">
      <w:pPr>
        <w:pStyle w:val="Heading5"/>
      </w:pPr>
      <w:bookmarkStart w:id="1171" w:name="_Toc168599398"/>
      <w:bookmarkStart w:id="1172" w:name="_Toc183378971"/>
      <w:bookmarkStart w:id="1173" w:name="_Toc195348964"/>
      <w:bookmarkStart w:id="1174" w:name="_Toc195349552"/>
      <w:bookmarkStart w:id="1175" w:name="_Toc211940401"/>
      <w:r w:rsidRPr="00425998">
        <w:t>5.9.2.3.1</w:t>
      </w:r>
      <w:r w:rsidRPr="00425998">
        <w:tab/>
        <w:t>General</w:t>
      </w:r>
      <w:bookmarkEnd w:id="1171"/>
      <w:bookmarkEnd w:id="1172"/>
      <w:bookmarkEnd w:id="1173"/>
      <w:bookmarkEnd w:id="1174"/>
      <w:bookmarkEnd w:id="1175"/>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176"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177" w:name="_Toc183378972"/>
      <w:bookmarkStart w:id="1178" w:name="_Toc195348965"/>
      <w:bookmarkStart w:id="1179" w:name="_Toc195349553"/>
      <w:bookmarkStart w:id="1180" w:name="_Toc211940402"/>
      <w:r w:rsidRPr="00425998">
        <w:t>5.9.2.3.2</w:t>
      </w:r>
      <w:r w:rsidRPr="00425998">
        <w:tab/>
      </w:r>
      <w:bookmarkEnd w:id="1176"/>
      <w:r w:rsidRPr="00425998">
        <w:t>NTZ</w:t>
      </w:r>
      <w:r w:rsidRPr="00425998">
        <w:rPr>
          <w:rFonts w:eastAsia="Calibri"/>
        </w:rPr>
        <w:t xml:space="preserve"> Configuration </w:t>
      </w:r>
      <w:r w:rsidRPr="00425998">
        <w:rPr>
          <w:lang w:val="en-US"/>
        </w:rPr>
        <w:t>Completion Status Notification</w:t>
      </w:r>
      <w:bookmarkEnd w:id="1177"/>
      <w:bookmarkEnd w:id="1178"/>
      <w:bookmarkEnd w:id="1179"/>
      <w:bookmarkEnd w:id="1180"/>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181" w:name="_MON_1795426319"/>
    <w:bookmarkEnd w:id="1181"/>
    <w:p w14:paraId="11F5D9A7" w14:textId="39D4F277" w:rsidR="00425998" w:rsidRPr="00425998" w:rsidRDefault="008A19D7" w:rsidP="00425998">
      <w:pPr>
        <w:pStyle w:val="TH"/>
      </w:pPr>
      <w:r w:rsidRPr="00425998">
        <w:object w:dxaOrig="9620" w:dyaOrig="2749" w14:anchorId="18C904DC">
          <v:shape id="_x0000_i1059" type="#_x0000_t75" style="width:481.2pt;height:137.2pt" o:ole="">
            <v:imagedata r:id="rId78" o:title=""/>
          </v:shape>
          <o:OLEObject Type="Embed" ProgID="Word.Document.8" ShapeID="_x0000_i1059" DrawAspect="Content" ObjectID="_1825501737"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182" w:name="_Toc183378973"/>
      <w:bookmarkStart w:id="1183" w:name="_Toc195348966"/>
      <w:bookmarkStart w:id="1184" w:name="_Toc195349554"/>
      <w:bookmarkStart w:id="1185" w:name="_Toc211940403"/>
      <w:r w:rsidRPr="00425998">
        <w:t>5.9.2.3.3</w:t>
      </w:r>
      <w:r w:rsidRPr="00425998">
        <w:tab/>
        <w:t>NTZ</w:t>
      </w:r>
      <w:r w:rsidRPr="00425998">
        <w:rPr>
          <w:rFonts w:eastAsia="Calibri"/>
        </w:rPr>
        <w:t xml:space="preserve"> </w:t>
      </w:r>
      <w:r w:rsidRPr="00425998">
        <w:rPr>
          <w:lang w:val="en-US"/>
        </w:rPr>
        <w:t>Events Notification</w:t>
      </w:r>
      <w:bookmarkEnd w:id="1182"/>
      <w:bookmarkEnd w:id="1183"/>
      <w:bookmarkEnd w:id="1184"/>
      <w:bookmarkEnd w:id="1185"/>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186" w:name="_MON_1795426344"/>
    <w:bookmarkEnd w:id="1186"/>
    <w:p w14:paraId="1F449F1C" w14:textId="2DA3F4E3" w:rsidR="00425998" w:rsidRPr="00425998" w:rsidRDefault="00CC4E0E" w:rsidP="00425998">
      <w:pPr>
        <w:pStyle w:val="TH"/>
      </w:pPr>
      <w:r w:rsidRPr="00425998">
        <w:object w:dxaOrig="9620" w:dyaOrig="2749" w14:anchorId="3C0B2718">
          <v:shape id="_x0000_i1060" type="#_x0000_t75" style="width:481.2pt;height:137.2pt" o:ole="">
            <v:imagedata r:id="rId80" o:title=""/>
          </v:shape>
          <o:OLEObject Type="Embed" ProgID="Word.Document.8" ShapeID="_x0000_i1060" DrawAspect="Content" ObjectID="_1825501738"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187" w:name="_Toc183378974"/>
      <w:bookmarkStart w:id="1188" w:name="_Toc195348967"/>
      <w:bookmarkStart w:id="1189" w:name="_Toc195349555"/>
      <w:bookmarkStart w:id="1190" w:name="_Toc211940404"/>
      <w:r w:rsidR="003319AF">
        <w:lastRenderedPageBreak/>
        <w:t>6</w:t>
      </w:r>
      <w:r w:rsidR="003319AF">
        <w:tab/>
        <w:t>API Definitions</w:t>
      </w:r>
      <w:bookmarkEnd w:id="535"/>
      <w:bookmarkEnd w:id="536"/>
      <w:bookmarkEnd w:id="537"/>
      <w:bookmarkEnd w:id="538"/>
      <w:bookmarkEnd w:id="539"/>
      <w:bookmarkEnd w:id="549"/>
      <w:bookmarkEnd w:id="1121"/>
      <w:bookmarkEnd w:id="1122"/>
      <w:bookmarkEnd w:id="1123"/>
      <w:bookmarkEnd w:id="1124"/>
      <w:bookmarkEnd w:id="1125"/>
      <w:bookmarkEnd w:id="1187"/>
      <w:bookmarkEnd w:id="1188"/>
      <w:bookmarkEnd w:id="1189"/>
      <w:bookmarkEnd w:id="1190"/>
    </w:p>
    <w:p w14:paraId="5E4D34EA" w14:textId="77777777" w:rsidR="00CE57B7" w:rsidRDefault="003319AF">
      <w:pPr>
        <w:pStyle w:val="Heading2"/>
      </w:pPr>
      <w:bookmarkStart w:id="1191" w:name="_Toc510696598"/>
      <w:bookmarkStart w:id="1192" w:name="_Toc35971390"/>
      <w:bookmarkStart w:id="1193" w:name="_Toc96843355"/>
      <w:bookmarkStart w:id="1194" w:name="_Toc96844330"/>
      <w:bookmarkStart w:id="1195" w:name="_Toc100739903"/>
      <w:bookmarkStart w:id="1196" w:name="_Toc133408825"/>
      <w:bookmarkStart w:id="1197" w:name="_Toc160452674"/>
      <w:bookmarkStart w:id="1198" w:name="_Toc164869602"/>
      <w:bookmarkStart w:id="1199" w:name="_Toc175350586"/>
      <w:bookmarkStart w:id="1200" w:name="_Toc180146523"/>
      <w:bookmarkStart w:id="1201" w:name="_Toc180249021"/>
      <w:bookmarkStart w:id="1202" w:name="_Toc183378975"/>
      <w:bookmarkStart w:id="1203" w:name="_Toc195348968"/>
      <w:bookmarkStart w:id="1204" w:name="_Toc195349556"/>
      <w:bookmarkStart w:id="1205" w:name="_Toc211940405"/>
      <w:r>
        <w:t>6.1</w:t>
      </w:r>
      <w:r>
        <w:tab/>
      </w:r>
      <w:r w:rsidR="007406B4">
        <w:t>UAE_C2OperationModeManagement</w:t>
      </w:r>
      <w:r>
        <w:t xml:space="preserve"> Service API</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52F3DC09" w14:textId="77777777" w:rsidR="00CE57B7" w:rsidRDefault="003319AF">
      <w:pPr>
        <w:pStyle w:val="Heading3"/>
      </w:pPr>
      <w:bookmarkStart w:id="1206" w:name="_Toc510696599"/>
      <w:bookmarkStart w:id="1207" w:name="_Toc35971391"/>
      <w:bookmarkStart w:id="1208" w:name="_Toc96843356"/>
      <w:bookmarkStart w:id="1209" w:name="_Toc96844331"/>
      <w:bookmarkStart w:id="1210" w:name="_Toc100739904"/>
      <w:bookmarkStart w:id="1211" w:name="_Toc133408826"/>
      <w:bookmarkStart w:id="1212" w:name="_Toc160452675"/>
      <w:bookmarkStart w:id="1213" w:name="_Toc164869603"/>
      <w:bookmarkStart w:id="1214" w:name="_Toc175350587"/>
      <w:bookmarkStart w:id="1215" w:name="_Toc180146524"/>
      <w:bookmarkStart w:id="1216" w:name="_Toc180249022"/>
      <w:bookmarkStart w:id="1217" w:name="_Toc183378976"/>
      <w:bookmarkStart w:id="1218" w:name="_Toc195348969"/>
      <w:bookmarkStart w:id="1219" w:name="_Toc195349557"/>
      <w:bookmarkStart w:id="1220" w:name="_Toc211940406"/>
      <w:r>
        <w:t>6.1.1</w:t>
      </w:r>
      <w:r>
        <w:tab/>
        <w:t>Introduction</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704D15BD" w14:textId="77777777" w:rsidR="00CE57B7" w:rsidRDefault="003319AF">
      <w:pPr>
        <w:rPr>
          <w:noProof/>
          <w:lang w:eastAsia="zh-CN"/>
        </w:rPr>
      </w:pPr>
      <w:bookmarkStart w:id="1221"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222" w:name="_Toc35971392"/>
      <w:bookmarkStart w:id="1223" w:name="_Toc96843357"/>
      <w:bookmarkStart w:id="1224" w:name="_Toc96844332"/>
      <w:bookmarkStart w:id="1225"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226" w:name="_Toc133408827"/>
      <w:bookmarkStart w:id="1227" w:name="_Toc160452676"/>
      <w:bookmarkStart w:id="1228" w:name="_Toc164869604"/>
      <w:bookmarkStart w:id="1229" w:name="_Toc175350588"/>
      <w:bookmarkStart w:id="1230" w:name="_Toc180146525"/>
      <w:bookmarkStart w:id="1231" w:name="_Toc180249023"/>
      <w:bookmarkStart w:id="1232" w:name="_Toc183378977"/>
      <w:bookmarkStart w:id="1233" w:name="_Toc195348970"/>
      <w:bookmarkStart w:id="1234" w:name="_Toc195349558"/>
      <w:bookmarkStart w:id="1235" w:name="_Toc211940407"/>
      <w:r>
        <w:t>6.1.2</w:t>
      </w:r>
      <w:r>
        <w:tab/>
        <w:t>Usage of HTTP</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37273E08" w14:textId="2D4D6D28" w:rsidR="007406B4" w:rsidRPr="001F47A6" w:rsidRDefault="007406B4" w:rsidP="007406B4">
      <w:bookmarkStart w:id="1236" w:name="_Toc510696607"/>
      <w:bookmarkStart w:id="1237"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238" w:name="_Toc96843358"/>
      <w:bookmarkStart w:id="1239" w:name="_Toc96844333"/>
      <w:bookmarkStart w:id="1240" w:name="_Toc100739906"/>
      <w:bookmarkStart w:id="1241" w:name="_Toc133408828"/>
      <w:bookmarkStart w:id="1242" w:name="_Toc160452677"/>
      <w:bookmarkStart w:id="1243" w:name="_Toc164869605"/>
      <w:bookmarkStart w:id="1244" w:name="_Toc175350589"/>
      <w:bookmarkStart w:id="1245" w:name="_Toc180146526"/>
      <w:bookmarkStart w:id="1246" w:name="_Toc180249024"/>
      <w:bookmarkStart w:id="1247" w:name="_Toc183378978"/>
      <w:bookmarkStart w:id="1248" w:name="_Toc195348971"/>
      <w:bookmarkStart w:id="1249" w:name="_Toc195349559"/>
      <w:bookmarkStart w:id="1250" w:name="_Toc211940408"/>
      <w:r>
        <w:t>6.1.3</w:t>
      </w:r>
      <w:r>
        <w:tab/>
        <w:t>Resources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0CCFA481" w14:textId="77777777" w:rsidR="006B3451" w:rsidRDefault="006B3451" w:rsidP="006B3451">
      <w:bookmarkStart w:id="1251" w:name="_Toc510696608"/>
      <w:bookmarkStart w:id="1252" w:name="_Toc35971399"/>
      <w:r>
        <w:t>There are no resources defined for this API in this release of the specification.</w:t>
      </w:r>
    </w:p>
    <w:p w14:paraId="14E695E6" w14:textId="77777777" w:rsidR="00CE57B7" w:rsidRDefault="003319AF">
      <w:pPr>
        <w:pStyle w:val="Heading3"/>
      </w:pPr>
      <w:bookmarkStart w:id="1253" w:name="_Toc510696622"/>
      <w:bookmarkStart w:id="1254" w:name="_Toc35971413"/>
      <w:bookmarkStart w:id="1255" w:name="_Toc96843359"/>
      <w:bookmarkStart w:id="1256" w:name="_Toc96844334"/>
      <w:bookmarkStart w:id="1257" w:name="_Toc100739907"/>
      <w:bookmarkStart w:id="1258" w:name="_Toc133408829"/>
      <w:bookmarkStart w:id="1259" w:name="_Toc160452678"/>
      <w:bookmarkStart w:id="1260" w:name="_Toc164869606"/>
      <w:bookmarkStart w:id="1261" w:name="_Toc175350590"/>
      <w:bookmarkStart w:id="1262" w:name="_Toc180146527"/>
      <w:bookmarkStart w:id="1263" w:name="_Toc180249025"/>
      <w:bookmarkStart w:id="1264" w:name="_Toc183378979"/>
      <w:bookmarkStart w:id="1265" w:name="_Toc195348972"/>
      <w:bookmarkStart w:id="1266" w:name="_Toc195349560"/>
      <w:bookmarkStart w:id="1267" w:name="_Toc211940409"/>
      <w:bookmarkEnd w:id="1251"/>
      <w:bookmarkEnd w:id="1252"/>
      <w:r>
        <w:t>6.1.4</w:t>
      </w:r>
      <w:r>
        <w:tab/>
        <w:t>Custom Operations without associated resources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6D115266" w14:textId="77777777" w:rsidR="00CE57B7" w:rsidRDefault="003319AF">
      <w:pPr>
        <w:pStyle w:val="Heading4"/>
      </w:pPr>
      <w:bookmarkStart w:id="1268" w:name="_Toc510696623"/>
      <w:bookmarkStart w:id="1269" w:name="_Toc35971414"/>
      <w:bookmarkStart w:id="1270" w:name="_Toc96843360"/>
      <w:bookmarkStart w:id="1271" w:name="_Toc96844335"/>
      <w:bookmarkStart w:id="1272" w:name="_Toc100739908"/>
      <w:bookmarkStart w:id="1273" w:name="_Toc133408830"/>
      <w:bookmarkStart w:id="1274" w:name="_Toc160452679"/>
      <w:bookmarkStart w:id="1275" w:name="_Toc164869607"/>
      <w:bookmarkStart w:id="1276" w:name="_Toc175350591"/>
      <w:bookmarkStart w:id="1277" w:name="_Toc180146528"/>
      <w:bookmarkStart w:id="1278" w:name="_Toc180249026"/>
      <w:bookmarkStart w:id="1279" w:name="_Toc183378980"/>
      <w:bookmarkStart w:id="1280" w:name="_Toc195348973"/>
      <w:bookmarkStart w:id="1281" w:name="_Toc195349561"/>
      <w:bookmarkStart w:id="1282" w:name="_Toc211940410"/>
      <w:r>
        <w:t>6.1.4.1</w:t>
      </w:r>
      <w:r>
        <w:tab/>
        <w:t>Overview</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2pt;height:138.8pt" o:ole="">
            <v:imagedata r:id="rId82" o:title=""/>
          </v:shape>
          <o:OLEObject Type="Embed" ProgID="Visio.Drawing.15" ShapeID="_x0000_i1061" DrawAspect="Content" ObjectID="_1825501739"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283" w:name="_Toc510696624"/>
      <w:bookmarkStart w:id="1284" w:name="_Toc35971415"/>
      <w:bookmarkStart w:id="1285" w:name="_Toc96843361"/>
      <w:bookmarkStart w:id="1286" w:name="_Toc96844336"/>
      <w:bookmarkStart w:id="1287" w:name="_Toc100739909"/>
      <w:bookmarkStart w:id="1288" w:name="_Toc133408831"/>
      <w:bookmarkStart w:id="1289" w:name="_Toc160452680"/>
      <w:bookmarkStart w:id="1290" w:name="_Toc164869608"/>
      <w:bookmarkStart w:id="1291" w:name="_Toc175350592"/>
      <w:bookmarkStart w:id="1292" w:name="_Toc180146529"/>
      <w:bookmarkStart w:id="1293" w:name="_Toc180249027"/>
      <w:bookmarkStart w:id="1294" w:name="_Toc183378981"/>
      <w:bookmarkStart w:id="1295" w:name="_Toc195348974"/>
      <w:bookmarkStart w:id="1296" w:name="_Toc195349562"/>
      <w:bookmarkStart w:id="1297" w:name="_Toc211940411"/>
      <w:r>
        <w:t>6.1.4.2</w:t>
      </w:r>
      <w:r>
        <w:tab/>
        <w:t xml:space="preserve">Operation: </w:t>
      </w:r>
      <w:bookmarkEnd w:id="1283"/>
      <w:bookmarkEnd w:id="1284"/>
      <w:r w:rsidR="002750C0">
        <w:t>Initiate</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1A437D94" w14:textId="77777777" w:rsidR="00CE57B7" w:rsidRDefault="003319AF">
      <w:pPr>
        <w:pStyle w:val="Heading5"/>
      </w:pPr>
      <w:bookmarkStart w:id="1298" w:name="_Toc510696625"/>
      <w:bookmarkStart w:id="1299" w:name="_Toc35971416"/>
      <w:bookmarkStart w:id="1300" w:name="_Toc96843362"/>
      <w:bookmarkStart w:id="1301" w:name="_Toc96844337"/>
      <w:bookmarkStart w:id="1302" w:name="_Toc100739910"/>
      <w:bookmarkStart w:id="1303" w:name="_Toc133408832"/>
      <w:bookmarkStart w:id="1304" w:name="_Toc160452681"/>
      <w:bookmarkStart w:id="1305" w:name="_Toc164869609"/>
      <w:bookmarkStart w:id="1306" w:name="_Toc175350593"/>
      <w:bookmarkStart w:id="1307" w:name="_Toc180146530"/>
      <w:bookmarkStart w:id="1308" w:name="_Toc180249028"/>
      <w:bookmarkStart w:id="1309" w:name="_Toc183378982"/>
      <w:bookmarkStart w:id="1310" w:name="_Toc195348975"/>
      <w:bookmarkStart w:id="1311" w:name="_Toc195349563"/>
      <w:bookmarkStart w:id="1312" w:name="_Toc211940412"/>
      <w:r>
        <w:t>6.1.4.2.1</w:t>
      </w:r>
      <w:r>
        <w:tab/>
        <w:t>Description</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2A354FA3" w14:textId="7C9F3A88" w:rsidR="008B06A9" w:rsidRDefault="008B06A9" w:rsidP="008B06A9">
      <w:bookmarkStart w:id="1313" w:name="_Toc510696626"/>
      <w:bookmarkStart w:id="1314"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315" w:name="_Toc96843363"/>
      <w:bookmarkStart w:id="1316" w:name="_Toc96844338"/>
      <w:bookmarkStart w:id="1317" w:name="_Toc100739911"/>
      <w:bookmarkStart w:id="1318" w:name="_Toc133408833"/>
      <w:bookmarkStart w:id="1319" w:name="_Toc160452682"/>
      <w:bookmarkStart w:id="1320" w:name="_Toc164869610"/>
      <w:bookmarkStart w:id="1321" w:name="_Toc175350594"/>
      <w:bookmarkStart w:id="1322" w:name="_Toc180146531"/>
      <w:bookmarkStart w:id="1323" w:name="_Toc180249029"/>
      <w:bookmarkStart w:id="1324" w:name="_Toc183378983"/>
      <w:bookmarkStart w:id="1325" w:name="_Toc195348976"/>
      <w:bookmarkStart w:id="1326" w:name="_Toc195349564"/>
      <w:bookmarkStart w:id="1327" w:name="_Toc211940413"/>
      <w:r>
        <w:t>6.1.4.2.2</w:t>
      </w:r>
      <w:r>
        <w:tab/>
        <w:t>Operation Definition</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328" w:name="_Toc510696627"/>
      <w:bookmarkStart w:id="1329"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330" w:name="_Toc510696628"/>
      <w:bookmarkStart w:id="1331" w:name="_Toc35971419"/>
      <w:bookmarkStart w:id="1332" w:name="_Toc96843364"/>
      <w:bookmarkStart w:id="1333" w:name="_Toc96844339"/>
      <w:bookmarkStart w:id="1334" w:name="_Toc100739912"/>
      <w:bookmarkStart w:id="1335" w:name="_Toc133408834"/>
      <w:bookmarkStart w:id="1336" w:name="_Toc160452683"/>
      <w:bookmarkStart w:id="1337" w:name="_Toc164869611"/>
      <w:bookmarkStart w:id="1338" w:name="_Toc175350595"/>
      <w:bookmarkStart w:id="1339" w:name="_Toc180146532"/>
      <w:bookmarkStart w:id="1340" w:name="_Toc180249030"/>
      <w:bookmarkStart w:id="1341" w:name="_Toc183378984"/>
      <w:bookmarkStart w:id="1342" w:name="_Toc195348977"/>
      <w:bookmarkStart w:id="1343" w:name="_Toc195349565"/>
      <w:bookmarkStart w:id="1344" w:name="_Toc211940414"/>
      <w:bookmarkEnd w:id="1328"/>
      <w:bookmarkEnd w:id="1329"/>
      <w:r>
        <w:t>6.1.5</w:t>
      </w:r>
      <w:r>
        <w:tab/>
        <w:t>Notifications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5F229D5E" w14:textId="77777777" w:rsidR="00CE57B7" w:rsidRDefault="003319AF">
      <w:pPr>
        <w:pStyle w:val="Heading4"/>
      </w:pPr>
      <w:bookmarkStart w:id="1345" w:name="_Toc510696629"/>
      <w:bookmarkStart w:id="1346" w:name="_Toc35971420"/>
      <w:bookmarkStart w:id="1347" w:name="_Toc96843365"/>
      <w:bookmarkStart w:id="1348" w:name="_Toc96844340"/>
      <w:bookmarkStart w:id="1349" w:name="_Toc100739913"/>
      <w:bookmarkStart w:id="1350" w:name="_Toc133408835"/>
      <w:bookmarkStart w:id="1351" w:name="_Toc160452684"/>
      <w:bookmarkStart w:id="1352" w:name="_Toc164869612"/>
      <w:bookmarkStart w:id="1353" w:name="_Toc175350596"/>
      <w:bookmarkStart w:id="1354" w:name="_Toc180146533"/>
      <w:bookmarkStart w:id="1355" w:name="_Toc180249031"/>
      <w:bookmarkStart w:id="1356" w:name="_Toc183378985"/>
      <w:bookmarkStart w:id="1357" w:name="_Toc195348978"/>
      <w:bookmarkStart w:id="1358" w:name="_Toc195349566"/>
      <w:bookmarkStart w:id="1359" w:name="_Toc211940415"/>
      <w:r>
        <w:t>6.1.5.1</w:t>
      </w:r>
      <w:r>
        <w:tab/>
        <w:t>General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4DFBF743" w14:textId="23F72EBA" w:rsidR="00CE57B7" w:rsidRDefault="003319AF">
      <w:pPr>
        <w:rPr>
          <w:noProof/>
        </w:rPr>
      </w:pPr>
      <w:bookmarkStart w:id="1360" w:name="_Toc510696630"/>
      <w:bookmarkStart w:id="1361"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362" w:name="_Toc96843366"/>
      <w:bookmarkStart w:id="1363" w:name="_Toc96844341"/>
      <w:bookmarkStart w:id="1364" w:name="_Toc100739914"/>
      <w:bookmarkStart w:id="1365" w:name="_Toc133408836"/>
      <w:bookmarkStart w:id="1366" w:name="_Toc160452685"/>
      <w:bookmarkStart w:id="1367" w:name="_Toc164869613"/>
      <w:bookmarkStart w:id="1368" w:name="_Toc175350597"/>
      <w:bookmarkStart w:id="1369" w:name="_Toc180146534"/>
      <w:bookmarkStart w:id="1370" w:name="_Toc180249032"/>
      <w:bookmarkStart w:id="1371" w:name="_Toc183378986"/>
      <w:bookmarkStart w:id="1372" w:name="_Toc195348979"/>
      <w:bookmarkStart w:id="1373" w:name="_Toc195349567"/>
      <w:bookmarkStart w:id="1374" w:name="_Toc211940416"/>
      <w:bookmarkStart w:id="1375" w:name="_Toc35971421"/>
      <w:r w:rsidRPr="00FD52F1">
        <w:rPr>
          <w:lang w:val="fr-FR"/>
        </w:rPr>
        <w:t>6.1.5.2</w:t>
      </w:r>
      <w:r w:rsidRPr="00FD52F1">
        <w:rPr>
          <w:lang w:val="fr-FR"/>
        </w:rPr>
        <w:tab/>
        <w:t>C2 Operation Mode Management Completion Notification</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1CE8C264" w14:textId="77777777" w:rsidR="00ED786F" w:rsidRPr="00FD52F1" w:rsidRDefault="00ED786F" w:rsidP="00ED786F">
      <w:pPr>
        <w:pStyle w:val="Heading5"/>
        <w:rPr>
          <w:noProof/>
          <w:lang w:val="fr-FR"/>
        </w:rPr>
      </w:pPr>
      <w:bookmarkStart w:id="1376" w:name="_Toc96843367"/>
      <w:bookmarkStart w:id="1377" w:name="_Toc96844342"/>
      <w:bookmarkStart w:id="1378" w:name="_Toc100739915"/>
      <w:bookmarkStart w:id="1379" w:name="_Toc133408837"/>
      <w:bookmarkStart w:id="1380" w:name="_Toc160452686"/>
      <w:bookmarkStart w:id="1381" w:name="_Toc164869614"/>
      <w:bookmarkStart w:id="1382" w:name="_Toc175350598"/>
      <w:bookmarkStart w:id="1383" w:name="_Toc180146535"/>
      <w:bookmarkStart w:id="1384" w:name="_Toc180249033"/>
      <w:bookmarkStart w:id="1385" w:name="_Toc183378987"/>
      <w:bookmarkStart w:id="1386" w:name="_Toc195348980"/>
      <w:bookmarkStart w:id="1387" w:name="_Toc195349568"/>
      <w:bookmarkStart w:id="1388" w:name="_Toc211940417"/>
      <w:r w:rsidRPr="00FD52F1">
        <w:rPr>
          <w:lang w:val="fr-FR"/>
        </w:rPr>
        <w:t>6.1.5.2</w:t>
      </w:r>
      <w:r w:rsidRPr="00FD52F1">
        <w:rPr>
          <w:noProof/>
          <w:lang w:val="fr-FR"/>
        </w:rPr>
        <w:t>.1</w:t>
      </w:r>
      <w:r w:rsidRPr="00FD52F1">
        <w:rPr>
          <w:noProof/>
          <w:lang w:val="fr-FR"/>
        </w:rPr>
        <w:tab/>
        <w:t>Description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389" w:name="_Toc96843368"/>
      <w:bookmarkStart w:id="1390" w:name="_Toc96844343"/>
      <w:bookmarkStart w:id="1391" w:name="_Toc100739916"/>
      <w:bookmarkStart w:id="1392" w:name="_Toc133408838"/>
      <w:bookmarkStart w:id="1393" w:name="_Toc160452687"/>
      <w:bookmarkStart w:id="1394" w:name="_Toc164869615"/>
      <w:bookmarkStart w:id="1395" w:name="_Toc175350599"/>
      <w:bookmarkStart w:id="1396" w:name="_Toc180146536"/>
      <w:bookmarkStart w:id="1397" w:name="_Toc180249034"/>
      <w:bookmarkStart w:id="1398" w:name="_Toc183378988"/>
      <w:bookmarkStart w:id="1399" w:name="_Toc195348981"/>
      <w:bookmarkStart w:id="1400" w:name="_Toc195349569"/>
      <w:bookmarkStart w:id="1401" w:name="_Toc211940418"/>
      <w:r>
        <w:t>6.1.5.2</w:t>
      </w:r>
      <w:r>
        <w:rPr>
          <w:noProof/>
        </w:rPr>
        <w:t>.2</w:t>
      </w:r>
      <w:r>
        <w:rPr>
          <w:noProof/>
        </w:rPr>
        <w:tab/>
        <w:t>Target URI</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402" w:name="_Toc96843369"/>
      <w:bookmarkStart w:id="1403" w:name="_Toc96844344"/>
      <w:bookmarkStart w:id="1404" w:name="_Toc100739917"/>
      <w:bookmarkStart w:id="1405" w:name="_Toc133408839"/>
      <w:bookmarkStart w:id="1406" w:name="_Toc160452688"/>
      <w:bookmarkStart w:id="1407" w:name="_Toc164869616"/>
      <w:bookmarkStart w:id="1408" w:name="_Toc175350600"/>
      <w:bookmarkStart w:id="1409" w:name="_Toc180146537"/>
      <w:bookmarkStart w:id="1410" w:name="_Toc180249035"/>
      <w:bookmarkStart w:id="1411" w:name="_Toc183378989"/>
      <w:bookmarkStart w:id="1412" w:name="_Toc195348982"/>
      <w:bookmarkStart w:id="1413" w:name="_Toc195349570"/>
      <w:bookmarkStart w:id="1414" w:name="_Toc211940419"/>
      <w:r>
        <w:t>6.1.5.2</w:t>
      </w:r>
      <w:r>
        <w:rPr>
          <w:noProof/>
        </w:rPr>
        <w:t>.3</w:t>
      </w:r>
      <w:r>
        <w:rPr>
          <w:noProof/>
        </w:rPr>
        <w:tab/>
        <w:t>Standard Methods</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32CEDB7D" w14:textId="77777777" w:rsidR="00ED786F" w:rsidRDefault="00ED786F" w:rsidP="00F544AD">
      <w:pPr>
        <w:pStyle w:val="Heading6"/>
        <w:rPr>
          <w:noProof/>
        </w:rPr>
      </w:pPr>
      <w:bookmarkStart w:id="1415" w:name="_Toc96843370"/>
      <w:bookmarkStart w:id="1416" w:name="_Toc96844345"/>
      <w:bookmarkStart w:id="1417" w:name="_Toc100739918"/>
      <w:bookmarkStart w:id="1418" w:name="_Toc133408840"/>
      <w:bookmarkStart w:id="1419" w:name="_Toc160452689"/>
      <w:bookmarkStart w:id="1420" w:name="_Toc164869617"/>
      <w:bookmarkStart w:id="1421" w:name="_Toc175350601"/>
      <w:bookmarkStart w:id="1422" w:name="_Toc180146538"/>
      <w:bookmarkStart w:id="1423" w:name="_Toc180249036"/>
      <w:bookmarkStart w:id="1424" w:name="_Toc183378990"/>
      <w:bookmarkStart w:id="1425" w:name="_Toc195348983"/>
      <w:bookmarkStart w:id="1426" w:name="_Toc195349571"/>
      <w:bookmarkStart w:id="1427" w:name="_Toc211940420"/>
      <w:r>
        <w:t>6.1.5.2.3</w:t>
      </w:r>
      <w:r>
        <w:rPr>
          <w:noProof/>
        </w:rPr>
        <w:t>.1</w:t>
      </w:r>
      <w:r>
        <w:rPr>
          <w:noProof/>
        </w:rPr>
        <w:tab/>
        <w:t>POST</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428" w:name="_Toc96843371"/>
      <w:bookmarkStart w:id="1429" w:name="_Toc96844346"/>
      <w:bookmarkStart w:id="1430" w:name="_Toc100739919"/>
      <w:bookmarkStart w:id="1431" w:name="_Toc133408841"/>
      <w:bookmarkStart w:id="1432" w:name="_Toc160452690"/>
      <w:bookmarkStart w:id="1433" w:name="_Toc164869618"/>
      <w:bookmarkStart w:id="1434" w:name="_Toc175350602"/>
      <w:bookmarkStart w:id="1435" w:name="_Toc180146539"/>
      <w:bookmarkStart w:id="1436" w:name="_Toc180249037"/>
      <w:bookmarkStart w:id="1437" w:name="_Toc183378991"/>
      <w:bookmarkStart w:id="1438" w:name="_Toc195348984"/>
      <w:bookmarkStart w:id="1439" w:name="_Toc195349572"/>
      <w:bookmarkStart w:id="1440" w:name="_Toc211940421"/>
      <w:r>
        <w:t>6.1.5.</w:t>
      </w:r>
      <w:r w:rsidR="00D35505">
        <w:t>3</w:t>
      </w:r>
      <w:r>
        <w:tab/>
      </w:r>
      <w:r w:rsidR="00221054">
        <w:t xml:space="preserve">Selected </w:t>
      </w:r>
      <w:r w:rsidR="00221054" w:rsidRPr="001856EE">
        <w:t>C2 Communication Mode Notification</w:t>
      </w:r>
      <w:bookmarkEnd w:id="1360"/>
      <w:bookmarkEnd w:id="1375"/>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2C7B705E" w14:textId="77777777" w:rsidR="00CE57B7" w:rsidRDefault="003319AF">
      <w:pPr>
        <w:pStyle w:val="Heading5"/>
        <w:rPr>
          <w:noProof/>
        </w:rPr>
      </w:pPr>
      <w:bookmarkStart w:id="1441" w:name="_Toc532994455"/>
      <w:bookmarkStart w:id="1442" w:name="_Toc35971422"/>
      <w:bookmarkStart w:id="1443" w:name="_Toc96843372"/>
      <w:bookmarkStart w:id="1444" w:name="_Toc96844347"/>
      <w:bookmarkStart w:id="1445" w:name="_Toc100739920"/>
      <w:bookmarkStart w:id="1446" w:name="_Toc133408842"/>
      <w:bookmarkStart w:id="1447" w:name="_Toc160452691"/>
      <w:bookmarkStart w:id="1448" w:name="_Toc164869619"/>
      <w:bookmarkStart w:id="1449" w:name="_Toc175350603"/>
      <w:bookmarkStart w:id="1450" w:name="_Toc180146540"/>
      <w:bookmarkStart w:id="1451" w:name="_Toc180249038"/>
      <w:bookmarkStart w:id="1452" w:name="_Toc183378992"/>
      <w:bookmarkStart w:id="1453" w:name="_Toc195348985"/>
      <w:bookmarkStart w:id="1454" w:name="_Toc195349573"/>
      <w:bookmarkStart w:id="1455" w:name="_Toc211940422"/>
      <w:bookmarkStart w:id="1456" w:name="_Toc510696631"/>
      <w:r>
        <w:t>6.1.5.</w:t>
      </w:r>
      <w:r w:rsidR="00D35505">
        <w:t>3</w:t>
      </w:r>
      <w:r>
        <w:rPr>
          <w:noProof/>
        </w:rPr>
        <w:t>.1</w:t>
      </w:r>
      <w:r>
        <w:rPr>
          <w:noProof/>
        </w:rPr>
        <w:tab/>
        <w:t>Description</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457" w:name="_Toc532994456"/>
      <w:bookmarkStart w:id="1458" w:name="_Toc35971423"/>
      <w:bookmarkStart w:id="1459" w:name="_Toc96843373"/>
      <w:bookmarkStart w:id="1460" w:name="_Toc96844348"/>
      <w:bookmarkStart w:id="1461" w:name="_Toc100739921"/>
      <w:bookmarkStart w:id="1462" w:name="_Toc133408843"/>
      <w:bookmarkStart w:id="1463" w:name="_Toc160452692"/>
      <w:bookmarkStart w:id="1464" w:name="_Toc164869620"/>
      <w:bookmarkStart w:id="1465" w:name="_Toc175350604"/>
      <w:bookmarkStart w:id="1466" w:name="_Toc180146541"/>
      <w:bookmarkStart w:id="1467" w:name="_Toc180249039"/>
      <w:bookmarkStart w:id="1468" w:name="_Toc183378993"/>
      <w:bookmarkStart w:id="1469" w:name="_Toc195348986"/>
      <w:bookmarkStart w:id="1470" w:name="_Toc195349574"/>
      <w:bookmarkStart w:id="1471" w:name="_Toc211940423"/>
      <w:r>
        <w:t>6.1.5.</w:t>
      </w:r>
      <w:r w:rsidR="00D35505">
        <w:t>3</w:t>
      </w:r>
      <w:r>
        <w:rPr>
          <w:noProof/>
        </w:rPr>
        <w:t>.2</w:t>
      </w:r>
      <w:r>
        <w:rPr>
          <w:noProof/>
        </w:rPr>
        <w:tab/>
        <w:t>Target URI</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472" w:name="_Toc532994457"/>
      <w:bookmarkStart w:id="1473" w:name="_Toc35971424"/>
      <w:bookmarkStart w:id="1474" w:name="_Toc96843374"/>
      <w:bookmarkStart w:id="1475" w:name="_Toc96844349"/>
      <w:bookmarkStart w:id="1476" w:name="_Toc100739922"/>
      <w:bookmarkStart w:id="1477" w:name="_Toc133408844"/>
      <w:bookmarkStart w:id="1478" w:name="_Toc160452693"/>
      <w:bookmarkStart w:id="1479" w:name="_Toc164869621"/>
      <w:bookmarkStart w:id="1480" w:name="_Toc175350605"/>
      <w:bookmarkStart w:id="1481" w:name="_Toc180146542"/>
      <w:bookmarkStart w:id="1482" w:name="_Toc180249040"/>
      <w:bookmarkStart w:id="1483" w:name="_Toc183378994"/>
      <w:bookmarkStart w:id="1484" w:name="_Toc195348987"/>
      <w:bookmarkStart w:id="1485" w:name="_Toc195349575"/>
      <w:bookmarkStart w:id="1486" w:name="_Toc211940424"/>
      <w:r>
        <w:lastRenderedPageBreak/>
        <w:t>6.1.5.</w:t>
      </w:r>
      <w:r w:rsidR="00D35505">
        <w:t>3</w:t>
      </w:r>
      <w:r>
        <w:rPr>
          <w:noProof/>
        </w:rPr>
        <w:t>.3</w:t>
      </w:r>
      <w:r>
        <w:rPr>
          <w:noProof/>
        </w:rPr>
        <w:tab/>
        <w:t>Standard Methods</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0876D3C" w14:textId="77777777" w:rsidR="00CE57B7" w:rsidRDefault="003319AF" w:rsidP="00F544AD">
      <w:pPr>
        <w:pStyle w:val="Heading6"/>
        <w:rPr>
          <w:noProof/>
        </w:rPr>
      </w:pPr>
      <w:bookmarkStart w:id="1487" w:name="_Toc532994458"/>
      <w:bookmarkStart w:id="1488" w:name="_Toc35971425"/>
      <w:bookmarkStart w:id="1489" w:name="_Toc96843375"/>
      <w:bookmarkStart w:id="1490" w:name="_Toc96844350"/>
      <w:bookmarkStart w:id="1491" w:name="_Toc100739923"/>
      <w:bookmarkStart w:id="1492" w:name="_Toc133408845"/>
      <w:bookmarkStart w:id="1493" w:name="_Toc160452694"/>
      <w:bookmarkStart w:id="1494" w:name="_Toc164869622"/>
      <w:bookmarkStart w:id="1495" w:name="_Toc175350606"/>
      <w:bookmarkStart w:id="1496" w:name="_Toc180146543"/>
      <w:bookmarkStart w:id="1497" w:name="_Toc180249041"/>
      <w:bookmarkStart w:id="1498" w:name="_Toc183378995"/>
      <w:bookmarkStart w:id="1499" w:name="_Toc195348988"/>
      <w:bookmarkStart w:id="1500" w:name="_Toc195349576"/>
      <w:bookmarkStart w:id="1501" w:name="_Toc211940425"/>
      <w:r>
        <w:t>6.1.5.</w:t>
      </w:r>
      <w:r w:rsidR="00D35505">
        <w:t>3</w:t>
      </w:r>
      <w:r>
        <w:t>.3</w:t>
      </w:r>
      <w:r>
        <w:rPr>
          <w:noProof/>
        </w:rPr>
        <w:t>.1</w:t>
      </w:r>
      <w:r>
        <w:rPr>
          <w:noProof/>
        </w:rPr>
        <w:tab/>
        <w:t>POST</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502"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503" w:name="_Toc96843376"/>
      <w:bookmarkStart w:id="1504" w:name="_Toc96844351"/>
      <w:bookmarkStart w:id="1505" w:name="_Toc100739924"/>
      <w:bookmarkStart w:id="1506" w:name="_Toc133408846"/>
      <w:bookmarkStart w:id="1507" w:name="_Toc160452695"/>
      <w:bookmarkStart w:id="1508" w:name="_Toc164869623"/>
      <w:bookmarkStart w:id="1509" w:name="_Toc175350607"/>
      <w:bookmarkStart w:id="1510" w:name="_Toc180146544"/>
      <w:bookmarkStart w:id="1511" w:name="_Toc180249042"/>
      <w:bookmarkStart w:id="1512" w:name="_Toc183378996"/>
      <w:bookmarkStart w:id="1513" w:name="_Toc195348989"/>
      <w:bookmarkStart w:id="1514" w:name="_Toc195349577"/>
      <w:bookmarkStart w:id="1515" w:name="_Toc211940426"/>
      <w:r>
        <w:t>6.1.5.</w:t>
      </w:r>
      <w:r w:rsidR="003F423F">
        <w:t>4</w:t>
      </w:r>
      <w:r>
        <w:tab/>
      </w:r>
      <w:r w:rsidR="006E51AA" w:rsidRPr="001856EE">
        <w:t>C2 Communication Mode Switching Notification</w:t>
      </w:r>
      <w:bookmarkEnd w:id="1456"/>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07925135" w14:textId="77777777" w:rsidR="006E51AA" w:rsidRDefault="006E51AA" w:rsidP="006E51AA">
      <w:pPr>
        <w:pStyle w:val="Heading5"/>
        <w:rPr>
          <w:noProof/>
        </w:rPr>
      </w:pPr>
      <w:bookmarkStart w:id="1516" w:name="_Toc96843377"/>
      <w:bookmarkStart w:id="1517" w:name="_Toc96844352"/>
      <w:bookmarkStart w:id="1518" w:name="_Toc100739925"/>
      <w:bookmarkStart w:id="1519" w:name="_Toc133408847"/>
      <w:bookmarkStart w:id="1520" w:name="_Toc160452696"/>
      <w:bookmarkStart w:id="1521" w:name="_Toc164869624"/>
      <w:bookmarkStart w:id="1522" w:name="_Toc175350608"/>
      <w:bookmarkStart w:id="1523" w:name="_Toc180146545"/>
      <w:bookmarkStart w:id="1524" w:name="_Toc180249043"/>
      <w:bookmarkStart w:id="1525" w:name="_Toc183378997"/>
      <w:bookmarkStart w:id="1526" w:name="_Toc195348990"/>
      <w:bookmarkStart w:id="1527" w:name="_Toc195349578"/>
      <w:bookmarkStart w:id="1528" w:name="_Toc211940427"/>
      <w:bookmarkStart w:id="1529" w:name="_Toc35971427"/>
      <w:r>
        <w:t>6.1.5.</w:t>
      </w:r>
      <w:r w:rsidR="003F423F">
        <w:t>4</w:t>
      </w:r>
      <w:r>
        <w:rPr>
          <w:noProof/>
        </w:rPr>
        <w:t>.1</w:t>
      </w:r>
      <w:r>
        <w:rPr>
          <w:noProof/>
        </w:rPr>
        <w:tab/>
        <w:t>Description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530" w:name="_Toc96843378"/>
      <w:bookmarkStart w:id="1531" w:name="_Toc96844353"/>
      <w:bookmarkStart w:id="1532" w:name="_Toc100739926"/>
      <w:bookmarkStart w:id="1533" w:name="_Toc133408848"/>
      <w:bookmarkStart w:id="1534" w:name="_Toc160452697"/>
      <w:bookmarkStart w:id="1535" w:name="_Toc164869625"/>
      <w:bookmarkStart w:id="1536" w:name="_Toc175350609"/>
      <w:bookmarkStart w:id="1537" w:name="_Toc180146546"/>
      <w:bookmarkStart w:id="1538" w:name="_Toc180249044"/>
      <w:bookmarkStart w:id="1539" w:name="_Toc183378998"/>
      <w:bookmarkStart w:id="1540" w:name="_Toc195348991"/>
      <w:bookmarkStart w:id="1541" w:name="_Toc195349579"/>
      <w:bookmarkStart w:id="1542" w:name="_Toc211940428"/>
      <w:r>
        <w:lastRenderedPageBreak/>
        <w:t>6.1.5.</w:t>
      </w:r>
      <w:r w:rsidR="003F423F">
        <w:t>4</w:t>
      </w:r>
      <w:r>
        <w:rPr>
          <w:noProof/>
        </w:rPr>
        <w:t>.2</w:t>
      </w:r>
      <w:r>
        <w:rPr>
          <w:noProof/>
        </w:rPr>
        <w:tab/>
        <w:t>Target URI</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543" w:name="_Toc96843379"/>
      <w:bookmarkStart w:id="1544" w:name="_Toc96844354"/>
      <w:bookmarkStart w:id="1545" w:name="_Toc100739927"/>
      <w:bookmarkStart w:id="1546" w:name="_Toc133408849"/>
      <w:bookmarkStart w:id="1547" w:name="_Toc160452698"/>
      <w:bookmarkStart w:id="1548" w:name="_Toc164869626"/>
      <w:bookmarkStart w:id="1549" w:name="_Toc175350610"/>
      <w:bookmarkStart w:id="1550" w:name="_Toc180146547"/>
      <w:bookmarkStart w:id="1551" w:name="_Toc180249045"/>
      <w:bookmarkStart w:id="1552" w:name="_Toc183378999"/>
      <w:bookmarkStart w:id="1553" w:name="_Toc195348992"/>
      <w:bookmarkStart w:id="1554" w:name="_Toc195349580"/>
      <w:bookmarkStart w:id="1555" w:name="_Toc211940429"/>
      <w:r>
        <w:t>6.1.5.</w:t>
      </w:r>
      <w:r w:rsidR="003F423F">
        <w:t>4</w:t>
      </w:r>
      <w:r>
        <w:rPr>
          <w:noProof/>
        </w:rPr>
        <w:t>.3</w:t>
      </w:r>
      <w:r>
        <w:rPr>
          <w:noProof/>
        </w:rPr>
        <w:tab/>
        <w:t>Standard Methods</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1AAE38FF" w14:textId="77777777" w:rsidR="006E51AA" w:rsidRDefault="006E51AA" w:rsidP="00F544AD">
      <w:pPr>
        <w:pStyle w:val="Heading6"/>
        <w:rPr>
          <w:noProof/>
        </w:rPr>
      </w:pPr>
      <w:bookmarkStart w:id="1556" w:name="_Toc96843380"/>
      <w:bookmarkStart w:id="1557" w:name="_Toc96844355"/>
      <w:bookmarkStart w:id="1558" w:name="_Toc100739928"/>
      <w:bookmarkStart w:id="1559" w:name="_Toc133408850"/>
      <w:bookmarkStart w:id="1560" w:name="_Toc160452699"/>
      <w:bookmarkStart w:id="1561" w:name="_Toc164869627"/>
      <w:bookmarkStart w:id="1562" w:name="_Toc175350611"/>
      <w:bookmarkStart w:id="1563" w:name="_Toc180146548"/>
      <w:bookmarkStart w:id="1564" w:name="_Toc180249046"/>
      <w:bookmarkStart w:id="1565" w:name="_Toc183379000"/>
      <w:bookmarkStart w:id="1566" w:name="_Toc195348993"/>
      <w:bookmarkStart w:id="1567" w:name="_Toc195349581"/>
      <w:bookmarkStart w:id="1568" w:name="_Toc211940430"/>
      <w:r>
        <w:t>6.1.5.</w:t>
      </w:r>
      <w:r w:rsidR="003F423F">
        <w:t>4</w:t>
      </w:r>
      <w:r>
        <w:t>.3</w:t>
      </w:r>
      <w:r>
        <w:rPr>
          <w:noProof/>
        </w:rPr>
        <w:t>.1</w:t>
      </w:r>
      <w:r>
        <w:rPr>
          <w:noProof/>
        </w:rPr>
        <w:tab/>
        <w:t>POST</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569" w:name="_Toc96843381"/>
      <w:bookmarkStart w:id="1570" w:name="_Toc96844356"/>
      <w:bookmarkStart w:id="1571" w:name="_Toc100739929"/>
      <w:bookmarkStart w:id="1572" w:name="_Toc133408851"/>
      <w:bookmarkStart w:id="1573" w:name="_Toc160452700"/>
      <w:bookmarkStart w:id="1574" w:name="_Toc164869628"/>
      <w:bookmarkStart w:id="1575" w:name="_Toc175350612"/>
      <w:bookmarkStart w:id="1576" w:name="_Toc180146549"/>
      <w:bookmarkStart w:id="1577" w:name="_Toc180249047"/>
      <w:bookmarkStart w:id="1578" w:name="_Toc183379001"/>
      <w:bookmarkStart w:id="1579" w:name="_Toc195348994"/>
      <w:bookmarkStart w:id="1580" w:name="_Toc195349582"/>
      <w:bookmarkStart w:id="1581" w:name="_Toc211940431"/>
      <w:r>
        <w:t>6.1.6</w:t>
      </w:r>
      <w:r>
        <w:tab/>
        <w:t>Data Model</w:t>
      </w:r>
      <w:bookmarkEnd w:id="1361"/>
      <w:bookmarkEnd w:id="1529"/>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00A6EE0E" w14:textId="77777777" w:rsidR="00CE57B7" w:rsidRDefault="003319AF">
      <w:pPr>
        <w:pStyle w:val="Heading4"/>
      </w:pPr>
      <w:bookmarkStart w:id="1582" w:name="_Toc510696633"/>
      <w:bookmarkStart w:id="1583" w:name="_Toc35971428"/>
      <w:bookmarkStart w:id="1584" w:name="_Toc96843382"/>
      <w:bookmarkStart w:id="1585" w:name="_Toc96844357"/>
      <w:bookmarkStart w:id="1586" w:name="_Toc100739930"/>
      <w:bookmarkStart w:id="1587" w:name="_Toc133408852"/>
      <w:bookmarkStart w:id="1588" w:name="_Toc160452701"/>
      <w:bookmarkStart w:id="1589" w:name="_Toc164869629"/>
      <w:bookmarkStart w:id="1590" w:name="_Toc175350613"/>
      <w:bookmarkStart w:id="1591" w:name="_Toc180146550"/>
      <w:bookmarkStart w:id="1592" w:name="_Toc180249048"/>
      <w:bookmarkStart w:id="1593" w:name="_Toc183379002"/>
      <w:bookmarkStart w:id="1594" w:name="_Toc195348995"/>
      <w:bookmarkStart w:id="1595" w:name="_Toc195349583"/>
      <w:bookmarkStart w:id="1596" w:name="_Toc211940432"/>
      <w:r>
        <w:t>6.1.6.1</w:t>
      </w:r>
      <w:r>
        <w:tab/>
        <w:t>General</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597" w:name="_Toc510696634"/>
      <w:bookmarkStart w:id="1598" w:name="_Toc35971429"/>
      <w:bookmarkStart w:id="1599" w:name="_Toc96843383"/>
      <w:bookmarkStart w:id="1600" w:name="_Toc96844358"/>
      <w:bookmarkStart w:id="1601" w:name="_Toc100739931"/>
      <w:bookmarkStart w:id="1602" w:name="_Toc133408853"/>
      <w:bookmarkStart w:id="1603" w:name="_Toc160452702"/>
      <w:bookmarkStart w:id="1604" w:name="_Toc164869630"/>
      <w:bookmarkStart w:id="1605" w:name="_Toc175350614"/>
      <w:bookmarkStart w:id="1606" w:name="_Toc180146551"/>
      <w:bookmarkStart w:id="1607" w:name="_Toc180249049"/>
      <w:bookmarkStart w:id="1608" w:name="_Toc183379003"/>
      <w:bookmarkStart w:id="1609" w:name="_Toc195348996"/>
      <w:bookmarkStart w:id="1610" w:name="_Toc195349584"/>
      <w:bookmarkStart w:id="1611" w:name="_Toc211940433"/>
      <w:r>
        <w:rPr>
          <w:lang w:val="en-US"/>
        </w:rPr>
        <w:t>6.1.6.2</w:t>
      </w:r>
      <w:r>
        <w:rPr>
          <w:lang w:val="en-US"/>
        </w:rPr>
        <w:tab/>
        <w:t>Structured data types</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69233281" w14:textId="77777777" w:rsidR="00CE57B7" w:rsidRDefault="003319AF">
      <w:pPr>
        <w:pStyle w:val="Heading5"/>
      </w:pPr>
      <w:bookmarkStart w:id="1612" w:name="_Toc510696635"/>
      <w:bookmarkStart w:id="1613" w:name="_Toc35971430"/>
      <w:bookmarkStart w:id="1614" w:name="_Toc96843384"/>
      <w:bookmarkStart w:id="1615" w:name="_Toc96844359"/>
      <w:bookmarkStart w:id="1616" w:name="_Toc100739932"/>
      <w:bookmarkStart w:id="1617" w:name="_Toc133408854"/>
      <w:bookmarkStart w:id="1618" w:name="_Toc160452703"/>
      <w:bookmarkStart w:id="1619" w:name="_Toc164869631"/>
      <w:bookmarkStart w:id="1620" w:name="_Toc175350615"/>
      <w:bookmarkStart w:id="1621" w:name="_Toc180146552"/>
      <w:bookmarkStart w:id="1622" w:name="_Toc180249050"/>
      <w:bookmarkStart w:id="1623" w:name="_Toc183379004"/>
      <w:bookmarkStart w:id="1624" w:name="_Toc195348997"/>
      <w:bookmarkStart w:id="1625" w:name="_Toc195349585"/>
      <w:bookmarkStart w:id="1626" w:name="_Toc211940434"/>
      <w:r>
        <w:t>6.1.6.2.1</w:t>
      </w:r>
      <w:r>
        <w:tab/>
        <w:t>Introduction</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627" w:name="_Toc510696636"/>
      <w:bookmarkStart w:id="1628" w:name="_Toc35971431"/>
      <w:bookmarkStart w:id="1629" w:name="_Toc96843385"/>
      <w:bookmarkStart w:id="1630" w:name="_Toc96844360"/>
      <w:bookmarkStart w:id="1631" w:name="_Toc100739933"/>
      <w:bookmarkStart w:id="1632" w:name="_Toc133408855"/>
      <w:bookmarkStart w:id="1633" w:name="_Toc160452704"/>
      <w:bookmarkStart w:id="1634" w:name="_Toc164869632"/>
      <w:bookmarkStart w:id="1635" w:name="_Toc175350616"/>
      <w:bookmarkStart w:id="1636" w:name="_Toc180146553"/>
      <w:bookmarkStart w:id="1637" w:name="_Toc180249051"/>
      <w:bookmarkStart w:id="1638" w:name="_Toc183379005"/>
      <w:bookmarkStart w:id="1639" w:name="_Toc195348998"/>
      <w:bookmarkStart w:id="1640" w:name="_Toc195349586"/>
      <w:bookmarkStart w:id="1641" w:name="_Toc211940435"/>
      <w:r>
        <w:lastRenderedPageBreak/>
        <w:t>6.1.6.2.2</w:t>
      </w:r>
      <w:r>
        <w:tab/>
        <w:t xml:space="preserve">Type: </w:t>
      </w:r>
      <w:bookmarkEnd w:id="1627"/>
      <w:bookmarkEnd w:id="1628"/>
      <w:r w:rsidR="006C7310">
        <w:t>ConfigureData</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168190EB"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642" w:name="_Toc510696637"/>
      <w:bookmarkStart w:id="1643" w:name="_Toc35971432"/>
      <w:bookmarkStart w:id="1644" w:name="_Toc96843386"/>
      <w:bookmarkStart w:id="1645" w:name="_Toc96844361"/>
      <w:bookmarkStart w:id="1646" w:name="_Toc100739934"/>
      <w:bookmarkStart w:id="1647" w:name="_Toc133408856"/>
      <w:bookmarkStart w:id="1648" w:name="_Toc160452705"/>
      <w:bookmarkStart w:id="1649" w:name="_Toc164869633"/>
      <w:bookmarkStart w:id="1650" w:name="_Toc175350617"/>
      <w:bookmarkStart w:id="1651" w:name="_Toc180146554"/>
      <w:bookmarkStart w:id="1652" w:name="_Toc180249052"/>
      <w:bookmarkStart w:id="1653" w:name="_Toc183379006"/>
      <w:bookmarkStart w:id="1654" w:name="_Toc195348999"/>
      <w:bookmarkStart w:id="1655" w:name="_Toc195349587"/>
      <w:bookmarkStart w:id="1656" w:name="_Toc211940436"/>
      <w:r>
        <w:lastRenderedPageBreak/>
        <w:t>6.1.6.2.3</w:t>
      </w:r>
      <w:r>
        <w:tab/>
        <w:t xml:space="preserve">Type: </w:t>
      </w:r>
      <w:r w:rsidR="00EB3E1B" w:rsidRPr="000073D4">
        <w:t>SelectedC2CommModeNotif</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3BE63413" w14:textId="77777777" w:rsidR="00EB3E1B" w:rsidRDefault="00EB3E1B" w:rsidP="00EB3E1B">
      <w:pPr>
        <w:pStyle w:val="TH"/>
      </w:pPr>
      <w:bookmarkStart w:id="1657" w:name="_Toc510696638"/>
      <w:bookmarkStart w:id="1658"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659" w:name="_Toc96843387"/>
      <w:bookmarkStart w:id="1660" w:name="_Toc96844362"/>
      <w:bookmarkStart w:id="1661" w:name="_Toc100739935"/>
      <w:bookmarkStart w:id="1662" w:name="_Toc133408857"/>
      <w:bookmarkStart w:id="1663" w:name="_Toc160452706"/>
      <w:bookmarkStart w:id="1664" w:name="_Toc164869634"/>
      <w:bookmarkStart w:id="1665" w:name="_Toc175350618"/>
      <w:bookmarkStart w:id="1666" w:name="_Toc180146555"/>
      <w:bookmarkStart w:id="1667" w:name="_Toc180249053"/>
      <w:bookmarkStart w:id="1668" w:name="_Toc183379007"/>
      <w:bookmarkStart w:id="1669" w:name="_Toc195349000"/>
      <w:bookmarkStart w:id="1670" w:name="_Toc195349588"/>
      <w:bookmarkStart w:id="1671" w:name="_Toc211940437"/>
      <w:r>
        <w:t>6.1.6.2.4</w:t>
      </w:r>
      <w:r>
        <w:tab/>
      </w:r>
      <w:r w:rsidR="00E45AA1">
        <w:t xml:space="preserve">Type: </w:t>
      </w:r>
      <w:r w:rsidRPr="00004689">
        <w:t>C2</w:t>
      </w:r>
      <w:r>
        <w:t>Comm</w:t>
      </w:r>
      <w:r w:rsidRPr="00004689">
        <w:t>ModeSwitchNotif</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672" w:name="_Toc96843388"/>
      <w:bookmarkStart w:id="1673" w:name="_Toc96844363"/>
      <w:bookmarkStart w:id="1674" w:name="_Toc100739936"/>
      <w:bookmarkStart w:id="1675" w:name="_Toc133408858"/>
      <w:bookmarkStart w:id="1676" w:name="_Toc160452707"/>
      <w:bookmarkStart w:id="1677" w:name="_Toc164869635"/>
      <w:bookmarkStart w:id="1678" w:name="_Toc175350619"/>
      <w:bookmarkStart w:id="1679" w:name="_Toc180146556"/>
      <w:bookmarkStart w:id="1680" w:name="_Toc180249054"/>
      <w:bookmarkStart w:id="1681" w:name="_Toc183379008"/>
      <w:bookmarkStart w:id="1682" w:name="_Toc195349001"/>
      <w:bookmarkStart w:id="1683" w:name="_Toc195349589"/>
      <w:bookmarkStart w:id="1684" w:name="_Toc211940438"/>
      <w:r>
        <w:lastRenderedPageBreak/>
        <w:t>6.1.6.2.5</w:t>
      </w:r>
      <w:r>
        <w:tab/>
      </w:r>
      <w:r w:rsidR="00E45AA1">
        <w:t xml:space="preserve">Type: </w:t>
      </w:r>
      <w:r>
        <w:t>C2Result</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24EA338E"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685" w:name="_Toc96843389"/>
      <w:bookmarkStart w:id="1686" w:name="_Toc96844364"/>
      <w:bookmarkStart w:id="1687" w:name="_Toc100739937"/>
      <w:bookmarkStart w:id="1688" w:name="_Toc133408859"/>
      <w:bookmarkStart w:id="1689" w:name="_Toc160452708"/>
      <w:bookmarkStart w:id="1690" w:name="_Toc164869636"/>
      <w:bookmarkStart w:id="1691" w:name="_Toc175350620"/>
      <w:bookmarkStart w:id="1692" w:name="_Toc180146557"/>
      <w:bookmarkStart w:id="1693" w:name="_Toc180249055"/>
      <w:bookmarkStart w:id="1694" w:name="_Toc183379009"/>
      <w:bookmarkStart w:id="1695" w:name="_Toc195349002"/>
      <w:bookmarkStart w:id="1696" w:name="_Toc195349590"/>
      <w:bookmarkStart w:id="1697" w:name="_Toc211940439"/>
      <w:r>
        <w:t>6.1.6.2.6</w:t>
      </w:r>
      <w:r>
        <w:tab/>
        <w:t>Type: UasId</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698" w:name="_Toc96843390"/>
      <w:bookmarkStart w:id="1699" w:name="_Toc96844365"/>
      <w:bookmarkStart w:id="1700" w:name="_Toc100739938"/>
      <w:bookmarkStart w:id="1701" w:name="_Toc133408860"/>
      <w:bookmarkStart w:id="1702" w:name="_Toc160452709"/>
      <w:bookmarkStart w:id="1703" w:name="_Toc164869637"/>
      <w:bookmarkStart w:id="1704" w:name="_Toc175350621"/>
      <w:bookmarkStart w:id="1705" w:name="_Toc180146558"/>
      <w:bookmarkStart w:id="1706" w:name="_Toc180249056"/>
      <w:bookmarkStart w:id="1707" w:name="_Toc183379010"/>
      <w:bookmarkStart w:id="1708" w:name="_Toc195349003"/>
      <w:bookmarkStart w:id="1709" w:name="_Toc195349591"/>
      <w:bookmarkStart w:id="1710" w:name="_Toc211940440"/>
      <w:r>
        <w:t>6.1.6.2.7</w:t>
      </w:r>
      <w:r>
        <w:tab/>
        <w:t>Type: UavId</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1711" w:name="_Toc96843391"/>
      <w:bookmarkStart w:id="1712" w:name="_Toc96844366"/>
      <w:bookmarkStart w:id="1713" w:name="_Toc100739939"/>
      <w:bookmarkStart w:id="1714" w:name="_Toc133408861"/>
      <w:bookmarkStart w:id="1715" w:name="_Toc160452710"/>
      <w:bookmarkStart w:id="1716" w:name="_Toc164869638"/>
      <w:bookmarkStart w:id="1717" w:name="_Toc175350622"/>
      <w:bookmarkStart w:id="1718" w:name="_Toc180146559"/>
      <w:bookmarkStart w:id="1719" w:name="_Toc180249057"/>
      <w:bookmarkStart w:id="1720" w:name="_Toc183379011"/>
      <w:bookmarkStart w:id="1721" w:name="_Toc195349004"/>
      <w:bookmarkStart w:id="1722" w:name="_Toc195349592"/>
      <w:bookmarkStart w:id="1723" w:name="_Toc211940441"/>
      <w:r>
        <w:lastRenderedPageBreak/>
        <w:t>6.1.6.2.8</w:t>
      </w:r>
      <w:r>
        <w:tab/>
        <w:t>Type: C2ServiceArea</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724" w:name="_Toc96843392"/>
      <w:bookmarkStart w:id="1725" w:name="_Toc96844367"/>
      <w:bookmarkStart w:id="1726" w:name="_Toc100739940"/>
      <w:bookmarkStart w:id="1727" w:name="_Toc133408862"/>
      <w:bookmarkStart w:id="1728" w:name="_Toc160452711"/>
      <w:bookmarkStart w:id="1729" w:name="_Toc164869639"/>
      <w:bookmarkStart w:id="1730" w:name="_Toc175350623"/>
      <w:bookmarkStart w:id="1731" w:name="_Toc180146560"/>
      <w:bookmarkStart w:id="1732" w:name="_Toc180249058"/>
      <w:bookmarkStart w:id="1733" w:name="_Toc183379012"/>
      <w:bookmarkStart w:id="1734" w:name="_Toc195349005"/>
      <w:bookmarkStart w:id="1735" w:name="_Toc195349593"/>
      <w:bookmarkStart w:id="1736" w:name="_Toc211940442"/>
      <w:r>
        <w:t>6.1.6.2.9</w:t>
      </w:r>
      <w:r>
        <w:tab/>
        <w:t xml:space="preserve">Type: </w:t>
      </w:r>
      <w:r w:rsidRPr="00A36D3A">
        <w:t>C2OpModeMngtCompStatus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737" w:name="_Toc96843393"/>
      <w:bookmarkStart w:id="1738" w:name="_Toc96844368"/>
      <w:bookmarkStart w:id="1739" w:name="_Toc100739941"/>
      <w:bookmarkStart w:id="1740" w:name="_Toc133408863"/>
      <w:bookmarkStart w:id="1741" w:name="_Toc160452712"/>
      <w:bookmarkStart w:id="1742" w:name="_Toc164869640"/>
      <w:bookmarkStart w:id="1743" w:name="_Toc175350624"/>
      <w:bookmarkStart w:id="1744" w:name="_Toc180146561"/>
      <w:bookmarkStart w:id="1745" w:name="_Toc180249059"/>
      <w:bookmarkStart w:id="1746" w:name="_Toc183379013"/>
      <w:bookmarkStart w:id="1747" w:name="_Toc195349006"/>
      <w:bookmarkStart w:id="1748" w:name="_Toc195349594"/>
      <w:bookmarkStart w:id="1749" w:name="_Toc211940443"/>
      <w:r>
        <w:t>6.1.6.2.10</w:t>
      </w:r>
      <w:r>
        <w:tab/>
        <w:t>Type: C2SwitchPolicies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750" w:name="_Toc96843394"/>
      <w:bookmarkStart w:id="1751" w:name="_Toc96844369"/>
      <w:bookmarkStart w:id="1752" w:name="_Toc100739942"/>
      <w:bookmarkStart w:id="1753" w:name="_Toc133408864"/>
      <w:bookmarkStart w:id="1754" w:name="_Toc160452713"/>
      <w:bookmarkStart w:id="1755" w:name="_Toc164869641"/>
      <w:bookmarkStart w:id="1756" w:name="_Toc175350625"/>
      <w:bookmarkStart w:id="1757" w:name="_Toc180146562"/>
      <w:bookmarkStart w:id="1758" w:name="_Toc180249060"/>
      <w:bookmarkStart w:id="1759" w:name="_Toc183379014"/>
      <w:bookmarkStart w:id="1760" w:name="_Toc195349007"/>
      <w:bookmarkStart w:id="1761" w:name="_Toc195349595"/>
      <w:bookmarkStart w:id="1762" w:name="_Toc211940444"/>
      <w:r>
        <w:lastRenderedPageBreak/>
        <w:t>6.1.6.2.11</w:t>
      </w:r>
      <w:r>
        <w:tab/>
        <w:t xml:space="preserve">Type: </w:t>
      </w:r>
      <w:r w:rsidRPr="00354686">
        <w:t>C2LinkQuality</w:t>
      </w:r>
      <w:r>
        <w:t>Thrlds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763" w:name="_Toc175350626"/>
      <w:bookmarkStart w:id="1764" w:name="_Toc180146563"/>
      <w:bookmarkStart w:id="1765" w:name="_Toc180249061"/>
      <w:bookmarkStart w:id="1766" w:name="_Toc183379015"/>
      <w:bookmarkStart w:id="1767" w:name="_Toc195349008"/>
      <w:bookmarkStart w:id="1768" w:name="_Toc195349596"/>
      <w:bookmarkStart w:id="1769" w:name="_Toc211940445"/>
      <w:bookmarkStart w:id="1770" w:name="_Toc96843395"/>
      <w:bookmarkStart w:id="1771" w:name="_Toc96844370"/>
      <w:bookmarkStart w:id="1772" w:name="_Toc100739943"/>
      <w:bookmarkStart w:id="1773" w:name="_Toc133408865"/>
      <w:bookmarkStart w:id="1774" w:name="_Toc160452714"/>
      <w:bookmarkStart w:id="1775" w:name="_Toc164869642"/>
      <w:r>
        <w:lastRenderedPageBreak/>
        <w:t>6.1.6.2.1</w:t>
      </w:r>
      <w:r w:rsidRPr="007B7E6A">
        <w:t>2</w:t>
      </w:r>
      <w:r>
        <w:tab/>
        <w:t>Type: C2DirectAvailRepReqs</w:t>
      </w:r>
      <w:bookmarkEnd w:id="1763"/>
      <w:bookmarkEnd w:id="1764"/>
      <w:bookmarkEnd w:id="1765"/>
      <w:bookmarkEnd w:id="1766"/>
      <w:bookmarkEnd w:id="1767"/>
      <w:bookmarkEnd w:id="1768"/>
      <w:bookmarkEnd w:id="1769"/>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776" w:name="_Toc175350627"/>
      <w:bookmarkStart w:id="1777" w:name="_Toc180146564"/>
      <w:bookmarkStart w:id="1778" w:name="_Toc180249062"/>
      <w:bookmarkStart w:id="1779" w:name="_Toc183379016"/>
      <w:bookmarkStart w:id="1780" w:name="_Toc195349009"/>
      <w:bookmarkStart w:id="1781" w:name="_Toc195349597"/>
      <w:bookmarkStart w:id="1782" w:name="_Toc211940446"/>
      <w:r>
        <w:t>6.1.6.2.</w:t>
      </w:r>
      <w:r w:rsidRPr="00221224">
        <w:t>13</w:t>
      </w:r>
      <w:r>
        <w:tab/>
        <w:t>Type: DualC2Data</w:t>
      </w:r>
      <w:bookmarkEnd w:id="1776"/>
      <w:bookmarkEnd w:id="1777"/>
      <w:bookmarkEnd w:id="1778"/>
      <w:bookmarkEnd w:id="1779"/>
      <w:bookmarkEnd w:id="1780"/>
      <w:bookmarkEnd w:id="1781"/>
      <w:bookmarkEnd w:id="1782"/>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783" w:name="_Toc175350628"/>
      <w:bookmarkStart w:id="1784" w:name="_Toc180146565"/>
      <w:bookmarkStart w:id="1785" w:name="_Toc180249063"/>
      <w:bookmarkStart w:id="1786" w:name="_Toc183379017"/>
      <w:bookmarkStart w:id="1787" w:name="_Toc195349010"/>
      <w:bookmarkStart w:id="1788" w:name="_Toc195349598"/>
      <w:bookmarkStart w:id="1789" w:name="_Toc211940447"/>
      <w:r>
        <w:rPr>
          <w:lang w:val="en-US"/>
        </w:rPr>
        <w:t>6.1.6.3</w:t>
      </w:r>
      <w:r>
        <w:rPr>
          <w:lang w:val="en-US"/>
        </w:rPr>
        <w:tab/>
        <w:t>Simple data types and enumerations</w:t>
      </w:r>
      <w:bookmarkEnd w:id="1657"/>
      <w:bookmarkEnd w:id="1658"/>
      <w:bookmarkEnd w:id="1770"/>
      <w:bookmarkEnd w:id="1771"/>
      <w:bookmarkEnd w:id="1772"/>
      <w:bookmarkEnd w:id="1773"/>
      <w:bookmarkEnd w:id="1774"/>
      <w:bookmarkEnd w:id="1775"/>
      <w:bookmarkEnd w:id="1783"/>
      <w:bookmarkEnd w:id="1784"/>
      <w:bookmarkEnd w:id="1785"/>
      <w:bookmarkEnd w:id="1786"/>
      <w:bookmarkEnd w:id="1787"/>
      <w:bookmarkEnd w:id="1788"/>
      <w:bookmarkEnd w:id="1789"/>
    </w:p>
    <w:p w14:paraId="3F2D1F6D" w14:textId="77777777" w:rsidR="00CE57B7" w:rsidRDefault="003319AF">
      <w:pPr>
        <w:pStyle w:val="Heading5"/>
      </w:pPr>
      <w:bookmarkStart w:id="1790" w:name="_Toc510696639"/>
      <w:bookmarkStart w:id="1791" w:name="_Toc35971434"/>
      <w:bookmarkStart w:id="1792" w:name="_Toc96843396"/>
      <w:bookmarkStart w:id="1793" w:name="_Toc96844371"/>
      <w:bookmarkStart w:id="1794" w:name="_Toc100739944"/>
      <w:bookmarkStart w:id="1795" w:name="_Toc133408866"/>
      <w:bookmarkStart w:id="1796" w:name="_Toc160452715"/>
      <w:bookmarkStart w:id="1797" w:name="_Toc164869643"/>
      <w:bookmarkStart w:id="1798" w:name="_Toc175350629"/>
      <w:bookmarkStart w:id="1799" w:name="_Toc180146566"/>
      <w:bookmarkStart w:id="1800" w:name="_Toc180249064"/>
      <w:bookmarkStart w:id="1801" w:name="_Toc183379018"/>
      <w:bookmarkStart w:id="1802" w:name="_Toc195349011"/>
      <w:bookmarkStart w:id="1803" w:name="_Toc195349599"/>
      <w:bookmarkStart w:id="1804" w:name="_Toc211940448"/>
      <w:r>
        <w:t>6.1.6.3.1</w:t>
      </w:r>
      <w:r>
        <w:tab/>
        <w:t>Introduction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805" w:name="_Toc510696640"/>
      <w:bookmarkStart w:id="1806" w:name="_Toc35971435"/>
      <w:bookmarkStart w:id="1807" w:name="_Toc96843397"/>
      <w:bookmarkStart w:id="1808" w:name="_Toc96844372"/>
      <w:bookmarkStart w:id="1809" w:name="_Toc100739945"/>
      <w:bookmarkStart w:id="1810" w:name="_Toc133408867"/>
      <w:bookmarkStart w:id="1811" w:name="_Toc160452716"/>
      <w:bookmarkStart w:id="1812" w:name="_Toc164869644"/>
      <w:bookmarkStart w:id="1813" w:name="_Toc175350630"/>
      <w:bookmarkStart w:id="1814" w:name="_Toc180146567"/>
      <w:bookmarkStart w:id="1815" w:name="_Toc180249065"/>
      <w:bookmarkStart w:id="1816" w:name="_Toc183379019"/>
      <w:bookmarkStart w:id="1817" w:name="_Toc195349012"/>
      <w:bookmarkStart w:id="1818" w:name="_Toc195349600"/>
      <w:bookmarkStart w:id="1819" w:name="_Toc211940449"/>
      <w:r>
        <w:t>6.1.6.3.2</w:t>
      </w:r>
      <w:r>
        <w:tab/>
        <w:t>Simple data types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820" w:name="_Toc510696641"/>
      <w:bookmarkStart w:id="1821" w:name="_Toc35971436"/>
      <w:bookmarkStart w:id="1822" w:name="_Toc96843398"/>
      <w:bookmarkStart w:id="1823" w:name="_Toc96844373"/>
      <w:bookmarkStart w:id="1824" w:name="_Toc100739946"/>
      <w:bookmarkStart w:id="1825" w:name="_Toc133408868"/>
      <w:bookmarkStart w:id="1826" w:name="_Toc160452717"/>
      <w:bookmarkStart w:id="1827" w:name="_Toc164869645"/>
      <w:bookmarkStart w:id="1828" w:name="_Toc175350631"/>
      <w:bookmarkStart w:id="1829" w:name="_Toc180146568"/>
      <w:bookmarkStart w:id="1830" w:name="_Toc180249066"/>
      <w:bookmarkStart w:id="1831" w:name="_Toc183379020"/>
      <w:bookmarkStart w:id="1832" w:name="_Toc195349013"/>
      <w:bookmarkStart w:id="1833" w:name="_Toc195349601"/>
      <w:bookmarkStart w:id="1834" w:name="_Toc211940450"/>
      <w:r>
        <w:t>6.1.6.3.3</w:t>
      </w:r>
      <w:r>
        <w:tab/>
        <w:t xml:space="preserve">Enumeration: </w:t>
      </w:r>
      <w:r w:rsidR="00E45AA1" w:rsidRPr="000B0D7A">
        <w:t>C2CommMode</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C91065"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835" w:name="_Toc510696642"/>
      <w:bookmarkStart w:id="1836" w:name="_Toc35971437"/>
      <w:bookmarkStart w:id="1837" w:name="_Toc96843399"/>
      <w:bookmarkStart w:id="1838" w:name="_Toc96844374"/>
      <w:bookmarkStart w:id="1839" w:name="_Toc100739947"/>
      <w:bookmarkStart w:id="1840" w:name="_Toc133408869"/>
      <w:bookmarkStart w:id="1841" w:name="_Toc160452718"/>
      <w:bookmarkStart w:id="1842" w:name="_Toc164869646"/>
      <w:bookmarkStart w:id="1843" w:name="_Toc175350632"/>
      <w:bookmarkStart w:id="1844" w:name="_Toc180146569"/>
      <w:bookmarkStart w:id="1845" w:name="_Toc180249067"/>
      <w:bookmarkStart w:id="1846" w:name="_Toc183379021"/>
      <w:bookmarkStart w:id="1847" w:name="_Toc195349014"/>
      <w:bookmarkStart w:id="1848" w:name="_Toc195349602"/>
      <w:bookmarkStart w:id="1849" w:name="_Toc211940451"/>
      <w:r>
        <w:t>6.1.6.3.4</w:t>
      </w:r>
      <w:r>
        <w:tab/>
        <w:t xml:space="preserve">Enumeration: </w:t>
      </w:r>
      <w:r w:rsidR="00E45AA1" w:rsidRPr="000B0D7A">
        <w:t>C2</w:t>
      </w:r>
      <w:r w:rsidR="00E45AA1">
        <w:t>Comm</w:t>
      </w:r>
      <w:r w:rsidR="00E45AA1" w:rsidRPr="000B0D7A">
        <w:t>ModeSwitching</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5C7E7296" w14:textId="630E1AA5" w:rsidR="00E45AA1" w:rsidRDefault="00E45AA1" w:rsidP="00E45AA1">
      <w:bookmarkStart w:id="1850" w:name="_Toc510696643"/>
      <w:bookmarkStart w:id="1851"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852" w:name="_Toc96843400"/>
      <w:bookmarkStart w:id="1853" w:name="_Toc96844375"/>
      <w:bookmarkStart w:id="1854" w:name="_Toc100739948"/>
      <w:bookmarkStart w:id="1855" w:name="_Toc133408870"/>
      <w:bookmarkStart w:id="1856" w:name="_Toc160452719"/>
      <w:bookmarkStart w:id="1857" w:name="_Toc164869647"/>
      <w:bookmarkStart w:id="1858" w:name="_Toc175350633"/>
      <w:bookmarkStart w:id="1859" w:name="_Toc180146570"/>
      <w:bookmarkStart w:id="1860" w:name="_Toc180249068"/>
      <w:bookmarkStart w:id="1861" w:name="_Toc183379022"/>
      <w:bookmarkStart w:id="1862" w:name="_Toc195349015"/>
      <w:bookmarkStart w:id="1863" w:name="_Toc195349603"/>
      <w:bookmarkStart w:id="1864" w:name="_Toc211940452"/>
      <w:r>
        <w:lastRenderedPageBreak/>
        <w:t>6.1.6.3.5</w:t>
      </w:r>
      <w:r>
        <w:tab/>
        <w:t xml:space="preserve">Enumeration: </w:t>
      </w:r>
      <w:r w:rsidRPr="000B0D7A">
        <w:t>C2</w:t>
      </w:r>
      <w:r>
        <w:t>SwitchingCause</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865" w:name="_Toc96843401"/>
      <w:bookmarkStart w:id="1866" w:name="_Toc96844376"/>
      <w:bookmarkStart w:id="1867" w:name="_Toc100739949"/>
      <w:bookmarkStart w:id="1868" w:name="_Toc133408871"/>
      <w:bookmarkStart w:id="1869" w:name="_Toc160452720"/>
      <w:bookmarkStart w:id="1870" w:name="_Toc164869648"/>
      <w:bookmarkStart w:id="1871" w:name="_Toc175350634"/>
      <w:bookmarkStart w:id="1872" w:name="_Toc180146571"/>
      <w:bookmarkStart w:id="1873" w:name="_Toc180249069"/>
      <w:bookmarkStart w:id="1874" w:name="_Toc183379023"/>
      <w:bookmarkStart w:id="1875" w:name="_Toc195349016"/>
      <w:bookmarkStart w:id="1876" w:name="_Toc195349604"/>
      <w:bookmarkStart w:id="1877" w:name="_Toc211940453"/>
      <w:r>
        <w:t>6.1.6.3.6</w:t>
      </w:r>
      <w:r>
        <w:tab/>
        <w:t xml:space="preserve">Enumeration: </w:t>
      </w:r>
      <w:r w:rsidRPr="00A36D3A">
        <w:t>C2OpModeStatus</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878" w:name="_Toc96843402"/>
      <w:bookmarkStart w:id="1879" w:name="_Toc96844377"/>
      <w:bookmarkStart w:id="1880" w:name="_Toc100739950"/>
      <w:bookmarkStart w:id="1881" w:name="_Toc133408872"/>
      <w:bookmarkStart w:id="1882" w:name="_Toc160452721"/>
      <w:bookmarkStart w:id="1883" w:name="_Toc164869649"/>
      <w:bookmarkStart w:id="1884" w:name="_Toc175350635"/>
      <w:bookmarkStart w:id="1885" w:name="_Toc180146572"/>
      <w:bookmarkStart w:id="1886" w:name="_Toc180249070"/>
      <w:bookmarkStart w:id="1887" w:name="_Toc183379024"/>
      <w:bookmarkStart w:id="1888" w:name="_Toc195349017"/>
      <w:bookmarkStart w:id="1889" w:name="_Toc195349605"/>
      <w:bookmarkStart w:id="1890" w:name="_Toc211940454"/>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850"/>
      <w:bookmarkEnd w:id="1851"/>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071FE246" w14:textId="77777777" w:rsidR="00A72977" w:rsidRDefault="00A72977" w:rsidP="00A72977">
      <w:bookmarkStart w:id="1891" w:name="_Toc510696644"/>
      <w:bookmarkStart w:id="1892"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893" w:name="_Toc510696646"/>
      <w:bookmarkStart w:id="1894" w:name="_Toc35971441"/>
      <w:bookmarkStart w:id="1895" w:name="_Toc96843403"/>
      <w:bookmarkStart w:id="1896" w:name="_Toc96844378"/>
      <w:bookmarkStart w:id="1897" w:name="_Toc100739951"/>
      <w:bookmarkStart w:id="1898" w:name="_Toc133408873"/>
      <w:bookmarkStart w:id="1899" w:name="_Toc160452722"/>
      <w:bookmarkStart w:id="1900" w:name="_Toc164869650"/>
      <w:bookmarkStart w:id="1901" w:name="_Toc175350636"/>
      <w:bookmarkStart w:id="1902" w:name="_Toc180146573"/>
      <w:bookmarkStart w:id="1903" w:name="_Toc180249071"/>
      <w:bookmarkStart w:id="1904" w:name="_Toc183379025"/>
      <w:bookmarkStart w:id="1905" w:name="_Toc195349018"/>
      <w:bookmarkStart w:id="1906" w:name="_Toc195349606"/>
      <w:bookmarkStart w:id="1907" w:name="_Toc211940455"/>
      <w:bookmarkEnd w:id="1891"/>
      <w:bookmarkEnd w:id="1892"/>
      <w:r>
        <w:lastRenderedPageBreak/>
        <w:t>6.1.6.5</w:t>
      </w:r>
      <w:r>
        <w:tab/>
        <w:t>Binary data</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23EC1477" w14:textId="77777777" w:rsidR="00CE57B7" w:rsidRDefault="003319AF">
      <w:pPr>
        <w:pStyle w:val="Heading5"/>
      </w:pPr>
      <w:bookmarkStart w:id="1908" w:name="_Toc35971442"/>
      <w:bookmarkStart w:id="1909" w:name="_Toc96843404"/>
      <w:bookmarkStart w:id="1910" w:name="_Toc96844379"/>
      <w:bookmarkStart w:id="1911" w:name="_Toc100739952"/>
      <w:bookmarkStart w:id="1912" w:name="_Toc133408874"/>
      <w:bookmarkStart w:id="1913" w:name="_Toc160452723"/>
      <w:bookmarkStart w:id="1914" w:name="_Toc164869651"/>
      <w:bookmarkStart w:id="1915" w:name="_Toc175350637"/>
      <w:bookmarkStart w:id="1916" w:name="_Toc180146574"/>
      <w:bookmarkStart w:id="1917" w:name="_Toc180249072"/>
      <w:bookmarkStart w:id="1918" w:name="_Toc183379026"/>
      <w:bookmarkStart w:id="1919" w:name="_Toc195349019"/>
      <w:bookmarkStart w:id="1920" w:name="_Toc195349607"/>
      <w:bookmarkStart w:id="1921" w:name="_Toc211940456"/>
      <w:r>
        <w:t>6.1.6.5.1</w:t>
      </w:r>
      <w:r>
        <w:tab/>
        <w:t>Binary Data Types</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922" w:name="_Toc510696647"/>
      <w:bookmarkStart w:id="1923" w:name="_Toc35971443"/>
      <w:bookmarkStart w:id="1924" w:name="_Toc96843405"/>
      <w:bookmarkStart w:id="1925" w:name="_Toc96844380"/>
      <w:bookmarkStart w:id="1926" w:name="_Toc100739953"/>
      <w:bookmarkStart w:id="1927" w:name="_Toc133408875"/>
      <w:bookmarkStart w:id="1928" w:name="_Toc160452724"/>
      <w:bookmarkStart w:id="1929" w:name="_Toc164869652"/>
      <w:bookmarkStart w:id="1930" w:name="_Toc175350638"/>
      <w:bookmarkStart w:id="1931" w:name="_Toc180146575"/>
      <w:bookmarkStart w:id="1932" w:name="_Toc180249073"/>
      <w:bookmarkStart w:id="1933" w:name="_Toc183379027"/>
      <w:bookmarkStart w:id="1934" w:name="_Toc195349020"/>
      <w:bookmarkStart w:id="1935" w:name="_Toc195349608"/>
      <w:bookmarkStart w:id="1936" w:name="_Toc211940457"/>
      <w:r>
        <w:t>6.1.7</w:t>
      </w:r>
      <w:r>
        <w:tab/>
        <w:t>Error Handling</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10A67C7A" w14:textId="77777777" w:rsidR="00CE57B7" w:rsidRDefault="003319AF">
      <w:pPr>
        <w:pStyle w:val="Heading4"/>
      </w:pPr>
      <w:bookmarkStart w:id="1937" w:name="_Toc35971444"/>
      <w:bookmarkStart w:id="1938" w:name="_Toc96843406"/>
      <w:bookmarkStart w:id="1939" w:name="_Toc96844381"/>
      <w:bookmarkStart w:id="1940" w:name="_Toc100739954"/>
      <w:bookmarkStart w:id="1941" w:name="_Toc133408876"/>
      <w:bookmarkStart w:id="1942" w:name="_Toc160452725"/>
      <w:bookmarkStart w:id="1943" w:name="_Toc164869653"/>
      <w:bookmarkStart w:id="1944" w:name="_Toc175350639"/>
      <w:bookmarkStart w:id="1945" w:name="_Toc180146576"/>
      <w:bookmarkStart w:id="1946" w:name="_Toc180249074"/>
      <w:bookmarkStart w:id="1947" w:name="_Toc183379028"/>
      <w:bookmarkStart w:id="1948" w:name="_Toc195349021"/>
      <w:bookmarkStart w:id="1949" w:name="_Toc195349609"/>
      <w:bookmarkStart w:id="1950" w:name="_Toc211940458"/>
      <w:r>
        <w:t>6.1.7.1</w:t>
      </w:r>
      <w:r>
        <w:tab/>
        <w:t>General</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951" w:name="_Toc35971445"/>
      <w:bookmarkStart w:id="1952" w:name="_Toc96843407"/>
      <w:bookmarkStart w:id="1953" w:name="_Toc96844382"/>
      <w:bookmarkStart w:id="1954" w:name="_Toc100739955"/>
      <w:bookmarkStart w:id="1955" w:name="_Toc133408877"/>
      <w:bookmarkStart w:id="1956" w:name="_Toc160452726"/>
      <w:bookmarkStart w:id="1957" w:name="_Toc164869654"/>
      <w:bookmarkStart w:id="1958" w:name="_Toc175350640"/>
      <w:bookmarkStart w:id="1959" w:name="_Toc180146577"/>
      <w:bookmarkStart w:id="1960" w:name="_Toc180249075"/>
      <w:bookmarkStart w:id="1961" w:name="_Toc183379029"/>
      <w:bookmarkStart w:id="1962" w:name="_Toc195349022"/>
      <w:bookmarkStart w:id="1963" w:name="_Toc195349610"/>
      <w:bookmarkStart w:id="1964" w:name="_Toc211940459"/>
      <w:r>
        <w:t>6.1.7.2</w:t>
      </w:r>
      <w:r>
        <w:tab/>
        <w:t>Protocol Errors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965" w:name="_Toc35971446"/>
      <w:bookmarkStart w:id="1966" w:name="_Toc96843408"/>
      <w:bookmarkStart w:id="1967" w:name="_Toc96844383"/>
      <w:bookmarkStart w:id="1968" w:name="_Toc100739956"/>
      <w:bookmarkStart w:id="1969" w:name="_Toc133408878"/>
      <w:bookmarkStart w:id="1970" w:name="_Toc160452727"/>
      <w:bookmarkStart w:id="1971" w:name="_Toc164869655"/>
      <w:bookmarkStart w:id="1972" w:name="_Toc175350641"/>
      <w:bookmarkStart w:id="1973" w:name="_Toc180146578"/>
      <w:bookmarkStart w:id="1974" w:name="_Toc180249076"/>
      <w:bookmarkStart w:id="1975" w:name="_Toc183379030"/>
      <w:bookmarkStart w:id="1976" w:name="_Toc195349023"/>
      <w:bookmarkStart w:id="1977" w:name="_Toc195349611"/>
      <w:bookmarkStart w:id="1978" w:name="_Toc211940460"/>
      <w:r>
        <w:t>6.1.7.3</w:t>
      </w:r>
      <w:r>
        <w:tab/>
        <w:t>Application Errors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979" w:name="_Toc492899751"/>
      <w:bookmarkStart w:id="1980" w:name="_Toc492900030"/>
      <w:bookmarkStart w:id="1981" w:name="_Toc492967832"/>
      <w:bookmarkStart w:id="1982" w:name="_Toc492972920"/>
      <w:bookmarkStart w:id="1983" w:name="_Toc492973140"/>
      <w:bookmarkStart w:id="1984" w:name="_Toc493774060"/>
      <w:bookmarkStart w:id="1985" w:name="_Toc508285804"/>
      <w:bookmarkStart w:id="1986" w:name="_Toc508287269"/>
      <w:bookmarkStart w:id="1987" w:name="_Toc510696648"/>
      <w:bookmarkStart w:id="1988" w:name="_Toc35971447"/>
    </w:p>
    <w:p w14:paraId="7200935D" w14:textId="77777777" w:rsidR="00CE57B7" w:rsidRDefault="003319AF">
      <w:pPr>
        <w:pStyle w:val="Heading3"/>
        <w:rPr>
          <w:lang w:eastAsia="zh-CN"/>
        </w:rPr>
      </w:pPr>
      <w:bookmarkStart w:id="1989" w:name="_Toc96843409"/>
      <w:bookmarkStart w:id="1990" w:name="_Toc96844384"/>
      <w:bookmarkStart w:id="1991" w:name="_Toc100739957"/>
      <w:bookmarkStart w:id="1992" w:name="_Toc133408879"/>
      <w:bookmarkStart w:id="1993" w:name="_Toc160452728"/>
      <w:bookmarkStart w:id="1994" w:name="_Toc164869656"/>
      <w:bookmarkStart w:id="1995" w:name="_Toc175350642"/>
      <w:bookmarkStart w:id="1996" w:name="_Toc180146579"/>
      <w:bookmarkStart w:id="1997" w:name="_Toc180249077"/>
      <w:bookmarkStart w:id="1998" w:name="_Toc183379031"/>
      <w:bookmarkStart w:id="1999" w:name="_Toc195349024"/>
      <w:bookmarkStart w:id="2000" w:name="_Toc195349612"/>
      <w:bookmarkStart w:id="2001" w:name="_Toc211940461"/>
      <w:r>
        <w:t>6.1.8</w:t>
      </w:r>
      <w:r>
        <w:rPr>
          <w:lang w:eastAsia="zh-CN"/>
        </w:rPr>
        <w:tab/>
        <w:t>Feature negotiation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2002" w:name="_Toc532994477"/>
      <w:bookmarkStart w:id="2003" w:name="_Toc35971448"/>
      <w:bookmarkStart w:id="2004" w:name="_Hlk525137310"/>
      <w:bookmarkStart w:id="2005" w:name="_Toc510696649"/>
    </w:p>
    <w:p w14:paraId="1838209A" w14:textId="77777777" w:rsidR="00CE57B7" w:rsidRDefault="003319AF">
      <w:pPr>
        <w:pStyle w:val="Heading3"/>
      </w:pPr>
      <w:bookmarkStart w:id="2006" w:name="_Toc96843410"/>
      <w:bookmarkStart w:id="2007" w:name="_Toc96844385"/>
      <w:bookmarkStart w:id="2008" w:name="_Toc100739958"/>
      <w:bookmarkStart w:id="2009" w:name="_Toc133408880"/>
      <w:bookmarkStart w:id="2010" w:name="_Toc160452729"/>
      <w:bookmarkStart w:id="2011" w:name="_Toc164869657"/>
      <w:bookmarkStart w:id="2012" w:name="_Toc175350643"/>
      <w:bookmarkStart w:id="2013" w:name="_Toc180146580"/>
      <w:bookmarkStart w:id="2014" w:name="_Toc180249078"/>
      <w:bookmarkStart w:id="2015" w:name="_Toc183379032"/>
      <w:bookmarkStart w:id="2016" w:name="_Toc195349025"/>
      <w:bookmarkStart w:id="2017" w:name="_Toc195349613"/>
      <w:bookmarkStart w:id="2018" w:name="_Toc211940462"/>
      <w:r>
        <w:lastRenderedPageBreak/>
        <w:t>6.1.9</w:t>
      </w:r>
      <w:r>
        <w:tab/>
        <w:t>Security</w:t>
      </w:r>
      <w:bookmarkEnd w:id="2002"/>
      <w:bookmarkEnd w:id="2003"/>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3C4764B9" w14:textId="3DBE7EEE" w:rsidR="007406B4" w:rsidRDefault="007406B4" w:rsidP="007406B4">
      <w:pPr>
        <w:rPr>
          <w:noProof/>
          <w:lang w:eastAsia="zh-CN"/>
        </w:rPr>
      </w:pPr>
      <w:bookmarkStart w:id="2019" w:name="_Toc35971449"/>
      <w:bookmarkEnd w:id="2004"/>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020" w:name="_Toc96843411"/>
      <w:bookmarkStart w:id="2021" w:name="_Toc96844386"/>
      <w:bookmarkStart w:id="2022" w:name="_Toc100739959"/>
      <w:r>
        <w:br w:type="page"/>
      </w:r>
      <w:bookmarkStart w:id="2023" w:name="_Toc133408881"/>
      <w:bookmarkStart w:id="2024" w:name="_Toc160452730"/>
      <w:bookmarkStart w:id="2025" w:name="_Toc164869658"/>
      <w:bookmarkStart w:id="2026" w:name="_Toc175350644"/>
      <w:bookmarkStart w:id="2027" w:name="_Toc180146581"/>
      <w:bookmarkStart w:id="2028" w:name="_Toc180249079"/>
      <w:bookmarkStart w:id="2029" w:name="_Toc183379033"/>
      <w:bookmarkStart w:id="2030" w:name="_Toc195349026"/>
      <w:bookmarkStart w:id="2031" w:name="_Toc195349614"/>
      <w:bookmarkStart w:id="2032" w:name="_Toc211940463"/>
      <w:r w:rsidR="003319AF">
        <w:lastRenderedPageBreak/>
        <w:t>6.2</w:t>
      </w:r>
      <w:r w:rsidR="003319AF">
        <w:tab/>
      </w:r>
      <w:r w:rsidR="00BF43DB" w:rsidRPr="005E74E0">
        <w:t>UAE_RealtimeUAVStatus</w:t>
      </w:r>
      <w:r w:rsidR="003319AF">
        <w:t xml:space="preserve"> Service API</w:t>
      </w:r>
      <w:bookmarkEnd w:id="2005"/>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5979E58C" w14:textId="77777777" w:rsidR="00BF43DB" w:rsidRDefault="00BF43DB" w:rsidP="00BF43DB">
      <w:pPr>
        <w:pStyle w:val="Heading3"/>
      </w:pPr>
      <w:bookmarkStart w:id="2033" w:name="_Toc96843412"/>
      <w:bookmarkStart w:id="2034" w:name="_Toc96844387"/>
      <w:bookmarkStart w:id="2035" w:name="_Toc100739960"/>
      <w:bookmarkStart w:id="2036" w:name="_Toc133408882"/>
      <w:bookmarkStart w:id="2037" w:name="_Toc160452731"/>
      <w:bookmarkStart w:id="2038" w:name="_Toc164869659"/>
      <w:bookmarkStart w:id="2039" w:name="_Toc175350645"/>
      <w:bookmarkStart w:id="2040" w:name="_Toc180146582"/>
      <w:bookmarkStart w:id="2041" w:name="_Toc180249080"/>
      <w:bookmarkStart w:id="2042" w:name="_Toc183379034"/>
      <w:bookmarkStart w:id="2043" w:name="_Toc195349027"/>
      <w:bookmarkStart w:id="2044" w:name="_Toc195349615"/>
      <w:bookmarkStart w:id="2045" w:name="_Toc211940464"/>
      <w:r>
        <w:t>6.2.1</w:t>
      </w:r>
      <w:r>
        <w:tab/>
        <w:t>Introduction</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046" w:name="_Toc96843413"/>
      <w:bookmarkStart w:id="2047" w:name="_Toc96844388"/>
      <w:bookmarkStart w:id="2048"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049" w:name="_Toc133408883"/>
      <w:bookmarkStart w:id="2050" w:name="_Toc160452732"/>
      <w:bookmarkStart w:id="2051" w:name="_Toc164869660"/>
      <w:bookmarkStart w:id="2052" w:name="_Toc175350646"/>
      <w:bookmarkStart w:id="2053" w:name="_Toc180146583"/>
      <w:bookmarkStart w:id="2054" w:name="_Toc180249081"/>
      <w:bookmarkStart w:id="2055" w:name="_Toc183379035"/>
      <w:bookmarkStart w:id="2056" w:name="_Toc195349028"/>
      <w:bookmarkStart w:id="2057" w:name="_Toc195349616"/>
      <w:bookmarkStart w:id="2058" w:name="_Toc211940465"/>
      <w:r>
        <w:t>6.2.2</w:t>
      </w:r>
      <w:r>
        <w:tab/>
        <w:t>Usage of HTTP</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059" w:name="_Toc67903522"/>
      <w:bookmarkStart w:id="2060" w:name="_Toc96843414"/>
      <w:bookmarkStart w:id="2061" w:name="_Toc96844389"/>
      <w:bookmarkStart w:id="2062" w:name="_Toc100739962"/>
      <w:bookmarkStart w:id="2063" w:name="_Toc133408884"/>
      <w:bookmarkStart w:id="2064" w:name="_Toc160452733"/>
      <w:bookmarkStart w:id="2065" w:name="_Toc164869661"/>
      <w:bookmarkStart w:id="2066" w:name="_Toc175350647"/>
      <w:bookmarkStart w:id="2067" w:name="_Toc180146584"/>
      <w:bookmarkStart w:id="2068" w:name="_Toc180249082"/>
      <w:bookmarkStart w:id="2069" w:name="_Toc183379036"/>
      <w:bookmarkStart w:id="2070" w:name="_Toc195349029"/>
      <w:bookmarkStart w:id="2071" w:name="_Toc195349617"/>
      <w:bookmarkStart w:id="2072" w:name="_Toc211940466"/>
      <w:r>
        <w:t>6.2.3</w:t>
      </w:r>
      <w:r>
        <w:tab/>
        <w:t>Resources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4D8C8923" w14:textId="77777777" w:rsidR="006E79F0" w:rsidRPr="000A7435" w:rsidRDefault="006E79F0" w:rsidP="006E79F0">
      <w:pPr>
        <w:pStyle w:val="Heading4"/>
      </w:pPr>
      <w:bookmarkStart w:id="2073" w:name="_Toc67903523"/>
      <w:bookmarkStart w:id="2074" w:name="_Toc96843415"/>
      <w:bookmarkStart w:id="2075" w:name="_Toc96844390"/>
      <w:bookmarkStart w:id="2076" w:name="_Toc100739963"/>
      <w:bookmarkStart w:id="2077" w:name="_Toc133408885"/>
      <w:bookmarkStart w:id="2078" w:name="_Toc160452734"/>
      <w:bookmarkStart w:id="2079" w:name="_Toc164869662"/>
      <w:bookmarkStart w:id="2080" w:name="_Toc175350648"/>
      <w:bookmarkStart w:id="2081" w:name="_Toc180146585"/>
      <w:bookmarkStart w:id="2082" w:name="_Toc180249083"/>
      <w:bookmarkStart w:id="2083" w:name="_Toc183379037"/>
      <w:bookmarkStart w:id="2084" w:name="_Toc195349030"/>
      <w:bookmarkStart w:id="2085" w:name="_Toc195349618"/>
      <w:bookmarkStart w:id="2086" w:name="_Toc211940467"/>
      <w:r>
        <w:t>6.2.3.1</w:t>
      </w:r>
      <w:r>
        <w:tab/>
        <w:t>Overview</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pt;height:186pt" o:ole="">
            <v:imagedata r:id="rId84" o:title=""/>
          </v:shape>
          <o:OLEObject Type="Embed" ProgID="Visio.Drawing.15" ShapeID="_x0000_i1062" DrawAspect="Content" ObjectID="_1825501740"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087" w:name="_Toc510696609"/>
      <w:bookmarkStart w:id="2088" w:name="_Toc35971400"/>
      <w:bookmarkStart w:id="2089" w:name="_Toc67903524"/>
      <w:bookmarkStart w:id="2090" w:name="_Toc96843416"/>
      <w:bookmarkStart w:id="2091" w:name="_Toc96844391"/>
      <w:bookmarkStart w:id="2092" w:name="_Toc100739964"/>
      <w:bookmarkStart w:id="2093" w:name="_Toc133408886"/>
      <w:bookmarkStart w:id="2094" w:name="_Toc160452735"/>
      <w:bookmarkStart w:id="2095" w:name="_Toc164869663"/>
      <w:bookmarkStart w:id="2096" w:name="_Toc175350649"/>
      <w:bookmarkStart w:id="2097" w:name="_Toc180146586"/>
      <w:bookmarkStart w:id="2098" w:name="_Toc180249084"/>
      <w:bookmarkStart w:id="2099" w:name="_Toc183379038"/>
      <w:bookmarkStart w:id="2100" w:name="_Toc195349031"/>
      <w:bookmarkStart w:id="2101" w:name="_Toc195349619"/>
      <w:bookmarkStart w:id="2102" w:name="_Toc211940468"/>
      <w:r>
        <w:t>6.2.3.2</w:t>
      </w:r>
      <w:r>
        <w:tab/>
        <w:t xml:space="preserve">Resource: </w:t>
      </w:r>
      <w:bookmarkEnd w:id="2087"/>
      <w:bookmarkEnd w:id="2088"/>
      <w:bookmarkEnd w:id="2089"/>
      <w:r w:rsidRPr="00B14C1D">
        <w:t>Real-time UAV Status Subscriptions</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6FB6ACBA" w14:textId="77777777" w:rsidR="006E79F0" w:rsidRDefault="006E79F0" w:rsidP="006E79F0">
      <w:pPr>
        <w:pStyle w:val="Heading5"/>
      </w:pPr>
      <w:bookmarkStart w:id="2103" w:name="_Toc510696610"/>
      <w:bookmarkStart w:id="2104" w:name="_Toc35971401"/>
      <w:bookmarkStart w:id="2105" w:name="_Toc67903525"/>
      <w:bookmarkStart w:id="2106" w:name="_Toc96843417"/>
      <w:bookmarkStart w:id="2107" w:name="_Toc96844392"/>
      <w:bookmarkStart w:id="2108" w:name="_Toc100739965"/>
      <w:bookmarkStart w:id="2109" w:name="_Toc133408887"/>
      <w:bookmarkStart w:id="2110" w:name="_Toc160452736"/>
      <w:bookmarkStart w:id="2111" w:name="_Toc164869664"/>
      <w:bookmarkStart w:id="2112" w:name="_Toc175350650"/>
      <w:bookmarkStart w:id="2113" w:name="_Toc180146587"/>
      <w:bookmarkStart w:id="2114" w:name="_Toc180249085"/>
      <w:bookmarkStart w:id="2115" w:name="_Toc183379039"/>
      <w:bookmarkStart w:id="2116" w:name="_Toc195349032"/>
      <w:bookmarkStart w:id="2117" w:name="_Toc195349620"/>
      <w:bookmarkStart w:id="2118" w:name="_Toc211940469"/>
      <w:r>
        <w:t>6.2.3.2.1</w:t>
      </w:r>
      <w:r>
        <w:tab/>
        <w:t>Description</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119" w:name="_Toc35971402"/>
      <w:bookmarkStart w:id="2120" w:name="_Toc67903526"/>
      <w:bookmarkStart w:id="2121" w:name="_Toc96843418"/>
      <w:bookmarkStart w:id="2122" w:name="_Toc96844393"/>
      <w:bookmarkStart w:id="2123" w:name="_Toc100739966"/>
      <w:bookmarkStart w:id="2124" w:name="_Toc133408888"/>
      <w:bookmarkStart w:id="2125" w:name="_Toc160452737"/>
      <w:bookmarkStart w:id="2126" w:name="_Toc164869665"/>
      <w:bookmarkStart w:id="2127" w:name="_Toc175350651"/>
      <w:bookmarkStart w:id="2128" w:name="_Toc180146588"/>
      <w:bookmarkStart w:id="2129" w:name="_Toc180249086"/>
      <w:bookmarkStart w:id="2130" w:name="_Toc183379040"/>
      <w:bookmarkStart w:id="2131" w:name="_Toc195349033"/>
      <w:bookmarkStart w:id="2132" w:name="_Toc195349621"/>
      <w:bookmarkStart w:id="2133" w:name="_Toc211940470"/>
      <w:bookmarkStart w:id="2134" w:name="_Toc510696612"/>
      <w:r>
        <w:t>6.2.3.2.2</w:t>
      </w:r>
      <w:r>
        <w:tab/>
        <w:t>Resource Definition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135" w:name="_Toc35971403"/>
      <w:bookmarkStart w:id="2136" w:name="_Toc67903527"/>
      <w:bookmarkStart w:id="2137" w:name="_Toc96843419"/>
      <w:bookmarkStart w:id="2138" w:name="_Toc96844394"/>
      <w:bookmarkStart w:id="2139" w:name="_Toc100739967"/>
      <w:bookmarkStart w:id="2140" w:name="_Toc133408889"/>
      <w:bookmarkStart w:id="2141" w:name="_Toc160452738"/>
      <w:bookmarkStart w:id="2142" w:name="_Toc164869666"/>
      <w:bookmarkStart w:id="2143" w:name="_Toc175350652"/>
      <w:bookmarkStart w:id="2144" w:name="_Toc180146589"/>
      <w:bookmarkStart w:id="2145" w:name="_Toc180249087"/>
      <w:bookmarkStart w:id="2146" w:name="_Toc183379041"/>
      <w:bookmarkStart w:id="2147" w:name="_Toc195349034"/>
      <w:bookmarkStart w:id="2148" w:name="_Toc195349622"/>
      <w:bookmarkStart w:id="2149" w:name="_Toc211940471"/>
      <w:r>
        <w:t>6.2.3.2.3</w:t>
      </w:r>
      <w:r>
        <w:tab/>
        <w:t>Resource Standard Methods</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25B81381" w14:textId="77777777" w:rsidR="006E79F0" w:rsidRPr="00384E92" w:rsidRDefault="006E79F0" w:rsidP="006E79F0">
      <w:pPr>
        <w:pStyle w:val="Heading6"/>
      </w:pPr>
      <w:bookmarkStart w:id="2150" w:name="_Toc510696613"/>
      <w:bookmarkStart w:id="2151" w:name="_Toc35971404"/>
      <w:bookmarkStart w:id="2152" w:name="_Toc96843420"/>
      <w:bookmarkStart w:id="2153" w:name="_Toc96844395"/>
      <w:bookmarkStart w:id="2154" w:name="_Toc100739968"/>
      <w:bookmarkStart w:id="2155" w:name="_Toc133408890"/>
      <w:bookmarkStart w:id="2156" w:name="_Toc160452739"/>
      <w:bookmarkStart w:id="2157" w:name="_Toc164869667"/>
      <w:bookmarkStart w:id="2158" w:name="_Toc175350653"/>
      <w:bookmarkStart w:id="2159" w:name="_Toc180146590"/>
      <w:bookmarkStart w:id="2160" w:name="_Toc180249088"/>
      <w:bookmarkStart w:id="2161" w:name="_Toc183379042"/>
      <w:bookmarkStart w:id="2162" w:name="_Toc195349035"/>
      <w:bookmarkStart w:id="2163" w:name="_Toc195349623"/>
      <w:bookmarkStart w:id="2164" w:name="_Toc211940472"/>
      <w:r w:rsidRPr="00384E92">
        <w:t>6.</w:t>
      </w:r>
      <w:r>
        <w:t>2.3.2.3</w:t>
      </w:r>
      <w:r w:rsidRPr="00384E92">
        <w:t>.1</w:t>
      </w:r>
      <w:r w:rsidRPr="00384E92">
        <w:tab/>
      </w:r>
      <w:bookmarkEnd w:id="2150"/>
      <w:bookmarkEnd w:id="2151"/>
      <w:r>
        <w:t>GET</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2165" w:name="_Toc96843421"/>
      <w:bookmarkStart w:id="2166" w:name="_Toc96844396"/>
      <w:bookmarkStart w:id="2167" w:name="_Toc100739969"/>
      <w:bookmarkStart w:id="2168" w:name="_Toc133408891"/>
      <w:bookmarkStart w:id="2169" w:name="_Toc160452740"/>
      <w:bookmarkStart w:id="2170" w:name="_Toc164869668"/>
      <w:bookmarkStart w:id="2171" w:name="_Toc175350654"/>
      <w:bookmarkStart w:id="2172" w:name="_Toc180146591"/>
      <w:bookmarkStart w:id="2173" w:name="_Toc180249089"/>
      <w:bookmarkStart w:id="2174" w:name="_Toc183379043"/>
      <w:bookmarkStart w:id="2175" w:name="_Toc195349036"/>
      <w:bookmarkStart w:id="2176" w:name="_Toc195349624"/>
      <w:bookmarkStart w:id="2177" w:name="_Toc211940473"/>
      <w:r w:rsidRPr="00384E92">
        <w:t>6.</w:t>
      </w:r>
      <w:r>
        <w:t>2.3.2.3</w:t>
      </w:r>
      <w:r w:rsidRPr="00384E92">
        <w:t>.</w:t>
      </w:r>
      <w:r>
        <w:t>2</w:t>
      </w:r>
      <w:r w:rsidRPr="00384E92">
        <w:tab/>
      </w:r>
      <w:r>
        <w:t>POST</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7471BDB" w14:textId="55DF746C" w:rsidR="005B38C8" w:rsidRDefault="006E79F0" w:rsidP="006E79F0">
      <w:pPr>
        <w:rPr>
          <w:noProof/>
          <w:lang w:eastAsia="zh-CN"/>
        </w:rPr>
      </w:pPr>
      <w:bookmarkStart w:id="2178" w:name="_Toc510696615"/>
      <w:bookmarkStart w:id="2179" w:name="_Toc35971406"/>
      <w:bookmarkStart w:id="2180"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181" w:name="_Toc96843422"/>
      <w:bookmarkStart w:id="2182" w:name="_Toc96844397"/>
      <w:bookmarkStart w:id="2183" w:name="_Toc100739970"/>
      <w:bookmarkStart w:id="2184" w:name="_Toc133408892"/>
      <w:bookmarkStart w:id="2185" w:name="_Toc160452741"/>
      <w:bookmarkStart w:id="2186" w:name="_Toc164869669"/>
      <w:bookmarkStart w:id="2187" w:name="_Toc175350655"/>
      <w:bookmarkStart w:id="2188" w:name="_Toc180146592"/>
      <w:bookmarkStart w:id="2189" w:name="_Toc180249090"/>
      <w:bookmarkStart w:id="2190" w:name="_Toc183379044"/>
      <w:bookmarkStart w:id="2191" w:name="_Toc195349037"/>
      <w:bookmarkStart w:id="2192" w:name="_Toc195349625"/>
      <w:bookmarkStart w:id="2193" w:name="_Toc211940474"/>
      <w:r>
        <w:t>6.2.3.2.4</w:t>
      </w:r>
      <w:r>
        <w:tab/>
        <w:t>Resource Custom Operations</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194" w:name="_Toc510696621"/>
      <w:bookmarkStart w:id="2195" w:name="_Toc35971412"/>
      <w:bookmarkStart w:id="2196" w:name="_Toc67903529"/>
      <w:bookmarkStart w:id="2197" w:name="_Toc96843423"/>
      <w:bookmarkStart w:id="2198" w:name="_Toc96844398"/>
      <w:bookmarkStart w:id="2199" w:name="_Toc100739971"/>
      <w:bookmarkStart w:id="2200" w:name="_Toc133408893"/>
      <w:bookmarkStart w:id="2201" w:name="_Toc160452742"/>
      <w:bookmarkStart w:id="2202" w:name="_Toc164869670"/>
      <w:bookmarkStart w:id="2203" w:name="_Toc175350656"/>
      <w:bookmarkStart w:id="2204" w:name="_Toc180146593"/>
      <w:bookmarkStart w:id="2205" w:name="_Toc180249091"/>
      <w:bookmarkStart w:id="2206" w:name="_Toc183379045"/>
      <w:bookmarkStart w:id="2207" w:name="_Toc195349038"/>
      <w:bookmarkStart w:id="2208" w:name="_Toc195349626"/>
      <w:bookmarkStart w:id="2209" w:name="_Toc211940475"/>
      <w:r>
        <w:t>6.2.3.3</w:t>
      </w:r>
      <w:r>
        <w:tab/>
        <w:t xml:space="preserve">Resource: </w:t>
      </w:r>
      <w:bookmarkEnd w:id="2194"/>
      <w:bookmarkEnd w:id="2195"/>
      <w:bookmarkEnd w:id="2196"/>
      <w:r>
        <w:t xml:space="preserve">Individual </w:t>
      </w:r>
      <w:r w:rsidRPr="00B14C1D">
        <w:t>Re</w:t>
      </w:r>
      <w:r>
        <w:t>al-time UAV Status Subscription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5F5551E4" w14:textId="77777777" w:rsidR="006E79F0" w:rsidRDefault="006E79F0" w:rsidP="006E79F0">
      <w:pPr>
        <w:pStyle w:val="Heading5"/>
      </w:pPr>
      <w:bookmarkStart w:id="2210" w:name="_Toc96843424"/>
      <w:bookmarkStart w:id="2211" w:name="_Toc96844399"/>
      <w:bookmarkStart w:id="2212" w:name="_Toc100739972"/>
      <w:bookmarkStart w:id="2213" w:name="_Toc133408894"/>
      <w:bookmarkStart w:id="2214" w:name="_Toc160452743"/>
      <w:bookmarkStart w:id="2215" w:name="_Toc164869671"/>
      <w:bookmarkStart w:id="2216" w:name="_Toc175350657"/>
      <w:bookmarkStart w:id="2217" w:name="_Toc180146594"/>
      <w:bookmarkStart w:id="2218" w:name="_Toc180249092"/>
      <w:bookmarkStart w:id="2219" w:name="_Toc183379046"/>
      <w:bookmarkStart w:id="2220" w:name="_Toc195349039"/>
      <w:bookmarkStart w:id="2221" w:name="_Toc195349627"/>
      <w:bookmarkStart w:id="2222" w:name="_Toc211940476"/>
      <w:r>
        <w:t>6.2.3.3.1</w:t>
      </w:r>
      <w:r>
        <w:tab/>
        <w:t>Description</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223" w:name="_Toc96843425"/>
      <w:bookmarkStart w:id="2224" w:name="_Toc96844400"/>
      <w:bookmarkStart w:id="2225" w:name="_Toc100739973"/>
      <w:bookmarkStart w:id="2226" w:name="_Toc133408895"/>
      <w:bookmarkStart w:id="2227" w:name="_Toc160452744"/>
      <w:bookmarkStart w:id="2228" w:name="_Toc164869672"/>
      <w:bookmarkStart w:id="2229" w:name="_Toc175350658"/>
      <w:bookmarkStart w:id="2230" w:name="_Toc180146595"/>
      <w:bookmarkStart w:id="2231" w:name="_Toc180249093"/>
      <w:bookmarkStart w:id="2232" w:name="_Toc183379047"/>
      <w:bookmarkStart w:id="2233" w:name="_Toc195349040"/>
      <w:bookmarkStart w:id="2234" w:name="_Toc195349628"/>
      <w:bookmarkStart w:id="2235" w:name="_Toc211940477"/>
      <w:r>
        <w:t>6.2.3.3.2</w:t>
      </w:r>
      <w:r>
        <w:tab/>
        <w:t>Resource Definition</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236" w:name="_Toc96843426"/>
      <w:bookmarkStart w:id="2237" w:name="_Toc96844401"/>
      <w:bookmarkStart w:id="2238" w:name="_Toc100739974"/>
      <w:bookmarkStart w:id="2239" w:name="_Toc133408896"/>
      <w:bookmarkStart w:id="2240" w:name="_Toc160452745"/>
      <w:bookmarkStart w:id="2241" w:name="_Toc164869673"/>
      <w:bookmarkStart w:id="2242" w:name="_Toc175350659"/>
      <w:bookmarkStart w:id="2243" w:name="_Toc180146596"/>
      <w:bookmarkStart w:id="2244" w:name="_Toc180249094"/>
      <w:bookmarkStart w:id="2245" w:name="_Toc183379048"/>
      <w:bookmarkStart w:id="2246" w:name="_Toc195349041"/>
      <w:bookmarkStart w:id="2247" w:name="_Toc195349629"/>
      <w:bookmarkStart w:id="2248" w:name="_Toc211940478"/>
      <w:r>
        <w:t>6.2.3.3.3</w:t>
      </w:r>
      <w:r>
        <w:tab/>
        <w:t>Resource Standard Methods</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59FD6533" w14:textId="77777777" w:rsidR="006E79F0" w:rsidRPr="00384E92" w:rsidRDefault="006E79F0" w:rsidP="006E79F0">
      <w:pPr>
        <w:pStyle w:val="Heading6"/>
      </w:pPr>
      <w:bookmarkStart w:id="2249" w:name="_Toc96843427"/>
      <w:bookmarkStart w:id="2250" w:name="_Toc96844402"/>
      <w:bookmarkStart w:id="2251" w:name="_Toc100739975"/>
      <w:bookmarkStart w:id="2252" w:name="_Toc133408897"/>
      <w:bookmarkStart w:id="2253" w:name="_Toc160452746"/>
      <w:bookmarkStart w:id="2254" w:name="_Toc164869674"/>
      <w:bookmarkStart w:id="2255" w:name="_Toc175350660"/>
      <w:bookmarkStart w:id="2256" w:name="_Toc180146597"/>
      <w:bookmarkStart w:id="2257" w:name="_Toc180249095"/>
      <w:bookmarkStart w:id="2258" w:name="_Toc183379049"/>
      <w:bookmarkStart w:id="2259" w:name="_Toc195349042"/>
      <w:bookmarkStart w:id="2260" w:name="_Toc195349630"/>
      <w:bookmarkStart w:id="2261" w:name="_Toc211940479"/>
      <w:r w:rsidRPr="00384E92">
        <w:t>6.</w:t>
      </w:r>
      <w:r>
        <w:t>2.3.3.3</w:t>
      </w:r>
      <w:r w:rsidRPr="00384E92">
        <w:t>.1</w:t>
      </w:r>
      <w:r w:rsidRPr="00384E92">
        <w:tab/>
      </w:r>
      <w:r>
        <w:t>GET</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2262" w:name="_Toc96843428"/>
      <w:bookmarkStart w:id="2263" w:name="_Toc96844403"/>
      <w:bookmarkStart w:id="2264" w:name="_Toc100739976"/>
      <w:bookmarkStart w:id="2265" w:name="_Toc133408898"/>
      <w:bookmarkStart w:id="2266" w:name="_Toc160452747"/>
      <w:bookmarkStart w:id="2267" w:name="_Toc164869675"/>
      <w:bookmarkStart w:id="2268" w:name="_Toc175350661"/>
      <w:bookmarkStart w:id="2269" w:name="_Toc180146598"/>
      <w:bookmarkStart w:id="2270" w:name="_Toc180249096"/>
      <w:bookmarkStart w:id="2271" w:name="_Toc183379050"/>
      <w:bookmarkStart w:id="2272" w:name="_Toc195349043"/>
      <w:bookmarkStart w:id="2273" w:name="_Toc195349631"/>
      <w:bookmarkStart w:id="2274" w:name="_Toc211940480"/>
      <w:r w:rsidRPr="00384E92">
        <w:t>6.</w:t>
      </w:r>
      <w:r>
        <w:t>2.3.3.3</w:t>
      </w:r>
      <w:r w:rsidRPr="00384E92">
        <w:t>.</w:t>
      </w:r>
      <w:r>
        <w:t>2</w:t>
      </w:r>
      <w:r w:rsidRPr="00384E92">
        <w:tab/>
      </w:r>
      <w:r>
        <w:t>PUT</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2275" w:name="_Toc96843429"/>
      <w:bookmarkStart w:id="2276" w:name="_Toc96844404"/>
      <w:bookmarkStart w:id="2277" w:name="_Toc100739977"/>
      <w:bookmarkStart w:id="2278" w:name="_Toc133408899"/>
      <w:bookmarkStart w:id="2279" w:name="_Toc160452748"/>
      <w:bookmarkStart w:id="2280" w:name="_Toc164869676"/>
      <w:bookmarkStart w:id="2281" w:name="_Toc175350662"/>
      <w:bookmarkStart w:id="2282" w:name="_Toc180146599"/>
      <w:bookmarkStart w:id="2283" w:name="_Toc180249097"/>
      <w:bookmarkStart w:id="2284" w:name="_Toc183379051"/>
      <w:bookmarkStart w:id="2285" w:name="_Toc195349044"/>
      <w:bookmarkStart w:id="2286" w:name="_Toc195349632"/>
      <w:bookmarkStart w:id="2287" w:name="_Toc211940481"/>
      <w:r w:rsidRPr="00384E92">
        <w:t>6.</w:t>
      </w:r>
      <w:r>
        <w:t>2.3.3.3</w:t>
      </w:r>
      <w:r w:rsidRPr="00384E92">
        <w:t>.</w:t>
      </w:r>
      <w:r w:rsidR="00834BCA">
        <w:t>3</w:t>
      </w:r>
      <w:r w:rsidRPr="00384E92">
        <w:tab/>
      </w:r>
      <w:r>
        <w:t>DELETE</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288" w:name="_Toc96843430"/>
      <w:bookmarkStart w:id="2289" w:name="_Toc96844405"/>
      <w:bookmarkStart w:id="2290" w:name="_Toc100739978"/>
      <w:bookmarkStart w:id="2291" w:name="_Toc133408900"/>
      <w:bookmarkStart w:id="2292" w:name="_Toc160452749"/>
      <w:bookmarkStart w:id="2293" w:name="_Toc164869677"/>
      <w:bookmarkStart w:id="2294" w:name="_Toc175350663"/>
      <w:bookmarkStart w:id="2295" w:name="_Toc180146600"/>
      <w:bookmarkStart w:id="2296" w:name="_Toc180249098"/>
      <w:bookmarkStart w:id="2297" w:name="_Toc183379052"/>
      <w:bookmarkStart w:id="2298" w:name="_Toc195349045"/>
      <w:bookmarkStart w:id="2299" w:name="_Toc195349633"/>
      <w:bookmarkStart w:id="2300" w:name="_Toc211940482"/>
      <w:r>
        <w:t>6.2.3.3.4</w:t>
      </w:r>
      <w:r>
        <w:tab/>
        <w:t>Resource Custom Operations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301" w:name="_Toc93679383"/>
      <w:bookmarkStart w:id="2302" w:name="_Toc96843431"/>
      <w:bookmarkStart w:id="2303" w:name="_Toc96844406"/>
      <w:bookmarkStart w:id="2304" w:name="_Toc100739979"/>
      <w:bookmarkStart w:id="2305" w:name="_Toc133408901"/>
      <w:bookmarkStart w:id="2306" w:name="_Toc160452750"/>
      <w:bookmarkStart w:id="2307" w:name="_Toc164869678"/>
      <w:bookmarkStart w:id="2308" w:name="_Toc175350664"/>
      <w:bookmarkStart w:id="2309" w:name="_Toc180146601"/>
      <w:bookmarkStart w:id="2310" w:name="_Toc180249099"/>
      <w:bookmarkStart w:id="2311" w:name="_Toc183379053"/>
      <w:bookmarkStart w:id="2312" w:name="_Toc195349046"/>
      <w:bookmarkStart w:id="2313" w:name="_Toc195349634"/>
      <w:bookmarkStart w:id="2314" w:name="_Toc211940483"/>
      <w:r>
        <w:t>6.2.4</w:t>
      </w:r>
      <w:r>
        <w:tab/>
      </w:r>
      <w:bookmarkEnd w:id="2301"/>
      <w:r>
        <w:t>Custom Operations without associated resources</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315" w:name="_Toc96843432"/>
      <w:bookmarkStart w:id="2316" w:name="_Toc96844407"/>
      <w:bookmarkStart w:id="2317" w:name="_Toc100739980"/>
      <w:bookmarkStart w:id="2318" w:name="_Toc133408902"/>
      <w:bookmarkStart w:id="2319" w:name="_Toc160452751"/>
      <w:bookmarkStart w:id="2320" w:name="_Toc164869679"/>
      <w:bookmarkStart w:id="2321" w:name="_Toc175350665"/>
      <w:bookmarkStart w:id="2322" w:name="_Toc180146602"/>
      <w:bookmarkStart w:id="2323" w:name="_Toc180249100"/>
      <w:bookmarkStart w:id="2324" w:name="_Toc183379054"/>
      <w:bookmarkStart w:id="2325" w:name="_Toc195349047"/>
      <w:bookmarkStart w:id="2326" w:name="_Toc195349635"/>
      <w:bookmarkStart w:id="2327" w:name="_Toc211940484"/>
      <w:r>
        <w:lastRenderedPageBreak/>
        <w:t>6.2.5</w:t>
      </w:r>
      <w:r>
        <w:tab/>
        <w:t>Notifications</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0ACAFFB9" w14:textId="77777777" w:rsidR="006E79F0" w:rsidRDefault="006E79F0" w:rsidP="006E79F0">
      <w:pPr>
        <w:pStyle w:val="Heading4"/>
      </w:pPr>
      <w:bookmarkStart w:id="2328" w:name="_Toc96843433"/>
      <w:bookmarkStart w:id="2329" w:name="_Toc96844408"/>
      <w:bookmarkStart w:id="2330" w:name="_Toc100739981"/>
      <w:bookmarkStart w:id="2331" w:name="_Toc133408903"/>
      <w:bookmarkStart w:id="2332" w:name="_Toc160452752"/>
      <w:bookmarkStart w:id="2333" w:name="_Toc164869680"/>
      <w:bookmarkStart w:id="2334" w:name="_Toc175350666"/>
      <w:bookmarkStart w:id="2335" w:name="_Toc180146603"/>
      <w:bookmarkStart w:id="2336" w:name="_Toc180249101"/>
      <w:bookmarkStart w:id="2337" w:name="_Toc183379055"/>
      <w:bookmarkStart w:id="2338" w:name="_Toc195349048"/>
      <w:bookmarkStart w:id="2339" w:name="_Toc195349636"/>
      <w:bookmarkStart w:id="2340" w:name="_Toc211940485"/>
      <w:r>
        <w:t>6.2.5.1</w:t>
      </w:r>
      <w:r>
        <w:tab/>
        <w:t>General</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341" w:name="_Toc96843434"/>
      <w:bookmarkStart w:id="2342" w:name="_Toc96844409"/>
      <w:bookmarkStart w:id="2343" w:name="_Toc100739982"/>
      <w:bookmarkStart w:id="2344" w:name="_Toc133408904"/>
      <w:bookmarkStart w:id="2345" w:name="_Toc160452753"/>
      <w:bookmarkStart w:id="2346" w:name="_Toc164869681"/>
      <w:bookmarkStart w:id="2347" w:name="_Toc175350667"/>
      <w:bookmarkStart w:id="2348" w:name="_Toc180146604"/>
      <w:bookmarkStart w:id="2349" w:name="_Toc180249102"/>
      <w:bookmarkStart w:id="2350" w:name="_Toc183379056"/>
      <w:bookmarkStart w:id="2351" w:name="_Toc195349049"/>
      <w:bookmarkStart w:id="2352" w:name="_Toc195349637"/>
      <w:bookmarkStart w:id="2353" w:name="_Toc211940486"/>
      <w:r w:rsidRPr="000C11A3">
        <w:rPr>
          <w:lang w:val="en-US"/>
        </w:rPr>
        <w:t>6.2.5.2</w:t>
      </w:r>
      <w:r w:rsidRPr="000C11A3">
        <w:rPr>
          <w:lang w:val="en-US"/>
        </w:rPr>
        <w:tab/>
        <w:t>Real-time UAV Status Notification</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118312CC" w14:textId="77777777" w:rsidR="006E79F0" w:rsidRPr="001E669E" w:rsidRDefault="006E79F0" w:rsidP="006E79F0">
      <w:pPr>
        <w:pStyle w:val="Heading5"/>
        <w:rPr>
          <w:noProof/>
          <w:lang w:val="en-US"/>
        </w:rPr>
      </w:pPr>
      <w:bookmarkStart w:id="2354" w:name="_Toc96843435"/>
      <w:bookmarkStart w:id="2355" w:name="_Toc96844410"/>
      <w:bookmarkStart w:id="2356" w:name="_Toc100739983"/>
      <w:bookmarkStart w:id="2357" w:name="_Toc133408905"/>
      <w:bookmarkStart w:id="2358" w:name="_Toc160452754"/>
      <w:bookmarkStart w:id="2359" w:name="_Toc164869682"/>
      <w:bookmarkStart w:id="2360" w:name="_Toc175350668"/>
      <w:bookmarkStart w:id="2361" w:name="_Toc180146605"/>
      <w:bookmarkStart w:id="2362" w:name="_Toc180249103"/>
      <w:bookmarkStart w:id="2363" w:name="_Toc183379057"/>
      <w:bookmarkStart w:id="2364" w:name="_Toc195349050"/>
      <w:bookmarkStart w:id="2365" w:name="_Toc195349638"/>
      <w:bookmarkStart w:id="2366" w:name="_Toc211940487"/>
      <w:r w:rsidRPr="001E669E">
        <w:rPr>
          <w:lang w:val="en-US"/>
        </w:rPr>
        <w:t>6.2.5.2</w:t>
      </w:r>
      <w:r w:rsidRPr="001E669E">
        <w:rPr>
          <w:noProof/>
          <w:lang w:val="en-US"/>
        </w:rPr>
        <w:t>.1</w:t>
      </w:r>
      <w:r w:rsidRPr="001E669E">
        <w:rPr>
          <w:noProof/>
          <w:lang w:val="en-US"/>
        </w:rPr>
        <w:tab/>
        <w:t>Description</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367" w:name="_Toc96843436"/>
      <w:bookmarkStart w:id="2368" w:name="_Toc96844411"/>
      <w:bookmarkStart w:id="2369" w:name="_Toc100739984"/>
      <w:bookmarkStart w:id="2370" w:name="_Toc133408906"/>
      <w:bookmarkStart w:id="2371" w:name="_Toc160452755"/>
      <w:bookmarkStart w:id="2372" w:name="_Toc164869683"/>
      <w:bookmarkStart w:id="2373" w:name="_Toc175350669"/>
      <w:bookmarkStart w:id="2374" w:name="_Toc180146606"/>
      <w:bookmarkStart w:id="2375" w:name="_Toc180249104"/>
      <w:bookmarkStart w:id="2376" w:name="_Toc183379058"/>
      <w:bookmarkStart w:id="2377" w:name="_Toc195349051"/>
      <w:bookmarkStart w:id="2378" w:name="_Toc195349639"/>
      <w:bookmarkStart w:id="2379" w:name="_Toc211940488"/>
      <w:r>
        <w:t>6.2.5.2</w:t>
      </w:r>
      <w:r>
        <w:rPr>
          <w:noProof/>
        </w:rPr>
        <w:t>.2</w:t>
      </w:r>
      <w:r>
        <w:rPr>
          <w:noProof/>
        </w:rPr>
        <w:tab/>
        <w:t>Target URI</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380" w:name="_Toc96843437"/>
      <w:bookmarkStart w:id="2381" w:name="_Toc96844412"/>
      <w:bookmarkStart w:id="2382" w:name="_Toc100739985"/>
      <w:bookmarkStart w:id="2383" w:name="_Toc133408907"/>
      <w:bookmarkStart w:id="2384" w:name="_Toc160452756"/>
      <w:bookmarkStart w:id="2385" w:name="_Toc164869684"/>
      <w:bookmarkStart w:id="2386" w:name="_Toc175350670"/>
      <w:bookmarkStart w:id="2387" w:name="_Toc180146607"/>
      <w:bookmarkStart w:id="2388" w:name="_Toc180249105"/>
      <w:bookmarkStart w:id="2389" w:name="_Toc183379059"/>
      <w:bookmarkStart w:id="2390" w:name="_Toc195349052"/>
      <w:bookmarkStart w:id="2391" w:name="_Toc195349640"/>
      <w:bookmarkStart w:id="2392" w:name="_Toc211940489"/>
      <w:r>
        <w:t>6.2.5.2</w:t>
      </w:r>
      <w:r>
        <w:rPr>
          <w:noProof/>
        </w:rPr>
        <w:t>.3</w:t>
      </w:r>
      <w:r>
        <w:rPr>
          <w:noProof/>
        </w:rPr>
        <w:tab/>
        <w:t>Standard Methods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537E1548" w14:textId="77777777" w:rsidR="006E79F0" w:rsidRDefault="006E79F0" w:rsidP="006E79F0">
      <w:pPr>
        <w:pStyle w:val="Heading6"/>
        <w:rPr>
          <w:noProof/>
        </w:rPr>
      </w:pPr>
      <w:bookmarkStart w:id="2393" w:name="_Toc96843438"/>
      <w:bookmarkStart w:id="2394" w:name="_Toc96844413"/>
      <w:bookmarkStart w:id="2395" w:name="_Toc100739986"/>
      <w:bookmarkStart w:id="2396" w:name="_Toc133408908"/>
      <w:bookmarkStart w:id="2397" w:name="_Toc160452757"/>
      <w:bookmarkStart w:id="2398" w:name="_Toc164869685"/>
      <w:bookmarkStart w:id="2399" w:name="_Toc175350671"/>
      <w:bookmarkStart w:id="2400" w:name="_Toc180146608"/>
      <w:bookmarkStart w:id="2401" w:name="_Toc180249106"/>
      <w:bookmarkStart w:id="2402" w:name="_Toc183379060"/>
      <w:bookmarkStart w:id="2403" w:name="_Toc195349053"/>
      <w:bookmarkStart w:id="2404" w:name="_Toc195349641"/>
      <w:bookmarkStart w:id="2405" w:name="_Toc211940490"/>
      <w:r>
        <w:t>6.2.5.2.3</w:t>
      </w:r>
      <w:r>
        <w:rPr>
          <w:noProof/>
        </w:rPr>
        <w:t>.1</w:t>
      </w:r>
      <w:r>
        <w:rPr>
          <w:noProof/>
        </w:rPr>
        <w:tab/>
        <w:t>POST</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406" w:name="_Toc96843439"/>
      <w:bookmarkStart w:id="2407" w:name="_Toc96844414"/>
      <w:bookmarkStart w:id="2408" w:name="_Toc100739987"/>
      <w:bookmarkStart w:id="2409" w:name="_Toc133408909"/>
      <w:bookmarkStart w:id="2410" w:name="_Toc160452758"/>
      <w:bookmarkStart w:id="2411" w:name="_Toc164869686"/>
      <w:bookmarkStart w:id="2412" w:name="_Toc175350672"/>
      <w:bookmarkStart w:id="2413" w:name="_Toc180146609"/>
      <w:bookmarkStart w:id="2414" w:name="_Toc180249107"/>
      <w:bookmarkStart w:id="2415" w:name="_Toc183379061"/>
      <w:bookmarkStart w:id="2416" w:name="_Toc195349054"/>
      <w:bookmarkStart w:id="2417" w:name="_Toc195349642"/>
      <w:bookmarkStart w:id="2418" w:name="_Toc211940491"/>
      <w:bookmarkStart w:id="2419" w:name="_Toc67903500"/>
      <w:r>
        <w:t>6.2.6</w:t>
      </w:r>
      <w:r>
        <w:tab/>
        <w:t>Data Model</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055DE2EF" w14:textId="77777777" w:rsidR="006E79F0" w:rsidRDefault="006E79F0" w:rsidP="006E79F0">
      <w:pPr>
        <w:pStyle w:val="Heading4"/>
      </w:pPr>
      <w:bookmarkStart w:id="2420" w:name="_Toc96843440"/>
      <w:bookmarkStart w:id="2421" w:name="_Toc96844415"/>
      <w:bookmarkStart w:id="2422" w:name="_Toc100739988"/>
      <w:bookmarkStart w:id="2423" w:name="_Toc133408910"/>
      <w:bookmarkStart w:id="2424" w:name="_Toc160452759"/>
      <w:bookmarkStart w:id="2425" w:name="_Toc164869687"/>
      <w:bookmarkStart w:id="2426" w:name="_Toc175350673"/>
      <w:bookmarkStart w:id="2427" w:name="_Toc180146610"/>
      <w:bookmarkStart w:id="2428" w:name="_Toc180249108"/>
      <w:bookmarkStart w:id="2429" w:name="_Toc183379062"/>
      <w:bookmarkStart w:id="2430" w:name="_Toc195349055"/>
      <w:bookmarkStart w:id="2431" w:name="_Toc195349643"/>
      <w:bookmarkStart w:id="2432" w:name="_Toc211940492"/>
      <w:r>
        <w:t>6.2.6.1</w:t>
      </w:r>
      <w:r>
        <w:tab/>
        <w:t>General</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433" w:name="_Toc96843441"/>
      <w:bookmarkStart w:id="2434" w:name="_Toc96844416"/>
      <w:bookmarkStart w:id="2435" w:name="_Toc100739989"/>
      <w:bookmarkStart w:id="2436" w:name="_Toc133408911"/>
      <w:bookmarkStart w:id="2437" w:name="_Toc160452760"/>
      <w:bookmarkStart w:id="2438" w:name="_Toc164869688"/>
      <w:bookmarkStart w:id="2439" w:name="_Toc175350674"/>
      <w:bookmarkStart w:id="2440" w:name="_Toc180146611"/>
      <w:bookmarkStart w:id="2441" w:name="_Toc180249109"/>
      <w:bookmarkStart w:id="2442" w:name="_Toc183379063"/>
      <w:bookmarkStart w:id="2443" w:name="_Toc195349056"/>
      <w:bookmarkStart w:id="2444" w:name="_Toc195349644"/>
      <w:bookmarkStart w:id="2445" w:name="_Toc211940493"/>
      <w:r>
        <w:rPr>
          <w:lang w:val="en-US"/>
        </w:rPr>
        <w:t>6.2.6.2</w:t>
      </w:r>
      <w:r>
        <w:rPr>
          <w:lang w:val="en-US"/>
        </w:rPr>
        <w:tab/>
        <w:t>Structured data types</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366A04F9" w14:textId="77777777" w:rsidR="006E79F0" w:rsidRDefault="006E79F0" w:rsidP="006E79F0">
      <w:pPr>
        <w:pStyle w:val="Heading5"/>
      </w:pPr>
      <w:bookmarkStart w:id="2446" w:name="_Toc96843442"/>
      <w:bookmarkStart w:id="2447" w:name="_Toc96844417"/>
      <w:bookmarkStart w:id="2448" w:name="_Toc100739990"/>
      <w:bookmarkStart w:id="2449" w:name="_Toc133408912"/>
      <w:bookmarkStart w:id="2450" w:name="_Toc160452761"/>
      <w:bookmarkStart w:id="2451" w:name="_Toc164869689"/>
      <w:bookmarkStart w:id="2452" w:name="_Toc175350675"/>
      <w:bookmarkStart w:id="2453" w:name="_Toc180146612"/>
      <w:bookmarkStart w:id="2454" w:name="_Toc180249110"/>
      <w:bookmarkStart w:id="2455" w:name="_Toc183379064"/>
      <w:bookmarkStart w:id="2456" w:name="_Toc195349057"/>
      <w:bookmarkStart w:id="2457" w:name="_Toc195349645"/>
      <w:bookmarkStart w:id="2458" w:name="_Toc211940494"/>
      <w:r>
        <w:t>6.2.6.2.1</w:t>
      </w:r>
      <w:r>
        <w:tab/>
        <w:t>Introduction</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459" w:name="_Toc96843443"/>
      <w:bookmarkStart w:id="2460" w:name="_Toc96844418"/>
      <w:bookmarkStart w:id="2461" w:name="_Toc100739991"/>
      <w:bookmarkStart w:id="2462" w:name="_Toc133408913"/>
      <w:bookmarkStart w:id="2463" w:name="_Toc160452762"/>
      <w:bookmarkStart w:id="2464" w:name="_Toc164869690"/>
      <w:bookmarkStart w:id="2465" w:name="_Toc175350676"/>
      <w:bookmarkStart w:id="2466" w:name="_Toc180146613"/>
      <w:bookmarkStart w:id="2467" w:name="_Toc180249111"/>
      <w:bookmarkStart w:id="2468" w:name="_Toc183379065"/>
      <w:bookmarkStart w:id="2469" w:name="_Toc195349058"/>
      <w:bookmarkStart w:id="2470" w:name="_Toc195349646"/>
      <w:bookmarkStart w:id="2471" w:name="_Toc211940495"/>
      <w:r>
        <w:t>6.2.6.2.2</w:t>
      </w:r>
      <w:r>
        <w:tab/>
        <w:t xml:space="preserve">Type: </w:t>
      </w:r>
      <w:r w:rsidRPr="00EF4E66">
        <w:t>RTUavStatusSubsc</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472" w:name="_Toc96843444"/>
      <w:bookmarkStart w:id="2473" w:name="_Toc96844419"/>
      <w:bookmarkStart w:id="2474" w:name="_Toc100739992"/>
      <w:bookmarkStart w:id="2475" w:name="_Toc133408914"/>
      <w:bookmarkStart w:id="2476" w:name="_Toc160452763"/>
      <w:bookmarkStart w:id="2477" w:name="_Toc164869691"/>
      <w:bookmarkStart w:id="2478" w:name="_Toc175350677"/>
      <w:bookmarkStart w:id="2479" w:name="_Toc180146614"/>
      <w:bookmarkStart w:id="2480" w:name="_Toc180249112"/>
      <w:bookmarkStart w:id="2481" w:name="_Toc183379066"/>
      <w:bookmarkStart w:id="2482" w:name="_Toc195349059"/>
      <w:bookmarkStart w:id="2483" w:name="_Toc195349647"/>
      <w:bookmarkStart w:id="2484" w:name="_Toc211940496"/>
      <w:r>
        <w:t>6.2.6.2.3</w:t>
      </w:r>
      <w:r>
        <w:tab/>
        <w:t xml:space="preserve">Type: </w:t>
      </w:r>
      <w:r w:rsidRPr="00140596">
        <w:t>RTUavStatusNotif</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485" w:name="_Toc96843445"/>
      <w:bookmarkStart w:id="2486" w:name="_Toc96844420"/>
      <w:bookmarkStart w:id="2487" w:name="_Toc100739993"/>
      <w:bookmarkStart w:id="2488" w:name="_Toc133408915"/>
      <w:bookmarkStart w:id="2489" w:name="_Toc160452764"/>
      <w:bookmarkStart w:id="2490" w:name="_Toc164869692"/>
      <w:bookmarkStart w:id="2491" w:name="_Toc175350678"/>
      <w:bookmarkStart w:id="2492" w:name="_Toc180146615"/>
      <w:bookmarkStart w:id="2493" w:name="_Toc180249113"/>
      <w:bookmarkStart w:id="2494" w:name="_Toc183379067"/>
      <w:bookmarkStart w:id="2495" w:name="_Toc195349060"/>
      <w:bookmarkStart w:id="2496" w:name="_Toc195349648"/>
      <w:bookmarkStart w:id="2497" w:name="_Toc211940497"/>
      <w:r>
        <w:lastRenderedPageBreak/>
        <w:t>6.2.6.2.4</w:t>
      </w:r>
      <w:r>
        <w:tab/>
        <w:t>Type: RTUavStatus</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498" w:name="_Toc96843446"/>
      <w:bookmarkStart w:id="2499" w:name="_Toc96844421"/>
      <w:bookmarkStart w:id="2500" w:name="_Toc100739994"/>
      <w:bookmarkStart w:id="2501" w:name="_Toc133408916"/>
      <w:bookmarkStart w:id="2502" w:name="_Toc160452765"/>
      <w:bookmarkStart w:id="2503" w:name="_Toc164869693"/>
      <w:bookmarkStart w:id="2504" w:name="_Toc175350679"/>
      <w:bookmarkStart w:id="2505" w:name="_Toc180146616"/>
      <w:bookmarkStart w:id="2506" w:name="_Toc180249114"/>
      <w:bookmarkStart w:id="2507" w:name="_Toc183379068"/>
      <w:bookmarkStart w:id="2508" w:name="_Toc195349061"/>
      <w:bookmarkStart w:id="2509" w:name="_Toc195349649"/>
      <w:bookmarkStart w:id="2510" w:name="_Toc211940498"/>
      <w:r>
        <w:t>6.2.6.2.5</w:t>
      </w:r>
      <w:r>
        <w:tab/>
        <w:t>Type: UavNetConnStatus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511" w:name="_Toc96843447"/>
      <w:bookmarkStart w:id="2512" w:name="_Toc96844422"/>
      <w:bookmarkStart w:id="2513" w:name="_Toc100739995"/>
      <w:bookmarkStart w:id="2514" w:name="_Toc133408917"/>
      <w:bookmarkStart w:id="2515" w:name="_Toc160452766"/>
      <w:bookmarkStart w:id="2516" w:name="_Toc164869694"/>
      <w:bookmarkStart w:id="2517" w:name="_Toc175350680"/>
      <w:bookmarkStart w:id="2518" w:name="_Toc180146617"/>
      <w:bookmarkStart w:id="2519" w:name="_Toc180249115"/>
      <w:bookmarkStart w:id="2520" w:name="_Toc183379069"/>
      <w:bookmarkStart w:id="2521" w:name="_Toc195349062"/>
      <w:bookmarkStart w:id="2522" w:name="_Toc195349650"/>
      <w:bookmarkStart w:id="2523" w:name="_Toc211940499"/>
      <w:r>
        <w:rPr>
          <w:lang w:val="en-US"/>
        </w:rPr>
        <w:t>6.2.6.3</w:t>
      </w:r>
      <w:r>
        <w:rPr>
          <w:lang w:val="en-US"/>
        </w:rPr>
        <w:tab/>
        <w:t>Simple data types and enumerations</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58F10C80" w14:textId="77777777" w:rsidR="006E79F0" w:rsidRDefault="006E79F0" w:rsidP="006E79F0">
      <w:pPr>
        <w:pStyle w:val="Heading5"/>
      </w:pPr>
      <w:bookmarkStart w:id="2524" w:name="_Toc96843448"/>
      <w:bookmarkStart w:id="2525" w:name="_Toc96844423"/>
      <w:bookmarkStart w:id="2526" w:name="_Toc100739996"/>
      <w:bookmarkStart w:id="2527" w:name="_Toc133408918"/>
      <w:bookmarkStart w:id="2528" w:name="_Toc160452767"/>
      <w:bookmarkStart w:id="2529" w:name="_Toc164869695"/>
      <w:bookmarkStart w:id="2530" w:name="_Toc175350681"/>
      <w:bookmarkStart w:id="2531" w:name="_Toc180146618"/>
      <w:bookmarkStart w:id="2532" w:name="_Toc180249116"/>
      <w:bookmarkStart w:id="2533" w:name="_Toc183379070"/>
      <w:bookmarkStart w:id="2534" w:name="_Toc195349063"/>
      <w:bookmarkStart w:id="2535" w:name="_Toc195349651"/>
      <w:bookmarkStart w:id="2536" w:name="_Toc211940500"/>
      <w:r>
        <w:t>6.2.6.3.1</w:t>
      </w:r>
      <w:r>
        <w:tab/>
        <w:t>Introduction</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537" w:name="_Toc96843449"/>
      <w:bookmarkStart w:id="2538" w:name="_Toc96844424"/>
      <w:bookmarkStart w:id="2539" w:name="_Toc100739997"/>
      <w:bookmarkStart w:id="2540" w:name="_Toc133408919"/>
      <w:bookmarkStart w:id="2541" w:name="_Toc160452768"/>
      <w:bookmarkStart w:id="2542" w:name="_Toc164869696"/>
      <w:bookmarkStart w:id="2543" w:name="_Toc175350682"/>
      <w:bookmarkStart w:id="2544" w:name="_Toc180146619"/>
      <w:bookmarkStart w:id="2545" w:name="_Toc180249117"/>
      <w:bookmarkStart w:id="2546" w:name="_Toc183379071"/>
      <w:bookmarkStart w:id="2547" w:name="_Toc195349064"/>
      <w:bookmarkStart w:id="2548" w:name="_Toc195349652"/>
      <w:bookmarkStart w:id="2549" w:name="_Toc211940501"/>
      <w:r>
        <w:t>6.2.6.3.2</w:t>
      </w:r>
      <w:r>
        <w:tab/>
        <w:t>Simple data types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550" w:name="_Toc96843450"/>
      <w:bookmarkStart w:id="2551" w:name="_Toc96844425"/>
      <w:bookmarkStart w:id="2552" w:name="_Toc100739998"/>
      <w:bookmarkStart w:id="2553" w:name="_Toc133408920"/>
      <w:bookmarkStart w:id="2554" w:name="_Toc160452769"/>
      <w:bookmarkStart w:id="2555" w:name="_Toc164869697"/>
      <w:bookmarkStart w:id="2556" w:name="_Toc175350683"/>
      <w:bookmarkStart w:id="2557" w:name="_Toc180146620"/>
      <w:bookmarkStart w:id="2558" w:name="_Toc180249118"/>
      <w:bookmarkStart w:id="2559" w:name="_Toc183379072"/>
      <w:bookmarkStart w:id="2560" w:name="_Toc195349065"/>
      <w:bookmarkStart w:id="2561" w:name="_Toc195349653"/>
      <w:bookmarkStart w:id="2562" w:name="_Toc211940502"/>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563" w:name="_Toc96843451"/>
      <w:bookmarkStart w:id="2564" w:name="_Toc96844426"/>
      <w:bookmarkStart w:id="2565" w:name="_Toc100739999"/>
      <w:bookmarkStart w:id="2566" w:name="_Toc133408921"/>
      <w:bookmarkStart w:id="2567" w:name="_Toc160452770"/>
      <w:bookmarkStart w:id="2568" w:name="_Toc164869698"/>
      <w:bookmarkStart w:id="2569" w:name="_Toc175350684"/>
      <w:bookmarkStart w:id="2570" w:name="_Toc180146621"/>
      <w:bookmarkStart w:id="2571" w:name="_Toc180249119"/>
      <w:bookmarkStart w:id="2572" w:name="_Toc183379073"/>
      <w:bookmarkStart w:id="2573" w:name="_Toc195349066"/>
      <w:bookmarkStart w:id="2574" w:name="_Toc195349654"/>
      <w:bookmarkStart w:id="2575" w:name="_Toc211940503"/>
      <w:r>
        <w:lastRenderedPageBreak/>
        <w:t>6.2.6.5</w:t>
      </w:r>
      <w:r>
        <w:tab/>
        <w:t>Binary data</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45B527F8" w14:textId="77777777" w:rsidR="006E79F0" w:rsidRDefault="006E79F0" w:rsidP="006E79F0">
      <w:pPr>
        <w:pStyle w:val="Heading5"/>
      </w:pPr>
      <w:bookmarkStart w:id="2576" w:name="_Toc96843452"/>
      <w:bookmarkStart w:id="2577" w:name="_Toc96844427"/>
      <w:bookmarkStart w:id="2578" w:name="_Toc100740000"/>
      <w:bookmarkStart w:id="2579" w:name="_Toc133408922"/>
      <w:bookmarkStart w:id="2580" w:name="_Toc160452771"/>
      <w:bookmarkStart w:id="2581" w:name="_Toc164869699"/>
      <w:bookmarkStart w:id="2582" w:name="_Toc175350685"/>
      <w:bookmarkStart w:id="2583" w:name="_Toc180146622"/>
      <w:bookmarkStart w:id="2584" w:name="_Toc180249120"/>
      <w:bookmarkStart w:id="2585" w:name="_Toc183379074"/>
      <w:bookmarkStart w:id="2586" w:name="_Toc195349067"/>
      <w:bookmarkStart w:id="2587" w:name="_Toc195349655"/>
      <w:bookmarkStart w:id="2588" w:name="_Toc211940504"/>
      <w:r>
        <w:t>6.2.6.5.1</w:t>
      </w:r>
      <w:r>
        <w:tab/>
        <w:t>Binary Data Types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589" w:name="_Toc96843453"/>
      <w:bookmarkStart w:id="2590" w:name="_Toc96844428"/>
      <w:bookmarkStart w:id="2591" w:name="_Toc100740001"/>
      <w:bookmarkStart w:id="2592" w:name="_Toc133408923"/>
      <w:bookmarkStart w:id="2593" w:name="_Toc160452772"/>
      <w:bookmarkStart w:id="2594" w:name="_Toc164869700"/>
      <w:bookmarkStart w:id="2595" w:name="_Toc175350686"/>
      <w:bookmarkStart w:id="2596" w:name="_Toc180146623"/>
      <w:bookmarkStart w:id="2597" w:name="_Toc180249121"/>
      <w:bookmarkStart w:id="2598" w:name="_Toc183379075"/>
      <w:bookmarkStart w:id="2599" w:name="_Toc195349068"/>
      <w:bookmarkStart w:id="2600" w:name="_Toc195349656"/>
      <w:bookmarkStart w:id="2601" w:name="_Toc211940505"/>
      <w:bookmarkEnd w:id="2419"/>
      <w:r>
        <w:t>6.2.7</w:t>
      </w:r>
      <w:r>
        <w:tab/>
        <w:t>Error Handling</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48076109" w14:textId="77777777" w:rsidR="00BF43DB" w:rsidRDefault="00BF43DB" w:rsidP="00BF43DB">
      <w:pPr>
        <w:pStyle w:val="Heading4"/>
      </w:pPr>
      <w:bookmarkStart w:id="2602" w:name="_Toc96843454"/>
      <w:bookmarkStart w:id="2603" w:name="_Toc96844429"/>
      <w:bookmarkStart w:id="2604" w:name="_Toc100740002"/>
      <w:bookmarkStart w:id="2605" w:name="_Toc133408924"/>
      <w:bookmarkStart w:id="2606" w:name="_Toc160452773"/>
      <w:bookmarkStart w:id="2607" w:name="_Toc164869701"/>
      <w:bookmarkStart w:id="2608" w:name="_Toc175350687"/>
      <w:bookmarkStart w:id="2609" w:name="_Toc180146624"/>
      <w:bookmarkStart w:id="2610" w:name="_Toc180249122"/>
      <w:bookmarkStart w:id="2611" w:name="_Toc183379076"/>
      <w:bookmarkStart w:id="2612" w:name="_Toc195349069"/>
      <w:bookmarkStart w:id="2613" w:name="_Toc195349657"/>
      <w:bookmarkStart w:id="2614" w:name="_Toc211940506"/>
      <w:r>
        <w:t>6.2.7.1</w:t>
      </w:r>
      <w:r>
        <w:tab/>
        <w:t>General</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615" w:name="_Toc96843455"/>
      <w:bookmarkStart w:id="2616" w:name="_Toc96844430"/>
      <w:bookmarkStart w:id="2617" w:name="_Toc100740003"/>
      <w:bookmarkStart w:id="2618" w:name="_Toc133408925"/>
      <w:bookmarkStart w:id="2619" w:name="_Toc160452774"/>
      <w:bookmarkStart w:id="2620" w:name="_Toc164869702"/>
      <w:bookmarkStart w:id="2621" w:name="_Toc175350688"/>
      <w:bookmarkStart w:id="2622" w:name="_Toc180146625"/>
      <w:bookmarkStart w:id="2623" w:name="_Toc180249123"/>
      <w:bookmarkStart w:id="2624" w:name="_Toc183379077"/>
      <w:bookmarkStart w:id="2625" w:name="_Toc195349070"/>
      <w:bookmarkStart w:id="2626" w:name="_Toc195349658"/>
      <w:bookmarkStart w:id="2627" w:name="_Toc211940507"/>
      <w:r>
        <w:t>6.2.7.2</w:t>
      </w:r>
      <w:r>
        <w:tab/>
        <w:t>Protocol Errors</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628" w:name="_Toc96843456"/>
      <w:bookmarkStart w:id="2629" w:name="_Toc96844431"/>
      <w:bookmarkStart w:id="2630" w:name="_Toc100740004"/>
      <w:bookmarkStart w:id="2631" w:name="_Toc133408926"/>
      <w:bookmarkStart w:id="2632" w:name="_Toc160452775"/>
      <w:bookmarkStart w:id="2633" w:name="_Toc164869703"/>
      <w:bookmarkStart w:id="2634" w:name="_Toc175350689"/>
      <w:bookmarkStart w:id="2635" w:name="_Toc180146626"/>
      <w:bookmarkStart w:id="2636" w:name="_Toc180249124"/>
      <w:bookmarkStart w:id="2637" w:name="_Toc183379078"/>
      <w:bookmarkStart w:id="2638" w:name="_Toc195349071"/>
      <w:bookmarkStart w:id="2639" w:name="_Toc195349659"/>
      <w:bookmarkStart w:id="2640" w:name="_Toc211940508"/>
      <w:r>
        <w:t>6.2.7.3</w:t>
      </w:r>
      <w:r>
        <w:tab/>
        <w:t>Application Errors</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641" w:name="_Toc96843457"/>
      <w:bookmarkStart w:id="2642" w:name="_Toc96844432"/>
      <w:bookmarkStart w:id="2643" w:name="_Toc100740005"/>
      <w:bookmarkStart w:id="2644" w:name="_Toc133408927"/>
      <w:bookmarkStart w:id="2645" w:name="_Toc160452776"/>
      <w:bookmarkStart w:id="2646" w:name="_Toc164869704"/>
      <w:bookmarkStart w:id="2647" w:name="_Toc175350690"/>
      <w:bookmarkStart w:id="2648" w:name="_Toc180146627"/>
      <w:bookmarkStart w:id="2649" w:name="_Toc180249125"/>
      <w:bookmarkStart w:id="2650" w:name="_Toc183379079"/>
      <w:bookmarkStart w:id="2651" w:name="_Toc195349072"/>
      <w:bookmarkStart w:id="2652" w:name="_Toc195349660"/>
      <w:bookmarkStart w:id="2653" w:name="_Toc211940509"/>
      <w:r>
        <w:t>6.2.8</w:t>
      </w:r>
      <w:r>
        <w:rPr>
          <w:lang w:eastAsia="zh-CN"/>
        </w:rPr>
        <w:tab/>
        <w:t>Feature negotiation</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654" w:name="_Toc96843458"/>
      <w:bookmarkStart w:id="2655" w:name="_Toc96844433"/>
      <w:bookmarkStart w:id="2656" w:name="_Toc100740006"/>
      <w:bookmarkStart w:id="2657" w:name="_Toc133408928"/>
      <w:bookmarkStart w:id="2658" w:name="_Toc160452777"/>
      <w:bookmarkStart w:id="2659" w:name="_Toc164869705"/>
      <w:bookmarkStart w:id="2660" w:name="_Toc175350691"/>
      <w:bookmarkStart w:id="2661" w:name="_Toc180146628"/>
      <w:bookmarkStart w:id="2662" w:name="_Toc180249126"/>
      <w:bookmarkStart w:id="2663" w:name="_Toc183379080"/>
      <w:bookmarkStart w:id="2664" w:name="_Toc195349073"/>
      <w:bookmarkStart w:id="2665" w:name="_Toc195349661"/>
      <w:bookmarkStart w:id="2666" w:name="_Toc211940510"/>
      <w:r>
        <w:t>6.2.9</w:t>
      </w:r>
      <w:r>
        <w:tab/>
        <w:t>Security</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667" w:name="_Toc96843459"/>
      <w:bookmarkStart w:id="2668" w:name="_Toc96844434"/>
      <w:bookmarkStart w:id="2669" w:name="_Toc100740007"/>
      <w:r>
        <w:br w:type="page"/>
      </w:r>
      <w:bookmarkStart w:id="2670" w:name="_Toc129252532"/>
      <w:bookmarkStart w:id="2671" w:name="_Toc160452778"/>
      <w:bookmarkStart w:id="2672" w:name="_Toc164869706"/>
      <w:bookmarkStart w:id="2673" w:name="_Toc175350692"/>
      <w:bookmarkStart w:id="2674" w:name="_Toc180146629"/>
      <w:bookmarkStart w:id="2675" w:name="_Toc180249127"/>
      <w:bookmarkStart w:id="2676" w:name="_Toc183379081"/>
      <w:bookmarkStart w:id="2677" w:name="_Toc195349074"/>
      <w:bookmarkStart w:id="2678" w:name="_Toc195349662"/>
      <w:bookmarkStart w:id="2679" w:name="_Toc211940511"/>
      <w:bookmarkStart w:id="2680" w:name="_Toc129252535"/>
      <w:bookmarkStart w:id="2681" w:name="_Toc133408929"/>
      <w:r w:rsidR="00332316" w:rsidRPr="00332316">
        <w:lastRenderedPageBreak/>
        <w:t>6.3</w:t>
      </w:r>
      <w:r w:rsidR="00332316" w:rsidRPr="00332316">
        <w:tab/>
        <w:t>UAE_ChangeUSSManagement Service API</w:t>
      </w:r>
      <w:bookmarkEnd w:id="2670"/>
      <w:bookmarkEnd w:id="2671"/>
      <w:bookmarkEnd w:id="2672"/>
      <w:bookmarkEnd w:id="2673"/>
      <w:bookmarkEnd w:id="2674"/>
      <w:bookmarkEnd w:id="2675"/>
      <w:bookmarkEnd w:id="2676"/>
      <w:bookmarkEnd w:id="2677"/>
      <w:bookmarkEnd w:id="2678"/>
      <w:bookmarkEnd w:id="2679"/>
    </w:p>
    <w:p w14:paraId="6FEF08BB" w14:textId="77777777" w:rsidR="00332316" w:rsidRPr="00332316" w:rsidRDefault="00332316" w:rsidP="00332316">
      <w:pPr>
        <w:pStyle w:val="Heading3"/>
      </w:pPr>
      <w:bookmarkStart w:id="2682" w:name="_Toc129252533"/>
      <w:bookmarkStart w:id="2683" w:name="_Toc160452779"/>
      <w:bookmarkStart w:id="2684" w:name="_Toc164869707"/>
      <w:bookmarkStart w:id="2685" w:name="_Toc175350693"/>
      <w:bookmarkStart w:id="2686" w:name="_Toc180146630"/>
      <w:bookmarkStart w:id="2687" w:name="_Toc180249128"/>
      <w:bookmarkStart w:id="2688" w:name="_Toc183379082"/>
      <w:bookmarkStart w:id="2689" w:name="_Toc195349075"/>
      <w:bookmarkStart w:id="2690" w:name="_Toc195349663"/>
      <w:bookmarkStart w:id="2691" w:name="_Toc211940512"/>
      <w:r w:rsidRPr="00332316">
        <w:t>6.3.1</w:t>
      </w:r>
      <w:r w:rsidRPr="00332316">
        <w:tab/>
        <w:t>Introduction</w:t>
      </w:r>
      <w:bookmarkEnd w:id="2682"/>
      <w:bookmarkEnd w:id="2683"/>
      <w:bookmarkEnd w:id="2684"/>
      <w:bookmarkEnd w:id="2685"/>
      <w:bookmarkEnd w:id="2686"/>
      <w:bookmarkEnd w:id="2687"/>
      <w:bookmarkEnd w:id="2688"/>
      <w:bookmarkEnd w:id="2689"/>
      <w:bookmarkEnd w:id="2690"/>
      <w:bookmarkEnd w:id="2691"/>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692" w:name="_Toc129252534"/>
      <w:bookmarkStart w:id="2693" w:name="_Toc160452780"/>
      <w:bookmarkStart w:id="2694" w:name="_Toc164869708"/>
      <w:bookmarkStart w:id="2695" w:name="_Toc175350694"/>
      <w:bookmarkStart w:id="2696" w:name="_Toc180146631"/>
      <w:bookmarkStart w:id="2697" w:name="_Toc180249129"/>
      <w:bookmarkStart w:id="2698" w:name="_Toc183379083"/>
      <w:bookmarkStart w:id="2699" w:name="_Toc195349076"/>
      <w:bookmarkStart w:id="2700" w:name="_Toc195349664"/>
      <w:bookmarkStart w:id="2701" w:name="_Toc211940513"/>
      <w:r w:rsidRPr="00332316">
        <w:t>6.3.2</w:t>
      </w:r>
      <w:r w:rsidRPr="00332316">
        <w:tab/>
        <w:t>Usage of HTTP</w:t>
      </w:r>
      <w:bookmarkEnd w:id="2692"/>
      <w:bookmarkEnd w:id="2693"/>
      <w:bookmarkEnd w:id="2694"/>
      <w:bookmarkEnd w:id="2695"/>
      <w:bookmarkEnd w:id="2696"/>
      <w:bookmarkEnd w:id="2697"/>
      <w:bookmarkEnd w:id="2698"/>
      <w:bookmarkEnd w:id="2699"/>
      <w:bookmarkEnd w:id="2700"/>
      <w:bookmarkEnd w:id="2701"/>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702" w:name="_Toc160452781"/>
      <w:bookmarkStart w:id="2703" w:name="_Toc164869709"/>
      <w:bookmarkStart w:id="2704" w:name="_Toc175350695"/>
      <w:bookmarkStart w:id="2705" w:name="_Toc180146632"/>
      <w:bookmarkStart w:id="2706" w:name="_Toc180249130"/>
      <w:bookmarkStart w:id="2707" w:name="_Toc183379084"/>
      <w:bookmarkStart w:id="2708" w:name="_Toc195349077"/>
      <w:bookmarkStart w:id="2709" w:name="_Toc195349665"/>
      <w:bookmarkStart w:id="2710" w:name="_Toc211940514"/>
      <w:r w:rsidRPr="00332316">
        <w:t>6.3.3</w:t>
      </w:r>
      <w:r w:rsidRPr="00332316">
        <w:tab/>
        <w:t>Resources</w:t>
      </w:r>
      <w:bookmarkEnd w:id="2680"/>
      <w:bookmarkEnd w:id="2702"/>
      <w:bookmarkEnd w:id="2703"/>
      <w:bookmarkEnd w:id="2704"/>
      <w:bookmarkEnd w:id="2705"/>
      <w:bookmarkEnd w:id="2706"/>
      <w:bookmarkEnd w:id="2707"/>
      <w:bookmarkEnd w:id="2708"/>
      <w:bookmarkEnd w:id="2709"/>
      <w:bookmarkEnd w:id="2710"/>
    </w:p>
    <w:p w14:paraId="5D4E6A88" w14:textId="77777777" w:rsidR="00332316" w:rsidRPr="00332316" w:rsidRDefault="00332316" w:rsidP="00332316">
      <w:pPr>
        <w:pStyle w:val="Heading4"/>
      </w:pPr>
      <w:bookmarkStart w:id="2711" w:name="_Toc129252536"/>
      <w:bookmarkStart w:id="2712" w:name="_Toc160452782"/>
      <w:bookmarkStart w:id="2713" w:name="_Toc164869710"/>
      <w:bookmarkStart w:id="2714" w:name="_Toc175350696"/>
      <w:bookmarkStart w:id="2715" w:name="_Toc180146633"/>
      <w:bookmarkStart w:id="2716" w:name="_Toc180249131"/>
      <w:bookmarkStart w:id="2717" w:name="_Toc183379085"/>
      <w:bookmarkStart w:id="2718" w:name="_Toc195349078"/>
      <w:bookmarkStart w:id="2719" w:name="_Toc195349666"/>
      <w:bookmarkStart w:id="2720" w:name="_Toc211940515"/>
      <w:r w:rsidRPr="00332316">
        <w:t>6.3.3.1</w:t>
      </w:r>
      <w:r w:rsidRPr="00332316">
        <w:tab/>
        <w:t>Overview</w:t>
      </w:r>
      <w:bookmarkEnd w:id="2711"/>
      <w:bookmarkEnd w:id="2712"/>
      <w:bookmarkEnd w:id="2713"/>
      <w:bookmarkEnd w:id="2714"/>
      <w:bookmarkEnd w:id="2715"/>
      <w:bookmarkEnd w:id="2716"/>
      <w:bookmarkEnd w:id="2717"/>
      <w:bookmarkEnd w:id="2718"/>
      <w:bookmarkEnd w:id="2719"/>
      <w:bookmarkEnd w:id="2720"/>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721" w:name="_MON_1766868416"/>
    <w:bookmarkEnd w:id="2721"/>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4pt;height:168.8pt" o:ole="">
            <v:imagedata r:id="rId86" o:title=""/>
          </v:shape>
          <o:OLEObject Type="Embed" ProgID="Word.Document.8" ShapeID="_x0000_i1063" DrawAspect="Content" ObjectID="_1825501741"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722" w:name="_Toc129252537"/>
      <w:bookmarkStart w:id="2723" w:name="_Toc160452783"/>
      <w:bookmarkStart w:id="2724" w:name="_Toc164869711"/>
      <w:bookmarkStart w:id="2725" w:name="_Toc175350697"/>
      <w:bookmarkStart w:id="2726" w:name="_Toc180146634"/>
      <w:bookmarkStart w:id="2727" w:name="_Toc180249132"/>
      <w:bookmarkStart w:id="2728" w:name="_Toc183379086"/>
      <w:bookmarkStart w:id="2729" w:name="_Toc195349079"/>
      <w:bookmarkStart w:id="2730" w:name="_Toc195349667"/>
      <w:bookmarkStart w:id="2731" w:name="_Toc211940516"/>
      <w:r w:rsidRPr="00332316">
        <w:t>6.3.3.2</w:t>
      </w:r>
      <w:r w:rsidRPr="00332316">
        <w:tab/>
        <w:t xml:space="preserve">Resource: </w:t>
      </w:r>
      <w:bookmarkEnd w:id="2722"/>
      <w:r w:rsidRPr="00332316">
        <w:t>USS Change Policies</w:t>
      </w:r>
      <w:bookmarkEnd w:id="2723"/>
      <w:bookmarkEnd w:id="2724"/>
      <w:bookmarkEnd w:id="2725"/>
      <w:bookmarkEnd w:id="2726"/>
      <w:bookmarkEnd w:id="2727"/>
      <w:bookmarkEnd w:id="2728"/>
      <w:bookmarkEnd w:id="2729"/>
      <w:bookmarkEnd w:id="2730"/>
      <w:bookmarkEnd w:id="2731"/>
    </w:p>
    <w:p w14:paraId="3E720ADF" w14:textId="77777777" w:rsidR="00332316" w:rsidRPr="00332316" w:rsidRDefault="00332316" w:rsidP="00332316">
      <w:pPr>
        <w:pStyle w:val="Heading5"/>
      </w:pPr>
      <w:bookmarkStart w:id="2732" w:name="_Toc129252538"/>
      <w:bookmarkStart w:id="2733" w:name="_Toc160452784"/>
      <w:bookmarkStart w:id="2734" w:name="_Toc164869712"/>
      <w:bookmarkStart w:id="2735" w:name="_Toc175350698"/>
      <w:bookmarkStart w:id="2736" w:name="_Toc180146635"/>
      <w:bookmarkStart w:id="2737" w:name="_Toc180249133"/>
      <w:bookmarkStart w:id="2738" w:name="_Toc183379087"/>
      <w:bookmarkStart w:id="2739" w:name="_Toc195349080"/>
      <w:bookmarkStart w:id="2740" w:name="_Toc195349668"/>
      <w:bookmarkStart w:id="2741" w:name="_Toc211940517"/>
      <w:r w:rsidRPr="00332316">
        <w:t>6.3.3.2.1</w:t>
      </w:r>
      <w:r w:rsidRPr="00332316">
        <w:tab/>
        <w:t>Description</w:t>
      </w:r>
      <w:bookmarkEnd w:id="2732"/>
      <w:bookmarkEnd w:id="2733"/>
      <w:bookmarkEnd w:id="2734"/>
      <w:bookmarkEnd w:id="2735"/>
      <w:bookmarkEnd w:id="2736"/>
      <w:bookmarkEnd w:id="2737"/>
      <w:bookmarkEnd w:id="2738"/>
      <w:bookmarkEnd w:id="2739"/>
      <w:bookmarkEnd w:id="2740"/>
      <w:bookmarkEnd w:id="2741"/>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742" w:name="_Toc129252539"/>
      <w:bookmarkStart w:id="2743" w:name="_Toc160452785"/>
      <w:bookmarkStart w:id="2744" w:name="_Toc164869713"/>
      <w:bookmarkStart w:id="2745" w:name="_Toc175350699"/>
      <w:bookmarkStart w:id="2746" w:name="_Toc180146636"/>
      <w:bookmarkStart w:id="2747" w:name="_Toc180249134"/>
      <w:bookmarkStart w:id="2748" w:name="_Toc183379088"/>
      <w:bookmarkStart w:id="2749" w:name="_Toc195349081"/>
      <w:bookmarkStart w:id="2750" w:name="_Toc195349669"/>
      <w:bookmarkStart w:id="2751" w:name="_Toc211940518"/>
      <w:r w:rsidRPr="00332316">
        <w:t>6.3.3.2.2</w:t>
      </w:r>
      <w:r w:rsidRPr="00332316">
        <w:tab/>
        <w:t>Resource Definition</w:t>
      </w:r>
      <w:bookmarkEnd w:id="2742"/>
      <w:bookmarkEnd w:id="2743"/>
      <w:bookmarkEnd w:id="2744"/>
      <w:bookmarkEnd w:id="2745"/>
      <w:bookmarkEnd w:id="2746"/>
      <w:bookmarkEnd w:id="2747"/>
      <w:bookmarkEnd w:id="2748"/>
      <w:bookmarkEnd w:id="2749"/>
      <w:bookmarkEnd w:id="2750"/>
      <w:bookmarkEnd w:id="2751"/>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2752" w:name="_Hlk131952354"/>
      <w:r w:rsidRPr="00332316">
        <w:rPr>
          <w:b/>
          <w:noProof/>
        </w:rPr>
        <w:t>&lt;apiVersion&gt;</w:t>
      </w:r>
      <w:bookmarkEnd w:id="2752"/>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753" w:name="_Toc129252540"/>
      <w:bookmarkStart w:id="2754" w:name="_Toc160452786"/>
      <w:bookmarkStart w:id="2755" w:name="_Toc164869714"/>
      <w:bookmarkStart w:id="2756" w:name="_Toc175350700"/>
      <w:bookmarkStart w:id="2757" w:name="_Toc180146637"/>
      <w:bookmarkStart w:id="2758" w:name="_Toc180249135"/>
      <w:bookmarkStart w:id="2759" w:name="_Toc183379089"/>
      <w:bookmarkStart w:id="2760" w:name="_Toc195349082"/>
      <w:bookmarkStart w:id="2761" w:name="_Toc195349670"/>
      <w:bookmarkStart w:id="2762" w:name="_Toc211940519"/>
      <w:r w:rsidRPr="00332316">
        <w:t>6.3.3.2.3</w:t>
      </w:r>
      <w:r w:rsidRPr="00332316">
        <w:tab/>
        <w:t>Resource Standard Methods</w:t>
      </w:r>
      <w:bookmarkEnd w:id="2753"/>
      <w:bookmarkEnd w:id="2754"/>
      <w:bookmarkEnd w:id="2755"/>
      <w:bookmarkEnd w:id="2756"/>
      <w:bookmarkEnd w:id="2757"/>
      <w:bookmarkEnd w:id="2758"/>
      <w:bookmarkEnd w:id="2759"/>
      <w:bookmarkEnd w:id="2760"/>
      <w:bookmarkEnd w:id="2761"/>
      <w:bookmarkEnd w:id="2762"/>
    </w:p>
    <w:p w14:paraId="6AF0DD99" w14:textId="77777777" w:rsidR="00332316" w:rsidRPr="00332316" w:rsidRDefault="00332316" w:rsidP="00332316">
      <w:pPr>
        <w:pStyle w:val="Heading6"/>
      </w:pPr>
      <w:bookmarkStart w:id="2763" w:name="_Toc129252541"/>
      <w:bookmarkStart w:id="2764" w:name="_Toc160452787"/>
      <w:bookmarkStart w:id="2765" w:name="_Toc164869715"/>
      <w:bookmarkStart w:id="2766" w:name="_Toc175350701"/>
      <w:bookmarkStart w:id="2767" w:name="_Toc180146638"/>
      <w:bookmarkStart w:id="2768" w:name="_Toc180249136"/>
      <w:bookmarkStart w:id="2769" w:name="_Toc183379090"/>
      <w:bookmarkStart w:id="2770" w:name="_Toc195349083"/>
      <w:bookmarkStart w:id="2771" w:name="_Toc195349671"/>
      <w:bookmarkStart w:id="2772" w:name="_Toc211940520"/>
      <w:r w:rsidRPr="00332316">
        <w:t>6.3.3.2.3.1</w:t>
      </w:r>
      <w:r w:rsidRPr="00332316">
        <w:tab/>
        <w:t>GET</w:t>
      </w:r>
      <w:bookmarkEnd w:id="2763"/>
      <w:bookmarkEnd w:id="2764"/>
      <w:bookmarkEnd w:id="2765"/>
      <w:bookmarkEnd w:id="2766"/>
      <w:bookmarkEnd w:id="2767"/>
      <w:bookmarkEnd w:id="2768"/>
      <w:bookmarkEnd w:id="2769"/>
      <w:bookmarkEnd w:id="2770"/>
      <w:bookmarkEnd w:id="2771"/>
      <w:bookmarkEnd w:id="2772"/>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2773" w:name="_Toc129252542"/>
      <w:bookmarkStart w:id="2774" w:name="_Toc160452788"/>
      <w:bookmarkStart w:id="2775" w:name="_Toc164869716"/>
      <w:bookmarkStart w:id="2776" w:name="_Toc175350702"/>
      <w:bookmarkStart w:id="2777" w:name="_Toc180146639"/>
      <w:bookmarkStart w:id="2778" w:name="_Toc180249137"/>
      <w:bookmarkStart w:id="2779" w:name="_Toc183379091"/>
      <w:bookmarkStart w:id="2780" w:name="_Toc195349084"/>
      <w:bookmarkStart w:id="2781" w:name="_Toc195349672"/>
      <w:bookmarkStart w:id="2782" w:name="_Toc211940521"/>
      <w:r w:rsidRPr="00332316">
        <w:t>6.3.3.2.3.2</w:t>
      </w:r>
      <w:r w:rsidRPr="00332316">
        <w:tab/>
        <w:t>POST</w:t>
      </w:r>
      <w:bookmarkEnd w:id="2773"/>
      <w:bookmarkEnd w:id="2774"/>
      <w:bookmarkEnd w:id="2775"/>
      <w:bookmarkEnd w:id="2776"/>
      <w:bookmarkEnd w:id="2777"/>
      <w:bookmarkEnd w:id="2778"/>
      <w:bookmarkEnd w:id="2779"/>
      <w:bookmarkEnd w:id="2780"/>
      <w:bookmarkEnd w:id="2781"/>
      <w:bookmarkEnd w:id="2782"/>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783" w:name="_Toc129252543"/>
      <w:bookmarkStart w:id="2784" w:name="_Toc160452789"/>
      <w:bookmarkStart w:id="2785" w:name="_Toc164869717"/>
      <w:bookmarkStart w:id="2786" w:name="_Toc175350703"/>
      <w:bookmarkStart w:id="2787" w:name="_Toc180146640"/>
      <w:bookmarkStart w:id="2788" w:name="_Toc180249138"/>
      <w:bookmarkStart w:id="2789" w:name="_Toc183379092"/>
      <w:bookmarkStart w:id="2790" w:name="_Toc195349085"/>
      <w:bookmarkStart w:id="2791" w:name="_Toc195349673"/>
      <w:bookmarkStart w:id="2792" w:name="_Toc211940522"/>
      <w:r w:rsidRPr="00332316">
        <w:t>6.3.3.2.4</w:t>
      </w:r>
      <w:r w:rsidRPr="00332316">
        <w:tab/>
        <w:t>Resource Custom Operations</w:t>
      </w:r>
      <w:bookmarkEnd w:id="2783"/>
      <w:bookmarkEnd w:id="2784"/>
      <w:bookmarkEnd w:id="2785"/>
      <w:bookmarkEnd w:id="2786"/>
      <w:bookmarkEnd w:id="2787"/>
      <w:bookmarkEnd w:id="2788"/>
      <w:bookmarkEnd w:id="2789"/>
      <w:bookmarkEnd w:id="2790"/>
      <w:bookmarkEnd w:id="2791"/>
      <w:bookmarkEnd w:id="2792"/>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793" w:name="_Toc129252544"/>
      <w:bookmarkStart w:id="2794" w:name="_Toc160452790"/>
      <w:bookmarkStart w:id="2795" w:name="_Toc164869718"/>
      <w:bookmarkStart w:id="2796" w:name="_Toc175350704"/>
      <w:bookmarkStart w:id="2797" w:name="_Toc180146641"/>
      <w:bookmarkStart w:id="2798" w:name="_Toc180249139"/>
      <w:bookmarkStart w:id="2799" w:name="_Toc183379093"/>
      <w:bookmarkStart w:id="2800" w:name="_Toc195349086"/>
      <w:bookmarkStart w:id="2801" w:name="_Toc195349674"/>
      <w:bookmarkStart w:id="2802" w:name="_Toc211940523"/>
      <w:r w:rsidRPr="00332316">
        <w:t>6.3.3.3</w:t>
      </w:r>
      <w:r w:rsidRPr="00332316">
        <w:tab/>
        <w:t xml:space="preserve">Resource: Individual </w:t>
      </w:r>
      <w:bookmarkEnd w:id="2793"/>
      <w:r w:rsidRPr="00332316">
        <w:t>USS Change Policy</w:t>
      </w:r>
      <w:bookmarkEnd w:id="2794"/>
      <w:bookmarkEnd w:id="2795"/>
      <w:bookmarkEnd w:id="2796"/>
      <w:bookmarkEnd w:id="2797"/>
      <w:bookmarkEnd w:id="2798"/>
      <w:bookmarkEnd w:id="2799"/>
      <w:bookmarkEnd w:id="2800"/>
      <w:bookmarkEnd w:id="2801"/>
      <w:bookmarkEnd w:id="2802"/>
    </w:p>
    <w:p w14:paraId="10F8AF5D" w14:textId="77777777" w:rsidR="00332316" w:rsidRPr="00332316" w:rsidRDefault="00332316" w:rsidP="00332316">
      <w:pPr>
        <w:pStyle w:val="Heading5"/>
      </w:pPr>
      <w:bookmarkStart w:id="2803" w:name="_Toc129252545"/>
      <w:bookmarkStart w:id="2804" w:name="_Toc160452791"/>
      <w:bookmarkStart w:id="2805" w:name="_Toc164869719"/>
      <w:bookmarkStart w:id="2806" w:name="_Toc175350705"/>
      <w:bookmarkStart w:id="2807" w:name="_Toc180146642"/>
      <w:bookmarkStart w:id="2808" w:name="_Toc180249140"/>
      <w:bookmarkStart w:id="2809" w:name="_Toc183379094"/>
      <w:bookmarkStart w:id="2810" w:name="_Toc195349087"/>
      <w:bookmarkStart w:id="2811" w:name="_Toc195349675"/>
      <w:bookmarkStart w:id="2812" w:name="_Toc211940524"/>
      <w:r w:rsidRPr="00332316">
        <w:t>6.3.3.3.1</w:t>
      </w:r>
      <w:r w:rsidRPr="00332316">
        <w:tab/>
        <w:t>Description</w:t>
      </w:r>
      <w:bookmarkEnd w:id="2803"/>
      <w:bookmarkEnd w:id="2804"/>
      <w:bookmarkEnd w:id="2805"/>
      <w:bookmarkEnd w:id="2806"/>
      <w:bookmarkEnd w:id="2807"/>
      <w:bookmarkEnd w:id="2808"/>
      <w:bookmarkEnd w:id="2809"/>
      <w:bookmarkEnd w:id="2810"/>
      <w:bookmarkEnd w:id="2811"/>
      <w:bookmarkEnd w:id="2812"/>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813" w:name="_Toc129252546"/>
      <w:bookmarkStart w:id="2814" w:name="_Toc160452792"/>
      <w:bookmarkStart w:id="2815" w:name="_Toc164869720"/>
      <w:bookmarkStart w:id="2816" w:name="_Toc175350706"/>
      <w:bookmarkStart w:id="2817" w:name="_Toc180146643"/>
      <w:bookmarkStart w:id="2818" w:name="_Toc180249141"/>
      <w:bookmarkStart w:id="2819" w:name="_Toc183379095"/>
      <w:bookmarkStart w:id="2820" w:name="_Toc195349088"/>
      <w:bookmarkStart w:id="2821" w:name="_Toc195349676"/>
      <w:bookmarkStart w:id="2822" w:name="_Toc211940525"/>
      <w:r w:rsidRPr="00332316">
        <w:t>6.3.3.3.2</w:t>
      </w:r>
      <w:r w:rsidRPr="00332316">
        <w:tab/>
        <w:t>Resource Definition</w:t>
      </w:r>
      <w:bookmarkEnd w:id="2813"/>
      <w:bookmarkEnd w:id="2814"/>
      <w:bookmarkEnd w:id="2815"/>
      <w:bookmarkEnd w:id="2816"/>
      <w:bookmarkEnd w:id="2817"/>
      <w:bookmarkEnd w:id="2818"/>
      <w:bookmarkEnd w:id="2819"/>
      <w:bookmarkEnd w:id="2820"/>
      <w:bookmarkEnd w:id="2821"/>
      <w:bookmarkEnd w:id="2822"/>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823" w:name="_Toc129252547"/>
      <w:bookmarkStart w:id="2824" w:name="_Toc160452793"/>
      <w:bookmarkStart w:id="2825" w:name="_Toc164869721"/>
      <w:bookmarkStart w:id="2826" w:name="_Toc175350707"/>
      <w:bookmarkStart w:id="2827" w:name="_Toc180146644"/>
      <w:bookmarkStart w:id="2828" w:name="_Toc180249142"/>
      <w:bookmarkStart w:id="2829" w:name="_Toc183379096"/>
      <w:bookmarkStart w:id="2830" w:name="_Toc195349089"/>
      <w:bookmarkStart w:id="2831" w:name="_Toc195349677"/>
      <w:bookmarkStart w:id="2832" w:name="_Toc211940526"/>
      <w:r w:rsidRPr="00332316">
        <w:t>6.3.3.3.3</w:t>
      </w:r>
      <w:r w:rsidRPr="00332316">
        <w:tab/>
        <w:t>Resource Standard Methods</w:t>
      </w:r>
      <w:bookmarkEnd w:id="2823"/>
      <w:bookmarkEnd w:id="2824"/>
      <w:bookmarkEnd w:id="2825"/>
      <w:bookmarkEnd w:id="2826"/>
      <w:bookmarkEnd w:id="2827"/>
      <w:bookmarkEnd w:id="2828"/>
      <w:bookmarkEnd w:id="2829"/>
      <w:bookmarkEnd w:id="2830"/>
      <w:bookmarkEnd w:id="2831"/>
      <w:bookmarkEnd w:id="2832"/>
    </w:p>
    <w:p w14:paraId="19B9F512" w14:textId="77777777" w:rsidR="00332316" w:rsidRPr="00332316" w:rsidRDefault="00332316" w:rsidP="00332316">
      <w:pPr>
        <w:pStyle w:val="Heading6"/>
      </w:pPr>
      <w:bookmarkStart w:id="2833" w:name="_Toc129252548"/>
      <w:bookmarkStart w:id="2834" w:name="_Toc160452794"/>
      <w:bookmarkStart w:id="2835" w:name="_Toc164869722"/>
      <w:bookmarkStart w:id="2836" w:name="_Toc175350708"/>
      <w:bookmarkStart w:id="2837" w:name="_Toc180146645"/>
      <w:bookmarkStart w:id="2838" w:name="_Toc180249143"/>
      <w:bookmarkStart w:id="2839" w:name="_Toc183379097"/>
      <w:bookmarkStart w:id="2840" w:name="_Toc195349090"/>
      <w:bookmarkStart w:id="2841" w:name="_Toc195349678"/>
      <w:bookmarkStart w:id="2842" w:name="_Toc211940527"/>
      <w:r w:rsidRPr="00332316">
        <w:t>6.3.3.3.3.1</w:t>
      </w:r>
      <w:r w:rsidRPr="00332316">
        <w:tab/>
        <w:t>GET</w:t>
      </w:r>
      <w:bookmarkEnd w:id="2833"/>
      <w:bookmarkEnd w:id="2834"/>
      <w:bookmarkEnd w:id="2835"/>
      <w:bookmarkEnd w:id="2836"/>
      <w:bookmarkEnd w:id="2837"/>
      <w:bookmarkEnd w:id="2838"/>
      <w:bookmarkEnd w:id="2839"/>
      <w:bookmarkEnd w:id="2840"/>
      <w:bookmarkEnd w:id="2841"/>
      <w:bookmarkEnd w:id="2842"/>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2843" w:name="_Toc129252549"/>
      <w:bookmarkStart w:id="2844" w:name="_Toc160452795"/>
      <w:bookmarkStart w:id="2845" w:name="_Toc164869723"/>
      <w:bookmarkStart w:id="2846" w:name="_Toc175350709"/>
      <w:bookmarkStart w:id="2847" w:name="_Toc180146646"/>
      <w:bookmarkStart w:id="2848" w:name="_Toc180249144"/>
      <w:bookmarkStart w:id="2849" w:name="_Toc183379098"/>
      <w:bookmarkStart w:id="2850" w:name="_Toc195349091"/>
      <w:bookmarkStart w:id="2851" w:name="_Toc195349679"/>
      <w:bookmarkStart w:id="2852" w:name="_Toc211940528"/>
      <w:r w:rsidRPr="00332316">
        <w:t>6.3.3.3.3.2</w:t>
      </w:r>
      <w:r w:rsidRPr="00332316">
        <w:tab/>
        <w:t>PUT</w:t>
      </w:r>
      <w:bookmarkEnd w:id="2843"/>
      <w:bookmarkEnd w:id="2844"/>
      <w:bookmarkEnd w:id="2845"/>
      <w:bookmarkEnd w:id="2846"/>
      <w:bookmarkEnd w:id="2847"/>
      <w:bookmarkEnd w:id="2848"/>
      <w:bookmarkEnd w:id="2849"/>
      <w:bookmarkEnd w:id="2850"/>
      <w:bookmarkEnd w:id="2851"/>
      <w:bookmarkEnd w:id="2852"/>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2853" w:name="_Toc160452796"/>
      <w:bookmarkStart w:id="2854" w:name="_Toc164869724"/>
      <w:bookmarkStart w:id="2855" w:name="_Toc175350710"/>
      <w:bookmarkStart w:id="2856" w:name="_Toc180146647"/>
      <w:bookmarkStart w:id="2857" w:name="_Toc180249145"/>
      <w:bookmarkStart w:id="2858" w:name="_Toc183379099"/>
      <w:bookmarkStart w:id="2859" w:name="_Toc195349092"/>
      <w:bookmarkStart w:id="2860" w:name="_Toc195349680"/>
      <w:bookmarkStart w:id="2861" w:name="_Toc211940529"/>
      <w:bookmarkStart w:id="2862" w:name="_Toc129252550"/>
      <w:r w:rsidRPr="00332316">
        <w:t>6.3.3.3.3.</w:t>
      </w:r>
      <w:r w:rsidR="000C549F">
        <w:t>3</w:t>
      </w:r>
      <w:r w:rsidRPr="00332316">
        <w:tab/>
        <w:t>PATCH</w:t>
      </w:r>
      <w:bookmarkEnd w:id="2853"/>
      <w:bookmarkEnd w:id="2854"/>
      <w:bookmarkEnd w:id="2855"/>
      <w:bookmarkEnd w:id="2856"/>
      <w:bookmarkEnd w:id="2857"/>
      <w:bookmarkEnd w:id="2858"/>
      <w:bookmarkEnd w:id="2859"/>
      <w:bookmarkEnd w:id="2860"/>
      <w:bookmarkEnd w:id="2861"/>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2863" w:name="_Toc160452797"/>
      <w:bookmarkStart w:id="2864" w:name="_Toc164869725"/>
      <w:bookmarkStart w:id="2865" w:name="_Toc175350711"/>
      <w:bookmarkStart w:id="2866" w:name="_Toc180146648"/>
      <w:bookmarkStart w:id="2867" w:name="_Toc180249146"/>
      <w:bookmarkStart w:id="2868" w:name="_Toc183379100"/>
      <w:bookmarkStart w:id="2869" w:name="_Toc195349093"/>
      <w:bookmarkStart w:id="2870" w:name="_Toc195349681"/>
      <w:bookmarkStart w:id="2871" w:name="_Toc211940530"/>
      <w:r w:rsidRPr="00332316">
        <w:lastRenderedPageBreak/>
        <w:t>6.3.3.3.3.4</w:t>
      </w:r>
      <w:r w:rsidRPr="00332316">
        <w:tab/>
        <w:t>DELETE</w:t>
      </w:r>
      <w:bookmarkEnd w:id="2862"/>
      <w:bookmarkEnd w:id="2863"/>
      <w:bookmarkEnd w:id="2864"/>
      <w:bookmarkEnd w:id="2865"/>
      <w:bookmarkEnd w:id="2866"/>
      <w:bookmarkEnd w:id="2867"/>
      <w:bookmarkEnd w:id="2868"/>
      <w:bookmarkEnd w:id="2869"/>
      <w:bookmarkEnd w:id="2870"/>
      <w:bookmarkEnd w:id="2871"/>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872" w:name="_Toc129252551"/>
      <w:bookmarkStart w:id="2873" w:name="_Toc160452798"/>
      <w:bookmarkStart w:id="2874" w:name="_Toc164869726"/>
      <w:bookmarkStart w:id="2875" w:name="_Toc175350712"/>
      <w:bookmarkStart w:id="2876" w:name="_Toc180146649"/>
      <w:bookmarkStart w:id="2877" w:name="_Toc180249147"/>
      <w:bookmarkStart w:id="2878" w:name="_Toc183379101"/>
      <w:bookmarkStart w:id="2879" w:name="_Toc195349094"/>
      <w:bookmarkStart w:id="2880" w:name="_Toc195349682"/>
      <w:bookmarkStart w:id="2881" w:name="_Toc211940531"/>
      <w:r w:rsidRPr="00332316">
        <w:t>6.3.3.3.4</w:t>
      </w:r>
      <w:r w:rsidRPr="00332316">
        <w:tab/>
        <w:t>Resource Custom Operations</w:t>
      </w:r>
      <w:bookmarkEnd w:id="2872"/>
      <w:bookmarkEnd w:id="2873"/>
      <w:bookmarkEnd w:id="2874"/>
      <w:bookmarkEnd w:id="2875"/>
      <w:bookmarkEnd w:id="2876"/>
      <w:bookmarkEnd w:id="2877"/>
      <w:bookmarkEnd w:id="2878"/>
      <w:bookmarkEnd w:id="2879"/>
      <w:bookmarkEnd w:id="2880"/>
      <w:bookmarkEnd w:id="2881"/>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882" w:name="_Toc129252552"/>
      <w:bookmarkStart w:id="2883" w:name="_Toc160452799"/>
      <w:bookmarkStart w:id="2884" w:name="_Toc164869727"/>
      <w:bookmarkStart w:id="2885" w:name="_Toc175350713"/>
      <w:bookmarkStart w:id="2886" w:name="_Toc180146650"/>
      <w:bookmarkStart w:id="2887" w:name="_Toc180249148"/>
      <w:bookmarkStart w:id="2888" w:name="_Toc183379102"/>
      <w:bookmarkStart w:id="2889" w:name="_Toc195349095"/>
      <w:bookmarkStart w:id="2890" w:name="_Toc195349683"/>
      <w:bookmarkStart w:id="2891" w:name="_Toc211940532"/>
      <w:r w:rsidRPr="00332316">
        <w:lastRenderedPageBreak/>
        <w:t>6.3.4</w:t>
      </w:r>
      <w:r w:rsidRPr="00332316">
        <w:tab/>
        <w:t>Custom Operations without associated resources</w:t>
      </w:r>
      <w:bookmarkEnd w:id="2882"/>
      <w:bookmarkEnd w:id="2883"/>
      <w:bookmarkEnd w:id="2884"/>
      <w:bookmarkEnd w:id="2885"/>
      <w:bookmarkEnd w:id="2886"/>
      <w:bookmarkEnd w:id="2887"/>
      <w:bookmarkEnd w:id="2888"/>
      <w:bookmarkEnd w:id="2889"/>
      <w:bookmarkEnd w:id="2890"/>
      <w:bookmarkEnd w:id="2891"/>
    </w:p>
    <w:p w14:paraId="03BD0E87" w14:textId="77777777" w:rsidR="00332316" w:rsidRPr="00332316" w:rsidRDefault="00332316" w:rsidP="00332316">
      <w:pPr>
        <w:pStyle w:val="Heading4"/>
      </w:pPr>
      <w:bookmarkStart w:id="2892" w:name="_Toc129252481"/>
      <w:bookmarkStart w:id="2893" w:name="_Toc160452800"/>
      <w:bookmarkStart w:id="2894" w:name="_Toc164869728"/>
      <w:bookmarkStart w:id="2895" w:name="_Toc175350714"/>
      <w:bookmarkStart w:id="2896" w:name="_Toc180146651"/>
      <w:bookmarkStart w:id="2897" w:name="_Toc180249149"/>
      <w:bookmarkStart w:id="2898" w:name="_Toc183379103"/>
      <w:bookmarkStart w:id="2899" w:name="_Toc195349096"/>
      <w:bookmarkStart w:id="2900" w:name="_Toc195349684"/>
      <w:bookmarkStart w:id="2901" w:name="_Toc211940533"/>
      <w:bookmarkStart w:id="2902" w:name="_Toc129252553"/>
      <w:r w:rsidRPr="00332316">
        <w:t>6.3.4.1</w:t>
      </w:r>
      <w:r w:rsidRPr="00332316">
        <w:tab/>
        <w:t>Overview</w:t>
      </w:r>
      <w:bookmarkEnd w:id="2892"/>
      <w:bookmarkEnd w:id="2893"/>
      <w:bookmarkEnd w:id="2894"/>
      <w:bookmarkEnd w:id="2895"/>
      <w:bookmarkEnd w:id="2896"/>
      <w:bookmarkEnd w:id="2897"/>
      <w:bookmarkEnd w:id="2898"/>
      <w:bookmarkEnd w:id="2899"/>
      <w:bookmarkEnd w:id="2900"/>
      <w:bookmarkEnd w:id="2901"/>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2903" w:name="_MON_1766869237"/>
    <w:bookmarkEnd w:id="2903"/>
    <w:p w14:paraId="4F4DC72F" w14:textId="7E72DDC7" w:rsidR="00332316" w:rsidRPr="00332316" w:rsidRDefault="00D74185" w:rsidP="00332316">
      <w:pPr>
        <w:pStyle w:val="TH"/>
      </w:pPr>
      <w:r w:rsidRPr="00332316">
        <w:object w:dxaOrig="9633" w:dyaOrig="1776" w14:anchorId="7E4BD1A2">
          <v:shape id="_x0000_i1064" type="#_x0000_t75" style="width:480.4pt;height:90.4pt" o:ole="">
            <v:imagedata r:id="rId88" o:title=""/>
          </v:shape>
          <o:OLEObject Type="Embed" ProgID="Word.Document.8" ShapeID="_x0000_i1064" DrawAspect="Content" ObjectID="_1825501742"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2904" w:name="_Toc129252482"/>
      <w:bookmarkStart w:id="2905" w:name="_Toc160452801"/>
      <w:bookmarkStart w:id="2906" w:name="_Toc164869729"/>
      <w:bookmarkStart w:id="2907" w:name="_Toc175350715"/>
      <w:bookmarkStart w:id="2908" w:name="_Toc180146652"/>
      <w:bookmarkStart w:id="2909" w:name="_Toc180249150"/>
      <w:bookmarkStart w:id="2910" w:name="_Toc183379104"/>
      <w:bookmarkStart w:id="2911" w:name="_Toc195349097"/>
      <w:bookmarkStart w:id="2912" w:name="_Toc195349685"/>
      <w:bookmarkStart w:id="2913" w:name="_Toc211940534"/>
      <w:r w:rsidRPr="00332316">
        <w:t>6.3.4.2</w:t>
      </w:r>
      <w:r w:rsidRPr="00332316">
        <w:tab/>
        <w:t xml:space="preserve">Operation: </w:t>
      </w:r>
      <w:bookmarkEnd w:id="2904"/>
      <w:r w:rsidRPr="00332316">
        <w:t>RequestUssChange</w:t>
      </w:r>
      <w:bookmarkEnd w:id="2905"/>
      <w:bookmarkEnd w:id="2906"/>
      <w:bookmarkEnd w:id="2907"/>
      <w:bookmarkEnd w:id="2908"/>
      <w:bookmarkEnd w:id="2909"/>
      <w:bookmarkEnd w:id="2910"/>
      <w:bookmarkEnd w:id="2911"/>
      <w:bookmarkEnd w:id="2912"/>
      <w:bookmarkEnd w:id="2913"/>
    </w:p>
    <w:p w14:paraId="263B8956" w14:textId="77777777" w:rsidR="00332316" w:rsidRPr="00332316" w:rsidRDefault="00332316" w:rsidP="00332316">
      <w:pPr>
        <w:pStyle w:val="Heading5"/>
      </w:pPr>
      <w:bookmarkStart w:id="2914" w:name="_Toc129252483"/>
      <w:bookmarkStart w:id="2915" w:name="_Toc160452802"/>
      <w:bookmarkStart w:id="2916" w:name="_Toc164869730"/>
      <w:bookmarkStart w:id="2917" w:name="_Toc175350716"/>
      <w:bookmarkStart w:id="2918" w:name="_Toc180146653"/>
      <w:bookmarkStart w:id="2919" w:name="_Toc180249151"/>
      <w:bookmarkStart w:id="2920" w:name="_Toc183379105"/>
      <w:bookmarkStart w:id="2921" w:name="_Toc195349098"/>
      <w:bookmarkStart w:id="2922" w:name="_Toc195349686"/>
      <w:bookmarkStart w:id="2923" w:name="_Toc211940535"/>
      <w:r w:rsidRPr="00332316">
        <w:t>6.3.4.2.1</w:t>
      </w:r>
      <w:r w:rsidRPr="00332316">
        <w:tab/>
        <w:t>Description</w:t>
      </w:r>
      <w:bookmarkEnd w:id="2914"/>
      <w:bookmarkEnd w:id="2915"/>
      <w:bookmarkEnd w:id="2916"/>
      <w:bookmarkEnd w:id="2917"/>
      <w:bookmarkEnd w:id="2918"/>
      <w:bookmarkEnd w:id="2919"/>
      <w:bookmarkEnd w:id="2920"/>
      <w:bookmarkEnd w:id="2921"/>
      <w:bookmarkEnd w:id="2922"/>
      <w:bookmarkEnd w:id="2923"/>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924" w:name="_Toc129252484"/>
      <w:bookmarkStart w:id="2925" w:name="_Toc160452803"/>
      <w:bookmarkStart w:id="2926" w:name="_Toc164869731"/>
      <w:bookmarkStart w:id="2927" w:name="_Toc175350717"/>
      <w:bookmarkStart w:id="2928" w:name="_Toc180146654"/>
      <w:bookmarkStart w:id="2929" w:name="_Toc180249152"/>
      <w:bookmarkStart w:id="2930" w:name="_Toc183379106"/>
      <w:bookmarkStart w:id="2931" w:name="_Toc195349099"/>
      <w:bookmarkStart w:id="2932" w:name="_Toc195349687"/>
      <w:bookmarkStart w:id="2933" w:name="_Toc211940536"/>
      <w:r w:rsidRPr="00332316">
        <w:t>6.3.4.2.2</w:t>
      </w:r>
      <w:r w:rsidRPr="00332316">
        <w:tab/>
        <w:t>Operation Definition</w:t>
      </w:r>
      <w:bookmarkEnd w:id="2924"/>
      <w:bookmarkEnd w:id="2925"/>
      <w:bookmarkEnd w:id="2926"/>
      <w:bookmarkEnd w:id="2927"/>
      <w:bookmarkEnd w:id="2928"/>
      <w:bookmarkEnd w:id="2929"/>
      <w:bookmarkEnd w:id="2930"/>
      <w:bookmarkEnd w:id="2931"/>
      <w:bookmarkEnd w:id="2932"/>
      <w:bookmarkEnd w:id="2933"/>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934" w:name="_Toc160452804"/>
      <w:bookmarkStart w:id="2935" w:name="_Toc164869732"/>
      <w:bookmarkStart w:id="2936" w:name="_Toc175350718"/>
      <w:bookmarkStart w:id="2937" w:name="_Toc180146655"/>
      <w:bookmarkStart w:id="2938" w:name="_Toc180249153"/>
      <w:bookmarkStart w:id="2939" w:name="_Toc183379107"/>
      <w:bookmarkStart w:id="2940" w:name="_Toc195349100"/>
      <w:bookmarkStart w:id="2941" w:name="_Toc195349688"/>
      <w:bookmarkStart w:id="2942" w:name="_Toc211940537"/>
      <w:r w:rsidRPr="00332316">
        <w:t>6.3.5</w:t>
      </w:r>
      <w:r w:rsidRPr="00332316">
        <w:tab/>
        <w:t>Notifications</w:t>
      </w:r>
      <w:bookmarkEnd w:id="2902"/>
      <w:bookmarkEnd w:id="2934"/>
      <w:bookmarkEnd w:id="2935"/>
      <w:bookmarkEnd w:id="2936"/>
      <w:bookmarkEnd w:id="2937"/>
      <w:bookmarkEnd w:id="2938"/>
      <w:bookmarkEnd w:id="2939"/>
      <w:bookmarkEnd w:id="2940"/>
      <w:bookmarkEnd w:id="2941"/>
      <w:bookmarkEnd w:id="2942"/>
    </w:p>
    <w:p w14:paraId="601BC9B1" w14:textId="77777777" w:rsidR="00332316" w:rsidRPr="00332316" w:rsidRDefault="00332316" w:rsidP="00332316">
      <w:pPr>
        <w:pStyle w:val="Heading4"/>
      </w:pPr>
      <w:bookmarkStart w:id="2943" w:name="_Toc129252554"/>
      <w:bookmarkStart w:id="2944" w:name="_Toc160452805"/>
      <w:bookmarkStart w:id="2945" w:name="_Toc164869733"/>
      <w:bookmarkStart w:id="2946" w:name="_Toc175350719"/>
      <w:bookmarkStart w:id="2947" w:name="_Toc180146656"/>
      <w:bookmarkStart w:id="2948" w:name="_Toc180249154"/>
      <w:bookmarkStart w:id="2949" w:name="_Toc183379108"/>
      <w:bookmarkStart w:id="2950" w:name="_Toc195349101"/>
      <w:bookmarkStart w:id="2951" w:name="_Toc195349689"/>
      <w:bookmarkStart w:id="2952" w:name="_Toc211940538"/>
      <w:r w:rsidRPr="00332316">
        <w:t>6.3.5.1</w:t>
      </w:r>
      <w:r w:rsidRPr="00332316">
        <w:tab/>
        <w:t>General</w:t>
      </w:r>
      <w:bookmarkEnd w:id="2943"/>
      <w:bookmarkEnd w:id="2944"/>
      <w:bookmarkEnd w:id="2945"/>
      <w:bookmarkEnd w:id="2946"/>
      <w:bookmarkEnd w:id="2947"/>
      <w:bookmarkEnd w:id="2948"/>
      <w:bookmarkEnd w:id="2949"/>
      <w:bookmarkEnd w:id="2950"/>
      <w:bookmarkEnd w:id="2951"/>
      <w:bookmarkEnd w:id="2952"/>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953" w:name="_Toc129252555"/>
      <w:bookmarkStart w:id="2954" w:name="_Toc160452806"/>
      <w:bookmarkStart w:id="2955" w:name="_Toc164869734"/>
      <w:bookmarkStart w:id="2956" w:name="_Toc175350720"/>
      <w:bookmarkStart w:id="2957" w:name="_Toc180146657"/>
      <w:bookmarkStart w:id="2958" w:name="_Toc180249155"/>
      <w:bookmarkStart w:id="2959" w:name="_Toc183379109"/>
      <w:bookmarkStart w:id="2960" w:name="_Toc195349102"/>
      <w:bookmarkStart w:id="2961" w:name="_Toc195349690"/>
      <w:bookmarkStart w:id="2962" w:name="_Toc211940539"/>
      <w:r w:rsidRPr="00332316">
        <w:t>6.3</w:t>
      </w:r>
      <w:r w:rsidRPr="00332316">
        <w:rPr>
          <w:lang w:val="en-US"/>
        </w:rPr>
        <w:t>.5.2</w:t>
      </w:r>
      <w:r w:rsidRPr="00332316">
        <w:rPr>
          <w:lang w:val="en-US"/>
        </w:rPr>
        <w:tab/>
        <w:t>USS Change Notification</w:t>
      </w:r>
      <w:bookmarkEnd w:id="2953"/>
      <w:bookmarkEnd w:id="2954"/>
      <w:bookmarkEnd w:id="2955"/>
      <w:bookmarkEnd w:id="2956"/>
      <w:bookmarkEnd w:id="2957"/>
      <w:bookmarkEnd w:id="2958"/>
      <w:bookmarkEnd w:id="2959"/>
      <w:bookmarkEnd w:id="2960"/>
      <w:bookmarkEnd w:id="2961"/>
      <w:bookmarkEnd w:id="2962"/>
    </w:p>
    <w:p w14:paraId="531A63A2" w14:textId="77777777" w:rsidR="00332316" w:rsidRPr="00332316" w:rsidRDefault="00332316" w:rsidP="00332316">
      <w:pPr>
        <w:pStyle w:val="Heading5"/>
        <w:rPr>
          <w:noProof/>
          <w:lang w:val="en-US"/>
        </w:rPr>
      </w:pPr>
      <w:bookmarkStart w:id="2963" w:name="_Toc129252556"/>
      <w:bookmarkStart w:id="2964" w:name="_Toc160452807"/>
      <w:bookmarkStart w:id="2965" w:name="_Toc164869735"/>
      <w:bookmarkStart w:id="2966" w:name="_Toc175350721"/>
      <w:bookmarkStart w:id="2967" w:name="_Toc180146658"/>
      <w:bookmarkStart w:id="2968" w:name="_Toc180249156"/>
      <w:bookmarkStart w:id="2969" w:name="_Toc183379110"/>
      <w:bookmarkStart w:id="2970" w:name="_Toc195349103"/>
      <w:bookmarkStart w:id="2971" w:name="_Toc195349691"/>
      <w:bookmarkStart w:id="2972" w:name="_Toc211940540"/>
      <w:r w:rsidRPr="00332316">
        <w:t>6.3</w:t>
      </w:r>
      <w:r w:rsidRPr="00332316">
        <w:rPr>
          <w:lang w:val="en-US"/>
        </w:rPr>
        <w:t>.5.2</w:t>
      </w:r>
      <w:r w:rsidRPr="00332316">
        <w:rPr>
          <w:noProof/>
          <w:lang w:val="en-US"/>
        </w:rPr>
        <w:t>.1</w:t>
      </w:r>
      <w:r w:rsidRPr="00332316">
        <w:rPr>
          <w:noProof/>
          <w:lang w:val="en-US"/>
        </w:rPr>
        <w:tab/>
        <w:t>Description</w:t>
      </w:r>
      <w:bookmarkEnd w:id="2963"/>
      <w:bookmarkEnd w:id="2964"/>
      <w:bookmarkEnd w:id="2965"/>
      <w:bookmarkEnd w:id="2966"/>
      <w:bookmarkEnd w:id="2967"/>
      <w:bookmarkEnd w:id="2968"/>
      <w:bookmarkEnd w:id="2969"/>
      <w:bookmarkEnd w:id="2970"/>
      <w:bookmarkEnd w:id="2971"/>
      <w:bookmarkEnd w:id="2972"/>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973" w:name="_Toc129252557"/>
      <w:bookmarkStart w:id="2974" w:name="_Toc160452808"/>
      <w:bookmarkStart w:id="2975" w:name="_Toc164869736"/>
      <w:bookmarkStart w:id="2976" w:name="_Toc175350722"/>
      <w:bookmarkStart w:id="2977" w:name="_Toc180146659"/>
      <w:bookmarkStart w:id="2978" w:name="_Toc180249157"/>
      <w:bookmarkStart w:id="2979" w:name="_Toc183379111"/>
      <w:bookmarkStart w:id="2980" w:name="_Toc195349104"/>
      <w:bookmarkStart w:id="2981" w:name="_Toc195349692"/>
      <w:bookmarkStart w:id="2982" w:name="_Toc211940541"/>
      <w:r w:rsidRPr="00332316">
        <w:lastRenderedPageBreak/>
        <w:t>6.3.5.2</w:t>
      </w:r>
      <w:r w:rsidRPr="00332316">
        <w:rPr>
          <w:noProof/>
        </w:rPr>
        <w:t>.2</w:t>
      </w:r>
      <w:r w:rsidRPr="00332316">
        <w:rPr>
          <w:noProof/>
        </w:rPr>
        <w:tab/>
        <w:t>Target URI</w:t>
      </w:r>
      <w:bookmarkEnd w:id="2973"/>
      <w:bookmarkEnd w:id="2974"/>
      <w:bookmarkEnd w:id="2975"/>
      <w:bookmarkEnd w:id="2976"/>
      <w:bookmarkEnd w:id="2977"/>
      <w:bookmarkEnd w:id="2978"/>
      <w:bookmarkEnd w:id="2979"/>
      <w:bookmarkEnd w:id="2980"/>
      <w:bookmarkEnd w:id="2981"/>
      <w:bookmarkEnd w:id="2982"/>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983" w:name="_Toc129252558"/>
      <w:bookmarkStart w:id="2984" w:name="_Toc160452809"/>
      <w:bookmarkStart w:id="2985" w:name="_Toc164869737"/>
      <w:bookmarkStart w:id="2986" w:name="_Toc175350723"/>
      <w:bookmarkStart w:id="2987" w:name="_Toc180146660"/>
      <w:bookmarkStart w:id="2988" w:name="_Toc180249158"/>
      <w:bookmarkStart w:id="2989" w:name="_Toc183379112"/>
      <w:bookmarkStart w:id="2990" w:name="_Toc195349105"/>
      <w:bookmarkStart w:id="2991" w:name="_Toc195349693"/>
      <w:bookmarkStart w:id="2992" w:name="_Toc211940542"/>
      <w:r w:rsidRPr="00332316">
        <w:t>6.3.5.2</w:t>
      </w:r>
      <w:r w:rsidRPr="00332316">
        <w:rPr>
          <w:noProof/>
        </w:rPr>
        <w:t>.3</w:t>
      </w:r>
      <w:r w:rsidRPr="00332316">
        <w:rPr>
          <w:noProof/>
        </w:rPr>
        <w:tab/>
        <w:t>Standard Methods</w:t>
      </w:r>
      <w:bookmarkEnd w:id="2983"/>
      <w:bookmarkEnd w:id="2984"/>
      <w:bookmarkEnd w:id="2985"/>
      <w:bookmarkEnd w:id="2986"/>
      <w:bookmarkEnd w:id="2987"/>
      <w:bookmarkEnd w:id="2988"/>
      <w:bookmarkEnd w:id="2989"/>
      <w:bookmarkEnd w:id="2990"/>
      <w:bookmarkEnd w:id="2991"/>
      <w:bookmarkEnd w:id="2992"/>
    </w:p>
    <w:p w14:paraId="3A75BC9E" w14:textId="77777777" w:rsidR="00332316" w:rsidRPr="00332316" w:rsidRDefault="00332316" w:rsidP="00332316">
      <w:pPr>
        <w:pStyle w:val="Heading6"/>
        <w:rPr>
          <w:noProof/>
        </w:rPr>
      </w:pPr>
      <w:bookmarkStart w:id="2993" w:name="_Toc129252559"/>
      <w:bookmarkStart w:id="2994" w:name="_Toc160452810"/>
      <w:bookmarkStart w:id="2995" w:name="_Toc164869738"/>
      <w:bookmarkStart w:id="2996" w:name="_Toc175350724"/>
      <w:bookmarkStart w:id="2997" w:name="_Toc180146661"/>
      <w:bookmarkStart w:id="2998" w:name="_Toc180249159"/>
      <w:bookmarkStart w:id="2999" w:name="_Toc183379113"/>
      <w:bookmarkStart w:id="3000" w:name="_Toc195349106"/>
      <w:bookmarkStart w:id="3001" w:name="_Toc195349694"/>
      <w:bookmarkStart w:id="3002" w:name="_Toc211940543"/>
      <w:r w:rsidRPr="00332316">
        <w:t>6.3.5.2.3</w:t>
      </w:r>
      <w:r w:rsidRPr="00332316">
        <w:rPr>
          <w:noProof/>
        </w:rPr>
        <w:t>.1</w:t>
      </w:r>
      <w:r w:rsidRPr="00332316">
        <w:rPr>
          <w:noProof/>
        </w:rPr>
        <w:tab/>
        <w:t>POST</w:t>
      </w:r>
      <w:bookmarkEnd w:id="2993"/>
      <w:bookmarkEnd w:id="2994"/>
      <w:bookmarkEnd w:id="2995"/>
      <w:bookmarkEnd w:id="2996"/>
      <w:bookmarkEnd w:id="2997"/>
      <w:bookmarkEnd w:id="2998"/>
      <w:bookmarkEnd w:id="2999"/>
      <w:bookmarkEnd w:id="3000"/>
      <w:bookmarkEnd w:id="3001"/>
      <w:bookmarkEnd w:id="3002"/>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3003" w:name="_Toc160452811"/>
      <w:bookmarkStart w:id="3004" w:name="_Toc164869739"/>
      <w:bookmarkStart w:id="3005" w:name="_Toc175350725"/>
      <w:bookmarkStart w:id="3006" w:name="_Toc180146662"/>
      <w:bookmarkStart w:id="3007" w:name="_Toc180249160"/>
      <w:bookmarkStart w:id="3008" w:name="_Toc183379114"/>
      <w:bookmarkStart w:id="3009" w:name="_Toc195349107"/>
      <w:bookmarkStart w:id="3010" w:name="_Toc195349695"/>
      <w:bookmarkStart w:id="3011" w:name="_Toc211940544"/>
      <w:bookmarkStart w:id="3012" w:name="_Toc129252574"/>
      <w:r w:rsidRPr="00DD5C49">
        <w:t>6.3.6</w:t>
      </w:r>
      <w:r w:rsidRPr="00DD5C49">
        <w:tab/>
        <w:t>Data Model</w:t>
      </w:r>
      <w:bookmarkEnd w:id="3003"/>
      <w:bookmarkEnd w:id="3004"/>
      <w:bookmarkEnd w:id="3005"/>
      <w:bookmarkEnd w:id="3006"/>
      <w:bookmarkEnd w:id="3007"/>
      <w:bookmarkEnd w:id="3008"/>
      <w:bookmarkEnd w:id="3009"/>
      <w:bookmarkEnd w:id="3010"/>
      <w:bookmarkEnd w:id="3011"/>
    </w:p>
    <w:p w14:paraId="3E0F820A" w14:textId="77777777" w:rsidR="00DD5C49" w:rsidRPr="00DD5C49" w:rsidRDefault="00DD5C49" w:rsidP="00DD5C49">
      <w:pPr>
        <w:pStyle w:val="Heading4"/>
      </w:pPr>
      <w:bookmarkStart w:id="3013" w:name="_Toc129252561"/>
      <w:bookmarkStart w:id="3014" w:name="_Toc160452812"/>
      <w:bookmarkStart w:id="3015" w:name="_Toc164869740"/>
      <w:bookmarkStart w:id="3016" w:name="_Toc175350726"/>
      <w:bookmarkStart w:id="3017" w:name="_Toc180146663"/>
      <w:bookmarkStart w:id="3018" w:name="_Toc180249161"/>
      <w:bookmarkStart w:id="3019" w:name="_Toc183379115"/>
      <w:bookmarkStart w:id="3020" w:name="_Toc195349108"/>
      <w:bookmarkStart w:id="3021" w:name="_Toc195349696"/>
      <w:bookmarkStart w:id="3022" w:name="_Toc211940545"/>
      <w:r w:rsidRPr="00DD5C49">
        <w:t>6.3.6.1</w:t>
      </w:r>
      <w:r w:rsidRPr="00DD5C49">
        <w:tab/>
        <w:t>General</w:t>
      </w:r>
      <w:bookmarkEnd w:id="3013"/>
      <w:bookmarkEnd w:id="3014"/>
      <w:bookmarkEnd w:id="3015"/>
      <w:bookmarkEnd w:id="3016"/>
      <w:bookmarkEnd w:id="3017"/>
      <w:bookmarkEnd w:id="3018"/>
      <w:bookmarkEnd w:id="3019"/>
      <w:bookmarkEnd w:id="3020"/>
      <w:bookmarkEnd w:id="3021"/>
      <w:bookmarkEnd w:id="3022"/>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023" w:name="_Toc129252562"/>
      <w:bookmarkStart w:id="3024" w:name="_Toc160452813"/>
      <w:bookmarkStart w:id="3025" w:name="_Toc164869741"/>
      <w:bookmarkStart w:id="3026" w:name="_Toc175350727"/>
      <w:bookmarkStart w:id="3027" w:name="_Toc180146664"/>
      <w:bookmarkStart w:id="3028" w:name="_Toc180249162"/>
      <w:bookmarkStart w:id="3029" w:name="_Toc183379116"/>
      <w:bookmarkStart w:id="3030" w:name="_Toc195349109"/>
      <w:bookmarkStart w:id="3031" w:name="_Toc195349697"/>
      <w:bookmarkStart w:id="3032" w:name="_Toc211940546"/>
      <w:r w:rsidRPr="00DD5C49">
        <w:lastRenderedPageBreak/>
        <w:t>6.3</w:t>
      </w:r>
      <w:r w:rsidRPr="00DD5C49">
        <w:rPr>
          <w:lang w:val="en-US"/>
        </w:rPr>
        <w:t>.6.2</w:t>
      </w:r>
      <w:r w:rsidRPr="00DD5C49">
        <w:rPr>
          <w:lang w:val="en-US"/>
        </w:rPr>
        <w:tab/>
        <w:t>Structured data types</w:t>
      </w:r>
      <w:bookmarkEnd w:id="3023"/>
      <w:bookmarkEnd w:id="3024"/>
      <w:bookmarkEnd w:id="3025"/>
      <w:bookmarkEnd w:id="3026"/>
      <w:bookmarkEnd w:id="3027"/>
      <w:bookmarkEnd w:id="3028"/>
      <w:bookmarkEnd w:id="3029"/>
      <w:bookmarkEnd w:id="3030"/>
      <w:bookmarkEnd w:id="3031"/>
      <w:bookmarkEnd w:id="3032"/>
    </w:p>
    <w:p w14:paraId="788D5567" w14:textId="77777777" w:rsidR="00DD5C49" w:rsidRPr="00DD5C49" w:rsidRDefault="00DD5C49" w:rsidP="00DD5C49">
      <w:pPr>
        <w:pStyle w:val="Heading5"/>
      </w:pPr>
      <w:bookmarkStart w:id="3033" w:name="_Toc129252563"/>
      <w:bookmarkStart w:id="3034" w:name="_Toc160452814"/>
      <w:bookmarkStart w:id="3035" w:name="_Toc164869742"/>
      <w:bookmarkStart w:id="3036" w:name="_Toc175350728"/>
      <w:bookmarkStart w:id="3037" w:name="_Toc180146665"/>
      <w:bookmarkStart w:id="3038" w:name="_Toc180249163"/>
      <w:bookmarkStart w:id="3039" w:name="_Toc183379117"/>
      <w:bookmarkStart w:id="3040" w:name="_Toc195349110"/>
      <w:bookmarkStart w:id="3041" w:name="_Toc195349698"/>
      <w:bookmarkStart w:id="3042" w:name="_Toc211940547"/>
      <w:r w:rsidRPr="00DD5C49">
        <w:t>6.3.6.2.1</w:t>
      </w:r>
      <w:r w:rsidRPr="00DD5C49">
        <w:tab/>
        <w:t>Introduction</w:t>
      </w:r>
      <w:bookmarkEnd w:id="3033"/>
      <w:bookmarkEnd w:id="3034"/>
      <w:bookmarkEnd w:id="3035"/>
      <w:bookmarkEnd w:id="3036"/>
      <w:bookmarkEnd w:id="3037"/>
      <w:bookmarkEnd w:id="3038"/>
      <w:bookmarkEnd w:id="3039"/>
      <w:bookmarkEnd w:id="3040"/>
      <w:bookmarkEnd w:id="3041"/>
      <w:bookmarkEnd w:id="3042"/>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043" w:name="_Toc129252564"/>
      <w:bookmarkStart w:id="3044" w:name="_Toc160452815"/>
      <w:bookmarkStart w:id="3045" w:name="_Toc164869743"/>
      <w:bookmarkStart w:id="3046" w:name="_Toc175350729"/>
      <w:bookmarkStart w:id="3047" w:name="_Toc180146666"/>
      <w:bookmarkStart w:id="3048" w:name="_Toc180249164"/>
      <w:bookmarkStart w:id="3049" w:name="_Toc183379118"/>
      <w:bookmarkStart w:id="3050" w:name="_Toc195349111"/>
      <w:bookmarkStart w:id="3051" w:name="_Toc195349699"/>
      <w:bookmarkStart w:id="3052" w:name="_Toc211940548"/>
      <w:r w:rsidRPr="00DD5C49">
        <w:t>6.3.6.2.2</w:t>
      </w:r>
      <w:r w:rsidRPr="00DD5C49">
        <w:tab/>
        <w:t xml:space="preserve">Type: </w:t>
      </w:r>
      <w:bookmarkEnd w:id="3043"/>
      <w:r w:rsidRPr="00DD5C49">
        <w:t>USSChangePolReq</w:t>
      </w:r>
      <w:bookmarkEnd w:id="3044"/>
      <w:bookmarkEnd w:id="3045"/>
      <w:bookmarkEnd w:id="3046"/>
      <w:bookmarkEnd w:id="3047"/>
      <w:bookmarkEnd w:id="3048"/>
      <w:bookmarkEnd w:id="3049"/>
      <w:bookmarkEnd w:id="3050"/>
      <w:bookmarkEnd w:id="3051"/>
      <w:bookmarkEnd w:id="3052"/>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053" w:name="_Toc129252565"/>
      <w:bookmarkStart w:id="3054" w:name="_Toc160452816"/>
      <w:bookmarkStart w:id="3055" w:name="_Toc164869744"/>
      <w:bookmarkStart w:id="3056" w:name="_Toc175350730"/>
      <w:bookmarkStart w:id="3057" w:name="_Toc180146667"/>
      <w:bookmarkStart w:id="3058" w:name="_Toc180249165"/>
      <w:bookmarkStart w:id="3059" w:name="_Toc183379119"/>
      <w:bookmarkStart w:id="3060" w:name="_Toc195349112"/>
      <w:bookmarkStart w:id="3061" w:name="_Toc195349700"/>
      <w:bookmarkStart w:id="3062" w:name="_Toc211940549"/>
      <w:r w:rsidRPr="00DD5C49">
        <w:t>6.3.6.2.3</w:t>
      </w:r>
      <w:r w:rsidRPr="00DD5C49">
        <w:tab/>
        <w:t xml:space="preserve">Type: </w:t>
      </w:r>
      <w:bookmarkEnd w:id="3053"/>
      <w:r w:rsidRPr="00DD5C49">
        <w:t>USSChangePolResp</w:t>
      </w:r>
      <w:bookmarkEnd w:id="3054"/>
      <w:bookmarkEnd w:id="3055"/>
      <w:bookmarkEnd w:id="3056"/>
      <w:bookmarkEnd w:id="3057"/>
      <w:bookmarkEnd w:id="3058"/>
      <w:bookmarkEnd w:id="3059"/>
      <w:bookmarkEnd w:id="3060"/>
      <w:bookmarkEnd w:id="3061"/>
      <w:bookmarkEnd w:id="3062"/>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063" w:name="_Toc129252566"/>
      <w:bookmarkStart w:id="3064" w:name="_Toc160452817"/>
      <w:bookmarkStart w:id="3065" w:name="_Toc164869745"/>
      <w:bookmarkStart w:id="3066" w:name="_Toc175350731"/>
      <w:bookmarkStart w:id="3067" w:name="_Toc180146668"/>
      <w:bookmarkStart w:id="3068" w:name="_Toc180249166"/>
      <w:bookmarkStart w:id="3069" w:name="_Toc183379120"/>
      <w:bookmarkStart w:id="3070" w:name="_Toc195349113"/>
      <w:bookmarkStart w:id="3071" w:name="_Toc195349701"/>
      <w:bookmarkStart w:id="3072" w:name="_Toc211940550"/>
      <w:bookmarkStart w:id="3073" w:name="_Toc129252568"/>
      <w:r w:rsidRPr="00DD5C49">
        <w:lastRenderedPageBreak/>
        <w:t>6.3.6.2.4</w:t>
      </w:r>
      <w:r w:rsidRPr="00DD5C49">
        <w:tab/>
        <w:t xml:space="preserve">Type: </w:t>
      </w:r>
      <w:bookmarkEnd w:id="3063"/>
      <w:r w:rsidRPr="00DD5C49">
        <w:t>USSChangePolicy</w:t>
      </w:r>
      <w:bookmarkEnd w:id="3064"/>
      <w:bookmarkEnd w:id="3065"/>
      <w:bookmarkEnd w:id="3066"/>
      <w:bookmarkEnd w:id="3067"/>
      <w:bookmarkEnd w:id="3068"/>
      <w:bookmarkEnd w:id="3069"/>
      <w:bookmarkEnd w:id="3070"/>
      <w:bookmarkEnd w:id="3071"/>
      <w:bookmarkEnd w:id="3072"/>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074" w:name="_Toc160452818"/>
      <w:bookmarkStart w:id="3075" w:name="_Toc164869746"/>
      <w:bookmarkStart w:id="3076" w:name="_Toc175350732"/>
      <w:bookmarkStart w:id="3077" w:name="_Toc180146669"/>
      <w:bookmarkStart w:id="3078" w:name="_Toc180249167"/>
      <w:bookmarkStart w:id="3079" w:name="_Toc183379121"/>
      <w:bookmarkStart w:id="3080" w:name="_Toc195349114"/>
      <w:bookmarkStart w:id="3081" w:name="_Toc195349702"/>
      <w:bookmarkStart w:id="3082" w:name="_Toc211940551"/>
      <w:r w:rsidRPr="00DD5C49">
        <w:t>6.3.6.2.5</w:t>
      </w:r>
      <w:r w:rsidRPr="00DD5C49">
        <w:tab/>
        <w:t>Type: USSChangePolicyPatch</w:t>
      </w:r>
      <w:bookmarkEnd w:id="3074"/>
      <w:bookmarkEnd w:id="3075"/>
      <w:bookmarkEnd w:id="3076"/>
      <w:bookmarkEnd w:id="3077"/>
      <w:bookmarkEnd w:id="3078"/>
      <w:bookmarkEnd w:id="3079"/>
      <w:bookmarkEnd w:id="3080"/>
      <w:bookmarkEnd w:id="3081"/>
      <w:bookmarkEnd w:id="3082"/>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083" w:name="_Toc160452819"/>
      <w:bookmarkStart w:id="3084" w:name="_Toc164869747"/>
      <w:bookmarkStart w:id="3085" w:name="_Toc175350733"/>
      <w:bookmarkStart w:id="3086" w:name="_Toc180146670"/>
      <w:bookmarkStart w:id="3087" w:name="_Toc180249168"/>
      <w:bookmarkStart w:id="3088" w:name="_Toc183379122"/>
      <w:bookmarkStart w:id="3089" w:name="_Toc195349115"/>
      <w:bookmarkStart w:id="3090" w:name="_Toc195349703"/>
      <w:bookmarkStart w:id="3091" w:name="_Toc211940552"/>
      <w:r w:rsidRPr="00DD5C49">
        <w:t>6.3.6.2.6</w:t>
      </w:r>
      <w:r w:rsidRPr="00DD5C49">
        <w:tab/>
        <w:t>Type: MultiUssPol</w:t>
      </w:r>
      <w:bookmarkEnd w:id="3083"/>
      <w:bookmarkEnd w:id="3084"/>
      <w:bookmarkEnd w:id="3085"/>
      <w:bookmarkEnd w:id="3086"/>
      <w:bookmarkEnd w:id="3087"/>
      <w:bookmarkEnd w:id="3088"/>
      <w:bookmarkEnd w:id="3089"/>
      <w:bookmarkEnd w:id="3090"/>
      <w:bookmarkEnd w:id="3091"/>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092" w:name="_Toc129252512"/>
      <w:bookmarkStart w:id="3093" w:name="_Toc160452820"/>
      <w:bookmarkStart w:id="3094" w:name="_Toc164869748"/>
      <w:bookmarkStart w:id="3095" w:name="_Toc175350734"/>
      <w:bookmarkStart w:id="3096" w:name="_Toc180146671"/>
      <w:bookmarkStart w:id="3097" w:name="_Toc180249169"/>
      <w:bookmarkStart w:id="3098" w:name="_Toc183379123"/>
      <w:bookmarkStart w:id="3099" w:name="_Toc195349116"/>
      <w:bookmarkStart w:id="3100" w:name="_Toc195349704"/>
      <w:bookmarkStart w:id="3101" w:name="_Toc211940553"/>
      <w:r w:rsidRPr="00DD5C49">
        <w:lastRenderedPageBreak/>
        <w:t>6.3.6.2.7</w:t>
      </w:r>
      <w:r w:rsidRPr="00DD5C49">
        <w:tab/>
        <w:t xml:space="preserve">Type: </w:t>
      </w:r>
      <w:bookmarkEnd w:id="3092"/>
      <w:r w:rsidRPr="00DD5C49">
        <w:t>ServArea</w:t>
      </w:r>
      <w:bookmarkEnd w:id="3093"/>
      <w:bookmarkEnd w:id="3094"/>
      <w:bookmarkEnd w:id="3095"/>
      <w:bookmarkEnd w:id="3096"/>
      <w:bookmarkEnd w:id="3097"/>
      <w:bookmarkEnd w:id="3098"/>
      <w:bookmarkEnd w:id="3099"/>
      <w:bookmarkEnd w:id="3100"/>
      <w:bookmarkEnd w:id="3101"/>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102" w:name="_Toc160452821"/>
      <w:bookmarkStart w:id="3103" w:name="_Toc164869749"/>
      <w:bookmarkStart w:id="3104" w:name="_Toc175350735"/>
      <w:bookmarkStart w:id="3105" w:name="_Toc180146672"/>
      <w:bookmarkStart w:id="3106" w:name="_Toc180249170"/>
      <w:bookmarkStart w:id="3107" w:name="_Toc183379124"/>
      <w:bookmarkStart w:id="3108" w:name="_Toc195349117"/>
      <w:bookmarkStart w:id="3109" w:name="_Toc195349705"/>
      <w:bookmarkStart w:id="3110" w:name="_Toc211940554"/>
      <w:r w:rsidRPr="00DD5C49">
        <w:t>6.3.6.2.8</w:t>
      </w:r>
      <w:r w:rsidRPr="00DD5C49">
        <w:tab/>
        <w:t>Type: UasRoute</w:t>
      </w:r>
      <w:bookmarkEnd w:id="3102"/>
      <w:bookmarkEnd w:id="3103"/>
      <w:bookmarkEnd w:id="3104"/>
      <w:bookmarkEnd w:id="3105"/>
      <w:bookmarkEnd w:id="3106"/>
      <w:bookmarkEnd w:id="3107"/>
      <w:bookmarkEnd w:id="3108"/>
      <w:bookmarkEnd w:id="3109"/>
      <w:bookmarkEnd w:id="3110"/>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111" w:name="_Toc160452822"/>
      <w:bookmarkStart w:id="3112" w:name="_Toc164869750"/>
      <w:bookmarkStart w:id="3113" w:name="_Toc175350736"/>
      <w:bookmarkStart w:id="3114" w:name="_Toc180146673"/>
      <w:bookmarkStart w:id="3115" w:name="_Toc180249171"/>
      <w:bookmarkStart w:id="3116" w:name="_Toc183379125"/>
      <w:bookmarkStart w:id="3117" w:name="_Toc195349118"/>
      <w:bookmarkStart w:id="3118" w:name="_Toc195349706"/>
      <w:bookmarkStart w:id="3119" w:name="_Toc211940555"/>
      <w:r w:rsidRPr="00DD5C49">
        <w:t>6.3.6.</w:t>
      </w:r>
      <w:r w:rsidRPr="003F19D6">
        <w:t>2.9</w:t>
      </w:r>
      <w:r w:rsidRPr="003F19D6">
        <w:tab/>
        <w:t>Type: UssInfo</w:t>
      </w:r>
      <w:bookmarkEnd w:id="3111"/>
      <w:bookmarkEnd w:id="3112"/>
      <w:bookmarkEnd w:id="3113"/>
      <w:bookmarkEnd w:id="3114"/>
      <w:bookmarkEnd w:id="3115"/>
      <w:bookmarkEnd w:id="3116"/>
      <w:bookmarkEnd w:id="3117"/>
      <w:bookmarkEnd w:id="3118"/>
      <w:bookmarkEnd w:id="3119"/>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120" w:name="_Toc160452823"/>
      <w:bookmarkStart w:id="3121" w:name="_Toc164869751"/>
      <w:bookmarkStart w:id="3122" w:name="_Toc175350737"/>
      <w:bookmarkStart w:id="3123" w:name="_Toc180146674"/>
      <w:bookmarkStart w:id="3124" w:name="_Toc180249172"/>
      <w:bookmarkStart w:id="3125" w:name="_Toc183379126"/>
      <w:bookmarkStart w:id="3126" w:name="_Toc195349119"/>
      <w:bookmarkStart w:id="3127" w:name="_Toc195349707"/>
      <w:bookmarkStart w:id="3128" w:name="_Toc211940556"/>
      <w:r w:rsidRPr="003F19D6">
        <w:t>6.3.6.2.10</w:t>
      </w:r>
      <w:r w:rsidRPr="003F19D6">
        <w:tab/>
        <w:t>Type: ServReq</w:t>
      </w:r>
      <w:bookmarkEnd w:id="3120"/>
      <w:bookmarkEnd w:id="3121"/>
      <w:bookmarkEnd w:id="3122"/>
      <w:bookmarkEnd w:id="3123"/>
      <w:bookmarkEnd w:id="3124"/>
      <w:bookmarkEnd w:id="3125"/>
      <w:bookmarkEnd w:id="3126"/>
      <w:bookmarkEnd w:id="3127"/>
      <w:bookmarkEnd w:id="3128"/>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129" w:name="_Toc160452824"/>
      <w:bookmarkStart w:id="3130" w:name="_Toc164869752"/>
      <w:bookmarkStart w:id="3131" w:name="_Toc175350738"/>
      <w:bookmarkStart w:id="3132" w:name="_Toc180146675"/>
      <w:bookmarkStart w:id="3133" w:name="_Toc180249173"/>
      <w:bookmarkStart w:id="3134" w:name="_Toc183379127"/>
      <w:bookmarkStart w:id="3135" w:name="_Toc195349120"/>
      <w:bookmarkStart w:id="3136" w:name="_Toc195349708"/>
      <w:bookmarkStart w:id="3137" w:name="_Toc211940557"/>
      <w:r w:rsidRPr="00DD5C49">
        <w:lastRenderedPageBreak/>
        <w:t>6.3.6.2.</w:t>
      </w:r>
      <w:r w:rsidR="007963B0">
        <w:t>11</w:t>
      </w:r>
      <w:r w:rsidRPr="00DD5C49">
        <w:tab/>
        <w:t>Type: USSChangeReq</w:t>
      </w:r>
      <w:bookmarkEnd w:id="3129"/>
      <w:bookmarkEnd w:id="3130"/>
      <w:bookmarkEnd w:id="3131"/>
      <w:bookmarkEnd w:id="3132"/>
      <w:bookmarkEnd w:id="3133"/>
      <w:bookmarkEnd w:id="3134"/>
      <w:bookmarkEnd w:id="3135"/>
      <w:bookmarkEnd w:id="3136"/>
      <w:bookmarkEnd w:id="3137"/>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138" w:name="_Toc160452825"/>
      <w:bookmarkStart w:id="3139" w:name="_Toc164869753"/>
      <w:bookmarkStart w:id="3140" w:name="_Toc175350739"/>
      <w:bookmarkStart w:id="3141" w:name="_Toc180146676"/>
      <w:bookmarkStart w:id="3142" w:name="_Toc180249174"/>
      <w:bookmarkStart w:id="3143" w:name="_Toc183379128"/>
      <w:bookmarkStart w:id="3144" w:name="_Toc195349121"/>
      <w:bookmarkStart w:id="3145" w:name="_Toc195349709"/>
      <w:bookmarkStart w:id="3146" w:name="_Toc211940558"/>
      <w:r w:rsidRPr="00DD5C49">
        <w:t>6.3</w:t>
      </w:r>
      <w:r w:rsidRPr="00ED3E4D">
        <w:t>.6.2.12</w:t>
      </w:r>
      <w:r w:rsidRPr="00ED3E4D">
        <w:tab/>
        <w:t>Type: TgtUssInfo</w:t>
      </w:r>
      <w:bookmarkEnd w:id="3138"/>
      <w:bookmarkEnd w:id="3139"/>
      <w:bookmarkEnd w:id="3140"/>
      <w:bookmarkEnd w:id="3141"/>
      <w:bookmarkEnd w:id="3142"/>
      <w:bookmarkEnd w:id="3143"/>
      <w:bookmarkEnd w:id="3144"/>
      <w:bookmarkEnd w:id="3145"/>
      <w:bookmarkEnd w:id="3146"/>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147" w:name="_Toc160452826"/>
      <w:bookmarkStart w:id="3148" w:name="_Toc164869754"/>
      <w:bookmarkStart w:id="3149" w:name="_Toc175350740"/>
      <w:bookmarkStart w:id="3150" w:name="_Toc180146677"/>
      <w:bookmarkStart w:id="3151" w:name="_Toc180249175"/>
      <w:bookmarkStart w:id="3152" w:name="_Toc183379129"/>
      <w:bookmarkStart w:id="3153" w:name="_Toc195349122"/>
      <w:bookmarkStart w:id="3154" w:name="_Toc195349710"/>
      <w:bookmarkStart w:id="3155" w:name="_Toc211940559"/>
      <w:r w:rsidRPr="00DD5C49">
        <w:lastRenderedPageBreak/>
        <w:t>6.3.6.2.</w:t>
      </w:r>
      <w:r w:rsidR="008C2B0D" w:rsidRPr="00DD5C49">
        <w:t>1</w:t>
      </w:r>
      <w:r w:rsidR="008C2B0D">
        <w:t>3</w:t>
      </w:r>
      <w:r w:rsidRPr="00DD5C49">
        <w:tab/>
        <w:t>Type: USSChangeNotif</w:t>
      </w:r>
      <w:bookmarkEnd w:id="3147"/>
      <w:bookmarkEnd w:id="3148"/>
      <w:bookmarkEnd w:id="3149"/>
      <w:bookmarkEnd w:id="3150"/>
      <w:bookmarkEnd w:id="3151"/>
      <w:bookmarkEnd w:id="3152"/>
      <w:bookmarkEnd w:id="3153"/>
      <w:bookmarkEnd w:id="3154"/>
      <w:bookmarkEnd w:id="3155"/>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156" w:name="_Toc160452827"/>
      <w:bookmarkStart w:id="3157" w:name="_Toc164869755"/>
      <w:bookmarkStart w:id="3158" w:name="_Toc175350741"/>
      <w:bookmarkStart w:id="3159" w:name="_Toc180146678"/>
      <w:bookmarkStart w:id="3160" w:name="_Toc180249176"/>
      <w:bookmarkStart w:id="3161" w:name="_Toc183379130"/>
      <w:bookmarkStart w:id="3162" w:name="_Toc195349123"/>
      <w:bookmarkStart w:id="3163" w:name="_Toc195349711"/>
      <w:bookmarkStart w:id="3164" w:name="_Toc211940560"/>
      <w:r w:rsidRPr="00DD5C49">
        <w:t>6.3.6.2.</w:t>
      </w:r>
      <w:r>
        <w:t>14</w:t>
      </w:r>
      <w:r w:rsidRPr="00DD5C49">
        <w:tab/>
        <w:t xml:space="preserve">Type: </w:t>
      </w:r>
      <w:r>
        <w:t>UssChgInfo</w:t>
      </w:r>
      <w:bookmarkEnd w:id="3156"/>
      <w:bookmarkEnd w:id="3157"/>
      <w:bookmarkEnd w:id="3158"/>
      <w:bookmarkEnd w:id="3159"/>
      <w:bookmarkEnd w:id="3160"/>
      <w:bookmarkEnd w:id="3161"/>
      <w:bookmarkEnd w:id="3162"/>
      <w:bookmarkEnd w:id="3163"/>
      <w:bookmarkEnd w:id="3164"/>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165" w:name="_Toc160452828"/>
      <w:bookmarkStart w:id="3166" w:name="_Toc164869756"/>
      <w:bookmarkStart w:id="3167" w:name="_Toc175350742"/>
      <w:bookmarkStart w:id="3168" w:name="_Toc180146679"/>
      <w:bookmarkStart w:id="3169" w:name="_Toc180249177"/>
      <w:bookmarkStart w:id="3170" w:name="_Toc183379131"/>
      <w:bookmarkStart w:id="3171" w:name="_Toc195349124"/>
      <w:bookmarkStart w:id="3172" w:name="_Toc195349712"/>
      <w:bookmarkStart w:id="3173" w:name="_Toc211940561"/>
      <w:r w:rsidRPr="00DD5C49">
        <w:t>6.3</w:t>
      </w:r>
      <w:r w:rsidRPr="00DD5C49">
        <w:rPr>
          <w:lang w:val="en-US"/>
        </w:rPr>
        <w:t>.6.3</w:t>
      </w:r>
      <w:r w:rsidRPr="00DD5C49">
        <w:rPr>
          <w:lang w:val="en-US"/>
        </w:rPr>
        <w:tab/>
        <w:t>Simple data types and enumerations</w:t>
      </w:r>
      <w:bookmarkEnd w:id="3073"/>
      <w:bookmarkEnd w:id="3165"/>
      <w:bookmarkEnd w:id="3166"/>
      <w:bookmarkEnd w:id="3167"/>
      <w:bookmarkEnd w:id="3168"/>
      <w:bookmarkEnd w:id="3169"/>
      <w:bookmarkEnd w:id="3170"/>
      <w:bookmarkEnd w:id="3171"/>
      <w:bookmarkEnd w:id="3172"/>
      <w:bookmarkEnd w:id="3173"/>
    </w:p>
    <w:p w14:paraId="3A790D20" w14:textId="77777777" w:rsidR="00DD5C49" w:rsidRPr="00DD5C49" w:rsidRDefault="00DD5C49" w:rsidP="00DD5C49">
      <w:pPr>
        <w:pStyle w:val="Heading5"/>
      </w:pPr>
      <w:bookmarkStart w:id="3174" w:name="_Toc129252569"/>
      <w:bookmarkStart w:id="3175" w:name="_Toc160452829"/>
      <w:bookmarkStart w:id="3176" w:name="_Toc164869757"/>
      <w:bookmarkStart w:id="3177" w:name="_Toc175350743"/>
      <w:bookmarkStart w:id="3178" w:name="_Toc180146680"/>
      <w:bookmarkStart w:id="3179" w:name="_Toc180249178"/>
      <w:bookmarkStart w:id="3180" w:name="_Toc183379132"/>
      <w:bookmarkStart w:id="3181" w:name="_Toc195349125"/>
      <w:bookmarkStart w:id="3182" w:name="_Toc195349713"/>
      <w:bookmarkStart w:id="3183" w:name="_Toc211940562"/>
      <w:r w:rsidRPr="00DD5C49">
        <w:t>6.3.6.3.1</w:t>
      </w:r>
      <w:r w:rsidRPr="00DD5C49">
        <w:tab/>
        <w:t>Introduction</w:t>
      </w:r>
      <w:bookmarkEnd w:id="3174"/>
      <w:bookmarkEnd w:id="3175"/>
      <w:bookmarkEnd w:id="3176"/>
      <w:bookmarkEnd w:id="3177"/>
      <w:bookmarkEnd w:id="3178"/>
      <w:bookmarkEnd w:id="3179"/>
      <w:bookmarkEnd w:id="3180"/>
      <w:bookmarkEnd w:id="3181"/>
      <w:bookmarkEnd w:id="3182"/>
      <w:bookmarkEnd w:id="3183"/>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184" w:name="_Toc129252570"/>
      <w:bookmarkStart w:id="3185" w:name="_Toc160452830"/>
      <w:bookmarkStart w:id="3186" w:name="_Toc164869758"/>
      <w:bookmarkStart w:id="3187" w:name="_Toc175350744"/>
      <w:bookmarkStart w:id="3188" w:name="_Toc180146681"/>
      <w:bookmarkStart w:id="3189" w:name="_Toc180249179"/>
      <w:bookmarkStart w:id="3190" w:name="_Toc183379133"/>
      <w:bookmarkStart w:id="3191" w:name="_Toc195349126"/>
      <w:bookmarkStart w:id="3192" w:name="_Toc195349714"/>
      <w:bookmarkStart w:id="3193" w:name="_Toc211940563"/>
      <w:r w:rsidRPr="00DD5C49">
        <w:t>6.3.6.3.2</w:t>
      </w:r>
      <w:r w:rsidRPr="00DD5C49">
        <w:tab/>
        <w:t>Simple data types</w:t>
      </w:r>
      <w:bookmarkEnd w:id="3184"/>
      <w:bookmarkEnd w:id="3185"/>
      <w:bookmarkEnd w:id="3186"/>
      <w:bookmarkEnd w:id="3187"/>
      <w:bookmarkEnd w:id="3188"/>
      <w:bookmarkEnd w:id="3189"/>
      <w:bookmarkEnd w:id="3190"/>
      <w:bookmarkEnd w:id="3191"/>
      <w:bookmarkEnd w:id="3192"/>
      <w:bookmarkEnd w:id="3193"/>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194" w:name="_Toc144024185"/>
      <w:bookmarkStart w:id="3195" w:name="_Toc148176898"/>
      <w:bookmarkStart w:id="3196" w:name="_Toc151379277"/>
      <w:bookmarkStart w:id="3197" w:name="_Toc151445458"/>
      <w:bookmarkStart w:id="3198" w:name="_Toc151536616"/>
      <w:bookmarkStart w:id="3199" w:name="_Toc160452831"/>
      <w:bookmarkStart w:id="3200" w:name="_Toc164869759"/>
      <w:bookmarkStart w:id="3201" w:name="_Toc175350745"/>
      <w:bookmarkStart w:id="3202" w:name="_Toc180146682"/>
      <w:bookmarkStart w:id="3203" w:name="_Toc180249180"/>
      <w:bookmarkStart w:id="3204" w:name="_Toc183379134"/>
      <w:bookmarkStart w:id="3205" w:name="_Toc195349127"/>
      <w:bookmarkStart w:id="3206" w:name="_Toc195349715"/>
      <w:bookmarkStart w:id="3207" w:name="_Toc211940564"/>
      <w:bookmarkStart w:id="3208" w:name="_Toc129252571"/>
      <w:r w:rsidRPr="00DD5C49">
        <w:lastRenderedPageBreak/>
        <w:t>6.3.</w:t>
      </w:r>
      <w:r w:rsidRPr="00257EAB">
        <w:t>6.3.3</w:t>
      </w:r>
      <w:r w:rsidRPr="00257EAB">
        <w:tab/>
        <w:t xml:space="preserve">Enumeration: </w:t>
      </w:r>
      <w:bookmarkEnd w:id="3194"/>
      <w:bookmarkEnd w:id="3195"/>
      <w:bookmarkEnd w:id="3196"/>
      <w:bookmarkEnd w:id="3197"/>
      <w:bookmarkEnd w:id="3198"/>
      <w:r w:rsidRPr="00257EAB">
        <w:t>UssChangeEvent</w:t>
      </w:r>
      <w:bookmarkEnd w:id="3199"/>
      <w:bookmarkEnd w:id="3200"/>
      <w:bookmarkEnd w:id="3201"/>
      <w:bookmarkEnd w:id="3202"/>
      <w:bookmarkEnd w:id="3203"/>
      <w:bookmarkEnd w:id="3204"/>
      <w:bookmarkEnd w:id="3205"/>
      <w:bookmarkEnd w:id="3206"/>
      <w:bookmarkEnd w:id="3207"/>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209" w:name="_Toc160452832"/>
      <w:bookmarkStart w:id="3210" w:name="_Toc164869760"/>
      <w:bookmarkStart w:id="3211" w:name="_Toc175350746"/>
      <w:bookmarkStart w:id="3212" w:name="_Toc180146683"/>
      <w:bookmarkStart w:id="3213" w:name="_Toc180249181"/>
      <w:bookmarkStart w:id="3214" w:name="_Toc183379135"/>
      <w:bookmarkStart w:id="3215" w:name="_Toc195349128"/>
      <w:bookmarkStart w:id="3216" w:name="_Toc195349716"/>
      <w:bookmarkStart w:id="3217" w:name="_Toc211940565"/>
      <w:r w:rsidRPr="00DD5C49">
        <w:t>6</w:t>
      </w:r>
      <w:r w:rsidRPr="00693DD2">
        <w:t>.3.6.3.4</w:t>
      </w:r>
      <w:r w:rsidRPr="00693DD2">
        <w:tab/>
        <w:t>Enumeration: MobilityEvent</w:t>
      </w:r>
      <w:bookmarkEnd w:id="3209"/>
      <w:bookmarkEnd w:id="3210"/>
      <w:bookmarkEnd w:id="3211"/>
      <w:bookmarkEnd w:id="3212"/>
      <w:bookmarkEnd w:id="3213"/>
      <w:bookmarkEnd w:id="3214"/>
      <w:bookmarkEnd w:id="3215"/>
      <w:bookmarkEnd w:id="3216"/>
      <w:bookmarkEnd w:id="3217"/>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218" w:name="_Toc160452833"/>
      <w:bookmarkStart w:id="3219" w:name="_Toc164869761"/>
      <w:bookmarkStart w:id="3220" w:name="_Toc175350747"/>
      <w:bookmarkStart w:id="3221" w:name="_Toc180146684"/>
      <w:bookmarkStart w:id="3222" w:name="_Toc180249182"/>
      <w:bookmarkStart w:id="3223" w:name="_Toc183379136"/>
      <w:bookmarkStart w:id="3224" w:name="_Toc195349129"/>
      <w:bookmarkStart w:id="3225" w:name="_Toc195349717"/>
      <w:bookmarkStart w:id="3226" w:name="_Toc211940566"/>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208"/>
      <w:bookmarkEnd w:id="3218"/>
      <w:bookmarkEnd w:id="3219"/>
      <w:bookmarkEnd w:id="3220"/>
      <w:bookmarkEnd w:id="3221"/>
      <w:bookmarkEnd w:id="3222"/>
      <w:bookmarkEnd w:id="3223"/>
      <w:bookmarkEnd w:id="3224"/>
      <w:bookmarkEnd w:id="3225"/>
      <w:bookmarkEnd w:id="3226"/>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227" w:name="_Toc129252572"/>
      <w:bookmarkStart w:id="3228" w:name="_Toc160452834"/>
      <w:bookmarkStart w:id="3229" w:name="_Toc164869762"/>
      <w:bookmarkStart w:id="3230" w:name="_Toc175350748"/>
      <w:bookmarkStart w:id="3231" w:name="_Toc180146685"/>
      <w:bookmarkStart w:id="3232" w:name="_Toc180249183"/>
      <w:bookmarkStart w:id="3233" w:name="_Toc183379137"/>
      <w:bookmarkStart w:id="3234" w:name="_Toc195349130"/>
      <w:bookmarkStart w:id="3235" w:name="_Toc195349718"/>
      <w:bookmarkStart w:id="3236" w:name="_Toc211940567"/>
      <w:r w:rsidRPr="00DD5C49">
        <w:t>6.3.6.5</w:t>
      </w:r>
      <w:r w:rsidRPr="00DD5C49">
        <w:tab/>
        <w:t>Binary data</w:t>
      </w:r>
      <w:bookmarkEnd w:id="3227"/>
      <w:bookmarkEnd w:id="3228"/>
      <w:bookmarkEnd w:id="3229"/>
      <w:bookmarkEnd w:id="3230"/>
      <w:bookmarkEnd w:id="3231"/>
      <w:bookmarkEnd w:id="3232"/>
      <w:bookmarkEnd w:id="3233"/>
      <w:bookmarkEnd w:id="3234"/>
      <w:bookmarkEnd w:id="3235"/>
      <w:bookmarkEnd w:id="3236"/>
    </w:p>
    <w:p w14:paraId="4780ACF6" w14:textId="77777777" w:rsidR="00DD5C49" w:rsidRPr="00DD5C49" w:rsidRDefault="00DD5C49" w:rsidP="00DD5C49">
      <w:pPr>
        <w:pStyle w:val="Heading5"/>
      </w:pPr>
      <w:bookmarkStart w:id="3237" w:name="_Toc129252573"/>
      <w:bookmarkStart w:id="3238" w:name="_Toc160452835"/>
      <w:bookmarkStart w:id="3239" w:name="_Toc164869763"/>
      <w:bookmarkStart w:id="3240" w:name="_Toc175350749"/>
      <w:bookmarkStart w:id="3241" w:name="_Toc180146686"/>
      <w:bookmarkStart w:id="3242" w:name="_Toc180249184"/>
      <w:bookmarkStart w:id="3243" w:name="_Toc183379138"/>
      <w:bookmarkStart w:id="3244" w:name="_Toc195349131"/>
      <w:bookmarkStart w:id="3245" w:name="_Toc195349719"/>
      <w:bookmarkStart w:id="3246" w:name="_Toc211940568"/>
      <w:r w:rsidRPr="00DD5C49">
        <w:t>6.3.6.5.1</w:t>
      </w:r>
      <w:r w:rsidRPr="00DD5C49">
        <w:tab/>
        <w:t>Binary Data Types</w:t>
      </w:r>
      <w:bookmarkEnd w:id="3237"/>
      <w:bookmarkEnd w:id="3238"/>
      <w:bookmarkEnd w:id="3239"/>
      <w:bookmarkEnd w:id="3240"/>
      <w:bookmarkEnd w:id="3241"/>
      <w:bookmarkEnd w:id="3242"/>
      <w:bookmarkEnd w:id="3243"/>
      <w:bookmarkEnd w:id="3244"/>
      <w:bookmarkEnd w:id="3245"/>
      <w:bookmarkEnd w:id="3246"/>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247" w:name="_Toc160452836"/>
      <w:bookmarkStart w:id="3248" w:name="_Toc164869764"/>
      <w:bookmarkStart w:id="3249" w:name="_Toc175350750"/>
      <w:bookmarkStart w:id="3250" w:name="_Toc180146687"/>
      <w:bookmarkStart w:id="3251" w:name="_Toc180249185"/>
      <w:bookmarkStart w:id="3252" w:name="_Toc183379139"/>
      <w:bookmarkStart w:id="3253" w:name="_Toc195349132"/>
      <w:bookmarkStart w:id="3254" w:name="_Toc195349720"/>
      <w:bookmarkStart w:id="3255" w:name="_Toc211940569"/>
      <w:r w:rsidRPr="00332316">
        <w:t>6.3.7</w:t>
      </w:r>
      <w:r w:rsidRPr="00332316">
        <w:tab/>
        <w:t>Error Handling</w:t>
      </w:r>
      <w:bookmarkEnd w:id="3012"/>
      <w:bookmarkEnd w:id="3247"/>
      <w:bookmarkEnd w:id="3248"/>
      <w:bookmarkEnd w:id="3249"/>
      <w:bookmarkEnd w:id="3250"/>
      <w:bookmarkEnd w:id="3251"/>
      <w:bookmarkEnd w:id="3252"/>
      <w:bookmarkEnd w:id="3253"/>
      <w:bookmarkEnd w:id="3254"/>
      <w:bookmarkEnd w:id="3255"/>
    </w:p>
    <w:p w14:paraId="7E323D1A" w14:textId="77777777" w:rsidR="00332316" w:rsidRPr="00332316" w:rsidRDefault="00332316" w:rsidP="00332316">
      <w:pPr>
        <w:pStyle w:val="Heading4"/>
      </w:pPr>
      <w:bookmarkStart w:id="3256" w:name="_Toc129252575"/>
      <w:bookmarkStart w:id="3257" w:name="_Toc160452837"/>
      <w:bookmarkStart w:id="3258" w:name="_Toc164869765"/>
      <w:bookmarkStart w:id="3259" w:name="_Toc175350751"/>
      <w:bookmarkStart w:id="3260" w:name="_Toc180146688"/>
      <w:bookmarkStart w:id="3261" w:name="_Toc180249186"/>
      <w:bookmarkStart w:id="3262" w:name="_Toc183379140"/>
      <w:bookmarkStart w:id="3263" w:name="_Toc195349133"/>
      <w:bookmarkStart w:id="3264" w:name="_Toc195349721"/>
      <w:bookmarkStart w:id="3265" w:name="_Toc211940570"/>
      <w:r w:rsidRPr="00332316">
        <w:t>6.3.7.1</w:t>
      </w:r>
      <w:r w:rsidRPr="00332316">
        <w:tab/>
        <w:t>General</w:t>
      </w:r>
      <w:bookmarkEnd w:id="3256"/>
      <w:bookmarkEnd w:id="3257"/>
      <w:bookmarkEnd w:id="3258"/>
      <w:bookmarkEnd w:id="3259"/>
      <w:bookmarkEnd w:id="3260"/>
      <w:bookmarkEnd w:id="3261"/>
      <w:bookmarkEnd w:id="3262"/>
      <w:bookmarkEnd w:id="3263"/>
      <w:bookmarkEnd w:id="3264"/>
      <w:bookmarkEnd w:id="3265"/>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266" w:name="_Toc129252576"/>
      <w:bookmarkStart w:id="3267" w:name="_Toc160452838"/>
      <w:bookmarkStart w:id="3268" w:name="_Toc164869766"/>
      <w:bookmarkStart w:id="3269" w:name="_Toc175350752"/>
      <w:bookmarkStart w:id="3270" w:name="_Toc180146689"/>
      <w:bookmarkStart w:id="3271" w:name="_Toc180249187"/>
      <w:bookmarkStart w:id="3272" w:name="_Toc183379141"/>
      <w:bookmarkStart w:id="3273" w:name="_Toc195349134"/>
      <w:bookmarkStart w:id="3274" w:name="_Toc195349722"/>
      <w:bookmarkStart w:id="3275" w:name="_Toc211940571"/>
      <w:r w:rsidRPr="00332316">
        <w:lastRenderedPageBreak/>
        <w:t>6.3.7.2</w:t>
      </w:r>
      <w:r w:rsidRPr="00332316">
        <w:tab/>
        <w:t>Protocol Errors</w:t>
      </w:r>
      <w:bookmarkEnd w:id="3266"/>
      <w:bookmarkEnd w:id="3267"/>
      <w:bookmarkEnd w:id="3268"/>
      <w:bookmarkEnd w:id="3269"/>
      <w:bookmarkEnd w:id="3270"/>
      <w:bookmarkEnd w:id="3271"/>
      <w:bookmarkEnd w:id="3272"/>
      <w:bookmarkEnd w:id="3273"/>
      <w:bookmarkEnd w:id="3274"/>
      <w:bookmarkEnd w:id="3275"/>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276" w:name="_Toc129252577"/>
      <w:bookmarkStart w:id="3277" w:name="_Toc160452839"/>
      <w:bookmarkStart w:id="3278" w:name="_Toc164869767"/>
      <w:bookmarkStart w:id="3279" w:name="_Toc175350753"/>
      <w:bookmarkStart w:id="3280" w:name="_Toc180146690"/>
      <w:bookmarkStart w:id="3281" w:name="_Toc180249188"/>
      <w:bookmarkStart w:id="3282" w:name="_Toc183379142"/>
      <w:bookmarkStart w:id="3283" w:name="_Toc195349135"/>
      <w:bookmarkStart w:id="3284" w:name="_Toc195349723"/>
      <w:bookmarkStart w:id="3285" w:name="_Toc211940572"/>
      <w:r w:rsidRPr="00332316">
        <w:t>6.3.7.3</w:t>
      </w:r>
      <w:r w:rsidRPr="00332316">
        <w:tab/>
        <w:t>Application Errors</w:t>
      </w:r>
      <w:bookmarkEnd w:id="3276"/>
      <w:bookmarkEnd w:id="3277"/>
      <w:bookmarkEnd w:id="3278"/>
      <w:bookmarkEnd w:id="3279"/>
      <w:bookmarkEnd w:id="3280"/>
      <w:bookmarkEnd w:id="3281"/>
      <w:bookmarkEnd w:id="3282"/>
      <w:bookmarkEnd w:id="3283"/>
      <w:bookmarkEnd w:id="3284"/>
      <w:bookmarkEnd w:id="3285"/>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286" w:name="_Toc129252578"/>
      <w:bookmarkStart w:id="3287" w:name="_Toc160452840"/>
      <w:bookmarkStart w:id="3288" w:name="_Toc164869768"/>
      <w:bookmarkStart w:id="3289" w:name="_Toc175350754"/>
      <w:bookmarkStart w:id="3290" w:name="_Toc180146691"/>
      <w:bookmarkStart w:id="3291" w:name="_Toc180249189"/>
      <w:bookmarkStart w:id="3292" w:name="_Toc183379143"/>
      <w:bookmarkStart w:id="3293" w:name="_Toc195349136"/>
      <w:bookmarkStart w:id="3294" w:name="_Toc195349724"/>
      <w:bookmarkStart w:id="3295" w:name="_Toc211940573"/>
      <w:r w:rsidRPr="00332316">
        <w:t>6.3.8</w:t>
      </w:r>
      <w:r w:rsidRPr="00332316">
        <w:rPr>
          <w:lang w:eastAsia="zh-CN"/>
        </w:rPr>
        <w:tab/>
        <w:t>Feature negotiation</w:t>
      </w:r>
      <w:bookmarkEnd w:id="3286"/>
      <w:bookmarkEnd w:id="3287"/>
      <w:bookmarkEnd w:id="3288"/>
      <w:bookmarkEnd w:id="3289"/>
      <w:bookmarkEnd w:id="3290"/>
      <w:bookmarkEnd w:id="3291"/>
      <w:bookmarkEnd w:id="3292"/>
      <w:bookmarkEnd w:id="3293"/>
      <w:bookmarkEnd w:id="3294"/>
      <w:bookmarkEnd w:id="3295"/>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296" w:name="_Toc129252579"/>
      <w:bookmarkStart w:id="3297" w:name="_Toc160452841"/>
      <w:bookmarkStart w:id="3298" w:name="_Toc164869769"/>
      <w:bookmarkStart w:id="3299" w:name="_Toc175350755"/>
      <w:bookmarkStart w:id="3300" w:name="_Toc180146692"/>
      <w:bookmarkStart w:id="3301" w:name="_Toc180249190"/>
      <w:bookmarkStart w:id="3302" w:name="_Toc183379144"/>
      <w:bookmarkStart w:id="3303" w:name="_Toc195349137"/>
      <w:bookmarkStart w:id="3304" w:name="_Toc195349725"/>
      <w:bookmarkStart w:id="3305" w:name="_Toc211940574"/>
      <w:r w:rsidRPr="00332316">
        <w:t>6.3.9</w:t>
      </w:r>
      <w:r w:rsidRPr="00332316">
        <w:tab/>
        <w:t>Security</w:t>
      </w:r>
      <w:bookmarkEnd w:id="3296"/>
      <w:bookmarkEnd w:id="3297"/>
      <w:bookmarkEnd w:id="3298"/>
      <w:bookmarkEnd w:id="3299"/>
      <w:bookmarkEnd w:id="3300"/>
      <w:bookmarkEnd w:id="3301"/>
      <w:bookmarkEnd w:id="3302"/>
      <w:bookmarkEnd w:id="3303"/>
      <w:bookmarkEnd w:id="3304"/>
      <w:bookmarkEnd w:id="3305"/>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306" w:name="_Toc160452842"/>
      <w:bookmarkStart w:id="3307" w:name="_Toc164869770"/>
      <w:bookmarkStart w:id="3308" w:name="_Toc175350756"/>
      <w:bookmarkStart w:id="3309" w:name="_Toc180146693"/>
      <w:bookmarkStart w:id="3310" w:name="_Toc180249191"/>
      <w:bookmarkStart w:id="3311" w:name="_Toc183379145"/>
      <w:bookmarkStart w:id="3312" w:name="_Toc195349138"/>
      <w:bookmarkStart w:id="3313" w:name="_Toc195349726"/>
      <w:bookmarkStart w:id="3314" w:name="_Toc211940575"/>
      <w:r w:rsidR="00FD7038" w:rsidRPr="00FD7038">
        <w:lastRenderedPageBreak/>
        <w:t>6.4</w:t>
      </w:r>
      <w:r w:rsidR="00FD7038" w:rsidRPr="00FD7038">
        <w:tab/>
        <w:t>UAE_DAASupport Service API</w:t>
      </w:r>
      <w:bookmarkEnd w:id="3306"/>
      <w:bookmarkEnd w:id="3307"/>
      <w:bookmarkEnd w:id="3308"/>
      <w:bookmarkEnd w:id="3309"/>
      <w:bookmarkEnd w:id="3310"/>
      <w:bookmarkEnd w:id="3311"/>
      <w:bookmarkEnd w:id="3312"/>
      <w:bookmarkEnd w:id="3313"/>
      <w:bookmarkEnd w:id="3314"/>
    </w:p>
    <w:p w14:paraId="03FE0A75" w14:textId="77777777" w:rsidR="00FD7038" w:rsidRPr="00FD7038" w:rsidRDefault="00FD7038" w:rsidP="00FD7038">
      <w:pPr>
        <w:pStyle w:val="Heading3"/>
      </w:pPr>
      <w:bookmarkStart w:id="3315" w:name="_Toc160452843"/>
      <w:bookmarkStart w:id="3316" w:name="_Toc164869771"/>
      <w:bookmarkStart w:id="3317" w:name="_Toc175350757"/>
      <w:bookmarkStart w:id="3318" w:name="_Toc180146694"/>
      <w:bookmarkStart w:id="3319" w:name="_Toc180249192"/>
      <w:bookmarkStart w:id="3320" w:name="_Toc183379146"/>
      <w:bookmarkStart w:id="3321" w:name="_Toc195349139"/>
      <w:bookmarkStart w:id="3322" w:name="_Toc195349727"/>
      <w:bookmarkStart w:id="3323" w:name="_Toc211940576"/>
      <w:r w:rsidRPr="00FD7038">
        <w:t>6.4.1</w:t>
      </w:r>
      <w:r w:rsidRPr="00FD7038">
        <w:tab/>
        <w:t>Introduction</w:t>
      </w:r>
      <w:bookmarkEnd w:id="3315"/>
      <w:bookmarkEnd w:id="3316"/>
      <w:bookmarkEnd w:id="3317"/>
      <w:bookmarkEnd w:id="3318"/>
      <w:bookmarkEnd w:id="3319"/>
      <w:bookmarkEnd w:id="3320"/>
      <w:bookmarkEnd w:id="3321"/>
      <w:bookmarkEnd w:id="3322"/>
      <w:bookmarkEnd w:id="3323"/>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324" w:name="_Toc160452844"/>
      <w:bookmarkStart w:id="3325" w:name="_Toc164869772"/>
      <w:bookmarkStart w:id="3326" w:name="_Toc175350758"/>
      <w:bookmarkStart w:id="3327" w:name="_Toc180146695"/>
      <w:bookmarkStart w:id="3328" w:name="_Toc180249193"/>
      <w:bookmarkStart w:id="3329" w:name="_Toc183379147"/>
      <w:bookmarkStart w:id="3330" w:name="_Toc195349140"/>
      <w:bookmarkStart w:id="3331" w:name="_Toc195349728"/>
      <w:bookmarkStart w:id="3332" w:name="_Toc211940577"/>
      <w:r w:rsidRPr="00FD7038">
        <w:t>6.4.2</w:t>
      </w:r>
      <w:r w:rsidRPr="00FD7038">
        <w:tab/>
        <w:t>Usage of HTTP</w:t>
      </w:r>
      <w:bookmarkEnd w:id="3324"/>
      <w:bookmarkEnd w:id="3325"/>
      <w:bookmarkEnd w:id="3326"/>
      <w:bookmarkEnd w:id="3327"/>
      <w:bookmarkEnd w:id="3328"/>
      <w:bookmarkEnd w:id="3329"/>
      <w:bookmarkEnd w:id="3330"/>
      <w:bookmarkEnd w:id="3331"/>
      <w:bookmarkEnd w:id="3332"/>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333" w:name="_Toc160452845"/>
      <w:bookmarkStart w:id="3334" w:name="_Toc164869773"/>
      <w:bookmarkStart w:id="3335" w:name="_Toc175350759"/>
      <w:bookmarkStart w:id="3336" w:name="_Toc180146696"/>
      <w:bookmarkStart w:id="3337" w:name="_Toc180249194"/>
      <w:bookmarkStart w:id="3338" w:name="_Toc183379148"/>
      <w:bookmarkStart w:id="3339" w:name="_Toc195349141"/>
      <w:bookmarkStart w:id="3340" w:name="_Toc195349729"/>
      <w:bookmarkStart w:id="3341" w:name="_Toc211940578"/>
      <w:r w:rsidRPr="00FD7038">
        <w:t>6.4.3</w:t>
      </w:r>
      <w:r w:rsidRPr="00FD7038">
        <w:tab/>
        <w:t>Resources</w:t>
      </w:r>
      <w:bookmarkEnd w:id="3333"/>
      <w:bookmarkEnd w:id="3334"/>
      <w:bookmarkEnd w:id="3335"/>
      <w:bookmarkEnd w:id="3336"/>
      <w:bookmarkEnd w:id="3337"/>
      <w:bookmarkEnd w:id="3338"/>
      <w:bookmarkEnd w:id="3339"/>
      <w:bookmarkEnd w:id="3340"/>
      <w:bookmarkEnd w:id="3341"/>
    </w:p>
    <w:p w14:paraId="330A4B87" w14:textId="77777777" w:rsidR="00FD7038" w:rsidRPr="00FD7038" w:rsidRDefault="00FD7038" w:rsidP="00FD7038">
      <w:pPr>
        <w:pStyle w:val="Heading4"/>
      </w:pPr>
      <w:bookmarkStart w:id="3342" w:name="_Toc160452846"/>
      <w:bookmarkStart w:id="3343" w:name="_Toc164869774"/>
      <w:bookmarkStart w:id="3344" w:name="_Toc175350760"/>
      <w:bookmarkStart w:id="3345" w:name="_Toc180146697"/>
      <w:bookmarkStart w:id="3346" w:name="_Toc180249195"/>
      <w:bookmarkStart w:id="3347" w:name="_Toc183379149"/>
      <w:bookmarkStart w:id="3348" w:name="_Toc195349142"/>
      <w:bookmarkStart w:id="3349" w:name="_Toc195349730"/>
      <w:bookmarkStart w:id="3350" w:name="_Toc211940579"/>
      <w:r w:rsidRPr="00FD7038">
        <w:t>6.4.3.1</w:t>
      </w:r>
      <w:r w:rsidRPr="00FD7038">
        <w:tab/>
        <w:t>Overview</w:t>
      </w:r>
      <w:bookmarkEnd w:id="3342"/>
      <w:bookmarkEnd w:id="3343"/>
      <w:bookmarkEnd w:id="3344"/>
      <w:bookmarkEnd w:id="3345"/>
      <w:bookmarkEnd w:id="3346"/>
      <w:bookmarkEnd w:id="3347"/>
      <w:bookmarkEnd w:id="3348"/>
      <w:bookmarkEnd w:id="3349"/>
      <w:bookmarkEnd w:id="3350"/>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6pt;height:156pt" o:ole="">
            <v:imagedata r:id="rId90" o:title=""/>
          </v:shape>
          <o:OLEObject Type="Embed" ProgID="Word.Document.8" ShapeID="_x0000_i1065" DrawAspect="Content" ObjectID="_1825501743"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351" w:name="_Toc160452847"/>
      <w:bookmarkStart w:id="3352" w:name="_Toc164869775"/>
      <w:bookmarkStart w:id="3353" w:name="_Toc175350761"/>
      <w:bookmarkStart w:id="3354" w:name="_Toc180146698"/>
      <w:bookmarkStart w:id="3355" w:name="_Toc180249196"/>
      <w:bookmarkStart w:id="3356" w:name="_Toc183379150"/>
      <w:bookmarkStart w:id="3357" w:name="_Toc195349143"/>
      <w:bookmarkStart w:id="3358" w:name="_Toc195349731"/>
      <w:bookmarkStart w:id="3359" w:name="_Toc211940580"/>
      <w:r w:rsidRPr="00FD7038">
        <w:t>6.4.3.2</w:t>
      </w:r>
      <w:r w:rsidRPr="00FD7038">
        <w:tab/>
        <w:t>Resource: DAA Policies</w:t>
      </w:r>
      <w:bookmarkEnd w:id="3351"/>
      <w:bookmarkEnd w:id="3352"/>
      <w:bookmarkEnd w:id="3353"/>
      <w:bookmarkEnd w:id="3354"/>
      <w:bookmarkEnd w:id="3355"/>
      <w:bookmarkEnd w:id="3356"/>
      <w:bookmarkEnd w:id="3357"/>
      <w:bookmarkEnd w:id="3358"/>
      <w:bookmarkEnd w:id="3359"/>
    </w:p>
    <w:p w14:paraId="6BA734A6" w14:textId="77777777" w:rsidR="00FD7038" w:rsidRPr="00FD7038" w:rsidRDefault="00FD7038" w:rsidP="00FD7038">
      <w:pPr>
        <w:pStyle w:val="Heading5"/>
      </w:pPr>
      <w:bookmarkStart w:id="3360" w:name="_Toc160452848"/>
      <w:bookmarkStart w:id="3361" w:name="_Toc164869776"/>
      <w:bookmarkStart w:id="3362" w:name="_Toc175350762"/>
      <w:bookmarkStart w:id="3363" w:name="_Toc180146699"/>
      <w:bookmarkStart w:id="3364" w:name="_Toc180249197"/>
      <w:bookmarkStart w:id="3365" w:name="_Toc183379151"/>
      <w:bookmarkStart w:id="3366" w:name="_Toc195349144"/>
      <w:bookmarkStart w:id="3367" w:name="_Toc195349732"/>
      <w:bookmarkStart w:id="3368" w:name="_Toc211940581"/>
      <w:r w:rsidRPr="00FD7038">
        <w:t>6.4.3.2.1</w:t>
      </w:r>
      <w:r w:rsidRPr="00FD7038">
        <w:tab/>
        <w:t>Description</w:t>
      </w:r>
      <w:bookmarkEnd w:id="3360"/>
      <w:bookmarkEnd w:id="3361"/>
      <w:bookmarkEnd w:id="3362"/>
      <w:bookmarkEnd w:id="3363"/>
      <w:bookmarkEnd w:id="3364"/>
      <w:bookmarkEnd w:id="3365"/>
      <w:bookmarkEnd w:id="3366"/>
      <w:bookmarkEnd w:id="3367"/>
      <w:bookmarkEnd w:id="3368"/>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369" w:name="_Toc160452849"/>
      <w:bookmarkStart w:id="3370" w:name="_Toc164869777"/>
      <w:bookmarkStart w:id="3371" w:name="_Toc175350763"/>
      <w:bookmarkStart w:id="3372" w:name="_Toc180146700"/>
      <w:bookmarkStart w:id="3373" w:name="_Toc180249198"/>
      <w:bookmarkStart w:id="3374" w:name="_Toc183379152"/>
      <w:bookmarkStart w:id="3375" w:name="_Toc195349145"/>
      <w:bookmarkStart w:id="3376" w:name="_Toc195349733"/>
      <w:bookmarkStart w:id="3377" w:name="_Toc211940582"/>
      <w:r w:rsidRPr="00FD7038">
        <w:t>6.4.3.2.2</w:t>
      </w:r>
      <w:r w:rsidRPr="00FD7038">
        <w:tab/>
        <w:t>Resource Definition</w:t>
      </w:r>
      <w:bookmarkEnd w:id="3369"/>
      <w:bookmarkEnd w:id="3370"/>
      <w:bookmarkEnd w:id="3371"/>
      <w:bookmarkEnd w:id="3372"/>
      <w:bookmarkEnd w:id="3373"/>
      <w:bookmarkEnd w:id="3374"/>
      <w:bookmarkEnd w:id="3375"/>
      <w:bookmarkEnd w:id="3376"/>
      <w:bookmarkEnd w:id="3377"/>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378" w:name="_Toc160452850"/>
      <w:bookmarkStart w:id="3379" w:name="_Toc164869778"/>
      <w:bookmarkStart w:id="3380" w:name="_Toc175350764"/>
      <w:bookmarkStart w:id="3381" w:name="_Toc180146701"/>
      <w:bookmarkStart w:id="3382" w:name="_Toc180249199"/>
      <w:bookmarkStart w:id="3383" w:name="_Toc183379153"/>
      <w:bookmarkStart w:id="3384" w:name="_Toc195349146"/>
      <w:bookmarkStart w:id="3385" w:name="_Toc195349734"/>
      <w:bookmarkStart w:id="3386" w:name="_Toc211940583"/>
      <w:r w:rsidRPr="00FD7038">
        <w:t>6.4.3.2.3</w:t>
      </w:r>
      <w:r w:rsidRPr="00FD7038">
        <w:tab/>
        <w:t>Resource Standard Methods</w:t>
      </w:r>
      <w:bookmarkEnd w:id="3378"/>
      <w:bookmarkEnd w:id="3379"/>
      <w:bookmarkEnd w:id="3380"/>
      <w:bookmarkEnd w:id="3381"/>
      <w:bookmarkEnd w:id="3382"/>
      <w:bookmarkEnd w:id="3383"/>
      <w:bookmarkEnd w:id="3384"/>
      <w:bookmarkEnd w:id="3385"/>
      <w:bookmarkEnd w:id="3386"/>
    </w:p>
    <w:p w14:paraId="6F542FAE" w14:textId="77777777" w:rsidR="00FD7038" w:rsidRPr="00FD7038" w:rsidRDefault="00FD7038" w:rsidP="00FD7038">
      <w:pPr>
        <w:pStyle w:val="Heading6"/>
      </w:pPr>
      <w:bookmarkStart w:id="3387" w:name="_Toc160452851"/>
      <w:bookmarkStart w:id="3388" w:name="_Toc164869779"/>
      <w:bookmarkStart w:id="3389" w:name="_Toc175350765"/>
      <w:bookmarkStart w:id="3390" w:name="_Toc180146702"/>
      <w:bookmarkStart w:id="3391" w:name="_Toc180249200"/>
      <w:bookmarkStart w:id="3392" w:name="_Toc183379154"/>
      <w:bookmarkStart w:id="3393" w:name="_Toc195349147"/>
      <w:bookmarkStart w:id="3394" w:name="_Toc195349735"/>
      <w:bookmarkStart w:id="3395" w:name="_Toc211940584"/>
      <w:r w:rsidRPr="00FD7038">
        <w:t>6.4.3.2.3.1</w:t>
      </w:r>
      <w:r w:rsidRPr="00FD7038">
        <w:tab/>
        <w:t>GET</w:t>
      </w:r>
      <w:bookmarkEnd w:id="3387"/>
      <w:bookmarkEnd w:id="3388"/>
      <w:bookmarkEnd w:id="3389"/>
      <w:bookmarkEnd w:id="3390"/>
      <w:bookmarkEnd w:id="3391"/>
      <w:bookmarkEnd w:id="3392"/>
      <w:bookmarkEnd w:id="3393"/>
      <w:bookmarkEnd w:id="3394"/>
      <w:bookmarkEnd w:id="3395"/>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3396" w:name="_Toc160452852"/>
      <w:bookmarkStart w:id="3397" w:name="_Toc164869780"/>
      <w:bookmarkStart w:id="3398" w:name="_Toc175350766"/>
      <w:bookmarkStart w:id="3399" w:name="_Toc180146703"/>
      <w:bookmarkStart w:id="3400" w:name="_Toc180249201"/>
      <w:bookmarkStart w:id="3401" w:name="_Toc183379155"/>
      <w:bookmarkStart w:id="3402" w:name="_Toc195349148"/>
      <w:bookmarkStart w:id="3403" w:name="_Toc195349736"/>
      <w:bookmarkStart w:id="3404" w:name="_Toc211940585"/>
      <w:r w:rsidRPr="00FD7038">
        <w:t>6.4.3.2.3.2</w:t>
      </w:r>
      <w:r w:rsidRPr="00FD7038">
        <w:tab/>
        <w:t>POST</w:t>
      </w:r>
      <w:bookmarkEnd w:id="3396"/>
      <w:bookmarkEnd w:id="3397"/>
      <w:bookmarkEnd w:id="3398"/>
      <w:bookmarkEnd w:id="3399"/>
      <w:bookmarkEnd w:id="3400"/>
      <w:bookmarkEnd w:id="3401"/>
      <w:bookmarkEnd w:id="3402"/>
      <w:bookmarkEnd w:id="3403"/>
      <w:bookmarkEnd w:id="3404"/>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405" w:name="_Toc160452853"/>
      <w:bookmarkStart w:id="3406" w:name="_Toc164869781"/>
      <w:bookmarkStart w:id="3407" w:name="_Toc175350767"/>
      <w:bookmarkStart w:id="3408" w:name="_Toc180146704"/>
      <w:bookmarkStart w:id="3409" w:name="_Toc180249202"/>
      <w:bookmarkStart w:id="3410" w:name="_Toc183379156"/>
      <w:bookmarkStart w:id="3411" w:name="_Toc195349149"/>
      <w:bookmarkStart w:id="3412" w:name="_Toc195349737"/>
      <w:bookmarkStart w:id="3413" w:name="_Toc211940586"/>
      <w:r w:rsidRPr="00FD7038">
        <w:t>6.4.3.2.4</w:t>
      </w:r>
      <w:r w:rsidRPr="00FD7038">
        <w:tab/>
        <w:t>Resource Custom Operations</w:t>
      </w:r>
      <w:bookmarkEnd w:id="3405"/>
      <w:bookmarkEnd w:id="3406"/>
      <w:bookmarkEnd w:id="3407"/>
      <w:bookmarkEnd w:id="3408"/>
      <w:bookmarkEnd w:id="3409"/>
      <w:bookmarkEnd w:id="3410"/>
      <w:bookmarkEnd w:id="3411"/>
      <w:bookmarkEnd w:id="3412"/>
      <w:bookmarkEnd w:id="3413"/>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414" w:name="_Toc160452854"/>
      <w:bookmarkStart w:id="3415" w:name="_Toc164869782"/>
      <w:bookmarkStart w:id="3416" w:name="_Toc175350768"/>
      <w:bookmarkStart w:id="3417" w:name="_Toc180146705"/>
      <w:bookmarkStart w:id="3418" w:name="_Toc180249203"/>
      <w:bookmarkStart w:id="3419" w:name="_Toc183379157"/>
      <w:bookmarkStart w:id="3420" w:name="_Toc195349150"/>
      <w:bookmarkStart w:id="3421" w:name="_Toc195349738"/>
      <w:bookmarkStart w:id="3422" w:name="_Toc211940587"/>
      <w:r w:rsidRPr="00FD7038">
        <w:t>6.4.3.3</w:t>
      </w:r>
      <w:r w:rsidRPr="00FD7038">
        <w:tab/>
        <w:t>Resource: Individual DAA Policy</w:t>
      </w:r>
      <w:bookmarkEnd w:id="3414"/>
      <w:bookmarkEnd w:id="3415"/>
      <w:bookmarkEnd w:id="3416"/>
      <w:bookmarkEnd w:id="3417"/>
      <w:bookmarkEnd w:id="3418"/>
      <w:bookmarkEnd w:id="3419"/>
      <w:bookmarkEnd w:id="3420"/>
      <w:bookmarkEnd w:id="3421"/>
      <w:bookmarkEnd w:id="3422"/>
    </w:p>
    <w:p w14:paraId="43A67C3A" w14:textId="77777777" w:rsidR="00FD7038" w:rsidRPr="00FD7038" w:rsidRDefault="00FD7038" w:rsidP="00FD7038">
      <w:pPr>
        <w:pStyle w:val="Heading5"/>
      </w:pPr>
      <w:bookmarkStart w:id="3423" w:name="_Toc160452855"/>
      <w:bookmarkStart w:id="3424" w:name="_Toc164869783"/>
      <w:bookmarkStart w:id="3425" w:name="_Toc175350769"/>
      <w:bookmarkStart w:id="3426" w:name="_Toc180146706"/>
      <w:bookmarkStart w:id="3427" w:name="_Toc180249204"/>
      <w:bookmarkStart w:id="3428" w:name="_Toc183379158"/>
      <w:bookmarkStart w:id="3429" w:name="_Toc195349151"/>
      <w:bookmarkStart w:id="3430" w:name="_Toc195349739"/>
      <w:bookmarkStart w:id="3431" w:name="_Toc211940588"/>
      <w:r w:rsidRPr="00FD7038">
        <w:t>6.4.3.3.1</w:t>
      </w:r>
      <w:r w:rsidRPr="00FD7038">
        <w:tab/>
        <w:t>Description</w:t>
      </w:r>
      <w:bookmarkEnd w:id="3423"/>
      <w:bookmarkEnd w:id="3424"/>
      <w:bookmarkEnd w:id="3425"/>
      <w:bookmarkEnd w:id="3426"/>
      <w:bookmarkEnd w:id="3427"/>
      <w:bookmarkEnd w:id="3428"/>
      <w:bookmarkEnd w:id="3429"/>
      <w:bookmarkEnd w:id="3430"/>
      <w:bookmarkEnd w:id="3431"/>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432" w:name="_Toc160452856"/>
      <w:bookmarkStart w:id="3433" w:name="_Toc164869784"/>
      <w:bookmarkStart w:id="3434" w:name="_Toc175350770"/>
      <w:bookmarkStart w:id="3435" w:name="_Toc180146707"/>
      <w:bookmarkStart w:id="3436" w:name="_Toc180249205"/>
      <w:bookmarkStart w:id="3437" w:name="_Toc183379159"/>
      <w:bookmarkStart w:id="3438" w:name="_Toc195349152"/>
      <w:bookmarkStart w:id="3439" w:name="_Toc195349740"/>
      <w:bookmarkStart w:id="3440" w:name="_Toc211940589"/>
      <w:r w:rsidRPr="00FD7038">
        <w:t>6.4.3.3.2</w:t>
      </w:r>
      <w:r w:rsidRPr="00FD7038">
        <w:tab/>
        <w:t>Resource Definition</w:t>
      </w:r>
      <w:bookmarkEnd w:id="3432"/>
      <w:bookmarkEnd w:id="3433"/>
      <w:bookmarkEnd w:id="3434"/>
      <w:bookmarkEnd w:id="3435"/>
      <w:bookmarkEnd w:id="3436"/>
      <w:bookmarkEnd w:id="3437"/>
      <w:bookmarkEnd w:id="3438"/>
      <w:bookmarkEnd w:id="3439"/>
      <w:bookmarkEnd w:id="3440"/>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441" w:name="_Toc160452857"/>
      <w:bookmarkStart w:id="3442" w:name="_Toc164869785"/>
      <w:bookmarkStart w:id="3443" w:name="_Toc175350771"/>
      <w:bookmarkStart w:id="3444" w:name="_Toc180146708"/>
      <w:bookmarkStart w:id="3445" w:name="_Toc180249206"/>
      <w:bookmarkStart w:id="3446" w:name="_Toc183379160"/>
      <w:bookmarkStart w:id="3447" w:name="_Toc195349153"/>
      <w:bookmarkStart w:id="3448" w:name="_Toc195349741"/>
      <w:bookmarkStart w:id="3449" w:name="_Toc211940590"/>
      <w:r w:rsidRPr="00FD7038">
        <w:t>6.4.3.3.3</w:t>
      </w:r>
      <w:r w:rsidRPr="00FD7038">
        <w:tab/>
        <w:t>Resource Standard Methods</w:t>
      </w:r>
      <w:bookmarkEnd w:id="3441"/>
      <w:bookmarkEnd w:id="3442"/>
      <w:bookmarkEnd w:id="3443"/>
      <w:bookmarkEnd w:id="3444"/>
      <w:bookmarkEnd w:id="3445"/>
      <w:bookmarkEnd w:id="3446"/>
      <w:bookmarkEnd w:id="3447"/>
      <w:bookmarkEnd w:id="3448"/>
      <w:bookmarkEnd w:id="3449"/>
    </w:p>
    <w:p w14:paraId="5B11F15B" w14:textId="77777777" w:rsidR="00FD7038" w:rsidRPr="00FD7038" w:rsidRDefault="00FD7038" w:rsidP="00FD7038">
      <w:pPr>
        <w:pStyle w:val="Heading6"/>
      </w:pPr>
      <w:bookmarkStart w:id="3450" w:name="_Toc160452858"/>
      <w:bookmarkStart w:id="3451" w:name="_Toc164869786"/>
      <w:bookmarkStart w:id="3452" w:name="_Toc175350772"/>
      <w:bookmarkStart w:id="3453" w:name="_Toc180146709"/>
      <w:bookmarkStart w:id="3454" w:name="_Toc180249207"/>
      <w:bookmarkStart w:id="3455" w:name="_Toc183379161"/>
      <w:bookmarkStart w:id="3456" w:name="_Toc195349154"/>
      <w:bookmarkStart w:id="3457" w:name="_Toc195349742"/>
      <w:bookmarkStart w:id="3458" w:name="_Toc211940591"/>
      <w:r w:rsidRPr="00FD7038">
        <w:t>6.4.3.3.3.1</w:t>
      </w:r>
      <w:r w:rsidRPr="00FD7038">
        <w:tab/>
        <w:t>GET</w:t>
      </w:r>
      <w:bookmarkEnd w:id="3450"/>
      <w:bookmarkEnd w:id="3451"/>
      <w:bookmarkEnd w:id="3452"/>
      <w:bookmarkEnd w:id="3453"/>
      <w:bookmarkEnd w:id="3454"/>
      <w:bookmarkEnd w:id="3455"/>
      <w:bookmarkEnd w:id="3456"/>
      <w:bookmarkEnd w:id="3457"/>
      <w:bookmarkEnd w:id="3458"/>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3459" w:name="_Toc160452859"/>
      <w:bookmarkStart w:id="3460" w:name="_Toc164869787"/>
      <w:bookmarkStart w:id="3461" w:name="_Toc175350773"/>
      <w:bookmarkStart w:id="3462" w:name="_Toc180146710"/>
      <w:bookmarkStart w:id="3463" w:name="_Toc180249208"/>
      <w:bookmarkStart w:id="3464" w:name="_Toc183379162"/>
      <w:bookmarkStart w:id="3465" w:name="_Toc195349155"/>
      <w:bookmarkStart w:id="3466" w:name="_Toc195349743"/>
      <w:bookmarkStart w:id="3467" w:name="_Toc211940592"/>
      <w:r w:rsidRPr="00FD7038">
        <w:t>6.4.3.3.3.2</w:t>
      </w:r>
      <w:r w:rsidRPr="00FD7038">
        <w:tab/>
        <w:t>PUT</w:t>
      </w:r>
      <w:bookmarkEnd w:id="3459"/>
      <w:bookmarkEnd w:id="3460"/>
      <w:bookmarkEnd w:id="3461"/>
      <w:bookmarkEnd w:id="3462"/>
      <w:bookmarkEnd w:id="3463"/>
      <w:bookmarkEnd w:id="3464"/>
      <w:bookmarkEnd w:id="3465"/>
      <w:bookmarkEnd w:id="3466"/>
      <w:bookmarkEnd w:id="3467"/>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3468" w:name="_Toc160452860"/>
      <w:bookmarkStart w:id="3469" w:name="_Toc164869788"/>
      <w:bookmarkStart w:id="3470" w:name="_Toc175350774"/>
      <w:bookmarkStart w:id="3471" w:name="_Toc180146711"/>
      <w:bookmarkStart w:id="3472" w:name="_Toc180249209"/>
      <w:bookmarkStart w:id="3473" w:name="_Toc183379163"/>
      <w:bookmarkStart w:id="3474" w:name="_Toc195349156"/>
      <w:bookmarkStart w:id="3475" w:name="_Toc195349744"/>
      <w:bookmarkStart w:id="3476" w:name="_Toc211940593"/>
      <w:r w:rsidRPr="00FD7038">
        <w:t>6.4.3.3.3.</w:t>
      </w:r>
      <w:r w:rsidR="00B31885">
        <w:t>3</w:t>
      </w:r>
      <w:r w:rsidRPr="00FD7038">
        <w:tab/>
        <w:t>PATCH</w:t>
      </w:r>
      <w:bookmarkEnd w:id="3468"/>
      <w:bookmarkEnd w:id="3469"/>
      <w:bookmarkEnd w:id="3470"/>
      <w:bookmarkEnd w:id="3471"/>
      <w:bookmarkEnd w:id="3472"/>
      <w:bookmarkEnd w:id="3473"/>
      <w:bookmarkEnd w:id="3474"/>
      <w:bookmarkEnd w:id="3475"/>
      <w:bookmarkEnd w:id="3476"/>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3477" w:name="_Toc160452861"/>
      <w:bookmarkStart w:id="3478" w:name="_Toc164869789"/>
      <w:bookmarkStart w:id="3479" w:name="_Toc175350775"/>
      <w:bookmarkStart w:id="3480" w:name="_Toc180146712"/>
      <w:bookmarkStart w:id="3481" w:name="_Toc180249210"/>
      <w:bookmarkStart w:id="3482" w:name="_Toc183379164"/>
      <w:bookmarkStart w:id="3483" w:name="_Toc195349157"/>
      <w:bookmarkStart w:id="3484" w:name="_Toc195349745"/>
      <w:bookmarkStart w:id="3485" w:name="_Toc211940594"/>
      <w:r w:rsidRPr="00FD7038">
        <w:t>6.4.3.3.3.4</w:t>
      </w:r>
      <w:r w:rsidRPr="00FD7038">
        <w:tab/>
        <w:t>DELETE</w:t>
      </w:r>
      <w:bookmarkEnd w:id="3477"/>
      <w:bookmarkEnd w:id="3478"/>
      <w:bookmarkEnd w:id="3479"/>
      <w:bookmarkEnd w:id="3480"/>
      <w:bookmarkEnd w:id="3481"/>
      <w:bookmarkEnd w:id="3482"/>
      <w:bookmarkEnd w:id="3483"/>
      <w:bookmarkEnd w:id="3484"/>
      <w:bookmarkEnd w:id="3485"/>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486" w:name="_Toc160452862"/>
      <w:bookmarkStart w:id="3487" w:name="_Toc164869790"/>
      <w:bookmarkStart w:id="3488" w:name="_Toc175350776"/>
      <w:bookmarkStart w:id="3489" w:name="_Toc180146713"/>
      <w:bookmarkStart w:id="3490" w:name="_Toc180249211"/>
      <w:bookmarkStart w:id="3491" w:name="_Toc183379165"/>
      <w:bookmarkStart w:id="3492" w:name="_Toc195349158"/>
      <w:bookmarkStart w:id="3493" w:name="_Toc195349746"/>
      <w:bookmarkStart w:id="3494" w:name="_Toc211940595"/>
      <w:r w:rsidRPr="00FD7038">
        <w:t>6.4.3.3.4</w:t>
      </w:r>
      <w:r w:rsidRPr="00FD7038">
        <w:tab/>
        <w:t>Resource Custom Operations</w:t>
      </w:r>
      <w:bookmarkEnd w:id="3486"/>
      <w:bookmarkEnd w:id="3487"/>
      <w:bookmarkEnd w:id="3488"/>
      <w:bookmarkEnd w:id="3489"/>
      <w:bookmarkEnd w:id="3490"/>
      <w:bookmarkEnd w:id="3491"/>
      <w:bookmarkEnd w:id="3492"/>
      <w:bookmarkEnd w:id="3493"/>
      <w:bookmarkEnd w:id="3494"/>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495" w:name="_Toc160452863"/>
      <w:bookmarkStart w:id="3496" w:name="_Toc164869791"/>
      <w:bookmarkStart w:id="3497" w:name="_Toc175350777"/>
      <w:bookmarkStart w:id="3498" w:name="_Toc180146714"/>
      <w:bookmarkStart w:id="3499" w:name="_Toc180249212"/>
      <w:bookmarkStart w:id="3500" w:name="_Toc183379166"/>
      <w:bookmarkStart w:id="3501" w:name="_Toc195349159"/>
      <w:bookmarkStart w:id="3502" w:name="_Toc195349747"/>
      <w:bookmarkStart w:id="3503" w:name="_Toc211940596"/>
      <w:r w:rsidRPr="00FD7038">
        <w:t>6.4.4</w:t>
      </w:r>
      <w:r w:rsidRPr="00FD7038">
        <w:tab/>
        <w:t>Custom Operations without associated resources</w:t>
      </w:r>
      <w:bookmarkEnd w:id="3495"/>
      <w:bookmarkEnd w:id="3496"/>
      <w:bookmarkEnd w:id="3497"/>
      <w:bookmarkEnd w:id="3498"/>
      <w:bookmarkEnd w:id="3499"/>
      <w:bookmarkEnd w:id="3500"/>
      <w:bookmarkEnd w:id="3501"/>
      <w:bookmarkEnd w:id="3502"/>
      <w:bookmarkEnd w:id="3503"/>
    </w:p>
    <w:p w14:paraId="1E2F1F05" w14:textId="77777777" w:rsidR="00FD7038" w:rsidRPr="00FD7038" w:rsidRDefault="00FD7038" w:rsidP="00FD7038">
      <w:pPr>
        <w:pStyle w:val="Heading4"/>
      </w:pPr>
      <w:bookmarkStart w:id="3504" w:name="_Toc160452864"/>
      <w:bookmarkStart w:id="3505" w:name="_Toc164869792"/>
      <w:bookmarkStart w:id="3506" w:name="_Toc175350778"/>
      <w:bookmarkStart w:id="3507" w:name="_Toc180146715"/>
      <w:bookmarkStart w:id="3508" w:name="_Toc180249213"/>
      <w:bookmarkStart w:id="3509" w:name="_Toc183379167"/>
      <w:bookmarkStart w:id="3510" w:name="_Toc195349160"/>
      <w:bookmarkStart w:id="3511" w:name="_Toc195349748"/>
      <w:bookmarkStart w:id="3512" w:name="_Toc211940597"/>
      <w:r w:rsidRPr="00FD7038">
        <w:t>6.4.4.1</w:t>
      </w:r>
      <w:r w:rsidRPr="00FD7038">
        <w:tab/>
        <w:t>Overview</w:t>
      </w:r>
      <w:bookmarkEnd w:id="3504"/>
      <w:bookmarkEnd w:id="3505"/>
      <w:bookmarkEnd w:id="3506"/>
      <w:bookmarkEnd w:id="3507"/>
      <w:bookmarkEnd w:id="3508"/>
      <w:bookmarkEnd w:id="3509"/>
      <w:bookmarkEnd w:id="3510"/>
      <w:bookmarkEnd w:id="3511"/>
      <w:bookmarkEnd w:id="3512"/>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6pt;height:89.2pt" o:ole="">
            <v:imagedata r:id="rId92" o:title=""/>
          </v:shape>
          <o:OLEObject Type="Embed" ProgID="Word.Document.8" ShapeID="_x0000_i1066" DrawAspect="Content" ObjectID="_1825501744"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513" w:name="_Toc160452865"/>
      <w:bookmarkStart w:id="3514" w:name="_Toc164869793"/>
      <w:bookmarkStart w:id="3515" w:name="_Toc175350779"/>
      <w:bookmarkStart w:id="3516" w:name="_Toc180146716"/>
      <w:bookmarkStart w:id="3517" w:name="_Toc180249214"/>
      <w:bookmarkStart w:id="3518" w:name="_Toc183379168"/>
      <w:bookmarkStart w:id="3519" w:name="_Toc195349161"/>
      <w:bookmarkStart w:id="3520" w:name="_Toc195349749"/>
      <w:bookmarkStart w:id="3521" w:name="_Toc211940598"/>
      <w:r w:rsidRPr="00FD7038">
        <w:t>6.4.4.2</w:t>
      </w:r>
      <w:r w:rsidRPr="00FD7038">
        <w:tab/>
        <w:t>Operation: InformDAAEvents</w:t>
      </w:r>
      <w:bookmarkEnd w:id="3513"/>
      <w:bookmarkEnd w:id="3514"/>
      <w:bookmarkEnd w:id="3515"/>
      <w:bookmarkEnd w:id="3516"/>
      <w:bookmarkEnd w:id="3517"/>
      <w:bookmarkEnd w:id="3518"/>
      <w:bookmarkEnd w:id="3519"/>
      <w:bookmarkEnd w:id="3520"/>
      <w:bookmarkEnd w:id="3521"/>
    </w:p>
    <w:p w14:paraId="788E6D2A" w14:textId="77777777" w:rsidR="00FD7038" w:rsidRPr="00FD7038" w:rsidRDefault="00FD7038" w:rsidP="00FD7038">
      <w:pPr>
        <w:pStyle w:val="Heading5"/>
      </w:pPr>
      <w:bookmarkStart w:id="3522" w:name="_Toc160452866"/>
      <w:bookmarkStart w:id="3523" w:name="_Toc164869794"/>
      <w:bookmarkStart w:id="3524" w:name="_Toc175350780"/>
      <w:bookmarkStart w:id="3525" w:name="_Toc180146717"/>
      <w:bookmarkStart w:id="3526" w:name="_Toc180249215"/>
      <w:bookmarkStart w:id="3527" w:name="_Toc183379169"/>
      <w:bookmarkStart w:id="3528" w:name="_Toc195349162"/>
      <w:bookmarkStart w:id="3529" w:name="_Toc195349750"/>
      <w:bookmarkStart w:id="3530" w:name="_Toc211940599"/>
      <w:r w:rsidRPr="00FD7038">
        <w:t>6.4.4.2.1</w:t>
      </w:r>
      <w:r w:rsidRPr="00FD7038">
        <w:tab/>
        <w:t>Description</w:t>
      </w:r>
      <w:bookmarkEnd w:id="3522"/>
      <w:bookmarkEnd w:id="3523"/>
      <w:bookmarkEnd w:id="3524"/>
      <w:bookmarkEnd w:id="3525"/>
      <w:bookmarkEnd w:id="3526"/>
      <w:bookmarkEnd w:id="3527"/>
      <w:bookmarkEnd w:id="3528"/>
      <w:bookmarkEnd w:id="3529"/>
      <w:bookmarkEnd w:id="3530"/>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531" w:name="_Toc160452867"/>
      <w:bookmarkStart w:id="3532" w:name="_Toc164869795"/>
      <w:bookmarkStart w:id="3533" w:name="_Toc175350781"/>
      <w:bookmarkStart w:id="3534" w:name="_Toc180146718"/>
      <w:bookmarkStart w:id="3535" w:name="_Toc180249216"/>
      <w:bookmarkStart w:id="3536" w:name="_Toc183379170"/>
      <w:bookmarkStart w:id="3537" w:name="_Toc195349163"/>
      <w:bookmarkStart w:id="3538" w:name="_Toc195349751"/>
      <w:bookmarkStart w:id="3539" w:name="_Toc211940600"/>
      <w:r w:rsidRPr="00FD7038">
        <w:t>6.4.4.2.2</w:t>
      </w:r>
      <w:r w:rsidRPr="00FD7038">
        <w:tab/>
        <w:t>Operation Definition</w:t>
      </w:r>
      <w:bookmarkEnd w:id="3531"/>
      <w:bookmarkEnd w:id="3532"/>
      <w:bookmarkEnd w:id="3533"/>
      <w:bookmarkEnd w:id="3534"/>
      <w:bookmarkEnd w:id="3535"/>
      <w:bookmarkEnd w:id="3536"/>
      <w:bookmarkEnd w:id="3537"/>
      <w:bookmarkEnd w:id="3538"/>
      <w:bookmarkEnd w:id="3539"/>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540" w:name="_Toc160452868"/>
      <w:bookmarkStart w:id="3541" w:name="_Toc164869796"/>
      <w:bookmarkStart w:id="3542" w:name="_Toc175350782"/>
      <w:bookmarkStart w:id="3543" w:name="_Toc180146719"/>
      <w:bookmarkStart w:id="3544" w:name="_Toc180249217"/>
      <w:bookmarkStart w:id="3545" w:name="_Toc183379171"/>
      <w:bookmarkStart w:id="3546" w:name="_Toc195349164"/>
      <w:bookmarkStart w:id="3547" w:name="_Toc195349752"/>
      <w:bookmarkStart w:id="3548" w:name="_Toc211940601"/>
      <w:r w:rsidRPr="00FD7038">
        <w:t>6.4.5</w:t>
      </w:r>
      <w:r w:rsidRPr="00FD7038">
        <w:tab/>
        <w:t>Notifications</w:t>
      </w:r>
      <w:bookmarkEnd w:id="3540"/>
      <w:bookmarkEnd w:id="3541"/>
      <w:bookmarkEnd w:id="3542"/>
      <w:bookmarkEnd w:id="3543"/>
      <w:bookmarkEnd w:id="3544"/>
      <w:bookmarkEnd w:id="3545"/>
      <w:bookmarkEnd w:id="3546"/>
      <w:bookmarkEnd w:id="3547"/>
      <w:bookmarkEnd w:id="3548"/>
    </w:p>
    <w:p w14:paraId="27429DB5" w14:textId="77777777" w:rsidR="00FD7038" w:rsidRPr="00FD7038" w:rsidRDefault="00FD7038" w:rsidP="00FD7038">
      <w:pPr>
        <w:pStyle w:val="Heading4"/>
      </w:pPr>
      <w:bookmarkStart w:id="3549" w:name="_Toc160452869"/>
      <w:bookmarkStart w:id="3550" w:name="_Toc164869797"/>
      <w:bookmarkStart w:id="3551" w:name="_Toc175350783"/>
      <w:bookmarkStart w:id="3552" w:name="_Toc180146720"/>
      <w:bookmarkStart w:id="3553" w:name="_Toc180249218"/>
      <w:bookmarkStart w:id="3554" w:name="_Toc183379172"/>
      <w:bookmarkStart w:id="3555" w:name="_Toc195349165"/>
      <w:bookmarkStart w:id="3556" w:name="_Toc195349753"/>
      <w:bookmarkStart w:id="3557" w:name="_Toc211940602"/>
      <w:r w:rsidRPr="00FD7038">
        <w:t>6.4.5.1</w:t>
      </w:r>
      <w:r w:rsidRPr="00FD7038">
        <w:tab/>
        <w:t>General</w:t>
      </w:r>
      <w:bookmarkEnd w:id="3549"/>
      <w:bookmarkEnd w:id="3550"/>
      <w:bookmarkEnd w:id="3551"/>
      <w:bookmarkEnd w:id="3552"/>
      <w:bookmarkEnd w:id="3553"/>
      <w:bookmarkEnd w:id="3554"/>
      <w:bookmarkEnd w:id="3555"/>
      <w:bookmarkEnd w:id="3556"/>
      <w:bookmarkEnd w:id="3557"/>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558" w:name="_Toc160452870"/>
      <w:bookmarkStart w:id="3559" w:name="_Toc164869798"/>
      <w:bookmarkStart w:id="3560" w:name="_Toc175350784"/>
      <w:bookmarkStart w:id="3561" w:name="_Toc180146721"/>
      <w:bookmarkStart w:id="3562" w:name="_Toc180249219"/>
      <w:bookmarkStart w:id="3563" w:name="_Toc183379173"/>
      <w:bookmarkStart w:id="3564" w:name="_Toc195349166"/>
      <w:bookmarkStart w:id="3565" w:name="_Toc195349754"/>
      <w:bookmarkStart w:id="3566" w:name="_Toc211940603"/>
      <w:r w:rsidRPr="00FD7038">
        <w:lastRenderedPageBreak/>
        <w:t>6.4</w:t>
      </w:r>
      <w:r w:rsidRPr="00FD7038">
        <w:rPr>
          <w:lang w:val="en-US"/>
        </w:rPr>
        <w:t>.5.2</w:t>
      </w:r>
      <w:r w:rsidRPr="00FD7038">
        <w:rPr>
          <w:lang w:val="en-US"/>
        </w:rPr>
        <w:tab/>
        <w:t>DAA Policy Configuration Completion Status Notification</w:t>
      </w:r>
      <w:bookmarkEnd w:id="3558"/>
      <w:bookmarkEnd w:id="3559"/>
      <w:bookmarkEnd w:id="3560"/>
      <w:bookmarkEnd w:id="3561"/>
      <w:bookmarkEnd w:id="3562"/>
      <w:bookmarkEnd w:id="3563"/>
      <w:bookmarkEnd w:id="3564"/>
      <w:bookmarkEnd w:id="3565"/>
      <w:bookmarkEnd w:id="3566"/>
    </w:p>
    <w:p w14:paraId="44710290" w14:textId="77777777" w:rsidR="00FD7038" w:rsidRPr="00FD7038" w:rsidRDefault="00FD7038" w:rsidP="00FD7038">
      <w:pPr>
        <w:pStyle w:val="Heading5"/>
        <w:rPr>
          <w:noProof/>
          <w:lang w:val="en-US"/>
        </w:rPr>
      </w:pPr>
      <w:bookmarkStart w:id="3567" w:name="_Toc160452871"/>
      <w:bookmarkStart w:id="3568" w:name="_Toc164869799"/>
      <w:bookmarkStart w:id="3569" w:name="_Toc175350785"/>
      <w:bookmarkStart w:id="3570" w:name="_Toc180146722"/>
      <w:bookmarkStart w:id="3571" w:name="_Toc180249220"/>
      <w:bookmarkStart w:id="3572" w:name="_Toc183379174"/>
      <w:bookmarkStart w:id="3573" w:name="_Toc195349167"/>
      <w:bookmarkStart w:id="3574" w:name="_Toc195349755"/>
      <w:bookmarkStart w:id="3575" w:name="_Toc211940604"/>
      <w:r w:rsidRPr="00FD7038">
        <w:t>6.4</w:t>
      </w:r>
      <w:r w:rsidRPr="00FD7038">
        <w:rPr>
          <w:lang w:val="en-US"/>
        </w:rPr>
        <w:t>.5.2</w:t>
      </w:r>
      <w:r w:rsidRPr="00FD7038">
        <w:rPr>
          <w:noProof/>
          <w:lang w:val="en-US"/>
        </w:rPr>
        <w:t>.1</w:t>
      </w:r>
      <w:r w:rsidRPr="00FD7038">
        <w:rPr>
          <w:noProof/>
          <w:lang w:val="en-US"/>
        </w:rPr>
        <w:tab/>
        <w:t>Description</w:t>
      </w:r>
      <w:bookmarkEnd w:id="3567"/>
      <w:bookmarkEnd w:id="3568"/>
      <w:bookmarkEnd w:id="3569"/>
      <w:bookmarkEnd w:id="3570"/>
      <w:bookmarkEnd w:id="3571"/>
      <w:bookmarkEnd w:id="3572"/>
      <w:bookmarkEnd w:id="3573"/>
      <w:bookmarkEnd w:id="3574"/>
      <w:bookmarkEnd w:id="3575"/>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576" w:name="_Toc160452872"/>
      <w:bookmarkStart w:id="3577" w:name="_Toc164869800"/>
      <w:bookmarkStart w:id="3578" w:name="_Toc175350786"/>
      <w:bookmarkStart w:id="3579" w:name="_Toc180146723"/>
      <w:bookmarkStart w:id="3580" w:name="_Toc180249221"/>
      <w:bookmarkStart w:id="3581" w:name="_Toc183379175"/>
      <w:bookmarkStart w:id="3582" w:name="_Toc195349168"/>
      <w:bookmarkStart w:id="3583" w:name="_Toc195349756"/>
      <w:bookmarkStart w:id="3584" w:name="_Toc211940605"/>
      <w:r w:rsidRPr="00FD7038">
        <w:t>6.4.5.2</w:t>
      </w:r>
      <w:r w:rsidRPr="00FD7038">
        <w:rPr>
          <w:noProof/>
        </w:rPr>
        <w:t>.2</w:t>
      </w:r>
      <w:r w:rsidRPr="00FD7038">
        <w:rPr>
          <w:noProof/>
        </w:rPr>
        <w:tab/>
        <w:t>Target URI</w:t>
      </w:r>
      <w:bookmarkEnd w:id="3576"/>
      <w:bookmarkEnd w:id="3577"/>
      <w:bookmarkEnd w:id="3578"/>
      <w:bookmarkEnd w:id="3579"/>
      <w:bookmarkEnd w:id="3580"/>
      <w:bookmarkEnd w:id="3581"/>
      <w:bookmarkEnd w:id="3582"/>
      <w:bookmarkEnd w:id="3583"/>
      <w:bookmarkEnd w:id="3584"/>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585" w:name="_Toc160452873"/>
      <w:bookmarkStart w:id="3586" w:name="_Toc164869801"/>
      <w:bookmarkStart w:id="3587" w:name="_Toc175350787"/>
      <w:bookmarkStart w:id="3588" w:name="_Toc180146724"/>
      <w:bookmarkStart w:id="3589" w:name="_Toc180249222"/>
      <w:bookmarkStart w:id="3590" w:name="_Toc183379176"/>
      <w:bookmarkStart w:id="3591" w:name="_Toc195349169"/>
      <w:bookmarkStart w:id="3592" w:name="_Toc195349757"/>
      <w:bookmarkStart w:id="3593" w:name="_Toc211940606"/>
      <w:r w:rsidRPr="00FD7038">
        <w:t>6.4.5.2</w:t>
      </w:r>
      <w:r w:rsidRPr="00FD7038">
        <w:rPr>
          <w:noProof/>
        </w:rPr>
        <w:t>.3</w:t>
      </w:r>
      <w:r w:rsidRPr="00FD7038">
        <w:rPr>
          <w:noProof/>
        </w:rPr>
        <w:tab/>
        <w:t>Standard Methods</w:t>
      </w:r>
      <w:bookmarkEnd w:id="3585"/>
      <w:bookmarkEnd w:id="3586"/>
      <w:bookmarkEnd w:id="3587"/>
      <w:bookmarkEnd w:id="3588"/>
      <w:bookmarkEnd w:id="3589"/>
      <w:bookmarkEnd w:id="3590"/>
      <w:bookmarkEnd w:id="3591"/>
      <w:bookmarkEnd w:id="3592"/>
      <w:bookmarkEnd w:id="3593"/>
    </w:p>
    <w:p w14:paraId="7FF5E3D3" w14:textId="77777777" w:rsidR="00FD7038" w:rsidRPr="00FD7038" w:rsidRDefault="00FD7038" w:rsidP="00FD7038">
      <w:pPr>
        <w:pStyle w:val="Heading6"/>
        <w:rPr>
          <w:noProof/>
        </w:rPr>
      </w:pPr>
      <w:bookmarkStart w:id="3594" w:name="_Toc160452874"/>
      <w:bookmarkStart w:id="3595" w:name="_Toc164869802"/>
      <w:bookmarkStart w:id="3596" w:name="_Toc175350788"/>
      <w:bookmarkStart w:id="3597" w:name="_Toc180146725"/>
      <w:bookmarkStart w:id="3598" w:name="_Toc180249223"/>
      <w:bookmarkStart w:id="3599" w:name="_Toc183379177"/>
      <w:bookmarkStart w:id="3600" w:name="_Toc195349170"/>
      <w:bookmarkStart w:id="3601" w:name="_Toc195349758"/>
      <w:bookmarkStart w:id="3602" w:name="_Toc211940607"/>
      <w:r w:rsidRPr="00FD7038">
        <w:t>6.4.5.2.3</w:t>
      </w:r>
      <w:r w:rsidRPr="00FD7038">
        <w:rPr>
          <w:noProof/>
        </w:rPr>
        <w:t>.1</w:t>
      </w:r>
      <w:r w:rsidRPr="00FD7038">
        <w:rPr>
          <w:noProof/>
        </w:rPr>
        <w:tab/>
        <w:t>POST</w:t>
      </w:r>
      <w:bookmarkEnd w:id="3594"/>
      <w:bookmarkEnd w:id="3595"/>
      <w:bookmarkEnd w:id="3596"/>
      <w:bookmarkEnd w:id="3597"/>
      <w:bookmarkEnd w:id="3598"/>
      <w:bookmarkEnd w:id="3599"/>
      <w:bookmarkEnd w:id="3600"/>
      <w:bookmarkEnd w:id="3601"/>
      <w:bookmarkEnd w:id="3602"/>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603" w:name="_Toc160452875"/>
      <w:bookmarkStart w:id="3604" w:name="_Toc164869803"/>
      <w:bookmarkStart w:id="3605" w:name="_Toc175350789"/>
      <w:bookmarkStart w:id="3606" w:name="_Toc180146726"/>
      <w:bookmarkStart w:id="3607" w:name="_Toc180249224"/>
      <w:bookmarkStart w:id="3608" w:name="_Toc183379178"/>
      <w:bookmarkStart w:id="3609" w:name="_Toc195349171"/>
      <w:bookmarkStart w:id="3610" w:name="_Toc195349759"/>
      <w:bookmarkStart w:id="3611" w:name="_Toc211940608"/>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603"/>
      <w:bookmarkEnd w:id="3604"/>
      <w:bookmarkEnd w:id="3605"/>
      <w:bookmarkEnd w:id="3606"/>
      <w:bookmarkEnd w:id="3607"/>
      <w:bookmarkEnd w:id="3608"/>
      <w:bookmarkEnd w:id="3609"/>
      <w:bookmarkEnd w:id="3610"/>
      <w:bookmarkEnd w:id="3611"/>
    </w:p>
    <w:p w14:paraId="5BB0259A" w14:textId="77777777" w:rsidR="00FD7038" w:rsidRPr="00FD7038" w:rsidRDefault="00FD7038" w:rsidP="00FD7038">
      <w:pPr>
        <w:pStyle w:val="Heading5"/>
        <w:rPr>
          <w:noProof/>
          <w:lang w:val="en-US"/>
        </w:rPr>
      </w:pPr>
      <w:bookmarkStart w:id="3612" w:name="_Toc160452876"/>
      <w:bookmarkStart w:id="3613" w:name="_Toc164869804"/>
      <w:bookmarkStart w:id="3614" w:name="_Toc175350790"/>
      <w:bookmarkStart w:id="3615" w:name="_Toc180146727"/>
      <w:bookmarkStart w:id="3616" w:name="_Toc180249225"/>
      <w:bookmarkStart w:id="3617" w:name="_Toc183379179"/>
      <w:bookmarkStart w:id="3618" w:name="_Toc195349172"/>
      <w:bookmarkStart w:id="3619" w:name="_Toc195349760"/>
      <w:bookmarkStart w:id="3620" w:name="_Toc211940609"/>
      <w:r w:rsidRPr="00FD7038">
        <w:t>6.4</w:t>
      </w:r>
      <w:r w:rsidRPr="00FD7038">
        <w:rPr>
          <w:lang w:val="en-US"/>
        </w:rPr>
        <w:t>.5.3</w:t>
      </w:r>
      <w:r w:rsidRPr="00FD7038">
        <w:rPr>
          <w:noProof/>
          <w:lang w:val="en-US"/>
        </w:rPr>
        <w:t>.1</w:t>
      </w:r>
      <w:r w:rsidRPr="00FD7038">
        <w:rPr>
          <w:noProof/>
          <w:lang w:val="en-US"/>
        </w:rPr>
        <w:tab/>
        <w:t>Description</w:t>
      </w:r>
      <w:bookmarkEnd w:id="3612"/>
      <w:bookmarkEnd w:id="3613"/>
      <w:bookmarkEnd w:id="3614"/>
      <w:bookmarkEnd w:id="3615"/>
      <w:bookmarkEnd w:id="3616"/>
      <w:bookmarkEnd w:id="3617"/>
      <w:bookmarkEnd w:id="3618"/>
      <w:bookmarkEnd w:id="3619"/>
      <w:bookmarkEnd w:id="3620"/>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621" w:name="_Toc160452877"/>
      <w:bookmarkStart w:id="3622" w:name="_Toc164869805"/>
      <w:bookmarkStart w:id="3623" w:name="_Toc175350791"/>
      <w:bookmarkStart w:id="3624" w:name="_Toc180146728"/>
      <w:bookmarkStart w:id="3625" w:name="_Toc180249226"/>
      <w:bookmarkStart w:id="3626" w:name="_Toc183379180"/>
      <w:bookmarkStart w:id="3627" w:name="_Toc195349173"/>
      <w:bookmarkStart w:id="3628" w:name="_Toc195349761"/>
      <w:bookmarkStart w:id="3629" w:name="_Toc211940610"/>
      <w:r w:rsidRPr="00FD7038">
        <w:t>6.4.5.3</w:t>
      </w:r>
      <w:r w:rsidRPr="00FD7038">
        <w:rPr>
          <w:noProof/>
        </w:rPr>
        <w:t>.2</w:t>
      </w:r>
      <w:r w:rsidRPr="00FD7038">
        <w:rPr>
          <w:noProof/>
        </w:rPr>
        <w:tab/>
        <w:t>Target URI</w:t>
      </w:r>
      <w:bookmarkEnd w:id="3621"/>
      <w:bookmarkEnd w:id="3622"/>
      <w:bookmarkEnd w:id="3623"/>
      <w:bookmarkEnd w:id="3624"/>
      <w:bookmarkEnd w:id="3625"/>
      <w:bookmarkEnd w:id="3626"/>
      <w:bookmarkEnd w:id="3627"/>
      <w:bookmarkEnd w:id="3628"/>
      <w:bookmarkEnd w:id="3629"/>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630" w:name="_Toc160452878"/>
      <w:bookmarkStart w:id="3631" w:name="_Toc164869806"/>
      <w:bookmarkStart w:id="3632" w:name="_Toc175350792"/>
      <w:bookmarkStart w:id="3633" w:name="_Toc180146729"/>
      <w:bookmarkStart w:id="3634" w:name="_Toc180249227"/>
      <w:bookmarkStart w:id="3635" w:name="_Toc183379181"/>
      <w:bookmarkStart w:id="3636" w:name="_Toc195349174"/>
      <w:bookmarkStart w:id="3637" w:name="_Toc195349762"/>
      <w:bookmarkStart w:id="3638" w:name="_Toc211940611"/>
      <w:r w:rsidRPr="00FD7038">
        <w:t>6.4.5.3</w:t>
      </w:r>
      <w:r w:rsidRPr="00FD7038">
        <w:rPr>
          <w:noProof/>
        </w:rPr>
        <w:t>.3</w:t>
      </w:r>
      <w:r w:rsidRPr="00FD7038">
        <w:rPr>
          <w:noProof/>
        </w:rPr>
        <w:tab/>
        <w:t>Standard Methods</w:t>
      </w:r>
      <w:bookmarkEnd w:id="3630"/>
      <w:bookmarkEnd w:id="3631"/>
      <w:bookmarkEnd w:id="3632"/>
      <w:bookmarkEnd w:id="3633"/>
      <w:bookmarkEnd w:id="3634"/>
      <w:bookmarkEnd w:id="3635"/>
      <w:bookmarkEnd w:id="3636"/>
      <w:bookmarkEnd w:id="3637"/>
      <w:bookmarkEnd w:id="3638"/>
    </w:p>
    <w:p w14:paraId="7D169772" w14:textId="77777777" w:rsidR="00FD7038" w:rsidRPr="00FD7038" w:rsidRDefault="00FD7038" w:rsidP="00FD7038">
      <w:pPr>
        <w:pStyle w:val="Heading6"/>
        <w:rPr>
          <w:noProof/>
        </w:rPr>
      </w:pPr>
      <w:bookmarkStart w:id="3639" w:name="_Toc160452879"/>
      <w:bookmarkStart w:id="3640" w:name="_Toc164869807"/>
      <w:bookmarkStart w:id="3641" w:name="_Toc175350793"/>
      <w:bookmarkStart w:id="3642" w:name="_Toc180146730"/>
      <w:bookmarkStart w:id="3643" w:name="_Toc180249228"/>
      <w:bookmarkStart w:id="3644" w:name="_Toc183379182"/>
      <w:bookmarkStart w:id="3645" w:name="_Toc195349175"/>
      <w:bookmarkStart w:id="3646" w:name="_Toc195349763"/>
      <w:bookmarkStart w:id="3647" w:name="_Toc211940612"/>
      <w:r w:rsidRPr="00FD7038">
        <w:t>6.4.5.3.3</w:t>
      </w:r>
      <w:r w:rsidRPr="00FD7038">
        <w:rPr>
          <w:noProof/>
        </w:rPr>
        <w:t>.1</w:t>
      </w:r>
      <w:r w:rsidRPr="00FD7038">
        <w:rPr>
          <w:noProof/>
        </w:rPr>
        <w:tab/>
        <w:t>POST</w:t>
      </w:r>
      <w:bookmarkEnd w:id="3639"/>
      <w:bookmarkEnd w:id="3640"/>
      <w:bookmarkEnd w:id="3641"/>
      <w:bookmarkEnd w:id="3642"/>
      <w:bookmarkEnd w:id="3643"/>
      <w:bookmarkEnd w:id="3644"/>
      <w:bookmarkEnd w:id="3645"/>
      <w:bookmarkEnd w:id="3646"/>
      <w:bookmarkEnd w:id="3647"/>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648" w:name="_Toc160452880"/>
      <w:bookmarkStart w:id="3649" w:name="_Toc164869808"/>
      <w:bookmarkStart w:id="3650" w:name="_Toc175350794"/>
      <w:bookmarkStart w:id="3651" w:name="_Toc180146731"/>
      <w:bookmarkStart w:id="3652" w:name="_Toc180249229"/>
      <w:bookmarkStart w:id="3653" w:name="_Toc183379183"/>
      <w:bookmarkStart w:id="3654" w:name="_Toc195349176"/>
      <w:bookmarkStart w:id="3655" w:name="_Toc195349764"/>
      <w:bookmarkStart w:id="3656" w:name="_Toc211940613"/>
      <w:r w:rsidRPr="00FD7038">
        <w:t>6.4.6</w:t>
      </w:r>
      <w:r w:rsidRPr="00FD7038">
        <w:tab/>
        <w:t>Data Model</w:t>
      </w:r>
      <w:bookmarkEnd w:id="3648"/>
      <w:bookmarkEnd w:id="3649"/>
      <w:bookmarkEnd w:id="3650"/>
      <w:bookmarkEnd w:id="3651"/>
      <w:bookmarkEnd w:id="3652"/>
      <w:bookmarkEnd w:id="3653"/>
      <w:bookmarkEnd w:id="3654"/>
      <w:bookmarkEnd w:id="3655"/>
      <w:bookmarkEnd w:id="3656"/>
    </w:p>
    <w:p w14:paraId="3E9A5720" w14:textId="77777777" w:rsidR="00FD7038" w:rsidRPr="00FD7038" w:rsidRDefault="00FD7038" w:rsidP="00FD7038">
      <w:pPr>
        <w:pStyle w:val="Heading4"/>
      </w:pPr>
      <w:bookmarkStart w:id="3657" w:name="_Toc160452881"/>
      <w:bookmarkStart w:id="3658" w:name="_Toc164869809"/>
      <w:bookmarkStart w:id="3659" w:name="_Toc175350795"/>
      <w:bookmarkStart w:id="3660" w:name="_Toc180146732"/>
      <w:bookmarkStart w:id="3661" w:name="_Toc180249230"/>
      <w:bookmarkStart w:id="3662" w:name="_Toc183379184"/>
      <w:bookmarkStart w:id="3663" w:name="_Toc195349177"/>
      <w:bookmarkStart w:id="3664" w:name="_Toc195349765"/>
      <w:bookmarkStart w:id="3665" w:name="_Toc211940614"/>
      <w:r w:rsidRPr="00FD7038">
        <w:t>6.4.6.1</w:t>
      </w:r>
      <w:r w:rsidRPr="00FD7038">
        <w:tab/>
        <w:t>General</w:t>
      </w:r>
      <w:bookmarkEnd w:id="3657"/>
      <w:bookmarkEnd w:id="3658"/>
      <w:bookmarkEnd w:id="3659"/>
      <w:bookmarkEnd w:id="3660"/>
      <w:bookmarkEnd w:id="3661"/>
      <w:bookmarkEnd w:id="3662"/>
      <w:bookmarkEnd w:id="3663"/>
      <w:bookmarkEnd w:id="3664"/>
      <w:bookmarkEnd w:id="3665"/>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666" w:name="_Toc160452882"/>
      <w:bookmarkStart w:id="3667" w:name="_Toc164869810"/>
      <w:bookmarkStart w:id="3668" w:name="_Toc175350796"/>
      <w:bookmarkStart w:id="3669" w:name="_Toc180146733"/>
      <w:bookmarkStart w:id="3670" w:name="_Toc180249231"/>
      <w:bookmarkStart w:id="3671" w:name="_Toc183379185"/>
      <w:bookmarkStart w:id="3672" w:name="_Toc195349178"/>
      <w:bookmarkStart w:id="3673" w:name="_Toc195349766"/>
      <w:bookmarkStart w:id="3674" w:name="_Toc211940615"/>
      <w:r w:rsidRPr="00FD7038">
        <w:t>6.4</w:t>
      </w:r>
      <w:r w:rsidRPr="00FD7038">
        <w:rPr>
          <w:lang w:val="en-US"/>
        </w:rPr>
        <w:t>.6.2</w:t>
      </w:r>
      <w:r w:rsidRPr="00FD7038">
        <w:rPr>
          <w:lang w:val="en-US"/>
        </w:rPr>
        <w:tab/>
        <w:t>Structured data types</w:t>
      </w:r>
      <w:bookmarkEnd w:id="3666"/>
      <w:bookmarkEnd w:id="3667"/>
      <w:bookmarkEnd w:id="3668"/>
      <w:bookmarkEnd w:id="3669"/>
      <w:bookmarkEnd w:id="3670"/>
      <w:bookmarkEnd w:id="3671"/>
      <w:bookmarkEnd w:id="3672"/>
      <w:bookmarkEnd w:id="3673"/>
      <w:bookmarkEnd w:id="3674"/>
    </w:p>
    <w:p w14:paraId="71CB4580" w14:textId="77777777" w:rsidR="00FD7038" w:rsidRPr="00FD7038" w:rsidRDefault="00FD7038" w:rsidP="00FD7038">
      <w:pPr>
        <w:pStyle w:val="Heading5"/>
      </w:pPr>
      <w:bookmarkStart w:id="3675" w:name="_Toc160452883"/>
      <w:bookmarkStart w:id="3676" w:name="_Toc164869811"/>
      <w:bookmarkStart w:id="3677" w:name="_Toc175350797"/>
      <w:bookmarkStart w:id="3678" w:name="_Toc180146734"/>
      <w:bookmarkStart w:id="3679" w:name="_Toc180249232"/>
      <w:bookmarkStart w:id="3680" w:name="_Toc183379186"/>
      <w:bookmarkStart w:id="3681" w:name="_Toc195349179"/>
      <w:bookmarkStart w:id="3682" w:name="_Toc195349767"/>
      <w:bookmarkStart w:id="3683" w:name="_Toc211940616"/>
      <w:r w:rsidRPr="00FD7038">
        <w:t>6.4.6.2.1</w:t>
      </w:r>
      <w:r w:rsidRPr="00FD7038">
        <w:tab/>
        <w:t>Introduction</w:t>
      </w:r>
      <w:bookmarkEnd w:id="3675"/>
      <w:bookmarkEnd w:id="3676"/>
      <w:bookmarkEnd w:id="3677"/>
      <w:bookmarkEnd w:id="3678"/>
      <w:bookmarkEnd w:id="3679"/>
      <w:bookmarkEnd w:id="3680"/>
      <w:bookmarkEnd w:id="3681"/>
      <w:bookmarkEnd w:id="3682"/>
      <w:bookmarkEnd w:id="3683"/>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684" w:name="_Toc160452884"/>
      <w:bookmarkStart w:id="3685" w:name="_Toc164869812"/>
      <w:bookmarkStart w:id="3686" w:name="_Toc175350798"/>
      <w:bookmarkStart w:id="3687" w:name="_Toc180146735"/>
      <w:bookmarkStart w:id="3688" w:name="_Toc180249233"/>
      <w:bookmarkStart w:id="3689" w:name="_Toc183379187"/>
      <w:bookmarkStart w:id="3690" w:name="_Toc195349180"/>
      <w:bookmarkStart w:id="3691" w:name="_Toc195349768"/>
      <w:bookmarkStart w:id="3692" w:name="_Toc211940617"/>
      <w:r w:rsidRPr="00FD7038">
        <w:lastRenderedPageBreak/>
        <w:t>6.4.6.2.2</w:t>
      </w:r>
      <w:r w:rsidRPr="00FD7038">
        <w:tab/>
        <w:t>Type: DAAPolReq</w:t>
      </w:r>
      <w:bookmarkEnd w:id="3684"/>
      <w:bookmarkEnd w:id="3685"/>
      <w:bookmarkEnd w:id="3686"/>
      <w:bookmarkEnd w:id="3687"/>
      <w:bookmarkEnd w:id="3688"/>
      <w:bookmarkEnd w:id="3689"/>
      <w:bookmarkEnd w:id="3690"/>
      <w:bookmarkEnd w:id="3691"/>
      <w:bookmarkEnd w:id="3692"/>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693" w:name="_Toc160452885"/>
      <w:bookmarkStart w:id="3694" w:name="_Toc164869813"/>
      <w:bookmarkStart w:id="3695" w:name="_Toc175350799"/>
      <w:bookmarkStart w:id="3696" w:name="_Toc180146736"/>
      <w:bookmarkStart w:id="3697" w:name="_Toc180249234"/>
      <w:bookmarkStart w:id="3698" w:name="_Toc183379188"/>
      <w:bookmarkStart w:id="3699" w:name="_Toc195349181"/>
      <w:bookmarkStart w:id="3700" w:name="_Toc195349769"/>
      <w:bookmarkStart w:id="3701" w:name="_Toc211940618"/>
      <w:r w:rsidRPr="00FD7038">
        <w:t>6.4.6.2.3</w:t>
      </w:r>
      <w:r w:rsidRPr="00FD7038">
        <w:tab/>
        <w:t>Type: DAAPolResp</w:t>
      </w:r>
      <w:bookmarkEnd w:id="3693"/>
      <w:bookmarkEnd w:id="3694"/>
      <w:bookmarkEnd w:id="3695"/>
      <w:bookmarkEnd w:id="3696"/>
      <w:bookmarkEnd w:id="3697"/>
      <w:bookmarkEnd w:id="3698"/>
      <w:bookmarkEnd w:id="3699"/>
      <w:bookmarkEnd w:id="3700"/>
      <w:bookmarkEnd w:id="3701"/>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702" w:name="_Toc160452886"/>
      <w:bookmarkStart w:id="3703" w:name="_Toc164869814"/>
      <w:bookmarkStart w:id="3704" w:name="_Toc175350800"/>
      <w:bookmarkStart w:id="3705" w:name="_Toc180146737"/>
      <w:bookmarkStart w:id="3706" w:name="_Toc180249235"/>
      <w:bookmarkStart w:id="3707" w:name="_Toc183379189"/>
      <w:bookmarkStart w:id="3708" w:name="_Toc195349182"/>
      <w:bookmarkStart w:id="3709" w:name="_Toc195349770"/>
      <w:bookmarkStart w:id="3710" w:name="_Toc211940619"/>
      <w:r w:rsidRPr="00FD7038">
        <w:t>6.4.6.2.4</w:t>
      </w:r>
      <w:r w:rsidRPr="00FD7038">
        <w:tab/>
        <w:t>Type: DAAPolicy</w:t>
      </w:r>
      <w:bookmarkEnd w:id="3702"/>
      <w:bookmarkEnd w:id="3703"/>
      <w:bookmarkEnd w:id="3704"/>
      <w:bookmarkEnd w:id="3705"/>
      <w:bookmarkEnd w:id="3706"/>
      <w:bookmarkEnd w:id="3707"/>
      <w:bookmarkEnd w:id="3708"/>
      <w:bookmarkEnd w:id="3709"/>
      <w:bookmarkEnd w:id="3710"/>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711" w:name="_Toc160452887"/>
      <w:bookmarkStart w:id="3712" w:name="_Toc164869815"/>
      <w:bookmarkStart w:id="3713" w:name="_Toc175350801"/>
      <w:bookmarkStart w:id="3714" w:name="_Toc180146738"/>
      <w:bookmarkStart w:id="3715" w:name="_Toc180249236"/>
      <w:bookmarkStart w:id="3716" w:name="_Toc183379190"/>
      <w:bookmarkStart w:id="3717" w:name="_Toc195349183"/>
      <w:bookmarkStart w:id="3718" w:name="_Toc195349771"/>
      <w:bookmarkStart w:id="3719" w:name="_Toc211940620"/>
      <w:r w:rsidRPr="00FD7038">
        <w:lastRenderedPageBreak/>
        <w:t>6.4.6.2.5</w:t>
      </w:r>
      <w:r w:rsidRPr="00FD7038">
        <w:tab/>
        <w:t>Type: DAAPolicyPatch</w:t>
      </w:r>
      <w:bookmarkEnd w:id="3711"/>
      <w:bookmarkEnd w:id="3712"/>
      <w:bookmarkEnd w:id="3713"/>
      <w:bookmarkEnd w:id="3714"/>
      <w:bookmarkEnd w:id="3715"/>
      <w:bookmarkEnd w:id="3716"/>
      <w:bookmarkEnd w:id="3717"/>
      <w:bookmarkEnd w:id="3718"/>
      <w:bookmarkEnd w:id="3719"/>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720" w:name="_Toc160452888"/>
      <w:bookmarkStart w:id="3721" w:name="_Toc164869816"/>
      <w:bookmarkStart w:id="3722" w:name="_Toc175350802"/>
      <w:bookmarkStart w:id="3723" w:name="_Toc180146739"/>
      <w:bookmarkStart w:id="3724" w:name="_Toc180249237"/>
      <w:bookmarkStart w:id="3725" w:name="_Toc183379191"/>
      <w:bookmarkStart w:id="3726" w:name="_Toc195349184"/>
      <w:bookmarkStart w:id="3727" w:name="_Toc195349772"/>
      <w:bookmarkStart w:id="3728" w:name="_Toc211940621"/>
      <w:r w:rsidRPr="00FD7038">
        <w:t>6.4.6.2.6</w:t>
      </w:r>
      <w:r w:rsidRPr="00FD7038">
        <w:tab/>
        <w:t>Type: DAAAppPolicy</w:t>
      </w:r>
      <w:bookmarkEnd w:id="3720"/>
      <w:bookmarkEnd w:id="3721"/>
      <w:bookmarkEnd w:id="3722"/>
      <w:bookmarkEnd w:id="3723"/>
      <w:bookmarkEnd w:id="3724"/>
      <w:bookmarkEnd w:id="3725"/>
      <w:bookmarkEnd w:id="3726"/>
      <w:bookmarkEnd w:id="3727"/>
      <w:bookmarkEnd w:id="3728"/>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729" w:name="_Toc160452889"/>
      <w:bookmarkStart w:id="3730" w:name="_Toc164869817"/>
      <w:bookmarkStart w:id="3731" w:name="_Toc175350803"/>
      <w:bookmarkStart w:id="3732" w:name="_Toc180146740"/>
      <w:bookmarkStart w:id="3733" w:name="_Toc180249238"/>
      <w:bookmarkStart w:id="3734" w:name="_Toc183379192"/>
      <w:bookmarkStart w:id="3735" w:name="_Toc195349185"/>
      <w:bookmarkStart w:id="3736" w:name="_Toc195349773"/>
      <w:bookmarkStart w:id="3737" w:name="_Toc211940622"/>
      <w:r w:rsidRPr="00FD7038">
        <w:lastRenderedPageBreak/>
        <w:t>6.4.6.2.7</w:t>
      </w:r>
      <w:r w:rsidRPr="00FD7038">
        <w:tab/>
        <w:t>Type: InformDAAEventsReq</w:t>
      </w:r>
      <w:bookmarkEnd w:id="3729"/>
      <w:bookmarkEnd w:id="3730"/>
      <w:bookmarkEnd w:id="3731"/>
      <w:bookmarkEnd w:id="3732"/>
      <w:bookmarkEnd w:id="3733"/>
      <w:bookmarkEnd w:id="3734"/>
      <w:bookmarkEnd w:id="3735"/>
      <w:bookmarkEnd w:id="3736"/>
      <w:bookmarkEnd w:id="3737"/>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738" w:name="_Toc160452890"/>
      <w:bookmarkStart w:id="3739" w:name="_Toc164869818"/>
      <w:bookmarkStart w:id="3740" w:name="_Toc175350804"/>
      <w:bookmarkStart w:id="3741" w:name="_Toc180146741"/>
      <w:bookmarkStart w:id="3742" w:name="_Toc180249239"/>
      <w:bookmarkStart w:id="3743" w:name="_Toc183379193"/>
      <w:bookmarkStart w:id="3744" w:name="_Toc195349186"/>
      <w:bookmarkStart w:id="3745" w:name="_Toc195349774"/>
      <w:bookmarkStart w:id="3746" w:name="_Toc211940623"/>
      <w:r w:rsidRPr="00FD7038">
        <w:t>6.4.6.2.8</w:t>
      </w:r>
      <w:r w:rsidRPr="00FD7038">
        <w:tab/>
        <w:t>Type: DAAPolConfigNotif</w:t>
      </w:r>
      <w:bookmarkEnd w:id="3738"/>
      <w:bookmarkEnd w:id="3739"/>
      <w:bookmarkEnd w:id="3740"/>
      <w:bookmarkEnd w:id="3741"/>
      <w:bookmarkEnd w:id="3742"/>
      <w:bookmarkEnd w:id="3743"/>
      <w:bookmarkEnd w:id="3744"/>
      <w:bookmarkEnd w:id="3745"/>
      <w:bookmarkEnd w:id="3746"/>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747" w:name="_Toc160452891"/>
      <w:bookmarkStart w:id="3748" w:name="_Toc164869819"/>
      <w:bookmarkStart w:id="3749" w:name="_Toc175350805"/>
      <w:bookmarkStart w:id="3750" w:name="_Toc180146742"/>
      <w:bookmarkStart w:id="3751" w:name="_Toc180249240"/>
      <w:bookmarkStart w:id="3752" w:name="_Toc183379194"/>
      <w:bookmarkStart w:id="3753" w:name="_Toc195349187"/>
      <w:bookmarkStart w:id="3754" w:name="_Toc195349775"/>
      <w:bookmarkStart w:id="3755" w:name="_Toc211940624"/>
      <w:r w:rsidRPr="00FD7038">
        <w:t>6.4.6.2.9</w:t>
      </w:r>
      <w:r w:rsidRPr="00FD7038">
        <w:tab/>
        <w:t>Type: DAAEventsInfo</w:t>
      </w:r>
      <w:bookmarkEnd w:id="3747"/>
      <w:bookmarkEnd w:id="3748"/>
      <w:bookmarkEnd w:id="3749"/>
      <w:bookmarkEnd w:id="3750"/>
      <w:bookmarkEnd w:id="3751"/>
      <w:bookmarkEnd w:id="3752"/>
      <w:bookmarkEnd w:id="3753"/>
      <w:bookmarkEnd w:id="3754"/>
      <w:bookmarkEnd w:id="3755"/>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756" w:name="_Toc160452892"/>
      <w:bookmarkStart w:id="3757" w:name="_Toc164869820"/>
      <w:bookmarkStart w:id="3758" w:name="_Toc175350806"/>
      <w:bookmarkStart w:id="3759" w:name="_Toc180146743"/>
      <w:bookmarkStart w:id="3760" w:name="_Toc180249241"/>
      <w:bookmarkStart w:id="3761" w:name="_Toc183379195"/>
      <w:bookmarkStart w:id="3762" w:name="_Toc195349188"/>
      <w:bookmarkStart w:id="3763" w:name="_Toc195349776"/>
      <w:bookmarkStart w:id="3764" w:name="_Toc211940625"/>
      <w:r w:rsidRPr="00FD7038">
        <w:t>6.4.6.2.10</w:t>
      </w:r>
      <w:r w:rsidRPr="00FD7038">
        <w:tab/>
        <w:t>Type: DAAEvent</w:t>
      </w:r>
      <w:bookmarkEnd w:id="3756"/>
      <w:bookmarkEnd w:id="3757"/>
      <w:bookmarkEnd w:id="3758"/>
      <w:bookmarkEnd w:id="3759"/>
      <w:bookmarkEnd w:id="3760"/>
      <w:bookmarkEnd w:id="3761"/>
      <w:bookmarkEnd w:id="3762"/>
      <w:bookmarkEnd w:id="3763"/>
      <w:bookmarkEnd w:id="3764"/>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765" w:name="_Toc180146744"/>
      <w:bookmarkStart w:id="3766" w:name="_Toc180249242"/>
      <w:bookmarkStart w:id="3767" w:name="_Toc183379196"/>
      <w:bookmarkStart w:id="3768" w:name="_Toc195349189"/>
      <w:bookmarkStart w:id="3769" w:name="_Toc195349777"/>
      <w:bookmarkStart w:id="3770" w:name="_Toc211940626"/>
      <w:bookmarkStart w:id="3771" w:name="_Toc160452893"/>
      <w:bookmarkStart w:id="3772" w:name="_Toc164869821"/>
      <w:bookmarkStart w:id="3773" w:name="_Toc175350807"/>
      <w:r w:rsidRPr="00FD7038">
        <w:lastRenderedPageBreak/>
        <w:t>6.4.6.</w:t>
      </w:r>
      <w:r w:rsidRPr="008F2097">
        <w:t>2.11</w:t>
      </w:r>
      <w:r w:rsidRPr="008F2097">
        <w:tab/>
        <w:t>Type: DAATriggThresholds</w:t>
      </w:r>
      <w:bookmarkEnd w:id="3765"/>
      <w:bookmarkEnd w:id="3766"/>
      <w:bookmarkEnd w:id="3767"/>
      <w:bookmarkEnd w:id="3768"/>
      <w:bookmarkEnd w:id="3769"/>
      <w:bookmarkEnd w:id="3770"/>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774" w:name="_Toc180146745"/>
      <w:bookmarkStart w:id="3775" w:name="_Toc180249243"/>
      <w:bookmarkStart w:id="3776" w:name="_Toc183379197"/>
      <w:bookmarkStart w:id="3777" w:name="_Toc195349190"/>
      <w:bookmarkStart w:id="3778" w:name="_Toc195349778"/>
      <w:bookmarkStart w:id="3779" w:name="_Toc211940627"/>
      <w:r w:rsidRPr="00FD7038">
        <w:t>6.4</w:t>
      </w:r>
      <w:r w:rsidRPr="00FD7038">
        <w:rPr>
          <w:lang w:val="en-US"/>
        </w:rPr>
        <w:t>.6.3</w:t>
      </w:r>
      <w:r w:rsidRPr="00FD7038">
        <w:rPr>
          <w:lang w:val="en-US"/>
        </w:rPr>
        <w:tab/>
        <w:t>Simple data types and enumerations</w:t>
      </w:r>
      <w:bookmarkEnd w:id="3771"/>
      <w:bookmarkEnd w:id="3772"/>
      <w:bookmarkEnd w:id="3773"/>
      <w:bookmarkEnd w:id="3774"/>
      <w:bookmarkEnd w:id="3775"/>
      <w:bookmarkEnd w:id="3776"/>
      <w:bookmarkEnd w:id="3777"/>
      <w:bookmarkEnd w:id="3778"/>
      <w:bookmarkEnd w:id="3779"/>
    </w:p>
    <w:p w14:paraId="054AF953" w14:textId="77777777" w:rsidR="00FD7038" w:rsidRPr="00FD7038" w:rsidRDefault="00FD7038" w:rsidP="00FD7038">
      <w:pPr>
        <w:pStyle w:val="Heading5"/>
      </w:pPr>
      <w:bookmarkStart w:id="3780" w:name="_Toc160452894"/>
      <w:bookmarkStart w:id="3781" w:name="_Toc164869822"/>
      <w:bookmarkStart w:id="3782" w:name="_Toc175350808"/>
      <w:bookmarkStart w:id="3783" w:name="_Toc180146746"/>
      <w:bookmarkStart w:id="3784" w:name="_Toc180249244"/>
      <w:bookmarkStart w:id="3785" w:name="_Toc183379198"/>
      <w:bookmarkStart w:id="3786" w:name="_Toc195349191"/>
      <w:bookmarkStart w:id="3787" w:name="_Toc195349779"/>
      <w:bookmarkStart w:id="3788" w:name="_Toc211940628"/>
      <w:r w:rsidRPr="00FD7038">
        <w:t>6.4.6.3.1</w:t>
      </w:r>
      <w:r w:rsidRPr="00FD7038">
        <w:tab/>
        <w:t>Introduction</w:t>
      </w:r>
      <w:bookmarkEnd w:id="3780"/>
      <w:bookmarkEnd w:id="3781"/>
      <w:bookmarkEnd w:id="3782"/>
      <w:bookmarkEnd w:id="3783"/>
      <w:bookmarkEnd w:id="3784"/>
      <w:bookmarkEnd w:id="3785"/>
      <w:bookmarkEnd w:id="3786"/>
      <w:bookmarkEnd w:id="3787"/>
      <w:bookmarkEnd w:id="3788"/>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789" w:name="_Toc160452895"/>
      <w:bookmarkStart w:id="3790" w:name="_Toc164869823"/>
      <w:bookmarkStart w:id="3791" w:name="_Toc175350809"/>
      <w:bookmarkStart w:id="3792" w:name="_Toc180146747"/>
      <w:bookmarkStart w:id="3793" w:name="_Toc180249245"/>
      <w:bookmarkStart w:id="3794" w:name="_Toc183379199"/>
      <w:bookmarkStart w:id="3795" w:name="_Toc195349192"/>
      <w:bookmarkStart w:id="3796" w:name="_Toc195349780"/>
      <w:bookmarkStart w:id="3797" w:name="_Toc211940629"/>
      <w:r w:rsidRPr="00FD7038">
        <w:t>6.4.6.3.2</w:t>
      </w:r>
      <w:r w:rsidRPr="00FD7038">
        <w:tab/>
        <w:t>Simple data types</w:t>
      </w:r>
      <w:bookmarkEnd w:id="3789"/>
      <w:bookmarkEnd w:id="3790"/>
      <w:bookmarkEnd w:id="3791"/>
      <w:bookmarkEnd w:id="3792"/>
      <w:bookmarkEnd w:id="3793"/>
      <w:bookmarkEnd w:id="3794"/>
      <w:bookmarkEnd w:id="3795"/>
      <w:bookmarkEnd w:id="3796"/>
      <w:bookmarkEnd w:id="3797"/>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798" w:name="_Toc129252522"/>
      <w:bookmarkStart w:id="3799" w:name="_Toc160452896"/>
      <w:bookmarkStart w:id="3800" w:name="_Toc164869824"/>
      <w:bookmarkStart w:id="3801" w:name="_Toc175350810"/>
      <w:bookmarkStart w:id="3802" w:name="_Toc180146748"/>
      <w:bookmarkStart w:id="3803" w:name="_Toc180249246"/>
      <w:bookmarkStart w:id="3804" w:name="_Toc183379200"/>
      <w:bookmarkStart w:id="3805" w:name="_Toc195349193"/>
      <w:bookmarkStart w:id="3806" w:name="_Toc195349781"/>
      <w:bookmarkStart w:id="3807" w:name="_Toc211940630"/>
      <w:r w:rsidRPr="00FD7038">
        <w:t>6.4.6.3.3</w:t>
      </w:r>
      <w:r w:rsidRPr="00FD7038">
        <w:tab/>
        <w:t xml:space="preserve">Enumeration: </w:t>
      </w:r>
      <w:bookmarkEnd w:id="3798"/>
      <w:r w:rsidRPr="00FD7038">
        <w:t>DAAPolConfigStatus</w:t>
      </w:r>
      <w:bookmarkEnd w:id="3799"/>
      <w:bookmarkEnd w:id="3800"/>
      <w:bookmarkEnd w:id="3801"/>
      <w:bookmarkEnd w:id="3802"/>
      <w:bookmarkEnd w:id="3803"/>
      <w:bookmarkEnd w:id="3804"/>
      <w:bookmarkEnd w:id="3805"/>
      <w:bookmarkEnd w:id="3806"/>
      <w:bookmarkEnd w:id="3807"/>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808" w:name="_Toc175350811"/>
      <w:bookmarkStart w:id="3809" w:name="_Toc180146749"/>
      <w:bookmarkStart w:id="3810" w:name="_Toc180249247"/>
      <w:bookmarkStart w:id="3811" w:name="_Toc183379201"/>
      <w:bookmarkStart w:id="3812" w:name="_Toc195349194"/>
      <w:bookmarkStart w:id="3813" w:name="_Toc195349782"/>
      <w:bookmarkStart w:id="3814" w:name="_Toc211940631"/>
      <w:bookmarkStart w:id="3815" w:name="_Toc160452897"/>
      <w:bookmarkStart w:id="3816" w:name="_Toc164869825"/>
      <w:r w:rsidRPr="00FD7038">
        <w:t>6.4.6.3.</w:t>
      </w:r>
      <w:r>
        <w:t>4</w:t>
      </w:r>
      <w:r w:rsidRPr="00FD7038">
        <w:tab/>
        <w:t xml:space="preserve">Enumeration: </w:t>
      </w:r>
      <w:r>
        <w:t>Alert</w:t>
      </w:r>
      <w:bookmarkEnd w:id="3808"/>
      <w:bookmarkEnd w:id="3809"/>
      <w:bookmarkEnd w:id="3810"/>
      <w:bookmarkEnd w:id="3811"/>
      <w:bookmarkEnd w:id="3812"/>
      <w:bookmarkEnd w:id="3813"/>
      <w:bookmarkEnd w:id="3814"/>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817" w:name="_Toc175350812"/>
      <w:bookmarkStart w:id="3818" w:name="_Toc180146750"/>
      <w:bookmarkStart w:id="3819" w:name="_Toc180249248"/>
      <w:bookmarkStart w:id="3820" w:name="_Toc183379202"/>
      <w:bookmarkStart w:id="3821" w:name="_Toc195349195"/>
      <w:bookmarkStart w:id="3822" w:name="_Toc195349783"/>
      <w:bookmarkStart w:id="3823" w:name="_Toc21194063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815"/>
      <w:bookmarkEnd w:id="3816"/>
      <w:bookmarkEnd w:id="3817"/>
      <w:bookmarkEnd w:id="3818"/>
      <w:bookmarkEnd w:id="3819"/>
      <w:bookmarkEnd w:id="3820"/>
      <w:bookmarkEnd w:id="3821"/>
      <w:bookmarkEnd w:id="3822"/>
      <w:bookmarkEnd w:id="3823"/>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824" w:name="_Toc160452898"/>
      <w:bookmarkStart w:id="3825" w:name="_Toc164869826"/>
      <w:bookmarkStart w:id="3826" w:name="_Toc175350813"/>
      <w:bookmarkStart w:id="3827" w:name="_Toc180146751"/>
      <w:bookmarkStart w:id="3828" w:name="_Toc180249249"/>
      <w:bookmarkStart w:id="3829" w:name="_Toc183379203"/>
      <w:bookmarkStart w:id="3830" w:name="_Toc195349196"/>
      <w:bookmarkStart w:id="3831" w:name="_Toc195349784"/>
      <w:bookmarkStart w:id="3832" w:name="_Toc211940633"/>
      <w:r w:rsidRPr="00FD7038">
        <w:t>6.4.6.5</w:t>
      </w:r>
      <w:r w:rsidRPr="00FD7038">
        <w:tab/>
        <w:t>Binary data</w:t>
      </w:r>
      <w:bookmarkEnd w:id="3824"/>
      <w:bookmarkEnd w:id="3825"/>
      <w:bookmarkEnd w:id="3826"/>
      <w:bookmarkEnd w:id="3827"/>
      <w:bookmarkEnd w:id="3828"/>
      <w:bookmarkEnd w:id="3829"/>
      <w:bookmarkEnd w:id="3830"/>
      <w:bookmarkEnd w:id="3831"/>
      <w:bookmarkEnd w:id="3832"/>
    </w:p>
    <w:p w14:paraId="26237E3C" w14:textId="77777777" w:rsidR="00FD7038" w:rsidRPr="00FD7038" w:rsidRDefault="00FD7038" w:rsidP="00FD7038">
      <w:pPr>
        <w:pStyle w:val="Heading5"/>
      </w:pPr>
      <w:bookmarkStart w:id="3833" w:name="_Toc160452899"/>
      <w:bookmarkStart w:id="3834" w:name="_Toc164869827"/>
      <w:bookmarkStart w:id="3835" w:name="_Toc175350814"/>
      <w:bookmarkStart w:id="3836" w:name="_Toc180146752"/>
      <w:bookmarkStart w:id="3837" w:name="_Toc180249250"/>
      <w:bookmarkStart w:id="3838" w:name="_Toc183379204"/>
      <w:bookmarkStart w:id="3839" w:name="_Toc195349197"/>
      <w:bookmarkStart w:id="3840" w:name="_Toc195349785"/>
      <w:bookmarkStart w:id="3841" w:name="_Toc211940634"/>
      <w:r w:rsidRPr="00FD7038">
        <w:t>6.4.6.5.1</w:t>
      </w:r>
      <w:r w:rsidRPr="00FD7038">
        <w:tab/>
        <w:t>Binary Data Types</w:t>
      </w:r>
      <w:bookmarkEnd w:id="3833"/>
      <w:bookmarkEnd w:id="3834"/>
      <w:bookmarkEnd w:id="3835"/>
      <w:bookmarkEnd w:id="3836"/>
      <w:bookmarkEnd w:id="3837"/>
      <w:bookmarkEnd w:id="3838"/>
      <w:bookmarkEnd w:id="3839"/>
      <w:bookmarkEnd w:id="3840"/>
      <w:bookmarkEnd w:id="3841"/>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842" w:name="_Toc160452900"/>
      <w:bookmarkStart w:id="3843" w:name="_Toc164869828"/>
      <w:bookmarkStart w:id="3844" w:name="_Toc175350815"/>
      <w:bookmarkStart w:id="3845" w:name="_Toc180146753"/>
      <w:bookmarkStart w:id="3846" w:name="_Toc180249251"/>
      <w:bookmarkStart w:id="3847" w:name="_Toc183379205"/>
      <w:bookmarkStart w:id="3848" w:name="_Toc195349198"/>
      <w:bookmarkStart w:id="3849" w:name="_Toc195349786"/>
      <w:bookmarkStart w:id="3850" w:name="_Toc211940635"/>
      <w:r w:rsidRPr="00FD7038">
        <w:t>6.4.7</w:t>
      </w:r>
      <w:r w:rsidRPr="00FD7038">
        <w:tab/>
        <w:t>Error Handling</w:t>
      </w:r>
      <w:bookmarkEnd w:id="3842"/>
      <w:bookmarkEnd w:id="3843"/>
      <w:bookmarkEnd w:id="3844"/>
      <w:bookmarkEnd w:id="3845"/>
      <w:bookmarkEnd w:id="3846"/>
      <w:bookmarkEnd w:id="3847"/>
      <w:bookmarkEnd w:id="3848"/>
      <w:bookmarkEnd w:id="3849"/>
      <w:bookmarkEnd w:id="3850"/>
    </w:p>
    <w:p w14:paraId="3156D97F" w14:textId="77777777" w:rsidR="00FD7038" w:rsidRPr="00FD7038" w:rsidRDefault="00FD7038" w:rsidP="00FD7038">
      <w:pPr>
        <w:pStyle w:val="Heading4"/>
      </w:pPr>
      <w:bookmarkStart w:id="3851" w:name="_Toc160452901"/>
      <w:bookmarkStart w:id="3852" w:name="_Toc164869829"/>
      <w:bookmarkStart w:id="3853" w:name="_Toc175350816"/>
      <w:bookmarkStart w:id="3854" w:name="_Toc180146754"/>
      <w:bookmarkStart w:id="3855" w:name="_Toc180249252"/>
      <w:bookmarkStart w:id="3856" w:name="_Toc183379206"/>
      <w:bookmarkStart w:id="3857" w:name="_Toc195349199"/>
      <w:bookmarkStart w:id="3858" w:name="_Toc195349787"/>
      <w:bookmarkStart w:id="3859" w:name="_Toc211940636"/>
      <w:r w:rsidRPr="00FD7038">
        <w:t>6.4.7.1</w:t>
      </w:r>
      <w:r w:rsidRPr="00FD7038">
        <w:tab/>
        <w:t>General</w:t>
      </w:r>
      <w:bookmarkEnd w:id="3851"/>
      <w:bookmarkEnd w:id="3852"/>
      <w:bookmarkEnd w:id="3853"/>
      <w:bookmarkEnd w:id="3854"/>
      <w:bookmarkEnd w:id="3855"/>
      <w:bookmarkEnd w:id="3856"/>
      <w:bookmarkEnd w:id="3857"/>
      <w:bookmarkEnd w:id="3858"/>
      <w:bookmarkEnd w:id="3859"/>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860" w:name="_Toc160452902"/>
      <w:bookmarkStart w:id="3861" w:name="_Toc164869830"/>
      <w:bookmarkStart w:id="3862" w:name="_Toc175350817"/>
      <w:bookmarkStart w:id="3863" w:name="_Toc180146755"/>
      <w:bookmarkStart w:id="3864" w:name="_Toc180249253"/>
      <w:bookmarkStart w:id="3865" w:name="_Toc183379207"/>
      <w:bookmarkStart w:id="3866" w:name="_Toc195349200"/>
      <w:bookmarkStart w:id="3867" w:name="_Toc195349788"/>
      <w:bookmarkStart w:id="3868" w:name="_Toc211940637"/>
      <w:r w:rsidRPr="00FD7038">
        <w:t>6.4.7.2</w:t>
      </w:r>
      <w:r w:rsidRPr="00FD7038">
        <w:tab/>
        <w:t>Protocol Errors</w:t>
      </w:r>
      <w:bookmarkEnd w:id="3860"/>
      <w:bookmarkEnd w:id="3861"/>
      <w:bookmarkEnd w:id="3862"/>
      <w:bookmarkEnd w:id="3863"/>
      <w:bookmarkEnd w:id="3864"/>
      <w:bookmarkEnd w:id="3865"/>
      <w:bookmarkEnd w:id="3866"/>
      <w:bookmarkEnd w:id="3867"/>
      <w:bookmarkEnd w:id="3868"/>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869" w:name="_Toc160452903"/>
      <w:bookmarkStart w:id="3870" w:name="_Toc164869831"/>
      <w:bookmarkStart w:id="3871" w:name="_Toc175350818"/>
      <w:bookmarkStart w:id="3872" w:name="_Toc180146756"/>
      <w:bookmarkStart w:id="3873" w:name="_Toc180249254"/>
      <w:bookmarkStart w:id="3874" w:name="_Toc183379208"/>
      <w:bookmarkStart w:id="3875" w:name="_Toc195349201"/>
      <w:bookmarkStart w:id="3876" w:name="_Toc195349789"/>
      <w:bookmarkStart w:id="3877" w:name="_Toc211940638"/>
      <w:r w:rsidRPr="00FD7038">
        <w:t>6.4.7.3</w:t>
      </w:r>
      <w:r w:rsidRPr="00FD7038">
        <w:tab/>
        <w:t>Application Errors</w:t>
      </w:r>
      <w:bookmarkEnd w:id="3869"/>
      <w:bookmarkEnd w:id="3870"/>
      <w:bookmarkEnd w:id="3871"/>
      <w:bookmarkEnd w:id="3872"/>
      <w:bookmarkEnd w:id="3873"/>
      <w:bookmarkEnd w:id="3874"/>
      <w:bookmarkEnd w:id="3875"/>
      <w:bookmarkEnd w:id="3876"/>
      <w:bookmarkEnd w:id="3877"/>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878" w:name="_Toc160452904"/>
      <w:bookmarkStart w:id="3879" w:name="_Toc164869832"/>
      <w:bookmarkStart w:id="3880" w:name="_Toc175350819"/>
      <w:bookmarkStart w:id="3881" w:name="_Toc180146757"/>
      <w:bookmarkStart w:id="3882" w:name="_Toc180249255"/>
      <w:bookmarkStart w:id="3883" w:name="_Toc183379209"/>
      <w:bookmarkStart w:id="3884" w:name="_Toc195349202"/>
      <w:bookmarkStart w:id="3885" w:name="_Toc195349790"/>
      <w:bookmarkStart w:id="3886" w:name="_Toc211940639"/>
      <w:r w:rsidRPr="00FD7038">
        <w:t>6.4.8</w:t>
      </w:r>
      <w:r w:rsidRPr="00FD7038">
        <w:rPr>
          <w:lang w:eastAsia="zh-CN"/>
        </w:rPr>
        <w:tab/>
        <w:t>Feature negotiation</w:t>
      </w:r>
      <w:bookmarkEnd w:id="3878"/>
      <w:bookmarkEnd w:id="3879"/>
      <w:bookmarkEnd w:id="3880"/>
      <w:bookmarkEnd w:id="3881"/>
      <w:bookmarkEnd w:id="3882"/>
      <w:bookmarkEnd w:id="3883"/>
      <w:bookmarkEnd w:id="3884"/>
      <w:bookmarkEnd w:id="3885"/>
      <w:bookmarkEnd w:id="3886"/>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887" w:name="_Toc160452905"/>
      <w:bookmarkStart w:id="3888" w:name="_Toc164869833"/>
      <w:bookmarkStart w:id="3889" w:name="_Toc175350820"/>
      <w:bookmarkStart w:id="3890" w:name="_Toc180146758"/>
      <w:bookmarkStart w:id="3891" w:name="_Toc180249256"/>
      <w:bookmarkStart w:id="3892" w:name="_Toc183379210"/>
      <w:bookmarkStart w:id="3893" w:name="_Toc195349203"/>
      <w:bookmarkStart w:id="3894" w:name="_Toc195349791"/>
      <w:bookmarkStart w:id="3895" w:name="_Toc211940640"/>
      <w:r w:rsidRPr="00FD7038">
        <w:t>6.4.9</w:t>
      </w:r>
      <w:r w:rsidRPr="00FD7038">
        <w:tab/>
        <w:t>Security</w:t>
      </w:r>
      <w:bookmarkEnd w:id="3887"/>
      <w:bookmarkEnd w:id="3888"/>
      <w:bookmarkEnd w:id="3889"/>
      <w:bookmarkEnd w:id="3890"/>
      <w:bookmarkEnd w:id="3891"/>
      <w:bookmarkEnd w:id="3892"/>
      <w:bookmarkEnd w:id="3893"/>
      <w:bookmarkEnd w:id="3894"/>
      <w:bookmarkEnd w:id="3895"/>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896" w:name="_Toc160452906"/>
      <w:bookmarkStart w:id="3897" w:name="_Toc164869834"/>
      <w:bookmarkStart w:id="3898" w:name="_Toc175350821"/>
      <w:bookmarkStart w:id="3899" w:name="_Toc180146759"/>
      <w:bookmarkStart w:id="3900" w:name="_Toc180249257"/>
      <w:bookmarkStart w:id="3901" w:name="_Toc183379211"/>
      <w:bookmarkStart w:id="3902" w:name="_Toc195349204"/>
      <w:bookmarkStart w:id="3903" w:name="_Toc195349792"/>
      <w:bookmarkStart w:id="3904" w:name="_Toc211940641"/>
      <w:r w:rsidR="009F09F1" w:rsidRPr="009F09F1">
        <w:rPr>
          <w:noProof/>
          <w:lang w:eastAsia="zh-CN"/>
        </w:rPr>
        <w:lastRenderedPageBreak/>
        <w:t>6.5</w:t>
      </w:r>
      <w:r w:rsidR="009F09F1" w:rsidRPr="009F09F1">
        <w:tab/>
        <w:t>UAE_UAVDynamicInfo API</w:t>
      </w:r>
      <w:bookmarkEnd w:id="3896"/>
      <w:bookmarkEnd w:id="3897"/>
      <w:bookmarkEnd w:id="3898"/>
      <w:bookmarkEnd w:id="3899"/>
      <w:bookmarkEnd w:id="3900"/>
      <w:bookmarkEnd w:id="3901"/>
      <w:bookmarkEnd w:id="3902"/>
      <w:bookmarkEnd w:id="3903"/>
      <w:bookmarkEnd w:id="3904"/>
    </w:p>
    <w:p w14:paraId="2277FF0F" w14:textId="77777777" w:rsidR="009F09F1" w:rsidRPr="009F09F1" w:rsidRDefault="009F09F1" w:rsidP="009F09F1">
      <w:pPr>
        <w:pStyle w:val="Heading3"/>
      </w:pPr>
      <w:bookmarkStart w:id="3905" w:name="_Toc144024232"/>
      <w:bookmarkStart w:id="3906" w:name="_Toc144459664"/>
      <w:bookmarkStart w:id="3907" w:name="_Toc160452907"/>
      <w:bookmarkStart w:id="3908" w:name="_Toc164869835"/>
      <w:bookmarkStart w:id="3909" w:name="_Toc175350822"/>
      <w:bookmarkStart w:id="3910" w:name="_Toc180146760"/>
      <w:bookmarkStart w:id="3911" w:name="_Toc180249258"/>
      <w:bookmarkStart w:id="3912" w:name="_Toc183379212"/>
      <w:bookmarkStart w:id="3913" w:name="_Toc195349205"/>
      <w:bookmarkStart w:id="3914" w:name="_Toc195349793"/>
      <w:bookmarkStart w:id="3915" w:name="_Toc211940642"/>
      <w:r w:rsidRPr="009F09F1">
        <w:rPr>
          <w:noProof/>
          <w:lang w:eastAsia="zh-CN"/>
        </w:rPr>
        <w:t>6.5</w:t>
      </w:r>
      <w:r w:rsidRPr="009F09F1">
        <w:t>.1</w:t>
      </w:r>
      <w:r w:rsidRPr="009F09F1">
        <w:tab/>
        <w:t>Introduction</w:t>
      </w:r>
      <w:bookmarkEnd w:id="3905"/>
      <w:bookmarkEnd w:id="3906"/>
      <w:bookmarkEnd w:id="3907"/>
      <w:bookmarkEnd w:id="3908"/>
      <w:bookmarkEnd w:id="3909"/>
      <w:bookmarkEnd w:id="3910"/>
      <w:bookmarkEnd w:id="3911"/>
      <w:bookmarkEnd w:id="3912"/>
      <w:bookmarkEnd w:id="3913"/>
      <w:bookmarkEnd w:id="3914"/>
      <w:bookmarkEnd w:id="3915"/>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916" w:name="_Toc144024233"/>
      <w:bookmarkStart w:id="3917"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918" w:name="_Toc160452908"/>
      <w:bookmarkStart w:id="3919" w:name="_Toc164869836"/>
      <w:bookmarkStart w:id="3920" w:name="_Toc175350823"/>
      <w:bookmarkStart w:id="3921" w:name="_Toc180146761"/>
      <w:bookmarkStart w:id="3922" w:name="_Toc180249259"/>
      <w:bookmarkStart w:id="3923" w:name="_Toc183379213"/>
      <w:bookmarkStart w:id="3924" w:name="_Toc195349206"/>
      <w:bookmarkStart w:id="3925" w:name="_Toc195349794"/>
      <w:bookmarkStart w:id="3926" w:name="_Toc211940643"/>
      <w:r w:rsidRPr="009F09F1">
        <w:rPr>
          <w:noProof/>
          <w:lang w:eastAsia="zh-CN"/>
        </w:rPr>
        <w:t>6.5</w:t>
      </w:r>
      <w:r w:rsidRPr="009F09F1">
        <w:t>.2</w:t>
      </w:r>
      <w:r w:rsidRPr="009F09F1">
        <w:tab/>
        <w:t>Usage of HTTP</w:t>
      </w:r>
      <w:bookmarkEnd w:id="3916"/>
      <w:bookmarkEnd w:id="3917"/>
      <w:bookmarkEnd w:id="3918"/>
      <w:bookmarkEnd w:id="3919"/>
      <w:bookmarkEnd w:id="3920"/>
      <w:bookmarkEnd w:id="3921"/>
      <w:bookmarkEnd w:id="3922"/>
      <w:bookmarkEnd w:id="3923"/>
      <w:bookmarkEnd w:id="3924"/>
      <w:bookmarkEnd w:id="3925"/>
      <w:bookmarkEnd w:id="3926"/>
    </w:p>
    <w:p w14:paraId="1F2CBDCE" w14:textId="77777777" w:rsidR="009F09F1" w:rsidRPr="009F09F1" w:rsidRDefault="009F09F1" w:rsidP="009F09F1">
      <w:bookmarkStart w:id="3927" w:name="_Toc144024234"/>
      <w:bookmarkStart w:id="3928"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929" w:name="_Toc160452909"/>
      <w:bookmarkStart w:id="3930" w:name="_Toc164869837"/>
      <w:bookmarkStart w:id="3931" w:name="_Toc175350824"/>
      <w:bookmarkStart w:id="3932" w:name="_Toc180146762"/>
      <w:bookmarkStart w:id="3933" w:name="_Toc180249260"/>
      <w:bookmarkStart w:id="3934" w:name="_Toc183379214"/>
      <w:bookmarkStart w:id="3935" w:name="_Toc195349207"/>
      <w:bookmarkStart w:id="3936" w:name="_Toc195349795"/>
      <w:bookmarkStart w:id="3937" w:name="_Toc211940644"/>
      <w:r w:rsidRPr="009F09F1">
        <w:rPr>
          <w:noProof/>
          <w:lang w:eastAsia="zh-CN"/>
        </w:rPr>
        <w:t>6.5</w:t>
      </w:r>
      <w:r w:rsidRPr="009F09F1">
        <w:t>.3</w:t>
      </w:r>
      <w:r w:rsidRPr="009F09F1">
        <w:tab/>
        <w:t>Resources</w:t>
      </w:r>
      <w:bookmarkEnd w:id="3927"/>
      <w:bookmarkEnd w:id="3928"/>
      <w:bookmarkEnd w:id="3929"/>
      <w:bookmarkEnd w:id="3930"/>
      <w:bookmarkEnd w:id="3931"/>
      <w:bookmarkEnd w:id="3932"/>
      <w:bookmarkEnd w:id="3933"/>
      <w:bookmarkEnd w:id="3934"/>
      <w:bookmarkEnd w:id="3935"/>
      <w:bookmarkEnd w:id="3936"/>
      <w:bookmarkEnd w:id="3937"/>
    </w:p>
    <w:p w14:paraId="79F11350" w14:textId="77777777" w:rsidR="009F09F1" w:rsidRPr="009F09F1" w:rsidRDefault="009F09F1" w:rsidP="009F09F1">
      <w:pPr>
        <w:pStyle w:val="Heading4"/>
      </w:pPr>
      <w:bookmarkStart w:id="3938" w:name="_Toc144024235"/>
      <w:bookmarkStart w:id="3939" w:name="_Toc144459667"/>
      <w:bookmarkStart w:id="3940" w:name="_Toc160452910"/>
      <w:bookmarkStart w:id="3941" w:name="_Toc164869838"/>
      <w:bookmarkStart w:id="3942" w:name="_Toc175350825"/>
      <w:bookmarkStart w:id="3943" w:name="_Toc180146763"/>
      <w:bookmarkStart w:id="3944" w:name="_Toc180249261"/>
      <w:bookmarkStart w:id="3945" w:name="_Toc183379215"/>
      <w:bookmarkStart w:id="3946" w:name="_Toc195349208"/>
      <w:bookmarkStart w:id="3947" w:name="_Toc195349796"/>
      <w:bookmarkStart w:id="3948" w:name="_Toc211940645"/>
      <w:r w:rsidRPr="009F09F1">
        <w:rPr>
          <w:noProof/>
          <w:lang w:eastAsia="zh-CN"/>
        </w:rPr>
        <w:t>6.5</w:t>
      </w:r>
      <w:r w:rsidRPr="009F09F1">
        <w:t>.3.1</w:t>
      </w:r>
      <w:r w:rsidRPr="009F09F1">
        <w:tab/>
        <w:t>Overview</w:t>
      </w:r>
      <w:bookmarkEnd w:id="3938"/>
      <w:bookmarkEnd w:id="3939"/>
      <w:bookmarkEnd w:id="3940"/>
      <w:bookmarkEnd w:id="3941"/>
      <w:bookmarkEnd w:id="3942"/>
      <w:bookmarkEnd w:id="3943"/>
      <w:bookmarkEnd w:id="3944"/>
      <w:bookmarkEnd w:id="3945"/>
      <w:bookmarkEnd w:id="3946"/>
      <w:bookmarkEnd w:id="3947"/>
      <w:bookmarkEnd w:id="3948"/>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949" w:name="_MON_1777657010"/>
    <w:bookmarkEnd w:id="3949"/>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6pt;height:175.2pt" o:ole="">
            <v:imagedata r:id="rId94" o:title=""/>
          </v:shape>
          <o:OLEObject Type="Embed" ProgID="Word.Document.8" ShapeID="_x0000_i1067" DrawAspect="Content" ObjectID="_1825501745"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950" w:name="_Toc151743199"/>
      <w:bookmarkStart w:id="3951" w:name="_Toc151743664"/>
      <w:bookmarkStart w:id="3952" w:name="_Toc160452911"/>
      <w:bookmarkStart w:id="3953" w:name="_Toc164869839"/>
      <w:bookmarkStart w:id="3954" w:name="_Toc175350826"/>
      <w:bookmarkStart w:id="3955" w:name="_Toc180146764"/>
      <w:bookmarkStart w:id="3956" w:name="_Toc180249262"/>
      <w:bookmarkStart w:id="3957" w:name="_Toc183379216"/>
      <w:bookmarkStart w:id="3958" w:name="_Toc195349209"/>
      <w:bookmarkStart w:id="3959" w:name="_Toc195349797"/>
      <w:bookmarkStart w:id="3960" w:name="_Toc211940646"/>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950"/>
      <w:bookmarkEnd w:id="3951"/>
      <w:bookmarkEnd w:id="3952"/>
      <w:bookmarkEnd w:id="3953"/>
      <w:bookmarkEnd w:id="3954"/>
      <w:bookmarkEnd w:id="3955"/>
      <w:bookmarkEnd w:id="3956"/>
      <w:bookmarkEnd w:id="3957"/>
      <w:bookmarkEnd w:id="3958"/>
      <w:bookmarkEnd w:id="3959"/>
      <w:bookmarkEnd w:id="3960"/>
    </w:p>
    <w:p w14:paraId="1584966E" w14:textId="77777777" w:rsidR="009F09F1" w:rsidRPr="009F09F1" w:rsidRDefault="009F09F1" w:rsidP="009F09F1">
      <w:pPr>
        <w:pStyle w:val="Heading5"/>
        <w:rPr>
          <w:lang w:val="fr-FR"/>
        </w:rPr>
      </w:pPr>
      <w:bookmarkStart w:id="3961" w:name="_Toc151743200"/>
      <w:bookmarkStart w:id="3962" w:name="_Toc151743665"/>
      <w:bookmarkStart w:id="3963" w:name="_Toc160452912"/>
      <w:bookmarkStart w:id="3964" w:name="_Toc164869840"/>
      <w:bookmarkStart w:id="3965" w:name="_Toc175350827"/>
      <w:bookmarkStart w:id="3966" w:name="_Toc180146765"/>
      <w:bookmarkStart w:id="3967" w:name="_Toc180249263"/>
      <w:bookmarkStart w:id="3968" w:name="_Toc183379217"/>
      <w:bookmarkStart w:id="3969" w:name="_Toc195349210"/>
      <w:bookmarkStart w:id="3970" w:name="_Toc195349798"/>
      <w:bookmarkStart w:id="3971" w:name="_Toc211940647"/>
      <w:r w:rsidRPr="009F09F1">
        <w:rPr>
          <w:noProof/>
          <w:lang w:val="fr-FR" w:eastAsia="zh-CN"/>
        </w:rPr>
        <w:t>6.5</w:t>
      </w:r>
      <w:r w:rsidRPr="009F09F1">
        <w:rPr>
          <w:lang w:val="fr-FR"/>
        </w:rPr>
        <w:t>.3.2.1</w:t>
      </w:r>
      <w:r w:rsidRPr="009F09F1">
        <w:rPr>
          <w:lang w:val="fr-FR"/>
        </w:rPr>
        <w:tab/>
        <w:t>Description</w:t>
      </w:r>
      <w:bookmarkEnd w:id="3961"/>
      <w:bookmarkEnd w:id="3962"/>
      <w:bookmarkEnd w:id="3963"/>
      <w:bookmarkEnd w:id="3964"/>
      <w:bookmarkEnd w:id="3965"/>
      <w:bookmarkEnd w:id="3966"/>
      <w:bookmarkEnd w:id="3967"/>
      <w:bookmarkEnd w:id="3968"/>
      <w:bookmarkEnd w:id="3969"/>
      <w:bookmarkEnd w:id="3970"/>
      <w:bookmarkEnd w:id="3971"/>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972" w:name="_Toc151743201"/>
      <w:bookmarkStart w:id="3973" w:name="_Toc151743666"/>
      <w:bookmarkStart w:id="3974" w:name="_Toc160452913"/>
      <w:bookmarkStart w:id="3975" w:name="_Toc164869841"/>
      <w:bookmarkStart w:id="3976" w:name="_Toc175350828"/>
      <w:bookmarkStart w:id="3977" w:name="_Toc180146766"/>
      <w:bookmarkStart w:id="3978" w:name="_Toc180249264"/>
      <w:bookmarkStart w:id="3979" w:name="_Toc183379218"/>
      <w:bookmarkStart w:id="3980" w:name="_Toc195349211"/>
      <w:bookmarkStart w:id="3981" w:name="_Toc195349799"/>
      <w:bookmarkStart w:id="3982" w:name="_Toc211940648"/>
      <w:r w:rsidRPr="009F09F1">
        <w:rPr>
          <w:noProof/>
          <w:lang w:eastAsia="zh-CN"/>
        </w:rPr>
        <w:t>6.5</w:t>
      </w:r>
      <w:r w:rsidRPr="009F09F1">
        <w:t>.3.2.2</w:t>
      </w:r>
      <w:r w:rsidRPr="009F09F1">
        <w:tab/>
        <w:t>Resource Definition</w:t>
      </w:r>
      <w:bookmarkEnd w:id="3972"/>
      <w:bookmarkEnd w:id="3973"/>
      <w:bookmarkEnd w:id="3974"/>
      <w:bookmarkEnd w:id="3975"/>
      <w:bookmarkEnd w:id="3976"/>
      <w:bookmarkEnd w:id="3977"/>
      <w:bookmarkEnd w:id="3978"/>
      <w:bookmarkEnd w:id="3979"/>
      <w:bookmarkEnd w:id="3980"/>
      <w:bookmarkEnd w:id="3981"/>
      <w:bookmarkEnd w:id="3982"/>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983" w:name="_Toc151743202"/>
      <w:bookmarkStart w:id="3984" w:name="_Toc151743667"/>
      <w:bookmarkStart w:id="3985" w:name="_Toc160452914"/>
      <w:bookmarkStart w:id="3986" w:name="_Toc164869842"/>
      <w:bookmarkStart w:id="3987" w:name="_Toc175350829"/>
      <w:bookmarkStart w:id="3988" w:name="_Toc180146767"/>
      <w:bookmarkStart w:id="3989" w:name="_Toc180249265"/>
      <w:bookmarkStart w:id="3990" w:name="_Toc183379219"/>
      <w:bookmarkStart w:id="3991" w:name="_Toc195349212"/>
      <w:bookmarkStart w:id="3992" w:name="_Toc195349800"/>
      <w:bookmarkStart w:id="3993" w:name="_Toc211940649"/>
      <w:r w:rsidRPr="009F09F1">
        <w:rPr>
          <w:noProof/>
          <w:lang w:eastAsia="zh-CN"/>
        </w:rPr>
        <w:t>6.5</w:t>
      </w:r>
      <w:r w:rsidRPr="009F09F1">
        <w:t>.3.2.3</w:t>
      </w:r>
      <w:r w:rsidRPr="009F09F1">
        <w:tab/>
        <w:t>Resource Standard Methods</w:t>
      </w:r>
      <w:bookmarkEnd w:id="3983"/>
      <w:bookmarkEnd w:id="3984"/>
      <w:bookmarkEnd w:id="3985"/>
      <w:bookmarkEnd w:id="3986"/>
      <w:bookmarkEnd w:id="3987"/>
      <w:bookmarkEnd w:id="3988"/>
      <w:bookmarkEnd w:id="3989"/>
      <w:bookmarkEnd w:id="3990"/>
      <w:bookmarkEnd w:id="3991"/>
      <w:bookmarkEnd w:id="3992"/>
      <w:bookmarkEnd w:id="3993"/>
    </w:p>
    <w:p w14:paraId="574547E6" w14:textId="77777777" w:rsidR="00F52C3A" w:rsidRPr="00FD7038" w:rsidRDefault="00F52C3A" w:rsidP="00F52C3A">
      <w:pPr>
        <w:pStyle w:val="Heading6"/>
      </w:pPr>
      <w:bookmarkStart w:id="3994" w:name="_Toc175350830"/>
      <w:bookmarkStart w:id="3995" w:name="_Toc180146768"/>
      <w:bookmarkStart w:id="3996" w:name="_Toc180249266"/>
      <w:bookmarkStart w:id="3997" w:name="_Toc183379220"/>
      <w:bookmarkStart w:id="3998" w:name="_Toc195349213"/>
      <w:bookmarkStart w:id="3999" w:name="_Toc195349801"/>
      <w:bookmarkStart w:id="4000" w:name="_Toc211940650"/>
      <w:bookmarkStart w:id="4001" w:name="_Toc151743203"/>
      <w:bookmarkStart w:id="4002" w:name="_Toc151743668"/>
      <w:bookmarkStart w:id="4003" w:name="_Toc160452915"/>
      <w:bookmarkStart w:id="4004" w:name="_Toc164869843"/>
      <w:r w:rsidRPr="00FD7038">
        <w:t>6.</w:t>
      </w:r>
      <w:r>
        <w:t>5</w:t>
      </w:r>
      <w:r w:rsidRPr="00FD7038">
        <w:t>.3.2.3.1</w:t>
      </w:r>
      <w:r w:rsidRPr="00FD7038">
        <w:tab/>
        <w:t>GET</w:t>
      </w:r>
      <w:bookmarkEnd w:id="3994"/>
      <w:bookmarkEnd w:id="3995"/>
      <w:bookmarkEnd w:id="3996"/>
      <w:bookmarkEnd w:id="3997"/>
      <w:bookmarkEnd w:id="3998"/>
      <w:bookmarkEnd w:id="3999"/>
      <w:bookmarkEnd w:id="4000"/>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4005" w:name="_Toc175350831"/>
      <w:bookmarkStart w:id="4006" w:name="_Toc180146769"/>
      <w:bookmarkStart w:id="4007" w:name="_Toc180249267"/>
      <w:bookmarkStart w:id="4008" w:name="_Toc183379221"/>
      <w:bookmarkStart w:id="4009" w:name="_Toc195349214"/>
      <w:bookmarkStart w:id="4010" w:name="_Toc195349802"/>
      <w:bookmarkStart w:id="4011" w:name="_Toc211940651"/>
      <w:r w:rsidRPr="009F09F1">
        <w:rPr>
          <w:noProof/>
          <w:lang w:eastAsia="zh-CN"/>
        </w:rPr>
        <w:t>6.5</w:t>
      </w:r>
      <w:r w:rsidRPr="009F09F1">
        <w:t>.3.2.3.2</w:t>
      </w:r>
      <w:r w:rsidRPr="009F09F1">
        <w:tab/>
        <w:t>POST</w:t>
      </w:r>
      <w:bookmarkEnd w:id="4001"/>
      <w:bookmarkEnd w:id="4002"/>
      <w:bookmarkEnd w:id="4003"/>
      <w:bookmarkEnd w:id="4004"/>
      <w:bookmarkEnd w:id="4005"/>
      <w:bookmarkEnd w:id="4006"/>
      <w:bookmarkEnd w:id="4007"/>
      <w:bookmarkEnd w:id="4008"/>
      <w:bookmarkEnd w:id="4009"/>
      <w:bookmarkEnd w:id="4010"/>
      <w:bookmarkEnd w:id="4011"/>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C91065"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4012" w:name="_Toc151743204"/>
      <w:bookmarkStart w:id="4013" w:name="_Toc151743669"/>
      <w:bookmarkStart w:id="4014" w:name="_Toc160452916"/>
      <w:bookmarkStart w:id="4015" w:name="_Toc164869844"/>
      <w:bookmarkStart w:id="4016" w:name="_Toc175350832"/>
      <w:bookmarkStart w:id="4017" w:name="_Toc180146770"/>
      <w:bookmarkStart w:id="4018" w:name="_Toc180249268"/>
      <w:bookmarkStart w:id="4019" w:name="_Toc183379222"/>
      <w:bookmarkStart w:id="4020" w:name="_Toc195349215"/>
      <w:bookmarkStart w:id="4021" w:name="_Toc195349803"/>
      <w:bookmarkStart w:id="4022" w:name="_Toc211940652"/>
      <w:r w:rsidRPr="009F09F1">
        <w:rPr>
          <w:noProof/>
          <w:lang w:eastAsia="zh-CN"/>
        </w:rPr>
        <w:t>6.5</w:t>
      </w:r>
      <w:r w:rsidRPr="009F09F1">
        <w:t>.3.2.4</w:t>
      </w:r>
      <w:r w:rsidRPr="009F09F1">
        <w:tab/>
        <w:t>Resource Custom Operations</w:t>
      </w:r>
      <w:bookmarkEnd w:id="4012"/>
      <w:bookmarkEnd w:id="4013"/>
      <w:bookmarkEnd w:id="4014"/>
      <w:bookmarkEnd w:id="4015"/>
      <w:bookmarkEnd w:id="4016"/>
      <w:bookmarkEnd w:id="4017"/>
      <w:bookmarkEnd w:id="4018"/>
      <w:bookmarkEnd w:id="4019"/>
      <w:bookmarkEnd w:id="4020"/>
      <w:bookmarkEnd w:id="4021"/>
      <w:bookmarkEnd w:id="4022"/>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023" w:name="_Toc151743205"/>
      <w:bookmarkStart w:id="4024" w:name="_Toc151743670"/>
      <w:bookmarkStart w:id="4025" w:name="_Toc160452917"/>
      <w:bookmarkStart w:id="4026" w:name="_Toc164869845"/>
      <w:bookmarkStart w:id="4027" w:name="_Toc175350833"/>
      <w:bookmarkStart w:id="4028" w:name="_Toc180146771"/>
      <w:bookmarkStart w:id="4029" w:name="_Toc180249269"/>
      <w:bookmarkStart w:id="4030" w:name="_Toc183379223"/>
      <w:bookmarkStart w:id="4031" w:name="_Toc195349216"/>
      <w:bookmarkStart w:id="4032" w:name="_Toc195349804"/>
      <w:bookmarkStart w:id="4033" w:name="_Toc211940653"/>
      <w:r w:rsidRPr="009F09F1">
        <w:rPr>
          <w:noProof/>
          <w:lang w:eastAsia="zh-CN"/>
        </w:rPr>
        <w:t>6.5</w:t>
      </w:r>
      <w:r w:rsidRPr="009F09F1">
        <w:t>.3.3</w:t>
      </w:r>
      <w:r w:rsidRPr="009F09F1">
        <w:tab/>
        <w:t xml:space="preserve">Resource: Individual </w:t>
      </w:r>
      <w:bookmarkEnd w:id="4023"/>
      <w:bookmarkEnd w:id="4024"/>
      <w:r w:rsidRPr="009F09F1">
        <w:rPr>
          <w:bCs/>
        </w:rPr>
        <w:t>UAV Dynamic Information Subscription</w:t>
      </w:r>
      <w:bookmarkEnd w:id="4025"/>
      <w:bookmarkEnd w:id="4026"/>
      <w:bookmarkEnd w:id="4027"/>
      <w:bookmarkEnd w:id="4028"/>
      <w:bookmarkEnd w:id="4029"/>
      <w:bookmarkEnd w:id="4030"/>
      <w:bookmarkEnd w:id="4031"/>
      <w:bookmarkEnd w:id="4032"/>
      <w:bookmarkEnd w:id="4033"/>
    </w:p>
    <w:p w14:paraId="20FD7EF1" w14:textId="77777777" w:rsidR="009F09F1" w:rsidRPr="009F09F1" w:rsidRDefault="009F09F1" w:rsidP="009F09F1">
      <w:pPr>
        <w:pStyle w:val="Heading5"/>
      </w:pPr>
      <w:bookmarkStart w:id="4034" w:name="_Toc151743206"/>
      <w:bookmarkStart w:id="4035" w:name="_Toc151743671"/>
      <w:bookmarkStart w:id="4036" w:name="_Toc160452918"/>
      <w:bookmarkStart w:id="4037" w:name="_Toc164869846"/>
      <w:bookmarkStart w:id="4038" w:name="_Toc175350834"/>
      <w:bookmarkStart w:id="4039" w:name="_Toc180146772"/>
      <w:bookmarkStart w:id="4040" w:name="_Toc180249270"/>
      <w:bookmarkStart w:id="4041" w:name="_Toc183379224"/>
      <w:bookmarkStart w:id="4042" w:name="_Toc195349217"/>
      <w:bookmarkStart w:id="4043" w:name="_Toc195349805"/>
      <w:bookmarkStart w:id="4044" w:name="_Toc211940654"/>
      <w:r w:rsidRPr="009F09F1">
        <w:rPr>
          <w:noProof/>
          <w:lang w:eastAsia="zh-CN"/>
        </w:rPr>
        <w:t>6.5</w:t>
      </w:r>
      <w:r w:rsidRPr="009F09F1">
        <w:t>.3.3.1</w:t>
      </w:r>
      <w:r w:rsidRPr="009F09F1">
        <w:tab/>
        <w:t>Description</w:t>
      </w:r>
      <w:bookmarkEnd w:id="4034"/>
      <w:bookmarkEnd w:id="4035"/>
      <w:bookmarkEnd w:id="4036"/>
      <w:bookmarkEnd w:id="4037"/>
      <w:bookmarkEnd w:id="4038"/>
      <w:bookmarkEnd w:id="4039"/>
      <w:bookmarkEnd w:id="4040"/>
      <w:bookmarkEnd w:id="4041"/>
      <w:bookmarkEnd w:id="4042"/>
      <w:bookmarkEnd w:id="4043"/>
      <w:bookmarkEnd w:id="4044"/>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045" w:name="_Toc151743207"/>
      <w:bookmarkStart w:id="4046" w:name="_Toc151743672"/>
      <w:bookmarkStart w:id="4047" w:name="_Toc160452919"/>
      <w:bookmarkStart w:id="4048" w:name="_Toc164869847"/>
      <w:bookmarkStart w:id="4049" w:name="_Toc175350835"/>
      <w:bookmarkStart w:id="4050" w:name="_Toc180146773"/>
      <w:bookmarkStart w:id="4051" w:name="_Toc180249271"/>
      <w:bookmarkStart w:id="4052" w:name="_Toc183379225"/>
      <w:bookmarkStart w:id="4053" w:name="_Toc195349218"/>
      <w:bookmarkStart w:id="4054" w:name="_Toc195349806"/>
      <w:bookmarkStart w:id="4055" w:name="_Toc211940655"/>
      <w:r w:rsidRPr="009F09F1">
        <w:rPr>
          <w:noProof/>
          <w:lang w:eastAsia="zh-CN"/>
        </w:rPr>
        <w:t>6.5</w:t>
      </w:r>
      <w:r w:rsidRPr="009F09F1">
        <w:t>.3.3.2</w:t>
      </w:r>
      <w:r w:rsidRPr="009F09F1">
        <w:tab/>
        <w:t>Resource Definition</w:t>
      </w:r>
      <w:bookmarkEnd w:id="4045"/>
      <w:bookmarkEnd w:id="4046"/>
      <w:bookmarkEnd w:id="4047"/>
      <w:bookmarkEnd w:id="4048"/>
      <w:bookmarkEnd w:id="4049"/>
      <w:bookmarkEnd w:id="4050"/>
      <w:bookmarkEnd w:id="4051"/>
      <w:bookmarkEnd w:id="4052"/>
      <w:bookmarkEnd w:id="4053"/>
      <w:bookmarkEnd w:id="4054"/>
      <w:bookmarkEnd w:id="4055"/>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056" w:name="_Toc151743208"/>
      <w:bookmarkStart w:id="4057" w:name="_Toc151743673"/>
      <w:bookmarkStart w:id="4058" w:name="_Toc160452920"/>
      <w:bookmarkStart w:id="4059" w:name="_Toc164869848"/>
      <w:bookmarkStart w:id="4060" w:name="_Toc175350836"/>
      <w:bookmarkStart w:id="4061" w:name="_Toc180146774"/>
      <w:bookmarkStart w:id="4062" w:name="_Toc180249272"/>
      <w:bookmarkStart w:id="4063" w:name="_Toc183379226"/>
      <w:bookmarkStart w:id="4064" w:name="_Toc195349219"/>
      <w:bookmarkStart w:id="4065" w:name="_Toc195349807"/>
      <w:bookmarkStart w:id="4066" w:name="_Toc211940656"/>
      <w:r w:rsidRPr="009F09F1">
        <w:rPr>
          <w:noProof/>
          <w:lang w:eastAsia="zh-CN"/>
        </w:rPr>
        <w:lastRenderedPageBreak/>
        <w:t>6.5</w:t>
      </w:r>
      <w:r w:rsidRPr="009F09F1">
        <w:t>.3.3.3</w:t>
      </w:r>
      <w:r w:rsidRPr="009F09F1">
        <w:tab/>
        <w:t>Resource Standard Methods</w:t>
      </w:r>
      <w:bookmarkEnd w:id="4056"/>
      <w:bookmarkEnd w:id="4057"/>
      <w:bookmarkEnd w:id="4058"/>
      <w:bookmarkEnd w:id="4059"/>
      <w:bookmarkEnd w:id="4060"/>
      <w:bookmarkEnd w:id="4061"/>
      <w:bookmarkEnd w:id="4062"/>
      <w:bookmarkEnd w:id="4063"/>
      <w:bookmarkEnd w:id="4064"/>
      <w:bookmarkEnd w:id="4065"/>
      <w:bookmarkEnd w:id="4066"/>
    </w:p>
    <w:p w14:paraId="3F282E1C" w14:textId="77777777" w:rsidR="009F09F1" w:rsidRPr="009F09F1" w:rsidRDefault="009F09F1" w:rsidP="009F09F1">
      <w:pPr>
        <w:pStyle w:val="Heading6"/>
      </w:pPr>
      <w:bookmarkStart w:id="4067" w:name="_Toc151743209"/>
      <w:bookmarkStart w:id="4068" w:name="_Toc151743674"/>
      <w:bookmarkStart w:id="4069" w:name="_Toc160452921"/>
      <w:bookmarkStart w:id="4070" w:name="_Toc164869849"/>
      <w:bookmarkStart w:id="4071" w:name="_Toc175350837"/>
      <w:bookmarkStart w:id="4072" w:name="_Toc180146775"/>
      <w:bookmarkStart w:id="4073" w:name="_Toc180249273"/>
      <w:bookmarkStart w:id="4074" w:name="_Toc183379227"/>
      <w:bookmarkStart w:id="4075" w:name="_Toc195349220"/>
      <w:bookmarkStart w:id="4076" w:name="_Toc195349808"/>
      <w:bookmarkStart w:id="4077" w:name="_Toc211940657"/>
      <w:r w:rsidRPr="009F09F1">
        <w:rPr>
          <w:noProof/>
          <w:lang w:eastAsia="zh-CN"/>
        </w:rPr>
        <w:t>6.5</w:t>
      </w:r>
      <w:r w:rsidRPr="009F09F1">
        <w:t>.3.3.3.1</w:t>
      </w:r>
      <w:r w:rsidRPr="009F09F1">
        <w:tab/>
        <w:t>GET</w:t>
      </w:r>
      <w:bookmarkEnd w:id="4067"/>
      <w:bookmarkEnd w:id="4068"/>
      <w:bookmarkEnd w:id="4069"/>
      <w:bookmarkEnd w:id="4070"/>
      <w:bookmarkEnd w:id="4071"/>
      <w:bookmarkEnd w:id="4072"/>
      <w:bookmarkEnd w:id="4073"/>
      <w:bookmarkEnd w:id="4074"/>
      <w:bookmarkEnd w:id="4075"/>
      <w:bookmarkEnd w:id="4076"/>
      <w:bookmarkEnd w:id="4077"/>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4078" w:name="_Toc151743210"/>
      <w:bookmarkStart w:id="4079" w:name="_Toc151743675"/>
      <w:bookmarkStart w:id="4080" w:name="_Toc160452922"/>
      <w:bookmarkStart w:id="4081" w:name="_Toc164869850"/>
      <w:bookmarkStart w:id="4082" w:name="_Toc175350838"/>
      <w:bookmarkStart w:id="4083" w:name="_Toc180146776"/>
      <w:bookmarkStart w:id="4084" w:name="_Toc180249274"/>
      <w:bookmarkStart w:id="4085" w:name="_Toc183379228"/>
      <w:bookmarkStart w:id="4086" w:name="_Toc195349221"/>
      <w:bookmarkStart w:id="4087" w:name="_Toc195349809"/>
      <w:bookmarkStart w:id="4088" w:name="_Toc211940658"/>
      <w:r w:rsidRPr="009F09F1">
        <w:rPr>
          <w:noProof/>
          <w:lang w:eastAsia="zh-CN"/>
        </w:rPr>
        <w:lastRenderedPageBreak/>
        <w:t>6.5</w:t>
      </w:r>
      <w:r w:rsidRPr="009F09F1">
        <w:t>.3.3.3.2</w:t>
      </w:r>
      <w:r w:rsidRPr="009F09F1">
        <w:tab/>
        <w:t>PUT</w:t>
      </w:r>
      <w:bookmarkEnd w:id="4078"/>
      <w:bookmarkEnd w:id="4079"/>
      <w:bookmarkEnd w:id="4080"/>
      <w:bookmarkEnd w:id="4081"/>
      <w:bookmarkEnd w:id="4082"/>
      <w:bookmarkEnd w:id="4083"/>
      <w:bookmarkEnd w:id="4084"/>
      <w:bookmarkEnd w:id="4085"/>
      <w:bookmarkEnd w:id="4086"/>
      <w:bookmarkEnd w:id="4087"/>
      <w:bookmarkEnd w:id="4088"/>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4089" w:name="_Toc151743211"/>
      <w:bookmarkStart w:id="4090" w:name="_Toc151743676"/>
      <w:bookmarkStart w:id="4091" w:name="_Toc160452923"/>
      <w:bookmarkStart w:id="4092" w:name="_Toc164869851"/>
      <w:bookmarkStart w:id="4093" w:name="_Toc175350839"/>
      <w:bookmarkStart w:id="4094" w:name="_Toc180146777"/>
      <w:bookmarkStart w:id="4095" w:name="_Toc180249275"/>
      <w:bookmarkStart w:id="4096" w:name="_Toc183379229"/>
      <w:bookmarkStart w:id="4097" w:name="_Toc195349222"/>
      <w:bookmarkStart w:id="4098" w:name="_Toc195349810"/>
      <w:bookmarkStart w:id="4099" w:name="_Toc211940659"/>
      <w:r w:rsidRPr="009F09F1">
        <w:rPr>
          <w:noProof/>
          <w:lang w:eastAsia="zh-CN"/>
        </w:rPr>
        <w:t>6.5</w:t>
      </w:r>
      <w:r w:rsidRPr="009F09F1">
        <w:t>.3.3.3.3</w:t>
      </w:r>
      <w:r w:rsidRPr="009F09F1">
        <w:tab/>
        <w:t>PATCH</w:t>
      </w:r>
      <w:bookmarkEnd w:id="4089"/>
      <w:bookmarkEnd w:id="4090"/>
      <w:bookmarkEnd w:id="4091"/>
      <w:bookmarkEnd w:id="4092"/>
      <w:bookmarkEnd w:id="4093"/>
      <w:bookmarkEnd w:id="4094"/>
      <w:bookmarkEnd w:id="4095"/>
      <w:bookmarkEnd w:id="4096"/>
      <w:bookmarkEnd w:id="4097"/>
      <w:bookmarkEnd w:id="4098"/>
      <w:bookmarkEnd w:id="4099"/>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4100" w:name="_Toc151743212"/>
      <w:bookmarkStart w:id="4101" w:name="_Toc151743677"/>
      <w:bookmarkStart w:id="4102" w:name="_Toc160452924"/>
      <w:bookmarkStart w:id="4103" w:name="_Toc164869852"/>
      <w:bookmarkStart w:id="4104" w:name="_Toc175350840"/>
      <w:bookmarkStart w:id="4105" w:name="_Toc180146778"/>
      <w:bookmarkStart w:id="4106" w:name="_Toc180249276"/>
      <w:bookmarkStart w:id="4107" w:name="_Toc183379230"/>
      <w:bookmarkStart w:id="4108" w:name="_Toc195349223"/>
      <w:bookmarkStart w:id="4109" w:name="_Toc195349811"/>
      <w:bookmarkStart w:id="4110" w:name="_Toc211940660"/>
      <w:r w:rsidRPr="009F09F1">
        <w:rPr>
          <w:noProof/>
          <w:lang w:eastAsia="zh-CN"/>
        </w:rPr>
        <w:t>6.5</w:t>
      </w:r>
      <w:r w:rsidRPr="009F09F1">
        <w:t>.3.3.3.4</w:t>
      </w:r>
      <w:r w:rsidRPr="009F09F1">
        <w:tab/>
        <w:t>DELETE</w:t>
      </w:r>
      <w:bookmarkEnd w:id="4100"/>
      <w:bookmarkEnd w:id="4101"/>
      <w:bookmarkEnd w:id="4102"/>
      <w:bookmarkEnd w:id="4103"/>
      <w:bookmarkEnd w:id="4104"/>
      <w:bookmarkEnd w:id="4105"/>
      <w:bookmarkEnd w:id="4106"/>
      <w:bookmarkEnd w:id="4107"/>
      <w:bookmarkEnd w:id="4108"/>
      <w:bookmarkEnd w:id="4109"/>
      <w:bookmarkEnd w:id="4110"/>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111" w:name="_Toc160452925"/>
      <w:bookmarkStart w:id="4112" w:name="_Toc164869853"/>
      <w:bookmarkStart w:id="4113" w:name="_Toc175350841"/>
      <w:bookmarkStart w:id="4114" w:name="_Toc180146779"/>
      <w:bookmarkStart w:id="4115" w:name="_Toc180249277"/>
      <w:bookmarkStart w:id="4116" w:name="_Toc183379231"/>
      <w:bookmarkStart w:id="4117" w:name="_Toc195349224"/>
      <w:bookmarkStart w:id="4118" w:name="_Toc195349812"/>
      <w:bookmarkStart w:id="4119" w:name="_Toc211940661"/>
      <w:r w:rsidRPr="009F09F1">
        <w:rPr>
          <w:noProof/>
          <w:lang w:eastAsia="zh-CN"/>
        </w:rPr>
        <w:t>6.5</w:t>
      </w:r>
      <w:r w:rsidRPr="009F09F1">
        <w:t>.3.3.4</w:t>
      </w:r>
      <w:r w:rsidRPr="009F09F1">
        <w:tab/>
        <w:t>Resource Custom Operations</w:t>
      </w:r>
      <w:bookmarkEnd w:id="4111"/>
      <w:bookmarkEnd w:id="4112"/>
      <w:bookmarkEnd w:id="4113"/>
      <w:bookmarkEnd w:id="4114"/>
      <w:bookmarkEnd w:id="4115"/>
      <w:bookmarkEnd w:id="4116"/>
      <w:bookmarkEnd w:id="4117"/>
      <w:bookmarkEnd w:id="4118"/>
      <w:bookmarkEnd w:id="4119"/>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120" w:name="_Toc160452926"/>
      <w:bookmarkStart w:id="4121" w:name="_Toc164869854"/>
      <w:bookmarkStart w:id="4122" w:name="_Toc175350842"/>
      <w:bookmarkStart w:id="4123" w:name="_Toc180146780"/>
      <w:bookmarkStart w:id="4124" w:name="_Toc180249278"/>
      <w:bookmarkStart w:id="4125" w:name="_Toc183379232"/>
      <w:bookmarkStart w:id="4126" w:name="_Toc195349225"/>
      <w:bookmarkStart w:id="4127" w:name="_Toc195349813"/>
      <w:bookmarkStart w:id="4128" w:name="_Toc211940662"/>
      <w:r w:rsidRPr="009F09F1">
        <w:rPr>
          <w:noProof/>
          <w:lang w:eastAsia="zh-CN"/>
        </w:rPr>
        <w:t>6.5</w:t>
      </w:r>
      <w:r w:rsidRPr="009F09F1">
        <w:t>.4</w:t>
      </w:r>
      <w:r w:rsidRPr="009F09F1">
        <w:tab/>
        <w:t>Custom Operations without associated resources</w:t>
      </w:r>
      <w:bookmarkEnd w:id="4120"/>
      <w:bookmarkEnd w:id="4121"/>
      <w:bookmarkEnd w:id="4122"/>
      <w:bookmarkEnd w:id="4123"/>
      <w:bookmarkEnd w:id="4124"/>
      <w:bookmarkEnd w:id="4125"/>
      <w:bookmarkEnd w:id="4126"/>
      <w:bookmarkEnd w:id="4127"/>
      <w:bookmarkEnd w:id="4128"/>
    </w:p>
    <w:p w14:paraId="54B75BBA" w14:textId="77777777" w:rsidR="009F09F1" w:rsidRPr="009F09F1" w:rsidRDefault="009F09F1" w:rsidP="009F09F1">
      <w:bookmarkStart w:id="4129" w:name="_Toc144024258"/>
      <w:bookmarkStart w:id="4130"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131" w:name="_Toc160452927"/>
      <w:bookmarkStart w:id="4132" w:name="_Toc164869855"/>
      <w:bookmarkStart w:id="4133" w:name="_Toc175350843"/>
      <w:bookmarkStart w:id="4134" w:name="_Toc180146781"/>
      <w:bookmarkStart w:id="4135" w:name="_Toc180249279"/>
      <w:bookmarkStart w:id="4136" w:name="_Toc183379233"/>
      <w:bookmarkStart w:id="4137" w:name="_Toc195349226"/>
      <w:bookmarkStart w:id="4138" w:name="_Toc195349814"/>
      <w:bookmarkStart w:id="4139" w:name="_Toc211940663"/>
      <w:r w:rsidRPr="009F09F1">
        <w:rPr>
          <w:noProof/>
          <w:lang w:eastAsia="zh-CN"/>
        </w:rPr>
        <w:t>6.5</w:t>
      </w:r>
      <w:r w:rsidRPr="009F09F1">
        <w:t>.5</w:t>
      </w:r>
      <w:r w:rsidRPr="009F09F1">
        <w:tab/>
        <w:t>Notifications</w:t>
      </w:r>
      <w:bookmarkEnd w:id="4129"/>
      <w:bookmarkEnd w:id="4130"/>
      <w:bookmarkEnd w:id="4131"/>
      <w:bookmarkEnd w:id="4132"/>
      <w:bookmarkEnd w:id="4133"/>
      <w:bookmarkEnd w:id="4134"/>
      <w:bookmarkEnd w:id="4135"/>
      <w:bookmarkEnd w:id="4136"/>
      <w:bookmarkEnd w:id="4137"/>
      <w:bookmarkEnd w:id="4138"/>
      <w:bookmarkEnd w:id="4139"/>
    </w:p>
    <w:p w14:paraId="4ECA900D" w14:textId="77777777" w:rsidR="009F09F1" w:rsidRPr="009F09F1" w:rsidRDefault="009F09F1" w:rsidP="009F09F1">
      <w:pPr>
        <w:pStyle w:val="Heading4"/>
      </w:pPr>
      <w:bookmarkStart w:id="4140" w:name="_Toc144024163"/>
      <w:bookmarkStart w:id="4141" w:name="_Toc148176876"/>
      <w:bookmarkStart w:id="4142" w:name="_Toc148358926"/>
      <w:bookmarkStart w:id="4143" w:name="_Toc151743216"/>
      <w:bookmarkStart w:id="4144" w:name="_Toc151743681"/>
      <w:bookmarkStart w:id="4145" w:name="_Toc160452928"/>
      <w:bookmarkStart w:id="4146" w:name="_Toc164869856"/>
      <w:bookmarkStart w:id="4147" w:name="_Toc175350844"/>
      <w:bookmarkStart w:id="4148" w:name="_Toc180146782"/>
      <w:bookmarkStart w:id="4149" w:name="_Toc180249280"/>
      <w:bookmarkStart w:id="4150" w:name="_Toc183379234"/>
      <w:bookmarkStart w:id="4151" w:name="_Toc195349227"/>
      <w:bookmarkStart w:id="4152" w:name="_Toc195349815"/>
      <w:bookmarkStart w:id="4153" w:name="_Toc211940664"/>
      <w:r w:rsidRPr="009F09F1">
        <w:rPr>
          <w:noProof/>
          <w:lang w:eastAsia="zh-CN"/>
        </w:rPr>
        <w:t>6.5</w:t>
      </w:r>
      <w:r w:rsidRPr="009F09F1">
        <w:t>.5.1</w:t>
      </w:r>
      <w:r w:rsidRPr="009F09F1">
        <w:tab/>
        <w:t>General</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154" w:name="_Toc151743217"/>
      <w:bookmarkStart w:id="4155" w:name="_Toc151743682"/>
      <w:bookmarkStart w:id="4156" w:name="_Toc160452929"/>
      <w:bookmarkStart w:id="4157" w:name="_Toc164869857"/>
      <w:bookmarkStart w:id="4158" w:name="_Toc175350845"/>
      <w:bookmarkStart w:id="4159" w:name="_Toc180146783"/>
      <w:bookmarkStart w:id="4160" w:name="_Toc180249281"/>
      <w:bookmarkStart w:id="4161" w:name="_Toc183379235"/>
      <w:bookmarkStart w:id="4162" w:name="_Toc195349228"/>
      <w:bookmarkStart w:id="4163" w:name="_Toc195349816"/>
      <w:bookmarkStart w:id="4164" w:name="_Toc211940665"/>
      <w:r w:rsidRPr="009F09F1">
        <w:rPr>
          <w:noProof/>
          <w:lang w:eastAsia="zh-CN"/>
        </w:rPr>
        <w:t>6.5</w:t>
      </w:r>
      <w:r w:rsidRPr="009F09F1">
        <w:t>.5.2</w:t>
      </w:r>
      <w:r w:rsidRPr="009F09F1">
        <w:tab/>
      </w:r>
      <w:bookmarkEnd w:id="4154"/>
      <w:bookmarkEnd w:id="4155"/>
      <w:r w:rsidRPr="009F09F1">
        <w:rPr>
          <w:bCs/>
        </w:rPr>
        <w:t xml:space="preserve">UAV Dynamic Information </w:t>
      </w:r>
      <w:r w:rsidRPr="009F09F1">
        <w:t>Notification</w:t>
      </w:r>
      <w:bookmarkEnd w:id="4156"/>
      <w:bookmarkEnd w:id="4157"/>
      <w:bookmarkEnd w:id="4158"/>
      <w:bookmarkEnd w:id="4159"/>
      <w:bookmarkEnd w:id="4160"/>
      <w:bookmarkEnd w:id="4161"/>
      <w:bookmarkEnd w:id="4162"/>
      <w:bookmarkEnd w:id="4163"/>
      <w:bookmarkEnd w:id="4164"/>
    </w:p>
    <w:p w14:paraId="47B83091" w14:textId="77777777" w:rsidR="009F09F1" w:rsidRPr="009F09F1" w:rsidRDefault="009F09F1" w:rsidP="009F09F1">
      <w:pPr>
        <w:pStyle w:val="Heading5"/>
        <w:rPr>
          <w:noProof/>
        </w:rPr>
      </w:pPr>
      <w:bookmarkStart w:id="4165" w:name="_Toc151743218"/>
      <w:bookmarkStart w:id="4166" w:name="_Toc151743683"/>
      <w:bookmarkStart w:id="4167" w:name="_Toc160452930"/>
      <w:bookmarkStart w:id="4168" w:name="_Toc164869858"/>
      <w:bookmarkStart w:id="4169" w:name="_Toc175350846"/>
      <w:bookmarkStart w:id="4170" w:name="_Toc180146784"/>
      <w:bookmarkStart w:id="4171" w:name="_Toc180249282"/>
      <w:bookmarkStart w:id="4172" w:name="_Toc183379236"/>
      <w:bookmarkStart w:id="4173" w:name="_Toc195349229"/>
      <w:bookmarkStart w:id="4174" w:name="_Toc195349817"/>
      <w:bookmarkStart w:id="4175" w:name="_Toc211940666"/>
      <w:r w:rsidRPr="009F09F1">
        <w:rPr>
          <w:noProof/>
          <w:lang w:eastAsia="zh-CN"/>
        </w:rPr>
        <w:t>6.5</w:t>
      </w:r>
      <w:r w:rsidRPr="009F09F1">
        <w:t>.5.2</w:t>
      </w:r>
      <w:r w:rsidRPr="009F09F1">
        <w:rPr>
          <w:noProof/>
        </w:rPr>
        <w:t>.1</w:t>
      </w:r>
      <w:r w:rsidRPr="009F09F1">
        <w:rPr>
          <w:noProof/>
        </w:rPr>
        <w:tab/>
        <w:t>Description</w:t>
      </w:r>
      <w:bookmarkEnd w:id="4165"/>
      <w:bookmarkEnd w:id="4166"/>
      <w:bookmarkEnd w:id="4167"/>
      <w:bookmarkEnd w:id="4168"/>
      <w:bookmarkEnd w:id="4169"/>
      <w:bookmarkEnd w:id="4170"/>
      <w:bookmarkEnd w:id="4171"/>
      <w:bookmarkEnd w:id="4172"/>
      <w:bookmarkEnd w:id="4173"/>
      <w:bookmarkEnd w:id="4174"/>
      <w:bookmarkEnd w:id="4175"/>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176" w:name="_Toc151743219"/>
      <w:bookmarkStart w:id="4177" w:name="_Toc151743684"/>
      <w:bookmarkStart w:id="4178" w:name="_Toc160452931"/>
      <w:bookmarkStart w:id="4179" w:name="_Toc164869859"/>
      <w:bookmarkStart w:id="4180" w:name="_Toc175350847"/>
      <w:bookmarkStart w:id="4181" w:name="_Toc180146785"/>
      <w:bookmarkStart w:id="4182" w:name="_Toc180249283"/>
      <w:bookmarkStart w:id="4183" w:name="_Toc183379237"/>
      <w:bookmarkStart w:id="4184" w:name="_Toc195349230"/>
      <w:bookmarkStart w:id="4185" w:name="_Toc195349818"/>
      <w:bookmarkStart w:id="4186" w:name="_Toc211940667"/>
      <w:r w:rsidRPr="009F09F1">
        <w:rPr>
          <w:noProof/>
          <w:lang w:eastAsia="zh-CN"/>
        </w:rPr>
        <w:t>6.5</w:t>
      </w:r>
      <w:r w:rsidRPr="009F09F1">
        <w:t>.5.2</w:t>
      </w:r>
      <w:r w:rsidRPr="009F09F1">
        <w:rPr>
          <w:noProof/>
        </w:rPr>
        <w:t>.2</w:t>
      </w:r>
      <w:r w:rsidRPr="009F09F1">
        <w:rPr>
          <w:noProof/>
        </w:rPr>
        <w:tab/>
        <w:t>Target URI</w:t>
      </w:r>
      <w:bookmarkEnd w:id="4176"/>
      <w:bookmarkEnd w:id="4177"/>
      <w:bookmarkEnd w:id="4178"/>
      <w:bookmarkEnd w:id="4179"/>
      <w:bookmarkEnd w:id="4180"/>
      <w:bookmarkEnd w:id="4181"/>
      <w:bookmarkEnd w:id="4182"/>
      <w:bookmarkEnd w:id="4183"/>
      <w:bookmarkEnd w:id="4184"/>
      <w:bookmarkEnd w:id="4185"/>
      <w:bookmarkEnd w:id="4186"/>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187" w:name="_Toc151743220"/>
      <w:bookmarkStart w:id="4188" w:name="_Toc151743685"/>
      <w:bookmarkStart w:id="4189" w:name="_Toc160452932"/>
      <w:bookmarkStart w:id="4190" w:name="_Toc164869860"/>
      <w:bookmarkStart w:id="4191" w:name="_Toc175350848"/>
      <w:bookmarkStart w:id="4192" w:name="_Toc180146786"/>
      <w:bookmarkStart w:id="4193" w:name="_Toc180249284"/>
      <w:bookmarkStart w:id="4194" w:name="_Toc183379238"/>
      <w:bookmarkStart w:id="4195" w:name="_Toc195349231"/>
      <w:bookmarkStart w:id="4196" w:name="_Toc195349819"/>
      <w:bookmarkStart w:id="4197" w:name="_Toc211940668"/>
      <w:r w:rsidRPr="009F09F1">
        <w:rPr>
          <w:noProof/>
          <w:lang w:eastAsia="zh-CN"/>
        </w:rPr>
        <w:lastRenderedPageBreak/>
        <w:t>6.5</w:t>
      </w:r>
      <w:r w:rsidRPr="009F09F1">
        <w:t>.5.2</w:t>
      </w:r>
      <w:r w:rsidRPr="009F09F1">
        <w:rPr>
          <w:noProof/>
        </w:rPr>
        <w:t>.3</w:t>
      </w:r>
      <w:r w:rsidRPr="009F09F1">
        <w:rPr>
          <w:noProof/>
        </w:rPr>
        <w:tab/>
        <w:t>Standard Methods</w:t>
      </w:r>
      <w:bookmarkEnd w:id="4187"/>
      <w:bookmarkEnd w:id="4188"/>
      <w:bookmarkEnd w:id="4189"/>
      <w:bookmarkEnd w:id="4190"/>
      <w:bookmarkEnd w:id="4191"/>
      <w:bookmarkEnd w:id="4192"/>
      <w:bookmarkEnd w:id="4193"/>
      <w:bookmarkEnd w:id="4194"/>
      <w:bookmarkEnd w:id="4195"/>
      <w:bookmarkEnd w:id="4196"/>
      <w:bookmarkEnd w:id="4197"/>
    </w:p>
    <w:p w14:paraId="4E4A60D8" w14:textId="77777777" w:rsidR="009F09F1" w:rsidRPr="009F09F1" w:rsidRDefault="009F09F1" w:rsidP="00F52C3A">
      <w:pPr>
        <w:pStyle w:val="Heading6"/>
        <w:rPr>
          <w:noProof/>
        </w:rPr>
      </w:pPr>
      <w:bookmarkStart w:id="4198" w:name="_Toc175350849"/>
      <w:bookmarkStart w:id="4199" w:name="_Toc180146787"/>
      <w:bookmarkStart w:id="4200" w:name="_Toc180249285"/>
      <w:bookmarkStart w:id="4201" w:name="_Toc183379239"/>
      <w:bookmarkStart w:id="4202" w:name="_Toc195349232"/>
      <w:bookmarkStart w:id="4203" w:name="_Toc195349820"/>
      <w:bookmarkStart w:id="4204" w:name="_Toc211940669"/>
      <w:r w:rsidRPr="009F09F1">
        <w:rPr>
          <w:noProof/>
          <w:lang w:eastAsia="zh-CN"/>
        </w:rPr>
        <w:t>6.5</w:t>
      </w:r>
      <w:r w:rsidRPr="009F09F1">
        <w:t>.5.2.3</w:t>
      </w:r>
      <w:r w:rsidRPr="009F09F1">
        <w:rPr>
          <w:noProof/>
        </w:rPr>
        <w:t>.1</w:t>
      </w:r>
      <w:r w:rsidRPr="009F09F1">
        <w:rPr>
          <w:noProof/>
        </w:rPr>
        <w:tab/>
        <w:t>POST</w:t>
      </w:r>
      <w:bookmarkEnd w:id="4198"/>
      <w:bookmarkEnd w:id="4199"/>
      <w:bookmarkEnd w:id="4200"/>
      <w:bookmarkEnd w:id="4201"/>
      <w:bookmarkEnd w:id="4202"/>
      <w:bookmarkEnd w:id="4203"/>
      <w:bookmarkEnd w:id="4204"/>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3366D612"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0B2F2E35"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205" w:name="_Toc160452933"/>
      <w:bookmarkStart w:id="4206" w:name="_Toc164869861"/>
      <w:bookmarkStart w:id="4207" w:name="_Toc175350850"/>
      <w:bookmarkStart w:id="4208" w:name="_Toc180146788"/>
      <w:bookmarkStart w:id="4209" w:name="_Toc180249286"/>
      <w:bookmarkStart w:id="4210" w:name="_Toc183379240"/>
      <w:bookmarkStart w:id="4211" w:name="_Toc195349233"/>
      <w:bookmarkStart w:id="4212" w:name="_Toc195349821"/>
      <w:bookmarkStart w:id="4213" w:name="_Toc211940670"/>
      <w:r w:rsidRPr="009F09F1">
        <w:rPr>
          <w:noProof/>
          <w:lang w:eastAsia="zh-CN"/>
        </w:rPr>
        <w:t>6.5</w:t>
      </w:r>
      <w:r w:rsidRPr="009F09F1">
        <w:t>.6</w:t>
      </w:r>
      <w:r w:rsidRPr="009F09F1">
        <w:tab/>
        <w:t>Data Model</w:t>
      </w:r>
      <w:bookmarkEnd w:id="4205"/>
      <w:bookmarkEnd w:id="4206"/>
      <w:bookmarkEnd w:id="4207"/>
      <w:bookmarkEnd w:id="4208"/>
      <w:bookmarkEnd w:id="4209"/>
      <w:bookmarkEnd w:id="4210"/>
      <w:bookmarkEnd w:id="4211"/>
      <w:bookmarkEnd w:id="4212"/>
      <w:bookmarkEnd w:id="4213"/>
    </w:p>
    <w:p w14:paraId="31652D6F" w14:textId="77777777" w:rsidR="009F09F1" w:rsidRPr="009F09F1" w:rsidRDefault="009F09F1" w:rsidP="009F09F1">
      <w:pPr>
        <w:pStyle w:val="Heading4"/>
      </w:pPr>
      <w:bookmarkStart w:id="4214" w:name="_Toc144024266"/>
      <w:bookmarkStart w:id="4215" w:name="_Toc144459698"/>
      <w:bookmarkStart w:id="4216" w:name="_Toc160452934"/>
      <w:bookmarkStart w:id="4217" w:name="_Toc164869862"/>
      <w:bookmarkStart w:id="4218" w:name="_Toc175350851"/>
      <w:bookmarkStart w:id="4219" w:name="_Toc180146789"/>
      <w:bookmarkStart w:id="4220" w:name="_Toc180249287"/>
      <w:bookmarkStart w:id="4221" w:name="_Toc183379241"/>
      <w:bookmarkStart w:id="4222" w:name="_Toc195349234"/>
      <w:bookmarkStart w:id="4223" w:name="_Toc195349822"/>
      <w:bookmarkStart w:id="4224" w:name="_Toc211940671"/>
      <w:r w:rsidRPr="009F09F1">
        <w:rPr>
          <w:noProof/>
          <w:lang w:eastAsia="zh-CN"/>
        </w:rPr>
        <w:t>6.5</w:t>
      </w:r>
      <w:r w:rsidRPr="009F09F1">
        <w:t>.6.1</w:t>
      </w:r>
      <w:r w:rsidRPr="009F09F1">
        <w:tab/>
        <w:t>General</w:t>
      </w:r>
      <w:bookmarkEnd w:id="4214"/>
      <w:bookmarkEnd w:id="4215"/>
      <w:bookmarkEnd w:id="4216"/>
      <w:bookmarkEnd w:id="4217"/>
      <w:bookmarkEnd w:id="4218"/>
      <w:bookmarkEnd w:id="4219"/>
      <w:bookmarkEnd w:id="4220"/>
      <w:bookmarkEnd w:id="4221"/>
      <w:bookmarkEnd w:id="4222"/>
      <w:bookmarkEnd w:id="4223"/>
      <w:bookmarkEnd w:id="4224"/>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225" w:name="_Toc144024267"/>
      <w:bookmarkStart w:id="4226" w:name="_Toc144459699"/>
      <w:bookmarkStart w:id="4227" w:name="_Toc160452935"/>
      <w:bookmarkStart w:id="4228" w:name="_Toc164869863"/>
      <w:bookmarkStart w:id="4229" w:name="_Toc175350852"/>
      <w:bookmarkStart w:id="4230" w:name="_Toc180146790"/>
      <w:bookmarkStart w:id="4231" w:name="_Toc180249288"/>
      <w:bookmarkStart w:id="4232" w:name="_Toc183379242"/>
      <w:bookmarkStart w:id="4233" w:name="_Toc195349235"/>
      <w:bookmarkStart w:id="4234" w:name="_Toc195349823"/>
      <w:bookmarkStart w:id="4235" w:name="_Toc211940672"/>
      <w:r w:rsidRPr="009F09F1">
        <w:rPr>
          <w:noProof/>
          <w:lang w:eastAsia="zh-CN"/>
        </w:rPr>
        <w:t>6.5</w:t>
      </w:r>
      <w:r w:rsidRPr="009F09F1">
        <w:rPr>
          <w:lang w:val="en-US"/>
        </w:rPr>
        <w:t>.6.2</w:t>
      </w:r>
      <w:r w:rsidRPr="009F09F1">
        <w:rPr>
          <w:lang w:val="en-US"/>
        </w:rPr>
        <w:tab/>
        <w:t>Structured data types</w:t>
      </w:r>
      <w:bookmarkEnd w:id="4225"/>
      <w:bookmarkEnd w:id="4226"/>
      <w:bookmarkEnd w:id="4227"/>
      <w:bookmarkEnd w:id="4228"/>
      <w:bookmarkEnd w:id="4229"/>
      <w:bookmarkEnd w:id="4230"/>
      <w:bookmarkEnd w:id="4231"/>
      <w:bookmarkEnd w:id="4232"/>
      <w:bookmarkEnd w:id="4233"/>
      <w:bookmarkEnd w:id="4234"/>
      <w:bookmarkEnd w:id="4235"/>
    </w:p>
    <w:p w14:paraId="26F0E8F4" w14:textId="77777777" w:rsidR="009F09F1" w:rsidRPr="009F09F1" w:rsidRDefault="009F09F1" w:rsidP="009F09F1">
      <w:pPr>
        <w:pStyle w:val="Heading5"/>
      </w:pPr>
      <w:bookmarkStart w:id="4236" w:name="_Toc144024268"/>
      <w:bookmarkStart w:id="4237" w:name="_Toc144459700"/>
      <w:bookmarkStart w:id="4238" w:name="_Toc160452936"/>
      <w:bookmarkStart w:id="4239" w:name="_Toc164869864"/>
      <w:bookmarkStart w:id="4240" w:name="_Toc175350853"/>
      <w:bookmarkStart w:id="4241" w:name="_Toc180146791"/>
      <w:bookmarkStart w:id="4242" w:name="_Toc180249289"/>
      <w:bookmarkStart w:id="4243" w:name="_Toc183379243"/>
      <w:bookmarkStart w:id="4244" w:name="_Toc195349236"/>
      <w:bookmarkStart w:id="4245" w:name="_Toc195349824"/>
      <w:bookmarkStart w:id="4246" w:name="_Toc211940673"/>
      <w:r w:rsidRPr="009F09F1">
        <w:rPr>
          <w:noProof/>
          <w:lang w:eastAsia="zh-CN"/>
        </w:rPr>
        <w:t>6.5</w:t>
      </w:r>
      <w:r w:rsidRPr="009F09F1">
        <w:t>.6.2.1</w:t>
      </w:r>
      <w:r w:rsidRPr="009F09F1">
        <w:tab/>
        <w:t>Introduction</w:t>
      </w:r>
      <w:bookmarkEnd w:id="4236"/>
      <w:bookmarkEnd w:id="4237"/>
      <w:bookmarkEnd w:id="4238"/>
      <w:bookmarkEnd w:id="4239"/>
      <w:bookmarkEnd w:id="4240"/>
      <w:bookmarkEnd w:id="4241"/>
      <w:bookmarkEnd w:id="4242"/>
      <w:bookmarkEnd w:id="4243"/>
      <w:bookmarkEnd w:id="4244"/>
      <w:bookmarkEnd w:id="4245"/>
      <w:bookmarkEnd w:id="4246"/>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247" w:name="_Toc160452937"/>
      <w:bookmarkStart w:id="4248" w:name="_Toc164869865"/>
      <w:bookmarkStart w:id="4249" w:name="_Toc175350854"/>
      <w:bookmarkStart w:id="4250" w:name="_Toc180146792"/>
      <w:bookmarkStart w:id="4251" w:name="_Toc180249290"/>
      <w:bookmarkStart w:id="4252" w:name="_Toc183379244"/>
      <w:bookmarkStart w:id="4253" w:name="_Toc195349237"/>
      <w:bookmarkStart w:id="4254" w:name="_Toc195349825"/>
      <w:bookmarkStart w:id="4255" w:name="_Toc211940674"/>
      <w:r w:rsidRPr="009F09F1">
        <w:rPr>
          <w:noProof/>
          <w:lang w:eastAsia="zh-CN"/>
        </w:rPr>
        <w:t>6.5</w:t>
      </w:r>
      <w:r w:rsidRPr="009F09F1">
        <w:t>.6.2.2</w:t>
      </w:r>
      <w:r w:rsidRPr="009F09F1">
        <w:tab/>
        <w:t>Type: UAVDynInfoSubsc</w:t>
      </w:r>
      <w:bookmarkEnd w:id="4247"/>
      <w:bookmarkEnd w:id="4248"/>
      <w:bookmarkEnd w:id="4249"/>
      <w:bookmarkEnd w:id="4250"/>
      <w:bookmarkEnd w:id="4251"/>
      <w:bookmarkEnd w:id="4252"/>
      <w:bookmarkEnd w:id="4253"/>
      <w:bookmarkEnd w:id="4254"/>
      <w:bookmarkEnd w:id="4255"/>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4256" w:name="_Hlk149565478"/>
            <w:r w:rsidRPr="009F09F1">
              <w:rPr>
                <w:rFonts w:cs="Arial"/>
                <w:szCs w:val="18"/>
              </w:rPr>
              <w:t xml:space="preserve">the UAV dynamic information event(s) </w:t>
            </w:r>
            <w:bookmarkEnd w:id="4256"/>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257" w:name="_Toc160452938"/>
      <w:bookmarkStart w:id="4258" w:name="_Toc164869866"/>
      <w:bookmarkStart w:id="4259" w:name="_Toc175350855"/>
      <w:bookmarkStart w:id="4260" w:name="_Toc180146793"/>
      <w:bookmarkStart w:id="4261" w:name="_Toc180249291"/>
      <w:bookmarkStart w:id="4262" w:name="_Toc183379245"/>
      <w:bookmarkStart w:id="4263" w:name="_Toc195349238"/>
      <w:bookmarkStart w:id="4264" w:name="_Toc195349826"/>
      <w:bookmarkStart w:id="4265" w:name="_Toc211940675"/>
      <w:r w:rsidRPr="009F09F1">
        <w:rPr>
          <w:noProof/>
          <w:lang w:eastAsia="zh-CN"/>
        </w:rPr>
        <w:lastRenderedPageBreak/>
        <w:t>6.5</w:t>
      </w:r>
      <w:r w:rsidRPr="009F09F1">
        <w:t>.6.2.3</w:t>
      </w:r>
      <w:r w:rsidRPr="009F09F1">
        <w:tab/>
        <w:t>Type: UAVDynInfoSubscPatch</w:t>
      </w:r>
      <w:bookmarkEnd w:id="4257"/>
      <w:bookmarkEnd w:id="4258"/>
      <w:bookmarkEnd w:id="4259"/>
      <w:bookmarkEnd w:id="4260"/>
      <w:bookmarkEnd w:id="4261"/>
      <w:bookmarkEnd w:id="4262"/>
      <w:bookmarkEnd w:id="4263"/>
      <w:bookmarkEnd w:id="4264"/>
      <w:bookmarkEnd w:id="4265"/>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266" w:name="_Toc160452939"/>
      <w:bookmarkStart w:id="4267" w:name="_Toc164869867"/>
      <w:bookmarkStart w:id="4268" w:name="_Toc175350856"/>
      <w:bookmarkStart w:id="4269" w:name="_Toc180146794"/>
      <w:bookmarkStart w:id="4270" w:name="_Toc180249292"/>
      <w:bookmarkStart w:id="4271" w:name="_Toc183379246"/>
      <w:bookmarkStart w:id="4272" w:name="_Toc195349239"/>
      <w:bookmarkStart w:id="4273" w:name="_Toc195349827"/>
      <w:bookmarkStart w:id="4274" w:name="_Toc211940676"/>
      <w:r w:rsidRPr="009F09F1">
        <w:rPr>
          <w:noProof/>
          <w:lang w:eastAsia="zh-CN"/>
        </w:rPr>
        <w:t>6.5</w:t>
      </w:r>
      <w:r w:rsidRPr="009F09F1">
        <w:t>.6.2.4</w:t>
      </w:r>
      <w:r w:rsidRPr="009F09F1">
        <w:tab/>
        <w:t>Type: UAVDynInfoNotif</w:t>
      </w:r>
      <w:bookmarkEnd w:id="4266"/>
      <w:bookmarkEnd w:id="4267"/>
      <w:bookmarkEnd w:id="4268"/>
      <w:bookmarkEnd w:id="4269"/>
      <w:bookmarkEnd w:id="4270"/>
      <w:bookmarkEnd w:id="4271"/>
      <w:bookmarkEnd w:id="4272"/>
      <w:bookmarkEnd w:id="4273"/>
      <w:bookmarkEnd w:id="4274"/>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275" w:name="_Toc160452940"/>
      <w:bookmarkStart w:id="4276" w:name="_Toc164869868"/>
      <w:bookmarkStart w:id="4277" w:name="_Toc175350857"/>
      <w:bookmarkStart w:id="4278" w:name="_Toc180146795"/>
      <w:bookmarkStart w:id="4279" w:name="_Toc180249293"/>
      <w:bookmarkStart w:id="4280" w:name="_Toc183379247"/>
      <w:bookmarkStart w:id="4281" w:name="_Toc195349240"/>
      <w:bookmarkStart w:id="4282" w:name="_Toc195349828"/>
      <w:bookmarkStart w:id="4283" w:name="_Toc211940677"/>
      <w:r w:rsidRPr="009F09F1">
        <w:rPr>
          <w:noProof/>
          <w:lang w:eastAsia="zh-CN"/>
        </w:rPr>
        <w:t>6.5</w:t>
      </w:r>
      <w:r w:rsidRPr="009F09F1">
        <w:t>.6.2.5</w:t>
      </w:r>
      <w:r w:rsidRPr="009F09F1">
        <w:tab/>
        <w:t>Type: ProxRangInfo</w:t>
      </w:r>
      <w:bookmarkEnd w:id="4275"/>
      <w:bookmarkEnd w:id="4276"/>
      <w:bookmarkEnd w:id="4277"/>
      <w:bookmarkEnd w:id="4278"/>
      <w:bookmarkEnd w:id="4279"/>
      <w:bookmarkEnd w:id="4280"/>
      <w:bookmarkEnd w:id="4281"/>
      <w:bookmarkEnd w:id="4282"/>
      <w:bookmarkEnd w:id="4283"/>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284" w:name="_Toc160452941"/>
      <w:bookmarkStart w:id="4285" w:name="_Toc164869869"/>
      <w:bookmarkStart w:id="4286" w:name="_Toc175350858"/>
      <w:bookmarkStart w:id="4287" w:name="_Toc180146796"/>
      <w:bookmarkStart w:id="4288" w:name="_Toc180249294"/>
      <w:bookmarkStart w:id="4289" w:name="_Toc183379248"/>
      <w:bookmarkStart w:id="4290" w:name="_Toc195349241"/>
      <w:bookmarkStart w:id="4291" w:name="_Toc195349829"/>
      <w:bookmarkStart w:id="4292" w:name="_Toc211940678"/>
      <w:r w:rsidRPr="009F09F1">
        <w:rPr>
          <w:noProof/>
          <w:lang w:eastAsia="zh-CN"/>
        </w:rPr>
        <w:t>6.5</w:t>
      </w:r>
      <w:r w:rsidRPr="009F09F1">
        <w:t>.6.2.6</w:t>
      </w:r>
      <w:r w:rsidRPr="009F09F1">
        <w:tab/>
        <w:t>Type: UavInfo</w:t>
      </w:r>
      <w:bookmarkEnd w:id="4284"/>
      <w:bookmarkEnd w:id="4285"/>
      <w:bookmarkEnd w:id="4286"/>
      <w:bookmarkEnd w:id="4287"/>
      <w:bookmarkEnd w:id="4288"/>
      <w:bookmarkEnd w:id="4289"/>
      <w:bookmarkEnd w:id="4290"/>
      <w:bookmarkEnd w:id="4291"/>
      <w:bookmarkEnd w:id="4292"/>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293" w:name="_Toc160452942"/>
      <w:bookmarkStart w:id="4294" w:name="_Toc164869870"/>
      <w:bookmarkStart w:id="4295" w:name="_Toc175350859"/>
      <w:bookmarkStart w:id="4296" w:name="_Toc180146797"/>
      <w:bookmarkStart w:id="4297" w:name="_Toc180249295"/>
      <w:bookmarkStart w:id="4298" w:name="_Toc183379249"/>
      <w:bookmarkStart w:id="4299" w:name="_Toc195349242"/>
      <w:bookmarkStart w:id="4300" w:name="_Toc195349830"/>
      <w:bookmarkStart w:id="4301" w:name="_Toc211940679"/>
      <w:r w:rsidRPr="009F09F1">
        <w:rPr>
          <w:noProof/>
          <w:lang w:eastAsia="zh-CN"/>
        </w:rPr>
        <w:lastRenderedPageBreak/>
        <w:t>6.5</w:t>
      </w:r>
      <w:r w:rsidRPr="009F09F1">
        <w:rPr>
          <w:lang w:val="en-US"/>
        </w:rPr>
        <w:t>.6.3</w:t>
      </w:r>
      <w:r w:rsidRPr="009F09F1">
        <w:rPr>
          <w:lang w:val="en-US"/>
        </w:rPr>
        <w:tab/>
        <w:t>Simple data types and enumerations</w:t>
      </w:r>
      <w:bookmarkEnd w:id="4293"/>
      <w:bookmarkEnd w:id="4294"/>
      <w:bookmarkEnd w:id="4295"/>
      <w:bookmarkEnd w:id="4296"/>
      <w:bookmarkEnd w:id="4297"/>
      <w:bookmarkEnd w:id="4298"/>
      <w:bookmarkEnd w:id="4299"/>
      <w:bookmarkEnd w:id="4300"/>
      <w:bookmarkEnd w:id="4301"/>
    </w:p>
    <w:p w14:paraId="1422E7E8" w14:textId="77777777" w:rsidR="009F09F1" w:rsidRPr="009F09F1" w:rsidRDefault="009F09F1" w:rsidP="009F09F1">
      <w:pPr>
        <w:pStyle w:val="Heading5"/>
      </w:pPr>
      <w:bookmarkStart w:id="4302" w:name="_Toc144024279"/>
      <w:bookmarkStart w:id="4303" w:name="_Toc144459711"/>
      <w:bookmarkStart w:id="4304" w:name="_Toc160452943"/>
      <w:bookmarkStart w:id="4305" w:name="_Toc164869871"/>
      <w:bookmarkStart w:id="4306" w:name="_Toc175350860"/>
      <w:bookmarkStart w:id="4307" w:name="_Toc180146798"/>
      <w:bookmarkStart w:id="4308" w:name="_Toc180249296"/>
      <w:bookmarkStart w:id="4309" w:name="_Toc183379250"/>
      <w:bookmarkStart w:id="4310" w:name="_Toc195349243"/>
      <w:bookmarkStart w:id="4311" w:name="_Toc195349831"/>
      <w:bookmarkStart w:id="4312" w:name="_Toc211940680"/>
      <w:r w:rsidRPr="009F09F1">
        <w:rPr>
          <w:noProof/>
          <w:lang w:eastAsia="zh-CN"/>
        </w:rPr>
        <w:t>6.5</w:t>
      </w:r>
      <w:r w:rsidRPr="009F09F1">
        <w:t>.6.3.1</w:t>
      </w:r>
      <w:r w:rsidRPr="009F09F1">
        <w:tab/>
        <w:t>Introduction</w:t>
      </w:r>
      <w:bookmarkEnd w:id="4302"/>
      <w:bookmarkEnd w:id="4303"/>
      <w:bookmarkEnd w:id="4304"/>
      <w:bookmarkEnd w:id="4305"/>
      <w:bookmarkEnd w:id="4306"/>
      <w:bookmarkEnd w:id="4307"/>
      <w:bookmarkEnd w:id="4308"/>
      <w:bookmarkEnd w:id="4309"/>
      <w:bookmarkEnd w:id="4310"/>
      <w:bookmarkEnd w:id="4311"/>
      <w:bookmarkEnd w:id="4312"/>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313" w:name="_Toc144024280"/>
      <w:bookmarkStart w:id="4314" w:name="_Toc144459712"/>
      <w:bookmarkStart w:id="4315" w:name="_Toc160452944"/>
      <w:bookmarkStart w:id="4316" w:name="_Toc164869872"/>
      <w:bookmarkStart w:id="4317" w:name="_Toc175350861"/>
      <w:bookmarkStart w:id="4318" w:name="_Toc180146799"/>
      <w:bookmarkStart w:id="4319" w:name="_Toc180249297"/>
      <w:bookmarkStart w:id="4320" w:name="_Toc183379251"/>
      <w:bookmarkStart w:id="4321" w:name="_Toc195349244"/>
      <w:bookmarkStart w:id="4322" w:name="_Toc195349832"/>
      <w:bookmarkStart w:id="4323" w:name="_Toc211940681"/>
      <w:r w:rsidRPr="009F09F1">
        <w:rPr>
          <w:noProof/>
          <w:lang w:eastAsia="zh-CN"/>
        </w:rPr>
        <w:t>6.5</w:t>
      </w:r>
      <w:r w:rsidRPr="009F09F1">
        <w:t>.6.3.2</w:t>
      </w:r>
      <w:r w:rsidRPr="009F09F1">
        <w:tab/>
        <w:t>Simple data types</w:t>
      </w:r>
      <w:bookmarkEnd w:id="4313"/>
      <w:bookmarkEnd w:id="4314"/>
      <w:bookmarkEnd w:id="4315"/>
      <w:bookmarkEnd w:id="4316"/>
      <w:bookmarkEnd w:id="4317"/>
      <w:bookmarkEnd w:id="4318"/>
      <w:bookmarkEnd w:id="4319"/>
      <w:bookmarkEnd w:id="4320"/>
      <w:bookmarkEnd w:id="4321"/>
      <w:bookmarkEnd w:id="4322"/>
      <w:bookmarkEnd w:id="4323"/>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324" w:name="_Toc144024283"/>
      <w:bookmarkStart w:id="4325" w:name="_Toc144459715"/>
      <w:bookmarkStart w:id="4326" w:name="_Toc160452945"/>
      <w:bookmarkStart w:id="4327" w:name="_Toc164869873"/>
      <w:bookmarkStart w:id="4328" w:name="_Toc175350862"/>
      <w:bookmarkStart w:id="4329" w:name="_Toc180146800"/>
      <w:bookmarkStart w:id="4330" w:name="_Toc180249298"/>
      <w:bookmarkStart w:id="4331" w:name="_Toc183379252"/>
      <w:bookmarkStart w:id="4332" w:name="_Toc195349245"/>
      <w:bookmarkStart w:id="4333" w:name="_Toc195349833"/>
      <w:bookmarkStart w:id="4334" w:name="_Toc211940682"/>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324"/>
      <w:bookmarkEnd w:id="4325"/>
      <w:bookmarkEnd w:id="4326"/>
      <w:bookmarkEnd w:id="4327"/>
      <w:bookmarkEnd w:id="4328"/>
      <w:bookmarkEnd w:id="4329"/>
      <w:bookmarkEnd w:id="4330"/>
      <w:bookmarkEnd w:id="4331"/>
      <w:bookmarkEnd w:id="4332"/>
      <w:bookmarkEnd w:id="4333"/>
      <w:bookmarkEnd w:id="4334"/>
    </w:p>
    <w:p w14:paraId="3F77DF94" w14:textId="77777777" w:rsidR="009F09F1" w:rsidRPr="009F09F1" w:rsidRDefault="009F09F1" w:rsidP="009F09F1">
      <w:bookmarkStart w:id="4335" w:name="_Toc144024284"/>
      <w:bookmarkStart w:id="4336"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337" w:name="_Toc160452946"/>
      <w:bookmarkStart w:id="4338" w:name="_Toc164869874"/>
      <w:bookmarkStart w:id="4339" w:name="_Toc175350863"/>
      <w:bookmarkStart w:id="4340" w:name="_Toc180146801"/>
      <w:bookmarkStart w:id="4341" w:name="_Toc180249299"/>
      <w:bookmarkStart w:id="4342" w:name="_Toc183379253"/>
      <w:bookmarkStart w:id="4343" w:name="_Toc195349246"/>
      <w:bookmarkStart w:id="4344" w:name="_Toc195349834"/>
      <w:bookmarkStart w:id="4345" w:name="_Toc211940683"/>
      <w:r w:rsidRPr="009F09F1">
        <w:rPr>
          <w:noProof/>
          <w:lang w:eastAsia="zh-CN"/>
        </w:rPr>
        <w:t>6.5</w:t>
      </w:r>
      <w:r w:rsidRPr="009F09F1">
        <w:t>.6.5</w:t>
      </w:r>
      <w:r w:rsidRPr="009F09F1">
        <w:tab/>
        <w:t>Binary data</w:t>
      </w:r>
      <w:bookmarkEnd w:id="4335"/>
      <w:bookmarkEnd w:id="4336"/>
      <w:bookmarkEnd w:id="4337"/>
      <w:bookmarkEnd w:id="4338"/>
      <w:bookmarkEnd w:id="4339"/>
      <w:bookmarkEnd w:id="4340"/>
      <w:bookmarkEnd w:id="4341"/>
      <w:bookmarkEnd w:id="4342"/>
      <w:bookmarkEnd w:id="4343"/>
      <w:bookmarkEnd w:id="4344"/>
      <w:bookmarkEnd w:id="4345"/>
    </w:p>
    <w:p w14:paraId="6060A5B4" w14:textId="77777777" w:rsidR="009F09F1" w:rsidRPr="009F09F1" w:rsidRDefault="009F09F1" w:rsidP="009F09F1">
      <w:pPr>
        <w:pStyle w:val="Heading5"/>
      </w:pPr>
      <w:bookmarkStart w:id="4346" w:name="_Toc144024285"/>
      <w:bookmarkStart w:id="4347" w:name="_Toc144459717"/>
      <w:bookmarkStart w:id="4348" w:name="_Toc160452947"/>
      <w:bookmarkStart w:id="4349" w:name="_Toc164869875"/>
      <w:bookmarkStart w:id="4350" w:name="_Toc175350864"/>
      <w:bookmarkStart w:id="4351" w:name="_Toc180146802"/>
      <w:bookmarkStart w:id="4352" w:name="_Toc180249300"/>
      <w:bookmarkStart w:id="4353" w:name="_Toc183379254"/>
      <w:bookmarkStart w:id="4354" w:name="_Toc195349247"/>
      <w:bookmarkStart w:id="4355" w:name="_Toc195349835"/>
      <w:bookmarkStart w:id="4356" w:name="_Toc211940684"/>
      <w:r w:rsidRPr="009F09F1">
        <w:rPr>
          <w:noProof/>
          <w:lang w:eastAsia="zh-CN"/>
        </w:rPr>
        <w:t>6.5</w:t>
      </w:r>
      <w:r w:rsidRPr="009F09F1">
        <w:t>.6.5.1</w:t>
      </w:r>
      <w:r w:rsidRPr="009F09F1">
        <w:tab/>
        <w:t>Binary Data Types</w:t>
      </w:r>
      <w:bookmarkEnd w:id="4346"/>
      <w:bookmarkEnd w:id="4347"/>
      <w:bookmarkEnd w:id="4348"/>
      <w:bookmarkEnd w:id="4349"/>
      <w:bookmarkEnd w:id="4350"/>
      <w:bookmarkEnd w:id="4351"/>
      <w:bookmarkEnd w:id="4352"/>
      <w:bookmarkEnd w:id="4353"/>
      <w:bookmarkEnd w:id="4354"/>
      <w:bookmarkEnd w:id="4355"/>
      <w:bookmarkEnd w:id="4356"/>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357" w:name="_Toc144024286"/>
      <w:bookmarkStart w:id="4358" w:name="_Toc144459718"/>
      <w:bookmarkStart w:id="4359" w:name="_Toc160452948"/>
      <w:bookmarkStart w:id="4360" w:name="_Toc164869876"/>
      <w:bookmarkStart w:id="4361" w:name="_Toc175350865"/>
      <w:bookmarkStart w:id="4362" w:name="_Toc180146803"/>
      <w:bookmarkStart w:id="4363" w:name="_Toc180249301"/>
      <w:bookmarkStart w:id="4364" w:name="_Toc183379255"/>
      <w:bookmarkStart w:id="4365" w:name="_Toc195349248"/>
      <w:bookmarkStart w:id="4366" w:name="_Toc195349836"/>
      <w:bookmarkStart w:id="4367" w:name="_Toc211940685"/>
      <w:r w:rsidRPr="009F09F1">
        <w:rPr>
          <w:noProof/>
          <w:lang w:eastAsia="zh-CN"/>
        </w:rPr>
        <w:t>6.5</w:t>
      </w:r>
      <w:r w:rsidRPr="009F09F1">
        <w:t>.7</w:t>
      </w:r>
      <w:r w:rsidRPr="009F09F1">
        <w:tab/>
        <w:t>Error Handling</w:t>
      </w:r>
      <w:bookmarkEnd w:id="4357"/>
      <w:bookmarkEnd w:id="4358"/>
      <w:bookmarkEnd w:id="4359"/>
      <w:bookmarkEnd w:id="4360"/>
      <w:bookmarkEnd w:id="4361"/>
      <w:bookmarkEnd w:id="4362"/>
      <w:bookmarkEnd w:id="4363"/>
      <w:bookmarkEnd w:id="4364"/>
      <w:bookmarkEnd w:id="4365"/>
      <w:bookmarkEnd w:id="4366"/>
      <w:bookmarkEnd w:id="4367"/>
    </w:p>
    <w:p w14:paraId="16F8D953" w14:textId="77777777" w:rsidR="009F09F1" w:rsidRPr="009F09F1" w:rsidRDefault="009F09F1" w:rsidP="009F09F1">
      <w:pPr>
        <w:pStyle w:val="Heading4"/>
      </w:pPr>
      <w:bookmarkStart w:id="4368" w:name="_Toc144024287"/>
      <w:bookmarkStart w:id="4369" w:name="_Toc144459719"/>
      <w:bookmarkStart w:id="4370" w:name="_Toc160452949"/>
      <w:bookmarkStart w:id="4371" w:name="_Toc164869877"/>
      <w:bookmarkStart w:id="4372" w:name="_Toc175350866"/>
      <w:bookmarkStart w:id="4373" w:name="_Toc180146804"/>
      <w:bookmarkStart w:id="4374" w:name="_Toc180249302"/>
      <w:bookmarkStart w:id="4375" w:name="_Toc183379256"/>
      <w:bookmarkStart w:id="4376" w:name="_Toc195349249"/>
      <w:bookmarkStart w:id="4377" w:name="_Toc195349837"/>
      <w:bookmarkStart w:id="4378" w:name="_Toc211940686"/>
      <w:r w:rsidRPr="009F09F1">
        <w:rPr>
          <w:noProof/>
          <w:lang w:eastAsia="zh-CN"/>
        </w:rPr>
        <w:t>6.5</w:t>
      </w:r>
      <w:r w:rsidRPr="009F09F1">
        <w:t>.7.1</w:t>
      </w:r>
      <w:r w:rsidRPr="009F09F1">
        <w:tab/>
        <w:t>General</w:t>
      </w:r>
      <w:bookmarkEnd w:id="4368"/>
      <w:bookmarkEnd w:id="4369"/>
      <w:bookmarkEnd w:id="4370"/>
      <w:bookmarkEnd w:id="4371"/>
      <w:bookmarkEnd w:id="4372"/>
      <w:bookmarkEnd w:id="4373"/>
      <w:bookmarkEnd w:id="4374"/>
      <w:bookmarkEnd w:id="4375"/>
      <w:bookmarkEnd w:id="4376"/>
      <w:bookmarkEnd w:id="4377"/>
      <w:bookmarkEnd w:id="4378"/>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379" w:name="_Toc144024288"/>
      <w:bookmarkStart w:id="4380" w:name="_Toc144459720"/>
      <w:bookmarkStart w:id="4381" w:name="_Toc160452950"/>
      <w:bookmarkStart w:id="4382" w:name="_Toc164869878"/>
      <w:bookmarkStart w:id="4383" w:name="_Toc175350867"/>
      <w:bookmarkStart w:id="4384" w:name="_Toc180146805"/>
      <w:bookmarkStart w:id="4385" w:name="_Toc180249303"/>
      <w:bookmarkStart w:id="4386" w:name="_Toc183379257"/>
      <w:bookmarkStart w:id="4387" w:name="_Toc195349250"/>
      <w:bookmarkStart w:id="4388" w:name="_Toc195349838"/>
      <w:bookmarkStart w:id="4389" w:name="_Toc211940687"/>
      <w:r w:rsidRPr="009F09F1">
        <w:rPr>
          <w:noProof/>
          <w:lang w:eastAsia="zh-CN"/>
        </w:rPr>
        <w:t>6.5</w:t>
      </w:r>
      <w:r w:rsidRPr="009F09F1">
        <w:t>.7.2</w:t>
      </w:r>
      <w:r w:rsidRPr="009F09F1">
        <w:tab/>
        <w:t>Protocol Errors</w:t>
      </w:r>
      <w:bookmarkEnd w:id="4379"/>
      <w:bookmarkEnd w:id="4380"/>
      <w:bookmarkEnd w:id="4381"/>
      <w:bookmarkEnd w:id="4382"/>
      <w:bookmarkEnd w:id="4383"/>
      <w:bookmarkEnd w:id="4384"/>
      <w:bookmarkEnd w:id="4385"/>
      <w:bookmarkEnd w:id="4386"/>
      <w:bookmarkEnd w:id="4387"/>
      <w:bookmarkEnd w:id="4388"/>
      <w:bookmarkEnd w:id="4389"/>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390" w:name="_Toc144024289"/>
      <w:bookmarkStart w:id="4391" w:name="_Toc144459721"/>
      <w:bookmarkStart w:id="4392" w:name="_Toc160452951"/>
      <w:bookmarkStart w:id="4393" w:name="_Toc164869879"/>
      <w:bookmarkStart w:id="4394" w:name="_Toc175350868"/>
      <w:bookmarkStart w:id="4395" w:name="_Toc180146806"/>
      <w:bookmarkStart w:id="4396" w:name="_Toc180249304"/>
      <w:bookmarkStart w:id="4397" w:name="_Toc183379258"/>
      <w:bookmarkStart w:id="4398" w:name="_Toc195349251"/>
      <w:bookmarkStart w:id="4399" w:name="_Toc195349839"/>
      <w:bookmarkStart w:id="4400" w:name="_Toc211940688"/>
      <w:r w:rsidRPr="009F09F1">
        <w:rPr>
          <w:noProof/>
          <w:lang w:eastAsia="zh-CN"/>
        </w:rPr>
        <w:t>6.5</w:t>
      </w:r>
      <w:r w:rsidRPr="009F09F1">
        <w:t>.7.3</w:t>
      </w:r>
      <w:r w:rsidRPr="009F09F1">
        <w:tab/>
        <w:t>Application Errors</w:t>
      </w:r>
      <w:bookmarkEnd w:id="4390"/>
      <w:bookmarkEnd w:id="4391"/>
      <w:bookmarkEnd w:id="4392"/>
      <w:bookmarkEnd w:id="4393"/>
      <w:bookmarkEnd w:id="4394"/>
      <w:bookmarkEnd w:id="4395"/>
      <w:bookmarkEnd w:id="4396"/>
      <w:bookmarkEnd w:id="4397"/>
      <w:bookmarkEnd w:id="4398"/>
      <w:bookmarkEnd w:id="4399"/>
      <w:bookmarkEnd w:id="4400"/>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401" w:name="_Toc144024290"/>
            <w:bookmarkStart w:id="4402"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403" w:name="_Toc160452952"/>
      <w:bookmarkStart w:id="4404" w:name="_Toc164869880"/>
      <w:bookmarkStart w:id="4405" w:name="_Toc175350869"/>
      <w:bookmarkStart w:id="4406" w:name="_Toc180146807"/>
      <w:bookmarkStart w:id="4407" w:name="_Toc180249305"/>
      <w:bookmarkStart w:id="4408" w:name="_Toc183379259"/>
      <w:bookmarkStart w:id="4409" w:name="_Toc195349252"/>
      <w:bookmarkStart w:id="4410" w:name="_Toc195349840"/>
      <w:bookmarkStart w:id="4411" w:name="_Toc211940689"/>
      <w:r w:rsidRPr="009F09F1">
        <w:rPr>
          <w:noProof/>
          <w:lang w:eastAsia="zh-CN"/>
        </w:rPr>
        <w:lastRenderedPageBreak/>
        <w:t>6.5</w:t>
      </w:r>
      <w:r w:rsidRPr="009F09F1">
        <w:t>.8</w:t>
      </w:r>
      <w:r w:rsidRPr="009F09F1">
        <w:rPr>
          <w:lang w:eastAsia="zh-CN"/>
        </w:rPr>
        <w:tab/>
        <w:t>Feature negotiation</w:t>
      </w:r>
      <w:bookmarkEnd w:id="4401"/>
      <w:bookmarkEnd w:id="4402"/>
      <w:bookmarkEnd w:id="4403"/>
      <w:bookmarkEnd w:id="4404"/>
      <w:bookmarkEnd w:id="4405"/>
      <w:bookmarkEnd w:id="4406"/>
      <w:bookmarkEnd w:id="4407"/>
      <w:bookmarkEnd w:id="4408"/>
      <w:bookmarkEnd w:id="4409"/>
      <w:bookmarkEnd w:id="4410"/>
      <w:bookmarkEnd w:id="4411"/>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412" w:name="_Toc144024291"/>
      <w:bookmarkStart w:id="4413" w:name="_Toc144459723"/>
      <w:bookmarkStart w:id="4414" w:name="_Toc160452953"/>
      <w:bookmarkStart w:id="4415" w:name="_Toc164869881"/>
      <w:bookmarkStart w:id="4416" w:name="_Toc175350870"/>
      <w:bookmarkStart w:id="4417" w:name="_Toc180146808"/>
      <w:bookmarkStart w:id="4418" w:name="_Toc180249306"/>
      <w:bookmarkStart w:id="4419" w:name="_Toc183379260"/>
      <w:bookmarkStart w:id="4420" w:name="_Toc195349253"/>
      <w:bookmarkStart w:id="4421" w:name="_Toc195349841"/>
      <w:bookmarkStart w:id="4422" w:name="_Toc211940690"/>
      <w:r w:rsidRPr="009F09F1">
        <w:rPr>
          <w:noProof/>
          <w:lang w:eastAsia="zh-CN"/>
        </w:rPr>
        <w:t>6.5</w:t>
      </w:r>
      <w:r w:rsidRPr="009F09F1">
        <w:t>.9</w:t>
      </w:r>
      <w:r w:rsidRPr="009F09F1">
        <w:tab/>
        <w:t>Security</w:t>
      </w:r>
      <w:bookmarkEnd w:id="4412"/>
      <w:bookmarkEnd w:id="4413"/>
      <w:bookmarkEnd w:id="4414"/>
      <w:bookmarkEnd w:id="4415"/>
      <w:bookmarkEnd w:id="4416"/>
      <w:bookmarkEnd w:id="4417"/>
      <w:bookmarkEnd w:id="4418"/>
      <w:bookmarkEnd w:id="4419"/>
      <w:bookmarkEnd w:id="4420"/>
      <w:bookmarkEnd w:id="4421"/>
      <w:bookmarkEnd w:id="4422"/>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423" w:name="_Toc175350871"/>
      <w:bookmarkStart w:id="4424" w:name="_Toc180146809"/>
      <w:bookmarkStart w:id="4425" w:name="_Toc180249307"/>
      <w:bookmarkStart w:id="4426" w:name="_Toc183379261"/>
      <w:bookmarkStart w:id="4427" w:name="_Toc195349254"/>
      <w:bookmarkStart w:id="4428" w:name="_Toc195349842"/>
      <w:bookmarkStart w:id="4429" w:name="_Toc211940691"/>
      <w:r w:rsidR="000C41B6" w:rsidRPr="00EF3043">
        <w:lastRenderedPageBreak/>
        <w:t>6.6</w:t>
      </w:r>
      <w:r w:rsidR="000C41B6" w:rsidRPr="00EF3043">
        <w:tab/>
        <w:t>UAE_FlightPathMonitoring Service API</w:t>
      </w:r>
      <w:bookmarkEnd w:id="4423"/>
      <w:bookmarkEnd w:id="4424"/>
      <w:bookmarkEnd w:id="4425"/>
      <w:bookmarkEnd w:id="4426"/>
      <w:bookmarkEnd w:id="4427"/>
      <w:bookmarkEnd w:id="4428"/>
      <w:bookmarkEnd w:id="4429"/>
    </w:p>
    <w:p w14:paraId="33EB2828" w14:textId="77777777" w:rsidR="000C41B6" w:rsidRPr="00EF3043" w:rsidRDefault="000C41B6" w:rsidP="000C41B6">
      <w:pPr>
        <w:pStyle w:val="Heading3"/>
      </w:pPr>
      <w:bookmarkStart w:id="4430" w:name="_Toc175350872"/>
      <w:bookmarkStart w:id="4431" w:name="_Toc180146810"/>
      <w:bookmarkStart w:id="4432" w:name="_Toc180249308"/>
      <w:bookmarkStart w:id="4433" w:name="_Toc183379262"/>
      <w:bookmarkStart w:id="4434" w:name="_Toc195349255"/>
      <w:bookmarkStart w:id="4435" w:name="_Toc195349843"/>
      <w:bookmarkStart w:id="4436" w:name="_Toc211940692"/>
      <w:r w:rsidRPr="00EF3043">
        <w:t>6.6.1</w:t>
      </w:r>
      <w:r w:rsidRPr="00EF3043">
        <w:tab/>
        <w:t>Introduction</w:t>
      </w:r>
      <w:bookmarkEnd w:id="4430"/>
      <w:bookmarkEnd w:id="4431"/>
      <w:bookmarkEnd w:id="4432"/>
      <w:bookmarkEnd w:id="4433"/>
      <w:bookmarkEnd w:id="4434"/>
      <w:bookmarkEnd w:id="4435"/>
      <w:bookmarkEnd w:id="4436"/>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437" w:name="_Toc175350873"/>
      <w:bookmarkStart w:id="4438" w:name="_Toc180146811"/>
      <w:bookmarkStart w:id="4439" w:name="_Toc180249309"/>
      <w:bookmarkStart w:id="4440" w:name="_Toc183379263"/>
      <w:bookmarkStart w:id="4441" w:name="_Toc195349256"/>
      <w:bookmarkStart w:id="4442" w:name="_Toc195349844"/>
      <w:bookmarkStart w:id="4443" w:name="_Toc211940693"/>
      <w:r w:rsidRPr="00EF3043">
        <w:t>6.6.2</w:t>
      </w:r>
      <w:r w:rsidRPr="00EF3043">
        <w:tab/>
        <w:t>Usage of HTTP</w:t>
      </w:r>
      <w:bookmarkEnd w:id="4437"/>
      <w:bookmarkEnd w:id="4438"/>
      <w:bookmarkEnd w:id="4439"/>
      <w:bookmarkEnd w:id="4440"/>
      <w:bookmarkEnd w:id="4441"/>
      <w:bookmarkEnd w:id="4442"/>
      <w:bookmarkEnd w:id="4443"/>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444" w:name="_Toc175350874"/>
      <w:bookmarkStart w:id="4445" w:name="_Toc180146812"/>
      <w:bookmarkStart w:id="4446" w:name="_Toc180249310"/>
      <w:bookmarkStart w:id="4447" w:name="_Toc183379264"/>
      <w:bookmarkStart w:id="4448" w:name="_Toc195349257"/>
      <w:bookmarkStart w:id="4449" w:name="_Toc195349845"/>
      <w:bookmarkStart w:id="4450" w:name="_Toc211940694"/>
      <w:r w:rsidRPr="00EF3043">
        <w:t>6.6.3</w:t>
      </w:r>
      <w:r w:rsidRPr="00EF3043">
        <w:tab/>
        <w:t>Resources</w:t>
      </w:r>
      <w:bookmarkEnd w:id="4444"/>
      <w:bookmarkEnd w:id="4445"/>
      <w:bookmarkEnd w:id="4446"/>
      <w:bookmarkEnd w:id="4447"/>
      <w:bookmarkEnd w:id="4448"/>
      <w:bookmarkEnd w:id="4449"/>
      <w:bookmarkEnd w:id="4450"/>
    </w:p>
    <w:p w14:paraId="08231AD7" w14:textId="77777777" w:rsidR="000C41B6" w:rsidRPr="00EF3043" w:rsidRDefault="000C41B6" w:rsidP="000C41B6">
      <w:pPr>
        <w:pStyle w:val="Heading4"/>
      </w:pPr>
      <w:bookmarkStart w:id="4451" w:name="_Toc175350875"/>
      <w:bookmarkStart w:id="4452" w:name="_Toc180146813"/>
      <w:bookmarkStart w:id="4453" w:name="_Toc180249311"/>
      <w:bookmarkStart w:id="4454" w:name="_Toc183379265"/>
      <w:bookmarkStart w:id="4455" w:name="_Toc195349258"/>
      <w:bookmarkStart w:id="4456" w:name="_Toc195349846"/>
      <w:bookmarkStart w:id="4457" w:name="_Toc211940695"/>
      <w:r w:rsidRPr="00EF3043">
        <w:t>6.6.3.1</w:t>
      </w:r>
      <w:r w:rsidRPr="00EF3043">
        <w:tab/>
        <w:t>Overview</w:t>
      </w:r>
      <w:bookmarkEnd w:id="4451"/>
      <w:bookmarkEnd w:id="4452"/>
      <w:bookmarkEnd w:id="4453"/>
      <w:bookmarkEnd w:id="4454"/>
      <w:bookmarkEnd w:id="4455"/>
      <w:bookmarkEnd w:id="4456"/>
      <w:bookmarkEnd w:id="4457"/>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6pt;height:170.8pt" o:ole="">
            <v:imagedata r:id="rId96" o:title=""/>
          </v:shape>
          <o:OLEObject Type="Embed" ProgID="Word.Document.8" ShapeID="_x0000_i1068" DrawAspect="Content" ObjectID="_1825501746"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4458" w:name="_Hlk171942669"/>
            <w:r w:rsidRPr="00EF3043">
              <w:t>configId</w:t>
            </w:r>
            <w:bookmarkEnd w:id="4458"/>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459" w:name="_Toc175350876"/>
      <w:bookmarkStart w:id="4460" w:name="_Toc180146814"/>
      <w:bookmarkStart w:id="4461" w:name="_Toc180249312"/>
      <w:bookmarkStart w:id="4462" w:name="_Toc183379266"/>
      <w:bookmarkStart w:id="4463" w:name="_Toc195349259"/>
      <w:bookmarkStart w:id="4464" w:name="_Toc195349847"/>
      <w:bookmarkStart w:id="4465" w:name="_Toc211940696"/>
      <w:r w:rsidRPr="00EF3043">
        <w:t>6.6.3.2</w:t>
      </w:r>
      <w:r w:rsidRPr="00EF3043">
        <w:tab/>
        <w:t xml:space="preserve">Resource: </w:t>
      </w:r>
      <w:r w:rsidRPr="00EF3043">
        <w:rPr>
          <w:rFonts w:eastAsia="Calibri"/>
        </w:rPr>
        <w:t>Flight Path Monitoring Configurations</w:t>
      </w:r>
      <w:bookmarkEnd w:id="4459"/>
      <w:bookmarkEnd w:id="4460"/>
      <w:bookmarkEnd w:id="4461"/>
      <w:bookmarkEnd w:id="4462"/>
      <w:bookmarkEnd w:id="4463"/>
      <w:bookmarkEnd w:id="4464"/>
      <w:bookmarkEnd w:id="4465"/>
    </w:p>
    <w:p w14:paraId="61438847" w14:textId="0FE326B0" w:rsidR="000C41B6" w:rsidRPr="00EF3043" w:rsidRDefault="000C41B6" w:rsidP="000C41B6">
      <w:pPr>
        <w:pStyle w:val="Heading5"/>
      </w:pPr>
      <w:bookmarkStart w:id="4466" w:name="_Toc175350877"/>
      <w:bookmarkStart w:id="4467" w:name="_Toc180146815"/>
      <w:bookmarkStart w:id="4468" w:name="_Toc180249313"/>
      <w:bookmarkStart w:id="4469" w:name="_Toc183379267"/>
      <w:bookmarkStart w:id="4470" w:name="_Toc195349260"/>
      <w:bookmarkStart w:id="4471" w:name="_Toc195349848"/>
      <w:bookmarkStart w:id="4472" w:name="_Toc211940697"/>
      <w:r w:rsidRPr="00EF3043">
        <w:t>6.6.3.2.1</w:t>
      </w:r>
      <w:r w:rsidRPr="00EF3043">
        <w:tab/>
        <w:t>Description</w:t>
      </w:r>
      <w:bookmarkEnd w:id="4466"/>
      <w:bookmarkEnd w:id="4467"/>
      <w:bookmarkEnd w:id="4468"/>
      <w:bookmarkEnd w:id="4469"/>
      <w:bookmarkEnd w:id="4470"/>
      <w:bookmarkEnd w:id="4471"/>
      <w:bookmarkEnd w:id="4472"/>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473" w:name="_Toc175350878"/>
      <w:bookmarkStart w:id="4474" w:name="_Toc180146816"/>
      <w:bookmarkStart w:id="4475" w:name="_Toc180249314"/>
      <w:bookmarkStart w:id="4476" w:name="_Toc183379268"/>
      <w:bookmarkStart w:id="4477" w:name="_Toc195349261"/>
      <w:bookmarkStart w:id="4478" w:name="_Toc195349849"/>
      <w:bookmarkStart w:id="4479" w:name="_Toc211940698"/>
      <w:r w:rsidRPr="00EF3043">
        <w:t>6.6.3.2.2</w:t>
      </w:r>
      <w:r w:rsidRPr="00EF3043">
        <w:tab/>
        <w:t>Resource Definition</w:t>
      </w:r>
      <w:bookmarkEnd w:id="4473"/>
      <w:bookmarkEnd w:id="4474"/>
      <w:bookmarkEnd w:id="4475"/>
      <w:bookmarkEnd w:id="4476"/>
      <w:bookmarkEnd w:id="4477"/>
      <w:bookmarkEnd w:id="4478"/>
      <w:bookmarkEnd w:id="4479"/>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480" w:name="_Toc175350879"/>
      <w:bookmarkStart w:id="4481" w:name="_Toc180146817"/>
      <w:bookmarkStart w:id="4482" w:name="_Toc180249315"/>
      <w:bookmarkStart w:id="4483" w:name="_Toc183379269"/>
      <w:bookmarkStart w:id="4484" w:name="_Toc195349262"/>
      <w:bookmarkStart w:id="4485" w:name="_Toc195349850"/>
      <w:bookmarkStart w:id="4486" w:name="_Toc211940699"/>
      <w:r w:rsidRPr="00EF3043">
        <w:t>6.6.3.2.3</w:t>
      </w:r>
      <w:r w:rsidRPr="00EF3043">
        <w:tab/>
        <w:t>Resource Standard Methods</w:t>
      </w:r>
      <w:bookmarkEnd w:id="4480"/>
      <w:bookmarkEnd w:id="4481"/>
      <w:bookmarkEnd w:id="4482"/>
      <w:bookmarkEnd w:id="4483"/>
      <w:bookmarkEnd w:id="4484"/>
      <w:bookmarkEnd w:id="4485"/>
      <w:bookmarkEnd w:id="4486"/>
    </w:p>
    <w:p w14:paraId="17ED9D84" w14:textId="441559C9" w:rsidR="000C41B6" w:rsidRPr="00EF3043" w:rsidRDefault="000C41B6" w:rsidP="000C41B6">
      <w:pPr>
        <w:pStyle w:val="Heading6"/>
      </w:pPr>
      <w:bookmarkStart w:id="4487" w:name="_Toc175350880"/>
      <w:bookmarkStart w:id="4488" w:name="_Toc180146818"/>
      <w:bookmarkStart w:id="4489" w:name="_Toc180249316"/>
      <w:bookmarkStart w:id="4490" w:name="_Toc183379270"/>
      <w:bookmarkStart w:id="4491" w:name="_Toc195349263"/>
      <w:bookmarkStart w:id="4492" w:name="_Toc195349851"/>
      <w:bookmarkStart w:id="4493" w:name="_Toc211940700"/>
      <w:r w:rsidRPr="00EF3043">
        <w:t>6.6.3.2.3.1</w:t>
      </w:r>
      <w:r w:rsidRPr="00EF3043">
        <w:tab/>
        <w:t>GET</w:t>
      </w:r>
      <w:bookmarkEnd w:id="4487"/>
      <w:bookmarkEnd w:id="4488"/>
      <w:bookmarkEnd w:id="4489"/>
      <w:bookmarkEnd w:id="4490"/>
      <w:bookmarkEnd w:id="4491"/>
      <w:bookmarkEnd w:id="4492"/>
      <w:bookmarkEnd w:id="4493"/>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4494" w:name="_Toc175350881"/>
      <w:bookmarkStart w:id="4495" w:name="_Toc180146819"/>
      <w:bookmarkStart w:id="4496" w:name="_Toc180249317"/>
      <w:bookmarkStart w:id="4497" w:name="_Toc183379271"/>
      <w:bookmarkStart w:id="4498" w:name="_Toc195349264"/>
      <w:bookmarkStart w:id="4499" w:name="_Toc195349852"/>
      <w:bookmarkStart w:id="4500" w:name="_Toc211940701"/>
      <w:r w:rsidRPr="00EF3043">
        <w:t>6.6.3.2.3.2</w:t>
      </w:r>
      <w:r w:rsidRPr="00EF3043">
        <w:tab/>
        <w:t>POST</w:t>
      </w:r>
      <w:bookmarkEnd w:id="4494"/>
      <w:bookmarkEnd w:id="4495"/>
      <w:bookmarkEnd w:id="4496"/>
      <w:bookmarkEnd w:id="4497"/>
      <w:bookmarkEnd w:id="4498"/>
      <w:bookmarkEnd w:id="4499"/>
      <w:bookmarkEnd w:id="4500"/>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501" w:name="_Toc175350882"/>
      <w:bookmarkStart w:id="4502" w:name="_Toc180146820"/>
      <w:bookmarkStart w:id="4503" w:name="_Toc180249318"/>
      <w:bookmarkStart w:id="4504" w:name="_Toc183379272"/>
      <w:bookmarkStart w:id="4505" w:name="_Toc195349265"/>
      <w:bookmarkStart w:id="4506" w:name="_Toc195349853"/>
      <w:bookmarkStart w:id="4507" w:name="_Toc211940702"/>
      <w:r w:rsidRPr="00EF3043">
        <w:t>6.6.3.2.4</w:t>
      </w:r>
      <w:r w:rsidRPr="00EF3043">
        <w:tab/>
        <w:t>Resource Custom Operations</w:t>
      </w:r>
      <w:bookmarkEnd w:id="4501"/>
      <w:bookmarkEnd w:id="4502"/>
      <w:bookmarkEnd w:id="4503"/>
      <w:bookmarkEnd w:id="4504"/>
      <w:bookmarkEnd w:id="4505"/>
      <w:bookmarkEnd w:id="4506"/>
      <w:bookmarkEnd w:id="4507"/>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508" w:name="_Toc175350883"/>
      <w:bookmarkStart w:id="4509" w:name="_Toc180146821"/>
      <w:bookmarkStart w:id="4510" w:name="_Toc180249319"/>
      <w:bookmarkStart w:id="4511" w:name="_Toc183379273"/>
      <w:bookmarkStart w:id="4512" w:name="_Toc195349266"/>
      <w:bookmarkStart w:id="4513" w:name="_Toc195349854"/>
      <w:bookmarkStart w:id="4514" w:name="_Toc211940703"/>
      <w:r w:rsidRPr="00EF3043">
        <w:t>6.6.3.3</w:t>
      </w:r>
      <w:r w:rsidRPr="00EF3043">
        <w:tab/>
        <w:t xml:space="preserve">Resource: Individual </w:t>
      </w:r>
      <w:r w:rsidRPr="00EF3043">
        <w:rPr>
          <w:rFonts w:eastAsia="Calibri"/>
        </w:rPr>
        <w:t>Flight Path Monitoring Configuration</w:t>
      </w:r>
      <w:bookmarkEnd w:id="4508"/>
      <w:bookmarkEnd w:id="4509"/>
      <w:bookmarkEnd w:id="4510"/>
      <w:bookmarkEnd w:id="4511"/>
      <w:bookmarkEnd w:id="4512"/>
      <w:bookmarkEnd w:id="4513"/>
      <w:bookmarkEnd w:id="4514"/>
    </w:p>
    <w:p w14:paraId="576E23FC" w14:textId="745093B8" w:rsidR="000C41B6" w:rsidRPr="00EF3043" w:rsidRDefault="000C41B6" w:rsidP="000C41B6">
      <w:pPr>
        <w:pStyle w:val="Heading5"/>
      </w:pPr>
      <w:bookmarkStart w:id="4515" w:name="_Toc175350884"/>
      <w:bookmarkStart w:id="4516" w:name="_Toc180146822"/>
      <w:bookmarkStart w:id="4517" w:name="_Toc180249320"/>
      <w:bookmarkStart w:id="4518" w:name="_Toc183379274"/>
      <w:bookmarkStart w:id="4519" w:name="_Toc195349267"/>
      <w:bookmarkStart w:id="4520" w:name="_Toc195349855"/>
      <w:bookmarkStart w:id="4521" w:name="_Toc211940704"/>
      <w:r w:rsidRPr="00EF3043">
        <w:t>6.6.3.3.1</w:t>
      </w:r>
      <w:r w:rsidRPr="00EF3043">
        <w:tab/>
        <w:t>Description</w:t>
      </w:r>
      <w:bookmarkEnd w:id="4515"/>
      <w:bookmarkEnd w:id="4516"/>
      <w:bookmarkEnd w:id="4517"/>
      <w:bookmarkEnd w:id="4518"/>
      <w:bookmarkEnd w:id="4519"/>
      <w:bookmarkEnd w:id="4520"/>
      <w:bookmarkEnd w:id="4521"/>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522" w:name="_Toc175350885"/>
      <w:bookmarkStart w:id="4523" w:name="_Toc180146823"/>
      <w:bookmarkStart w:id="4524" w:name="_Toc180249321"/>
      <w:bookmarkStart w:id="4525" w:name="_Toc183379275"/>
      <w:bookmarkStart w:id="4526" w:name="_Toc195349268"/>
      <w:bookmarkStart w:id="4527" w:name="_Toc195349856"/>
      <w:bookmarkStart w:id="4528" w:name="_Toc211940705"/>
      <w:r w:rsidRPr="00EF3043">
        <w:t>6.6.3.3.2</w:t>
      </w:r>
      <w:r w:rsidRPr="00EF3043">
        <w:tab/>
        <w:t>Resource Definition</w:t>
      </w:r>
      <w:bookmarkEnd w:id="4522"/>
      <w:bookmarkEnd w:id="4523"/>
      <w:bookmarkEnd w:id="4524"/>
      <w:bookmarkEnd w:id="4525"/>
      <w:bookmarkEnd w:id="4526"/>
      <w:bookmarkEnd w:id="4527"/>
      <w:bookmarkEnd w:id="4528"/>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529" w:name="_Toc175350886"/>
      <w:bookmarkStart w:id="4530" w:name="_Toc180146824"/>
      <w:bookmarkStart w:id="4531" w:name="_Toc180249322"/>
      <w:bookmarkStart w:id="4532" w:name="_Toc183379276"/>
      <w:bookmarkStart w:id="4533" w:name="_Toc195349269"/>
      <w:bookmarkStart w:id="4534" w:name="_Toc195349857"/>
      <w:bookmarkStart w:id="4535" w:name="_Toc211940706"/>
      <w:r w:rsidRPr="00EF3043">
        <w:lastRenderedPageBreak/>
        <w:t>6.6.3.3.3</w:t>
      </w:r>
      <w:r w:rsidRPr="00EF3043">
        <w:tab/>
        <w:t>Resource Standard Methods</w:t>
      </w:r>
      <w:bookmarkEnd w:id="4529"/>
      <w:bookmarkEnd w:id="4530"/>
      <w:bookmarkEnd w:id="4531"/>
      <w:bookmarkEnd w:id="4532"/>
      <w:bookmarkEnd w:id="4533"/>
      <w:bookmarkEnd w:id="4534"/>
      <w:bookmarkEnd w:id="4535"/>
    </w:p>
    <w:p w14:paraId="5D743312" w14:textId="0504DD60" w:rsidR="000C41B6" w:rsidRPr="00EF3043" w:rsidRDefault="000C41B6" w:rsidP="000C41B6">
      <w:pPr>
        <w:pStyle w:val="Heading6"/>
      </w:pPr>
      <w:bookmarkStart w:id="4536" w:name="_Toc175350887"/>
      <w:bookmarkStart w:id="4537" w:name="_Toc180146825"/>
      <w:bookmarkStart w:id="4538" w:name="_Toc180249323"/>
      <w:bookmarkStart w:id="4539" w:name="_Toc183379277"/>
      <w:bookmarkStart w:id="4540" w:name="_Toc195349270"/>
      <w:bookmarkStart w:id="4541" w:name="_Toc195349858"/>
      <w:bookmarkStart w:id="4542" w:name="_Toc211940707"/>
      <w:r w:rsidRPr="00EF3043">
        <w:t>6.6.3.3.3.1</w:t>
      </w:r>
      <w:r w:rsidRPr="00EF3043">
        <w:tab/>
        <w:t>GET</w:t>
      </w:r>
      <w:bookmarkEnd w:id="4536"/>
      <w:bookmarkEnd w:id="4537"/>
      <w:bookmarkEnd w:id="4538"/>
      <w:bookmarkEnd w:id="4539"/>
      <w:bookmarkEnd w:id="4540"/>
      <w:bookmarkEnd w:id="4541"/>
      <w:bookmarkEnd w:id="4542"/>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4543" w:name="_Toc175350888"/>
      <w:bookmarkStart w:id="4544" w:name="_Toc180146826"/>
      <w:bookmarkStart w:id="4545" w:name="_Toc180249324"/>
      <w:bookmarkStart w:id="4546" w:name="_Toc183379278"/>
      <w:bookmarkStart w:id="4547" w:name="_Toc195349271"/>
      <w:bookmarkStart w:id="4548" w:name="_Toc195349859"/>
      <w:bookmarkStart w:id="4549" w:name="_Toc211940708"/>
      <w:r w:rsidRPr="00EF3043">
        <w:lastRenderedPageBreak/>
        <w:t>6.6.3.3.3.2</w:t>
      </w:r>
      <w:r w:rsidRPr="00EF3043">
        <w:tab/>
        <w:t>PUT</w:t>
      </w:r>
      <w:bookmarkEnd w:id="4543"/>
      <w:bookmarkEnd w:id="4544"/>
      <w:bookmarkEnd w:id="4545"/>
      <w:bookmarkEnd w:id="4546"/>
      <w:bookmarkEnd w:id="4547"/>
      <w:bookmarkEnd w:id="4548"/>
      <w:bookmarkEnd w:id="4549"/>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4550" w:name="_Toc175350889"/>
      <w:bookmarkStart w:id="4551" w:name="_Toc180146827"/>
      <w:bookmarkStart w:id="4552" w:name="_Toc180249325"/>
      <w:bookmarkStart w:id="4553" w:name="_Toc183379279"/>
      <w:bookmarkStart w:id="4554" w:name="_Toc195349272"/>
      <w:bookmarkStart w:id="4555" w:name="_Toc195349860"/>
      <w:bookmarkStart w:id="4556" w:name="_Toc211940709"/>
      <w:r w:rsidRPr="00EF3043">
        <w:t>6.6.3.3.3.3</w:t>
      </w:r>
      <w:r w:rsidRPr="00EF3043">
        <w:tab/>
        <w:t>PATCH</w:t>
      </w:r>
      <w:bookmarkEnd w:id="4550"/>
      <w:bookmarkEnd w:id="4551"/>
      <w:bookmarkEnd w:id="4552"/>
      <w:bookmarkEnd w:id="4553"/>
      <w:bookmarkEnd w:id="4554"/>
      <w:bookmarkEnd w:id="4555"/>
      <w:bookmarkEnd w:id="4556"/>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4557" w:name="_Toc175350890"/>
      <w:bookmarkStart w:id="4558" w:name="_Toc180146828"/>
      <w:bookmarkStart w:id="4559" w:name="_Toc180249326"/>
      <w:bookmarkStart w:id="4560" w:name="_Toc183379280"/>
      <w:bookmarkStart w:id="4561" w:name="_Toc195349273"/>
      <w:bookmarkStart w:id="4562" w:name="_Toc195349861"/>
      <w:bookmarkStart w:id="4563" w:name="_Toc211940710"/>
      <w:r w:rsidRPr="00EF3043">
        <w:t>6.6.3.3.3.4</w:t>
      </w:r>
      <w:r w:rsidRPr="00EF3043">
        <w:tab/>
        <w:t>DELETE</w:t>
      </w:r>
      <w:bookmarkEnd w:id="4557"/>
      <w:bookmarkEnd w:id="4558"/>
      <w:bookmarkEnd w:id="4559"/>
      <w:bookmarkEnd w:id="4560"/>
      <w:bookmarkEnd w:id="4561"/>
      <w:bookmarkEnd w:id="4562"/>
      <w:bookmarkEnd w:id="4563"/>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564" w:name="_Toc175350891"/>
      <w:bookmarkStart w:id="4565" w:name="_Toc180146829"/>
      <w:bookmarkStart w:id="4566" w:name="_Toc180249327"/>
      <w:bookmarkStart w:id="4567" w:name="_Toc183379281"/>
      <w:bookmarkStart w:id="4568" w:name="_Toc195349274"/>
      <w:bookmarkStart w:id="4569" w:name="_Toc195349862"/>
      <w:bookmarkStart w:id="4570" w:name="_Toc211940711"/>
      <w:r w:rsidRPr="00EF3043">
        <w:t>6.6.3.3.4</w:t>
      </w:r>
      <w:r w:rsidRPr="00EF3043">
        <w:tab/>
        <w:t>Resource Custom Operations</w:t>
      </w:r>
      <w:bookmarkEnd w:id="4564"/>
      <w:bookmarkEnd w:id="4565"/>
      <w:bookmarkEnd w:id="4566"/>
      <w:bookmarkEnd w:id="4567"/>
      <w:bookmarkEnd w:id="4568"/>
      <w:bookmarkEnd w:id="4569"/>
      <w:bookmarkEnd w:id="4570"/>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571" w:name="_Toc175350892"/>
      <w:bookmarkStart w:id="4572" w:name="_Toc180146830"/>
      <w:bookmarkStart w:id="4573" w:name="_Toc180249328"/>
      <w:bookmarkStart w:id="4574" w:name="_Toc183379282"/>
      <w:bookmarkStart w:id="4575" w:name="_Toc195349275"/>
      <w:bookmarkStart w:id="4576" w:name="_Toc195349863"/>
      <w:bookmarkStart w:id="4577" w:name="_Toc211940712"/>
      <w:r w:rsidRPr="00EF3043">
        <w:t>6.6.4</w:t>
      </w:r>
      <w:r w:rsidRPr="00EF3043">
        <w:tab/>
        <w:t>Custom Operations without associated resources</w:t>
      </w:r>
      <w:bookmarkEnd w:id="4571"/>
      <w:bookmarkEnd w:id="4572"/>
      <w:bookmarkEnd w:id="4573"/>
      <w:bookmarkEnd w:id="4574"/>
      <w:bookmarkEnd w:id="4575"/>
      <w:bookmarkEnd w:id="4576"/>
      <w:bookmarkEnd w:id="4577"/>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4578" w:name="_Toc175350893"/>
      <w:bookmarkStart w:id="4579" w:name="_Toc180146831"/>
      <w:bookmarkStart w:id="4580" w:name="_Toc180249329"/>
      <w:bookmarkStart w:id="4581" w:name="_Toc183379283"/>
      <w:bookmarkStart w:id="4582" w:name="_Toc195349276"/>
      <w:bookmarkStart w:id="4583" w:name="_Toc195349864"/>
      <w:bookmarkStart w:id="4584" w:name="_Toc211940713"/>
      <w:r w:rsidRPr="00EF3043">
        <w:t>6.6.5</w:t>
      </w:r>
      <w:r w:rsidRPr="00EF3043">
        <w:tab/>
        <w:t>Notifications</w:t>
      </w:r>
      <w:bookmarkEnd w:id="4578"/>
      <w:bookmarkEnd w:id="4579"/>
      <w:bookmarkEnd w:id="4580"/>
      <w:bookmarkEnd w:id="4581"/>
      <w:bookmarkEnd w:id="4582"/>
      <w:bookmarkEnd w:id="4583"/>
      <w:bookmarkEnd w:id="4584"/>
    </w:p>
    <w:p w14:paraId="3CA29B43" w14:textId="321ED84A" w:rsidR="000C41B6" w:rsidRPr="00EF3043" w:rsidRDefault="000C41B6" w:rsidP="000C41B6">
      <w:pPr>
        <w:pStyle w:val="Heading4"/>
      </w:pPr>
      <w:bookmarkStart w:id="4585" w:name="_Toc175350894"/>
      <w:bookmarkStart w:id="4586" w:name="_Toc180146832"/>
      <w:bookmarkStart w:id="4587" w:name="_Toc180249330"/>
      <w:bookmarkStart w:id="4588" w:name="_Toc183379284"/>
      <w:bookmarkStart w:id="4589" w:name="_Toc195349277"/>
      <w:bookmarkStart w:id="4590" w:name="_Toc195349865"/>
      <w:bookmarkStart w:id="4591" w:name="_Toc211940714"/>
      <w:r w:rsidRPr="00EF3043">
        <w:t>6.6.5.1</w:t>
      </w:r>
      <w:r w:rsidRPr="00EF3043">
        <w:tab/>
        <w:t>General</w:t>
      </w:r>
      <w:bookmarkEnd w:id="4585"/>
      <w:bookmarkEnd w:id="4586"/>
      <w:bookmarkEnd w:id="4587"/>
      <w:bookmarkEnd w:id="4588"/>
      <w:bookmarkEnd w:id="4589"/>
      <w:bookmarkEnd w:id="4590"/>
      <w:bookmarkEnd w:id="4591"/>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592" w:name="_Toc175350895"/>
      <w:bookmarkStart w:id="4593" w:name="_Toc180146833"/>
      <w:bookmarkStart w:id="4594" w:name="_Toc180249331"/>
      <w:bookmarkStart w:id="4595" w:name="_Toc183379285"/>
      <w:bookmarkStart w:id="4596" w:name="_Toc195349278"/>
      <w:bookmarkStart w:id="4597" w:name="_Toc195349866"/>
      <w:bookmarkStart w:id="4598" w:name="_Toc21194071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592"/>
      <w:bookmarkEnd w:id="4593"/>
      <w:bookmarkEnd w:id="4594"/>
      <w:bookmarkEnd w:id="4595"/>
      <w:bookmarkEnd w:id="4596"/>
      <w:bookmarkEnd w:id="4597"/>
      <w:bookmarkEnd w:id="4598"/>
    </w:p>
    <w:p w14:paraId="2AEFD7DD" w14:textId="72046FBB" w:rsidR="000C41B6" w:rsidRPr="00EF3043" w:rsidRDefault="000C41B6" w:rsidP="000C41B6">
      <w:pPr>
        <w:pStyle w:val="Heading5"/>
        <w:rPr>
          <w:noProof/>
          <w:lang w:val="en-US"/>
        </w:rPr>
      </w:pPr>
      <w:bookmarkStart w:id="4599" w:name="_Toc175350896"/>
      <w:bookmarkStart w:id="4600" w:name="_Toc180146834"/>
      <w:bookmarkStart w:id="4601" w:name="_Toc180249332"/>
      <w:bookmarkStart w:id="4602" w:name="_Toc183379286"/>
      <w:bookmarkStart w:id="4603" w:name="_Toc195349279"/>
      <w:bookmarkStart w:id="4604" w:name="_Toc195349867"/>
      <w:bookmarkStart w:id="4605" w:name="_Toc211940716"/>
      <w:r w:rsidRPr="00EF3043">
        <w:t>6.6.5</w:t>
      </w:r>
      <w:r w:rsidRPr="00EF3043">
        <w:rPr>
          <w:lang w:val="en-US"/>
        </w:rPr>
        <w:t>.2</w:t>
      </w:r>
      <w:r w:rsidRPr="00EF3043">
        <w:rPr>
          <w:noProof/>
          <w:lang w:val="en-US"/>
        </w:rPr>
        <w:t>.1</w:t>
      </w:r>
      <w:r w:rsidRPr="00EF3043">
        <w:rPr>
          <w:noProof/>
          <w:lang w:val="en-US"/>
        </w:rPr>
        <w:tab/>
        <w:t>Description</w:t>
      </w:r>
      <w:bookmarkEnd w:id="4599"/>
      <w:bookmarkEnd w:id="4600"/>
      <w:bookmarkEnd w:id="4601"/>
      <w:bookmarkEnd w:id="4602"/>
      <w:bookmarkEnd w:id="4603"/>
      <w:bookmarkEnd w:id="4604"/>
      <w:bookmarkEnd w:id="4605"/>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606" w:name="_Toc175350897"/>
      <w:bookmarkStart w:id="4607" w:name="_Toc180146835"/>
      <w:bookmarkStart w:id="4608" w:name="_Toc180249333"/>
      <w:bookmarkStart w:id="4609" w:name="_Toc183379287"/>
      <w:bookmarkStart w:id="4610" w:name="_Toc195349280"/>
      <w:bookmarkStart w:id="4611" w:name="_Toc195349868"/>
      <w:bookmarkStart w:id="4612" w:name="_Toc211940717"/>
      <w:r w:rsidRPr="00EF3043">
        <w:t>6.6.5.2</w:t>
      </w:r>
      <w:r w:rsidRPr="00EF3043">
        <w:rPr>
          <w:noProof/>
        </w:rPr>
        <w:t>.2</w:t>
      </w:r>
      <w:r w:rsidRPr="00EF3043">
        <w:rPr>
          <w:noProof/>
        </w:rPr>
        <w:tab/>
        <w:t>Target URI</w:t>
      </w:r>
      <w:bookmarkEnd w:id="4606"/>
      <w:bookmarkEnd w:id="4607"/>
      <w:bookmarkEnd w:id="4608"/>
      <w:bookmarkEnd w:id="4609"/>
      <w:bookmarkEnd w:id="4610"/>
      <w:bookmarkEnd w:id="4611"/>
      <w:bookmarkEnd w:id="4612"/>
    </w:p>
    <w:p w14:paraId="78789E74" w14:textId="0FFFE00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613" w:name="_Toc175350898"/>
      <w:bookmarkStart w:id="4614" w:name="_Toc180146836"/>
      <w:bookmarkStart w:id="4615" w:name="_Toc180249334"/>
      <w:bookmarkStart w:id="4616" w:name="_Toc183379288"/>
      <w:bookmarkStart w:id="4617" w:name="_Toc195349281"/>
      <w:bookmarkStart w:id="4618" w:name="_Toc195349869"/>
      <w:bookmarkStart w:id="4619" w:name="_Toc211940718"/>
      <w:r w:rsidRPr="00EF3043">
        <w:lastRenderedPageBreak/>
        <w:t>6.6.5.2</w:t>
      </w:r>
      <w:r w:rsidRPr="00EF3043">
        <w:rPr>
          <w:noProof/>
        </w:rPr>
        <w:t>.3</w:t>
      </w:r>
      <w:r w:rsidRPr="00EF3043">
        <w:rPr>
          <w:noProof/>
        </w:rPr>
        <w:tab/>
        <w:t>Standard Methods</w:t>
      </w:r>
      <w:bookmarkEnd w:id="4613"/>
      <w:bookmarkEnd w:id="4614"/>
      <w:bookmarkEnd w:id="4615"/>
      <w:bookmarkEnd w:id="4616"/>
      <w:bookmarkEnd w:id="4617"/>
      <w:bookmarkEnd w:id="4618"/>
      <w:bookmarkEnd w:id="4619"/>
    </w:p>
    <w:p w14:paraId="55BAC23A" w14:textId="5784CE67" w:rsidR="000C41B6" w:rsidRPr="00EF3043" w:rsidRDefault="00EF3043" w:rsidP="000C41B6">
      <w:pPr>
        <w:pStyle w:val="Heading6"/>
        <w:rPr>
          <w:noProof/>
        </w:rPr>
      </w:pPr>
      <w:bookmarkStart w:id="4620" w:name="_Toc175350899"/>
      <w:bookmarkStart w:id="4621" w:name="_Toc180146837"/>
      <w:bookmarkStart w:id="4622" w:name="_Toc180249335"/>
      <w:bookmarkStart w:id="4623" w:name="_Toc183379289"/>
      <w:bookmarkStart w:id="4624" w:name="_Toc195349282"/>
      <w:bookmarkStart w:id="4625" w:name="_Toc195349870"/>
      <w:bookmarkStart w:id="4626" w:name="_Toc211940719"/>
      <w:r w:rsidRPr="00EF3043">
        <w:t>6.6</w:t>
      </w:r>
      <w:r w:rsidR="000C41B6" w:rsidRPr="00EF3043">
        <w:t>.5.2.3</w:t>
      </w:r>
      <w:r w:rsidR="000C41B6" w:rsidRPr="00EF3043">
        <w:rPr>
          <w:noProof/>
        </w:rPr>
        <w:t>.1</w:t>
      </w:r>
      <w:r w:rsidR="000C41B6" w:rsidRPr="00EF3043">
        <w:rPr>
          <w:noProof/>
        </w:rPr>
        <w:tab/>
        <w:t>POST</w:t>
      </w:r>
      <w:bookmarkEnd w:id="4620"/>
      <w:bookmarkEnd w:id="4621"/>
      <w:bookmarkEnd w:id="4622"/>
      <w:bookmarkEnd w:id="4623"/>
      <w:bookmarkEnd w:id="4624"/>
      <w:bookmarkEnd w:id="4625"/>
      <w:bookmarkEnd w:id="4626"/>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627" w:name="_Toc175350900"/>
      <w:bookmarkStart w:id="4628" w:name="_Toc180146838"/>
      <w:bookmarkStart w:id="4629" w:name="_Toc180249336"/>
      <w:bookmarkStart w:id="4630" w:name="_Toc183379290"/>
      <w:bookmarkStart w:id="4631" w:name="_Toc195349283"/>
      <w:bookmarkStart w:id="4632" w:name="_Toc195349871"/>
      <w:bookmarkStart w:id="4633" w:name="_Toc211940720"/>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627"/>
      <w:bookmarkEnd w:id="4628"/>
      <w:bookmarkEnd w:id="4629"/>
      <w:bookmarkEnd w:id="4630"/>
      <w:bookmarkEnd w:id="4631"/>
      <w:bookmarkEnd w:id="4632"/>
      <w:bookmarkEnd w:id="4633"/>
    </w:p>
    <w:p w14:paraId="51FD91C6" w14:textId="246E5B18" w:rsidR="000C41B6" w:rsidRPr="00EF3043" w:rsidRDefault="00EF3043" w:rsidP="000C41B6">
      <w:pPr>
        <w:pStyle w:val="Heading5"/>
        <w:rPr>
          <w:noProof/>
          <w:lang w:val="en-US"/>
        </w:rPr>
      </w:pPr>
      <w:bookmarkStart w:id="4634" w:name="_Toc175350901"/>
      <w:bookmarkStart w:id="4635" w:name="_Toc180146839"/>
      <w:bookmarkStart w:id="4636" w:name="_Toc180249337"/>
      <w:bookmarkStart w:id="4637" w:name="_Toc183379291"/>
      <w:bookmarkStart w:id="4638" w:name="_Toc195349284"/>
      <w:bookmarkStart w:id="4639" w:name="_Toc195349872"/>
      <w:bookmarkStart w:id="4640" w:name="_Toc21194072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634"/>
      <w:bookmarkEnd w:id="4635"/>
      <w:bookmarkEnd w:id="4636"/>
      <w:bookmarkEnd w:id="4637"/>
      <w:bookmarkEnd w:id="4638"/>
      <w:bookmarkEnd w:id="4639"/>
      <w:bookmarkEnd w:id="4640"/>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641" w:name="_Toc175350902"/>
      <w:bookmarkStart w:id="4642" w:name="_Toc180146840"/>
      <w:bookmarkStart w:id="4643" w:name="_Toc180249338"/>
      <w:bookmarkStart w:id="4644" w:name="_Toc183379292"/>
      <w:bookmarkStart w:id="4645" w:name="_Toc195349285"/>
      <w:bookmarkStart w:id="4646" w:name="_Toc195349873"/>
      <w:bookmarkStart w:id="4647" w:name="_Toc211940722"/>
      <w:r w:rsidRPr="00EF3043">
        <w:t>6.6</w:t>
      </w:r>
      <w:r w:rsidR="000C41B6" w:rsidRPr="00EF3043">
        <w:t>.5.3</w:t>
      </w:r>
      <w:r w:rsidR="000C41B6" w:rsidRPr="00EF3043">
        <w:rPr>
          <w:noProof/>
        </w:rPr>
        <w:t>.2</w:t>
      </w:r>
      <w:r w:rsidR="000C41B6" w:rsidRPr="00EF3043">
        <w:rPr>
          <w:noProof/>
        </w:rPr>
        <w:tab/>
        <w:t>Target URI</w:t>
      </w:r>
      <w:bookmarkEnd w:id="4641"/>
      <w:bookmarkEnd w:id="4642"/>
      <w:bookmarkEnd w:id="4643"/>
      <w:bookmarkEnd w:id="4644"/>
      <w:bookmarkEnd w:id="4645"/>
      <w:bookmarkEnd w:id="4646"/>
      <w:bookmarkEnd w:id="4647"/>
    </w:p>
    <w:p w14:paraId="1AEE420C" w14:textId="6A023C13"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4648" w:name="_Toc175350903"/>
      <w:bookmarkStart w:id="4649" w:name="_Toc180146841"/>
      <w:bookmarkStart w:id="4650" w:name="_Toc180249339"/>
      <w:bookmarkStart w:id="4651" w:name="_Toc183379293"/>
      <w:bookmarkStart w:id="4652" w:name="_Toc195349286"/>
      <w:bookmarkStart w:id="4653" w:name="_Toc195349874"/>
      <w:bookmarkStart w:id="4654" w:name="_Toc211940723"/>
      <w:r w:rsidRPr="00EF3043">
        <w:t>6.6</w:t>
      </w:r>
      <w:r w:rsidR="000C41B6" w:rsidRPr="00EF3043">
        <w:t>.5.3</w:t>
      </w:r>
      <w:r w:rsidR="000C41B6" w:rsidRPr="00EF3043">
        <w:rPr>
          <w:noProof/>
        </w:rPr>
        <w:t>.3</w:t>
      </w:r>
      <w:r w:rsidR="000C41B6" w:rsidRPr="00EF3043">
        <w:rPr>
          <w:noProof/>
        </w:rPr>
        <w:tab/>
        <w:t>Standard Methods</w:t>
      </w:r>
      <w:bookmarkEnd w:id="4648"/>
      <w:bookmarkEnd w:id="4649"/>
      <w:bookmarkEnd w:id="4650"/>
      <w:bookmarkEnd w:id="4651"/>
      <w:bookmarkEnd w:id="4652"/>
      <w:bookmarkEnd w:id="4653"/>
      <w:bookmarkEnd w:id="4654"/>
    </w:p>
    <w:p w14:paraId="7DD54DF6" w14:textId="298FC0F2" w:rsidR="000C41B6" w:rsidRPr="00EF3043" w:rsidRDefault="00EF3043" w:rsidP="000C41B6">
      <w:pPr>
        <w:pStyle w:val="Heading6"/>
        <w:rPr>
          <w:noProof/>
        </w:rPr>
      </w:pPr>
      <w:bookmarkStart w:id="4655" w:name="_Toc175350904"/>
      <w:bookmarkStart w:id="4656" w:name="_Toc180146842"/>
      <w:bookmarkStart w:id="4657" w:name="_Toc180249340"/>
      <w:bookmarkStart w:id="4658" w:name="_Toc183379294"/>
      <w:bookmarkStart w:id="4659" w:name="_Toc195349287"/>
      <w:bookmarkStart w:id="4660" w:name="_Toc195349875"/>
      <w:bookmarkStart w:id="4661" w:name="_Toc211940724"/>
      <w:r w:rsidRPr="00EF3043">
        <w:t>6.6</w:t>
      </w:r>
      <w:r w:rsidR="000C41B6" w:rsidRPr="00EF3043">
        <w:t>.5.3.3</w:t>
      </w:r>
      <w:r w:rsidR="000C41B6" w:rsidRPr="00EF3043">
        <w:rPr>
          <w:noProof/>
        </w:rPr>
        <w:t>.1</w:t>
      </w:r>
      <w:r w:rsidR="000C41B6" w:rsidRPr="00EF3043">
        <w:rPr>
          <w:noProof/>
        </w:rPr>
        <w:tab/>
        <w:t>POST</w:t>
      </w:r>
      <w:bookmarkEnd w:id="4655"/>
      <w:bookmarkEnd w:id="4656"/>
      <w:bookmarkEnd w:id="4657"/>
      <w:bookmarkEnd w:id="4658"/>
      <w:bookmarkEnd w:id="4659"/>
      <w:bookmarkEnd w:id="4660"/>
      <w:bookmarkEnd w:id="4661"/>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4662" w:name="_Toc175350905"/>
      <w:bookmarkStart w:id="4663" w:name="_Toc180146843"/>
      <w:bookmarkStart w:id="4664" w:name="_Toc180249341"/>
      <w:bookmarkStart w:id="4665" w:name="_Toc183379295"/>
      <w:bookmarkStart w:id="4666" w:name="_Toc195349288"/>
      <w:bookmarkStart w:id="4667" w:name="_Toc195349876"/>
      <w:bookmarkStart w:id="4668" w:name="_Toc211940725"/>
      <w:r w:rsidRPr="00EF3043">
        <w:t>6.6</w:t>
      </w:r>
      <w:r w:rsidR="000C41B6" w:rsidRPr="00EF3043">
        <w:t>.6</w:t>
      </w:r>
      <w:r w:rsidR="000C41B6" w:rsidRPr="00EF3043">
        <w:tab/>
        <w:t>Data Model</w:t>
      </w:r>
      <w:bookmarkEnd w:id="4662"/>
      <w:bookmarkEnd w:id="4663"/>
      <w:bookmarkEnd w:id="4664"/>
      <w:bookmarkEnd w:id="4665"/>
      <w:bookmarkEnd w:id="4666"/>
      <w:bookmarkEnd w:id="4667"/>
      <w:bookmarkEnd w:id="4668"/>
    </w:p>
    <w:p w14:paraId="4684D848" w14:textId="0E9CCD5F" w:rsidR="000C41B6" w:rsidRPr="00EF3043" w:rsidRDefault="00EF3043" w:rsidP="000C41B6">
      <w:pPr>
        <w:pStyle w:val="Heading4"/>
      </w:pPr>
      <w:bookmarkStart w:id="4669" w:name="_Toc175350906"/>
      <w:bookmarkStart w:id="4670" w:name="_Toc180146844"/>
      <w:bookmarkStart w:id="4671" w:name="_Toc180249342"/>
      <w:bookmarkStart w:id="4672" w:name="_Toc183379296"/>
      <w:bookmarkStart w:id="4673" w:name="_Toc195349289"/>
      <w:bookmarkStart w:id="4674" w:name="_Toc195349877"/>
      <w:bookmarkStart w:id="4675" w:name="_Toc211940726"/>
      <w:r w:rsidRPr="00EF3043">
        <w:t>6.6</w:t>
      </w:r>
      <w:r w:rsidR="000C41B6" w:rsidRPr="00EF3043">
        <w:t>.6.1</w:t>
      </w:r>
      <w:r w:rsidR="000C41B6" w:rsidRPr="00EF3043">
        <w:tab/>
        <w:t>General</w:t>
      </w:r>
      <w:bookmarkEnd w:id="4669"/>
      <w:bookmarkEnd w:id="4670"/>
      <w:bookmarkEnd w:id="4671"/>
      <w:bookmarkEnd w:id="4672"/>
      <w:bookmarkEnd w:id="4673"/>
      <w:bookmarkEnd w:id="4674"/>
      <w:bookmarkEnd w:id="4675"/>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4676" w:name="_Toc175350907"/>
      <w:bookmarkStart w:id="4677" w:name="_Toc180146845"/>
      <w:bookmarkStart w:id="4678" w:name="_Toc180249343"/>
      <w:bookmarkStart w:id="4679" w:name="_Toc183379297"/>
      <w:bookmarkStart w:id="4680" w:name="_Toc195349290"/>
      <w:bookmarkStart w:id="4681" w:name="_Toc195349878"/>
      <w:bookmarkStart w:id="4682" w:name="_Toc211940727"/>
      <w:r w:rsidRPr="00EF3043">
        <w:t>6.6</w:t>
      </w:r>
      <w:r w:rsidR="000C41B6" w:rsidRPr="00EF3043">
        <w:rPr>
          <w:lang w:val="en-US"/>
        </w:rPr>
        <w:t>.6.2</w:t>
      </w:r>
      <w:r w:rsidR="000C41B6" w:rsidRPr="00EF3043">
        <w:rPr>
          <w:lang w:val="en-US"/>
        </w:rPr>
        <w:tab/>
        <w:t>Structured data types</w:t>
      </w:r>
      <w:bookmarkEnd w:id="4676"/>
      <w:bookmarkEnd w:id="4677"/>
      <w:bookmarkEnd w:id="4678"/>
      <w:bookmarkEnd w:id="4679"/>
      <w:bookmarkEnd w:id="4680"/>
      <w:bookmarkEnd w:id="4681"/>
      <w:bookmarkEnd w:id="4682"/>
    </w:p>
    <w:p w14:paraId="4601457A" w14:textId="1DA2606D" w:rsidR="000C41B6" w:rsidRPr="00EF3043" w:rsidRDefault="00EF3043" w:rsidP="000C41B6">
      <w:pPr>
        <w:pStyle w:val="Heading5"/>
      </w:pPr>
      <w:bookmarkStart w:id="4683" w:name="_Toc175350908"/>
      <w:bookmarkStart w:id="4684" w:name="_Toc180146846"/>
      <w:bookmarkStart w:id="4685" w:name="_Toc180249344"/>
      <w:bookmarkStart w:id="4686" w:name="_Toc183379298"/>
      <w:bookmarkStart w:id="4687" w:name="_Toc195349291"/>
      <w:bookmarkStart w:id="4688" w:name="_Toc195349879"/>
      <w:bookmarkStart w:id="4689" w:name="_Toc211940728"/>
      <w:r w:rsidRPr="00EF3043">
        <w:t>6.6</w:t>
      </w:r>
      <w:r w:rsidR="000C41B6" w:rsidRPr="00EF3043">
        <w:t>.6.2.1</w:t>
      </w:r>
      <w:r w:rsidR="000C41B6" w:rsidRPr="00EF3043">
        <w:tab/>
        <w:t>Introduction</w:t>
      </w:r>
      <w:bookmarkEnd w:id="4683"/>
      <w:bookmarkEnd w:id="4684"/>
      <w:bookmarkEnd w:id="4685"/>
      <w:bookmarkEnd w:id="4686"/>
      <w:bookmarkEnd w:id="4687"/>
      <w:bookmarkEnd w:id="4688"/>
      <w:bookmarkEnd w:id="4689"/>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4690" w:name="_Toc175350909"/>
      <w:bookmarkStart w:id="4691" w:name="_Toc180146847"/>
      <w:bookmarkStart w:id="4692" w:name="_Toc180249345"/>
      <w:bookmarkStart w:id="4693" w:name="_Toc183379299"/>
      <w:bookmarkStart w:id="4694" w:name="_Toc195349292"/>
      <w:bookmarkStart w:id="4695" w:name="_Toc195349880"/>
      <w:bookmarkStart w:id="4696" w:name="_Toc211940729"/>
      <w:r w:rsidRPr="00EF3043">
        <w:t>6.6</w:t>
      </w:r>
      <w:r w:rsidR="000C41B6" w:rsidRPr="00EF3043">
        <w:t>.6.2.2</w:t>
      </w:r>
      <w:r w:rsidR="000C41B6" w:rsidRPr="00EF3043">
        <w:tab/>
        <w:t>Type: FlightPathMonConfigReq</w:t>
      </w:r>
      <w:bookmarkEnd w:id="4690"/>
      <w:bookmarkEnd w:id="4691"/>
      <w:bookmarkEnd w:id="4692"/>
      <w:bookmarkEnd w:id="4693"/>
      <w:bookmarkEnd w:id="4694"/>
      <w:bookmarkEnd w:id="4695"/>
      <w:bookmarkEnd w:id="4696"/>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4697" w:name="_Toc175350910"/>
      <w:bookmarkStart w:id="4698" w:name="_Toc180146848"/>
      <w:bookmarkStart w:id="4699" w:name="_Toc180249346"/>
      <w:bookmarkStart w:id="4700" w:name="_Toc183379300"/>
      <w:bookmarkStart w:id="4701" w:name="_Toc195349293"/>
      <w:bookmarkStart w:id="4702" w:name="_Toc195349881"/>
      <w:bookmarkStart w:id="4703" w:name="_Toc211940730"/>
      <w:r w:rsidRPr="00EF3043">
        <w:t>6.6</w:t>
      </w:r>
      <w:r w:rsidR="000C41B6" w:rsidRPr="00EF3043">
        <w:t>.6.2.3</w:t>
      </w:r>
      <w:r w:rsidR="000C41B6" w:rsidRPr="00EF3043">
        <w:tab/>
        <w:t>Type: FlightPathMonConfigResp</w:t>
      </w:r>
      <w:bookmarkEnd w:id="4697"/>
      <w:bookmarkEnd w:id="4698"/>
      <w:bookmarkEnd w:id="4699"/>
      <w:bookmarkEnd w:id="4700"/>
      <w:bookmarkEnd w:id="4701"/>
      <w:bookmarkEnd w:id="4702"/>
      <w:bookmarkEnd w:id="4703"/>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4704" w:name="_Toc175350911"/>
      <w:bookmarkStart w:id="4705" w:name="_Toc180146849"/>
      <w:bookmarkStart w:id="4706" w:name="_Toc180249347"/>
      <w:bookmarkStart w:id="4707" w:name="_Toc183379301"/>
      <w:bookmarkStart w:id="4708" w:name="_Toc195349294"/>
      <w:bookmarkStart w:id="4709" w:name="_Toc195349882"/>
      <w:bookmarkStart w:id="4710" w:name="_Toc211940731"/>
      <w:r w:rsidRPr="00EF3043">
        <w:lastRenderedPageBreak/>
        <w:t>6.6</w:t>
      </w:r>
      <w:r w:rsidR="000C41B6" w:rsidRPr="00EF3043">
        <w:t>.6.2.4</w:t>
      </w:r>
      <w:r w:rsidR="000C41B6" w:rsidRPr="00EF3043">
        <w:tab/>
        <w:t>Type: FlightPathMonConfig</w:t>
      </w:r>
      <w:bookmarkEnd w:id="4704"/>
      <w:bookmarkEnd w:id="4705"/>
      <w:bookmarkEnd w:id="4706"/>
      <w:bookmarkEnd w:id="4707"/>
      <w:bookmarkEnd w:id="4708"/>
      <w:bookmarkEnd w:id="4709"/>
      <w:bookmarkEnd w:id="4710"/>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4711" w:name="_Toc175350912"/>
      <w:bookmarkStart w:id="4712" w:name="_Toc180146850"/>
      <w:bookmarkStart w:id="4713" w:name="_Toc180249348"/>
      <w:bookmarkStart w:id="4714" w:name="_Toc183379302"/>
      <w:bookmarkStart w:id="4715" w:name="_Toc195349295"/>
      <w:bookmarkStart w:id="4716" w:name="_Toc195349883"/>
      <w:bookmarkStart w:id="4717" w:name="_Toc211940732"/>
      <w:r w:rsidRPr="00EF3043">
        <w:t>6.6</w:t>
      </w:r>
      <w:r w:rsidR="000C41B6" w:rsidRPr="00EF3043">
        <w:t>.6.2.5</w:t>
      </w:r>
      <w:r w:rsidR="000C41B6" w:rsidRPr="00EF3043">
        <w:tab/>
        <w:t>Type: FlightPathMonConfigPatch</w:t>
      </w:r>
      <w:bookmarkEnd w:id="4711"/>
      <w:bookmarkEnd w:id="4712"/>
      <w:bookmarkEnd w:id="4713"/>
      <w:bookmarkEnd w:id="4714"/>
      <w:bookmarkEnd w:id="4715"/>
      <w:bookmarkEnd w:id="4716"/>
      <w:bookmarkEnd w:id="4717"/>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4718" w:name="_Toc175350913"/>
      <w:bookmarkStart w:id="4719" w:name="_Toc180146851"/>
      <w:bookmarkStart w:id="4720" w:name="_Toc180249349"/>
      <w:bookmarkStart w:id="4721" w:name="_Toc183379303"/>
      <w:bookmarkStart w:id="4722" w:name="_Toc195349296"/>
      <w:bookmarkStart w:id="4723" w:name="_Toc195349884"/>
      <w:bookmarkStart w:id="4724" w:name="_Toc211940733"/>
      <w:r w:rsidRPr="00EF3043">
        <w:lastRenderedPageBreak/>
        <w:t>6.6</w:t>
      </w:r>
      <w:r w:rsidR="000C41B6" w:rsidRPr="00EF3043">
        <w:t>.6.2.6</w:t>
      </w:r>
      <w:r w:rsidR="000C41B6" w:rsidRPr="00EF3043">
        <w:tab/>
        <w:t>Type: FlightPathMonConfigParams</w:t>
      </w:r>
      <w:bookmarkEnd w:id="4718"/>
      <w:bookmarkEnd w:id="4719"/>
      <w:bookmarkEnd w:id="4720"/>
      <w:bookmarkEnd w:id="4721"/>
      <w:bookmarkEnd w:id="4722"/>
      <w:bookmarkEnd w:id="4723"/>
      <w:bookmarkEnd w:id="4724"/>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4725" w:name="_Hlk171954209"/>
            <w:r w:rsidRPr="00EF3043">
              <w:t>qoeParams</w:t>
            </w:r>
            <w:bookmarkEnd w:id="4725"/>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4726" w:name="_Toc175350914"/>
      <w:bookmarkStart w:id="4727" w:name="_Toc180146852"/>
      <w:bookmarkStart w:id="4728" w:name="_Toc180249350"/>
      <w:bookmarkStart w:id="4729" w:name="_Toc183379304"/>
      <w:bookmarkStart w:id="4730" w:name="_Toc195349297"/>
      <w:bookmarkStart w:id="4731" w:name="_Toc195349885"/>
      <w:bookmarkStart w:id="4732" w:name="_Toc211940734"/>
      <w:r w:rsidRPr="00EF3043">
        <w:t>6.6</w:t>
      </w:r>
      <w:r w:rsidR="000C41B6" w:rsidRPr="00EF3043">
        <w:t>.6.2.7</w:t>
      </w:r>
      <w:r w:rsidR="000C41B6" w:rsidRPr="00EF3043">
        <w:tab/>
        <w:t>Type: FlightPathMonConfigParamsRm</w:t>
      </w:r>
      <w:bookmarkEnd w:id="4726"/>
      <w:bookmarkEnd w:id="4727"/>
      <w:bookmarkEnd w:id="4728"/>
      <w:bookmarkEnd w:id="4729"/>
      <w:bookmarkEnd w:id="4730"/>
      <w:bookmarkEnd w:id="4731"/>
      <w:bookmarkEnd w:id="4732"/>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4733" w:name="_Toc175350915"/>
      <w:bookmarkStart w:id="4734" w:name="_Toc180146853"/>
      <w:bookmarkStart w:id="4735" w:name="_Toc180249351"/>
      <w:bookmarkStart w:id="4736" w:name="_Toc183379305"/>
      <w:bookmarkStart w:id="4737" w:name="_Toc195349298"/>
      <w:bookmarkStart w:id="4738" w:name="_Toc195349886"/>
      <w:bookmarkStart w:id="4739" w:name="_Toc211940735"/>
      <w:r w:rsidRPr="00EF3043">
        <w:lastRenderedPageBreak/>
        <w:t>6.6</w:t>
      </w:r>
      <w:r w:rsidR="000C41B6" w:rsidRPr="00EF3043">
        <w:t>.6.2.8</w:t>
      </w:r>
      <w:r w:rsidR="000C41B6" w:rsidRPr="00EF3043">
        <w:tab/>
        <w:t>Type: Waypoint</w:t>
      </w:r>
      <w:bookmarkEnd w:id="4733"/>
      <w:bookmarkEnd w:id="4734"/>
      <w:bookmarkEnd w:id="4735"/>
      <w:bookmarkEnd w:id="4736"/>
      <w:bookmarkEnd w:id="4737"/>
      <w:bookmarkEnd w:id="4738"/>
      <w:bookmarkEnd w:id="4739"/>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4740" w:name="_Toc175350916"/>
      <w:bookmarkStart w:id="4741" w:name="_Toc180146854"/>
      <w:bookmarkStart w:id="4742" w:name="_Toc180249352"/>
      <w:bookmarkStart w:id="4743" w:name="_Toc183379306"/>
      <w:bookmarkStart w:id="4744" w:name="_Toc195349299"/>
      <w:bookmarkStart w:id="4745" w:name="_Toc195349887"/>
      <w:bookmarkStart w:id="4746" w:name="_Toc211940736"/>
      <w:r w:rsidRPr="00EF3043">
        <w:t>6.6</w:t>
      </w:r>
      <w:r w:rsidR="000C41B6" w:rsidRPr="00EF3043">
        <w:t>.6.2.9</w:t>
      </w:r>
      <w:r w:rsidR="000C41B6" w:rsidRPr="00EF3043">
        <w:tab/>
        <w:t>Type: FlightPathMonConfigNotif</w:t>
      </w:r>
      <w:bookmarkEnd w:id="4740"/>
      <w:bookmarkEnd w:id="4741"/>
      <w:bookmarkEnd w:id="4742"/>
      <w:bookmarkEnd w:id="4743"/>
      <w:bookmarkEnd w:id="4744"/>
      <w:bookmarkEnd w:id="4745"/>
      <w:bookmarkEnd w:id="4746"/>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4747" w:name="_Toc175350917"/>
      <w:bookmarkStart w:id="4748" w:name="_Toc180146855"/>
      <w:bookmarkStart w:id="4749" w:name="_Toc180249353"/>
      <w:bookmarkStart w:id="4750" w:name="_Toc183379307"/>
      <w:bookmarkStart w:id="4751" w:name="_Toc195349300"/>
      <w:bookmarkStart w:id="4752" w:name="_Toc195349888"/>
      <w:bookmarkStart w:id="4753" w:name="_Toc211940737"/>
      <w:r w:rsidRPr="00EF3043">
        <w:t>6.6</w:t>
      </w:r>
      <w:r w:rsidR="000C41B6" w:rsidRPr="00EF3043">
        <w:t>.6.2.10</w:t>
      </w:r>
      <w:r w:rsidR="000C41B6" w:rsidRPr="00EF3043">
        <w:tab/>
        <w:t>Type: FlightPathMonNotif</w:t>
      </w:r>
      <w:bookmarkEnd w:id="4747"/>
      <w:bookmarkEnd w:id="4748"/>
      <w:bookmarkEnd w:id="4749"/>
      <w:bookmarkEnd w:id="4750"/>
      <w:bookmarkEnd w:id="4751"/>
      <w:bookmarkEnd w:id="4752"/>
      <w:bookmarkEnd w:id="4753"/>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4754" w:name="_Toc175350918"/>
      <w:bookmarkStart w:id="4755" w:name="_Toc180146856"/>
      <w:bookmarkStart w:id="4756" w:name="_Toc180249354"/>
      <w:bookmarkStart w:id="4757" w:name="_Toc183379308"/>
      <w:bookmarkStart w:id="4758" w:name="_Toc195349301"/>
      <w:bookmarkStart w:id="4759" w:name="_Toc195349889"/>
      <w:bookmarkStart w:id="4760" w:name="_Toc211940738"/>
      <w:r w:rsidRPr="00EF3043">
        <w:t>6.6</w:t>
      </w:r>
      <w:r w:rsidR="000C41B6" w:rsidRPr="00EF3043">
        <w:t>.6.2.11</w:t>
      </w:r>
      <w:r w:rsidR="000C41B6" w:rsidRPr="00EF3043">
        <w:tab/>
        <w:t>Type: FlightPathMonEventInfo</w:t>
      </w:r>
      <w:bookmarkEnd w:id="4754"/>
      <w:bookmarkEnd w:id="4755"/>
      <w:bookmarkEnd w:id="4756"/>
      <w:bookmarkEnd w:id="4757"/>
      <w:bookmarkEnd w:id="4758"/>
      <w:bookmarkEnd w:id="4759"/>
      <w:bookmarkEnd w:id="4760"/>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4761" w:name="_Hlk171966967"/>
            <w:r w:rsidRPr="00EF3043">
              <w:t>location</w:t>
            </w:r>
            <w:bookmarkEnd w:id="4761"/>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4762" w:name="_Toc144024274"/>
      <w:bookmarkStart w:id="4763" w:name="_Toc148176987"/>
      <w:bookmarkStart w:id="4764" w:name="_Toc151379451"/>
      <w:bookmarkStart w:id="4765" w:name="_Toc151445632"/>
      <w:bookmarkStart w:id="4766" w:name="_Toc160470714"/>
      <w:bookmarkStart w:id="4767" w:name="_Toc164873858"/>
      <w:bookmarkStart w:id="4768" w:name="_Toc168595830"/>
      <w:bookmarkStart w:id="4769" w:name="_Toc180146857"/>
      <w:bookmarkStart w:id="4770" w:name="_Toc180249355"/>
      <w:bookmarkStart w:id="4771" w:name="_Toc183379309"/>
      <w:bookmarkStart w:id="4772" w:name="_Toc195349302"/>
      <w:bookmarkStart w:id="4773" w:name="_Toc195349890"/>
      <w:bookmarkStart w:id="4774" w:name="_Toc211940739"/>
      <w:bookmarkStart w:id="4775" w:name="_Toc175350919"/>
      <w:r w:rsidRPr="00EF3043">
        <w:lastRenderedPageBreak/>
        <w:t>6.6.6</w:t>
      </w:r>
      <w:r w:rsidRPr="001051AE">
        <w:t>.2.12</w:t>
      </w:r>
      <w:r w:rsidRPr="001051AE">
        <w:tab/>
        <w:t xml:space="preserve">Type: </w:t>
      </w:r>
      <w:bookmarkEnd w:id="4762"/>
      <w:bookmarkEnd w:id="4763"/>
      <w:bookmarkEnd w:id="4764"/>
      <w:bookmarkEnd w:id="4765"/>
      <w:bookmarkEnd w:id="4766"/>
      <w:bookmarkEnd w:id="4767"/>
      <w:bookmarkEnd w:id="4768"/>
      <w:r w:rsidRPr="001051AE">
        <w:t>Qo</w:t>
      </w:r>
      <w:r w:rsidR="00E677D8">
        <w:t>S</w:t>
      </w:r>
      <w:r w:rsidRPr="001051AE">
        <w:t>Thresholds</w:t>
      </w:r>
      <w:bookmarkEnd w:id="4769"/>
      <w:bookmarkEnd w:id="4770"/>
      <w:bookmarkEnd w:id="4771"/>
      <w:bookmarkEnd w:id="4772"/>
      <w:bookmarkEnd w:id="4773"/>
      <w:bookmarkEnd w:id="4774"/>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4776" w:name="_Toc195349303"/>
      <w:bookmarkStart w:id="4777" w:name="_Toc195349891"/>
      <w:bookmarkStart w:id="4778" w:name="_Toc211940740"/>
      <w:bookmarkStart w:id="4779" w:name="_Toc180146858"/>
      <w:bookmarkStart w:id="4780" w:name="_Toc180249356"/>
      <w:bookmarkStart w:id="4781" w:name="_Toc183379310"/>
      <w:r w:rsidRPr="00EF3043">
        <w:lastRenderedPageBreak/>
        <w:t>6.6.6</w:t>
      </w:r>
      <w:r w:rsidRPr="001051AE">
        <w:t>.2.1</w:t>
      </w:r>
      <w:r>
        <w:t>3</w:t>
      </w:r>
      <w:r w:rsidRPr="001051AE">
        <w:tab/>
        <w:t>Type: Qo</w:t>
      </w:r>
      <w:r>
        <w:t>E</w:t>
      </w:r>
      <w:r w:rsidRPr="001051AE">
        <w:t>Thresholds</w:t>
      </w:r>
      <w:bookmarkEnd w:id="4776"/>
      <w:bookmarkEnd w:id="4777"/>
      <w:bookmarkEnd w:id="4778"/>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4782" w:name="_Toc195349304"/>
      <w:bookmarkStart w:id="4783" w:name="_Toc195349892"/>
      <w:bookmarkStart w:id="4784" w:name="_Toc211940741"/>
      <w:r w:rsidRPr="00EF3043">
        <w:t>6.6</w:t>
      </w:r>
      <w:r w:rsidR="000C41B6" w:rsidRPr="00EF3043">
        <w:rPr>
          <w:lang w:val="en-US"/>
        </w:rPr>
        <w:t>.6.3</w:t>
      </w:r>
      <w:r w:rsidR="000C41B6" w:rsidRPr="00EF3043">
        <w:rPr>
          <w:lang w:val="en-US"/>
        </w:rPr>
        <w:tab/>
        <w:t>Simple data types and enumerations</w:t>
      </w:r>
      <w:bookmarkEnd w:id="4775"/>
      <w:bookmarkEnd w:id="4779"/>
      <w:bookmarkEnd w:id="4780"/>
      <w:bookmarkEnd w:id="4781"/>
      <w:bookmarkEnd w:id="4782"/>
      <w:bookmarkEnd w:id="4783"/>
      <w:bookmarkEnd w:id="4784"/>
    </w:p>
    <w:p w14:paraId="06D84735" w14:textId="7C1C1937" w:rsidR="000C41B6" w:rsidRPr="00EF3043" w:rsidRDefault="00EF3043" w:rsidP="000C41B6">
      <w:pPr>
        <w:pStyle w:val="Heading5"/>
      </w:pPr>
      <w:bookmarkStart w:id="4785" w:name="_Toc175350920"/>
      <w:bookmarkStart w:id="4786" w:name="_Toc180146859"/>
      <w:bookmarkStart w:id="4787" w:name="_Toc180249357"/>
      <w:bookmarkStart w:id="4788" w:name="_Toc183379311"/>
      <w:bookmarkStart w:id="4789" w:name="_Toc195349305"/>
      <w:bookmarkStart w:id="4790" w:name="_Toc195349893"/>
      <w:bookmarkStart w:id="4791" w:name="_Toc211940742"/>
      <w:r w:rsidRPr="00EF3043">
        <w:t>6.6</w:t>
      </w:r>
      <w:r w:rsidR="000C41B6" w:rsidRPr="00EF3043">
        <w:t>.6.3.1</w:t>
      </w:r>
      <w:r w:rsidR="000C41B6" w:rsidRPr="00EF3043">
        <w:tab/>
        <w:t>Introduction</w:t>
      </w:r>
      <w:bookmarkEnd w:id="4785"/>
      <w:bookmarkEnd w:id="4786"/>
      <w:bookmarkEnd w:id="4787"/>
      <w:bookmarkEnd w:id="4788"/>
      <w:bookmarkEnd w:id="4789"/>
      <w:bookmarkEnd w:id="4790"/>
      <w:bookmarkEnd w:id="4791"/>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4792" w:name="_Toc175350921"/>
      <w:bookmarkStart w:id="4793" w:name="_Toc180146860"/>
      <w:bookmarkStart w:id="4794" w:name="_Toc180249358"/>
      <w:bookmarkStart w:id="4795" w:name="_Toc183379312"/>
      <w:bookmarkStart w:id="4796" w:name="_Toc195349306"/>
      <w:bookmarkStart w:id="4797" w:name="_Toc195349894"/>
      <w:bookmarkStart w:id="4798" w:name="_Toc211940743"/>
      <w:r w:rsidRPr="00EF3043">
        <w:t>6.6</w:t>
      </w:r>
      <w:r w:rsidR="000C41B6" w:rsidRPr="00EF3043">
        <w:t>.6.3.2</w:t>
      </w:r>
      <w:r w:rsidR="000C41B6" w:rsidRPr="00EF3043">
        <w:tab/>
        <w:t>Simple data types</w:t>
      </w:r>
      <w:bookmarkEnd w:id="4792"/>
      <w:bookmarkEnd w:id="4793"/>
      <w:bookmarkEnd w:id="4794"/>
      <w:bookmarkEnd w:id="4795"/>
      <w:bookmarkEnd w:id="4796"/>
      <w:bookmarkEnd w:id="4797"/>
      <w:bookmarkEnd w:id="4798"/>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4799" w:name="_Toc175350922"/>
      <w:bookmarkStart w:id="4800" w:name="_Toc180146861"/>
      <w:bookmarkStart w:id="4801" w:name="_Toc180249359"/>
      <w:bookmarkStart w:id="4802" w:name="_Toc183379313"/>
      <w:bookmarkStart w:id="4803" w:name="_Toc195349307"/>
      <w:bookmarkStart w:id="4804" w:name="_Toc195349895"/>
      <w:bookmarkStart w:id="4805" w:name="_Toc211940744"/>
      <w:r w:rsidRPr="00EF3043">
        <w:t>6.6</w:t>
      </w:r>
      <w:r w:rsidR="000C41B6" w:rsidRPr="00EF3043">
        <w:t>.6.3.3</w:t>
      </w:r>
      <w:r w:rsidR="000C41B6" w:rsidRPr="00EF3043">
        <w:tab/>
        <w:t xml:space="preserve">Enumeration: </w:t>
      </w:r>
      <w:bookmarkStart w:id="4806" w:name="_Hlk171967041"/>
      <w:r w:rsidR="000C41B6" w:rsidRPr="00EF3043">
        <w:t>FlightPathMonConfigStatus</w:t>
      </w:r>
      <w:bookmarkEnd w:id="4799"/>
      <w:bookmarkEnd w:id="4800"/>
      <w:bookmarkEnd w:id="4801"/>
      <w:bookmarkEnd w:id="4802"/>
      <w:bookmarkEnd w:id="4803"/>
      <w:bookmarkEnd w:id="4804"/>
      <w:bookmarkEnd w:id="4805"/>
      <w:bookmarkEnd w:id="4806"/>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4807" w:name="_Hlk171967055"/>
            <w:r w:rsidRPr="00EF3043">
              <w:rPr>
                <w:rFonts w:eastAsia="Calibri"/>
              </w:rPr>
              <w:t xml:space="preserve">Flight Path Monitoring Configuration </w:t>
            </w:r>
            <w:r w:rsidRPr="00EF3043">
              <w:rPr>
                <w:rFonts w:cs="Arial"/>
                <w:szCs w:val="18"/>
                <w:lang w:val="en-US"/>
              </w:rPr>
              <w:t>was successful.</w:t>
            </w:r>
            <w:bookmarkEnd w:id="4807"/>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4808" w:name="_Toc175350923"/>
      <w:bookmarkStart w:id="4809" w:name="_Toc180146862"/>
      <w:bookmarkStart w:id="4810" w:name="_Toc180249360"/>
      <w:bookmarkStart w:id="4811" w:name="_Toc183379314"/>
      <w:bookmarkStart w:id="4812" w:name="_Toc195349308"/>
      <w:bookmarkStart w:id="4813" w:name="_Toc195349896"/>
      <w:bookmarkStart w:id="4814" w:name="_Toc211940745"/>
      <w:r w:rsidRPr="00EF3043">
        <w:t>6.6</w:t>
      </w:r>
      <w:r w:rsidR="000C41B6" w:rsidRPr="00EF3043">
        <w:t>.6.3.4</w:t>
      </w:r>
      <w:r w:rsidR="000C41B6" w:rsidRPr="00EF3043">
        <w:tab/>
        <w:t xml:space="preserve">Enumeration: </w:t>
      </w:r>
      <w:bookmarkStart w:id="4815" w:name="_Hlk171967131"/>
      <w:r w:rsidR="000C41B6" w:rsidRPr="00EF3043">
        <w:t>FlightPathMonEvent</w:t>
      </w:r>
      <w:bookmarkEnd w:id="4808"/>
      <w:bookmarkEnd w:id="4809"/>
      <w:bookmarkEnd w:id="4810"/>
      <w:bookmarkEnd w:id="4811"/>
      <w:bookmarkEnd w:id="4812"/>
      <w:bookmarkEnd w:id="4813"/>
      <w:bookmarkEnd w:id="4814"/>
      <w:bookmarkEnd w:id="4815"/>
    </w:p>
    <w:p w14:paraId="0942AEE3" w14:textId="51039940" w:rsidR="000C41B6" w:rsidRPr="00EF3043" w:rsidRDefault="000C41B6" w:rsidP="000C41B6">
      <w:r w:rsidRPr="00EF3043">
        <w:t xml:space="preserve">The enumeration FlightPathMonEvent represents </w:t>
      </w:r>
      <w:bookmarkStart w:id="4816"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4816"/>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4817" w:name="_Hlk171978653"/>
            <w:r w:rsidRPr="00EF3043">
              <w:t>QOS</w:t>
            </w:r>
            <w:bookmarkEnd w:id="4817"/>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bookmarkStart w:id="4818"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4818"/>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4819" w:name="_Hlk171978674"/>
            <w:r w:rsidRPr="00EF3043">
              <w:t>WAYPOINT</w:t>
            </w:r>
            <w:bookmarkEnd w:id="4819"/>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4820" w:name="_Hlk171978717"/>
            <w:r w:rsidRPr="00EF3043">
              <w:t>AREA</w:t>
            </w:r>
            <w:bookmarkEnd w:id="4820"/>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4821" w:name="_Toc175350924"/>
      <w:bookmarkStart w:id="4822" w:name="_Toc180146863"/>
      <w:bookmarkStart w:id="4823" w:name="_Toc180249361"/>
      <w:bookmarkStart w:id="4824" w:name="_Toc183379315"/>
      <w:bookmarkStart w:id="4825" w:name="_Toc195349309"/>
      <w:bookmarkStart w:id="4826" w:name="_Toc195349897"/>
      <w:bookmarkStart w:id="4827" w:name="_Toc211940746"/>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4821"/>
      <w:bookmarkEnd w:id="4822"/>
      <w:bookmarkEnd w:id="4823"/>
      <w:bookmarkEnd w:id="4824"/>
      <w:bookmarkEnd w:id="4825"/>
      <w:bookmarkEnd w:id="4826"/>
      <w:bookmarkEnd w:id="4827"/>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4828" w:name="_Toc175350925"/>
      <w:bookmarkStart w:id="4829" w:name="_Toc180146864"/>
      <w:bookmarkStart w:id="4830" w:name="_Toc180249362"/>
      <w:bookmarkStart w:id="4831" w:name="_Toc183379316"/>
      <w:bookmarkStart w:id="4832" w:name="_Toc195349310"/>
      <w:bookmarkStart w:id="4833" w:name="_Toc195349898"/>
      <w:bookmarkStart w:id="4834" w:name="_Toc211940747"/>
      <w:r w:rsidRPr="00EF3043">
        <w:t>6.6</w:t>
      </w:r>
      <w:r w:rsidR="000C41B6" w:rsidRPr="00EF3043">
        <w:t>.6.5</w:t>
      </w:r>
      <w:r w:rsidR="000C41B6" w:rsidRPr="00EF3043">
        <w:tab/>
        <w:t>Binary data</w:t>
      </w:r>
      <w:bookmarkEnd w:id="4828"/>
      <w:bookmarkEnd w:id="4829"/>
      <w:bookmarkEnd w:id="4830"/>
      <w:bookmarkEnd w:id="4831"/>
      <w:bookmarkEnd w:id="4832"/>
      <w:bookmarkEnd w:id="4833"/>
      <w:bookmarkEnd w:id="4834"/>
    </w:p>
    <w:p w14:paraId="5FCF42B7" w14:textId="2B539AD5" w:rsidR="000C41B6" w:rsidRPr="00EF3043" w:rsidRDefault="00EF3043" w:rsidP="000C41B6">
      <w:pPr>
        <w:pStyle w:val="Heading5"/>
      </w:pPr>
      <w:bookmarkStart w:id="4835" w:name="_Toc175350926"/>
      <w:bookmarkStart w:id="4836" w:name="_Toc180146865"/>
      <w:bookmarkStart w:id="4837" w:name="_Toc180249363"/>
      <w:bookmarkStart w:id="4838" w:name="_Toc183379317"/>
      <w:bookmarkStart w:id="4839" w:name="_Toc195349311"/>
      <w:bookmarkStart w:id="4840" w:name="_Toc195349899"/>
      <w:bookmarkStart w:id="4841" w:name="_Toc211940748"/>
      <w:r w:rsidRPr="00EF3043">
        <w:t>6.6</w:t>
      </w:r>
      <w:r w:rsidR="000C41B6" w:rsidRPr="00EF3043">
        <w:t>.6.5.1</w:t>
      </w:r>
      <w:r w:rsidR="000C41B6" w:rsidRPr="00EF3043">
        <w:tab/>
        <w:t>Binary Data Types</w:t>
      </w:r>
      <w:bookmarkEnd w:id="4835"/>
      <w:bookmarkEnd w:id="4836"/>
      <w:bookmarkEnd w:id="4837"/>
      <w:bookmarkEnd w:id="4838"/>
      <w:bookmarkEnd w:id="4839"/>
      <w:bookmarkEnd w:id="4840"/>
      <w:bookmarkEnd w:id="4841"/>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4842" w:name="_Toc175350927"/>
      <w:bookmarkStart w:id="4843" w:name="_Toc180146866"/>
      <w:bookmarkStart w:id="4844" w:name="_Toc180249364"/>
      <w:bookmarkStart w:id="4845" w:name="_Toc183379318"/>
      <w:bookmarkStart w:id="4846" w:name="_Toc195349312"/>
      <w:bookmarkStart w:id="4847" w:name="_Toc195349900"/>
      <w:bookmarkStart w:id="4848" w:name="_Toc211940749"/>
      <w:r w:rsidRPr="00EF3043">
        <w:t>6.6</w:t>
      </w:r>
      <w:r w:rsidR="000C41B6" w:rsidRPr="00EF3043">
        <w:t>.7</w:t>
      </w:r>
      <w:r w:rsidR="000C41B6" w:rsidRPr="00EF3043">
        <w:tab/>
        <w:t>Error Handling</w:t>
      </w:r>
      <w:bookmarkEnd w:id="4842"/>
      <w:bookmarkEnd w:id="4843"/>
      <w:bookmarkEnd w:id="4844"/>
      <w:bookmarkEnd w:id="4845"/>
      <w:bookmarkEnd w:id="4846"/>
      <w:bookmarkEnd w:id="4847"/>
      <w:bookmarkEnd w:id="4848"/>
    </w:p>
    <w:p w14:paraId="14CEFB69" w14:textId="49EB53F3" w:rsidR="000C41B6" w:rsidRPr="00EF3043" w:rsidRDefault="00EF3043" w:rsidP="000C41B6">
      <w:pPr>
        <w:pStyle w:val="Heading4"/>
      </w:pPr>
      <w:bookmarkStart w:id="4849" w:name="_Toc175350928"/>
      <w:bookmarkStart w:id="4850" w:name="_Toc180146867"/>
      <w:bookmarkStart w:id="4851" w:name="_Toc180249365"/>
      <w:bookmarkStart w:id="4852" w:name="_Toc183379319"/>
      <w:bookmarkStart w:id="4853" w:name="_Toc195349313"/>
      <w:bookmarkStart w:id="4854" w:name="_Toc195349901"/>
      <w:bookmarkStart w:id="4855" w:name="_Toc211940750"/>
      <w:r w:rsidRPr="00EF3043">
        <w:t>6.6</w:t>
      </w:r>
      <w:r w:rsidR="000C41B6" w:rsidRPr="00EF3043">
        <w:t>.7.1</w:t>
      </w:r>
      <w:r w:rsidR="000C41B6" w:rsidRPr="00EF3043">
        <w:tab/>
        <w:t>General</w:t>
      </w:r>
      <w:bookmarkEnd w:id="4849"/>
      <w:bookmarkEnd w:id="4850"/>
      <w:bookmarkEnd w:id="4851"/>
      <w:bookmarkEnd w:id="4852"/>
      <w:bookmarkEnd w:id="4853"/>
      <w:bookmarkEnd w:id="4854"/>
      <w:bookmarkEnd w:id="4855"/>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4856" w:name="_Toc175350929"/>
      <w:bookmarkStart w:id="4857" w:name="_Toc180146868"/>
      <w:bookmarkStart w:id="4858" w:name="_Toc180249366"/>
      <w:bookmarkStart w:id="4859" w:name="_Toc183379320"/>
      <w:bookmarkStart w:id="4860" w:name="_Toc195349314"/>
      <w:bookmarkStart w:id="4861" w:name="_Toc195349902"/>
      <w:bookmarkStart w:id="4862" w:name="_Toc211940751"/>
      <w:r w:rsidRPr="00EF3043">
        <w:t>6.6</w:t>
      </w:r>
      <w:r w:rsidR="000C41B6" w:rsidRPr="00EF3043">
        <w:t>.7.2</w:t>
      </w:r>
      <w:r w:rsidR="000C41B6" w:rsidRPr="00EF3043">
        <w:tab/>
        <w:t>Protocol Errors</w:t>
      </w:r>
      <w:bookmarkEnd w:id="4856"/>
      <w:bookmarkEnd w:id="4857"/>
      <w:bookmarkEnd w:id="4858"/>
      <w:bookmarkEnd w:id="4859"/>
      <w:bookmarkEnd w:id="4860"/>
      <w:bookmarkEnd w:id="4861"/>
      <w:bookmarkEnd w:id="4862"/>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4863" w:name="_Toc175350930"/>
      <w:bookmarkStart w:id="4864" w:name="_Toc180146869"/>
      <w:bookmarkStart w:id="4865" w:name="_Toc180249367"/>
      <w:bookmarkStart w:id="4866" w:name="_Toc183379321"/>
      <w:bookmarkStart w:id="4867" w:name="_Toc195349315"/>
      <w:bookmarkStart w:id="4868" w:name="_Toc195349903"/>
      <w:bookmarkStart w:id="4869" w:name="_Toc211940752"/>
      <w:r w:rsidRPr="00EF3043">
        <w:t>6.6</w:t>
      </w:r>
      <w:r w:rsidR="000C41B6" w:rsidRPr="00EF3043">
        <w:t>.7.3</w:t>
      </w:r>
      <w:r w:rsidR="000C41B6" w:rsidRPr="00EF3043">
        <w:tab/>
        <w:t>Application Errors</w:t>
      </w:r>
      <w:bookmarkEnd w:id="4863"/>
      <w:bookmarkEnd w:id="4864"/>
      <w:bookmarkEnd w:id="4865"/>
      <w:bookmarkEnd w:id="4866"/>
      <w:bookmarkEnd w:id="4867"/>
      <w:bookmarkEnd w:id="4868"/>
      <w:bookmarkEnd w:id="4869"/>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4870" w:name="_Toc175350931"/>
      <w:bookmarkStart w:id="4871" w:name="_Toc180146870"/>
      <w:bookmarkStart w:id="4872" w:name="_Toc180249368"/>
      <w:bookmarkStart w:id="4873" w:name="_Toc183379322"/>
      <w:bookmarkStart w:id="4874" w:name="_Toc195349316"/>
      <w:bookmarkStart w:id="4875" w:name="_Toc195349904"/>
      <w:bookmarkStart w:id="4876" w:name="_Toc211940753"/>
      <w:r w:rsidRPr="00EF3043">
        <w:t>6.6</w:t>
      </w:r>
      <w:r w:rsidR="000C41B6" w:rsidRPr="00EF3043">
        <w:t>.8</w:t>
      </w:r>
      <w:r w:rsidR="000C41B6" w:rsidRPr="00EF3043">
        <w:rPr>
          <w:lang w:eastAsia="zh-CN"/>
        </w:rPr>
        <w:tab/>
        <w:t>Feature negotiation</w:t>
      </w:r>
      <w:bookmarkEnd w:id="4870"/>
      <w:bookmarkEnd w:id="4871"/>
      <w:bookmarkEnd w:id="4872"/>
      <w:bookmarkEnd w:id="4873"/>
      <w:bookmarkEnd w:id="4874"/>
      <w:bookmarkEnd w:id="4875"/>
      <w:bookmarkEnd w:id="4876"/>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4877" w:name="_Toc175350932"/>
      <w:bookmarkStart w:id="4878" w:name="_Toc180146871"/>
      <w:bookmarkStart w:id="4879" w:name="_Toc180249369"/>
      <w:bookmarkStart w:id="4880" w:name="_Toc183379323"/>
      <w:bookmarkStart w:id="4881" w:name="_Toc195349317"/>
      <w:bookmarkStart w:id="4882" w:name="_Toc195349905"/>
      <w:bookmarkStart w:id="4883" w:name="_Toc211940754"/>
      <w:r w:rsidRPr="00EF3043">
        <w:t>6.6</w:t>
      </w:r>
      <w:r w:rsidR="000C41B6" w:rsidRPr="00EF3043">
        <w:t>.9</w:t>
      </w:r>
      <w:r w:rsidR="000C41B6" w:rsidRPr="00EF3043">
        <w:tab/>
        <w:t>Security</w:t>
      </w:r>
      <w:bookmarkEnd w:id="4877"/>
      <w:bookmarkEnd w:id="4878"/>
      <w:bookmarkEnd w:id="4879"/>
      <w:bookmarkEnd w:id="4880"/>
      <w:bookmarkEnd w:id="4881"/>
      <w:bookmarkEnd w:id="4882"/>
      <w:bookmarkEnd w:id="4883"/>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4884" w:name="_Toc175350933"/>
      <w:bookmarkStart w:id="4885" w:name="_Toc180146872"/>
      <w:bookmarkStart w:id="4886" w:name="_Toc180249370"/>
      <w:bookmarkStart w:id="4887" w:name="_Toc183379324"/>
      <w:bookmarkStart w:id="4888" w:name="_Toc195349318"/>
      <w:bookmarkStart w:id="4889" w:name="_Toc195349906"/>
      <w:bookmarkStart w:id="4890" w:name="_Toc211940755"/>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4884"/>
      <w:bookmarkEnd w:id="4885"/>
      <w:bookmarkEnd w:id="4886"/>
      <w:bookmarkEnd w:id="4887"/>
      <w:bookmarkEnd w:id="4888"/>
      <w:bookmarkEnd w:id="4889"/>
      <w:bookmarkEnd w:id="4890"/>
    </w:p>
    <w:p w14:paraId="7A8B1D76" w14:textId="77777777" w:rsidR="00C770E3" w:rsidRPr="00AF3FD7" w:rsidRDefault="00C770E3" w:rsidP="00C770E3">
      <w:pPr>
        <w:pStyle w:val="Heading3"/>
      </w:pPr>
      <w:bookmarkStart w:id="4891" w:name="_Toc180146873"/>
      <w:bookmarkStart w:id="4892" w:name="_Toc180249371"/>
      <w:bookmarkStart w:id="4893" w:name="_Toc183379325"/>
      <w:bookmarkStart w:id="4894" w:name="_Toc195349319"/>
      <w:bookmarkStart w:id="4895" w:name="_Toc195349907"/>
      <w:bookmarkStart w:id="4896" w:name="_Toc211940756"/>
      <w:r w:rsidRPr="00AF3FD7">
        <w:t>6.7.1</w:t>
      </w:r>
      <w:r w:rsidRPr="00AF3FD7">
        <w:tab/>
        <w:t>Introduction</w:t>
      </w:r>
      <w:bookmarkEnd w:id="4891"/>
      <w:bookmarkEnd w:id="4892"/>
      <w:bookmarkEnd w:id="4893"/>
      <w:bookmarkEnd w:id="4894"/>
      <w:bookmarkEnd w:id="4895"/>
      <w:bookmarkEnd w:id="4896"/>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4897" w:name="_Toc180146874"/>
      <w:bookmarkStart w:id="4898" w:name="_Toc180249372"/>
      <w:bookmarkStart w:id="4899" w:name="_Toc183379326"/>
      <w:bookmarkStart w:id="4900" w:name="_Toc195349320"/>
      <w:bookmarkStart w:id="4901" w:name="_Toc195349908"/>
      <w:bookmarkStart w:id="4902" w:name="_Toc211940757"/>
      <w:r w:rsidRPr="00AF3FD7">
        <w:t>6.7.2</w:t>
      </w:r>
      <w:r w:rsidRPr="00AF3FD7">
        <w:tab/>
        <w:t>Usage of HTTP</w:t>
      </w:r>
      <w:bookmarkEnd w:id="4897"/>
      <w:bookmarkEnd w:id="4898"/>
      <w:bookmarkEnd w:id="4899"/>
      <w:bookmarkEnd w:id="4900"/>
      <w:bookmarkEnd w:id="4901"/>
      <w:bookmarkEnd w:id="4902"/>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4903" w:name="_Toc180146875"/>
      <w:bookmarkStart w:id="4904" w:name="_Toc180249373"/>
      <w:bookmarkStart w:id="4905" w:name="_Toc183379327"/>
      <w:bookmarkStart w:id="4906" w:name="_Toc195349321"/>
      <w:bookmarkStart w:id="4907" w:name="_Toc195349909"/>
      <w:bookmarkStart w:id="4908" w:name="_Toc211940758"/>
      <w:r w:rsidRPr="00AF3FD7">
        <w:t>6.7.3</w:t>
      </w:r>
      <w:r w:rsidRPr="00AF3FD7">
        <w:tab/>
        <w:t>Resources</w:t>
      </w:r>
      <w:bookmarkEnd w:id="4903"/>
      <w:bookmarkEnd w:id="4904"/>
      <w:bookmarkEnd w:id="4905"/>
      <w:bookmarkEnd w:id="4906"/>
      <w:bookmarkEnd w:id="4907"/>
      <w:bookmarkEnd w:id="4908"/>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4909" w:name="_Toc180146876"/>
      <w:bookmarkStart w:id="4910" w:name="_Toc180249374"/>
      <w:bookmarkStart w:id="4911" w:name="_Toc183379328"/>
      <w:bookmarkStart w:id="4912" w:name="_Toc195349322"/>
      <w:bookmarkStart w:id="4913" w:name="_Toc195349910"/>
      <w:bookmarkStart w:id="4914" w:name="_Toc211940759"/>
      <w:r w:rsidRPr="00AF3FD7">
        <w:t>6.7.4</w:t>
      </w:r>
      <w:r w:rsidRPr="00AF3FD7">
        <w:tab/>
        <w:t>Custom Operations without associated resources</w:t>
      </w:r>
      <w:bookmarkEnd w:id="4909"/>
      <w:bookmarkEnd w:id="4910"/>
      <w:bookmarkEnd w:id="4911"/>
      <w:bookmarkEnd w:id="4912"/>
      <w:bookmarkEnd w:id="4913"/>
      <w:bookmarkEnd w:id="4914"/>
    </w:p>
    <w:p w14:paraId="38593197" w14:textId="77777777" w:rsidR="00C770E3" w:rsidRPr="00FD7038" w:rsidRDefault="00C770E3" w:rsidP="00C770E3">
      <w:pPr>
        <w:pStyle w:val="Heading4"/>
      </w:pPr>
      <w:bookmarkStart w:id="4915" w:name="_Toc180146877"/>
      <w:bookmarkStart w:id="4916" w:name="_Toc180249375"/>
      <w:bookmarkStart w:id="4917" w:name="_Toc183379329"/>
      <w:bookmarkStart w:id="4918" w:name="_Toc195349323"/>
      <w:bookmarkStart w:id="4919" w:name="_Toc195349911"/>
      <w:bookmarkStart w:id="4920" w:name="_Toc211940760"/>
      <w:r w:rsidRPr="00AF3FD7">
        <w:t>6.7</w:t>
      </w:r>
      <w:r w:rsidRPr="00FD7038">
        <w:t>.4.1</w:t>
      </w:r>
      <w:r w:rsidRPr="00FD7038">
        <w:tab/>
        <w:t>Overview</w:t>
      </w:r>
      <w:bookmarkEnd w:id="4915"/>
      <w:bookmarkEnd w:id="4916"/>
      <w:bookmarkEnd w:id="4917"/>
      <w:bookmarkEnd w:id="4918"/>
      <w:bookmarkEnd w:id="4919"/>
      <w:bookmarkEnd w:id="4920"/>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4921" w:name="_MON_1787498641"/>
    <w:bookmarkEnd w:id="4921"/>
    <w:p w14:paraId="602D76EA" w14:textId="77777777" w:rsidR="00C770E3" w:rsidRPr="00FD7038" w:rsidRDefault="00C770E3" w:rsidP="00C770E3">
      <w:pPr>
        <w:pStyle w:val="TH"/>
      </w:pPr>
      <w:r w:rsidRPr="00FD7038">
        <w:object w:dxaOrig="9633" w:dyaOrig="1776" w14:anchorId="214F4EB4">
          <v:shape id="_x0000_i1069" type="#_x0000_t75" style="width:481.6pt;height:88.8pt" o:ole="">
            <v:imagedata r:id="rId98" o:title=""/>
          </v:shape>
          <o:OLEObject Type="Embed" ProgID="Word.Document.8" ShapeID="_x0000_i1069" DrawAspect="Content" ObjectID="_1825501747"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4922" w:name="_Toc180146878"/>
      <w:bookmarkStart w:id="4923" w:name="_Toc180249376"/>
      <w:bookmarkStart w:id="4924" w:name="_Toc183379330"/>
      <w:bookmarkStart w:id="4925" w:name="_Toc195349324"/>
      <w:bookmarkStart w:id="4926" w:name="_Toc195349912"/>
      <w:bookmarkStart w:id="4927" w:name="_Toc211940761"/>
      <w:r w:rsidRPr="00AF3FD7">
        <w:t>6.7</w:t>
      </w:r>
      <w:r w:rsidRPr="00FD7038">
        <w:t>.4.2</w:t>
      </w:r>
      <w:r w:rsidRPr="00FD7038">
        <w:tab/>
        <w:t xml:space="preserve">Operation: </w:t>
      </w:r>
      <w:r>
        <w:t>FlightRouteRequest</w:t>
      </w:r>
      <w:bookmarkEnd w:id="4922"/>
      <w:bookmarkEnd w:id="4923"/>
      <w:bookmarkEnd w:id="4924"/>
      <w:bookmarkEnd w:id="4925"/>
      <w:bookmarkEnd w:id="4926"/>
      <w:bookmarkEnd w:id="4927"/>
    </w:p>
    <w:p w14:paraId="0C4D44B3" w14:textId="77777777" w:rsidR="00C770E3" w:rsidRPr="00FD7038" w:rsidRDefault="00C770E3" w:rsidP="00C770E3">
      <w:pPr>
        <w:pStyle w:val="Heading5"/>
      </w:pPr>
      <w:bookmarkStart w:id="4928" w:name="_Toc180146879"/>
      <w:bookmarkStart w:id="4929" w:name="_Toc180249377"/>
      <w:bookmarkStart w:id="4930" w:name="_Toc183379331"/>
      <w:bookmarkStart w:id="4931" w:name="_Toc195349325"/>
      <w:bookmarkStart w:id="4932" w:name="_Toc195349913"/>
      <w:bookmarkStart w:id="4933" w:name="_Toc211940762"/>
      <w:r w:rsidRPr="00AF3FD7">
        <w:t>6.7</w:t>
      </w:r>
      <w:r w:rsidRPr="00FD7038">
        <w:t>.4.2.1</w:t>
      </w:r>
      <w:r w:rsidRPr="00FD7038">
        <w:tab/>
        <w:t>Description</w:t>
      </w:r>
      <w:bookmarkEnd w:id="4928"/>
      <w:bookmarkEnd w:id="4929"/>
      <w:bookmarkEnd w:id="4930"/>
      <w:bookmarkEnd w:id="4931"/>
      <w:bookmarkEnd w:id="4932"/>
      <w:bookmarkEnd w:id="4933"/>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4934" w:name="_Toc180146880"/>
      <w:bookmarkStart w:id="4935" w:name="_Toc180249378"/>
      <w:bookmarkStart w:id="4936" w:name="_Toc183379332"/>
      <w:bookmarkStart w:id="4937" w:name="_Toc195349326"/>
      <w:bookmarkStart w:id="4938" w:name="_Toc195349914"/>
      <w:bookmarkStart w:id="4939" w:name="_Toc211940763"/>
      <w:r w:rsidRPr="00AF3FD7">
        <w:t>6.7</w:t>
      </w:r>
      <w:r w:rsidRPr="00FD7038">
        <w:t>.4.2.2</w:t>
      </w:r>
      <w:r w:rsidRPr="00FD7038">
        <w:tab/>
        <w:t>Operation Definition</w:t>
      </w:r>
      <w:bookmarkEnd w:id="4934"/>
      <w:bookmarkEnd w:id="4935"/>
      <w:bookmarkEnd w:id="4936"/>
      <w:bookmarkEnd w:id="4937"/>
      <w:bookmarkEnd w:id="4938"/>
      <w:bookmarkEnd w:id="4939"/>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4940" w:name="_Toc180146881"/>
      <w:bookmarkStart w:id="4941" w:name="_Toc180249379"/>
      <w:bookmarkStart w:id="4942" w:name="_Toc183379333"/>
      <w:bookmarkStart w:id="4943" w:name="_Toc195349327"/>
      <w:bookmarkStart w:id="4944" w:name="_Toc195349915"/>
      <w:bookmarkStart w:id="4945" w:name="_Toc211940764"/>
      <w:r w:rsidRPr="00AF3FD7">
        <w:t>6.7.5</w:t>
      </w:r>
      <w:r w:rsidRPr="00AF3FD7">
        <w:tab/>
        <w:t>Notifications</w:t>
      </w:r>
      <w:bookmarkEnd w:id="4940"/>
      <w:bookmarkEnd w:id="4941"/>
      <w:bookmarkEnd w:id="4942"/>
      <w:bookmarkEnd w:id="4943"/>
      <w:bookmarkEnd w:id="4944"/>
      <w:bookmarkEnd w:id="4945"/>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4946" w:name="_Toc180146882"/>
      <w:bookmarkStart w:id="4947" w:name="_Toc180249380"/>
      <w:bookmarkStart w:id="4948" w:name="_Toc183379334"/>
      <w:bookmarkStart w:id="4949" w:name="_Toc195349328"/>
      <w:bookmarkStart w:id="4950" w:name="_Toc195349916"/>
      <w:bookmarkStart w:id="4951" w:name="_Toc211940765"/>
      <w:r w:rsidRPr="00AF3FD7">
        <w:t>6.7.6</w:t>
      </w:r>
      <w:r w:rsidRPr="00AF3FD7">
        <w:tab/>
        <w:t>Data Model</w:t>
      </w:r>
      <w:bookmarkEnd w:id="4946"/>
      <w:bookmarkEnd w:id="4947"/>
      <w:bookmarkEnd w:id="4948"/>
      <w:bookmarkEnd w:id="4949"/>
      <w:bookmarkEnd w:id="4950"/>
      <w:bookmarkEnd w:id="4951"/>
    </w:p>
    <w:p w14:paraId="38EF17C7" w14:textId="77777777" w:rsidR="00C770E3" w:rsidRPr="00AF3FD7" w:rsidRDefault="00C770E3" w:rsidP="00C770E3">
      <w:pPr>
        <w:pStyle w:val="Heading4"/>
      </w:pPr>
      <w:bookmarkStart w:id="4952" w:name="_Toc180146883"/>
      <w:bookmarkStart w:id="4953" w:name="_Toc180249381"/>
      <w:bookmarkStart w:id="4954" w:name="_Toc183379335"/>
      <w:bookmarkStart w:id="4955" w:name="_Toc195349329"/>
      <w:bookmarkStart w:id="4956" w:name="_Toc195349917"/>
      <w:bookmarkStart w:id="4957" w:name="_Toc211940766"/>
      <w:r w:rsidRPr="00AF3FD7">
        <w:t>6.7.6.1</w:t>
      </w:r>
      <w:r w:rsidRPr="00AF3FD7">
        <w:tab/>
        <w:t>General</w:t>
      </w:r>
      <w:bookmarkEnd w:id="4952"/>
      <w:bookmarkEnd w:id="4953"/>
      <w:bookmarkEnd w:id="4954"/>
      <w:bookmarkEnd w:id="4955"/>
      <w:bookmarkEnd w:id="4956"/>
      <w:bookmarkEnd w:id="4957"/>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958" w:name="_Toc180146884"/>
      <w:bookmarkStart w:id="4959" w:name="_Toc180249382"/>
      <w:bookmarkStart w:id="4960" w:name="_Toc183379336"/>
      <w:bookmarkStart w:id="4961" w:name="_Toc195349330"/>
      <w:bookmarkStart w:id="4962" w:name="_Toc195349918"/>
      <w:bookmarkStart w:id="4963" w:name="_Toc211940767"/>
      <w:r w:rsidRPr="00AF3FD7">
        <w:t>6.7</w:t>
      </w:r>
      <w:r w:rsidRPr="00AF3FD7">
        <w:rPr>
          <w:lang w:val="en-US"/>
        </w:rPr>
        <w:t>.6.2</w:t>
      </w:r>
      <w:r w:rsidRPr="00AF3FD7">
        <w:rPr>
          <w:lang w:val="en-US"/>
        </w:rPr>
        <w:tab/>
        <w:t>Structured data types</w:t>
      </w:r>
      <w:bookmarkEnd w:id="4958"/>
      <w:bookmarkEnd w:id="4959"/>
      <w:bookmarkEnd w:id="4960"/>
      <w:bookmarkEnd w:id="4961"/>
      <w:bookmarkEnd w:id="4962"/>
      <w:bookmarkEnd w:id="4963"/>
    </w:p>
    <w:p w14:paraId="4C4477CE" w14:textId="77777777" w:rsidR="00C770E3" w:rsidRPr="00AF3FD7" w:rsidRDefault="00C770E3" w:rsidP="00C770E3">
      <w:pPr>
        <w:pStyle w:val="Heading5"/>
      </w:pPr>
      <w:bookmarkStart w:id="4964" w:name="_Toc180146885"/>
      <w:bookmarkStart w:id="4965" w:name="_Toc180249383"/>
      <w:bookmarkStart w:id="4966" w:name="_Toc183379337"/>
      <w:bookmarkStart w:id="4967" w:name="_Toc195349331"/>
      <w:bookmarkStart w:id="4968" w:name="_Toc195349919"/>
      <w:bookmarkStart w:id="4969" w:name="_Toc211940768"/>
      <w:r w:rsidRPr="00AF3FD7">
        <w:t>6.7.6.2.1</w:t>
      </w:r>
      <w:r w:rsidRPr="00AF3FD7">
        <w:tab/>
        <w:t>Introduction</w:t>
      </w:r>
      <w:bookmarkEnd w:id="4964"/>
      <w:bookmarkEnd w:id="4965"/>
      <w:bookmarkEnd w:id="4966"/>
      <w:bookmarkEnd w:id="4967"/>
      <w:bookmarkEnd w:id="4968"/>
      <w:bookmarkEnd w:id="4969"/>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970" w:name="_Toc180146886"/>
      <w:bookmarkStart w:id="4971" w:name="_Toc180249384"/>
      <w:bookmarkStart w:id="4972" w:name="_Toc183379338"/>
      <w:bookmarkStart w:id="4973" w:name="_Toc195349332"/>
      <w:bookmarkStart w:id="4974" w:name="_Toc195349920"/>
      <w:bookmarkStart w:id="4975" w:name="_Toc211940769"/>
      <w:r w:rsidRPr="00AF3FD7">
        <w:lastRenderedPageBreak/>
        <w:t>6.7.6.2.2</w:t>
      </w:r>
      <w:r w:rsidRPr="00AF3FD7">
        <w:tab/>
        <w:t xml:space="preserve">Type: </w:t>
      </w:r>
      <w:r>
        <w:t>FlightRoute</w:t>
      </w:r>
      <w:r w:rsidRPr="00705544">
        <w:t>Req</w:t>
      </w:r>
      <w:bookmarkEnd w:id="4970"/>
      <w:bookmarkEnd w:id="4971"/>
      <w:bookmarkEnd w:id="4972"/>
      <w:bookmarkEnd w:id="4973"/>
      <w:bookmarkEnd w:id="4974"/>
      <w:bookmarkEnd w:id="4975"/>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976" w:name="_Toc180146887"/>
      <w:bookmarkStart w:id="4977" w:name="_Toc180249385"/>
      <w:bookmarkStart w:id="4978" w:name="_Toc183379339"/>
      <w:bookmarkStart w:id="4979" w:name="_Toc195349333"/>
      <w:bookmarkStart w:id="4980" w:name="_Toc195349921"/>
      <w:bookmarkStart w:id="4981" w:name="_Toc211940770"/>
      <w:r w:rsidRPr="00AF3FD7">
        <w:t>6.7.6.2.</w:t>
      </w:r>
      <w:r>
        <w:t>3</w:t>
      </w:r>
      <w:r w:rsidRPr="00AF3FD7">
        <w:tab/>
        <w:t xml:space="preserve">Type: </w:t>
      </w:r>
      <w:r>
        <w:t>FlightRoute</w:t>
      </w:r>
      <w:r w:rsidRPr="00705544">
        <w:t>Re</w:t>
      </w:r>
      <w:r>
        <w:t>sp</w:t>
      </w:r>
      <w:bookmarkEnd w:id="4976"/>
      <w:bookmarkEnd w:id="4977"/>
      <w:bookmarkEnd w:id="4978"/>
      <w:bookmarkEnd w:id="4979"/>
      <w:bookmarkEnd w:id="4980"/>
      <w:bookmarkEnd w:id="4981"/>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4982" w:name="_Hlk176888577"/>
            <w:r>
              <w:t>frW</w:t>
            </w:r>
            <w:r w:rsidRPr="00EF3043">
              <w:t>aypointsList</w:t>
            </w:r>
            <w:bookmarkEnd w:id="4982"/>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983" w:name="_Toc180146888"/>
      <w:bookmarkStart w:id="4984" w:name="_Toc180249386"/>
      <w:bookmarkStart w:id="4985" w:name="_Toc183379340"/>
      <w:bookmarkStart w:id="4986" w:name="_Toc195349334"/>
      <w:bookmarkStart w:id="4987" w:name="_Toc195349922"/>
      <w:bookmarkStart w:id="4988" w:name="_Toc211940771"/>
      <w:r w:rsidRPr="00AF3FD7">
        <w:lastRenderedPageBreak/>
        <w:t>6.7.6.2.</w:t>
      </w:r>
      <w:r>
        <w:t>4</w:t>
      </w:r>
      <w:r w:rsidRPr="00AF3FD7">
        <w:tab/>
        <w:t xml:space="preserve">Type: </w:t>
      </w:r>
      <w:r>
        <w:t>FlightChars</w:t>
      </w:r>
      <w:bookmarkEnd w:id="4983"/>
      <w:bookmarkEnd w:id="4984"/>
      <w:bookmarkEnd w:id="4985"/>
      <w:bookmarkEnd w:id="4986"/>
      <w:bookmarkEnd w:id="4987"/>
      <w:bookmarkEnd w:id="4988"/>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bookmarkStart w:id="4989" w:name="_Hlk176888728"/>
            <w:r>
              <w:t>flightS</w:t>
            </w:r>
            <w:r w:rsidR="00C770E3">
              <w:t>tart</w:t>
            </w:r>
            <w:bookmarkEnd w:id="4989"/>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bookmarkStart w:id="4990" w:name="_Hlk176888735"/>
            <w:r>
              <w:t>flightE</w:t>
            </w:r>
            <w:r w:rsidR="00C770E3">
              <w:t>nd</w:t>
            </w:r>
            <w:bookmarkEnd w:id="4990"/>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4991" w:name="_Hlk176888786"/>
            <w:r>
              <w:t>reqMinQos</w:t>
            </w:r>
            <w:bookmarkEnd w:id="4991"/>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4992" w:name="_Hlk176888836"/>
            <w:r>
              <w:t>servAvail</w:t>
            </w:r>
            <w:bookmarkEnd w:id="4992"/>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4993" w:name="_Hlk176888878"/>
            <w:r>
              <w:t>shortestRouteInd</w:t>
            </w:r>
            <w:bookmarkEnd w:id="4993"/>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D23043">
            <w:pPr>
              <w:pStyle w:val="TAL"/>
            </w:pPr>
            <w:bookmarkStart w:id="4994" w:name="_Hlk176888900"/>
            <w:r>
              <w:t>Indicates whether the shortest route is needed for the flight</w:t>
            </w:r>
            <w:bookmarkEnd w:id="4994"/>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4995" w:name="_Hlk176888935"/>
            <w:r>
              <w:t>The default value is "false" if this attribute is omitted</w:t>
            </w:r>
            <w:bookmarkEnd w:id="4995"/>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996" w:name="_Toc180146889"/>
      <w:bookmarkStart w:id="4997" w:name="_Toc180249387"/>
      <w:bookmarkStart w:id="4998" w:name="_Toc183379341"/>
      <w:bookmarkStart w:id="4999" w:name="_Toc195349335"/>
      <w:bookmarkStart w:id="5000" w:name="_Toc195349923"/>
      <w:bookmarkStart w:id="5001" w:name="_Toc211940772"/>
      <w:r w:rsidRPr="00AF3FD7">
        <w:t>6.7</w:t>
      </w:r>
      <w:r w:rsidRPr="00AF3FD7">
        <w:rPr>
          <w:lang w:val="en-US"/>
        </w:rPr>
        <w:t>.6.3</w:t>
      </w:r>
      <w:r w:rsidRPr="00AF3FD7">
        <w:rPr>
          <w:lang w:val="en-US"/>
        </w:rPr>
        <w:tab/>
        <w:t>Simple data types and enumerations</w:t>
      </w:r>
      <w:bookmarkEnd w:id="4996"/>
      <w:bookmarkEnd w:id="4997"/>
      <w:bookmarkEnd w:id="4998"/>
      <w:bookmarkEnd w:id="4999"/>
      <w:bookmarkEnd w:id="5000"/>
      <w:bookmarkEnd w:id="5001"/>
    </w:p>
    <w:p w14:paraId="18CEAF2B" w14:textId="77777777" w:rsidR="00C770E3" w:rsidRPr="00AF3FD7" w:rsidRDefault="00C770E3" w:rsidP="00C770E3">
      <w:pPr>
        <w:pStyle w:val="Heading5"/>
      </w:pPr>
      <w:bookmarkStart w:id="5002" w:name="_Toc180146890"/>
      <w:bookmarkStart w:id="5003" w:name="_Toc180249388"/>
      <w:bookmarkStart w:id="5004" w:name="_Toc183379342"/>
      <w:bookmarkStart w:id="5005" w:name="_Toc195349336"/>
      <w:bookmarkStart w:id="5006" w:name="_Toc195349924"/>
      <w:bookmarkStart w:id="5007" w:name="_Toc211940773"/>
      <w:r w:rsidRPr="00AF3FD7">
        <w:t>6.7.6.3.1</w:t>
      </w:r>
      <w:r w:rsidRPr="00AF3FD7">
        <w:tab/>
        <w:t>Introduction</w:t>
      </w:r>
      <w:bookmarkEnd w:id="5002"/>
      <w:bookmarkEnd w:id="5003"/>
      <w:bookmarkEnd w:id="5004"/>
      <w:bookmarkEnd w:id="5005"/>
      <w:bookmarkEnd w:id="5006"/>
      <w:bookmarkEnd w:id="5007"/>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5008" w:name="_Toc180146891"/>
      <w:bookmarkStart w:id="5009" w:name="_Toc180249389"/>
      <w:bookmarkStart w:id="5010" w:name="_Toc183379343"/>
      <w:bookmarkStart w:id="5011" w:name="_Toc195349337"/>
      <w:bookmarkStart w:id="5012" w:name="_Toc195349925"/>
      <w:bookmarkStart w:id="5013" w:name="_Toc211940774"/>
      <w:r w:rsidRPr="00AF3FD7">
        <w:t>6.7.6.3.2</w:t>
      </w:r>
      <w:r w:rsidRPr="00AF3FD7">
        <w:tab/>
        <w:t>Simple data types</w:t>
      </w:r>
      <w:bookmarkEnd w:id="5008"/>
      <w:bookmarkEnd w:id="5009"/>
      <w:bookmarkEnd w:id="5010"/>
      <w:bookmarkEnd w:id="5011"/>
      <w:bookmarkEnd w:id="5012"/>
      <w:bookmarkEnd w:id="5013"/>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5014" w:name="_Toc180146892"/>
      <w:bookmarkStart w:id="5015" w:name="_Toc180249390"/>
      <w:bookmarkStart w:id="5016" w:name="_Toc183379344"/>
      <w:bookmarkStart w:id="5017" w:name="_Toc195349338"/>
      <w:bookmarkStart w:id="5018" w:name="_Toc195349926"/>
      <w:bookmarkStart w:id="5019" w:name="_Toc211940775"/>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5014"/>
      <w:bookmarkEnd w:id="5015"/>
      <w:bookmarkEnd w:id="5016"/>
      <w:bookmarkEnd w:id="5017"/>
      <w:bookmarkEnd w:id="5018"/>
      <w:bookmarkEnd w:id="5019"/>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5020" w:name="_Toc180146893"/>
      <w:bookmarkStart w:id="5021" w:name="_Toc180249391"/>
      <w:bookmarkStart w:id="5022" w:name="_Toc183379345"/>
      <w:bookmarkStart w:id="5023" w:name="_Toc195349339"/>
      <w:bookmarkStart w:id="5024" w:name="_Toc195349927"/>
      <w:bookmarkStart w:id="5025" w:name="_Toc211940776"/>
      <w:r w:rsidRPr="00AF3FD7">
        <w:t>6.7.6.5</w:t>
      </w:r>
      <w:r w:rsidRPr="00AF3FD7">
        <w:tab/>
        <w:t>Binary data</w:t>
      </w:r>
      <w:bookmarkEnd w:id="5020"/>
      <w:bookmarkEnd w:id="5021"/>
      <w:bookmarkEnd w:id="5022"/>
      <w:bookmarkEnd w:id="5023"/>
      <w:bookmarkEnd w:id="5024"/>
      <w:bookmarkEnd w:id="5025"/>
    </w:p>
    <w:p w14:paraId="26E416BA" w14:textId="77777777" w:rsidR="00C770E3" w:rsidRPr="00AF3FD7" w:rsidRDefault="00C770E3" w:rsidP="00C770E3">
      <w:pPr>
        <w:pStyle w:val="Heading5"/>
      </w:pPr>
      <w:bookmarkStart w:id="5026" w:name="_Toc180146894"/>
      <w:bookmarkStart w:id="5027" w:name="_Toc180249392"/>
      <w:bookmarkStart w:id="5028" w:name="_Toc183379346"/>
      <w:bookmarkStart w:id="5029" w:name="_Toc195349340"/>
      <w:bookmarkStart w:id="5030" w:name="_Toc195349928"/>
      <w:bookmarkStart w:id="5031" w:name="_Toc211940777"/>
      <w:r w:rsidRPr="00AF3FD7">
        <w:t>6.7.6.5.1</w:t>
      </w:r>
      <w:r w:rsidRPr="00AF3FD7">
        <w:tab/>
        <w:t>Binary Data Types</w:t>
      </w:r>
      <w:bookmarkEnd w:id="5026"/>
      <w:bookmarkEnd w:id="5027"/>
      <w:bookmarkEnd w:id="5028"/>
      <w:bookmarkEnd w:id="5029"/>
      <w:bookmarkEnd w:id="5030"/>
      <w:bookmarkEnd w:id="5031"/>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5032" w:name="_Toc180146895"/>
      <w:bookmarkStart w:id="5033" w:name="_Toc180249393"/>
      <w:bookmarkStart w:id="5034" w:name="_Toc183379347"/>
      <w:bookmarkStart w:id="5035" w:name="_Toc195349341"/>
      <w:bookmarkStart w:id="5036" w:name="_Toc195349929"/>
      <w:bookmarkStart w:id="5037" w:name="_Toc211940778"/>
      <w:r w:rsidRPr="00AF3FD7">
        <w:lastRenderedPageBreak/>
        <w:t>6.7.7</w:t>
      </w:r>
      <w:r w:rsidRPr="00AF3FD7">
        <w:tab/>
        <w:t>Error Handling</w:t>
      </w:r>
      <w:bookmarkEnd w:id="5032"/>
      <w:bookmarkEnd w:id="5033"/>
      <w:bookmarkEnd w:id="5034"/>
      <w:bookmarkEnd w:id="5035"/>
      <w:bookmarkEnd w:id="5036"/>
      <w:bookmarkEnd w:id="5037"/>
    </w:p>
    <w:p w14:paraId="6B59DEEB" w14:textId="77777777" w:rsidR="00C770E3" w:rsidRPr="00AF3FD7" w:rsidRDefault="00C770E3" w:rsidP="00C770E3">
      <w:pPr>
        <w:pStyle w:val="Heading4"/>
      </w:pPr>
      <w:bookmarkStart w:id="5038" w:name="_Toc180146896"/>
      <w:bookmarkStart w:id="5039" w:name="_Toc180249394"/>
      <w:bookmarkStart w:id="5040" w:name="_Toc183379348"/>
      <w:bookmarkStart w:id="5041" w:name="_Toc195349342"/>
      <w:bookmarkStart w:id="5042" w:name="_Toc195349930"/>
      <w:bookmarkStart w:id="5043" w:name="_Toc211940779"/>
      <w:r w:rsidRPr="00AF3FD7">
        <w:t>6.7.7.1</w:t>
      </w:r>
      <w:r w:rsidRPr="00AF3FD7">
        <w:tab/>
        <w:t>General</w:t>
      </w:r>
      <w:bookmarkEnd w:id="5038"/>
      <w:bookmarkEnd w:id="5039"/>
      <w:bookmarkEnd w:id="5040"/>
      <w:bookmarkEnd w:id="5041"/>
      <w:bookmarkEnd w:id="5042"/>
      <w:bookmarkEnd w:id="5043"/>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5044" w:name="_Toc180146897"/>
      <w:bookmarkStart w:id="5045" w:name="_Toc180249395"/>
      <w:bookmarkStart w:id="5046" w:name="_Toc183379349"/>
      <w:bookmarkStart w:id="5047" w:name="_Toc195349343"/>
      <w:bookmarkStart w:id="5048" w:name="_Toc195349931"/>
      <w:bookmarkStart w:id="5049" w:name="_Toc211940780"/>
      <w:r w:rsidRPr="00AF3FD7">
        <w:t>6.7.7.2</w:t>
      </w:r>
      <w:r w:rsidRPr="00AF3FD7">
        <w:tab/>
        <w:t>Protocol Errors</w:t>
      </w:r>
      <w:bookmarkEnd w:id="5044"/>
      <w:bookmarkEnd w:id="5045"/>
      <w:bookmarkEnd w:id="5046"/>
      <w:bookmarkEnd w:id="5047"/>
      <w:bookmarkEnd w:id="5048"/>
      <w:bookmarkEnd w:id="5049"/>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5050" w:name="_Toc180146898"/>
      <w:bookmarkStart w:id="5051" w:name="_Toc180249396"/>
      <w:bookmarkStart w:id="5052" w:name="_Toc183379350"/>
      <w:bookmarkStart w:id="5053" w:name="_Toc195349344"/>
      <w:bookmarkStart w:id="5054" w:name="_Toc195349932"/>
      <w:bookmarkStart w:id="5055" w:name="_Toc211940781"/>
      <w:r w:rsidRPr="00AF3FD7">
        <w:t>6.7.7.3</w:t>
      </w:r>
      <w:r w:rsidRPr="00AF3FD7">
        <w:tab/>
        <w:t>Application Errors</w:t>
      </w:r>
      <w:bookmarkEnd w:id="5050"/>
      <w:bookmarkEnd w:id="5051"/>
      <w:bookmarkEnd w:id="5052"/>
      <w:bookmarkEnd w:id="5053"/>
      <w:bookmarkEnd w:id="5054"/>
      <w:bookmarkEnd w:id="5055"/>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056" w:name="_Toc180146899"/>
      <w:bookmarkStart w:id="5057" w:name="_Toc180249397"/>
      <w:bookmarkStart w:id="5058" w:name="_Toc183379351"/>
      <w:bookmarkStart w:id="5059" w:name="_Toc195349345"/>
      <w:bookmarkStart w:id="5060" w:name="_Toc195349933"/>
      <w:bookmarkStart w:id="5061" w:name="_Toc211940782"/>
      <w:r w:rsidRPr="00AF3FD7">
        <w:t>6.7.8</w:t>
      </w:r>
      <w:r w:rsidRPr="00AF3FD7">
        <w:rPr>
          <w:lang w:eastAsia="zh-CN"/>
        </w:rPr>
        <w:tab/>
        <w:t>Feature negotiation</w:t>
      </w:r>
      <w:bookmarkEnd w:id="5056"/>
      <w:bookmarkEnd w:id="5057"/>
      <w:bookmarkEnd w:id="5058"/>
      <w:bookmarkEnd w:id="5059"/>
      <w:bookmarkEnd w:id="5060"/>
      <w:bookmarkEnd w:id="5061"/>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062" w:name="_Toc180146900"/>
      <w:bookmarkStart w:id="5063" w:name="_Toc180249398"/>
      <w:bookmarkStart w:id="5064" w:name="_Toc183379352"/>
      <w:bookmarkStart w:id="5065" w:name="_Toc195349346"/>
      <w:bookmarkStart w:id="5066" w:name="_Toc195349934"/>
      <w:bookmarkStart w:id="5067" w:name="_Toc211940783"/>
      <w:r w:rsidRPr="00AF3FD7">
        <w:t>6.7.9</w:t>
      </w:r>
      <w:r w:rsidRPr="00AF3FD7">
        <w:tab/>
        <w:t>Security</w:t>
      </w:r>
      <w:bookmarkEnd w:id="5062"/>
      <w:bookmarkEnd w:id="5063"/>
      <w:bookmarkEnd w:id="5064"/>
      <w:bookmarkEnd w:id="5065"/>
      <w:bookmarkEnd w:id="5066"/>
      <w:bookmarkEnd w:id="5067"/>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068" w:name="_Toc168599533"/>
      <w:bookmarkStart w:id="5069" w:name="_Toc183379353"/>
      <w:bookmarkStart w:id="5070" w:name="_Toc195349347"/>
      <w:bookmarkStart w:id="5071" w:name="_Toc195349935"/>
      <w:bookmarkStart w:id="5072" w:name="_Toc211940784"/>
      <w:r w:rsidR="00015F98" w:rsidRPr="00015F98">
        <w:lastRenderedPageBreak/>
        <w:t>6.8</w:t>
      </w:r>
      <w:r w:rsidR="00015F98" w:rsidRPr="00015F98">
        <w:tab/>
        <w:t>UAE_NTZManagement Service API</w:t>
      </w:r>
      <w:bookmarkEnd w:id="5068"/>
      <w:bookmarkEnd w:id="5069"/>
      <w:bookmarkEnd w:id="5070"/>
      <w:bookmarkEnd w:id="5071"/>
      <w:bookmarkEnd w:id="5072"/>
    </w:p>
    <w:p w14:paraId="59204789" w14:textId="77777777" w:rsidR="00015F98" w:rsidRPr="00015F98" w:rsidRDefault="00015F98" w:rsidP="00015F98">
      <w:pPr>
        <w:pStyle w:val="Heading3"/>
      </w:pPr>
      <w:bookmarkStart w:id="5073" w:name="_Toc168599534"/>
      <w:bookmarkStart w:id="5074" w:name="_Toc183379354"/>
      <w:bookmarkStart w:id="5075" w:name="_Toc195349348"/>
      <w:bookmarkStart w:id="5076" w:name="_Toc195349936"/>
      <w:bookmarkStart w:id="5077" w:name="_Toc211940785"/>
      <w:r w:rsidRPr="00015F98">
        <w:t>6.8.1</w:t>
      </w:r>
      <w:r w:rsidRPr="00015F98">
        <w:tab/>
        <w:t>Introduction</w:t>
      </w:r>
      <w:bookmarkEnd w:id="5073"/>
      <w:bookmarkEnd w:id="5074"/>
      <w:bookmarkEnd w:id="5075"/>
      <w:bookmarkEnd w:id="5076"/>
      <w:bookmarkEnd w:id="5077"/>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078" w:name="_Toc168599535"/>
      <w:bookmarkStart w:id="5079" w:name="_Toc183379355"/>
      <w:bookmarkStart w:id="5080" w:name="_Toc195349349"/>
      <w:bookmarkStart w:id="5081" w:name="_Toc195349937"/>
      <w:bookmarkStart w:id="5082" w:name="_Toc211940786"/>
      <w:r w:rsidRPr="00015F98">
        <w:t>6.8.2</w:t>
      </w:r>
      <w:r w:rsidRPr="00015F98">
        <w:tab/>
        <w:t>Usage of HTTP</w:t>
      </w:r>
      <w:bookmarkEnd w:id="5078"/>
      <w:bookmarkEnd w:id="5079"/>
      <w:bookmarkEnd w:id="5080"/>
      <w:bookmarkEnd w:id="5081"/>
      <w:bookmarkEnd w:id="5082"/>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083" w:name="_Toc168599536"/>
      <w:bookmarkStart w:id="5084" w:name="_Toc183379356"/>
      <w:bookmarkStart w:id="5085" w:name="_Toc195349350"/>
      <w:bookmarkStart w:id="5086" w:name="_Toc195349938"/>
      <w:bookmarkStart w:id="5087" w:name="_Toc211940787"/>
      <w:r w:rsidRPr="00015F98">
        <w:t>6.8.3</w:t>
      </w:r>
      <w:r w:rsidRPr="00015F98">
        <w:tab/>
        <w:t>Resources</w:t>
      </w:r>
      <w:bookmarkEnd w:id="5083"/>
      <w:bookmarkEnd w:id="5084"/>
      <w:bookmarkEnd w:id="5085"/>
      <w:bookmarkEnd w:id="5086"/>
      <w:bookmarkEnd w:id="5087"/>
    </w:p>
    <w:p w14:paraId="71066E21" w14:textId="77777777" w:rsidR="00015F98" w:rsidRPr="00015F98" w:rsidRDefault="00015F98" w:rsidP="00015F98">
      <w:pPr>
        <w:pStyle w:val="Heading4"/>
      </w:pPr>
      <w:bookmarkStart w:id="5088" w:name="_Toc168599537"/>
      <w:bookmarkStart w:id="5089" w:name="_Toc183379357"/>
      <w:bookmarkStart w:id="5090" w:name="_Toc195349351"/>
      <w:bookmarkStart w:id="5091" w:name="_Toc195349939"/>
      <w:bookmarkStart w:id="5092" w:name="_Toc211940788"/>
      <w:r w:rsidRPr="00015F98">
        <w:t>6.8.3.1</w:t>
      </w:r>
      <w:r w:rsidRPr="00015F98">
        <w:tab/>
        <w:t>Overview</w:t>
      </w:r>
      <w:bookmarkEnd w:id="5088"/>
      <w:bookmarkEnd w:id="5089"/>
      <w:bookmarkEnd w:id="5090"/>
      <w:bookmarkEnd w:id="5091"/>
      <w:bookmarkEnd w:id="5092"/>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4pt;height:168.8pt" o:ole="">
            <v:imagedata r:id="rId100" o:title=""/>
          </v:shape>
          <o:OLEObject Type="Embed" ProgID="Word.Document.8" ShapeID="_x0000_i1070" DrawAspect="Content" ObjectID="_1825501748"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093" w:name="_Toc168599538"/>
      <w:bookmarkStart w:id="5094" w:name="_Toc183379358"/>
      <w:bookmarkStart w:id="5095" w:name="_Toc195349352"/>
      <w:bookmarkStart w:id="5096" w:name="_Toc195349940"/>
      <w:bookmarkStart w:id="5097" w:name="_Toc211940789"/>
      <w:r w:rsidRPr="00015F98">
        <w:t>6.8.3.2</w:t>
      </w:r>
      <w:r w:rsidRPr="00015F98">
        <w:tab/>
        <w:t xml:space="preserve">Resource: </w:t>
      </w:r>
      <w:bookmarkEnd w:id="5093"/>
      <w:r w:rsidRPr="00015F98">
        <w:rPr>
          <w:rFonts w:eastAsia="Calibri"/>
        </w:rPr>
        <w:t>NTZ Configurations</w:t>
      </w:r>
      <w:bookmarkEnd w:id="5094"/>
      <w:bookmarkEnd w:id="5095"/>
      <w:bookmarkEnd w:id="5096"/>
      <w:bookmarkEnd w:id="5097"/>
    </w:p>
    <w:p w14:paraId="1FF4BE71" w14:textId="77777777" w:rsidR="00015F98" w:rsidRPr="00015F98" w:rsidRDefault="00015F98" w:rsidP="00015F98">
      <w:pPr>
        <w:pStyle w:val="Heading5"/>
      </w:pPr>
      <w:bookmarkStart w:id="5098" w:name="_Toc168599539"/>
      <w:bookmarkStart w:id="5099" w:name="_Toc183379359"/>
      <w:bookmarkStart w:id="5100" w:name="_Toc195349353"/>
      <w:bookmarkStart w:id="5101" w:name="_Toc195349941"/>
      <w:bookmarkStart w:id="5102" w:name="_Toc211940790"/>
      <w:r w:rsidRPr="00015F98">
        <w:t>6.8.3.2.1</w:t>
      </w:r>
      <w:r w:rsidRPr="00015F98">
        <w:tab/>
        <w:t>Description</w:t>
      </w:r>
      <w:bookmarkEnd w:id="5098"/>
      <w:bookmarkEnd w:id="5099"/>
      <w:bookmarkEnd w:id="5100"/>
      <w:bookmarkEnd w:id="5101"/>
      <w:bookmarkEnd w:id="5102"/>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103" w:name="_Toc168599540"/>
      <w:bookmarkStart w:id="5104" w:name="_Toc183379360"/>
      <w:bookmarkStart w:id="5105" w:name="_Toc195349354"/>
      <w:bookmarkStart w:id="5106" w:name="_Toc195349942"/>
      <w:bookmarkStart w:id="5107" w:name="_Toc211940791"/>
      <w:r w:rsidRPr="00015F98">
        <w:t>6.8.3.2.2</w:t>
      </w:r>
      <w:r w:rsidRPr="00015F98">
        <w:tab/>
        <w:t>Resource Definition</w:t>
      </w:r>
      <w:bookmarkEnd w:id="5103"/>
      <w:bookmarkEnd w:id="5104"/>
      <w:bookmarkEnd w:id="5105"/>
      <w:bookmarkEnd w:id="5106"/>
      <w:bookmarkEnd w:id="5107"/>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108" w:name="_Toc168599541"/>
      <w:bookmarkStart w:id="5109" w:name="_Toc183379361"/>
      <w:bookmarkStart w:id="5110" w:name="_Toc195349355"/>
      <w:bookmarkStart w:id="5111" w:name="_Toc195349943"/>
      <w:bookmarkStart w:id="5112" w:name="_Toc211940792"/>
      <w:r w:rsidRPr="00015F98">
        <w:t>6.8.3.2.3</w:t>
      </w:r>
      <w:r w:rsidRPr="00015F98">
        <w:tab/>
        <w:t>Resource Standard Methods</w:t>
      </w:r>
      <w:bookmarkEnd w:id="5108"/>
      <w:bookmarkEnd w:id="5109"/>
      <w:bookmarkEnd w:id="5110"/>
      <w:bookmarkEnd w:id="5111"/>
      <w:bookmarkEnd w:id="5112"/>
    </w:p>
    <w:p w14:paraId="72347553" w14:textId="77777777" w:rsidR="00015F98" w:rsidRPr="00015F98" w:rsidRDefault="00015F98" w:rsidP="00015F98">
      <w:pPr>
        <w:pStyle w:val="Heading6"/>
      </w:pPr>
      <w:bookmarkStart w:id="5113" w:name="_Toc168599542"/>
      <w:bookmarkStart w:id="5114" w:name="_Toc183379362"/>
      <w:bookmarkStart w:id="5115" w:name="_Toc195349356"/>
      <w:bookmarkStart w:id="5116" w:name="_Toc195349944"/>
      <w:bookmarkStart w:id="5117" w:name="_Toc211940793"/>
      <w:r w:rsidRPr="00015F98">
        <w:t>6.8.3.2.3.1</w:t>
      </w:r>
      <w:r w:rsidRPr="00015F98">
        <w:tab/>
        <w:t>GET</w:t>
      </w:r>
      <w:bookmarkEnd w:id="5113"/>
      <w:bookmarkEnd w:id="5114"/>
      <w:bookmarkEnd w:id="5115"/>
      <w:bookmarkEnd w:id="5116"/>
      <w:bookmarkEnd w:id="5117"/>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5118" w:name="_Toc168599543"/>
      <w:bookmarkStart w:id="5119" w:name="_Toc183379363"/>
      <w:bookmarkStart w:id="5120" w:name="_Toc195349357"/>
      <w:bookmarkStart w:id="5121" w:name="_Toc195349945"/>
      <w:bookmarkStart w:id="5122" w:name="_Toc211940794"/>
      <w:r w:rsidRPr="00015F98">
        <w:t>6.8.3.2.3.2</w:t>
      </w:r>
      <w:r w:rsidRPr="00015F98">
        <w:tab/>
        <w:t>POST</w:t>
      </w:r>
      <w:bookmarkEnd w:id="5118"/>
      <w:bookmarkEnd w:id="5119"/>
      <w:bookmarkEnd w:id="5120"/>
      <w:bookmarkEnd w:id="5121"/>
      <w:bookmarkEnd w:id="5122"/>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123" w:name="_Toc168599544"/>
      <w:bookmarkStart w:id="5124" w:name="_Toc183379364"/>
      <w:bookmarkStart w:id="5125" w:name="_Toc195349358"/>
      <w:bookmarkStart w:id="5126" w:name="_Toc195349946"/>
      <w:bookmarkStart w:id="5127" w:name="_Toc211940795"/>
      <w:r w:rsidRPr="00015F98">
        <w:t>6.8.3.2.4</w:t>
      </w:r>
      <w:r w:rsidRPr="00015F98">
        <w:tab/>
        <w:t>Resource Custom Operations</w:t>
      </w:r>
      <w:bookmarkEnd w:id="5123"/>
      <w:bookmarkEnd w:id="5124"/>
      <w:bookmarkEnd w:id="5125"/>
      <w:bookmarkEnd w:id="5126"/>
      <w:bookmarkEnd w:id="5127"/>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128" w:name="_Toc168599545"/>
      <w:bookmarkStart w:id="5129" w:name="_Toc183379365"/>
      <w:bookmarkStart w:id="5130" w:name="_Toc195349359"/>
      <w:bookmarkStart w:id="5131" w:name="_Toc195349947"/>
      <w:bookmarkStart w:id="5132" w:name="_Toc211940796"/>
      <w:r w:rsidRPr="00015F98">
        <w:t>6.8.3.3</w:t>
      </w:r>
      <w:r w:rsidRPr="00015F98">
        <w:tab/>
        <w:t xml:space="preserve">Resource: Individual </w:t>
      </w:r>
      <w:bookmarkEnd w:id="5128"/>
      <w:r w:rsidRPr="00015F98">
        <w:rPr>
          <w:rFonts w:eastAsia="Calibri"/>
        </w:rPr>
        <w:t>NTZ Configuration</w:t>
      </w:r>
      <w:bookmarkEnd w:id="5129"/>
      <w:bookmarkEnd w:id="5130"/>
      <w:bookmarkEnd w:id="5131"/>
      <w:bookmarkEnd w:id="5132"/>
    </w:p>
    <w:p w14:paraId="1640A555" w14:textId="77777777" w:rsidR="00015F98" w:rsidRPr="00015F98" w:rsidRDefault="00015F98" w:rsidP="00015F98">
      <w:pPr>
        <w:pStyle w:val="Heading5"/>
      </w:pPr>
      <w:bookmarkStart w:id="5133" w:name="_Toc168599546"/>
      <w:bookmarkStart w:id="5134" w:name="_Toc183379366"/>
      <w:bookmarkStart w:id="5135" w:name="_Toc195349360"/>
      <w:bookmarkStart w:id="5136" w:name="_Toc195349948"/>
      <w:bookmarkStart w:id="5137" w:name="_Toc211940797"/>
      <w:r w:rsidRPr="00015F98">
        <w:t>6.8.3.3.1</w:t>
      </w:r>
      <w:r w:rsidRPr="00015F98">
        <w:tab/>
        <w:t>Description</w:t>
      </w:r>
      <w:bookmarkEnd w:id="5133"/>
      <w:bookmarkEnd w:id="5134"/>
      <w:bookmarkEnd w:id="5135"/>
      <w:bookmarkEnd w:id="5136"/>
      <w:bookmarkEnd w:id="5137"/>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138" w:name="_Toc168599547"/>
      <w:bookmarkStart w:id="5139" w:name="_Toc183379367"/>
      <w:bookmarkStart w:id="5140" w:name="_Toc195349361"/>
      <w:bookmarkStart w:id="5141" w:name="_Toc195349949"/>
      <w:bookmarkStart w:id="5142" w:name="_Toc211940798"/>
      <w:r w:rsidRPr="00015F98">
        <w:t>6.8.3.3.2</w:t>
      </w:r>
      <w:r w:rsidRPr="00015F98">
        <w:tab/>
        <w:t>Resource Definition</w:t>
      </w:r>
      <w:bookmarkEnd w:id="5138"/>
      <w:bookmarkEnd w:id="5139"/>
      <w:bookmarkEnd w:id="5140"/>
      <w:bookmarkEnd w:id="5141"/>
      <w:bookmarkEnd w:id="5142"/>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143" w:name="_Toc168599548"/>
      <w:bookmarkStart w:id="5144" w:name="_Toc183379368"/>
      <w:bookmarkStart w:id="5145" w:name="_Toc195349362"/>
      <w:bookmarkStart w:id="5146" w:name="_Toc195349950"/>
      <w:bookmarkStart w:id="5147" w:name="_Toc211940799"/>
      <w:r w:rsidRPr="00015F98">
        <w:t>6.8.3.3.3</w:t>
      </w:r>
      <w:r w:rsidRPr="00015F98">
        <w:tab/>
        <w:t>Resource Standard Methods</w:t>
      </w:r>
      <w:bookmarkEnd w:id="5143"/>
      <w:bookmarkEnd w:id="5144"/>
      <w:bookmarkEnd w:id="5145"/>
      <w:bookmarkEnd w:id="5146"/>
      <w:bookmarkEnd w:id="5147"/>
    </w:p>
    <w:p w14:paraId="0C4AF2A0" w14:textId="77777777" w:rsidR="00015F98" w:rsidRPr="00015F98" w:rsidRDefault="00015F98" w:rsidP="00015F98">
      <w:pPr>
        <w:pStyle w:val="Heading6"/>
      </w:pPr>
      <w:bookmarkStart w:id="5148" w:name="_Toc168599549"/>
      <w:bookmarkStart w:id="5149" w:name="_Toc183379369"/>
      <w:bookmarkStart w:id="5150" w:name="_Toc195349363"/>
      <w:bookmarkStart w:id="5151" w:name="_Toc195349951"/>
      <w:bookmarkStart w:id="5152" w:name="_Toc211940800"/>
      <w:r w:rsidRPr="00015F98">
        <w:t>6.8.3.3.3.1</w:t>
      </w:r>
      <w:r w:rsidRPr="00015F98">
        <w:tab/>
        <w:t>GET</w:t>
      </w:r>
      <w:bookmarkEnd w:id="5148"/>
      <w:bookmarkEnd w:id="5149"/>
      <w:bookmarkEnd w:id="5150"/>
      <w:bookmarkEnd w:id="5151"/>
      <w:bookmarkEnd w:id="5152"/>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5153" w:name="_Toc168599550"/>
      <w:bookmarkStart w:id="5154" w:name="_Toc183379370"/>
      <w:bookmarkStart w:id="5155" w:name="_Toc195349364"/>
      <w:bookmarkStart w:id="5156" w:name="_Toc195349952"/>
      <w:bookmarkStart w:id="5157" w:name="_Toc211940801"/>
      <w:r w:rsidRPr="00015F98">
        <w:t>6.8.3.3.3.2</w:t>
      </w:r>
      <w:r w:rsidRPr="00015F98">
        <w:tab/>
        <w:t>PUT</w:t>
      </w:r>
      <w:bookmarkEnd w:id="5153"/>
      <w:bookmarkEnd w:id="5154"/>
      <w:bookmarkEnd w:id="5155"/>
      <w:bookmarkEnd w:id="5156"/>
      <w:bookmarkEnd w:id="5157"/>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5158" w:name="_Toc168599551"/>
      <w:bookmarkStart w:id="5159" w:name="_Toc183379371"/>
      <w:bookmarkStart w:id="5160" w:name="_Toc195349365"/>
      <w:bookmarkStart w:id="5161" w:name="_Toc195349953"/>
      <w:bookmarkStart w:id="5162" w:name="_Toc211940802"/>
      <w:r w:rsidRPr="00015F98">
        <w:t>6.8.3.3.3.3</w:t>
      </w:r>
      <w:r w:rsidRPr="00015F98">
        <w:tab/>
        <w:t>PATCH</w:t>
      </w:r>
      <w:bookmarkEnd w:id="5158"/>
      <w:bookmarkEnd w:id="5159"/>
      <w:bookmarkEnd w:id="5160"/>
      <w:bookmarkEnd w:id="5161"/>
      <w:bookmarkEnd w:id="5162"/>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5163" w:name="_Toc168599552"/>
      <w:bookmarkStart w:id="5164" w:name="_Toc183379372"/>
      <w:bookmarkStart w:id="5165" w:name="_Toc195349366"/>
      <w:bookmarkStart w:id="5166" w:name="_Toc195349954"/>
      <w:bookmarkStart w:id="5167" w:name="_Toc211940803"/>
      <w:r w:rsidRPr="00015F98">
        <w:lastRenderedPageBreak/>
        <w:t>6.8.3.3.3.4</w:t>
      </w:r>
      <w:r w:rsidRPr="00015F98">
        <w:tab/>
        <w:t>DELETE</w:t>
      </w:r>
      <w:bookmarkEnd w:id="5163"/>
      <w:bookmarkEnd w:id="5164"/>
      <w:bookmarkEnd w:id="5165"/>
      <w:bookmarkEnd w:id="5166"/>
      <w:bookmarkEnd w:id="5167"/>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168" w:name="_Toc168599553"/>
      <w:bookmarkStart w:id="5169" w:name="_Toc183379373"/>
      <w:bookmarkStart w:id="5170" w:name="_Toc195349367"/>
      <w:bookmarkStart w:id="5171" w:name="_Toc195349955"/>
      <w:bookmarkStart w:id="5172" w:name="_Toc211940804"/>
      <w:r w:rsidRPr="00015F98">
        <w:t>6.8.3.3.4</w:t>
      </w:r>
      <w:r w:rsidRPr="00015F98">
        <w:tab/>
        <w:t>Resource Custom Operations</w:t>
      </w:r>
      <w:bookmarkEnd w:id="5168"/>
      <w:bookmarkEnd w:id="5169"/>
      <w:bookmarkEnd w:id="5170"/>
      <w:bookmarkEnd w:id="5171"/>
      <w:bookmarkEnd w:id="5172"/>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173" w:name="_Toc168599554"/>
      <w:bookmarkStart w:id="5174" w:name="_Toc183379374"/>
      <w:bookmarkStart w:id="5175" w:name="_Toc195349368"/>
      <w:bookmarkStart w:id="5176" w:name="_Toc195349956"/>
      <w:bookmarkStart w:id="5177" w:name="_Toc211940805"/>
      <w:r w:rsidRPr="00015F98">
        <w:lastRenderedPageBreak/>
        <w:t>6.8.4</w:t>
      </w:r>
      <w:r w:rsidRPr="00015F98">
        <w:tab/>
        <w:t>Custom Operations without associated resources</w:t>
      </w:r>
      <w:bookmarkEnd w:id="5173"/>
      <w:bookmarkEnd w:id="5174"/>
      <w:bookmarkEnd w:id="5175"/>
      <w:bookmarkEnd w:id="5176"/>
      <w:bookmarkEnd w:id="5177"/>
    </w:p>
    <w:p w14:paraId="7628F2C9" w14:textId="47C9E3D1" w:rsidR="00015F98" w:rsidRPr="00015F98" w:rsidRDefault="00015F98" w:rsidP="00015F98">
      <w:bookmarkStart w:id="5178"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179" w:name="_Toc183379375"/>
      <w:bookmarkStart w:id="5180" w:name="_Toc195349369"/>
      <w:bookmarkStart w:id="5181" w:name="_Toc195349957"/>
      <w:bookmarkStart w:id="5182" w:name="_Toc211940806"/>
      <w:r w:rsidRPr="00015F98">
        <w:t>6.8.5</w:t>
      </w:r>
      <w:r w:rsidRPr="00015F98">
        <w:tab/>
        <w:t>Notifications</w:t>
      </w:r>
      <w:bookmarkEnd w:id="5178"/>
      <w:bookmarkEnd w:id="5179"/>
      <w:bookmarkEnd w:id="5180"/>
      <w:bookmarkEnd w:id="5181"/>
      <w:bookmarkEnd w:id="5182"/>
    </w:p>
    <w:p w14:paraId="6F93FC97" w14:textId="77777777" w:rsidR="00015F98" w:rsidRPr="00015F98" w:rsidRDefault="00015F98" w:rsidP="00015F98">
      <w:pPr>
        <w:pStyle w:val="Heading4"/>
      </w:pPr>
      <w:bookmarkStart w:id="5183" w:name="_Toc168599624"/>
      <w:bookmarkStart w:id="5184" w:name="_Toc183379376"/>
      <w:bookmarkStart w:id="5185" w:name="_Toc195349370"/>
      <w:bookmarkStart w:id="5186" w:name="_Toc195349958"/>
      <w:bookmarkStart w:id="5187" w:name="_Toc211940807"/>
      <w:bookmarkStart w:id="5188" w:name="_Toc168599566"/>
      <w:r w:rsidRPr="00015F98">
        <w:t>6.8.5.1</w:t>
      </w:r>
      <w:r w:rsidRPr="00015F98">
        <w:tab/>
        <w:t>General</w:t>
      </w:r>
      <w:bookmarkEnd w:id="5183"/>
      <w:bookmarkEnd w:id="5184"/>
      <w:bookmarkEnd w:id="5185"/>
      <w:bookmarkEnd w:id="5186"/>
      <w:bookmarkEnd w:id="5187"/>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189" w:name="_Toc168599625"/>
      <w:bookmarkStart w:id="5190" w:name="_Toc183379377"/>
      <w:bookmarkStart w:id="5191" w:name="_Toc195349371"/>
      <w:bookmarkStart w:id="5192" w:name="_Toc195349959"/>
      <w:bookmarkStart w:id="5193" w:name="_Toc211940808"/>
      <w:r w:rsidRPr="00015F98">
        <w:t>6.8.5</w:t>
      </w:r>
      <w:r w:rsidRPr="00015F98">
        <w:rPr>
          <w:lang w:val="en-US"/>
        </w:rPr>
        <w:t>.2</w:t>
      </w:r>
      <w:r w:rsidRPr="00015F98">
        <w:rPr>
          <w:lang w:val="en-US"/>
        </w:rPr>
        <w:tab/>
      </w:r>
      <w:bookmarkEnd w:id="5189"/>
      <w:r w:rsidRPr="00015F98">
        <w:rPr>
          <w:rFonts w:eastAsia="Calibri"/>
        </w:rPr>
        <w:t xml:space="preserve">NTZ Configuration </w:t>
      </w:r>
      <w:r w:rsidRPr="00015F98">
        <w:rPr>
          <w:lang w:val="en-US"/>
        </w:rPr>
        <w:t>Completion Status Notification</w:t>
      </w:r>
      <w:bookmarkEnd w:id="5190"/>
      <w:bookmarkEnd w:id="5191"/>
      <w:bookmarkEnd w:id="5192"/>
      <w:bookmarkEnd w:id="5193"/>
    </w:p>
    <w:p w14:paraId="63122DE4" w14:textId="77777777" w:rsidR="00015F98" w:rsidRPr="00015F98" w:rsidRDefault="00015F98" w:rsidP="00015F98">
      <w:pPr>
        <w:pStyle w:val="Heading5"/>
        <w:rPr>
          <w:noProof/>
          <w:lang w:val="en-US"/>
        </w:rPr>
      </w:pPr>
      <w:bookmarkStart w:id="5194" w:name="_Toc168599626"/>
      <w:bookmarkStart w:id="5195" w:name="_Toc183379378"/>
      <w:bookmarkStart w:id="5196" w:name="_Toc195349372"/>
      <w:bookmarkStart w:id="5197" w:name="_Toc195349960"/>
      <w:bookmarkStart w:id="5198" w:name="_Toc211940809"/>
      <w:r w:rsidRPr="00015F98">
        <w:t>6.8.5</w:t>
      </w:r>
      <w:r w:rsidRPr="00015F98">
        <w:rPr>
          <w:lang w:val="en-US"/>
        </w:rPr>
        <w:t>.2</w:t>
      </w:r>
      <w:r w:rsidRPr="00015F98">
        <w:rPr>
          <w:noProof/>
          <w:lang w:val="en-US"/>
        </w:rPr>
        <w:t>.1</w:t>
      </w:r>
      <w:r w:rsidRPr="00015F98">
        <w:rPr>
          <w:noProof/>
          <w:lang w:val="en-US"/>
        </w:rPr>
        <w:tab/>
        <w:t>Description</w:t>
      </w:r>
      <w:bookmarkEnd w:id="5194"/>
      <w:bookmarkEnd w:id="5195"/>
      <w:bookmarkEnd w:id="5196"/>
      <w:bookmarkEnd w:id="5197"/>
      <w:bookmarkEnd w:id="5198"/>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199" w:name="_Toc168599627"/>
      <w:bookmarkStart w:id="5200" w:name="_Toc183379379"/>
      <w:bookmarkStart w:id="5201" w:name="_Toc195349373"/>
      <w:bookmarkStart w:id="5202" w:name="_Toc195349961"/>
      <w:bookmarkStart w:id="5203" w:name="_Toc211940810"/>
      <w:r w:rsidRPr="00015F98">
        <w:t>6.8.5.2</w:t>
      </w:r>
      <w:r w:rsidRPr="00015F98">
        <w:rPr>
          <w:noProof/>
        </w:rPr>
        <w:t>.2</w:t>
      </w:r>
      <w:r w:rsidRPr="00015F98">
        <w:rPr>
          <w:noProof/>
        </w:rPr>
        <w:tab/>
        <w:t>Target URI</w:t>
      </w:r>
      <w:bookmarkEnd w:id="5199"/>
      <w:bookmarkEnd w:id="5200"/>
      <w:bookmarkEnd w:id="5201"/>
      <w:bookmarkEnd w:id="5202"/>
      <w:bookmarkEnd w:id="5203"/>
    </w:p>
    <w:p w14:paraId="4A53B551" w14:textId="32AD657D"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204" w:name="_Toc168599628"/>
      <w:bookmarkStart w:id="5205" w:name="_Toc183379380"/>
      <w:bookmarkStart w:id="5206" w:name="_Toc195349374"/>
      <w:bookmarkStart w:id="5207" w:name="_Toc195349962"/>
      <w:bookmarkStart w:id="5208" w:name="_Toc211940811"/>
      <w:r w:rsidRPr="00015F98">
        <w:t>6.8.5.2</w:t>
      </w:r>
      <w:r w:rsidRPr="00015F98">
        <w:rPr>
          <w:noProof/>
        </w:rPr>
        <w:t>.3</w:t>
      </w:r>
      <w:r w:rsidRPr="00015F98">
        <w:rPr>
          <w:noProof/>
        </w:rPr>
        <w:tab/>
        <w:t>Standard Methods</w:t>
      </w:r>
      <w:bookmarkEnd w:id="5204"/>
      <w:bookmarkEnd w:id="5205"/>
      <w:bookmarkEnd w:id="5206"/>
      <w:bookmarkEnd w:id="5207"/>
      <w:bookmarkEnd w:id="5208"/>
    </w:p>
    <w:p w14:paraId="6781508E" w14:textId="77777777" w:rsidR="00015F98" w:rsidRPr="00015F98" w:rsidRDefault="00015F98" w:rsidP="00015F98">
      <w:pPr>
        <w:pStyle w:val="Heading6"/>
        <w:rPr>
          <w:noProof/>
        </w:rPr>
      </w:pPr>
      <w:bookmarkStart w:id="5209" w:name="_Toc168599629"/>
      <w:bookmarkStart w:id="5210" w:name="_Toc183379381"/>
      <w:bookmarkStart w:id="5211" w:name="_Toc195349375"/>
      <w:bookmarkStart w:id="5212" w:name="_Toc195349963"/>
      <w:bookmarkStart w:id="5213" w:name="_Toc211940812"/>
      <w:r w:rsidRPr="00015F98">
        <w:t>6.8.5.2.3</w:t>
      </w:r>
      <w:r w:rsidRPr="00015F98">
        <w:rPr>
          <w:noProof/>
        </w:rPr>
        <w:t>.1</w:t>
      </w:r>
      <w:r w:rsidRPr="00015F98">
        <w:rPr>
          <w:noProof/>
        </w:rPr>
        <w:tab/>
        <w:t>POST</w:t>
      </w:r>
      <w:bookmarkEnd w:id="5209"/>
      <w:bookmarkEnd w:id="5210"/>
      <w:bookmarkEnd w:id="5211"/>
      <w:bookmarkEnd w:id="5212"/>
      <w:bookmarkEnd w:id="5213"/>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214" w:name="_Toc168599630"/>
      <w:bookmarkStart w:id="5215" w:name="_Toc183379382"/>
      <w:bookmarkStart w:id="5216" w:name="_Toc195349376"/>
      <w:bookmarkStart w:id="5217" w:name="_Toc195349964"/>
      <w:bookmarkStart w:id="5218" w:name="_Toc211940813"/>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214"/>
      <w:bookmarkEnd w:id="5215"/>
      <w:bookmarkEnd w:id="5216"/>
      <w:bookmarkEnd w:id="5217"/>
      <w:bookmarkEnd w:id="5218"/>
    </w:p>
    <w:p w14:paraId="6F385245" w14:textId="77777777" w:rsidR="00015F98" w:rsidRPr="00015F98" w:rsidRDefault="00015F98" w:rsidP="00015F98">
      <w:pPr>
        <w:pStyle w:val="Heading5"/>
        <w:rPr>
          <w:noProof/>
          <w:lang w:val="en-US"/>
        </w:rPr>
      </w:pPr>
      <w:bookmarkStart w:id="5219" w:name="_Toc168599631"/>
      <w:bookmarkStart w:id="5220" w:name="_Toc183379383"/>
      <w:bookmarkStart w:id="5221" w:name="_Toc195349377"/>
      <w:bookmarkStart w:id="5222" w:name="_Toc195349965"/>
      <w:bookmarkStart w:id="5223" w:name="_Toc211940814"/>
      <w:r w:rsidRPr="00015F98">
        <w:t>6.8.5</w:t>
      </w:r>
      <w:r w:rsidRPr="00015F98">
        <w:rPr>
          <w:lang w:val="en-US"/>
        </w:rPr>
        <w:t>.3</w:t>
      </w:r>
      <w:r w:rsidRPr="00015F98">
        <w:rPr>
          <w:noProof/>
          <w:lang w:val="en-US"/>
        </w:rPr>
        <w:t>.1</w:t>
      </w:r>
      <w:r w:rsidRPr="00015F98">
        <w:rPr>
          <w:noProof/>
          <w:lang w:val="en-US"/>
        </w:rPr>
        <w:tab/>
        <w:t>Description</w:t>
      </w:r>
      <w:bookmarkEnd w:id="5219"/>
      <w:bookmarkEnd w:id="5220"/>
      <w:bookmarkEnd w:id="5221"/>
      <w:bookmarkEnd w:id="5222"/>
      <w:bookmarkEnd w:id="5223"/>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224" w:name="_Toc168599632"/>
      <w:bookmarkStart w:id="5225" w:name="_Toc183379384"/>
      <w:bookmarkStart w:id="5226" w:name="_Toc195349378"/>
      <w:bookmarkStart w:id="5227" w:name="_Toc195349966"/>
      <w:bookmarkStart w:id="5228" w:name="_Toc211940815"/>
      <w:r w:rsidRPr="00015F98">
        <w:t>6.8.5.3</w:t>
      </w:r>
      <w:r w:rsidRPr="00015F98">
        <w:rPr>
          <w:noProof/>
        </w:rPr>
        <w:t>.2</w:t>
      </w:r>
      <w:r w:rsidRPr="00015F98">
        <w:rPr>
          <w:noProof/>
        </w:rPr>
        <w:tab/>
        <w:t>Target URI</w:t>
      </w:r>
      <w:bookmarkEnd w:id="5224"/>
      <w:bookmarkEnd w:id="5225"/>
      <w:bookmarkEnd w:id="5226"/>
      <w:bookmarkEnd w:id="5227"/>
      <w:bookmarkEnd w:id="5228"/>
    </w:p>
    <w:p w14:paraId="5D3BDA0A" w14:textId="411B4640"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229" w:name="_Toc168599633"/>
      <w:bookmarkStart w:id="5230" w:name="_Toc183379385"/>
      <w:bookmarkStart w:id="5231" w:name="_Toc195349379"/>
      <w:bookmarkStart w:id="5232" w:name="_Toc195349967"/>
      <w:bookmarkStart w:id="5233" w:name="_Toc211940816"/>
      <w:r w:rsidRPr="00015F98">
        <w:lastRenderedPageBreak/>
        <w:t>6.8.5.3</w:t>
      </w:r>
      <w:r w:rsidRPr="00015F98">
        <w:rPr>
          <w:noProof/>
        </w:rPr>
        <w:t>.3</w:t>
      </w:r>
      <w:r w:rsidRPr="00015F98">
        <w:rPr>
          <w:noProof/>
        </w:rPr>
        <w:tab/>
        <w:t>Standard Methods</w:t>
      </w:r>
      <w:bookmarkEnd w:id="5229"/>
      <w:bookmarkEnd w:id="5230"/>
      <w:bookmarkEnd w:id="5231"/>
      <w:bookmarkEnd w:id="5232"/>
      <w:bookmarkEnd w:id="5233"/>
    </w:p>
    <w:p w14:paraId="560E035E" w14:textId="77777777" w:rsidR="00015F98" w:rsidRPr="00015F98" w:rsidRDefault="00015F98" w:rsidP="00015F98">
      <w:pPr>
        <w:pStyle w:val="Heading6"/>
        <w:rPr>
          <w:noProof/>
        </w:rPr>
      </w:pPr>
      <w:bookmarkStart w:id="5234" w:name="_Toc168599634"/>
      <w:bookmarkStart w:id="5235" w:name="_Toc183379386"/>
      <w:bookmarkStart w:id="5236" w:name="_Toc195349380"/>
      <w:bookmarkStart w:id="5237" w:name="_Toc195349968"/>
      <w:bookmarkStart w:id="5238" w:name="_Toc211940817"/>
      <w:r w:rsidRPr="00015F98">
        <w:t>6.8.5.3.3</w:t>
      </w:r>
      <w:r w:rsidRPr="00015F98">
        <w:rPr>
          <w:noProof/>
        </w:rPr>
        <w:t>.1</w:t>
      </w:r>
      <w:r w:rsidRPr="00015F98">
        <w:rPr>
          <w:noProof/>
        </w:rPr>
        <w:tab/>
        <w:t>POST</w:t>
      </w:r>
      <w:bookmarkEnd w:id="5234"/>
      <w:bookmarkEnd w:id="5235"/>
      <w:bookmarkEnd w:id="5236"/>
      <w:bookmarkEnd w:id="5237"/>
      <w:bookmarkEnd w:id="5238"/>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239" w:name="_Toc183379387"/>
      <w:bookmarkStart w:id="5240" w:name="_Toc195349381"/>
      <w:bookmarkStart w:id="5241" w:name="_Toc195349969"/>
      <w:bookmarkStart w:id="5242" w:name="_Toc211940818"/>
      <w:r w:rsidRPr="00015F98">
        <w:t>6.8.6</w:t>
      </w:r>
      <w:r w:rsidRPr="00015F98">
        <w:tab/>
        <w:t>Data Model</w:t>
      </w:r>
      <w:bookmarkEnd w:id="5188"/>
      <w:bookmarkEnd w:id="5239"/>
      <w:bookmarkEnd w:id="5240"/>
      <w:bookmarkEnd w:id="5241"/>
      <w:bookmarkEnd w:id="5242"/>
    </w:p>
    <w:p w14:paraId="23D3C175" w14:textId="77777777" w:rsidR="00015F98" w:rsidRPr="00015F98" w:rsidRDefault="00015F98" w:rsidP="00015F98">
      <w:pPr>
        <w:pStyle w:val="Heading4"/>
      </w:pPr>
      <w:bookmarkStart w:id="5243" w:name="_Toc168599567"/>
      <w:bookmarkStart w:id="5244" w:name="_Toc183379388"/>
      <w:bookmarkStart w:id="5245" w:name="_Toc195349382"/>
      <w:bookmarkStart w:id="5246" w:name="_Toc195349970"/>
      <w:bookmarkStart w:id="5247" w:name="_Toc211940819"/>
      <w:r w:rsidRPr="00015F98">
        <w:t>6.8.6.1</w:t>
      </w:r>
      <w:r w:rsidRPr="00015F98">
        <w:tab/>
        <w:t>General</w:t>
      </w:r>
      <w:bookmarkEnd w:id="5243"/>
      <w:bookmarkEnd w:id="5244"/>
      <w:bookmarkEnd w:id="5245"/>
      <w:bookmarkEnd w:id="5246"/>
      <w:bookmarkEnd w:id="5247"/>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248" w:name="_Toc168599568"/>
      <w:bookmarkStart w:id="5249" w:name="_Toc183379389"/>
      <w:bookmarkStart w:id="5250" w:name="_Toc195349383"/>
      <w:bookmarkStart w:id="5251" w:name="_Toc195349971"/>
      <w:bookmarkStart w:id="5252" w:name="_Toc211940820"/>
      <w:r w:rsidRPr="00015F98">
        <w:t>6.8</w:t>
      </w:r>
      <w:r w:rsidRPr="00015F98">
        <w:rPr>
          <w:lang w:val="en-US"/>
        </w:rPr>
        <w:t>.6.2</w:t>
      </w:r>
      <w:r w:rsidRPr="00015F98">
        <w:rPr>
          <w:lang w:val="en-US"/>
        </w:rPr>
        <w:tab/>
        <w:t>Structured data types</w:t>
      </w:r>
      <w:bookmarkEnd w:id="5248"/>
      <w:bookmarkEnd w:id="5249"/>
      <w:bookmarkEnd w:id="5250"/>
      <w:bookmarkEnd w:id="5251"/>
      <w:bookmarkEnd w:id="5252"/>
    </w:p>
    <w:p w14:paraId="04468110" w14:textId="77777777" w:rsidR="00015F98" w:rsidRPr="00015F98" w:rsidRDefault="00015F98" w:rsidP="00015F98">
      <w:pPr>
        <w:pStyle w:val="Heading5"/>
      </w:pPr>
      <w:bookmarkStart w:id="5253" w:name="_Toc168599569"/>
      <w:bookmarkStart w:id="5254" w:name="_Toc183379390"/>
      <w:bookmarkStart w:id="5255" w:name="_Toc195349384"/>
      <w:bookmarkStart w:id="5256" w:name="_Toc195349972"/>
      <w:bookmarkStart w:id="5257" w:name="_Toc211940821"/>
      <w:r w:rsidRPr="00015F98">
        <w:t>6.8.6.2.1</w:t>
      </w:r>
      <w:r w:rsidRPr="00015F98">
        <w:tab/>
        <w:t>Introduction</w:t>
      </w:r>
      <w:bookmarkEnd w:id="5253"/>
      <w:bookmarkEnd w:id="5254"/>
      <w:bookmarkEnd w:id="5255"/>
      <w:bookmarkEnd w:id="5256"/>
      <w:bookmarkEnd w:id="5257"/>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258" w:name="_Toc168599570"/>
      <w:bookmarkStart w:id="5259" w:name="_Toc183379391"/>
      <w:bookmarkStart w:id="5260" w:name="_Toc195349385"/>
      <w:bookmarkStart w:id="5261" w:name="_Toc195349973"/>
      <w:bookmarkStart w:id="5262" w:name="_Toc211940822"/>
      <w:r w:rsidRPr="00015F98">
        <w:lastRenderedPageBreak/>
        <w:t>6.8.6.2.2</w:t>
      </w:r>
      <w:r w:rsidRPr="00015F98">
        <w:tab/>
        <w:t xml:space="preserve">Type: </w:t>
      </w:r>
      <w:bookmarkEnd w:id="5258"/>
      <w:r w:rsidRPr="00015F98">
        <w:t>NTZConfigReq</w:t>
      </w:r>
      <w:bookmarkEnd w:id="5259"/>
      <w:bookmarkEnd w:id="5260"/>
      <w:bookmarkEnd w:id="5261"/>
      <w:bookmarkEnd w:id="5262"/>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263" w:name="_Toc168599571"/>
      <w:bookmarkStart w:id="5264" w:name="_Toc183379392"/>
      <w:bookmarkStart w:id="5265" w:name="_Toc195349386"/>
      <w:bookmarkStart w:id="5266" w:name="_Toc195349974"/>
      <w:bookmarkStart w:id="5267" w:name="_Toc211940823"/>
      <w:r w:rsidRPr="00015F98">
        <w:t>6.8.6.2.3</w:t>
      </w:r>
      <w:r w:rsidRPr="00015F98">
        <w:tab/>
        <w:t>Type: NTZConfigResp</w:t>
      </w:r>
      <w:bookmarkEnd w:id="5263"/>
      <w:bookmarkEnd w:id="5264"/>
      <w:bookmarkEnd w:id="5265"/>
      <w:bookmarkEnd w:id="5266"/>
      <w:bookmarkEnd w:id="5267"/>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268" w:name="_Toc168599572"/>
      <w:bookmarkStart w:id="5269" w:name="_Toc183379393"/>
      <w:bookmarkStart w:id="5270" w:name="_Toc195349387"/>
      <w:bookmarkStart w:id="5271" w:name="_Toc195349975"/>
      <w:bookmarkStart w:id="5272" w:name="_Toc211940824"/>
      <w:r w:rsidRPr="00015F98">
        <w:t>6.8.6.2.4</w:t>
      </w:r>
      <w:r w:rsidRPr="00015F98">
        <w:tab/>
        <w:t xml:space="preserve">Type: </w:t>
      </w:r>
      <w:bookmarkEnd w:id="5268"/>
      <w:r w:rsidRPr="00015F98">
        <w:t>NTZConfig</w:t>
      </w:r>
      <w:bookmarkEnd w:id="5269"/>
      <w:bookmarkEnd w:id="5270"/>
      <w:bookmarkEnd w:id="5271"/>
      <w:bookmarkEnd w:id="5272"/>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273" w:name="_Toc168599573"/>
      <w:bookmarkStart w:id="5274" w:name="_Toc183379394"/>
      <w:bookmarkStart w:id="5275" w:name="_Toc195349388"/>
      <w:bookmarkStart w:id="5276" w:name="_Toc195349976"/>
      <w:bookmarkStart w:id="5277" w:name="_Toc211940825"/>
      <w:r w:rsidRPr="00015F98">
        <w:t>6.8.6.2.5</w:t>
      </w:r>
      <w:r w:rsidRPr="00015F98">
        <w:tab/>
        <w:t xml:space="preserve">Type: </w:t>
      </w:r>
      <w:bookmarkEnd w:id="5273"/>
      <w:r w:rsidRPr="00015F98">
        <w:t>NTZConfigPatch</w:t>
      </w:r>
      <w:bookmarkEnd w:id="5274"/>
      <w:bookmarkEnd w:id="5275"/>
      <w:bookmarkEnd w:id="5276"/>
      <w:bookmarkEnd w:id="5277"/>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278" w:name="_Toc168599574"/>
      <w:bookmarkStart w:id="5279" w:name="_Toc183379395"/>
      <w:bookmarkStart w:id="5280" w:name="_Toc195349389"/>
      <w:bookmarkStart w:id="5281" w:name="_Toc195349977"/>
      <w:bookmarkStart w:id="5282" w:name="_Toc211940826"/>
      <w:r w:rsidRPr="00015F98">
        <w:lastRenderedPageBreak/>
        <w:t>6.8.6.2.6</w:t>
      </w:r>
      <w:r w:rsidRPr="00015F98">
        <w:tab/>
        <w:t xml:space="preserve">Type: </w:t>
      </w:r>
      <w:bookmarkEnd w:id="5278"/>
      <w:r w:rsidRPr="00015F98">
        <w:t>NTZPolicy</w:t>
      </w:r>
      <w:bookmarkEnd w:id="5279"/>
      <w:bookmarkEnd w:id="5280"/>
      <w:bookmarkEnd w:id="5281"/>
      <w:bookmarkEnd w:id="5282"/>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283" w:name="_Toc168599645"/>
      <w:bookmarkStart w:id="5284" w:name="_Toc183379396"/>
      <w:bookmarkStart w:id="5285" w:name="_Toc195349390"/>
      <w:bookmarkStart w:id="5286" w:name="_Toc195349978"/>
      <w:bookmarkStart w:id="5287" w:name="_Toc211940827"/>
      <w:bookmarkStart w:id="5288" w:name="_Toc168599577"/>
      <w:r w:rsidRPr="00015F98">
        <w:t>6.8.6.2.7</w:t>
      </w:r>
      <w:r w:rsidRPr="00015F98">
        <w:tab/>
        <w:t xml:space="preserve">Type: </w:t>
      </w:r>
      <w:bookmarkEnd w:id="5283"/>
      <w:r w:rsidRPr="00015F98">
        <w:t>NTZConfigNotif</w:t>
      </w:r>
      <w:bookmarkEnd w:id="5284"/>
      <w:bookmarkEnd w:id="5285"/>
      <w:bookmarkEnd w:id="5286"/>
      <w:bookmarkEnd w:id="5287"/>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289" w:name="_Toc168599646"/>
      <w:bookmarkStart w:id="5290" w:name="_Toc183379397"/>
      <w:bookmarkStart w:id="5291" w:name="_Toc195349391"/>
      <w:bookmarkStart w:id="5292" w:name="_Toc195349979"/>
      <w:bookmarkStart w:id="5293" w:name="_Toc211940828"/>
      <w:bookmarkStart w:id="5294" w:name="_Toc168599581"/>
      <w:bookmarkEnd w:id="5288"/>
      <w:r w:rsidRPr="00015F98">
        <w:t>6.8.6.2.8</w:t>
      </w:r>
      <w:r w:rsidRPr="00015F98">
        <w:tab/>
        <w:t xml:space="preserve">Type: </w:t>
      </w:r>
      <w:bookmarkEnd w:id="5289"/>
      <w:r w:rsidRPr="00015F98">
        <w:t>NTZNotif</w:t>
      </w:r>
      <w:bookmarkEnd w:id="5290"/>
      <w:bookmarkEnd w:id="5291"/>
      <w:bookmarkEnd w:id="5292"/>
      <w:bookmarkEnd w:id="5293"/>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295" w:name="_Toc183379398"/>
      <w:bookmarkStart w:id="5296" w:name="_Toc195349392"/>
      <w:bookmarkStart w:id="5297" w:name="_Toc195349980"/>
      <w:bookmarkStart w:id="5298" w:name="_Toc211940829"/>
      <w:r w:rsidRPr="00015F98">
        <w:lastRenderedPageBreak/>
        <w:t>6.8.6.2.9</w:t>
      </w:r>
      <w:r w:rsidRPr="00015F98">
        <w:tab/>
        <w:t xml:space="preserve">Type: </w:t>
      </w:r>
      <w:bookmarkEnd w:id="5294"/>
      <w:r w:rsidRPr="00015F98">
        <w:t>NTZEventInfo</w:t>
      </w:r>
      <w:bookmarkEnd w:id="5295"/>
      <w:bookmarkEnd w:id="5296"/>
      <w:bookmarkEnd w:id="5297"/>
      <w:bookmarkEnd w:id="5298"/>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299" w:name="_Toc183379399"/>
      <w:bookmarkStart w:id="5300" w:name="_Toc195349393"/>
      <w:bookmarkStart w:id="5301" w:name="_Toc195349981"/>
      <w:bookmarkStart w:id="5302" w:name="_Toc211940830"/>
      <w:bookmarkStart w:id="5303" w:name="_Toc168599583"/>
      <w:r w:rsidRPr="00015F98">
        <w:t>6.8.6.2.10</w:t>
      </w:r>
      <w:r w:rsidRPr="00015F98">
        <w:tab/>
        <w:t>Type: TimeValidityReqs</w:t>
      </w:r>
      <w:bookmarkEnd w:id="5299"/>
      <w:bookmarkEnd w:id="5300"/>
      <w:bookmarkEnd w:id="5301"/>
      <w:bookmarkEnd w:id="5302"/>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304" w:name="_Toc183379400"/>
      <w:bookmarkStart w:id="5305" w:name="_Toc195349394"/>
      <w:bookmarkStart w:id="5306" w:name="_Toc195349982"/>
      <w:bookmarkStart w:id="5307" w:name="_Toc211940831"/>
      <w:r w:rsidRPr="00015F98">
        <w:t>6.8.6.2.11</w:t>
      </w:r>
      <w:r w:rsidRPr="00015F98">
        <w:tab/>
        <w:t>Type: NTZTransInfo</w:t>
      </w:r>
      <w:bookmarkEnd w:id="5304"/>
      <w:bookmarkEnd w:id="5305"/>
      <w:bookmarkEnd w:id="5306"/>
      <w:bookmarkEnd w:id="5307"/>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308" w:name="_Toc183379401"/>
      <w:bookmarkStart w:id="5309" w:name="_Toc195349395"/>
      <w:bookmarkStart w:id="5310" w:name="_Toc195349983"/>
      <w:bookmarkStart w:id="5311" w:name="_Toc211940832"/>
      <w:r w:rsidRPr="00015F98">
        <w:lastRenderedPageBreak/>
        <w:t>6.8.6.2.12</w:t>
      </w:r>
      <w:r w:rsidRPr="00015F98">
        <w:tab/>
        <w:t>Type: NTZEnforceInfo</w:t>
      </w:r>
      <w:bookmarkEnd w:id="5308"/>
      <w:bookmarkEnd w:id="5309"/>
      <w:bookmarkEnd w:id="5310"/>
      <w:bookmarkEnd w:id="5311"/>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312" w:name="_Toc183379402"/>
      <w:bookmarkStart w:id="5313" w:name="_Toc195349396"/>
      <w:bookmarkStart w:id="5314" w:name="_Toc195349984"/>
      <w:bookmarkStart w:id="5315" w:name="_Toc211940833"/>
      <w:r w:rsidRPr="00015F98">
        <w:t>6.8.6.2.13</w:t>
      </w:r>
      <w:r w:rsidRPr="00015F98">
        <w:tab/>
        <w:t>Type: FreqBand</w:t>
      </w:r>
      <w:bookmarkEnd w:id="5312"/>
      <w:bookmarkEnd w:id="5313"/>
      <w:bookmarkEnd w:id="5314"/>
      <w:bookmarkEnd w:id="5315"/>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316" w:name="_Toc211940834"/>
      <w:bookmarkStart w:id="5317" w:name="_Toc183379403"/>
      <w:bookmarkStart w:id="5318" w:name="_Toc195349397"/>
      <w:bookmarkStart w:id="5319" w:name="_Toc195349985"/>
      <w:r w:rsidRPr="00015F98">
        <w:t>6.8.6.2.1</w:t>
      </w:r>
      <w:r>
        <w:t>4</w:t>
      </w:r>
      <w:r w:rsidRPr="00015F98">
        <w:tab/>
        <w:t xml:space="preserve">Type: </w:t>
      </w:r>
      <w:r>
        <w:t>AltitudeReqs</w:t>
      </w:r>
      <w:bookmarkEnd w:id="5316"/>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49244A64"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266ECCB2"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320" w:name="_Toc211940835"/>
      <w:r w:rsidRPr="00015F98">
        <w:t>6.8</w:t>
      </w:r>
      <w:r w:rsidRPr="00015F98">
        <w:rPr>
          <w:lang w:val="en-US"/>
        </w:rPr>
        <w:t>.6.3</w:t>
      </w:r>
      <w:r w:rsidRPr="00015F98">
        <w:rPr>
          <w:lang w:val="en-US"/>
        </w:rPr>
        <w:tab/>
        <w:t>Simple data types and enumerations</w:t>
      </w:r>
      <w:bookmarkEnd w:id="5303"/>
      <w:bookmarkEnd w:id="5317"/>
      <w:bookmarkEnd w:id="5318"/>
      <w:bookmarkEnd w:id="5319"/>
      <w:bookmarkEnd w:id="5320"/>
    </w:p>
    <w:p w14:paraId="6F3EDDA5" w14:textId="77777777" w:rsidR="00015F98" w:rsidRPr="00015F98" w:rsidRDefault="00015F98" w:rsidP="00015F98">
      <w:pPr>
        <w:pStyle w:val="Heading5"/>
      </w:pPr>
      <w:bookmarkStart w:id="5321" w:name="_Toc168599584"/>
      <w:bookmarkStart w:id="5322" w:name="_Toc183379404"/>
      <w:bookmarkStart w:id="5323" w:name="_Toc195349398"/>
      <w:bookmarkStart w:id="5324" w:name="_Toc195349986"/>
      <w:bookmarkStart w:id="5325" w:name="_Toc211940836"/>
      <w:r w:rsidRPr="00015F98">
        <w:t>6.8.6.3.1</w:t>
      </w:r>
      <w:r w:rsidRPr="00015F98">
        <w:tab/>
        <w:t>Introduction</w:t>
      </w:r>
      <w:bookmarkEnd w:id="5321"/>
      <w:bookmarkEnd w:id="5322"/>
      <w:bookmarkEnd w:id="5323"/>
      <w:bookmarkEnd w:id="5324"/>
      <w:bookmarkEnd w:id="5325"/>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326" w:name="_Toc168599585"/>
      <w:bookmarkStart w:id="5327" w:name="_Toc183379405"/>
      <w:bookmarkStart w:id="5328" w:name="_Toc195349399"/>
      <w:bookmarkStart w:id="5329" w:name="_Toc195349987"/>
      <w:bookmarkStart w:id="5330" w:name="_Toc211940837"/>
      <w:r w:rsidRPr="00015F98">
        <w:lastRenderedPageBreak/>
        <w:t>6.8.6.3.2</w:t>
      </w:r>
      <w:r w:rsidRPr="00015F98">
        <w:tab/>
        <w:t>Simple data types</w:t>
      </w:r>
      <w:bookmarkEnd w:id="5326"/>
      <w:bookmarkEnd w:id="5327"/>
      <w:bookmarkEnd w:id="5328"/>
      <w:bookmarkEnd w:id="5329"/>
      <w:bookmarkEnd w:id="5330"/>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331" w:name="_Toc168599586"/>
      <w:bookmarkStart w:id="5332" w:name="_Toc183379406"/>
      <w:bookmarkStart w:id="5333" w:name="_Toc195349400"/>
      <w:bookmarkStart w:id="5334" w:name="_Toc195349988"/>
      <w:bookmarkStart w:id="5335" w:name="_Toc211940838"/>
      <w:r w:rsidRPr="00015F98">
        <w:t>6.8.6.3.3</w:t>
      </w:r>
      <w:r w:rsidRPr="00015F98">
        <w:tab/>
        <w:t xml:space="preserve">Enumeration: </w:t>
      </w:r>
      <w:bookmarkEnd w:id="5331"/>
      <w:r w:rsidRPr="00015F98">
        <w:t>NTZConfigStatus</w:t>
      </w:r>
      <w:bookmarkEnd w:id="5332"/>
      <w:bookmarkEnd w:id="5333"/>
      <w:bookmarkEnd w:id="5334"/>
      <w:bookmarkEnd w:id="5335"/>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336" w:name="_Toc183379407"/>
      <w:bookmarkStart w:id="5337" w:name="_Toc195349401"/>
      <w:bookmarkStart w:id="5338" w:name="_Toc195349989"/>
      <w:bookmarkStart w:id="5339" w:name="_Toc211940839"/>
      <w:bookmarkStart w:id="5340" w:name="_Toc168599588"/>
      <w:r w:rsidRPr="00015F98">
        <w:t>6.8.6.3.4</w:t>
      </w:r>
      <w:r w:rsidRPr="00015F98">
        <w:tab/>
        <w:t>Enumeration: NTZEvent</w:t>
      </w:r>
      <w:bookmarkEnd w:id="5336"/>
      <w:bookmarkEnd w:id="5337"/>
      <w:bookmarkEnd w:id="5338"/>
      <w:bookmarkEnd w:id="5339"/>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341" w:name="_Toc183379408"/>
      <w:bookmarkStart w:id="5342" w:name="_Toc195349402"/>
      <w:bookmarkStart w:id="5343" w:name="_Toc195349990"/>
      <w:bookmarkStart w:id="5344" w:name="_Toc211940840"/>
      <w:r w:rsidRPr="00015F98">
        <w:t>6.8.6.3.5</w:t>
      </w:r>
      <w:r w:rsidRPr="00015F98">
        <w:tab/>
        <w:t>Enumeration: TransStatus</w:t>
      </w:r>
      <w:bookmarkEnd w:id="5341"/>
      <w:bookmarkEnd w:id="5342"/>
      <w:bookmarkEnd w:id="5343"/>
      <w:bookmarkEnd w:id="5344"/>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345" w:name="_Toc183379409"/>
      <w:bookmarkStart w:id="5346" w:name="_Toc195349403"/>
      <w:bookmarkStart w:id="5347" w:name="_Toc195349991"/>
      <w:bookmarkStart w:id="5348" w:name="_Toc211940841"/>
      <w:r w:rsidRPr="00015F98">
        <w:t>6.8.6.3.6</w:t>
      </w:r>
      <w:r w:rsidRPr="00015F98">
        <w:tab/>
        <w:t>Enumeration: FreqBandName</w:t>
      </w:r>
      <w:bookmarkEnd w:id="5345"/>
      <w:bookmarkEnd w:id="5346"/>
      <w:bookmarkEnd w:id="5347"/>
      <w:bookmarkEnd w:id="5348"/>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349" w:name="_Toc183379410"/>
      <w:bookmarkStart w:id="5350" w:name="_Toc195349404"/>
      <w:bookmarkStart w:id="5351" w:name="_Toc195349992"/>
      <w:bookmarkStart w:id="5352" w:name="_Toc211940842"/>
      <w:r w:rsidRPr="00015F98">
        <w:lastRenderedPageBreak/>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340"/>
      <w:bookmarkEnd w:id="5349"/>
      <w:bookmarkEnd w:id="5350"/>
      <w:bookmarkEnd w:id="5351"/>
      <w:bookmarkEnd w:id="5352"/>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353" w:name="_Toc168599589"/>
      <w:bookmarkStart w:id="5354" w:name="_Toc183379411"/>
      <w:bookmarkStart w:id="5355" w:name="_Toc195349405"/>
      <w:bookmarkStart w:id="5356" w:name="_Toc195349993"/>
      <w:bookmarkStart w:id="5357" w:name="_Toc211940843"/>
      <w:r w:rsidRPr="00015F98">
        <w:t>6.8.6.5</w:t>
      </w:r>
      <w:r w:rsidRPr="00015F98">
        <w:tab/>
        <w:t>Binary data</w:t>
      </w:r>
      <w:bookmarkEnd w:id="5353"/>
      <w:bookmarkEnd w:id="5354"/>
      <w:bookmarkEnd w:id="5355"/>
      <w:bookmarkEnd w:id="5356"/>
      <w:bookmarkEnd w:id="5357"/>
    </w:p>
    <w:p w14:paraId="4BE2AD61" w14:textId="77777777" w:rsidR="00015F98" w:rsidRPr="00015F98" w:rsidRDefault="00015F98" w:rsidP="00015F98">
      <w:pPr>
        <w:pStyle w:val="Heading5"/>
      </w:pPr>
      <w:bookmarkStart w:id="5358" w:name="_Toc168599590"/>
      <w:bookmarkStart w:id="5359" w:name="_Toc183379412"/>
      <w:bookmarkStart w:id="5360" w:name="_Toc195349406"/>
      <w:bookmarkStart w:id="5361" w:name="_Toc195349994"/>
      <w:bookmarkStart w:id="5362" w:name="_Toc211940844"/>
      <w:r w:rsidRPr="00015F98">
        <w:t>6.8.6.5.1</w:t>
      </w:r>
      <w:r w:rsidRPr="00015F98">
        <w:tab/>
        <w:t>Binary Data Types</w:t>
      </w:r>
      <w:bookmarkEnd w:id="5358"/>
      <w:bookmarkEnd w:id="5359"/>
      <w:bookmarkEnd w:id="5360"/>
      <w:bookmarkEnd w:id="5361"/>
      <w:bookmarkEnd w:id="5362"/>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363" w:name="_Toc168599591"/>
      <w:bookmarkStart w:id="5364" w:name="_Toc183379413"/>
      <w:bookmarkStart w:id="5365" w:name="_Toc195349407"/>
      <w:bookmarkStart w:id="5366" w:name="_Toc195349995"/>
      <w:bookmarkStart w:id="5367" w:name="_Toc211940845"/>
      <w:r w:rsidRPr="00015F98">
        <w:t>6.8.7</w:t>
      </w:r>
      <w:r w:rsidRPr="00015F98">
        <w:tab/>
        <w:t>Error Handling</w:t>
      </w:r>
      <w:bookmarkEnd w:id="5363"/>
      <w:bookmarkEnd w:id="5364"/>
      <w:bookmarkEnd w:id="5365"/>
      <w:bookmarkEnd w:id="5366"/>
      <w:bookmarkEnd w:id="5367"/>
    </w:p>
    <w:p w14:paraId="1488FBFF" w14:textId="77777777" w:rsidR="00015F98" w:rsidRPr="00015F98" w:rsidRDefault="00015F98" w:rsidP="00015F98">
      <w:pPr>
        <w:pStyle w:val="Heading4"/>
      </w:pPr>
      <w:bookmarkStart w:id="5368" w:name="_Toc168599592"/>
      <w:bookmarkStart w:id="5369" w:name="_Toc183379414"/>
      <w:bookmarkStart w:id="5370" w:name="_Toc195349408"/>
      <w:bookmarkStart w:id="5371" w:name="_Toc195349996"/>
      <w:bookmarkStart w:id="5372" w:name="_Toc211940846"/>
      <w:r w:rsidRPr="00015F98">
        <w:t>6.8.7.1</w:t>
      </w:r>
      <w:r w:rsidRPr="00015F98">
        <w:tab/>
        <w:t>General</w:t>
      </w:r>
      <w:bookmarkEnd w:id="5368"/>
      <w:bookmarkEnd w:id="5369"/>
      <w:bookmarkEnd w:id="5370"/>
      <w:bookmarkEnd w:id="5371"/>
      <w:bookmarkEnd w:id="5372"/>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373" w:name="_Toc168599593"/>
      <w:bookmarkStart w:id="5374" w:name="_Toc183379415"/>
      <w:bookmarkStart w:id="5375" w:name="_Toc195349409"/>
      <w:bookmarkStart w:id="5376" w:name="_Toc195349997"/>
      <w:bookmarkStart w:id="5377" w:name="_Toc211940847"/>
      <w:r w:rsidRPr="00015F98">
        <w:t>6.8.7.2</w:t>
      </w:r>
      <w:r w:rsidRPr="00015F98">
        <w:tab/>
        <w:t>Protocol Errors</w:t>
      </w:r>
      <w:bookmarkEnd w:id="5373"/>
      <w:bookmarkEnd w:id="5374"/>
      <w:bookmarkEnd w:id="5375"/>
      <w:bookmarkEnd w:id="5376"/>
      <w:bookmarkEnd w:id="5377"/>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378" w:name="_Toc168599594"/>
      <w:bookmarkStart w:id="5379" w:name="_Toc183379416"/>
      <w:bookmarkStart w:id="5380" w:name="_Toc195349410"/>
      <w:bookmarkStart w:id="5381" w:name="_Toc195349998"/>
      <w:bookmarkStart w:id="5382" w:name="_Toc211940848"/>
      <w:r w:rsidRPr="00015F98">
        <w:t>6.8.7.3</w:t>
      </w:r>
      <w:r w:rsidRPr="00015F98">
        <w:tab/>
        <w:t>Application Errors</w:t>
      </w:r>
      <w:bookmarkEnd w:id="5378"/>
      <w:bookmarkEnd w:id="5379"/>
      <w:bookmarkEnd w:id="5380"/>
      <w:bookmarkEnd w:id="5381"/>
      <w:bookmarkEnd w:id="5382"/>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383" w:name="_Toc168599595"/>
      <w:bookmarkStart w:id="5384" w:name="_Toc183379417"/>
      <w:bookmarkStart w:id="5385" w:name="_Toc195349411"/>
      <w:bookmarkStart w:id="5386" w:name="_Toc195349999"/>
      <w:bookmarkStart w:id="5387" w:name="_Toc211940849"/>
      <w:r w:rsidRPr="00015F98">
        <w:t>6.8.8</w:t>
      </w:r>
      <w:r w:rsidRPr="00015F98">
        <w:rPr>
          <w:lang w:eastAsia="zh-CN"/>
        </w:rPr>
        <w:tab/>
        <w:t>Feature negotiation</w:t>
      </w:r>
      <w:bookmarkEnd w:id="5383"/>
      <w:bookmarkEnd w:id="5384"/>
      <w:bookmarkEnd w:id="5385"/>
      <w:bookmarkEnd w:id="5386"/>
      <w:bookmarkEnd w:id="5387"/>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388" w:name="_Toc168599596"/>
      <w:bookmarkStart w:id="5389" w:name="_Toc183379418"/>
      <w:bookmarkStart w:id="5390" w:name="_Toc195349412"/>
      <w:bookmarkStart w:id="5391" w:name="_Toc195350000"/>
      <w:bookmarkStart w:id="5392" w:name="_Toc211940850"/>
      <w:r w:rsidRPr="00015F98">
        <w:t>6.8.9</w:t>
      </w:r>
      <w:r w:rsidRPr="00015F98">
        <w:tab/>
        <w:t>Security</w:t>
      </w:r>
      <w:bookmarkEnd w:id="5388"/>
      <w:bookmarkEnd w:id="5389"/>
      <w:bookmarkEnd w:id="5390"/>
      <w:bookmarkEnd w:id="5391"/>
      <w:bookmarkEnd w:id="5392"/>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393" w:name="_Toc160452954"/>
      <w:bookmarkStart w:id="5394" w:name="_Toc164869882"/>
      <w:bookmarkStart w:id="5395" w:name="_Toc175350934"/>
      <w:bookmarkStart w:id="5396" w:name="_Toc180146901"/>
      <w:bookmarkStart w:id="5397" w:name="_Toc180249399"/>
      <w:bookmarkStart w:id="5398" w:name="_Toc183379419"/>
      <w:bookmarkStart w:id="5399" w:name="_Toc195349413"/>
      <w:bookmarkStart w:id="5400" w:name="_Toc195350001"/>
      <w:bookmarkStart w:id="5401" w:name="_Toc211940851"/>
      <w:r w:rsidR="00553C53">
        <w:rPr>
          <w:lang w:eastAsia="zh-CN"/>
        </w:rPr>
        <w:lastRenderedPageBreak/>
        <w:t>7</w:t>
      </w:r>
      <w:r w:rsidR="00553C53">
        <w:rPr>
          <w:lang w:eastAsia="zh-CN"/>
        </w:rPr>
        <w:tab/>
        <w:t>Using Common API Framework</w:t>
      </w:r>
      <w:bookmarkEnd w:id="2667"/>
      <w:bookmarkEnd w:id="2668"/>
      <w:bookmarkEnd w:id="2669"/>
      <w:bookmarkEnd w:id="2681"/>
      <w:bookmarkEnd w:id="5393"/>
      <w:bookmarkEnd w:id="5394"/>
      <w:bookmarkEnd w:id="5395"/>
      <w:bookmarkEnd w:id="5396"/>
      <w:bookmarkEnd w:id="5397"/>
      <w:bookmarkEnd w:id="5398"/>
      <w:bookmarkEnd w:id="5399"/>
      <w:bookmarkEnd w:id="5400"/>
      <w:bookmarkEnd w:id="5401"/>
    </w:p>
    <w:p w14:paraId="370E6EF2" w14:textId="77777777" w:rsidR="00553C53" w:rsidRDefault="00553C53" w:rsidP="00553C53">
      <w:pPr>
        <w:pStyle w:val="Heading2"/>
      </w:pPr>
      <w:bookmarkStart w:id="5402" w:name="_Toc24868675"/>
      <w:bookmarkStart w:id="5403" w:name="_Toc34154180"/>
      <w:bookmarkStart w:id="5404" w:name="_Toc36041124"/>
      <w:bookmarkStart w:id="5405" w:name="_Toc36041437"/>
      <w:bookmarkStart w:id="5406" w:name="_Toc43196714"/>
      <w:bookmarkStart w:id="5407" w:name="_Toc43481484"/>
      <w:bookmarkStart w:id="5408" w:name="_Toc45134761"/>
      <w:bookmarkStart w:id="5409" w:name="_Toc51189293"/>
      <w:bookmarkStart w:id="5410" w:name="_Toc51763969"/>
      <w:bookmarkStart w:id="5411" w:name="_Toc57206201"/>
      <w:bookmarkStart w:id="5412" w:name="_Toc59019542"/>
      <w:bookmarkStart w:id="5413" w:name="_Toc68170215"/>
      <w:bookmarkStart w:id="5414" w:name="_Toc73433953"/>
      <w:bookmarkStart w:id="5415" w:name="_Toc73436001"/>
      <w:bookmarkStart w:id="5416" w:name="_Toc73437408"/>
      <w:bookmarkStart w:id="5417" w:name="_Toc75351818"/>
      <w:bookmarkStart w:id="5418" w:name="_Toc83230096"/>
      <w:bookmarkStart w:id="5419" w:name="_Toc85528264"/>
      <w:bookmarkStart w:id="5420" w:name="_Toc90649889"/>
      <w:bookmarkStart w:id="5421" w:name="_Toc96843460"/>
      <w:bookmarkStart w:id="5422" w:name="_Toc96844435"/>
      <w:bookmarkStart w:id="5423" w:name="_Toc100740008"/>
      <w:bookmarkStart w:id="5424" w:name="_Toc133408930"/>
      <w:bookmarkStart w:id="5425" w:name="_Toc160452955"/>
      <w:bookmarkStart w:id="5426" w:name="_Toc164869883"/>
      <w:bookmarkStart w:id="5427" w:name="_Toc175350935"/>
      <w:bookmarkStart w:id="5428" w:name="_Toc180146902"/>
      <w:bookmarkStart w:id="5429" w:name="_Toc180249400"/>
      <w:bookmarkStart w:id="5430" w:name="_Toc183379420"/>
      <w:bookmarkStart w:id="5431" w:name="_Toc195349414"/>
      <w:bookmarkStart w:id="5432" w:name="_Toc195350002"/>
      <w:bookmarkStart w:id="5433" w:name="_Toc211940852"/>
      <w:r>
        <w:t>7.1</w:t>
      </w:r>
      <w:r>
        <w:tab/>
        <w:t>General</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15FA1989"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434" w:name="_Toc24868676"/>
      <w:bookmarkStart w:id="5435" w:name="_Toc34154181"/>
      <w:bookmarkStart w:id="5436" w:name="_Toc36041125"/>
      <w:bookmarkStart w:id="5437" w:name="_Toc36041438"/>
      <w:bookmarkStart w:id="5438" w:name="_Toc43196715"/>
      <w:bookmarkStart w:id="5439" w:name="_Toc43481485"/>
      <w:bookmarkStart w:id="5440" w:name="_Toc45134762"/>
      <w:bookmarkStart w:id="5441" w:name="_Toc51189294"/>
      <w:bookmarkStart w:id="5442" w:name="_Toc51763970"/>
      <w:bookmarkStart w:id="5443" w:name="_Toc57206202"/>
      <w:bookmarkStart w:id="5444" w:name="_Toc59019543"/>
      <w:bookmarkStart w:id="5445" w:name="_Toc68170216"/>
      <w:bookmarkStart w:id="5446" w:name="_Toc73433954"/>
      <w:bookmarkStart w:id="5447" w:name="_Toc73436002"/>
      <w:bookmarkStart w:id="5448" w:name="_Toc73437409"/>
      <w:bookmarkStart w:id="5449" w:name="_Toc75351819"/>
      <w:bookmarkStart w:id="5450" w:name="_Toc83230097"/>
      <w:bookmarkStart w:id="5451" w:name="_Toc85528265"/>
      <w:bookmarkStart w:id="5452" w:name="_Toc90649890"/>
      <w:bookmarkStart w:id="5453" w:name="_Toc96843461"/>
      <w:bookmarkStart w:id="5454" w:name="_Toc96844436"/>
      <w:bookmarkStart w:id="5455" w:name="_Toc100740009"/>
      <w:bookmarkStart w:id="5456" w:name="_Toc133408931"/>
      <w:bookmarkStart w:id="5457" w:name="_Toc160452956"/>
      <w:bookmarkStart w:id="5458" w:name="_Toc164869884"/>
      <w:bookmarkStart w:id="5459" w:name="_Toc175350936"/>
      <w:bookmarkStart w:id="5460" w:name="_Toc180146903"/>
      <w:bookmarkStart w:id="5461" w:name="_Toc180249401"/>
      <w:bookmarkStart w:id="5462" w:name="_Toc183379421"/>
      <w:bookmarkStart w:id="5463" w:name="_Toc195349415"/>
      <w:bookmarkStart w:id="5464" w:name="_Toc195350003"/>
      <w:bookmarkStart w:id="5465" w:name="_Toc211940853"/>
      <w:r>
        <w:t>7.2</w:t>
      </w:r>
      <w:r>
        <w:tab/>
        <w:t>Security</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6BC2CE0D" w14:textId="6C0230F4"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FEEE21A"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44ED9C5E" w14:textId="7DBA79A5"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30E2C4C7"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7F430B"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71D94200"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466" w:name="_Toc510696650"/>
      <w:bookmarkStart w:id="5467" w:name="_Toc35971450"/>
      <w:bookmarkStart w:id="5468" w:name="_Toc96843462"/>
      <w:bookmarkStart w:id="5469" w:name="_Toc96844437"/>
      <w:bookmarkStart w:id="5470" w:name="_Toc100740010"/>
      <w:bookmarkStart w:id="5471" w:name="_Toc133408932"/>
      <w:bookmarkStart w:id="5472" w:name="_Toc160452957"/>
      <w:bookmarkStart w:id="5473" w:name="_Toc164869885"/>
      <w:bookmarkStart w:id="5474" w:name="_Toc175350937"/>
      <w:bookmarkStart w:id="5475" w:name="_Toc180146904"/>
      <w:bookmarkStart w:id="5476" w:name="_Toc180249402"/>
      <w:bookmarkStart w:id="5477" w:name="_Toc183379422"/>
      <w:bookmarkStart w:id="5478" w:name="_Toc195349416"/>
      <w:bookmarkStart w:id="5479" w:name="_Toc195350004"/>
      <w:bookmarkStart w:id="5480" w:name="_Toc211940854"/>
      <w:r>
        <w:lastRenderedPageBreak/>
        <w:t>Annex A (normative):</w:t>
      </w:r>
      <w:r>
        <w:br/>
        <w:t>OpenAPI specification</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661DE895" w14:textId="77777777" w:rsidR="00CE57B7" w:rsidRDefault="003319AF" w:rsidP="000B267A">
      <w:pPr>
        <w:pStyle w:val="Heading1"/>
      </w:pPr>
      <w:bookmarkStart w:id="5481" w:name="_Toc510696651"/>
      <w:bookmarkStart w:id="5482" w:name="_Toc35971451"/>
      <w:bookmarkStart w:id="5483" w:name="_Toc96843463"/>
      <w:bookmarkStart w:id="5484" w:name="_Toc96844438"/>
      <w:bookmarkStart w:id="5485" w:name="_Toc100740011"/>
      <w:bookmarkStart w:id="5486" w:name="_Toc133408933"/>
      <w:bookmarkStart w:id="5487" w:name="_Toc160452958"/>
      <w:bookmarkStart w:id="5488" w:name="_Toc164869886"/>
      <w:bookmarkStart w:id="5489" w:name="_Toc175350938"/>
      <w:bookmarkStart w:id="5490" w:name="_Toc180146905"/>
      <w:bookmarkStart w:id="5491" w:name="_Toc180249403"/>
      <w:bookmarkStart w:id="5492" w:name="_Toc183379423"/>
      <w:bookmarkStart w:id="5493" w:name="_Toc195349417"/>
      <w:bookmarkStart w:id="5494" w:name="_Toc195350005"/>
      <w:bookmarkStart w:id="5495" w:name="_Toc211940855"/>
      <w:r>
        <w:t>A.1</w:t>
      </w:r>
      <w:r>
        <w:tab/>
        <w:t>General</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24709B5C" w14:textId="7D3CEDAA" w:rsidR="00CE57B7" w:rsidRDefault="003319AF">
      <w:bookmarkStart w:id="5496"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36C5FC73"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5497"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498" w:name="_Toc96843464"/>
      <w:bookmarkStart w:id="5499" w:name="_Toc96844439"/>
      <w:bookmarkStart w:id="5500" w:name="_Toc100740012"/>
      <w:r>
        <w:br w:type="page"/>
      </w:r>
      <w:bookmarkStart w:id="5501" w:name="_Toc133408934"/>
      <w:bookmarkStart w:id="5502" w:name="_Toc160452959"/>
      <w:bookmarkStart w:id="5503" w:name="_Toc164869887"/>
      <w:bookmarkStart w:id="5504" w:name="_Toc175350939"/>
      <w:bookmarkStart w:id="5505" w:name="_Toc180146906"/>
      <w:bookmarkStart w:id="5506" w:name="_Toc180249404"/>
      <w:bookmarkStart w:id="5507" w:name="_Toc183379424"/>
      <w:bookmarkStart w:id="5508" w:name="_Toc195349418"/>
      <w:bookmarkStart w:id="5509" w:name="_Toc195350006"/>
      <w:bookmarkStart w:id="5510" w:name="_Toc211940856"/>
      <w:r w:rsidR="003319AF">
        <w:lastRenderedPageBreak/>
        <w:t>A.2</w:t>
      </w:r>
      <w:r w:rsidR="003319AF">
        <w:tab/>
      </w:r>
      <w:r w:rsidR="00E45AA1" w:rsidRPr="003E26EA">
        <w:t>UAE_C2OperationModeManagement</w:t>
      </w:r>
      <w:r w:rsidR="003319AF">
        <w:t xml:space="preserve"> API</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75FFB5E9" w14:textId="77777777" w:rsidR="00CE57B7" w:rsidRDefault="003319AF">
      <w:pPr>
        <w:pStyle w:val="PL"/>
      </w:pPr>
      <w:bookmarkStart w:id="5511" w:name="_Hlk514243590"/>
      <w:bookmarkStart w:id="5512" w:name="_Hlk515634373"/>
      <w:bookmarkStart w:id="5513" w:name="_Hlk515642979"/>
      <w:bookmarkStart w:id="5514"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254EC385"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59AF99FD"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5511"/>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5515" w:name="_Hlk515639407"/>
      <w:bookmarkEnd w:id="5512"/>
      <w:bookmarkEnd w:id="5513"/>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516" w:name="_Toc35971453"/>
      <w:bookmarkStart w:id="5517" w:name="_Toc96843465"/>
      <w:bookmarkStart w:id="5518" w:name="_Toc96844440"/>
      <w:bookmarkStart w:id="5519" w:name="_Toc100740013"/>
      <w:bookmarkEnd w:id="5515"/>
      <w:r>
        <w:br w:type="page"/>
      </w:r>
      <w:bookmarkStart w:id="5520" w:name="_Toc133408935"/>
      <w:bookmarkStart w:id="5521" w:name="_Toc160452960"/>
      <w:bookmarkStart w:id="5522" w:name="_Toc164869888"/>
      <w:bookmarkStart w:id="5523" w:name="_Toc175350940"/>
      <w:bookmarkStart w:id="5524" w:name="_Toc180146907"/>
      <w:bookmarkStart w:id="5525" w:name="_Toc180249405"/>
      <w:bookmarkStart w:id="5526" w:name="_Toc183379425"/>
      <w:bookmarkStart w:id="5527" w:name="_Toc195349419"/>
      <w:bookmarkStart w:id="5528" w:name="_Toc195350007"/>
      <w:bookmarkStart w:id="5529" w:name="_Toc211940857"/>
      <w:r w:rsidR="003319AF">
        <w:lastRenderedPageBreak/>
        <w:t>A.3</w:t>
      </w:r>
      <w:r w:rsidR="003319AF">
        <w:tab/>
      </w:r>
      <w:r w:rsidR="00CB7B3B" w:rsidRPr="00761EFE">
        <w:t>UAE_RealtimeUAVStatus</w:t>
      </w:r>
      <w:r w:rsidR="003319AF">
        <w:t xml:space="preserve"> API</w:t>
      </w:r>
      <w:bookmarkEnd w:id="5514"/>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40E11BA8" w14:textId="77777777" w:rsidR="00CB7B3B" w:rsidRDefault="00CB7B3B" w:rsidP="00CB7B3B">
      <w:pPr>
        <w:pStyle w:val="PL"/>
      </w:pPr>
      <w:bookmarkStart w:id="5530"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421E6769" w:rsidR="00CB7B3B" w:rsidRDefault="00CB7B3B" w:rsidP="00CB7B3B">
      <w:pPr>
        <w:pStyle w:val="PL"/>
      </w:pPr>
      <w:r>
        <w:t xml:space="preserve">  version: 1.</w:t>
      </w:r>
      <w:r w:rsidR="00F94222">
        <w:t>2</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23720BED" w:rsidR="00994F57" w:rsidRDefault="00994F57" w:rsidP="00994F57">
      <w:pPr>
        <w:pStyle w:val="PL"/>
      </w:pPr>
      <w:r>
        <w:t xml:space="preserve">    </w:t>
      </w:r>
      <w:r w:rsidR="00CB7B3B">
        <w:t>3GPP TS 29.257 V</w:t>
      </w:r>
      <w:r w:rsidR="00151D3C">
        <w:t>1</w:t>
      </w:r>
      <w:r w:rsidR="00F94222">
        <w:t>9</w:t>
      </w:r>
      <w:r w:rsidR="00CB7B3B">
        <w:t>.</w:t>
      </w:r>
      <w:r w:rsidR="001A5592">
        <w:t>5</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531" w:name="_Toc133408936"/>
      <w:bookmarkStart w:id="5532" w:name="_Toc160452961"/>
      <w:bookmarkStart w:id="5533" w:name="_Toc164869889"/>
      <w:bookmarkStart w:id="5534" w:name="_Toc175350941"/>
      <w:bookmarkStart w:id="5535" w:name="_Toc180146908"/>
      <w:bookmarkStart w:id="5536" w:name="_Toc180249406"/>
      <w:bookmarkStart w:id="5537" w:name="_Toc183379426"/>
      <w:bookmarkStart w:id="5538" w:name="_Toc195349420"/>
      <w:bookmarkStart w:id="5539" w:name="_Toc195350008"/>
      <w:bookmarkStart w:id="5540" w:name="_Toc211940858"/>
      <w:bookmarkStart w:id="5541" w:name="_Toc67903571"/>
      <w:bookmarkStart w:id="5542" w:name="_Toc96843466"/>
      <w:bookmarkStart w:id="5543" w:name="_Toc96844441"/>
      <w:bookmarkStart w:id="5544" w:name="_Toc100740014"/>
      <w:bookmarkStart w:id="5545" w:name="_Toc2086459"/>
      <w:bookmarkEnd w:id="5530"/>
      <w:r w:rsidR="005B4B64">
        <w:lastRenderedPageBreak/>
        <w:t>A.</w:t>
      </w:r>
      <w:r w:rsidR="005B4B64" w:rsidRPr="005B4B64">
        <w:t>4</w:t>
      </w:r>
      <w:r w:rsidR="005B4B64">
        <w:tab/>
        <w:t>UAE_ChangeUSSManagement API</w:t>
      </w:r>
      <w:bookmarkEnd w:id="5531"/>
      <w:bookmarkEnd w:id="5532"/>
      <w:bookmarkEnd w:id="5533"/>
      <w:bookmarkEnd w:id="5534"/>
      <w:bookmarkEnd w:id="5535"/>
      <w:bookmarkEnd w:id="5536"/>
      <w:bookmarkEnd w:id="5537"/>
      <w:bookmarkEnd w:id="5538"/>
      <w:bookmarkEnd w:id="5539"/>
      <w:bookmarkEnd w:id="5540"/>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69404256"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13DC2C5"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5546"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5546"/>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5547" w:name="_Toc129252586"/>
      <w:bookmarkStart w:id="5548" w:name="_Toc160452962"/>
      <w:bookmarkStart w:id="5549" w:name="_Toc164869890"/>
      <w:bookmarkStart w:id="5550" w:name="_Toc175350942"/>
      <w:bookmarkStart w:id="5551" w:name="_Toc180146909"/>
      <w:bookmarkStart w:id="5552" w:name="_Toc180249407"/>
      <w:bookmarkStart w:id="5553" w:name="_Toc183379427"/>
      <w:bookmarkStart w:id="5554" w:name="_Toc195349421"/>
      <w:bookmarkStart w:id="5555" w:name="_Toc195350009"/>
      <w:bookmarkStart w:id="5556" w:name="_Toc211940859"/>
      <w:bookmarkStart w:id="5557" w:name="_Toc13340893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5547"/>
      <w:bookmarkEnd w:id="5548"/>
      <w:bookmarkEnd w:id="5549"/>
      <w:bookmarkEnd w:id="5550"/>
      <w:bookmarkEnd w:id="5551"/>
      <w:bookmarkEnd w:id="5552"/>
      <w:bookmarkEnd w:id="5553"/>
      <w:bookmarkEnd w:id="5554"/>
      <w:bookmarkEnd w:id="5555"/>
      <w:bookmarkEnd w:id="5556"/>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7407544D" w:rsidR="008C7ABB" w:rsidRDefault="008C7ABB" w:rsidP="008C7ABB">
      <w:pPr>
        <w:pStyle w:val="PL"/>
      </w:pPr>
      <w:r>
        <w:t xml:space="preserve">  version: 1.</w:t>
      </w:r>
      <w:r w:rsidR="003D1102">
        <w:t>1</w:t>
      </w:r>
      <w:r>
        <w:t>.0</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583A16A4" w:rsidR="008C7ABB" w:rsidRDefault="008C7ABB" w:rsidP="008C7ABB">
      <w:pPr>
        <w:pStyle w:val="PL"/>
      </w:pPr>
      <w:r>
        <w:t xml:space="preserve">    3GPP TS 29.257 V1</w:t>
      </w:r>
      <w:r w:rsidR="003D1102">
        <w:t>9</w:t>
      </w:r>
      <w:r>
        <w:t>.</w:t>
      </w:r>
      <w:r w:rsidR="001A5592">
        <w:t>5</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5558"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5559" w:name="_Toc160452963"/>
      <w:bookmarkStart w:id="5560" w:name="_Toc164869891"/>
      <w:bookmarkStart w:id="5561" w:name="_Toc175350943"/>
      <w:bookmarkStart w:id="5562" w:name="_Toc180146910"/>
      <w:bookmarkStart w:id="5563" w:name="_Toc180249408"/>
      <w:bookmarkStart w:id="5564" w:name="_Toc183379428"/>
      <w:bookmarkStart w:id="5565" w:name="_Toc195349422"/>
      <w:bookmarkStart w:id="5566" w:name="_Toc195350010"/>
      <w:bookmarkStart w:id="5567" w:name="_Toc211940860"/>
      <w:r w:rsidR="004F4157" w:rsidRPr="00F4442C">
        <w:lastRenderedPageBreak/>
        <w:t>A.</w:t>
      </w:r>
      <w:r w:rsidR="004F4157" w:rsidRPr="00C21C18">
        <w:t>6</w:t>
      </w:r>
      <w:r w:rsidR="004F4157" w:rsidRPr="00F4442C">
        <w:tab/>
      </w:r>
      <w:bookmarkStart w:id="5568" w:name="_Hlk144024711"/>
      <w:r w:rsidR="004F4157" w:rsidRPr="00B67013">
        <w:t>UAE_UAVDynamicInfo</w:t>
      </w:r>
      <w:r w:rsidR="004F4157" w:rsidRPr="00F4442C">
        <w:t xml:space="preserve"> API</w:t>
      </w:r>
      <w:bookmarkEnd w:id="5558"/>
      <w:bookmarkEnd w:id="5559"/>
      <w:bookmarkEnd w:id="5560"/>
      <w:bookmarkEnd w:id="5561"/>
      <w:bookmarkEnd w:id="5562"/>
      <w:bookmarkEnd w:id="5563"/>
      <w:bookmarkEnd w:id="5564"/>
      <w:bookmarkEnd w:id="5565"/>
      <w:bookmarkEnd w:id="5566"/>
      <w:bookmarkEnd w:id="5567"/>
      <w:bookmarkEnd w:id="5568"/>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1988A4DA" w:rsidR="004F4157" w:rsidRPr="00F4442C" w:rsidRDefault="004F4157" w:rsidP="004F4157">
      <w:pPr>
        <w:pStyle w:val="PL"/>
      </w:pPr>
      <w:r w:rsidRPr="00F4442C">
        <w:t xml:space="preserve">  version: 1.</w:t>
      </w:r>
      <w:r w:rsidR="00E04FBB">
        <w:t>1</w:t>
      </w:r>
      <w:r w:rsidRPr="00F4442C">
        <w:t>.0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2A291165" w:rsidR="004F4157" w:rsidRDefault="004F4157" w:rsidP="004F4157">
      <w:pPr>
        <w:pStyle w:val="PL"/>
      </w:pPr>
      <w:r>
        <w:t xml:space="preserve">    3GPP TS 29.257 V1</w:t>
      </w:r>
      <w:r w:rsidR="00E04FBB">
        <w:t>9</w:t>
      </w:r>
      <w:r>
        <w:t>.</w:t>
      </w:r>
      <w:r w:rsidR="001A5592">
        <w:t>5</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5569" w:name="_Toc175350944"/>
      <w:bookmarkStart w:id="5570" w:name="_Toc180146911"/>
      <w:bookmarkStart w:id="5571" w:name="_Toc180249409"/>
      <w:bookmarkStart w:id="5572" w:name="_Toc183379429"/>
      <w:bookmarkStart w:id="5573" w:name="_Toc195349423"/>
      <w:bookmarkStart w:id="5574" w:name="_Toc195350011"/>
      <w:bookmarkStart w:id="5575" w:name="_Toc211940861"/>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5569"/>
      <w:bookmarkEnd w:id="5570"/>
      <w:bookmarkEnd w:id="5571"/>
      <w:bookmarkEnd w:id="5572"/>
      <w:bookmarkEnd w:id="5573"/>
      <w:bookmarkEnd w:id="5574"/>
      <w:bookmarkEnd w:id="5575"/>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323DA918" w:rsidR="003E770C" w:rsidRDefault="003E770C" w:rsidP="003E770C">
      <w:pPr>
        <w:pStyle w:val="PL"/>
      </w:pPr>
      <w:r>
        <w:t xml:space="preserve">  version: 1.0.0</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028CCC19" w:rsidR="003E770C" w:rsidRDefault="003E770C" w:rsidP="003E770C">
      <w:pPr>
        <w:pStyle w:val="PL"/>
      </w:pPr>
      <w:r>
        <w:t xml:space="preserve">    3GPP TS 29.257 V19.</w:t>
      </w:r>
      <w:r w:rsidR="001A5592">
        <w:t>5</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5576" w:name="_Toc175350945"/>
      <w:bookmarkStart w:id="5577" w:name="_Toc180146912"/>
      <w:bookmarkStart w:id="5578" w:name="_Toc180249410"/>
      <w:bookmarkStart w:id="5579" w:name="_Toc183379430"/>
      <w:bookmarkStart w:id="5580" w:name="_Toc195349424"/>
      <w:bookmarkStart w:id="5581" w:name="_Toc195350012"/>
      <w:bookmarkStart w:id="5582" w:name="_Toc211940862"/>
      <w:r w:rsidR="00CB1A86">
        <w:lastRenderedPageBreak/>
        <w:t>A.</w:t>
      </w:r>
      <w:r w:rsidR="00CB1A86" w:rsidRPr="00210904">
        <w:t>8</w:t>
      </w:r>
      <w:r w:rsidR="00CB1A86">
        <w:tab/>
      </w:r>
      <w:r w:rsidR="00CB1A86" w:rsidRPr="00937AC3">
        <w:t>UAE_Flight</w:t>
      </w:r>
      <w:r w:rsidR="00CB1A86">
        <w:t>RouteSupport API</w:t>
      </w:r>
      <w:bookmarkEnd w:id="5576"/>
      <w:bookmarkEnd w:id="5577"/>
      <w:bookmarkEnd w:id="5578"/>
      <w:bookmarkEnd w:id="5579"/>
      <w:bookmarkEnd w:id="5580"/>
      <w:bookmarkEnd w:id="5581"/>
      <w:bookmarkEnd w:id="5582"/>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82A15E3"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51965172"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5583" w:name="_Toc168599718"/>
      <w:bookmarkStart w:id="5584" w:name="_Toc183379431"/>
      <w:bookmarkStart w:id="5585" w:name="_Toc195349425"/>
      <w:bookmarkStart w:id="5586" w:name="_Toc195350013"/>
      <w:bookmarkStart w:id="5587" w:name="_Toc211940863"/>
      <w:bookmarkStart w:id="5588" w:name="_Toc160452964"/>
      <w:bookmarkStart w:id="5589" w:name="_Toc164869892"/>
      <w:bookmarkStart w:id="5590" w:name="_Toc175350946"/>
      <w:bookmarkStart w:id="5591" w:name="_Toc180146913"/>
      <w:bookmarkStart w:id="5592" w:name="_Toc180249411"/>
      <w:r w:rsidR="00267501">
        <w:lastRenderedPageBreak/>
        <w:t>A.</w:t>
      </w:r>
      <w:r w:rsidR="00267501" w:rsidRPr="00920EA8">
        <w:t>9</w:t>
      </w:r>
      <w:r w:rsidR="00267501">
        <w:tab/>
      </w:r>
      <w:r w:rsidR="00267501" w:rsidRPr="00115EBF">
        <w:t xml:space="preserve">UAE_NTZManagement </w:t>
      </w:r>
      <w:r w:rsidR="00267501">
        <w:t>API</w:t>
      </w:r>
      <w:bookmarkEnd w:id="5583"/>
      <w:bookmarkEnd w:id="5584"/>
      <w:bookmarkEnd w:id="5585"/>
      <w:bookmarkEnd w:id="5586"/>
      <w:bookmarkEnd w:id="5587"/>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61D7F207" w:rsidR="00267501" w:rsidRDefault="00267501" w:rsidP="00267501">
      <w:pPr>
        <w:pStyle w:val="PL"/>
      </w:pPr>
      <w:r>
        <w:t xml:space="preserve">  version: 1.0.0</w:t>
      </w:r>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85C05A2"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346CEC08" w:rsidR="00267501" w:rsidRDefault="00267501" w:rsidP="00267501">
      <w:pPr>
        <w:pStyle w:val="PL"/>
      </w:pPr>
      <w:r>
        <w:t xml:space="preserve">    3GPP TS 29.257 V19.</w:t>
      </w:r>
      <w:r w:rsidR="001A5592">
        <w:t>5</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5593" w:name="_Toc183379432"/>
      <w:bookmarkStart w:id="5594" w:name="_Toc195349426"/>
      <w:bookmarkStart w:id="5595" w:name="_Toc195350014"/>
      <w:bookmarkStart w:id="5596" w:name="_Toc211940864"/>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541"/>
      <w:bookmarkEnd w:id="5542"/>
      <w:bookmarkEnd w:id="5543"/>
      <w:bookmarkEnd w:id="5544"/>
      <w:bookmarkEnd w:id="5557"/>
      <w:bookmarkEnd w:id="5588"/>
      <w:bookmarkEnd w:id="5589"/>
      <w:bookmarkEnd w:id="5590"/>
      <w:bookmarkEnd w:id="5591"/>
      <w:bookmarkEnd w:id="5592"/>
      <w:bookmarkEnd w:id="5593"/>
      <w:bookmarkEnd w:id="5594"/>
      <w:bookmarkEnd w:id="5595"/>
      <w:bookmarkEnd w:id="5596"/>
    </w:p>
    <w:p w14:paraId="6B240DD2" w14:textId="77777777" w:rsidR="00782F57" w:rsidRDefault="00782F57" w:rsidP="000B267A">
      <w:pPr>
        <w:pStyle w:val="Heading1"/>
      </w:pPr>
      <w:bookmarkStart w:id="5597" w:name="_Toc67903572"/>
      <w:bookmarkStart w:id="5598" w:name="_Toc96843467"/>
      <w:bookmarkStart w:id="5599" w:name="_Toc96844442"/>
      <w:bookmarkStart w:id="5600" w:name="_Toc100740015"/>
      <w:bookmarkStart w:id="5601" w:name="_Toc133408938"/>
      <w:bookmarkStart w:id="5602" w:name="_Toc160452965"/>
      <w:bookmarkStart w:id="5603" w:name="_Toc164869893"/>
      <w:bookmarkStart w:id="5604" w:name="_Toc175350947"/>
      <w:bookmarkStart w:id="5605" w:name="_Toc180146914"/>
      <w:bookmarkStart w:id="5606" w:name="_Toc180249412"/>
      <w:bookmarkStart w:id="5607" w:name="_Toc183379433"/>
      <w:bookmarkStart w:id="5608" w:name="_Toc195349427"/>
      <w:bookmarkStart w:id="5609" w:name="_Toc195350015"/>
      <w:bookmarkStart w:id="5610" w:name="_Toc211940865"/>
      <w:r>
        <w:t>B.1</w:t>
      </w:r>
      <w:r>
        <w:tab/>
        <w:t>General</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613326DA" w14:textId="51A7C18D"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5611" w:name="_Toc67903573"/>
      <w:bookmarkStart w:id="5612" w:name="_Toc96843468"/>
      <w:bookmarkStart w:id="5613" w:name="_Toc96844443"/>
      <w:bookmarkStart w:id="5614" w:name="_Toc100740016"/>
      <w:bookmarkStart w:id="5615" w:name="_Toc133408939"/>
      <w:bookmarkStart w:id="5616" w:name="_Toc160452966"/>
      <w:bookmarkStart w:id="5617" w:name="_Toc164869894"/>
      <w:bookmarkStart w:id="5618" w:name="_Toc175350948"/>
      <w:bookmarkStart w:id="5619" w:name="_Toc180146915"/>
      <w:bookmarkStart w:id="5620" w:name="_Toc180249413"/>
      <w:bookmarkStart w:id="5621" w:name="_Toc183379434"/>
      <w:bookmarkStart w:id="5622" w:name="_Toc195349428"/>
      <w:bookmarkStart w:id="5623" w:name="_Toc195350016"/>
      <w:bookmarkStart w:id="5624" w:name="_Toc211940866"/>
      <w:r>
        <w:t>B.2</w:t>
      </w:r>
      <w:r>
        <w:tab/>
      </w:r>
      <w:r w:rsidRPr="005618C3">
        <w:t xml:space="preserve">UAE_C2OperationModeManagement </w:t>
      </w:r>
      <w:r>
        <w:t>API</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5625" w:name="_Toc67903574"/>
      <w:bookmarkStart w:id="5626" w:name="_Toc96843469"/>
      <w:bookmarkStart w:id="5627" w:name="_Toc96844444"/>
      <w:bookmarkStart w:id="5628" w:name="_Toc100740017"/>
      <w:bookmarkStart w:id="5629" w:name="_Toc133408940"/>
      <w:bookmarkStart w:id="5630" w:name="_Toc160452967"/>
      <w:bookmarkStart w:id="5631" w:name="_Toc164869895"/>
      <w:bookmarkStart w:id="5632" w:name="_Toc175350949"/>
      <w:bookmarkStart w:id="5633" w:name="_Toc180146916"/>
      <w:bookmarkStart w:id="5634" w:name="_Toc180249414"/>
      <w:bookmarkStart w:id="5635" w:name="_Toc183379435"/>
      <w:bookmarkStart w:id="5636" w:name="_Toc195349429"/>
      <w:bookmarkStart w:id="5637" w:name="_Toc195350017"/>
      <w:bookmarkStart w:id="5638" w:name="_Toc211940867"/>
      <w:r>
        <w:t>B.3</w:t>
      </w:r>
      <w:r>
        <w:tab/>
      </w:r>
      <w:r w:rsidRPr="00761EFE">
        <w:t>UAE_RealtimeUAVStatus</w:t>
      </w:r>
      <w:r>
        <w:t xml:space="preserve"> API</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5639" w:name="_Toc129252590"/>
      <w:bookmarkStart w:id="5640" w:name="_Toc160452968"/>
      <w:bookmarkStart w:id="5641" w:name="_Toc164869896"/>
      <w:bookmarkStart w:id="5642" w:name="_Toc175350950"/>
      <w:bookmarkStart w:id="5643" w:name="_Toc180146917"/>
      <w:bookmarkStart w:id="5644" w:name="_Toc180249415"/>
      <w:bookmarkStart w:id="5645" w:name="_Toc183379436"/>
      <w:bookmarkStart w:id="5646" w:name="_Toc195349430"/>
      <w:bookmarkStart w:id="5647" w:name="_Toc195350018"/>
      <w:bookmarkStart w:id="5648" w:name="_Toc211940868"/>
      <w:r>
        <w:t>B</w:t>
      </w:r>
      <w:r w:rsidRPr="00035252">
        <w:t>.4</w:t>
      </w:r>
      <w:r>
        <w:tab/>
        <w:t>UAE_ChangeUSSManagement API</w:t>
      </w:r>
      <w:bookmarkEnd w:id="5639"/>
      <w:bookmarkEnd w:id="5640"/>
      <w:bookmarkEnd w:id="5641"/>
      <w:bookmarkEnd w:id="5642"/>
      <w:bookmarkEnd w:id="5643"/>
      <w:bookmarkEnd w:id="5644"/>
      <w:bookmarkEnd w:id="5645"/>
      <w:bookmarkEnd w:id="5646"/>
      <w:bookmarkEnd w:id="5647"/>
      <w:bookmarkEnd w:id="5648"/>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5649" w:name="_Toc160452969"/>
      <w:bookmarkStart w:id="5650" w:name="_Toc164869897"/>
      <w:bookmarkStart w:id="5651" w:name="_Toc175350951"/>
      <w:bookmarkStart w:id="5652" w:name="_Toc180146918"/>
      <w:bookmarkStart w:id="5653" w:name="_Toc180249416"/>
      <w:bookmarkStart w:id="5654" w:name="_Toc183379437"/>
      <w:bookmarkStart w:id="5655" w:name="_Toc195349431"/>
      <w:bookmarkStart w:id="5656" w:name="_Toc195350019"/>
      <w:bookmarkStart w:id="5657" w:name="_Toc211940869"/>
      <w:r>
        <w:t>B.</w:t>
      </w:r>
      <w:r w:rsidRPr="00714452">
        <w:t>5</w:t>
      </w:r>
      <w:r>
        <w:tab/>
      </w:r>
      <w:r w:rsidRPr="00BA0DBB">
        <w:t>UAE_DAASupport</w:t>
      </w:r>
      <w:r w:rsidRPr="00282775">
        <w:t xml:space="preserve"> </w:t>
      </w:r>
      <w:r>
        <w:t>API</w:t>
      </w:r>
      <w:bookmarkEnd w:id="5649"/>
      <w:bookmarkEnd w:id="5650"/>
      <w:bookmarkEnd w:id="5651"/>
      <w:bookmarkEnd w:id="5652"/>
      <w:bookmarkEnd w:id="5653"/>
      <w:bookmarkEnd w:id="5654"/>
      <w:bookmarkEnd w:id="5655"/>
      <w:bookmarkEnd w:id="5656"/>
      <w:bookmarkEnd w:id="5657"/>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5658" w:name="_Toc160452970"/>
      <w:bookmarkStart w:id="5659" w:name="_Toc164869898"/>
      <w:bookmarkStart w:id="5660" w:name="_Toc175350952"/>
      <w:bookmarkStart w:id="5661" w:name="_Toc180146919"/>
      <w:bookmarkStart w:id="5662" w:name="_Toc180249417"/>
      <w:bookmarkStart w:id="5663" w:name="_Toc183379438"/>
      <w:bookmarkStart w:id="5664" w:name="_Toc195349432"/>
      <w:bookmarkStart w:id="5665" w:name="_Toc195350020"/>
      <w:bookmarkStart w:id="5666" w:name="_Toc211940870"/>
      <w:r>
        <w:lastRenderedPageBreak/>
        <w:t>B.</w:t>
      </w:r>
      <w:r w:rsidRPr="00A5253A">
        <w:t>6</w:t>
      </w:r>
      <w:r w:rsidRPr="00A5253A">
        <w:tab/>
        <w:t>UAE_UAVDynamicInfo API</w:t>
      </w:r>
      <w:bookmarkEnd w:id="5658"/>
      <w:bookmarkEnd w:id="5659"/>
      <w:bookmarkEnd w:id="5660"/>
      <w:bookmarkEnd w:id="5661"/>
      <w:bookmarkEnd w:id="5662"/>
      <w:bookmarkEnd w:id="5663"/>
      <w:bookmarkEnd w:id="5664"/>
      <w:bookmarkEnd w:id="5665"/>
      <w:bookmarkEnd w:id="5666"/>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5667" w:name="_Toc175350953"/>
      <w:bookmarkStart w:id="5668" w:name="_Toc180146920"/>
      <w:bookmarkStart w:id="5669" w:name="_Toc180249418"/>
      <w:bookmarkStart w:id="5670" w:name="_Toc183379439"/>
      <w:bookmarkStart w:id="5671" w:name="_Toc195349433"/>
      <w:bookmarkStart w:id="5672" w:name="_Toc195350021"/>
      <w:bookmarkStart w:id="5673" w:name="_Toc211940871"/>
      <w:r>
        <w:lastRenderedPageBreak/>
        <w:t>B.7</w:t>
      </w:r>
      <w:r w:rsidRPr="00A5253A">
        <w:tab/>
      </w:r>
      <w:r w:rsidRPr="00937AC3">
        <w:t>UAE_FlightPathMonitoring</w:t>
      </w:r>
      <w:r w:rsidRPr="00332316">
        <w:t xml:space="preserve"> </w:t>
      </w:r>
      <w:r w:rsidRPr="00A5253A">
        <w:t>API</w:t>
      </w:r>
      <w:bookmarkEnd w:id="5667"/>
      <w:bookmarkEnd w:id="5668"/>
      <w:bookmarkEnd w:id="5669"/>
      <w:bookmarkEnd w:id="5670"/>
      <w:bookmarkEnd w:id="5671"/>
      <w:bookmarkEnd w:id="5672"/>
      <w:bookmarkEnd w:id="5673"/>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5674" w:name="_Toc175350954"/>
      <w:bookmarkStart w:id="5675" w:name="_Toc180146921"/>
      <w:bookmarkStart w:id="5676" w:name="_Toc180249419"/>
      <w:bookmarkStart w:id="5677" w:name="_Toc183379440"/>
      <w:bookmarkStart w:id="5678" w:name="_Toc195349434"/>
      <w:bookmarkStart w:id="5679" w:name="_Toc195350022"/>
      <w:bookmarkStart w:id="5680" w:name="_Toc211940872"/>
      <w:r>
        <w:lastRenderedPageBreak/>
        <w:t>B.8</w:t>
      </w:r>
      <w:r w:rsidRPr="00A5253A">
        <w:tab/>
      </w:r>
      <w:r w:rsidRPr="00937AC3">
        <w:t>UAE_Flight</w:t>
      </w:r>
      <w:r>
        <w:t xml:space="preserve">RouteSupport </w:t>
      </w:r>
      <w:r w:rsidRPr="00A5253A">
        <w:t>API</w:t>
      </w:r>
      <w:bookmarkEnd w:id="5674"/>
      <w:bookmarkEnd w:id="5675"/>
      <w:bookmarkEnd w:id="5676"/>
      <w:bookmarkEnd w:id="5677"/>
      <w:bookmarkEnd w:id="5678"/>
      <w:bookmarkEnd w:id="5679"/>
      <w:bookmarkEnd w:id="5680"/>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5681" w:name="_Toc195349435"/>
      <w:bookmarkStart w:id="5682" w:name="_Toc195350023"/>
      <w:bookmarkStart w:id="5683" w:name="_Toc211940873"/>
      <w:r>
        <w:lastRenderedPageBreak/>
        <w:t>B.9</w:t>
      </w:r>
      <w:r w:rsidRPr="00A5253A">
        <w:tab/>
      </w:r>
      <w:r w:rsidRPr="00115EBF">
        <w:t>UAE_NTZManagement</w:t>
      </w:r>
      <w:r>
        <w:t xml:space="preserve"> </w:t>
      </w:r>
      <w:r w:rsidRPr="00A5253A">
        <w:t>API</w:t>
      </w:r>
      <w:bookmarkEnd w:id="5681"/>
      <w:bookmarkEnd w:id="5682"/>
      <w:bookmarkEnd w:id="5683"/>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5684" w:name="_Toc96843470"/>
      <w:bookmarkStart w:id="5685" w:name="_Toc96844445"/>
      <w:bookmarkStart w:id="5686" w:name="_Toc100740018"/>
      <w:bookmarkStart w:id="5687" w:name="_Toc133408941"/>
      <w:bookmarkStart w:id="5688" w:name="_Toc160452971"/>
      <w:bookmarkStart w:id="5689" w:name="_Toc164869899"/>
      <w:bookmarkStart w:id="5690" w:name="_Toc175350955"/>
      <w:bookmarkStart w:id="5691" w:name="_Toc180146922"/>
      <w:bookmarkStart w:id="5692" w:name="_Toc180249420"/>
      <w:bookmarkStart w:id="5693" w:name="_Toc183379441"/>
      <w:bookmarkStart w:id="5694" w:name="_Toc195349436"/>
      <w:bookmarkStart w:id="5695" w:name="_Toc195350024"/>
      <w:bookmarkStart w:id="5696" w:name="_Toc211940874"/>
      <w:r w:rsidR="003319AF">
        <w:lastRenderedPageBreak/>
        <w:t xml:space="preserve">Annex </w:t>
      </w:r>
      <w:r>
        <w:t>C</w:t>
      </w:r>
      <w:r w:rsidR="003319AF">
        <w:t xml:space="preserve"> (informative):</w:t>
      </w:r>
      <w:r w:rsidR="003319AF">
        <w:br/>
        <w:t>Change history</w:t>
      </w:r>
      <w:bookmarkEnd w:id="5545"/>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C91065"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11DAC517" w:rsidR="00C91065" w:rsidRDefault="00C91065" w:rsidP="00C91065">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5B221F81" w:rsidR="00C91065" w:rsidRDefault="00C91065" w:rsidP="00C91065">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CD4DA9A" w:rsidR="00C91065" w:rsidRDefault="00C91065" w:rsidP="00C91065">
            <w:pPr>
              <w:pStyle w:val="TAC"/>
              <w:keepNext w:val="0"/>
              <w:keepLines w:val="0"/>
              <w:rPr>
                <w:rFonts w:cs="Arial"/>
                <w:sz w:val="16"/>
                <w:szCs w:val="16"/>
              </w:rPr>
            </w:pPr>
            <w:r>
              <w:rPr>
                <w:rFonts w:cs="Arial"/>
                <w:sz w:val="16"/>
                <w:szCs w:val="16"/>
              </w:rPr>
              <w:t>C</w:t>
            </w:r>
            <w:r>
              <w:rPr>
                <w:rFonts w:cs="Arial"/>
                <w:sz w:val="16"/>
                <w:szCs w:val="16"/>
              </w:rPr>
              <w:t>P</w:t>
            </w:r>
            <w:r>
              <w:rPr>
                <w:rFonts w:cs="Arial"/>
                <w:sz w:val="16"/>
                <w:szCs w:val="16"/>
              </w:rPr>
              <w:t>-25</w:t>
            </w:r>
            <w:r>
              <w:rPr>
                <w:rFonts w:cs="Arial"/>
                <w:sz w:val="16"/>
                <w:szCs w:val="16"/>
              </w:rPr>
              <w:t>3</w:t>
            </w:r>
            <w:r w:rsidRPr="003435C0">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7604F45" w:rsidR="00C91065" w:rsidRDefault="00C91065" w:rsidP="00C91065">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34CDD406" w:rsidR="00C91065" w:rsidRDefault="00C91065" w:rsidP="00C9106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0C871537" w:rsidR="00C91065" w:rsidRDefault="00C91065" w:rsidP="00C91065">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46EB5CE0" w:rsidR="00C91065" w:rsidRDefault="00C91065" w:rsidP="00C91065">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C91065" w:rsidRDefault="00C91065" w:rsidP="00C91065">
            <w:pPr>
              <w:pStyle w:val="TAC"/>
              <w:keepNext w:val="0"/>
              <w:keepLines w:val="0"/>
              <w:rPr>
                <w:sz w:val="16"/>
                <w:szCs w:val="16"/>
              </w:rPr>
            </w:pPr>
            <w:r>
              <w:rPr>
                <w:sz w:val="16"/>
                <w:szCs w:val="16"/>
              </w:rPr>
              <w:t>19.</w:t>
            </w:r>
            <w:r>
              <w:rPr>
                <w:sz w:val="16"/>
                <w:szCs w:val="16"/>
              </w:rPr>
              <w:t>5</w:t>
            </w:r>
            <w:r>
              <w:rPr>
                <w:sz w:val="16"/>
                <w:szCs w:val="16"/>
              </w:rPr>
              <w:t>.0</w:t>
            </w:r>
          </w:p>
        </w:tc>
      </w:tr>
      <w:tr w:rsidR="003435C0"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773A927" w:rsidR="003435C0" w:rsidRDefault="003435C0" w:rsidP="003435C0">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028C8C32" w:rsidR="003435C0" w:rsidRDefault="003435C0" w:rsidP="003435C0">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06A5479C" w:rsidR="003435C0" w:rsidRDefault="003435C0" w:rsidP="003435C0">
            <w:pPr>
              <w:pStyle w:val="TAC"/>
              <w:keepNext w:val="0"/>
              <w:keepLines w:val="0"/>
              <w:rPr>
                <w:rFonts w:cs="Arial"/>
                <w:sz w:val="16"/>
                <w:szCs w:val="16"/>
              </w:rPr>
            </w:pPr>
            <w:r>
              <w:rPr>
                <w:rFonts w:cs="Arial"/>
                <w:sz w:val="16"/>
                <w:szCs w:val="16"/>
              </w:rPr>
              <w:t>CP-253</w:t>
            </w:r>
            <w:r w:rsidRPr="003435C0">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7248394C" w:rsidR="003435C0" w:rsidRDefault="003435C0" w:rsidP="003435C0">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3435C0" w:rsidRDefault="003435C0" w:rsidP="003435C0">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21CF1FFD" w:rsidR="003435C0" w:rsidRDefault="003435C0" w:rsidP="003435C0">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19DE3EA5" w:rsidR="003435C0" w:rsidRDefault="003435C0" w:rsidP="003435C0">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3435C0" w:rsidRDefault="003435C0" w:rsidP="003435C0">
            <w:pPr>
              <w:pStyle w:val="TAC"/>
              <w:keepNext w:val="0"/>
              <w:keepLines w:val="0"/>
              <w:rPr>
                <w:sz w:val="16"/>
                <w:szCs w:val="16"/>
              </w:rPr>
            </w:pPr>
            <w:r>
              <w:rPr>
                <w:sz w:val="16"/>
                <w:szCs w:val="16"/>
              </w:rPr>
              <w:t>19.5.0</w:t>
            </w:r>
          </w:p>
        </w:tc>
      </w:tr>
      <w:tr w:rsidR="003435C0"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2AC945D0" w:rsidR="003435C0" w:rsidRDefault="003435C0" w:rsidP="003435C0">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2B241DDF" w:rsidR="003435C0" w:rsidRDefault="003435C0" w:rsidP="003435C0">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0B29E5E4" w:rsidR="003435C0" w:rsidRDefault="003435C0" w:rsidP="003435C0">
            <w:pPr>
              <w:pStyle w:val="TAC"/>
              <w:keepNext w:val="0"/>
              <w:keepLines w:val="0"/>
              <w:rPr>
                <w:rFonts w:cs="Arial"/>
                <w:sz w:val="16"/>
                <w:szCs w:val="16"/>
              </w:rPr>
            </w:pPr>
            <w:r>
              <w:rPr>
                <w:rFonts w:cs="Arial"/>
                <w:sz w:val="16"/>
                <w:szCs w:val="16"/>
              </w:rPr>
              <w:t>CP-253</w:t>
            </w:r>
            <w:r w:rsidRPr="003435C0">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6BBC22A1" w:rsidR="003435C0" w:rsidRDefault="003435C0" w:rsidP="003435C0">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2B895A8C" w:rsidR="003435C0" w:rsidRDefault="003435C0" w:rsidP="003435C0">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376FDB7F" w:rsidR="003435C0" w:rsidRDefault="003435C0" w:rsidP="003435C0">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D9E674F" w:rsidR="003435C0" w:rsidRDefault="003435C0" w:rsidP="003435C0">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3435C0" w:rsidRDefault="003435C0" w:rsidP="003435C0">
            <w:pPr>
              <w:pStyle w:val="TAC"/>
              <w:keepNext w:val="0"/>
              <w:keepLines w:val="0"/>
              <w:rPr>
                <w:sz w:val="16"/>
                <w:szCs w:val="16"/>
              </w:rPr>
            </w:pPr>
            <w:r>
              <w:rPr>
                <w:sz w:val="16"/>
                <w:szCs w:val="16"/>
              </w:rPr>
              <w:t>19.5.0</w:t>
            </w:r>
          </w:p>
        </w:tc>
      </w:tr>
      <w:tr w:rsidR="003435C0"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38EB5715" w:rsidR="003435C0" w:rsidRDefault="003435C0" w:rsidP="003435C0">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28018852" w:rsidR="003435C0" w:rsidRDefault="003435C0" w:rsidP="003435C0">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C903A70" w:rsidR="003435C0" w:rsidRDefault="003435C0" w:rsidP="003435C0">
            <w:pPr>
              <w:pStyle w:val="TAC"/>
              <w:keepNext w:val="0"/>
              <w:keepLines w:val="0"/>
              <w:rPr>
                <w:rFonts w:cs="Arial"/>
                <w:sz w:val="16"/>
                <w:szCs w:val="16"/>
              </w:rPr>
            </w:pPr>
            <w:r>
              <w:rPr>
                <w:rFonts w:cs="Arial"/>
                <w:sz w:val="16"/>
                <w:szCs w:val="16"/>
              </w:rPr>
              <w:t>CP-253</w:t>
            </w:r>
            <w:r w:rsidRPr="003435C0">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730CCAA5" w:rsidR="003435C0" w:rsidRDefault="003435C0" w:rsidP="003435C0">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CC71327" w:rsidR="003435C0" w:rsidRDefault="003435C0" w:rsidP="003435C0">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58D33EB" w:rsidR="003435C0" w:rsidRDefault="003435C0" w:rsidP="003435C0">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623C87D4" w:rsidR="003435C0" w:rsidRDefault="003435C0" w:rsidP="003435C0">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3435C0" w:rsidRDefault="003435C0" w:rsidP="003435C0">
            <w:pPr>
              <w:pStyle w:val="TAC"/>
              <w:keepNext w:val="0"/>
              <w:keepLines w:val="0"/>
              <w:rPr>
                <w:sz w:val="16"/>
                <w:szCs w:val="16"/>
              </w:rPr>
            </w:pPr>
            <w:r>
              <w:rPr>
                <w:sz w:val="16"/>
                <w:szCs w:val="16"/>
              </w:rPr>
              <w:t>19.5.0</w:t>
            </w:r>
          </w:p>
        </w:tc>
      </w:tr>
      <w:tr w:rsidR="003435C0"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35020435" w:rsidR="003435C0" w:rsidRDefault="003435C0" w:rsidP="003435C0">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203AC288" w:rsidR="003435C0" w:rsidRDefault="003435C0" w:rsidP="003435C0">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175DB9C1" w:rsidR="003435C0" w:rsidRDefault="003435C0" w:rsidP="003435C0">
            <w:pPr>
              <w:pStyle w:val="TAC"/>
              <w:keepNext w:val="0"/>
              <w:keepLines w:val="0"/>
              <w:rPr>
                <w:rFonts w:cs="Arial"/>
                <w:sz w:val="16"/>
                <w:szCs w:val="16"/>
              </w:rPr>
            </w:pPr>
            <w:r>
              <w:rPr>
                <w:rFonts w:cs="Arial"/>
                <w:sz w:val="16"/>
                <w:szCs w:val="16"/>
              </w:rPr>
              <w:t>CP-253</w:t>
            </w:r>
            <w:r w:rsidRPr="003435C0">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207073D7" w:rsidR="003435C0" w:rsidRDefault="003435C0" w:rsidP="003435C0">
            <w:pPr>
              <w:pStyle w:val="TAL"/>
              <w:keepNext w:val="0"/>
              <w:keepLines w:val="0"/>
              <w:rPr>
                <w:rFonts w:cs="Arial"/>
                <w:sz w:val="16"/>
                <w:szCs w:val="16"/>
              </w:rPr>
            </w:pPr>
            <w:r>
              <w:rPr>
                <w:rFonts w:cs="Arial"/>
                <w:sz w:val="16"/>
                <w:szCs w:val="16"/>
              </w:rPr>
              <w:t>007</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3435C0" w:rsidRDefault="003435C0" w:rsidP="003435C0">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7777777" w:rsidR="003435C0" w:rsidRDefault="003435C0" w:rsidP="003435C0">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77777777" w:rsidR="003435C0" w:rsidRDefault="003435C0" w:rsidP="003435C0">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3435C0" w:rsidRDefault="003435C0" w:rsidP="003435C0">
            <w:pPr>
              <w:pStyle w:val="TAC"/>
              <w:keepNext w:val="0"/>
              <w:keepLines w:val="0"/>
              <w:rPr>
                <w:sz w:val="16"/>
                <w:szCs w:val="16"/>
              </w:rPr>
            </w:pPr>
            <w:r>
              <w:rPr>
                <w:sz w:val="16"/>
                <w:szCs w:val="16"/>
              </w:rPr>
              <w:t>19.5.0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704D07" w14:textId="77777777" w:rsidR="00466444" w:rsidRDefault="00466444">
      <w:r>
        <w:separator/>
      </w:r>
    </w:p>
  </w:endnote>
  <w:endnote w:type="continuationSeparator" w:id="0">
    <w:p w14:paraId="031D6F96" w14:textId="77777777" w:rsidR="00466444" w:rsidRDefault="004664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charset w:val="00"/>
    <w:family w:val="swiss"/>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7E7CA0" w14:textId="77777777" w:rsidR="00466444" w:rsidRDefault="00466444">
      <w:r>
        <w:separator/>
      </w:r>
    </w:p>
  </w:footnote>
  <w:footnote w:type="continuationSeparator" w:id="0">
    <w:p w14:paraId="65D34974" w14:textId="77777777" w:rsidR="00466444" w:rsidRDefault="004664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19E45C96"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2445">
      <w:rPr>
        <w:rFonts w:ascii="Arial" w:hAnsi="Arial" w:cs="Arial"/>
        <w:b/>
        <w:noProof/>
        <w:sz w:val="18"/>
        <w:szCs w:val="18"/>
      </w:rPr>
      <w:t>3GPP TS 29.257 V19.5.0 (2025-12)</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3FB192D6"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2445">
      <w:rPr>
        <w:rFonts w:ascii="Arial" w:hAnsi="Arial" w:cs="Arial"/>
        <w:b/>
        <w:noProof/>
        <w:sz w:val="18"/>
        <w:szCs w:val="18"/>
      </w:rPr>
      <w:t>Release 19</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A2587"/>
    <w:rsid w:val="000A2A5D"/>
    <w:rsid w:val="000A7F50"/>
    <w:rsid w:val="000B1280"/>
    <w:rsid w:val="000B1BB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444"/>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2D30"/>
    <w:rsid w:val="00573D03"/>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073F"/>
    <w:rsid w:val="005E10C6"/>
    <w:rsid w:val="005E3DDB"/>
    <w:rsid w:val="005E7830"/>
    <w:rsid w:val="005F2A5A"/>
    <w:rsid w:val="005F586D"/>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DD2"/>
    <w:rsid w:val="006A0BB4"/>
    <w:rsid w:val="006A2083"/>
    <w:rsid w:val="006B1882"/>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29CF"/>
    <w:rsid w:val="009C7EA9"/>
    <w:rsid w:val="009D3462"/>
    <w:rsid w:val="009D4352"/>
    <w:rsid w:val="009D6C6F"/>
    <w:rsid w:val="009E0A7C"/>
    <w:rsid w:val="009E0CED"/>
    <w:rsid w:val="009E5448"/>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10A9"/>
    <w:rsid w:val="00AD20F3"/>
    <w:rsid w:val="00AD3A05"/>
    <w:rsid w:val="00AD3AF5"/>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32A7"/>
    <w:rsid w:val="00C269FC"/>
    <w:rsid w:val="00C274A6"/>
    <w:rsid w:val="00C31796"/>
    <w:rsid w:val="00C32445"/>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C0C"/>
    <w:rsid w:val="00DD0ED6"/>
    <w:rsid w:val="00DD4A33"/>
    <w:rsid w:val="00DD50FD"/>
    <w:rsid w:val="00DD5800"/>
    <w:rsid w:val="00DD5C49"/>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19D"/>
    <w:rsid w:val="00F5239C"/>
    <w:rsid w:val="00F52C3A"/>
    <w:rsid w:val="00F53582"/>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148A"/>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7E4"/>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03A89E-CEEE-4B07-8269-4D20362DF7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247</Pages>
  <Words>78479</Words>
  <Characters>447335</Characters>
  <Application>Microsoft Office Word</Application>
  <DocSecurity>0</DocSecurity>
  <Lines>3727</Lines>
  <Paragraphs>1049</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524765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3</cp:revision>
  <cp:lastPrinted>2019-02-25T12:05:00Z</cp:lastPrinted>
  <dcterms:created xsi:type="dcterms:W3CDTF">2025-11-24T13:53:00Z</dcterms:created>
  <dcterms:modified xsi:type="dcterms:W3CDTF">2025-11-24T13:54:00Z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