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B54FF5" w14:paraId="02888AE1" w14:textId="77777777" w:rsidTr="00B0385A">
        <w:tc>
          <w:tcPr>
            <w:tcW w:w="10423" w:type="dxa"/>
            <w:gridSpan w:val="2"/>
          </w:tcPr>
          <w:p w14:paraId="00DEE875" w14:textId="57EE36CF" w:rsidR="004F0988" w:rsidRPr="0016361A" w:rsidRDefault="008A6D4A" w:rsidP="00C04CFD">
            <w:pPr>
              <w:pStyle w:val="ZA"/>
              <w:framePr w:w="0" w:hRule="auto" w:wrap="auto" w:vAnchor="margin" w:hAnchor="text" w:yAlign="inline"/>
            </w:pPr>
            <w:bookmarkStart w:id="0" w:name="page1"/>
            <w:bookmarkStart w:id="1" w:name="_GoBack"/>
            <w:bookmarkEnd w:id="1"/>
            <w:r w:rsidRPr="0016361A">
              <w:rPr>
                <w:sz w:val="64"/>
              </w:rPr>
              <w:t>3GPP TS 29.</w:t>
            </w:r>
            <w:r w:rsidR="00A962F4">
              <w:rPr>
                <w:sz w:val="64"/>
              </w:rPr>
              <w:t>580</w:t>
            </w:r>
            <w:r w:rsidRPr="0016361A">
              <w:rPr>
                <w:sz w:val="64"/>
              </w:rPr>
              <w:t xml:space="preserve"> </w:t>
            </w:r>
            <w:r w:rsidRPr="0016361A">
              <w:t>V</w:t>
            </w:r>
            <w:r w:rsidR="00B96546">
              <w:t>1</w:t>
            </w:r>
            <w:r w:rsidR="0084064F">
              <w:t>9</w:t>
            </w:r>
            <w:r w:rsidRPr="0016361A">
              <w:t>.</w:t>
            </w:r>
            <w:r w:rsidR="00877D56">
              <w:t>4</w:t>
            </w:r>
            <w:r w:rsidRPr="0016361A">
              <w:t>.</w:t>
            </w:r>
            <w:r w:rsidR="00E828C7">
              <w:t>0</w:t>
            </w:r>
            <w:r w:rsidRPr="0016361A">
              <w:t xml:space="preserve"> </w:t>
            </w:r>
            <w:r w:rsidRPr="0016361A">
              <w:rPr>
                <w:sz w:val="32"/>
              </w:rPr>
              <w:t>(20</w:t>
            </w:r>
            <w:r w:rsidR="00855FDA">
              <w:rPr>
                <w:sz w:val="32"/>
              </w:rPr>
              <w:t>2</w:t>
            </w:r>
            <w:r w:rsidR="00E06292">
              <w:rPr>
                <w:sz w:val="32"/>
              </w:rPr>
              <w:t>5</w:t>
            </w:r>
            <w:r w:rsidRPr="0016361A">
              <w:rPr>
                <w:sz w:val="32"/>
              </w:rPr>
              <w:t>-</w:t>
            </w:r>
            <w:r w:rsidR="00877D56">
              <w:rPr>
                <w:sz w:val="32"/>
              </w:rPr>
              <w:t>12</w:t>
            </w:r>
            <w:r w:rsidRPr="0016361A">
              <w:rPr>
                <w:sz w:val="32"/>
              </w:rPr>
              <w:t>)</w:t>
            </w:r>
          </w:p>
        </w:tc>
      </w:tr>
      <w:tr w:rsidR="004F0988" w:rsidRPr="00B54FF5" w14:paraId="1D079564" w14:textId="77777777" w:rsidTr="00B0385A">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B0385A">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1D76064B" w:rsidR="008A6D4A" w:rsidRPr="0016361A" w:rsidRDefault="008A6D4A" w:rsidP="008A6D4A">
            <w:pPr>
              <w:pStyle w:val="ZT"/>
              <w:framePr w:wrap="auto" w:hAnchor="text" w:yAlign="inline"/>
              <w:rPr>
                <w:i/>
                <w:sz w:val="28"/>
              </w:rPr>
            </w:pPr>
            <w:r w:rsidRPr="0016361A">
              <w:t>(</w:t>
            </w:r>
            <w:r w:rsidRPr="0016361A">
              <w:rPr>
                <w:rStyle w:val="ZGSM"/>
              </w:rPr>
              <w:t>Release 1</w:t>
            </w:r>
            <w:r w:rsidR="00BF2122">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B0385A">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F112E4" w:rsidRPr="00B54FF5" w14:paraId="50664AD4" w14:textId="77777777" w:rsidTr="00B0385A">
        <w:trPr>
          <w:trHeight w:hRule="exact" w:val="1531"/>
        </w:trPr>
        <w:tc>
          <w:tcPr>
            <w:tcW w:w="4883" w:type="dxa"/>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59.65pt" o:ole="">
                  <v:imagedata r:id="rId9" o:title=""/>
                </v:shape>
                <o:OLEObject Type="Embed" ProgID="Word.Picture.8" ShapeID="_x0000_i1025" DrawAspect="Content" ObjectID="_1826954043" r:id="rId10"/>
              </w:object>
            </w:r>
          </w:p>
        </w:tc>
        <w:tc>
          <w:tcPr>
            <w:tcW w:w="5540" w:type="dxa"/>
          </w:tcPr>
          <w:p w14:paraId="47562F6D" w14:textId="55FCA510" w:rsidR="00F112E4" w:rsidRPr="0016361A" w:rsidRDefault="00A72A8A" w:rsidP="00F112E4">
            <w:pPr>
              <w:jc w:val="right"/>
            </w:pPr>
            <w:bookmarkStart w:id="4" w:name="logos"/>
            <w:r>
              <w:pict w14:anchorId="5617469C">
                <v:shape id="_x0000_i1026" type="#_x0000_t75" style="width:126.4pt;height:78.75pt">
                  <v:imagedata r:id="rId11" o:title="3GPP-logo_web"/>
                </v:shape>
              </w:pict>
            </w:r>
            <w:bookmarkEnd w:id="4"/>
          </w:p>
        </w:tc>
      </w:tr>
      <w:tr w:rsidR="00C074DD" w:rsidRPr="00B54FF5" w14:paraId="7589BA90" w14:textId="77777777" w:rsidTr="00B0385A">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B0385A">
        <w:trPr>
          <w:cantSplit/>
          <w:trHeight w:hRule="exact" w:val="964"/>
        </w:trPr>
        <w:tc>
          <w:tcPr>
            <w:tcW w:w="10423" w:type="dxa"/>
            <w:gridSpan w:val="2"/>
          </w:tcPr>
          <w:p w14:paraId="3FC71E93"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6"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3AFB21A"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56234">
              <w:rPr>
                <w:noProof/>
                <w:sz w:val="18"/>
              </w:rPr>
              <w:t>5</w:t>
            </w:r>
            <w:r w:rsidRPr="0016361A">
              <w:rPr>
                <w:noProof/>
                <w:sz w:val="18"/>
              </w:rPr>
              <w:t>, 3GPP Organizational Partners (ARIB, ATIS, CCSA, ETSI, TSDSI, TTA, TTC).</w:t>
            </w:r>
            <w:bookmarkStart w:id="9" w:name="copyrightaddon"/>
            <w:bookmarkEnd w:id="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63BB3286" w14:textId="77777777" w:rsidR="00E16509" w:rsidRPr="0016361A" w:rsidRDefault="00E16509" w:rsidP="00133525"/>
        </w:tc>
      </w:tr>
      <w:bookmarkEnd w:id="6"/>
    </w:tbl>
    <w:p w14:paraId="298BD546" w14:textId="77777777" w:rsidR="00080512" w:rsidRPr="0084064F" w:rsidRDefault="00080512">
      <w:pPr>
        <w:pStyle w:val="TT"/>
      </w:pPr>
      <w:r w:rsidRPr="0084064F">
        <w:br w:type="page"/>
      </w:r>
      <w:bookmarkStart w:id="10" w:name="tableOfContents"/>
      <w:bookmarkEnd w:id="10"/>
      <w:r w:rsidRPr="0084064F">
        <w:lastRenderedPageBreak/>
        <w:t>Contents</w:t>
      </w:r>
    </w:p>
    <w:p w14:paraId="02047418" w14:textId="37C56A98" w:rsidR="0065137D"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rsidR="006857B7" w:rsidRPr="00DB4081">
        <w:rPr>
          <w:lang w:val="en-US"/>
        </w:rPr>
        <w:instrText xml:space="preserve"> TOC \o "1-9" </w:instrText>
      </w:r>
      <w:r>
        <w:fldChar w:fldCharType="separate"/>
      </w:r>
      <w:r w:rsidR="0065137D">
        <w:rPr>
          <w:noProof/>
        </w:rPr>
        <w:t>Foreword</w:t>
      </w:r>
      <w:r w:rsidR="0065137D">
        <w:rPr>
          <w:noProof/>
        </w:rPr>
        <w:tab/>
      </w:r>
      <w:r w:rsidR="0065137D">
        <w:rPr>
          <w:noProof/>
        </w:rPr>
        <w:fldChar w:fldCharType="begin" w:fldLock="1"/>
      </w:r>
      <w:r w:rsidR="0065137D">
        <w:rPr>
          <w:noProof/>
        </w:rPr>
        <w:instrText xml:space="preserve"> PAGEREF _Toc209530124 \h </w:instrText>
      </w:r>
      <w:r w:rsidR="0065137D">
        <w:rPr>
          <w:noProof/>
        </w:rPr>
      </w:r>
      <w:r w:rsidR="0065137D">
        <w:rPr>
          <w:noProof/>
        </w:rPr>
        <w:fldChar w:fldCharType="separate"/>
      </w:r>
      <w:r w:rsidR="0065137D">
        <w:rPr>
          <w:noProof/>
        </w:rPr>
        <w:t>7</w:t>
      </w:r>
      <w:r w:rsidR="0065137D">
        <w:rPr>
          <w:noProof/>
        </w:rPr>
        <w:fldChar w:fldCharType="end"/>
      </w:r>
    </w:p>
    <w:p w14:paraId="7FE67B94" w14:textId="61B85625" w:rsidR="0065137D" w:rsidRDefault="0065137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_Toc209530125 \h </w:instrText>
      </w:r>
      <w:r>
        <w:rPr>
          <w:noProof/>
        </w:rPr>
      </w:r>
      <w:r>
        <w:rPr>
          <w:noProof/>
        </w:rPr>
        <w:fldChar w:fldCharType="separate"/>
      </w:r>
      <w:r>
        <w:rPr>
          <w:noProof/>
        </w:rPr>
        <w:t>9</w:t>
      </w:r>
      <w:r>
        <w:rPr>
          <w:noProof/>
        </w:rPr>
        <w:fldChar w:fldCharType="end"/>
      </w:r>
    </w:p>
    <w:p w14:paraId="481FEC2E" w14:textId="27512F14" w:rsidR="0065137D" w:rsidRDefault="0065137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_Toc209530126 \h </w:instrText>
      </w:r>
      <w:r>
        <w:rPr>
          <w:noProof/>
        </w:rPr>
      </w:r>
      <w:r>
        <w:rPr>
          <w:noProof/>
        </w:rPr>
        <w:fldChar w:fldCharType="separate"/>
      </w:r>
      <w:r>
        <w:rPr>
          <w:noProof/>
        </w:rPr>
        <w:t>9</w:t>
      </w:r>
      <w:r>
        <w:rPr>
          <w:noProof/>
        </w:rPr>
        <w:fldChar w:fldCharType="end"/>
      </w:r>
    </w:p>
    <w:p w14:paraId="0BB48498" w14:textId="28C1A1C2" w:rsidR="0065137D" w:rsidRDefault="0065137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_Toc209530127 \h </w:instrText>
      </w:r>
      <w:r>
        <w:rPr>
          <w:noProof/>
        </w:rPr>
      </w:r>
      <w:r>
        <w:rPr>
          <w:noProof/>
        </w:rPr>
        <w:fldChar w:fldCharType="separate"/>
      </w:r>
      <w:r>
        <w:rPr>
          <w:noProof/>
        </w:rPr>
        <w:t>10</w:t>
      </w:r>
      <w:r>
        <w:rPr>
          <w:noProof/>
        </w:rPr>
        <w:fldChar w:fldCharType="end"/>
      </w:r>
    </w:p>
    <w:p w14:paraId="274F7391" w14:textId="447CA2E4" w:rsidR="0065137D" w:rsidRDefault="0065137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_Toc209530128 \h </w:instrText>
      </w:r>
      <w:r>
        <w:rPr>
          <w:noProof/>
        </w:rPr>
      </w:r>
      <w:r>
        <w:rPr>
          <w:noProof/>
        </w:rPr>
        <w:fldChar w:fldCharType="separate"/>
      </w:r>
      <w:r>
        <w:rPr>
          <w:noProof/>
        </w:rPr>
        <w:t>10</w:t>
      </w:r>
      <w:r>
        <w:rPr>
          <w:noProof/>
        </w:rPr>
        <w:fldChar w:fldCharType="end"/>
      </w:r>
    </w:p>
    <w:p w14:paraId="2E114BEE" w14:textId="1EF74465" w:rsidR="0065137D" w:rsidRDefault="0065137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_Toc209530129 \h </w:instrText>
      </w:r>
      <w:r>
        <w:rPr>
          <w:noProof/>
        </w:rPr>
      </w:r>
      <w:r>
        <w:rPr>
          <w:noProof/>
        </w:rPr>
        <w:fldChar w:fldCharType="separate"/>
      </w:r>
      <w:r>
        <w:rPr>
          <w:noProof/>
        </w:rPr>
        <w:t>10</w:t>
      </w:r>
      <w:r>
        <w:rPr>
          <w:noProof/>
        </w:rPr>
        <w:fldChar w:fldCharType="end"/>
      </w:r>
    </w:p>
    <w:p w14:paraId="689AC386" w14:textId="34542B5B" w:rsidR="0065137D" w:rsidRDefault="0065137D">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_Toc209530130 \h </w:instrText>
      </w:r>
      <w:r>
        <w:rPr>
          <w:noProof/>
        </w:rPr>
      </w:r>
      <w:r>
        <w:rPr>
          <w:noProof/>
        </w:rPr>
        <w:fldChar w:fldCharType="separate"/>
      </w:r>
      <w:r>
        <w:rPr>
          <w:noProof/>
        </w:rPr>
        <w:t>10</w:t>
      </w:r>
      <w:r>
        <w:rPr>
          <w:noProof/>
        </w:rPr>
        <w:fldChar w:fldCharType="end"/>
      </w:r>
    </w:p>
    <w:p w14:paraId="144BD242" w14:textId="3041E148" w:rsidR="0065137D" w:rsidRDefault="0065137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_Toc209530131 \h </w:instrText>
      </w:r>
      <w:r>
        <w:rPr>
          <w:noProof/>
        </w:rPr>
      </w:r>
      <w:r>
        <w:rPr>
          <w:noProof/>
        </w:rPr>
        <w:fldChar w:fldCharType="separate"/>
      </w:r>
      <w:r>
        <w:rPr>
          <w:noProof/>
        </w:rPr>
        <w:t>11</w:t>
      </w:r>
      <w:r>
        <w:rPr>
          <w:noProof/>
        </w:rPr>
        <w:fldChar w:fldCharType="end"/>
      </w:r>
    </w:p>
    <w:p w14:paraId="3BCDFB01" w14:textId="57FD88E6" w:rsidR="0065137D" w:rsidRDefault="0065137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MBSF</w:t>
      </w:r>
      <w:r>
        <w:rPr>
          <w:noProof/>
        </w:rPr>
        <w:tab/>
      </w:r>
      <w:r>
        <w:rPr>
          <w:noProof/>
        </w:rPr>
        <w:fldChar w:fldCharType="begin" w:fldLock="1"/>
      </w:r>
      <w:r>
        <w:rPr>
          <w:noProof/>
        </w:rPr>
        <w:instrText xml:space="preserve"> PAGEREF _Toc209530132 \h </w:instrText>
      </w:r>
      <w:r>
        <w:rPr>
          <w:noProof/>
        </w:rPr>
      </w:r>
      <w:r>
        <w:rPr>
          <w:noProof/>
        </w:rPr>
        <w:fldChar w:fldCharType="separate"/>
      </w:r>
      <w:r>
        <w:rPr>
          <w:noProof/>
        </w:rPr>
        <w:t>12</w:t>
      </w:r>
      <w:r>
        <w:rPr>
          <w:noProof/>
        </w:rPr>
        <w:fldChar w:fldCharType="end"/>
      </w:r>
    </w:p>
    <w:p w14:paraId="682324B6" w14:textId="3D20657C" w:rsidR="0065137D" w:rsidRDefault="0065137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_Toc209530133 \h </w:instrText>
      </w:r>
      <w:r>
        <w:rPr>
          <w:noProof/>
        </w:rPr>
      </w:r>
      <w:r>
        <w:rPr>
          <w:noProof/>
        </w:rPr>
        <w:fldChar w:fldCharType="separate"/>
      </w:r>
      <w:r>
        <w:rPr>
          <w:noProof/>
        </w:rPr>
        <w:t>12</w:t>
      </w:r>
      <w:r>
        <w:rPr>
          <w:noProof/>
        </w:rPr>
        <w:fldChar w:fldCharType="end"/>
      </w:r>
    </w:p>
    <w:p w14:paraId="274441AB" w14:textId="629528A7" w:rsidR="0065137D" w:rsidRDefault="0065137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Nmbsf_MBSUserService</w:t>
      </w:r>
      <w:r>
        <w:rPr>
          <w:noProof/>
        </w:rPr>
        <w:t xml:space="preserve"> Service</w:t>
      </w:r>
      <w:r>
        <w:rPr>
          <w:noProof/>
        </w:rPr>
        <w:tab/>
      </w:r>
      <w:r>
        <w:rPr>
          <w:noProof/>
        </w:rPr>
        <w:fldChar w:fldCharType="begin" w:fldLock="1"/>
      </w:r>
      <w:r>
        <w:rPr>
          <w:noProof/>
        </w:rPr>
        <w:instrText xml:space="preserve"> PAGEREF _Toc209530134 \h </w:instrText>
      </w:r>
      <w:r>
        <w:rPr>
          <w:noProof/>
        </w:rPr>
      </w:r>
      <w:r>
        <w:rPr>
          <w:noProof/>
        </w:rPr>
        <w:fldChar w:fldCharType="separate"/>
      </w:r>
      <w:r>
        <w:rPr>
          <w:noProof/>
        </w:rPr>
        <w:t>12</w:t>
      </w:r>
      <w:r>
        <w:rPr>
          <w:noProof/>
        </w:rPr>
        <w:fldChar w:fldCharType="end"/>
      </w:r>
    </w:p>
    <w:p w14:paraId="00981803" w14:textId="79D49AB3"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_Toc209530135 \h </w:instrText>
      </w:r>
      <w:r>
        <w:rPr>
          <w:noProof/>
        </w:rPr>
      </w:r>
      <w:r>
        <w:rPr>
          <w:noProof/>
        </w:rPr>
        <w:fldChar w:fldCharType="separate"/>
      </w:r>
      <w:r>
        <w:rPr>
          <w:noProof/>
        </w:rPr>
        <w:t>12</w:t>
      </w:r>
      <w:r>
        <w:rPr>
          <w:noProof/>
        </w:rPr>
        <w:fldChar w:fldCharType="end"/>
      </w:r>
    </w:p>
    <w:p w14:paraId="65DDEB3A" w14:textId="6378D175"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_Toc209530136 \h </w:instrText>
      </w:r>
      <w:r>
        <w:rPr>
          <w:noProof/>
        </w:rPr>
      </w:r>
      <w:r>
        <w:rPr>
          <w:noProof/>
        </w:rPr>
        <w:fldChar w:fldCharType="separate"/>
      </w:r>
      <w:r>
        <w:rPr>
          <w:noProof/>
        </w:rPr>
        <w:t>12</w:t>
      </w:r>
      <w:r>
        <w:rPr>
          <w:noProof/>
        </w:rPr>
        <w:fldChar w:fldCharType="end"/>
      </w:r>
    </w:p>
    <w:p w14:paraId="0D95FC7F" w14:textId="35C41304"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_Toc209530137 \h </w:instrText>
      </w:r>
      <w:r>
        <w:rPr>
          <w:noProof/>
        </w:rPr>
      </w:r>
      <w:r>
        <w:rPr>
          <w:noProof/>
        </w:rPr>
        <w:fldChar w:fldCharType="separate"/>
      </w:r>
      <w:r>
        <w:rPr>
          <w:noProof/>
        </w:rPr>
        <w:t>12</w:t>
      </w:r>
      <w:r>
        <w:rPr>
          <w:noProof/>
        </w:rPr>
        <w:fldChar w:fldCharType="end"/>
      </w:r>
    </w:p>
    <w:p w14:paraId="4E044CB5" w14:textId="145CFD0B"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Nmbsf_MBSUserService_Create service operation</w:t>
      </w:r>
      <w:r>
        <w:rPr>
          <w:noProof/>
        </w:rPr>
        <w:tab/>
      </w:r>
      <w:r>
        <w:rPr>
          <w:noProof/>
        </w:rPr>
        <w:fldChar w:fldCharType="begin" w:fldLock="1"/>
      </w:r>
      <w:r>
        <w:rPr>
          <w:noProof/>
        </w:rPr>
        <w:instrText xml:space="preserve"> PAGEREF _Toc209530138 \h </w:instrText>
      </w:r>
      <w:r>
        <w:rPr>
          <w:noProof/>
        </w:rPr>
      </w:r>
      <w:r>
        <w:rPr>
          <w:noProof/>
        </w:rPr>
        <w:fldChar w:fldCharType="separate"/>
      </w:r>
      <w:r>
        <w:rPr>
          <w:noProof/>
        </w:rPr>
        <w:t>13</w:t>
      </w:r>
      <w:r>
        <w:rPr>
          <w:noProof/>
        </w:rPr>
        <w:fldChar w:fldCharType="end"/>
      </w:r>
    </w:p>
    <w:p w14:paraId="15FF9AEA" w14:textId="75FDFD25"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_Toc209530139 \h </w:instrText>
      </w:r>
      <w:r>
        <w:rPr>
          <w:noProof/>
        </w:rPr>
      </w:r>
      <w:r>
        <w:rPr>
          <w:noProof/>
        </w:rPr>
        <w:fldChar w:fldCharType="separate"/>
      </w:r>
      <w:r>
        <w:rPr>
          <w:noProof/>
        </w:rPr>
        <w:t>13</w:t>
      </w:r>
      <w:r>
        <w:rPr>
          <w:noProof/>
        </w:rPr>
        <w:fldChar w:fldCharType="end"/>
      </w:r>
    </w:p>
    <w:p w14:paraId="09E6D0B6" w14:textId="1C0677B5"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MBS User Service Creation</w:t>
      </w:r>
      <w:r>
        <w:rPr>
          <w:noProof/>
        </w:rPr>
        <w:tab/>
      </w:r>
      <w:r>
        <w:rPr>
          <w:noProof/>
        </w:rPr>
        <w:fldChar w:fldCharType="begin" w:fldLock="1"/>
      </w:r>
      <w:r>
        <w:rPr>
          <w:noProof/>
        </w:rPr>
        <w:instrText xml:space="preserve"> PAGEREF _Toc209530140 \h </w:instrText>
      </w:r>
      <w:r>
        <w:rPr>
          <w:noProof/>
        </w:rPr>
      </w:r>
      <w:r>
        <w:rPr>
          <w:noProof/>
        </w:rPr>
        <w:fldChar w:fldCharType="separate"/>
      </w:r>
      <w:r>
        <w:rPr>
          <w:noProof/>
        </w:rPr>
        <w:t>13</w:t>
      </w:r>
      <w:r>
        <w:rPr>
          <w:noProof/>
        </w:rPr>
        <w:fldChar w:fldCharType="end"/>
      </w:r>
    </w:p>
    <w:p w14:paraId="76E19774" w14:textId="76936824"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Nmbsf_MBSUserService_Retrieve service operation</w:t>
      </w:r>
      <w:r>
        <w:rPr>
          <w:noProof/>
        </w:rPr>
        <w:tab/>
      </w:r>
      <w:r>
        <w:rPr>
          <w:noProof/>
        </w:rPr>
        <w:fldChar w:fldCharType="begin" w:fldLock="1"/>
      </w:r>
      <w:r>
        <w:rPr>
          <w:noProof/>
        </w:rPr>
        <w:instrText xml:space="preserve"> PAGEREF _Toc209530141 \h </w:instrText>
      </w:r>
      <w:r>
        <w:rPr>
          <w:noProof/>
        </w:rPr>
      </w:r>
      <w:r>
        <w:rPr>
          <w:noProof/>
        </w:rPr>
        <w:fldChar w:fldCharType="separate"/>
      </w:r>
      <w:r>
        <w:rPr>
          <w:noProof/>
        </w:rPr>
        <w:t>14</w:t>
      </w:r>
      <w:r>
        <w:rPr>
          <w:noProof/>
        </w:rPr>
        <w:fldChar w:fldCharType="end"/>
      </w:r>
    </w:p>
    <w:p w14:paraId="477C25F7" w14:textId="2D74C114"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_Toc209530142 \h </w:instrText>
      </w:r>
      <w:r>
        <w:rPr>
          <w:noProof/>
        </w:rPr>
      </w:r>
      <w:r>
        <w:rPr>
          <w:noProof/>
        </w:rPr>
        <w:fldChar w:fldCharType="separate"/>
      </w:r>
      <w:r>
        <w:rPr>
          <w:noProof/>
        </w:rPr>
        <w:t>14</w:t>
      </w:r>
      <w:r>
        <w:rPr>
          <w:noProof/>
        </w:rPr>
        <w:fldChar w:fldCharType="end"/>
      </w:r>
    </w:p>
    <w:p w14:paraId="00C95312" w14:textId="2C175CA5"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sidRPr="00877D56">
        <w:rPr>
          <w:noProof/>
          <w:lang w:val="en-US"/>
        </w:rPr>
        <w:t>5.2.2.3.2</w:t>
      </w:r>
      <w:r>
        <w:rPr>
          <w:rFonts w:asciiTheme="minorHAnsi" w:eastAsiaTheme="minorEastAsia" w:hAnsiTheme="minorHAnsi" w:cstheme="minorBidi"/>
          <w:noProof/>
          <w:kern w:val="2"/>
          <w:sz w:val="24"/>
          <w:szCs w:val="24"/>
          <w:lang w:eastAsia="en-GB"/>
          <w14:ligatures w14:val="standardContextual"/>
        </w:rPr>
        <w:tab/>
      </w:r>
      <w:r w:rsidRPr="00877D56">
        <w:rPr>
          <w:noProof/>
          <w:lang w:val="en-US" w:eastAsia="zh-CN"/>
        </w:rPr>
        <w:t>MB</w:t>
      </w:r>
      <w:r w:rsidRPr="00877D56">
        <w:rPr>
          <w:noProof/>
          <w:lang w:val="en-US"/>
        </w:rPr>
        <w:t>S User Service Retrieval</w:t>
      </w:r>
      <w:r>
        <w:rPr>
          <w:noProof/>
        </w:rPr>
        <w:tab/>
      </w:r>
      <w:r>
        <w:rPr>
          <w:noProof/>
        </w:rPr>
        <w:fldChar w:fldCharType="begin" w:fldLock="1"/>
      </w:r>
      <w:r>
        <w:rPr>
          <w:noProof/>
        </w:rPr>
        <w:instrText xml:space="preserve"> PAGEREF _Toc209530143 \h </w:instrText>
      </w:r>
      <w:r>
        <w:rPr>
          <w:noProof/>
        </w:rPr>
      </w:r>
      <w:r>
        <w:rPr>
          <w:noProof/>
        </w:rPr>
        <w:fldChar w:fldCharType="separate"/>
      </w:r>
      <w:r>
        <w:rPr>
          <w:noProof/>
        </w:rPr>
        <w:t>14</w:t>
      </w:r>
      <w:r>
        <w:rPr>
          <w:noProof/>
        </w:rPr>
        <w:fldChar w:fldCharType="end"/>
      </w:r>
    </w:p>
    <w:p w14:paraId="468480F4" w14:textId="0CA7302D"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Nmbsf_MBSUserService_Update service operation</w:t>
      </w:r>
      <w:r>
        <w:rPr>
          <w:noProof/>
        </w:rPr>
        <w:tab/>
      </w:r>
      <w:r>
        <w:rPr>
          <w:noProof/>
        </w:rPr>
        <w:fldChar w:fldCharType="begin" w:fldLock="1"/>
      </w:r>
      <w:r>
        <w:rPr>
          <w:noProof/>
        </w:rPr>
        <w:instrText xml:space="preserve"> PAGEREF _Toc209530144 \h </w:instrText>
      </w:r>
      <w:r>
        <w:rPr>
          <w:noProof/>
        </w:rPr>
      </w:r>
      <w:r>
        <w:rPr>
          <w:noProof/>
        </w:rPr>
        <w:fldChar w:fldCharType="separate"/>
      </w:r>
      <w:r>
        <w:rPr>
          <w:noProof/>
        </w:rPr>
        <w:t>15</w:t>
      </w:r>
      <w:r>
        <w:rPr>
          <w:noProof/>
        </w:rPr>
        <w:fldChar w:fldCharType="end"/>
      </w:r>
    </w:p>
    <w:p w14:paraId="6453D8F2" w14:textId="03BC960D"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_Toc209530145 \h </w:instrText>
      </w:r>
      <w:r>
        <w:rPr>
          <w:noProof/>
        </w:rPr>
      </w:r>
      <w:r>
        <w:rPr>
          <w:noProof/>
        </w:rPr>
        <w:fldChar w:fldCharType="separate"/>
      </w:r>
      <w:r>
        <w:rPr>
          <w:noProof/>
        </w:rPr>
        <w:t>15</w:t>
      </w:r>
      <w:r>
        <w:rPr>
          <w:noProof/>
        </w:rPr>
        <w:fldChar w:fldCharType="end"/>
      </w:r>
    </w:p>
    <w:p w14:paraId="7FB6AC14" w14:textId="2DDAE138"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lang w:eastAsia="zh-CN"/>
        </w:rPr>
        <w:t>MB</w:t>
      </w:r>
      <w:r>
        <w:rPr>
          <w:noProof/>
        </w:rPr>
        <w:t>S User Service Update</w:t>
      </w:r>
      <w:r>
        <w:rPr>
          <w:noProof/>
        </w:rPr>
        <w:tab/>
      </w:r>
      <w:r>
        <w:rPr>
          <w:noProof/>
        </w:rPr>
        <w:fldChar w:fldCharType="begin" w:fldLock="1"/>
      </w:r>
      <w:r>
        <w:rPr>
          <w:noProof/>
        </w:rPr>
        <w:instrText xml:space="preserve"> PAGEREF _Toc209530146 \h </w:instrText>
      </w:r>
      <w:r>
        <w:rPr>
          <w:noProof/>
        </w:rPr>
      </w:r>
      <w:r>
        <w:rPr>
          <w:noProof/>
        </w:rPr>
        <w:fldChar w:fldCharType="separate"/>
      </w:r>
      <w:r>
        <w:rPr>
          <w:noProof/>
        </w:rPr>
        <w:t>15</w:t>
      </w:r>
      <w:r>
        <w:rPr>
          <w:noProof/>
        </w:rPr>
        <w:fldChar w:fldCharType="end"/>
      </w:r>
    </w:p>
    <w:p w14:paraId="1DF47840" w14:textId="11980482"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Nmbsf_MBSUserService_Delete service operation</w:t>
      </w:r>
      <w:r>
        <w:rPr>
          <w:noProof/>
        </w:rPr>
        <w:tab/>
      </w:r>
      <w:r>
        <w:rPr>
          <w:noProof/>
        </w:rPr>
        <w:fldChar w:fldCharType="begin" w:fldLock="1"/>
      </w:r>
      <w:r>
        <w:rPr>
          <w:noProof/>
        </w:rPr>
        <w:instrText xml:space="preserve"> PAGEREF _Toc209530147 \h </w:instrText>
      </w:r>
      <w:r>
        <w:rPr>
          <w:noProof/>
        </w:rPr>
      </w:r>
      <w:r>
        <w:rPr>
          <w:noProof/>
        </w:rPr>
        <w:fldChar w:fldCharType="separate"/>
      </w:r>
      <w:r>
        <w:rPr>
          <w:noProof/>
        </w:rPr>
        <w:t>15</w:t>
      </w:r>
      <w:r>
        <w:rPr>
          <w:noProof/>
        </w:rPr>
        <w:fldChar w:fldCharType="end"/>
      </w:r>
    </w:p>
    <w:p w14:paraId="46B5E1D4" w14:textId="43D366E0"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_Toc209530148 \h </w:instrText>
      </w:r>
      <w:r>
        <w:rPr>
          <w:noProof/>
        </w:rPr>
      </w:r>
      <w:r>
        <w:rPr>
          <w:noProof/>
        </w:rPr>
        <w:fldChar w:fldCharType="separate"/>
      </w:r>
      <w:r>
        <w:rPr>
          <w:noProof/>
        </w:rPr>
        <w:t>15</w:t>
      </w:r>
      <w:r>
        <w:rPr>
          <w:noProof/>
        </w:rPr>
        <w:fldChar w:fldCharType="end"/>
      </w:r>
    </w:p>
    <w:p w14:paraId="4AA54CCB" w14:textId="4931A647"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5.2.2.5.2</w:t>
      </w:r>
      <w:r>
        <w:rPr>
          <w:rFonts w:asciiTheme="minorHAnsi" w:eastAsiaTheme="minorEastAsia" w:hAnsiTheme="minorHAnsi" w:cstheme="minorBidi"/>
          <w:noProof/>
          <w:kern w:val="2"/>
          <w:sz w:val="24"/>
          <w:szCs w:val="24"/>
          <w:lang w:eastAsia="en-GB"/>
          <w14:ligatures w14:val="standardContextual"/>
        </w:rPr>
        <w:tab/>
      </w:r>
      <w:r>
        <w:rPr>
          <w:noProof/>
          <w:lang w:eastAsia="zh-CN"/>
        </w:rPr>
        <w:t>MB</w:t>
      </w:r>
      <w:r>
        <w:rPr>
          <w:noProof/>
        </w:rPr>
        <w:t>S User Service Deletion</w:t>
      </w:r>
      <w:r>
        <w:rPr>
          <w:noProof/>
        </w:rPr>
        <w:tab/>
      </w:r>
      <w:r>
        <w:rPr>
          <w:noProof/>
        </w:rPr>
        <w:fldChar w:fldCharType="begin" w:fldLock="1"/>
      </w:r>
      <w:r>
        <w:rPr>
          <w:noProof/>
        </w:rPr>
        <w:instrText xml:space="preserve"> PAGEREF _Toc209530149 \h </w:instrText>
      </w:r>
      <w:r>
        <w:rPr>
          <w:noProof/>
        </w:rPr>
      </w:r>
      <w:r>
        <w:rPr>
          <w:noProof/>
        </w:rPr>
        <w:fldChar w:fldCharType="separate"/>
      </w:r>
      <w:r>
        <w:rPr>
          <w:noProof/>
        </w:rPr>
        <w:t>16</w:t>
      </w:r>
      <w:r>
        <w:rPr>
          <w:noProof/>
        </w:rPr>
        <w:fldChar w:fldCharType="end"/>
      </w:r>
    </w:p>
    <w:p w14:paraId="427FEC3A" w14:textId="684C1CF4" w:rsidR="0065137D" w:rsidRDefault="0065137D">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Nmbsf_MBSUserDataIngestSession</w:t>
      </w:r>
      <w:r>
        <w:rPr>
          <w:noProof/>
        </w:rPr>
        <w:t xml:space="preserve"> Service</w:t>
      </w:r>
      <w:r>
        <w:rPr>
          <w:noProof/>
        </w:rPr>
        <w:tab/>
      </w:r>
      <w:r>
        <w:rPr>
          <w:noProof/>
        </w:rPr>
        <w:fldChar w:fldCharType="begin" w:fldLock="1"/>
      </w:r>
      <w:r>
        <w:rPr>
          <w:noProof/>
        </w:rPr>
        <w:instrText xml:space="preserve"> PAGEREF _Toc209530150 \h </w:instrText>
      </w:r>
      <w:r>
        <w:rPr>
          <w:noProof/>
        </w:rPr>
      </w:r>
      <w:r>
        <w:rPr>
          <w:noProof/>
        </w:rPr>
        <w:fldChar w:fldCharType="separate"/>
      </w:r>
      <w:r>
        <w:rPr>
          <w:noProof/>
        </w:rPr>
        <w:t>17</w:t>
      </w:r>
      <w:r>
        <w:rPr>
          <w:noProof/>
        </w:rPr>
        <w:fldChar w:fldCharType="end"/>
      </w:r>
    </w:p>
    <w:p w14:paraId="409636CD" w14:textId="4D1C9D3F"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_Toc209530151 \h </w:instrText>
      </w:r>
      <w:r>
        <w:rPr>
          <w:noProof/>
        </w:rPr>
      </w:r>
      <w:r>
        <w:rPr>
          <w:noProof/>
        </w:rPr>
        <w:fldChar w:fldCharType="separate"/>
      </w:r>
      <w:r>
        <w:rPr>
          <w:noProof/>
        </w:rPr>
        <w:t>17</w:t>
      </w:r>
      <w:r>
        <w:rPr>
          <w:noProof/>
        </w:rPr>
        <w:fldChar w:fldCharType="end"/>
      </w:r>
    </w:p>
    <w:p w14:paraId="5DC1261F" w14:textId="126C77EA"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_Toc209530152 \h </w:instrText>
      </w:r>
      <w:r>
        <w:rPr>
          <w:noProof/>
        </w:rPr>
      </w:r>
      <w:r>
        <w:rPr>
          <w:noProof/>
        </w:rPr>
        <w:fldChar w:fldCharType="separate"/>
      </w:r>
      <w:r>
        <w:rPr>
          <w:noProof/>
        </w:rPr>
        <w:t>17</w:t>
      </w:r>
      <w:r>
        <w:rPr>
          <w:noProof/>
        </w:rPr>
        <w:fldChar w:fldCharType="end"/>
      </w:r>
    </w:p>
    <w:p w14:paraId="55E05052" w14:textId="675980EC"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_Toc209530153 \h </w:instrText>
      </w:r>
      <w:r>
        <w:rPr>
          <w:noProof/>
        </w:rPr>
      </w:r>
      <w:r>
        <w:rPr>
          <w:noProof/>
        </w:rPr>
        <w:fldChar w:fldCharType="separate"/>
      </w:r>
      <w:r>
        <w:rPr>
          <w:noProof/>
        </w:rPr>
        <w:t>17</w:t>
      </w:r>
      <w:r>
        <w:rPr>
          <w:noProof/>
        </w:rPr>
        <w:fldChar w:fldCharType="end"/>
      </w:r>
    </w:p>
    <w:p w14:paraId="19764A8F" w14:textId="608466CF"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Nmbsf_MBSUserDataIngestSession_Create service operation</w:t>
      </w:r>
      <w:r>
        <w:rPr>
          <w:noProof/>
        </w:rPr>
        <w:tab/>
      </w:r>
      <w:r>
        <w:rPr>
          <w:noProof/>
        </w:rPr>
        <w:fldChar w:fldCharType="begin" w:fldLock="1"/>
      </w:r>
      <w:r>
        <w:rPr>
          <w:noProof/>
        </w:rPr>
        <w:instrText xml:space="preserve"> PAGEREF _Toc209530154 \h </w:instrText>
      </w:r>
      <w:r>
        <w:rPr>
          <w:noProof/>
        </w:rPr>
      </w:r>
      <w:r>
        <w:rPr>
          <w:noProof/>
        </w:rPr>
        <w:fldChar w:fldCharType="separate"/>
      </w:r>
      <w:r>
        <w:rPr>
          <w:noProof/>
        </w:rPr>
        <w:t>18</w:t>
      </w:r>
      <w:r>
        <w:rPr>
          <w:noProof/>
        </w:rPr>
        <w:fldChar w:fldCharType="end"/>
      </w:r>
    </w:p>
    <w:p w14:paraId="6A171196" w14:textId="20995071"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_Toc209530155 \h </w:instrText>
      </w:r>
      <w:r>
        <w:rPr>
          <w:noProof/>
        </w:rPr>
      </w:r>
      <w:r>
        <w:rPr>
          <w:noProof/>
        </w:rPr>
        <w:fldChar w:fldCharType="separate"/>
      </w:r>
      <w:r>
        <w:rPr>
          <w:noProof/>
        </w:rPr>
        <w:t>18</w:t>
      </w:r>
      <w:r>
        <w:rPr>
          <w:noProof/>
        </w:rPr>
        <w:fldChar w:fldCharType="end"/>
      </w:r>
    </w:p>
    <w:p w14:paraId="120A85D4" w14:textId="56465559"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MBS User Data Ingest Session Creation</w:t>
      </w:r>
      <w:r>
        <w:rPr>
          <w:noProof/>
        </w:rPr>
        <w:tab/>
      </w:r>
      <w:r>
        <w:rPr>
          <w:noProof/>
        </w:rPr>
        <w:fldChar w:fldCharType="begin" w:fldLock="1"/>
      </w:r>
      <w:r>
        <w:rPr>
          <w:noProof/>
        </w:rPr>
        <w:instrText xml:space="preserve"> PAGEREF _Toc209530156 \h </w:instrText>
      </w:r>
      <w:r>
        <w:rPr>
          <w:noProof/>
        </w:rPr>
      </w:r>
      <w:r>
        <w:rPr>
          <w:noProof/>
        </w:rPr>
        <w:fldChar w:fldCharType="separate"/>
      </w:r>
      <w:r>
        <w:rPr>
          <w:noProof/>
        </w:rPr>
        <w:t>18</w:t>
      </w:r>
      <w:r>
        <w:rPr>
          <w:noProof/>
        </w:rPr>
        <w:fldChar w:fldCharType="end"/>
      </w:r>
    </w:p>
    <w:p w14:paraId="38BCE3CB" w14:textId="6D43048C"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Nmbsf_MBSUserDataIngestSession_Retrieve service operation</w:t>
      </w:r>
      <w:r>
        <w:rPr>
          <w:noProof/>
        </w:rPr>
        <w:tab/>
      </w:r>
      <w:r>
        <w:rPr>
          <w:noProof/>
        </w:rPr>
        <w:fldChar w:fldCharType="begin" w:fldLock="1"/>
      </w:r>
      <w:r>
        <w:rPr>
          <w:noProof/>
        </w:rPr>
        <w:instrText xml:space="preserve"> PAGEREF _Toc209530157 \h </w:instrText>
      </w:r>
      <w:r>
        <w:rPr>
          <w:noProof/>
        </w:rPr>
      </w:r>
      <w:r>
        <w:rPr>
          <w:noProof/>
        </w:rPr>
        <w:fldChar w:fldCharType="separate"/>
      </w:r>
      <w:r>
        <w:rPr>
          <w:noProof/>
        </w:rPr>
        <w:t>19</w:t>
      </w:r>
      <w:r>
        <w:rPr>
          <w:noProof/>
        </w:rPr>
        <w:fldChar w:fldCharType="end"/>
      </w:r>
    </w:p>
    <w:p w14:paraId="417BAB0D" w14:textId="40F0CDEC"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_Toc209530158 \h </w:instrText>
      </w:r>
      <w:r>
        <w:rPr>
          <w:noProof/>
        </w:rPr>
      </w:r>
      <w:r>
        <w:rPr>
          <w:noProof/>
        </w:rPr>
        <w:fldChar w:fldCharType="separate"/>
      </w:r>
      <w:r>
        <w:rPr>
          <w:noProof/>
        </w:rPr>
        <w:t>19</w:t>
      </w:r>
      <w:r>
        <w:rPr>
          <w:noProof/>
        </w:rPr>
        <w:fldChar w:fldCharType="end"/>
      </w:r>
    </w:p>
    <w:p w14:paraId="405DF66D" w14:textId="5B042B88"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lang w:eastAsia="zh-CN"/>
        </w:rPr>
        <w:t>MB</w:t>
      </w:r>
      <w:r>
        <w:rPr>
          <w:noProof/>
        </w:rPr>
        <w:t>S User Data Ingest Session Retrieval</w:t>
      </w:r>
      <w:r>
        <w:rPr>
          <w:noProof/>
        </w:rPr>
        <w:tab/>
      </w:r>
      <w:r>
        <w:rPr>
          <w:noProof/>
        </w:rPr>
        <w:fldChar w:fldCharType="begin" w:fldLock="1"/>
      </w:r>
      <w:r>
        <w:rPr>
          <w:noProof/>
        </w:rPr>
        <w:instrText xml:space="preserve"> PAGEREF _Toc209530159 \h </w:instrText>
      </w:r>
      <w:r>
        <w:rPr>
          <w:noProof/>
        </w:rPr>
      </w:r>
      <w:r>
        <w:rPr>
          <w:noProof/>
        </w:rPr>
        <w:fldChar w:fldCharType="separate"/>
      </w:r>
      <w:r>
        <w:rPr>
          <w:noProof/>
        </w:rPr>
        <w:t>20</w:t>
      </w:r>
      <w:r>
        <w:rPr>
          <w:noProof/>
        </w:rPr>
        <w:fldChar w:fldCharType="end"/>
      </w:r>
    </w:p>
    <w:p w14:paraId="6FC3923B" w14:textId="041D727E"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Nmbsf_MBSUserDataIngestSession_Update service operation</w:t>
      </w:r>
      <w:r>
        <w:rPr>
          <w:noProof/>
        </w:rPr>
        <w:tab/>
      </w:r>
      <w:r>
        <w:rPr>
          <w:noProof/>
        </w:rPr>
        <w:fldChar w:fldCharType="begin" w:fldLock="1"/>
      </w:r>
      <w:r>
        <w:rPr>
          <w:noProof/>
        </w:rPr>
        <w:instrText xml:space="preserve"> PAGEREF _Toc209530160 \h </w:instrText>
      </w:r>
      <w:r>
        <w:rPr>
          <w:noProof/>
        </w:rPr>
      </w:r>
      <w:r>
        <w:rPr>
          <w:noProof/>
        </w:rPr>
        <w:fldChar w:fldCharType="separate"/>
      </w:r>
      <w:r>
        <w:rPr>
          <w:noProof/>
        </w:rPr>
        <w:t>20</w:t>
      </w:r>
      <w:r>
        <w:rPr>
          <w:noProof/>
        </w:rPr>
        <w:fldChar w:fldCharType="end"/>
      </w:r>
    </w:p>
    <w:p w14:paraId="3CCDCB15" w14:textId="2D82BA14"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_Toc209530161 \h </w:instrText>
      </w:r>
      <w:r>
        <w:rPr>
          <w:noProof/>
        </w:rPr>
      </w:r>
      <w:r>
        <w:rPr>
          <w:noProof/>
        </w:rPr>
        <w:fldChar w:fldCharType="separate"/>
      </w:r>
      <w:r>
        <w:rPr>
          <w:noProof/>
        </w:rPr>
        <w:t>20</w:t>
      </w:r>
      <w:r>
        <w:rPr>
          <w:noProof/>
        </w:rPr>
        <w:fldChar w:fldCharType="end"/>
      </w:r>
    </w:p>
    <w:p w14:paraId="3DF4C2F7" w14:textId="4A3073D5"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lang w:eastAsia="zh-CN"/>
        </w:rPr>
        <w:t>MB</w:t>
      </w:r>
      <w:r>
        <w:rPr>
          <w:noProof/>
        </w:rPr>
        <w:t>S User Data Ingest Session Update</w:t>
      </w:r>
      <w:r>
        <w:rPr>
          <w:noProof/>
        </w:rPr>
        <w:tab/>
      </w:r>
      <w:r>
        <w:rPr>
          <w:noProof/>
        </w:rPr>
        <w:fldChar w:fldCharType="begin" w:fldLock="1"/>
      </w:r>
      <w:r>
        <w:rPr>
          <w:noProof/>
        </w:rPr>
        <w:instrText xml:space="preserve"> PAGEREF _Toc209530162 \h </w:instrText>
      </w:r>
      <w:r>
        <w:rPr>
          <w:noProof/>
        </w:rPr>
      </w:r>
      <w:r>
        <w:rPr>
          <w:noProof/>
        </w:rPr>
        <w:fldChar w:fldCharType="separate"/>
      </w:r>
      <w:r>
        <w:rPr>
          <w:noProof/>
        </w:rPr>
        <w:t>20</w:t>
      </w:r>
      <w:r>
        <w:rPr>
          <w:noProof/>
        </w:rPr>
        <w:fldChar w:fldCharType="end"/>
      </w:r>
    </w:p>
    <w:p w14:paraId="71E84B81" w14:textId="71545457"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Nmbsf_MBSUserDataIngestSession_Delete service operation</w:t>
      </w:r>
      <w:r>
        <w:rPr>
          <w:noProof/>
        </w:rPr>
        <w:tab/>
      </w:r>
      <w:r>
        <w:rPr>
          <w:noProof/>
        </w:rPr>
        <w:fldChar w:fldCharType="begin" w:fldLock="1"/>
      </w:r>
      <w:r>
        <w:rPr>
          <w:noProof/>
        </w:rPr>
        <w:instrText xml:space="preserve"> PAGEREF _Toc209530163 \h </w:instrText>
      </w:r>
      <w:r>
        <w:rPr>
          <w:noProof/>
        </w:rPr>
      </w:r>
      <w:r>
        <w:rPr>
          <w:noProof/>
        </w:rPr>
        <w:fldChar w:fldCharType="separate"/>
      </w:r>
      <w:r>
        <w:rPr>
          <w:noProof/>
        </w:rPr>
        <w:t>22</w:t>
      </w:r>
      <w:r>
        <w:rPr>
          <w:noProof/>
        </w:rPr>
        <w:fldChar w:fldCharType="end"/>
      </w:r>
    </w:p>
    <w:p w14:paraId="77A58288" w14:textId="39BE151F"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_Toc209530164 \h </w:instrText>
      </w:r>
      <w:r>
        <w:rPr>
          <w:noProof/>
        </w:rPr>
      </w:r>
      <w:r>
        <w:rPr>
          <w:noProof/>
        </w:rPr>
        <w:fldChar w:fldCharType="separate"/>
      </w:r>
      <w:r>
        <w:rPr>
          <w:noProof/>
        </w:rPr>
        <w:t>22</w:t>
      </w:r>
      <w:r>
        <w:rPr>
          <w:noProof/>
        </w:rPr>
        <w:fldChar w:fldCharType="end"/>
      </w:r>
    </w:p>
    <w:p w14:paraId="238D8030" w14:textId="5CF49A6C"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5.3.2.5.2</w:t>
      </w:r>
      <w:r>
        <w:rPr>
          <w:rFonts w:asciiTheme="minorHAnsi" w:eastAsiaTheme="minorEastAsia" w:hAnsiTheme="minorHAnsi" w:cstheme="minorBidi"/>
          <w:noProof/>
          <w:kern w:val="2"/>
          <w:sz w:val="24"/>
          <w:szCs w:val="24"/>
          <w:lang w:eastAsia="en-GB"/>
          <w14:ligatures w14:val="standardContextual"/>
        </w:rPr>
        <w:tab/>
      </w:r>
      <w:r>
        <w:rPr>
          <w:noProof/>
        </w:rPr>
        <w:t>MBS User Data Ingest Session Deletion</w:t>
      </w:r>
      <w:r>
        <w:rPr>
          <w:noProof/>
        </w:rPr>
        <w:tab/>
      </w:r>
      <w:r>
        <w:rPr>
          <w:noProof/>
        </w:rPr>
        <w:fldChar w:fldCharType="begin" w:fldLock="1"/>
      </w:r>
      <w:r>
        <w:rPr>
          <w:noProof/>
        </w:rPr>
        <w:instrText xml:space="preserve"> PAGEREF _Toc209530165 \h </w:instrText>
      </w:r>
      <w:r>
        <w:rPr>
          <w:noProof/>
        </w:rPr>
      </w:r>
      <w:r>
        <w:rPr>
          <w:noProof/>
        </w:rPr>
        <w:fldChar w:fldCharType="separate"/>
      </w:r>
      <w:r>
        <w:rPr>
          <w:noProof/>
        </w:rPr>
        <w:t>22</w:t>
      </w:r>
      <w:r>
        <w:rPr>
          <w:noProof/>
        </w:rPr>
        <w:fldChar w:fldCharType="end"/>
      </w:r>
    </w:p>
    <w:p w14:paraId="067B70C1" w14:textId="3D7FA4C1"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Nmbsf_MBSUserDataIngestSession_StatusSubscribe service operation</w:t>
      </w:r>
      <w:r>
        <w:rPr>
          <w:noProof/>
        </w:rPr>
        <w:tab/>
      </w:r>
      <w:r>
        <w:rPr>
          <w:noProof/>
        </w:rPr>
        <w:fldChar w:fldCharType="begin" w:fldLock="1"/>
      </w:r>
      <w:r>
        <w:rPr>
          <w:noProof/>
        </w:rPr>
        <w:instrText xml:space="preserve"> PAGEREF _Toc209530166 \h </w:instrText>
      </w:r>
      <w:r>
        <w:rPr>
          <w:noProof/>
        </w:rPr>
      </w:r>
      <w:r>
        <w:rPr>
          <w:noProof/>
        </w:rPr>
        <w:fldChar w:fldCharType="separate"/>
      </w:r>
      <w:r>
        <w:rPr>
          <w:noProof/>
        </w:rPr>
        <w:t>22</w:t>
      </w:r>
      <w:r>
        <w:rPr>
          <w:noProof/>
        </w:rPr>
        <w:fldChar w:fldCharType="end"/>
      </w:r>
    </w:p>
    <w:p w14:paraId="48A1623F" w14:textId="0C246B9F"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5.3.2.6.1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_Toc209530167 \h </w:instrText>
      </w:r>
      <w:r>
        <w:rPr>
          <w:noProof/>
        </w:rPr>
      </w:r>
      <w:r>
        <w:rPr>
          <w:noProof/>
        </w:rPr>
        <w:fldChar w:fldCharType="separate"/>
      </w:r>
      <w:r>
        <w:rPr>
          <w:noProof/>
        </w:rPr>
        <w:t>22</w:t>
      </w:r>
      <w:r>
        <w:rPr>
          <w:noProof/>
        </w:rPr>
        <w:fldChar w:fldCharType="end"/>
      </w:r>
    </w:p>
    <w:p w14:paraId="7242E553" w14:textId="23246D89"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5.3.2.6.2</w:t>
      </w:r>
      <w:r>
        <w:rPr>
          <w:rFonts w:asciiTheme="minorHAnsi" w:eastAsiaTheme="minorEastAsia" w:hAnsiTheme="minorHAnsi" w:cstheme="minorBidi"/>
          <w:noProof/>
          <w:kern w:val="2"/>
          <w:sz w:val="24"/>
          <w:szCs w:val="24"/>
          <w:lang w:eastAsia="en-GB"/>
          <w14:ligatures w14:val="standardContextual"/>
        </w:rPr>
        <w:tab/>
      </w:r>
      <w:r>
        <w:rPr>
          <w:noProof/>
        </w:rPr>
        <w:t>MBS User Data Ingest Session Status Subscription Creation</w:t>
      </w:r>
      <w:r>
        <w:rPr>
          <w:noProof/>
        </w:rPr>
        <w:tab/>
      </w:r>
      <w:r>
        <w:rPr>
          <w:noProof/>
        </w:rPr>
        <w:fldChar w:fldCharType="begin" w:fldLock="1"/>
      </w:r>
      <w:r>
        <w:rPr>
          <w:noProof/>
        </w:rPr>
        <w:instrText xml:space="preserve"> PAGEREF _Toc209530168 \h </w:instrText>
      </w:r>
      <w:r>
        <w:rPr>
          <w:noProof/>
        </w:rPr>
      </w:r>
      <w:r>
        <w:rPr>
          <w:noProof/>
        </w:rPr>
        <w:fldChar w:fldCharType="separate"/>
      </w:r>
      <w:r>
        <w:rPr>
          <w:noProof/>
        </w:rPr>
        <w:t>23</w:t>
      </w:r>
      <w:r>
        <w:rPr>
          <w:noProof/>
        </w:rPr>
        <w:fldChar w:fldCharType="end"/>
      </w:r>
    </w:p>
    <w:p w14:paraId="0B648436" w14:textId="34424375"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5.3.2.7</w:t>
      </w:r>
      <w:r>
        <w:rPr>
          <w:rFonts w:asciiTheme="minorHAnsi" w:eastAsiaTheme="minorEastAsia" w:hAnsiTheme="minorHAnsi" w:cstheme="minorBidi"/>
          <w:noProof/>
          <w:kern w:val="2"/>
          <w:sz w:val="24"/>
          <w:szCs w:val="24"/>
          <w:lang w:eastAsia="en-GB"/>
          <w14:ligatures w14:val="standardContextual"/>
        </w:rPr>
        <w:tab/>
      </w:r>
      <w:r>
        <w:rPr>
          <w:noProof/>
        </w:rPr>
        <w:t>Nmbsf_MBSUserDataIngestSession_StatusSubscribeMod service operation</w:t>
      </w:r>
      <w:r>
        <w:rPr>
          <w:noProof/>
        </w:rPr>
        <w:tab/>
      </w:r>
      <w:r>
        <w:rPr>
          <w:noProof/>
        </w:rPr>
        <w:fldChar w:fldCharType="begin" w:fldLock="1"/>
      </w:r>
      <w:r>
        <w:rPr>
          <w:noProof/>
        </w:rPr>
        <w:instrText xml:space="preserve"> PAGEREF _Toc209530169 \h </w:instrText>
      </w:r>
      <w:r>
        <w:rPr>
          <w:noProof/>
        </w:rPr>
      </w:r>
      <w:r>
        <w:rPr>
          <w:noProof/>
        </w:rPr>
        <w:fldChar w:fldCharType="separate"/>
      </w:r>
      <w:r>
        <w:rPr>
          <w:noProof/>
        </w:rPr>
        <w:t>23</w:t>
      </w:r>
      <w:r>
        <w:rPr>
          <w:noProof/>
        </w:rPr>
        <w:fldChar w:fldCharType="end"/>
      </w:r>
    </w:p>
    <w:p w14:paraId="2A30C431" w14:textId="64C91DB2"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5.3.2.7.1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_Toc209530170 \h </w:instrText>
      </w:r>
      <w:r>
        <w:rPr>
          <w:noProof/>
        </w:rPr>
      </w:r>
      <w:r>
        <w:rPr>
          <w:noProof/>
        </w:rPr>
        <w:fldChar w:fldCharType="separate"/>
      </w:r>
      <w:r>
        <w:rPr>
          <w:noProof/>
        </w:rPr>
        <w:t>23</w:t>
      </w:r>
      <w:r>
        <w:rPr>
          <w:noProof/>
        </w:rPr>
        <w:fldChar w:fldCharType="end"/>
      </w:r>
    </w:p>
    <w:p w14:paraId="2BE34499" w14:textId="1828FD16"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5.3.2.7.2</w:t>
      </w:r>
      <w:r>
        <w:rPr>
          <w:rFonts w:asciiTheme="minorHAnsi" w:eastAsiaTheme="minorEastAsia" w:hAnsiTheme="minorHAnsi" w:cstheme="minorBidi"/>
          <w:noProof/>
          <w:kern w:val="2"/>
          <w:sz w:val="24"/>
          <w:szCs w:val="24"/>
          <w:lang w:eastAsia="en-GB"/>
          <w14:ligatures w14:val="standardContextual"/>
        </w:rPr>
        <w:tab/>
      </w:r>
      <w:r>
        <w:rPr>
          <w:noProof/>
        </w:rPr>
        <w:t>MBS User Data Ingest Session Status Subscription Update</w:t>
      </w:r>
      <w:r>
        <w:rPr>
          <w:noProof/>
        </w:rPr>
        <w:tab/>
      </w:r>
      <w:r>
        <w:rPr>
          <w:noProof/>
        </w:rPr>
        <w:fldChar w:fldCharType="begin" w:fldLock="1"/>
      </w:r>
      <w:r>
        <w:rPr>
          <w:noProof/>
        </w:rPr>
        <w:instrText xml:space="preserve"> PAGEREF _Toc209530171 \h </w:instrText>
      </w:r>
      <w:r>
        <w:rPr>
          <w:noProof/>
        </w:rPr>
      </w:r>
      <w:r>
        <w:rPr>
          <w:noProof/>
        </w:rPr>
        <w:fldChar w:fldCharType="separate"/>
      </w:r>
      <w:r>
        <w:rPr>
          <w:noProof/>
        </w:rPr>
        <w:t>24</w:t>
      </w:r>
      <w:r>
        <w:rPr>
          <w:noProof/>
        </w:rPr>
        <w:fldChar w:fldCharType="end"/>
      </w:r>
    </w:p>
    <w:p w14:paraId="48CB6F48" w14:textId="4FCB3DBA"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5.3.2.8</w:t>
      </w:r>
      <w:r>
        <w:rPr>
          <w:rFonts w:asciiTheme="minorHAnsi" w:eastAsiaTheme="minorEastAsia" w:hAnsiTheme="minorHAnsi" w:cstheme="minorBidi"/>
          <w:noProof/>
          <w:kern w:val="2"/>
          <w:sz w:val="24"/>
          <w:szCs w:val="24"/>
          <w:lang w:eastAsia="en-GB"/>
          <w14:ligatures w14:val="standardContextual"/>
        </w:rPr>
        <w:tab/>
      </w:r>
      <w:r>
        <w:rPr>
          <w:noProof/>
        </w:rPr>
        <w:t>Nmbsf_MBSUserDataIngestSession_StatusUnsubscribe service operation</w:t>
      </w:r>
      <w:r>
        <w:rPr>
          <w:noProof/>
        </w:rPr>
        <w:tab/>
      </w:r>
      <w:r>
        <w:rPr>
          <w:noProof/>
        </w:rPr>
        <w:fldChar w:fldCharType="begin" w:fldLock="1"/>
      </w:r>
      <w:r>
        <w:rPr>
          <w:noProof/>
        </w:rPr>
        <w:instrText xml:space="preserve"> PAGEREF _Toc209530172 \h </w:instrText>
      </w:r>
      <w:r>
        <w:rPr>
          <w:noProof/>
        </w:rPr>
      </w:r>
      <w:r>
        <w:rPr>
          <w:noProof/>
        </w:rPr>
        <w:fldChar w:fldCharType="separate"/>
      </w:r>
      <w:r>
        <w:rPr>
          <w:noProof/>
        </w:rPr>
        <w:t>24</w:t>
      </w:r>
      <w:r>
        <w:rPr>
          <w:noProof/>
        </w:rPr>
        <w:fldChar w:fldCharType="end"/>
      </w:r>
    </w:p>
    <w:p w14:paraId="3F7904DB" w14:textId="3C7D8AD9"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5.3.2.8.1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_Toc209530173 \h </w:instrText>
      </w:r>
      <w:r>
        <w:rPr>
          <w:noProof/>
        </w:rPr>
      </w:r>
      <w:r>
        <w:rPr>
          <w:noProof/>
        </w:rPr>
        <w:fldChar w:fldCharType="separate"/>
      </w:r>
      <w:r>
        <w:rPr>
          <w:noProof/>
        </w:rPr>
        <w:t>24</w:t>
      </w:r>
      <w:r>
        <w:rPr>
          <w:noProof/>
        </w:rPr>
        <w:fldChar w:fldCharType="end"/>
      </w:r>
    </w:p>
    <w:p w14:paraId="20BC2E63" w14:textId="599BDD12"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5.3.2.8.2</w:t>
      </w:r>
      <w:r>
        <w:rPr>
          <w:rFonts w:asciiTheme="minorHAnsi" w:eastAsiaTheme="minorEastAsia" w:hAnsiTheme="minorHAnsi" w:cstheme="minorBidi"/>
          <w:noProof/>
          <w:kern w:val="2"/>
          <w:sz w:val="24"/>
          <w:szCs w:val="24"/>
          <w:lang w:eastAsia="en-GB"/>
          <w14:ligatures w14:val="standardContextual"/>
        </w:rPr>
        <w:tab/>
      </w:r>
      <w:r>
        <w:rPr>
          <w:noProof/>
        </w:rPr>
        <w:t>MBS User Data Ingest Session Status Subscription Deletion</w:t>
      </w:r>
      <w:r>
        <w:rPr>
          <w:noProof/>
        </w:rPr>
        <w:tab/>
      </w:r>
      <w:r>
        <w:rPr>
          <w:noProof/>
        </w:rPr>
        <w:fldChar w:fldCharType="begin" w:fldLock="1"/>
      </w:r>
      <w:r>
        <w:rPr>
          <w:noProof/>
        </w:rPr>
        <w:instrText xml:space="preserve"> PAGEREF _Toc209530174 \h </w:instrText>
      </w:r>
      <w:r>
        <w:rPr>
          <w:noProof/>
        </w:rPr>
      </w:r>
      <w:r>
        <w:rPr>
          <w:noProof/>
        </w:rPr>
        <w:fldChar w:fldCharType="separate"/>
      </w:r>
      <w:r>
        <w:rPr>
          <w:noProof/>
        </w:rPr>
        <w:t>24</w:t>
      </w:r>
      <w:r>
        <w:rPr>
          <w:noProof/>
        </w:rPr>
        <w:fldChar w:fldCharType="end"/>
      </w:r>
    </w:p>
    <w:p w14:paraId="6E4C43DC" w14:textId="0F7A3742"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5.3.2.9</w:t>
      </w:r>
      <w:r>
        <w:rPr>
          <w:rFonts w:asciiTheme="minorHAnsi" w:eastAsiaTheme="minorEastAsia" w:hAnsiTheme="minorHAnsi" w:cstheme="minorBidi"/>
          <w:noProof/>
          <w:kern w:val="2"/>
          <w:sz w:val="24"/>
          <w:szCs w:val="24"/>
          <w:lang w:eastAsia="en-GB"/>
          <w14:ligatures w14:val="standardContextual"/>
        </w:rPr>
        <w:tab/>
      </w:r>
      <w:r>
        <w:rPr>
          <w:noProof/>
        </w:rPr>
        <w:t>Nmbsf_MBSUserDataIngestSession_StatusNotify service operation</w:t>
      </w:r>
      <w:r>
        <w:rPr>
          <w:noProof/>
        </w:rPr>
        <w:tab/>
      </w:r>
      <w:r>
        <w:rPr>
          <w:noProof/>
        </w:rPr>
        <w:fldChar w:fldCharType="begin" w:fldLock="1"/>
      </w:r>
      <w:r>
        <w:rPr>
          <w:noProof/>
        </w:rPr>
        <w:instrText xml:space="preserve"> PAGEREF _Toc209530175 \h </w:instrText>
      </w:r>
      <w:r>
        <w:rPr>
          <w:noProof/>
        </w:rPr>
      </w:r>
      <w:r>
        <w:rPr>
          <w:noProof/>
        </w:rPr>
        <w:fldChar w:fldCharType="separate"/>
      </w:r>
      <w:r>
        <w:rPr>
          <w:noProof/>
        </w:rPr>
        <w:t>25</w:t>
      </w:r>
      <w:r>
        <w:rPr>
          <w:noProof/>
        </w:rPr>
        <w:fldChar w:fldCharType="end"/>
      </w:r>
    </w:p>
    <w:p w14:paraId="7ED43C17" w14:textId="37FF75CC"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5.3.2.9.1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_Toc209530176 \h </w:instrText>
      </w:r>
      <w:r>
        <w:rPr>
          <w:noProof/>
        </w:rPr>
      </w:r>
      <w:r>
        <w:rPr>
          <w:noProof/>
        </w:rPr>
        <w:fldChar w:fldCharType="separate"/>
      </w:r>
      <w:r>
        <w:rPr>
          <w:noProof/>
        </w:rPr>
        <w:t>25</w:t>
      </w:r>
      <w:r>
        <w:rPr>
          <w:noProof/>
        </w:rPr>
        <w:fldChar w:fldCharType="end"/>
      </w:r>
    </w:p>
    <w:p w14:paraId="2F123139" w14:textId="43F02470"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5.3.2.9.2</w:t>
      </w:r>
      <w:r>
        <w:rPr>
          <w:rFonts w:asciiTheme="minorHAnsi" w:eastAsiaTheme="minorEastAsia" w:hAnsiTheme="minorHAnsi" w:cstheme="minorBidi"/>
          <w:noProof/>
          <w:kern w:val="2"/>
          <w:sz w:val="24"/>
          <w:szCs w:val="24"/>
          <w:lang w:eastAsia="en-GB"/>
          <w14:ligatures w14:val="standardContextual"/>
        </w:rPr>
        <w:tab/>
      </w:r>
      <w:r>
        <w:rPr>
          <w:noProof/>
        </w:rPr>
        <w:t>MBS User Data Ingest Session Status Notification</w:t>
      </w:r>
      <w:r>
        <w:rPr>
          <w:noProof/>
        </w:rPr>
        <w:tab/>
      </w:r>
      <w:r>
        <w:rPr>
          <w:noProof/>
        </w:rPr>
        <w:fldChar w:fldCharType="begin" w:fldLock="1"/>
      </w:r>
      <w:r>
        <w:rPr>
          <w:noProof/>
        </w:rPr>
        <w:instrText xml:space="preserve"> PAGEREF _Toc209530177 \h </w:instrText>
      </w:r>
      <w:r>
        <w:rPr>
          <w:noProof/>
        </w:rPr>
      </w:r>
      <w:r>
        <w:rPr>
          <w:noProof/>
        </w:rPr>
        <w:fldChar w:fldCharType="separate"/>
      </w:r>
      <w:r>
        <w:rPr>
          <w:noProof/>
        </w:rPr>
        <w:t>25</w:t>
      </w:r>
      <w:r>
        <w:rPr>
          <w:noProof/>
        </w:rPr>
        <w:fldChar w:fldCharType="end"/>
      </w:r>
    </w:p>
    <w:p w14:paraId="67F71CB7" w14:textId="58BAEE98" w:rsidR="0065137D" w:rsidRDefault="0065137D">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_Toc209530178 \h </w:instrText>
      </w:r>
      <w:r>
        <w:rPr>
          <w:noProof/>
        </w:rPr>
      </w:r>
      <w:r>
        <w:rPr>
          <w:noProof/>
        </w:rPr>
        <w:fldChar w:fldCharType="separate"/>
      </w:r>
      <w:r>
        <w:rPr>
          <w:noProof/>
        </w:rPr>
        <w:t>27</w:t>
      </w:r>
      <w:r>
        <w:rPr>
          <w:noProof/>
        </w:rPr>
        <w:fldChar w:fldCharType="end"/>
      </w:r>
    </w:p>
    <w:p w14:paraId="0E157D7D" w14:textId="0097DE28" w:rsidR="0065137D" w:rsidRDefault="0065137D">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Nmbsf_MBSUserService</w:t>
      </w:r>
      <w:r>
        <w:rPr>
          <w:noProof/>
        </w:rPr>
        <w:t xml:space="preserve"> Service API</w:t>
      </w:r>
      <w:r>
        <w:rPr>
          <w:noProof/>
        </w:rPr>
        <w:tab/>
      </w:r>
      <w:r>
        <w:rPr>
          <w:noProof/>
        </w:rPr>
        <w:fldChar w:fldCharType="begin" w:fldLock="1"/>
      </w:r>
      <w:r>
        <w:rPr>
          <w:noProof/>
        </w:rPr>
        <w:instrText xml:space="preserve"> PAGEREF _Toc209530179 \h </w:instrText>
      </w:r>
      <w:r>
        <w:rPr>
          <w:noProof/>
        </w:rPr>
      </w:r>
      <w:r>
        <w:rPr>
          <w:noProof/>
        </w:rPr>
        <w:fldChar w:fldCharType="separate"/>
      </w:r>
      <w:r>
        <w:rPr>
          <w:noProof/>
        </w:rPr>
        <w:t>27</w:t>
      </w:r>
      <w:r>
        <w:rPr>
          <w:noProof/>
        </w:rPr>
        <w:fldChar w:fldCharType="end"/>
      </w:r>
    </w:p>
    <w:p w14:paraId="697BD230" w14:textId="71A03CCA"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_Toc209530180 \h </w:instrText>
      </w:r>
      <w:r>
        <w:rPr>
          <w:noProof/>
        </w:rPr>
      </w:r>
      <w:r>
        <w:rPr>
          <w:noProof/>
        </w:rPr>
        <w:fldChar w:fldCharType="separate"/>
      </w:r>
      <w:r>
        <w:rPr>
          <w:noProof/>
        </w:rPr>
        <w:t>27</w:t>
      </w:r>
      <w:r>
        <w:rPr>
          <w:noProof/>
        </w:rPr>
        <w:fldChar w:fldCharType="end"/>
      </w:r>
    </w:p>
    <w:p w14:paraId="4E3B7AF7" w14:textId="2D4E5800"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_Toc209530181 \h </w:instrText>
      </w:r>
      <w:r>
        <w:rPr>
          <w:noProof/>
        </w:rPr>
      </w:r>
      <w:r>
        <w:rPr>
          <w:noProof/>
        </w:rPr>
        <w:fldChar w:fldCharType="separate"/>
      </w:r>
      <w:r>
        <w:rPr>
          <w:noProof/>
        </w:rPr>
        <w:t>27</w:t>
      </w:r>
      <w:r>
        <w:rPr>
          <w:noProof/>
        </w:rPr>
        <w:fldChar w:fldCharType="end"/>
      </w:r>
    </w:p>
    <w:p w14:paraId="5AE9356A" w14:textId="68A8955A"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_Toc209530182 \h </w:instrText>
      </w:r>
      <w:r>
        <w:rPr>
          <w:noProof/>
        </w:rPr>
      </w:r>
      <w:r>
        <w:rPr>
          <w:noProof/>
        </w:rPr>
        <w:fldChar w:fldCharType="separate"/>
      </w:r>
      <w:r>
        <w:rPr>
          <w:noProof/>
        </w:rPr>
        <w:t>27</w:t>
      </w:r>
      <w:r>
        <w:rPr>
          <w:noProof/>
        </w:rPr>
        <w:fldChar w:fldCharType="end"/>
      </w:r>
    </w:p>
    <w:p w14:paraId="3FB2FBA0" w14:textId="2E77BF08"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_Toc209530183 \h </w:instrText>
      </w:r>
      <w:r>
        <w:rPr>
          <w:noProof/>
        </w:rPr>
      </w:r>
      <w:r>
        <w:rPr>
          <w:noProof/>
        </w:rPr>
        <w:fldChar w:fldCharType="separate"/>
      </w:r>
      <w:r>
        <w:rPr>
          <w:noProof/>
        </w:rPr>
        <w:t>27</w:t>
      </w:r>
      <w:r>
        <w:rPr>
          <w:noProof/>
        </w:rPr>
        <w:fldChar w:fldCharType="end"/>
      </w:r>
    </w:p>
    <w:p w14:paraId="506BF3FA" w14:textId="67E8FD04"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_Toc209530184 \h </w:instrText>
      </w:r>
      <w:r>
        <w:rPr>
          <w:noProof/>
        </w:rPr>
      </w:r>
      <w:r>
        <w:rPr>
          <w:noProof/>
        </w:rPr>
        <w:fldChar w:fldCharType="separate"/>
      </w:r>
      <w:r>
        <w:rPr>
          <w:noProof/>
        </w:rPr>
        <w:t>27</w:t>
      </w:r>
      <w:r>
        <w:rPr>
          <w:noProof/>
        </w:rPr>
        <w:fldChar w:fldCharType="end"/>
      </w:r>
    </w:p>
    <w:p w14:paraId="587BA944" w14:textId="4DE92B32"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_Toc209530185 \h </w:instrText>
      </w:r>
      <w:r>
        <w:rPr>
          <w:noProof/>
        </w:rPr>
      </w:r>
      <w:r>
        <w:rPr>
          <w:noProof/>
        </w:rPr>
        <w:fldChar w:fldCharType="separate"/>
      </w:r>
      <w:r>
        <w:rPr>
          <w:noProof/>
        </w:rPr>
        <w:t>27</w:t>
      </w:r>
      <w:r>
        <w:rPr>
          <w:noProof/>
        </w:rPr>
        <w:fldChar w:fldCharType="end"/>
      </w:r>
    </w:p>
    <w:p w14:paraId="1B1981AD" w14:textId="5E581BC1"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_Toc209530186 \h </w:instrText>
      </w:r>
      <w:r>
        <w:rPr>
          <w:noProof/>
        </w:rPr>
      </w:r>
      <w:r>
        <w:rPr>
          <w:noProof/>
        </w:rPr>
        <w:fldChar w:fldCharType="separate"/>
      </w:r>
      <w:r>
        <w:rPr>
          <w:noProof/>
        </w:rPr>
        <w:t>28</w:t>
      </w:r>
      <w:r>
        <w:rPr>
          <w:noProof/>
        </w:rPr>
        <w:fldChar w:fldCharType="end"/>
      </w:r>
    </w:p>
    <w:p w14:paraId="3C9099DF" w14:textId="74783B1D"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_Toc209530187 \h </w:instrText>
      </w:r>
      <w:r>
        <w:rPr>
          <w:noProof/>
        </w:rPr>
      </w:r>
      <w:r>
        <w:rPr>
          <w:noProof/>
        </w:rPr>
        <w:fldChar w:fldCharType="separate"/>
      </w:r>
      <w:r>
        <w:rPr>
          <w:noProof/>
        </w:rPr>
        <w:t>28</w:t>
      </w:r>
      <w:r>
        <w:rPr>
          <w:noProof/>
        </w:rPr>
        <w:fldChar w:fldCharType="end"/>
      </w:r>
    </w:p>
    <w:p w14:paraId="126BD98E" w14:textId="3F1C682A"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_Toc209530188 \h </w:instrText>
      </w:r>
      <w:r>
        <w:rPr>
          <w:noProof/>
        </w:rPr>
      </w:r>
      <w:r>
        <w:rPr>
          <w:noProof/>
        </w:rPr>
        <w:fldChar w:fldCharType="separate"/>
      </w:r>
      <w:r>
        <w:rPr>
          <w:noProof/>
        </w:rPr>
        <w:t>28</w:t>
      </w:r>
      <w:r>
        <w:rPr>
          <w:noProof/>
        </w:rPr>
        <w:fldChar w:fldCharType="end"/>
      </w:r>
    </w:p>
    <w:p w14:paraId="4E85D262" w14:textId="677BBF89" w:rsidR="0065137D" w:rsidRPr="00B82DF5" w:rsidRDefault="0065137D">
      <w:pPr>
        <w:pStyle w:val="TOC4"/>
        <w:rPr>
          <w:rFonts w:asciiTheme="minorHAnsi" w:eastAsiaTheme="minorEastAsia" w:hAnsiTheme="minorHAnsi" w:cstheme="minorBidi"/>
          <w:noProof/>
          <w:kern w:val="2"/>
          <w:sz w:val="24"/>
          <w:szCs w:val="24"/>
          <w:lang w:val="fr-FR" w:eastAsia="en-GB"/>
          <w14:ligatures w14:val="standardContextual"/>
        </w:rPr>
      </w:pPr>
      <w:r w:rsidRPr="00B82DF5">
        <w:rPr>
          <w:noProof/>
          <w:lang w:val="fr-FR"/>
        </w:rPr>
        <w:t>6.1.3.2</w:t>
      </w:r>
      <w:r w:rsidRPr="00B82DF5">
        <w:rPr>
          <w:rFonts w:asciiTheme="minorHAnsi" w:eastAsiaTheme="minorEastAsia" w:hAnsiTheme="minorHAnsi" w:cstheme="minorBidi"/>
          <w:noProof/>
          <w:kern w:val="2"/>
          <w:sz w:val="24"/>
          <w:szCs w:val="24"/>
          <w:lang w:val="fr-FR" w:eastAsia="en-GB"/>
          <w14:ligatures w14:val="standardContextual"/>
        </w:rPr>
        <w:tab/>
      </w:r>
      <w:r w:rsidRPr="00B82DF5">
        <w:rPr>
          <w:noProof/>
          <w:lang w:val="fr-FR"/>
        </w:rPr>
        <w:t>Resource: MBS User Services</w:t>
      </w:r>
      <w:r w:rsidRPr="00B82DF5">
        <w:rPr>
          <w:noProof/>
          <w:lang w:val="fr-FR"/>
        </w:rPr>
        <w:tab/>
      </w:r>
      <w:r>
        <w:rPr>
          <w:noProof/>
        </w:rPr>
        <w:fldChar w:fldCharType="begin" w:fldLock="1"/>
      </w:r>
      <w:r w:rsidRPr="00B82DF5">
        <w:rPr>
          <w:noProof/>
          <w:lang w:val="fr-FR"/>
        </w:rPr>
        <w:instrText xml:space="preserve"> PAGEREF _Toc209530189 \h </w:instrText>
      </w:r>
      <w:r>
        <w:rPr>
          <w:noProof/>
        </w:rPr>
      </w:r>
      <w:r>
        <w:rPr>
          <w:noProof/>
        </w:rPr>
        <w:fldChar w:fldCharType="separate"/>
      </w:r>
      <w:r w:rsidRPr="00B82DF5">
        <w:rPr>
          <w:noProof/>
          <w:lang w:val="fr-FR"/>
        </w:rPr>
        <w:t>28</w:t>
      </w:r>
      <w:r>
        <w:rPr>
          <w:noProof/>
        </w:rPr>
        <w:fldChar w:fldCharType="end"/>
      </w:r>
    </w:p>
    <w:p w14:paraId="7EE4E379" w14:textId="0AB9251C" w:rsidR="0065137D" w:rsidRPr="00B82DF5" w:rsidRDefault="0065137D">
      <w:pPr>
        <w:pStyle w:val="TOC5"/>
        <w:rPr>
          <w:rFonts w:asciiTheme="minorHAnsi" w:eastAsiaTheme="minorEastAsia" w:hAnsiTheme="minorHAnsi" w:cstheme="minorBidi"/>
          <w:noProof/>
          <w:kern w:val="2"/>
          <w:sz w:val="24"/>
          <w:szCs w:val="24"/>
          <w:lang w:val="fr-FR" w:eastAsia="en-GB"/>
          <w14:ligatures w14:val="standardContextual"/>
        </w:rPr>
      </w:pPr>
      <w:r w:rsidRPr="00B82DF5">
        <w:rPr>
          <w:noProof/>
          <w:lang w:val="fr-FR"/>
        </w:rPr>
        <w:t>6.1.3.2.1</w:t>
      </w:r>
      <w:r w:rsidRPr="00B82DF5">
        <w:rPr>
          <w:rFonts w:asciiTheme="minorHAnsi" w:eastAsiaTheme="minorEastAsia" w:hAnsiTheme="minorHAnsi" w:cstheme="minorBidi"/>
          <w:noProof/>
          <w:kern w:val="2"/>
          <w:sz w:val="24"/>
          <w:szCs w:val="24"/>
          <w:lang w:val="fr-FR" w:eastAsia="en-GB"/>
          <w14:ligatures w14:val="standardContextual"/>
        </w:rPr>
        <w:tab/>
      </w:r>
      <w:r w:rsidRPr="00B82DF5">
        <w:rPr>
          <w:noProof/>
          <w:lang w:val="fr-FR"/>
        </w:rPr>
        <w:t>Description</w:t>
      </w:r>
      <w:r w:rsidRPr="00B82DF5">
        <w:rPr>
          <w:noProof/>
          <w:lang w:val="fr-FR"/>
        </w:rPr>
        <w:tab/>
      </w:r>
      <w:r>
        <w:rPr>
          <w:noProof/>
        </w:rPr>
        <w:fldChar w:fldCharType="begin" w:fldLock="1"/>
      </w:r>
      <w:r w:rsidRPr="00B82DF5">
        <w:rPr>
          <w:noProof/>
          <w:lang w:val="fr-FR"/>
        </w:rPr>
        <w:instrText xml:space="preserve"> PAGEREF _Toc209530190 \h </w:instrText>
      </w:r>
      <w:r>
        <w:rPr>
          <w:noProof/>
        </w:rPr>
      </w:r>
      <w:r>
        <w:rPr>
          <w:noProof/>
        </w:rPr>
        <w:fldChar w:fldCharType="separate"/>
      </w:r>
      <w:r w:rsidRPr="00B82DF5">
        <w:rPr>
          <w:noProof/>
          <w:lang w:val="fr-FR"/>
        </w:rPr>
        <w:t>28</w:t>
      </w:r>
      <w:r>
        <w:rPr>
          <w:noProof/>
        </w:rPr>
        <w:fldChar w:fldCharType="end"/>
      </w:r>
    </w:p>
    <w:p w14:paraId="2DF78C0C" w14:textId="2B2676C2"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_Toc209530191 \h </w:instrText>
      </w:r>
      <w:r>
        <w:rPr>
          <w:noProof/>
        </w:rPr>
      </w:r>
      <w:r>
        <w:rPr>
          <w:noProof/>
        </w:rPr>
        <w:fldChar w:fldCharType="separate"/>
      </w:r>
      <w:r>
        <w:rPr>
          <w:noProof/>
        </w:rPr>
        <w:t>29</w:t>
      </w:r>
      <w:r>
        <w:rPr>
          <w:noProof/>
        </w:rPr>
        <w:fldChar w:fldCharType="end"/>
      </w:r>
    </w:p>
    <w:p w14:paraId="0CC48234" w14:textId="02EB9442"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_Toc209530192 \h </w:instrText>
      </w:r>
      <w:r>
        <w:rPr>
          <w:noProof/>
        </w:rPr>
      </w:r>
      <w:r>
        <w:rPr>
          <w:noProof/>
        </w:rPr>
        <w:fldChar w:fldCharType="separate"/>
      </w:r>
      <w:r>
        <w:rPr>
          <w:noProof/>
        </w:rPr>
        <w:t>29</w:t>
      </w:r>
      <w:r>
        <w:rPr>
          <w:noProof/>
        </w:rPr>
        <w:fldChar w:fldCharType="end"/>
      </w:r>
    </w:p>
    <w:p w14:paraId="69C3B032" w14:textId="6DD05BA5"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6.1.3.2.3.1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_Toc209530193 \h </w:instrText>
      </w:r>
      <w:r>
        <w:rPr>
          <w:noProof/>
        </w:rPr>
      </w:r>
      <w:r>
        <w:rPr>
          <w:noProof/>
        </w:rPr>
        <w:fldChar w:fldCharType="separate"/>
      </w:r>
      <w:r>
        <w:rPr>
          <w:noProof/>
        </w:rPr>
        <w:t>29</w:t>
      </w:r>
      <w:r>
        <w:rPr>
          <w:noProof/>
        </w:rPr>
        <w:fldChar w:fldCharType="end"/>
      </w:r>
    </w:p>
    <w:p w14:paraId="134B6DEB" w14:textId="7DA2F63A"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6.1.3.2.3.2</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_Toc209530194 \h </w:instrText>
      </w:r>
      <w:r>
        <w:rPr>
          <w:noProof/>
        </w:rPr>
      </w:r>
      <w:r>
        <w:rPr>
          <w:noProof/>
        </w:rPr>
        <w:fldChar w:fldCharType="separate"/>
      </w:r>
      <w:r>
        <w:rPr>
          <w:noProof/>
        </w:rPr>
        <w:t>30</w:t>
      </w:r>
      <w:r>
        <w:rPr>
          <w:noProof/>
        </w:rPr>
        <w:fldChar w:fldCharType="end"/>
      </w:r>
    </w:p>
    <w:p w14:paraId="4FC49E98" w14:textId="2A6DAF8E"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_Toc209530195 \h </w:instrText>
      </w:r>
      <w:r>
        <w:rPr>
          <w:noProof/>
        </w:rPr>
      </w:r>
      <w:r>
        <w:rPr>
          <w:noProof/>
        </w:rPr>
        <w:fldChar w:fldCharType="separate"/>
      </w:r>
      <w:r>
        <w:rPr>
          <w:noProof/>
        </w:rPr>
        <w:t>31</w:t>
      </w:r>
      <w:r>
        <w:rPr>
          <w:noProof/>
        </w:rPr>
        <w:fldChar w:fldCharType="end"/>
      </w:r>
    </w:p>
    <w:p w14:paraId="45051F56" w14:textId="61059EED"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MBS User Service</w:t>
      </w:r>
      <w:r>
        <w:rPr>
          <w:noProof/>
        </w:rPr>
        <w:tab/>
      </w:r>
      <w:r>
        <w:rPr>
          <w:noProof/>
        </w:rPr>
        <w:fldChar w:fldCharType="begin" w:fldLock="1"/>
      </w:r>
      <w:r>
        <w:rPr>
          <w:noProof/>
        </w:rPr>
        <w:instrText xml:space="preserve"> PAGEREF _Toc209530196 \h </w:instrText>
      </w:r>
      <w:r>
        <w:rPr>
          <w:noProof/>
        </w:rPr>
      </w:r>
      <w:r>
        <w:rPr>
          <w:noProof/>
        </w:rPr>
        <w:fldChar w:fldCharType="separate"/>
      </w:r>
      <w:r>
        <w:rPr>
          <w:noProof/>
        </w:rPr>
        <w:t>31</w:t>
      </w:r>
      <w:r>
        <w:rPr>
          <w:noProof/>
        </w:rPr>
        <w:fldChar w:fldCharType="end"/>
      </w:r>
    </w:p>
    <w:p w14:paraId="708FF238" w14:textId="60714AE8"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_Toc209530197 \h </w:instrText>
      </w:r>
      <w:r>
        <w:rPr>
          <w:noProof/>
        </w:rPr>
      </w:r>
      <w:r>
        <w:rPr>
          <w:noProof/>
        </w:rPr>
        <w:fldChar w:fldCharType="separate"/>
      </w:r>
      <w:r>
        <w:rPr>
          <w:noProof/>
        </w:rPr>
        <w:t>31</w:t>
      </w:r>
      <w:r>
        <w:rPr>
          <w:noProof/>
        </w:rPr>
        <w:fldChar w:fldCharType="end"/>
      </w:r>
    </w:p>
    <w:p w14:paraId="5D4C2F39" w14:textId="22C55023"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_Toc209530198 \h </w:instrText>
      </w:r>
      <w:r>
        <w:rPr>
          <w:noProof/>
        </w:rPr>
      </w:r>
      <w:r>
        <w:rPr>
          <w:noProof/>
        </w:rPr>
        <w:fldChar w:fldCharType="separate"/>
      </w:r>
      <w:r>
        <w:rPr>
          <w:noProof/>
        </w:rPr>
        <w:t>31</w:t>
      </w:r>
      <w:r>
        <w:rPr>
          <w:noProof/>
        </w:rPr>
        <w:fldChar w:fldCharType="end"/>
      </w:r>
    </w:p>
    <w:p w14:paraId="4EBC98AA" w14:textId="47E7B0C7"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_Toc209530199 \h </w:instrText>
      </w:r>
      <w:r>
        <w:rPr>
          <w:noProof/>
        </w:rPr>
      </w:r>
      <w:r>
        <w:rPr>
          <w:noProof/>
        </w:rPr>
        <w:fldChar w:fldCharType="separate"/>
      </w:r>
      <w:r>
        <w:rPr>
          <w:noProof/>
        </w:rPr>
        <w:t>31</w:t>
      </w:r>
      <w:r>
        <w:rPr>
          <w:noProof/>
        </w:rPr>
        <w:fldChar w:fldCharType="end"/>
      </w:r>
    </w:p>
    <w:p w14:paraId="34398E5F" w14:textId="20415E0B"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6.1.3.3.3.1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_Toc209530200 \h </w:instrText>
      </w:r>
      <w:r>
        <w:rPr>
          <w:noProof/>
        </w:rPr>
      </w:r>
      <w:r>
        <w:rPr>
          <w:noProof/>
        </w:rPr>
        <w:fldChar w:fldCharType="separate"/>
      </w:r>
      <w:r>
        <w:rPr>
          <w:noProof/>
        </w:rPr>
        <w:t>31</w:t>
      </w:r>
      <w:r>
        <w:rPr>
          <w:noProof/>
        </w:rPr>
        <w:fldChar w:fldCharType="end"/>
      </w:r>
    </w:p>
    <w:p w14:paraId="1F179979" w14:textId="4BFE6BB1"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6.1.3.3.3.2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_Toc209530201 \h </w:instrText>
      </w:r>
      <w:r>
        <w:rPr>
          <w:noProof/>
        </w:rPr>
      </w:r>
      <w:r>
        <w:rPr>
          <w:noProof/>
        </w:rPr>
        <w:fldChar w:fldCharType="separate"/>
      </w:r>
      <w:r>
        <w:rPr>
          <w:noProof/>
        </w:rPr>
        <w:t>32</w:t>
      </w:r>
      <w:r>
        <w:rPr>
          <w:noProof/>
        </w:rPr>
        <w:fldChar w:fldCharType="end"/>
      </w:r>
    </w:p>
    <w:p w14:paraId="67676AF5" w14:textId="273E4449"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6.1.3.3.3.3</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_Toc209530202 \h </w:instrText>
      </w:r>
      <w:r>
        <w:rPr>
          <w:noProof/>
        </w:rPr>
      </w:r>
      <w:r>
        <w:rPr>
          <w:noProof/>
        </w:rPr>
        <w:fldChar w:fldCharType="separate"/>
      </w:r>
      <w:r>
        <w:rPr>
          <w:noProof/>
        </w:rPr>
        <w:t>33</w:t>
      </w:r>
      <w:r>
        <w:rPr>
          <w:noProof/>
        </w:rPr>
        <w:fldChar w:fldCharType="end"/>
      </w:r>
    </w:p>
    <w:p w14:paraId="057F1518" w14:textId="79F898F6"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6.1.3.3.3.4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_Toc209530203 \h </w:instrText>
      </w:r>
      <w:r>
        <w:rPr>
          <w:noProof/>
        </w:rPr>
      </w:r>
      <w:r>
        <w:rPr>
          <w:noProof/>
        </w:rPr>
        <w:fldChar w:fldCharType="separate"/>
      </w:r>
      <w:r>
        <w:rPr>
          <w:noProof/>
        </w:rPr>
        <w:t>35</w:t>
      </w:r>
      <w:r>
        <w:rPr>
          <w:noProof/>
        </w:rPr>
        <w:fldChar w:fldCharType="end"/>
      </w:r>
    </w:p>
    <w:p w14:paraId="7758F642" w14:textId="13FA3BE1"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_Toc209530204 \h </w:instrText>
      </w:r>
      <w:r>
        <w:rPr>
          <w:noProof/>
        </w:rPr>
      </w:r>
      <w:r>
        <w:rPr>
          <w:noProof/>
        </w:rPr>
        <w:fldChar w:fldCharType="separate"/>
      </w:r>
      <w:r>
        <w:rPr>
          <w:noProof/>
        </w:rPr>
        <w:t>36</w:t>
      </w:r>
      <w:r>
        <w:rPr>
          <w:noProof/>
        </w:rPr>
        <w:fldChar w:fldCharType="end"/>
      </w:r>
    </w:p>
    <w:p w14:paraId="2AEC3930" w14:textId="5390027C"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_Toc209530205 \h </w:instrText>
      </w:r>
      <w:r>
        <w:rPr>
          <w:noProof/>
        </w:rPr>
      </w:r>
      <w:r>
        <w:rPr>
          <w:noProof/>
        </w:rPr>
        <w:fldChar w:fldCharType="separate"/>
      </w:r>
      <w:r>
        <w:rPr>
          <w:noProof/>
        </w:rPr>
        <w:t>36</w:t>
      </w:r>
      <w:r>
        <w:rPr>
          <w:noProof/>
        </w:rPr>
        <w:fldChar w:fldCharType="end"/>
      </w:r>
    </w:p>
    <w:p w14:paraId="435ABFFA" w14:textId="0C0C0E8C"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_Toc209530206 \h </w:instrText>
      </w:r>
      <w:r>
        <w:rPr>
          <w:noProof/>
        </w:rPr>
      </w:r>
      <w:r>
        <w:rPr>
          <w:noProof/>
        </w:rPr>
        <w:fldChar w:fldCharType="separate"/>
      </w:r>
      <w:r>
        <w:rPr>
          <w:noProof/>
        </w:rPr>
        <w:t>36</w:t>
      </w:r>
      <w:r>
        <w:rPr>
          <w:noProof/>
        </w:rPr>
        <w:fldChar w:fldCharType="end"/>
      </w:r>
    </w:p>
    <w:p w14:paraId="0B83B5FC" w14:textId="458956CF"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_Toc209530207 \h </w:instrText>
      </w:r>
      <w:r>
        <w:rPr>
          <w:noProof/>
        </w:rPr>
      </w:r>
      <w:r>
        <w:rPr>
          <w:noProof/>
        </w:rPr>
        <w:fldChar w:fldCharType="separate"/>
      </w:r>
      <w:r>
        <w:rPr>
          <w:noProof/>
        </w:rPr>
        <w:t>36</w:t>
      </w:r>
      <w:r>
        <w:rPr>
          <w:noProof/>
        </w:rPr>
        <w:fldChar w:fldCharType="end"/>
      </w:r>
    </w:p>
    <w:p w14:paraId="56E9480E" w14:textId="24201DAB"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sidRPr="007D590D">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Structured data types</w:t>
      </w:r>
      <w:r>
        <w:rPr>
          <w:noProof/>
        </w:rPr>
        <w:tab/>
      </w:r>
      <w:r>
        <w:rPr>
          <w:noProof/>
        </w:rPr>
        <w:fldChar w:fldCharType="begin" w:fldLock="1"/>
      </w:r>
      <w:r>
        <w:rPr>
          <w:noProof/>
        </w:rPr>
        <w:instrText xml:space="preserve"> PAGEREF _Toc209530208 \h </w:instrText>
      </w:r>
      <w:r>
        <w:rPr>
          <w:noProof/>
        </w:rPr>
      </w:r>
      <w:r>
        <w:rPr>
          <w:noProof/>
        </w:rPr>
        <w:fldChar w:fldCharType="separate"/>
      </w:r>
      <w:r>
        <w:rPr>
          <w:noProof/>
        </w:rPr>
        <w:t>36</w:t>
      </w:r>
      <w:r>
        <w:rPr>
          <w:noProof/>
        </w:rPr>
        <w:fldChar w:fldCharType="end"/>
      </w:r>
    </w:p>
    <w:p w14:paraId="4E7E342D" w14:textId="627F7786"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_Toc209530209 \h </w:instrText>
      </w:r>
      <w:r>
        <w:rPr>
          <w:noProof/>
        </w:rPr>
      </w:r>
      <w:r>
        <w:rPr>
          <w:noProof/>
        </w:rPr>
        <w:fldChar w:fldCharType="separate"/>
      </w:r>
      <w:r>
        <w:rPr>
          <w:noProof/>
        </w:rPr>
        <w:t>36</w:t>
      </w:r>
      <w:r>
        <w:rPr>
          <w:noProof/>
        </w:rPr>
        <w:fldChar w:fldCharType="end"/>
      </w:r>
    </w:p>
    <w:p w14:paraId="5AA47C2F" w14:textId="137D2370"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MBSUserService</w:t>
      </w:r>
      <w:r>
        <w:rPr>
          <w:noProof/>
        </w:rPr>
        <w:tab/>
      </w:r>
      <w:r>
        <w:rPr>
          <w:noProof/>
        </w:rPr>
        <w:fldChar w:fldCharType="begin" w:fldLock="1"/>
      </w:r>
      <w:r>
        <w:rPr>
          <w:noProof/>
        </w:rPr>
        <w:instrText xml:space="preserve"> PAGEREF _Toc209530210 \h </w:instrText>
      </w:r>
      <w:r>
        <w:rPr>
          <w:noProof/>
        </w:rPr>
      </w:r>
      <w:r>
        <w:rPr>
          <w:noProof/>
        </w:rPr>
        <w:fldChar w:fldCharType="separate"/>
      </w:r>
      <w:r>
        <w:rPr>
          <w:noProof/>
        </w:rPr>
        <w:t>37</w:t>
      </w:r>
      <w:r>
        <w:rPr>
          <w:noProof/>
        </w:rPr>
        <w:fldChar w:fldCharType="end"/>
      </w:r>
    </w:p>
    <w:p w14:paraId="733D0F1B" w14:textId="264DB5A2"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ServiceNameDescription</w:t>
      </w:r>
      <w:r>
        <w:rPr>
          <w:noProof/>
        </w:rPr>
        <w:tab/>
      </w:r>
      <w:r>
        <w:rPr>
          <w:noProof/>
        </w:rPr>
        <w:fldChar w:fldCharType="begin" w:fldLock="1"/>
      </w:r>
      <w:r>
        <w:rPr>
          <w:noProof/>
        </w:rPr>
        <w:instrText xml:space="preserve"> PAGEREF _Toc209530211 \h </w:instrText>
      </w:r>
      <w:r>
        <w:rPr>
          <w:noProof/>
        </w:rPr>
      </w:r>
      <w:r>
        <w:rPr>
          <w:noProof/>
        </w:rPr>
        <w:fldChar w:fldCharType="separate"/>
      </w:r>
      <w:r>
        <w:rPr>
          <w:noProof/>
        </w:rPr>
        <w:t>37</w:t>
      </w:r>
      <w:r>
        <w:rPr>
          <w:noProof/>
        </w:rPr>
        <w:fldChar w:fldCharType="end"/>
      </w:r>
    </w:p>
    <w:p w14:paraId="08797E91" w14:textId="74563402"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MBSUserServicePatch</w:t>
      </w:r>
      <w:r>
        <w:rPr>
          <w:noProof/>
        </w:rPr>
        <w:tab/>
      </w:r>
      <w:r>
        <w:rPr>
          <w:noProof/>
        </w:rPr>
        <w:fldChar w:fldCharType="begin" w:fldLock="1"/>
      </w:r>
      <w:r>
        <w:rPr>
          <w:noProof/>
        </w:rPr>
        <w:instrText xml:space="preserve"> PAGEREF _Toc209530212 \h </w:instrText>
      </w:r>
      <w:r>
        <w:rPr>
          <w:noProof/>
        </w:rPr>
      </w:r>
      <w:r>
        <w:rPr>
          <w:noProof/>
        </w:rPr>
        <w:fldChar w:fldCharType="separate"/>
      </w:r>
      <w:r>
        <w:rPr>
          <w:noProof/>
        </w:rPr>
        <w:t>38</w:t>
      </w:r>
      <w:r>
        <w:rPr>
          <w:noProof/>
        </w:rPr>
        <w:fldChar w:fldCharType="end"/>
      </w:r>
    </w:p>
    <w:p w14:paraId="37F9289D" w14:textId="2F0CBB78"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sidRPr="007D590D">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Simple data types and enumerations</w:t>
      </w:r>
      <w:r>
        <w:rPr>
          <w:noProof/>
        </w:rPr>
        <w:tab/>
      </w:r>
      <w:r>
        <w:rPr>
          <w:noProof/>
        </w:rPr>
        <w:fldChar w:fldCharType="begin" w:fldLock="1"/>
      </w:r>
      <w:r>
        <w:rPr>
          <w:noProof/>
        </w:rPr>
        <w:instrText xml:space="preserve"> PAGEREF _Toc209530213 \h </w:instrText>
      </w:r>
      <w:r>
        <w:rPr>
          <w:noProof/>
        </w:rPr>
      </w:r>
      <w:r>
        <w:rPr>
          <w:noProof/>
        </w:rPr>
        <w:fldChar w:fldCharType="separate"/>
      </w:r>
      <w:r>
        <w:rPr>
          <w:noProof/>
        </w:rPr>
        <w:t>38</w:t>
      </w:r>
      <w:r>
        <w:rPr>
          <w:noProof/>
        </w:rPr>
        <w:fldChar w:fldCharType="end"/>
      </w:r>
    </w:p>
    <w:p w14:paraId="6C97E1C1" w14:textId="64199236"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_Toc209530214 \h </w:instrText>
      </w:r>
      <w:r>
        <w:rPr>
          <w:noProof/>
        </w:rPr>
      </w:r>
      <w:r>
        <w:rPr>
          <w:noProof/>
        </w:rPr>
        <w:fldChar w:fldCharType="separate"/>
      </w:r>
      <w:r>
        <w:rPr>
          <w:noProof/>
        </w:rPr>
        <w:t>38</w:t>
      </w:r>
      <w:r>
        <w:rPr>
          <w:noProof/>
        </w:rPr>
        <w:fldChar w:fldCharType="end"/>
      </w:r>
    </w:p>
    <w:p w14:paraId="19BC9756" w14:textId="771809BF"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_Toc209530215 \h </w:instrText>
      </w:r>
      <w:r>
        <w:rPr>
          <w:noProof/>
        </w:rPr>
      </w:r>
      <w:r>
        <w:rPr>
          <w:noProof/>
        </w:rPr>
        <w:fldChar w:fldCharType="separate"/>
      </w:r>
      <w:r>
        <w:rPr>
          <w:noProof/>
        </w:rPr>
        <w:t>38</w:t>
      </w:r>
      <w:r>
        <w:rPr>
          <w:noProof/>
        </w:rPr>
        <w:fldChar w:fldCharType="end"/>
      </w:r>
    </w:p>
    <w:p w14:paraId="73067935" w14:textId="1DB6AE29"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ServiceAnnouncementMode</w:t>
      </w:r>
      <w:r>
        <w:rPr>
          <w:noProof/>
        </w:rPr>
        <w:tab/>
      </w:r>
      <w:r>
        <w:rPr>
          <w:noProof/>
        </w:rPr>
        <w:fldChar w:fldCharType="begin" w:fldLock="1"/>
      </w:r>
      <w:r>
        <w:rPr>
          <w:noProof/>
        </w:rPr>
        <w:instrText xml:space="preserve"> PAGEREF _Toc209530216 \h </w:instrText>
      </w:r>
      <w:r>
        <w:rPr>
          <w:noProof/>
        </w:rPr>
      </w:r>
      <w:r>
        <w:rPr>
          <w:noProof/>
        </w:rPr>
        <w:fldChar w:fldCharType="separate"/>
      </w:r>
      <w:r>
        <w:rPr>
          <w:noProof/>
        </w:rPr>
        <w:t>38</w:t>
      </w:r>
      <w:r>
        <w:rPr>
          <w:noProof/>
        </w:rPr>
        <w:fldChar w:fldCharType="end"/>
      </w:r>
    </w:p>
    <w:p w14:paraId="5A64E495" w14:textId="43CB0E75"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sidRPr="007D590D">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_Toc209530217 \h </w:instrText>
      </w:r>
      <w:r>
        <w:rPr>
          <w:noProof/>
        </w:rPr>
      </w:r>
      <w:r>
        <w:rPr>
          <w:noProof/>
        </w:rPr>
        <w:fldChar w:fldCharType="separate"/>
      </w:r>
      <w:r>
        <w:rPr>
          <w:noProof/>
        </w:rPr>
        <w:t>39</w:t>
      </w:r>
      <w:r>
        <w:rPr>
          <w:noProof/>
        </w:rPr>
        <w:fldChar w:fldCharType="end"/>
      </w:r>
    </w:p>
    <w:p w14:paraId="6BA20B8E" w14:textId="0D1D5D86"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_Toc209530218 \h </w:instrText>
      </w:r>
      <w:r>
        <w:rPr>
          <w:noProof/>
        </w:rPr>
      </w:r>
      <w:r>
        <w:rPr>
          <w:noProof/>
        </w:rPr>
        <w:fldChar w:fldCharType="separate"/>
      </w:r>
      <w:r>
        <w:rPr>
          <w:noProof/>
        </w:rPr>
        <w:t>39</w:t>
      </w:r>
      <w:r>
        <w:rPr>
          <w:noProof/>
        </w:rPr>
        <w:fldChar w:fldCharType="end"/>
      </w:r>
    </w:p>
    <w:p w14:paraId="42A24836" w14:textId="3198EF3D"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_Toc209530219 \h </w:instrText>
      </w:r>
      <w:r>
        <w:rPr>
          <w:noProof/>
        </w:rPr>
      </w:r>
      <w:r>
        <w:rPr>
          <w:noProof/>
        </w:rPr>
        <w:fldChar w:fldCharType="separate"/>
      </w:r>
      <w:r>
        <w:rPr>
          <w:noProof/>
        </w:rPr>
        <w:t>39</w:t>
      </w:r>
      <w:r>
        <w:rPr>
          <w:noProof/>
        </w:rPr>
        <w:fldChar w:fldCharType="end"/>
      </w:r>
    </w:p>
    <w:p w14:paraId="66B922BF" w14:textId="5CBE2747"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_Toc209530220 \h </w:instrText>
      </w:r>
      <w:r>
        <w:rPr>
          <w:noProof/>
        </w:rPr>
      </w:r>
      <w:r>
        <w:rPr>
          <w:noProof/>
        </w:rPr>
        <w:fldChar w:fldCharType="separate"/>
      </w:r>
      <w:r>
        <w:rPr>
          <w:noProof/>
        </w:rPr>
        <w:t>39</w:t>
      </w:r>
      <w:r>
        <w:rPr>
          <w:noProof/>
        </w:rPr>
        <w:fldChar w:fldCharType="end"/>
      </w:r>
    </w:p>
    <w:p w14:paraId="6776DF23" w14:textId="4074F0EF"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_Toc209530221 \h </w:instrText>
      </w:r>
      <w:r>
        <w:rPr>
          <w:noProof/>
        </w:rPr>
      </w:r>
      <w:r>
        <w:rPr>
          <w:noProof/>
        </w:rPr>
        <w:fldChar w:fldCharType="separate"/>
      </w:r>
      <w:r>
        <w:rPr>
          <w:noProof/>
        </w:rPr>
        <w:t>39</w:t>
      </w:r>
      <w:r>
        <w:rPr>
          <w:noProof/>
        </w:rPr>
        <w:fldChar w:fldCharType="end"/>
      </w:r>
    </w:p>
    <w:p w14:paraId="565B352E" w14:textId="32F16162"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_Toc209530222 \h </w:instrText>
      </w:r>
      <w:r>
        <w:rPr>
          <w:noProof/>
        </w:rPr>
      </w:r>
      <w:r>
        <w:rPr>
          <w:noProof/>
        </w:rPr>
        <w:fldChar w:fldCharType="separate"/>
      </w:r>
      <w:r>
        <w:rPr>
          <w:noProof/>
        </w:rPr>
        <w:t>39</w:t>
      </w:r>
      <w:r>
        <w:rPr>
          <w:noProof/>
        </w:rPr>
        <w:fldChar w:fldCharType="end"/>
      </w:r>
    </w:p>
    <w:p w14:paraId="0413FC08" w14:textId="1CBC388E"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_Toc209530223 \h </w:instrText>
      </w:r>
      <w:r>
        <w:rPr>
          <w:noProof/>
        </w:rPr>
      </w:r>
      <w:r>
        <w:rPr>
          <w:noProof/>
        </w:rPr>
        <w:fldChar w:fldCharType="separate"/>
      </w:r>
      <w:r>
        <w:rPr>
          <w:noProof/>
        </w:rPr>
        <w:t>39</w:t>
      </w:r>
      <w:r>
        <w:rPr>
          <w:noProof/>
        </w:rPr>
        <w:fldChar w:fldCharType="end"/>
      </w:r>
    </w:p>
    <w:p w14:paraId="0DB87BFA" w14:textId="4FAF5423"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_Toc209530224 \h </w:instrText>
      </w:r>
      <w:r>
        <w:rPr>
          <w:noProof/>
        </w:rPr>
      </w:r>
      <w:r>
        <w:rPr>
          <w:noProof/>
        </w:rPr>
        <w:fldChar w:fldCharType="separate"/>
      </w:r>
      <w:r>
        <w:rPr>
          <w:noProof/>
        </w:rPr>
        <w:t>39</w:t>
      </w:r>
      <w:r>
        <w:rPr>
          <w:noProof/>
        </w:rPr>
        <w:fldChar w:fldCharType="end"/>
      </w:r>
    </w:p>
    <w:p w14:paraId="7978DAB7" w14:textId="503C2AE0"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_Toc209530225 \h </w:instrText>
      </w:r>
      <w:r>
        <w:rPr>
          <w:noProof/>
        </w:rPr>
      </w:r>
      <w:r>
        <w:rPr>
          <w:noProof/>
        </w:rPr>
        <w:fldChar w:fldCharType="separate"/>
      </w:r>
      <w:r>
        <w:rPr>
          <w:noProof/>
        </w:rPr>
        <w:t>39</w:t>
      </w:r>
      <w:r>
        <w:rPr>
          <w:noProof/>
        </w:rPr>
        <w:fldChar w:fldCharType="end"/>
      </w:r>
    </w:p>
    <w:p w14:paraId="2C6BA7D3" w14:textId="1F8023BD" w:rsidR="0065137D" w:rsidRDefault="0065137D">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Nmbsf_MBSUserDataIngestSession</w:t>
      </w:r>
      <w:r>
        <w:rPr>
          <w:noProof/>
        </w:rPr>
        <w:t xml:space="preserve"> Service API</w:t>
      </w:r>
      <w:r>
        <w:rPr>
          <w:noProof/>
        </w:rPr>
        <w:tab/>
      </w:r>
      <w:r>
        <w:rPr>
          <w:noProof/>
        </w:rPr>
        <w:fldChar w:fldCharType="begin" w:fldLock="1"/>
      </w:r>
      <w:r>
        <w:rPr>
          <w:noProof/>
        </w:rPr>
        <w:instrText xml:space="preserve"> PAGEREF _Toc209530226 \h </w:instrText>
      </w:r>
      <w:r>
        <w:rPr>
          <w:noProof/>
        </w:rPr>
      </w:r>
      <w:r>
        <w:rPr>
          <w:noProof/>
        </w:rPr>
        <w:fldChar w:fldCharType="separate"/>
      </w:r>
      <w:r>
        <w:rPr>
          <w:noProof/>
        </w:rPr>
        <w:t>41</w:t>
      </w:r>
      <w:r>
        <w:rPr>
          <w:noProof/>
        </w:rPr>
        <w:fldChar w:fldCharType="end"/>
      </w:r>
    </w:p>
    <w:p w14:paraId="3912218B" w14:textId="07857D62"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_Toc209530227 \h </w:instrText>
      </w:r>
      <w:r>
        <w:rPr>
          <w:noProof/>
        </w:rPr>
      </w:r>
      <w:r>
        <w:rPr>
          <w:noProof/>
        </w:rPr>
        <w:fldChar w:fldCharType="separate"/>
      </w:r>
      <w:r>
        <w:rPr>
          <w:noProof/>
        </w:rPr>
        <w:t>41</w:t>
      </w:r>
      <w:r>
        <w:rPr>
          <w:noProof/>
        </w:rPr>
        <w:fldChar w:fldCharType="end"/>
      </w:r>
    </w:p>
    <w:p w14:paraId="079DADD0" w14:textId="3DA1A35E"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_Toc209530228 \h </w:instrText>
      </w:r>
      <w:r>
        <w:rPr>
          <w:noProof/>
        </w:rPr>
      </w:r>
      <w:r>
        <w:rPr>
          <w:noProof/>
        </w:rPr>
        <w:fldChar w:fldCharType="separate"/>
      </w:r>
      <w:r>
        <w:rPr>
          <w:noProof/>
        </w:rPr>
        <w:t>41</w:t>
      </w:r>
      <w:r>
        <w:rPr>
          <w:noProof/>
        </w:rPr>
        <w:fldChar w:fldCharType="end"/>
      </w:r>
    </w:p>
    <w:p w14:paraId="4721AFA5" w14:textId="49EF06FF"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_Toc209530229 \h </w:instrText>
      </w:r>
      <w:r>
        <w:rPr>
          <w:noProof/>
        </w:rPr>
      </w:r>
      <w:r>
        <w:rPr>
          <w:noProof/>
        </w:rPr>
        <w:fldChar w:fldCharType="separate"/>
      </w:r>
      <w:r>
        <w:rPr>
          <w:noProof/>
        </w:rPr>
        <w:t>41</w:t>
      </w:r>
      <w:r>
        <w:rPr>
          <w:noProof/>
        </w:rPr>
        <w:fldChar w:fldCharType="end"/>
      </w:r>
    </w:p>
    <w:p w14:paraId="725C37C9" w14:textId="0E3FAA57"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_Toc209530230 \h </w:instrText>
      </w:r>
      <w:r>
        <w:rPr>
          <w:noProof/>
        </w:rPr>
      </w:r>
      <w:r>
        <w:rPr>
          <w:noProof/>
        </w:rPr>
        <w:fldChar w:fldCharType="separate"/>
      </w:r>
      <w:r>
        <w:rPr>
          <w:noProof/>
        </w:rPr>
        <w:t>41</w:t>
      </w:r>
      <w:r>
        <w:rPr>
          <w:noProof/>
        </w:rPr>
        <w:fldChar w:fldCharType="end"/>
      </w:r>
    </w:p>
    <w:p w14:paraId="56D51AF8" w14:textId="4F547381"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_Toc209530231 \h </w:instrText>
      </w:r>
      <w:r>
        <w:rPr>
          <w:noProof/>
        </w:rPr>
      </w:r>
      <w:r>
        <w:rPr>
          <w:noProof/>
        </w:rPr>
        <w:fldChar w:fldCharType="separate"/>
      </w:r>
      <w:r>
        <w:rPr>
          <w:noProof/>
        </w:rPr>
        <w:t>41</w:t>
      </w:r>
      <w:r>
        <w:rPr>
          <w:noProof/>
        </w:rPr>
        <w:fldChar w:fldCharType="end"/>
      </w:r>
    </w:p>
    <w:p w14:paraId="48788D29" w14:textId="2A831BD8"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_Toc209530232 \h </w:instrText>
      </w:r>
      <w:r>
        <w:rPr>
          <w:noProof/>
        </w:rPr>
      </w:r>
      <w:r>
        <w:rPr>
          <w:noProof/>
        </w:rPr>
        <w:fldChar w:fldCharType="separate"/>
      </w:r>
      <w:r>
        <w:rPr>
          <w:noProof/>
        </w:rPr>
        <w:t>41</w:t>
      </w:r>
      <w:r>
        <w:rPr>
          <w:noProof/>
        </w:rPr>
        <w:fldChar w:fldCharType="end"/>
      </w:r>
    </w:p>
    <w:p w14:paraId="53CC3B67" w14:textId="7C7F6F60"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_Toc209530233 \h </w:instrText>
      </w:r>
      <w:r>
        <w:rPr>
          <w:noProof/>
        </w:rPr>
      </w:r>
      <w:r>
        <w:rPr>
          <w:noProof/>
        </w:rPr>
        <w:fldChar w:fldCharType="separate"/>
      </w:r>
      <w:r>
        <w:rPr>
          <w:noProof/>
        </w:rPr>
        <w:t>41</w:t>
      </w:r>
      <w:r>
        <w:rPr>
          <w:noProof/>
        </w:rPr>
        <w:fldChar w:fldCharType="end"/>
      </w:r>
    </w:p>
    <w:p w14:paraId="5D0FD2A1" w14:textId="29BED110"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_Toc209530234 \h </w:instrText>
      </w:r>
      <w:r>
        <w:rPr>
          <w:noProof/>
        </w:rPr>
      </w:r>
      <w:r>
        <w:rPr>
          <w:noProof/>
        </w:rPr>
        <w:fldChar w:fldCharType="separate"/>
      </w:r>
      <w:r>
        <w:rPr>
          <w:noProof/>
        </w:rPr>
        <w:t>42</w:t>
      </w:r>
      <w:r>
        <w:rPr>
          <w:noProof/>
        </w:rPr>
        <w:fldChar w:fldCharType="end"/>
      </w:r>
    </w:p>
    <w:p w14:paraId="43106020" w14:textId="491A74FC"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_Toc209530235 \h </w:instrText>
      </w:r>
      <w:r>
        <w:rPr>
          <w:noProof/>
        </w:rPr>
      </w:r>
      <w:r>
        <w:rPr>
          <w:noProof/>
        </w:rPr>
        <w:fldChar w:fldCharType="separate"/>
      </w:r>
      <w:r>
        <w:rPr>
          <w:noProof/>
        </w:rPr>
        <w:t>42</w:t>
      </w:r>
      <w:r>
        <w:rPr>
          <w:noProof/>
        </w:rPr>
        <w:fldChar w:fldCharType="end"/>
      </w:r>
    </w:p>
    <w:p w14:paraId="66448C35" w14:textId="7C3B01D8"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sidRPr="007D590D">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 xml:space="preserve">Resource: MBS User </w:t>
      </w:r>
      <w:r>
        <w:rPr>
          <w:noProof/>
        </w:rPr>
        <w:t>Data Ingest Sessions</w:t>
      </w:r>
      <w:r>
        <w:rPr>
          <w:noProof/>
        </w:rPr>
        <w:tab/>
      </w:r>
      <w:r>
        <w:rPr>
          <w:noProof/>
        </w:rPr>
        <w:fldChar w:fldCharType="begin" w:fldLock="1"/>
      </w:r>
      <w:r>
        <w:rPr>
          <w:noProof/>
        </w:rPr>
        <w:instrText xml:space="preserve"> PAGEREF _Toc209530236 \h </w:instrText>
      </w:r>
      <w:r>
        <w:rPr>
          <w:noProof/>
        </w:rPr>
      </w:r>
      <w:r>
        <w:rPr>
          <w:noProof/>
        </w:rPr>
        <w:fldChar w:fldCharType="separate"/>
      </w:r>
      <w:r>
        <w:rPr>
          <w:noProof/>
        </w:rPr>
        <w:t>43</w:t>
      </w:r>
      <w:r>
        <w:rPr>
          <w:noProof/>
        </w:rPr>
        <w:fldChar w:fldCharType="end"/>
      </w:r>
    </w:p>
    <w:p w14:paraId="6EC3AC43" w14:textId="102DA13B"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sidRPr="007D590D">
        <w:rPr>
          <w:noProof/>
          <w:lang w:val="en-US"/>
        </w:rPr>
        <w:t>6.2.3.2.1</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Description</w:t>
      </w:r>
      <w:r>
        <w:rPr>
          <w:noProof/>
        </w:rPr>
        <w:tab/>
      </w:r>
      <w:r>
        <w:rPr>
          <w:noProof/>
        </w:rPr>
        <w:fldChar w:fldCharType="begin" w:fldLock="1"/>
      </w:r>
      <w:r>
        <w:rPr>
          <w:noProof/>
        </w:rPr>
        <w:instrText xml:space="preserve"> PAGEREF _Toc209530237 \h </w:instrText>
      </w:r>
      <w:r>
        <w:rPr>
          <w:noProof/>
        </w:rPr>
      </w:r>
      <w:r>
        <w:rPr>
          <w:noProof/>
        </w:rPr>
        <w:fldChar w:fldCharType="separate"/>
      </w:r>
      <w:r>
        <w:rPr>
          <w:noProof/>
        </w:rPr>
        <w:t>43</w:t>
      </w:r>
      <w:r>
        <w:rPr>
          <w:noProof/>
        </w:rPr>
        <w:fldChar w:fldCharType="end"/>
      </w:r>
    </w:p>
    <w:p w14:paraId="63B46C77" w14:textId="28EFB325"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_Toc209530238 \h </w:instrText>
      </w:r>
      <w:r>
        <w:rPr>
          <w:noProof/>
        </w:rPr>
      </w:r>
      <w:r>
        <w:rPr>
          <w:noProof/>
        </w:rPr>
        <w:fldChar w:fldCharType="separate"/>
      </w:r>
      <w:r>
        <w:rPr>
          <w:noProof/>
        </w:rPr>
        <w:t>43</w:t>
      </w:r>
      <w:r>
        <w:rPr>
          <w:noProof/>
        </w:rPr>
        <w:fldChar w:fldCharType="end"/>
      </w:r>
    </w:p>
    <w:p w14:paraId="1BB20140" w14:textId="4FB24AC8"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_Toc209530239 \h </w:instrText>
      </w:r>
      <w:r>
        <w:rPr>
          <w:noProof/>
        </w:rPr>
      </w:r>
      <w:r>
        <w:rPr>
          <w:noProof/>
        </w:rPr>
        <w:fldChar w:fldCharType="separate"/>
      </w:r>
      <w:r>
        <w:rPr>
          <w:noProof/>
        </w:rPr>
        <w:t>44</w:t>
      </w:r>
      <w:r>
        <w:rPr>
          <w:noProof/>
        </w:rPr>
        <w:fldChar w:fldCharType="end"/>
      </w:r>
    </w:p>
    <w:p w14:paraId="16E6BCEF" w14:textId="4044291E"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lastRenderedPageBreak/>
        <w:t>6.2.3.2.3.1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_Toc209530240 \h </w:instrText>
      </w:r>
      <w:r>
        <w:rPr>
          <w:noProof/>
        </w:rPr>
      </w:r>
      <w:r>
        <w:rPr>
          <w:noProof/>
        </w:rPr>
        <w:fldChar w:fldCharType="separate"/>
      </w:r>
      <w:r>
        <w:rPr>
          <w:noProof/>
        </w:rPr>
        <w:t>44</w:t>
      </w:r>
      <w:r>
        <w:rPr>
          <w:noProof/>
        </w:rPr>
        <w:fldChar w:fldCharType="end"/>
      </w:r>
    </w:p>
    <w:p w14:paraId="2CEAD7A5" w14:textId="612A1A86"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6.2.3.2.3.2</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_Toc209530241 \h </w:instrText>
      </w:r>
      <w:r>
        <w:rPr>
          <w:noProof/>
        </w:rPr>
      </w:r>
      <w:r>
        <w:rPr>
          <w:noProof/>
        </w:rPr>
        <w:fldChar w:fldCharType="separate"/>
      </w:r>
      <w:r>
        <w:rPr>
          <w:noProof/>
        </w:rPr>
        <w:t>45</w:t>
      </w:r>
      <w:r>
        <w:rPr>
          <w:noProof/>
        </w:rPr>
        <w:fldChar w:fldCharType="end"/>
      </w:r>
    </w:p>
    <w:p w14:paraId="485F9EF8" w14:textId="1E5B239D"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_Toc209530242 \h </w:instrText>
      </w:r>
      <w:r>
        <w:rPr>
          <w:noProof/>
        </w:rPr>
      </w:r>
      <w:r>
        <w:rPr>
          <w:noProof/>
        </w:rPr>
        <w:fldChar w:fldCharType="separate"/>
      </w:r>
      <w:r>
        <w:rPr>
          <w:noProof/>
        </w:rPr>
        <w:t>46</w:t>
      </w:r>
      <w:r>
        <w:rPr>
          <w:noProof/>
        </w:rPr>
        <w:fldChar w:fldCharType="end"/>
      </w:r>
    </w:p>
    <w:p w14:paraId="17627B9E" w14:textId="13454086"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MBS User Data Ingest Session</w:t>
      </w:r>
      <w:r>
        <w:rPr>
          <w:noProof/>
        </w:rPr>
        <w:tab/>
      </w:r>
      <w:r>
        <w:rPr>
          <w:noProof/>
        </w:rPr>
        <w:fldChar w:fldCharType="begin" w:fldLock="1"/>
      </w:r>
      <w:r>
        <w:rPr>
          <w:noProof/>
        </w:rPr>
        <w:instrText xml:space="preserve"> PAGEREF _Toc209530243 \h </w:instrText>
      </w:r>
      <w:r>
        <w:rPr>
          <w:noProof/>
        </w:rPr>
      </w:r>
      <w:r>
        <w:rPr>
          <w:noProof/>
        </w:rPr>
        <w:fldChar w:fldCharType="separate"/>
      </w:r>
      <w:r>
        <w:rPr>
          <w:noProof/>
        </w:rPr>
        <w:t>46</w:t>
      </w:r>
      <w:r>
        <w:rPr>
          <w:noProof/>
        </w:rPr>
        <w:fldChar w:fldCharType="end"/>
      </w:r>
    </w:p>
    <w:p w14:paraId="382D28FA" w14:textId="5675AAC1"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_Toc209530244 \h </w:instrText>
      </w:r>
      <w:r>
        <w:rPr>
          <w:noProof/>
        </w:rPr>
      </w:r>
      <w:r>
        <w:rPr>
          <w:noProof/>
        </w:rPr>
        <w:fldChar w:fldCharType="separate"/>
      </w:r>
      <w:r>
        <w:rPr>
          <w:noProof/>
        </w:rPr>
        <w:t>46</w:t>
      </w:r>
      <w:r>
        <w:rPr>
          <w:noProof/>
        </w:rPr>
        <w:fldChar w:fldCharType="end"/>
      </w:r>
    </w:p>
    <w:p w14:paraId="3789CAB9" w14:textId="42723978"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_Toc209530245 \h </w:instrText>
      </w:r>
      <w:r>
        <w:rPr>
          <w:noProof/>
        </w:rPr>
      </w:r>
      <w:r>
        <w:rPr>
          <w:noProof/>
        </w:rPr>
        <w:fldChar w:fldCharType="separate"/>
      </w:r>
      <w:r>
        <w:rPr>
          <w:noProof/>
        </w:rPr>
        <w:t>46</w:t>
      </w:r>
      <w:r>
        <w:rPr>
          <w:noProof/>
        </w:rPr>
        <w:fldChar w:fldCharType="end"/>
      </w:r>
    </w:p>
    <w:p w14:paraId="3C32F51F" w14:textId="1031104F"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_Toc209530246 \h </w:instrText>
      </w:r>
      <w:r>
        <w:rPr>
          <w:noProof/>
        </w:rPr>
      </w:r>
      <w:r>
        <w:rPr>
          <w:noProof/>
        </w:rPr>
        <w:fldChar w:fldCharType="separate"/>
      </w:r>
      <w:r>
        <w:rPr>
          <w:noProof/>
        </w:rPr>
        <w:t>46</w:t>
      </w:r>
      <w:r>
        <w:rPr>
          <w:noProof/>
        </w:rPr>
        <w:fldChar w:fldCharType="end"/>
      </w:r>
    </w:p>
    <w:p w14:paraId="09F27EE8" w14:textId="785070B0"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6.2.3.3.3.1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_Toc209530247 \h </w:instrText>
      </w:r>
      <w:r>
        <w:rPr>
          <w:noProof/>
        </w:rPr>
      </w:r>
      <w:r>
        <w:rPr>
          <w:noProof/>
        </w:rPr>
        <w:fldChar w:fldCharType="separate"/>
      </w:r>
      <w:r>
        <w:rPr>
          <w:noProof/>
        </w:rPr>
        <w:t>46</w:t>
      </w:r>
      <w:r>
        <w:rPr>
          <w:noProof/>
        </w:rPr>
        <w:fldChar w:fldCharType="end"/>
      </w:r>
    </w:p>
    <w:p w14:paraId="36FB3930" w14:textId="382221BA"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6.2.3.3.3.2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_Toc209530248 \h </w:instrText>
      </w:r>
      <w:r>
        <w:rPr>
          <w:noProof/>
        </w:rPr>
      </w:r>
      <w:r>
        <w:rPr>
          <w:noProof/>
        </w:rPr>
        <w:fldChar w:fldCharType="separate"/>
      </w:r>
      <w:r>
        <w:rPr>
          <w:noProof/>
        </w:rPr>
        <w:t>47</w:t>
      </w:r>
      <w:r>
        <w:rPr>
          <w:noProof/>
        </w:rPr>
        <w:fldChar w:fldCharType="end"/>
      </w:r>
    </w:p>
    <w:p w14:paraId="5ECDB509" w14:textId="65BAEC04"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6.2.3.3.3.3</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_Toc209530249 \h </w:instrText>
      </w:r>
      <w:r>
        <w:rPr>
          <w:noProof/>
        </w:rPr>
      </w:r>
      <w:r>
        <w:rPr>
          <w:noProof/>
        </w:rPr>
        <w:fldChar w:fldCharType="separate"/>
      </w:r>
      <w:r>
        <w:rPr>
          <w:noProof/>
        </w:rPr>
        <w:t>49</w:t>
      </w:r>
      <w:r>
        <w:rPr>
          <w:noProof/>
        </w:rPr>
        <w:fldChar w:fldCharType="end"/>
      </w:r>
    </w:p>
    <w:p w14:paraId="14A708DE" w14:textId="6647D129"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6.2.3.3.3.4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_Toc209530250 \h </w:instrText>
      </w:r>
      <w:r>
        <w:rPr>
          <w:noProof/>
        </w:rPr>
      </w:r>
      <w:r>
        <w:rPr>
          <w:noProof/>
        </w:rPr>
        <w:fldChar w:fldCharType="separate"/>
      </w:r>
      <w:r>
        <w:rPr>
          <w:noProof/>
        </w:rPr>
        <w:t>50</w:t>
      </w:r>
      <w:r>
        <w:rPr>
          <w:noProof/>
        </w:rPr>
        <w:fldChar w:fldCharType="end"/>
      </w:r>
    </w:p>
    <w:p w14:paraId="670BE405" w14:textId="0844DC83"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_Toc209530251 \h </w:instrText>
      </w:r>
      <w:r>
        <w:rPr>
          <w:noProof/>
        </w:rPr>
      </w:r>
      <w:r>
        <w:rPr>
          <w:noProof/>
        </w:rPr>
        <w:fldChar w:fldCharType="separate"/>
      </w:r>
      <w:r>
        <w:rPr>
          <w:noProof/>
        </w:rPr>
        <w:t>51</w:t>
      </w:r>
      <w:r>
        <w:rPr>
          <w:noProof/>
        </w:rPr>
        <w:fldChar w:fldCharType="end"/>
      </w:r>
    </w:p>
    <w:p w14:paraId="4E377692" w14:textId="3B11390A"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sidRPr="007D590D">
        <w:rPr>
          <w:noProof/>
          <w:lang w:val="en-US"/>
        </w:rPr>
        <w:t>6.2.3.4</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 xml:space="preserve">Resource: MBS User </w:t>
      </w:r>
      <w:r>
        <w:rPr>
          <w:noProof/>
        </w:rPr>
        <w:t>Data Ingest Session Status Subscriptions</w:t>
      </w:r>
      <w:r>
        <w:rPr>
          <w:noProof/>
        </w:rPr>
        <w:tab/>
      </w:r>
      <w:r>
        <w:rPr>
          <w:noProof/>
        </w:rPr>
        <w:fldChar w:fldCharType="begin" w:fldLock="1"/>
      </w:r>
      <w:r>
        <w:rPr>
          <w:noProof/>
        </w:rPr>
        <w:instrText xml:space="preserve"> PAGEREF _Toc209530252 \h </w:instrText>
      </w:r>
      <w:r>
        <w:rPr>
          <w:noProof/>
        </w:rPr>
      </w:r>
      <w:r>
        <w:rPr>
          <w:noProof/>
        </w:rPr>
        <w:fldChar w:fldCharType="separate"/>
      </w:r>
      <w:r>
        <w:rPr>
          <w:noProof/>
        </w:rPr>
        <w:t>51</w:t>
      </w:r>
      <w:r>
        <w:rPr>
          <w:noProof/>
        </w:rPr>
        <w:fldChar w:fldCharType="end"/>
      </w:r>
    </w:p>
    <w:p w14:paraId="40CCA850" w14:textId="2C2F2BC6"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sidRPr="007D590D">
        <w:rPr>
          <w:noProof/>
          <w:lang w:val="en-US"/>
        </w:rPr>
        <w:t>6.2.3.4.1</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Description</w:t>
      </w:r>
      <w:r>
        <w:rPr>
          <w:noProof/>
        </w:rPr>
        <w:tab/>
      </w:r>
      <w:r>
        <w:rPr>
          <w:noProof/>
        </w:rPr>
        <w:fldChar w:fldCharType="begin" w:fldLock="1"/>
      </w:r>
      <w:r>
        <w:rPr>
          <w:noProof/>
        </w:rPr>
        <w:instrText xml:space="preserve"> PAGEREF _Toc209530253 \h </w:instrText>
      </w:r>
      <w:r>
        <w:rPr>
          <w:noProof/>
        </w:rPr>
      </w:r>
      <w:r>
        <w:rPr>
          <w:noProof/>
        </w:rPr>
        <w:fldChar w:fldCharType="separate"/>
      </w:r>
      <w:r>
        <w:rPr>
          <w:noProof/>
        </w:rPr>
        <w:t>51</w:t>
      </w:r>
      <w:r>
        <w:rPr>
          <w:noProof/>
        </w:rPr>
        <w:fldChar w:fldCharType="end"/>
      </w:r>
    </w:p>
    <w:p w14:paraId="0661E6C6" w14:textId="5E62566E"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sidRPr="007D590D">
        <w:rPr>
          <w:noProof/>
          <w:lang w:val="en-US"/>
        </w:rPr>
        <w:t>6.2.3.4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_Toc209530254 \h </w:instrText>
      </w:r>
      <w:r>
        <w:rPr>
          <w:noProof/>
        </w:rPr>
      </w:r>
      <w:r>
        <w:rPr>
          <w:noProof/>
        </w:rPr>
        <w:fldChar w:fldCharType="separate"/>
      </w:r>
      <w:r>
        <w:rPr>
          <w:noProof/>
        </w:rPr>
        <w:t>51</w:t>
      </w:r>
      <w:r>
        <w:rPr>
          <w:noProof/>
        </w:rPr>
        <w:fldChar w:fldCharType="end"/>
      </w:r>
    </w:p>
    <w:p w14:paraId="74DEE802" w14:textId="332137BA"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sidRPr="00B82DF5">
        <w:rPr>
          <w:noProof/>
          <w:lang w:val="en-US"/>
        </w:rPr>
        <w:t>6.2.3.4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_Toc209530255 \h </w:instrText>
      </w:r>
      <w:r>
        <w:rPr>
          <w:noProof/>
        </w:rPr>
      </w:r>
      <w:r>
        <w:rPr>
          <w:noProof/>
        </w:rPr>
        <w:fldChar w:fldCharType="separate"/>
      </w:r>
      <w:r>
        <w:rPr>
          <w:noProof/>
        </w:rPr>
        <w:t>51</w:t>
      </w:r>
      <w:r>
        <w:rPr>
          <w:noProof/>
        </w:rPr>
        <w:fldChar w:fldCharType="end"/>
      </w:r>
    </w:p>
    <w:p w14:paraId="267789C4" w14:textId="34022060"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sidRPr="00B82DF5">
        <w:rPr>
          <w:noProof/>
          <w:lang w:val="en-US"/>
        </w:rPr>
        <w:t>6.2.3.4</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_Toc209530256 \h </w:instrText>
      </w:r>
      <w:r>
        <w:rPr>
          <w:noProof/>
        </w:rPr>
      </w:r>
      <w:r>
        <w:rPr>
          <w:noProof/>
        </w:rPr>
        <w:fldChar w:fldCharType="separate"/>
      </w:r>
      <w:r>
        <w:rPr>
          <w:noProof/>
        </w:rPr>
        <w:t>51</w:t>
      </w:r>
      <w:r>
        <w:rPr>
          <w:noProof/>
        </w:rPr>
        <w:fldChar w:fldCharType="end"/>
      </w:r>
    </w:p>
    <w:p w14:paraId="52ECF38D" w14:textId="444C00A8"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6.2.3.4.3.2</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_Toc209530257 \h </w:instrText>
      </w:r>
      <w:r>
        <w:rPr>
          <w:noProof/>
        </w:rPr>
      </w:r>
      <w:r>
        <w:rPr>
          <w:noProof/>
        </w:rPr>
        <w:fldChar w:fldCharType="separate"/>
      </w:r>
      <w:r>
        <w:rPr>
          <w:noProof/>
        </w:rPr>
        <w:t>52</w:t>
      </w:r>
      <w:r>
        <w:rPr>
          <w:noProof/>
        </w:rPr>
        <w:fldChar w:fldCharType="end"/>
      </w:r>
    </w:p>
    <w:p w14:paraId="67484FC5" w14:textId="56B6FFE4"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_Toc209530258 \h </w:instrText>
      </w:r>
      <w:r>
        <w:rPr>
          <w:noProof/>
        </w:rPr>
      </w:r>
      <w:r>
        <w:rPr>
          <w:noProof/>
        </w:rPr>
        <w:fldChar w:fldCharType="separate"/>
      </w:r>
      <w:r>
        <w:rPr>
          <w:noProof/>
        </w:rPr>
        <w:t>53</w:t>
      </w:r>
      <w:r>
        <w:rPr>
          <w:noProof/>
        </w:rPr>
        <w:fldChar w:fldCharType="end"/>
      </w:r>
    </w:p>
    <w:p w14:paraId="5C2939D1" w14:textId="6A3F34B3"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6.2.3.5</w:t>
      </w:r>
      <w:r>
        <w:rPr>
          <w:rFonts w:asciiTheme="minorHAnsi" w:eastAsiaTheme="minorEastAsia" w:hAnsiTheme="minorHAnsi" w:cstheme="minorBidi"/>
          <w:noProof/>
          <w:kern w:val="2"/>
          <w:sz w:val="24"/>
          <w:szCs w:val="24"/>
          <w:lang w:eastAsia="en-GB"/>
          <w14:ligatures w14:val="standardContextual"/>
        </w:rPr>
        <w:tab/>
      </w:r>
      <w:r>
        <w:rPr>
          <w:noProof/>
        </w:rPr>
        <w:t>Resource: Individual MBS User Data Ingest Session Status Subscription</w:t>
      </w:r>
      <w:r>
        <w:rPr>
          <w:noProof/>
        </w:rPr>
        <w:tab/>
      </w:r>
      <w:r>
        <w:rPr>
          <w:noProof/>
        </w:rPr>
        <w:fldChar w:fldCharType="begin" w:fldLock="1"/>
      </w:r>
      <w:r>
        <w:rPr>
          <w:noProof/>
        </w:rPr>
        <w:instrText xml:space="preserve"> PAGEREF _Toc209530259 \h </w:instrText>
      </w:r>
      <w:r>
        <w:rPr>
          <w:noProof/>
        </w:rPr>
      </w:r>
      <w:r>
        <w:rPr>
          <w:noProof/>
        </w:rPr>
        <w:fldChar w:fldCharType="separate"/>
      </w:r>
      <w:r>
        <w:rPr>
          <w:noProof/>
        </w:rPr>
        <w:t>53</w:t>
      </w:r>
      <w:r>
        <w:rPr>
          <w:noProof/>
        </w:rPr>
        <w:fldChar w:fldCharType="end"/>
      </w:r>
    </w:p>
    <w:p w14:paraId="349BED6E" w14:textId="411738CC"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_Toc209530260 \h </w:instrText>
      </w:r>
      <w:r>
        <w:rPr>
          <w:noProof/>
        </w:rPr>
      </w:r>
      <w:r>
        <w:rPr>
          <w:noProof/>
        </w:rPr>
        <w:fldChar w:fldCharType="separate"/>
      </w:r>
      <w:r>
        <w:rPr>
          <w:noProof/>
        </w:rPr>
        <w:t>53</w:t>
      </w:r>
      <w:r>
        <w:rPr>
          <w:noProof/>
        </w:rPr>
        <w:fldChar w:fldCharType="end"/>
      </w:r>
    </w:p>
    <w:p w14:paraId="5CF05B04" w14:textId="746EC74F"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_Toc209530261 \h </w:instrText>
      </w:r>
      <w:r>
        <w:rPr>
          <w:noProof/>
        </w:rPr>
      </w:r>
      <w:r>
        <w:rPr>
          <w:noProof/>
        </w:rPr>
        <w:fldChar w:fldCharType="separate"/>
      </w:r>
      <w:r>
        <w:rPr>
          <w:noProof/>
        </w:rPr>
        <w:t>53</w:t>
      </w:r>
      <w:r>
        <w:rPr>
          <w:noProof/>
        </w:rPr>
        <w:fldChar w:fldCharType="end"/>
      </w:r>
    </w:p>
    <w:p w14:paraId="0BE0A24A" w14:textId="4BF619AB"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_Toc209530262 \h </w:instrText>
      </w:r>
      <w:r>
        <w:rPr>
          <w:noProof/>
        </w:rPr>
      </w:r>
      <w:r>
        <w:rPr>
          <w:noProof/>
        </w:rPr>
        <w:fldChar w:fldCharType="separate"/>
      </w:r>
      <w:r>
        <w:rPr>
          <w:noProof/>
        </w:rPr>
        <w:t>54</w:t>
      </w:r>
      <w:r>
        <w:rPr>
          <w:noProof/>
        </w:rPr>
        <w:fldChar w:fldCharType="end"/>
      </w:r>
    </w:p>
    <w:p w14:paraId="43BEB1B2" w14:textId="2CFDC071"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6.2.3.5.3.1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_Toc209530263 \h </w:instrText>
      </w:r>
      <w:r>
        <w:rPr>
          <w:noProof/>
        </w:rPr>
      </w:r>
      <w:r>
        <w:rPr>
          <w:noProof/>
        </w:rPr>
        <w:fldChar w:fldCharType="separate"/>
      </w:r>
      <w:r>
        <w:rPr>
          <w:noProof/>
        </w:rPr>
        <w:t>54</w:t>
      </w:r>
      <w:r>
        <w:rPr>
          <w:noProof/>
        </w:rPr>
        <w:fldChar w:fldCharType="end"/>
      </w:r>
    </w:p>
    <w:p w14:paraId="05B3D814" w14:textId="484DDFCA"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6.2.3.5.3.2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_Toc209530264 \h </w:instrText>
      </w:r>
      <w:r>
        <w:rPr>
          <w:noProof/>
        </w:rPr>
      </w:r>
      <w:r>
        <w:rPr>
          <w:noProof/>
        </w:rPr>
        <w:fldChar w:fldCharType="separate"/>
      </w:r>
      <w:r>
        <w:rPr>
          <w:noProof/>
        </w:rPr>
        <w:t>55</w:t>
      </w:r>
      <w:r>
        <w:rPr>
          <w:noProof/>
        </w:rPr>
        <w:fldChar w:fldCharType="end"/>
      </w:r>
    </w:p>
    <w:p w14:paraId="5F7525A5" w14:textId="0223ED46"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6.2.3.5.3.3</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_Toc209530265 \h </w:instrText>
      </w:r>
      <w:r>
        <w:rPr>
          <w:noProof/>
        </w:rPr>
      </w:r>
      <w:r>
        <w:rPr>
          <w:noProof/>
        </w:rPr>
        <w:fldChar w:fldCharType="separate"/>
      </w:r>
      <w:r>
        <w:rPr>
          <w:noProof/>
        </w:rPr>
        <w:t>56</w:t>
      </w:r>
      <w:r>
        <w:rPr>
          <w:noProof/>
        </w:rPr>
        <w:fldChar w:fldCharType="end"/>
      </w:r>
    </w:p>
    <w:p w14:paraId="2C32157E" w14:textId="6AEFDAB2"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6.2.3.5.3.4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_Toc209530266 \h </w:instrText>
      </w:r>
      <w:r>
        <w:rPr>
          <w:noProof/>
        </w:rPr>
      </w:r>
      <w:r>
        <w:rPr>
          <w:noProof/>
        </w:rPr>
        <w:fldChar w:fldCharType="separate"/>
      </w:r>
      <w:r>
        <w:rPr>
          <w:noProof/>
        </w:rPr>
        <w:t>57</w:t>
      </w:r>
      <w:r>
        <w:rPr>
          <w:noProof/>
        </w:rPr>
        <w:fldChar w:fldCharType="end"/>
      </w:r>
    </w:p>
    <w:p w14:paraId="186F417E" w14:textId="08C905FD"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_Toc209530267 \h </w:instrText>
      </w:r>
      <w:r>
        <w:rPr>
          <w:noProof/>
        </w:rPr>
      </w:r>
      <w:r>
        <w:rPr>
          <w:noProof/>
        </w:rPr>
        <w:fldChar w:fldCharType="separate"/>
      </w:r>
      <w:r>
        <w:rPr>
          <w:noProof/>
        </w:rPr>
        <w:t>58</w:t>
      </w:r>
      <w:r>
        <w:rPr>
          <w:noProof/>
        </w:rPr>
        <w:fldChar w:fldCharType="end"/>
      </w:r>
    </w:p>
    <w:p w14:paraId="7F303385" w14:textId="085E48A2"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_Toc209530268 \h </w:instrText>
      </w:r>
      <w:r>
        <w:rPr>
          <w:noProof/>
        </w:rPr>
      </w:r>
      <w:r>
        <w:rPr>
          <w:noProof/>
        </w:rPr>
        <w:fldChar w:fldCharType="separate"/>
      </w:r>
      <w:r>
        <w:rPr>
          <w:noProof/>
        </w:rPr>
        <w:t>58</w:t>
      </w:r>
      <w:r>
        <w:rPr>
          <w:noProof/>
        </w:rPr>
        <w:fldChar w:fldCharType="end"/>
      </w:r>
    </w:p>
    <w:p w14:paraId="773570B8" w14:textId="5A821A4C"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_Toc209530269 \h </w:instrText>
      </w:r>
      <w:r>
        <w:rPr>
          <w:noProof/>
        </w:rPr>
      </w:r>
      <w:r>
        <w:rPr>
          <w:noProof/>
        </w:rPr>
        <w:fldChar w:fldCharType="separate"/>
      </w:r>
      <w:r>
        <w:rPr>
          <w:noProof/>
        </w:rPr>
        <w:t>59</w:t>
      </w:r>
      <w:r>
        <w:rPr>
          <w:noProof/>
        </w:rPr>
        <w:fldChar w:fldCharType="end"/>
      </w:r>
    </w:p>
    <w:p w14:paraId="58324957" w14:textId="11D3A39D"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_Toc209530270 \h </w:instrText>
      </w:r>
      <w:r>
        <w:rPr>
          <w:noProof/>
        </w:rPr>
      </w:r>
      <w:r>
        <w:rPr>
          <w:noProof/>
        </w:rPr>
        <w:fldChar w:fldCharType="separate"/>
      </w:r>
      <w:r>
        <w:rPr>
          <w:noProof/>
        </w:rPr>
        <w:t>59</w:t>
      </w:r>
      <w:r>
        <w:rPr>
          <w:noProof/>
        </w:rPr>
        <w:fldChar w:fldCharType="end"/>
      </w:r>
    </w:p>
    <w:p w14:paraId="1C346A3F" w14:textId="33985E10"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MBS User Data Ingest Session Status Notification</w:t>
      </w:r>
      <w:r>
        <w:rPr>
          <w:noProof/>
        </w:rPr>
        <w:tab/>
      </w:r>
      <w:r>
        <w:rPr>
          <w:noProof/>
        </w:rPr>
        <w:fldChar w:fldCharType="begin" w:fldLock="1"/>
      </w:r>
      <w:r>
        <w:rPr>
          <w:noProof/>
        </w:rPr>
        <w:instrText xml:space="preserve"> PAGEREF _Toc209530271 \h </w:instrText>
      </w:r>
      <w:r>
        <w:rPr>
          <w:noProof/>
        </w:rPr>
      </w:r>
      <w:r>
        <w:rPr>
          <w:noProof/>
        </w:rPr>
        <w:fldChar w:fldCharType="separate"/>
      </w:r>
      <w:r>
        <w:rPr>
          <w:noProof/>
        </w:rPr>
        <w:t>59</w:t>
      </w:r>
      <w:r>
        <w:rPr>
          <w:noProof/>
        </w:rPr>
        <w:fldChar w:fldCharType="end"/>
      </w:r>
    </w:p>
    <w:p w14:paraId="21DCABFC" w14:textId="5602FE7A"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_Toc209530272 \h </w:instrText>
      </w:r>
      <w:r>
        <w:rPr>
          <w:noProof/>
        </w:rPr>
      </w:r>
      <w:r>
        <w:rPr>
          <w:noProof/>
        </w:rPr>
        <w:fldChar w:fldCharType="separate"/>
      </w:r>
      <w:r>
        <w:rPr>
          <w:noProof/>
        </w:rPr>
        <w:t>59</w:t>
      </w:r>
      <w:r>
        <w:rPr>
          <w:noProof/>
        </w:rPr>
        <w:fldChar w:fldCharType="end"/>
      </w:r>
    </w:p>
    <w:p w14:paraId="29BEA5C2" w14:textId="541FC0A2"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_Toc209530273 \h </w:instrText>
      </w:r>
      <w:r>
        <w:rPr>
          <w:noProof/>
        </w:rPr>
      </w:r>
      <w:r>
        <w:rPr>
          <w:noProof/>
        </w:rPr>
        <w:fldChar w:fldCharType="separate"/>
      </w:r>
      <w:r>
        <w:rPr>
          <w:noProof/>
        </w:rPr>
        <w:t>59</w:t>
      </w:r>
      <w:r>
        <w:rPr>
          <w:noProof/>
        </w:rPr>
        <w:fldChar w:fldCharType="end"/>
      </w:r>
    </w:p>
    <w:p w14:paraId="11E9DAB2" w14:textId="3C224928"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_Toc209530274 \h </w:instrText>
      </w:r>
      <w:r>
        <w:rPr>
          <w:noProof/>
        </w:rPr>
      </w:r>
      <w:r>
        <w:rPr>
          <w:noProof/>
        </w:rPr>
        <w:fldChar w:fldCharType="separate"/>
      </w:r>
      <w:r>
        <w:rPr>
          <w:noProof/>
        </w:rPr>
        <w:t>59</w:t>
      </w:r>
      <w:r>
        <w:rPr>
          <w:noProof/>
        </w:rPr>
        <w:fldChar w:fldCharType="end"/>
      </w:r>
    </w:p>
    <w:p w14:paraId="5377A2A0" w14:textId="3B695076"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6.2.5.2.3.1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_Toc209530275 \h </w:instrText>
      </w:r>
      <w:r>
        <w:rPr>
          <w:noProof/>
        </w:rPr>
      </w:r>
      <w:r>
        <w:rPr>
          <w:noProof/>
        </w:rPr>
        <w:fldChar w:fldCharType="separate"/>
      </w:r>
      <w:r>
        <w:rPr>
          <w:noProof/>
        </w:rPr>
        <w:t>59</w:t>
      </w:r>
      <w:r>
        <w:rPr>
          <w:noProof/>
        </w:rPr>
        <w:fldChar w:fldCharType="end"/>
      </w:r>
    </w:p>
    <w:p w14:paraId="2FA6A44D" w14:textId="0FBF9101"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_Toc209530276 \h </w:instrText>
      </w:r>
      <w:r>
        <w:rPr>
          <w:noProof/>
        </w:rPr>
      </w:r>
      <w:r>
        <w:rPr>
          <w:noProof/>
        </w:rPr>
        <w:fldChar w:fldCharType="separate"/>
      </w:r>
      <w:r>
        <w:rPr>
          <w:noProof/>
        </w:rPr>
        <w:t>60</w:t>
      </w:r>
      <w:r>
        <w:rPr>
          <w:noProof/>
        </w:rPr>
        <w:fldChar w:fldCharType="end"/>
      </w:r>
    </w:p>
    <w:p w14:paraId="26F9DF16" w14:textId="50B4C117"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_Toc209530277 \h </w:instrText>
      </w:r>
      <w:r>
        <w:rPr>
          <w:noProof/>
        </w:rPr>
      </w:r>
      <w:r>
        <w:rPr>
          <w:noProof/>
        </w:rPr>
        <w:fldChar w:fldCharType="separate"/>
      </w:r>
      <w:r>
        <w:rPr>
          <w:noProof/>
        </w:rPr>
        <w:t>60</w:t>
      </w:r>
      <w:r>
        <w:rPr>
          <w:noProof/>
        </w:rPr>
        <w:fldChar w:fldCharType="end"/>
      </w:r>
    </w:p>
    <w:p w14:paraId="5AF022E9" w14:textId="29184734"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sidRPr="007D590D">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Structured data types</w:t>
      </w:r>
      <w:r>
        <w:rPr>
          <w:noProof/>
        </w:rPr>
        <w:tab/>
      </w:r>
      <w:r>
        <w:rPr>
          <w:noProof/>
        </w:rPr>
        <w:fldChar w:fldCharType="begin" w:fldLock="1"/>
      </w:r>
      <w:r>
        <w:rPr>
          <w:noProof/>
        </w:rPr>
        <w:instrText xml:space="preserve"> PAGEREF _Toc209530278 \h </w:instrText>
      </w:r>
      <w:r>
        <w:rPr>
          <w:noProof/>
        </w:rPr>
      </w:r>
      <w:r>
        <w:rPr>
          <w:noProof/>
        </w:rPr>
        <w:fldChar w:fldCharType="separate"/>
      </w:r>
      <w:r>
        <w:rPr>
          <w:noProof/>
        </w:rPr>
        <w:t>63</w:t>
      </w:r>
      <w:r>
        <w:rPr>
          <w:noProof/>
        </w:rPr>
        <w:fldChar w:fldCharType="end"/>
      </w:r>
    </w:p>
    <w:p w14:paraId="49782F44" w14:textId="271FDCC9"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_Toc209530279 \h </w:instrText>
      </w:r>
      <w:r>
        <w:rPr>
          <w:noProof/>
        </w:rPr>
      </w:r>
      <w:r>
        <w:rPr>
          <w:noProof/>
        </w:rPr>
        <w:fldChar w:fldCharType="separate"/>
      </w:r>
      <w:r>
        <w:rPr>
          <w:noProof/>
        </w:rPr>
        <w:t>63</w:t>
      </w:r>
      <w:r>
        <w:rPr>
          <w:noProof/>
        </w:rPr>
        <w:fldChar w:fldCharType="end"/>
      </w:r>
    </w:p>
    <w:p w14:paraId="22BA2FC0" w14:textId="3A20F394"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MBSUserDataIngSession</w:t>
      </w:r>
      <w:r>
        <w:rPr>
          <w:noProof/>
        </w:rPr>
        <w:tab/>
      </w:r>
      <w:r>
        <w:rPr>
          <w:noProof/>
        </w:rPr>
        <w:fldChar w:fldCharType="begin" w:fldLock="1"/>
      </w:r>
      <w:r>
        <w:rPr>
          <w:noProof/>
        </w:rPr>
        <w:instrText xml:space="preserve"> PAGEREF _Toc209530280 \h </w:instrText>
      </w:r>
      <w:r>
        <w:rPr>
          <w:noProof/>
        </w:rPr>
      </w:r>
      <w:r>
        <w:rPr>
          <w:noProof/>
        </w:rPr>
        <w:fldChar w:fldCharType="separate"/>
      </w:r>
      <w:r>
        <w:rPr>
          <w:noProof/>
        </w:rPr>
        <w:t>64</w:t>
      </w:r>
      <w:r>
        <w:rPr>
          <w:noProof/>
        </w:rPr>
        <w:fldChar w:fldCharType="end"/>
      </w:r>
    </w:p>
    <w:p w14:paraId="5BC6AFBE" w14:textId="6F9D516D"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MBSDistributionSessionInfo</w:t>
      </w:r>
      <w:r>
        <w:rPr>
          <w:noProof/>
        </w:rPr>
        <w:tab/>
      </w:r>
      <w:r>
        <w:rPr>
          <w:noProof/>
        </w:rPr>
        <w:fldChar w:fldCharType="begin" w:fldLock="1"/>
      </w:r>
      <w:r>
        <w:rPr>
          <w:noProof/>
        </w:rPr>
        <w:instrText xml:space="preserve"> PAGEREF _Toc209530281 \h </w:instrText>
      </w:r>
      <w:r>
        <w:rPr>
          <w:noProof/>
        </w:rPr>
      </w:r>
      <w:r>
        <w:rPr>
          <w:noProof/>
        </w:rPr>
        <w:fldChar w:fldCharType="separate"/>
      </w:r>
      <w:r>
        <w:rPr>
          <w:noProof/>
        </w:rPr>
        <w:t>67</w:t>
      </w:r>
      <w:r>
        <w:rPr>
          <w:noProof/>
        </w:rPr>
        <w:fldChar w:fldCharType="end"/>
      </w:r>
    </w:p>
    <w:p w14:paraId="7050E170" w14:textId="0161F6A9"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MBSUserDataIngSessionPatch</w:t>
      </w:r>
      <w:r>
        <w:rPr>
          <w:noProof/>
        </w:rPr>
        <w:tab/>
      </w:r>
      <w:r>
        <w:rPr>
          <w:noProof/>
        </w:rPr>
        <w:fldChar w:fldCharType="begin" w:fldLock="1"/>
      </w:r>
      <w:r>
        <w:rPr>
          <w:noProof/>
        </w:rPr>
        <w:instrText xml:space="preserve"> PAGEREF _Toc209530282 \h </w:instrText>
      </w:r>
      <w:r>
        <w:rPr>
          <w:noProof/>
        </w:rPr>
      </w:r>
      <w:r>
        <w:rPr>
          <w:noProof/>
        </w:rPr>
        <w:fldChar w:fldCharType="separate"/>
      </w:r>
      <w:r>
        <w:rPr>
          <w:noProof/>
        </w:rPr>
        <w:t>72</w:t>
      </w:r>
      <w:r>
        <w:rPr>
          <w:noProof/>
        </w:rPr>
        <w:fldChar w:fldCharType="end"/>
      </w:r>
    </w:p>
    <w:p w14:paraId="69E58896" w14:textId="0FC977EB"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ObjectDistrMethInfo</w:t>
      </w:r>
      <w:r>
        <w:rPr>
          <w:noProof/>
        </w:rPr>
        <w:tab/>
      </w:r>
      <w:r>
        <w:rPr>
          <w:noProof/>
        </w:rPr>
        <w:fldChar w:fldCharType="begin" w:fldLock="1"/>
      </w:r>
      <w:r>
        <w:rPr>
          <w:noProof/>
        </w:rPr>
        <w:instrText xml:space="preserve"> PAGEREF _Toc209530283 \h </w:instrText>
      </w:r>
      <w:r>
        <w:rPr>
          <w:noProof/>
        </w:rPr>
      </w:r>
      <w:r>
        <w:rPr>
          <w:noProof/>
        </w:rPr>
        <w:fldChar w:fldCharType="separate"/>
      </w:r>
      <w:r>
        <w:rPr>
          <w:noProof/>
        </w:rPr>
        <w:t>73</w:t>
      </w:r>
      <w:r>
        <w:rPr>
          <w:noProof/>
        </w:rPr>
        <w:fldChar w:fldCharType="end"/>
      </w:r>
    </w:p>
    <w:p w14:paraId="25B5C8EC" w14:textId="04A6C892"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PacketDistrMethInfo</w:t>
      </w:r>
      <w:r>
        <w:rPr>
          <w:noProof/>
        </w:rPr>
        <w:tab/>
      </w:r>
      <w:r>
        <w:rPr>
          <w:noProof/>
        </w:rPr>
        <w:fldChar w:fldCharType="begin" w:fldLock="1"/>
      </w:r>
      <w:r>
        <w:rPr>
          <w:noProof/>
        </w:rPr>
        <w:instrText xml:space="preserve"> PAGEREF _Toc209530284 \h </w:instrText>
      </w:r>
      <w:r>
        <w:rPr>
          <w:noProof/>
        </w:rPr>
      </w:r>
      <w:r>
        <w:rPr>
          <w:noProof/>
        </w:rPr>
        <w:fldChar w:fldCharType="separate"/>
      </w:r>
      <w:r>
        <w:rPr>
          <w:noProof/>
        </w:rPr>
        <w:t>74</w:t>
      </w:r>
      <w:r>
        <w:rPr>
          <w:noProof/>
        </w:rPr>
        <w:fldChar w:fldCharType="end"/>
      </w:r>
    </w:p>
    <w:p w14:paraId="49E9C4D3" w14:textId="19B94053"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6.2.6.2.7</w:t>
      </w:r>
      <w:r>
        <w:rPr>
          <w:rFonts w:asciiTheme="minorHAnsi" w:eastAsiaTheme="minorEastAsia" w:hAnsiTheme="minorHAnsi" w:cstheme="minorBidi"/>
          <w:noProof/>
          <w:kern w:val="2"/>
          <w:sz w:val="24"/>
          <w:szCs w:val="24"/>
          <w:lang w:eastAsia="en-GB"/>
          <w14:ligatures w14:val="standardContextual"/>
        </w:rPr>
        <w:tab/>
      </w:r>
      <w:r>
        <w:rPr>
          <w:noProof/>
        </w:rPr>
        <w:t>Type MBSUserDataIngStatSubsc</w:t>
      </w:r>
      <w:r>
        <w:rPr>
          <w:noProof/>
        </w:rPr>
        <w:tab/>
      </w:r>
      <w:r>
        <w:rPr>
          <w:noProof/>
        </w:rPr>
        <w:fldChar w:fldCharType="begin" w:fldLock="1"/>
      </w:r>
      <w:r>
        <w:rPr>
          <w:noProof/>
        </w:rPr>
        <w:instrText xml:space="preserve"> PAGEREF _Toc209530285 \h </w:instrText>
      </w:r>
      <w:r>
        <w:rPr>
          <w:noProof/>
        </w:rPr>
      </w:r>
      <w:r>
        <w:rPr>
          <w:noProof/>
        </w:rPr>
        <w:fldChar w:fldCharType="separate"/>
      </w:r>
      <w:r>
        <w:rPr>
          <w:noProof/>
        </w:rPr>
        <w:t>74</w:t>
      </w:r>
      <w:r>
        <w:rPr>
          <w:noProof/>
        </w:rPr>
        <w:fldChar w:fldCharType="end"/>
      </w:r>
    </w:p>
    <w:p w14:paraId="2830AA3F" w14:textId="6887627D"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SubscribedEvent</w:t>
      </w:r>
      <w:r>
        <w:rPr>
          <w:noProof/>
        </w:rPr>
        <w:tab/>
      </w:r>
      <w:r>
        <w:rPr>
          <w:noProof/>
        </w:rPr>
        <w:fldChar w:fldCharType="begin" w:fldLock="1"/>
      </w:r>
      <w:r>
        <w:rPr>
          <w:noProof/>
        </w:rPr>
        <w:instrText xml:space="preserve"> PAGEREF _Toc209530286 \h </w:instrText>
      </w:r>
      <w:r>
        <w:rPr>
          <w:noProof/>
        </w:rPr>
      </w:r>
      <w:r>
        <w:rPr>
          <w:noProof/>
        </w:rPr>
        <w:fldChar w:fldCharType="separate"/>
      </w:r>
      <w:r>
        <w:rPr>
          <w:noProof/>
        </w:rPr>
        <w:t>74</w:t>
      </w:r>
      <w:r>
        <w:rPr>
          <w:noProof/>
        </w:rPr>
        <w:fldChar w:fldCharType="end"/>
      </w:r>
    </w:p>
    <w:p w14:paraId="6DFFF353" w14:textId="4E55823E"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6.2.6.2.9</w:t>
      </w:r>
      <w:r>
        <w:rPr>
          <w:rFonts w:asciiTheme="minorHAnsi" w:eastAsiaTheme="minorEastAsia" w:hAnsiTheme="minorHAnsi" w:cstheme="minorBidi"/>
          <w:noProof/>
          <w:kern w:val="2"/>
          <w:sz w:val="24"/>
          <w:szCs w:val="24"/>
          <w:lang w:eastAsia="en-GB"/>
          <w14:ligatures w14:val="standardContextual"/>
        </w:rPr>
        <w:tab/>
      </w:r>
      <w:r>
        <w:rPr>
          <w:noProof/>
        </w:rPr>
        <w:t>Type MBSUserDataIngStatNotif</w:t>
      </w:r>
      <w:r>
        <w:rPr>
          <w:noProof/>
        </w:rPr>
        <w:tab/>
      </w:r>
      <w:r>
        <w:rPr>
          <w:noProof/>
        </w:rPr>
        <w:fldChar w:fldCharType="begin" w:fldLock="1"/>
      </w:r>
      <w:r>
        <w:rPr>
          <w:noProof/>
        </w:rPr>
        <w:instrText xml:space="preserve"> PAGEREF _Toc209530287 \h </w:instrText>
      </w:r>
      <w:r>
        <w:rPr>
          <w:noProof/>
        </w:rPr>
      </w:r>
      <w:r>
        <w:rPr>
          <w:noProof/>
        </w:rPr>
        <w:fldChar w:fldCharType="separate"/>
      </w:r>
      <w:r>
        <w:rPr>
          <w:noProof/>
        </w:rPr>
        <w:t>75</w:t>
      </w:r>
      <w:r>
        <w:rPr>
          <w:noProof/>
        </w:rPr>
        <w:fldChar w:fldCharType="end"/>
      </w:r>
    </w:p>
    <w:p w14:paraId="0F269916" w14:textId="5C0DE248"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6.2.6.2.10</w:t>
      </w:r>
      <w:r>
        <w:rPr>
          <w:rFonts w:asciiTheme="minorHAnsi" w:eastAsiaTheme="minorEastAsia" w:hAnsiTheme="minorHAnsi" w:cstheme="minorBidi"/>
          <w:noProof/>
          <w:kern w:val="2"/>
          <w:sz w:val="24"/>
          <w:szCs w:val="24"/>
          <w:lang w:eastAsia="en-GB"/>
          <w14:ligatures w14:val="standardContextual"/>
        </w:rPr>
        <w:tab/>
      </w:r>
      <w:r>
        <w:rPr>
          <w:noProof/>
        </w:rPr>
        <w:t>Type EventNotification</w:t>
      </w:r>
      <w:r>
        <w:rPr>
          <w:noProof/>
        </w:rPr>
        <w:tab/>
      </w:r>
      <w:r>
        <w:rPr>
          <w:noProof/>
        </w:rPr>
        <w:fldChar w:fldCharType="begin" w:fldLock="1"/>
      </w:r>
      <w:r>
        <w:rPr>
          <w:noProof/>
        </w:rPr>
        <w:instrText xml:space="preserve"> PAGEREF _Toc209530288 \h </w:instrText>
      </w:r>
      <w:r>
        <w:rPr>
          <w:noProof/>
        </w:rPr>
      </w:r>
      <w:r>
        <w:rPr>
          <w:noProof/>
        </w:rPr>
        <w:fldChar w:fldCharType="separate"/>
      </w:r>
      <w:r>
        <w:rPr>
          <w:noProof/>
        </w:rPr>
        <w:t>75</w:t>
      </w:r>
      <w:r>
        <w:rPr>
          <w:noProof/>
        </w:rPr>
        <w:fldChar w:fldCharType="end"/>
      </w:r>
    </w:p>
    <w:p w14:paraId="56CBA40D" w14:textId="1DB54388"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6.2.6.2.11</w:t>
      </w:r>
      <w:r>
        <w:rPr>
          <w:rFonts w:asciiTheme="minorHAnsi" w:eastAsiaTheme="minorEastAsia" w:hAnsiTheme="minorHAnsi" w:cstheme="minorBidi"/>
          <w:noProof/>
          <w:kern w:val="2"/>
          <w:sz w:val="24"/>
          <w:szCs w:val="24"/>
          <w:lang w:eastAsia="en-GB"/>
          <w14:ligatures w14:val="standardContextual"/>
        </w:rPr>
        <w:tab/>
      </w:r>
      <w:r>
        <w:rPr>
          <w:noProof/>
        </w:rPr>
        <w:t>Type MBSUserServAnmt</w:t>
      </w:r>
      <w:r>
        <w:rPr>
          <w:noProof/>
        </w:rPr>
        <w:tab/>
      </w:r>
      <w:r>
        <w:rPr>
          <w:noProof/>
        </w:rPr>
        <w:fldChar w:fldCharType="begin" w:fldLock="1"/>
      </w:r>
      <w:r>
        <w:rPr>
          <w:noProof/>
        </w:rPr>
        <w:instrText xml:space="preserve"> PAGEREF _Toc209530289 \h </w:instrText>
      </w:r>
      <w:r>
        <w:rPr>
          <w:noProof/>
        </w:rPr>
      </w:r>
      <w:r>
        <w:rPr>
          <w:noProof/>
        </w:rPr>
        <w:fldChar w:fldCharType="separate"/>
      </w:r>
      <w:r>
        <w:rPr>
          <w:noProof/>
        </w:rPr>
        <w:t>76</w:t>
      </w:r>
      <w:r>
        <w:rPr>
          <w:noProof/>
        </w:rPr>
        <w:fldChar w:fldCharType="end"/>
      </w:r>
    </w:p>
    <w:p w14:paraId="5D61765D" w14:textId="01BA115D"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6.2.6.2.12</w:t>
      </w:r>
      <w:r>
        <w:rPr>
          <w:rFonts w:asciiTheme="minorHAnsi" w:eastAsiaTheme="minorEastAsia" w:hAnsiTheme="minorHAnsi" w:cstheme="minorBidi"/>
          <w:noProof/>
          <w:kern w:val="2"/>
          <w:sz w:val="24"/>
          <w:szCs w:val="24"/>
          <w:lang w:eastAsia="en-GB"/>
          <w14:ligatures w14:val="standardContextual"/>
        </w:rPr>
        <w:tab/>
      </w:r>
      <w:r>
        <w:rPr>
          <w:noProof/>
        </w:rPr>
        <w:t>Type MBSDistSessionAnmt</w:t>
      </w:r>
      <w:r>
        <w:rPr>
          <w:noProof/>
        </w:rPr>
        <w:tab/>
      </w:r>
      <w:r>
        <w:rPr>
          <w:noProof/>
        </w:rPr>
        <w:fldChar w:fldCharType="begin" w:fldLock="1"/>
      </w:r>
      <w:r>
        <w:rPr>
          <w:noProof/>
        </w:rPr>
        <w:instrText xml:space="preserve"> PAGEREF _Toc209530290 \h </w:instrText>
      </w:r>
      <w:r>
        <w:rPr>
          <w:noProof/>
        </w:rPr>
      </w:r>
      <w:r>
        <w:rPr>
          <w:noProof/>
        </w:rPr>
        <w:fldChar w:fldCharType="separate"/>
      </w:r>
      <w:r>
        <w:rPr>
          <w:noProof/>
        </w:rPr>
        <w:t>77</w:t>
      </w:r>
      <w:r>
        <w:rPr>
          <w:noProof/>
        </w:rPr>
        <w:fldChar w:fldCharType="end"/>
      </w:r>
    </w:p>
    <w:p w14:paraId="7F06C059" w14:textId="5163A2F6"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6.2.6.2.13</w:t>
      </w:r>
      <w:r>
        <w:rPr>
          <w:rFonts w:asciiTheme="minorHAnsi" w:eastAsiaTheme="minorEastAsia" w:hAnsiTheme="minorHAnsi" w:cstheme="minorBidi"/>
          <w:noProof/>
          <w:kern w:val="2"/>
          <w:sz w:val="24"/>
          <w:szCs w:val="24"/>
          <w:lang w:eastAsia="en-GB"/>
          <w14:ligatures w14:val="standardContextual"/>
        </w:rPr>
        <w:tab/>
      </w:r>
      <w:r>
        <w:rPr>
          <w:noProof/>
        </w:rPr>
        <w:t>Type ObjectDistMethAnmtInfo</w:t>
      </w:r>
      <w:r>
        <w:rPr>
          <w:noProof/>
        </w:rPr>
        <w:tab/>
      </w:r>
      <w:r>
        <w:rPr>
          <w:noProof/>
        </w:rPr>
        <w:fldChar w:fldCharType="begin" w:fldLock="1"/>
      </w:r>
      <w:r>
        <w:rPr>
          <w:noProof/>
        </w:rPr>
        <w:instrText xml:space="preserve"> PAGEREF _Toc209530291 \h </w:instrText>
      </w:r>
      <w:r>
        <w:rPr>
          <w:noProof/>
        </w:rPr>
      </w:r>
      <w:r>
        <w:rPr>
          <w:noProof/>
        </w:rPr>
        <w:fldChar w:fldCharType="separate"/>
      </w:r>
      <w:r>
        <w:rPr>
          <w:noProof/>
        </w:rPr>
        <w:t>78</w:t>
      </w:r>
      <w:r>
        <w:rPr>
          <w:noProof/>
        </w:rPr>
        <w:fldChar w:fldCharType="end"/>
      </w:r>
    </w:p>
    <w:p w14:paraId="410E0C1F" w14:textId="31870B67"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6.2.6.2.14</w:t>
      </w:r>
      <w:r>
        <w:rPr>
          <w:rFonts w:asciiTheme="minorHAnsi" w:eastAsiaTheme="minorEastAsia" w:hAnsiTheme="minorHAnsi" w:cstheme="minorBidi"/>
          <w:noProof/>
          <w:kern w:val="2"/>
          <w:sz w:val="24"/>
          <w:szCs w:val="24"/>
          <w:lang w:eastAsia="en-GB"/>
          <w14:ligatures w14:val="standardContextual"/>
        </w:rPr>
        <w:tab/>
      </w:r>
      <w:r>
        <w:rPr>
          <w:noProof/>
        </w:rPr>
        <w:t>Type: FECConfig</w:t>
      </w:r>
      <w:r>
        <w:rPr>
          <w:noProof/>
        </w:rPr>
        <w:tab/>
      </w:r>
      <w:r>
        <w:rPr>
          <w:noProof/>
        </w:rPr>
        <w:fldChar w:fldCharType="begin" w:fldLock="1"/>
      </w:r>
      <w:r>
        <w:rPr>
          <w:noProof/>
        </w:rPr>
        <w:instrText xml:space="preserve"> PAGEREF _Toc209530292 \h </w:instrText>
      </w:r>
      <w:r>
        <w:rPr>
          <w:noProof/>
        </w:rPr>
      </w:r>
      <w:r>
        <w:rPr>
          <w:noProof/>
        </w:rPr>
        <w:fldChar w:fldCharType="separate"/>
      </w:r>
      <w:r>
        <w:rPr>
          <w:noProof/>
        </w:rPr>
        <w:t>78</w:t>
      </w:r>
      <w:r>
        <w:rPr>
          <w:noProof/>
        </w:rPr>
        <w:fldChar w:fldCharType="end"/>
      </w:r>
    </w:p>
    <w:p w14:paraId="52F3C96B" w14:textId="6DED509A"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6.2.6.2.15</w:t>
      </w:r>
      <w:r>
        <w:rPr>
          <w:rFonts w:asciiTheme="minorHAnsi" w:eastAsiaTheme="minorEastAsia" w:hAnsiTheme="minorHAnsi" w:cstheme="minorBidi"/>
          <w:noProof/>
          <w:kern w:val="2"/>
          <w:sz w:val="24"/>
          <w:szCs w:val="24"/>
          <w:lang w:eastAsia="en-GB"/>
          <w14:ligatures w14:val="standardContextual"/>
        </w:rPr>
        <w:tab/>
      </w:r>
      <w:r>
        <w:rPr>
          <w:noProof/>
        </w:rPr>
        <w:t>Type: AddFecParams</w:t>
      </w:r>
      <w:r>
        <w:rPr>
          <w:noProof/>
        </w:rPr>
        <w:tab/>
      </w:r>
      <w:r>
        <w:rPr>
          <w:noProof/>
        </w:rPr>
        <w:fldChar w:fldCharType="begin" w:fldLock="1"/>
      </w:r>
      <w:r>
        <w:rPr>
          <w:noProof/>
        </w:rPr>
        <w:instrText xml:space="preserve"> PAGEREF _Toc209530293 \h </w:instrText>
      </w:r>
      <w:r>
        <w:rPr>
          <w:noProof/>
        </w:rPr>
      </w:r>
      <w:r>
        <w:rPr>
          <w:noProof/>
        </w:rPr>
        <w:fldChar w:fldCharType="separate"/>
      </w:r>
      <w:r>
        <w:rPr>
          <w:noProof/>
        </w:rPr>
        <w:t>79</w:t>
      </w:r>
      <w:r>
        <w:rPr>
          <w:noProof/>
        </w:rPr>
        <w:fldChar w:fldCharType="end"/>
      </w:r>
    </w:p>
    <w:p w14:paraId="6D82E4A3" w14:textId="0195C514"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6.2.6.2.16</w:t>
      </w:r>
      <w:r>
        <w:rPr>
          <w:rFonts w:asciiTheme="minorHAnsi" w:eastAsiaTheme="minorEastAsia" w:hAnsiTheme="minorHAnsi" w:cstheme="minorBidi"/>
          <w:noProof/>
          <w:kern w:val="2"/>
          <w:sz w:val="24"/>
          <w:szCs w:val="24"/>
          <w:lang w:eastAsia="en-GB"/>
          <w14:ligatures w14:val="standardContextual"/>
        </w:rPr>
        <w:tab/>
      </w:r>
      <w:r>
        <w:rPr>
          <w:noProof/>
        </w:rPr>
        <w:t>Type MBSUserDataIngStatSubscPatch</w:t>
      </w:r>
      <w:r>
        <w:rPr>
          <w:noProof/>
        </w:rPr>
        <w:tab/>
      </w:r>
      <w:r>
        <w:rPr>
          <w:noProof/>
        </w:rPr>
        <w:fldChar w:fldCharType="begin" w:fldLock="1"/>
      </w:r>
      <w:r>
        <w:rPr>
          <w:noProof/>
        </w:rPr>
        <w:instrText xml:space="preserve"> PAGEREF _Toc209530294 \h </w:instrText>
      </w:r>
      <w:r>
        <w:rPr>
          <w:noProof/>
        </w:rPr>
      </w:r>
      <w:r>
        <w:rPr>
          <w:noProof/>
        </w:rPr>
        <w:fldChar w:fldCharType="separate"/>
      </w:r>
      <w:r>
        <w:rPr>
          <w:noProof/>
        </w:rPr>
        <w:t>79</w:t>
      </w:r>
      <w:r>
        <w:rPr>
          <w:noProof/>
        </w:rPr>
        <w:fldChar w:fldCharType="end"/>
      </w:r>
    </w:p>
    <w:p w14:paraId="518A2817" w14:textId="1037C2DD"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MbsDistSessFailure</w:t>
      </w:r>
      <w:r>
        <w:rPr>
          <w:noProof/>
        </w:rPr>
        <w:tab/>
      </w:r>
      <w:r>
        <w:rPr>
          <w:noProof/>
        </w:rPr>
        <w:fldChar w:fldCharType="begin" w:fldLock="1"/>
      </w:r>
      <w:r>
        <w:rPr>
          <w:noProof/>
        </w:rPr>
        <w:instrText xml:space="preserve"> PAGEREF _Toc209530295 \h </w:instrText>
      </w:r>
      <w:r>
        <w:rPr>
          <w:noProof/>
        </w:rPr>
      </w:r>
      <w:r>
        <w:rPr>
          <w:noProof/>
        </w:rPr>
        <w:fldChar w:fldCharType="separate"/>
      </w:r>
      <w:r>
        <w:rPr>
          <w:noProof/>
        </w:rPr>
        <w:t>79</w:t>
      </w:r>
      <w:r>
        <w:rPr>
          <w:noProof/>
        </w:rPr>
        <w:fldChar w:fldCharType="end"/>
      </w:r>
    </w:p>
    <w:p w14:paraId="3C30E355" w14:textId="6D4BF8B2"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MbsDistSessFailureSets</w:t>
      </w:r>
      <w:r>
        <w:rPr>
          <w:noProof/>
        </w:rPr>
        <w:tab/>
      </w:r>
      <w:r>
        <w:rPr>
          <w:noProof/>
        </w:rPr>
        <w:fldChar w:fldCharType="begin" w:fldLock="1"/>
      </w:r>
      <w:r>
        <w:rPr>
          <w:noProof/>
        </w:rPr>
        <w:instrText xml:space="preserve"> PAGEREF _Toc209530296 \h </w:instrText>
      </w:r>
      <w:r>
        <w:rPr>
          <w:noProof/>
        </w:rPr>
      </w:r>
      <w:r>
        <w:rPr>
          <w:noProof/>
        </w:rPr>
        <w:fldChar w:fldCharType="separate"/>
      </w:r>
      <w:r>
        <w:rPr>
          <w:noProof/>
        </w:rPr>
        <w:t>79</w:t>
      </w:r>
      <w:r>
        <w:rPr>
          <w:noProof/>
        </w:rPr>
        <w:fldChar w:fldCharType="end"/>
      </w:r>
    </w:p>
    <w:p w14:paraId="3A8DF9B6" w14:textId="4AFFC8D8"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6.2.6.2.19</w:t>
      </w:r>
      <w:r>
        <w:rPr>
          <w:rFonts w:asciiTheme="minorHAnsi" w:eastAsiaTheme="minorEastAsia" w:hAnsiTheme="minorHAnsi" w:cstheme="minorBidi"/>
          <w:noProof/>
          <w:kern w:val="2"/>
          <w:sz w:val="24"/>
          <w:szCs w:val="24"/>
          <w:lang w:eastAsia="en-GB"/>
          <w14:ligatures w14:val="standardContextual"/>
        </w:rPr>
        <w:tab/>
      </w:r>
      <w:r>
        <w:rPr>
          <w:noProof/>
        </w:rPr>
        <w:t>Type RepetitionRuleRm</w:t>
      </w:r>
      <w:r>
        <w:rPr>
          <w:noProof/>
        </w:rPr>
        <w:tab/>
      </w:r>
      <w:r>
        <w:rPr>
          <w:noProof/>
        </w:rPr>
        <w:fldChar w:fldCharType="begin" w:fldLock="1"/>
      </w:r>
      <w:r>
        <w:rPr>
          <w:noProof/>
        </w:rPr>
        <w:instrText xml:space="preserve"> PAGEREF _Toc209530297 \h </w:instrText>
      </w:r>
      <w:r>
        <w:rPr>
          <w:noProof/>
        </w:rPr>
      </w:r>
      <w:r>
        <w:rPr>
          <w:noProof/>
        </w:rPr>
        <w:fldChar w:fldCharType="separate"/>
      </w:r>
      <w:r>
        <w:rPr>
          <w:noProof/>
        </w:rPr>
        <w:t>80</w:t>
      </w:r>
      <w:r>
        <w:rPr>
          <w:noProof/>
        </w:rPr>
        <w:fldChar w:fldCharType="end"/>
      </w:r>
    </w:p>
    <w:p w14:paraId="73B1A00B" w14:textId="21A2B043"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sidRPr="007D590D">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Simple data types and enumerations</w:t>
      </w:r>
      <w:r>
        <w:rPr>
          <w:noProof/>
        </w:rPr>
        <w:tab/>
      </w:r>
      <w:r>
        <w:rPr>
          <w:noProof/>
        </w:rPr>
        <w:fldChar w:fldCharType="begin" w:fldLock="1"/>
      </w:r>
      <w:r>
        <w:rPr>
          <w:noProof/>
        </w:rPr>
        <w:instrText xml:space="preserve"> PAGEREF _Toc209530298 \h </w:instrText>
      </w:r>
      <w:r>
        <w:rPr>
          <w:noProof/>
        </w:rPr>
      </w:r>
      <w:r>
        <w:rPr>
          <w:noProof/>
        </w:rPr>
        <w:fldChar w:fldCharType="separate"/>
      </w:r>
      <w:r>
        <w:rPr>
          <w:noProof/>
        </w:rPr>
        <w:t>80</w:t>
      </w:r>
      <w:r>
        <w:rPr>
          <w:noProof/>
        </w:rPr>
        <w:fldChar w:fldCharType="end"/>
      </w:r>
    </w:p>
    <w:p w14:paraId="0055B98A" w14:textId="2A4538C7"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_Toc209530299 \h </w:instrText>
      </w:r>
      <w:r>
        <w:rPr>
          <w:noProof/>
        </w:rPr>
      </w:r>
      <w:r>
        <w:rPr>
          <w:noProof/>
        </w:rPr>
        <w:fldChar w:fldCharType="separate"/>
      </w:r>
      <w:r>
        <w:rPr>
          <w:noProof/>
        </w:rPr>
        <w:t>80</w:t>
      </w:r>
      <w:r>
        <w:rPr>
          <w:noProof/>
        </w:rPr>
        <w:fldChar w:fldCharType="end"/>
      </w:r>
    </w:p>
    <w:p w14:paraId="73BB9A34" w14:textId="5D6490B8"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_Toc209530300 \h </w:instrText>
      </w:r>
      <w:r>
        <w:rPr>
          <w:noProof/>
        </w:rPr>
      </w:r>
      <w:r>
        <w:rPr>
          <w:noProof/>
        </w:rPr>
        <w:fldChar w:fldCharType="separate"/>
      </w:r>
      <w:r>
        <w:rPr>
          <w:noProof/>
        </w:rPr>
        <w:t>80</w:t>
      </w:r>
      <w:r>
        <w:rPr>
          <w:noProof/>
        </w:rPr>
        <w:fldChar w:fldCharType="end"/>
      </w:r>
    </w:p>
    <w:p w14:paraId="7F17AA22" w14:textId="7BB310C7"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DistributionMethod</w:t>
      </w:r>
      <w:r>
        <w:rPr>
          <w:noProof/>
        </w:rPr>
        <w:tab/>
      </w:r>
      <w:r>
        <w:rPr>
          <w:noProof/>
        </w:rPr>
        <w:fldChar w:fldCharType="begin" w:fldLock="1"/>
      </w:r>
      <w:r>
        <w:rPr>
          <w:noProof/>
        </w:rPr>
        <w:instrText xml:space="preserve"> PAGEREF _Toc209530301 \h </w:instrText>
      </w:r>
      <w:r>
        <w:rPr>
          <w:noProof/>
        </w:rPr>
      </w:r>
      <w:r>
        <w:rPr>
          <w:noProof/>
        </w:rPr>
        <w:fldChar w:fldCharType="separate"/>
      </w:r>
      <w:r>
        <w:rPr>
          <w:noProof/>
        </w:rPr>
        <w:t>80</w:t>
      </w:r>
      <w:r>
        <w:rPr>
          <w:noProof/>
        </w:rPr>
        <w:fldChar w:fldCharType="end"/>
      </w:r>
    </w:p>
    <w:p w14:paraId="49E6E27F" w14:textId="150E4D3C"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6.2.6.3.4</w:t>
      </w:r>
      <w:r>
        <w:rPr>
          <w:rFonts w:asciiTheme="minorHAnsi" w:eastAsiaTheme="minorEastAsia" w:hAnsiTheme="minorHAnsi" w:cstheme="minorBidi"/>
          <w:noProof/>
          <w:kern w:val="2"/>
          <w:sz w:val="24"/>
          <w:szCs w:val="24"/>
          <w:lang w:eastAsia="en-GB"/>
          <w14:ligatures w14:val="standardContextual"/>
        </w:rPr>
        <w:tab/>
      </w:r>
      <w:r>
        <w:rPr>
          <w:noProof/>
        </w:rPr>
        <w:t>Enumeration: Event</w:t>
      </w:r>
      <w:r>
        <w:rPr>
          <w:noProof/>
        </w:rPr>
        <w:tab/>
      </w:r>
      <w:r>
        <w:rPr>
          <w:noProof/>
        </w:rPr>
        <w:fldChar w:fldCharType="begin" w:fldLock="1"/>
      </w:r>
      <w:r>
        <w:rPr>
          <w:noProof/>
        </w:rPr>
        <w:instrText xml:space="preserve"> PAGEREF _Toc209530302 \h </w:instrText>
      </w:r>
      <w:r>
        <w:rPr>
          <w:noProof/>
        </w:rPr>
      </w:r>
      <w:r>
        <w:rPr>
          <w:noProof/>
        </w:rPr>
        <w:fldChar w:fldCharType="separate"/>
      </w:r>
      <w:r>
        <w:rPr>
          <w:noProof/>
        </w:rPr>
        <w:t>80</w:t>
      </w:r>
      <w:r>
        <w:rPr>
          <w:noProof/>
        </w:rPr>
        <w:fldChar w:fldCharType="end"/>
      </w:r>
    </w:p>
    <w:p w14:paraId="398BFDA0" w14:textId="359CA23B"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6.2.6.3.5</w:t>
      </w:r>
      <w:r>
        <w:rPr>
          <w:rFonts w:asciiTheme="minorHAnsi" w:eastAsiaTheme="minorEastAsia" w:hAnsiTheme="minorHAnsi" w:cstheme="minorBidi"/>
          <w:noProof/>
          <w:kern w:val="2"/>
          <w:sz w:val="24"/>
          <w:szCs w:val="24"/>
          <w:lang w:eastAsia="en-GB"/>
          <w14:ligatures w14:val="standardContextual"/>
        </w:rPr>
        <w:tab/>
      </w:r>
      <w:r>
        <w:rPr>
          <w:noProof/>
        </w:rPr>
        <w:t>Enumeration: DistSessionFailure</w:t>
      </w:r>
      <w:r>
        <w:rPr>
          <w:noProof/>
        </w:rPr>
        <w:tab/>
      </w:r>
      <w:r>
        <w:rPr>
          <w:noProof/>
        </w:rPr>
        <w:fldChar w:fldCharType="begin" w:fldLock="1"/>
      </w:r>
      <w:r>
        <w:rPr>
          <w:noProof/>
        </w:rPr>
        <w:instrText xml:space="preserve"> PAGEREF _Toc209530303 \h </w:instrText>
      </w:r>
      <w:r>
        <w:rPr>
          <w:noProof/>
        </w:rPr>
      </w:r>
      <w:r>
        <w:rPr>
          <w:noProof/>
        </w:rPr>
        <w:fldChar w:fldCharType="separate"/>
      </w:r>
      <w:r>
        <w:rPr>
          <w:noProof/>
        </w:rPr>
        <w:t>81</w:t>
      </w:r>
      <w:r>
        <w:rPr>
          <w:noProof/>
        </w:rPr>
        <w:fldChar w:fldCharType="end"/>
      </w:r>
    </w:p>
    <w:p w14:paraId="4A8DB4A6" w14:textId="41BA4649"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sidRPr="007D590D">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_Toc209530304 \h </w:instrText>
      </w:r>
      <w:r>
        <w:rPr>
          <w:noProof/>
        </w:rPr>
      </w:r>
      <w:r>
        <w:rPr>
          <w:noProof/>
        </w:rPr>
        <w:fldChar w:fldCharType="separate"/>
      </w:r>
      <w:r>
        <w:rPr>
          <w:noProof/>
        </w:rPr>
        <w:t>82</w:t>
      </w:r>
      <w:r>
        <w:rPr>
          <w:noProof/>
        </w:rPr>
        <w:fldChar w:fldCharType="end"/>
      </w:r>
    </w:p>
    <w:p w14:paraId="39580FC2" w14:textId="561A0E0D"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6.2.6.4.1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ProblemDetailsMBS</w:t>
      </w:r>
      <w:r>
        <w:rPr>
          <w:noProof/>
        </w:rPr>
        <w:tab/>
      </w:r>
      <w:r>
        <w:rPr>
          <w:noProof/>
        </w:rPr>
        <w:fldChar w:fldCharType="begin" w:fldLock="1"/>
      </w:r>
      <w:r>
        <w:rPr>
          <w:noProof/>
        </w:rPr>
        <w:instrText xml:space="preserve"> PAGEREF _Toc209530305 \h </w:instrText>
      </w:r>
      <w:r>
        <w:rPr>
          <w:noProof/>
        </w:rPr>
      </w:r>
      <w:r>
        <w:rPr>
          <w:noProof/>
        </w:rPr>
        <w:fldChar w:fldCharType="separate"/>
      </w:r>
      <w:r>
        <w:rPr>
          <w:noProof/>
        </w:rPr>
        <w:t>82</w:t>
      </w:r>
      <w:r>
        <w:rPr>
          <w:noProof/>
        </w:rPr>
        <w:fldChar w:fldCharType="end"/>
      </w:r>
    </w:p>
    <w:p w14:paraId="02615BF3" w14:textId="696D6D4D"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_Toc209530306 \h </w:instrText>
      </w:r>
      <w:r>
        <w:rPr>
          <w:noProof/>
        </w:rPr>
      </w:r>
      <w:r>
        <w:rPr>
          <w:noProof/>
        </w:rPr>
        <w:fldChar w:fldCharType="separate"/>
      </w:r>
      <w:r>
        <w:rPr>
          <w:noProof/>
        </w:rPr>
        <w:t>82</w:t>
      </w:r>
      <w:r>
        <w:rPr>
          <w:noProof/>
        </w:rPr>
        <w:fldChar w:fldCharType="end"/>
      </w:r>
    </w:p>
    <w:p w14:paraId="6C111DEA" w14:textId="7B2AE386"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_Toc209530307 \h </w:instrText>
      </w:r>
      <w:r>
        <w:rPr>
          <w:noProof/>
        </w:rPr>
      </w:r>
      <w:r>
        <w:rPr>
          <w:noProof/>
        </w:rPr>
        <w:fldChar w:fldCharType="separate"/>
      </w:r>
      <w:r>
        <w:rPr>
          <w:noProof/>
        </w:rPr>
        <w:t>82</w:t>
      </w:r>
      <w:r>
        <w:rPr>
          <w:noProof/>
        </w:rPr>
        <w:fldChar w:fldCharType="end"/>
      </w:r>
    </w:p>
    <w:p w14:paraId="67B59364" w14:textId="1AEF88F5"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_Toc209530308 \h </w:instrText>
      </w:r>
      <w:r>
        <w:rPr>
          <w:noProof/>
        </w:rPr>
      </w:r>
      <w:r>
        <w:rPr>
          <w:noProof/>
        </w:rPr>
        <w:fldChar w:fldCharType="separate"/>
      </w:r>
      <w:r>
        <w:rPr>
          <w:noProof/>
        </w:rPr>
        <w:t>82</w:t>
      </w:r>
      <w:r>
        <w:rPr>
          <w:noProof/>
        </w:rPr>
        <w:fldChar w:fldCharType="end"/>
      </w:r>
    </w:p>
    <w:p w14:paraId="3BE45E23" w14:textId="482BA023"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_Toc209530309 \h </w:instrText>
      </w:r>
      <w:r>
        <w:rPr>
          <w:noProof/>
        </w:rPr>
      </w:r>
      <w:r>
        <w:rPr>
          <w:noProof/>
        </w:rPr>
        <w:fldChar w:fldCharType="separate"/>
      </w:r>
      <w:r>
        <w:rPr>
          <w:noProof/>
        </w:rPr>
        <w:t>82</w:t>
      </w:r>
      <w:r>
        <w:rPr>
          <w:noProof/>
        </w:rPr>
        <w:fldChar w:fldCharType="end"/>
      </w:r>
    </w:p>
    <w:p w14:paraId="42FC3364" w14:textId="628B0FE4"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_Toc209530310 \h </w:instrText>
      </w:r>
      <w:r>
        <w:rPr>
          <w:noProof/>
        </w:rPr>
      </w:r>
      <w:r>
        <w:rPr>
          <w:noProof/>
        </w:rPr>
        <w:fldChar w:fldCharType="separate"/>
      </w:r>
      <w:r>
        <w:rPr>
          <w:noProof/>
        </w:rPr>
        <w:t>83</w:t>
      </w:r>
      <w:r>
        <w:rPr>
          <w:noProof/>
        </w:rPr>
        <w:fldChar w:fldCharType="end"/>
      </w:r>
    </w:p>
    <w:p w14:paraId="604C5287" w14:textId="31A71AB0"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_Toc209530311 \h </w:instrText>
      </w:r>
      <w:r>
        <w:rPr>
          <w:noProof/>
        </w:rPr>
      </w:r>
      <w:r>
        <w:rPr>
          <w:noProof/>
        </w:rPr>
        <w:fldChar w:fldCharType="separate"/>
      </w:r>
      <w:r>
        <w:rPr>
          <w:noProof/>
        </w:rPr>
        <w:t>83</w:t>
      </w:r>
      <w:r>
        <w:rPr>
          <w:noProof/>
        </w:rPr>
        <w:fldChar w:fldCharType="end"/>
      </w:r>
    </w:p>
    <w:p w14:paraId="6B06DEA8" w14:textId="0AFB0655"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_Toc209530312 \h </w:instrText>
      </w:r>
      <w:r>
        <w:rPr>
          <w:noProof/>
        </w:rPr>
      </w:r>
      <w:r>
        <w:rPr>
          <w:noProof/>
        </w:rPr>
        <w:fldChar w:fldCharType="separate"/>
      </w:r>
      <w:r>
        <w:rPr>
          <w:noProof/>
        </w:rPr>
        <w:t>83</w:t>
      </w:r>
      <w:r>
        <w:rPr>
          <w:noProof/>
        </w:rPr>
        <w:fldChar w:fldCharType="end"/>
      </w:r>
    </w:p>
    <w:p w14:paraId="0198B62A" w14:textId="253BE938"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_Toc209530313 \h </w:instrText>
      </w:r>
      <w:r>
        <w:rPr>
          <w:noProof/>
        </w:rPr>
      </w:r>
      <w:r>
        <w:rPr>
          <w:noProof/>
        </w:rPr>
        <w:fldChar w:fldCharType="separate"/>
      </w:r>
      <w:r>
        <w:rPr>
          <w:noProof/>
        </w:rPr>
        <w:t>84</w:t>
      </w:r>
      <w:r>
        <w:rPr>
          <w:noProof/>
        </w:rPr>
        <w:fldChar w:fldCharType="end"/>
      </w:r>
    </w:p>
    <w:p w14:paraId="5A9128B9" w14:textId="280B4BB9" w:rsidR="0065137D" w:rsidRDefault="0065137D">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_Toc209530314 \h </w:instrText>
      </w:r>
      <w:r>
        <w:rPr>
          <w:noProof/>
        </w:rPr>
      </w:r>
      <w:r>
        <w:rPr>
          <w:noProof/>
        </w:rPr>
        <w:fldChar w:fldCharType="separate"/>
      </w:r>
      <w:r>
        <w:rPr>
          <w:noProof/>
        </w:rPr>
        <w:t>85</w:t>
      </w:r>
      <w:r>
        <w:rPr>
          <w:noProof/>
        </w:rPr>
        <w:fldChar w:fldCharType="end"/>
      </w:r>
    </w:p>
    <w:p w14:paraId="0DD41548" w14:textId="13EC1DBB" w:rsidR="0065137D" w:rsidRDefault="0065137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_Toc209530315 \h </w:instrText>
      </w:r>
      <w:r>
        <w:rPr>
          <w:noProof/>
        </w:rPr>
      </w:r>
      <w:r>
        <w:rPr>
          <w:noProof/>
        </w:rPr>
        <w:fldChar w:fldCharType="separate"/>
      </w:r>
      <w:r>
        <w:rPr>
          <w:noProof/>
        </w:rPr>
        <w:t>85</w:t>
      </w:r>
      <w:r>
        <w:rPr>
          <w:noProof/>
        </w:rPr>
        <w:fldChar w:fldCharType="end"/>
      </w:r>
    </w:p>
    <w:p w14:paraId="1C412275" w14:textId="214B583A" w:rsidR="0065137D" w:rsidRDefault="0065137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Nmbsf_MBSUserService</w:t>
      </w:r>
      <w:r>
        <w:rPr>
          <w:noProof/>
        </w:rPr>
        <w:t xml:space="preserve"> API</w:t>
      </w:r>
      <w:r>
        <w:rPr>
          <w:noProof/>
        </w:rPr>
        <w:tab/>
      </w:r>
      <w:r>
        <w:rPr>
          <w:noProof/>
        </w:rPr>
        <w:fldChar w:fldCharType="begin" w:fldLock="1"/>
      </w:r>
      <w:r>
        <w:rPr>
          <w:noProof/>
        </w:rPr>
        <w:instrText xml:space="preserve"> PAGEREF _Toc209530316 \h </w:instrText>
      </w:r>
      <w:r>
        <w:rPr>
          <w:noProof/>
        </w:rPr>
      </w:r>
      <w:r>
        <w:rPr>
          <w:noProof/>
        </w:rPr>
        <w:fldChar w:fldCharType="separate"/>
      </w:r>
      <w:r>
        <w:rPr>
          <w:noProof/>
        </w:rPr>
        <w:t>86</w:t>
      </w:r>
      <w:r>
        <w:rPr>
          <w:noProof/>
        </w:rPr>
        <w:fldChar w:fldCharType="end"/>
      </w:r>
    </w:p>
    <w:p w14:paraId="09D397EE" w14:textId="0D7FDA46" w:rsidR="0065137D" w:rsidRDefault="0065137D">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Nmbsf_MBSUserDataIngestSession</w:t>
      </w:r>
      <w:r>
        <w:rPr>
          <w:noProof/>
        </w:rPr>
        <w:t xml:space="preserve"> API</w:t>
      </w:r>
      <w:r>
        <w:rPr>
          <w:noProof/>
        </w:rPr>
        <w:tab/>
      </w:r>
      <w:r>
        <w:rPr>
          <w:noProof/>
        </w:rPr>
        <w:fldChar w:fldCharType="begin" w:fldLock="1"/>
      </w:r>
      <w:r>
        <w:rPr>
          <w:noProof/>
        </w:rPr>
        <w:instrText xml:space="preserve"> PAGEREF _Toc209530317 \h </w:instrText>
      </w:r>
      <w:r>
        <w:rPr>
          <w:noProof/>
        </w:rPr>
      </w:r>
      <w:r>
        <w:rPr>
          <w:noProof/>
        </w:rPr>
        <w:fldChar w:fldCharType="separate"/>
      </w:r>
      <w:r>
        <w:rPr>
          <w:noProof/>
        </w:rPr>
        <w:t>92</w:t>
      </w:r>
      <w:r>
        <w:rPr>
          <w:noProof/>
        </w:rPr>
        <w:fldChar w:fldCharType="end"/>
      </w:r>
    </w:p>
    <w:p w14:paraId="15784C7F" w14:textId="377C8ED4" w:rsidR="0065137D" w:rsidRDefault="0065137D">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_Toc209530318 \h </w:instrText>
      </w:r>
      <w:r>
        <w:rPr>
          <w:noProof/>
        </w:rPr>
      </w:r>
      <w:r>
        <w:rPr>
          <w:noProof/>
        </w:rPr>
        <w:fldChar w:fldCharType="separate"/>
      </w:r>
      <w:r>
        <w:rPr>
          <w:noProof/>
        </w:rPr>
        <w:t>109</w:t>
      </w:r>
      <w:r>
        <w:rPr>
          <w:noProof/>
        </w:rPr>
        <w:fldChar w:fldCharType="end"/>
      </w:r>
    </w:p>
    <w:p w14:paraId="431B5F1B" w14:textId="66835A76" w:rsidR="0065137D" w:rsidRDefault="0065137D">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_Toc209530319 \h </w:instrText>
      </w:r>
      <w:r>
        <w:rPr>
          <w:noProof/>
        </w:rPr>
      </w:r>
      <w:r>
        <w:rPr>
          <w:noProof/>
        </w:rPr>
        <w:fldChar w:fldCharType="separate"/>
      </w:r>
      <w:r>
        <w:rPr>
          <w:noProof/>
        </w:rPr>
        <w:t>109</w:t>
      </w:r>
      <w:r>
        <w:rPr>
          <w:noProof/>
        </w:rPr>
        <w:fldChar w:fldCharType="end"/>
      </w:r>
    </w:p>
    <w:p w14:paraId="0C1C66C7" w14:textId="1C47A94E" w:rsidR="0065137D" w:rsidRDefault="0065137D">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Nmbsf_MBSUserService</w:t>
      </w:r>
      <w:r>
        <w:rPr>
          <w:noProof/>
        </w:rPr>
        <w:t xml:space="preserve"> API</w:t>
      </w:r>
      <w:r>
        <w:rPr>
          <w:noProof/>
        </w:rPr>
        <w:tab/>
      </w:r>
      <w:r>
        <w:rPr>
          <w:noProof/>
        </w:rPr>
        <w:fldChar w:fldCharType="begin" w:fldLock="1"/>
      </w:r>
      <w:r>
        <w:rPr>
          <w:noProof/>
        </w:rPr>
        <w:instrText xml:space="preserve"> PAGEREF _Toc209530320 \h </w:instrText>
      </w:r>
      <w:r>
        <w:rPr>
          <w:noProof/>
        </w:rPr>
      </w:r>
      <w:r>
        <w:rPr>
          <w:noProof/>
        </w:rPr>
        <w:fldChar w:fldCharType="separate"/>
      </w:r>
      <w:r>
        <w:rPr>
          <w:noProof/>
        </w:rPr>
        <w:t>109</w:t>
      </w:r>
      <w:r>
        <w:rPr>
          <w:noProof/>
        </w:rPr>
        <w:fldChar w:fldCharType="end"/>
      </w:r>
    </w:p>
    <w:p w14:paraId="389F9D36" w14:textId="466C1218" w:rsidR="0065137D" w:rsidRDefault="0065137D">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Nmbsf_MBSUserDataIngestSession</w:t>
      </w:r>
      <w:r>
        <w:rPr>
          <w:noProof/>
        </w:rPr>
        <w:t xml:space="preserve"> API</w:t>
      </w:r>
      <w:r>
        <w:rPr>
          <w:noProof/>
        </w:rPr>
        <w:tab/>
      </w:r>
      <w:r>
        <w:rPr>
          <w:noProof/>
        </w:rPr>
        <w:fldChar w:fldCharType="begin" w:fldLock="1"/>
      </w:r>
      <w:r>
        <w:rPr>
          <w:noProof/>
        </w:rPr>
        <w:instrText xml:space="preserve"> PAGEREF _Toc209530321 \h </w:instrText>
      </w:r>
      <w:r>
        <w:rPr>
          <w:noProof/>
        </w:rPr>
      </w:r>
      <w:r>
        <w:rPr>
          <w:noProof/>
        </w:rPr>
        <w:fldChar w:fldCharType="separate"/>
      </w:r>
      <w:r>
        <w:rPr>
          <w:noProof/>
        </w:rPr>
        <w:t>109</w:t>
      </w:r>
      <w:r>
        <w:rPr>
          <w:noProof/>
        </w:rPr>
        <w:fldChar w:fldCharType="end"/>
      </w:r>
    </w:p>
    <w:p w14:paraId="5E5EEDF1" w14:textId="12B4B902" w:rsidR="0065137D" w:rsidRDefault="0065137D">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_Toc209530322 \h </w:instrText>
      </w:r>
      <w:r>
        <w:rPr>
          <w:noProof/>
        </w:rPr>
      </w:r>
      <w:r>
        <w:rPr>
          <w:noProof/>
        </w:rPr>
        <w:fldChar w:fldCharType="separate"/>
      </w:r>
      <w:r>
        <w:rPr>
          <w:noProof/>
        </w:rPr>
        <w:t>110</w:t>
      </w:r>
      <w:r>
        <w:rPr>
          <w:noProof/>
        </w:rPr>
        <w:fldChar w:fldCharType="end"/>
      </w:r>
    </w:p>
    <w:p w14:paraId="7CD6A724" w14:textId="7ADB21C5" w:rsidR="00080512" w:rsidRPr="0084064F" w:rsidRDefault="001F2CDD">
      <w:r>
        <w:rPr>
          <w:noProof/>
          <w:sz w:val="22"/>
        </w:rPr>
        <w:fldChar w:fldCharType="end"/>
      </w:r>
    </w:p>
    <w:p w14:paraId="51D7105B" w14:textId="77777777" w:rsidR="00080512" w:rsidRPr="0084064F" w:rsidRDefault="00080512" w:rsidP="008A6D4A">
      <w:pPr>
        <w:pStyle w:val="Heading1"/>
      </w:pPr>
      <w:r w:rsidRPr="0084064F">
        <w:br w:type="page"/>
      </w:r>
      <w:bookmarkStart w:id="11" w:name="foreword"/>
      <w:bookmarkStart w:id="12" w:name="_Toc2086433"/>
      <w:bookmarkStart w:id="13" w:name="_Toc35971368"/>
      <w:bookmarkStart w:id="14" w:name="_Toc100742419"/>
      <w:bookmarkStart w:id="15" w:name="_Toc120608916"/>
      <w:bookmarkStart w:id="16" w:name="_Toc120657383"/>
      <w:bookmarkStart w:id="17" w:name="_Toc133407665"/>
      <w:bookmarkStart w:id="18" w:name="_Toc164876222"/>
      <w:bookmarkStart w:id="19" w:name="_Toc209530124"/>
      <w:bookmarkEnd w:id="11"/>
      <w:r w:rsidRPr="0084064F">
        <w:lastRenderedPageBreak/>
        <w:t>Foreword</w:t>
      </w:r>
      <w:bookmarkEnd w:id="12"/>
      <w:bookmarkEnd w:id="13"/>
      <w:bookmarkEnd w:id="14"/>
      <w:bookmarkEnd w:id="15"/>
      <w:bookmarkEnd w:id="16"/>
      <w:bookmarkEnd w:id="17"/>
      <w:bookmarkEnd w:id="18"/>
      <w:bookmarkEnd w:id="19"/>
    </w:p>
    <w:p w14:paraId="429B4BB3" w14:textId="77777777" w:rsidR="00080512" w:rsidRPr="0084064F" w:rsidRDefault="00080512">
      <w:r w:rsidRPr="0084064F">
        <w:t xml:space="preserve">This Technical </w:t>
      </w:r>
      <w:bookmarkStart w:id="20" w:name="spectype3"/>
      <w:r w:rsidRPr="0084064F">
        <w:t>Specification</w:t>
      </w:r>
      <w:bookmarkEnd w:id="20"/>
      <w:r w:rsidRPr="0084064F">
        <w:t xml:space="preserve"> has been produced by the 3</w:t>
      </w:r>
      <w:r w:rsidR="00F04712" w:rsidRPr="0084064F">
        <w:t>rd</w:t>
      </w:r>
      <w:r w:rsidRPr="0084064F">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8A6D4A">
      <w:pPr>
        <w:pStyle w:val="Heading1"/>
      </w:pPr>
      <w:bookmarkStart w:id="21" w:name="introduction"/>
      <w:bookmarkEnd w:id="21"/>
      <w:r w:rsidRPr="004D3578">
        <w:br w:type="page"/>
      </w:r>
      <w:bookmarkStart w:id="22" w:name="_Toc510696578"/>
      <w:bookmarkStart w:id="23" w:name="_Toc35971370"/>
      <w:bookmarkStart w:id="24" w:name="_Toc100742420"/>
      <w:bookmarkStart w:id="25" w:name="_Toc120608917"/>
      <w:bookmarkStart w:id="26" w:name="_Toc120657384"/>
      <w:bookmarkStart w:id="27" w:name="_Toc133407666"/>
      <w:bookmarkStart w:id="28" w:name="_Toc164876223"/>
      <w:bookmarkStart w:id="29" w:name="_Toc209530125"/>
      <w:r w:rsidRPr="004D3578">
        <w:lastRenderedPageBreak/>
        <w:t>1</w:t>
      </w:r>
      <w:r w:rsidRPr="004D3578">
        <w:tab/>
        <w:t>Scope</w:t>
      </w:r>
      <w:bookmarkEnd w:id="22"/>
      <w:bookmarkEnd w:id="23"/>
      <w:bookmarkEnd w:id="24"/>
      <w:bookmarkEnd w:id="25"/>
      <w:bookmarkEnd w:id="26"/>
      <w:bookmarkEnd w:id="27"/>
      <w:bookmarkEnd w:id="28"/>
      <w:bookmarkEnd w:id="29"/>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30" w:name="_Toc510696579"/>
      <w:bookmarkStart w:id="31" w:name="_Toc35971371"/>
      <w:bookmarkStart w:id="32" w:name="_Toc100742421"/>
      <w:bookmarkStart w:id="33" w:name="_Toc120608918"/>
      <w:bookmarkStart w:id="34" w:name="_Toc120657385"/>
      <w:bookmarkStart w:id="35" w:name="_Toc133407667"/>
      <w:bookmarkStart w:id="36" w:name="_Toc164876224"/>
      <w:bookmarkStart w:id="37" w:name="_Toc209530126"/>
      <w:r w:rsidRPr="004D3578">
        <w:t>2</w:t>
      </w:r>
      <w:r w:rsidRPr="004D3578">
        <w:tab/>
        <w:t>References</w:t>
      </w:r>
      <w:bookmarkEnd w:id="30"/>
      <w:bookmarkEnd w:id="31"/>
      <w:bookmarkEnd w:id="32"/>
      <w:bookmarkEnd w:id="33"/>
      <w:bookmarkEnd w:id="34"/>
      <w:bookmarkEnd w:id="35"/>
      <w:bookmarkEnd w:id="36"/>
      <w:bookmarkEnd w:id="3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31E5A54"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709D0">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E7C19F7" w:rsidR="008A6D4A" w:rsidRDefault="008A6D4A" w:rsidP="008A6D4A">
      <w:pPr>
        <w:pStyle w:val="EX"/>
      </w:pPr>
      <w:r>
        <w:t>[13]</w:t>
      </w:r>
      <w:r>
        <w:tab/>
        <w:t>IETF RFC </w:t>
      </w:r>
      <w:r w:rsidR="00A67FB9">
        <w:t>9457</w:t>
      </w:r>
      <w:r>
        <w:t>: "Problem Details for HTTP APIs".</w:t>
      </w:r>
    </w:p>
    <w:p w14:paraId="5CDAF2AF" w14:textId="3DFDF916" w:rsidR="005E6090" w:rsidRPr="005E4D39" w:rsidRDefault="005E6090" w:rsidP="005E6090">
      <w:pPr>
        <w:pStyle w:val="EX"/>
      </w:pPr>
      <w:bookmarkStart w:id="38" w:name="_Toc510696580"/>
      <w:bookmarkStart w:id="39"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40"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6C64AA" w14:textId="77777777" w:rsidR="00A179E4" w:rsidRPr="00523A5D" w:rsidRDefault="00A179E4" w:rsidP="00A179E4">
      <w:pPr>
        <w:pStyle w:val="EX"/>
      </w:pPr>
      <w:bookmarkStart w:id="41" w:name="_Toc120608919"/>
      <w:bookmarkStart w:id="42" w:name="_Toc120657386"/>
      <w:bookmarkStart w:id="43" w:name="_Toc133407668"/>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p>
    <w:p w14:paraId="56E5B272" w14:textId="77777777" w:rsidR="008D3D70" w:rsidRDefault="008D3D70" w:rsidP="008D3D70">
      <w:pPr>
        <w:pStyle w:val="EX"/>
        <w:rPr>
          <w:lang w:val="en-IN"/>
        </w:rPr>
      </w:pPr>
      <w:bookmarkStart w:id="44" w:name="_Toc164876225"/>
      <w:r>
        <w:rPr>
          <w:lang w:val="en-IN"/>
        </w:rPr>
        <w:t>[</w:t>
      </w:r>
      <w:r w:rsidRPr="008D3D70">
        <w:rPr>
          <w:lang w:val="en-IN"/>
        </w:rPr>
        <w:t>24]</w:t>
      </w:r>
      <w:r>
        <w:rPr>
          <w:lang w:val="en-IN"/>
        </w:rPr>
        <w:tab/>
        <w:t>3GPP TS 29.522: "5G System; Network Exposure Function Northbound APIs; Stage 3".</w:t>
      </w:r>
    </w:p>
    <w:p w14:paraId="2CA89716" w14:textId="77777777" w:rsidR="008A6D4A" w:rsidRPr="004D3578" w:rsidRDefault="008A6D4A" w:rsidP="008A6D4A">
      <w:pPr>
        <w:pStyle w:val="Heading1"/>
      </w:pPr>
      <w:bookmarkStart w:id="45" w:name="_Toc209530127"/>
      <w:r w:rsidRPr="004D3578">
        <w:t>3</w:t>
      </w:r>
      <w:r w:rsidRPr="004D3578">
        <w:tab/>
        <w:t>Definitions, symbols and abbreviations</w:t>
      </w:r>
      <w:bookmarkEnd w:id="38"/>
      <w:bookmarkEnd w:id="39"/>
      <w:bookmarkEnd w:id="40"/>
      <w:bookmarkEnd w:id="41"/>
      <w:bookmarkEnd w:id="42"/>
      <w:bookmarkEnd w:id="43"/>
      <w:bookmarkEnd w:id="44"/>
      <w:bookmarkEnd w:id="45"/>
    </w:p>
    <w:p w14:paraId="5AB8F883" w14:textId="77777777" w:rsidR="008A6D4A" w:rsidRPr="004D3578" w:rsidRDefault="008A6D4A" w:rsidP="008A6D4A">
      <w:pPr>
        <w:pStyle w:val="Heading2"/>
      </w:pPr>
      <w:bookmarkStart w:id="46" w:name="_Toc510696581"/>
      <w:bookmarkStart w:id="47" w:name="_Toc35971373"/>
      <w:bookmarkStart w:id="48" w:name="_Toc100742423"/>
      <w:bookmarkStart w:id="49" w:name="_Toc120608920"/>
      <w:bookmarkStart w:id="50" w:name="_Toc120657387"/>
      <w:bookmarkStart w:id="51" w:name="_Toc133407669"/>
      <w:bookmarkStart w:id="52" w:name="_Toc164876226"/>
      <w:bookmarkStart w:id="53" w:name="_Toc209530128"/>
      <w:r w:rsidRPr="004D3578">
        <w:t>3.1</w:t>
      </w:r>
      <w:r w:rsidRPr="004D3578">
        <w:tab/>
        <w:t>Definitions</w:t>
      </w:r>
      <w:bookmarkEnd w:id="46"/>
      <w:bookmarkEnd w:id="47"/>
      <w:bookmarkEnd w:id="48"/>
      <w:bookmarkEnd w:id="49"/>
      <w:bookmarkEnd w:id="50"/>
      <w:bookmarkEnd w:id="51"/>
      <w:bookmarkEnd w:id="52"/>
      <w:bookmarkEnd w:id="53"/>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54" w:name="_Toc510696582"/>
      <w:bookmarkStart w:id="55" w:name="_Toc35971374"/>
      <w:bookmarkStart w:id="56" w:name="_Toc100742424"/>
      <w:bookmarkStart w:id="57" w:name="_Toc120608921"/>
      <w:bookmarkStart w:id="58" w:name="_Toc120657388"/>
      <w:bookmarkStart w:id="59" w:name="_Toc133407670"/>
      <w:bookmarkStart w:id="60" w:name="_Toc164876227"/>
      <w:bookmarkStart w:id="61" w:name="_Toc209530129"/>
      <w:r w:rsidRPr="004D3578">
        <w:t>3.2</w:t>
      </w:r>
      <w:r w:rsidRPr="004D3578">
        <w:tab/>
        <w:t>Symbols</w:t>
      </w:r>
      <w:bookmarkEnd w:id="54"/>
      <w:bookmarkEnd w:id="55"/>
      <w:bookmarkEnd w:id="56"/>
      <w:bookmarkEnd w:id="57"/>
      <w:bookmarkEnd w:id="58"/>
      <w:bookmarkEnd w:id="59"/>
      <w:bookmarkEnd w:id="60"/>
      <w:bookmarkEnd w:id="61"/>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62" w:name="_Toc510696583"/>
      <w:bookmarkStart w:id="63" w:name="_Toc35971375"/>
      <w:bookmarkStart w:id="64" w:name="_Toc100742425"/>
      <w:bookmarkStart w:id="65" w:name="_Toc120608922"/>
      <w:bookmarkStart w:id="66" w:name="_Toc120657389"/>
      <w:bookmarkStart w:id="67" w:name="_Toc133407671"/>
      <w:bookmarkStart w:id="68" w:name="_Toc164876228"/>
      <w:bookmarkStart w:id="69" w:name="_Toc209530130"/>
      <w:r w:rsidRPr="004D3578">
        <w:t>3.3</w:t>
      </w:r>
      <w:r w:rsidRPr="004D3578">
        <w:tab/>
        <w:t>Abbreviations</w:t>
      </w:r>
      <w:bookmarkEnd w:id="62"/>
      <w:bookmarkEnd w:id="63"/>
      <w:bookmarkEnd w:id="64"/>
      <w:bookmarkEnd w:id="65"/>
      <w:bookmarkEnd w:id="66"/>
      <w:bookmarkEnd w:id="67"/>
      <w:bookmarkEnd w:id="68"/>
      <w:bookmarkEnd w:id="69"/>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70" w:name="_Toc510696584"/>
      <w:bookmarkStart w:id="71" w:name="_Toc35971376"/>
      <w:r>
        <w:t>MBSTF</w:t>
      </w:r>
      <w:r w:rsidRPr="004D3578">
        <w:tab/>
      </w:r>
      <w:r>
        <w:t>Multicast/Broadcast Service Transport Function</w:t>
      </w:r>
    </w:p>
    <w:p w14:paraId="1E6FFD9B" w14:textId="77777777" w:rsidR="00F76258" w:rsidRDefault="00F76258" w:rsidP="00F76258">
      <w:pPr>
        <w:pStyle w:val="EW"/>
        <w:rPr>
          <w:noProof/>
        </w:rPr>
      </w:pPr>
      <w:bookmarkStart w:id="72"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73" w:name="_Toc120608923"/>
      <w:bookmarkStart w:id="74" w:name="_Toc120657390"/>
      <w:r w:rsidRPr="004D3578">
        <w:br w:type="page"/>
      </w:r>
      <w:bookmarkStart w:id="75" w:name="_Toc133407672"/>
      <w:bookmarkStart w:id="76" w:name="_Toc164876229"/>
      <w:bookmarkStart w:id="77" w:name="_Toc209530131"/>
      <w:r w:rsidR="008A6D4A" w:rsidRPr="004D3578">
        <w:lastRenderedPageBreak/>
        <w:t>4</w:t>
      </w:r>
      <w:r w:rsidR="008A6D4A" w:rsidRPr="004D3578">
        <w:tab/>
      </w:r>
      <w:r w:rsidR="008A6D4A">
        <w:t>Overview</w:t>
      </w:r>
      <w:bookmarkEnd w:id="70"/>
      <w:bookmarkEnd w:id="71"/>
      <w:bookmarkEnd w:id="72"/>
      <w:bookmarkEnd w:id="73"/>
      <w:bookmarkEnd w:id="74"/>
      <w:bookmarkEnd w:id="75"/>
      <w:bookmarkEnd w:id="76"/>
      <w:bookmarkEnd w:id="77"/>
    </w:p>
    <w:p w14:paraId="113BD52F" w14:textId="1E911AE9" w:rsidR="005A30ED" w:rsidRDefault="005A30ED" w:rsidP="005A30ED">
      <w:bookmarkStart w:id="78" w:name="_Toc510696585"/>
      <w:bookmarkStart w:id="79" w:name="_Toc35971377"/>
      <w:r>
        <w:t xml:space="preserve">In the frame of Multicast/Broadcast Services (MBS), the Multicast/Broadcast Service Function (MBSF) provides services to NF service consumers (e.g. AF, NEF) via the Nmbsf </w:t>
      </w:r>
      <w:proofErr w:type="gramStart"/>
      <w:r>
        <w:t>service based</w:t>
      </w:r>
      <w:proofErr w:type="gramEnd"/>
      <w:r>
        <w:t xml:space="preserve">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4pt;height:192.4pt" o:ole="">
            <v:imagedata r:id="rId14" o:title=""/>
          </v:shape>
          <o:OLEObject Type="Embed" ProgID="Visio.Drawing.15" ShapeID="_x0000_i1027" DrawAspect="Content" ObjectID="_1826954044"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80" w:name="_Hlk90482687"/>
    <w:p w14:paraId="08F8BE22" w14:textId="77777777" w:rsidR="005A30ED" w:rsidRDefault="005A30ED" w:rsidP="000707F1">
      <w:pPr>
        <w:pStyle w:val="TH"/>
      </w:pPr>
      <w:r>
        <w:object w:dxaOrig="5520" w:dyaOrig="2470" w14:anchorId="669585D3">
          <v:shape id="_x0000_i1028" type="#_x0000_t75" style="width:276pt;height:126pt" o:ole="">
            <v:imagedata r:id="rId16" o:title=""/>
          </v:shape>
          <o:OLEObject Type="Embed" ProgID="Visio.Drawing.15" ShapeID="_x0000_i1028" DrawAspect="Content" ObjectID="_1826954045"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81" w:name="_Hlk496757574"/>
      <w:r>
        <w:t>Reference point representation</w:t>
      </w:r>
      <w:bookmarkEnd w:id="81"/>
    </w:p>
    <w:p w14:paraId="6A3C47FA" w14:textId="76BD15E0" w:rsidR="008A6D4A" w:rsidRDefault="00A831AA" w:rsidP="008A6D4A">
      <w:pPr>
        <w:pStyle w:val="Heading1"/>
      </w:pPr>
      <w:bookmarkStart w:id="82" w:name="_Toc100742427"/>
      <w:bookmarkStart w:id="83" w:name="_Toc120608924"/>
      <w:bookmarkStart w:id="84" w:name="_Toc120657391"/>
      <w:bookmarkEnd w:id="80"/>
      <w:r w:rsidRPr="004D3578">
        <w:br w:type="page"/>
      </w:r>
      <w:bookmarkStart w:id="85" w:name="_Toc133407673"/>
      <w:bookmarkStart w:id="86" w:name="_Toc164876230"/>
      <w:bookmarkStart w:id="87" w:name="_Toc209530132"/>
      <w:r w:rsidR="008A6D4A">
        <w:lastRenderedPageBreak/>
        <w:t>5</w:t>
      </w:r>
      <w:r w:rsidR="008A6D4A" w:rsidRPr="004D3578">
        <w:tab/>
      </w:r>
      <w:r w:rsidR="008A6D4A">
        <w:t xml:space="preserve">Services offered by the </w:t>
      </w:r>
      <w:bookmarkEnd w:id="78"/>
      <w:bookmarkEnd w:id="79"/>
      <w:r w:rsidR="003D2D84">
        <w:t>MBSF</w:t>
      </w:r>
      <w:bookmarkEnd w:id="82"/>
      <w:bookmarkEnd w:id="83"/>
      <w:bookmarkEnd w:id="84"/>
      <w:bookmarkEnd w:id="85"/>
      <w:bookmarkEnd w:id="86"/>
      <w:bookmarkEnd w:id="87"/>
    </w:p>
    <w:p w14:paraId="5A6A4D44" w14:textId="77777777" w:rsidR="008A6D4A" w:rsidRDefault="008A6D4A" w:rsidP="008A6D4A">
      <w:pPr>
        <w:pStyle w:val="Heading2"/>
      </w:pPr>
      <w:bookmarkStart w:id="88" w:name="_Toc510696586"/>
      <w:bookmarkStart w:id="89" w:name="_Toc35971378"/>
      <w:bookmarkStart w:id="90" w:name="_Toc100742428"/>
      <w:bookmarkStart w:id="91" w:name="_Toc120608925"/>
      <w:bookmarkStart w:id="92" w:name="_Toc120657392"/>
      <w:bookmarkStart w:id="93" w:name="_Toc133407674"/>
      <w:bookmarkStart w:id="94" w:name="_Toc164876231"/>
      <w:bookmarkStart w:id="95" w:name="_Toc209530133"/>
      <w:r>
        <w:t>5.1</w:t>
      </w:r>
      <w:r>
        <w:tab/>
        <w:t>Introduction</w:t>
      </w:r>
      <w:bookmarkEnd w:id="88"/>
      <w:bookmarkEnd w:id="89"/>
      <w:bookmarkEnd w:id="90"/>
      <w:bookmarkEnd w:id="91"/>
      <w:bookmarkEnd w:id="92"/>
      <w:bookmarkEnd w:id="93"/>
      <w:bookmarkEnd w:id="94"/>
      <w:bookmarkEnd w:id="95"/>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vAlign w:val="center"/>
          </w:tcPr>
          <w:p w14:paraId="4B2C1CE9" w14:textId="1CBF13C7" w:rsidR="008A6D4A" w:rsidRPr="0016361A" w:rsidRDefault="005A30ED" w:rsidP="004D508C">
            <w:pPr>
              <w:pStyle w:val="TAL"/>
            </w:pPr>
            <w:r w:rsidRPr="00307394">
              <w:rPr>
                <w:lang w:val="en-US"/>
              </w:rPr>
              <w:t>Nmbsf_MBSUserService</w:t>
            </w:r>
          </w:p>
        </w:tc>
        <w:tc>
          <w:tcPr>
            <w:tcW w:w="851" w:type="dxa"/>
            <w:vAlign w:val="center"/>
          </w:tcPr>
          <w:p w14:paraId="765E0324" w14:textId="696669EB" w:rsidR="008A6D4A" w:rsidRPr="00E20840" w:rsidRDefault="005A30ED">
            <w:pPr>
              <w:pStyle w:val="TAC"/>
            </w:pPr>
            <w:r>
              <w:t>5.2</w:t>
            </w:r>
          </w:p>
        </w:tc>
        <w:tc>
          <w:tcPr>
            <w:tcW w:w="2123" w:type="dxa"/>
            <w:vAlign w:val="center"/>
          </w:tcPr>
          <w:p w14:paraId="0FAB64E8" w14:textId="5714ACB4" w:rsidR="008A6D4A" w:rsidRPr="0016361A" w:rsidRDefault="005A30ED" w:rsidP="004D508C">
            <w:pPr>
              <w:pStyle w:val="TAL"/>
            </w:pPr>
            <w:r>
              <w:t>MBS User Management Service</w:t>
            </w:r>
          </w:p>
        </w:tc>
        <w:tc>
          <w:tcPr>
            <w:tcW w:w="2693" w:type="dxa"/>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vAlign w:val="center"/>
          </w:tcPr>
          <w:p w14:paraId="7A241B63" w14:textId="3BAD30E6" w:rsidR="008A6D4A" w:rsidRPr="0016361A" w:rsidRDefault="005A30ED" w:rsidP="004D508C">
            <w:pPr>
              <w:pStyle w:val="TAL"/>
            </w:pPr>
            <w:r>
              <w:t>nmbsf-mbs</w:t>
            </w:r>
            <w:r w:rsidR="00995A4D">
              <w:t>-</w:t>
            </w:r>
            <w:r>
              <w:t>us</w:t>
            </w:r>
          </w:p>
        </w:tc>
        <w:tc>
          <w:tcPr>
            <w:tcW w:w="847" w:type="dxa"/>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vAlign w:val="center"/>
          </w:tcPr>
          <w:p w14:paraId="15490E57" w14:textId="35BAF0F3" w:rsidR="005A30ED" w:rsidRPr="00E20840" w:rsidDel="005A30ED" w:rsidRDefault="005A30ED" w:rsidP="005A30ED">
            <w:pPr>
              <w:pStyle w:val="TAC"/>
            </w:pPr>
            <w:r>
              <w:t>5.3</w:t>
            </w:r>
          </w:p>
        </w:tc>
        <w:tc>
          <w:tcPr>
            <w:tcW w:w="2123" w:type="dxa"/>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96" w:name="_Toc510696587"/>
      <w:bookmarkStart w:id="97" w:name="_Toc35971379"/>
      <w:bookmarkStart w:id="98" w:name="_Toc100742429"/>
      <w:bookmarkStart w:id="99" w:name="_Toc120608926"/>
      <w:bookmarkStart w:id="100" w:name="_Toc120657393"/>
      <w:bookmarkStart w:id="101" w:name="_Toc133407675"/>
      <w:bookmarkStart w:id="102" w:name="_Toc164876232"/>
      <w:bookmarkStart w:id="103" w:name="_Toc209530134"/>
      <w:r>
        <w:t>5.2</w:t>
      </w:r>
      <w:r>
        <w:tab/>
      </w:r>
      <w:r w:rsidR="005A30ED" w:rsidRPr="00307394">
        <w:rPr>
          <w:lang w:val="en-US"/>
        </w:rPr>
        <w:t>Nmbsf_MBSUserService</w:t>
      </w:r>
      <w:r w:rsidRPr="00AF47A0">
        <w:t xml:space="preserve"> </w:t>
      </w:r>
      <w:r>
        <w:t>Service</w:t>
      </w:r>
      <w:bookmarkEnd w:id="96"/>
      <w:bookmarkEnd w:id="97"/>
      <w:bookmarkEnd w:id="98"/>
      <w:bookmarkEnd w:id="99"/>
      <w:bookmarkEnd w:id="100"/>
      <w:bookmarkEnd w:id="101"/>
      <w:bookmarkEnd w:id="102"/>
      <w:bookmarkEnd w:id="103"/>
    </w:p>
    <w:p w14:paraId="689EB835" w14:textId="77777777" w:rsidR="008A6D4A" w:rsidRDefault="008A6D4A" w:rsidP="008A6D4A">
      <w:pPr>
        <w:pStyle w:val="Heading3"/>
      </w:pPr>
      <w:bookmarkStart w:id="104" w:name="_Toc510696588"/>
      <w:bookmarkStart w:id="105" w:name="_Toc35971380"/>
      <w:bookmarkStart w:id="106" w:name="_Toc100742430"/>
      <w:bookmarkStart w:id="107" w:name="_Toc120608927"/>
      <w:bookmarkStart w:id="108" w:name="_Toc120657394"/>
      <w:bookmarkStart w:id="109" w:name="_Toc133407676"/>
      <w:bookmarkStart w:id="110" w:name="_Toc164876233"/>
      <w:bookmarkStart w:id="111" w:name="_Toc209530135"/>
      <w:r>
        <w:t>5.2.1</w:t>
      </w:r>
      <w:r>
        <w:tab/>
        <w:t>Service Description</w:t>
      </w:r>
      <w:bookmarkEnd w:id="104"/>
      <w:bookmarkEnd w:id="105"/>
      <w:bookmarkEnd w:id="106"/>
      <w:bookmarkEnd w:id="107"/>
      <w:bookmarkEnd w:id="108"/>
      <w:bookmarkEnd w:id="109"/>
      <w:bookmarkEnd w:id="110"/>
      <w:bookmarkEnd w:id="111"/>
    </w:p>
    <w:p w14:paraId="1FBEA28A" w14:textId="16A83376" w:rsidR="005A30ED" w:rsidRDefault="005A30ED" w:rsidP="005A30ED">
      <w:bookmarkStart w:id="112" w:name="_Toc510696589"/>
      <w:bookmarkStart w:id="113" w:name="_Toc35971381"/>
      <w:r>
        <w:t>The Nmbsf_MBSUserService service exposed by the MBSF enables an NF service consumer to:</w:t>
      </w:r>
    </w:p>
    <w:p w14:paraId="6F6E3ADB" w14:textId="3ABD1266"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027794C5"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0930882"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Heading3"/>
      </w:pPr>
      <w:bookmarkStart w:id="114" w:name="_Toc100742431"/>
      <w:bookmarkStart w:id="115" w:name="_Toc120608928"/>
      <w:bookmarkStart w:id="116" w:name="_Toc120657395"/>
      <w:bookmarkStart w:id="117" w:name="_Toc133407677"/>
      <w:bookmarkStart w:id="118" w:name="_Toc164876234"/>
      <w:bookmarkStart w:id="119" w:name="_Toc209530136"/>
      <w:r>
        <w:t>5.2.2</w:t>
      </w:r>
      <w:r>
        <w:tab/>
        <w:t>Service Operations</w:t>
      </w:r>
      <w:bookmarkEnd w:id="112"/>
      <w:bookmarkEnd w:id="113"/>
      <w:bookmarkEnd w:id="114"/>
      <w:bookmarkEnd w:id="115"/>
      <w:bookmarkEnd w:id="116"/>
      <w:bookmarkEnd w:id="117"/>
      <w:bookmarkEnd w:id="118"/>
      <w:bookmarkEnd w:id="119"/>
    </w:p>
    <w:p w14:paraId="679BB854" w14:textId="77777777" w:rsidR="008A6D4A" w:rsidRDefault="008A6D4A" w:rsidP="008A6D4A">
      <w:pPr>
        <w:pStyle w:val="Heading4"/>
      </w:pPr>
      <w:bookmarkStart w:id="120" w:name="_Toc510696590"/>
      <w:bookmarkStart w:id="121" w:name="_Toc35971382"/>
      <w:bookmarkStart w:id="122" w:name="_Toc100742432"/>
      <w:bookmarkStart w:id="123" w:name="_Toc120608929"/>
      <w:bookmarkStart w:id="124" w:name="_Toc120657396"/>
      <w:bookmarkStart w:id="125" w:name="_Toc133407678"/>
      <w:bookmarkStart w:id="126" w:name="_Toc164876235"/>
      <w:bookmarkStart w:id="127" w:name="_Toc209530137"/>
      <w:r>
        <w:t>5.2.2.1</w:t>
      </w:r>
      <w:r>
        <w:tab/>
        <w:t>Introduction</w:t>
      </w:r>
      <w:bookmarkEnd w:id="120"/>
      <w:bookmarkEnd w:id="121"/>
      <w:bookmarkEnd w:id="122"/>
      <w:bookmarkEnd w:id="123"/>
      <w:bookmarkEnd w:id="124"/>
      <w:bookmarkEnd w:id="125"/>
      <w:bookmarkEnd w:id="126"/>
      <w:bookmarkEnd w:id="127"/>
    </w:p>
    <w:p w14:paraId="293305BE" w14:textId="77777777" w:rsidR="00BE4BD5" w:rsidRDefault="00BE4BD5" w:rsidP="00BE4BD5">
      <w:bookmarkStart w:id="128" w:name="_Toc510696591"/>
      <w:bookmarkStart w:id="129" w:name="_Toc35971383"/>
      <w:bookmarkStart w:id="130" w:name="_Toc100742433"/>
      <w:r>
        <w:t>The service operations defined for the Nmbsf_MBSUserService service are shown in table 5.2.2.1-1.</w:t>
      </w:r>
    </w:p>
    <w:p w14:paraId="257012B5" w14:textId="77777777" w:rsidR="00BE4BD5" w:rsidRDefault="00BE4BD5" w:rsidP="00BE4BD5">
      <w:pPr>
        <w:pStyle w:val="TH"/>
      </w:pPr>
      <w:r>
        <w:lastRenderedPageBreak/>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24C9AC1B"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vAlign w:val="center"/>
          </w:tcPr>
          <w:p w14:paraId="234D5EED" w14:textId="77777777" w:rsidR="00F649DF" w:rsidRDefault="00BE4BD5" w:rsidP="00F649DF">
            <w:pPr>
              <w:pStyle w:val="TAL"/>
            </w:pPr>
            <w:r>
              <w:t>AF, NEF</w:t>
            </w:r>
          </w:p>
          <w:p w14:paraId="6A3F6DD5" w14:textId="77777777" w:rsidR="00F649DF" w:rsidRDefault="00F649DF" w:rsidP="00F649DF">
            <w:pPr>
              <w:pStyle w:val="TAL"/>
            </w:pPr>
          </w:p>
          <w:p w14:paraId="38FAF259" w14:textId="1E656603" w:rsidR="00BE4BD5" w:rsidRDefault="00F649DF" w:rsidP="00F649DF">
            <w:pPr>
              <w:pStyle w:val="TAL"/>
            </w:pPr>
            <w:r>
              <w:t>(NOTE 2)</w:t>
            </w:r>
          </w:p>
        </w:tc>
      </w:tr>
      <w:tr w:rsidR="00BE4BD5" w14:paraId="3FC684C5" w14:textId="77777777" w:rsidTr="00856CA6">
        <w:trPr>
          <w:jc w:val="center"/>
        </w:trPr>
        <w:tc>
          <w:tcPr>
            <w:tcW w:w="3397" w:type="dxa"/>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vAlign w:val="center"/>
          </w:tcPr>
          <w:p w14:paraId="1D40F209" w14:textId="77777777" w:rsidR="00F649DF" w:rsidRDefault="00BE4BD5" w:rsidP="00F649DF">
            <w:pPr>
              <w:pStyle w:val="TAL"/>
            </w:pPr>
            <w:r>
              <w:t>AF, NEF</w:t>
            </w:r>
          </w:p>
          <w:p w14:paraId="5F920E92" w14:textId="77777777" w:rsidR="00F649DF" w:rsidRDefault="00F649DF" w:rsidP="00F649DF">
            <w:pPr>
              <w:pStyle w:val="TAL"/>
            </w:pPr>
          </w:p>
          <w:p w14:paraId="6FA2488F" w14:textId="0145E5F0" w:rsidR="00BE4BD5" w:rsidRDefault="00F649DF" w:rsidP="00F649DF">
            <w:pPr>
              <w:pStyle w:val="TAL"/>
            </w:pPr>
            <w:r>
              <w:t>(NOTE 2)</w:t>
            </w:r>
          </w:p>
        </w:tc>
      </w:tr>
      <w:tr w:rsidR="00BE4BD5" w14:paraId="19C7B823" w14:textId="77777777" w:rsidTr="00856CA6">
        <w:trPr>
          <w:jc w:val="center"/>
        </w:trPr>
        <w:tc>
          <w:tcPr>
            <w:tcW w:w="3397" w:type="dxa"/>
            <w:vAlign w:val="center"/>
          </w:tcPr>
          <w:p w14:paraId="3DE045EB" w14:textId="77777777" w:rsidR="00BE4BD5" w:rsidRPr="00053ABF" w:rsidRDefault="00BE4BD5" w:rsidP="00D01A66">
            <w:pPr>
              <w:pStyle w:val="TAL"/>
            </w:pPr>
            <w:bookmarkStart w:id="131" w:name="_Hlk102051186"/>
            <w:r>
              <w:t>Nmbsf_MBSUserService</w:t>
            </w:r>
            <w:r w:rsidRPr="00053ABF">
              <w:t>_</w:t>
            </w:r>
            <w:r>
              <w:t>Update</w:t>
            </w:r>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vAlign w:val="center"/>
          </w:tcPr>
          <w:p w14:paraId="283E7D26" w14:textId="77777777" w:rsidR="00F649DF" w:rsidRDefault="00BE4BD5" w:rsidP="00F649DF">
            <w:pPr>
              <w:pStyle w:val="TAL"/>
            </w:pPr>
            <w:r>
              <w:t>AF, NEF</w:t>
            </w:r>
          </w:p>
          <w:p w14:paraId="0053E417" w14:textId="77777777" w:rsidR="00F649DF" w:rsidRDefault="00F649DF" w:rsidP="00F649DF">
            <w:pPr>
              <w:pStyle w:val="TAL"/>
            </w:pPr>
          </w:p>
          <w:p w14:paraId="419F5D36" w14:textId="2D61EC32" w:rsidR="00BE4BD5" w:rsidRDefault="00F649DF" w:rsidP="00F649DF">
            <w:pPr>
              <w:pStyle w:val="TAL"/>
            </w:pPr>
            <w:r>
              <w:t>(NOTE 2)</w:t>
            </w:r>
          </w:p>
        </w:tc>
      </w:tr>
      <w:tr w:rsidR="00BE4BD5" w14:paraId="14556539" w14:textId="77777777" w:rsidTr="00856CA6">
        <w:trPr>
          <w:jc w:val="center"/>
        </w:trPr>
        <w:tc>
          <w:tcPr>
            <w:tcW w:w="3397" w:type="dxa"/>
            <w:vAlign w:val="center"/>
          </w:tcPr>
          <w:p w14:paraId="1DEFD030" w14:textId="77777777" w:rsidR="00BE4BD5" w:rsidRDefault="00BE4BD5" w:rsidP="00D01A66">
            <w:pPr>
              <w:pStyle w:val="TAL"/>
            </w:pPr>
            <w:r>
              <w:t>Nmbsf_MBSUserService</w:t>
            </w:r>
            <w:r w:rsidRPr="00053ABF">
              <w:t>_</w:t>
            </w:r>
            <w:r>
              <w:t>Delete</w:t>
            </w:r>
          </w:p>
          <w:p w14:paraId="14128121" w14:textId="146458DB" w:rsidR="00BE4BD5" w:rsidRPr="00053ABF" w:rsidRDefault="00BE4BD5" w:rsidP="00D01A66">
            <w:pPr>
              <w:pStyle w:val="TAL"/>
            </w:pPr>
            <w:r>
              <w:rPr>
                <w:lang w:eastAsia="zh-CN"/>
              </w:rPr>
              <w:t>(NOTE</w:t>
            </w:r>
            <w:r w:rsidR="00F649DF">
              <w:rPr>
                <w:lang w:eastAsia="zh-CN"/>
              </w:rPr>
              <w:t> 1</w:t>
            </w:r>
            <w:r>
              <w:rPr>
                <w:lang w:eastAsia="zh-CN"/>
              </w:rPr>
              <w:t>)</w:t>
            </w:r>
          </w:p>
        </w:tc>
        <w:tc>
          <w:tcPr>
            <w:tcW w:w="4163" w:type="dxa"/>
            <w:vAlign w:val="center"/>
          </w:tcPr>
          <w:p w14:paraId="24F0919A" w14:textId="67DC53B5"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vAlign w:val="center"/>
          </w:tcPr>
          <w:p w14:paraId="19C78A09" w14:textId="77777777" w:rsidR="00F649DF" w:rsidRDefault="00BE4BD5" w:rsidP="00F649DF">
            <w:pPr>
              <w:pStyle w:val="TAL"/>
            </w:pPr>
            <w:r>
              <w:t>AF, NEF</w:t>
            </w:r>
          </w:p>
          <w:p w14:paraId="17073172" w14:textId="77777777" w:rsidR="00F649DF" w:rsidRDefault="00F649DF" w:rsidP="00F649DF">
            <w:pPr>
              <w:pStyle w:val="TAL"/>
            </w:pPr>
          </w:p>
          <w:p w14:paraId="3C0E86C7" w14:textId="0A00A268" w:rsidR="00BE4BD5" w:rsidRDefault="00F649DF" w:rsidP="00F649DF">
            <w:pPr>
              <w:pStyle w:val="TAL"/>
            </w:pPr>
            <w:r>
              <w:t>(NOTE 2)</w:t>
            </w:r>
          </w:p>
        </w:tc>
      </w:tr>
      <w:tr w:rsidR="00BE4BD5" w14:paraId="7A76A362" w14:textId="77777777" w:rsidTr="00856CA6">
        <w:trPr>
          <w:jc w:val="center"/>
        </w:trPr>
        <w:tc>
          <w:tcPr>
            <w:tcW w:w="9209" w:type="dxa"/>
            <w:gridSpan w:val="3"/>
            <w:vAlign w:val="center"/>
          </w:tcPr>
          <w:p w14:paraId="34EAD1B0" w14:textId="6040D2C9" w:rsidR="00F649DF" w:rsidRDefault="00BE4BD5" w:rsidP="00F649DF">
            <w:pPr>
              <w:pStyle w:val="TAN"/>
            </w:pPr>
            <w:r>
              <w:t>NOTE</w:t>
            </w:r>
            <w:r w:rsidR="00F649DF">
              <w:t> 1</w:t>
            </w:r>
            <w:r>
              <w:t>:</w:t>
            </w:r>
            <w:r>
              <w:tab/>
              <w:t>This service operation corresponds to the Nmbsf_MBSUserService_Destroy service operation defined in 3GPP TS 26.502 [15].</w:t>
            </w:r>
          </w:p>
          <w:p w14:paraId="2B1908E3" w14:textId="3A11BD25" w:rsidR="00BE4BD5" w:rsidRDefault="00F649DF" w:rsidP="00F649DF">
            <w:pPr>
              <w:pStyle w:val="TAN"/>
            </w:pPr>
            <w:r>
              <w:t xml:space="preserve">NOTE 2: </w:t>
            </w:r>
            <w:r>
              <w:tab/>
              <w:t xml:space="preserve">For MBS group message delivery, the NEF </w:t>
            </w:r>
            <w:r w:rsidR="003E665D">
              <w:t xml:space="preserve">shall </w:t>
            </w:r>
            <w:r>
              <w:t>play the role of an AF as specified in clauses 6.15 and 7.5 of 3GPP TS 23.247 [14].</w:t>
            </w:r>
          </w:p>
        </w:tc>
      </w:tr>
      <w:bookmarkEnd w:id="131"/>
    </w:tbl>
    <w:p w14:paraId="3466EC46" w14:textId="77777777" w:rsidR="00BE4BD5" w:rsidRDefault="00BE4BD5" w:rsidP="00BE4BD5"/>
    <w:p w14:paraId="561E6E2C" w14:textId="732713DA" w:rsidR="008A6D4A" w:rsidRDefault="008A6D4A" w:rsidP="008A6D4A">
      <w:pPr>
        <w:pStyle w:val="Heading4"/>
      </w:pPr>
      <w:bookmarkStart w:id="132" w:name="_Toc120608930"/>
      <w:bookmarkStart w:id="133" w:name="_Toc120657397"/>
      <w:bookmarkStart w:id="134" w:name="_Toc133407679"/>
      <w:bookmarkStart w:id="135" w:name="_Toc164876236"/>
      <w:bookmarkStart w:id="136" w:name="_Toc209530138"/>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28"/>
      <w:bookmarkEnd w:id="129"/>
      <w:bookmarkEnd w:id="130"/>
      <w:bookmarkEnd w:id="132"/>
      <w:bookmarkEnd w:id="133"/>
      <w:bookmarkEnd w:id="134"/>
      <w:bookmarkEnd w:id="135"/>
      <w:bookmarkEnd w:id="136"/>
    </w:p>
    <w:p w14:paraId="687573F6" w14:textId="77777777" w:rsidR="008A6D4A" w:rsidRDefault="008A6D4A" w:rsidP="008A6D4A">
      <w:pPr>
        <w:pStyle w:val="Heading5"/>
      </w:pPr>
      <w:bookmarkStart w:id="137" w:name="_Toc510696592"/>
      <w:bookmarkStart w:id="138" w:name="_Toc35971384"/>
      <w:bookmarkStart w:id="139" w:name="_Toc100742434"/>
      <w:bookmarkStart w:id="140" w:name="_Toc120608931"/>
      <w:bookmarkStart w:id="141" w:name="_Toc120657398"/>
      <w:bookmarkStart w:id="142" w:name="_Toc133407680"/>
      <w:bookmarkStart w:id="143" w:name="_Toc164876237"/>
      <w:bookmarkStart w:id="144" w:name="_Toc209530139"/>
      <w:r>
        <w:t>5.2.2.2.1</w:t>
      </w:r>
      <w:r>
        <w:tab/>
        <w:t>General</w:t>
      </w:r>
      <w:bookmarkEnd w:id="137"/>
      <w:bookmarkEnd w:id="138"/>
      <w:bookmarkEnd w:id="139"/>
      <w:bookmarkEnd w:id="140"/>
      <w:bookmarkEnd w:id="141"/>
      <w:bookmarkEnd w:id="142"/>
      <w:bookmarkEnd w:id="143"/>
      <w:bookmarkEnd w:id="144"/>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45" w:name="_Toc510696593"/>
      <w:bookmarkStart w:id="146" w:name="_Toc35971385"/>
      <w:bookmarkStart w:id="147"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48" w:name="_Toc120608932"/>
      <w:bookmarkStart w:id="149" w:name="_Toc120657399"/>
      <w:bookmarkStart w:id="150" w:name="_Toc133407681"/>
      <w:bookmarkStart w:id="151" w:name="_Toc164876238"/>
      <w:bookmarkStart w:id="152" w:name="_Toc209530140"/>
      <w:r>
        <w:t>5.2.2.2.2</w:t>
      </w:r>
      <w:r>
        <w:tab/>
      </w:r>
      <w:r w:rsidR="00077FB2">
        <w:t>MBS User Service</w:t>
      </w:r>
      <w:bookmarkEnd w:id="145"/>
      <w:bookmarkEnd w:id="146"/>
      <w:bookmarkEnd w:id="147"/>
      <w:r w:rsidR="00E96F30">
        <w:t xml:space="preserve"> Creation</w:t>
      </w:r>
      <w:bookmarkEnd w:id="148"/>
      <w:bookmarkEnd w:id="149"/>
      <w:bookmarkEnd w:id="150"/>
      <w:bookmarkEnd w:id="151"/>
      <w:bookmarkEnd w:id="152"/>
    </w:p>
    <w:p w14:paraId="3898AA2D" w14:textId="189EB6BD" w:rsidR="00077FB2" w:rsidRDefault="00077FB2" w:rsidP="00077FB2">
      <w:pPr>
        <w:rPr>
          <w:noProof/>
        </w:rPr>
      </w:pPr>
      <w:bookmarkStart w:id="153" w:name="_Toc510696594"/>
      <w:bookmarkStart w:id="154" w:name="_Toc35971386"/>
      <w:bookmarkStart w:id="155"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pt;height:161.65pt" o:ole="">
            <v:imagedata r:id="rId18" o:title=""/>
          </v:shape>
          <o:OLEObject Type="Embed" ProgID="Visio.Drawing.11" ShapeID="_x0000_i1029" DrawAspect="Content" ObjectID="_1826954046"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50005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52D43F10" w:rsidR="00077FB2" w:rsidRDefault="00077FB2" w:rsidP="00C2543C">
      <w:pPr>
        <w:pStyle w:val="B2"/>
        <w:rPr>
          <w:noProof/>
        </w:rPr>
      </w:pPr>
      <w:r>
        <w:rPr>
          <w:noProof/>
        </w:rPr>
        <w:lastRenderedPageBreak/>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72FAE6C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37CF94D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56" w:name="_Toc510696595"/>
      <w:bookmarkStart w:id="157" w:name="_Toc35971387"/>
      <w:bookmarkStart w:id="158" w:name="_Toc100742437"/>
      <w:bookmarkStart w:id="159" w:name="_Toc120608933"/>
      <w:bookmarkStart w:id="160" w:name="_Toc120657400"/>
      <w:bookmarkStart w:id="161" w:name="_Toc133407682"/>
      <w:bookmarkStart w:id="162" w:name="_Toc164876239"/>
      <w:bookmarkStart w:id="163" w:name="_Toc209530141"/>
      <w:bookmarkEnd w:id="153"/>
      <w:bookmarkEnd w:id="154"/>
      <w:bookmarkEnd w:id="155"/>
      <w:r>
        <w:t>5.2.2.3</w:t>
      </w:r>
      <w:r>
        <w:tab/>
      </w:r>
      <w:r w:rsidR="00077FB2" w:rsidRPr="00D42B20">
        <w:t>Nmbsf_MBSUserService_Retrieve service operation</w:t>
      </w:r>
      <w:bookmarkEnd w:id="156"/>
      <w:bookmarkEnd w:id="157"/>
      <w:bookmarkEnd w:id="158"/>
      <w:bookmarkEnd w:id="159"/>
      <w:bookmarkEnd w:id="160"/>
      <w:bookmarkEnd w:id="161"/>
      <w:bookmarkEnd w:id="162"/>
      <w:bookmarkEnd w:id="163"/>
    </w:p>
    <w:p w14:paraId="33FC71DC" w14:textId="77777777" w:rsidR="00077FB2" w:rsidRDefault="00077FB2" w:rsidP="00077FB2">
      <w:pPr>
        <w:pStyle w:val="Heading5"/>
      </w:pPr>
      <w:bookmarkStart w:id="164" w:name="_Toc120608934"/>
      <w:bookmarkStart w:id="165" w:name="_Toc120657401"/>
      <w:bookmarkStart w:id="166" w:name="_Toc133407683"/>
      <w:bookmarkStart w:id="167" w:name="_Toc164876240"/>
      <w:bookmarkStart w:id="168" w:name="_Toc209530142"/>
      <w:bookmarkStart w:id="169" w:name="_Toc510696596"/>
      <w:bookmarkStart w:id="170" w:name="_Toc35971388"/>
      <w:bookmarkStart w:id="171" w:name="_Toc100742438"/>
      <w:r>
        <w:t>5.2.2.3.1</w:t>
      </w:r>
      <w:r>
        <w:tab/>
        <w:t>General</w:t>
      </w:r>
      <w:bookmarkEnd w:id="164"/>
      <w:bookmarkEnd w:id="165"/>
      <w:bookmarkEnd w:id="166"/>
      <w:bookmarkEnd w:id="167"/>
      <w:bookmarkEnd w:id="168"/>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72" w:name="_Hlk102550475"/>
      <w:r w:rsidRPr="00D42B20">
        <w:t>retrieve the properties of an existing MBS User Service</w:t>
      </w:r>
      <w:bookmarkEnd w:id="172"/>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73" w:name="_Toc120608935"/>
      <w:bookmarkStart w:id="174" w:name="_Toc120657402"/>
      <w:bookmarkStart w:id="175" w:name="_Toc133407684"/>
      <w:bookmarkStart w:id="176" w:name="_Toc164876241"/>
      <w:bookmarkStart w:id="177" w:name="_Toc209530143"/>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73"/>
      <w:bookmarkEnd w:id="174"/>
      <w:bookmarkEnd w:id="175"/>
      <w:bookmarkEnd w:id="176"/>
      <w:bookmarkEnd w:id="177"/>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pt;height:161.65pt" o:ole="">
            <v:imagedata r:id="rId20" o:title=""/>
          </v:shape>
          <o:OLEObject Type="Embed" ProgID="Visio.Drawing.11" ShapeID="_x0000_i1030" DrawAspect="Content" ObjectID="_1826954047"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107FE20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FB0EB66"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lastRenderedPageBreak/>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78" w:name="_Toc120608936"/>
      <w:bookmarkStart w:id="179" w:name="_Toc120657403"/>
      <w:bookmarkStart w:id="180" w:name="_Toc133407685"/>
      <w:bookmarkStart w:id="181" w:name="_Toc164876242"/>
      <w:bookmarkStart w:id="182" w:name="_Toc209530144"/>
      <w:r>
        <w:t>5.2.2.4</w:t>
      </w:r>
      <w:r>
        <w:tab/>
      </w:r>
      <w:r w:rsidRPr="00D42B20">
        <w:t>Nmbsf_MBSUserService_</w:t>
      </w:r>
      <w:r>
        <w:t>Update</w:t>
      </w:r>
      <w:r w:rsidRPr="00D42B20">
        <w:t xml:space="preserve"> service operation</w:t>
      </w:r>
      <w:bookmarkEnd w:id="178"/>
      <w:bookmarkEnd w:id="179"/>
      <w:bookmarkEnd w:id="180"/>
      <w:bookmarkEnd w:id="181"/>
      <w:bookmarkEnd w:id="182"/>
    </w:p>
    <w:p w14:paraId="33E32DA2" w14:textId="77777777" w:rsidR="00077FB2" w:rsidRDefault="00077FB2" w:rsidP="00077FB2">
      <w:pPr>
        <w:pStyle w:val="Heading5"/>
      </w:pPr>
      <w:bookmarkStart w:id="183" w:name="_Toc120608937"/>
      <w:bookmarkStart w:id="184" w:name="_Toc120657404"/>
      <w:bookmarkStart w:id="185" w:name="_Toc133407686"/>
      <w:bookmarkStart w:id="186" w:name="_Toc164876243"/>
      <w:bookmarkStart w:id="187" w:name="_Toc209530145"/>
      <w:r>
        <w:t>5.2.2.4.1</w:t>
      </w:r>
      <w:r>
        <w:tab/>
        <w:t>General</w:t>
      </w:r>
      <w:bookmarkEnd w:id="183"/>
      <w:bookmarkEnd w:id="184"/>
      <w:bookmarkEnd w:id="185"/>
      <w:bookmarkEnd w:id="186"/>
      <w:bookmarkEnd w:id="187"/>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88" w:name="_Toc120608938"/>
      <w:bookmarkStart w:id="189" w:name="_Toc120657405"/>
      <w:bookmarkStart w:id="190" w:name="_Toc133407687"/>
      <w:bookmarkStart w:id="191" w:name="_Toc164876244"/>
      <w:bookmarkStart w:id="192" w:name="_Toc209530146"/>
      <w:r>
        <w:t>5.2.2.4.2</w:t>
      </w:r>
      <w:r>
        <w:tab/>
      </w:r>
      <w:r>
        <w:rPr>
          <w:rFonts w:hint="eastAsia"/>
          <w:lang w:eastAsia="zh-CN"/>
        </w:rPr>
        <w:t>MB</w:t>
      </w:r>
      <w:r>
        <w:t>S User Service</w:t>
      </w:r>
      <w:r w:rsidR="00D328CA">
        <w:t xml:space="preserve"> Update</w:t>
      </w:r>
      <w:bookmarkEnd w:id="188"/>
      <w:bookmarkEnd w:id="189"/>
      <w:bookmarkEnd w:id="190"/>
      <w:bookmarkEnd w:id="191"/>
      <w:bookmarkEnd w:id="192"/>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80pt;height:161.65pt" o:ole="">
            <v:imagedata r:id="rId22" o:title=""/>
          </v:shape>
          <o:OLEObject Type="Embed" ProgID="Visio.Drawing.11" ShapeID="_x0000_i1031" DrawAspect="Content" ObjectID="_1826954048"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356537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1CCED4B"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4B51DC7"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35C8B10C"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93" w:name="_Toc120608939"/>
      <w:bookmarkStart w:id="194" w:name="_Toc120657406"/>
      <w:bookmarkStart w:id="195" w:name="_Toc133407688"/>
      <w:bookmarkStart w:id="196" w:name="_Toc164876245"/>
      <w:bookmarkStart w:id="197" w:name="_Toc209530147"/>
      <w:r>
        <w:t>5.2.2.5</w:t>
      </w:r>
      <w:r>
        <w:tab/>
      </w:r>
      <w:r w:rsidRPr="00D42B20">
        <w:t>Nmbsf_MBSUserService_</w:t>
      </w:r>
      <w:r>
        <w:t>Delete</w:t>
      </w:r>
      <w:r w:rsidRPr="00D42B20">
        <w:t xml:space="preserve"> service operation</w:t>
      </w:r>
      <w:bookmarkEnd w:id="193"/>
      <w:bookmarkEnd w:id="194"/>
      <w:bookmarkEnd w:id="195"/>
      <w:bookmarkEnd w:id="196"/>
      <w:bookmarkEnd w:id="197"/>
    </w:p>
    <w:p w14:paraId="02C17779" w14:textId="77777777" w:rsidR="003F2E3A" w:rsidRDefault="003F2E3A" w:rsidP="003F2E3A">
      <w:pPr>
        <w:pStyle w:val="Heading5"/>
      </w:pPr>
      <w:bookmarkStart w:id="198" w:name="_Toc120608940"/>
      <w:bookmarkStart w:id="199" w:name="_Toc120657407"/>
      <w:bookmarkStart w:id="200" w:name="_Toc133407689"/>
      <w:bookmarkStart w:id="201" w:name="_Toc164876246"/>
      <w:bookmarkStart w:id="202" w:name="_Toc209530148"/>
      <w:r>
        <w:t>5.2.2.5.1</w:t>
      </w:r>
      <w:r>
        <w:tab/>
        <w:t>General</w:t>
      </w:r>
      <w:bookmarkEnd w:id="198"/>
      <w:bookmarkEnd w:id="199"/>
      <w:bookmarkEnd w:id="200"/>
      <w:bookmarkEnd w:id="201"/>
      <w:bookmarkEnd w:id="202"/>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lastRenderedPageBreak/>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203" w:name="_Toc120608941"/>
      <w:bookmarkStart w:id="204" w:name="_Toc120657408"/>
      <w:bookmarkStart w:id="205" w:name="_Toc133407690"/>
      <w:bookmarkStart w:id="206" w:name="_Toc164876247"/>
      <w:bookmarkStart w:id="207" w:name="_Toc209530149"/>
      <w:r>
        <w:t>5.2.2.5.2</w:t>
      </w:r>
      <w:r>
        <w:tab/>
      </w:r>
      <w:r>
        <w:rPr>
          <w:rFonts w:hint="eastAsia"/>
          <w:lang w:eastAsia="zh-CN"/>
        </w:rPr>
        <w:t>MB</w:t>
      </w:r>
      <w:r>
        <w:t>S User Service</w:t>
      </w:r>
      <w:r w:rsidR="00E17008">
        <w:t xml:space="preserve"> Deletion</w:t>
      </w:r>
      <w:bookmarkEnd w:id="203"/>
      <w:bookmarkEnd w:id="204"/>
      <w:bookmarkEnd w:id="205"/>
      <w:bookmarkEnd w:id="206"/>
      <w:bookmarkEnd w:id="207"/>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pt;height:161.65pt" o:ole="">
            <v:imagedata r:id="rId24" o:title=""/>
          </v:shape>
          <o:OLEObject Type="Embed" ProgID="Visio.Drawing.11" ShapeID="_x0000_i1032" DrawAspect="Content" ObjectID="_1826954049"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9412B7F"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42E7FC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4262BAE5"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208" w:name="_Toc120608942"/>
      <w:bookmarkStart w:id="209" w:name="_Toc120657409"/>
      <w:r w:rsidRPr="004D3578">
        <w:br w:type="page"/>
      </w:r>
      <w:bookmarkStart w:id="210" w:name="_Toc133407691"/>
      <w:bookmarkStart w:id="211" w:name="_Toc164876248"/>
      <w:bookmarkStart w:id="212" w:name="_Toc209530150"/>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69"/>
      <w:bookmarkEnd w:id="170"/>
      <w:bookmarkEnd w:id="171"/>
      <w:bookmarkEnd w:id="208"/>
      <w:bookmarkEnd w:id="209"/>
      <w:bookmarkEnd w:id="210"/>
      <w:bookmarkEnd w:id="211"/>
      <w:bookmarkEnd w:id="212"/>
    </w:p>
    <w:p w14:paraId="3A8125AF" w14:textId="77777777" w:rsidR="00893481" w:rsidRDefault="00893481" w:rsidP="00893481">
      <w:pPr>
        <w:pStyle w:val="Heading3"/>
      </w:pPr>
      <w:bookmarkStart w:id="213" w:name="_Toc100742439"/>
      <w:bookmarkStart w:id="214" w:name="_Toc120608943"/>
      <w:bookmarkStart w:id="215" w:name="_Toc120657410"/>
      <w:bookmarkStart w:id="216" w:name="_Toc133407692"/>
      <w:bookmarkStart w:id="217" w:name="_Toc164876249"/>
      <w:bookmarkStart w:id="218" w:name="_Toc209530151"/>
      <w:r>
        <w:t>5.3.1</w:t>
      </w:r>
      <w:r>
        <w:tab/>
        <w:t>Service Description</w:t>
      </w:r>
      <w:bookmarkEnd w:id="213"/>
      <w:bookmarkEnd w:id="214"/>
      <w:bookmarkEnd w:id="215"/>
      <w:bookmarkEnd w:id="216"/>
      <w:bookmarkEnd w:id="217"/>
      <w:bookmarkEnd w:id="218"/>
    </w:p>
    <w:p w14:paraId="078F6B17" w14:textId="2AEBF777"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219" w:name="_Toc120608944"/>
      <w:bookmarkStart w:id="220" w:name="_Toc120657411"/>
      <w:bookmarkStart w:id="221" w:name="_Toc133407693"/>
      <w:bookmarkStart w:id="222" w:name="_Toc164876250"/>
      <w:bookmarkStart w:id="223" w:name="_Toc209530152"/>
      <w:bookmarkStart w:id="224" w:name="_Hlk94276580"/>
      <w:bookmarkStart w:id="225" w:name="_Toc28012782"/>
      <w:bookmarkStart w:id="226" w:name="_Toc34266252"/>
      <w:bookmarkStart w:id="227" w:name="_Toc36102423"/>
      <w:bookmarkStart w:id="228" w:name="_Toc43563465"/>
      <w:bookmarkStart w:id="229" w:name="_Toc45134008"/>
      <w:bookmarkStart w:id="230" w:name="_Toc50031938"/>
      <w:bookmarkStart w:id="231" w:name="_Toc51762858"/>
      <w:bookmarkStart w:id="232" w:name="_Toc56640925"/>
      <w:bookmarkStart w:id="233" w:name="_Toc59017893"/>
      <w:bookmarkStart w:id="234" w:name="_Toc66231761"/>
      <w:bookmarkStart w:id="235" w:name="_Toc68168922"/>
      <w:bookmarkStart w:id="236" w:name="_Toc70550568"/>
      <w:bookmarkStart w:id="237" w:name="_Toc83233005"/>
      <w:bookmarkStart w:id="238" w:name="_Toc85552899"/>
      <w:bookmarkStart w:id="239" w:name="_Toc85556998"/>
      <w:bookmarkStart w:id="240" w:name="_Toc88667500"/>
      <w:bookmarkStart w:id="241" w:name="_Toc34123810"/>
      <w:bookmarkStart w:id="242" w:name="_Toc36038554"/>
      <w:bookmarkStart w:id="243" w:name="_Toc36038642"/>
      <w:bookmarkStart w:id="244" w:name="_Toc36038833"/>
      <w:bookmarkStart w:id="245" w:name="_Toc44680774"/>
      <w:bookmarkStart w:id="246" w:name="_Toc45133686"/>
      <w:bookmarkStart w:id="247" w:name="_Toc45133777"/>
      <w:bookmarkStart w:id="248" w:name="_Toc49417475"/>
      <w:bookmarkStart w:id="249" w:name="_Toc51762442"/>
      <w:bookmarkStart w:id="250" w:name="_Toc58838158"/>
      <w:bookmarkStart w:id="251" w:name="_Toc59017171"/>
      <w:bookmarkStart w:id="252" w:name="_Toc68168317"/>
      <w:bookmarkStart w:id="253" w:name="_Toc73191367"/>
      <w:bookmarkStart w:id="254" w:name="_Toc11247460"/>
      <w:bookmarkStart w:id="255" w:name="_Toc27044584"/>
      <w:bookmarkStart w:id="256" w:name="_Toc36033626"/>
      <w:bookmarkStart w:id="257" w:name="_Toc45131763"/>
      <w:bookmarkStart w:id="258" w:name="_Toc49776048"/>
      <w:bookmarkStart w:id="259" w:name="_Toc51746968"/>
      <w:bookmarkStart w:id="260" w:name="_Toc66360523"/>
      <w:bookmarkStart w:id="261" w:name="_Toc68105028"/>
      <w:bookmarkStart w:id="262" w:name="_Toc74755658"/>
      <w:bookmarkStart w:id="263" w:name="_Toc75351369"/>
      <w:bookmarkStart w:id="264" w:name="_Toc11247463"/>
      <w:bookmarkStart w:id="265" w:name="_Toc27044587"/>
      <w:bookmarkStart w:id="266" w:name="_Toc36033629"/>
      <w:bookmarkStart w:id="267" w:name="_Toc45131766"/>
      <w:bookmarkStart w:id="268" w:name="_Toc49776051"/>
      <w:bookmarkStart w:id="269" w:name="_Toc51746971"/>
      <w:bookmarkStart w:id="270" w:name="_Toc66360526"/>
      <w:bookmarkStart w:id="271" w:name="_Toc68105031"/>
      <w:bookmarkStart w:id="272" w:name="_Toc74755661"/>
      <w:bookmarkStart w:id="273" w:name="_Toc75351372"/>
      <w:bookmarkStart w:id="274" w:name="_Hlk101965408"/>
      <w:bookmarkStart w:id="275" w:name="_Toc510696597"/>
      <w:bookmarkStart w:id="276" w:name="_Toc35971389"/>
      <w:bookmarkStart w:id="277" w:name="_Toc100742440"/>
      <w:r>
        <w:t>5.3.2</w:t>
      </w:r>
      <w:r>
        <w:tab/>
        <w:t>Service Operations</w:t>
      </w:r>
      <w:bookmarkEnd w:id="219"/>
      <w:bookmarkEnd w:id="220"/>
      <w:bookmarkEnd w:id="221"/>
      <w:bookmarkEnd w:id="222"/>
      <w:bookmarkEnd w:id="223"/>
    </w:p>
    <w:p w14:paraId="25DEA58E" w14:textId="77777777" w:rsidR="00D61050" w:rsidRDefault="00D61050" w:rsidP="00D61050">
      <w:pPr>
        <w:pStyle w:val="Heading4"/>
      </w:pPr>
      <w:bookmarkStart w:id="278" w:name="_Toc120608945"/>
      <w:bookmarkStart w:id="279" w:name="_Toc120657412"/>
      <w:bookmarkStart w:id="280" w:name="_Toc133407694"/>
      <w:bookmarkStart w:id="281" w:name="_Toc164876251"/>
      <w:bookmarkStart w:id="282" w:name="_Toc209530153"/>
      <w:bookmarkEnd w:id="224"/>
      <w:r>
        <w:t>5.3.2.1</w:t>
      </w:r>
      <w:r>
        <w:tab/>
        <w:t>Introduction</w:t>
      </w:r>
      <w:bookmarkEnd w:id="278"/>
      <w:bookmarkEnd w:id="279"/>
      <w:bookmarkEnd w:id="280"/>
      <w:bookmarkEnd w:id="281"/>
      <w:bookmarkEnd w:id="282"/>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vAlign w:val="center"/>
          </w:tcPr>
          <w:p w14:paraId="0EE83ADB" w14:textId="77777777" w:rsidR="00253ECA" w:rsidRDefault="00D61050" w:rsidP="00253ECA">
            <w:pPr>
              <w:pStyle w:val="TAL"/>
            </w:pPr>
            <w:r>
              <w:t>AF, NEF</w:t>
            </w:r>
          </w:p>
          <w:p w14:paraId="7E268A98" w14:textId="77777777" w:rsidR="00253ECA" w:rsidRDefault="00253ECA" w:rsidP="00253ECA">
            <w:pPr>
              <w:pStyle w:val="TAL"/>
            </w:pPr>
          </w:p>
          <w:p w14:paraId="606232FA" w14:textId="279FDB69" w:rsidR="00D61050" w:rsidRDefault="00253ECA" w:rsidP="00253ECA">
            <w:pPr>
              <w:pStyle w:val="TAL"/>
            </w:pPr>
            <w:r>
              <w:t>(NOTE 2)</w:t>
            </w:r>
          </w:p>
        </w:tc>
      </w:tr>
      <w:tr w:rsidR="00D61050" w14:paraId="4D878362" w14:textId="77777777" w:rsidTr="00AD0070">
        <w:trPr>
          <w:jc w:val="center"/>
        </w:trPr>
        <w:tc>
          <w:tcPr>
            <w:tcW w:w="3955" w:type="dxa"/>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vAlign w:val="center"/>
          </w:tcPr>
          <w:p w14:paraId="7DB6E0A7" w14:textId="77777777" w:rsidR="00253ECA" w:rsidRDefault="00D61050" w:rsidP="00253ECA">
            <w:pPr>
              <w:pStyle w:val="TAL"/>
            </w:pPr>
            <w:r>
              <w:t>AF, NEF</w:t>
            </w:r>
          </w:p>
          <w:p w14:paraId="6BD56A51" w14:textId="77777777" w:rsidR="00253ECA" w:rsidRDefault="00253ECA" w:rsidP="00253ECA">
            <w:pPr>
              <w:pStyle w:val="TAL"/>
            </w:pPr>
          </w:p>
          <w:p w14:paraId="150720F1" w14:textId="755C84CE" w:rsidR="00D61050" w:rsidRDefault="00253ECA" w:rsidP="00253ECA">
            <w:pPr>
              <w:pStyle w:val="TAL"/>
            </w:pPr>
            <w:r>
              <w:t>(NOTE 2)</w:t>
            </w:r>
          </w:p>
        </w:tc>
      </w:tr>
      <w:tr w:rsidR="00D61050" w14:paraId="0EAF83D2" w14:textId="77777777" w:rsidTr="00AD0070">
        <w:trPr>
          <w:jc w:val="center"/>
        </w:trPr>
        <w:tc>
          <w:tcPr>
            <w:tcW w:w="3955" w:type="dxa"/>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vAlign w:val="center"/>
          </w:tcPr>
          <w:p w14:paraId="0DE33D65" w14:textId="77777777" w:rsidR="00253ECA" w:rsidRDefault="00D61050" w:rsidP="00253ECA">
            <w:pPr>
              <w:pStyle w:val="TAL"/>
            </w:pPr>
            <w:r>
              <w:t>AF, NEF</w:t>
            </w:r>
          </w:p>
          <w:p w14:paraId="61B7138C" w14:textId="77777777" w:rsidR="00253ECA" w:rsidRDefault="00253ECA" w:rsidP="00253ECA">
            <w:pPr>
              <w:pStyle w:val="TAL"/>
            </w:pPr>
          </w:p>
          <w:p w14:paraId="4EEDAA6A" w14:textId="4775C31E" w:rsidR="00D61050" w:rsidRDefault="00253ECA" w:rsidP="00253ECA">
            <w:pPr>
              <w:pStyle w:val="TAL"/>
            </w:pPr>
            <w:r>
              <w:t>(NOTE 2)</w:t>
            </w:r>
          </w:p>
        </w:tc>
      </w:tr>
      <w:tr w:rsidR="00D61050" w14:paraId="51D13180" w14:textId="77777777" w:rsidTr="00AD0070">
        <w:trPr>
          <w:jc w:val="center"/>
        </w:trPr>
        <w:tc>
          <w:tcPr>
            <w:tcW w:w="3955" w:type="dxa"/>
            <w:vAlign w:val="center"/>
          </w:tcPr>
          <w:p w14:paraId="7E60C48F" w14:textId="77777777" w:rsidR="00D61050" w:rsidRDefault="00D61050" w:rsidP="00D01A66">
            <w:pPr>
              <w:pStyle w:val="TAL"/>
            </w:pPr>
            <w:r>
              <w:t>Nmbsf_MBSUserDataIngestSession_Delete</w:t>
            </w:r>
          </w:p>
          <w:p w14:paraId="6161A7C5" w14:textId="42C39C72" w:rsidR="00D61050" w:rsidRDefault="00D61050" w:rsidP="00D01A66">
            <w:pPr>
              <w:pStyle w:val="TAL"/>
            </w:pPr>
            <w:r>
              <w:t>(NOTE</w:t>
            </w:r>
            <w:r w:rsidR="00253ECA">
              <w:t> 1</w:t>
            </w:r>
            <w:r>
              <w:t>)</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vAlign w:val="center"/>
          </w:tcPr>
          <w:p w14:paraId="412410E7" w14:textId="77777777" w:rsidR="00253ECA" w:rsidRDefault="00D61050" w:rsidP="00253ECA">
            <w:pPr>
              <w:pStyle w:val="TAL"/>
            </w:pPr>
            <w:r>
              <w:t>AF, NEF</w:t>
            </w:r>
          </w:p>
          <w:p w14:paraId="1FA9491C" w14:textId="77777777" w:rsidR="00253ECA" w:rsidRDefault="00253ECA" w:rsidP="00253ECA">
            <w:pPr>
              <w:pStyle w:val="TAL"/>
            </w:pPr>
          </w:p>
          <w:p w14:paraId="6CF36E09" w14:textId="3C666CD2" w:rsidR="00D61050" w:rsidRDefault="00253ECA" w:rsidP="00253ECA">
            <w:pPr>
              <w:pStyle w:val="TAL"/>
            </w:pPr>
            <w:r>
              <w:t>(NOTE 2)</w:t>
            </w:r>
          </w:p>
        </w:tc>
      </w:tr>
      <w:tr w:rsidR="00D61050" w14:paraId="4ECBAC29" w14:textId="77777777" w:rsidTr="00AD0070">
        <w:trPr>
          <w:jc w:val="center"/>
        </w:trPr>
        <w:tc>
          <w:tcPr>
            <w:tcW w:w="3955" w:type="dxa"/>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vAlign w:val="center"/>
          </w:tcPr>
          <w:p w14:paraId="76AA1684" w14:textId="77777777" w:rsidR="00253ECA" w:rsidRDefault="00D61050" w:rsidP="00253ECA">
            <w:pPr>
              <w:pStyle w:val="TAL"/>
            </w:pPr>
            <w:r>
              <w:t>AF, NEF</w:t>
            </w:r>
          </w:p>
          <w:p w14:paraId="762EB1FF" w14:textId="77777777" w:rsidR="00253ECA" w:rsidRDefault="00253ECA" w:rsidP="00253ECA">
            <w:pPr>
              <w:pStyle w:val="TAL"/>
            </w:pPr>
          </w:p>
          <w:p w14:paraId="691E69BF" w14:textId="786F8123" w:rsidR="00D61050" w:rsidRDefault="00253ECA" w:rsidP="00253ECA">
            <w:pPr>
              <w:pStyle w:val="TAL"/>
            </w:pPr>
            <w:r>
              <w:t>(NOTE 2)</w:t>
            </w:r>
          </w:p>
        </w:tc>
      </w:tr>
      <w:tr w:rsidR="00303BBD" w14:paraId="6230AC6D" w14:textId="77777777" w:rsidTr="00AD0070">
        <w:trPr>
          <w:jc w:val="center"/>
        </w:trPr>
        <w:tc>
          <w:tcPr>
            <w:tcW w:w="3955" w:type="dxa"/>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vAlign w:val="center"/>
          </w:tcPr>
          <w:p w14:paraId="05D35CE0" w14:textId="77777777" w:rsidR="00253ECA" w:rsidRDefault="00303BBD" w:rsidP="00253ECA">
            <w:pPr>
              <w:pStyle w:val="TAL"/>
            </w:pPr>
            <w:r>
              <w:t>AF, NEF</w:t>
            </w:r>
          </w:p>
          <w:p w14:paraId="189EAB9C" w14:textId="77777777" w:rsidR="00253ECA" w:rsidRDefault="00253ECA" w:rsidP="00253ECA">
            <w:pPr>
              <w:pStyle w:val="TAL"/>
            </w:pPr>
          </w:p>
          <w:p w14:paraId="6AE805BA" w14:textId="1A2A35EC" w:rsidR="00303BBD" w:rsidRDefault="00253ECA" w:rsidP="00253ECA">
            <w:pPr>
              <w:pStyle w:val="TAL"/>
            </w:pPr>
            <w:r>
              <w:t>(NOTE 2)</w:t>
            </w:r>
          </w:p>
        </w:tc>
      </w:tr>
      <w:tr w:rsidR="00D61050" w14:paraId="06592C8F" w14:textId="77777777" w:rsidTr="00AD0070">
        <w:trPr>
          <w:jc w:val="center"/>
        </w:trPr>
        <w:tc>
          <w:tcPr>
            <w:tcW w:w="3955" w:type="dxa"/>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vAlign w:val="center"/>
          </w:tcPr>
          <w:p w14:paraId="2F05635B" w14:textId="77777777" w:rsidR="00253ECA" w:rsidRDefault="00D61050" w:rsidP="00253ECA">
            <w:pPr>
              <w:pStyle w:val="TAL"/>
            </w:pPr>
            <w:r>
              <w:t>AF, NEF</w:t>
            </w:r>
          </w:p>
          <w:p w14:paraId="7CC1649C" w14:textId="77777777" w:rsidR="00253ECA" w:rsidRDefault="00253ECA" w:rsidP="00253ECA">
            <w:pPr>
              <w:pStyle w:val="TAL"/>
            </w:pPr>
          </w:p>
          <w:p w14:paraId="7B04E885" w14:textId="223DAA9C" w:rsidR="00D61050" w:rsidRDefault="00253ECA" w:rsidP="00253ECA">
            <w:pPr>
              <w:pStyle w:val="TAL"/>
            </w:pPr>
            <w:r>
              <w:t>(NOTE 2)</w:t>
            </w:r>
          </w:p>
        </w:tc>
      </w:tr>
      <w:tr w:rsidR="00D61050" w14:paraId="5442109C" w14:textId="77777777" w:rsidTr="00AD0070">
        <w:trPr>
          <w:jc w:val="center"/>
        </w:trPr>
        <w:tc>
          <w:tcPr>
            <w:tcW w:w="3955" w:type="dxa"/>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vAlign w:val="center"/>
          </w:tcPr>
          <w:p w14:paraId="723B33A4" w14:textId="6B7A9E10" w:rsidR="00B67000" w:rsidRDefault="00D61050" w:rsidP="00B67000">
            <w:pPr>
              <w:pStyle w:val="TAN"/>
            </w:pPr>
            <w:r>
              <w:t>NOTE</w:t>
            </w:r>
            <w:r w:rsidR="00253ECA">
              <w:t> 1</w:t>
            </w:r>
            <w:r>
              <w:t>:</w:t>
            </w:r>
            <w:r>
              <w:tab/>
              <w:t>This service operation corresponds to the Nmbsf_MBSUserDataIngestSession_Destroy service operation defined in 3GPP TS 26.502 [15].</w:t>
            </w:r>
          </w:p>
          <w:p w14:paraId="05840652" w14:textId="06850D9C" w:rsidR="00D61050" w:rsidRDefault="00B67000" w:rsidP="00B67000">
            <w:pPr>
              <w:pStyle w:val="TAN"/>
            </w:pPr>
            <w:r>
              <w:t xml:space="preserve">NOTE 2: </w:t>
            </w:r>
            <w:r>
              <w:tab/>
              <w:t xml:space="preserve">For MBS group message delivery, the NEF </w:t>
            </w:r>
            <w:r w:rsidR="00E24348">
              <w:t xml:space="preserve">shall </w:t>
            </w:r>
            <w:r>
              <w:t>play the role of an AF as specified in clauses 6.15 and 7.5 of 3GPP TS 23.247 [14].</w:t>
            </w:r>
          </w:p>
        </w:tc>
      </w:tr>
    </w:tbl>
    <w:p w14:paraId="6D995ADA" w14:textId="77777777" w:rsidR="00D61050" w:rsidRDefault="00D61050" w:rsidP="00D61050"/>
    <w:p w14:paraId="03D41A09" w14:textId="77777777" w:rsidR="003F2E3A" w:rsidRDefault="003F2E3A" w:rsidP="003F2E3A">
      <w:pPr>
        <w:pStyle w:val="Heading4"/>
      </w:pPr>
      <w:bookmarkStart w:id="283" w:name="_Toc120608946"/>
      <w:bookmarkStart w:id="284" w:name="_Toc120657413"/>
      <w:bookmarkStart w:id="285" w:name="_Toc133407695"/>
      <w:bookmarkStart w:id="286" w:name="_Toc164876252"/>
      <w:bookmarkStart w:id="287" w:name="_Toc20953015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t>5.3.2.2</w:t>
      </w:r>
      <w:r>
        <w:tab/>
      </w:r>
      <w:r w:rsidRPr="00CE3893">
        <w:t>N</w:t>
      </w:r>
      <w:r>
        <w:t>mbsf</w:t>
      </w:r>
      <w:r w:rsidRPr="00CE3893">
        <w:t>_</w:t>
      </w:r>
      <w:r>
        <w:t>MBSUserDataIngestSession</w:t>
      </w:r>
      <w:r w:rsidRPr="00CE3893">
        <w:t>_</w:t>
      </w:r>
      <w:r>
        <w:t>Create</w:t>
      </w:r>
      <w:r w:rsidRPr="00CE3893">
        <w:t xml:space="preserve"> service operation</w:t>
      </w:r>
      <w:bookmarkEnd w:id="283"/>
      <w:bookmarkEnd w:id="284"/>
      <w:bookmarkEnd w:id="285"/>
      <w:bookmarkEnd w:id="286"/>
      <w:bookmarkEnd w:id="287"/>
    </w:p>
    <w:p w14:paraId="7AF788DB" w14:textId="77777777" w:rsidR="003F2E3A" w:rsidRDefault="003F2E3A" w:rsidP="003F2E3A">
      <w:pPr>
        <w:pStyle w:val="Heading5"/>
      </w:pPr>
      <w:bookmarkStart w:id="288" w:name="_Toc120608947"/>
      <w:bookmarkStart w:id="289" w:name="_Toc120657414"/>
      <w:bookmarkStart w:id="290" w:name="_Toc133407696"/>
      <w:bookmarkStart w:id="291" w:name="_Toc164876253"/>
      <w:bookmarkStart w:id="292" w:name="_Toc209530155"/>
      <w:r>
        <w:t>5.3.2.2.1</w:t>
      </w:r>
      <w:r>
        <w:tab/>
        <w:t>General</w:t>
      </w:r>
      <w:bookmarkEnd w:id="288"/>
      <w:bookmarkEnd w:id="289"/>
      <w:bookmarkEnd w:id="290"/>
      <w:bookmarkEnd w:id="291"/>
      <w:bookmarkEnd w:id="292"/>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293" w:name="_Toc120608948"/>
      <w:bookmarkStart w:id="294" w:name="_Toc120657415"/>
      <w:bookmarkStart w:id="295" w:name="_Toc133407697"/>
      <w:bookmarkStart w:id="296" w:name="_Toc164876254"/>
      <w:bookmarkStart w:id="297" w:name="_Toc209530156"/>
      <w:r>
        <w:t>5.3.2.2.2</w:t>
      </w:r>
      <w:r>
        <w:tab/>
        <w:t>MBS User Data Ingest Session</w:t>
      </w:r>
      <w:r w:rsidR="00F929B8" w:rsidRPr="00F929B8">
        <w:t xml:space="preserve"> </w:t>
      </w:r>
      <w:r w:rsidR="00F929B8">
        <w:t>Creation</w:t>
      </w:r>
      <w:bookmarkEnd w:id="293"/>
      <w:bookmarkEnd w:id="294"/>
      <w:bookmarkEnd w:id="295"/>
      <w:bookmarkEnd w:id="296"/>
      <w:bookmarkEnd w:id="297"/>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pt;height:161.65pt" o:ole="">
            <v:imagedata r:id="rId26" o:title=""/>
          </v:shape>
          <o:OLEObject Type="Embed" ProgID="Visio.Drawing.11" ShapeID="_x0000_i1033" DrawAspect="Content" ObjectID="_1826954050"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438297A6"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w:t>
      </w:r>
      <w:proofErr w:type="gramStart"/>
      <w:r w:rsidR="003F2E3A" w:rsidRPr="00210E0F">
        <w:t>Data</w:t>
      </w:r>
      <w:proofErr w:type="gramEnd"/>
      <w:r w:rsidR="003F2E3A" w:rsidRPr="00210E0F">
        <w:t xml:space="preserve">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09AA8B94" w:rsidR="00C925DE" w:rsidRDefault="003F2E3A" w:rsidP="00C2543C">
      <w:pPr>
        <w:pStyle w:val="B2"/>
      </w:pPr>
      <w:r>
        <w:rPr>
          <w:noProof/>
        </w:rPr>
        <w:t>-</w:t>
      </w:r>
      <w:r>
        <w:rPr>
          <w:noProof/>
        </w:rPr>
        <w:tab/>
      </w:r>
      <w:r w:rsidR="00975DBF">
        <w:rPr>
          <w:noProof/>
        </w:rPr>
        <w:t>the set(s) of active</w:t>
      </w:r>
      <w:r w:rsidR="00006DEB">
        <w:rPr>
          <w:noProof/>
        </w:rPr>
        <w:t xml:space="preserve"> </w:t>
      </w:r>
      <w:proofErr w:type="gramStart"/>
      <w:r>
        <w:t>p</w:t>
      </w:r>
      <w:r w:rsidRPr="00FB31B4">
        <w:t>eriod</w:t>
      </w:r>
      <w:proofErr w:type="gramEnd"/>
      <w:r>
        <w:t>(</w:t>
      </w:r>
      <w:r w:rsidRPr="00FB31B4">
        <w:t>s</w:t>
      </w:r>
      <w:r>
        <w:t>)</w:t>
      </w:r>
      <w:r w:rsidRPr="00FB31B4">
        <w:t xml:space="preserve"> of the MBS User Data Ingest Session</w:t>
      </w:r>
      <w:r w:rsidR="00006DEB">
        <w:t>, with</w:t>
      </w:r>
      <w:r>
        <w:t>in the "actPeriods" attribute</w:t>
      </w:r>
      <w:r w:rsidR="00975DBF">
        <w:t>, or when the "5MBS2" feature is supported, either within the "actPeriods" attribute or the "actPeriodsRepRule" attribute</w:t>
      </w:r>
      <w:r>
        <w:t>.</w:t>
      </w:r>
    </w:p>
    <w:p w14:paraId="756B7EAA" w14:textId="6EB950BB" w:rsidR="003F2E3A" w:rsidRPr="005D28F0" w:rsidRDefault="006E139B" w:rsidP="006A1C63">
      <w:pPr>
        <w:pStyle w:val="NO"/>
      </w:pPr>
      <w:r>
        <w:t>NOTE:</w:t>
      </w:r>
      <w:r>
        <w:tab/>
      </w:r>
      <w:r w:rsidR="00975DBF">
        <w:t xml:space="preserve">If the active period(s) of the MBS </w:t>
      </w:r>
      <w:r w:rsidR="00975DBF" w:rsidRPr="00FB31B4">
        <w:t>User Data Ingest Session</w:t>
      </w:r>
      <w:r w:rsidR="00975DBF">
        <w:t xml:space="preserve"> is/are provided using the "actPeriods" attribute, then a</w:t>
      </w:r>
      <w:r>
        <w:t>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04008B55"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BA1BFA4"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298" w:name="_Toc120608949"/>
      <w:bookmarkStart w:id="299" w:name="_Toc120657416"/>
      <w:bookmarkStart w:id="300" w:name="_Toc133407698"/>
      <w:bookmarkStart w:id="301" w:name="_Toc164876255"/>
      <w:bookmarkStart w:id="302" w:name="_Toc209530157"/>
      <w:r>
        <w:t>5.3.2.3</w:t>
      </w:r>
      <w:r>
        <w:tab/>
      </w:r>
      <w:r w:rsidRPr="00D42B20">
        <w:t>Nmbsf_MBSUser</w:t>
      </w:r>
      <w:r>
        <w:t>DataIngestSession</w:t>
      </w:r>
      <w:r w:rsidRPr="00D42B20">
        <w:t>_Retrieve service operation</w:t>
      </w:r>
      <w:bookmarkEnd w:id="298"/>
      <w:bookmarkEnd w:id="299"/>
      <w:bookmarkEnd w:id="300"/>
      <w:bookmarkEnd w:id="301"/>
      <w:bookmarkEnd w:id="302"/>
    </w:p>
    <w:p w14:paraId="39E34603" w14:textId="77777777" w:rsidR="00B50DFA" w:rsidRDefault="00B50DFA" w:rsidP="00B50DFA">
      <w:pPr>
        <w:pStyle w:val="Heading5"/>
      </w:pPr>
      <w:bookmarkStart w:id="303" w:name="_Toc120608950"/>
      <w:bookmarkStart w:id="304" w:name="_Toc120657417"/>
      <w:bookmarkStart w:id="305" w:name="_Toc133407699"/>
      <w:bookmarkStart w:id="306" w:name="_Toc164876256"/>
      <w:bookmarkStart w:id="307" w:name="_Toc209530158"/>
      <w:r>
        <w:t>5.3.2.3.1</w:t>
      </w:r>
      <w:r>
        <w:tab/>
        <w:t>General</w:t>
      </w:r>
      <w:bookmarkEnd w:id="303"/>
      <w:bookmarkEnd w:id="304"/>
      <w:bookmarkEnd w:id="305"/>
      <w:bookmarkEnd w:id="306"/>
      <w:bookmarkEnd w:id="307"/>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lastRenderedPageBreak/>
        <w:t>The following procedures are supported by the "Nmbsf_MBSUserDataIngestSession_Retrieve" service operation:</w:t>
      </w:r>
    </w:p>
    <w:p w14:paraId="7A817083" w14:textId="6E348A4E" w:rsidR="00B50DFA" w:rsidRDefault="00B50DFA" w:rsidP="00B50DFA">
      <w:pPr>
        <w:pStyle w:val="B10"/>
      </w:pPr>
      <w:r>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308" w:name="_Toc120608951"/>
      <w:bookmarkStart w:id="309" w:name="_Toc120657418"/>
      <w:bookmarkStart w:id="310" w:name="_Toc133407700"/>
      <w:bookmarkStart w:id="311" w:name="_Toc164876257"/>
      <w:bookmarkStart w:id="312" w:name="_Toc209530159"/>
      <w:r>
        <w:t>5.3.2.3.2</w:t>
      </w:r>
      <w:r>
        <w:tab/>
      </w:r>
      <w:r>
        <w:rPr>
          <w:rFonts w:hint="eastAsia"/>
          <w:lang w:eastAsia="zh-CN"/>
        </w:rPr>
        <w:t>MB</w:t>
      </w:r>
      <w:r>
        <w:t>S User Data Ingest Session</w:t>
      </w:r>
      <w:r w:rsidR="00286F85">
        <w:t xml:space="preserve"> Retrieval</w:t>
      </w:r>
      <w:bookmarkEnd w:id="308"/>
      <w:bookmarkEnd w:id="309"/>
      <w:bookmarkEnd w:id="310"/>
      <w:bookmarkEnd w:id="311"/>
      <w:bookmarkEnd w:id="312"/>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pt;height:161.65pt" o:ole="">
            <v:imagedata r:id="rId28" o:title=""/>
          </v:shape>
          <o:OLEObject Type="Embed" ProgID="Visio.Drawing.11" ShapeID="_x0000_i1034" DrawAspect="Content" ObjectID="_1826954051"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81C760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16E8FCA8"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D3A312D"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313" w:name="_Toc120608952"/>
      <w:bookmarkStart w:id="314" w:name="_Toc120657419"/>
      <w:bookmarkStart w:id="315" w:name="_Toc133407701"/>
      <w:bookmarkStart w:id="316" w:name="_Toc164876258"/>
      <w:bookmarkStart w:id="317" w:name="_Toc209530160"/>
      <w:r>
        <w:t>5.3.2.4</w:t>
      </w:r>
      <w:r>
        <w:tab/>
      </w:r>
      <w:r w:rsidRPr="00D42B20">
        <w:t>Nmbsf_MBSUser</w:t>
      </w:r>
      <w:r>
        <w:t>DataIngestSession</w:t>
      </w:r>
      <w:r w:rsidRPr="00D42B20">
        <w:t>_</w:t>
      </w:r>
      <w:r>
        <w:t>Update</w:t>
      </w:r>
      <w:r w:rsidRPr="00D42B20">
        <w:t xml:space="preserve"> service operation</w:t>
      </w:r>
      <w:bookmarkEnd w:id="313"/>
      <w:bookmarkEnd w:id="314"/>
      <w:bookmarkEnd w:id="315"/>
      <w:bookmarkEnd w:id="316"/>
      <w:bookmarkEnd w:id="317"/>
    </w:p>
    <w:p w14:paraId="4A82C36D" w14:textId="77777777" w:rsidR="00B50DFA" w:rsidRDefault="00B50DFA" w:rsidP="00B50DFA">
      <w:pPr>
        <w:pStyle w:val="Heading5"/>
      </w:pPr>
      <w:bookmarkStart w:id="318" w:name="_Toc120608953"/>
      <w:bookmarkStart w:id="319" w:name="_Toc120657420"/>
      <w:bookmarkStart w:id="320" w:name="_Toc133407702"/>
      <w:bookmarkStart w:id="321" w:name="_Toc164876259"/>
      <w:bookmarkStart w:id="322" w:name="_Toc209530161"/>
      <w:r>
        <w:t>5.3.2.4.1</w:t>
      </w:r>
      <w:r>
        <w:tab/>
        <w:t>General</w:t>
      </w:r>
      <w:bookmarkEnd w:id="318"/>
      <w:bookmarkEnd w:id="319"/>
      <w:bookmarkEnd w:id="320"/>
      <w:bookmarkEnd w:id="321"/>
      <w:bookmarkEnd w:id="322"/>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323" w:name="_Toc120608954"/>
      <w:bookmarkStart w:id="324" w:name="_Toc120657421"/>
      <w:bookmarkStart w:id="325" w:name="_Toc133407703"/>
      <w:bookmarkStart w:id="326" w:name="_Toc164876260"/>
      <w:bookmarkStart w:id="327" w:name="_Toc209530162"/>
      <w:r>
        <w:t>5.3.2.4.2</w:t>
      </w:r>
      <w:r>
        <w:tab/>
      </w:r>
      <w:r>
        <w:rPr>
          <w:rFonts w:hint="eastAsia"/>
          <w:lang w:eastAsia="zh-CN"/>
        </w:rPr>
        <w:t>MB</w:t>
      </w:r>
      <w:r>
        <w:t>S User Data Ingest Session</w:t>
      </w:r>
      <w:r w:rsidR="00794CCC">
        <w:t xml:space="preserve"> Update</w:t>
      </w:r>
      <w:bookmarkEnd w:id="323"/>
      <w:bookmarkEnd w:id="324"/>
      <w:bookmarkEnd w:id="325"/>
      <w:bookmarkEnd w:id="326"/>
      <w:bookmarkEnd w:id="327"/>
    </w:p>
    <w:p w14:paraId="2300803A" w14:textId="68E15196"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80pt;height:161.65pt" o:ole="">
            <v:imagedata r:id="rId30" o:title=""/>
          </v:shape>
          <o:OLEObject Type="Embed" ProgID="Visio.Drawing.11" ShapeID="_x0000_i1035" DrawAspect="Content" ObjectID="_1826954052" r:id="rId31"/>
        </w:object>
      </w:r>
    </w:p>
    <w:p w14:paraId="78A0C0A8" w14:textId="07B45A85" w:rsidR="00B50DFA" w:rsidRDefault="00B50DFA" w:rsidP="00B50DFA">
      <w:pPr>
        <w:pStyle w:val="TF"/>
      </w:pPr>
      <w:r>
        <w:t>Figure </w:t>
      </w:r>
      <w:bookmarkStart w:id="328" w:name="_Hlk120654429"/>
      <w:r>
        <w:t>5.3.2.4.2</w:t>
      </w:r>
      <w:bookmarkEnd w:id="328"/>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4A594F5C"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0E4C0EDB" w:rsidR="007D48F5" w:rsidRDefault="007D48F5" w:rsidP="00C2543C">
      <w:pPr>
        <w:pStyle w:val="B2"/>
      </w:pPr>
      <w:r>
        <w:t>-</w:t>
      </w:r>
      <w:r>
        <w:tab/>
        <w:t xml:space="preserve">the </w:t>
      </w:r>
      <w:r w:rsidR="0080157D">
        <w:t xml:space="preserve">set(s) of </w:t>
      </w:r>
      <w:r>
        <w:t xml:space="preserve">active </w:t>
      </w:r>
      <w:proofErr w:type="gramStart"/>
      <w:r>
        <w:t>period</w:t>
      </w:r>
      <w:proofErr w:type="gramEnd"/>
      <w:r w:rsidR="0080157D">
        <w:t>(</w:t>
      </w:r>
      <w:r>
        <w:t>s</w:t>
      </w:r>
      <w:r w:rsidR="0080157D">
        <w:t>)</w:t>
      </w:r>
      <w:r>
        <w:t xml:space="preserve"> of the MBS User Data Ingest Session, within the "actPeriods" attribute</w:t>
      </w:r>
      <w:r w:rsidR="00975DBF">
        <w:t>, or when the "5MBS2" feature is supported, either within the "actPeriods" attribute or the "actPeriodsRepRule" attribute</w:t>
      </w:r>
      <w:r>
        <w:t>; and</w:t>
      </w:r>
    </w:p>
    <w:p w14:paraId="5C5642B9" w14:textId="27014059" w:rsidR="007D48F5" w:rsidRDefault="007D48F5" w:rsidP="00C2543C">
      <w:pPr>
        <w:pStyle w:val="B2"/>
      </w:pPr>
      <w:r>
        <w:t>-</w:t>
      </w:r>
      <w:r>
        <w:tab/>
        <w:t>within each map entry of the "mbsDisSessInfos" attribute encoded using the MBSDistributionSessionInfo data structure</w:t>
      </w:r>
      <w:r w:rsidR="0080157D">
        <w:t xml:space="preserve"> </w:t>
      </w:r>
      <w:r w:rsidR="0080157D">
        <w:rPr>
          <w:noProof/>
        </w:rPr>
        <w:t xml:space="preserve">(for an HTTP PUT request) </w:t>
      </w:r>
      <w:r w:rsidR="0080157D">
        <w:t xml:space="preserve">or </w:t>
      </w:r>
      <w:r w:rsidR="0080157D">
        <w:rPr>
          <w:noProof/>
        </w:rPr>
        <w:t>the MBSUserDataIngSessionPatch data structure (for an HTTP PATCH request)</w:t>
      </w:r>
      <w:r>
        <w:t>:</w:t>
      </w:r>
    </w:p>
    <w:p w14:paraId="744A96EF" w14:textId="77777777" w:rsidR="007D48F5" w:rsidRDefault="007D48F5" w:rsidP="006A1C63">
      <w:pPr>
        <w:pStyle w:val="B3"/>
      </w:pPr>
      <w:r>
        <w:t>-</w:t>
      </w:r>
      <w:r>
        <w:tab/>
        <w:t>the MBS Service Information, within the "mbsServInfo"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"mbsFSAId" attribute;</w:t>
      </w:r>
      <w:r w:rsidR="0080157D">
        <w:t xml:space="preserve"> and</w:t>
      </w:r>
    </w:p>
    <w:p w14:paraId="02C1C104" w14:textId="22C6323F" w:rsidR="007D48F5" w:rsidRDefault="007D48F5" w:rsidP="006A1C63">
      <w:pPr>
        <w:pStyle w:val="B3"/>
      </w:pPr>
      <w:r>
        <w:t>-</w:t>
      </w:r>
      <w:r>
        <w:tab/>
        <w:t>the target service area(s), within the "tgtServArea</w:t>
      </w:r>
      <w:r w:rsidR="00C925DE">
        <w:t>s</w:t>
      </w:r>
      <w:r>
        <w:t>" attribute.</w:t>
      </w:r>
    </w:p>
    <w:p w14:paraId="5E16776A" w14:textId="5F4649AC" w:rsidR="007D48F5" w:rsidRDefault="00C2543C" w:rsidP="006A1C63">
      <w:pPr>
        <w:pStyle w:val="B2"/>
      </w:pPr>
      <w:r>
        <w:tab/>
      </w:r>
      <w:r w:rsidR="007D48F5">
        <w:t xml:space="preserve">The other attributes, except </w:t>
      </w:r>
      <w:r w:rsidR="0080157D">
        <w:t xml:space="preserve">for </w:t>
      </w:r>
      <w:r w:rsidR="007D48F5">
        <w:t>the "mbsSessionId", the "</w:t>
      </w:r>
      <w:r w:rsidR="007D48F5">
        <w:rPr>
          <w:lang w:eastAsia="zh-CN"/>
        </w:rPr>
        <w:t>mbsDisSessionId</w:t>
      </w:r>
      <w:r w:rsidR="007D48F5">
        <w:t>" and the "locationDependent"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80157D">
        <w:rPr>
          <w:noProof/>
        </w:rPr>
        <w:t xml:space="preserve">(for an HTTP PUT request) </w:t>
      </w:r>
      <w:r w:rsidR="0080157D">
        <w:t xml:space="preserve">or </w:t>
      </w:r>
      <w:r w:rsidR="0080157D">
        <w:rPr>
          <w:noProof/>
        </w:rPr>
        <w:t xml:space="preserve">the MBSUserDataIngSessionPatch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26852FBE"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80157D">
        <w:t xml:space="preserve">new </w:t>
      </w:r>
      <w:r>
        <w:t>map entry within the "mbsDisSessInfos" attribute with a newly assigned string</w:t>
      </w:r>
      <w:r w:rsidR="0080157D">
        <w:t>-</w:t>
      </w:r>
      <w:r>
        <w:t>based map key that shall be unique within the scope of the parent MBS User Data Ingest Session; and</w:t>
      </w:r>
    </w:p>
    <w:p w14:paraId="7BA41A0A" w14:textId="5E8540D9"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80157D">
        <w:t>-</w:t>
      </w:r>
      <w:r>
        <w:t>based map key provisioned during the request that initially created the MBS Distribution Session.</w:t>
      </w:r>
    </w:p>
    <w:p w14:paraId="4725C222" w14:textId="3915A0D8"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98A72D1"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411D20A0" w:rsidR="00B50DFA" w:rsidRDefault="00B50DFA" w:rsidP="00C2543C">
      <w:pPr>
        <w:pStyle w:val="B2"/>
      </w:pPr>
      <w:r>
        <w:lastRenderedPageBreak/>
        <w:t>b)</w:t>
      </w:r>
      <w:r>
        <w:tab/>
      </w:r>
      <w:r w:rsidR="007D5AE7">
        <w:t xml:space="preserve">an </w:t>
      </w:r>
      <w:r>
        <w:t>HTTP "204 No Content" status code</w:t>
      </w:r>
      <w:r>
        <w:rPr>
          <w:lang w:eastAsia="zh-CN"/>
        </w:rPr>
        <w:t>.</w:t>
      </w:r>
    </w:p>
    <w:p w14:paraId="02F973F9" w14:textId="224A6458" w:rsidR="00B50DFA" w:rsidRDefault="00C2543C" w:rsidP="00C2543C">
      <w:pPr>
        <w:pStyle w:val="B10"/>
      </w:pPr>
      <w:r>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329" w:name="_Toc120608955"/>
      <w:bookmarkStart w:id="330" w:name="_Toc120657422"/>
      <w:bookmarkStart w:id="331" w:name="_Toc133407704"/>
      <w:bookmarkStart w:id="332" w:name="_Toc164876261"/>
      <w:bookmarkStart w:id="333" w:name="_Toc209530163"/>
      <w:r>
        <w:t>5.3.2.5</w:t>
      </w:r>
      <w:r>
        <w:tab/>
      </w:r>
      <w:r w:rsidRPr="00D42B20">
        <w:t>Nmbsf_MBSUser</w:t>
      </w:r>
      <w:r>
        <w:t>DataIngestSession</w:t>
      </w:r>
      <w:r w:rsidRPr="00D42B20">
        <w:t>_</w:t>
      </w:r>
      <w:r>
        <w:t>Delete</w:t>
      </w:r>
      <w:r w:rsidRPr="00D42B20">
        <w:t xml:space="preserve"> service operation</w:t>
      </w:r>
      <w:bookmarkEnd w:id="329"/>
      <w:bookmarkEnd w:id="330"/>
      <w:bookmarkEnd w:id="331"/>
      <w:bookmarkEnd w:id="332"/>
      <w:bookmarkEnd w:id="333"/>
    </w:p>
    <w:p w14:paraId="77E748EC" w14:textId="77777777" w:rsidR="000E4681" w:rsidRDefault="000E4681" w:rsidP="000E4681">
      <w:pPr>
        <w:pStyle w:val="Heading5"/>
      </w:pPr>
      <w:bookmarkStart w:id="334" w:name="_Toc120608956"/>
      <w:bookmarkStart w:id="335" w:name="_Toc120657423"/>
      <w:bookmarkStart w:id="336" w:name="_Toc133407705"/>
      <w:bookmarkStart w:id="337" w:name="_Toc164876262"/>
      <w:bookmarkStart w:id="338" w:name="_Toc209530164"/>
      <w:r>
        <w:t>5.3.2.5.1</w:t>
      </w:r>
      <w:r>
        <w:tab/>
        <w:t>General</w:t>
      </w:r>
      <w:bookmarkEnd w:id="334"/>
      <w:bookmarkEnd w:id="335"/>
      <w:bookmarkEnd w:id="336"/>
      <w:bookmarkEnd w:id="337"/>
      <w:bookmarkEnd w:id="338"/>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339" w:name="_Toc120608957"/>
      <w:bookmarkStart w:id="340" w:name="_Toc120657424"/>
      <w:bookmarkStart w:id="341" w:name="_Toc133407706"/>
      <w:bookmarkStart w:id="342" w:name="_Toc164876263"/>
      <w:bookmarkStart w:id="343" w:name="_Toc209530165"/>
      <w:r>
        <w:t>5.3.2.5.2</w:t>
      </w:r>
      <w:r>
        <w:tab/>
      </w:r>
      <w:r w:rsidRPr="005E3498">
        <w:t>MBS User Data Ingest Session</w:t>
      </w:r>
      <w:r w:rsidR="00FF5144">
        <w:t xml:space="preserve"> Deletion</w:t>
      </w:r>
      <w:bookmarkEnd w:id="339"/>
      <w:bookmarkEnd w:id="340"/>
      <w:bookmarkEnd w:id="341"/>
      <w:bookmarkEnd w:id="342"/>
      <w:bookmarkEnd w:id="343"/>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pt;height:161.65pt" o:ole="">
            <v:imagedata r:id="rId32" o:title=""/>
          </v:shape>
          <o:OLEObject Type="Embed" ProgID="Visio.Drawing.11" ShapeID="_x0000_i1036" DrawAspect="Content" ObjectID="_1826954053"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18C20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48D79939"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430649EA"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344" w:name="_Toc120608958"/>
      <w:bookmarkStart w:id="345" w:name="_Toc120657425"/>
      <w:bookmarkStart w:id="346" w:name="_Toc133407707"/>
      <w:bookmarkStart w:id="347" w:name="_Toc164876264"/>
      <w:bookmarkStart w:id="348" w:name="_Toc209530166"/>
      <w:r>
        <w:t>5.3.2.6</w:t>
      </w:r>
      <w:r>
        <w:tab/>
      </w:r>
      <w:r w:rsidRPr="00CE3893">
        <w:t>N</w:t>
      </w:r>
      <w:r>
        <w:t>mbsf</w:t>
      </w:r>
      <w:r w:rsidRPr="00CE3893">
        <w:t>_</w:t>
      </w:r>
      <w:r>
        <w:t>MBSUserDataIngestSession</w:t>
      </w:r>
      <w:r w:rsidRPr="00CE3893">
        <w:t>_</w:t>
      </w:r>
      <w:r>
        <w:t>StatusSubscribe</w:t>
      </w:r>
      <w:r w:rsidRPr="00CE3893">
        <w:t xml:space="preserve"> service operation</w:t>
      </w:r>
      <w:bookmarkEnd w:id="344"/>
      <w:bookmarkEnd w:id="345"/>
      <w:bookmarkEnd w:id="346"/>
      <w:bookmarkEnd w:id="347"/>
      <w:bookmarkEnd w:id="348"/>
    </w:p>
    <w:p w14:paraId="18F8ED23" w14:textId="77777777" w:rsidR="003273C9" w:rsidRDefault="003273C9" w:rsidP="003273C9">
      <w:pPr>
        <w:pStyle w:val="Heading5"/>
      </w:pPr>
      <w:bookmarkStart w:id="349" w:name="_Toc120608959"/>
      <w:bookmarkStart w:id="350" w:name="_Toc120657426"/>
      <w:bookmarkStart w:id="351" w:name="_Toc133407708"/>
      <w:bookmarkStart w:id="352" w:name="_Toc164876265"/>
      <w:bookmarkStart w:id="353" w:name="_Toc209530167"/>
      <w:r>
        <w:t>5.3.2.6.1</w:t>
      </w:r>
      <w:r>
        <w:tab/>
        <w:t>General</w:t>
      </w:r>
      <w:bookmarkEnd w:id="349"/>
      <w:bookmarkEnd w:id="350"/>
      <w:bookmarkEnd w:id="351"/>
      <w:bookmarkEnd w:id="352"/>
      <w:bookmarkEnd w:id="353"/>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lastRenderedPageBreak/>
        <w:t>The following procedures are supported by the "Nmbsf_MBSUserDataIngestSession_StatusSubscribe" service operation:</w:t>
      </w:r>
    </w:p>
    <w:p w14:paraId="761E059B" w14:textId="2035700F" w:rsidR="003273C9" w:rsidRDefault="003273C9" w:rsidP="003273C9">
      <w:pPr>
        <w:pStyle w:val="B10"/>
      </w:pPr>
      <w:r>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354" w:name="_Toc120608960"/>
      <w:bookmarkStart w:id="355" w:name="_Toc120657427"/>
      <w:bookmarkStart w:id="356" w:name="_Toc133407709"/>
      <w:bookmarkStart w:id="357" w:name="_Toc164876266"/>
      <w:bookmarkStart w:id="358" w:name="_Toc209530168"/>
      <w:r>
        <w:t>5.3.2.6.2</w:t>
      </w:r>
      <w:r>
        <w:tab/>
        <w:t>MBS User D</w:t>
      </w:r>
      <w:r w:rsidR="003055A2">
        <w:t>a</w:t>
      </w:r>
      <w:r>
        <w:t>ta Ingest Session</w:t>
      </w:r>
      <w:r w:rsidR="00D63CDA">
        <w:t xml:space="preserve"> </w:t>
      </w:r>
      <w:r w:rsidR="00D63CDA" w:rsidRPr="00FE3974">
        <w:t>Status Subscription</w:t>
      </w:r>
      <w:r w:rsidR="00D63CDA">
        <w:t xml:space="preserve"> Creation</w:t>
      </w:r>
      <w:bookmarkEnd w:id="354"/>
      <w:bookmarkEnd w:id="355"/>
      <w:bookmarkEnd w:id="356"/>
      <w:bookmarkEnd w:id="357"/>
      <w:bookmarkEnd w:id="358"/>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pt;height:161.65pt" o:ole="">
            <v:imagedata r:id="rId34" o:title=""/>
          </v:shape>
          <o:OLEObject Type="Embed" ProgID="Visio.Drawing.11" ShapeID="_x0000_i1037" DrawAspect="Content" ObjectID="_1826954054"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8D5564C"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2B5C92D4"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64701F">
        <w:t>.</w:t>
      </w:r>
    </w:p>
    <w:p w14:paraId="7FBB6DC9" w14:textId="36993D2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359" w:name="_Toc120608961"/>
      <w:bookmarkStart w:id="360" w:name="_Toc120657428"/>
      <w:bookmarkStart w:id="361" w:name="_Toc133407710"/>
      <w:bookmarkStart w:id="362" w:name="_Toc164876267"/>
      <w:bookmarkStart w:id="363" w:name="_Toc209530169"/>
      <w:r>
        <w:t>5.3.2.7</w:t>
      </w:r>
      <w:r>
        <w:tab/>
      </w:r>
      <w:r w:rsidRPr="00CE3893">
        <w:t>N</w:t>
      </w:r>
      <w:r>
        <w:t>mbsf</w:t>
      </w:r>
      <w:r w:rsidRPr="00CE3893">
        <w:t>_</w:t>
      </w:r>
      <w:r>
        <w:t>MBSUserDataIngestSession</w:t>
      </w:r>
      <w:r w:rsidRPr="00CE3893">
        <w:t>_</w:t>
      </w:r>
      <w:r>
        <w:t>StatusSubscribeMod</w:t>
      </w:r>
      <w:r w:rsidRPr="00CE3893">
        <w:t xml:space="preserve"> service operation</w:t>
      </w:r>
      <w:bookmarkEnd w:id="359"/>
      <w:bookmarkEnd w:id="360"/>
      <w:bookmarkEnd w:id="361"/>
      <w:bookmarkEnd w:id="362"/>
      <w:bookmarkEnd w:id="363"/>
    </w:p>
    <w:p w14:paraId="52993966" w14:textId="77777777" w:rsidR="009B511B" w:rsidRDefault="009B511B" w:rsidP="009B511B">
      <w:pPr>
        <w:pStyle w:val="Heading5"/>
      </w:pPr>
      <w:bookmarkStart w:id="364" w:name="_Toc120608962"/>
      <w:bookmarkStart w:id="365" w:name="_Toc120657429"/>
      <w:bookmarkStart w:id="366" w:name="_Toc133407711"/>
      <w:bookmarkStart w:id="367" w:name="_Toc164876268"/>
      <w:bookmarkStart w:id="368" w:name="_Toc209530170"/>
      <w:r>
        <w:t>5.3.2.7.1</w:t>
      </w:r>
      <w:r>
        <w:tab/>
        <w:t>General</w:t>
      </w:r>
      <w:bookmarkEnd w:id="364"/>
      <w:bookmarkEnd w:id="365"/>
      <w:bookmarkEnd w:id="366"/>
      <w:bookmarkEnd w:id="367"/>
      <w:bookmarkEnd w:id="368"/>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369" w:name="_Toc120608963"/>
      <w:bookmarkStart w:id="370" w:name="_Toc120657430"/>
      <w:bookmarkStart w:id="371" w:name="_Toc133407712"/>
      <w:bookmarkStart w:id="372" w:name="_Toc164876269"/>
      <w:bookmarkStart w:id="373" w:name="_Toc209530171"/>
      <w:r>
        <w:lastRenderedPageBreak/>
        <w:t>5.3.2.7.2</w:t>
      </w:r>
      <w:r>
        <w:tab/>
        <w:t xml:space="preserve">MBS User Data Ingest Session </w:t>
      </w:r>
      <w:r w:rsidRPr="00FE3974">
        <w:t>Status Subscription</w:t>
      </w:r>
      <w:r>
        <w:t xml:space="preserve"> Update</w:t>
      </w:r>
      <w:bookmarkEnd w:id="369"/>
      <w:bookmarkEnd w:id="370"/>
      <w:bookmarkEnd w:id="371"/>
      <w:bookmarkEnd w:id="372"/>
      <w:bookmarkEnd w:id="373"/>
    </w:p>
    <w:p w14:paraId="4ED83304" w14:textId="3C5B5D58"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pt;height:163.15pt" o:ole="">
            <v:imagedata r:id="rId36" o:title=""/>
          </v:shape>
          <o:OLEObject Type="Embed" ProgID="Visio.Drawing.11" ShapeID="_x0000_i1038" DrawAspect="Content" ObjectID="_1826954055"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2A43C02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77777777" w:rsidR="00603685" w:rsidRPr="009556B7" w:rsidRDefault="00603685" w:rsidP="00603685">
      <w:pPr>
        <w:pStyle w:val="B10"/>
      </w:pPr>
      <w:r w:rsidRPr="009556B7">
        <w:tab/>
      </w:r>
      <w:r>
        <w:t>Only the list of subscribed events (i.e. the "eventSubscs" attribute) and/or the notification URI (i.e. the "notifURI" attribute) may be updated/modified by the NF service consumer</w:t>
      </w:r>
      <w:r w:rsidRPr="009556B7">
        <w:t>.</w:t>
      </w:r>
    </w:p>
    <w:p w14:paraId="4D654460" w14:textId="042FBA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36112B5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4BB886B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374" w:name="_Toc120608964"/>
      <w:bookmarkStart w:id="375" w:name="_Toc120657431"/>
      <w:bookmarkStart w:id="376" w:name="_Toc133407713"/>
      <w:bookmarkStart w:id="377" w:name="_Toc164876270"/>
      <w:bookmarkStart w:id="378" w:name="_Toc209530172"/>
      <w:r>
        <w:t>5.3.2.</w:t>
      </w:r>
      <w:r w:rsidR="009477A6">
        <w:t>8</w:t>
      </w:r>
      <w:r>
        <w:tab/>
      </w:r>
      <w:r w:rsidRPr="00D42B20">
        <w:t>Nmbsf_MBSUser</w:t>
      </w:r>
      <w:r>
        <w:t>DataIngestSession</w:t>
      </w:r>
      <w:r w:rsidRPr="00D42B20">
        <w:t>_</w:t>
      </w:r>
      <w:r>
        <w:t>StatusUnsubscribe</w:t>
      </w:r>
      <w:r w:rsidRPr="00D42B20">
        <w:t xml:space="preserve"> service operation</w:t>
      </w:r>
      <w:bookmarkEnd w:id="374"/>
      <w:bookmarkEnd w:id="375"/>
      <w:bookmarkEnd w:id="376"/>
      <w:bookmarkEnd w:id="377"/>
      <w:bookmarkEnd w:id="378"/>
    </w:p>
    <w:p w14:paraId="37217E0E" w14:textId="4F6FDD7F" w:rsidR="003273C9" w:rsidRDefault="003273C9" w:rsidP="003273C9">
      <w:pPr>
        <w:pStyle w:val="Heading5"/>
      </w:pPr>
      <w:bookmarkStart w:id="379" w:name="_Toc120608965"/>
      <w:bookmarkStart w:id="380" w:name="_Toc120657432"/>
      <w:bookmarkStart w:id="381" w:name="_Toc133407714"/>
      <w:bookmarkStart w:id="382" w:name="_Toc164876271"/>
      <w:bookmarkStart w:id="383" w:name="_Toc209530173"/>
      <w:r>
        <w:t>5.3.2.</w:t>
      </w:r>
      <w:r w:rsidR="009477A6">
        <w:t>8</w:t>
      </w:r>
      <w:r>
        <w:t>.1</w:t>
      </w:r>
      <w:r>
        <w:tab/>
        <w:t>General</w:t>
      </w:r>
      <w:bookmarkEnd w:id="379"/>
      <w:bookmarkEnd w:id="380"/>
      <w:bookmarkEnd w:id="381"/>
      <w:bookmarkEnd w:id="382"/>
      <w:bookmarkEnd w:id="383"/>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384" w:name="_Toc120608966"/>
      <w:bookmarkStart w:id="385" w:name="_Toc120657433"/>
      <w:bookmarkStart w:id="386" w:name="_Toc133407715"/>
      <w:bookmarkStart w:id="387" w:name="_Toc164876272"/>
      <w:bookmarkStart w:id="388" w:name="_Toc209530174"/>
      <w:r>
        <w:t>5.3.2.</w:t>
      </w:r>
      <w:r w:rsidR="009477A6">
        <w:t>8</w:t>
      </w:r>
      <w:r>
        <w:t>.2</w:t>
      </w:r>
      <w:r>
        <w:tab/>
      </w:r>
      <w:r w:rsidRPr="005E3498">
        <w:t>MBS User Data Ingest Session</w:t>
      </w:r>
      <w:r w:rsidR="009B691F">
        <w:t xml:space="preserve"> Status Subscription Deletion</w:t>
      </w:r>
      <w:bookmarkEnd w:id="384"/>
      <w:bookmarkEnd w:id="385"/>
      <w:bookmarkEnd w:id="386"/>
      <w:bookmarkEnd w:id="387"/>
      <w:bookmarkEnd w:id="388"/>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pt;height:161.65pt" o:ole="">
            <v:imagedata r:id="rId38" o:title=""/>
          </v:shape>
          <o:OLEObject Type="Embed" ProgID="Visio.Drawing.11" ShapeID="_x0000_i1039" DrawAspect="Content" ObjectID="_1826954056"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29EC91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7395EAF4"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FC5E3EC"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389" w:name="_Toc120608967"/>
      <w:bookmarkStart w:id="390" w:name="_Toc120657434"/>
      <w:bookmarkStart w:id="391" w:name="_Toc133407716"/>
      <w:bookmarkStart w:id="392" w:name="_Toc164876273"/>
      <w:bookmarkStart w:id="393" w:name="_Toc209530175"/>
      <w:r>
        <w:t>5.3.2.</w:t>
      </w:r>
      <w:r w:rsidR="00AC7B5B">
        <w:t>9</w:t>
      </w:r>
      <w:r>
        <w:tab/>
      </w:r>
      <w:r w:rsidRPr="00D42B20">
        <w:t>Nmbsf_MBSUser</w:t>
      </w:r>
      <w:r>
        <w:t>DataIngestSession</w:t>
      </w:r>
      <w:r w:rsidRPr="00D42B20">
        <w:t>_</w:t>
      </w:r>
      <w:r>
        <w:t>StatusNotify</w:t>
      </w:r>
      <w:r w:rsidRPr="00D42B20">
        <w:t xml:space="preserve"> service operation</w:t>
      </w:r>
      <w:bookmarkEnd w:id="389"/>
      <w:bookmarkEnd w:id="390"/>
      <w:bookmarkEnd w:id="391"/>
      <w:bookmarkEnd w:id="392"/>
      <w:bookmarkEnd w:id="393"/>
    </w:p>
    <w:p w14:paraId="418DACF0" w14:textId="75432AC1" w:rsidR="00464C9C" w:rsidRDefault="00464C9C" w:rsidP="00464C9C">
      <w:pPr>
        <w:pStyle w:val="Heading5"/>
      </w:pPr>
      <w:bookmarkStart w:id="394" w:name="_Toc120608968"/>
      <w:bookmarkStart w:id="395" w:name="_Toc120657435"/>
      <w:bookmarkStart w:id="396" w:name="_Toc133407717"/>
      <w:bookmarkStart w:id="397" w:name="_Toc164876274"/>
      <w:bookmarkStart w:id="398" w:name="_Toc209530176"/>
      <w:r>
        <w:t>5.3.2.</w:t>
      </w:r>
      <w:r w:rsidR="00AC7B5B">
        <w:t>9</w:t>
      </w:r>
      <w:r>
        <w:t>.1</w:t>
      </w:r>
      <w:r>
        <w:tab/>
        <w:t>General</w:t>
      </w:r>
      <w:bookmarkEnd w:id="394"/>
      <w:bookmarkEnd w:id="395"/>
      <w:bookmarkEnd w:id="396"/>
      <w:bookmarkEnd w:id="397"/>
      <w:bookmarkEnd w:id="398"/>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399" w:name="_Toc120608969"/>
      <w:bookmarkStart w:id="400" w:name="_Toc120657436"/>
      <w:bookmarkStart w:id="401" w:name="_Toc133407718"/>
      <w:bookmarkStart w:id="402" w:name="_Toc164876275"/>
      <w:bookmarkStart w:id="403" w:name="_Toc209530177"/>
      <w:r>
        <w:t>5.3.2.</w:t>
      </w:r>
      <w:r w:rsidR="00AC7B5B">
        <w:t>9</w:t>
      </w:r>
      <w:r>
        <w:t>.2</w:t>
      </w:r>
      <w:r>
        <w:tab/>
      </w:r>
      <w:r w:rsidRPr="0042574C">
        <w:t xml:space="preserve">MBS User Data Ingest Session </w:t>
      </w:r>
      <w:r w:rsidR="00DA5A7D">
        <w:t>Status Notification</w:t>
      </w:r>
      <w:bookmarkEnd w:id="399"/>
      <w:bookmarkEnd w:id="400"/>
      <w:bookmarkEnd w:id="401"/>
      <w:bookmarkEnd w:id="402"/>
      <w:bookmarkEnd w:id="403"/>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pt;height:161.65pt" o:ole="">
            <v:imagedata r:id="rId40" o:title=""/>
          </v:shape>
          <o:OLEObject Type="Embed" ProgID="Visio.Drawing.11" ShapeID="_x0000_i1040" DrawAspect="Content" ObjectID="_1826954057"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45C5B026"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404" w:name="_Toc120608970"/>
      <w:bookmarkStart w:id="405" w:name="_Toc120657437"/>
      <w:r w:rsidRPr="004D3578">
        <w:br w:type="page"/>
      </w:r>
      <w:bookmarkStart w:id="406" w:name="_Toc133407719"/>
      <w:bookmarkStart w:id="407" w:name="_Toc164876276"/>
      <w:bookmarkStart w:id="408" w:name="_Toc209530178"/>
      <w:r w:rsidR="008A6D4A">
        <w:lastRenderedPageBreak/>
        <w:t>6</w:t>
      </w:r>
      <w:r w:rsidR="008A6D4A">
        <w:tab/>
        <w:t>API Definitions</w:t>
      </w:r>
      <w:bookmarkEnd w:id="275"/>
      <w:bookmarkEnd w:id="276"/>
      <w:bookmarkEnd w:id="277"/>
      <w:bookmarkEnd w:id="404"/>
      <w:bookmarkEnd w:id="405"/>
      <w:bookmarkEnd w:id="406"/>
      <w:bookmarkEnd w:id="407"/>
      <w:bookmarkEnd w:id="408"/>
    </w:p>
    <w:p w14:paraId="391C9859" w14:textId="0BE3F8DC" w:rsidR="008A6D4A" w:rsidRDefault="008A6D4A" w:rsidP="008A6D4A">
      <w:pPr>
        <w:pStyle w:val="Heading2"/>
      </w:pPr>
      <w:bookmarkStart w:id="409" w:name="_Toc510696598"/>
      <w:bookmarkStart w:id="410" w:name="_Toc35971390"/>
      <w:bookmarkStart w:id="411" w:name="_Toc100742441"/>
      <w:bookmarkStart w:id="412" w:name="_Toc120608971"/>
      <w:bookmarkStart w:id="413" w:name="_Toc120657438"/>
      <w:bookmarkStart w:id="414" w:name="_Toc133407720"/>
      <w:bookmarkStart w:id="415" w:name="_Toc164876277"/>
      <w:bookmarkStart w:id="416" w:name="_Toc209530179"/>
      <w:r>
        <w:t>6.1</w:t>
      </w:r>
      <w:r>
        <w:tab/>
      </w:r>
      <w:r w:rsidR="005A30ED" w:rsidRPr="00307394">
        <w:rPr>
          <w:lang w:val="en-US"/>
        </w:rPr>
        <w:t>Nmbsf_MBSUserService</w:t>
      </w:r>
      <w:r>
        <w:t xml:space="preserve"> Service API</w:t>
      </w:r>
      <w:bookmarkEnd w:id="409"/>
      <w:bookmarkEnd w:id="410"/>
      <w:bookmarkEnd w:id="411"/>
      <w:bookmarkEnd w:id="412"/>
      <w:bookmarkEnd w:id="413"/>
      <w:bookmarkEnd w:id="414"/>
      <w:bookmarkEnd w:id="415"/>
      <w:bookmarkEnd w:id="416"/>
    </w:p>
    <w:p w14:paraId="2FA7B115" w14:textId="77777777" w:rsidR="008A6D4A" w:rsidRDefault="008A6D4A" w:rsidP="00662390">
      <w:pPr>
        <w:pStyle w:val="Heading3"/>
      </w:pPr>
      <w:bookmarkStart w:id="417" w:name="_Toc510696599"/>
      <w:bookmarkStart w:id="418" w:name="_Toc35971391"/>
      <w:bookmarkStart w:id="419" w:name="_Toc100742442"/>
      <w:bookmarkStart w:id="420" w:name="_Toc120608972"/>
      <w:bookmarkStart w:id="421" w:name="_Toc120657439"/>
      <w:bookmarkStart w:id="422" w:name="_Toc133407721"/>
      <w:bookmarkStart w:id="423" w:name="_Toc164876278"/>
      <w:bookmarkStart w:id="424" w:name="_Toc209530180"/>
      <w:r>
        <w:t>6.1.1</w:t>
      </w:r>
      <w:r>
        <w:tab/>
        <w:t>Introduction</w:t>
      </w:r>
      <w:bookmarkEnd w:id="417"/>
      <w:bookmarkEnd w:id="418"/>
      <w:bookmarkEnd w:id="419"/>
      <w:bookmarkEnd w:id="420"/>
      <w:bookmarkEnd w:id="421"/>
      <w:bookmarkEnd w:id="422"/>
      <w:bookmarkEnd w:id="423"/>
      <w:bookmarkEnd w:id="424"/>
    </w:p>
    <w:p w14:paraId="17A68331" w14:textId="17491CA7" w:rsidR="008A6D4A" w:rsidRDefault="008A6D4A" w:rsidP="008A6D4A">
      <w:pPr>
        <w:rPr>
          <w:noProof/>
          <w:lang w:eastAsia="zh-CN"/>
        </w:rPr>
      </w:pPr>
      <w:bookmarkStart w:id="425"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90B47D9"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426" w:name="_Toc35971392"/>
      <w:bookmarkStart w:id="427" w:name="_Toc100742443"/>
      <w:bookmarkStart w:id="428" w:name="_Toc120608973"/>
      <w:bookmarkStart w:id="429" w:name="_Toc120657440"/>
      <w:bookmarkStart w:id="430" w:name="_Toc133407722"/>
      <w:bookmarkStart w:id="431" w:name="_Toc164876279"/>
      <w:bookmarkStart w:id="432" w:name="_Toc209530181"/>
      <w:r>
        <w:t>6.1.2</w:t>
      </w:r>
      <w:r>
        <w:tab/>
        <w:t>Usage of HTTP</w:t>
      </w:r>
      <w:bookmarkEnd w:id="425"/>
      <w:bookmarkEnd w:id="426"/>
      <w:bookmarkEnd w:id="427"/>
      <w:bookmarkEnd w:id="428"/>
      <w:bookmarkEnd w:id="429"/>
      <w:bookmarkEnd w:id="430"/>
      <w:bookmarkEnd w:id="431"/>
      <w:bookmarkEnd w:id="432"/>
    </w:p>
    <w:p w14:paraId="1560E1A9" w14:textId="77777777" w:rsidR="008A6D4A" w:rsidRPr="000C5200" w:rsidRDefault="008A6D4A" w:rsidP="00662390">
      <w:pPr>
        <w:pStyle w:val="Heading4"/>
      </w:pPr>
      <w:bookmarkStart w:id="433" w:name="_Toc510696601"/>
      <w:bookmarkStart w:id="434" w:name="_Toc35971393"/>
      <w:bookmarkStart w:id="435" w:name="_Toc100742444"/>
      <w:bookmarkStart w:id="436" w:name="_Toc120608974"/>
      <w:bookmarkStart w:id="437" w:name="_Toc120657441"/>
      <w:bookmarkStart w:id="438" w:name="_Toc133407723"/>
      <w:bookmarkStart w:id="439" w:name="_Toc164876280"/>
      <w:bookmarkStart w:id="440" w:name="_Toc209530182"/>
      <w:r>
        <w:t>6.1.2.1</w:t>
      </w:r>
      <w:r>
        <w:tab/>
        <w:t>General</w:t>
      </w:r>
      <w:bookmarkEnd w:id="433"/>
      <w:bookmarkEnd w:id="434"/>
      <w:bookmarkEnd w:id="435"/>
      <w:bookmarkEnd w:id="436"/>
      <w:bookmarkEnd w:id="437"/>
      <w:bookmarkEnd w:id="438"/>
      <w:bookmarkEnd w:id="439"/>
      <w:bookmarkEnd w:id="440"/>
    </w:p>
    <w:p w14:paraId="4D7A17E1" w14:textId="69FCDD36" w:rsidR="008A6D4A" w:rsidRPr="00986E88" w:rsidRDefault="008A6D4A" w:rsidP="008A6D4A">
      <w:pPr>
        <w:rPr>
          <w:noProof/>
        </w:rPr>
      </w:pPr>
      <w:bookmarkStart w:id="441" w:name="_Toc510696602"/>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442" w:name="_Toc35971394"/>
      <w:bookmarkStart w:id="443" w:name="_Toc100742445"/>
      <w:bookmarkStart w:id="444" w:name="_Toc120608975"/>
      <w:bookmarkStart w:id="445" w:name="_Toc120657442"/>
      <w:bookmarkStart w:id="446" w:name="_Toc133407724"/>
      <w:bookmarkStart w:id="447" w:name="_Toc164876281"/>
      <w:bookmarkStart w:id="448" w:name="_Toc209530183"/>
      <w:r>
        <w:t>6.1.2.2</w:t>
      </w:r>
      <w:r>
        <w:tab/>
        <w:t>HTTP standard headers</w:t>
      </w:r>
      <w:bookmarkEnd w:id="441"/>
      <w:bookmarkEnd w:id="442"/>
      <w:bookmarkEnd w:id="443"/>
      <w:bookmarkEnd w:id="444"/>
      <w:bookmarkEnd w:id="445"/>
      <w:bookmarkEnd w:id="446"/>
      <w:bookmarkEnd w:id="447"/>
      <w:bookmarkEnd w:id="448"/>
    </w:p>
    <w:p w14:paraId="37563F57" w14:textId="77777777" w:rsidR="008A6D4A" w:rsidRDefault="008A6D4A" w:rsidP="00662390">
      <w:pPr>
        <w:pStyle w:val="Heading5"/>
        <w:rPr>
          <w:lang w:eastAsia="zh-CN"/>
        </w:rPr>
      </w:pPr>
      <w:bookmarkStart w:id="449" w:name="_Toc510696603"/>
      <w:bookmarkStart w:id="450" w:name="_Toc35971395"/>
      <w:bookmarkStart w:id="451" w:name="_Toc100742446"/>
      <w:bookmarkStart w:id="452" w:name="_Toc120608976"/>
      <w:bookmarkStart w:id="453" w:name="_Toc120657443"/>
      <w:bookmarkStart w:id="454" w:name="_Toc133407725"/>
      <w:bookmarkStart w:id="455" w:name="_Toc164876282"/>
      <w:bookmarkStart w:id="456" w:name="_Toc209530184"/>
      <w:r>
        <w:t>6.1.2.2.1</w:t>
      </w:r>
      <w:r>
        <w:rPr>
          <w:rFonts w:hint="eastAsia"/>
          <w:lang w:eastAsia="zh-CN"/>
        </w:rPr>
        <w:tab/>
      </w:r>
      <w:r>
        <w:rPr>
          <w:lang w:eastAsia="zh-CN"/>
        </w:rPr>
        <w:t>General</w:t>
      </w:r>
      <w:bookmarkEnd w:id="449"/>
      <w:bookmarkEnd w:id="450"/>
      <w:bookmarkEnd w:id="451"/>
      <w:bookmarkEnd w:id="452"/>
      <w:bookmarkEnd w:id="453"/>
      <w:bookmarkEnd w:id="454"/>
      <w:bookmarkEnd w:id="455"/>
      <w:bookmarkEnd w:id="456"/>
    </w:p>
    <w:p w14:paraId="02C8BA3C" w14:textId="602F4C27" w:rsidR="008A6D4A" w:rsidRPr="00986E88" w:rsidRDefault="008A6D4A" w:rsidP="008A6D4A">
      <w:pPr>
        <w:rPr>
          <w:noProof/>
        </w:rPr>
      </w:pPr>
      <w:bookmarkStart w:id="457"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458" w:name="_Toc35971396"/>
      <w:bookmarkStart w:id="459" w:name="_Toc100742447"/>
      <w:bookmarkStart w:id="460" w:name="_Toc120608977"/>
      <w:bookmarkStart w:id="461" w:name="_Toc120657444"/>
      <w:bookmarkStart w:id="462" w:name="_Toc133407726"/>
      <w:bookmarkStart w:id="463" w:name="_Toc164876283"/>
      <w:bookmarkStart w:id="464" w:name="_Toc209530185"/>
      <w:r>
        <w:t>6.1.2.2.2</w:t>
      </w:r>
      <w:r>
        <w:tab/>
        <w:t>Content type</w:t>
      </w:r>
      <w:bookmarkEnd w:id="457"/>
      <w:bookmarkEnd w:id="458"/>
      <w:bookmarkEnd w:id="459"/>
      <w:bookmarkEnd w:id="460"/>
      <w:bookmarkEnd w:id="461"/>
      <w:bookmarkEnd w:id="462"/>
      <w:bookmarkEnd w:id="463"/>
      <w:bookmarkEnd w:id="464"/>
    </w:p>
    <w:p w14:paraId="305F86EC" w14:textId="4BFFF0DF" w:rsidR="008A6D4A" w:rsidRDefault="008A6D4A" w:rsidP="008A6D4A">
      <w:bookmarkStart w:id="46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625D6C7B"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w:t>
      </w:r>
      <w:r w:rsidR="00A67FB9">
        <w:t>9457</w:t>
      </w:r>
      <w:r w:rsidR="008A6D4A">
        <w:t> [13].</w:t>
      </w:r>
    </w:p>
    <w:p w14:paraId="1A32DE74" w14:textId="77777777" w:rsidR="008A6D4A" w:rsidRPr="000C5200" w:rsidRDefault="008A6D4A" w:rsidP="00662390">
      <w:pPr>
        <w:pStyle w:val="Heading4"/>
      </w:pPr>
      <w:bookmarkStart w:id="466" w:name="_Toc35971397"/>
      <w:bookmarkStart w:id="467" w:name="_Toc100742448"/>
      <w:bookmarkStart w:id="468" w:name="_Toc120608978"/>
      <w:bookmarkStart w:id="469" w:name="_Toc120657445"/>
      <w:bookmarkStart w:id="470" w:name="_Toc133407727"/>
      <w:bookmarkStart w:id="471" w:name="_Toc164876284"/>
      <w:bookmarkStart w:id="472" w:name="_Toc209530186"/>
      <w:r>
        <w:lastRenderedPageBreak/>
        <w:t>6.1.2.3</w:t>
      </w:r>
      <w:r>
        <w:tab/>
        <w:t>HTTP custom headers</w:t>
      </w:r>
      <w:bookmarkEnd w:id="465"/>
      <w:bookmarkEnd w:id="466"/>
      <w:bookmarkEnd w:id="467"/>
      <w:bookmarkEnd w:id="468"/>
      <w:bookmarkEnd w:id="469"/>
      <w:bookmarkEnd w:id="470"/>
      <w:bookmarkEnd w:id="471"/>
      <w:bookmarkEnd w:id="472"/>
    </w:p>
    <w:p w14:paraId="0A8370E8" w14:textId="097A3058" w:rsidR="000602BD" w:rsidRDefault="000602BD" w:rsidP="000602BD">
      <w:pPr>
        <w:rPr>
          <w:noProof/>
        </w:rPr>
      </w:pPr>
      <w:bookmarkStart w:id="473" w:name="_Toc489605322"/>
      <w:bookmarkStart w:id="474" w:name="_Toc492899753"/>
      <w:bookmarkStart w:id="475" w:name="_Toc492900032"/>
      <w:bookmarkStart w:id="476" w:name="_Toc492967834"/>
      <w:bookmarkStart w:id="477" w:name="_Toc492972922"/>
      <w:bookmarkStart w:id="478" w:name="_Toc492973142"/>
      <w:bookmarkStart w:id="479" w:name="_Toc492974840"/>
      <w:bookmarkStart w:id="48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481" w:name="_Toc510696607"/>
      <w:bookmarkStart w:id="482" w:name="_Toc35971398"/>
      <w:bookmarkStart w:id="483" w:name="_Toc100742449"/>
      <w:bookmarkStart w:id="484" w:name="_Toc120608979"/>
      <w:bookmarkStart w:id="485" w:name="_Toc120657446"/>
      <w:bookmarkStart w:id="486" w:name="_Toc133407728"/>
      <w:bookmarkStart w:id="487" w:name="_Toc164876285"/>
      <w:bookmarkStart w:id="488" w:name="_Toc209530187"/>
      <w:bookmarkEnd w:id="473"/>
      <w:bookmarkEnd w:id="474"/>
      <w:bookmarkEnd w:id="475"/>
      <w:bookmarkEnd w:id="476"/>
      <w:bookmarkEnd w:id="477"/>
      <w:bookmarkEnd w:id="478"/>
      <w:bookmarkEnd w:id="479"/>
      <w:bookmarkEnd w:id="480"/>
      <w:r>
        <w:t>6.1.3</w:t>
      </w:r>
      <w:r>
        <w:tab/>
        <w:t>Resources</w:t>
      </w:r>
      <w:bookmarkEnd w:id="481"/>
      <w:bookmarkEnd w:id="482"/>
      <w:bookmarkEnd w:id="483"/>
      <w:bookmarkEnd w:id="484"/>
      <w:bookmarkEnd w:id="485"/>
      <w:bookmarkEnd w:id="486"/>
      <w:bookmarkEnd w:id="487"/>
      <w:bookmarkEnd w:id="488"/>
    </w:p>
    <w:p w14:paraId="752598FC" w14:textId="0A4C30A8" w:rsidR="008A6D4A" w:rsidRDefault="008A6D4A" w:rsidP="00662390">
      <w:pPr>
        <w:pStyle w:val="Heading4"/>
      </w:pPr>
      <w:bookmarkStart w:id="489" w:name="_Toc510696608"/>
      <w:bookmarkStart w:id="490" w:name="_Toc35971399"/>
      <w:bookmarkStart w:id="491" w:name="_Toc100742450"/>
      <w:bookmarkStart w:id="492" w:name="_Toc120608980"/>
      <w:bookmarkStart w:id="493" w:name="_Toc120657447"/>
      <w:bookmarkStart w:id="494" w:name="_Toc133407729"/>
      <w:bookmarkStart w:id="495" w:name="_Toc164876286"/>
      <w:bookmarkStart w:id="496" w:name="_Toc209530188"/>
      <w:r>
        <w:t>6.1.3.1</w:t>
      </w:r>
      <w:r>
        <w:tab/>
        <w:t>Overview</w:t>
      </w:r>
      <w:bookmarkEnd w:id="489"/>
      <w:bookmarkEnd w:id="490"/>
      <w:bookmarkEnd w:id="491"/>
      <w:bookmarkEnd w:id="492"/>
      <w:bookmarkEnd w:id="493"/>
      <w:bookmarkEnd w:id="494"/>
      <w:bookmarkEnd w:id="495"/>
      <w:bookmarkEnd w:id="496"/>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8pt;height:2in" o:ole="">
            <v:imagedata r:id="rId42" o:title=""/>
          </v:shape>
          <o:OLEObject Type="Embed" ProgID="Visio.Drawing.11" ShapeID="_x0000_i1041" DrawAspect="Content" ObjectID="_1826954058"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497" w:name="_Toc510696609"/>
      <w:bookmarkStart w:id="498"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499" w:name="_Toc100742451"/>
      <w:bookmarkStart w:id="500" w:name="_Toc120608981"/>
      <w:bookmarkStart w:id="501" w:name="_Toc120657448"/>
      <w:bookmarkStart w:id="502" w:name="_Toc133407730"/>
      <w:bookmarkStart w:id="503" w:name="_Toc164876287"/>
      <w:bookmarkStart w:id="504" w:name="_Toc209530189"/>
      <w:r>
        <w:t>6.1.3.2</w:t>
      </w:r>
      <w:r>
        <w:tab/>
        <w:t xml:space="preserve">Resource: </w:t>
      </w:r>
      <w:bookmarkEnd w:id="497"/>
      <w:bookmarkEnd w:id="498"/>
      <w:bookmarkEnd w:id="499"/>
      <w:r w:rsidR="00097433">
        <w:t>MBS User Services</w:t>
      </w:r>
      <w:bookmarkEnd w:id="500"/>
      <w:bookmarkEnd w:id="501"/>
      <w:bookmarkEnd w:id="502"/>
      <w:bookmarkEnd w:id="503"/>
      <w:bookmarkEnd w:id="504"/>
    </w:p>
    <w:p w14:paraId="5DA53F4D" w14:textId="77777777" w:rsidR="008A6D4A" w:rsidRDefault="008A6D4A" w:rsidP="00662390">
      <w:pPr>
        <w:pStyle w:val="Heading5"/>
      </w:pPr>
      <w:bookmarkStart w:id="505" w:name="_Toc510696610"/>
      <w:bookmarkStart w:id="506" w:name="_Toc35971401"/>
      <w:bookmarkStart w:id="507" w:name="_Toc100742452"/>
      <w:bookmarkStart w:id="508" w:name="_Toc120608982"/>
      <w:bookmarkStart w:id="509" w:name="_Toc120657449"/>
      <w:bookmarkStart w:id="510" w:name="_Toc133407731"/>
      <w:bookmarkStart w:id="511" w:name="_Toc164876288"/>
      <w:bookmarkStart w:id="512" w:name="_Toc209530190"/>
      <w:r>
        <w:t>6.1.3.2.1</w:t>
      </w:r>
      <w:r>
        <w:tab/>
        <w:t>Description</w:t>
      </w:r>
      <w:bookmarkEnd w:id="505"/>
      <w:bookmarkEnd w:id="506"/>
      <w:bookmarkEnd w:id="507"/>
      <w:bookmarkEnd w:id="508"/>
      <w:bookmarkEnd w:id="509"/>
      <w:bookmarkEnd w:id="510"/>
      <w:bookmarkEnd w:id="511"/>
      <w:bookmarkEnd w:id="512"/>
    </w:p>
    <w:p w14:paraId="38773283" w14:textId="77777777" w:rsidR="00097433" w:rsidRDefault="00097433" w:rsidP="00097433">
      <w:bookmarkStart w:id="513" w:name="_Toc35971402"/>
      <w:bookmarkStart w:id="514" w:name="_Toc100742453"/>
      <w:bookmarkStart w:id="515" w:name="_Toc510696612"/>
      <w:r>
        <w:t>This resource represents the collection of MBS User Services managed by the MBSF.</w:t>
      </w:r>
    </w:p>
    <w:p w14:paraId="38E2AC4F" w14:textId="77777777" w:rsidR="000602BD" w:rsidRDefault="000602BD" w:rsidP="000602BD">
      <w:pPr>
        <w:pStyle w:val="Heading5"/>
      </w:pPr>
      <w:bookmarkStart w:id="516" w:name="_Toc120608983"/>
      <w:bookmarkStart w:id="517" w:name="_Toc120657450"/>
      <w:bookmarkStart w:id="518" w:name="_Toc133407732"/>
      <w:bookmarkStart w:id="519" w:name="_Toc164876289"/>
      <w:bookmarkStart w:id="520" w:name="_Toc209530191"/>
      <w:r>
        <w:lastRenderedPageBreak/>
        <w:t>6.1.3.2.2</w:t>
      </w:r>
      <w:r>
        <w:tab/>
        <w:t>Resource Definition</w:t>
      </w:r>
      <w:bookmarkEnd w:id="513"/>
      <w:bookmarkEnd w:id="514"/>
      <w:bookmarkEnd w:id="516"/>
      <w:bookmarkEnd w:id="517"/>
      <w:bookmarkEnd w:id="518"/>
      <w:bookmarkEnd w:id="519"/>
      <w:bookmarkEnd w:id="520"/>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521" w:name="_Toc35971403"/>
      <w:bookmarkStart w:id="522" w:name="_Toc100742454"/>
      <w:bookmarkStart w:id="523" w:name="_Toc120608984"/>
      <w:bookmarkStart w:id="524" w:name="_Toc120657451"/>
      <w:bookmarkStart w:id="525" w:name="_Toc133407733"/>
      <w:bookmarkStart w:id="526" w:name="_Toc164876290"/>
      <w:bookmarkStart w:id="527" w:name="_Toc209530192"/>
      <w:r>
        <w:t>6.1.3.2.3</w:t>
      </w:r>
      <w:r>
        <w:tab/>
        <w:t>Resource Standard Methods</w:t>
      </w:r>
      <w:bookmarkEnd w:id="515"/>
      <w:bookmarkEnd w:id="521"/>
      <w:bookmarkEnd w:id="522"/>
      <w:bookmarkEnd w:id="523"/>
      <w:bookmarkEnd w:id="524"/>
      <w:bookmarkEnd w:id="525"/>
      <w:bookmarkEnd w:id="526"/>
      <w:bookmarkEnd w:id="527"/>
    </w:p>
    <w:p w14:paraId="03E9DAD6" w14:textId="5A5A2B4C" w:rsidR="008A6D4A" w:rsidRPr="00384E92" w:rsidRDefault="008A6D4A" w:rsidP="004D508C">
      <w:pPr>
        <w:pStyle w:val="Heading6"/>
      </w:pPr>
      <w:bookmarkStart w:id="528" w:name="_Toc510696613"/>
      <w:bookmarkStart w:id="529" w:name="_Toc35971404"/>
      <w:bookmarkStart w:id="530" w:name="_Toc100742455"/>
      <w:bookmarkStart w:id="531" w:name="_Toc120608985"/>
      <w:bookmarkStart w:id="532" w:name="_Toc120657452"/>
      <w:bookmarkStart w:id="533" w:name="_Toc133407734"/>
      <w:bookmarkStart w:id="534" w:name="_Toc164876291"/>
      <w:bookmarkStart w:id="535" w:name="_Toc209530193"/>
      <w:r w:rsidRPr="00384E92">
        <w:t>6.</w:t>
      </w:r>
      <w:r>
        <w:t>1.3.2.3</w:t>
      </w:r>
      <w:r w:rsidRPr="00384E92">
        <w:t>.1</w:t>
      </w:r>
      <w:r w:rsidRPr="00384E92">
        <w:tab/>
      </w:r>
      <w:bookmarkEnd w:id="528"/>
      <w:bookmarkEnd w:id="529"/>
      <w:bookmarkEnd w:id="530"/>
      <w:r w:rsidR="00097433">
        <w:t>GET</w:t>
      </w:r>
      <w:bookmarkEnd w:id="531"/>
      <w:bookmarkEnd w:id="532"/>
      <w:bookmarkEnd w:id="533"/>
      <w:bookmarkEnd w:id="534"/>
      <w:bookmarkEnd w:id="535"/>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vAlign w:val="center"/>
          </w:tcPr>
          <w:p w14:paraId="2DDC8EB9" w14:textId="1CAA5D02" w:rsidR="008A6D4A" w:rsidRPr="0016361A" w:rsidRDefault="008A6D4A" w:rsidP="00097433">
            <w:pPr>
              <w:pStyle w:val="TAL"/>
            </w:pPr>
            <w:proofErr w:type="gramStart"/>
            <w:r w:rsidRPr="0016361A">
              <w:t>array</w:t>
            </w:r>
            <w:r w:rsidRPr="0016361A">
              <w:rPr>
                <w:i/>
              </w:rPr>
              <w:t>(</w:t>
            </w:r>
            <w:proofErr w:type="gramEnd"/>
            <w:r w:rsidR="00097433">
              <w:t>MBSUserService</w:t>
            </w:r>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proofErr w:type="gramStart"/>
            <w:r>
              <w:t>0</w:t>
            </w:r>
            <w:r w:rsidR="008A6D4A" w:rsidRPr="0016361A">
              <w:t>..N</w:t>
            </w:r>
            <w:proofErr w:type="gramEnd"/>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vAlign w:val="center"/>
          </w:tcPr>
          <w:p w14:paraId="54B1FAFC" w14:textId="790C1ABE" w:rsidR="008A6D4A" w:rsidRPr="0016361A" w:rsidRDefault="00097433" w:rsidP="00097433">
            <w:pPr>
              <w:pStyle w:val="TAL"/>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6A1C63">
        <w:trPr>
          <w:jc w:val="center"/>
        </w:trPr>
        <w:tc>
          <w:tcPr>
            <w:tcW w:w="1101" w:type="pct"/>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vAlign w:val="center"/>
          </w:tcPr>
          <w:p w14:paraId="503D91DB" w14:textId="1FA790BB" w:rsidR="00FD09D9" w:rsidRDefault="00097433" w:rsidP="00FD09D9">
            <w:pPr>
              <w:pStyle w:val="TAL"/>
            </w:pPr>
            <w:r>
              <w:t>Temporary redirection.</w:t>
            </w:r>
          </w:p>
          <w:p w14:paraId="65116775" w14:textId="77777777" w:rsidR="00FD09D9" w:rsidRDefault="00FD09D9" w:rsidP="00FD09D9">
            <w:pPr>
              <w:pStyle w:val="TAL"/>
            </w:pPr>
          </w:p>
          <w:p w14:paraId="4763E154" w14:textId="67BAD8BB" w:rsidR="00097433" w:rsidRDefault="00FD09D9" w:rsidP="00FD09D9">
            <w:pPr>
              <w:pStyle w:val="TAL"/>
            </w:pPr>
            <w:r>
              <w:t>(NOTE 2)</w:t>
            </w:r>
          </w:p>
        </w:tc>
      </w:tr>
      <w:tr w:rsidR="00097433" w:rsidRPr="00B54FF5" w14:paraId="76169128" w14:textId="77777777" w:rsidTr="006A1C63">
        <w:trPr>
          <w:jc w:val="center"/>
        </w:trPr>
        <w:tc>
          <w:tcPr>
            <w:tcW w:w="1101" w:type="pct"/>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vAlign w:val="center"/>
          </w:tcPr>
          <w:p w14:paraId="597A185B" w14:textId="040FD4E4" w:rsidR="00FD09D9" w:rsidRDefault="00097433" w:rsidP="00FD09D9">
            <w:pPr>
              <w:pStyle w:val="TAL"/>
            </w:pPr>
            <w:r>
              <w:t>Permanent redirection.</w:t>
            </w:r>
          </w:p>
          <w:p w14:paraId="3C054D2D" w14:textId="77777777" w:rsidR="00FD09D9" w:rsidRDefault="00FD09D9" w:rsidP="00FD09D9">
            <w:pPr>
              <w:pStyle w:val="TAL"/>
            </w:pPr>
          </w:p>
          <w:p w14:paraId="23790DE3" w14:textId="326E8353" w:rsidR="00097433" w:rsidRDefault="00FD09D9" w:rsidP="00FD09D9">
            <w:pPr>
              <w:pStyle w:val="TAL"/>
            </w:pPr>
            <w:r>
              <w:t>(NOTE 2)</w:t>
            </w:r>
          </w:p>
        </w:tc>
      </w:tr>
      <w:tr w:rsidR="008A6D4A" w:rsidRPr="00B54FF5" w14:paraId="1D21F34E" w14:textId="77777777" w:rsidTr="009E77A0">
        <w:trPr>
          <w:jc w:val="center"/>
        </w:trPr>
        <w:tc>
          <w:tcPr>
            <w:tcW w:w="5000" w:type="pct"/>
            <w:gridSpan w:val="5"/>
          </w:tcPr>
          <w:p w14:paraId="2233BFD6" w14:textId="4E2A07F3" w:rsidR="008A6D4A" w:rsidRDefault="008A6D4A" w:rsidP="00097433">
            <w:pPr>
              <w:pStyle w:val="TAN"/>
            </w:pPr>
            <w:r w:rsidRPr="0016361A">
              <w:t>NOTE</w:t>
            </w:r>
            <w:r w:rsidR="00FD09D9">
              <w:t> 1</w:t>
            </w:r>
            <w:r w:rsidRPr="0016361A">
              <w:t>:</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p w14:paraId="6E1E57FA" w14:textId="0B96E03F" w:rsidR="00FD09D9" w:rsidRPr="0016361A" w:rsidRDefault="00FD09D9" w:rsidP="0009743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A7FB6F3" w14:textId="77777777" w:rsidR="008A6D4A" w:rsidRDefault="008A6D4A" w:rsidP="008A6D4A"/>
    <w:p w14:paraId="6D6E6ADC" w14:textId="77777777" w:rsidR="00097433" w:rsidRDefault="00097433" w:rsidP="00097433">
      <w:pPr>
        <w:pStyle w:val="TH"/>
      </w:pPr>
      <w:r>
        <w:lastRenderedPageBreak/>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7B271103" w14:textId="77777777" w:rsidTr="00657A5A">
        <w:trPr>
          <w:jc w:val="center"/>
        </w:trPr>
        <w:tc>
          <w:tcPr>
            <w:tcW w:w="1037"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657A5A">
        <w:trPr>
          <w:jc w:val="center"/>
        </w:trPr>
        <w:tc>
          <w:tcPr>
            <w:tcW w:w="1037" w:type="pct"/>
            <w:tcBorders>
              <w:top w:val="single" w:sz="6" w:space="0" w:color="auto"/>
            </w:tcBorders>
            <w:vAlign w:val="center"/>
            <w:hideMark/>
          </w:tcPr>
          <w:p w14:paraId="24C4925C" w14:textId="77777777" w:rsidR="00097433" w:rsidRDefault="00097433" w:rsidP="003551F3">
            <w:pPr>
              <w:pStyle w:val="TAL"/>
            </w:pPr>
            <w:r>
              <w:t>Location</w:t>
            </w:r>
          </w:p>
        </w:tc>
        <w:tc>
          <w:tcPr>
            <w:tcW w:w="519"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9090F48" w14:textId="172C9A73"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B9C0310" w14:textId="77777777" w:rsidR="00FD09D9" w:rsidRDefault="00FD09D9" w:rsidP="00FD09D9">
            <w:pPr>
              <w:pStyle w:val="TAL"/>
            </w:pPr>
          </w:p>
          <w:p w14:paraId="2AA92E80" w14:textId="1841B420"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2570F364" w14:textId="77777777" w:rsidTr="00657A5A">
        <w:trPr>
          <w:jc w:val="center"/>
        </w:trPr>
        <w:tc>
          <w:tcPr>
            <w:tcW w:w="1037" w:type="pct"/>
            <w:vAlign w:val="center"/>
            <w:hideMark/>
          </w:tcPr>
          <w:p w14:paraId="6B8D45BF" w14:textId="77777777" w:rsidR="00097433" w:rsidRDefault="00097433" w:rsidP="003551F3">
            <w:pPr>
              <w:pStyle w:val="TAL"/>
            </w:pPr>
            <w:r>
              <w:rPr>
                <w:lang w:eastAsia="zh-CN"/>
              </w:rPr>
              <w:t>3gpp-Sbi-Target-Nf-Id</w:t>
            </w:r>
          </w:p>
        </w:tc>
        <w:tc>
          <w:tcPr>
            <w:tcW w:w="519"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252DF8EF"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66B1C41E" w14:textId="77777777" w:rsidTr="00657A5A">
        <w:trPr>
          <w:jc w:val="center"/>
        </w:trPr>
        <w:tc>
          <w:tcPr>
            <w:tcW w:w="1037"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657A5A">
        <w:trPr>
          <w:jc w:val="center"/>
        </w:trPr>
        <w:tc>
          <w:tcPr>
            <w:tcW w:w="1037" w:type="pct"/>
            <w:tcBorders>
              <w:top w:val="single" w:sz="6" w:space="0" w:color="auto"/>
            </w:tcBorders>
            <w:vAlign w:val="center"/>
            <w:hideMark/>
          </w:tcPr>
          <w:p w14:paraId="4CBDA743" w14:textId="77777777" w:rsidR="00097433" w:rsidRDefault="00097433" w:rsidP="003551F3">
            <w:pPr>
              <w:pStyle w:val="TAL"/>
            </w:pPr>
            <w:r>
              <w:t>Location</w:t>
            </w:r>
          </w:p>
        </w:tc>
        <w:tc>
          <w:tcPr>
            <w:tcW w:w="519"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18DC7C16" w14:textId="6FB3A36A"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D910672" w14:textId="77777777" w:rsidR="00FD09D9" w:rsidRDefault="00FD09D9" w:rsidP="00FD09D9">
            <w:pPr>
              <w:pStyle w:val="TAL"/>
            </w:pPr>
          </w:p>
          <w:p w14:paraId="633E109F" w14:textId="0D75D865"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6353540E" w14:textId="77777777" w:rsidTr="00657A5A">
        <w:trPr>
          <w:jc w:val="center"/>
        </w:trPr>
        <w:tc>
          <w:tcPr>
            <w:tcW w:w="1037" w:type="pct"/>
            <w:vAlign w:val="center"/>
            <w:hideMark/>
          </w:tcPr>
          <w:p w14:paraId="19920D62" w14:textId="77777777" w:rsidR="00097433" w:rsidRDefault="00097433" w:rsidP="003551F3">
            <w:pPr>
              <w:pStyle w:val="TAL"/>
            </w:pPr>
            <w:r>
              <w:rPr>
                <w:lang w:eastAsia="zh-CN"/>
              </w:rPr>
              <w:t>3gpp-Sbi-Target-Nf-Id</w:t>
            </w:r>
          </w:p>
        </w:tc>
        <w:tc>
          <w:tcPr>
            <w:tcW w:w="519"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59911B5B"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536" w:name="_Toc510696614"/>
      <w:bookmarkStart w:id="537" w:name="_Toc35971405"/>
      <w:bookmarkStart w:id="538" w:name="_Toc100742456"/>
      <w:bookmarkStart w:id="539" w:name="_Toc120608986"/>
      <w:bookmarkStart w:id="540" w:name="_Toc120657453"/>
      <w:bookmarkStart w:id="541" w:name="_Toc133407735"/>
      <w:bookmarkStart w:id="542" w:name="_Toc164876292"/>
      <w:bookmarkStart w:id="543" w:name="_Toc209530194"/>
      <w:r w:rsidRPr="00384E92">
        <w:t>6.</w:t>
      </w:r>
      <w:r>
        <w:t>1.3.2.3</w:t>
      </w:r>
      <w:r w:rsidRPr="00384E92">
        <w:t>.</w:t>
      </w:r>
      <w:r>
        <w:t>2</w:t>
      </w:r>
      <w:r w:rsidRPr="00384E92">
        <w:tab/>
      </w:r>
      <w:bookmarkEnd w:id="536"/>
      <w:bookmarkEnd w:id="537"/>
      <w:bookmarkEnd w:id="538"/>
      <w:r w:rsidR="00097433">
        <w:t>POST</w:t>
      </w:r>
      <w:bookmarkEnd w:id="539"/>
      <w:bookmarkEnd w:id="540"/>
      <w:bookmarkEnd w:id="541"/>
      <w:bookmarkEnd w:id="542"/>
      <w:bookmarkEnd w:id="543"/>
    </w:p>
    <w:p w14:paraId="2E0BF674" w14:textId="77777777" w:rsidR="00097433" w:rsidRDefault="00097433" w:rsidP="00097433">
      <w:bookmarkStart w:id="544" w:name="_Toc510696615"/>
      <w:bookmarkStart w:id="545" w:name="_Toc35971406"/>
      <w:bookmarkStart w:id="546"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lastRenderedPageBreak/>
        <w:t>Table</w:t>
      </w:r>
      <w:r>
        <w:t> </w:t>
      </w:r>
      <w:r w:rsidRPr="00A04126">
        <w:t>6.1.3.2.3.</w:t>
      </w:r>
      <w:r>
        <w:t>2</w:t>
      </w:r>
      <w:r w:rsidRPr="00A04126">
        <w:t>-</w:t>
      </w:r>
      <w:r>
        <w:t>4</w:t>
      </w:r>
      <w:r w:rsidRPr="00A04126">
        <w:t xml:space="preserve">: Headers supported by the </w:t>
      </w:r>
      <w:proofErr w:type="gramStart"/>
      <w:r>
        <w:t>201 response</w:t>
      </w:r>
      <w:proofErr w:type="gramEnd"/>
      <w:r>
        <w:t xml:space="preserv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547" w:name="_Toc120608987"/>
      <w:bookmarkStart w:id="548" w:name="_Toc120657454"/>
      <w:bookmarkStart w:id="549" w:name="_Toc133407736"/>
      <w:bookmarkStart w:id="550" w:name="_Toc164876293"/>
      <w:bookmarkStart w:id="551" w:name="_Toc209530195"/>
      <w:r>
        <w:t>6.1.3.2.4</w:t>
      </w:r>
      <w:r>
        <w:tab/>
        <w:t>Resource Custom Operations</w:t>
      </w:r>
      <w:bookmarkEnd w:id="544"/>
      <w:bookmarkEnd w:id="545"/>
      <w:bookmarkEnd w:id="546"/>
      <w:bookmarkEnd w:id="547"/>
      <w:bookmarkEnd w:id="548"/>
      <w:bookmarkEnd w:id="549"/>
      <w:bookmarkEnd w:id="550"/>
      <w:bookmarkEnd w:id="551"/>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552" w:name="_Toc510696621"/>
      <w:bookmarkStart w:id="553" w:name="_Toc35971412"/>
      <w:bookmarkStart w:id="554" w:name="_Toc100742461"/>
      <w:bookmarkStart w:id="555" w:name="_Toc120608988"/>
      <w:bookmarkStart w:id="556" w:name="_Toc120657455"/>
      <w:bookmarkStart w:id="557" w:name="_Toc133407737"/>
      <w:bookmarkStart w:id="558" w:name="_Toc164876294"/>
      <w:bookmarkStart w:id="559" w:name="_Toc209530196"/>
      <w:r>
        <w:t>6.1.3.3</w:t>
      </w:r>
      <w:r>
        <w:tab/>
        <w:t xml:space="preserve">Resource: </w:t>
      </w:r>
      <w:bookmarkEnd w:id="552"/>
      <w:bookmarkEnd w:id="553"/>
      <w:bookmarkEnd w:id="554"/>
      <w:r w:rsidR="004C0945">
        <w:t>Individual MBS User Service</w:t>
      </w:r>
      <w:bookmarkEnd w:id="555"/>
      <w:bookmarkEnd w:id="556"/>
      <w:bookmarkEnd w:id="557"/>
      <w:bookmarkEnd w:id="558"/>
      <w:bookmarkEnd w:id="559"/>
    </w:p>
    <w:p w14:paraId="09ECAA91" w14:textId="77777777" w:rsidR="004C0945" w:rsidRDefault="004C0945" w:rsidP="004C0945">
      <w:pPr>
        <w:pStyle w:val="Heading5"/>
      </w:pPr>
      <w:bookmarkStart w:id="560" w:name="_Toc120608989"/>
      <w:bookmarkStart w:id="561" w:name="_Toc120657456"/>
      <w:bookmarkStart w:id="562" w:name="_Toc133407738"/>
      <w:bookmarkStart w:id="563" w:name="_Toc164876295"/>
      <w:bookmarkStart w:id="564" w:name="_Toc209530197"/>
      <w:bookmarkStart w:id="565" w:name="_Toc510696622"/>
      <w:bookmarkStart w:id="566" w:name="_Toc35971413"/>
      <w:bookmarkStart w:id="567" w:name="_Toc100742462"/>
      <w:r>
        <w:t>6.1.3.3.1</w:t>
      </w:r>
      <w:r>
        <w:tab/>
        <w:t>Description</w:t>
      </w:r>
      <w:bookmarkEnd w:id="560"/>
      <w:bookmarkEnd w:id="561"/>
      <w:bookmarkEnd w:id="562"/>
      <w:bookmarkEnd w:id="563"/>
      <w:bookmarkEnd w:id="564"/>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568" w:name="_Toc120608990"/>
      <w:bookmarkStart w:id="569" w:name="_Toc120657457"/>
      <w:bookmarkStart w:id="570" w:name="_Toc133407739"/>
      <w:bookmarkStart w:id="571" w:name="_Toc164876296"/>
      <w:bookmarkStart w:id="572" w:name="_Toc209530198"/>
      <w:r>
        <w:t>6.1.3.3.2</w:t>
      </w:r>
      <w:r>
        <w:tab/>
        <w:t>Resource Definition</w:t>
      </w:r>
      <w:bookmarkEnd w:id="568"/>
      <w:bookmarkEnd w:id="569"/>
      <w:bookmarkEnd w:id="570"/>
      <w:bookmarkEnd w:id="571"/>
      <w:bookmarkEnd w:id="572"/>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573" w:name="_Toc120608991"/>
      <w:bookmarkStart w:id="574" w:name="_Toc120657458"/>
      <w:bookmarkStart w:id="575" w:name="_Toc133407740"/>
      <w:bookmarkStart w:id="576" w:name="_Toc164876297"/>
      <w:bookmarkStart w:id="577" w:name="_Toc209530199"/>
      <w:r>
        <w:t>6.1.3.3.3</w:t>
      </w:r>
      <w:r>
        <w:tab/>
        <w:t>Resource Standard Methods</w:t>
      </w:r>
      <w:bookmarkEnd w:id="573"/>
      <w:bookmarkEnd w:id="574"/>
      <w:bookmarkEnd w:id="575"/>
      <w:bookmarkEnd w:id="576"/>
      <w:bookmarkEnd w:id="577"/>
    </w:p>
    <w:p w14:paraId="3D5B1777" w14:textId="77777777" w:rsidR="004C0945" w:rsidRPr="00384E92" w:rsidRDefault="004C0945" w:rsidP="004C0945">
      <w:pPr>
        <w:pStyle w:val="Heading6"/>
      </w:pPr>
      <w:bookmarkStart w:id="578" w:name="_Toc120608992"/>
      <w:bookmarkStart w:id="579" w:name="_Toc120657459"/>
      <w:bookmarkStart w:id="580" w:name="_Toc133407741"/>
      <w:bookmarkStart w:id="581" w:name="_Toc164876298"/>
      <w:bookmarkStart w:id="582" w:name="_Toc209530200"/>
      <w:r w:rsidRPr="00384E92">
        <w:t>6.</w:t>
      </w:r>
      <w:r>
        <w:t>1.3.3.3</w:t>
      </w:r>
      <w:r w:rsidRPr="00384E92">
        <w:t>.1</w:t>
      </w:r>
      <w:r w:rsidRPr="00384E92">
        <w:tab/>
      </w:r>
      <w:r>
        <w:t>GET</w:t>
      </w:r>
      <w:bookmarkEnd w:id="578"/>
      <w:bookmarkEnd w:id="579"/>
      <w:bookmarkEnd w:id="580"/>
      <w:bookmarkEnd w:id="581"/>
      <w:bookmarkEnd w:id="582"/>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lastRenderedPageBreak/>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vAlign w:val="center"/>
          </w:tcPr>
          <w:p w14:paraId="0ADD0EB7" w14:textId="2ED36A05" w:rsidR="00D77984" w:rsidRDefault="004C0945" w:rsidP="00D77984">
            <w:pPr>
              <w:pStyle w:val="TAL"/>
            </w:pPr>
            <w:r>
              <w:t>Temporary redirection.</w:t>
            </w:r>
          </w:p>
          <w:p w14:paraId="5D8A4BD5" w14:textId="77777777" w:rsidR="00D77984" w:rsidRDefault="00D77984" w:rsidP="00D77984">
            <w:pPr>
              <w:pStyle w:val="TAL"/>
            </w:pPr>
          </w:p>
          <w:p w14:paraId="0172554F" w14:textId="1D8C23EA" w:rsidR="004C0945" w:rsidRDefault="00D77984" w:rsidP="00D77984">
            <w:pPr>
              <w:pStyle w:val="TAL"/>
            </w:pPr>
            <w:r>
              <w:t>(NOTE 2)</w:t>
            </w:r>
          </w:p>
        </w:tc>
      </w:tr>
      <w:tr w:rsidR="004C0945" w:rsidRPr="00B54FF5" w14:paraId="46B42AC0" w14:textId="77777777" w:rsidTr="006A1C63">
        <w:trPr>
          <w:jc w:val="center"/>
        </w:trPr>
        <w:tc>
          <w:tcPr>
            <w:tcW w:w="955" w:type="pct"/>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vAlign w:val="center"/>
          </w:tcPr>
          <w:p w14:paraId="70469412" w14:textId="61F03A81" w:rsidR="00D77984" w:rsidRDefault="004C0945" w:rsidP="00D77984">
            <w:pPr>
              <w:pStyle w:val="TAL"/>
            </w:pPr>
            <w:r>
              <w:t>Permanent redirection.</w:t>
            </w:r>
          </w:p>
          <w:p w14:paraId="5EAB6AC0" w14:textId="77777777" w:rsidR="00D77984" w:rsidRDefault="00D77984" w:rsidP="00D77984">
            <w:pPr>
              <w:pStyle w:val="TAL"/>
            </w:pPr>
          </w:p>
          <w:p w14:paraId="07D9B9A9" w14:textId="712B3D76" w:rsidR="004C0945" w:rsidRDefault="00D77984" w:rsidP="00D77984">
            <w:pPr>
              <w:pStyle w:val="TAL"/>
            </w:pPr>
            <w:r>
              <w:t>(NOTE 2)</w:t>
            </w:r>
          </w:p>
        </w:tc>
      </w:tr>
      <w:tr w:rsidR="004C0945" w:rsidRPr="00B54FF5" w14:paraId="0212ADEA" w14:textId="77777777" w:rsidTr="00856CA6">
        <w:trPr>
          <w:jc w:val="center"/>
        </w:trPr>
        <w:tc>
          <w:tcPr>
            <w:tcW w:w="5000" w:type="pct"/>
            <w:gridSpan w:val="5"/>
          </w:tcPr>
          <w:p w14:paraId="685F9D07" w14:textId="0BE13BC7" w:rsidR="004C0945" w:rsidRDefault="004C0945" w:rsidP="003551F3">
            <w:pPr>
              <w:pStyle w:val="TAN"/>
            </w:pPr>
            <w:r w:rsidRPr="0016361A">
              <w:t>NOTE</w:t>
            </w:r>
            <w:r w:rsidR="00D77984">
              <w:t> 1</w:t>
            </w:r>
            <w:r w:rsidRPr="0016361A">
              <w:t>:</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p w14:paraId="08D8D93D" w14:textId="3F484593" w:rsidR="00D77984" w:rsidRPr="0016361A"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770DC5B" w14:textId="580158AE"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3FC2890B" w14:textId="77777777" w:rsidR="00127307" w:rsidRDefault="00127307" w:rsidP="00127307">
            <w:pPr>
              <w:pStyle w:val="TAL"/>
            </w:pPr>
          </w:p>
          <w:p w14:paraId="71BA3837" w14:textId="6F9DC2B0"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46B3E1AE"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7E6BD0CE" w14:textId="7DE59B36"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093671D0" w14:textId="77777777" w:rsidR="00127307" w:rsidRDefault="00127307" w:rsidP="00127307">
            <w:pPr>
              <w:pStyle w:val="TAL"/>
            </w:pPr>
          </w:p>
          <w:p w14:paraId="25A3033E" w14:textId="43173B5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6C80600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583" w:name="_Toc120608993"/>
      <w:bookmarkStart w:id="584" w:name="_Toc120657460"/>
      <w:bookmarkStart w:id="585" w:name="_Toc133407742"/>
      <w:bookmarkStart w:id="586" w:name="_Toc164876299"/>
      <w:bookmarkStart w:id="587" w:name="_Toc209530201"/>
      <w:bookmarkStart w:id="588" w:name="_Toc100763606"/>
      <w:bookmarkStart w:id="589" w:name="_Toc100763542"/>
      <w:r>
        <w:t>6.1.3.3.3.2</w:t>
      </w:r>
      <w:r>
        <w:tab/>
        <w:t>PUT</w:t>
      </w:r>
      <w:bookmarkEnd w:id="583"/>
      <w:bookmarkEnd w:id="584"/>
      <w:bookmarkEnd w:id="585"/>
      <w:bookmarkEnd w:id="586"/>
      <w:bookmarkEnd w:id="587"/>
    </w:p>
    <w:p w14:paraId="594FD1A3" w14:textId="6C687BBB"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F5FAC11"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9879A2E" w14:textId="13EFC3BC" w:rsidR="00331FD9" w:rsidRDefault="004C0945" w:rsidP="00331FD9">
            <w:pPr>
              <w:pStyle w:val="TAL"/>
            </w:pPr>
            <w:r>
              <w:t>Temporary redirection.</w:t>
            </w:r>
          </w:p>
          <w:p w14:paraId="5232A23D" w14:textId="77777777" w:rsidR="00331FD9" w:rsidRDefault="00331FD9" w:rsidP="00331FD9">
            <w:pPr>
              <w:pStyle w:val="TAL"/>
            </w:pPr>
          </w:p>
          <w:p w14:paraId="226D2A25" w14:textId="7B86DB98" w:rsidR="004C0945" w:rsidRDefault="00331FD9" w:rsidP="00331FD9">
            <w:pPr>
              <w:pStyle w:val="TAL"/>
            </w:pPr>
            <w:r>
              <w:t>(NOTE 2)</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4D496720" w14:textId="7034ADC7" w:rsidR="00331FD9" w:rsidRDefault="004C0945" w:rsidP="00331FD9">
            <w:pPr>
              <w:pStyle w:val="TAL"/>
            </w:pPr>
            <w:r>
              <w:t>Permanent redirection.</w:t>
            </w:r>
          </w:p>
          <w:p w14:paraId="140623CC" w14:textId="77777777" w:rsidR="00331FD9" w:rsidRDefault="00331FD9" w:rsidP="00331FD9">
            <w:pPr>
              <w:pStyle w:val="TAL"/>
            </w:pPr>
          </w:p>
          <w:p w14:paraId="645978D7" w14:textId="4A981589" w:rsidR="004C0945" w:rsidRDefault="00331FD9" w:rsidP="00331FD9">
            <w:pPr>
              <w:pStyle w:val="TAL"/>
            </w:pPr>
            <w:r>
              <w:t>(NOTE 2)</w:t>
            </w:r>
          </w:p>
        </w:tc>
      </w:tr>
      <w:tr w:rsidR="004C0945" w14:paraId="00B880A3" w14:textId="77777777" w:rsidTr="00856CA6">
        <w:trPr>
          <w:jc w:val="center"/>
        </w:trPr>
        <w:tc>
          <w:tcPr>
            <w:tcW w:w="5000" w:type="pct"/>
            <w:gridSpan w:val="5"/>
            <w:vAlign w:val="center"/>
            <w:hideMark/>
          </w:tcPr>
          <w:p w14:paraId="675B6F11" w14:textId="07E35D4B"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PUT method listed in Table 5.2.7.1-1 of 3GPP TS 29.500 [4] also apply.</w:t>
            </w:r>
          </w:p>
          <w:p w14:paraId="0B777462" w14:textId="0FDAC145"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1D2ADE6A" w14:textId="2FFBAB1F"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0A35217" w14:textId="77777777" w:rsidR="00127307" w:rsidRDefault="00127307" w:rsidP="00127307">
            <w:pPr>
              <w:pStyle w:val="TAL"/>
            </w:pPr>
          </w:p>
          <w:p w14:paraId="25339CDB" w14:textId="711D27CD"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64E0999A"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45884557" w14:textId="1771A4E1"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7D8ED41" w14:textId="77777777" w:rsidR="00127307" w:rsidRDefault="00127307" w:rsidP="00127307">
            <w:pPr>
              <w:pStyle w:val="TAL"/>
            </w:pPr>
          </w:p>
          <w:p w14:paraId="103586F1" w14:textId="3A0EEF29"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DCF0FD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590" w:name="_Toc120608994"/>
      <w:bookmarkStart w:id="591" w:name="_Toc120657461"/>
      <w:bookmarkStart w:id="592" w:name="_Toc133407743"/>
      <w:bookmarkStart w:id="593" w:name="_Toc164876300"/>
      <w:bookmarkStart w:id="594" w:name="_Toc209530202"/>
      <w:r>
        <w:t>6.1.3.3.3.3</w:t>
      </w:r>
      <w:r>
        <w:tab/>
        <w:t>PATCH</w:t>
      </w:r>
      <w:bookmarkEnd w:id="588"/>
      <w:bookmarkEnd w:id="590"/>
      <w:bookmarkEnd w:id="591"/>
      <w:bookmarkEnd w:id="592"/>
      <w:bookmarkEnd w:id="593"/>
      <w:bookmarkEnd w:id="594"/>
    </w:p>
    <w:p w14:paraId="049AF966" w14:textId="14590130"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lastRenderedPageBreak/>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58F4F67"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154F2080" w14:textId="0DDF5DCA" w:rsidR="00331FD9" w:rsidRDefault="004C0945" w:rsidP="00331FD9">
            <w:pPr>
              <w:pStyle w:val="TAL"/>
            </w:pPr>
            <w:r>
              <w:t>Temporary redirection.</w:t>
            </w:r>
          </w:p>
          <w:p w14:paraId="179E7E4F" w14:textId="77777777" w:rsidR="00331FD9" w:rsidRDefault="00331FD9" w:rsidP="00331FD9">
            <w:pPr>
              <w:pStyle w:val="TAL"/>
            </w:pPr>
          </w:p>
          <w:p w14:paraId="23DB7940" w14:textId="36604BD4" w:rsidR="004C0945" w:rsidRDefault="00331FD9" w:rsidP="00331FD9">
            <w:pPr>
              <w:pStyle w:val="TAL"/>
            </w:pPr>
            <w:r>
              <w:t>(NOTE 2)</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54890DE4" w14:textId="08DC8F85" w:rsidR="00331FD9" w:rsidRDefault="004C0945" w:rsidP="00331FD9">
            <w:pPr>
              <w:pStyle w:val="TAL"/>
            </w:pPr>
            <w:r>
              <w:t>Permanent redirection.</w:t>
            </w:r>
          </w:p>
          <w:p w14:paraId="28E6B6B3" w14:textId="77777777" w:rsidR="00331FD9" w:rsidRDefault="00331FD9" w:rsidP="00331FD9">
            <w:pPr>
              <w:pStyle w:val="TAL"/>
            </w:pPr>
          </w:p>
          <w:p w14:paraId="225B519B" w14:textId="35FBC6D2" w:rsidR="004C0945" w:rsidRDefault="00331FD9" w:rsidP="00331FD9">
            <w:pPr>
              <w:pStyle w:val="TAL"/>
            </w:pPr>
            <w:r>
              <w:t>(NOTE 2)</w:t>
            </w:r>
          </w:p>
        </w:tc>
      </w:tr>
      <w:tr w:rsidR="004C0945" w14:paraId="661E0D02" w14:textId="77777777" w:rsidTr="00856CA6">
        <w:trPr>
          <w:jc w:val="center"/>
        </w:trPr>
        <w:tc>
          <w:tcPr>
            <w:tcW w:w="5000" w:type="pct"/>
            <w:gridSpan w:val="5"/>
            <w:vAlign w:val="center"/>
            <w:hideMark/>
          </w:tcPr>
          <w:p w14:paraId="2EDF5798" w14:textId="40DC6E70"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PATCH method listed in Table 5.2.7.1-1 of 3GPP TS 29.500 [4] also apply.</w:t>
            </w:r>
          </w:p>
          <w:p w14:paraId="2480392C" w14:textId="766351F4"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1B942729" w14:textId="107AA428"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AF0492" w14:textId="77777777" w:rsidR="00127307" w:rsidRDefault="00127307" w:rsidP="00127307">
            <w:pPr>
              <w:pStyle w:val="TAL"/>
            </w:pPr>
          </w:p>
          <w:p w14:paraId="52865AEB" w14:textId="347D058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4BF846E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015D5688" w14:textId="0EC50ADA"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74CD40E5" w14:textId="77777777" w:rsidR="00127307" w:rsidRDefault="00127307" w:rsidP="00127307">
            <w:pPr>
              <w:pStyle w:val="TAL"/>
            </w:pPr>
          </w:p>
          <w:p w14:paraId="6D98441E" w14:textId="7A685BBB"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383DF522"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595" w:name="_Toc100763607"/>
      <w:bookmarkStart w:id="596" w:name="_Toc120608995"/>
      <w:bookmarkStart w:id="597" w:name="_Toc120657462"/>
      <w:bookmarkStart w:id="598" w:name="_Toc133407744"/>
      <w:bookmarkStart w:id="599" w:name="_Toc164876301"/>
      <w:bookmarkStart w:id="600" w:name="_Toc209530203"/>
      <w:bookmarkEnd w:id="589"/>
      <w:r>
        <w:lastRenderedPageBreak/>
        <w:t>6.1.3.3.3.4</w:t>
      </w:r>
      <w:r>
        <w:tab/>
        <w:t>DELETE</w:t>
      </w:r>
      <w:bookmarkEnd w:id="595"/>
      <w:bookmarkEnd w:id="596"/>
      <w:bookmarkEnd w:id="597"/>
      <w:bookmarkEnd w:id="598"/>
      <w:bookmarkEnd w:id="599"/>
      <w:bookmarkEnd w:id="600"/>
    </w:p>
    <w:p w14:paraId="3722315A" w14:textId="55E5E866"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61841A99" w14:textId="4AFA5CC2" w:rsidR="00331FD9" w:rsidRDefault="004C0945" w:rsidP="00331FD9">
            <w:pPr>
              <w:pStyle w:val="TAL"/>
            </w:pPr>
            <w:r>
              <w:t>Temporary redirection.</w:t>
            </w:r>
          </w:p>
          <w:p w14:paraId="23FD39A6" w14:textId="77777777" w:rsidR="00331FD9" w:rsidRDefault="00331FD9" w:rsidP="00331FD9">
            <w:pPr>
              <w:pStyle w:val="TAL"/>
            </w:pPr>
          </w:p>
          <w:p w14:paraId="438AB904" w14:textId="44995585" w:rsidR="004C0945" w:rsidRDefault="00331FD9" w:rsidP="00331FD9">
            <w:pPr>
              <w:pStyle w:val="TAL"/>
            </w:pPr>
            <w:r>
              <w:t>(NOTE 2)</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0E9575DB" w14:textId="0BF6804C" w:rsidR="00331FD9" w:rsidRDefault="004C0945" w:rsidP="00331FD9">
            <w:pPr>
              <w:pStyle w:val="TAL"/>
            </w:pPr>
            <w:r>
              <w:t>Permanent redirection.</w:t>
            </w:r>
          </w:p>
          <w:p w14:paraId="16D6FE19" w14:textId="77777777" w:rsidR="00331FD9" w:rsidRDefault="00331FD9" w:rsidP="00331FD9">
            <w:pPr>
              <w:pStyle w:val="TAL"/>
            </w:pPr>
          </w:p>
          <w:p w14:paraId="6EEF6DCE" w14:textId="50DEB227" w:rsidR="004C0945" w:rsidRDefault="00331FD9" w:rsidP="00331FD9">
            <w:pPr>
              <w:pStyle w:val="TAL"/>
            </w:pPr>
            <w:r>
              <w:t>(NOTE 2)</w:t>
            </w:r>
          </w:p>
        </w:tc>
      </w:tr>
      <w:tr w:rsidR="004C0945" w14:paraId="6FEE4698" w14:textId="77777777" w:rsidTr="00856CA6">
        <w:trPr>
          <w:jc w:val="center"/>
        </w:trPr>
        <w:tc>
          <w:tcPr>
            <w:tcW w:w="5000" w:type="pct"/>
            <w:gridSpan w:val="5"/>
            <w:vAlign w:val="center"/>
            <w:hideMark/>
          </w:tcPr>
          <w:p w14:paraId="38701B0C" w14:textId="228EF4C4" w:rsidR="004C0945" w:rsidRDefault="004C0945" w:rsidP="003551F3">
            <w:pPr>
              <w:pStyle w:val="TAN"/>
            </w:pPr>
            <w:r>
              <w:t>NOTE</w:t>
            </w:r>
            <w:r w:rsidR="00D77984">
              <w:t> 1</w:t>
            </w:r>
            <w:r>
              <w:t>:</w:t>
            </w:r>
            <w:r>
              <w:rPr>
                <w:noProof/>
              </w:rPr>
              <w:tab/>
              <w:t xml:space="preserve">The mandatory </w:t>
            </w:r>
            <w:r>
              <w:t>HTTP error status code</w:t>
            </w:r>
            <w:r w:rsidR="00423F65">
              <w:t>s</w:t>
            </w:r>
            <w:r>
              <w:t xml:space="preserve"> for the HTTP DELETE method listed in Table 5.2.7.1-1 of 3GPP TS 29.500 [4] also apply.</w:t>
            </w:r>
          </w:p>
          <w:p w14:paraId="2A468F25" w14:textId="77A2D616"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5F46104A" w14:textId="0AA4A4A7"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EBC4C5" w14:textId="77777777" w:rsidR="00127307" w:rsidRDefault="00127307" w:rsidP="00127307">
            <w:pPr>
              <w:pStyle w:val="TAL"/>
            </w:pPr>
          </w:p>
          <w:p w14:paraId="30CF8B4F" w14:textId="121FFB71"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694D583F"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2461F159" w14:textId="573F65AB"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5C74A531" w14:textId="77777777" w:rsidR="00127307" w:rsidRDefault="00127307" w:rsidP="00127307">
            <w:pPr>
              <w:pStyle w:val="TAL"/>
            </w:pPr>
          </w:p>
          <w:p w14:paraId="3C527F0A" w14:textId="77CE6F36"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362C42F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601" w:name="_Toc120608996"/>
      <w:bookmarkStart w:id="602" w:name="_Toc120657463"/>
      <w:bookmarkStart w:id="603" w:name="_Toc133407745"/>
      <w:bookmarkStart w:id="604" w:name="_Toc164876302"/>
      <w:bookmarkStart w:id="605" w:name="_Toc209530204"/>
      <w:r>
        <w:t>6.1.4</w:t>
      </w:r>
      <w:r>
        <w:tab/>
        <w:t>Custom Operations without associated resources</w:t>
      </w:r>
      <w:bookmarkEnd w:id="565"/>
      <w:bookmarkEnd w:id="566"/>
      <w:bookmarkEnd w:id="567"/>
      <w:bookmarkEnd w:id="601"/>
      <w:bookmarkEnd w:id="602"/>
      <w:bookmarkEnd w:id="603"/>
      <w:bookmarkEnd w:id="604"/>
      <w:bookmarkEnd w:id="605"/>
    </w:p>
    <w:p w14:paraId="51C816C8" w14:textId="77777777" w:rsidR="004C0945" w:rsidRDefault="004C0945" w:rsidP="004C0945">
      <w:bookmarkStart w:id="606" w:name="_Toc510696623"/>
      <w:bookmarkStart w:id="607" w:name="_Toc35971414"/>
      <w:bookmarkStart w:id="608"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609" w:name="_Toc510696628"/>
      <w:bookmarkStart w:id="610" w:name="_Toc35971419"/>
      <w:bookmarkStart w:id="611" w:name="_Toc100742468"/>
      <w:bookmarkStart w:id="612" w:name="_Toc120608997"/>
      <w:bookmarkStart w:id="613" w:name="_Toc120657464"/>
      <w:bookmarkStart w:id="614" w:name="_Toc133407746"/>
      <w:bookmarkStart w:id="615" w:name="_Toc164876303"/>
      <w:bookmarkStart w:id="616" w:name="_Toc209530205"/>
      <w:bookmarkEnd w:id="606"/>
      <w:bookmarkEnd w:id="607"/>
      <w:bookmarkEnd w:id="608"/>
      <w:r>
        <w:t>6.1.5</w:t>
      </w:r>
      <w:r>
        <w:tab/>
        <w:t>Notifications</w:t>
      </w:r>
      <w:bookmarkEnd w:id="609"/>
      <w:bookmarkEnd w:id="610"/>
      <w:bookmarkEnd w:id="611"/>
      <w:bookmarkEnd w:id="612"/>
      <w:bookmarkEnd w:id="613"/>
      <w:bookmarkEnd w:id="614"/>
      <w:bookmarkEnd w:id="615"/>
      <w:bookmarkEnd w:id="616"/>
    </w:p>
    <w:p w14:paraId="65CB7376" w14:textId="77777777" w:rsidR="004C0945" w:rsidRDefault="004C0945" w:rsidP="004C0945">
      <w:bookmarkStart w:id="617" w:name="_Toc510696629"/>
      <w:bookmarkStart w:id="618" w:name="_Toc35971420"/>
      <w:bookmarkStart w:id="619" w:name="_Toc100742469"/>
      <w:r>
        <w:t>There are no notifications defined for this API in this release of the specification.</w:t>
      </w:r>
    </w:p>
    <w:p w14:paraId="06C7F718" w14:textId="77777777" w:rsidR="008A6D4A" w:rsidRDefault="008A6D4A" w:rsidP="00662390">
      <w:pPr>
        <w:pStyle w:val="Heading3"/>
      </w:pPr>
      <w:bookmarkStart w:id="620" w:name="_Toc510696632"/>
      <w:bookmarkStart w:id="621" w:name="_Toc35971427"/>
      <w:bookmarkStart w:id="622" w:name="_Toc100742476"/>
      <w:bookmarkStart w:id="623" w:name="_Toc120608998"/>
      <w:bookmarkStart w:id="624" w:name="_Toc120657465"/>
      <w:bookmarkStart w:id="625" w:name="_Toc133407747"/>
      <w:bookmarkStart w:id="626" w:name="_Toc164876304"/>
      <w:bookmarkStart w:id="627" w:name="_Toc209530206"/>
      <w:bookmarkEnd w:id="617"/>
      <w:bookmarkEnd w:id="618"/>
      <w:bookmarkEnd w:id="619"/>
      <w:r>
        <w:t>6.1.6</w:t>
      </w:r>
      <w:r>
        <w:tab/>
        <w:t>Data Model</w:t>
      </w:r>
      <w:bookmarkEnd w:id="620"/>
      <w:bookmarkEnd w:id="621"/>
      <w:bookmarkEnd w:id="622"/>
      <w:bookmarkEnd w:id="623"/>
      <w:bookmarkEnd w:id="624"/>
      <w:bookmarkEnd w:id="625"/>
      <w:bookmarkEnd w:id="626"/>
      <w:bookmarkEnd w:id="627"/>
    </w:p>
    <w:p w14:paraId="405EFF41" w14:textId="77777777" w:rsidR="008A6D4A" w:rsidRDefault="008A6D4A" w:rsidP="008A6D4A">
      <w:pPr>
        <w:pStyle w:val="Heading4"/>
      </w:pPr>
      <w:bookmarkStart w:id="628" w:name="_Toc510696633"/>
      <w:bookmarkStart w:id="629" w:name="_Toc35971428"/>
      <w:bookmarkStart w:id="630" w:name="_Toc100742477"/>
      <w:bookmarkStart w:id="631" w:name="_Toc120608999"/>
      <w:bookmarkStart w:id="632" w:name="_Toc120657466"/>
      <w:bookmarkStart w:id="633" w:name="_Toc133407748"/>
      <w:bookmarkStart w:id="634" w:name="_Toc164876305"/>
      <w:bookmarkStart w:id="635" w:name="_Toc209530207"/>
      <w:r>
        <w:t>6.1.6.1</w:t>
      </w:r>
      <w:r>
        <w:tab/>
        <w:t>General</w:t>
      </w:r>
      <w:bookmarkEnd w:id="628"/>
      <w:bookmarkEnd w:id="629"/>
      <w:bookmarkEnd w:id="630"/>
      <w:bookmarkEnd w:id="631"/>
      <w:bookmarkEnd w:id="632"/>
      <w:bookmarkEnd w:id="633"/>
      <w:bookmarkEnd w:id="634"/>
      <w:bookmarkEnd w:id="635"/>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proofErr w:type="gramStart"/>
      <w:r>
        <w:t>service based</w:t>
      </w:r>
      <w:proofErr w:type="gramEnd"/>
      <w:r>
        <w:t xml:space="preserve">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9D1C08" w:rsidRPr="00B54FF5" w14:paraId="6C7C6929" w14:textId="77777777" w:rsidTr="006A1C63">
        <w:trPr>
          <w:jc w:val="center"/>
        </w:trPr>
        <w:tc>
          <w:tcPr>
            <w:tcW w:w="1731" w:type="dxa"/>
            <w:vAlign w:val="center"/>
          </w:tcPr>
          <w:p w14:paraId="0A71B7C8" w14:textId="5B7FAA54" w:rsidR="009D1C08" w:rsidRPr="00DC49BF" w:rsidRDefault="009D1C08" w:rsidP="009D1C08">
            <w:pPr>
              <w:pStyle w:val="TAL"/>
            </w:pPr>
            <w:r>
              <w:t>RedirectResponse</w:t>
            </w:r>
          </w:p>
        </w:tc>
        <w:tc>
          <w:tcPr>
            <w:tcW w:w="1848" w:type="dxa"/>
            <w:vAlign w:val="center"/>
          </w:tcPr>
          <w:p w14:paraId="47A41EF7" w14:textId="4BB6307B" w:rsidR="009D1C08" w:rsidRDefault="009D1C08" w:rsidP="009D1C08">
            <w:pPr>
              <w:pStyle w:val="TAC"/>
            </w:pPr>
            <w:r>
              <w:t>3GPP TS 29.571 [17]</w:t>
            </w:r>
          </w:p>
        </w:tc>
        <w:tc>
          <w:tcPr>
            <w:tcW w:w="4635" w:type="dxa"/>
            <w:vAlign w:val="center"/>
          </w:tcPr>
          <w:p w14:paraId="7E44C31E" w14:textId="276EC1F7" w:rsidR="009D1C08" w:rsidRPr="00BE3675" w:rsidRDefault="009D1C08" w:rsidP="009D1C08">
            <w:pPr>
              <w:pStyle w:val="TAL"/>
              <w:rPr>
                <w:rFonts w:cs="Arial"/>
                <w:szCs w:val="18"/>
              </w:rPr>
            </w:pPr>
            <w:r>
              <w:t>Contains</w:t>
            </w:r>
            <w:r>
              <w:rPr>
                <w:rFonts w:cs="Arial"/>
                <w:szCs w:val="18"/>
                <w:lang w:eastAsia="zh-CN"/>
              </w:rPr>
              <w:t xml:space="preserve"> redirection related information.</w:t>
            </w:r>
          </w:p>
        </w:tc>
        <w:tc>
          <w:tcPr>
            <w:tcW w:w="1210" w:type="dxa"/>
            <w:vAlign w:val="center"/>
          </w:tcPr>
          <w:p w14:paraId="2EFE4A7D" w14:textId="77777777" w:rsidR="009D1C08" w:rsidRPr="0016361A" w:rsidRDefault="009D1C08" w:rsidP="009D1C08">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636" w:name="_Toc510696634"/>
      <w:bookmarkStart w:id="637" w:name="_Toc35971429"/>
      <w:bookmarkStart w:id="638" w:name="_Toc100742478"/>
      <w:bookmarkStart w:id="639" w:name="_Toc120609000"/>
      <w:bookmarkStart w:id="640" w:name="_Toc120657467"/>
      <w:bookmarkStart w:id="641" w:name="_Toc133407749"/>
      <w:bookmarkStart w:id="642" w:name="_Toc164876306"/>
      <w:bookmarkStart w:id="643" w:name="_Toc20953020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36"/>
      <w:bookmarkEnd w:id="637"/>
      <w:bookmarkEnd w:id="638"/>
      <w:bookmarkEnd w:id="639"/>
      <w:bookmarkEnd w:id="640"/>
      <w:bookmarkEnd w:id="641"/>
      <w:bookmarkEnd w:id="642"/>
      <w:bookmarkEnd w:id="643"/>
    </w:p>
    <w:p w14:paraId="672B9C59" w14:textId="77777777" w:rsidR="008A6D4A" w:rsidRDefault="008A6D4A" w:rsidP="008A6D4A">
      <w:pPr>
        <w:pStyle w:val="Heading5"/>
      </w:pPr>
      <w:bookmarkStart w:id="644" w:name="_Toc510696635"/>
      <w:bookmarkStart w:id="645" w:name="_Toc35971430"/>
      <w:bookmarkStart w:id="646" w:name="_Toc100742479"/>
      <w:bookmarkStart w:id="647" w:name="_Toc120609001"/>
      <w:bookmarkStart w:id="648" w:name="_Toc120657468"/>
      <w:bookmarkStart w:id="649" w:name="_Toc133407750"/>
      <w:bookmarkStart w:id="650" w:name="_Toc164876307"/>
      <w:bookmarkStart w:id="651" w:name="_Toc209530209"/>
      <w:r>
        <w:t>6.1.6.2.1</w:t>
      </w:r>
      <w:r>
        <w:tab/>
        <w:t>Introduction</w:t>
      </w:r>
      <w:bookmarkEnd w:id="644"/>
      <w:bookmarkEnd w:id="645"/>
      <w:bookmarkEnd w:id="646"/>
      <w:bookmarkEnd w:id="647"/>
      <w:bookmarkEnd w:id="648"/>
      <w:bookmarkEnd w:id="649"/>
      <w:bookmarkEnd w:id="650"/>
      <w:bookmarkEnd w:id="651"/>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652" w:name="_Toc510696636"/>
      <w:bookmarkStart w:id="653" w:name="_Toc35971431"/>
      <w:bookmarkStart w:id="654" w:name="_Toc100742480"/>
      <w:bookmarkStart w:id="655" w:name="_Toc120609002"/>
      <w:bookmarkStart w:id="656" w:name="_Toc120657469"/>
      <w:bookmarkStart w:id="657" w:name="_Toc133407751"/>
      <w:bookmarkStart w:id="658" w:name="_Toc164876308"/>
      <w:bookmarkStart w:id="659" w:name="_Toc209530210"/>
      <w:r>
        <w:lastRenderedPageBreak/>
        <w:t>6.1.6.2.2</w:t>
      </w:r>
      <w:r>
        <w:tab/>
        <w:t xml:space="preserve">Type: </w:t>
      </w:r>
      <w:r w:rsidR="00D11838">
        <w:t>MBSUserService</w:t>
      </w:r>
      <w:bookmarkEnd w:id="652"/>
      <w:bookmarkEnd w:id="653"/>
      <w:bookmarkEnd w:id="654"/>
      <w:bookmarkEnd w:id="655"/>
      <w:bookmarkEnd w:id="656"/>
      <w:bookmarkEnd w:id="657"/>
      <w:bookmarkEnd w:id="658"/>
      <w:bookmarkEnd w:id="659"/>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5361B7">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5361B7">
        <w:trPr>
          <w:jc w:val="center"/>
        </w:trPr>
        <w:tc>
          <w:tcPr>
            <w:tcW w:w="1701" w:type="dxa"/>
            <w:vAlign w:val="center"/>
          </w:tcPr>
          <w:p w14:paraId="3C133CDC" w14:textId="783C98FC" w:rsidR="00D11838" w:rsidRPr="0016361A" w:rsidRDefault="00D11838" w:rsidP="00FA68B2">
            <w:pPr>
              <w:pStyle w:val="TAL"/>
            </w:pPr>
            <w:r>
              <w:t>extServiceIds</w:t>
            </w:r>
          </w:p>
        </w:tc>
        <w:tc>
          <w:tcPr>
            <w:tcW w:w="1552" w:type="dxa"/>
            <w:vAlign w:val="center"/>
          </w:tcPr>
          <w:p w14:paraId="49128BDA" w14:textId="237E5DB2" w:rsidR="00D11838" w:rsidRPr="0016361A" w:rsidRDefault="00D11838" w:rsidP="00FA68B2">
            <w:pPr>
              <w:pStyle w:val="TAL"/>
            </w:pPr>
            <w:proofErr w:type="gramStart"/>
            <w:r>
              <w:t>array(</w:t>
            </w:r>
            <w:proofErr w:type="gramEnd"/>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proofErr w:type="gramStart"/>
            <w:r>
              <w:t>1..N</w:t>
            </w:r>
            <w:proofErr w:type="gramEnd"/>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5361B7">
        <w:trPr>
          <w:jc w:val="center"/>
        </w:trPr>
        <w:tc>
          <w:tcPr>
            <w:tcW w:w="1701" w:type="dxa"/>
            <w:vAlign w:val="center"/>
          </w:tcPr>
          <w:p w14:paraId="60C27B72" w14:textId="2B9C7B6A" w:rsidR="00D11838" w:rsidRPr="0016361A" w:rsidRDefault="00D11838" w:rsidP="00FA68B2">
            <w:pPr>
              <w:pStyle w:val="TAL"/>
            </w:pPr>
            <w:r>
              <w:t>servType</w:t>
            </w:r>
          </w:p>
        </w:tc>
        <w:tc>
          <w:tcPr>
            <w:tcW w:w="1552"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5361B7">
        <w:trPr>
          <w:jc w:val="center"/>
        </w:trPr>
        <w:tc>
          <w:tcPr>
            <w:tcW w:w="1701" w:type="dxa"/>
            <w:vAlign w:val="center"/>
          </w:tcPr>
          <w:p w14:paraId="408BFE60" w14:textId="33FC7ED2" w:rsidR="00D11838" w:rsidRPr="0016361A" w:rsidRDefault="00D11838" w:rsidP="00FA68B2">
            <w:pPr>
              <w:pStyle w:val="TAL"/>
            </w:pPr>
            <w:r>
              <w:t>servClass</w:t>
            </w:r>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proofErr w:type="gramStart"/>
            <w:r w:rsidRPr="004A0BEE">
              <w:rPr>
                <w:rStyle w:val="Code"/>
              </w:rPr>
              <w:t>urn:oma</w:t>
            </w:r>
            <w:proofErr w:type="gramEnd"/>
            <w:r w:rsidRPr="004A0BEE">
              <w:rPr>
                <w:rStyle w:val="Code"/>
              </w:rPr>
              <w:t>:bcast:oma_bsc:st:1.0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5361B7">
        <w:trPr>
          <w:jc w:val="center"/>
        </w:trPr>
        <w:tc>
          <w:tcPr>
            <w:tcW w:w="1701" w:type="dxa"/>
            <w:vAlign w:val="center"/>
          </w:tcPr>
          <w:p w14:paraId="12D8C910" w14:textId="1D7FE233" w:rsidR="00D11838" w:rsidRPr="0016361A" w:rsidRDefault="00D11838" w:rsidP="00FA68B2">
            <w:pPr>
              <w:pStyle w:val="TAL"/>
            </w:pPr>
            <w:r>
              <w:t>servAnnModes</w:t>
            </w:r>
          </w:p>
        </w:tc>
        <w:tc>
          <w:tcPr>
            <w:tcW w:w="1552" w:type="dxa"/>
            <w:vAlign w:val="center"/>
          </w:tcPr>
          <w:p w14:paraId="21A632D2" w14:textId="4E158DF3" w:rsidR="00D11838" w:rsidRPr="0016361A" w:rsidRDefault="00D11838" w:rsidP="00FA68B2">
            <w:pPr>
              <w:pStyle w:val="TAL"/>
            </w:pPr>
            <w:proofErr w:type="gramStart"/>
            <w:r>
              <w:t>array(</w:t>
            </w:r>
            <w:proofErr w:type="gramEnd"/>
            <w:r>
              <w:t>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proofErr w:type="gramStart"/>
            <w:r>
              <w:t>1..N</w:t>
            </w:r>
            <w:proofErr w:type="gramEnd"/>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5361B7">
        <w:trPr>
          <w:jc w:val="center"/>
        </w:trPr>
        <w:tc>
          <w:tcPr>
            <w:tcW w:w="1701" w:type="dxa"/>
            <w:vAlign w:val="center"/>
          </w:tcPr>
          <w:p w14:paraId="1A9CC3EF" w14:textId="01AE9527" w:rsidR="00D11838" w:rsidRPr="0016361A" w:rsidRDefault="00D11838" w:rsidP="00FA68B2">
            <w:pPr>
              <w:pStyle w:val="TAL"/>
            </w:pPr>
            <w:r>
              <w:t>servNameDescs</w:t>
            </w:r>
          </w:p>
        </w:tc>
        <w:tc>
          <w:tcPr>
            <w:tcW w:w="1552" w:type="dxa"/>
            <w:vAlign w:val="center"/>
          </w:tcPr>
          <w:p w14:paraId="0B1563C5" w14:textId="219CB809" w:rsidR="00D11838" w:rsidRPr="0016361A" w:rsidRDefault="00D11838" w:rsidP="00FA68B2">
            <w:pPr>
              <w:pStyle w:val="TAL"/>
            </w:pPr>
            <w:proofErr w:type="gramStart"/>
            <w:r>
              <w:t>array(</w:t>
            </w:r>
            <w:proofErr w:type="gramEnd"/>
            <w:r>
              <w:t>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proofErr w:type="gramStart"/>
            <w:r>
              <w:t>1..N</w:t>
            </w:r>
            <w:proofErr w:type="gramEnd"/>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5361B7">
        <w:trPr>
          <w:jc w:val="center"/>
        </w:trPr>
        <w:tc>
          <w:tcPr>
            <w:tcW w:w="1701" w:type="dxa"/>
            <w:vAlign w:val="center"/>
          </w:tcPr>
          <w:p w14:paraId="4FF8A56E" w14:textId="27C480ED" w:rsidR="00D11838" w:rsidRPr="0016361A" w:rsidRDefault="00D11838" w:rsidP="00FA68B2">
            <w:pPr>
              <w:pStyle w:val="TAL"/>
            </w:pPr>
            <w:r>
              <w:t>mainServLang</w:t>
            </w:r>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5361B7">
        <w:trPr>
          <w:jc w:val="center"/>
        </w:trPr>
        <w:tc>
          <w:tcPr>
            <w:tcW w:w="1701" w:type="dxa"/>
            <w:vAlign w:val="center"/>
          </w:tcPr>
          <w:p w14:paraId="36866A13" w14:textId="104840C5" w:rsidR="00D11838" w:rsidRPr="0016361A" w:rsidRDefault="00D11838" w:rsidP="00FA68B2">
            <w:pPr>
              <w:pStyle w:val="TAL"/>
            </w:pPr>
            <w:r>
              <w:t>suppFeat</w:t>
            </w:r>
          </w:p>
        </w:tc>
        <w:tc>
          <w:tcPr>
            <w:tcW w:w="1552"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7FEF10DF"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660" w:name="_Toc510696637"/>
      <w:bookmarkStart w:id="661" w:name="_Toc35971432"/>
      <w:bookmarkStart w:id="662" w:name="_Toc100742481"/>
      <w:bookmarkStart w:id="663" w:name="_Toc120609003"/>
      <w:bookmarkStart w:id="664" w:name="_Toc120657470"/>
      <w:bookmarkStart w:id="665" w:name="_Toc133407752"/>
      <w:bookmarkStart w:id="666" w:name="_Toc164876309"/>
      <w:bookmarkStart w:id="667" w:name="_Toc209530211"/>
      <w:r>
        <w:t>6.1.6.2.3</w:t>
      </w:r>
      <w:r>
        <w:tab/>
        <w:t xml:space="preserve">Type: </w:t>
      </w:r>
      <w:r w:rsidR="00D11838">
        <w:t>ServiceNameDescription</w:t>
      </w:r>
      <w:bookmarkEnd w:id="660"/>
      <w:bookmarkEnd w:id="661"/>
      <w:bookmarkEnd w:id="662"/>
      <w:bookmarkEnd w:id="663"/>
      <w:bookmarkEnd w:id="664"/>
      <w:bookmarkEnd w:id="665"/>
      <w:bookmarkEnd w:id="666"/>
      <w:bookmarkEnd w:id="667"/>
    </w:p>
    <w:p w14:paraId="71300C78" w14:textId="77777777" w:rsidR="00D11838" w:rsidRDefault="00D11838" w:rsidP="00D11838">
      <w:pPr>
        <w:pStyle w:val="TH"/>
      </w:pPr>
      <w:bookmarkStart w:id="668" w:name="_Toc510696638"/>
      <w:bookmarkStart w:id="669" w:name="_Toc35971433"/>
      <w:bookmarkStart w:id="670"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116749D4"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2880595"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4B0E7A"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671" w:name="_Toc120609004"/>
      <w:bookmarkStart w:id="672" w:name="_Toc120657471"/>
      <w:bookmarkStart w:id="673" w:name="_Toc133407753"/>
      <w:bookmarkStart w:id="674" w:name="_Toc164876310"/>
      <w:bookmarkStart w:id="675" w:name="_Toc209530212"/>
      <w:r>
        <w:lastRenderedPageBreak/>
        <w:t>6.1.6.2.4</w:t>
      </w:r>
      <w:r>
        <w:tab/>
        <w:t>Type: MBSUserServicePatch</w:t>
      </w:r>
      <w:bookmarkEnd w:id="671"/>
      <w:bookmarkEnd w:id="672"/>
      <w:bookmarkEnd w:id="673"/>
      <w:bookmarkEnd w:id="674"/>
      <w:bookmarkEnd w:id="675"/>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5361B7">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5361B7">
        <w:trPr>
          <w:jc w:val="center"/>
        </w:trPr>
        <w:tc>
          <w:tcPr>
            <w:tcW w:w="1701" w:type="dxa"/>
          </w:tcPr>
          <w:p w14:paraId="2CE8874D" w14:textId="2BD67A3C" w:rsidR="00F967B7" w:rsidRDefault="00F967B7" w:rsidP="00F967B7">
            <w:pPr>
              <w:pStyle w:val="TAL"/>
            </w:pPr>
            <w:r>
              <w:t>extServiceIds</w:t>
            </w:r>
          </w:p>
        </w:tc>
        <w:tc>
          <w:tcPr>
            <w:tcW w:w="1552" w:type="dxa"/>
          </w:tcPr>
          <w:p w14:paraId="6F9B53E9" w14:textId="5E1C2BCF" w:rsidR="00F967B7" w:rsidRDefault="00F967B7" w:rsidP="00F967B7">
            <w:pPr>
              <w:pStyle w:val="TAL"/>
            </w:pPr>
            <w:proofErr w:type="gramStart"/>
            <w:r>
              <w:t>array(</w:t>
            </w:r>
            <w:proofErr w:type="gramEnd"/>
            <w:r>
              <w:t>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proofErr w:type="gramStart"/>
            <w:r>
              <w:t>1..N</w:t>
            </w:r>
            <w:proofErr w:type="gramEnd"/>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5361B7">
        <w:trPr>
          <w:jc w:val="center"/>
        </w:trPr>
        <w:tc>
          <w:tcPr>
            <w:tcW w:w="1701" w:type="dxa"/>
          </w:tcPr>
          <w:p w14:paraId="7E6F28F7" w14:textId="58310737" w:rsidR="00F967B7" w:rsidRDefault="00F967B7" w:rsidP="00F967B7">
            <w:pPr>
              <w:pStyle w:val="TAL"/>
            </w:pPr>
            <w:r>
              <w:t>servClass</w:t>
            </w:r>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5361B7">
        <w:trPr>
          <w:jc w:val="center"/>
        </w:trPr>
        <w:tc>
          <w:tcPr>
            <w:tcW w:w="1701" w:type="dxa"/>
            <w:vAlign w:val="center"/>
          </w:tcPr>
          <w:p w14:paraId="15D4CAAD" w14:textId="77777777" w:rsidR="00D11838" w:rsidRDefault="00D11838" w:rsidP="00FA68B2">
            <w:pPr>
              <w:pStyle w:val="TAL"/>
            </w:pPr>
            <w:r>
              <w:t>servAnnModes</w:t>
            </w:r>
          </w:p>
        </w:tc>
        <w:tc>
          <w:tcPr>
            <w:tcW w:w="1552" w:type="dxa"/>
            <w:vAlign w:val="center"/>
          </w:tcPr>
          <w:p w14:paraId="1F7013A2" w14:textId="77777777" w:rsidR="00D11838" w:rsidRDefault="00D11838" w:rsidP="00FA68B2">
            <w:pPr>
              <w:pStyle w:val="TAL"/>
            </w:pPr>
            <w:proofErr w:type="gramStart"/>
            <w:r>
              <w:t>array(</w:t>
            </w:r>
            <w:proofErr w:type="gramEnd"/>
            <w:r>
              <w:t>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proofErr w:type="gramStart"/>
            <w:r>
              <w:t>1..N</w:t>
            </w:r>
            <w:proofErr w:type="gramEnd"/>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5361B7">
        <w:trPr>
          <w:jc w:val="center"/>
        </w:trPr>
        <w:tc>
          <w:tcPr>
            <w:tcW w:w="1701" w:type="dxa"/>
            <w:vAlign w:val="center"/>
          </w:tcPr>
          <w:p w14:paraId="287F1608" w14:textId="77777777" w:rsidR="00D11838" w:rsidRDefault="00D11838" w:rsidP="00FA68B2">
            <w:pPr>
              <w:pStyle w:val="TAL"/>
            </w:pPr>
            <w:r>
              <w:t>servNameDescs</w:t>
            </w:r>
          </w:p>
        </w:tc>
        <w:tc>
          <w:tcPr>
            <w:tcW w:w="1552" w:type="dxa"/>
            <w:vAlign w:val="center"/>
          </w:tcPr>
          <w:p w14:paraId="2E7D0474" w14:textId="77777777" w:rsidR="00D11838" w:rsidRDefault="00D11838" w:rsidP="00FA68B2">
            <w:pPr>
              <w:pStyle w:val="TAL"/>
            </w:pPr>
            <w:proofErr w:type="gramStart"/>
            <w:r>
              <w:t>array(</w:t>
            </w:r>
            <w:proofErr w:type="gramEnd"/>
            <w:r>
              <w:t>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proofErr w:type="gramStart"/>
            <w:r>
              <w:t>1..N</w:t>
            </w:r>
            <w:proofErr w:type="gramEnd"/>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5361B7">
        <w:trPr>
          <w:jc w:val="center"/>
        </w:trPr>
        <w:tc>
          <w:tcPr>
            <w:tcW w:w="1701" w:type="dxa"/>
            <w:vAlign w:val="center"/>
          </w:tcPr>
          <w:p w14:paraId="353037ED" w14:textId="77777777" w:rsidR="00D11838" w:rsidRDefault="00D11838" w:rsidP="00FA68B2">
            <w:pPr>
              <w:pStyle w:val="TAL"/>
            </w:pPr>
            <w:r>
              <w:t>mainServLang</w:t>
            </w:r>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676" w:name="_Toc120609005"/>
      <w:bookmarkStart w:id="677" w:name="_Toc120657472"/>
      <w:bookmarkStart w:id="678" w:name="_Toc133407754"/>
      <w:bookmarkStart w:id="679" w:name="_Toc164876311"/>
      <w:bookmarkStart w:id="680" w:name="_Toc20953021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68"/>
      <w:bookmarkEnd w:id="669"/>
      <w:bookmarkEnd w:id="670"/>
      <w:bookmarkEnd w:id="676"/>
      <w:bookmarkEnd w:id="677"/>
      <w:bookmarkEnd w:id="678"/>
      <w:bookmarkEnd w:id="679"/>
      <w:bookmarkEnd w:id="680"/>
    </w:p>
    <w:p w14:paraId="65A70611" w14:textId="77777777" w:rsidR="008A6D4A" w:rsidRPr="00384E92" w:rsidRDefault="008A6D4A" w:rsidP="008A6D4A">
      <w:pPr>
        <w:pStyle w:val="Heading5"/>
      </w:pPr>
      <w:bookmarkStart w:id="681" w:name="_Toc510696639"/>
      <w:bookmarkStart w:id="682" w:name="_Toc35971434"/>
      <w:bookmarkStart w:id="683" w:name="_Toc100742483"/>
      <w:bookmarkStart w:id="684" w:name="_Toc120609006"/>
      <w:bookmarkStart w:id="685" w:name="_Toc120657473"/>
      <w:bookmarkStart w:id="686" w:name="_Toc133407755"/>
      <w:bookmarkStart w:id="687" w:name="_Toc164876312"/>
      <w:bookmarkStart w:id="688" w:name="_Toc209530214"/>
      <w:r>
        <w:t>6.1.6.3.1</w:t>
      </w:r>
      <w:r w:rsidRPr="00384E92">
        <w:tab/>
        <w:t>Introduction</w:t>
      </w:r>
      <w:bookmarkEnd w:id="681"/>
      <w:bookmarkEnd w:id="682"/>
      <w:bookmarkEnd w:id="683"/>
      <w:bookmarkEnd w:id="684"/>
      <w:bookmarkEnd w:id="685"/>
      <w:bookmarkEnd w:id="686"/>
      <w:bookmarkEnd w:id="687"/>
      <w:bookmarkEnd w:id="68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689" w:name="_Toc510696640"/>
      <w:bookmarkStart w:id="690" w:name="_Toc35971435"/>
      <w:bookmarkStart w:id="691" w:name="_Toc100742484"/>
      <w:bookmarkStart w:id="692" w:name="_Toc120609007"/>
      <w:bookmarkStart w:id="693" w:name="_Toc120657474"/>
      <w:bookmarkStart w:id="694" w:name="_Toc133407756"/>
      <w:bookmarkStart w:id="695" w:name="_Toc164876313"/>
      <w:bookmarkStart w:id="696" w:name="_Toc209530215"/>
      <w:r>
        <w:t>6.1.6.3.2</w:t>
      </w:r>
      <w:r w:rsidRPr="00384E92">
        <w:tab/>
        <w:t>Simple data types</w:t>
      </w:r>
      <w:bookmarkEnd w:id="689"/>
      <w:bookmarkEnd w:id="690"/>
      <w:bookmarkEnd w:id="691"/>
      <w:bookmarkEnd w:id="692"/>
      <w:bookmarkEnd w:id="693"/>
      <w:bookmarkEnd w:id="694"/>
      <w:bookmarkEnd w:id="695"/>
      <w:bookmarkEnd w:id="696"/>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697" w:name="_Toc510696641"/>
      <w:bookmarkStart w:id="698" w:name="_Toc35971436"/>
      <w:bookmarkStart w:id="699" w:name="_Toc100742485"/>
      <w:bookmarkStart w:id="700" w:name="_Toc120609008"/>
      <w:bookmarkStart w:id="701" w:name="_Toc120657475"/>
      <w:bookmarkStart w:id="702" w:name="_Toc133407757"/>
      <w:bookmarkStart w:id="703" w:name="_Toc164876314"/>
      <w:bookmarkStart w:id="704" w:name="_Toc209530216"/>
      <w:r>
        <w:t>6.1.6.3.3</w:t>
      </w:r>
      <w:r w:rsidRPr="00BC662F">
        <w:tab/>
        <w:t xml:space="preserve">Enumeration: </w:t>
      </w:r>
      <w:r w:rsidR="00D11838">
        <w:t>ServiceAnnouncementMode</w:t>
      </w:r>
      <w:bookmarkEnd w:id="697"/>
      <w:bookmarkEnd w:id="698"/>
      <w:bookmarkEnd w:id="699"/>
      <w:bookmarkEnd w:id="700"/>
      <w:bookmarkEnd w:id="701"/>
      <w:bookmarkEnd w:id="702"/>
      <w:bookmarkEnd w:id="703"/>
      <w:bookmarkEnd w:id="704"/>
    </w:p>
    <w:p w14:paraId="2EFFD90F" w14:textId="2B8E1ECF" w:rsidR="008A6D4A" w:rsidRPr="00384E92" w:rsidRDefault="008A6D4A" w:rsidP="008A6D4A">
      <w:r w:rsidRPr="00384E92">
        <w:t xml:space="preserve">The enumeration </w:t>
      </w:r>
      <w:r w:rsidR="00D11838">
        <w:t>ServiceAnnouncementMode</w:t>
      </w:r>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705" w:name="_Toc510696642"/>
      <w:bookmarkStart w:id="706" w:name="_Toc35971437"/>
      <w:bookmarkStart w:id="707" w:name="_Toc100742486"/>
    </w:p>
    <w:p w14:paraId="78752715" w14:textId="50CBF3A8" w:rsidR="008A6D4A" w:rsidRDefault="008A6D4A" w:rsidP="008A6D4A">
      <w:pPr>
        <w:pStyle w:val="Heading4"/>
        <w:rPr>
          <w:lang w:eastAsia="zh-CN"/>
        </w:rPr>
      </w:pPr>
      <w:bookmarkStart w:id="708" w:name="_Toc510696643"/>
      <w:bookmarkStart w:id="709" w:name="_Toc35971438"/>
      <w:bookmarkStart w:id="710" w:name="_Toc100742487"/>
      <w:bookmarkStart w:id="711" w:name="_Toc120609009"/>
      <w:bookmarkStart w:id="712" w:name="_Toc120657476"/>
      <w:bookmarkStart w:id="713" w:name="_Toc133407758"/>
      <w:bookmarkStart w:id="714" w:name="_Toc164876315"/>
      <w:bookmarkStart w:id="715" w:name="_Toc209530217"/>
      <w:bookmarkEnd w:id="705"/>
      <w:bookmarkEnd w:id="706"/>
      <w:bookmarkEnd w:id="707"/>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08"/>
      <w:bookmarkEnd w:id="709"/>
      <w:bookmarkEnd w:id="710"/>
      <w:bookmarkEnd w:id="711"/>
      <w:bookmarkEnd w:id="712"/>
      <w:bookmarkEnd w:id="713"/>
      <w:bookmarkEnd w:id="714"/>
      <w:bookmarkEnd w:id="715"/>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716" w:name="_Toc510696646"/>
      <w:bookmarkStart w:id="717" w:name="_Toc35971441"/>
      <w:bookmarkStart w:id="718" w:name="_Toc100742490"/>
      <w:bookmarkStart w:id="719" w:name="_Toc120609010"/>
      <w:bookmarkStart w:id="720" w:name="_Toc120657477"/>
      <w:bookmarkStart w:id="721" w:name="_Toc133407759"/>
      <w:bookmarkStart w:id="722" w:name="_Toc164876316"/>
      <w:bookmarkStart w:id="723" w:name="_Toc209530218"/>
      <w:r>
        <w:t>6.1.6.5</w:t>
      </w:r>
      <w:r>
        <w:tab/>
        <w:t>Binary data</w:t>
      </w:r>
      <w:bookmarkEnd w:id="716"/>
      <w:bookmarkEnd w:id="717"/>
      <w:bookmarkEnd w:id="718"/>
      <w:bookmarkEnd w:id="719"/>
      <w:bookmarkEnd w:id="720"/>
      <w:bookmarkEnd w:id="721"/>
      <w:bookmarkEnd w:id="722"/>
      <w:bookmarkEnd w:id="723"/>
    </w:p>
    <w:p w14:paraId="3E8B3ED7" w14:textId="77777777" w:rsidR="008A6D4A" w:rsidRDefault="008A6D4A" w:rsidP="008A6D4A">
      <w:pPr>
        <w:pStyle w:val="Heading5"/>
      </w:pPr>
      <w:bookmarkStart w:id="724" w:name="_Toc35971442"/>
      <w:bookmarkStart w:id="725" w:name="_Toc100742491"/>
      <w:bookmarkStart w:id="726" w:name="_Toc120609011"/>
      <w:bookmarkStart w:id="727" w:name="_Toc120657478"/>
      <w:bookmarkStart w:id="728" w:name="_Toc133407760"/>
      <w:bookmarkStart w:id="729" w:name="_Toc164876317"/>
      <w:bookmarkStart w:id="730" w:name="_Toc209530219"/>
      <w:r>
        <w:t>6.1.6.5.1</w:t>
      </w:r>
      <w:r>
        <w:tab/>
        <w:t>Binary Data Types</w:t>
      </w:r>
      <w:bookmarkEnd w:id="724"/>
      <w:bookmarkEnd w:id="725"/>
      <w:bookmarkEnd w:id="726"/>
      <w:bookmarkEnd w:id="727"/>
      <w:bookmarkEnd w:id="728"/>
      <w:bookmarkEnd w:id="729"/>
      <w:bookmarkEnd w:id="730"/>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731" w:name="_Toc510696647"/>
      <w:bookmarkStart w:id="732" w:name="_Toc35971443"/>
      <w:bookmarkStart w:id="733" w:name="_Toc100742493"/>
      <w:bookmarkStart w:id="734" w:name="_Toc120609012"/>
      <w:bookmarkStart w:id="735" w:name="_Toc120657479"/>
      <w:bookmarkStart w:id="736" w:name="_Toc133407761"/>
      <w:bookmarkStart w:id="737" w:name="_Toc164876318"/>
      <w:bookmarkStart w:id="738" w:name="_Toc209530220"/>
      <w:r>
        <w:t>6.1.7</w:t>
      </w:r>
      <w:r>
        <w:tab/>
        <w:t>Error Handling</w:t>
      </w:r>
      <w:bookmarkEnd w:id="731"/>
      <w:bookmarkEnd w:id="732"/>
      <w:bookmarkEnd w:id="733"/>
      <w:bookmarkEnd w:id="734"/>
      <w:bookmarkEnd w:id="735"/>
      <w:bookmarkEnd w:id="736"/>
      <w:bookmarkEnd w:id="737"/>
      <w:bookmarkEnd w:id="738"/>
    </w:p>
    <w:p w14:paraId="07F0DFC0" w14:textId="77777777" w:rsidR="008A6D4A" w:rsidRPr="00971458" w:rsidRDefault="008A6D4A" w:rsidP="008A6D4A">
      <w:pPr>
        <w:pStyle w:val="Heading4"/>
      </w:pPr>
      <w:bookmarkStart w:id="739" w:name="_Toc35971444"/>
      <w:bookmarkStart w:id="740" w:name="_Toc100742494"/>
      <w:bookmarkStart w:id="741" w:name="_Toc120609013"/>
      <w:bookmarkStart w:id="742" w:name="_Toc120657480"/>
      <w:bookmarkStart w:id="743" w:name="_Toc133407762"/>
      <w:bookmarkStart w:id="744" w:name="_Toc164876319"/>
      <w:bookmarkStart w:id="745" w:name="_Toc209530221"/>
      <w:r w:rsidRPr="00971458">
        <w:t>6.1.7.1</w:t>
      </w:r>
      <w:r w:rsidRPr="00971458">
        <w:tab/>
        <w:t>General</w:t>
      </w:r>
      <w:bookmarkEnd w:id="739"/>
      <w:bookmarkEnd w:id="740"/>
      <w:bookmarkEnd w:id="741"/>
      <w:bookmarkEnd w:id="742"/>
      <w:bookmarkEnd w:id="743"/>
      <w:bookmarkEnd w:id="744"/>
      <w:bookmarkEnd w:id="745"/>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746" w:name="_Toc35971445"/>
      <w:bookmarkStart w:id="747" w:name="_Toc100742495"/>
      <w:bookmarkStart w:id="748" w:name="_Toc120609014"/>
      <w:bookmarkStart w:id="749" w:name="_Toc120657481"/>
      <w:bookmarkStart w:id="750" w:name="_Toc133407763"/>
      <w:bookmarkStart w:id="751" w:name="_Toc164876320"/>
      <w:bookmarkStart w:id="752" w:name="_Toc209530222"/>
      <w:r w:rsidRPr="00971458">
        <w:t>6.1.7.2</w:t>
      </w:r>
      <w:r w:rsidRPr="00971458">
        <w:tab/>
        <w:t>Protocol Errors</w:t>
      </w:r>
      <w:bookmarkEnd w:id="746"/>
      <w:bookmarkEnd w:id="747"/>
      <w:bookmarkEnd w:id="748"/>
      <w:bookmarkEnd w:id="749"/>
      <w:bookmarkEnd w:id="750"/>
      <w:bookmarkEnd w:id="751"/>
      <w:bookmarkEnd w:id="752"/>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753" w:name="_Toc35971446"/>
      <w:bookmarkStart w:id="754" w:name="_Toc100742496"/>
      <w:bookmarkStart w:id="755" w:name="_Toc120609015"/>
      <w:bookmarkStart w:id="756" w:name="_Toc120657482"/>
      <w:bookmarkStart w:id="757" w:name="_Toc133407764"/>
      <w:bookmarkStart w:id="758" w:name="_Toc164876321"/>
      <w:bookmarkStart w:id="759" w:name="_Toc209530223"/>
      <w:r>
        <w:t>6.1.7.3</w:t>
      </w:r>
      <w:r>
        <w:tab/>
        <w:t>Application Errors</w:t>
      </w:r>
      <w:bookmarkEnd w:id="753"/>
      <w:bookmarkEnd w:id="754"/>
      <w:bookmarkEnd w:id="755"/>
      <w:bookmarkEnd w:id="756"/>
      <w:bookmarkEnd w:id="757"/>
      <w:bookmarkEnd w:id="758"/>
      <w:bookmarkEnd w:id="759"/>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506634">
        <w:trPr>
          <w:jc w:val="center"/>
        </w:trPr>
        <w:tc>
          <w:tcPr>
            <w:tcW w:w="2337" w:type="dxa"/>
            <w:shd w:val="clear" w:color="auto" w:fill="C0C0C0"/>
            <w:vAlign w:val="center"/>
            <w:hideMark/>
          </w:tcPr>
          <w:p w14:paraId="5B400190" w14:textId="77777777" w:rsidR="008A6D4A" w:rsidRPr="0016361A" w:rsidRDefault="008A6D4A" w:rsidP="009E739E">
            <w:pPr>
              <w:pStyle w:val="TAH"/>
            </w:pPr>
            <w:r w:rsidRPr="0016361A">
              <w:t>Application Error</w:t>
            </w:r>
          </w:p>
        </w:tc>
        <w:tc>
          <w:tcPr>
            <w:tcW w:w="1701" w:type="dxa"/>
            <w:shd w:val="clear" w:color="auto" w:fill="C0C0C0"/>
            <w:vAlign w:val="center"/>
            <w:hideMark/>
          </w:tcPr>
          <w:p w14:paraId="4188C90E" w14:textId="77777777" w:rsidR="008A6D4A" w:rsidRPr="0016361A" w:rsidRDefault="008A6D4A">
            <w:pPr>
              <w:pStyle w:val="TAH"/>
            </w:pPr>
            <w:r w:rsidRPr="0016361A">
              <w:t>HTTP status code</w:t>
            </w:r>
          </w:p>
        </w:tc>
        <w:tc>
          <w:tcPr>
            <w:tcW w:w="5456" w:type="dxa"/>
            <w:shd w:val="clear" w:color="auto" w:fill="C0C0C0"/>
            <w:vAlign w:val="center"/>
            <w:hideMark/>
          </w:tcPr>
          <w:p w14:paraId="3795EC76" w14:textId="77777777" w:rsidR="008A6D4A" w:rsidRPr="0016361A" w:rsidRDefault="008A6D4A">
            <w:pPr>
              <w:pStyle w:val="TAH"/>
            </w:pPr>
            <w:r w:rsidRPr="0016361A">
              <w:t>Description</w:t>
            </w:r>
          </w:p>
        </w:tc>
      </w:tr>
      <w:tr w:rsidR="008A6D4A" w:rsidRPr="00B54FF5" w14:paraId="603C8ABA" w14:textId="77777777" w:rsidTr="00506634">
        <w:trPr>
          <w:jc w:val="center"/>
        </w:trPr>
        <w:tc>
          <w:tcPr>
            <w:tcW w:w="2337" w:type="dxa"/>
            <w:vAlign w:val="center"/>
          </w:tcPr>
          <w:p w14:paraId="655BE5AF" w14:textId="77777777" w:rsidR="008A6D4A" w:rsidRPr="0016361A" w:rsidRDefault="008A6D4A" w:rsidP="009E739E">
            <w:pPr>
              <w:pStyle w:val="TAL"/>
            </w:pPr>
          </w:p>
        </w:tc>
        <w:tc>
          <w:tcPr>
            <w:tcW w:w="1701" w:type="dxa"/>
            <w:vAlign w:val="center"/>
          </w:tcPr>
          <w:p w14:paraId="11874C35" w14:textId="77777777" w:rsidR="008A6D4A" w:rsidRPr="0016361A" w:rsidRDefault="008A6D4A">
            <w:pPr>
              <w:pStyle w:val="TAL"/>
            </w:pPr>
          </w:p>
        </w:tc>
        <w:tc>
          <w:tcPr>
            <w:tcW w:w="5456" w:type="dxa"/>
            <w:vAlign w:val="center"/>
          </w:tcPr>
          <w:p w14:paraId="0E835ABC" w14:textId="77777777" w:rsidR="008A6D4A" w:rsidRPr="0016361A" w:rsidRDefault="008A6D4A">
            <w:pPr>
              <w:pStyle w:val="TAL"/>
              <w:rPr>
                <w:rFonts w:cs="Arial"/>
                <w:szCs w:val="18"/>
              </w:rPr>
            </w:pPr>
          </w:p>
        </w:tc>
      </w:tr>
    </w:tbl>
    <w:p w14:paraId="0DA2F6C3" w14:textId="77777777" w:rsidR="008A6D4A" w:rsidRDefault="008A6D4A" w:rsidP="008A6D4A">
      <w:bookmarkStart w:id="760" w:name="_Toc492899751"/>
      <w:bookmarkStart w:id="761" w:name="_Toc492900030"/>
      <w:bookmarkStart w:id="762" w:name="_Toc492967832"/>
      <w:bookmarkStart w:id="763" w:name="_Toc492972920"/>
      <w:bookmarkStart w:id="764" w:name="_Toc492973140"/>
      <w:bookmarkStart w:id="765" w:name="_Toc493774060"/>
      <w:bookmarkStart w:id="766" w:name="_Toc508285804"/>
      <w:bookmarkStart w:id="767" w:name="_Toc508287269"/>
      <w:bookmarkStart w:id="768" w:name="_Toc510696648"/>
      <w:bookmarkStart w:id="769" w:name="_Toc35971447"/>
    </w:p>
    <w:p w14:paraId="3FE14D9D" w14:textId="77777777" w:rsidR="008A6D4A" w:rsidRPr="0023018E" w:rsidRDefault="008A6D4A" w:rsidP="00662390">
      <w:pPr>
        <w:pStyle w:val="Heading3"/>
        <w:rPr>
          <w:lang w:eastAsia="zh-CN"/>
        </w:rPr>
      </w:pPr>
      <w:bookmarkStart w:id="770" w:name="_Toc100742497"/>
      <w:bookmarkStart w:id="771" w:name="_Toc120609016"/>
      <w:bookmarkStart w:id="772" w:name="_Toc120657483"/>
      <w:bookmarkStart w:id="773" w:name="_Toc133407765"/>
      <w:bookmarkStart w:id="774" w:name="_Toc164876322"/>
      <w:bookmarkStart w:id="775" w:name="_Toc209530224"/>
      <w:r>
        <w:t>6.1.8</w:t>
      </w:r>
      <w:r w:rsidRPr="0023018E">
        <w:rPr>
          <w:lang w:eastAsia="zh-CN"/>
        </w:rPr>
        <w:tab/>
        <w:t>Feature negotiation</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506634">
        <w:trPr>
          <w:jc w:val="center"/>
        </w:trPr>
        <w:tc>
          <w:tcPr>
            <w:tcW w:w="1529" w:type="dxa"/>
            <w:shd w:val="clear" w:color="auto" w:fill="C0C0C0"/>
            <w:vAlign w:val="center"/>
            <w:hideMark/>
          </w:tcPr>
          <w:p w14:paraId="3583C01B" w14:textId="77777777" w:rsidR="008A6D4A" w:rsidRPr="0016361A" w:rsidRDefault="008A6D4A" w:rsidP="001B0E7F">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506634">
        <w:trPr>
          <w:jc w:val="center"/>
        </w:trPr>
        <w:tc>
          <w:tcPr>
            <w:tcW w:w="1529" w:type="dxa"/>
            <w:vAlign w:val="center"/>
          </w:tcPr>
          <w:p w14:paraId="258BFDBE" w14:textId="77777777" w:rsidR="008A6D4A" w:rsidRPr="0016361A" w:rsidRDefault="008A6D4A" w:rsidP="001B0E7F">
            <w:pPr>
              <w:pStyle w:val="TAL"/>
            </w:pPr>
          </w:p>
        </w:tc>
        <w:tc>
          <w:tcPr>
            <w:tcW w:w="2207" w:type="dxa"/>
            <w:vAlign w:val="center"/>
          </w:tcPr>
          <w:p w14:paraId="06923858" w14:textId="77777777" w:rsidR="008A6D4A" w:rsidRPr="0016361A" w:rsidRDefault="008A6D4A">
            <w:pPr>
              <w:pStyle w:val="TAL"/>
            </w:pPr>
          </w:p>
        </w:tc>
        <w:tc>
          <w:tcPr>
            <w:tcW w:w="5758" w:type="dxa"/>
            <w:vAlign w:val="center"/>
          </w:tcPr>
          <w:p w14:paraId="32884509" w14:textId="77777777" w:rsidR="008A6D4A" w:rsidRPr="0016361A" w:rsidRDefault="008A6D4A">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776" w:name="_Toc532994477"/>
      <w:bookmarkStart w:id="777" w:name="_Toc35971448"/>
      <w:bookmarkStart w:id="778" w:name="_Toc100742498"/>
      <w:bookmarkStart w:id="779" w:name="_Toc120609017"/>
      <w:bookmarkStart w:id="780" w:name="_Toc120657484"/>
      <w:bookmarkStart w:id="781" w:name="_Toc133407766"/>
      <w:bookmarkStart w:id="782" w:name="_Toc164876323"/>
      <w:bookmarkStart w:id="783" w:name="_Toc209530225"/>
      <w:bookmarkStart w:id="784" w:name="_Toc510696649"/>
      <w:r>
        <w:t>6.1.9</w:t>
      </w:r>
      <w:r w:rsidRPr="001E7573">
        <w:tab/>
        <w:t>Security</w:t>
      </w:r>
      <w:bookmarkEnd w:id="776"/>
      <w:bookmarkEnd w:id="777"/>
      <w:bookmarkEnd w:id="778"/>
      <w:bookmarkEnd w:id="779"/>
      <w:bookmarkEnd w:id="780"/>
      <w:bookmarkEnd w:id="781"/>
      <w:bookmarkEnd w:id="782"/>
      <w:bookmarkEnd w:id="783"/>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785"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786" w:name="_Toc100742499"/>
      <w:bookmarkStart w:id="787" w:name="_Toc120609018"/>
      <w:bookmarkStart w:id="788" w:name="_Toc120657485"/>
      <w:r w:rsidRPr="004D3578">
        <w:br w:type="page"/>
      </w:r>
      <w:bookmarkStart w:id="789" w:name="_Toc133407767"/>
      <w:bookmarkStart w:id="790" w:name="_Toc164876324"/>
      <w:bookmarkStart w:id="791" w:name="_Toc209530226"/>
      <w:r w:rsidR="008A6D4A">
        <w:lastRenderedPageBreak/>
        <w:t>6.2</w:t>
      </w:r>
      <w:r w:rsidR="008A6D4A">
        <w:tab/>
      </w:r>
      <w:r w:rsidR="005A30ED" w:rsidRPr="00307394">
        <w:rPr>
          <w:lang w:val="en-US"/>
        </w:rPr>
        <w:t>Nmbsf_MBSUserDataIngestSession</w:t>
      </w:r>
      <w:r w:rsidR="008A6D4A">
        <w:t xml:space="preserve"> Service API</w:t>
      </w:r>
      <w:bookmarkEnd w:id="784"/>
      <w:bookmarkEnd w:id="785"/>
      <w:bookmarkEnd w:id="786"/>
      <w:bookmarkEnd w:id="787"/>
      <w:bookmarkEnd w:id="788"/>
      <w:bookmarkEnd w:id="789"/>
      <w:bookmarkEnd w:id="790"/>
      <w:bookmarkEnd w:id="791"/>
    </w:p>
    <w:p w14:paraId="5ED95D3C" w14:textId="77777777" w:rsidR="003C30EF" w:rsidRDefault="003C30EF" w:rsidP="003C30EF">
      <w:pPr>
        <w:pStyle w:val="Heading3"/>
      </w:pPr>
      <w:bookmarkStart w:id="792" w:name="_Toc120609019"/>
      <w:bookmarkStart w:id="793" w:name="_Toc120657486"/>
      <w:bookmarkStart w:id="794" w:name="_Toc133407768"/>
      <w:bookmarkStart w:id="795" w:name="_Toc164876325"/>
      <w:bookmarkStart w:id="796" w:name="_Toc209530227"/>
      <w:r>
        <w:t>6.2.1</w:t>
      </w:r>
      <w:r>
        <w:tab/>
        <w:t>Introduction</w:t>
      </w:r>
      <w:bookmarkEnd w:id="792"/>
      <w:bookmarkEnd w:id="793"/>
      <w:bookmarkEnd w:id="794"/>
      <w:bookmarkEnd w:id="795"/>
      <w:bookmarkEnd w:id="796"/>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0094C3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797" w:name="_Toc120609020"/>
      <w:bookmarkStart w:id="798" w:name="_Toc120657487"/>
      <w:bookmarkStart w:id="799" w:name="_Toc133407769"/>
      <w:bookmarkStart w:id="800" w:name="_Toc164876326"/>
      <w:bookmarkStart w:id="801" w:name="_Toc209530228"/>
      <w:r>
        <w:t>6.2.2</w:t>
      </w:r>
      <w:r>
        <w:tab/>
        <w:t>Usage of HTTP</w:t>
      </w:r>
      <w:bookmarkEnd w:id="797"/>
      <w:bookmarkEnd w:id="798"/>
      <w:bookmarkEnd w:id="799"/>
      <w:bookmarkEnd w:id="800"/>
      <w:bookmarkEnd w:id="801"/>
    </w:p>
    <w:p w14:paraId="6D482607" w14:textId="77777777" w:rsidR="003C30EF" w:rsidRPr="000C5200" w:rsidRDefault="003C30EF" w:rsidP="003C30EF">
      <w:pPr>
        <w:pStyle w:val="Heading4"/>
      </w:pPr>
      <w:bookmarkStart w:id="802" w:name="_Toc120609021"/>
      <w:bookmarkStart w:id="803" w:name="_Toc120657488"/>
      <w:bookmarkStart w:id="804" w:name="_Toc133407770"/>
      <w:bookmarkStart w:id="805" w:name="_Toc164876327"/>
      <w:bookmarkStart w:id="806" w:name="_Toc209530229"/>
      <w:r>
        <w:t>6.2.2.1</w:t>
      </w:r>
      <w:r>
        <w:tab/>
        <w:t>General</w:t>
      </w:r>
      <w:bookmarkEnd w:id="802"/>
      <w:bookmarkEnd w:id="803"/>
      <w:bookmarkEnd w:id="804"/>
      <w:bookmarkEnd w:id="805"/>
      <w:bookmarkEnd w:id="806"/>
    </w:p>
    <w:p w14:paraId="03E7CBD7" w14:textId="2BF1F4E0" w:rsidR="003C30EF" w:rsidRPr="00986E88" w:rsidRDefault="003C30EF" w:rsidP="003C30EF">
      <w:pPr>
        <w:rPr>
          <w:noProof/>
        </w:rPr>
      </w:pPr>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807" w:name="_Toc120609022"/>
      <w:bookmarkStart w:id="808" w:name="_Toc120657489"/>
      <w:bookmarkStart w:id="809" w:name="_Toc133407771"/>
      <w:bookmarkStart w:id="810" w:name="_Toc164876328"/>
      <w:bookmarkStart w:id="811" w:name="_Toc209530230"/>
      <w:r>
        <w:t>6.2.2.2</w:t>
      </w:r>
      <w:r>
        <w:tab/>
        <w:t>HTTP standard headers</w:t>
      </w:r>
      <w:bookmarkEnd w:id="807"/>
      <w:bookmarkEnd w:id="808"/>
      <w:bookmarkEnd w:id="809"/>
      <w:bookmarkEnd w:id="810"/>
      <w:bookmarkEnd w:id="811"/>
    </w:p>
    <w:p w14:paraId="11FF12F2" w14:textId="77777777" w:rsidR="003C30EF" w:rsidRDefault="003C30EF" w:rsidP="003C30EF">
      <w:pPr>
        <w:pStyle w:val="Heading5"/>
        <w:rPr>
          <w:lang w:eastAsia="zh-CN"/>
        </w:rPr>
      </w:pPr>
      <w:bookmarkStart w:id="812" w:name="_Toc120609023"/>
      <w:bookmarkStart w:id="813" w:name="_Toc120657490"/>
      <w:bookmarkStart w:id="814" w:name="_Toc133407772"/>
      <w:bookmarkStart w:id="815" w:name="_Toc164876329"/>
      <w:bookmarkStart w:id="816" w:name="_Toc209530231"/>
      <w:r>
        <w:t>6.2.2.2.1</w:t>
      </w:r>
      <w:r>
        <w:rPr>
          <w:rFonts w:hint="eastAsia"/>
          <w:lang w:eastAsia="zh-CN"/>
        </w:rPr>
        <w:tab/>
      </w:r>
      <w:r>
        <w:rPr>
          <w:lang w:eastAsia="zh-CN"/>
        </w:rPr>
        <w:t>General</w:t>
      </w:r>
      <w:bookmarkEnd w:id="812"/>
      <w:bookmarkEnd w:id="813"/>
      <w:bookmarkEnd w:id="814"/>
      <w:bookmarkEnd w:id="815"/>
      <w:bookmarkEnd w:id="816"/>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817" w:name="_Toc120609024"/>
      <w:bookmarkStart w:id="818" w:name="_Toc120657491"/>
      <w:bookmarkStart w:id="819" w:name="_Toc133407773"/>
      <w:bookmarkStart w:id="820" w:name="_Toc164876330"/>
      <w:bookmarkStart w:id="821" w:name="_Toc209530232"/>
      <w:r>
        <w:t>6.2.2.2.2</w:t>
      </w:r>
      <w:r>
        <w:tab/>
        <w:t>Content type</w:t>
      </w:r>
      <w:bookmarkEnd w:id="817"/>
      <w:bookmarkEnd w:id="818"/>
      <w:bookmarkEnd w:id="819"/>
      <w:bookmarkEnd w:id="820"/>
      <w:bookmarkEnd w:id="821"/>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C4C0E76"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w:t>
      </w:r>
      <w:r w:rsidR="00A67FB9">
        <w:t>9457</w:t>
      </w:r>
      <w:r w:rsidR="003C30EF">
        <w:t> [13].</w:t>
      </w:r>
    </w:p>
    <w:p w14:paraId="3D5E5B80" w14:textId="252FA6B8" w:rsidR="003C30EF" w:rsidRPr="000C5200" w:rsidRDefault="003C30EF" w:rsidP="003C30EF">
      <w:pPr>
        <w:pStyle w:val="Heading4"/>
      </w:pPr>
      <w:bookmarkStart w:id="822" w:name="_Toc120609025"/>
      <w:bookmarkStart w:id="823" w:name="_Toc120657492"/>
      <w:bookmarkStart w:id="824" w:name="_Toc133407774"/>
      <w:bookmarkStart w:id="825" w:name="_Toc164876331"/>
      <w:bookmarkStart w:id="826" w:name="_Toc209530233"/>
      <w:r>
        <w:t>6.2.2.3</w:t>
      </w:r>
      <w:r>
        <w:tab/>
        <w:t>HTTP custom headers</w:t>
      </w:r>
      <w:bookmarkEnd w:id="822"/>
      <w:bookmarkEnd w:id="823"/>
      <w:bookmarkEnd w:id="824"/>
      <w:bookmarkEnd w:id="825"/>
      <w:bookmarkEnd w:id="826"/>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827" w:name="_Toc120609026"/>
      <w:bookmarkStart w:id="828" w:name="_Toc120657493"/>
      <w:bookmarkStart w:id="829" w:name="_Toc133407775"/>
      <w:bookmarkStart w:id="830" w:name="_Toc164876332"/>
      <w:bookmarkStart w:id="831" w:name="_Toc209530234"/>
      <w:r>
        <w:lastRenderedPageBreak/>
        <w:t>6.2.3</w:t>
      </w:r>
      <w:r>
        <w:tab/>
        <w:t>Resources</w:t>
      </w:r>
      <w:bookmarkEnd w:id="827"/>
      <w:bookmarkEnd w:id="828"/>
      <w:bookmarkEnd w:id="829"/>
      <w:bookmarkEnd w:id="830"/>
      <w:bookmarkEnd w:id="831"/>
    </w:p>
    <w:p w14:paraId="5291FF42" w14:textId="77777777" w:rsidR="003551F3" w:rsidRPr="000A7435" w:rsidRDefault="003551F3" w:rsidP="003551F3">
      <w:pPr>
        <w:pStyle w:val="Heading4"/>
      </w:pPr>
      <w:bookmarkStart w:id="832" w:name="_Toc120609027"/>
      <w:bookmarkStart w:id="833" w:name="_Toc120657494"/>
      <w:bookmarkStart w:id="834" w:name="_Toc133407776"/>
      <w:bookmarkStart w:id="835" w:name="_Toc164876333"/>
      <w:bookmarkStart w:id="836" w:name="_Toc209530235"/>
      <w:r>
        <w:t>6.2.3.1</w:t>
      </w:r>
      <w:r>
        <w:tab/>
        <w:t>Overview</w:t>
      </w:r>
      <w:bookmarkEnd w:id="832"/>
      <w:bookmarkEnd w:id="833"/>
      <w:bookmarkEnd w:id="834"/>
      <w:bookmarkEnd w:id="835"/>
      <w:bookmarkEnd w:id="836"/>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2pt;height:240.4pt" o:ole="">
            <v:imagedata r:id="rId44" o:title=""/>
          </v:shape>
          <o:OLEObject Type="Embed" ProgID="Visio.Drawing.11" ShapeID="_x0000_i1042" DrawAspect="Content" ObjectID="_1826954059"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837" w:name="_Toc120609028"/>
      <w:bookmarkStart w:id="838" w:name="_Toc120657495"/>
      <w:bookmarkStart w:id="839" w:name="_Toc133407777"/>
      <w:bookmarkStart w:id="840" w:name="_Toc164876334"/>
      <w:bookmarkStart w:id="841" w:name="_Toc209530236"/>
      <w:r w:rsidRPr="00984464">
        <w:rPr>
          <w:lang w:val="en-US"/>
        </w:rPr>
        <w:t>6.2.3.2</w:t>
      </w:r>
      <w:r w:rsidRPr="00984464">
        <w:rPr>
          <w:lang w:val="en-US"/>
        </w:rPr>
        <w:tab/>
        <w:t xml:space="preserve">Resource: MBS User </w:t>
      </w:r>
      <w:r>
        <w:t>Data Ingest Sessions</w:t>
      </w:r>
      <w:bookmarkEnd w:id="837"/>
      <w:bookmarkEnd w:id="838"/>
      <w:bookmarkEnd w:id="839"/>
      <w:bookmarkEnd w:id="840"/>
      <w:bookmarkEnd w:id="841"/>
    </w:p>
    <w:p w14:paraId="3C4123D7" w14:textId="77777777" w:rsidR="003551F3" w:rsidRPr="00984464" w:rsidRDefault="003551F3" w:rsidP="003551F3">
      <w:pPr>
        <w:pStyle w:val="Heading5"/>
        <w:rPr>
          <w:lang w:val="en-US"/>
        </w:rPr>
      </w:pPr>
      <w:bookmarkStart w:id="842" w:name="_Toc120609029"/>
      <w:bookmarkStart w:id="843" w:name="_Toc120657496"/>
      <w:bookmarkStart w:id="844" w:name="_Toc133407778"/>
      <w:bookmarkStart w:id="845" w:name="_Toc164876335"/>
      <w:bookmarkStart w:id="846" w:name="_Toc209530237"/>
      <w:r w:rsidRPr="00984464">
        <w:rPr>
          <w:lang w:val="en-US"/>
        </w:rPr>
        <w:t>6.2.3.2.1</w:t>
      </w:r>
      <w:r w:rsidRPr="00984464">
        <w:rPr>
          <w:lang w:val="en-US"/>
        </w:rPr>
        <w:tab/>
        <w:t>Description</w:t>
      </w:r>
      <w:bookmarkEnd w:id="842"/>
      <w:bookmarkEnd w:id="843"/>
      <w:bookmarkEnd w:id="844"/>
      <w:bookmarkEnd w:id="845"/>
      <w:bookmarkEnd w:id="846"/>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847" w:name="_Toc120609030"/>
      <w:bookmarkStart w:id="848" w:name="_Toc120657497"/>
      <w:bookmarkStart w:id="849" w:name="_Toc133407779"/>
      <w:bookmarkStart w:id="850" w:name="_Toc164876336"/>
      <w:bookmarkStart w:id="851" w:name="_Toc209530238"/>
      <w:r>
        <w:t>6.2.3.2.2</w:t>
      </w:r>
      <w:r>
        <w:tab/>
        <w:t>Resource Definition</w:t>
      </w:r>
      <w:bookmarkEnd w:id="847"/>
      <w:bookmarkEnd w:id="848"/>
      <w:bookmarkEnd w:id="849"/>
      <w:bookmarkEnd w:id="850"/>
      <w:bookmarkEnd w:id="851"/>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852" w:name="_Toc120609031"/>
      <w:bookmarkStart w:id="853" w:name="_Toc120657498"/>
      <w:bookmarkStart w:id="854" w:name="_Toc133407780"/>
      <w:bookmarkStart w:id="855" w:name="_Toc164876337"/>
      <w:bookmarkStart w:id="856" w:name="_Toc209530239"/>
      <w:r>
        <w:lastRenderedPageBreak/>
        <w:t>6.2.3.2.3</w:t>
      </w:r>
      <w:r>
        <w:tab/>
        <w:t>Resource Standard Methods</w:t>
      </w:r>
      <w:bookmarkEnd w:id="852"/>
      <w:bookmarkEnd w:id="853"/>
      <w:bookmarkEnd w:id="854"/>
      <w:bookmarkEnd w:id="855"/>
      <w:bookmarkEnd w:id="856"/>
    </w:p>
    <w:p w14:paraId="3D4EDE0E" w14:textId="77777777" w:rsidR="003551F3" w:rsidRPr="00384E92" w:rsidRDefault="003551F3" w:rsidP="003551F3">
      <w:pPr>
        <w:pStyle w:val="Heading6"/>
      </w:pPr>
      <w:bookmarkStart w:id="857" w:name="_Toc120609032"/>
      <w:bookmarkStart w:id="858" w:name="_Toc120657499"/>
      <w:bookmarkStart w:id="859" w:name="_Toc133407781"/>
      <w:bookmarkStart w:id="860" w:name="_Toc164876338"/>
      <w:bookmarkStart w:id="861" w:name="_Toc209530240"/>
      <w:r w:rsidRPr="00384E92">
        <w:t>6.</w:t>
      </w:r>
      <w:r>
        <w:t>2.3.2.3</w:t>
      </w:r>
      <w:r w:rsidRPr="00384E92">
        <w:t>.1</w:t>
      </w:r>
      <w:r w:rsidRPr="00384E92">
        <w:tab/>
      </w:r>
      <w:r>
        <w:t>GET</w:t>
      </w:r>
      <w:bookmarkEnd w:id="857"/>
      <w:bookmarkEnd w:id="858"/>
      <w:bookmarkEnd w:id="859"/>
      <w:bookmarkEnd w:id="860"/>
      <w:bookmarkEnd w:id="861"/>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vAlign w:val="center"/>
          </w:tcPr>
          <w:p w14:paraId="5DC41AD4" w14:textId="77777777" w:rsidR="003551F3" w:rsidRPr="0016361A" w:rsidRDefault="003551F3" w:rsidP="003551F3">
            <w:pPr>
              <w:pStyle w:val="TAL"/>
            </w:pPr>
            <w:proofErr w:type="gramStart"/>
            <w:r w:rsidRPr="0016361A">
              <w:t>array</w:t>
            </w:r>
            <w:r w:rsidRPr="0016361A">
              <w:rPr>
                <w:i/>
              </w:rPr>
              <w:t>(</w:t>
            </w:r>
            <w:proofErr w:type="gramEnd"/>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proofErr w:type="gramStart"/>
            <w:r>
              <w:t>0</w:t>
            </w:r>
            <w:r w:rsidR="003551F3" w:rsidRPr="0016361A">
              <w:t>..N</w:t>
            </w:r>
            <w:proofErr w:type="gramEnd"/>
          </w:p>
        </w:tc>
        <w:tc>
          <w:tcPr>
            <w:tcW w:w="735" w:type="pct"/>
            <w:vAlign w:val="center"/>
          </w:tcPr>
          <w:p w14:paraId="5A9C744F" w14:textId="77777777" w:rsidR="003551F3" w:rsidRPr="0016361A" w:rsidRDefault="003551F3" w:rsidP="003551F3">
            <w:pPr>
              <w:pStyle w:val="TAL"/>
            </w:pPr>
            <w:r>
              <w:t>200 OK</w:t>
            </w:r>
          </w:p>
        </w:tc>
        <w:tc>
          <w:tcPr>
            <w:tcW w:w="2500" w:type="pct"/>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vAlign w:val="center"/>
          </w:tcPr>
          <w:p w14:paraId="79820AC9" w14:textId="7502E8A4" w:rsidR="00424440" w:rsidRDefault="003551F3" w:rsidP="00424440">
            <w:pPr>
              <w:pStyle w:val="TAL"/>
            </w:pPr>
            <w:r>
              <w:t>Temporary redirection.</w:t>
            </w:r>
          </w:p>
          <w:p w14:paraId="0CE4AE0B" w14:textId="77777777" w:rsidR="00424440" w:rsidRDefault="00424440" w:rsidP="00424440">
            <w:pPr>
              <w:pStyle w:val="TAL"/>
            </w:pPr>
          </w:p>
          <w:p w14:paraId="65B214F8" w14:textId="3BF59A90" w:rsidR="003551F3" w:rsidRDefault="00424440" w:rsidP="00424440">
            <w:pPr>
              <w:pStyle w:val="TAL"/>
            </w:pPr>
            <w:r>
              <w:t>(NOTE 2)</w:t>
            </w:r>
          </w:p>
        </w:tc>
      </w:tr>
      <w:tr w:rsidR="003551F3" w:rsidRPr="00B54FF5" w14:paraId="61D3F14B" w14:textId="77777777" w:rsidTr="006A1C63">
        <w:trPr>
          <w:jc w:val="center"/>
        </w:trPr>
        <w:tc>
          <w:tcPr>
            <w:tcW w:w="881" w:type="pct"/>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vAlign w:val="center"/>
          </w:tcPr>
          <w:p w14:paraId="726F48A4" w14:textId="4B773075" w:rsidR="00424440" w:rsidRDefault="003551F3" w:rsidP="00424440">
            <w:pPr>
              <w:pStyle w:val="TAL"/>
            </w:pPr>
            <w:r>
              <w:t>Permanent redirection.</w:t>
            </w:r>
          </w:p>
          <w:p w14:paraId="3242BF14" w14:textId="77777777" w:rsidR="00424440" w:rsidRDefault="00424440" w:rsidP="00424440">
            <w:pPr>
              <w:pStyle w:val="TAL"/>
            </w:pPr>
          </w:p>
          <w:p w14:paraId="35A3A3E9" w14:textId="45A933B6" w:rsidR="003551F3" w:rsidRDefault="00424440" w:rsidP="00424440">
            <w:pPr>
              <w:pStyle w:val="TAL"/>
            </w:pPr>
            <w:r>
              <w:t>(NOTE 2)</w:t>
            </w:r>
          </w:p>
        </w:tc>
      </w:tr>
      <w:tr w:rsidR="003551F3" w:rsidRPr="00B54FF5" w14:paraId="1E0B4C1B" w14:textId="77777777" w:rsidTr="00856CA6">
        <w:trPr>
          <w:jc w:val="center"/>
        </w:trPr>
        <w:tc>
          <w:tcPr>
            <w:tcW w:w="5000" w:type="pct"/>
            <w:gridSpan w:val="5"/>
          </w:tcPr>
          <w:p w14:paraId="417FED8F"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p w14:paraId="1ADCA74F" w14:textId="57FDB921"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5FEC4D54" w14:textId="368ACBE6"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75F859B" w14:textId="77777777" w:rsidR="00720A9E" w:rsidRDefault="00720A9E" w:rsidP="00720A9E">
            <w:pPr>
              <w:pStyle w:val="TAL"/>
            </w:pPr>
          </w:p>
          <w:p w14:paraId="09255287" w14:textId="769548F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05BD16C4" w:rsidR="003551F3" w:rsidRDefault="003551F3" w:rsidP="003551F3">
            <w:pPr>
              <w:pStyle w:val="TAL"/>
            </w:pPr>
            <w:r>
              <w:rPr>
                <w:lang w:eastAsia="fr-FR"/>
              </w:rPr>
              <w:t xml:space="preserve">Identifier of the target </w:t>
            </w:r>
            <w:r w:rsidR="009C3A5C">
              <w:rPr>
                <w:lang w:eastAsia="fr-FR"/>
              </w:rPr>
              <w:t xml:space="preserve">MBSF </w:t>
            </w:r>
            <w:r>
              <w:rPr>
                <w:lang w:eastAsia="fr-FR"/>
              </w:rPr>
              <w:t>(service)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lastRenderedPageBreak/>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3E7012F1" w14:textId="421F195F"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C936F68" w14:textId="77777777" w:rsidR="00720A9E" w:rsidRDefault="00720A9E" w:rsidP="00720A9E">
            <w:pPr>
              <w:pStyle w:val="TAL"/>
            </w:pPr>
          </w:p>
          <w:p w14:paraId="54CD63C8" w14:textId="6F25CA0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3E1D25E2"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862" w:name="_Toc120609033"/>
      <w:bookmarkStart w:id="863" w:name="_Toc120657500"/>
      <w:bookmarkStart w:id="864" w:name="_Toc133407782"/>
      <w:bookmarkStart w:id="865" w:name="_Toc164876339"/>
      <w:bookmarkStart w:id="866" w:name="_Toc209530241"/>
      <w:r w:rsidRPr="00384E92">
        <w:t>6.</w:t>
      </w:r>
      <w:r>
        <w:t>2.3.2.3</w:t>
      </w:r>
      <w:r w:rsidRPr="00384E92">
        <w:t>.</w:t>
      </w:r>
      <w:r>
        <w:t>2</w:t>
      </w:r>
      <w:r w:rsidRPr="00384E92">
        <w:tab/>
      </w:r>
      <w:r>
        <w:t>POST</w:t>
      </w:r>
      <w:bookmarkEnd w:id="862"/>
      <w:bookmarkEnd w:id="863"/>
      <w:bookmarkEnd w:id="864"/>
      <w:bookmarkEnd w:id="865"/>
      <w:bookmarkEnd w:id="866"/>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5"/>
        <w:gridCol w:w="1134"/>
        <w:gridCol w:w="1559"/>
        <w:gridCol w:w="4671"/>
      </w:tblGrid>
      <w:tr w:rsidR="003551F3" w:rsidRPr="00B54FF5" w14:paraId="1C6B3470" w14:textId="77777777" w:rsidTr="00A74FC3">
        <w:trPr>
          <w:jc w:val="center"/>
        </w:trPr>
        <w:tc>
          <w:tcPr>
            <w:tcW w:w="953" w:type="pct"/>
            <w:shd w:val="clear" w:color="auto" w:fill="C0C0C0"/>
            <w:vAlign w:val="center"/>
          </w:tcPr>
          <w:p w14:paraId="383C0CCD" w14:textId="77777777" w:rsidR="003551F3" w:rsidRPr="0016361A" w:rsidRDefault="003551F3" w:rsidP="003551F3">
            <w:pPr>
              <w:pStyle w:val="TAH"/>
            </w:pPr>
            <w:r w:rsidRPr="0016361A">
              <w:t>Data type</w:t>
            </w:r>
          </w:p>
        </w:tc>
        <w:tc>
          <w:tcPr>
            <w:tcW w:w="221" w:type="pct"/>
            <w:shd w:val="clear" w:color="auto" w:fill="C0C0C0"/>
            <w:vAlign w:val="center"/>
          </w:tcPr>
          <w:p w14:paraId="72C3D79B" w14:textId="77777777" w:rsidR="003551F3" w:rsidRPr="0016361A" w:rsidRDefault="003551F3" w:rsidP="003551F3">
            <w:pPr>
              <w:pStyle w:val="TAH"/>
            </w:pPr>
            <w:r w:rsidRPr="0016361A">
              <w:t>P</w:t>
            </w:r>
          </w:p>
        </w:tc>
        <w:tc>
          <w:tcPr>
            <w:tcW w:w="589" w:type="pct"/>
            <w:shd w:val="clear" w:color="auto" w:fill="C0C0C0"/>
            <w:vAlign w:val="center"/>
          </w:tcPr>
          <w:p w14:paraId="5E334BEB" w14:textId="77777777" w:rsidR="003551F3" w:rsidRPr="0016361A" w:rsidRDefault="003551F3" w:rsidP="003551F3">
            <w:pPr>
              <w:pStyle w:val="TAH"/>
            </w:pPr>
            <w:r w:rsidRPr="0016361A">
              <w:t>Cardinality</w:t>
            </w:r>
          </w:p>
        </w:tc>
        <w:tc>
          <w:tcPr>
            <w:tcW w:w="810"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42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A74FC3">
        <w:trPr>
          <w:jc w:val="center"/>
        </w:trPr>
        <w:tc>
          <w:tcPr>
            <w:tcW w:w="953" w:type="pct"/>
            <w:vAlign w:val="center"/>
          </w:tcPr>
          <w:p w14:paraId="57C76A47" w14:textId="77777777" w:rsidR="003551F3" w:rsidRPr="0016361A" w:rsidRDefault="003551F3" w:rsidP="003551F3">
            <w:pPr>
              <w:pStyle w:val="TAL"/>
            </w:pPr>
            <w:r>
              <w:t>MBSUserDataIngSession</w:t>
            </w:r>
          </w:p>
        </w:tc>
        <w:tc>
          <w:tcPr>
            <w:tcW w:w="221" w:type="pct"/>
            <w:vAlign w:val="center"/>
          </w:tcPr>
          <w:p w14:paraId="18450B79" w14:textId="77777777" w:rsidR="003551F3" w:rsidRPr="0016361A" w:rsidRDefault="003551F3" w:rsidP="003551F3">
            <w:pPr>
              <w:pStyle w:val="TAC"/>
            </w:pPr>
            <w:r w:rsidRPr="0016361A">
              <w:t>M</w:t>
            </w:r>
          </w:p>
        </w:tc>
        <w:tc>
          <w:tcPr>
            <w:tcW w:w="589" w:type="pct"/>
            <w:vAlign w:val="center"/>
          </w:tcPr>
          <w:p w14:paraId="2BD5E717" w14:textId="77777777" w:rsidR="003551F3" w:rsidRPr="0016361A" w:rsidRDefault="003551F3" w:rsidP="003551F3">
            <w:pPr>
              <w:pStyle w:val="TAC"/>
            </w:pPr>
            <w:r>
              <w:t>1</w:t>
            </w:r>
          </w:p>
        </w:tc>
        <w:tc>
          <w:tcPr>
            <w:tcW w:w="810" w:type="pct"/>
            <w:vAlign w:val="center"/>
          </w:tcPr>
          <w:p w14:paraId="480F37CB" w14:textId="77777777" w:rsidR="003551F3" w:rsidRPr="0016361A" w:rsidRDefault="003551F3" w:rsidP="003551F3">
            <w:pPr>
              <w:pStyle w:val="TAL"/>
            </w:pPr>
            <w:r>
              <w:t>201 Created</w:t>
            </w:r>
          </w:p>
        </w:tc>
        <w:tc>
          <w:tcPr>
            <w:tcW w:w="2427" w:type="pct"/>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8D3D70" w:rsidRPr="00B54FF5" w14:paraId="620CA78F" w14:textId="77777777" w:rsidTr="00A74FC3">
        <w:trPr>
          <w:jc w:val="center"/>
        </w:trPr>
        <w:tc>
          <w:tcPr>
            <w:tcW w:w="953" w:type="pct"/>
            <w:vAlign w:val="center"/>
          </w:tcPr>
          <w:p w14:paraId="3CD62A3F" w14:textId="0E69859A" w:rsidR="008D3D70" w:rsidRDefault="008D3D70" w:rsidP="008D3D70">
            <w:pPr>
              <w:pStyle w:val="TAL"/>
            </w:pPr>
            <w:r>
              <w:rPr>
                <w:lang w:eastAsia="zh-CN"/>
              </w:rPr>
              <w:t>ProblemDetailsMBS</w:t>
            </w:r>
          </w:p>
        </w:tc>
        <w:tc>
          <w:tcPr>
            <w:tcW w:w="221" w:type="pct"/>
            <w:vAlign w:val="center"/>
          </w:tcPr>
          <w:p w14:paraId="7F1F8B26" w14:textId="0137125B" w:rsidR="008D3D70" w:rsidRPr="0016361A" w:rsidRDefault="008D3D70" w:rsidP="008D3D70">
            <w:pPr>
              <w:pStyle w:val="TAC"/>
            </w:pPr>
            <w:r w:rsidRPr="008B1C02">
              <w:rPr>
                <w:lang w:eastAsia="zh-CN"/>
              </w:rPr>
              <w:t>O</w:t>
            </w:r>
          </w:p>
        </w:tc>
        <w:tc>
          <w:tcPr>
            <w:tcW w:w="589" w:type="pct"/>
            <w:vAlign w:val="center"/>
          </w:tcPr>
          <w:p w14:paraId="782A2FF4" w14:textId="38C7E362" w:rsidR="008D3D70" w:rsidRDefault="008D3D70" w:rsidP="008D3D70">
            <w:pPr>
              <w:pStyle w:val="TAC"/>
            </w:pPr>
            <w:r w:rsidRPr="008B1C02">
              <w:rPr>
                <w:lang w:eastAsia="zh-CN"/>
              </w:rPr>
              <w:t>0..1</w:t>
            </w:r>
          </w:p>
        </w:tc>
        <w:tc>
          <w:tcPr>
            <w:tcW w:w="810" w:type="pct"/>
            <w:vAlign w:val="center"/>
          </w:tcPr>
          <w:p w14:paraId="057EAD4A" w14:textId="676AF487" w:rsidR="008D3D70" w:rsidRDefault="008D3D70" w:rsidP="008D3D70">
            <w:pPr>
              <w:pStyle w:val="TAL"/>
            </w:pPr>
            <w:r w:rsidRPr="008B1C02">
              <w:rPr>
                <w:lang w:eastAsia="zh-CN"/>
              </w:rPr>
              <w:t>400 Bad Request</w:t>
            </w:r>
          </w:p>
        </w:tc>
        <w:tc>
          <w:tcPr>
            <w:tcW w:w="2427" w:type="pct"/>
            <w:vAlign w:val="center"/>
          </w:tcPr>
          <w:p w14:paraId="67CA96EB" w14:textId="0D33C0C1" w:rsidR="008D3D70" w:rsidRDefault="008D3D70" w:rsidP="008D3D70">
            <w:pPr>
              <w:pStyle w:val="TAL"/>
            </w:pPr>
            <w:r w:rsidRPr="008B1C02">
              <w:rPr>
                <w:lang w:eastAsia="zh-CN"/>
              </w:rPr>
              <w:t>(NOTE 2)</w:t>
            </w:r>
          </w:p>
        </w:tc>
      </w:tr>
      <w:tr w:rsidR="008D3D70" w:rsidRPr="00B54FF5" w14:paraId="0D81ED33" w14:textId="77777777" w:rsidTr="00A74FC3">
        <w:trPr>
          <w:jc w:val="center"/>
        </w:trPr>
        <w:tc>
          <w:tcPr>
            <w:tcW w:w="953" w:type="pct"/>
            <w:vAlign w:val="center"/>
          </w:tcPr>
          <w:p w14:paraId="167CB5C2" w14:textId="15765A32" w:rsidR="008D3D70" w:rsidRDefault="008D3D70" w:rsidP="008D3D70">
            <w:pPr>
              <w:pStyle w:val="TAL"/>
            </w:pPr>
            <w:r>
              <w:rPr>
                <w:lang w:eastAsia="zh-CN"/>
              </w:rPr>
              <w:t>ProblemDetailsMBS</w:t>
            </w:r>
          </w:p>
        </w:tc>
        <w:tc>
          <w:tcPr>
            <w:tcW w:w="221" w:type="pct"/>
            <w:vAlign w:val="center"/>
          </w:tcPr>
          <w:p w14:paraId="49558B13" w14:textId="786EFED6" w:rsidR="008D3D70" w:rsidRPr="0016361A" w:rsidRDefault="008D3D70" w:rsidP="008D3D70">
            <w:pPr>
              <w:pStyle w:val="TAC"/>
            </w:pPr>
            <w:r w:rsidRPr="008B1C02">
              <w:rPr>
                <w:lang w:eastAsia="zh-CN"/>
              </w:rPr>
              <w:t>O</w:t>
            </w:r>
          </w:p>
        </w:tc>
        <w:tc>
          <w:tcPr>
            <w:tcW w:w="589" w:type="pct"/>
            <w:vAlign w:val="center"/>
          </w:tcPr>
          <w:p w14:paraId="71C52932" w14:textId="55334D4E" w:rsidR="008D3D70" w:rsidRDefault="008D3D70" w:rsidP="008D3D70">
            <w:pPr>
              <w:pStyle w:val="TAC"/>
            </w:pPr>
            <w:r w:rsidRPr="008B1C02">
              <w:rPr>
                <w:lang w:eastAsia="zh-CN"/>
              </w:rPr>
              <w:t>0..1</w:t>
            </w:r>
          </w:p>
        </w:tc>
        <w:tc>
          <w:tcPr>
            <w:tcW w:w="810" w:type="pct"/>
            <w:vAlign w:val="center"/>
          </w:tcPr>
          <w:p w14:paraId="33CA6671" w14:textId="2C298307" w:rsidR="008D3D70" w:rsidRDefault="008D3D70" w:rsidP="008D3D70">
            <w:pPr>
              <w:pStyle w:val="TAL"/>
            </w:pPr>
            <w:r w:rsidRPr="008B1C02">
              <w:rPr>
                <w:lang w:eastAsia="zh-CN"/>
              </w:rPr>
              <w:t>403 Forbidden</w:t>
            </w:r>
          </w:p>
        </w:tc>
        <w:tc>
          <w:tcPr>
            <w:tcW w:w="2427" w:type="pct"/>
            <w:vAlign w:val="center"/>
          </w:tcPr>
          <w:p w14:paraId="76C8B984" w14:textId="4F946747" w:rsidR="008D3D70" w:rsidRDefault="008D3D70" w:rsidP="008D3D70">
            <w:pPr>
              <w:pStyle w:val="TAL"/>
            </w:pPr>
            <w:r w:rsidRPr="008B1C02">
              <w:rPr>
                <w:lang w:eastAsia="zh-CN"/>
              </w:rPr>
              <w:t>(NOTE 2)</w:t>
            </w:r>
          </w:p>
        </w:tc>
      </w:tr>
      <w:tr w:rsidR="008D3D70" w:rsidRPr="00B54FF5" w14:paraId="2985E624" w14:textId="77777777" w:rsidTr="00A74FC3">
        <w:trPr>
          <w:jc w:val="center"/>
        </w:trPr>
        <w:tc>
          <w:tcPr>
            <w:tcW w:w="953" w:type="pct"/>
            <w:vAlign w:val="center"/>
          </w:tcPr>
          <w:p w14:paraId="4C7574E6" w14:textId="0B4AF06E" w:rsidR="008D3D70" w:rsidRDefault="008D3D70" w:rsidP="008D3D70">
            <w:pPr>
              <w:pStyle w:val="TAL"/>
            </w:pPr>
            <w:r>
              <w:rPr>
                <w:lang w:eastAsia="zh-CN"/>
              </w:rPr>
              <w:t>ProblemDetailsMBS</w:t>
            </w:r>
          </w:p>
        </w:tc>
        <w:tc>
          <w:tcPr>
            <w:tcW w:w="221" w:type="pct"/>
            <w:vAlign w:val="center"/>
          </w:tcPr>
          <w:p w14:paraId="51127E4F" w14:textId="54F65313" w:rsidR="008D3D70" w:rsidRPr="0016361A" w:rsidRDefault="008D3D70" w:rsidP="008D3D70">
            <w:pPr>
              <w:pStyle w:val="TAC"/>
            </w:pPr>
            <w:r w:rsidRPr="008B1C02">
              <w:rPr>
                <w:lang w:eastAsia="zh-CN"/>
              </w:rPr>
              <w:t>O</w:t>
            </w:r>
          </w:p>
        </w:tc>
        <w:tc>
          <w:tcPr>
            <w:tcW w:w="589" w:type="pct"/>
            <w:vAlign w:val="center"/>
          </w:tcPr>
          <w:p w14:paraId="4D8485F9" w14:textId="08DDD2B4" w:rsidR="008D3D70" w:rsidRDefault="008D3D70" w:rsidP="008D3D70">
            <w:pPr>
              <w:pStyle w:val="TAC"/>
            </w:pPr>
            <w:r w:rsidRPr="008B1C02">
              <w:rPr>
                <w:lang w:eastAsia="zh-CN"/>
              </w:rPr>
              <w:t>0..1</w:t>
            </w:r>
          </w:p>
        </w:tc>
        <w:tc>
          <w:tcPr>
            <w:tcW w:w="810" w:type="pct"/>
            <w:vAlign w:val="center"/>
          </w:tcPr>
          <w:p w14:paraId="70148329" w14:textId="40E8EBDA" w:rsidR="008D3D70" w:rsidRDefault="008D3D70" w:rsidP="008D3D70">
            <w:pPr>
              <w:pStyle w:val="TAL"/>
            </w:pPr>
            <w:r w:rsidRPr="008B1C02">
              <w:rPr>
                <w:lang w:eastAsia="zh-CN"/>
              </w:rPr>
              <w:t>404 Not Found</w:t>
            </w:r>
          </w:p>
        </w:tc>
        <w:tc>
          <w:tcPr>
            <w:tcW w:w="2427" w:type="pct"/>
            <w:vAlign w:val="center"/>
          </w:tcPr>
          <w:p w14:paraId="5DF8B6B3" w14:textId="42ACE755" w:rsidR="008D3D70" w:rsidRDefault="008D3D70" w:rsidP="008D3D70">
            <w:pPr>
              <w:pStyle w:val="TAL"/>
            </w:pPr>
            <w:r w:rsidRPr="008B1C02">
              <w:rPr>
                <w:lang w:eastAsia="zh-CN"/>
              </w:rPr>
              <w:t>(NOTE 2)</w:t>
            </w:r>
          </w:p>
        </w:tc>
      </w:tr>
      <w:tr w:rsidR="003551F3" w:rsidRPr="00B54FF5" w14:paraId="6FC80D83" w14:textId="77777777" w:rsidTr="00856CA6">
        <w:trPr>
          <w:jc w:val="center"/>
        </w:trPr>
        <w:tc>
          <w:tcPr>
            <w:tcW w:w="5000" w:type="pct"/>
            <w:gridSpan w:val="5"/>
            <w:vAlign w:val="center"/>
          </w:tcPr>
          <w:p w14:paraId="311E00B2" w14:textId="3AAAB3E5" w:rsidR="008D3D70" w:rsidRDefault="003551F3" w:rsidP="008D3D70">
            <w:pPr>
              <w:pStyle w:val="TAN"/>
            </w:pPr>
            <w:r w:rsidRPr="0016361A">
              <w:t>NOTE</w:t>
            </w:r>
            <w:r w:rsidR="008D3D70">
              <w:t> 1</w:t>
            </w:r>
            <w:r w:rsidRPr="0016361A">
              <w:t>:</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p w14:paraId="3928DD8C" w14:textId="670D7AE3" w:rsidR="003551F3" w:rsidRPr="0016361A" w:rsidRDefault="008D3D70" w:rsidP="008D3D70">
            <w:pPr>
              <w:pStyle w:val="TAN"/>
            </w:pPr>
            <w:r w:rsidRPr="008B1C02">
              <w:t>NOTE 2:</w:t>
            </w:r>
            <w:r w:rsidRPr="008B1C02">
              <w:tab/>
              <w:t>Failure cases are described in clause </w:t>
            </w:r>
            <w:r>
              <w:t>6</w:t>
            </w:r>
            <w:r w:rsidRPr="008B1C02">
              <w:t>.</w:t>
            </w:r>
            <w:r>
              <w:t>2</w:t>
            </w:r>
            <w:r w:rsidRPr="008B1C02">
              <w:t>.7.</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proofErr w:type="gramStart"/>
      <w:r>
        <w:t>201 response</w:t>
      </w:r>
      <w:proofErr w:type="gramEnd"/>
      <w:r>
        <w:t xml:space="preserv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867" w:name="_Toc120609034"/>
      <w:bookmarkStart w:id="868" w:name="_Toc120657501"/>
      <w:bookmarkStart w:id="869" w:name="_Toc133407783"/>
      <w:bookmarkStart w:id="870" w:name="_Toc164876340"/>
      <w:bookmarkStart w:id="871" w:name="_Toc209530242"/>
      <w:r>
        <w:lastRenderedPageBreak/>
        <w:t>6.2.3.2.4</w:t>
      </w:r>
      <w:r>
        <w:tab/>
        <w:t>Resource Custom Operations</w:t>
      </w:r>
      <w:bookmarkEnd w:id="867"/>
      <w:bookmarkEnd w:id="868"/>
      <w:bookmarkEnd w:id="869"/>
      <w:bookmarkEnd w:id="870"/>
      <w:bookmarkEnd w:id="871"/>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872" w:name="_Toc120609035"/>
      <w:bookmarkStart w:id="873" w:name="_Toc120657502"/>
      <w:bookmarkStart w:id="874" w:name="_Toc133407784"/>
      <w:bookmarkStart w:id="875" w:name="_Toc164876341"/>
      <w:bookmarkStart w:id="876" w:name="_Toc209530243"/>
      <w:r>
        <w:t>6.2.3.3</w:t>
      </w:r>
      <w:r>
        <w:tab/>
        <w:t>Resource: Individual MBS User Data Ingest Session</w:t>
      </w:r>
      <w:bookmarkEnd w:id="872"/>
      <w:bookmarkEnd w:id="873"/>
      <w:bookmarkEnd w:id="874"/>
      <w:bookmarkEnd w:id="875"/>
      <w:bookmarkEnd w:id="876"/>
    </w:p>
    <w:p w14:paraId="395B80B6" w14:textId="77777777" w:rsidR="003551F3" w:rsidRDefault="003551F3" w:rsidP="003551F3">
      <w:pPr>
        <w:pStyle w:val="Heading5"/>
      </w:pPr>
      <w:bookmarkStart w:id="877" w:name="_Toc120609036"/>
      <w:bookmarkStart w:id="878" w:name="_Toc120657503"/>
      <w:bookmarkStart w:id="879" w:name="_Toc133407785"/>
      <w:bookmarkStart w:id="880" w:name="_Toc164876342"/>
      <w:bookmarkStart w:id="881" w:name="_Toc209530244"/>
      <w:r>
        <w:t>6.2.3.3.1</w:t>
      </w:r>
      <w:r>
        <w:tab/>
        <w:t>Description</w:t>
      </w:r>
      <w:bookmarkEnd w:id="877"/>
      <w:bookmarkEnd w:id="878"/>
      <w:bookmarkEnd w:id="879"/>
      <w:bookmarkEnd w:id="880"/>
      <w:bookmarkEnd w:id="881"/>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882" w:name="_Toc120609037"/>
      <w:bookmarkStart w:id="883" w:name="_Toc120657504"/>
      <w:bookmarkStart w:id="884" w:name="_Toc133407786"/>
      <w:bookmarkStart w:id="885" w:name="_Toc164876343"/>
      <w:bookmarkStart w:id="886" w:name="_Toc209530245"/>
      <w:r>
        <w:t>6.2.3.3.2</w:t>
      </w:r>
      <w:r>
        <w:tab/>
        <w:t>Resource Definition</w:t>
      </w:r>
      <w:bookmarkEnd w:id="882"/>
      <w:bookmarkEnd w:id="883"/>
      <w:bookmarkEnd w:id="884"/>
      <w:bookmarkEnd w:id="885"/>
      <w:bookmarkEnd w:id="886"/>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887" w:name="_Toc120609038"/>
      <w:bookmarkStart w:id="888" w:name="_Toc120657505"/>
      <w:bookmarkStart w:id="889" w:name="_Toc133407787"/>
      <w:bookmarkStart w:id="890" w:name="_Toc164876344"/>
      <w:bookmarkStart w:id="891" w:name="_Toc209530246"/>
      <w:r>
        <w:t>6.2.3.3.3</w:t>
      </w:r>
      <w:r>
        <w:tab/>
        <w:t>Resource Standard Methods</w:t>
      </w:r>
      <w:bookmarkEnd w:id="887"/>
      <w:bookmarkEnd w:id="888"/>
      <w:bookmarkEnd w:id="889"/>
      <w:bookmarkEnd w:id="890"/>
      <w:bookmarkEnd w:id="891"/>
    </w:p>
    <w:p w14:paraId="7F537B53" w14:textId="77777777" w:rsidR="003551F3" w:rsidRPr="00384E92" w:rsidRDefault="003551F3" w:rsidP="003551F3">
      <w:pPr>
        <w:pStyle w:val="Heading6"/>
      </w:pPr>
      <w:bookmarkStart w:id="892" w:name="_Toc120609039"/>
      <w:bookmarkStart w:id="893" w:name="_Toc120657506"/>
      <w:bookmarkStart w:id="894" w:name="_Toc133407788"/>
      <w:bookmarkStart w:id="895" w:name="_Toc164876345"/>
      <w:bookmarkStart w:id="896" w:name="_Toc209530247"/>
      <w:r w:rsidRPr="00384E92">
        <w:t>6.</w:t>
      </w:r>
      <w:r>
        <w:t>2.3.3.3</w:t>
      </w:r>
      <w:r w:rsidRPr="00384E92">
        <w:t>.1</w:t>
      </w:r>
      <w:r w:rsidRPr="00384E92">
        <w:tab/>
      </w:r>
      <w:r>
        <w:t>GET</w:t>
      </w:r>
      <w:bookmarkEnd w:id="892"/>
      <w:bookmarkEnd w:id="893"/>
      <w:bookmarkEnd w:id="894"/>
      <w:bookmarkEnd w:id="895"/>
      <w:bookmarkEnd w:id="896"/>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lastRenderedPageBreak/>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vAlign w:val="center"/>
          </w:tcPr>
          <w:p w14:paraId="51B54479" w14:textId="5908858E" w:rsidR="00424440" w:rsidRDefault="003551F3" w:rsidP="00424440">
            <w:pPr>
              <w:pStyle w:val="TAL"/>
            </w:pPr>
            <w:r>
              <w:t>Temporary redirection.</w:t>
            </w:r>
          </w:p>
          <w:p w14:paraId="3210B125" w14:textId="77777777" w:rsidR="00424440" w:rsidRDefault="00424440" w:rsidP="00424440">
            <w:pPr>
              <w:pStyle w:val="TAL"/>
            </w:pPr>
          </w:p>
          <w:p w14:paraId="08EC7834" w14:textId="4568B474" w:rsidR="003551F3" w:rsidRDefault="00424440" w:rsidP="00424440">
            <w:pPr>
              <w:pStyle w:val="TAL"/>
            </w:pPr>
            <w:r>
              <w:t>(NOTE 2)</w:t>
            </w:r>
          </w:p>
        </w:tc>
      </w:tr>
      <w:tr w:rsidR="003551F3" w:rsidRPr="00B54FF5" w14:paraId="12A8FC8E" w14:textId="77777777" w:rsidTr="006A1C63">
        <w:trPr>
          <w:jc w:val="center"/>
        </w:trPr>
        <w:tc>
          <w:tcPr>
            <w:tcW w:w="955" w:type="pct"/>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vAlign w:val="center"/>
          </w:tcPr>
          <w:p w14:paraId="313C44F5" w14:textId="14BC98C3" w:rsidR="00424440" w:rsidRDefault="003551F3" w:rsidP="00424440">
            <w:pPr>
              <w:pStyle w:val="TAL"/>
            </w:pPr>
            <w:r>
              <w:t>Permanent redirection.</w:t>
            </w:r>
          </w:p>
          <w:p w14:paraId="702E4477" w14:textId="77777777" w:rsidR="00424440" w:rsidRDefault="00424440" w:rsidP="00424440">
            <w:pPr>
              <w:pStyle w:val="TAL"/>
            </w:pPr>
          </w:p>
          <w:p w14:paraId="611C384E" w14:textId="3A0584CA" w:rsidR="003551F3" w:rsidRDefault="00424440" w:rsidP="00424440">
            <w:pPr>
              <w:pStyle w:val="TAL"/>
            </w:pPr>
            <w:r>
              <w:t>(NOTE 2)</w:t>
            </w:r>
          </w:p>
        </w:tc>
      </w:tr>
      <w:tr w:rsidR="003551F3" w:rsidRPr="00B54FF5" w14:paraId="6CCDF4B8" w14:textId="77777777" w:rsidTr="00856CA6">
        <w:trPr>
          <w:jc w:val="center"/>
        </w:trPr>
        <w:tc>
          <w:tcPr>
            <w:tcW w:w="5000" w:type="pct"/>
            <w:gridSpan w:val="5"/>
          </w:tcPr>
          <w:p w14:paraId="33DBE295"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p w14:paraId="77ED7C7E" w14:textId="32CF3E8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499A2208" w14:textId="223D3267"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186D44" w14:textId="77777777" w:rsidR="00720A9E" w:rsidRDefault="00720A9E" w:rsidP="00720A9E">
            <w:pPr>
              <w:pStyle w:val="TAL"/>
            </w:pPr>
          </w:p>
          <w:p w14:paraId="1EF5972B" w14:textId="792493C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20C370C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1AF33B34" w14:textId="04CAA0EC"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032F311" w14:textId="77777777" w:rsidR="00720A9E" w:rsidRDefault="00720A9E" w:rsidP="00720A9E">
            <w:pPr>
              <w:pStyle w:val="TAL"/>
            </w:pPr>
          </w:p>
          <w:p w14:paraId="4E930B47" w14:textId="3DA376F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6C8C1F4D"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897" w:name="_Toc120609040"/>
      <w:bookmarkStart w:id="898" w:name="_Toc120657507"/>
      <w:bookmarkStart w:id="899" w:name="_Toc133407789"/>
      <w:bookmarkStart w:id="900" w:name="_Toc164876346"/>
      <w:bookmarkStart w:id="901" w:name="_Toc209530248"/>
      <w:r>
        <w:t>6.2.3.3.3.2</w:t>
      </w:r>
      <w:r>
        <w:tab/>
        <w:t>PUT</w:t>
      </w:r>
      <w:bookmarkEnd w:id="897"/>
      <w:bookmarkEnd w:id="898"/>
      <w:bookmarkEnd w:id="899"/>
      <w:bookmarkEnd w:id="900"/>
      <w:bookmarkEnd w:id="901"/>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lastRenderedPageBreak/>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425"/>
        <w:gridCol w:w="1134"/>
        <w:gridCol w:w="1561"/>
        <w:gridCol w:w="4056"/>
      </w:tblGrid>
      <w:tr w:rsidR="007A2E2F" w14:paraId="7A2B8DEC" w14:textId="77777777" w:rsidTr="00A74FC3">
        <w:trPr>
          <w:jc w:val="center"/>
        </w:trPr>
        <w:tc>
          <w:tcPr>
            <w:tcW w:w="1235" w:type="pct"/>
            <w:shd w:val="clear" w:color="auto" w:fill="C0C0C0"/>
            <w:vAlign w:val="center"/>
            <w:hideMark/>
          </w:tcPr>
          <w:p w14:paraId="4271565A" w14:textId="77777777" w:rsidR="007A2E2F" w:rsidRDefault="007A2E2F" w:rsidP="00B15B39">
            <w:pPr>
              <w:pStyle w:val="TAH"/>
            </w:pPr>
            <w:r>
              <w:t>Data type</w:t>
            </w:r>
          </w:p>
        </w:tc>
        <w:tc>
          <w:tcPr>
            <w:tcW w:w="22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819"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128"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A74FC3">
        <w:trPr>
          <w:jc w:val="center"/>
        </w:trPr>
        <w:tc>
          <w:tcPr>
            <w:tcW w:w="1235" w:type="pct"/>
            <w:vAlign w:val="center"/>
            <w:hideMark/>
          </w:tcPr>
          <w:p w14:paraId="73F08181" w14:textId="77777777" w:rsidR="007A2E2F" w:rsidRDefault="007A2E2F" w:rsidP="00B15B39">
            <w:pPr>
              <w:pStyle w:val="TAL"/>
            </w:pPr>
            <w:r>
              <w:t>MBSUserDataIngSession</w:t>
            </w:r>
          </w:p>
        </w:tc>
        <w:tc>
          <w:tcPr>
            <w:tcW w:w="22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819" w:type="pct"/>
            <w:vAlign w:val="center"/>
            <w:hideMark/>
          </w:tcPr>
          <w:p w14:paraId="76A35E21" w14:textId="77777777" w:rsidR="007A2E2F" w:rsidRDefault="007A2E2F" w:rsidP="00B15B39">
            <w:pPr>
              <w:pStyle w:val="TAL"/>
            </w:pPr>
            <w:r>
              <w:t>200 OK</w:t>
            </w:r>
          </w:p>
        </w:tc>
        <w:tc>
          <w:tcPr>
            <w:tcW w:w="2128"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A74FC3">
        <w:trPr>
          <w:jc w:val="center"/>
        </w:trPr>
        <w:tc>
          <w:tcPr>
            <w:tcW w:w="1235" w:type="pct"/>
            <w:vAlign w:val="center"/>
          </w:tcPr>
          <w:p w14:paraId="74C9840F" w14:textId="77777777" w:rsidR="007A2E2F" w:rsidRDefault="007A2E2F" w:rsidP="00B15B39">
            <w:pPr>
              <w:pStyle w:val="TAL"/>
            </w:pPr>
            <w:r>
              <w:t>n/a</w:t>
            </w:r>
          </w:p>
        </w:tc>
        <w:tc>
          <w:tcPr>
            <w:tcW w:w="22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819" w:type="pct"/>
            <w:vAlign w:val="center"/>
          </w:tcPr>
          <w:p w14:paraId="050F04D0" w14:textId="77777777" w:rsidR="007A2E2F" w:rsidRDefault="007A2E2F" w:rsidP="00B15B39">
            <w:pPr>
              <w:pStyle w:val="TAL"/>
            </w:pPr>
            <w:r>
              <w:t>204 No Content</w:t>
            </w:r>
          </w:p>
        </w:tc>
        <w:tc>
          <w:tcPr>
            <w:tcW w:w="2128"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A74FC3">
        <w:trPr>
          <w:jc w:val="center"/>
        </w:trPr>
        <w:tc>
          <w:tcPr>
            <w:tcW w:w="1235" w:type="pct"/>
            <w:vAlign w:val="center"/>
            <w:hideMark/>
          </w:tcPr>
          <w:p w14:paraId="124206E9" w14:textId="77777777" w:rsidR="007A2E2F" w:rsidRDefault="007A2E2F" w:rsidP="00B15B39">
            <w:pPr>
              <w:pStyle w:val="TAL"/>
            </w:pPr>
            <w:r>
              <w:t>RedirectResponse</w:t>
            </w:r>
          </w:p>
        </w:tc>
        <w:tc>
          <w:tcPr>
            <w:tcW w:w="22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819" w:type="pct"/>
            <w:vAlign w:val="center"/>
            <w:hideMark/>
          </w:tcPr>
          <w:p w14:paraId="57F58106" w14:textId="77777777" w:rsidR="007A2E2F" w:rsidRDefault="007A2E2F" w:rsidP="00B15B39">
            <w:pPr>
              <w:pStyle w:val="TAL"/>
            </w:pPr>
            <w:r>
              <w:t>307 Temporary Redirect</w:t>
            </w:r>
          </w:p>
        </w:tc>
        <w:tc>
          <w:tcPr>
            <w:tcW w:w="2128" w:type="pct"/>
            <w:vAlign w:val="center"/>
            <w:hideMark/>
          </w:tcPr>
          <w:p w14:paraId="4E6AC022" w14:textId="61C9327A" w:rsidR="00424440" w:rsidRDefault="007A2E2F" w:rsidP="00424440">
            <w:pPr>
              <w:pStyle w:val="TAL"/>
            </w:pPr>
            <w:r>
              <w:t>Temporary redirection.</w:t>
            </w:r>
          </w:p>
          <w:p w14:paraId="7059B88F" w14:textId="77777777" w:rsidR="00424440" w:rsidRDefault="00424440" w:rsidP="00424440">
            <w:pPr>
              <w:pStyle w:val="TAL"/>
            </w:pPr>
          </w:p>
          <w:p w14:paraId="0063A74A" w14:textId="3D0A287B" w:rsidR="007A2E2F" w:rsidRDefault="00424440" w:rsidP="00424440">
            <w:pPr>
              <w:pStyle w:val="TAL"/>
            </w:pPr>
            <w:r>
              <w:t>(NOTE 2)</w:t>
            </w:r>
          </w:p>
        </w:tc>
      </w:tr>
      <w:tr w:rsidR="007A2E2F" w14:paraId="44514255" w14:textId="77777777" w:rsidTr="00A74FC3">
        <w:trPr>
          <w:jc w:val="center"/>
        </w:trPr>
        <w:tc>
          <w:tcPr>
            <w:tcW w:w="1235" w:type="pct"/>
            <w:vAlign w:val="center"/>
            <w:hideMark/>
          </w:tcPr>
          <w:p w14:paraId="726131D2" w14:textId="77777777" w:rsidR="007A2E2F" w:rsidRDefault="007A2E2F" w:rsidP="00B15B39">
            <w:pPr>
              <w:pStyle w:val="TAL"/>
            </w:pPr>
            <w:r>
              <w:t>RedirectResponse</w:t>
            </w:r>
          </w:p>
        </w:tc>
        <w:tc>
          <w:tcPr>
            <w:tcW w:w="22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819" w:type="pct"/>
            <w:vAlign w:val="center"/>
            <w:hideMark/>
          </w:tcPr>
          <w:p w14:paraId="450C3682" w14:textId="77777777" w:rsidR="007A2E2F" w:rsidRDefault="007A2E2F" w:rsidP="00B15B39">
            <w:pPr>
              <w:pStyle w:val="TAL"/>
            </w:pPr>
            <w:r>
              <w:t>308 Permanent Redirect</w:t>
            </w:r>
          </w:p>
        </w:tc>
        <w:tc>
          <w:tcPr>
            <w:tcW w:w="2128" w:type="pct"/>
            <w:vAlign w:val="center"/>
            <w:hideMark/>
          </w:tcPr>
          <w:p w14:paraId="13233513" w14:textId="36728E7C" w:rsidR="00424440" w:rsidRDefault="007A2E2F" w:rsidP="00424440">
            <w:pPr>
              <w:pStyle w:val="TAL"/>
            </w:pPr>
            <w:r>
              <w:t>Permanent redirection.</w:t>
            </w:r>
          </w:p>
          <w:p w14:paraId="48B7CAC1" w14:textId="77777777" w:rsidR="00424440" w:rsidRDefault="00424440" w:rsidP="00424440">
            <w:pPr>
              <w:pStyle w:val="TAL"/>
            </w:pPr>
          </w:p>
          <w:p w14:paraId="0093E1FC" w14:textId="4DEA3870" w:rsidR="007A2E2F" w:rsidRDefault="00424440" w:rsidP="00424440">
            <w:pPr>
              <w:pStyle w:val="TAL"/>
            </w:pPr>
            <w:r>
              <w:t>(NOTE 2)</w:t>
            </w:r>
          </w:p>
        </w:tc>
      </w:tr>
      <w:tr w:rsidR="008D3D70" w14:paraId="6F67D856" w14:textId="77777777" w:rsidTr="00A74FC3">
        <w:trPr>
          <w:jc w:val="center"/>
        </w:trPr>
        <w:tc>
          <w:tcPr>
            <w:tcW w:w="1235" w:type="pct"/>
            <w:vAlign w:val="center"/>
          </w:tcPr>
          <w:p w14:paraId="770BFA61" w14:textId="6A1F9FA0" w:rsidR="008D3D70" w:rsidRDefault="008D3D70" w:rsidP="008D3D70">
            <w:pPr>
              <w:pStyle w:val="TAL"/>
            </w:pPr>
            <w:r>
              <w:rPr>
                <w:lang w:eastAsia="zh-CN"/>
              </w:rPr>
              <w:t>ProblemDetailsMBS</w:t>
            </w:r>
          </w:p>
        </w:tc>
        <w:tc>
          <w:tcPr>
            <w:tcW w:w="223" w:type="pct"/>
            <w:vAlign w:val="center"/>
          </w:tcPr>
          <w:p w14:paraId="21914351" w14:textId="5A3BBE60" w:rsidR="008D3D70" w:rsidRDefault="008D3D70" w:rsidP="008D3D70">
            <w:pPr>
              <w:pStyle w:val="TAC"/>
            </w:pPr>
            <w:r w:rsidRPr="008B1C02">
              <w:rPr>
                <w:lang w:eastAsia="zh-CN"/>
              </w:rPr>
              <w:t>O</w:t>
            </w:r>
          </w:p>
        </w:tc>
        <w:tc>
          <w:tcPr>
            <w:tcW w:w="595" w:type="pct"/>
            <w:vAlign w:val="center"/>
          </w:tcPr>
          <w:p w14:paraId="5CD03970" w14:textId="41034F61" w:rsidR="008D3D70" w:rsidRDefault="008D3D70" w:rsidP="008D3D70">
            <w:pPr>
              <w:pStyle w:val="TAC"/>
            </w:pPr>
            <w:r w:rsidRPr="008B1C02">
              <w:rPr>
                <w:lang w:eastAsia="zh-CN"/>
              </w:rPr>
              <w:t>0..1</w:t>
            </w:r>
          </w:p>
        </w:tc>
        <w:tc>
          <w:tcPr>
            <w:tcW w:w="819" w:type="pct"/>
            <w:vAlign w:val="center"/>
          </w:tcPr>
          <w:p w14:paraId="3B3874AD" w14:textId="3709024C" w:rsidR="008D3D70" w:rsidRDefault="008D3D70" w:rsidP="008D3D70">
            <w:pPr>
              <w:pStyle w:val="TAL"/>
            </w:pPr>
            <w:r w:rsidRPr="008B1C02">
              <w:rPr>
                <w:lang w:eastAsia="zh-CN"/>
              </w:rPr>
              <w:t>400 Bad Request</w:t>
            </w:r>
          </w:p>
        </w:tc>
        <w:tc>
          <w:tcPr>
            <w:tcW w:w="2128" w:type="pct"/>
            <w:vAlign w:val="center"/>
          </w:tcPr>
          <w:p w14:paraId="7FE0D567" w14:textId="6FA9F114"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1D259512" w14:textId="77777777" w:rsidTr="00A74FC3">
        <w:trPr>
          <w:jc w:val="center"/>
        </w:trPr>
        <w:tc>
          <w:tcPr>
            <w:tcW w:w="1235" w:type="pct"/>
            <w:vAlign w:val="center"/>
          </w:tcPr>
          <w:p w14:paraId="7DE34842" w14:textId="65927371" w:rsidR="008D3D70" w:rsidRDefault="008D3D70" w:rsidP="008D3D70">
            <w:pPr>
              <w:pStyle w:val="TAL"/>
            </w:pPr>
            <w:r>
              <w:rPr>
                <w:lang w:eastAsia="zh-CN"/>
              </w:rPr>
              <w:t>ProblemDetailsMBS</w:t>
            </w:r>
          </w:p>
        </w:tc>
        <w:tc>
          <w:tcPr>
            <w:tcW w:w="223" w:type="pct"/>
            <w:vAlign w:val="center"/>
          </w:tcPr>
          <w:p w14:paraId="13581745" w14:textId="3E639489" w:rsidR="008D3D70" w:rsidRDefault="008D3D70" w:rsidP="008D3D70">
            <w:pPr>
              <w:pStyle w:val="TAC"/>
            </w:pPr>
            <w:r w:rsidRPr="008B1C02">
              <w:rPr>
                <w:lang w:eastAsia="zh-CN"/>
              </w:rPr>
              <w:t>O</w:t>
            </w:r>
          </w:p>
        </w:tc>
        <w:tc>
          <w:tcPr>
            <w:tcW w:w="595" w:type="pct"/>
            <w:vAlign w:val="center"/>
          </w:tcPr>
          <w:p w14:paraId="35817F52" w14:textId="0D46277C" w:rsidR="008D3D70" w:rsidRDefault="008D3D70" w:rsidP="008D3D70">
            <w:pPr>
              <w:pStyle w:val="TAC"/>
            </w:pPr>
            <w:r w:rsidRPr="008B1C02">
              <w:rPr>
                <w:lang w:eastAsia="zh-CN"/>
              </w:rPr>
              <w:t>0..1</w:t>
            </w:r>
          </w:p>
        </w:tc>
        <w:tc>
          <w:tcPr>
            <w:tcW w:w="819" w:type="pct"/>
            <w:vAlign w:val="center"/>
          </w:tcPr>
          <w:p w14:paraId="43FE2AAE" w14:textId="5765801C" w:rsidR="008D3D70" w:rsidRDefault="008D3D70" w:rsidP="008D3D70">
            <w:pPr>
              <w:pStyle w:val="TAL"/>
            </w:pPr>
            <w:r w:rsidRPr="008B1C02">
              <w:rPr>
                <w:lang w:eastAsia="zh-CN"/>
              </w:rPr>
              <w:t>403 Forbidden</w:t>
            </w:r>
          </w:p>
        </w:tc>
        <w:tc>
          <w:tcPr>
            <w:tcW w:w="2128" w:type="pct"/>
            <w:vAlign w:val="center"/>
          </w:tcPr>
          <w:p w14:paraId="08B83067" w14:textId="6BF0979F"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4A2B3516" w14:textId="77777777" w:rsidTr="00A74FC3">
        <w:trPr>
          <w:jc w:val="center"/>
        </w:trPr>
        <w:tc>
          <w:tcPr>
            <w:tcW w:w="1235" w:type="pct"/>
            <w:vAlign w:val="center"/>
          </w:tcPr>
          <w:p w14:paraId="45D4891D" w14:textId="07F5ACB8" w:rsidR="008D3D70" w:rsidRDefault="008D3D70" w:rsidP="008D3D70">
            <w:pPr>
              <w:pStyle w:val="TAL"/>
            </w:pPr>
            <w:r>
              <w:rPr>
                <w:lang w:eastAsia="zh-CN"/>
              </w:rPr>
              <w:t>ProblemDetailsMBS</w:t>
            </w:r>
          </w:p>
        </w:tc>
        <w:tc>
          <w:tcPr>
            <w:tcW w:w="223" w:type="pct"/>
            <w:vAlign w:val="center"/>
          </w:tcPr>
          <w:p w14:paraId="059CF282" w14:textId="76EFCF5B" w:rsidR="008D3D70" w:rsidRDefault="008D3D70" w:rsidP="008D3D70">
            <w:pPr>
              <w:pStyle w:val="TAC"/>
            </w:pPr>
            <w:r w:rsidRPr="008B1C02">
              <w:rPr>
                <w:lang w:eastAsia="zh-CN"/>
              </w:rPr>
              <w:t>O</w:t>
            </w:r>
          </w:p>
        </w:tc>
        <w:tc>
          <w:tcPr>
            <w:tcW w:w="595" w:type="pct"/>
            <w:vAlign w:val="center"/>
          </w:tcPr>
          <w:p w14:paraId="711017F3" w14:textId="68F2BEF5" w:rsidR="008D3D70" w:rsidRDefault="008D3D70" w:rsidP="008D3D70">
            <w:pPr>
              <w:pStyle w:val="TAC"/>
            </w:pPr>
            <w:r w:rsidRPr="008B1C02">
              <w:rPr>
                <w:lang w:eastAsia="zh-CN"/>
              </w:rPr>
              <w:t>0..1</w:t>
            </w:r>
          </w:p>
        </w:tc>
        <w:tc>
          <w:tcPr>
            <w:tcW w:w="819" w:type="pct"/>
            <w:vAlign w:val="center"/>
          </w:tcPr>
          <w:p w14:paraId="1173C45C" w14:textId="4394A23B" w:rsidR="008D3D70" w:rsidRDefault="008D3D70" w:rsidP="008D3D70">
            <w:pPr>
              <w:pStyle w:val="TAL"/>
            </w:pPr>
            <w:r w:rsidRPr="008B1C02">
              <w:rPr>
                <w:lang w:eastAsia="zh-CN"/>
              </w:rPr>
              <w:t>404 Not Found</w:t>
            </w:r>
          </w:p>
        </w:tc>
        <w:tc>
          <w:tcPr>
            <w:tcW w:w="2128" w:type="pct"/>
            <w:vAlign w:val="center"/>
          </w:tcPr>
          <w:p w14:paraId="2140B34C" w14:textId="38209A7C" w:rsidR="008D3D70" w:rsidRDefault="008D3D70" w:rsidP="008D3D70">
            <w:pPr>
              <w:pStyle w:val="TAL"/>
            </w:pPr>
            <w:r w:rsidRPr="008B1C02">
              <w:rPr>
                <w:lang w:eastAsia="zh-CN"/>
              </w:rPr>
              <w:t>(NOTE </w:t>
            </w:r>
            <w:r>
              <w:rPr>
                <w:lang w:eastAsia="zh-CN"/>
              </w:rPr>
              <w:t>3</w:t>
            </w:r>
            <w:r w:rsidRPr="008B1C02">
              <w:rPr>
                <w:lang w:eastAsia="zh-CN"/>
              </w:rPr>
              <w:t>)</w:t>
            </w:r>
          </w:p>
        </w:tc>
      </w:tr>
      <w:tr w:rsidR="007A2E2F" w14:paraId="2201E02B" w14:textId="77777777" w:rsidTr="00B15B39">
        <w:trPr>
          <w:jc w:val="center"/>
        </w:trPr>
        <w:tc>
          <w:tcPr>
            <w:tcW w:w="5000" w:type="pct"/>
            <w:gridSpan w:val="5"/>
            <w:vAlign w:val="center"/>
            <w:hideMark/>
          </w:tcPr>
          <w:p w14:paraId="52A619DD" w14:textId="77777777" w:rsidR="007A2E2F" w:rsidRDefault="007A2E2F" w:rsidP="00B15B39">
            <w:pPr>
              <w:pStyle w:val="TAN"/>
            </w:pPr>
            <w:r>
              <w:t>NOTE</w:t>
            </w:r>
            <w:r w:rsidR="00424440">
              <w:t> 1</w:t>
            </w:r>
            <w:r>
              <w:t>:</w:t>
            </w:r>
            <w:r>
              <w:rPr>
                <w:noProof/>
              </w:rPr>
              <w:tab/>
              <w:t xml:space="preserve">The mandatory </w:t>
            </w:r>
            <w:r>
              <w:t>HTTP error status code</w:t>
            </w:r>
            <w:r w:rsidR="00717A01">
              <w:t>s</w:t>
            </w:r>
            <w:r>
              <w:t xml:space="preserve"> for the HTTP PUT method listed in Table 5.2.7.1-1 of 3GPP TS 29.500 [4] also apply.</w:t>
            </w:r>
          </w:p>
          <w:p w14:paraId="62E8BD22" w14:textId="1D6D5F52"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7C6AA326" w14:textId="15ACA42F"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0492E0E3" w14:textId="63D105A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11CA1339" w14:textId="77777777" w:rsidR="00D644A2" w:rsidRDefault="00D644A2" w:rsidP="00D644A2">
            <w:pPr>
              <w:pStyle w:val="TAL"/>
            </w:pPr>
          </w:p>
          <w:p w14:paraId="47114D58" w14:textId="10503260"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64D208D7"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5D3232E" w14:textId="68AA1D0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5FF94C56" w14:textId="77777777" w:rsidR="00D644A2" w:rsidRDefault="00D644A2" w:rsidP="00D644A2">
            <w:pPr>
              <w:pStyle w:val="TAL"/>
            </w:pPr>
          </w:p>
          <w:p w14:paraId="183F760A" w14:textId="79F27B05"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6127CE0F"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902" w:name="_Toc120609041"/>
      <w:bookmarkStart w:id="903" w:name="_Toc120657508"/>
      <w:bookmarkStart w:id="904" w:name="_Toc133407790"/>
      <w:bookmarkStart w:id="905" w:name="_Toc164876347"/>
      <w:bookmarkStart w:id="906" w:name="_Toc209530249"/>
      <w:r>
        <w:lastRenderedPageBreak/>
        <w:t>6.2.3.3.3.</w:t>
      </w:r>
      <w:r w:rsidR="001424E7">
        <w:t>3</w:t>
      </w:r>
      <w:r>
        <w:tab/>
        <w:t>PATCH</w:t>
      </w:r>
      <w:bookmarkEnd w:id="902"/>
      <w:bookmarkEnd w:id="903"/>
      <w:bookmarkEnd w:id="904"/>
      <w:bookmarkEnd w:id="905"/>
      <w:bookmarkEnd w:id="906"/>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347"/>
        <w:gridCol w:w="1174"/>
        <w:gridCol w:w="1698"/>
        <w:gridCol w:w="4057"/>
      </w:tblGrid>
      <w:tr w:rsidR="003551F3" w14:paraId="26EAC54E" w14:textId="77777777" w:rsidTr="00A74FC3">
        <w:trPr>
          <w:jc w:val="center"/>
        </w:trPr>
        <w:tc>
          <w:tcPr>
            <w:tcW w:w="1182" w:type="pct"/>
            <w:shd w:val="clear" w:color="auto" w:fill="C0C0C0"/>
            <w:vAlign w:val="center"/>
            <w:hideMark/>
          </w:tcPr>
          <w:p w14:paraId="6E7966C1" w14:textId="77777777" w:rsidR="003551F3" w:rsidRDefault="003551F3" w:rsidP="003551F3">
            <w:pPr>
              <w:pStyle w:val="TAH"/>
            </w:pPr>
            <w:r>
              <w:t>Data type</w:t>
            </w:r>
          </w:p>
        </w:tc>
        <w:tc>
          <w:tcPr>
            <w:tcW w:w="182" w:type="pct"/>
            <w:shd w:val="clear" w:color="auto" w:fill="C0C0C0"/>
            <w:vAlign w:val="center"/>
            <w:hideMark/>
          </w:tcPr>
          <w:p w14:paraId="4267FBF7" w14:textId="77777777" w:rsidR="003551F3" w:rsidRDefault="003551F3" w:rsidP="003551F3">
            <w:pPr>
              <w:pStyle w:val="TAH"/>
            </w:pPr>
            <w:r>
              <w:t>P</w:t>
            </w:r>
          </w:p>
        </w:tc>
        <w:tc>
          <w:tcPr>
            <w:tcW w:w="616" w:type="pct"/>
            <w:shd w:val="clear" w:color="auto" w:fill="C0C0C0"/>
            <w:vAlign w:val="center"/>
            <w:hideMark/>
          </w:tcPr>
          <w:p w14:paraId="2A3A0454" w14:textId="77777777" w:rsidR="003551F3" w:rsidRDefault="003551F3" w:rsidP="003551F3">
            <w:pPr>
              <w:pStyle w:val="TAH"/>
            </w:pPr>
            <w:r>
              <w:t>Cardinality</w:t>
            </w:r>
          </w:p>
        </w:tc>
        <w:tc>
          <w:tcPr>
            <w:tcW w:w="891"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128"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A74FC3">
        <w:trPr>
          <w:jc w:val="center"/>
        </w:trPr>
        <w:tc>
          <w:tcPr>
            <w:tcW w:w="1182" w:type="pct"/>
            <w:vAlign w:val="center"/>
            <w:hideMark/>
          </w:tcPr>
          <w:p w14:paraId="17A01077" w14:textId="77777777" w:rsidR="003551F3" w:rsidRDefault="003551F3" w:rsidP="003551F3">
            <w:pPr>
              <w:pStyle w:val="TAL"/>
            </w:pPr>
            <w:r>
              <w:t>MBSUserDataIngSession</w:t>
            </w:r>
          </w:p>
        </w:tc>
        <w:tc>
          <w:tcPr>
            <w:tcW w:w="182" w:type="pct"/>
            <w:vAlign w:val="center"/>
            <w:hideMark/>
          </w:tcPr>
          <w:p w14:paraId="72A45183" w14:textId="77777777" w:rsidR="003551F3" w:rsidRDefault="003551F3" w:rsidP="003551F3">
            <w:pPr>
              <w:pStyle w:val="TAC"/>
            </w:pPr>
            <w:r>
              <w:t>M</w:t>
            </w:r>
          </w:p>
        </w:tc>
        <w:tc>
          <w:tcPr>
            <w:tcW w:w="616" w:type="pct"/>
            <w:vAlign w:val="center"/>
            <w:hideMark/>
          </w:tcPr>
          <w:p w14:paraId="24D7F5D8" w14:textId="77777777" w:rsidR="003551F3" w:rsidRDefault="003551F3" w:rsidP="003551F3">
            <w:pPr>
              <w:pStyle w:val="TAC"/>
            </w:pPr>
            <w:r>
              <w:t>1</w:t>
            </w:r>
          </w:p>
        </w:tc>
        <w:tc>
          <w:tcPr>
            <w:tcW w:w="891" w:type="pct"/>
            <w:vAlign w:val="center"/>
            <w:hideMark/>
          </w:tcPr>
          <w:p w14:paraId="0BFF1EA3" w14:textId="77777777" w:rsidR="003551F3" w:rsidRDefault="003551F3" w:rsidP="003551F3">
            <w:pPr>
              <w:pStyle w:val="TAL"/>
            </w:pPr>
            <w:r>
              <w:t>200 OK</w:t>
            </w:r>
          </w:p>
        </w:tc>
        <w:tc>
          <w:tcPr>
            <w:tcW w:w="2128"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A74FC3">
        <w:trPr>
          <w:jc w:val="center"/>
        </w:trPr>
        <w:tc>
          <w:tcPr>
            <w:tcW w:w="1182" w:type="pct"/>
            <w:vAlign w:val="center"/>
          </w:tcPr>
          <w:p w14:paraId="50EC89F5" w14:textId="77777777" w:rsidR="003551F3" w:rsidRDefault="003551F3" w:rsidP="003551F3">
            <w:pPr>
              <w:pStyle w:val="TAL"/>
            </w:pPr>
            <w:r>
              <w:t>n/a</w:t>
            </w:r>
          </w:p>
        </w:tc>
        <w:tc>
          <w:tcPr>
            <w:tcW w:w="182" w:type="pct"/>
            <w:vAlign w:val="center"/>
          </w:tcPr>
          <w:p w14:paraId="1D7561D5" w14:textId="77777777" w:rsidR="003551F3" w:rsidRDefault="003551F3" w:rsidP="003551F3">
            <w:pPr>
              <w:pStyle w:val="TAC"/>
            </w:pPr>
          </w:p>
        </w:tc>
        <w:tc>
          <w:tcPr>
            <w:tcW w:w="616" w:type="pct"/>
            <w:vAlign w:val="center"/>
          </w:tcPr>
          <w:p w14:paraId="3B36FC73" w14:textId="77777777" w:rsidR="003551F3" w:rsidRDefault="003551F3" w:rsidP="003551F3">
            <w:pPr>
              <w:pStyle w:val="TAC"/>
            </w:pPr>
          </w:p>
        </w:tc>
        <w:tc>
          <w:tcPr>
            <w:tcW w:w="891" w:type="pct"/>
            <w:vAlign w:val="center"/>
          </w:tcPr>
          <w:p w14:paraId="477F99F9" w14:textId="77777777" w:rsidR="003551F3" w:rsidRDefault="003551F3" w:rsidP="003551F3">
            <w:pPr>
              <w:pStyle w:val="TAL"/>
            </w:pPr>
            <w:r>
              <w:t>204 No Content</w:t>
            </w:r>
          </w:p>
        </w:tc>
        <w:tc>
          <w:tcPr>
            <w:tcW w:w="2128"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A74FC3">
        <w:trPr>
          <w:jc w:val="center"/>
        </w:trPr>
        <w:tc>
          <w:tcPr>
            <w:tcW w:w="1182" w:type="pct"/>
            <w:vAlign w:val="center"/>
            <w:hideMark/>
          </w:tcPr>
          <w:p w14:paraId="3EC0DF01" w14:textId="77777777" w:rsidR="003551F3" w:rsidRDefault="003551F3" w:rsidP="003551F3">
            <w:pPr>
              <w:pStyle w:val="TAL"/>
            </w:pPr>
            <w:r>
              <w:t>RedirectResponse</w:t>
            </w:r>
          </w:p>
        </w:tc>
        <w:tc>
          <w:tcPr>
            <w:tcW w:w="182" w:type="pct"/>
            <w:vAlign w:val="center"/>
            <w:hideMark/>
          </w:tcPr>
          <w:p w14:paraId="08380335" w14:textId="77777777" w:rsidR="003551F3" w:rsidRDefault="003551F3" w:rsidP="003551F3">
            <w:pPr>
              <w:pStyle w:val="TAC"/>
            </w:pPr>
            <w:r>
              <w:t>O</w:t>
            </w:r>
          </w:p>
        </w:tc>
        <w:tc>
          <w:tcPr>
            <w:tcW w:w="616" w:type="pct"/>
            <w:vAlign w:val="center"/>
            <w:hideMark/>
          </w:tcPr>
          <w:p w14:paraId="67DFB38F" w14:textId="77777777" w:rsidR="003551F3" w:rsidRDefault="003551F3" w:rsidP="003551F3">
            <w:pPr>
              <w:pStyle w:val="TAC"/>
            </w:pPr>
            <w:r>
              <w:t>0..1</w:t>
            </w:r>
          </w:p>
        </w:tc>
        <w:tc>
          <w:tcPr>
            <w:tcW w:w="891" w:type="pct"/>
            <w:vAlign w:val="center"/>
            <w:hideMark/>
          </w:tcPr>
          <w:p w14:paraId="0BF874B5" w14:textId="77777777" w:rsidR="003551F3" w:rsidRDefault="003551F3" w:rsidP="003551F3">
            <w:pPr>
              <w:pStyle w:val="TAL"/>
            </w:pPr>
            <w:r>
              <w:t>307 Temporary Redirect</w:t>
            </w:r>
          </w:p>
        </w:tc>
        <w:tc>
          <w:tcPr>
            <w:tcW w:w="2128" w:type="pct"/>
            <w:vAlign w:val="center"/>
            <w:hideMark/>
          </w:tcPr>
          <w:p w14:paraId="048BE6DC" w14:textId="7BF373F4" w:rsidR="00424440" w:rsidRDefault="003551F3" w:rsidP="00424440">
            <w:pPr>
              <w:pStyle w:val="TAL"/>
            </w:pPr>
            <w:r>
              <w:t>Temporary redirection.</w:t>
            </w:r>
          </w:p>
          <w:p w14:paraId="06242818" w14:textId="77777777" w:rsidR="00424440" w:rsidRDefault="00424440" w:rsidP="00424440">
            <w:pPr>
              <w:pStyle w:val="TAL"/>
            </w:pPr>
          </w:p>
          <w:p w14:paraId="55A1EB9D" w14:textId="3422CD9A" w:rsidR="003551F3" w:rsidRDefault="00424440" w:rsidP="00424440">
            <w:pPr>
              <w:pStyle w:val="TAL"/>
            </w:pPr>
            <w:r>
              <w:t>(NOTE 2)</w:t>
            </w:r>
          </w:p>
        </w:tc>
      </w:tr>
      <w:tr w:rsidR="003551F3" w14:paraId="7CD3475D" w14:textId="77777777" w:rsidTr="00A74FC3">
        <w:trPr>
          <w:jc w:val="center"/>
        </w:trPr>
        <w:tc>
          <w:tcPr>
            <w:tcW w:w="1182" w:type="pct"/>
            <w:vAlign w:val="center"/>
            <w:hideMark/>
          </w:tcPr>
          <w:p w14:paraId="7CE91C24" w14:textId="77777777" w:rsidR="003551F3" w:rsidRDefault="003551F3" w:rsidP="003551F3">
            <w:pPr>
              <w:pStyle w:val="TAL"/>
            </w:pPr>
            <w:r>
              <w:t>RedirectResponse</w:t>
            </w:r>
          </w:p>
        </w:tc>
        <w:tc>
          <w:tcPr>
            <w:tcW w:w="182" w:type="pct"/>
            <w:vAlign w:val="center"/>
            <w:hideMark/>
          </w:tcPr>
          <w:p w14:paraId="15E99854" w14:textId="77777777" w:rsidR="003551F3" w:rsidRDefault="003551F3" w:rsidP="003551F3">
            <w:pPr>
              <w:pStyle w:val="TAC"/>
            </w:pPr>
            <w:r>
              <w:t>O</w:t>
            </w:r>
          </w:p>
        </w:tc>
        <w:tc>
          <w:tcPr>
            <w:tcW w:w="616" w:type="pct"/>
            <w:vAlign w:val="center"/>
            <w:hideMark/>
          </w:tcPr>
          <w:p w14:paraId="3D857CBF" w14:textId="77777777" w:rsidR="003551F3" w:rsidRDefault="003551F3" w:rsidP="003551F3">
            <w:pPr>
              <w:pStyle w:val="TAC"/>
            </w:pPr>
            <w:r>
              <w:t>0..1</w:t>
            </w:r>
          </w:p>
        </w:tc>
        <w:tc>
          <w:tcPr>
            <w:tcW w:w="891" w:type="pct"/>
            <w:vAlign w:val="center"/>
            <w:hideMark/>
          </w:tcPr>
          <w:p w14:paraId="450F8800" w14:textId="77777777" w:rsidR="003551F3" w:rsidRDefault="003551F3" w:rsidP="003551F3">
            <w:pPr>
              <w:pStyle w:val="TAL"/>
            </w:pPr>
            <w:r>
              <w:t>308 Permanent Redirect</w:t>
            </w:r>
          </w:p>
        </w:tc>
        <w:tc>
          <w:tcPr>
            <w:tcW w:w="2128" w:type="pct"/>
            <w:vAlign w:val="center"/>
            <w:hideMark/>
          </w:tcPr>
          <w:p w14:paraId="6B42EBB6" w14:textId="57B13C03" w:rsidR="00424440" w:rsidRDefault="003551F3" w:rsidP="00424440">
            <w:pPr>
              <w:pStyle w:val="TAL"/>
            </w:pPr>
            <w:r>
              <w:t>Permanent redirection.</w:t>
            </w:r>
          </w:p>
          <w:p w14:paraId="0159998F" w14:textId="77777777" w:rsidR="00424440" w:rsidRDefault="00424440" w:rsidP="00424440">
            <w:pPr>
              <w:pStyle w:val="TAL"/>
            </w:pPr>
          </w:p>
          <w:p w14:paraId="7FE12EF4" w14:textId="6564C0EA" w:rsidR="003551F3" w:rsidRDefault="00424440" w:rsidP="00424440">
            <w:pPr>
              <w:pStyle w:val="TAL"/>
            </w:pPr>
            <w:r>
              <w:t>(NOTE 2)</w:t>
            </w:r>
          </w:p>
        </w:tc>
      </w:tr>
      <w:tr w:rsidR="008D3D70" w14:paraId="20D0A7AC" w14:textId="77777777" w:rsidTr="00A74FC3">
        <w:trPr>
          <w:jc w:val="center"/>
        </w:trPr>
        <w:tc>
          <w:tcPr>
            <w:tcW w:w="1182" w:type="pct"/>
            <w:vAlign w:val="center"/>
          </w:tcPr>
          <w:p w14:paraId="044EE4E0" w14:textId="1ACE0EB4" w:rsidR="008D3D70" w:rsidRDefault="008D3D70" w:rsidP="008D3D70">
            <w:pPr>
              <w:pStyle w:val="TAL"/>
            </w:pPr>
            <w:r>
              <w:rPr>
                <w:lang w:eastAsia="zh-CN"/>
              </w:rPr>
              <w:t>ProblemDetailsMBS</w:t>
            </w:r>
          </w:p>
        </w:tc>
        <w:tc>
          <w:tcPr>
            <w:tcW w:w="182" w:type="pct"/>
            <w:vAlign w:val="center"/>
          </w:tcPr>
          <w:p w14:paraId="61AF1122" w14:textId="6E16BD52" w:rsidR="008D3D70" w:rsidRDefault="008D3D70" w:rsidP="008D3D70">
            <w:pPr>
              <w:pStyle w:val="TAC"/>
            </w:pPr>
            <w:r w:rsidRPr="008B1C02">
              <w:rPr>
                <w:lang w:eastAsia="zh-CN"/>
              </w:rPr>
              <w:t>O</w:t>
            </w:r>
          </w:p>
        </w:tc>
        <w:tc>
          <w:tcPr>
            <w:tcW w:w="616" w:type="pct"/>
            <w:vAlign w:val="center"/>
          </w:tcPr>
          <w:p w14:paraId="14312231" w14:textId="7969D9E3" w:rsidR="008D3D70" w:rsidRDefault="008D3D70" w:rsidP="008D3D70">
            <w:pPr>
              <w:pStyle w:val="TAC"/>
            </w:pPr>
            <w:r w:rsidRPr="008B1C02">
              <w:rPr>
                <w:lang w:eastAsia="zh-CN"/>
              </w:rPr>
              <w:t>0..1</w:t>
            </w:r>
          </w:p>
        </w:tc>
        <w:tc>
          <w:tcPr>
            <w:tcW w:w="891" w:type="pct"/>
            <w:vAlign w:val="center"/>
          </w:tcPr>
          <w:p w14:paraId="3BF9674D" w14:textId="6CD8D744" w:rsidR="008D3D70" w:rsidRDefault="008D3D70" w:rsidP="008D3D70">
            <w:pPr>
              <w:pStyle w:val="TAL"/>
            </w:pPr>
            <w:r w:rsidRPr="008B1C02">
              <w:rPr>
                <w:lang w:eastAsia="zh-CN"/>
              </w:rPr>
              <w:t>400 Bad Request</w:t>
            </w:r>
          </w:p>
        </w:tc>
        <w:tc>
          <w:tcPr>
            <w:tcW w:w="2128" w:type="pct"/>
            <w:vAlign w:val="center"/>
          </w:tcPr>
          <w:p w14:paraId="69FCC2F9" w14:textId="55C74B01"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A6B3B05" w14:textId="77777777" w:rsidTr="00A74FC3">
        <w:trPr>
          <w:jc w:val="center"/>
        </w:trPr>
        <w:tc>
          <w:tcPr>
            <w:tcW w:w="1182" w:type="pct"/>
            <w:vAlign w:val="center"/>
          </w:tcPr>
          <w:p w14:paraId="7FBD2375" w14:textId="59955694" w:rsidR="008D3D70" w:rsidRDefault="008D3D70" w:rsidP="008D3D70">
            <w:pPr>
              <w:pStyle w:val="TAL"/>
            </w:pPr>
            <w:r>
              <w:rPr>
                <w:lang w:eastAsia="zh-CN"/>
              </w:rPr>
              <w:t>ProblemDetailsMBS</w:t>
            </w:r>
          </w:p>
        </w:tc>
        <w:tc>
          <w:tcPr>
            <w:tcW w:w="182" w:type="pct"/>
            <w:vAlign w:val="center"/>
          </w:tcPr>
          <w:p w14:paraId="160645A1" w14:textId="51275736" w:rsidR="008D3D70" w:rsidRDefault="008D3D70" w:rsidP="008D3D70">
            <w:pPr>
              <w:pStyle w:val="TAC"/>
            </w:pPr>
            <w:r w:rsidRPr="008B1C02">
              <w:rPr>
                <w:lang w:eastAsia="zh-CN"/>
              </w:rPr>
              <w:t>O</w:t>
            </w:r>
          </w:p>
        </w:tc>
        <w:tc>
          <w:tcPr>
            <w:tcW w:w="616" w:type="pct"/>
            <w:vAlign w:val="center"/>
          </w:tcPr>
          <w:p w14:paraId="09A9EA5D" w14:textId="6D499E96" w:rsidR="008D3D70" w:rsidRDefault="008D3D70" w:rsidP="008D3D70">
            <w:pPr>
              <w:pStyle w:val="TAC"/>
            </w:pPr>
            <w:r w:rsidRPr="008B1C02">
              <w:rPr>
                <w:lang w:eastAsia="zh-CN"/>
              </w:rPr>
              <w:t>0..1</w:t>
            </w:r>
          </w:p>
        </w:tc>
        <w:tc>
          <w:tcPr>
            <w:tcW w:w="891" w:type="pct"/>
            <w:vAlign w:val="center"/>
          </w:tcPr>
          <w:p w14:paraId="5690A017" w14:textId="3C55D6E1" w:rsidR="008D3D70" w:rsidRDefault="008D3D70" w:rsidP="008D3D70">
            <w:pPr>
              <w:pStyle w:val="TAL"/>
            </w:pPr>
            <w:r w:rsidRPr="008B1C02">
              <w:rPr>
                <w:lang w:eastAsia="zh-CN"/>
              </w:rPr>
              <w:t>403 Forbidden</w:t>
            </w:r>
          </w:p>
        </w:tc>
        <w:tc>
          <w:tcPr>
            <w:tcW w:w="2128" w:type="pct"/>
            <w:vAlign w:val="center"/>
          </w:tcPr>
          <w:p w14:paraId="055A75F0" w14:textId="44214F47"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4A17314" w14:textId="77777777" w:rsidTr="00A74FC3">
        <w:trPr>
          <w:jc w:val="center"/>
        </w:trPr>
        <w:tc>
          <w:tcPr>
            <w:tcW w:w="1182" w:type="pct"/>
            <w:vAlign w:val="center"/>
          </w:tcPr>
          <w:p w14:paraId="7EC42FEA" w14:textId="4CEB32F4" w:rsidR="008D3D70" w:rsidRDefault="008D3D70" w:rsidP="008D3D70">
            <w:pPr>
              <w:pStyle w:val="TAL"/>
            </w:pPr>
            <w:r>
              <w:rPr>
                <w:lang w:eastAsia="zh-CN"/>
              </w:rPr>
              <w:t>ProblemDetailsMBS</w:t>
            </w:r>
          </w:p>
        </w:tc>
        <w:tc>
          <w:tcPr>
            <w:tcW w:w="182" w:type="pct"/>
            <w:vAlign w:val="center"/>
          </w:tcPr>
          <w:p w14:paraId="476F2303" w14:textId="760EA483" w:rsidR="008D3D70" w:rsidRDefault="008D3D70" w:rsidP="008D3D70">
            <w:pPr>
              <w:pStyle w:val="TAC"/>
            </w:pPr>
            <w:r w:rsidRPr="008B1C02">
              <w:rPr>
                <w:lang w:eastAsia="zh-CN"/>
              </w:rPr>
              <w:t>O</w:t>
            </w:r>
          </w:p>
        </w:tc>
        <w:tc>
          <w:tcPr>
            <w:tcW w:w="616" w:type="pct"/>
            <w:vAlign w:val="center"/>
          </w:tcPr>
          <w:p w14:paraId="0D9EFF70" w14:textId="2ACA28AE" w:rsidR="008D3D70" w:rsidRDefault="008D3D70" w:rsidP="008D3D70">
            <w:pPr>
              <w:pStyle w:val="TAC"/>
            </w:pPr>
            <w:r w:rsidRPr="008B1C02">
              <w:rPr>
                <w:lang w:eastAsia="zh-CN"/>
              </w:rPr>
              <w:t>0..1</w:t>
            </w:r>
          </w:p>
        </w:tc>
        <w:tc>
          <w:tcPr>
            <w:tcW w:w="891" w:type="pct"/>
            <w:vAlign w:val="center"/>
          </w:tcPr>
          <w:p w14:paraId="27BA1AE5" w14:textId="2887750D" w:rsidR="008D3D70" w:rsidRDefault="008D3D70" w:rsidP="008D3D70">
            <w:pPr>
              <w:pStyle w:val="TAL"/>
            </w:pPr>
            <w:r w:rsidRPr="008B1C02">
              <w:rPr>
                <w:lang w:eastAsia="zh-CN"/>
              </w:rPr>
              <w:t>404 Not Found</w:t>
            </w:r>
          </w:p>
        </w:tc>
        <w:tc>
          <w:tcPr>
            <w:tcW w:w="2128" w:type="pct"/>
            <w:vAlign w:val="center"/>
          </w:tcPr>
          <w:p w14:paraId="29A6874E" w14:textId="6FA24564" w:rsidR="008D3D70" w:rsidRDefault="008D3D70" w:rsidP="008D3D70">
            <w:pPr>
              <w:pStyle w:val="TAL"/>
            </w:pPr>
            <w:r w:rsidRPr="008B1C02">
              <w:rPr>
                <w:lang w:eastAsia="zh-CN"/>
              </w:rPr>
              <w:t>(NOTE </w:t>
            </w:r>
            <w:r>
              <w:rPr>
                <w:lang w:eastAsia="zh-CN"/>
              </w:rPr>
              <w:t>3</w:t>
            </w:r>
            <w:r w:rsidRPr="008B1C02">
              <w:rPr>
                <w:lang w:eastAsia="zh-CN"/>
              </w:rPr>
              <w:t>)</w:t>
            </w:r>
          </w:p>
        </w:tc>
      </w:tr>
      <w:tr w:rsidR="003551F3" w14:paraId="6A1F4984" w14:textId="77777777" w:rsidTr="00856CA6">
        <w:trPr>
          <w:jc w:val="center"/>
        </w:trPr>
        <w:tc>
          <w:tcPr>
            <w:tcW w:w="5000" w:type="pct"/>
            <w:gridSpan w:val="5"/>
            <w:vAlign w:val="center"/>
            <w:hideMark/>
          </w:tcPr>
          <w:p w14:paraId="69D24B04" w14:textId="77777777" w:rsidR="003551F3" w:rsidRDefault="003551F3" w:rsidP="003551F3">
            <w:pPr>
              <w:pStyle w:val="TAN"/>
            </w:pPr>
            <w:r>
              <w:t>NOTE</w:t>
            </w:r>
            <w:r w:rsidR="00424440">
              <w:t> 1</w:t>
            </w:r>
            <w:r>
              <w:t>:</w:t>
            </w:r>
            <w:r>
              <w:rPr>
                <w:noProof/>
              </w:rPr>
              <w:tab/>
              <w:t xml:space="preserve">The mandatory </w:t>
            </w:r>
            <w:r>
              <w:t>HTTP error status code</w:t>
            </w:r>
            <w:r w:rsidR="00BD4FAF">
              <w:t>s</w:t>
            </w:r>
            <w:r>
              <w:t xml:space="preserve"> for the HTTP PATCH method listed in Table 5.2.7.1-1 of 3GPP TS 29.500 [4] also apply.</w:t>
            </w:r>
          </w:p>
          <w:p w14:paraId="7CB3326D" w14:textId="3BAC662E"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5065BD62" w14:textId="01A282A7"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42882938" w14:textId="455812C9"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7CA21BFC" w14:textId="77777777" w:rsidR="00653074" w:rsidRDefault="00653074" w:rsidP="00653074">
            <w:pPr>
              <w:pStyle w:val="TAL"/>
            </w:pPr>
          </w:p>
          <w:p w14:paraId="627737B0" w14:textId="7218A029"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5ED57EBC"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lastRenderedPageBreak/>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5D530641" w14:textId="3F6BEAB5"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5523DC61" w14:textId="77777777" w:rsidR="00653074" w:rsidRDefault="00653074" w:rsidP="00653074">
            <w:pPr>
              <w:pStyle w:val="TAL"/>
            </w:pPr>
          </w:p>
          <w:p w14:paraId="04DE9A3F" w14:textId="5BCA5D3D"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2A17F7A0"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907" w:name="_Toc120609042"/>
      <w:bookmarkStart w:id="908" w:name="_Toc120657509"/>
      <w:bookmarkStart w:id="909" w:name="_Toc133407791"/>
      <w:bookmarkStart w:id="910" w:name="_Toc164876348"/>
      <w:bookmarkStart w:id="911" w:name="_Toc209530250"/>
      <w:r>
        <w:t>6.2.3.3.3.</w:t>
      </w:r>
      <w:r w:rsidR="001424E7">
        <w:t>4</w:t>
      </w:r>
      <w:r>
        <w:tab/>
        <w:t>DELETE</w:t>
      </w:r>
      <w:bookmarkEnd w:id="907"/>
      <w:bookmarkEnd w:id="908"/>
      <w:bookmarkEnd w:id="909"/>
      <w:bookmarkEnd w:id="910"/>
      <w:bookmarkEnd w:id="911"/>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208CC9D3" w14:textId="34AF4AD3" w:rsidR="00424440" w:rsidRDefault="003551F3" w:rsidP="00424440">
            <w:pPr>
              <w:pStyle w:val="TAL"/>
            </w:pPr>
            <w:r>
              <w:t>Temporary redirection.</w:t>
            </w:r>
          </w:p>
          <w:p w14:paraId="54276BE2" w14:textId="77777777" w:rsidR="00424440" w:rsidRDefault="00424440" w:rsidP="00424440">
            <w:pPr>
              <w:pStyle w:val="TAL"/>
            </w:pPr>
          </w:p>
          <w:p w14:paraId="36C81664" w14:textId="07629AD7" w:rsidR="003551F3" w:rsidRDefault="00424440" w:rsidP="00424440">
            <w:pPr>
              <w:pStyle w:val="TAL"/>
            </w:pPr>
            <w:r>
              <w:t>(NOTE 2)</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424E6FBC" w14:textId="0D88BBCC" w:rsidR="00424440" w:rsidRDefault="003551F3" w:rsidP="00424440">
            <w:pPr>
              <w:pStyle w:val="TAL"/>
            </w:pPr>
            <w:r>
              <w:t>Permanent redirection.</w:t>
            </w:r>
          </w:p>
          <w:p w14:paraId="562144E7" w14:textId="77777777" w:rsidR="00424440" w:rsidRDefault="00424440" w:rsidP="00424440">
            <w:pPr>
              <w:pStyle w:val="TAL"/>
            </w:pPr>
          </w:p>
          <w:p w14:paraId="30B8B812" w14:textId="555D484E" w:rsidR="003551F3" w:rsidRDefault="00424440" w:rsidP="00424440">
            <w:pPr>
              <w:pStyle w:val="TAL"/>
            </w:pPr>
            <w:r>
              <w:t>(NOTE 2)</w:t>
            </w:r>
          </w:p>
        </w:tc>
      </w:tr>
      <w:tr w:rsidR="003551F3" w14:paraId="286CE3F4" w14:textId="77777777" w:rsidTr="00856CA6">
        <w:trPr>
          <w:jc w:val="center"/>
        </w:trPr>
        <w:tc>
          <w:tcPr>
            <w:tcW w:w="5000" w:type="pct"/>
            <w:gridSpan w:val="5"/>
            <w:vAlign w:val="center"/>
            <w:hideMark/>
          </w:tcPr>
          <w:p w14:paraId="77717719" w14:textId="77777777" w:rsidR="003551F3" w:rsidRDefault="003551F3" w:rsidP="003551F3">
            <w:pPr>
              <w:pStyle w:val="TAN"/>
            </w:pPr>
            <w:r>
              <w:t>NOTE</w:t>
            </w:r>
            <w:r w:rsidR="00424440">
              <w:t> 1</w:t>
            </w:r>
            <w:r>
              <w:t>:</w:t>
            </w:r>
            <w:r>
              <w:rPr>
                <w:noProof/>
              </w:rPr>
              <w:tab/>
              <w:t xml:space="preserve">The mandatory </w:t>
            </w:r>
            <w:r>
              <w:t>HTTP error status code</w:t>
            </w:r>
            <w:r w:rsidR="000A7BDC">
              <w:t>s</w:t>
            </w:r>
            <w:r>
              <w:t xml:space="preserve"> for the HTTP DELETE method listed in Table 5.2.7.1-1 of 3GPP TS 29.500 [4] also apply.</w:t>
            </w:r>
          </w:p>
          <w:p w14:paraId="26305D02" w14:textId="632B1E0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471D364" w14:textId="77777777" w:rsidR="003551F3" w:rsidRDefault="003551F3" w:rsidP="003551F3"/>
    <w:p w14:paraId="7CC5A226" w14:textId="32235426" w:rsidR="003551F3" w:rsidRDefault="003551F3" w:rsidP="003551F3">
      <w:pPr>
        <w:pStyle w:val="TH"/>
      </w:pPr>
      <w:r>
        <w:lastRenderedPageBreak/>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3C04E48A" w14:textId="51993C27"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2C04E1D" w14:textId="77777777" w:rsidR="00653074" w:rsidRDefault="00653074" w:rsidP="00653074">
            <w:pPr>
              <w:pStyle w:val="TAL"/>
            </w:pPr>
          </w:p>
          <w:p w14:paraId="53784366" w14:textId="4681690E"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EA5831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5D12E402" w14:textId="2EA35B9B"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8C20222" w14:textId="77777777" w:rsidR="00653074" w:rsidRDefault="00653074" w:rsidP="00653074">
            <w:pPr>
              <w:pStyle w:val="TAL"/>
            </w:pPr>
          </w:p>
          <w:p w14:paraId="3985CF20" w14:textId="05D8B14A"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4BFE172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912" w:name="_Toc120609043"/>
      <w:bookmarkStart w:id="913" w:name="_Toc120657510"/>
      <w:bookmarkStart w:id="914" w:name="_Toc133407792"/>
      <w:bookmarkStart w:id="915" w:name="_Toc164876349"/>
      <w:bookmarkStart w:id="916" w:name="_Toc209530251"/>
      <w:r>
        <w:t>6.2.3.3.4</w:t>
      </w:r>
      <w:r>
        <w:tab/>
        <w:t>Resource Custom Operations</w:t>
      </w:r>
      <w:bookmarkEnd w:id="912"/>
      <w:bookmarkEnd w:id="913"/>
      <w:bookmarkEnd w:id="914"/>
      <w:bookmarkEnd w:id="915"/>
      <w:bookmarkEnd w:id="916"/>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917" w:name="_Toc120609044"/>
      <w:bookmarkStart w:id="918" w:name="_Toc120657511"/>
      <w:bookmarkStart w:id="919" w:name="_Toc133407793"/>
      <w:bookmarkStart w:id="920" w:name="_Toc164876350"/>
      <w:bookmarkStart w:id="921" w:name="_Toc209530252"/>
      <w:r w:rsidRPr="00984464">
        <w:rPr>
          <w:lang w:val="en-US"/>
        </w:rPr>
        <w:t>6.2.3.4</w:t>
      </w:r>
      <w:r w:rsidRPr="00984464">
        <w:rPr>
          <w:lang w:val="en-US"/>
        </w:rPr>
        <w:tab/>
        <w:t xml:space="preserve">Resource: MBS User </w:t>
      </w:r>
      <w:r>
        <w:t>Data Ingest Session Status Subscriptions</w:t>
      </w:r>
      <w:bookmarkEnd w:id="917"/>
      <w:bookmarkEnd w:id="918"/>
      <w:bookmarkEnd w:id="919"/>
      <w:bookmarkEnd w:id="920"/>
      <w:bookmarkEnd w:id="921"/>
    </w:p>
    <w:p w14:paraId="0143DB83" w14:textId="77777777" w:rsidR="003551F3" w:rsidRPr="00984464" w:rsidRDefault="003551F3" w:rsidP="003551F3">
      <w:pPr>
        <w:pStyle w:val="Heading5"/>
        <w:rPr>
          <w:lang w:val="en-US"/>
        </w:rPr>
      </w:pPr>
      <w:bookmarkStart w:id="922" w:name="_Toc120609045"/>
      <w:bookmarkStart w:id="923" w:name="_Toc120657512"/>
      <w:bookmarkStart w:id="924" w:name="_Toc133407794"/>
      <w:bookmarkStart w:id="925" w:name="_Toc164876351"/>
      <w:bookmarkStart w:id="926" w:name="_Toc209530253"/>
      <w:r w:rsidRPr="00984464">
        <w:rPr>
          <w:lang w:val="en-US"/>
        </w:rPr>
        <w:t>6.2.3.4.1</w:t>
      </w:r>
      <w:r w:rsidRPr="00984464">
        <w:rPr>
          <w:lang w:val="en-US"/>
        </w:rPr>
        <w:tab/>
        <w:t>Description</w:t>
      </w:r>
      <w:bookmarkEnd w:id="922"/>
      <w:bookmarkEnd w:id="923"/>
      <w:bookmarkEnd w:id="924"/>
      <w:bookmarkEnd w:id="925"/>
      <w:bookmarkEnd w:id="926"/>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927" w:name="_Toc120609046"/>
      <w:bookmarkStart w:id="928" w:name="_Toc120657513"/>
      <w:bookmarkStart w:id="929" w:name="_Toc133407795"/>
      <w:bookmarkStart w:id="930" w:name="_Toc164876352"/>
      <w:bookmarkStart w:id="931" w:name="_Toc209530254"/>
      <w:r w:rsidRPr="00984464">
        <w:rPr>
          <w:lang w:val="en-US"/>
        </w:rPr>
        <w:t>6.2.3.4</w:t>
      </w:r>
      <w:r>
        <w:t>.2</w:t>
      </w:r>
      <w:r>
        <w:tab/>
        <w:t>Resource Definition</w:t>
      </w:r>
      <w:bookmarkEnd w:id="927"/>
      <w:bookmarkEnd w:id="928"/>
      <w:bookmarkEnd w:id="929"/>
      <w:bookmarkEnd w:id="930"/>
      <w:bookmarkEnd w:id="931"/>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932" w:name="_Toc120609047"/>
      <w:bookmarkStart w:id="933" w:name="_Toc120657514"/>
      <w:bookmarkStart w:id="934" w:name="_Toc133407796"/>
      <w:bookmarkStart w:id="935" w:name="_Toc164876353"/>
      <w:bookmarkStart w:id="936" w:name="_Toc209530255"/>
      <w:r w:rsidRPr="000E5AAA">
        <w:rPr>
          <w:lang w:val="fr-FR"/>
        </w:rPr>
        <w:t>6.2.3.</w:t>
      </w:r>
      <w:r>
        <w:rPr>
          <w:lang w:val="fr-FR"/>
        </w:rPr>
        <w:t>4</w:t>
      </w:r>
      <w:r>
        <w:t>.3</w:t>
      </w:r>
      <w:r>
        <w:tab/>
        <w:t>Resource Standard Methods</w:t>
      </w:r>
      <w:bookmarkEnd w:id="932"/>
      <w:bookmarkEnd w:id="933"/>
      <w:bookmarkEnd w:id="934"/>
      <w:bookmarkEnd w:id="935"/>
      <w:bookmarkEnd w:id="936"/>
    </w:p>
    <w:p w14:paraId="501295FC" w14:textId="77777777" w:rsidR="003551F3" w:rsidRPr="00384E92" w:rsidRDefault="003551F3" w:rsidP="003551F3">
      <w:pPr>
        <w:pStyle w:val="Heading6"/>
      </w:pPr>
      <w:bookmarkStart w:id="937" w:name="_Toc120609048"/>
      <w:bookmarkStart w:id="938" w:name="_Toc120657515"/>
      <w:bookmarkStart w:id="939" w:name="_Toc133407797"/>
      <w:bookmarkStart w:id="940" w:name="_Toc164876354"/>
      <w:bookmarkStart w:id="941" w:name="_Toc209530256"/>
      <w:r w:rsidRPr="000E5AAA">
        <w:rPr>
          <w:lang w:val="fr-FR"/>
        </w:rPr>
        <w:t>6.2.3.</w:t>
      </w:r>
      <w:r>
        <w:rPr>
          <w:lang w:val="fr-FR"/>
        </w:rPr>
        <w:t>4</w:t>
      </w:r>
      <w:r>
        <w:t>.3</w:t>
      </w:r>
      <w:r w:rsidRPr="00384E92">
        <w:t>.1</w:t>
      </w:r>
      <w:r w:rsidRPr="00384E92">
        <w:tab/>
      </w:r>
      <w:r>
        <w:t>GET</w:t>
      </w:r>
      <w:bookmarkEnd w:id="937"/>
      <w:bookmarkEnd w:id="938"/>
      <w:bookmarkEnd w:id="939"/>
      <w:bookmarkEnd w:id="940"/>
      <w:bookmarkEnd w:id="941"/>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lastRenderedPageBreak/>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vAlign w:val="center"/>
          </w:tcPr>
          <w:p w14:paraId="7EA8F941" w14:textId="77777777" w:rsidR="003551F3" w:rsidRPr="0016361A" w:rsidRDefault="003551F3" w:rsidP="003551F3">
            <w:pPr>
              <w:pStyle w:val="TAL"/>
            </w:pPr>
            <w:proofErr w:type="gramStart"/>
            <w:r w:rsidRPr="0016361A">
              <w:t>array</w:t>
            </w:r>
            <w:r w:rsidRPr="0016361A">
              <w:rPr>
                <w:i/>
              </w:rPr>
              <w:t>(</w:t>
            </w:r>
            <w:proofErr w:type="gramEnd"/>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proofErr w:type="gramStart"/>
            <w:r>
              <w:t>0</w:t>
            </w:r>
            <w:r w:rsidR="003551F3" w:rsidRPr="0016361A">
              <w:t>..N</w:t>
            </w:r>
            <w:proofErr w:type="gramEnd"/>
          </w:p>
        </w:tc>
        <w:tc>
          <w:tcPr>
            <w:tcW w:w="588" w:type="pct"/>
            <w:vAlign w:val="center"/>
          </w:tcPr>
          <w:p w14:paraId="240E6EF1" w14:textId="77777777" w:rsidR="003551F3" w:rsidRPr="0016361A" w:rsidRDefault="003551F3" w:rsidP="003551F3">
            <w:pPr>
              <w:pStyle w:val="TAL"/>
            </w:pPr>
            <w:r>
              <w:t>200 OK</w:t>
            </w:r>
          </w:p>
        </w:tc>
        <w:tc>
          <w:tcPr>
            <w:tcW w:w="2647" w:type="pct"/>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vAlign w:val="center"/>
          </w:tcPr>
          <w:p w14:paraId="506E855C" w14:textId="0E397AFA" w:rsidR="00424440" w:rsidRDefault="003551F3" w:rsidP="00424440">
            <w:pPr>
              <w:pStyle w:val="TAL"/>
            </w:pPr>
            <w:r>
              <w:t>Temporary redirection.</w:t>
            </w:r>
          </w:p>
          <w:p w14:paraId="3AFEF935" w14:textId="77777777" w:rsidR="00424440" w:rsidRDefault="00424440" w:rsidP="00424440">
            <w:pPr>
              <w:pStyle w:val="TAL"/>
            </w:pPr>
          </w:p>
          <w:p w14:paraId="45FE6E16" w14:textId="62AB3779" w:rsidR="003551F3" w:rsidRDefault="00424440" w:rsidP="00424440">
            <w:pPr>
              <w:pStyle w:val="TAL"/>
            </w:pPr>
            <w:r>
              <w:t>(NOTE 2)</w:t>
            </w:r>
          </w:p>
        </w:tc>
      </w:tr>
      <w:tr w:rsidR="003551F3" w:rsidRPr="00B54FF5" w14:paraId="3C8442C3" w14:textId="77777777" w:rsidTr="00856CA6">
        <w:trPr>
          <w:jc w:val="center"/>
        </w:trPr>
        <w:tc>
          <w:tcPr>
            <w:tcW w:w="881" w:type="pct"/>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vAlign w:val="center"/>
          </w:tcPr>
          <w:p w14:paraId="059FFD7B" w14:textId="35458E72" w:rsidR="00424440" w:rsidRDefault="003551F3" w:rsidP="00424440">
            <w:pPr>
              <w:pStyle w:val="TAL"/>
            </w:pPr>
            <w:r>
              <w:t>Permanent redirection.</w:t>
            </w:r>
          </w:p>
          <w:p w14:paraId="65CBFA73" w14:textId="77777777" w:rsidR="00424440" w:rsidRDefault="00424440" w:rsidP="00424440">
            <w:pPr>
              <w:pStyle w:val="TAL"/>
            </w:pPr>
          </w:p>
          <w:p w14:paraId="48D207DB" w14:textId="5D53F268" w:rsidR="003551F3" w:rsidRDefault="00424440" w:rsidP="00424440">
            <w:pPr>
              <w:pStyle w:val="TAL"/>
            </w:pPr>
            <w:r>
              <w:t>(NOTE 2)</w:t>
            </w:r>
          </w:p>
        </w:tc>
      </w:tr>
      <w:tr w:rsidR="003551F3" w:rsidRPr="00B54FF5" w14:paraId="1D48D0EC" w14:textId="77777777" w:rsidTr="00856CA6">
        <w:trPr>
          <w:jc w:val="center"/>
        </w:trPr>
        <w:tc>
          <w:tcPr>
            <w:tcW w:w="5000" w:type="pct"/>
            <w:gridSpan w:val="5"/>
          </w:tcPr>
          <w:p w14:paraId="279EAC96"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p w14:paraId="39020363" w14:textId="7C6B8A6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5C90F7CE" w14:textId="48768D3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407F7FBD" w14:textId="77777777" w:rsidR="009B4B48" w:rsidRDefault="009B4B48" w:rsidP="009B4B48">
            <w:pPr>
              <w:pStyle w:val="TAL"/>
            </w:pPr>
          </w:p>
          <w:p w14:paraId="01052CC0" w14:textId="765450B2"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07139295"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284D5268" w14:textId="14EB025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5F198D" w14:textId="77777777" w:rsidR="009B4B48" w:rsidRDefault="009B4B48" w:rsidP="009B4B48">
            <w:pPr>
              <w:pStyle w:val="TAL"/>
            </w:pPr>
          </w:p>
          <w:p w14:paraId="5897F4EF" w14:textId="106411C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16C4D35E"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942" w:name="_Toc120609049"/>
      <w:bookmarkStart w:id="943" w:name="_Toc120657516"/>
      <w:bookmarkStart w:id="944" w:name="_Toc133407798"/>
      <w:bookmarkStart w:id="945" w:name="_Toc164876355"/>
      <w:bookmarkStart w:id="946" w:name="_Toc209530257"/>
      <w:r w:rsidRPr="00384E92">
        <w:t>6.</w:t>
      </w:r>
      <w:r>
        <w:t>2.3.4.3</w:t>
      </w:r>
      <w:r w:rsidRPr="00384E92">
        <w:t>.</w:t>
      </w:r>
      <w:r>
        <w:t>2</w:t>
      </w:r>
      <w:r w:rsidRPr="00384E92">
        <w:tab/>
      </w:r>
      <w:r>
        <w:t>POST</w:t>
      </w:r>
      <w:bookmarkEnd w:id="942"/>
      <w:bookmarkEnd w:id="943"/>
      <w:bookmarkEnd w:id="944"/>
      <w:bookmarkEnd w:id="945"/>
      <w:bookmarkEnd w:id="946"/>
    </w:p>
    <w:p w14:paraId="599DE924" w14:textId="16F635E5" w:rsidR="003551F3" w:rsidRDefault="003551F3" w:rsidP="003551F3">
      <w:r>
        <w:rPr>
          <w:noProof/>
          <w:lang w:eastAsia="zh-CN"/>
        </w:rPr>
        <w:t xml:space="preserve">The POST method allows an NF service consumer (e.g. AF, NEF) to request the creation of a new MBS User </w:t>
      </w:r>
      <w:r>
        <w:t>Data Ingest Session Status Subscription</w:t>
      </w:r>
      <w:r w:rsidR="000F49C7">
        <w:t xml:space="preserve"> at the MBSF</w:t>
      </w:r>
      <w:r>
        <w:t>.</w:t>
      </w:r>
    </w:p>
    <w:p w14:paraId="1A05EBF0" w14:textId="77777777" w:rsidR="003551F3" w:rsidRDefault="003551F3" w:rsidP="003551F3">
      <w:r>
        <w:lastRenderedPageBreak/>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17ED6CE1" w:rsidR="003551F3" w:rsidRPr="0016361A" w:rsidRDefault="003551F3" w:rsidP="003551F3">
            <w:pPr>
              <w:pStyle w:val="TAL"/>
            </w:pPr>
            <w:r>
              <w:t>An HTTP</w:t>
            </w:r>
            <w:r w:rsidRPr="00B06F7A">
              <w:t xml:space="preserve"> "Location" header that contains the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proofErr w:type="gramStart"/>
      <w:r>
        <w:t>201 response</w:t>
      </w:r>
      <w:proofErr w:type="gramEnd"/>
      <w:r>
        <w:t xml:space="preserv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947" w:name="_Toc120609050"/>
      <w:bookmarkStart w:id="948" w:name="_Toc120657517"/>
      <w:bookmarkStart w:id="949" w:name="_Toc133407799"/>
      <w:bookmarkStart w:id="950" w:name="_Toc164876356"/>
      <w:bookmarkStart w:id="951" w:name="_Toc209530258"/>
      <w:r>
        <w:t>6.2.3.4.4</w:t>
      </w:r>
      <w:r>
        <w:tab/>
        <w:t>Resource Custom Operations</w:t>
      </w:r>
      <w:bookmarkEnd w:id="947"/>
      <w:bookmarkEnd w:id="948"/>
      <w:bookmarkEnd w:id="949"/>
      <w:bookmarkEnd w:id="950"/>
      <w:bookmarkEnd w:id="951"/>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952" w:name="_Toc120609051"/>
      <w:bookmarkStart w:id="953" w:name="_Toc120657518"/>
      <w:bookmarkStart w:id="954" w:name="_Toc133407800"/>
      <w:bookmarkStart w:id="955" w:name="_Toc164876357"/>
      <w:bookmarkStart w:id="956" w:name="_Toc209530259"/>
      <w:r>
        <w:t>6.2.3.5</w:t>
      </w:r>
      <w:r>
        <w:tab/>
        <w:t>Resource: Individual MBS User Data Ingest Session Status Subscription</w:t>
      </w:r>
      <w:bookmarkEnd w:id="952"/>
      <w:bookmarkEnd w:id="953"/>
      <w:bookmarkEnd w:id="954"/>
      <w:bookmarkEnd w:id="955"/>
      <w:bookmarkEnd w:id="956"/>
    </w:p>
    <w:p w14:paraId="2185B9E2" w14:textId="77777777" w:rsidR="003551F3" w:rsidRDefault="003551F3" w:rsidP="003551F3">
      <w:pPr>
        <w:pStyle w:val="Heading5"/>
      </w:pPr>
      <w:bookmarkStart w:id="957" w:name="_Toc120609052"/>
      <w:bookmarkStart w:id="958" w:name="_Toc120657519"/>
      <w:bookmarkStart w:id="959" w:name="_Toc133407801"/>
      <w:bookmarkStart w:id="960" w:name="_Toc164876358"/>
      <w:bookmarkStart w:id="961" w:name="_Toc209530260"/>
      <w:r>
        <w:t>6.2.3.5.1</w:t>
      </w:r>
      <w:r>
        <w:tab/>
        <w:t>Description</w:t>
      </w:r>
      <w:bookmarkEnd w:id="957"/>
      <w:bookmarkEnd w:id="958"/>
      <w:bookmarkEnd w:id="959"/>
      <w:bookmarkEnd w:id="960"/>
      <w:bookmarkEnd w:id="961"/>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962" w:name="_Toc120609053"/>
      <w:bookmarkStart w:id="963" w:name="_Toc120657520"/>
      <w:bookmarkStart w:id="964" w:name="_Toc133407802"/>
      <w:bookmarkStart w:id="965" w:name="_Toc164876359"/>
      <w:bookmarkStart w:id="966" w:name="_Toc209530261"/>
      <w:r>
        <w:t>6.2.3.5.2</w:t>
      </w:r>
      <w:r>
        <w:tab/>
        <w:t>Resource Definition</w:t>
      </w:r>
      <w:bookmarkEnd w:id="962"/>
      <w:bookmarkEnd w:id="963"/>
      <w:bookmarkEnd w:id="964"/>
      <w:bookmarkEnd w:id="965"/>
      <w:bookmarkEnd w:id="966"/>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lastRenderedPageBreak/>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967" w:name="_Toc120609054"/>
      <w:bookmarkStart w:id="968" w:name="_Toc120657521"/>
      <w:bookmarkStart w:id="969" w:name="_Toc133407803"/>
      <w:bookmarkStart w:id="970" w:name="_Toc164876360"/>
      <w:bookmarkStart w:id="971" w:name="_Toc209530262"/>
      <w:r>
        <w:t>6.2.3.5.3</w:t>
      </w:r>
      <w:r>
        <w:tab/>
        <w:t>Resource Standard Methods</w:t>
      </w:r>
      <w:bookmarkEnd w:id="967"/>
      <w:bookmarkEnd w:id="968"/>
      <w:bookmarkEnd w:id="969"/>
      <w:bookmarkEnd w:id="970"/>
      <w:bookmarkEnd w:id="971"/>
    </w:p>
    <w:p w14:paraId="07499087" w14:textId="77777777" w:rsidR="003551F3" w:rsidRPr="00384E92" w:rsidRDefault="003551F3" w:rsidP="003551F3">
      <w:pPr>
        <w:pStyle w:val="Heading6"/>
      </w:pPr>
      <w:bookmarkStart w:id="972" w:name="_Toc120609055"/>
      <w:bookmarkStart w:id="973" w:name="_Toc120657522"/>
      <w:bookmarkStart w:id="974" w:name="_Toc133407804"/>
      <w:bookmarkStart w:id="975" w:name="_Toc164876361"/>
      <w:bookmarkStart w:id="976" w:name="_Toc209530263"/>
      <w:r w:rsidRPr="00384E92">
        <w:t>6.</w:t>
      </w:r>
      <w:r>
        <w:t>2.3.5.3</w:t>
      </w:r>
      <w:r w:rsidRPr="00384E92">
        <w:t>.1</w:t>
      </w:r>
      <w:r w:rsidRPr="00384E92">
        <w:tab/>
      </w:r>
      <w:r>
        <w:t>GET</w:t>
      </w:r>
      <w:bookmarkEnd w:id="972"/>
      <w:bookmarkEnd w:id="973"/>
      <w:bookmarkEnd w:id="974"/>
      <w:bookmarkEnd w:id="975"/>
      <w:bookmarkEnd w:id="976"/>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vAlign w:val="center"/>
          </w:tcPr>
          <w:p w14:paraId="745EA6AE" w14:textId="09076BF8" w:rsidR="00424440" w:rsidRDefault="003551F3" w:rsidP="00424440">
            <w:pPr>
              <w:pStyle w:val="TAL"/>
            </w:pPr>
            <w:r>
              <w:t>Temporary redirection.</w:t>
            </w:r>
          </w:p>
          <w:p w14:paraId="6E2D6768" w14:textId="77777777" w:rsidR="00424440" w:rsidRDefault="00424440" w:rsidP="00424440">
            <w:pPr>
              <w:pStyle w:val="TAL"/>
            </w:pPr>
          </w:p>
          <w:p w14:paraId="7C701E1B" w14:textId="5EE4E6E8" w:rsidR="003551F3" w:rsidRDefault="00424440" w:rsidP="00424440">
            <w:pPr>
              <w:pStyle w:val="TAL"/>
            </w:pPr>
            <w:r>
              <w:t>(NOTE 2)</w:t>
            </w:r>
          </w:p>
        </w:tc>
      </w:tr>
      <w:tr w:rsidR="003551F3" w:rsidRPr="00B54FF5" w14:paraId="0701827E" w14:textId="77777777" w:rsidTr="006A1C63">
        <w:trPr>
          <w:jc w:val="center"/>
        </w:trPr>
        <w:tc>
          <w:tcPr>
            <w:tcW w:w="955" w:type="pct"/>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vAlign w:val="center"/>
          </w:tcPr>
          <w:p w14:paraId="4640E604" w14:textId="4A1390DF" w:rsidR="00424440" w:rsidRDefault="003551F3" w:rsidP="00424440">
            <w:pPr>
              <w:pStyle w:val="TAL"/>
            </w:pPr>
            <w:r>
              <w:t>Permanent redirection.</w:t>
            </w:r>
          </w:p>
          <w:p w14:paraId="42C50E7B" w14:textId="77777777" w:rsidR="00424440" w:rsidRDefault="00424440" w:rsidP="00424440">
            <w:pPr>
              <w:pStyle w:val="TAL"/>
            </w:pPr>
          </w:p>
          <w:p w14:paraId="63FD49B5" w14:textId="1CC95529" w:rsidR="003551F3" w:rsidRDefault="00424440" w:rsidP="00424440">
            <w:pPr>
              <w:pStyle w:val="TAL"/>
            </w:pPr>
            <w:r>
              <w:t>(NOTE 2)</w:t>
            </w:r>
          </w:p>
        </w:tc>
      </w:tr>
      <w:tr w:rsidR="003551F3" w:rsidRPr="00B54FF5" w14:paraId="422CAC88" w14:textId="77777777" w:rsidTr="00856CA6">
        <w:trPr>
          <w:jc w:val="center"/>
        </w:trPr>
        <w:tc>
          <w:tcPr>
            <w:tcW w:w="5000" w:type="pct"/>
            <w:gridSpan w:val="5"/>
          </w:tcPr>
          <w:p w14:paraId="067BE8D8"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p w14:paraId="5FF7D82A" w14:textId="77164827"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5AAAEB7B" w14:textId="6BA9A7E1"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A18BC93" w14:textId="77777777" w:rsidR="009B4B48" w:rsidRDefault="009B4B48" w:rsidP="009B4B48">
            <w:pPr>
              <w:pStyle w:val="TAL"/>
            </w:pPr>
          </w:p>
          <w:p w14:paraId="04B1C205" w14:textId="52074D03"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69A6004"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lastRenderedPageBreak/>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738E084B" w14:textId="4B626E44"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AE11950" w14:textId="77777777" w:rsidR="009B4B48" w:rsidRDefault="009B4B48" w:rsidP="009B4B48">
            <w:pPr>
              <w:pStyle w:val="TAL"/>
            </w:pPr>
          </w:p>
          <w:p w14:paraId="47240C7F" w14:textId="1894D37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1A2D075D"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977" w:name="_Toc120609056"/>
      <w:bookmarkStart w:id="978" w:name="_Toc120657523"/>
      <w:bookmarkStart w:id="979" w:name="_Toc133407805"/>
      <w:bookmarkStart w:id="980" w:name="_Toc164876362"/>
      <w:bookmarkStart w:id="981" w:name="_Toc209530264"/>
      <w:r>
        <w:t>6.2.3.5.3.2</w:t>
      </w:r>
      <w:r>
        <w:tab/>
        <w:t>PUT</w:t>
      </w:r>
      <w:bookmarkEnd w:id="977"/>
      <w:bookmarkEnd w:id="978"/>
      <w:bookmarkEnd w:id="979"/>
      <w:bookmarkEnd w:id="980"/>
      <w:bookmarkEnd w:id="981"/>
    </w:p>
    <w:p w14:paraId="286CA306" w14:textId="1C634B6E" w:rsidR="00973FF2" w:rsidRDefault="00973FF2" w:rsidP="00973FF2">
      <w:r>
        <w:rPr>
          <w:noProof/>
          <w:lang w:eastAsia="zh-CN"/>
        </w:rPr>
        <w:t xml:space="preserve">The </w:t>
      </w:r>
      <w:r w:rsidR="00C42316">
        <w:rPr>
          <w:noProof/>
          <w:lang w:eastAsia="zh-CN"/>
        </w:rPr>
        <w:t>PUT</w:t>
      </w:r>
      <w:r>
        <w:rPr>
          <w:noProof/>
          <w:lang w:eastAsia="zh-CN"/>
        </w:rPr>
        <w:t xml:space="preserve">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847CF36" w14:textId="6E4D3D0F" w:rsidR="00FA0372" w:rsidRDefault="00973FF2" w:rsidP="00FA0372">
            <w:pPr>
              <w:pStyle w:val="TAL"/>
            </w:pPr>
            <w:r>
              <w:t>Temporary redirection.</w:t>
            </w:r>
          </w:p>
          <w:p w14:paraId="75E548CB" w14:textId="77777777" w:rsidR="00FA0372" w:rsidRDefault="00FA0372" w:rsidP="00FA0372">
            <w:pPr>
              <w:pStyle w:val="TAL"/>
            </w:pPr>
          </w:p>
          <w:p w14:paraId="771A8771" w14:textId="78268F73" w:rsidR="00973FF2" w:rsidRDefault="00FA0372" w:rsidP="00FA0372">
            <w:pPr>
              <w:pStyle w:val="TAL"/>
            </w:pPr>
            <w:r>
              <w:t>(NOTE 2)</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1C8DF044" w14:textId="54563BD5" w:rsidR="00FA0372" w:rsidRDefault="00973FF2" w:rsidP="00FA0372">
            <w:pPr>
              <w:pStyle w:val="TAL"/>
            </w:pPr>
            <w:r>
              <w:t>Permanent redirection.</w:t>
            </w:r>
          </w:p>
          <w:p w14:paraId="0C472976" w14:textId="77777777" w:rsidR="00FA0372" w:rsidRDefault="00FA0372" w:rsidP="00FA0372">
            <w:pPr>
              <w:pStyle w:val="TAL"/>
            </w:pPr>
          </w:p>
          <w:p w14:paraId="022E7F64" w14:textId="210E55A8" w:rsidR="00973FF2" w:rsidRDefault="00FA0372" w:rsidP="00FA0372">
            <w:pPr>
              <w:pStyle w:val="TAL"/>
            </w:pPr>
            <w:r>
              <w:t>(NOTE 2)</w:t>
            </w:r>
          </w:p>
        </w:tc>
      </w:tr>
      <w:tr w:rsidR="00973FF2" w14:paraId="49293C73" w14:textId="77777777" w:rsidTr="00B15B39">
        <w:trPr>
          <w:jc w:val="center"/>
        </w:trPr>
        <w:tc>
          <w:tcPr>
            <w:tcW w:w="5000" w:type="pct"/>
            <w:gridSpan w:val="5"/>
            <w:vAlign w:val="center"/>
            <w:hideMark/>
          </w:tcPr>
          <w:p w14:paraId="63857247"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PUT method listed in Table 5.2.7.1-1 of 3GPP TS 29.500 [4] also apply.</w:t>
            </w:r>
          </w:p>
          <w:p w14:paraId="5BCC56C2" w14:textId="288F0CBD"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E00D7CD" w14:textId="77777777" w:rsidR="00973FF2" w:rsidRDefault="00973FF2" w:rsidP="00973FF2"/>
    <w:p w14:paraId="1163AD04" w14:textId="77777777" w:rsidR="00973FF2" w:rsidRDefault="00973FF2" w:rsidP="00973FF2">
      <w:pPr>
        <w:pStyle w:val="TH"/>
      </w:pPr>
      <w:r>
        <w:lastRenderedPageBreak/>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52CCEEC1" w14:textId="0B42320C"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1AF05475" w14:textId="77777777" w:rsidR="009B4B48" w:rsidRDefault="009B4B48" w:rsidP="009B4B48">
            <w:pPr>
              <w:pStyle w:val="TAL"/>
            </w:pPr>
          </w:p>
          <w:p w14:paraId="1C148AA6" w14:textId="10E4C707"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0586BDC5"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3A588535" w14:textId="1D2AE604"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70FB1652" w14:textId="77777777" w:rsidR="009B4B48" w:rsidRDefault="009B4B48" w:rsidP="009B4B48">
            <w:pPr>
              <w:pStyle w:val="TAL"/>
            </w:pPr>
          </w:p>
          <w:p w14:paraId="0A0AD453" w14:textId="6B944059"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11C6EAD1"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982" w:name="_Toc120609057"/>
      <w:bookmarkStart w:id="983" w:name="_Toc120657524"/>
      <w:bookmarkStart w:id="984" w:name="_Toc133407806"/>
      <w:bookmarkStart w:id="985" w:name="_Toc164876363"/>
      <w:bookmarkStart w:id="986" w:name="_Toc209530265"/>
      <w:r>
        <w:t>6.2.3.5.3.3</w:t>
      </w:r>
      <w:r>
        <w:tab/>
        <w:t>PATCH</w:t>
      </w:r>
      <w:bookmarkEnd w:id="982"/>
      <w:bookmarkEnd w:id="983"/>
      <w:bookmarkEnd w:id="984"/>
      <w:bookmarkEnd w:id="985"/>
      <w:bookmarkEnd w:id="986"/>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58FAB9DB" w:rsidR="00973FF2" w:rsidRDefault="00973FF2" w:rsidP="00973FF2">
      <w:pPr>
        <w:pStyle w:val="TH"/>
        <w:rPr>
          <w:rFonts w:cs="Arial"/>
        </w:rPr>
      </w:pPr>
      <w:r>
        <w:t>Table 6.2.3.</w:t>
      </w:r>
      <w:r w:rsidR="009C3270">
        <w:t>5</w:t>
      </w:r>
      <w:r>
        <w:t>.3.</w:t>
      </w:r>
      <w:r w:rsidR="009C3270">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lastRenderedPageBreak/>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28A31990" w14:textId="6A79D88F" w:rsidR="00FA0372" w:rsidRDefault="00973FF2" w:rsidP="00FA0372">
            <w:pPr>
              <w:pStyle w:val="TAL"/>
            </w:pPr>
            <w:r>
              <w:t>Temporary redirection.</w:t>
            </w:r>
          </w:p>
          <w:p w14:paraId="14188135" w14:textId="77777777" w:rsidR="00FA0372" w:rsidRDefault="00FA0372" w:rsidP="00FA0372">
            <w:pPr>
              <w:pStyle w:val="TAL"/>
            </w:pPr>
          </w:p>
          <w:p w14:paraId="3ECA2B60" w14:textId="0B218435" w:rsidR="00973FF2" w:rsidRDefault="00FA0372" w:rsidP="00FA0372">
            <w:pPr>
              <w:pStyle w:val="TAL"/>
            </w:pPr>
            <w:r>
              <w:t>(NOTE 2)</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23698F59" w14:textId="0BAED382" w:rsidR="00FA0372" w:rsidRDefault="00973FF2" w:rsidP="00FA0372">
            <w:pPr>
              <w:pStyle w:val="TAL"/>
            </w:pPr>
            <w:r>
              <w:t>Permanent redirection.</w:t>
            </w:r>
          </w:p>
          <w:p w14:paraId="23AD20C7" w14:textId="77777777" w:rsidR="00FA0372" w:rsidRDefault="00FA0372" w:rsidP="00FA0372">
            <w:pPr>
              <w:pStyle w:val="TAL"/>
            </w:pPr>
          </w:p>
          <w:p w14:paraId="33BC32DC" w14:textId="43CF24CB" w:rsidR="00973FF2" w:rsidRDefault="00FA0372" w:rsidP="00FA0372">
            <w:pPr>
              <w:pStyle w:val="TAL"/>
            </w:pPr>
            <w:r>
              <w:t>(NOTE 2)</w:t>
            </w:r>
          </w:p>
        </w:tc>
      </w:tr>
      <w:tr w:rsidR="00973FF2" w14:paraId="357D7A7A" w14:textId="77777777" w:rsidTr="00B15B39">
        <w:trPr>
          <w:jc w:val="center"/>
        </w:trPr>
        <w:tc>
          <w:tcPr>
            <w:tcW w:w="5000" w:type="pct"/>
            <w:gridSpan w:val="5"/>
            <w:vAlign w:val="center"/>
            <w:hideMark/>
          </w:tcPr>
          <w:p w14:paraId="09F7ED22"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PATCH method listed in Table 5.2.7.1-1 of 3GPP TS 29.500 [4] also apply.</w:t>
            </w:r>
          </w:p>
          <w:p w14:paraId="246E45EE" w14:textId="3FD7C420"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0D0C0BA5" w14:textId="4CF4EA3B"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227703E" w14:textId="77777777" w:rsidR="00102C45" w:rsidRDefault="00102C45" w:rsidP="00102C45">
            <w:pPr>
              <w:pStyle w:val="TAL"/>
            </w:pPr>
          </w:p>
          <w:p w14:paraId="71E92563" w14:textId="5E09AFF2"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6ACAC8A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9524DB5" w14:textId="007F913F"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57BDB24" w14:textId="77777777" w:rsidR="00102C45" w:rsidRDefault="00102C45" w:rsidP="00102C45">
            <w:pPr>
              <w:pStyle w:val="TAL"/>
            </w:pPr>
          </w:p>
          <w:p w14:paraId="3CFAC8CB" w14:textId="1B92CB5F"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38F3DFC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987" w:name="_Toc120609058"/>
      <w:bookmarkStart w:id="988" w:name="_Toc120657525"/>
      <w:bookmarkStart w:id="989" w:name="_Toc133407807"/>
      <w:bookmarkStart w:id="990" w:name="_Toc164876364"/>
      <w:bookmarkStart w:id="991" w:name="_Toc209530266"/>
      <w:r>
        <w:t>6.2.3.5.3.</w:t>
      </w:r>
      <w:r w:rsidR="00D11BE2">
        <w:t>4</w:t>
      </w:r>
      <w:r>
        <w:tab/>
        <w:t>DELETE</w:t>
      </w:r>
      <w:bookmarkEnd w:id="987"/>
      <w:bookmarkEnd w:id="988"/>
      <w:bookmarkEnd w:id="989"/>
      <w:bookmarkEnd w:id="990"/>
      <w:bookmarkEnd w:id="991"/>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lastRenderedPageBreak/>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596B8E5" w14:textId="49080E5D" w:rsidR="00FA0372" w:rsidRDefault="003551F3" w:rsidP="00FA0372">
            <w:pPr>
              <w:pStyle w:val="TAL"/>
            </w:pPr>
            <w:r>
              <w:t>Temporary redirection.</w:t>
            </w:r>
          </w:p>
          <w:p w14:paraId="523FDFAA" w14:textId="77777777" w:rsidR="00FA0372" w:rsidRDefault="00FA0372" w:rsidP="00FA0372">
            <w:pPr>
              <w:pStyle w:val="TAL"/>
            </w:pPr>
          </w:p>
          <w:p w14:paraId="13DE44EB" w14:textId="7774589E" w:rsidR="003551F3" w:rsidRDefault="00FA0372" w:rsidP="00FA0372">
            <w:pPr>
              <w:pStyle w:val="TAL"/>
            </w:pPr>
            <w:r>
              <w:t>(NOTE 2)</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08EE177F" w14:textId="2B7B367C" w:rsidR="00FA0372" w:rsidRDefault="003551F3" w:rsidP="00FA0372">
            <w:pPr>
              <w:pStyle w:val="TAL"/>
            </w:pPr>
            <w:r>
              <w:t>Permanent redirection.</w:t>
            </w:r>
          </w:p>
          <w:p w14:paraId="310825F9" w14:textId="77777777" w:rsidR="00FA0372" w:rsidRDefault="00FA0372" w:rsidP="00FA0372">
            <w:pPr>
              <w:pStyle w:val="TAL"/>
            </w:pPr>
          </w:p>
          <w:p w14:paraId="51A688B5" w14:textId="20A59C33" w:rsidR="003551F3" w:rsidRDefault="00FA0372" w:rsidP="00FA0372">
            <w:pPr>
              <w:pStyle w:val="TAL"/>
            </w:pPr>
            <w:r>
              <w:t>(NOTE 2)</w:t>
            </w:r>
          </w:p>
        </w:tc>
      </w:tr>
      <w:tr w:rsidR="003551F3" w14:paraId="1EC9D51D" w14:textId="77777777" w:rsidTr="00856CA6">
        <w:trPr>
          <w:jc w:val="center"/>
        </w:trPr>
        <w:tc>
          <w:tcPr>
            <w:tcW w:w="5000" w:type="pct"/>
            <w:gridSpan w:val="5"/>
            <w:vAlign w:val="center"/>
            <w:hideMark/>
          </w:tcPr>
          <w:p w14:paraId="3FBBEAB1" w14:textId="77777777" w:rsidR="003551F3" w:rsidRDefault="003551F3" w:rsidP="003551F3">
            <w:pPr>
              <w:pStyle w:val="TAN"/>
            </w:pPr>
            <w:r>
              <w:t>NOTE</w:t>
            </w:r>
            <w:r w:rsidR="00E95AEB">
              <w:t> 1</w:t>
            </w:r>
            <w:r>
              <w:t>:</w:t>
            </w:r>
            <w:r>
              <w:rPr>
                <w:noProof/>
              </w:rPr>
              <w:tab/>
              <w:t xml:space="preserve">The mandatory </w:t>
            </w:r>
            <w:r>
              <w:t>HTTP error status code</w:t>
            </w:r>
            <w:r w:rsidR="00100813">
              <w:t>s</w:t>
            </w:r>
            <w:r>
              <w:t xml:space="preserve"> for the HTTP DELETE method listed in Table 5.2.7.1-1 of 3GPP TS 29.500 [4] also apply.</w:t>
            </w:r>
          </w:p>
          <w:p w14:paraId="6C29E883" w14:textId="545D9CAE"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5AAAC21F" w14:textId="30E604F2"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3E608D5" w14:textId="77777777" w:rsidR="00102C45" w:rsidRDefault="00102C45" w:rsidP="00102C45">
            <w:pPr>
              <w:pStyle w:val="TAL"/>
            </w:pPr>
          </w:p>
          <w:p w14:paraId="06434A0F" w14:textId="0AEDD0F6"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03587FD9"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48E51D76" w14:textId="752D69B1"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18A813BB" w14:textId="77777777" w:rsidR="00102C45" w:rsidRDefault="00102C45" w:rsidP="00102C45">
            <w:pPr>
              <w:pStyle w:val="TAL"/>
            </w:pPr>
          </w:p>
          <w:p w14:paraId="0C324FE7" w14:textId="0309BAF0"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6A3C9E8A"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992" w:name="_Toc120609059"/>
      <w:bookmarkStart w:id="993" w:name="_Toc120657526"/>
      <w:bookmarkStart w:id="994" w:name="_Toc133407808"/>
      <w:bookmarkStart w:id="995" w:name="_Toc164876365"/>
      <w:bookmarkStart w:id="996" w:name="_Toc209530267"/>
      <w:r>
        <w:t>6.2.3.5.4</w:t>
      </w:r>
      <w:r>
        <w:tab/>
        <w:t>Resource Custom Operations</w:t>
      </w:r>
      <w:bookmarkEnd w:id="992"/>
      <w:bookmarkEnd w:id="993"/>
      <w:bookmarkEnd w:id="994"/>
      <w:bookmarkEnd w:id="995"/>
      <w:bookmarkEnd w:id="996"/>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997" w:name="_Toc120609060"/>
      <w:bookmarkStart w:id="998" w:name="_Toc120657527"/>
      <w:bookmarkStart w:id="999" w:name="_Toc133407809"/>
      <w:bookmarkStart w:id="1000" w:name="_Toc164876366"/>
      <w:bookmarkStart w:id="1001" w:name="_Toc209530268"/>
      <w:r>
        <w:t>6.2.4</w:t>
      </w:r>
      <w:r>
        <w:tab/>
        <w:t>Custom Operations without associated resources</w:t>
      </w:r>
      <w:bookmarkEnd w:id="997"/>
      <w:bookmarkEnd w:id="998"/>
      <w:bookmarkEnd w:id="999"/>
      <w:bookmarkEnd w:id="1000"/>
      <w:bookmarkEnd w:id="1001"/>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1002" w:name="_Toc120609061"/>
      <w:bookmarkStart w:id="1003" w:name="_Toc120657528"/>
      <w:bookmarkStart w:id="1004" w:name="_Toc133407810"/>
      <w:bookmarkStart w:id="1005" w:name="_Toc164876367"/>
      <w:bookmarkStart w:id="1006" w:name="_Toc209530269"/>
      <w:r>
        <w:lastRenderedPageBreak/>
        <w:t>6.2.5</w:t>
      </w:r>
      <w:r>
        <w:tab/>
        <w:t>Notifications</w:t>
      </w:r>
      <w:bookmarkEnd w:id="1002"/>
      <w:bookmarkEnd w:id="1003"/>
      <w:bookmarkEnd w:id="1004"/>
      <w:bookmarkEnd w:id="1005"/>
      <w:bookmarkEnd w:id="1006"/>
    </w:p>
    <w:p w14:paraId="458A9CD3" w14:textId="77777777" w:rsidR="00F43343" w:rsidRPr="000A7435" w:rsidRDefault="00F43343" w:rsidP="00F43343">
      <w:pPr>
        <w:pStyle w:val="Heading4"/>
      </w:pPr>
      <w:bookmarkStart w:id="1007" w:name="_Toc120609062"/>
      <w:bookmarkStart w:id="1008" w:name="_Toc120657529"/>
      <w:bookmarkStart w:id="1009" w:name="_Toc133407811"/>
      <w:bookmarkStart w:id="1010" w:name="_Toc164876368"/>
      <w:bookmarkStart w:id="1011" w:name="_Toc209530270"/>
      <w:r>
        <w:t>6.2.5.1</w:t>
      </w:r>
      <w:r>
        <w:tab/>
        <w:t>General</w:t>
      </w:r>
      <w:bookmarkEnd w:id="1007"/>
      <w:bookmarkEnd w:id="1008"/>
      <w:bookmarkEnd w:id="1009"/>
      <w:bookmarkEnd w:id="1010"/>
      <w:bookmarkEnd w:id="1011"/>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1012" w:name="_Toc120609063"/>
      <w:bookmarkStart w:id="1013" w:name="_Toc120657530"/>
      <w:bookmarkStart w:id="1014" w:name="_Toc133407812"/>
      <w:bookmarkStart w:id="1015" w:name="_Toc164876369"/>
      <w:bookmarkStart w:id="1016" w:name="_Toc209530271"/>
      <w:r>
        <w:t>6.2.5.2</w:t>
      </w:r>
      <w:r>
        <w:tab/>
      </w:r>
      <w:r>
        <w:rPr>
          <w:lang w:val="en-US"/>
        </w:rPr>
        <w:t>MBS User Data Ingest Session Status Notification</w:t>
      </w:r>
      <w:bookmarkEnd w:id="1012"/>
      <w:bookmarkEnd w:id="1013"/>
      <w:bookmarkEnd w:id="1014"/>
      <w:bookmarkEnd w:id="1015"/>
      <w:bookmarkEnd w:id="1016"/>
    </w:p>
    <w:p w14:paraId="3B13A669" w14:textId="77777777" w:rsidR="00F43343" w:rsidRPr="00986E88" w:rsidRDefault="00F43343" w:rsidP="00F43343">
      <w:pPr>
        <w:pStyle w:val="Heading5"/>
        <w:rPr>
          <w:noProof/>
        </w:rPr>
      </w:pPr>
      <w:bookmarkStart w:id="1017" w:name="_Toc120609064"/>
      <w:bookmarkStart w:id="1018" w:name="_Toc120657531"/>
      <w:bookmarkStart w:id="1019" w:name="_Toc133407813"/>
      <w:bookmarkStart w:id="1020" w:name="_Toc164876370"/>
      <w:bookmarkStart w:id="1021" w:name="_Toc209530272"/>
      <w:r>
        <w:t>6.2.5.2</w:t>
      </w:r>
      <w:r w:rsidRPr="00986E88">
        <w:rPr>
          <w:noProof/>
        </w:rPr>
        <w:t>.1</w:t>
      </w:r>
      <w:r w:rsidRPr="00986E88">
        <w:rPr>
          <w:noProof/>
        </w:rPr>
        <w:tab/>
        <w:t>Description</w:t>
      </w:r>
      <w:bookmarkEnd w:id="1017"/>
      <w:bookmarkEnd w:id="1018"/>
      <w:bookmarkEnd w:id="1019"/>
      <w:bookmarkEnd w:id="1020"/>
      <w:bookmarkEnd w:id="1021"/>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1022" w:name="_Toc120609065"/>
      <w:bookmarkStart w:id="1023" w:name="_Toc120657532"/>
      <w:bookmarkStart w:id="1024" w:name="_Toc133407814"/>
      <w:bookmarkStart w:id="1025" w:name="_Toc164876371"/>
      <w:bookmarkStart w:id="1026" w:name="_Toc209530273"/>
      <w:r>
        <w:t>6.2.5.2</w:t>
      </w:r>
      <w:r w:rsidRPr="00986E88">
        <w:rPr>
          <w:noProof/>
        </w:rPr>
        <w:t>.2</w:t>
      </w:r>
      <w:r w:rsidRPr="00986E88">
        <w:rPr>
          <w:noProof/>
        </w:rPr>
        <w:tab/>
        <w:t>Target URI</w:t>
      </w:r>
      <w:bookmarkEnd w:id="1022"/>
      <w:bookmarkEnd w:id="1023"/>
      <w:bookmarkEnd w:id="1024"/>
      <w:bookmarkEnd w:id="1025"/>
      <w:bookmarkEnd w:id="1026"/>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1027" w:name="_Toc120609066"/>
      <w:bookmarkStart w:id="1028" w:name="_Toc120657533"/>
      <w:bookmarkStart w:id="1029" w:name="_Toc133407815"/>
      <w:bookmarkStart w:id="1030" w:name="_Toc164876372"/>
      <w:bookmarkStart w:id="1031" w:name="_Toc209530274"/>
      <w:r>
        <w:t>6.2.5.2</w:t>
      </w:r>
      <w:r w:rsidRPr="00986E88">
        <w:rPr>
          <w:noProof/>
        </w:rPr>
        <w:t>.3</w:t>
      </w:r>
      <w:r w:rsidRPr="00986E88">
        <w:rPr>
          <w:noProof/>
        </w:rPr>
        <w:tab/>
        <w:t>Standard Methods</w:t>
      </w:r>
      <w:bookmarkEnd w:id="1027"/>
      <w:bookmarkEnd w:id="1028"/>
      <w:bookmarkEnd w:id="1029"/>
      <w:bookmarkEnd w:id="1030"/>
      <w:bookmarkEnd w:id="1031"/>
    </w:p>
    <w:p w14:paraId="5A2154B4" w14:textId="77777777" w:rsidR="00F43343" w:rsidRPr="00986E88" w:rsidRDefault="00F43343" w:rsidP="00F43343">
      <w:pPr>
        <w:pStyle w:val="Heading6"/>
        <w:rPr>
          <w:noProof/>
        </w:rPr>
      </w:pPr>
      <w:bookmarkStart w:id="1032" w:name="_Toc120609067"/>
      <w:bookmarkStart w:id="1033" w:name="_Toc120657534"/>
      <w:bookmarkStart w:id="1034" w:name="_Toc133407816"/>
      <w:bookmarkStart w:id="1035" w:name="_Toc164876373"/>
      <w:bookmarkStart w:id="1036" w:name="_Toc209530275"/>
      <w:r>
        <w:t>6.2.5.2.3</w:t>
      </w:r>
      <w:r w:rsidRPr="00986E88">
        <w:rPr>
          <w:noProof/>
        </w:rPr>
        <w:t>.1</w:t>
      </w:r>
      <w:r w:rsidRPr="00986E88">
        <w:rPr>
          <w:noProof/>
        </w:rPr>
        <w:tab/>
        <w:t>POST</w:t>
      </w:r>
      <w:bookmarkEnd w:id="1032"/>
      <w:bookmarkEnd w:id="1033"/>
      <w:bookmarkEnd w:id="1034"/>
      <w:bookmarkEnd w:id="1035"/>
      <w:bookmarkEnd w:id="1036"/>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lastRenderedPageBreak/>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626B0A95" w14:textId="7EC4A2D0" w:rsidR="00E95AEB" w:rsidRDefault="00F43343" w:rsidP="00E95AEB">
            <w:pPr>
              <w:pStyle w:val="TAL"/>
            </w:pPr>
            <w:r>
              <w:t>Temporary redirection.</w:t>
            </w:r>
          </w:p>
          <w:p w14:paraId="3F81D0A5" w14:textId="77777777" w:rsidR="00E95AEB" w:rsidRDefault="00E95AEB" w:rsidP="00E95AEB">
            <w:pPr>
              <w:pStyle w:val="TAL"/>
            </w:pPr>
          </w:p>
          <w:p w14:paraId="5FF016DC" w14:textId="722E0D99" w:rsidR="00F43343" w:rsidRPr="0016361A" w:rsidRDefault="00E95AEB" w:rsidP="00E95AEB">
            <w:pPr>
              <w:pStyle w:val="TAL"/>
            </w:pPr>
            <w:r>
              <w:t>(NOTE 2)</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31E62969" w14:textId="19644FA9" w:rsidR="00E95AEB" w:rsidRDefault="00F43343" w:rsidP="00E95AEB">
            <w:pPr>
              <w:pStyle w:val="TAL"/>
            </w:pPr>
            <w:r>
              <w:t>Permanent redirection.</w:t>
            </w:r>
          </w:p>
          <w:p w14:paraId="65CF5C1C" w14:textId="77777777" w:rsidR="00E95AEB" w:rsidRDefault="00E95AEB" w:rsidP="00E95AEB">
            <w:pPr>
              <w:pStyle w:val="TAL"/>
            </w:pPr>
          </w:p>
          <w:p w14:paraId="6AD44AEE" w14:textId="5F0D9C80" w:rsidR="00F43343" w:rsidRPr="0016361A" w:rsidRDefault="00E95AEB" w:rsidP="00E95AEB">
            <w:pPr>
              <w:pStyle w:val="TAL"/>
            </w:pPr>
            <w:r>
              <w:t>(NOTE 2)</w:t>
            </w:r>
          </w:p>
        </w:tc>
      </w:tr>
      <w:tr w:rsidR="00F43343" w:rsidRPr="00B54FF5" w14:paraId="690B23CB" w14:textId="77777777" w:rsidTr="00D01A66">
        <w:trPr>
          <w:jc w:val="center"/>
        </w:trPr>
        <w:tc>
          <w:tcPr>
            <w:tcW w:w="9684" w:type="dxa"/>
            <w:gridSpan w:val="5"/>
          </w:tcPr>
          <w:p w14:paraId="61A65A31" w14:textId="77777777" w:rsidR="00F43343" w:rsidRDefault="00F43343" w:rsidP="00D01A66">
            <w:pPr>
              <w:pStyle w:val="TAN"/>
            </w:pPr>
            <w:r w:rsidRPr="0016361A">
              <w:t>NOTE</w:t>
            </w:r>
            <w:r w:rsidR="00E95AEB">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06042BA6" w14:textId="2BDCFF4E" w:rsidR="00D17D4A" w:rsidRPr="0016361A" w:rsidRDefault="00D17D4A" w:rsidP="00D01A66">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1A227F63" w14:textId="3850CF3A"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387DA70C" w14:textId="77777777" w:rsidR="0039602D" w:rsidRDefault="0039602D" w:rsidP="0039602D">
            <w:pPr>
              <w:pStyle w:val="TAL"/>
            </w:pPr>
          </w:p>
          <w:p w14:paraId="7F96FFDF" w14:textId="477E4609"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33EC6A8"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2E07BB68" w14:textId="0F2AACD4"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79AD4823" w14:textId="77777777" w:rsidR="0039602D" w:rsidRDefault="0039602D" w:rsidP="0039602D">
            <w:pPr>
              <w:pStyle w:val="TAL"/>
            </w:pPr>
          </w:p>
          <w:p w14:paraId="3B1DE066" w14:textId="07B5723C"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6083192"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1037" w:name="_Toc120609068"/>
      <w:bookmarkStart w:id="1038" w:name="_Toc120657535"/>
      <w:bookmarkStart w:id="1039" w:name="_Toc133407817"/>
      <w:bookmarkStart w:id="1040" w:name="_Toc164876374"/>
      <w:bookmarkStart w:id="1041" w:name="_Toc209530276"/>
      <w:r>
        <w:t>6.2.6</w:t>
      </w:r>
      <w:r>
        <w:tab/>
        <w:t>Data Model</w:t>
      </w:r>
      <w:bookmarkEnd w:id="1037"/>
      <w:bookmarkEnd w:id="1038"/>
      <w:bookmarkEnd w:id="1039"/>
      <w:bookmarkEnd w:id="1040"/>
      <w:bookmarkEnd w:id="1041"/>
    </w:p>
    <w:p w14:paraId="30619D9C" w14:textId="77777777" w:rsidR="00F76258" w:rsidRDefault="00F76258" w:rsidP="00F76258">
      <w:pPr>
        <w:pStyle w:val="Heading4"/>
      </w:pPr>
      <w:bookmarkStart w:id="1042" w:name="_Toc120609069"/>
      <w:bookmarkStart w:id="1043" w:name="_Toc120657536"/>
      <w:bookmarkStart w:id="1044" w:name="_Toc133407818"/>
      <w:bookmarkStart w:id="1045" w:name="_Toc164876375"/>
      <w:bookmarkStart w:id="1046" w:name="_Toc209530277"/>
      <w:r>
        <w:t>6.2.6.1</w:t>
      </w:r>
      <w:r>
        <w:tab/>
        <w:t>General</w:t>
      </w:r>
      <w:bookmarkEnd w:id="1042"/>
      <w:bookmarkEnd w:id="1043"/>
      <w:bookmarkEnd w:id="1044"/>
      <w:bookmarkEnd w:id="1045"/>
      <w:bookmarkEnd w:id="1046"/>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proofErr w:type="gramStart"/>
      <w:r>
        <w:t>service based</w:t>
      </w:r>
      <w:proofErr w:type="gramEnd"/>
      <w:r>
        <w:t xml:space="preserve">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lastRenderedPageBreak/>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8D3D70" w:rsidRPr="0016361A" w14:paraId="4BA2DF7C" w14:textId="77777777" w:rsidTr="00D02BE9">
        <w:trPr>
          <w:jc w:val="center"/>
        </w:trPr>
        <w:tc>
          <w:tcPr>
            <w:tcW w:w="2828" w:type="dxa"/>
            <w:vAlign w:val="center"/>
          </w:tcPr>
          <w:p w14:paraId="2A65F204" w14:textId="77777777" w:rsidR="008D3D70" w:rsidRDefault="008D3D70" w:rsidP="00D02BE9">
            <w:pPr>
              <w:pStyle w:val="TAL"/>
              <w:rPr>
                <w:lang w:val="en-US"/>
              </w:rPr>
            </w:pPr>
            <w:r>
              <w:rPr>
                <w:lang w:val="en-US"/>
              </w:rPr>
              <w:t>DistSessionFailure</w:t>
            </w:r>
          </w:p>
        </w:tc>
        <w:tc>
          <w:tcPr>
            <w:tcW w:w="1381" w:type="dxa"/>
            <w:vAlign w:val="center"/>
          </w:tcPr>
          <w:p w14:paraId="24023D4D" w14:textId="77777777" w:rsidR="008D3D70" w:rsidRDefault="008D3D70" w:rsidP="00D02BE9">
            <w:pPr>
              <w:pStyle w:val="TAC"/>
            </w:pPr>
            <w:r>
              <w:t>6.2.6.3.5</w:t>
            </w:r>
          </w:p>
        </w:tc>
        <w:tc>
          <w:tcPr>
            <w:tcW w:w="3182" w:type="dxa"/>
            <w:vAlign w:val="center"/>
          </w:tcPr>
          <w:p w14:paraId="04F66F25" w14:textId="77777777" w:rsidR="008D3D70" w:rsidRDefault="008D3D70" w:rsidP="00D02BE9">
            <w:pPr>
              <w:pStyle w:val="TAL"/>
              <w:rPr>
                <w:rFonts w:cs="Arial"/>
                <w:szCs w:val="18"/>
              </w:rPr>
            </w:pPr>
            <w:r>
              <w:rPr>
                <w:rFonts w:cs="Arial"/>
                <w:szCs w:val="18"/>
              </w:rPr>
              <w:t xml:space="preserve">Represents the MBS </w:t>
            </w:r>
            <w:r>
              <w:t>Distribution Session creation/update related failure cause</w:t>
            </w:r>
            <w:r>
              <w:rPr>
                <w:rFonts w:cs="Arial"/>
                <w:szCs w:val="18"/>
              </w:rPr>
              <w:t>.</w:t>
            </w:r>
          </w:p>
        </w:tc>
        <w:tc>
          <w:tcPr>
            <w:tcW w:w="2033" w:type="dxa"/>
            <w:vAlign w:val="center"/>
          </w:tcPr>
          <w:p w14:paraId="7D128C72" w14:textId="77777777" w:rsidR="008D3D70" w:rsidRPr="0016361A" w:rsidRDefault="008D3D70" w:rsidP="00D02BE9">
            <w:pPr>
              <w:pStyle w:val="TAL"/>
              <w:rPr>
                <w:rFonts w:cs="Arial"/>
                <w:szCs w:val="18"/>
              </w:rPr>
            </w:pPr>
            <w:r>
              <w:rPr>
                <w:rFonts w:cs="Arial"/>
                <w:szCs w:val="18"/>
              </w:rPr>
              <w:t>MBSErrorHandling</w:t>
            </w: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8D3D70" w:rsidRPr="0016361A" w14:paraId="547DEEB1" w14:textId="77777777" w:rsidTr="00D02BE9">
        <w:trPr>
          <w:jc w:val="center"/>
        </w:trPr>
        <w:tc>
          <w:tcPr>
            <w:tcW w:w="2828" w:type="dxa"/>
            <w:vAlign w:val="center"/>
          </w:tcPr>
          <w:p w14:paraId="5E2AF5D2" w14:textId="77777777" w:rsidR="008D3D70" w:rsidRDefault="008D3D70" w:rsidP="00D02BE9">
            <w:pPr>
              <w:pStyle w:val="TAL"/>
              <w:rPr>
                <w:lang w:val="en-US"/>
              </w:rPr>
            </w:pPr>
            <w:r>
              <w:rPr>
                <w:lang w:eastAsia="zh-CN"/>
              </w:rPr>
              <w:t>MbsDistSessFailure</w:t>
            </w:r>
          </w:p>
        </w:tc>
        <w:tc>
          <w:tcPr>
            <w:tcW w:w="1381" w:type="dxa"/>
            <w:vAlign w:val="center"/>
          </w:tcPr>
          <w:p w14:paraId="312574EC" w14:textId="77777777" w:rsidR="008D3D70" w:rsidRDefault="008D3D70" w:rsidP="00D02BE9">
            <w:pPr>
              <w:pStyle w:val="TAC"/>
            </w:pPr>
            <w:r>
              <w:t>6.2.6.2.17</w:t>
            </w:r>
          </w:p>
        </w:tc>
        <w:tc>
          <w:tcPr>
            <w:tcW w:w="3182" w:type="dxa"/>
            <w:vAlign w:val="center"/>
          </w:tcPr>
          <w:p w14:paraId="05035057" w14:textId="77777777" w:rsidR="008D3D70" w:rsidRDefault="008D3D70" w:rsidP="00D02BE9">
            <w:pPr>
              <w:pStyle w:val="TAL"/>
              <w:rPr>
                <w:rFonts w:cs="Arial"/>
                <w:szCs w:val="18"/>
              </w:rPr>
            </w:pPr>
            <w:r>
              <w:rPr>
                <w:rFonts w:cs="Arial"/>
                <w:szCs w:val="18"/>
              </w:rPr>
              <w:t>Represents MBS Distribution Session specific failure information.</w:t>
            </w:r>
          </w:p>
        </w:tc>
        <w:tc>
          <w:tcPr>
            <w:tcW w:w="2033" w:type="dxa"/>
            <w:vAlign w:val="center"/>
          </w:tcPr>
          <w:p w14:paraId="6B2DBB79" w14:textId="77777777" w:rsidR="008D3D70" w:rsidRPr="0016361A" w:rsidRDefault="008D3D70" w:rsidP="00D02BE9">
            <w:pPr>
              <w:pStyle w:val="TAL"/>
              <w:rPr>
                <w:rFonts w:cs="Arial"/>
                <w:szCs w:val="18"/>
              </w:rPr>
            </w:pPr>
            <w:r>
              <w:rPr>
                <w:rFonts w:cs="Arial"/>
                <w:szCs w:val="18"/>
              </w:rPr>
              <w:t>MBSErrorHandling</w:t>
            </w:r>
          </w:p>
        </w:tc>
      </w:tr>
      <w:tr w:rsidR="008D3D70" w:rsidRPr="0016361A" w14:paraId="08F76627" w14:textId="77777777" w:rsidTr="00D02BE9">
        <w:trPr>
          <w:jc w:val="center"/>
        </w:trPr>
        <w:tc>
          <w:tcPr>
            <w:tcW w:w="2828" w:type="dxa"/>
            <w:vAlign w:val="center"/>
          </w:tcPr>
          <w:p w14:paraId="7E3ADF21" w14:textId="77777777" w:rsidR="008D3D70" w:rsidRDefault="008D3D70" w:rsidP="00D02BE9">
            <w:pPr>
              <w:pStyle w:val="TAL"/>
              <w:rPr>
                <w:lang w:val="en-US"/>
              </w:rPr>
            </w:pPr>
            <w:r>
              <w:rPr>
                <w:lang w:eastAsia="zh-CN"/>
              </w:rPr>
              <w:t>MbsDistSessFailureSets</w:t>
            </w:r>
          </w:p>
        </w:tc>
        <w:tc>
          <w:tcPr>
            <w:tcW w:w="1381" w:type="dxa"/>
            <w:vAlign w:val="center"/>
          </w:tcPr>
          <w:p w14:paraId="338EE53B" w14:textId="77777777" w:rsidR="008D3D70" w:rsidRDefault="008D3D70" w:rsidP="00D02BE9">
            <w:pPr>
              <w:pStyle w:val="TAC"/>
            </w:pPr>
            <w:r>
              <w:t>6.2.6.2.18</w:t>
            </w:r>
          </w:p>
        </w:tc>
        <w:tc>
          <w:tcPr>
            <w:tcW w:w="3182" w:type="dxa"/>
            <w:vAlign w:val="center"/>
          </w:tcPr>
          <w:p w14:paraId="0BFCE62C" w14:textId="77777777" w:rsidR="008D3D70" w:rsidRDefault="008D3D70" w:rsidP="00D02BE9">
            <w:pPr>
              <w:pStyle w:val="TAL"/>
              <w:rPr>
                <w:rFonts w:cs="Arial"/>
                <w:szCs w:val="18"/>
              </w:rPr>
            </w:pPr>
            <w:r>
              <w:rPr>
                <w:rFonts w:cs="Arial"/>
                <w:szCs w:val="18"/>
              </w:rPr>
              <w:t>Represents one or several set(s) of MBS Distribution Session specific failure information.</w:t>
            </w:r>
          </w:p>
        </w:tc>
        <w:tc>
          <w:tcPr>
            <w:tcW w:w="2033" w:type="dxa"/>
            <w:vAlign w:val="center"/>
          </w:tcPr>
          <w:p w14:paraId="0016E261" w14:textId="77777777" w:rsidR="008D3D70" w:rsidRPr="0016361A" w:rsidRDefault="008D3D70" w:rsidP="00D02BE9">
            <w:pPr>
              <w:pStyle w:val="TAL"/>
              <w:rPr>
                <w:rFonts w:cs="Arial"/>
                <w:szCs w:val="18"/>
              </w:rPr>
            </w:pPr>
            <w:r>
              <w:rPr>
                <w:rFonts w:cs="Arial"/>
                <w:szCs w:val="18"/>
              </w:rPr>
              <w:t>MBSErrorHandling</w:t>
            </w: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581AE903"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1B6A0809"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4DC302FB"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4D563C7C"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005B511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8D3D70" w:rsidRPr="0016361A" w14:paraId="4720C1C6" w14:textId="77777777" w:rsidTr="00D02BE9">
        <w:trPr>
          <w:jc w:val="center"/>
        </w:trPr>
        <w:tc>
          <w:tcPr>
            <w:tcW w:w="2828" w:type="dxa"/>
            <w:vAlign w:val="center"/>
          </w:tcPr>
          <w:p w14:paraId="23EE94F5" w14:textId="77777777" w:rsidR="008D3D70" w:rsidRPr="00BC403B" w:rsidRDefault="008D3D70" w:rsidP="00D02BE9">
            <w:pPr>
              <w:pStyle w:val="TAL"/>
              <w:rPr>
                <w:lang w:val="en-US"/>
              </w:rPr>
            </w:pPr>
            <w:r>
              <w:rPr>
                <w:lang w:eastAsia="zh-CN"/>
              </w:rPr>
              <w:t>ProblemDetailsMBS</w:t>
            </w:r>
          </w:p>
        </w:tc>
        <w:tc>
          <w:tcPr>
            <w:tcW w:w="1381" w:type="dxa"/>
            <w:vAlign w:val="center"/>
          </w:tcPr>
          <w:p w14:paraId="12D54E2D" w14:textId="77777777" w:rsidR="008D3D70" w:rsidRDefault="008D3D70" w:rsidP="00D02BE9">
            <w:pPr>
              <w:pStyle w:val="TAC"/>
            </w:pPr>
            <w:r>
              <w:t>6.2.6.4.1</w:t>
            </w:r>
          </w:p>
        </w:tc>
        <w:tc>
          <w:tcPr>
            <w:tcW w:w="3182" w:type="dxa"/>
            <w:vAlign w:val="center"/>
          </w:tcPr>
          <w:p w14:paraId="1C24DFA7" w14:textId="77777777" w:rsidR="008D3D70" w:rsidRDefault="008D3D70" w:rsidP="00D02BE9">
            <w:pPr>
              <w:pStyle w:val="TAL"/>
              <w:rPr>
                <w:rFonts w:cs="Arial"/>
                <w:szCs w:val="18"/>
              </w:rPr>
            </w:pPr>
            <w:r>
              <w:rPr>
                <w:rFonts w:cs="Arial"/>
                <w:szCs w:val="18"/>
              </w:rPr>
              <w:t xml:space="preserve">Represents an extension to the ProblemDetails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p>
        </w:tc>
        <w:tc>
          <w:tcPr>
            <w:tcW w:w="2033" w:type="dxa"/>
            <w:vAlign w:val="center"/>
          </w:tcPr>
          <w:p w14:paraId="4DA4D233" w14:textId="77777777" w:rsidR="008D3D70" w:rsidRPr="0016361A" w:rsidRDefault="008D3D70" w:rsidP="00D02BE9">
            <w:pPr>
              <w:pStyle w:val="TAL"/>
              <w:rPr>
                <w:rFonts w:cs="Arial"/>
                <w:szCs w:val="18"/>
              </w:rPr>
            </w:pPr>
            <w:r>
              <w:rPr>
                <w:rFonts w:cs="Arial"/>
                <w:szCs w:val="18"/>
              </w:rPr>
              <w:t>MBSErrorHandling</w:t>
            </w:r>
          </w:p>
        </w:tc>
      </w:tr>
      <w:tr w:rsidR="00975DBF" w14:paraId="20FB2665" w14:textId="77777777" w:rsidTr="00D02BE9">
        <w:trPr>
          <w:jc w:val="center"/>
        </w:trPr>
        <w:tc>
          <w:tcPr>
            <w:tcW w:w="2828" w:type="dxa"/>
            <w:vAlign w:val="center"/>
          </w:tcPr>
          <w:p w14:paraId="102C27D7" w14:textId="77777777" w:rsidR="00975DBF" w:rsidRDefault="00975DBF" w:rsidP="00D02BE9">
            <w:pPr>
              <w:pStyle w:val="TAL"/>
              <w:rPr>
                <w:lang w:eastAsia="zh-CN"/>
              </w:rPr>
            </w:pPr>
            <w:r w:rsidRPr="00015667">
              <w:t>RepetitionRule</w:t>
            </w:r>
            <w:r>
              <w:t>Rm</w:t>
            </w:r>
          </w:p>
        </w:tc>
        <w:tc>
          <w:tcPr>
            <w:tcW w:w="1381" w:type="dxa"/>
            <w:vAlign w:val="center"/>
          </w:tcPr>
          <w:p w14:paraId="09012904" w14:textId="77777777" w:rsidR="00975DBF" w:rsidRDefault="00975DBF" w:rsidP="00D02BE9">
            <w:pPr>
              <w:pStyle w:val="TAC"/>
            </w:pPr>
            <w:r>
              <w:t>6.2.6.2.</w:t>
            </w:r>
            <w:r w:rsidRPr="00975DBF">
              <w:t>19</w:t>
            </w:r>
          </w:p>
        </w:tc>
        <w:tc>
          <w:tcPr>
            <w:tcW w:w="3182" w:type="dxa"/>
            <w:vAlign w:val="center"/>
          </w:tcPr>
          <w:p w14:paraId="0C8F43FD" w14:textId="77777777" w:rsidR="00975DBF" w:rsidRPr="004E7ABF" w:rsidRDefault="00975DBF" w:rsidP="00D02BE9">
            <w:pPr>
              <w:pStyle w:val="TAL"/>
            </w:pPr>
            <w:r>
              <w:t xml:space="preserve">Represents the same as the RepetitionRule data type defined in clause 5.2.7 of </w:t>
            </w:r>
            <w:r w:rsidRPr="00B4192F">
              <w:t>3GPP TS 26.517 [23]</w:t>
            </w:r>
            <w:r>
              <w:t xml:space="preserve"> but with the OpenAPI "nullable: true" property.</w:t>
            </w:r>
          </w:p>
        </w:tc>
        <w:tc>
          <w:tcPr>
            <w:tcW w:w="2033" w:type="dxa"/>
            <w:vAlign w:val="center"/>
          </w:tcPr>
          <w:p w14:paraId="6F3009F6" w14:textId="77777777" w:rsidR="00975DBF" w:rsidRDefault="00975DBF" w:rsidP="00D02BE9">
            <w:pPr>
              <w:pStyle w:val="TAL"/>
              <w:rPr>
                <w:rFonts w:cs="Arial"/>
                <w:szCs w:val="18"/>
              </w:rPr>
            </w:pPr>
            <w:r w:rsidRPr="00925999">
              <w:t>5MBS2</w:t>
            </w: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lastRenderedPageBreak/>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t>Table</w:t>
      </w:r>
      <w:r>
        <w:t> 6.2.6.1-2</w:t>
      </w:r>
      <w:r w:rsidRPr="009C4D60">
        <w:t xml:space="preserve">: </w:t>
      </w:r>
      <w:r>
        <w:t>Nmbsf_MBSUserDataIngestSession re-used Data Types</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8"/>
        <w:gridCol w:w="2118"/>
        <w:gridCol w:w="3396"/>
        <w:gridCol w:w="1390"/>
      </w:tblGrid>
      <w:tr w:rsidR="00F76258" w:rsidRPr="00B54FF5" w14:paraId="1F68B34C" w14:textId="77777777" w:rsidTr="00DB4081">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2118" w:type="dxa"/>
            <w:shd w:val="clear" w:color="auto" w:fill="C0C0C0"/>
          </w:tcPr>
          <w:p w14:paraId="1FE1CA26" w14:textId="77777777" w:rsidR="00F76258" w:rsidRPr="0016361A" w:rsidRDefault="00F76258" w:rsidP="00D01A66">
            <w:pPr>
              <w:pStyle w:val="TAH"/>
            </w:pPr>
            <w:r w:rsidRPr="0016361A">
              <w:t>Reference</w:t>
            </w:r>
          </w:p>
        </w:tc>
        <w:tc>
          <w:tcPr>
            <w:tcW w:w="3396" w:type="dxa"/>
            <w:shd w:val="clear" w:color="auto" w:fill="C0C0C0"/>
            <w:hideMark/>
          </w:tcPr>
          <w:p w14:paraId="3414E374" w14:textId="77777777" w:rsidR="00F76258" w:rsidRPr="0016361A" w:rsidRDefault="00F76258" w:rsidP="00D01A66">
            <w:pPr>
              <w:pStyle w:val="TAH"/>
            </w:pPr>
            <w:r w:rsidRPr="0016361A">
              <w:t>Comments</w:t>
            </w:r>
          </w:p>
        </w:tc>
        <w:tc>
          <w:tcPr>
            <w:tcW w:w="1390" w:type="dxa"/>
            <w:shd w:val="clear" w:color="auto" w:fill="C0C0C0"/>
          </w:tcPr>
          <w:p w14:paraId="2066B634" w14:textId="77777777" w:rsidR="00F76258" w:rsidRPr="0016361A" w:rsidRDefault="00F76258" w:rsidP="00D01A66">
            <w:pPr>
              <w:pStyle w:val="TAH"/>
            </w:pPr>
            <w:r w:rsidRPr="0016361A">
              <w:t>Applicability</w:t>
            </w:r>
          </w:p>
        </w:tc>
      </w:tr>
      <w:tr w:rsidR="00546DCB" w:rsidRPr="00B54FF5" w14:paraId="58D58E9F" w14:textId="77777777" w:rsidTr="00DB4081">
        <w:trPr>
          <w:jc w:val="center"/>
        </w:trPr>
        <w:tc>
          <w:tcPr>
            <w:tcW w:w="2558" w:type="dxa"/>
            <w:vAlign w:val="center"/>
          </w:tcPr>
          <w:p w14:paraId="227D6511" w14:textId="48966A14" w:rsidR="00546DCB" w:rsidRPr="00975DBF" w:rsidRDefault="00546DCB" w:rsidP="00975DBF">
            <w:pPr>
              <w:pStyle w:val="TAL"/>
            </w:pPr>
            <w:r w:rsidRPr="00975DBF">
              <w:t>AssociatedSessionId</w:t>
            </w:r>
          </w:p>
        </w:tc>
        <w:tc>
          <w:tcPr>
            <w:tcW w:w="2118" w:type="dxa"/>
            <w:vAlign w:val="center"/>
          </w:tcPr>
          <w:p w14:paraId="3F9B0542" w14:textId="4D706093" w:rsidR="00546DCB" w:rsidRPr="00975DBF" w:rsidRDefault="00546DCB" w:rsidP="00975DBF">
            <w:pPr>
              <w:pStyle w:val="TAC"/>
            </w:pPr>
            <w:r w:rsidRPr="00975DBF">
              <w:t>3GPP TS 29.571 [17]</w:t>
            </w:r>
          </w:p>
        </w:tc>
        <w:tc>
          <w:tcPr>
            <w:tcW w:w="3396" w:type="dxa"/>
            <w:vAlign w:val="center"/>
          </w:tcPr>
          <w:p w14:paraId="392584C7" w14:textId="1FD986CD" w:rsidR="00546DCB" w:rsidRPr="008A0E48" w:rsidRDefault="00546DCB" w:rsidP="00975DBF">
            <w:pPr>
              <w:pStyle w:val="TAL"/>
            </w:pPr>
            <w:r w:rsidRPr="00975DBF">
              <w:t xml:space="preserve">Represents </w:t>
            </w:r>
            <w:r w:rsidR="0039574F" w:rsidRPr="00975DBF">
              <w:t xml:space="preserve">the Associated Session ID, i.e., </w:t>
            </w:r>
            <w:r w:rsidRPr="00975DBF">
              <w:t xml:space="preserve">an identifier </w:t>
            </w:r>
            <w:r w:rsidR="0039574F" w:rsidRPr="00975DBF">
              <w:t xml:space="preserve">used </w:t>
            </w:r>
            <w:r w:rsidRPr="00975DBF">
              <w:t xml:space="preserve">to associate broadcast MBS sessions </w:t>
            </w:r>
            <w:r w:rsidR="0039574F" w:rsidRPr="00975DBF">
              <w:t xml:space="preserve">transmitting the same content </w:t>
            </w:r>
            <w:r w:rsidRPr="00DA1D38">
              <w:t>from different core networks in network sharing deployments.</w:t>
            </w:r>
          </w:p>
        </w:tc>
        <w:tc>
          <w:tcPr>
            <w:tcW w:w="1390" w:type="dxa"/>
            <w:vAlign w:val="center"/>
          </w:tcPr>
          <w:p w14:paraId="6F638AED" w14:textId="08883618" w:rsidR="00546DCB" w:rsidRPr="00A10AEB" w:rsidRDefault="00546DCB" w:rsidP="00975DBF">
            <w:pPr>
              <w:pStyle w:val="TAL"/>
            </w:pPr>
            <w:r w:rsidRPr="00A10AEB">
              <w:t>5MBS2</w:t>
            </w:r>
          </w:p>
        </w:tc>
      </w:tr>
      <w:tr w:rsidR="00F76258" w:rsidRPr="00B54FF5" w14:paraId="7429B965" w14:textId="77777777" w:rsidTr="00DB4081">
        <w:trPr>
          <w:jc w:val="center"/>
        </w:trPr>
        <w:tc>
          <w:tcPr>
            <w:tcW w:w="2558" w:type="dxa"/>
            <w:vAlign w:val="center"/>
          </w:tcPr>
          <w:p w14:paraId="0EB32C40" w14:textId="77777777" w:rsidR="00F76258" w:rsidRPr="00975DBF" w:rsidRDefault="00F76258" w:rsidP="00975DBF">
            <w:pPr>
              <w:pStyle w:val="TAL"/>
            </w:pPr>
            <w:r w:rsidRPr="00975DBF">
              <w:t>BitRate</w:t>
            </w:r>
          </w:p>
        </w:tc>
        <w:tc>
          <w:tcPr>
            <w:tcW w:w="2118" w:type="dxa"/>
            <w:vAlign w:val="center"/>
          </w:tcPr>
          <w:p w14:paraId="0AB54B3A" w14:textId="1C4C3B81"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6813977B" w14:textId="0B26C42B" w:rsidR="00F76258" w:rsidRPr="00975DBF" w:rsidRDefault="00F76258" w:rsidP="00975DBF">
            <w:pPr>
              <w:pStyle w:val="TAL"/>
            </w:pPr>
            <w:r w:rsidRPr="00975DBF">
              <w:t xml:space="preserve">Represents </w:t>
            </w:r>
            <w:r w:rsidR="00B10905" w:rsidRPr="00975DBF">
              <w:t xml:space="preserve">a </w:t>
            </w:r>
            <w:r w:rsidRPr="00975DBF">
              <w:t>Bit Rate.</w:t>
            </w:r>
          </w:p>
        </w:tc>
        <w:tc>
          <w:tcPr>
            <w:tcW w:w="1390" w:type="dxa"/>
            <w:vAlign w:val="center"/>
          </w:tcPr>
          <w:p w14:paraId="52A7385A" w14:textId="77777777" w:rsidR="00F76258" w:rsidRPr="00975DBF" w:rsidRDefault="00F76258" w:rsidP="00975DBF">
            <w:pPr>
              <w:pStyle w:val="TAL"/>
            </w:pPr>
          </w:p>
        </w:tc>
      </w:tr>
      <w:tr w:rsidR="00FC19C8" w:rsidRPr="00B54FF5" w14:paraId="76D1E191" w14:textId="77777777" w:rsidTr="00DB4081">
        <w:trPr>
          <w:jc w:val="center"/>
        </w:trPr>
        <w:tc>
          <w:tcPr>
            <w:tcW w:w="2558" w:type="dxa"/>
            <w:vAlign w:val="center"/>
          </w:tcPr>
          <w:p w14:paraId="0C60D23D" w14:textId="72ED235A" w:rsidR="00FC19C8" w:rsidRPr="00975DBF" w:rsidRDefault="00FC19C8" w:rsidP="00975DBF">
            <w:pPr>
              <w:pStyle w:val="TAL"/>
            </w:pPr>
            <w:r w:rsidRPr="00975DBF">
              <w:t>DateTime</w:t>
            </w:r>
          </w:p>
        </w:tc>
        <w:tc>
          <w:tcPr>
            <w:tcW w:w="2118" w:type="dxa"/>
            <w:vAlign w:val="center"/>
          </w:tcPr>
          <w:p w14:paraId="796E180B" w14:textId="0E722584" w:rsidR="00FC19C8" w:rsidRPr="00975DBF" w:rsidRDefault="00FC19C8" w:rsidP="00975DBF">
            <w:pPr>
              <w:pStyle w:val="TAC"/>
            </w:pPr>
            <w:r w:rsidRPr="00975DBF">
              <w:t>3GPP TS 29.122 [18]</w:t>
            </w:r>
          </w:p>
        </w:tc>
        <w:tc>
          <w:tcPr>
            <w:tcW w:w="3396" w:type="dxa"/>
            <w:vAlign w:val="center"/>
          </w:tcPr>
          <w:p w14:paraId="0F9D4C72" w14:textId="1C23595F" w:rsidR="00FC19C8" w:rsidRPr="00DB4081" w:rsidRDefault="00BC6F98" w:rsidP="00975DBF">
            <w:pPr>
              <w:pStyle w:val="TAL"/>
            </w:pPr>
            <w:r w:rsidRPr="00DB4081">
              <w:t>Represents</w:t>
            </w:r>
            <w:r w:rsidR="00FC19C8" w:rsidRPr="00DB4081">
              <w:t xml:space="preserve"> an absolute date time with the format "date-time", as defined in OpenAPI</w:t>
            </w:r>
            <w:r w:rsidR="00FC19C8" w:rsidRPr="00975DBF">
              <w:t> </w:t>
            </w:r>
            <w:r w:rsidR="00FC19C8" w:rsidRPr="00DB4081">
              <w:t>Specification</w:t>
            </w:r>
            <w:r w:rsidR="00FC19C8" w:rsidRPr="00975DBF">
              <w:t> [6].</w:t>
            </w:r>
          </w:p>
        </w:tc>
        <w:tc>
          <w:tcPr>
            <w:tcW w:w="1390" w:type="dxa"/>
            <w:vAlign w:val="center"/>
          </w:tcPr>
          <w:p w14:paraId="208A5B00" w14:textId="77777777" w:rsidR="00FC19C8" w:rsidRPr="00DB4081" w:rsidRDefault="00FC19C8" w:rsidP="00975DBF">
            <w:pPr>
              <w:pStyle w:val="TAL"/>
            </w:pPr>
          </w:p>
        </w:tc>
      </w:tr>
      <w:tr w:rsidR="005158B0" w:rsidRPr="00B54FF5" w14:paraId="4E30FD7D" w14:textId="77777777" w:rsidTr="00DB4081">
        <w:trPr>
          <w:jc w:val="center"/>
        </w:trPr>
        <w:tc>
          <w:tcPr>
            <w:tcW w:w="2558" w:type="dxa"/>
            <w:vAlign w:val="center"/>
          </w:tcPr>
          <w:p w14:paraId="4B54BE48" w14:textId="27796257" w:rsidR="005158B0" w:rsidRPr="00975DBF" w:rsidRDefault="005158B0" w:rsidP="00975DBF">
            <w:pPr>
              <w:pStyle w:val="TAL"/>
            </w:pPr>
            <w:r w:rsidRPr="00DB4081">
              <w:t>DistSessionState</w:t>
            </w:r>
          </w:p>
        </w:tc>
        <w:tc>
          <w:tcPr>
            <w:tcW w:w="2118" w:type="dxa"/>
            <w:vAlign w:val="center"/>
          </w:tcPr>
          <w:p w14:paraId="0D14ACEC" w14:textId="76BE6458" w:rsidR="005158B0" w:rsidRPr="00975DBF" w:rsidRDefault="005158B0" w:rsidP="00975DBF">
            <w:pPr>
              <w:pStyle w:val="TAC"/>
            </w:pPr>
            <w:r w:rsidRPr="00975DBF">
              <w:t>3GPP TS 29.581 [19]</w:t>
            </w:r>
          </w:p>
        </w:tc>
        <w:tc>
          <w:tcPr>
            <w:tcW w:w="3396" w:type="dxa"/>
            <w:vAlign w:val="center"/>
          </w:tcPr>
          <w:p w14:paraId="6D3A8843" w14:textId="646F4B8B" w:rsidR="005158B0" w:rsidRPr="00DB4081" w:rsidRDefault="005158B0" w:rsidP="00975DBF">
            <w:pPr>
              <w:pStyle w:val="TAL"/>
            </w:pPr>
            <w:r w:rsidRPr="00DB4081">
              <w:t xml:space="preserve">Represents </w:t>
            </w:r>
            <w:r w:rsidR="00B10905" w:rsidRPr="00DB4081">
              <w:t xml:space="preserve">the </w:t>
            </w:r>
            <w:r w:rsidRPr="00DB4081">
              <w:t>state of an MBS Distribution Session.</w:t>
            </w:r>
          </w:p>
        </w:tc>
        <w:tc>
          <w:tcPr>
            <w:tcW w:w="1390" w:type="dxa"/>
            <w:vAlign w:val="center"/>
          </w:tcPr>
          <w:p w14:paraId="798A6AD2" w14:textId="77777777" w:rsidR="005158B0" w:rsidRPr="00DB4081" w:rsidRDefault="005158B0" w:rsidP="00975DBF">
            <w:pPr>
              <w:pStyle w:val="TAL"/>
            </w:pPr>
          </w:p>
        </w:tc>
      </w:tr>
      <w:tr w:rsidR="00743AD3" w:rsidRPr="00B54FF5" w14:paraId="50DA9E55" w14:textId="77777777" w:rsidTr="00DB4081">
        <w:trPr>
          <w:jc w:val="center"/>
        </w:trPr>
        <w:tc>
          <w:tcPr>
            <w:tcW w:w="2558" w:type="dxa"/>
            <w:vAlign w:val="center"/>
          </w:tcPr>
          <w:p w14:paraId="4D398659" w14:textId="44CA0392" w:rsidR="00743AD3" w:rsidRPr="00DB4081" w:rsidRDefault="00743AD3" w:rsidP="00975DBF">
            <w:pPr>
              <w:pStyle w:val="TAL"/>
            </w:pPr>
            <w:r w:rsidRPr="00975DBF">
              <w:t>ExternalMbsServiceArea</w:t>
            </w:r>
          </w:p>
        </w:tc>
        <w:tc>
          <w:tcPr>
            <w:tcW w:w="2118" w:type="dxa"/>
            <w:vAlign w:val="center"/>
          </w:tcPr>
          <w:p w14:paraId="32E3EE5B" w14:textId="14F7C8F7" w:rsidR="00743AD3" w:rsidRPr="00975DBF" w:rsidRDefault="00743AD3" w:rsidP="00975DBF">
            <w:pPr>
              <w:pStyle w:val="TAC"/>
            </w:pPr>
            <w:r w:rsidRPr="00975DBF">
              <w:t>3GPP TS 29.571 [17]</w:t>
            </w:r>
          </w:p>
        </w:tc>
        <w:tc>
          <w:tcPr>
            <w:tcW w:w="3396" w:type="dxa"/>
            <w:vAlign w:val="center"/>
          </w:tcPr>
          <w:p w14:paraId="6D3BF3B8" w14:textId="00E565CE" w:rsidR="00743AD3" w:rsidRPr="00DB4081" w:rsidRDefault="00743AD3" w:rsidP="00975DBF">
            <w:pPr>
              <w:pStyle w:val="TAL"/>
            </w:pPr>
            <w:r w:rsidRPr="00DB4081">
              <w:t>Represents an external MBS Service Area.</w:t>
            </w:r>
          </w:p>
        </w:tc>
        <w:tc>
          <w:tcPr>
            <w:tcW w:w="1390" w:type="dxa"/>
            <w:vAlign w:val="center"/>
          </w:tcPr>
          <w:p w14:paraId="3001D1CE" w14:textId="77777777" w:rsidR="00743AD3" w:rsidRPr="00DB4081" w:rsidRDefault="00743AD3" w:rsidP="00975DBF">
            <w:pPr>
              <w:pStyle w:val="TAL"/>
            </w:pPr>
          </w:p>
        </w:tc>
      </w:tr>
      <w:tr w:rsidR="00FC19C8" w:rsidRPr="00B54FF5" w14:paraId="4613E007" w14:textId="77777777" w:rsidTr="00DB4081">
        <w:trPr>
          <w:jc w:val="center"/>
        </w:trPr>
        <w:tc>
          <w:tcPr>
            <w:tcW w:w="2558" w:type="dxa"/>
            <w:vAlign w:val="center"/>
          </w:tcPr>
          <w:p w14:paraId="5D048338" w14:textId="7F9D8F52" w:rsidR="00FC19C8" w:rsidRPr="00975DBF" w:rsidRDefault="00FC19C8" w:rsidP="00975DBF">
            <w:pPr>
              <w:pStyle w:val="TAL"/>
            </w:pPr>
            <w:r w:rsidRPr="00975DBF">
              <w:t>MbsFsaId</w:t>
            </w:r>
          </w:p>
        </w:tc>
        <w:tc>
          <w:tcPr>
            <w:tcW w:w="2118" w:type="dxa"/>
            <w:vAlign w:val="center"/>
          </w:tcPr>
          <w:p w14:paraId="112AEDC3" w14:textId="5A90320D" w:rsidR="00FC19C8" w:rsidRPr="00975DBF" w:rsidRDefault="00FC19C8" w:rsidP="00975DBF">
            <w:pPr>
              <w:pStyle w:val="TAC"/>
            </w:pPr>
            <w:r w:rsidRPr="00975DBF">
              <w:t>3GPP TS 29.571 [17]</w:t>
            </w:r>
          </w:p>
        </w:tc>
        <w:tc>
          <w:tcPr>
            <w:tcW w:w="3396" w:type="dxa"/>
            <w:vAlign w:val="center"/>
          </w:tcPr>
          <w:p w14:paraId="36F01354" w14:textId="68DD00E6" w:rsidR="00FC19C8" w:rsidRPr="00DB4081" w:rsidRDefault="00FC19C8" w:rsidP="00975DBF">
            <w:pPr>
              <w:pStyle w:val="TAL"/>
            </w:pPr>
            <w:r w:rsidRPr="00DB4081">
              <w:t>Represents an MBS Frequency Selection Area ID, for a broadcast MBS session.</w:t>
            </w:r>
          </w:p>
        </w:tc>
        <w:tc>
          <w:tcPr>
            <w:tcW w:w="1390" w:type="dxa"/>
            <w:vAlign w:val="center"/>
          </w:tcPr>
          <w:p w14:paraId="33224DEA" w14:textId="77777777" w:rsidR="00FC19C8" w:rsidRPr="00DB4081" w:rsidRDefault="00FC19C8" w:rsidP="00975DBF">
            <w:pPr>
              <w:pStyle w:val="TAL"/>
            </w:pPr>
          </w:p>
        </w:tc>
      </w:tr>
      <w:tr w:rsidR="00FC19C8" w:rsidRPr="00B54FF5" w14:paraId="47DD71E0" w14:textId="77777777" w:rsidTr="00DB4081">
        <w:trPr>
          <w:jc w:val="center"/>
        </w:trPr>
        <w:tc>
          <w:tcPr>
            <w:tcW w:w="2558" w:type="dxa"/>
            <w:vAlign w:val="center"/>
          </w:tcPr>
          <w:p w14:paraId="5A679A93" w14:textId="01787224" w:rsidR="00FC19C8" w:rsidRPr="00975DBF" w:rsidRDefault="00FC19C8" w:rsidP="00975DBF">
            <w:pPr>
              <w:pStyle w:val="TAL"/>
            </w:pPr>
            <w:r w:rsidRPr="00975DBF">
              <w:t>MbsServiceArea</w:t>
            </w:r>
          </w:p>
        </w:tc>
        <w:tc>
          <w:tcPr>
            <w:tcW w:w="2118" w:type="dxa"/>
            <w:vAlign w:val="center"/>
          </w:tcPr>
          <w:p w14:paraId="53A1CF92" w14:textId="04BF88DA" w:rsidR="00FC19C8" w:rsidRPr="00975DBF" w:rsidRDefault="00FC19C8" w:rsidP="00975DBF">
            <w:pPr>
              <w:pStyle w:val="TAC"/>
            </w:pPr>
            <w:r w:rsidRPr="00975DBF">
              <w:t>3GPP TS 29.571 [17]</w:t>
            </w:r>
          </w:p>
        </w:tc>
        <w:tc>
          <w:tcPr>
            <w:tcW w:w="3396" w:type="dxa"/>
            <w:vAlign w:val="center"/>
          </w:tcPr>
          <w:p w14:paraId="01A4E989" w14:textId="42F1C865" w:rsidR="00FC19C8" w:rsidRPr="00DB4081" w:rsidRDefault="00FC19C8" w:rsidP="00975DBF">
            <w:pPr>
              <w:pStyle w:val="TAL"/>
            </w:pPr>
            <w:r w:rsidRPr="00DB4081">
              <w:t>Represents an MBS service area.</w:t>
            </w:r>
          </w:p>
        </w:tc>
        <w:tc>
          <w:tcPr>
            <w:tcW w:w="1390" w:type="dxa"/>
            <w:vAlign w:val="center"/>
          </w:tcPr>
          <w:p w14:paraId="2E9FE9EA" w14:textId="77777777" w:rsidR="00FC19C8" w:rsidRPr="00DB4081" w:rsidRDefault="00FC19C8" w:rsidP="00975DBF">
            <w:pPr>
              <w:pStyle w:val="TAL"/>
            </w:pPr>
          </w:p>
        </w:tc>
      </w:tr>
      <w:tr w:rsidR="00320918" w:rsidRPr="00B54FF5" w14:paraId="053DCCAD" w14:textId="77777777" w:rsidTr="00DB4081">
        <w:trPr>
          <w:jc w:val="center"/>
        </w:trPr>
        <w:tc>
          <w:tcPr>
            <w:tcW w:w="2558" w:type="dxa"/>
            <w:vAlign w:val="center"/>
          </w:tcPr>
          <w:p w14:paraId="6A065CC8" w14:textId="128B31E4" w:rsidR="00320918" w:rsidRPr="00975DBF" w:rsidRDefault="00320918" w:rsidP="00975DBF">
            <w:pPr>
              <w:pStyle w:val="TAL"/>
            </w:pPr>
            <w:r w:rsidRPr="00975DBF">
              <w:t>MbsServiceInfo</w:t>
            </w:r>
          </w:p>
        </w:tc>
        <w:tc>
          <w:tcPr>
            <w:tcW w:w="2118" w:type="dxa"/>
            <w:vAlign w:val="center"/>
          </w:tcPr>
          <w:p w14:paraId="1122622A" w14:textId="0105C349" w:rsidR="00320918" w:rsidRPr="00975DBF" w:rsidRDefault="00320918" w:rsidP="00975DBF">
            <w:pPr>
              <w:pStyle w:val="TAC"/>
            </w:pPr>
            <w:r w:rsidRPr="00975DBF">
              <w:t>3GPP TS 29.571 [17]</w:t>
            </w:r>
          </w:p>
        </w:tc>
        <w:tc>
          <w:tcPr>
            <w:tcW w:w="3396" w:type="dxa"/>
            <w:vAlign w:val="center"/>
          </w:tcPr>
          <w:p w14:paraId="6F1CA23F" w14:textId="4A41C1DB" w:rsidR="00320918" w:rsidRPr="00DB4081" w:rsidRDefault="00320918" w:rsidP="00975DBF">
            <w:pPr>
              <w:pStyle w:val="TAL"/>
            </w:pPr>
            <w:r w:rsidRPr="00DB4081">
              <w:t>Represents MBS Service Information.</w:t>
            </w:r>
          </w:p>
        </w:tc>
        <w:tc>
          <w:tcPr>
            <w:tcW w:w="1390" w:type="dxa"/>
            <w:vAlign w:val="center"/>
          </w:tcPr>
          <w:p w14:paraId="3889458C" w14:textId="77777777" w:rsidR="00320918" w:rsidRPr="00DB4081" w:rsidRDefault="00320918" w:rsidP="00975DBF">
            <w:pPr>
              <w:pStyle w:val="TAL"/>
            </w:pPr>
          </w:p>
        </w:tc>
      </w:tr>
      <w:tr w:rsidR="00F76258" w:rsidRPr="00B54FF5" w14:paraId="288852AF" w14:textId="77777777" w:rsidTr="00DB4081">
        <w:trPr>
          <w:jc w:val="center"/>
        </w:trPr>
        <w:tc>
          <w:tcPr>
            <w:tcW w:w="2558" w:type="dxa"/>
            <w:vAlign w:val="center"/>
          </w:tcPr>
          <w:p w14:paraId="7B8F6197" w14:textId="77777777" w:rsidR="00F76258" w:rsidRPr="00975DBF" w:rsidRDefault="00F76258" w:rsidP="00975DBF">
            <w:pPr>
              <w:pStyle w:val="TAL"/>
            </w:pPr>
            <w:r w:rsidRPr="00975DBF">
              <w:t>MbsSessionId</w:t>
            </w:r>
          </w:p>
        </w:tc>
        <w:tc>
          <w:tcPr>
            <w:tcW w:w="2118" w:type="dxa"/>
            <w:vAlign w:val="center"/>
          </w:tcPr>
          <w:p w14:paraId="469FD1C5" w14:textId="13285506"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7C3F4C67" w14:textId="77777777" w:rsidR="00F76258" w:rsidRPr="00DB4081" w:rsidRDefault="00F76258" w:rsidP="00975DBF">
            <w:pPr>
              <w:pStyle w:val="TAL"/>
            </w:pPr>
            <w:r w:rsidRPr="00DB4081">
              <w:t>Represents an MBS Session Identifier.</w:t>
            </w:r>
          </w:p>
        </w:tc>
        <w:tc>
          <w:tcPr>
            <w:tcW w:w="1390" w:type="dxa"/>
            <w:vAlign w:val="center"/>
          </w:tcPr>
          <w:p w14:paraId="23630375" w14:textId="77777777" w:rsidR="00F76258" w:rsidRPr="00DB4081" w:rsidRDefault="00F76258" w:rsidP="00975DBF">
            <w:pPr>
              <w:pStyle w:val="TAL"/>
            </w:pPr>
          </w:p>
        </w:tc>
      </w:tr>
      <w:tr w:rsidR="0044154E" w:rsidRPr="00B54FF5" w14:paraId="1CB4FF75" w14:textId="77777777" w:rsidTr="00DB4081">
        <w:trPr>
          <w:jc w:val="center"/>
        </w:trPr>
        <w:tc>
          <w:tcPr>
            <w:tcW w:w="2558" w:type="dxa"/>
            <w:vAlign w:val="center"/>
          </w:tcPr>
          <w:p w14:paraId="3E0C6B83" w14:textId="7CC5B712" w:rsidR="0044154E" w:rsidRPr="00DB4081" w:rsidRDefault="0044154E" w:rsidP="00975DBF">
            <w:pPr>
              <w:pStyle w:val="TAL"/>
              <w:rPr>
                <w:rFonts w:eastAsiaTheme="minorEastAsia"/>
              </w:rPr>
            </w:pPr>
            <w:r w:rsidRPr="00975DBF">
              <w:t>MbStfIngestAddr</w:t>
            </w:r>
          </w:p>
        </w:tc>
        <w:tc>
          <w:tcPr>
            <w:tcW w:w="2118" w:type="dxa"/>
            <w:vAlign w:val="center"/>
          </w:tcPr>
          <w:p w14:paraId="7D854E83" w14:textId="480D237A" w:rsidR="0044154E" w:rsidRPr="00975DBF" w:rsidRDefault="0044154E" w:rsidP="00975DBF">
            <w:pPr>
              <w:pStyle w:val="TAC"/>
            </w:pPr>
            <w:r w:rsidRPr="00975DBF">
              <w:t>3GPP TS 29.581 [19]</w:t>
            </w:r>
          </w:p>
        </w:tc>
        <w:tc>
          <w:tcPr>
            <w:tcW w:w="3396" w:type="dxa"/>
            <w:vAlign w:val="center"/>
          </w:tcPr>
          <w:p w14:paraId="7E21F431" w14:textId="3B16D590" w:rsidR="0044154E" w:rsidRPr="00DB4081" w:rsidRDefault="0044154E" w:rsidP="00975DBF">
            <w:pPr>
              <w:pStyle w:val="TAL"/>
            </w:pPr>
            <w:r w:rsidRPr="00DB4081">
              <w:t>Represents MBSTF ingest endpoint addresses.</w:t>
            </w:r>
          </w:p>
        </w:tc>
        <w:tc>
          <w:tcPr>
            <w:tcW w:w="1390" w:type="dxa"/>
            <w:vAlign w:val="center"/>
          </w:tcPr>
          <w:p w14:paraId="77A1FEB3" w14:textId="77777777" w:rsidR="0044154E" w:rsidRPr="00DB4081" w:rsidRDefault="0044154E" w:rsidP="00975DBF">
            <w:pPr>
              <w:pStyle w:val="TAL"/>
            </w:pPr>
          </w:p>
        </w:tc>
      </w:tr>
      <w:tr w:rsidR="00A23A81" w:rsidRPr="00B54FF5" w14:paraId="54D141C6" w14:textId="77777777" w:rsidTr="00DB4081">
        <w:trPr>
          <w:jc w:val="center"/>
        </w:trPr>
        <w:tc>
          <w:tcPr>
            <w:tcW w:w="2558" w:type="dxa"/>
            <w:vAlign w:val="center"/>
          </w:tcPr>
          <w:p w14:paraId="116AE1C1" w14:textId="1D86D74B" w:rsidR="00A23A81" w:rsidRPr="00975DBF" w:rsidRDefault="00A23A81" w:rsidP="00975DBF">
            <w:pPr>
              <w:pStyle w:val="TAL"/>
            </w:pPr>
            <w:r w:rsidRPr="00975DBF">
              <w:t>NrRedCapUeInfo</w:t>
            </w:r>
          </w:p>
        </w:tc>
        <w:tc>
          <w:tcPr>
            <w:tcW w:w="2118" w:type="dxa"/>
            <w:vAlign w:val="center"/>
          </w:tcPr>
          <w:p w14:paraId="4C636821" w14:textId="58FE25B9" w:rsidR="00A23A81" w:rsidRPr="00975DBF" w:rsidRDefault="00A23A81" w:rsidP="00975DBF">
            <w:pPr>
              <w:pStyle w:val="TAC"/>
            </w:pPr>
            <w:r w:rsidRPr="00975DBF">
              <w:t>3GPP TS 29.571 [17]</w:t>
            </w:r>
          </w:p>
        </w:tc>
        <w:tc>
          <w:tcPr>
            <w:tcW w:w="3396" w:type="dxa"/>
            <w:vAlign w:val="center"/>
          </w:tcPr>
          <w:p w14:paraId="1C9E8A9D" w14:textId="28F9FD01" w:rsidR="00A23A81" w:rsidRPr="00DB4081" w:rsidRDefault="00A23A81" w:rsidP="00975DBF">
            <w:pPr>
              <w:pStyle w:val="TAL"/>
            </w:pPr>
            <w:r w:rsidRPr="00DB4081">
              <w:t>Represents NR RedCap UE Information.</w:t>
            </w:r>
          </w:p>
        </w:tc>
        <w:tc>
          <w:tcPr>
            <w:tcW w:w="1390" w:type="dxa"/>
            <w:vAlign w:val="center"/>
          </w:tcPr>
          <w:p w14:paraId="09386D99" w14:textId="196BDE31" w:rsidR="00A23A81" w:rsidRPr="00DB4081" w:rsidRDefault="00A23A81" w:rsidP="00975DBF">
            <w:pPr>
              <w:pStyle w:val="TAL"/>
            </w:pPr>
            <w:r w:rsidRPr="00DB4081">
              <w:t>5MBS2</w:t>
            </w:r>
          </w:p>
        </w:tc>
      </w:tr>
      <w:tr w:rsidR="0044154E" w:rsidRPr="00B54FF5" w14:paraId="0C6020EF" w14:textId="77777777" w:rsidTr="00DB4081">
        <w:trPr>
          <w:jc w:val="center"/>
        </w:trPr>
        <w:tc>
          <w:tcPr>
            <w:tcW w:w="2558" w:type="dxa"/>
            <w:vAlign w:val="center"/>
          </w:tcPr>
          <w:p w14:paraId="0E2AD385" w14:textId="760BD1C5" w:rsidR="0044154E" w:rsidRPr="00975DBF" w:rsidRDefault="0044154E" w:rsidP="00975DBF">
            <w:pPr>
              <w:pStyle w:val="TAL"/>
            </w:pPr>
            <w:r w:rsidRPr="00975DBF">
              <w:t>ObjAcquisitionMethod</w:t>
            </w:r>
          </w:p>
        </w:tc>
        <w:tc>
          <w:tcPr>
            <w:tcW w:w="2118" w:type="dxa"/>
            <w:vAlign w:val="center"/>
          </w:tcPr>
          <w:p w14:paraId="1C0160EC" w14:textId="3E7B7850" w:rsidR="0044154E" w:rsidRPr="00975DBF" w:rsidRDefault="0044154E" w:rsidP="00975DBF">
            <w:pPr>
              <w:pStyle w:val="TAC"/>
            </w:pPr>
            <w:r w:rsidRPr="00975DBF">
              <w:t>3GPP TS 29.581 [19]</w:t>
            </w:r>
          </w:p>
        </w:tc>
        <w:tc>
          <w:tcPr>
            <w:tcW w:w="3396" w:type="dxa"/>
            <w:vAlign w:val="center"/>
          </w:tcPr>
          <w:p w14:paraId="7BEFFBC6" w14:textId="21C377BF" w:rsidR="0044154E" w:rsidRPr="00DB4081" w:rsidRDefault="0044154E" w:rsidP="00975DBF">
            <w:pPr>
              <w:pStyle w:val="TAL"/>
            </w:pPr>
            <w:r w:rsidRPr="00975DBF">
              <w:t>Represents the Object Acquisition Method.</w:t>
            </w:r>
          </w:p>
        </w:tc>
        <w:tc>
          <w:tcPr>
            <w:tcW w:w="1390" w:type="dxa"/>
            <w:vAlign w:val="center"/>
          </w:tcPr>
          <w:p w14:paraId="409AC40E" w14:textId="77777777" w:rsidR="0044154E" w:rsidRPr="00DB4081" w:rsidRDefault="0044154E" w:rsidP="00975DBF">
            <w:pPr>
              <w:pStyle w:val="TAL"/>
            </w:pPr>
          </w:p>
        </w:tc>
      </w:tr>
      <w:tr w:rsidR="0044154E" w:rsidRPr="00B54FF5" w14:paraId="0B76B6DD" w14:textId="77777777" w:rsidTr="00DB4081">
        <w:trPr>
          <w:jc w:val="center"/>
        </w:trPr>
        <w:tc>
          <w:tcPr>
            <w:tcW w:w="2558" w:type="dxa"/>
            <w:vAlign w:val="center"/>
          </w:tcPr>
          <w:p w14:paraId="64216607" w14:textId="62D59654" w:rsidR="0044154E" w:rsidRPr="00975DBF" w:rsidRDefault="0044154E" w:rsidP="00975DBF">
            <w:pPr>
              <w:pStyle w:val="TAL"/>
            </w:pPr>
            <w:r w:rsidRPr="00DB4081">
              <w:t>ObjDistributionOperatingMode</w:t>
            </w:r>
          </w:p>
        </w:tc>
        <w:tc>
          <w:tcPr>
            <w:tcW w:w="2118" w:type="dxa"/>
            <w:vAlign w:val="center"/>
          </w:tcPr>
          <w:p w14:paraId="70540E01" w14:textId="36F4FA58" w:rsidR="0044154E" w:rsidRPr="00975DBF" w:rsidRDefault="0044154E" w:rsidP="00975DBF">
            <w:pPr>
              <w:pStyle w:val="TAC"/>
            </w:pPr>
            <w:r w:rsidRPr="00975DBF">
              <w:t>3GPP TS 29.581 [19]</w:t>
            </w:r>
          </w:p>
        </w:tc>
        <w:tc>
          <w:tcPr>
            <w:tcW w:w="3396" w:type="dxa"/>
            <w:vAlign w:val="center"/>
          </w:tcPr>
          <w:p w14:paraId="63AA390B" w14:textId="6F34D609" w:rsidR="0044154E" w:rsidRPr="00DB4081" w:rsidRDefault="0044154E" w:rsidP="00975DBF">
            <w:pPr>
              <w:pStyle w:val="TAL"/>
            </w:pPr>
            <w:r w:rsidRPr="00DB4081">
              <w:t>Represents the operation mode for an Object distribution method.</w:t>
            </w:r>
          </w:p>
        </w:tc>
        <w:tc>
          <w:tcPr>
            <w:tcW w:w="1390" w:type="dxa"/>
            <w:vAlign w:val="center"/>
          </w:tcPr>
          <w:p w14:paraId="145B3E6E" w14:textId="77777777" w:rsidR="0044154E" w:rsidRPr="00DB4081" w:rsidRDefault="0044154E" w:rsidP="00975DBF">
            <w:pPr>
              <w:pStyle w:val="TAL"/>
            </w:pPr>
          </w:p>
        </w:tc>
      </w:tr>
      <w:tr w:rsidR="00F76258" w:rsidRPr="00B54FF5" w14:paraId="00820FC1" w14:textId="77777777" w:rsidTr="00DB4081">
        <w:trPr>
          <w:jc w:val="center"/>
        </w:trPr>
        <w:tc>
          <w:tcPr>
            <w:tcW w:w="2558" w:type="dxa"/>
            <w:vAlign w:val="center"/>
          </w:tcPr>
          <w:p w14:paraId="10D8B960" w14:textId="77777777" w:rsidR="00F76258" w:rsidRPr="00975DBF" w:rsidRDefault="00F76258" w:rsidP="00975DBF">
            <w:pPr>
              <w:pStyle w:val="TAL"/>
            </w:pPr>
            <w:r w:rsidRPr="00975DBF">
              <w:t>PacketDelBudget</w:t>
            </w:r>
          </w:p>
        </w:tc>
        <w:tc>
          <w:tcPr>
            <w:tcW w:w="2118" w:type="dxa"/>
            <w:vAlign w:val="center"/>
          </w:tcPr>
          <w:p w14:paraId="654C5B62" w14:textId="0D5293E9"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3D5AB1B1" w14:textId="57B6CFBE" w:rsidR="00F76258" w:rsidRPr="00DB4081" w:rsidRDefault="00F76258" w:rsidP="00975DBF">
            <w:pPr>
              <w:pStyle w:val="TAL"/>
            </w:pPr>
            <w:r w:rsidRPr="00DB4081">
              <w:t xml:space="preserve">Represents </w:t>
            </w:r>
            <w:r w:rsidR="0036697F" w:rsidRPr="00DB4081">
              <w:t>a</w:t>
            </w:r>
            <w:r w:rsidRPr="00DB4081">
              <w:t xml:space="preserve"> Packet Delay Budget expressed in milliseconds.</w:t>
            </w:r>
          </w:p>
        </w:tc>
        <w:tc>
          <w:tcPr>
            <w:tcW w:w="1390" w:type="dxa"/>
            <w:vAlign w:val="center"/>
          </w:tcPr>
          <w:p w14:paraId="5B5FAD23" w14:textId="77777777" w:rsidR="00F76258" w:rsidRPr="00DB4081" w:rsidRDefault="00F76258" w:rsidP="00975DBF">
            <w:pPr>
              <w:pStyle w:val="TAL"/>
            </w:pPr>
          </w:p>
        </w:tc>
      </w:tr>
      <w:tr w:rsidR="0036697F" w:rsidRPr="00B54FF5" w14:paraId="2E301D28" w14:textId="77777777" w:rsidTr="00DB4081">
        <w:trPr>
          <w:jc w:val="center"/>
        </w:trPr>
        <w:tc>
          <w:tcPr>
            <w:tcW w:w="2558" w:type="dxa"/>
            <w:vAlign w:val="center"/>
          </w:tcPr>
          <w:p w14:paraId="5FF11B59" w14:textId="1D470462" w:rsidR="0036697F" w:rsidRPr="00975DBF" w:rsidRDefault="0036697F" w:rsidP="00975DBF">
            <w:pPr>
              <w:pStyle w:val="TAL"/>
            </w:pPr>
            <w:r w:rsidRPr="00DB4081">
              <w:t>PktDistributionOperatingMode</w:t>
            </w:r>
          </w:p>
        </w:tc>
        <w:tc>
          <w:tcPr>
            <w:tcW w:w="2118" w:type="dxa"/>
            <w:vAlign w:val="center"/>
          </w:tcPr>
          <w:p w14:paraId="3FB30730" w14:textId="487FDEA5" w:rsidR="0036697F" w:rsidRPr="00975DBF" w:rsidRDefault="0036697F" w:rsidP="00975DBF">
            <w:pPr>
              <w:pStyle w:val="TAC"/>
            </w:pPr>
            <w:r w:rsidRPr="00975DBF">
              <w:t>3GPP TS 29.581 [19]</w:t>
            </w:r>
          </w:p>
        </w:tc>
        <w:tc>
          <w:tcPr>
            <w:tcW w:w="3396" w:type="dxa"/>
            <w:vAlign w:val="center"/>
          </w:tcPr>
          <w:p w14:paraId="52279ED1" w14:textId="6C8D3EE0" w:rsidR="0036697F" w:rsidRPr="00DB4081" w:rsidRDefault="0036697F" w:rsidP="00975DBF">
            <w:pPr>
              <w:pStyle w:val="TAL"/>
            </w:pPr>
            <w:r w:rsidRPr="00DB4081">
              <w:t>Represents the operation mode for a Packet distribution method.</w:t>
            </w:r>
          </w:p>
        </w:tc>
        <w:tc>
          <w:tcPr>
            <w:tcW w:w="1390" w:type="dxa"/>
            <w:vAlign w:val="center"/>
          </w:tcPr>
          <w:p w14:paraId="5504A4B8" w14:textId="77777777" w:rsidR="0036697F" w:rsidRPr="00DB4081" w:rsidRDefault="0036697F" w:rsidP="00975DBF">
            <w:pPr>
              <w:pStyle w:val="TAL"/>
            </w:pPr>
          </w:p>
        </w:tc>
      </w:tr>
      <w:tr w:rsidR="0036697F" w:rsidRPr="00B54FF5" w14:paraId="3E0A6B77" w14:textId="77777777" w:rsidTr="00DB4081">
        <w:trPr>
          <w:jc w:val="center"/>
        </w:trPr>
        <w:tc>
          <w:tcPr>
            <w:tcW w:w="2558" w:type="dxa"/>
            <w:vAlign w:val="center"/>
          </w:tcPr>
          <w:p w14:paraId="06DB5A1B" w14:textId="01B1F68A" w:rsidR="0036697F" w:rsidRPr="00975DBF" w:rsidRDefault="0036697F" w:rsidP="00975DBF">
            <w:pPr>
              <w:pStyle w:val="TAL"/>
            </w:pPr>
            <w:r w:rsidRPr="00975DBF">
              <w:t>PktIngestMethod</w:t>
            </w:r>
          </w:p>
        </w:tc>
        <w:tc>
          <w:tcPr>
            <w:tcW w:w="2118" w:type="dxa"/>
            <w:vAlign w:val="center"/>
          </w:tcPr>
          <w:p w14:paraId="281C77BB" w14:textId="234BB39F" w:rsidR="0036697F" w:rsidRPr="00975DBF" w:rsidRDefault="0036697F" w:rsidP="00975DBF">
            <w:pPr>
              <w:pStyle w:val="TAC"/>
            </w:pPr>
            <w:r w:rsidRPr="00975DBF">
              <w:t>3GPP TS 29.581 [19]</w:t>
            </w:r>
          </w:p>
        </w:tc>
        <w:tc>
          <w:tcPr>
            <w:tcW w:w="3396" w:type="dxa"/>
            <w:vAlign w:val="center"/>
          </w:tcPr>
          <w:p w14:paraId="672A0411" w14:textId="2A36AA0A" w:rsidR="0036697F" w:rsidRPr="00DB4081" w:rsidRDefault="0036697F" w:rsidP="00975DBF">
            <w:pPr>
              <w:pStyle w:val="TAL"/>
            </w:pPr>
            <w:r w:rsidRPr="00975DBF">
              <w:t>Represents packets ingest method</w:t>
            </w:r>
            <w:r w:rsidRPr="00DB4081">
              <w:t>.</w:t>
            </w:r>
          </w:p>
        </w:tc>
        <w:tc>
          <w:tcPr>
            <w:tcW w:w="1390" w:type="dxa"/>
            <w:vAlign w:val="center"/>
          </w:tcPr>
          <w:p w14:paraId="51EAF6C9" w14:textId="77777777" w:rsidR="0036697F" w:rsidRPr="00DB4081" w:rsidRDefault="0036697F" w:rsidP="00975DBF">
            <w:pPr>
              <w:pStyle w:val="TAL"/>
            </w:pPr>
          </w:p>
        </w:tc>
      </w:tr>
      <w:tr w:rsidR="008D3D70" w:rsidRPr="00B54FF5" w14:paraId="032BC824" w14:textId="77777777" w:rsidTr="00DB4081">
        <w:trPr>
          <w:jc w:val="center"/>
        </w:trPr>
        <w:tc>
          <w:tcPr>
            <w:tcW w:w="2558" w:type="dxa"/>
            <w:vAlign w:val="center"/>
          </w:tcPr>
          <w:p w14:paraId="2614015E" w14:textId="28A7DC89" w:rsidR="008D3D70" w:rsidRPr="00975DBF" w:rsidRDefault="008D3D70" w:rsidP="00975DBF">
            <w:pPr>
              <w:pStyle w:val="TAL"/>
            </w:pPr>
            <w:r w:rsidRPr="00DB4081">
              <w:t>ProblemDetails</w:t>
            </w:r>
          </w:p>
        </w:tc>
        <w:tc>
          <w:tcPr>
            <w:tcW w:w="2118" w:type="dxa"/>
            <w:vAlign w:val="center"/>
          </w:tcPr>
          <w:p w14:paraId="68853C93" w14:textId="4AC43AA7" w:rsidR="008D3D70" w:rsidRPr="00975DBF" w:rsidRDefault="008D3D70" w:rsidP="00975DBF">
            <w:pPr>
              <w:pStyle w:val="TAC"/>
            </w:pPr>
            <w:r w:rsidRPr="00DB4081">
              <w:t>3GPP TS 29.571</w:t>
            </w:r>
            <w:r w:rsidRPr="00DB4081">
              <w:rPr>
                <w:rFonts w:hint="eastAsia"/>
              </w:rPr>
              <w:t> </w:t>
            </w:r>
            <w:r w:rsidRPr="00DB4081">
              <w:t>[17]</w:t>
            </w:r>
          </w:p>
        </w:tc>
        <w:tc>
          <w:tcPr>
            <w:tcW w:w="3396" w:type="dxa"/>
          </w:tcPr>
          <w:p w14:paraId="5A71D3E7" w14:textId="650AEC10" w:rsidR="008D3D70" w:rsidRPr="00C24E64" w:rsidRDefault="008D3D70" w:rsidP="00975DBF">
            <w:pPr>
              <w:pStyle w:val="TAL"/>
            </w:pPr>
            <w:r w:rsidRPr="00790C73">
              <w:t>Represents error related information.</w:t>
            </w:r>
          </w:p>
        </w:tc>
        <w:tc>
          <w:tcPr>
            <w:tcW w:w="1390" w:type="dxa"/>
            <w:vAlign w:val="center"/>
          </w:tcPr>
          <w:p w14:paraId="5BDB3276" w14:textId="77777777" w:rsidR="008D3D70" w:rsidRPr="00503E39" w:rsidRDefault="008D3D70" w:rsidP="00975DBF">
            <w:pPr>
              <w:pStyle w:val="TAL"/>
            </w:pPr>
          </w:p>
        </w:tc>
      </w:tr>
      <w:tr w:rsidR="008D3D70" w:rsidRPr="00B54FF5" w14:paraId="70C30E3F" w14:textId="77777777" w:rsidTr="00DB4081">
        <w:trPr>
          <w:jc w:val="center"/>
        </w:trPr>
        <w:tc>
          <w:tcPr>
            <w:tcW w:w="2558" w:type="dxa"/>
            <w:vAlign w:val="center"/>
          </w:tcPr>
          <w:p w14:paraId="41A9B670" w14:textId="6F0F0205" w:rsidR="008D3D70" w:rsidRPr="00975DBF" w:rsidRDefault="008D3D70" w:rsidP="00975DBF">
            <w:pPr>
              <w:pStyle w:val="TAL"/>
            </w:pPr>
            <w:r w:rsidRPr="00975DBF">
              <w:t>ReducedMbsServArea</w:t>
            </w:r>
          </w:p>
        </w:tc>
        <w:tc>
          <w:tcPr>
            <w:tcW w:w="2118" w:type="dxa"/>
            <w:vAlign w:val="center"/>
          </w:tcPr>
          <w:p w14:paraId="26C8CAB9" w14:textId="2DCD5C59" w:rsidR="008D3D70" w:rsidRPr="00975DBF" w:rsidRDefault="008D3D70" w:rsidP="00975DBF">
            <w:pPr>
              <w:pStyle w:val="TAC"/>
            </w:pPr>
            <w:r w:rsidRPr="00DB4081">
              <w:t>3GPP TS 29.522</w:t>
            </w:r>
            <w:r w:rsidRPr="00DB4081">
              <w:rPr>
                <w:rFonts w:hint="eastAsia"/>
              </w:rPr>
              <w:t> </w:t>
            </w:r>
            <w:r w:rsidRPr="00DB4081">
              <w:t>[24]</w:t>
            </w:r>
          </w:p>
        </w:tc>
        <w:tc>
          <w:tcPr>
            <w:tcW w:w="3396" w:type="dxa"/>
            <w:vAlign w:val="center"/>
          </w:tcPr>
          <w:p w14:paraId="0015D222" w14:textId="3A5C96C7" w:rsidR="008D3D70" w:rsidRPr="00DB4081" w:rsidRDefault="008D3D70" w:rsidP="00975DBF">
            <w:pPr>
              <w:pStyle w:val="TAL"/>
            </w:pPr>
            <w:r w:rsidRPr="00DB4081">
              <w:t>Represents the reduced MBS Service Area information.</w:t>
            </w:r>
          </w:p>
        </w:tc>
        <w:tc>
          <w:tcPr>
            <w:tcW w:w="1390" w:type="dxa"/>
            <w:vAlign w:val="center"/>
          </w:tcPr>
          <w:p w14:paraId="602B1B4C" w14:textId="77777777" w:rsidR="008D3D70" w:rsidRPr="00DB4081" w:rsidRDefault="008D3D70" w:rsidP="00975DBF">
            <w:pPr>
              <w:pStyle w:val="TAL"/>
            </w:pPr>
          </w:p>
        </w:tc>
      </w:tr>
      <w:tr w:rsidR="00BA4D54" w:rsidRPr="00B54FF5" w14:paraId="29304F5F" w14:textId="77777777" w:rsidTr="00DB4081">
        <w:trPr>
          <w:jc w:val="center"/>
        </w:trPr>
        <w:tc>
          <w:tcPr>
            <w:tcW w:w="2558" w:type="dxa"/>
            <w:vAlign w:val="center"/>
          </w:tcPr>
          <w:p w14:paraId="050686DF" w14:textId="1B31E26D" w:rsidR="00BA4D54" w:rsidRPr="00975DBF" w:rsidRDefault="00BA4D54" w:rsidP="00975DBF">
            <w:pPr>
              <w:pStyle w:val="TAL"/>
            </w:pPr>
            <w:r w:rsidRPr="00975DBF">
              <w:t>RedirectResponse</w:t>
            </w:r>
          </w:p>
        </w:tc>
        <w:tc>
          <w:tcPr>
            <w:tcW w:w="2118" w:type="dxa"/>
            <w:vAlign w:val="center"/>
          </w:tcPr>
          <w:p w14:paraId="6670BFAC" w14:textId="63C8367B" w:rsidR="00BA4D54" w:rsidRPr="00975DBF" w:rsidRDefault="00BA4D54" w:rsidP="00DB4081">
            <w:pPr>
              <w:pStyle w:val="TAC"/>
            </w:pPr>
            <w:r w:rsidRPr="00975DBF">
              <w:t>3GPP TS 29.571 [17]</w:t>
            </w:r>
          </w:p>
        </w:tc>
        <w:tc>
          <w:tcPr>
            <w:tcW w:w="3396" w:type="dxa"/>
            <w:vAlign w:val="center"/>
          </w:tcPr>
          <w:p w14:paraId="0E761F33" w14:textId="12DEF716" w:rsidR="00BA4D54" w:rsidRPr="00DB4081" w:rsidRDefault="00BA4D54" w:rsidP="00975DBF">
            <w:pPr>
              <w:pStyle w:val="TAL"/>
            </w:pPr>
            <w:r w:rsidRPr="00975DBF">
              <w:t>Contains</w:t>
            </w:r>
            <w:r w:rsidRPr="00DB4081">
              <w:t xml:space="preserve"> redirection related information.</w:t>
            </w:r>
          </w:p>
        </w:tc>
        <w:tc>
          <w:tcPr>
            <w:tcW w:w="1390" w:type="dxa"/>
            <w:vAlign w:val="center"/>
          </w:tcPr>
          <w:p w14:paraId="6497A8B7" w14:textId="77777777" w:rsidR="00BA4D54" w:rsidRPr="00DB4081" w:rsidRDefault="00BA4D54" w:rsidP="00975DBF">
            <w:pPr>
              <w:pStyle w:val="TAL"/>
            </w:pPr>
          </w:p>
        </w:tc>
      </w:tr>
      <w:tr w:rsidR="00975DBF" w:rsidRPr="00B4192F" w14:paraId="1BAF84FF" w14:textId="77777777" w:rsidTr="00D02BE9">
        <w:trPr>
          <w:jc w:val="center"/>
        </w:trPr>
        <w:tc>
          <w:tcPr>
            <w:tcW w:w="2558" w:type="dxa"/>
            <w:vAlign w:val="center"/>
          </w:tcPr>
          <w:p w14:paraId="55242B77" w14:textId="77777777" w:rsidR="00975DBF" w:rsidRPr="00B4192F" w:rsidRDefault="00975DBF" w:rsidP="00D02BE9">
            <w:pPr>
              <w:pStyle w:val="TAL"/>
            </w:pPr>
            <w:r w:rsidRPr="00015667">
              <w:t>RepetitionRule</w:t>
            </w:r>
          </w:p>
        </w:tc>
        <w:tc>
          <w:tcPr>
            <w:tcW w:w="2118" w:type="dxa"/>
            <w:vAlign w:val="center"/>
          </w:tcPr>
          <w:p w14:paraId="67A44F31" w14:textId="77777777" w:rsidR="00975DBF" w:rsidRPr="00B4192F" w:rsidRDefault="00975DBF" w:rsidP="00D02BE9">
            <w:pPr>
              <w:pStyle w:val="TAC"/>
            </w:pPr>
            <w:r w:rsidRPr="00B4192F">
              <w:t>3GPP TS 26.517 [23]</w:t>
            </w:r>
          </w:p>
        </w:tc>
        <w:tc>
          <w:tcPr>
            <w:tcW w:w="3396" w:type="dxa"/>
            <w:vAlign w:val="center"/>
          </w:tcPr>
          <w:p w14:paraId="257EF846" w14:textId="77777777" w:rsidR="00975DBF" w:rsidRPr="00B4192F" w:rsidRDefault="00975DBF" w:rsidP="00D02BE9">
            <w:pPr>
              <w:pStyle w:val="TAL"/>
            </w:pPr>
            <w:r w:rsidRPr="00925999">
              <w:t xml:space="preserve">Represents </w:t>
            </w:r>
            <w:r>
              <w:t>a set of time periods expressed in the form of a repetition rule</w:t>
            </w:r>
            <w:r w:rsidRPr="00925999">
              <w:t>.</w:t>
            </w:r>
          </w:p>
        </w:tc>
        <w:tc>
          <w:tcPr>
            <w:tcW w:w="1390" w:type="dxa"/>
            <w:vAlign w:val="center"/>
          </w:tcPr>
          <w:p w14:paraId="1307575F" w14:textId="77777777" w:rsidR="00975DBF" w:rsidRPr="00B4192F" w:rsidRDefault="00975DBF" w:rsidP="00D02BE9">
            <w:pPr>
              <w:pStyle w:val="TAL"/>
            </w:pPr>
            <w:r w:rsidRPr="00925999">
              <w:t>5MBS2</w:t>
            </w:r>
          </w:p>
        </w:tc>
      </w:tr>
      <w:tr w:rsidR="00680A64" w:rsidRPr="00B54FF5" w14:paraId="68F0CCE8" w14:textId="77777777" w:rsidTr="00DB4081">
        <w:trPr>
          <w:jc w:val="center"/>
        </w:trPr>
        <w:tc>
          <w:tcPr>
            <w:tcW w:w="2558" w:type="dxa"/>
            <w:vAlign w:val="center"/>
          </w:tcPr>
          <w:p w14:paraId="548210C3" w14:textId="5B20586B" w:rsidR="00680A64" w:rsidRPr="00975DBF" w:rsidRDefault="00680A64" w:rsidP="00975DBF">
            <w:pPr>
              <w:pStyle w:val="TAL"/>
            </w:pPr>
            <w:r w:rsidRPr="00975DBF">
              <w:t>ServiceNameDescription</w:t>
            </w:r>
          </w:p>
        </w:tc>
        <w:tc>
          <w:tcPr>
            <w:tcW w:w="2118" w:type="dxa"/>
            <w:vAlign w:val="center"/>
          </w:tcPr>
          <w:p w14:paraId="1CC9F5DD" w14:textId="02ECE2BB" w:rsidR="00680A64" w:rsidRPr="00975DBF" w:rsidRDefault="00680A64" w:rsidP="00DB4081">
            <w:pPr>
              <w:pStyle w:val="TAC"/>
            </w:pPr>
            <w:r w:rsidRPr="00975DBF">
              <w:t>Clause 6.1.6.2.3</w:t>
            </w:r>
          </w:p>
        </w:tc>
        <w:tc>
          <w:tcPr>
            <w:tcW w:w="3396" w:type="dxa"/>
            <w:vAlign w:val="center"/>
          </w:tcPr>
          <w:p w14:paraId="0AE9DDC7" w14:textId="54C2DBF3" w:rsidR="00680A64" w:rsidRPr="00DB4081" w:rsidRDefault="00680A64" w:rsidP="00975DBF">
            <w:pPr>
              <w:pStyle w:val="TAL"/>
            </w:pPr>
            <w:r w:rsidRPr="00DB4081">
              <w:t>Represents a set of per language service Name and/or service description.</w:t>
            </w:r>
          </w:p>
        </w:tc>
        <w:tc>
          <w:tcPr>
            <w:tcW w:w="1390" w:type="dxa"/>
            <w:vAlign w:val="center"/>
          </w:tcPr>
          <w:p w14:paraId="48EDE180" w14:textId="77777777" w:rsidR="00680A64" w:rsidRPr="00DB4081" w:rsidRDefault="00680A64" w:rsidP="00975DBF">
            <w:pPr>
              <w:pStyle w:val="TAL"/>
            </w:pPr>
          </w:p>
        </w:tc>
      </w:tr>
      <w:tr w:rsidR="00AB3365" w:rsidRPr="00B54FF5" w14:paraId="39DBFB10" w14:textId="77777777" w:rsidTr="00DB4081">
        <w:trPr>
          <w:jc w:val="center"/>
        </w:trPr>
        <w:tc>
          <w:tcPr>
            <w:tcW w:w="2558" w:type="dxa"/>
            <w:vAlign w:val="center"/>
          </w:tcPr>
          <w:p w14:paraId="6BFAAC90" w14:textId="643678FF" w:rsidR="00AB3365" w:rsidRPr="00975DBF" w:rsidRDefault="00AB3365" w:rsidP="00975DBF">
            <w:pPr>
              <w:pStyle w:val="TAL"/>
            </w:pPr>
            <w:r w:rsidRPr="00975DBF">
              <w:t>SupportedFeatures</w:t>
            </w:r>
          </w:p>
        </w:tc>
        <w:tc>
          <w:tcPr>
            <w:tcW w:w="2118" w:type="dxa"/>
            <w:vAlign w:val="center"/>
          </w:tcPr>
          <w:p w14:paraId="0ABAF7B8" w14:textId="18CCBF2F" w:rsidR="00AB3365" w:rsidRPr="00975DBF" w:rsidRDefault="00AB3365" w:rsidP="00DB4081">
            <w:pPr>
              <w:pStyle w:val="TAC"/>
            </w:pPr>
            <w:r w:rsidRPr="00975DBF">
              <w:t>3GPP TS 29.571 [17]</w:t>
            </w:r>
          </w:p>
        </w:tc>
        <w:tc>
          <w:tcPr>
            <w:tcW w:w="3396" w:type="dxa"/>
            <w:vAlign w:val="center"/>
          </w:tcPr>
          <w:p w14:paraId="41BDF46F" w14:textId="01CF1ACF" w:rsidR="00AB3365" w:rsidRPr="00DB4081" w:rsidRDefault="00AB3365" w:rsidP="00975DBF">
            <w:pPr>
              <w:pStyle w:val="TAL"/>
            </w:pPr>
            <w:r w:rsidRPr="00975DBF">
              <w:t>Used to negotiate the applicability of optional features.</w:t>
            </w:r>
          </w:p>
        </w:tc>
        <w:tc>
          <w:tcPr>
            <w:tcW w:w="1390" w:type="dxa"/>
            <w:vAlign w:val="center"/>
          </w:tcPr>
          <w:p w14:paraId="2F570EB5" w14:textId="77777777" w:rsidR="00AB3365" w:rsidRPr="00DB4081" w:rsidRDefault="00AB3365" w:rsidP="00975DBF">
            <w:pPr>
              <w:pStyle w:val="TAL"/>
            </w:pPr>
          </w:p>
        </w:tc>
      </w:tr>
      <w:tr w:rsidR="00F76258" w:rsidRPr="00B54FF5" w14:paraId="17C61EEB" w14:textId="77777777" w:rsidTr="00DB4081">
        <w:trPr>
          <w:jc w:val="center"/>
        </w:trPr>
        <w:tc>
          <w:tcPr>
            <w:tcW w:w="2558" w:type="dxa"/>
            <w:vAlign w:val="center"/>
          </w:tcPr>
          <w:p w14:paraId="18A31224" w14:textId="77777777" w:rsidR="00F76258" w:rsidRPr="00975DBF" w:rsidRDefault="00F76258" w:rsidP="00975DBF">
            <w:pPr>
              <w:pStyle w:val="TAL"/>
            </w:pPr>
            <w:r w:rsidRPr="00975DBF">
              <w:t>TimeWindow</w:t>
            </w:r>
          </w:p>
        </w:tc>
        <w:tc>
          <w:tcPr>
            <w:tcW w:w="2118" w:type="dxa"/>
            <w:vAlign w:val="center"/>
          </w:tcPr>
          <w:p w14:paraId="42FBBD4E" w14:textId="3401051F" w:rsidR="00F76258" w:rsidRPr="00975DBF" w:rsidRDefault="00F76258" w:rsidP="00975DBF">
            <w:pPr>
              <w:pStyle w:val="TAC"/>
            </w:pPr>
            <w:r w:rsidRPr="00975DBF">
              <w:t>3GPP TS 29.122 [</w:t>
            </w:r>
            <w:r w:rsidR="00FC19C8" w:rsidRPr="00975DBF">
              <w:t>18</w:t>
            </w:r>
            <w:r w:rsidRPr="00975DBF">
              <w:t>]</w:t>
            </w:r>
          </w:p>
        </w:tc>
        <w:tc>
          <w:tcPr>
            <w:tcW w:w="3396" w:type="dxa"/>
            <w:vAlign w:val="center"/>
          </w:tcPr>
          <w:p w14:paraId="4E9A3097" w14:textId="6181A36A" w:rsidR="00F76258" w:rsidRPr="00DB4081" w:rsidRDefault="00F76258" w:rsidP="00975DBF">
            <w:pPr>
              <w:pStyle w:val="TAL"/>
            </w:pPr>
            <w:r w:rsidRPr="00DB4081">
              <w:t xml:space="preserve">Represents a </w:t>
            </w:r>
            <w:r w:rsidR="00051E38" w:rsidRPr="00DB4081">
              <w:t>t</w:t>
            </w:r>
            <w:r w:rsidRPr="00DB4081">
              <w:t xml:space="preserve">ime </w:t>
            </w:r>
            <w:r w:rsidR="00051E38" w:rsidRPr="00DB4081">
              <w:t>w</w:t>
            </w:r>
            <w:r w:rsidRPr="00DB4081">
              <w:t>indow.</w:t>
            </w:r>
          </w:p>
        </w:tc>
        <w:tc>
          <w:tcPr>
            <w:tcW w:w="1390" w:type="dxa"/>
            <w:vAlign w:val="center"/>
          </w:tcPr>
          <w:p w14:paraId="0C46EB86" w14:textId="77777777" w:rsidR="00F76258" w:rsidRPr="00DB4081" w:rsidRDefault="00F76258" w:rsidP="00975DBF">
            <w:pPr>
              <w:pStyle w:val="TAL"/>
            </w:pPr>
          </w:p>
        </w:tc>
      </w:tr>
      <w:tr w:rsidR="00F76258" w:rsidRPr="00B54FF5" w14:paraId="33C41391" w14:textId="77777777" w:rsidTr="00DB4081">
        <w:trPr>
          <w:jc w:val="center"/>
        </w:trPr>
        <w:tc>
          <w:tcPr>
            <w:tcW w:w="2558" w:type="dxa"/>
            <w:vAlign w:val="center"/>
          </w:tcPr>
          <w:p w14:paraId="52DACA29" w14:textId="77777777" w:rsidR="00F76258" w:rsidRPr="00975DBF" w:rsidRDefault="00F76258" w:rsidP="00975DBF">
            <w:pPr>
              <w:pStyle w:val="TAL"/>
            </w:pPr>
            <w:bookmarkStart w:id="1047" w:name="_Hlk102479419"/>
            <w:r w:rsidRPr="00975DBF">
              <w:t>Uri</w:t>
            </w:r>
          </w:p>
        </w:tc>
        <w:tc>
          <w:tcPr>
            <w:tcW w:w="2118" w:type="dxa"/>
            <w:vAlign w:val="center"/>
          </w:tcPr>
          <w:p w14:paraId="2E8A6E26" w14:textId="17D9871E" w:rsidR="00F76258" w:rsidRPr="00975DBF" w:rsidRDefault="00F76258" w:rsidP="00975DBF">
            <w:pPr>
              <w:pStyle w:val="TAC"/>
            </w:pPr>
            <w:r w:rsidRPr="00975DBF">
              <w:t>3GPP</w:t>
            </w:r>
            <w:r w:rsidR="00051E38" w:rsidRPr="00975DBF">
              <w:t> </w:t>
            </w:r>
            <w:r w:rsidRPr="00975DBF">
              <w:t>TS</w:t>
            </w:r>
            <w:r w:rsidR="00051E38" w:rsidRPr="00975DBF">
              <w:t> </w:t>
            </w:r>
            <w:r w:rsidRPr="00975DBF">
              <w:t>29.571</w:t>
            </w:r>
            <w:r w:rsidR="00051E38" w:rsidRPr="00975DBF">
              <w:t> </w:t>
            </w:r>
            <w:r w:rsidRPr="00975DBF">
              <w:t>[</w:t>
            </w:r>
            <w:r w:rsidR="00FC19C8" w:rsidRPr="00975DBF">
              <w:t>17</w:t>
            </w:r>
            <w:r w:rsidRPr="00975DBF">
              <w:t>]</w:t>
            </w:r>
          </w:p>
        </w:tc>
        <w:tc>
          <w:tcPr>
            <w:tcW w:w="3396" w:type="dxa"/>
            <w:vAlign w:val="center"/>
          </w:tcPr>
          <w:p w14:paraId="0FB066D3" w14:textId="4E267109" w:rsidR="00F76258" w:rsidRPr="00975DBF" w:rsidRDefault="00F76258" w:rsidP="00975DBF">
            <w:pPr>
              <w:pStyle w:val="TAL"/>
            </w:pPr>
            <w:r w:rsidRPr="00975DBF">
              <w:t xml:space="preserve">Represents </w:t>
            </w:r>
            <w:r w:rsidR="002F7314" w:rsidRPr="00975DBF">
              <w:t xml:space="preserve">a </w:t>
            </w:r>
            <w:r w:rsidRPr="00975DBF">
              <w:t>Uniform Resource Identifier.</w:t>
            </w:r>
          </w:p>
        </w:tc>
        <w:tc>
          <w:tcPr>
            <w:tcW w:w="1390" w:type="dxa"/>
            <w:vAlign w:val="center"/>
          </w:tcPr>
          <w:p w14:paraId="7D6556E9" w14:textId="77777777" w:rsidR="00F76258" w:rsidRPr="00DA1D38" w:rsidRDefault="00F76258" w:rsidP="00975DBF">
            <w:pPr>
              <w:pStyle w:val="TAL"/>
            </w:pPr>
          </w:p>
        </w:tc>
      </w:tr>
      <w:tr w:rsidR="00A179E4" w:rsidRPr="00B54FF5" w14:paraId="1108F5CE" w14:textId="77777777" w:rsidTr="00DB4081">
        <w:trPr>
          <w:jc w:val="center"/>
        </w:trPr>
        <w:tc>
          <w:tcPr>
            <w:tcW w:w="2558" w:type="dxa"/>
            <w:vAlign w:val="center"/>
          </w:tcPr>
          <w:p w14:paraId="77E7953A" w14:textId="093426E7" w:rsidR="00A179E4" w:rsidRPr="00975DBF" w:rsidRDefault="00A179E4" w:rsidP="00975DBF">
            <w:pPr>
              <w:pStyle w:val="TAL"/>
            </w:pPr>
            <w:r w:rsidRPr="00975DBF">
              <w:t>UserServiceDescription</w:t>
            </w:r>
          </w:p>
        </w:tc>
        <w:tc>
          <w:tcPr>
            <w:tcW w:w="2118" w:type="dxa"/>
            <w:vAlign w:val="center"/>
          </w:tcPr>
          <w:p w14:paraId="0A54BC66" w14:textId="30C51607" w:rsidR="00A179E4" w:rsidRPr="00975DBF" w:rsidRDefault="00A179E4" w:rsidP="00975DBF">
            <w:pPr>
              <w:pStyle w:val="TAC"/>
            </w:pPr>
            <w:r w:rsidRPr="00975DBF">
              <w:t>3GPP TS 26.517 [23]</w:t>
            </w:r>
          </w:p>
        </w:tc>
        <w:tc>
          <w:tcPr>
            <w:tcW w:w="3396" w:type="dxa"/>
            <w:vAlign w:val="center"/>
          </w:tcPr>
          <w:p w14:paraId="6FCC3EF0" w14:textId="13EAE788" w:rsidR="00A179E4" w:rsidRPr="00975DBF" w:rsidRDefault="00A179E4" w:rsidP="00975DBF">
            <w:pPr>
              <w:pStyle w:val="TAL"/>
            </w:pPr>
            <w:r w:rsidRPr="00975DBF">
              <w:t>Represents the MBS User Service Announcement Information.</w:t>
            </w:r>
          </w:p>
        </w:tc>
        <w:tc>
          <w:tcPr>
            <w:tcW w:w="1390" w:type="dxa"/>
            <w:vAlign w:val="center"/>
          </w:tcPr>
          <w:p w14:paraId="09976BA3" w14:textId="77777777" w:rsidR="00A179E4" w:rsidRPr="00975DBF" w:rsidRDefault="00A179E4" w:rsidP="00975DBF">
            <w:pPr>
              <w:pStyle w:val="TAL"/>
            </w:pPr>
          </w:p>
        </w:tc>
      </w:tr>
      <w:bookmarkEnd w:id="1047"/>
    </w:tbl>
    <w:p w14:paraId="7D496C79" w14:textId="77777777" w:rsidR="00F76258" w:rsidRDefault="00F76258" w:rsidP="00F76258"/>
    <w:p w14:paraId="7AB5CA76" w14:textId="77777777" w:rsidR="00F76258" w:rsidRDefault="00F76258" w:rsidP="00F76258">
      <w:pPr>
        <w:pStyle w:val="Heading4"/>
        <w:rPr>
          <w:lang w:val="en-US"/>
        </w:rPr>
      </w:pPr>
      <w:bookmarkStart w:id="1048" w:name="_Toc120609070"/>
      <w:bookmarkStart w:id="1049" w:name="_Toc120657537"/>
      <w:bookmarkStart w:id="1050" w:name="_Toc133407819"/>
      <w:bookmarkStart w:id="1051" w:name="_Toc164876376"/>
      <w:bookmarkStart w:id="1052" w:name="_Toc209530278"/>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48"/>
      <w:bookmarkEnd w:id="1049"/>
      <w:bookmarkEnd w:id="1050"/>
      <w:bookmarkEnd w:id="1051"/>
      <w:bookmarkEnd w:id="1052"/>
    </w:p>
    <w:p w14:paraId="7E261412" w14:textId="7A4056AB" w:rsidR="004E70DF" w:rsidRDefault="004E70DF" w:rsidP="004E70DF">
      <w:pPr>
        <w:pStyle w:val="Heading5"/>
      </w:pPr>
      <w:bookmarkStart w:id="1053" w:name="_Toc120609071"/>
      <w:bookmarkStart w:id="1054" w:name="_Toc120657538"/>
      <w:bookmarkStart w:id="1055" w:name="_Toc133407820"/>
      <w:bookmarkStart w:id="1056" w:name="_Toc164876377"/>
      <w:bookmarkStart w:id="1057" w:name="_Toc209530279"/>
      <w:r>
        <w:t>6.2.6.2.1</w:t>
      </w:r>
      <w:r>
        <w:tab/>
        <w:t>Introduction</w:t>
      </w:r>
      <w:bookmarkEnd w:id="1053"/>
      <w:bookmarkEnd w:id="1054"/>
      <w:bookmarkEnd w:id="1055"/>
      <w:bookmarkEnd w:id="1056"/>
      <w:bookmarkEnd w:id="1057"/>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1058" w:name="_Toc120609072"/>
      <w:bookmarkStart w:id="1059" w:name="_Toc120657539"/>
      <w:bookmarkStart w:id="1060" w:name="_Toc133407821"/>
      <w:bookmarkStart w:id="1061" w:name="_Toc164876378"/>
      <w:bookmarkStart w:id="1062" w:name="_Toc209530280"/>
      <w:r>
        <w:lastRenderedPageBreak/>
        <w:t>6.2.6.2.2</w:t>
      </w:r>
      <w:r>
        <w:tab/>
        <w:t>Type: MBSUserDataIngSession</w:t>
      </w:r>
      <w:bookmarkEnd w:id="1058"/>
      <w:bookmarkEnd w:id="1059"/>
      <w:bookmarkEnd w:id="1060"/>
      <w:bookmarkEnd w:id="1061"/>
      <w:bookmarkEnd w:id="1062"/>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32"/>
        <w:gridCol w:w="1332"/>
      </w:tblGrid>
      <w:tr w:rsidR="00F76258" w:rsidRPr="00B54FF5" w14:paraId="760FE893" w14:textId="77777777" w:rsidTr="00DB4081">
        <w:trPr>
          <w:jc w:val="center"/>
        </w:trPr>
        <w:tc>
          <w:tcPr>
            <w:tcW w:w="1701" w:type="dxa"/>
            <w:shd w:val="clear" w:color="auto" w:fill="C0C0C0"/>
            <w:hideMark/>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432"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33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DB4081">
        <w:trPr>
          <w:jc w:val="center"/>
        </w:trPr>
        <w:tc>
          <w:tcPr>
            <w:tcW w:w="1701" w:type="dxa"/>
            <w:vAlign w:val="center"/>
          </w:tcPr>
          <w:p w14:paraId="11001850" w14:textId="02AE3548" w:rsidR="002F2ABF" w:rsidRPr="00975DBF" w:rsidRDefault="002F2ABF" w:rsidP="00975DBF">
            <w:pPr>
              <w:pStyle w:val="TAL"/>
            </w:pPr>
            <w:r w:rsidRPr="00975DBF">
              <w:t>mbsUserServId</w:t>
            </w:r>
          </w:p>
        </w:tc>
        <w:tc>
          <w:tcPr>
            <w:tcW w:w="1444" w:type="dxa"/>
            <w:vAlign w:val="center"/>
          </w:tcPr>
          <w:p w14:paraId="4BB16431" w14:textId="703EAA2D" w:rsidR="002F2ABF" w:rsidRPr="00975DBF" w:rsidRDefault="002F2ABF" w:rsidP="00975DBF">
            <w:pPr>
              <w:pStyle w:val="TAL"/>
            </w:pPr>
            <w:r w:rsidRPr="00975DBF">
              <w:t>string</w:t>
            </w:r>
          </w:p>
        </w:tc>
        <w:tc>
          <w:tcPr>
            <w:tcW w:w="425" w:type="dxa"/>
            <w:vAlign w:val="center"/>
          </w:tcPr>
          <w:p w14:paraId="6F5D8F4E" w14:textId="2F1361D5" w:rsidR="002F2ABF" w:rsidRPr="00975DBF" w:rsidRDefault="002F2ABF" w:rsidP="00975DBF">
            <w:pPr>
              <w:pStyle w:val="TAC"/>
            </w:pPr>
            <w:r w:rsidRPr="00975DBF">
              <w:t>M</w:t>
            </w:r>
          </w:p>
        </w:tc>
        <w:tc>
          <w:tcPr>
            <w:tcW w:w="1134" w:type="dxa"/>
            <w:vAlign w:val="center"/>
          </w:tcPr>
          <w:p w14:paraId="734F8590" w14:textId="159CFEED" w:rsidR="002F2ABF" w:rsidRPr="00975DBF" w:rsidRDefault="002F2ABF" w:rsidP="00975DBF">
            <w:pPr>
              <w:pStyle w:val="TAC"/>
            </w:pPr>
            <w:r w:rsidRPr="00975DBF">
              <w:t>1</w:t>
            </w:r>
          </w:p>
        </w:tc>
        <w:tc>
          <w:tcPr>
            <w:tcW w:w="3432" w:type="dxa"/>
            <w:vAlign w:val="center"/>
          </w:tcPr>
          <w:p w14:paraId="4CC3EA9C" w14:textId="42EC75B5" w:rsidR="002F2ABF" w:rsidRPr="00975DBF" w:rsidRDefault="002F2ABF" w:rsidP="00975DBF">
            <w:pPr>
              <w:pStyle w:val="TAL"/>
            </w:pPr>
            <w:r w:rsidRPr="00975DBF">
              <w:t>Represents the Identifier of the parent MBS User Service instance.</w:t>
            </w:r>
          </w:p>
        </w:tc>
        <w:tc>
          <w:tcPr>
            <w:tcW w:w="1332" w:type="dxa"/>
            <w:vAlign w:val="center"/>
          </w:tcPr>
          <w:p w14:paraId="130C41E9" w14:textId="77777777" w:rsidR="002F2ABF" w:rsidRPr="00975DBF" w:rsidRDefault="002F2ABF" w:rsidP="00975DBF">
            <w:pPr>
              <w:pStyle w:val="TAL"/>
            </w:pPr>
          </w:p>
        </w:tc>
      </w:tr>
      <w:tr w:rsidR="00463867" w:rsidRPr="00B54FF5" w14:paraId="5ED65CEE" w14:textId="77777777" w:rsidTr="00DB4081">
        <w:trPr>
          <w:jc w:val="center"/>
        </w:trPr>
        <w:tc>
          <w:tcPr>
            <w:tcW w:w="1701" w:type="dxa"/>
            <w:vAlign w:val="center"/>
          </w:tcPr>
          <w:p w14:paraId="2136174F" w14:textId="6CEEB9CE" w:rsidR="00463867" w:rsidRPr="00975DBF" w:rsidRDefault="00463867" w:rsidP="00975DBF">
            <w:pPr>
              <w:pStyle w:val="TAL"/>
            </w:pPr>
            <w:r w:rsidRPr="00975DBF">
              <w:t>mbsDisSessInfos</w:t>
            </w:r>
          </w:p>
        </w:tc>
        <w:tc>
          <w:tcPr>
            <w:tcW w:w="1444" w:type="dxa"/>
            <w:vAlign w:val="center"/>
          </w:tcPr>
          <w:p w14:paraId="3328EEB1" w14:textId="68BDD173" w:rsidR="00463867" w:rsidRPr="00975DBF" w:rsidRDefault="00463867" w:rsidP="00975DBF">
            <w:pPr>
              <w:pStyle w:val="TAL"/>
            </w:pPr>
            <w:proofErr w:type="gramStart"/>
            <w:r w:rsidRPr="00975DBF">
              <w:t>map(</w:t>
            </w:r>
            <w:proofErr w:type="gramEnd"/>
            <w:r w:rsidRPr="00975DBF">
              <w:t>MBSDistributionSessionInfo)</w:t>
            </w:r>
          </w:p>
        </w:tc>
        <w:tc>
          <w:tcPr>
            <w:tcW w:w="425" w:type="dxa"/>
            <w:vAlign w:val="center"/>
          </w:tcPr>
          <w:p w14:paraId="4459D098" w14:textId="55191499" w:rsidR="00463867" w:rsidRPr="00975DBF" w:rsidRDefault="00463867" w:rsidP="00975DBF">
            <w:pPr>
              <w:pStyle w:val="TAC"/>
            </w:pPr>
            <w:r w:rsidRPr="00975DBF">
              <w:t>M</w:t>
            </w:r>
          </w:p>
        </w:tc>
        <w:tc>
          <w:tcPr>
            <w:tcW w:w="1134" w:type="dxa"/>
            <w:vAlign w:val="center"/>
          </w:tcPr>
          <w:p w14:paraId="44A43E52" w14:textId="3E381A08" w:rsidR="00463867" w:rsidRPr="00975DBF" w:rsidRDefault="00463867" w:rsidP="00975DBF">
            <w:pPr>
              <w:pStyle w:val="TAC"/>
            </w:pPr>
            <w:proofErr w:type="gramStart"/>
            <w:r w:rsidRPr="00975DBF">
              <w:t>1..N</w:t>
            </w:r>
            <w:proofErr w:type="gramEnd"/>
          </w:p>
        </w:tc>
        <w:tc>
          <w:tcPr>
            <w:tcW w:w="3432" w:type="dxa"/>
            <w:vAlign w:val="center"/>
          </w:tcPr>
          <w:p w14:paraId="094B86B1" w14:textId="77777777" w:rsidR="00463867" w:rsidRPr="00975DBF" w:rsidRDefault="00463867" w:rsidP="00975DBF">
            <w:pPr>
              <w:pStyle w:val="TAL"/>
            </w:pPr>
            <w:r w:rsidRPr="00975DBF">
              <w:t>Represents one or more MBS Distribution Session(s) composing the MBS User Data Ingest Session.</w:t>
            </w:r>
          </w:p>
          <w:p w14:paraId="317AE95A" w14:textId="77777777" w:rsidR="00463867" w:rsidRPr="00975DBF" w:rsidRDefault="00463867" w:rsidP="00975DBF">
            <w:pPr>
              <w:pStyle w:val="TAL"/>
            </w:pPr>
          </w:p>
          <w:p w14:paraId="6BF7A73A" w14:textId="19A8BC2A" w:rsidR="00463867" w:rsidRPr="00975DBF" w:rsidRDefault="00463867" w:rsidP="00975DBF">
            <w:pPr>
              <w:pStyle w:val="TAL"/>
            </w:pPr>
            <w:r w:rsidRPr="00975DBF">
              <w:t xml:space="preserve">The key of the map shall be </w:t>
            </w:r>
            <w:r w:rsidR="00C812F7" w:rsidRPr="00975DBF">
              <w:t>any unique string encoded value</w:t>
            </w:r>
            <w:r w:rsidRPr="00975DBF">
              <w:t>.</w:t>
            </w:r>
          </w:p>
        </w:tc>
        <w:tc>
          <w:tcPr>
            <w:tcW w:w="1332" w:type="dxa"/>
            <w:vAlign w:val="center"/>
          </w:tcPr>
          <w:p w14:paraId="16D75B4D" w14:textId="77777777" w:rsidR="00463867" w:rsidRPr="00975DBF" w:rsidRDefault="00463867" w:rsidP="00975DBF">
            <w:pPr>
              <w:pStyle w:val="TAL"/>
            </w:pPr>
          </w:p>
        </w:tc>
      </w:tr>
      <w:tr w:rsidR="00F76258" w:rsidRPr="00B54FF5" w14:paraId="5F6BF58C" w14:textId="77777777" w:rsidTr="00DB4081">
        <w:trPr>
          <w:jc w:val="center"/>
        </w:trPr>
        <w:tc>
          <w:tcPr>
            <w:tcW w:w="1701" w:type="dxa"/>
            <w:vAlign w:val="center"/>
          </w:tcPr>
          <w:p w14:paraId="5B5A3920" w14:textId="77777777" w:rsidR="00F76258" w:rsidRPr="00975DBF" w:rsidRDefault="00F76258" w:rsidP="00975DBF">
            <w:pPr>
              <w:pStyle w:val="TAL"/>
            </w:pPr>
            <w:r w:rsidRPr="00975DBF">
              <w:t>actPeriods</w:t>
            </w:r>
          </w:p>
        </w:tc>
        <w:tc>
          <w:tcPr>
            <w:tcW w:w="1444" w:type="dxa"/>
            <w:vAlign w:val="center"/>
          </w:tcPr>
          <w:p w14:paraId="2F4E65DB" w14:textId="77777777" w:rsidR="00F76258" w:rsidRPr="00975DBF" w:rsidRDefault="00F76258" w:rsidP="00975DBF">
            <w:pPr>
              <w:pStyle w:val="TAL"/>
            </w:pPr>
            <w:proofErr w:type="gramStart"/>
            <w:r w:rsidRPr="00975DBF">
              <w:t>array(</w:t>
            </w:r>
            <w:proofErr w:type="gramEnd"/>
            <w:r w:rsidRPr="00975DBF">
              <w:t>TimeWindow)</w:t>
            </w:r>
          </w:p>
        </w:tc>
        <w:tc>
          <w:tcPr>
            <w:tcW w:w="425" w:type="dxa"/>
            <w:vAlign w:val="center"/>
          </w:tcPr>
          <w:p w14:paraId="6DA6453E" w14:textId="77777777" w:rsidR="00F76258" w:rsidRPr="00975DBF" w:rsidRDefault="00F76258" w:rsidP="00975DBF">
            <w:pPr>
              <w:pStyle w:val="TAC"/>
            </w:pPr>
            <w:r w:rsidRPr="00975DBF">
              <w:t>O</w:t>
            </w:r>
          </w:p>
        </w:tc>
        <w:tc>
          <w:tcPr>
            <w:tcW w:w="1134" w:type="dxa"/>
            <w:vAlign w:val="center"/>
          </w:tcPr>
          <w:p w14:paraId="1EBB4EB1" w14:textId="77777777" w:rsidR="00F76258" w:rsidRPr="00975DBF" w:rsidRDefault="00F76258" w:rsidP="00975DBF">
            <w:pPr>
              <w:pStyle w:val="TAC"/>
            </w:pPr>
            <w:proofErr w:type="gramStart"/>
            <w:r w:rsidRPr="00975DBF">
              <w:t>1..N</w:t>
            </w:r>
            <w:proofErr w:type="gramEnd"/>
          </w:p>
        </w:tc>
        <w:tc>
          <w:tcPr>
            <w:tcW w:w="3432" w:type="dxa"/>
            <w:vAlign w:val="center"/>
          </w:tcPr>
          <w:p w14:paraId="12C696D3" w14:textId="287B8048" w:rsidR="00F76258" w:rsidRPr="00975DBF" w:rsidRDefault="00F76258" w:rsidP="00975DBF">
            <w:pPr>
              <w:pStyle w:val="TAL"/>
            </w:pPr>
            <w:r w:rsidRPr="00975DBF">
              <w:t>Represents periods of time during which the MBS User Data Ingest Session is active in the MBS System</w:t>
            </w:r>
            <w:r w:rsidR="00975DBF" w:rsidRPr="00975DBF">
              <w:t>, expressed in the form of a set of time periods (i.e., start time and end time)</w:t>
            </w:r>
            <w:r w:rsidRPr="00975DBF">
              <w:t>.</w:t>
            </w:r>
          </w:p>
          <w:p w14:paraId="45EE0239" w14:textId="75D527CD" w:rsidR="00975DBF" w:rsidRDefault="00975DBF" w:rsidP="00975DBF">
            <w:pPr>
              <w:pStyle w:val="TAL"/>
              <w:rPr>
                <w:rFonts w:cs="Arial"/>
                <w:szCs w:val="18"/>
              </w:rPr>
            </w:pPr>
          </w:p>
          <w:p w14:paraId="6794CACE" w14:textId="56D82AE8" w:rsidR="00F76258" w:rsidRPr="00975DBF" w:rsidRDefault="00975DBF" w:rsidP="00975DBF">
            <w:pPr>
              <w:pStyle w:val="TAL"/>
            </w:pPr>
            <w:r>
              <w:rPr>
                <w:rFonts w:cs="Arial"/>
                <w:szCs w:val="18"/>
              </w:rPr>
              <w:t>(NOTE 1, NOTE 2)</w:t>
            </w:r>
          </w:p>
        </w:tc>
        <w:tc>
          <w:tcPr>
            <w:tcW w:w="1332" w:type="dxa"/>
            <w:vAlign w:val="center"/>
          </w:tcPr>
          <w:p w14:paraId="52353CD7" w14:textId="77777777" w:rsidR="00F76258" w:rsidRPr="00975DBF" w:rsidRDefault="00F76258" w:rsidP="00975DBF">
            <w:pPr>
              <w:pStyle w:val="TAL"/>
            </w:pPr>
          </w:p>
        </w:tc>
      </w:tr>
      <w:tr w:rsidR="00975DBF" w:rsidRPr="00B54FF5" w14:paraId="535AE38F" w14:textId="77777777" w:rsidTr="00DB4081">
        <w:trPr>
          <w:jc w:val="center"/>
        </w:trPr>
        <w:tc>
          <w:tcPr>
            <w:tcW w:w="1701" w:type="dxa"/>
            <w:vAlign w:val="center"/>
          </w:tcPr>
          <w:p w14:paraId="054946D0" w14:textId="2714AD5E" w:rsidR="00975DBF" w:rsidRPr="00975DBF" w:rsidRDefault="00975DBF" w:rsidP="00975DBF">
            <w:pPr>
              <w:pStyle w:val="TAL"/>
            </w:pPr>
            <w:r>
              <w:t>actPeriodsRepRule</w:t>
            </w:r>
          </w:p>
        </w:tc>
        <w:tc>
          <w:tcPr>
            <w:tcW w:w="1444" w:type="dxa"/>
            <w:vAlign w:val="center"/>
          </w:tcPr>
          <w:p w14:paraId="672E42FF" w14:textId="5F4BBC40" w:rsidR="00975DBF" w:rsidRPr="00975DBF" w:rsidRDefault="00975DBF" w:rsidP="00975DBF">
            <w:pPr>
              <w:pStyle w:val="TAL"/>
            </w:pPr>
            <w:r w:rsidRPr="00015667">
              <w:t>RepetitionRule</w:t>
            </w:r>
          </w:p>
        </w:tc>
        <w:tc>
          <w:tcPr>
            <w:tcW w:w="425" w:type="dxa"/>
            <w:vAlign w:val="center"/>
          </w:tcPr>
          <w:p w14:paraId="74CD1BA2" w14:textId="7781B990" w:rsidR="00975DBF" w:rsidRPr="00975DBF" w:rsidRDefault="00975DBF" w:rsidP="00975DBF">
            <w:pPr>
              <w:pStyle w:val="TAC"/>
            </w:pPr>
            <w:r>
              <w:t>O</w:t>
            </w:r>
          </w:p>
        </w:tc>
        <w:tc>
          <w:tcPr>
            <w:tcW w:w="1134" w:type="dxa"/>
            <w:vAlign w:val="center"/>
          </w:tcPr>
          <w:p w14:paraId="7BA9FE60" w14:textId="46B8D31B" w:rsidR="00975DBF" w:rsidRPr="00975DBF" w:rsidRDefault="00975DBF" w:rsidP="00975DBF">
            <w:pPr>
              <w:pStyle w:val="TAC"/>
            </w:pPr>
            <w:proofErr w:type="gramStart"/>
            <w:r>
              <w:t>1..N</w:t>
            </w:r>
            <w:proofErr w:type="gramEnd"/>
          </w:p>
        </w:tc>
        <w:tc>
          <w:tcPr>
            <w:tcW w:w="3432" w:type="dxa"/>
            <w:vAlign w:val="center"/>
          </w:tcPr>
          <w:p w14:paraId="3B878E26" w14:textId="77777777" w:rsidR="00975DBF" w:rsidRDefault="00975DBF" w:rsidP="00975DBF">
            <w:pPr>
              <w:pStyle w:val="TAL"/>
            </w:pPr>
            <w:r>
              <w:t>Represents periods of time during which the MBS User Data Ingest Session is active in the MBS System, expressed in the form of a repetition rule (i.e., start time, time duration and periodicity).</w:t>
            </w:r>
          </w:p>
          <w:p w14:paraId="5A650B64" w14:textId="77777777" w:rsidR="00975DBF" w:rsidRDefault="00975DBF" w:rsidP="00975DBF">
            <w:pPr>
              <w:pStyle w:val="TAL"/>
              <w:rPr>
                <w:rFonts w:cs="Arial"/>
                <w:szCs w:val="18"/>
              </w:rPr>
            </w:pPr>
          </w:p>
          <w:p w14:paraId="439091B3" w14:textId="7172CF05" w:rsidR="00975DBF" w:rsidRPr="00975DBF" w:rsidRDefault="00975DBF" w:rsidP="00975DBF">
            <w:pPr>
              <w:pStyle w:val="TAL"/>
            </w:pPr>
            <w:r>
              <w:rPr>
                <w:rFonts w:cs="Arial"/>
                <w:szCs w:val="18"/>
              </w:rPr>
              <w:t>(NOTE 1, NOTE 2)</w:t>
            </w:r>
          </w:p>
        </w:tc>
        <w:tc>
          <w:tcPr>
            <w:tcW w:w="1332" w:type="dxa"/>
            <w:vAlign w:val="center"/>
          </w:tcPr>
          <w:p w14:paraId="1C325E5D" w14:textId="5C7CEEE5" w:rsidR="00975DBF" w:rsidRPr="00975DBF" w:rsidRDefault="00975DBF" w:rsidP="00975DBF">
            <w:pPr>
              <w:pStyle w:val="TAL"/>
            </w:pPr>
            <w:r>
              <w:rPr>
                <w:rFonts w:cs="Arial"/>
                <w:szCs w:val="18"/>
              </w:rPr>
              <w:t>5MBS2</w:t>
            </w:r>
          </w:p>
        </w:tc>
      </w:tr>
      <w:tr w:rsidR="003B7F02" w:rsidRPr="00B54FF5" w14:paraId="1D8504F1" w14:textId="77777777" w:rsidTr="00DB4081">
        <w:trPr>
          <w:jc w:val="center"/>
        </w:trPr>
        <w:tc>
          <w:tcPr>
            <w:tcW w:w="1701" w:type="dxa"/>
            <w:vAlign w:val="center"/>
          </w:tcPr>
          <w:p w14:paraId="16E71857" w14:textId="7BF5CAB6" w:rsidR="003B7F02" w:rsidRPr="00975DBF" w:rsidRDefault="003B7F02" w:rsidP="00975DBF">
            <w:pPr>
              <w:pStyle w:val="TAL"/>
            </w:pPr>
            <w:r w:rsidRPr="00975DBF">
              <w:t>mbsUserServAnmt</w:t>
            </w:r>
          </w:p>
        </w:tc>
        <w:tc>
          <w:tcPr>
            <w:tcW w:w="1444" w:type="dxa"/>
            <w:vAlign w:val="center"/>
          </w:tcPr>
          <w:p w14:paraId="3A9D7FCC" w14:textId="1F6EAB9E" w:rsidR="003B7F02" w:rsidRPr="00975DBF" w:rsidRDefault="003B7F02" w:rsidP="00975DBF">
            <w:pPr>
              <w:pStyle w:val="TAL"/>
            </w:pPr>
            <w:bookmarkStart w:id="1063" w:name="_Hlk107921804"/>
            <w:r w:rsidRPr="00975DBF">
              <w:t>MBSUserServAnmt</w:t>
            </w:r>
            <w:bookmarkEnd w:id="1063"/>
          </w:p>
        </w:tc>
        <w:tc>
          <w:tcPr>
            <w:tcW w:w="425" w:type="dxa"/>
            <w:vAlign w:val="center"/>
          </w:tcPr>
          <w:p w14:paraId="473C85CF" w14:textId="73BA9DD8" w:rsidR="003B7F02" w:rsidRPr="00975DBF" w:rsidRDefault="003B7F02" w:rsidP="00975DBF">
            <w:pPr>
              <w:pStyle w:val="TAC"/>
            </w:pPr>
            <w:r w:rsidRPr="00975DBF">
              <w:t>O</w:t>
            </w:r>
          </w:p>
        </w:tc>
        <w:tc>
          <w:tcPr>
            <w:tcW w:w="1134" w:type="dxa"/>
            <w:vAlign w:val="center"/>
          </w:tcPr>
          <w:p w14:paraId="77E621B9" w14:textId="59465251" w:rsidR="003B7F02" w:rsidRPr="00975DBF" w:rsidRDefault="003B7F02" w:rsidP="00975DBF">
            <w:pPr>
              <w:pStyle w:val="TAC"/>
            </w:pPr>
            <w:r w:rsidRPr="00975DBF">
              <w:t>0..1</w:t>
            </w:r>
          </w:p>
        </w:tc>
        <w:tc>
          <w:tcPr>
            <w:tcW w:w="3432" w:type="dxa"/>
            <w:vAlign w:val="center"/>
          </w:tcPr>
          <w:p w14:paraId="79D0C829" w14:textId="77777777" w:rsidR="003B7F02" w:rsidRPr="00975DBF" w:rsidRDefault="003B7F02" w:rsidP="00975DBF">
            <w:pPr>
              <w:pStyle w:val="TAL"/>
            </w:pPr>
            <w:r w:rsidRPr="00975DBF">
              <w:t>Represents the MBS User Service Announcement currently associated with the MBS User Data Ingest Session.</w:t>
            </w:r>
          </w:p>
          <w:p w14:paraId="599BCBD2" w14:textId="77777777" w:rsidR="003B7F02" w:rsidRPr="00975DBF" w:rsidRDefault="003B7F02" w:rsidP="00975DBF">
            <w:pPr>
              <w:pStyle w:val="TAL"/>
            </w:pPr>
          </w:p>
          <w:p w14:paraId="165E2DD2" w14:textId="051AD7DB" w:rsidR="00EA7FEF" w:rsidRPr="00975DBF" w:rsidRDefault="003B7F02" w:rsidP="00975DBF">
            <w:pPr>
              <w:pStyle w:val="TAL"/>
            </w:pPr>
            <w:r w:rsidRPr="00975DBF">
              <w:t xml:space="preserve">This attribute may be present </w:t>
            </w:r>
            <w:r w:rsidR="000C2AEB" w:rsidRPr="00975DBF">
              <w:t xml:space="preserve">only </w:t>
            </w:r>
            <w:r w:rsidRPr="00975DBF">
              <w:t xml:space="preserve">in an HTTP </w:t>
            </w:r>
            <w:r w:rsidR="00EB2492" w:rsidRPr="00975DBF">
              <w:t>PUT</w:t>
            </w:r>
            <w:r w:rsidRPr="00975DBF">
              <w:t xml:space="preserve">/PATCH response to an MBS User Data Ingest Session </w:t>
            </w:r>
            <w:r w:rsidR="009434E8" w:rsidRPr="00975DBF">
              <w:t>update</w:t>
            </w:r>
            <w:r w:rsidRPr="00975DBF">
              <w:t>/modification request and only if all the constituent MBS Distribution Session</w:t>
            </w:r>
            <w:r w:rsidR="00F77578" w:rsidRPr="00975DBF">
              <w:t>(</w:t>
            </w:r>
            <w:r w:rsidRPr="00975DBF">
              <w:t>s</w:t>
            </w:r>
            <w:r w:rsidR="00F77578" w:rsidRPr="00975DBF">
              <w:t>)</w:t>
            </w:r>
            <w:r w:rsidRPr="00975DBF">
              <w:t xml:space="preserve"> are in the "ESTABLISHED" or "ACTIVE" state and the "PASSED_BACK" </w:t>
            </w:r>
            <w:r w:rsidR="00C443B5" w:rsidRPr="00975DBF">
              <w:t>MBS User S</w:t>
            </w:r>
            <w:r w:rsidRPr="00975DBF">
              <w:t xml:space="preserve">ervice </w:t>
            </w:r>
            <w:r w:rsidR="00C443B5" w:rsidRPr="00975DBF">
              <w:t>A</w:t>
            </w:r>
            <w:r w:rsidRPr="00975DBF">
              <w:t xml:space="preserve">nnouncement mode is provisioned within the </w:t>
            </w:r>
            <w:r w:rsidR="00C443B5" w:rsidRPr="00975DBF">
              <w:t>MBS User S</w:t>
            </w:r>
            <w:r w:rsidRPr="00975DBF">
              <w:t xml:space="preserve">ervice </w:t>
            </w:r>
            <w:r w:rsidR="00C443B5" w:rsidRPr="00DA1D38">
              <w:t>A</w:t>
            </w:r>
            <w:r w:rsidRPr="008A0E48">
              <w:t>nnouncement mode</w:t>
            </w:r>
            <w:r w:rsidR="00C443B5" w:rsidRPr="00A10AEB">
              <w:t>(</w:t>
            </w:r>
            <w:r w:rsidRPr="00A10AEB">
              <w:t>s</w:t>
            </w:r>
            <w:r w:rsidR="00C443B5" w:rsidRPr="00A10AEB">
              <w:t>)</w:t>
            </w:r>
            <w:r w:rsidRPr="00A10AEB">
              <w:t xml:space="preserve"> supported </w:t>
            </w:r>
            <w:r w:rsidR="00EA7FEF" w:rsidRPr="006B205D">
              <w:t>by</w:t>
            </w:r>
            <w:r w:rsidRPr="00810DF0">
              <w:t xml:space="preserve"> the parent MBS User Service </w:t>
            </w:r>
            <w:r w:rsidR="00EA7FEF" w:rsidRPr="00975DBF">
              <w:t xml:space="preserve">instance </w:t>
            </w:r>
            <w:r w:rsidRPr="00975DBF">
              <w:t>identified by the "mbsUserServId" attribute.</w:t>
            </w:r>
          </w:p>
          <w:p w14:paraId="36109793" w14:textId="77777777" w:rsidR="00EA7FEF" w:rsidRPr="00975DBF" w:rsidRDefault="00EA7FEF" w:rsidP="00975DBF">
            <w:pPr>
              <w:pStyle w:val="TAL"/>
            </w:pPr>
          </w:p>
          <w:p w14:paraId="52A8BA01" w14:textId="3593A46A" w:rsidR="003B7F02" w:rsidRPr="00975DBF" w:rsidRDefault="00EA7FEF" w:rsidP="00975DBF">
            <w:pPr>
              <w:pStyle w:val="TAL"/>
            </w:pPr>
            <w:r w:rsidRPr="00975DBF">
              <w:t>This attribute is deprecated. The "mbsUserServiceAnmt" attribute should be used instead.</w:t>
            </w:r>
          </w:p>
        </w:tc>
        <w:tc>
          <w:tcPr>
            <w:tcW w:w="1332" w:type="dxa"/>
            <w:vAlign w:val="center"/>
          </w:tcPr>
          <w:p w14:paraId="2DF4A5AF" w14:textId="77777777" w:rsidR="003B7F02" w:rsidRPr="00790C73" w:rsidRDefault="003B7F02" w:rsidP="00975DBF">
            <w:pPr>
              <w:pStyle w:val="TAL"/>
            </w:pPr>
          </w:p>
        </w:tc>
      </w:tr>
      <w:tr w:rsidR="00086807" w:rsidRPr="00B54FF5" w:rsidDel="00086807" w14:paraId="20C2E248" w14:textId="77777777" w:rsidTr="00DB4081">
        <w:trPr>
          <w:jc w:val="center"/>
        </w:trPr>
        <w:tc>
          <w:tcPr>
            <w:tcW w:w="1701" w:type="dxa"/>
            <w:vAlign w:val="center"/>
          </w:tcPr>
          <w:p w14:paraId="128F2099" w14:textId="0EACA686" w:rsidR="00086807" w:rsidRPr="00975DBF" w:rsidDel="00086807" w:rsidRDefault="00086807" w:rsidP="00975DBF">
            <w:pPr>
              <w:pStyle w:val="TAL"/>
            </w:pPr>
            <w:r w:rsidRPr="00975DBF">
              <w:t>mbsUserServiceAnmt</w:t>
            </w:r>
          </w:p>
        </w:tc>
        <w:tc>
          <w:tcPr>
            <w:tcW w:w="1444" w:type="dxa"/>
            <w:vAlign w:val="center"/>
          </w:tcPr>
          <w:p w14:paraId="17E2458E" w14:textId="107D1004" w:rsidR="00086807" w:rsidRPr="00975DBF" w:rsidDel="00086807" w:rsidRDefault="00086807" w:rsidP="00975DBF">
            <w:pPr>
              <w:pStyle w:val="TAL"/>
            </w:pPr>
            <w:r w:rsidRPr="00975DBF">
              <w:t>UserServiceDescription</w:t>
            </w:r>
          </w:p>
        </w:tc>
        <w:tc>
          <w:tcPr>
            <w:tcW w:w="425" w:type="dxa"/>
            <w:vAlign w:val="center"/>
          </w:tcPr>
          <w:p w14:paraId="5E93265C" w14:textId="28DC18CF" w:rsidR="00086807" w:rsidRPr="00975DBF" w:rsidDel="00086807" w:rsidRDefault="00086807" w:rsidP="00975DBF">
            <w:pPr>
              <w:pStyle w:val="TAC"/>
            </w:pPr>
            <w:r w:rsidRPr="00975DBF">
              <w:t>O</w:t>
            </w:r>
          </w:p>
        </w:tc>
        <w:tc>
          <w:tcPr>
            <w:tcW w:w="1134" w:type="dxa"/>
            <w:vAlign w:val="center"/>
          </w:tcPr>
          <w:p w14:paraId="4E338617" w14:textId="1EB08F40" w:rsidR="00086807" w:rsidRPr="00975DBF" w:rsidDel="00086807" w:rsidRDefault="00086807" w:rsidP="00975DBF">
            <w:pPr>
              <w:pStyle w:val="TAC"/>
            </w:pPr>
            <w:r w:rsidRPr="00975DBF">
              <w:t>0..1</w:t>
            </w:r>
          </w:p>
        </w:tc>
        <w:tc>
          <w:tcPr>
            <w:tcW w:w="3432" w:type="dxa"/>
            <w:vAlign w:val="center"/>
          </w:tcPr>
          <w:p w14:paraId="767439C0" w14:textId="77777777" w:rsidR="00086807" w:rsidRPr="00975DBF" w:rsidRDefault="00086807" w:rsidP="00975DBF">
            <w:pPr>
              <w:pStyle w:val="TAL"/>
            </w:pPr>
            <w:r w:rsidRPr="00975DBF">
              <w:t>Represents the MBS User Service Announcement currently associated with the MBS User Data Ingest Session.</w:t>
            </w:r>
          </w:p>
          <w:p w14:paraId="63D88118" w14:textId="77777777" w:rsidR="00086807" w:rsidRPr="00975DBF" w:rsidRDefault="00086807" w:rsidP="00975DBF">
            <w:pPr>
              <w:pStyle w:val="TAL"/>
            </w:pPr>
          </w:p>
          <w:p w14:paraId="29AC0510" w14:textId="03DD69C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"PASSED_BACK" MBS User Service Announcement mode is provisioned within the MBS User Service Announcement mode(s) supported by the parent MBS User Service instance identified by the "mbsUserServId" attribute.</w:t>
            </w:r>
          </w:p>
        </w:tc>
        <w:tc>
          <w:tcPr>
            <w:tcW w:w="1332" w:type="dxa"/>
            <w:vAlign w:val="center"/>
          </w:tcPr>
          <w:p w14:paraId="474AEF15" w14:textId="77777777" w:rsidR="00086807" w:rsidRPr="00975DBF" w:rsidDel="00086807" w:rsidRDefault="00086807" w:rsidP="00975DBF">
            <w:pPr>
              <w:pStyle w:val="TAL"/>
            </w:pPr>
          </w:p>
        </w:tc>
      </w:tr>
      <w:tr w:rsidR="00086807" w:rsidRPr="00B54FF5" w:rsidDel="00086807" w14:paraId="5756D3F4" w14:textId="77777777" w:rsidTr="00DB4081">
        <w:trPr>
          <w:jc w:val="center"/>
        </w:trPr>
        <w:tc>
          <w:tcPr>
            <w:tcW w:w="1701" w:type="dxa"/>
            <w:vAlign w:val="center"/>
          </w:tcPr>
          <w:p w14:paraId="6F6F9BFA" w14:textId="6030055B" w:rsidR="00086807" w:rsidRPr="00975DBF" w:rsidDel="00086807" w:rsidRDefault="00086807" w:rsidP="00975DBF">
            <w:pPr>
              <w:pStyle w:val="TAL"/>
            </w:pPr>
            <w:r w:rsidRPr="00975DBF">
              <w:lastRenderedPageBreak/>
              <w:t>mbsUserServiceAnmtUrl</w:t>
            </w:r>
          </w:p>
        </w:tc>
        <w:tc>
          <w:tcPr>
            <w:tcW w:w="1444" w:type="dxa"/>
            <w:vAlign w:val="center"/>
          </w:tcPr>
          <w:p w14:paraId="27BFAC06" w14:textId="2D4A5CE2" w:rsidR="00086807" w:rsidRPr="00975DBF" w:rsidDel="00086807" w:rsidRDefault="00086807" w:rsidP="00975DBF">
            <w:pPr>
              <w:pStyle w:val="TAL"/>
            </w:pPr>
            <w:r w:rsidRPr="00975DBF">
              <w:t>Uri</w:t>
            </w:r>
          </w:p>
        </w:tc>
        <w:tc>
          <w:tcPr>
            <w:tcW w:w="425" w:type="dxa"/>
            <w:vAlign w:val="center"/>
          </w:tcPr>
          <w:p w14:paraId="7F3732B9" w14:textId="18DA285D" w:rsidR="00086807" w:rsidRPr="00975DBF" w:rsidDel="00086807" w:rsidRDefault="00086807" w:rsidP="00975DBF">
            <w:pPr>
              <w:pStyle w:val="TAC"/>
            </w:pPr>
            <w:r w:rsidRPr="00975DBF">
              <w:t>O</w:t>
            </w:r>
          </w:p>
        </w:tc>
        <w:tc>
          <w:tcPr>
            <w:tcW w:w="1134" w:type="dxa"/>
            <w:vAlign w:val="center"/>
          </w:tcPr>
          <w:p w14:paraId="03A1ED87" w14:textId="044B3E99" w:rsidR="00086807" w:rsidRPr="00975DBF" w:rsidDel="00086807" w:rsidRDefault="00086807" w:rsidP="00975DBF">
            <w:pPr>
              <w:pStyle w:val="TAC"/>
            </w:pPr>
            <w:r w:rsidRPr="00975DBF">
              <w:t>0..1</w:t>
            </w:r>
          </w:p>
        </w:tc>
        <w:tc>
          <w:tcPr>
            <w:tcW w:w="3432" w:type="dxa"/>
            <w:vAlign w:val="center"/>
          </w:tcPr>
          <w:p w14:paraId="55AD19A5" w14:textId="77777777" w:rsidR="00086807" w:rsidRPr="00975DBF" w:rsidRDefault="00086807" w:rsidP="00975DBF">
            <w:pPr>
              <w:pStyle w:val="TAL"/>
            </w:pPr>
            <w:r w:rsidRPr="00975DBF">
              <w:t>Represents the URL via which the MBS User Service Announcement should be retrieved (by the UE/MBS client).</w:t>
            </w:r>
          </w:p>
          <w:p w14:paraId="6CBDB345" w14:textId="77777777" w:rsidR="00086807" w:rsidRPr="00975DBF" w:rsidRDefault="00086807" w:rsidP="00975DBF">
            <w:pPr>
              <w:pStyle w:val="TAL"/>
            </w:pPr>
          </w:p>
          <w:p w14:paraId="76221381" w14:textId="4493403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"VIA_MBS_5" MBS User Service Announcement mode is provisioned within the MBS User Service Announcement mode(s) supported by the parent MBS User Service instance identified by the "mbsUserServId" attribute.</w:t>
            </w:r>
          </w:p>
        </w:tc>
        <w:tc>
          <w:tcPr>
            <w:tcW w:w="1332" w:type="dxa"/>
            <w:vAlign w:val="center"/>
          </w:tcPr>
          <w:p w14:paraId="1453364D" w14:textId="77777777" w:rsidR="00086807" w:rsidRPr="00975DBF" w:rsidDel="00086807" w:rsidRDefault="00086807" w:rsidP="00975DBF">
            <w:pPr>
              <w:pStyle w:val="TAL"/>
            </w:pPr>
          </w:p>
        </w:tc>
      </w:tr>
      <w:tr w:rsidR="008D3D70" w:rsidRPr="0016361A" w:rsidDel="00086807" w14:paraId="641EA54A" w14:textId="77777777" w:rsidTr="00DB4081">
        <w:trPr>
          <w:jc w:val="center"/>
        </w:trPr>
        <w:tc>
          <w:tcPr>
            <w:tcW w:w="1701" w:type="dxa"/>
            <w:vAlign w:val="center"/>
          </w:tcPr>
          <w:p w14:paraId="3F7DB595" w14:textId="77777777" w:rsidR="008D3D70" w:rsidRPr="00975DBF" w:rsidRDefault="008D3D70" w:rsidP="00975DBF">
            <w:pPr>
              <w:pStyle w:val="TAL"/>
            </w:pPr>
            <w:r w:rsidRPr="00975DBF">
              <w:t>failedDistSessions</w:t>
            </w:r>
          </w:p>
        </w:tc>
        <w:tc>
          <w:tcPr>
            <w:tcW w:w="1444" w:type="dxa"/>
            <w:vAlign w:val="center"/>
          </w:tcPr>
          <w:p w14:paraId="54ABF1AA" w14:textId="77777777" w:rsidR="008D3D70" w:rsidRPr="00975DBF" w:rsidRDefault="008D3D70" w:rsidP="00975DBF">
            <w:pPr>
              <w:pStyle w:val="TAL"/>
            </w:pPr>
            <w:r w:rsidRPr="00DB4081">
              <w:t>MbsDistSessFailureSets</w:t>
            </w:r>
          </w:p>
        </w:tc>
        <w:tc>
          <w:tcPr>
            <w:tcW w:w="425" w:type="dxa"/>
            <w:vAlign w:val="center"/>
          </w:tcPr>
          <w:p w14:paraId="6362ED1C" w14:textId="77777777" w:rsidR="008D3D70" w:rsidRPr="00975DBF" w:rsidRDefault="008D3D70" w:rsidP="00975DBF">
            <w:pPr>
              <w:pStyle w:val="TAC"/>
            </w:pPr>
            <w:r w:rsidRPr="00975DBF">
              <w:t>O</w:t>
            </w:r>
          </w:p>
        </w:tc>
        <w:tc>
          <w:tcPr>
            <w:tcW w:w="1134" w:type="dxa"/>
            <w:vAlign w:val="center"/>
          </w:tcPr>
          <w:p w14:paraId="652F29A8" w14:textId="77777777" w:rsidR="008D3D70" w:rsidRPr="00975DBF" w:rsidRDefault="008D3D70" w:rsidP="00975DBF">
            <w:pPr>
              <w:pStyle w:val="TAC"/>
            </w:pPr>
            <w:r w:rsidRPr="00975DBF">
              <w:t>0..1</w:t>
            </w:r>
          </w:p>
        </w:tc>
        <w:tc>
          <w:tcPr>
            <w:tcW w:w="3432" w:type="dxa"/>
            <w:vAlign w:val="center"/>
          </w:tcPr>
          <w:p w14:paraId="5D5DEDBE" w14:textId="77777777" w:rsidR="008D3D70" w:rsidRPr="00975DBF" w:rsidRDefault="008D3D70" w:rsidP="00975DBF">
            <w:pPr>
              <w:pStyle w:val="TAL"/>
            </w:pPr>
            <w:r w:rsidRPr="00975DBF">
              <w:t>Contains the MBS Distribution Session(s) that the MBSF was not able to create/update and the corresponding failure related information.</w:t>
            </w:r>
          </w:p>
          <w:p w14:paraId="77767873" w14:textId="77777777" w:rsidR="008D3D70" w:rsidRPr="00975DBF" w:rsidRDefault="008D3D70" w:rsidP="00975DBF">
            <w:pPr>
              <w:pStyle w:val="TAL"/>
            </w:pPr>
          </w:p>
          <w:p w14:paraId="16F7B93C"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failed MBS Distribution session.</w:t>
            </w:r>
          </w:p>
          <w:p w14:paraId="3889E42D" w14:textId="77777777" w:rsidR="008D3D70" w:rsidRPr="00975DBF" w:rsidRDefault="008D3D70" w:rsidP="00975DBF">
            <w:pPr>
              <w:pStyle w:val="TAL"/>
            </w:pPr>
          </w:p>
          <w:p w14:paraId="1D0360BA" w14:textId="77777777" w:rsidR="008D3D70" w:rsidRPr="00DA1D38" w:rsidRDefault="008D3D70" w:rsidP="00975DBF">
            <w:pPr>
              <w:pStyle w:val="TAL"/>
            </w:pPr>
            <w:r w:rsidRPr="00975DBF">
              <w:t>This attribute may be present only in responses from the MBSF and only when the creation/update of at least one of the requested/targeted MBS Distribution Session(s) failed and the creation/update of at least one of the requested/targeted MBS Distribution Session(s) succeeded.</w:t>
            </w:r>
          </w:p>
        </w:tc>
        <w:tc>
          <w:tcPr>
            <w:tcW w:w="1332" w:type="dxa"/>
            <w:vAlign w:val="center"/>
          </w:tcPr>
          <w:p w14:paraId="25A272E6" w14:textId="77777777" w:rsidR="008D3D70" w:rsidRPr="00A10AEB" w:rsidDel="00086807" w:rsidRDefault="008D3D70" w:rsidP="00975DBF">
            <w:pPr>
              <w:pStyle w:val="TAL"/>
            </w:pPr>
            <w:r w:rsidRPr="008A0E48">
              <w:t>MBSErrorHandling</w:t>
            </w:r>
          </w:p>
        </w:tc>
      </w:tr>
      <w:tr w:rsidR="008D3D70" w14:paraId="4C985D72" w14:textId="77777777" w:rsidTr="00DB4081">
        <w:trPr>
          <w:jc w:val="center"/>
        </w:trPr>
        <w:tc>
          <w:tcPr>
            <w:tcW w:w="1701" w:type="dxa"/>
            <w:vAlign w:val="center"/>
          </w:tcPr>
          <w:p w14:paraId="06B7E985" w14:textId="77777777" w:rsidR="008D3D70" w:rsidRPr="00975DBF" w:rsidRDefault="008D3D70" w:rsidP="00975DBF">
            <w:pPr>
              <w:pStyle w:val="TAL"/>
            </w:pPr>
            <w:r w:rsidRPr="00975DBF">
              <w:t>redMbsServAreaInfo</w:t>
            </w:r>
          </w:p>
        </w:tc>
        <w:tc>
          <w:tcPr>
            <w:tcW w:w="1444" w:type="dxa"/>
            <w:vAlign w:val="center"/>
          </w:tcPr>
          <w:p w14:paraId="58863A6E" w14:textId="77777777" w:rsidR="008D3D70" w:rsidRPr="00975DBF" w:rsidRDefault="008D3D70" w:rsidP="00975DBF">
            <w:pPr>
              <w:pStyle w:val="TAL"/>
            </w:pPr>
            <w:proofErr w:type="gramStart"/>
            <w:r w:rsidRPr="00975DBF">
              <w:t>map(</w:t>
            </w:r>
            <w:proofErr w:type="gramEnd"/>
            <w:r w:rsidRPr="00975DBF">
              <w:t>ReducedMbsServArea)</w:t>
            </w:r>
          </w:p>
        </w:tc>
        <w:tc>
          <w:tcPr>
            <w:tcW w:w="425" w:type="dxa"/>
            <w:vAlign w:val="center"/>
          </w:tcPr>
          <w:p w14:paraId="307C60C2" w14:textId="77777777" w:rsidR="008D3D70" w:rsidRPr="00975DBF" w:rsidRDefault="008D3D70" w:rsidP="00975DBF">
            <w:pPr>
              <w:pStyle w:val="TAC"/>
            </w:pPr>
            <w:r w:rsidRPr="00975DBF">
              <w:t>O</w:t>
            </w:r>
          </w:p>
        </w:tc>
        <w:tc>
          <w:tcPr>
            <w:tcW w:w="1134" w:type="dxa"/>
            <w:vAlign w:val="center"/>
          </w:tcPr>
          <w:p w14:paraId="2E98C14D" w14:textId="70C3199C" w:rsidR="008D3D70" w:rsidRPr="00975DBF" w:rsidRDefault="00790C73" w:rsidP="00975DBF">
            <w:pPr>
              <w:pStyle w:val="TAC"/>
            </w:pPr>
            <w:proofErr w:type="gramStart"/>
            <w:r>
              <w:t>1</w:t>
            </w:r>
            <w:r w:rsidR="008D3D70" w:rsidRPr="00975DBF">
              <w:t>..</w:t>
            </w:r>
            <w:r>
              <w:t>N</w:t>
            </w:r>
            <w:proofErr w:type="gramEnd"/>
          </w:p>
        </w:tc>
        <w:tc>
          <w:tcPr>
            <w:tcW w:w="3432" w:type="dxa"/>
            <w:vAlign w:val="center"/>
          </w:tcPr>
          <w:p w14:paraId="353C841C" w14:textId="77777777" w:rsidR="008D3D70" w:rsidRPr="00975DBF" w:rsidRDefault="008D3D70" w:rsidP="00975DBF">
            <w:pPr>
              <w:pStyle w:val="TAL"/>
            </w:pPr>
            <w:r w:rsidRPr="00975DBF">
              <w:t>Contains the MBS Distribution Session(s) for which the provided MBS Service Area was only partially accepted by the MB-SMF and the corresponding retained (reduced) MBS Service Area.</w:t>
            </w:r>
          </w:p>
          <w:p w14:paraId="6DA4F78B" w14:textId="77777777" w:rsidR="008D3D70" w:rsidRPr="00975DBF" w:rsidRDefault="008D3D70" w:rsidP="00975DBF">
            <w:pPr>
              <w:pStyle w:val="TAL"/>
            </w:pPr>
          </w:p>
          <w:p w14:paraId="6CB97360"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concerned MBS Distribution session.</w:t>
            </w:r>
          </w:p>
          <w:p w14:paraId="218C08A9" w14:textId="77777777" w:rsidR="008D3D70" w:rsidRPr="00975DBF" w:rsidRDefault="008D3D70" w:rsidP="00975DBF">
            <w:pPr>
              <w:pStyle w:val="TAL"/>
            </w:pPr>
          </w:p>
          <w:p w14:paraId="14350CB2" w14:textId="77777777" w:rsidR="008D3D70" w:rsidRPr="00975DBF" w:rsidRDefault="008D3D70" w:rsidP="00975DBF">
            <w:pPr>
              <w:pStyle w:val="TAL"/>
            </w:pPr>
            <w:r w:rsidRPr="00975DBF">
              <w:t>This attribute may be present only in a response to an MBS User Data Ingest Session update/modification request.</w:t>
            </w:r>
          </w:p>
        </w:tc>
        <w:tc>
          <w:tcPr>
            <w:tcW w:w="1332" w:type="dxa"/>
            <w:vAlign w:val="center"/>
          </w:tcPr>
          <w:p w14:paraId="5234BF36" w14:textId="77777777" w:rsidR="008D3D70" w:rsidRPr="008A0E48" w:rsidRDefault="008D3D70" w:rsidP="00975DBF">
            <w:pPr>
              <w:pStyle w:val="TAL"/>
            </w:pPr>
            <w:r w:rsidRPr="00DA1D38">
              <w:t>MBSErrorHandling</w:t>
            </w:r>
          </w:p>
        </w:tc>
      </w:tr>
      <w:tr w:rsidR="00F76258" w:rsidRPr="008D61CA" w14:paraId="42868A4C" w14:textId="77777777" w:rsidTr="00DB4081">
        <w:trPr>
          <w:jc w:val="center"/>
        </w:trPr>
        <w:tc>
          <w:tcPr>
            <w:tcW w:w="1701" w:type="dxa"/>
            <w:vAlign w:val="center"/>
          </w:tcPr>
          <w:p w14:paraId="53DCB5D3" w14:textId="77777777" w:rsidR="00F76258" w:rsidRPr="00975DBF" w:rsidRDefault="00F76258" w:rsidP="00975DBF">
            <w:pPr>
              <w:pStyle w:val="TAL"/>
            </w:pPr>
            <w:r w:rsidRPr="00975DBF">
              <w:t>suppFeat</w:t>
            </w:r>
          </w:p>
        </w:tc>
        <w:tc>
          <w:tcPr>
            <w:tcW w:w="1444" w:type="dxa"/>
            <w:vAlign w:val="center"/>
          </w:tcPr>
          <w:p w14:paraId="55384DCC" w14:textId="77777777" w:rsidR="00F76258" w:rsidRPr="00975DBF" w:rsidRDefault="00F76258" w:rsidP="00975DBF">
            <w:pPr>
              <w:pStyle w:val="TAL"/>
            </w:pPr>
            <w:r w:rsidRPr="00975DBF">
              <w:t>SupportedFeatures</w:t>
            </w:r>
          </w:p>
        </w:tc>
        <w:tc>
          <w:tcPr>
            <w:tcW w:w="425" w:type="dxa"/>
            <w:vAlign w:val="center"/>
          </w:tcPr>
          <w:p w14:paraId="6C0D6565" w14:textId="3039A66F" w:rsidR="00F76258" w:rsidRPr="00975DBF" w:rsidRDefault="00660A18" w:rsidP="00975DBF">
            <w:pPr>
              <w:pStyle w:val="TAC"/>
            </w:pPr>
            <w:r w:rsidRPr="00975DBF">
              <w:t>C</w:t>
            </w:r>
          </w:p>
        </w:tc>
        <w:tc>
          <w:tcPr>
            <w:tcW w:w="1134" w:type="dxa"/>
            <w:vAlign w:val="center"/>
          </w:tcPr>
          <w:p w14:paraId="58F7CF2C" w14:textId="77777777" w:rsidR="00F76258" w:rsidRPr="00975DBF" w:rsidRDefault="00F76258" w:rsidP="00975DBF">
            <w:pPr>
              <w:pStyle w:val="TAC"/>
            </w:pPr>
            <w:r w:rsidRPr="00975DBF">
              <w:t>0..1</w:t>
            </w:r>
          </w:p>
        </w:tc>
        <w:tc>
          <w:tcPr>
            <w:tcW w:w="3432" w:type="dxa"/>
            <w:vAlign w:val="center"/>
          </w:tcPr>
          <w:p w14:paraId="44F859F1" w14:textId="34458983" w:rsidR="00F76258" w:rsidRPr="00975DBF" w:rsidRDefault="00F76258" w:rsidP="00975DBF">
            <w:pPr>
              <w:pStyle w:val="TAL"/>
            </w:pPr>
            <w:r w:rsidRPr="00975DBF">
              <w:t xml:space="preserve">Used to negotiate the supported optional features </w:t>
            </w:r>
            <w:r w:rsidR="00F2745C" w:rsidRPr="00975DBF">
              <w:t xml:space="preserve">(defined in clause 6.2.8) </w:t>
            </w:r>
            <w:r w:rsidRPr="00975DBF">
              <w:t>of the API.</w:t>
            </w:r>
          </w:p>
          <w:p w14:paraId="5A6357AE" w14:textId="77777777" w:rsidR="00660A18" w:rsidRPr="00975DBF" w:rsidRDefault="00660A18" w:rsidP="00975DBF">
            <w:pPr>
              <w:pStyle w:val="TAL"/>
            </w:pPr>
          </w:p>
          <w:p w14:paraId="35D3B203" w14:textId="08C15254" w:rsidR="00660A18" w:rsidRPr="00975DBF" w:rsidRDefault="00660A18" w:rsidP="00975DBF">
            <w:pPr>
              <w:pStyle w:val="TAL"/>
            </w:pPr>
            <w:r w:rsidRPr="00975DBF">
              <w:t xml:space="preserve">This attribute shall be present in an HTTP POST/PUT request </w:t>
            </w:r>
            <w:r w:rsidR="00F2745C" w:rsidRPr="00975DBF">
              <w:t>and</w:t>
            </w:r>
            <w:r w:rsidRPr="00975DBF">
              <w:t xml:space="preserve"> response</w:t>
            </w:r>
            <w:r w:rsidR="00F2745C" w:rsidRPr="00975DBF">
              <w:t>,</w:t>
            </w:r>
            <w:r w:rsidRPr="00975DBF">
              <w:t xml:space="preserve"> if feature negotiation needs to take place.</w:t>
            </w:r>
          </w:p>
        </w:tc>
        <w:tc>
          <w:tcPr>
            <w:tcW w:w="1332" w:type="dxa"/>
            <w:vAlign w:val="center"/>
          </w:tcPr>
          <w:p w14:paraId="1560ED91" w14:textId="77777777" w:rsidR="00F76258" w:rsidRPr="00975DBF" w:rsidRDefault="00F76258" w:rsidP="00975DBF">
            <w:pPr>
              <w:pStyle w:val="TAL"/>
            </w:pPr>
          </w:p>
        </w:tc>
      </w:tr>
      <w:tr w:rsidR="00975DBF" w:rsidRPr="008D61CA" w14:paraId="0ED9BF56" w14:textId="77777777" w:rsidTr="00D02BE9">
        <w:trPr>
          <w:jc w:val="center"/>
        </w:trPr>
        <w:tc>
          <w:tcPr>
            <w:tcW w:w="9468" w:type="dxa"/>
            <w:gridSpan w:val="6"/>
            <w:vAlign w:val="center"/>
          </w:tcPr>
          <w:p w14:paraId="2EA24F0F" w14:textId="77777777" w:rsidR="00975DBF" w:rsidRDefault="00975DBF" w:rsidP="00975DBF">
            <w:pPr>
              <w:pStyle w:val="TAN"/>
              <w:rPr>
                <w:noProof/>
                <w:lang w:eastAsia="zh-CN"/>
              </w:rPr>
            </w:pPr>
            <w:r>
              <w:rPr>
                <w:rFonts w:cs="Arial"/>
                <w:szCs w:val="18"/>
                <w:lang w:eastAsia="zh-CN"/>
              </w:rPr>
              <w:t>NOTE 1:</w:t>
            </w:r>
            <w:r>
              <w:rPr>
                <w:noProof/>
                <w:lang w:eastAsia="zh-CN"/>
              </w:rPr>
              <w:tab/>
              <w:t>When the "5MBS2" feature is supported, these attributes are mutually exclusive. Either one of them may be present.</w:t>
            </w:r>
          </w:p>
          <w:p w14:paraId="257B863E" w14:textId="23BFCE2A" w:rsidR="00975DBF" w:rsidRPr="00975DBF" w:rsidRDefault="00975DBF" w:rsidP="00975DBF">
            <w:pPr>
              <w:pStyle w:val="TAN"/>
            </w:pPr>
            <w:r>
              <w:rPr>
                <w:rFonts w:cs="Arial"/>
                <w:szCs w:val="18"/>
                <w:lang w:eastAsia="zh-CN"/>
              </w:rPr>
              <w:t>NOTE 2:</w:t>
            </w:r>
            <w:r>
              <w:rPr>
                <w:noProof/>
                <w:lang w:eastAsia="zh-CN"/>
              </w:rPr>
              <w:tab/>
            </w:r>
            <w:r>
              <w:t>If none of these attributes is presents, the MBS User Data Ingest Session shall stay active until it is explicitly terminated by the AF</w:t>
            </w:r>
            <w:r w:rsidRPr="005F5B8C">
              <w:t>.</w:t>
            </w:r>
          </w:p>
        </w:tc>
      </w:tr>
    </w:tbl>
    <w:p w14:paraId="000E7FE2" w14:textId="77777777" w:rsidR="00F76258" w:rsidRPr="00DB4081" w:rsidRDefault="00F76258" w:rsidP="00F76258"/>
    <w:p w14:paraId="474CAC09" w14:textId="77777777" w:rsidR="00F76258" w:rsidRDefault="00F76258" w:rsidP="00F76258">
      <w:pPr>
        <w:pStyle w:val="Heading5"/>
      </w:pPr>
      <w:bookmarkStart w:id="1064" w:name="_Toc120609073"/>
      <w:bookmarkStart w:id="1065" w:name="_Toc120657540"/>
      <w:bookmarkStart w:id="1066" w:name="_Toc133407822"/>
      <w:bookmarkStart w:id="1067" w:name="_Toc164876379"/>
      <w:bookmarkStart w:id="1068" w:name="_Toc209530281"/>
      <w:bookmarkStart w:id="1069" w:name="_Hlk102484322"/>
      <w:r>
        <w:lastRenderedPageBreak/>
        <w:t>6.2.6.2.3</w:t>
      </w:r>
      <w:r>
        <w:tab/>
        <w:t>Type: MBSDistributionSessionInfo</w:t>
      </w:r>
      <w:bookmarkEnd w:id="1064"/>
      <w:bookmarkEnd w:id="1065"/>
      <w:bookmarkEnd w:id="1066"/>
      <w:bookmarkEnd w:id="1067"/>
      <w:bookmarkEnd w:id="1068"/>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r>
              <w:t>mbsDistSessState</w:t>
            </w:r>
          </w:p>
        </w:tc>
        <w:tc>
          <w:tcPr>
            <w:tcW w:w="1701" w:type="dxa"/>
            <w:vAlign w:val="center"/>
          </w:tcPr>
          <w:p w14:paraId="71A78F1B" w14:textId="76A137D8" w:rsidR="00E32B8B" w:rsidRDefault="00E32B8B" w:rsidP="00E32B8B">
            <w:pPr>
              <w:pStyle w:val="TAL"/>
              <w:rPr>
                <w:lang w:val="en-US"/>
              </w:rPr>
            </w:pPr>
            <w:r>
              <w:rPr>
                <w:lang w:val="en-US"/>
              </w:rPr>
              <w:t>DistSessionState</w:t>
            </w:r>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40A804BE" w14:textId="45C6A3EA" w:rsidR="00E32B8B" w:rsidRDefault="00E32B8B" w:rsidP="00E32B8B">
            <w:pPr>
              <w:pStyle w:val="TAL"/>
            </w:pPr>
            <w:r>
              <w:t>This attribute shall only be present in the HTTP POST/PUT/PATCH response to the corresponding MBS User Data Ingest session creation or update/modification request.</w:t>
            </w:r>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1069"/>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2598CB80"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047448DD"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546DCB" w:rsidRPr="00B54FF5" w14:paraId="79F64E97" w14:textId="77777777" w:rsidTr="00856CA6">
        <w:trPr>
          <w:trHeight w:val="128"/>
          <w:jc w:val="center"/>
        </w:trPr>
        <w:tc>
          <w:tcPr>
            <w:tcW w:w="1880" w:type="dxa"/>
            <w:vAlign w:val="center"/>
          </w:tcPr>
          <w:p w14:paraId="50D77DAC" w14:textId="794A2D8C" w:rsidR="00546DCB" w:rsidRDefault="00546DCB" w:rsidP="00546DCB">
            <w:pPr>
              <w:pStyle w:val="TAL"/>
              <w:rPr>
                <w:lang w:eastAsia="zh-CN"/>
              </w:rPr>
            </w:pPr>
            <w:r>
              <w:rPr>
                <w:lang w:eastAsia="zh-CN"/>
              </w:rPr>
              <w:t>associatedSessionId</w:t>
            </w:r>
          </w:p>
        </w:tc>
        <w:tc>
          <w:tcPr>
            <w:tcW w:w="1701" w:type="dxa"/>
            <w:vAlign w:val="center"/>
          </w:tcPr>
          <w:p w14:paraId="75FCFD08" w14:textId="2DC2417B" w:rsidR="00546DCB" w:rsidRDefault="00546DCB" w:rsidP="00546DCB">
            <w:pPr>
              <w:pStyle w:val="TAL"/>
              <w:rPr>
                <w:lang w:val="en-US"/>
              </w:rPr>
            </w:pPr>
            <w:r>
              <w:rPr>
                <w:lang w:val="en-US"/>
              </w:rPr>
              <w:t>AssociatedSessionId</w:t>
            </w:r>
          </w:p>
        </w:tc>
        <w:tc>
          <w:tcPr>
            <w:tcW w:w="709" w:type="dxa"/>
            <w:vAlign w:val="center"/>
          </w:tcPr>
          <w:p w14:paraId="05841C0A" w14:textId="1056DBA3" w:rsidR="00546DCB" w:rsidRDefault="00546DCB" w:rsidP="00546DCB">
            <w:pPr>
              <w:pStyle w:val="TAC"/>
              <w:rPr>
                <w:lang w:eastAsia="zh-CN"/>
              </w:rPr>
            </w:pPr>
            <w:r>
              <w:rPr>
                <w:lang w:eastAsia="zh-CN"/>
              </w:rPr>
              <w:t>O</w:t>
            </w:r>
          </w:p>
        </w:tc>
        <w:tc>
          <w:tcPr>
            <w:tcW w:w="1134" w:type="dxa"/>
            <w:vAlign w:val="center"/>
          </w:tcPr>
          <w:p w14:paraId="38345020" w14:textId="6F34A86C" w:rsidR="00546DCB" w:rsidRDefault="00546DCB" w:rsidP="00546DCB">
            <w:pPr>
              <w:pStyle w:val="TAC"/>
              <w:rPr>
                <w:lang w:eastAsia="zh-CN"/>
              </w:rPr>
            </w:pPr>
            <w:r>
              <w:rPr>
                <w:lang w:eastAsia="zh-CN"/>
              </w:rPr>
              <w:t>0..1</w:t>
            </w:r>
          </w:p>
        </w:tc>
        <w:tc>
          <w:tcPr>
            <w:tcW w:w="2662" w:type="dxa"/>
            <w:vAlign w:val="center"/>
          </w:tcPr>
          <w:p w14:paraId="522E1784" w14:textId="7F881BCF" w:rsidR="00546DCB" w:rsidRDefault="00546DCB" w:rsidP="00546DCB">
            <w:pPr>
              <w:pStyle w:val="TAL"/>
            </w:pPr>
            <w:r>
              <w:t xml:space="preserve">Represents the </w:t>
            </w:r>
            <w:r w:rsidR="006D6A99">
              <w:t xml:space="preserve">Associated Session ID, i.e., the </w:t>
            </w:r>
            <w:r>
              <w:t xml:space="preserve">identifier that associates broadcast MBS distribution Sessions </w:t>
            </w:r>
            <w:r w:rsidR="006D6A99" w:rsidRPr="00C72252">
              <w:t>transmitting the same content</w:t>
            </w:r>
            <w:r w:rsidR="006D6A99">
              <w:t xml:space="preserve"> </w:t>
            </w:r>
            <w:r>
              <w:t>from different core networks in network sharing deployments.</w:t>
            </w:r>
          </w:p>
          <w:p w14:paraId="4D490C87" w14:textId="77777777" w:rsidR="00546DCB" w:rsidRDefault="00546DCB" w:rsidP="00546DCB">
            <w:pPr>
              <w:pStyle w:val="TAL"/>
            </w:pPr>
          </w:p>
          <w:p w14:paraId="49F2A0B5" w14:textId="666D636E" w:rsidR="00546DCB" w:rsidRDefault="00546DCB" w:rsidP="00546DCB">
            <w:pPr>
              <w:pStyle w:val="TAL"/>
            </w:pPr>
            <w:r>
              <w:t xml:space="preserve">The value of this attribute shall be identical for all the broadcast MBS sessions </w:t>
            </w:r>
            <w:r w:rsidR="006D6A99" w:rsidRPr="00C72252">
              <w:t xml:space="preserve">transmitting the same content </w:t>
            </w:r>
            <w:r>
              <w:t>from different core networks.</w:t>
            </w:r>
          </w:p>
        </w:tc>
        <w:tc>
          <w:tcPr>
            <w:tcW w:w="1344" w:type="dxa"/>
            <w:vAlign w:val="center"/>
          </w:tcPr>
          <w:p w14:paraId="7C0C2BB9" w14:textId="6EFCC44C" w:rsidR="00546DCB" w:rsidRPr="0016361A" w:rsidRDefault="00546DCB" w:rsidP="00546DCB">
            <w:pPr>
              <w:pStyle w:val="TAL"/>
              <w:rPr>
                <w:rFonts w:cs="Arial"/>
                <w:szCs w:val="18"/>
                <w:lang w:eastAsia="zh-CN"/>
              </w:rPr>
            </w:pPr>
            <w:r>
              <w:rPr>
                <w:rFonts w:cs="Arial"/>
                <w:szCs w:val="18"/>
                <w:lang w:eastAsia="zh-CN"/>
              </w:rPr>
              <w:t>5MBS2</w:t>
            </w:r>
          </w:p>
        </w:tc>
      </w:tr>
      <w:tr w:rsidR="00A23A81" w:rsidRPr="00B54FF5" w:rsidDel="008319A8" w14:paraId="301AD4E6" w14:textId="77777777" w:rsidTr="00856CA6">
        <w:trPr>
          <w:trHeight w:val="128"/>
          <w:jc w:val="center"/>
        </w:trPr>
        <w:tc>
          <w:tcPr>
            <w:tcW w:w="1880" w:type="dxa"/>
            <w:vAlign w:val="center"/>
          </w:tcPr>
          <w:p w14:paraId="0F62C317" w14:textId="79F3C6C4" w:rsidR="00A23A81" w:rsidRDefault="00A23A81" w:rsidP="00A23A81">
            <w:pPr>
              <w:pStyle w:val="TAL"/>
            </w:pPr>
            <w:r>
              <w:t>nrRedCapUeInfo</w:t>
            </w:r>
          </w:p>
        </w:tc>
        <w:tc>
          <w:tcPr>
            <w:tcW w:w="1701" w:type="dxa"/>
            <w:vAlign w:val="center"/>
          </w:tcPr>
          <w:p w14:paraId="5AE302AD" w14:textId="181D50B4" w:rsidR="00A23A81" w:rsidRDefault="00A23A81" w:rsidP="00A23A81">
            <w:pPr>
              <w:pStyle w:val="TAL"/>
            </w:pPr>
            <w:bookmarkStart w:id="1070" w:name="_Hlk158888970"/>
            <w:r>
              <w:t>NrRedCapUeInfo</w:t>
            </w:r>
            <w:bookmarkEnd w:id="1070"/>
          </w:p>
        </w:tc>
        <w:tc>
          <w:tcPr>
            <w:tcW w:w="709" w:type="dxa"/>
            <w:vAlign w:val="center"/>
          </w:tcPr>
          <w:p w14:paraId="51EA7EF6" w14:textId="37ADDAD7" w:rsidR="00A23A81" w:rsidRDefault="00A23A81" w:rsidP="00A23A81">
            <w:pPr>
              <w:pStyle w:val="TAC"/>
            </w:pPr>
            <w:r>
              <w:t>O</w:t>
            </w:r>
          </w:p>
        </w:tc>
        <w:tc>
          <w:tcPr>
            <w:tcW w:w="1134" w:type="dxa"/>
            <w:vAlign w:val="center"/>
          </w:tcPr>
          <w:p w14:paraId="2C159496" w14:textId="23B12E98" w:rsidR="00A23A81" w:rsidRDefault="00A23A81" w:rsidP="00A23A81">
            <w:pPr>
              <w:pStyle w:val="TAC"/>
            </w:pPr>
            <w:r>
              <w:t>0..1</w:t>
            </w:r>
          </w:p>
        </w:tc>
        <w:tc>
          <w:tcPr>
            <w:tcW w:w="2662" w:type="dxa"/>
            <w:vAlign w:val="center"/>
          </w:tcPr>
          <w:p w14:paraId="5F553171" w14:textId="26D902F9" w:rsidR="00A23A81" w:rsidRDefault="00A23A81" w:rsidP="00A23A81">
            <w:pPr>
              <w:pStyle w:val="TAL"/>
              <w:rPr>
                <w:rFonts w:cs="Arial"/>
                <w:szCs w:val="18"/>
              </w:rPr>
            </w:pPr>
            <w:r>
              <w:rPr>
                <w:rFonts w:cs="Arial"/>
                <w:szCs w:val="18"/>
              </w:rPr>
              <w:t xml:space="preserve">Contains the </w:t>
            </w:r>
            <w:r>
              <w:rPr>
                <w:lang w:eastAsia="zh-CN"/>
              </w:rPr>
              <w:t>NR RedCap UE Information</w:t>
            </w:r>
            <w:r>
              <w:rPr>
                <w:rFonts w:cs="Arial"/>
                <w:szCs w:val="18"/>
              </w:rPr>
              <w:t>.</w:t>
            </w:r>
          </w:p>
          <w:p w14:paraId="6256AD0A" w14:textId="77777777" w:rsidR="00A23A81" w:rsidRDefault="00A23A81" w:rsidP="00A23A81">
            <w:pPr>
              <w:pStyle w:val="TAL"/>
            </w:pPr>
          </w:p>
          <w:p w14:paraId="52F20393" w14:textId="3239558A" w:rsidR="00A23A81" w:rsidRDefault="00A23A81" w:rsidP="00A23A81">
            <w:pPr>
              <w:pStyle w:val="TAL"/>
              <w:rPr>
                <w:rFonts w:cs="Arial"/>
                <w:szCs w:val="18"/>
              </w:rPr>
            </w:pPr>
            <w:r>
              <w:t>This attribute may be present only if the parent MBS User Service is of b</w:t>
            </w:r>
            <w:r w:rsidRPr="00876EB6">
              <w:t xml:space="preserve">roadcast </w:t>
            </w:r>
            <w:r>
              <w:t>service type.</w:t>
            </w:r>
          </w:p>
        </w:tc>
        <w:tc>
          <w:tcPr>
            <w:tcW w:w="1344" w:type="dxa"/>
            <w:vAlign w:val="center"/>
          </w:tcPr>
          <w:p w14:paraId="29800A60" w14:textId="5C93611A" w:rsidR="00A23A81" w:rsidRPr="0016361A" w:rsidDel="008319A8" w:rsidRDefault="00A23A81" w:rsidP="00A23A81">
            <w:pPr>
              <w:pStyle w:val="TAL"/>
              <w:rPr>
                <w:rFonts w:cs="Arial"/>
                <w:szCs w:val="18"/>
                <w:lang w:eastAsia="zh-CN"/>
              </w:rPr>
            </w:pPr>
            <w:r>
              <w:rPr>
                <w:rFonts w:cs="Arial"/>
                <w:szCs w:val="18"/>
                <w:lang w:eastAsia="zh-CN"/>
              </w:rPr>
              <w:t>5MBS2</w:t>
            </w: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lastRenderedPageBreak/>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C1BF20A"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38590351"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9E10F65"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5A186EC8"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485C99A3" w:rsidR="00104198" w:rsidRDefault="003B7F02" w:rsidP="00104198">
            <w:pPr>
              <w:pStyle w:val="TAL"/>
            </w:pPr>
            <w:r>
              <w:t xml:space="preserve">This attribute may be present </w:t>
            </w:r>
            <w:r w:rsidR="00E02699">
              <w:t>only over the Nmb10</w:t>
            </w:r>
            <w:r w:rsidR="00F550CE">
              <w:t>/Nmb5</w:t>
            </w:r>
            <w:r w:rsidR="00E02699">
              <w:t xml:space="preserve">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lastRenderedPageBreak/>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1CA371EA" w:rsidR="00104198" w:rsidRDefault="003B7F02" w:rsidP="00104198">
            <w:pPr>
              <w:pStyle w:val="TAL"/>
            </w:pPr>
            <w:r>
              <w:rPr>
                <w:lang w:eastAsia="zh-CN"/>
              </w:rPr>
              <w:t>This attribute m</w:t>
            </w:r>
            <w:r>
              <w:rPr>
                <w:rFonts w:hint="eastAsia"/>
                <w:lang w:eastAsia="zh-CN"/>
              </w:rPr>
              <w:t>a</w:t>
            </w:r>
            <w:r>
              <w:t xml:space="preserve">y be present only </w:t>
            </w:r>
            <w:r w:rsidR="00104198">
              <w:t xml:space="preserve">over the N33 interface and only provided by </w:t>
            </w:r>
            <w:r>
              <w:t>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55F85105" w:rsidR="003B7F02" w:rsidRDefault="003B7F02" w:rsidP="003B7F02">
            <w:pPr>
              <w:pStyle w:val="TAL"/>
            </w:pPr>
            <w:r>
              <w:t xml:space="preserve">This attribute may be </w:t>
            </w:r>
            <w:r w:rsidR="00A23A81">
              <w:t xml:space="preserve">present </w:t>
            </w:r>
            <w:r>
              <w:t xml:space="preserve">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lastRenderedPageBreak/>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289AE2BD"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324914F8" w:rsidR="003B7F02" w:rsidRDefault="003B7F02" w:rsidP="003B7F02">
            <w:pPr>
              <w:pStyle w:val="TAL"/>
            </w:pPr>
            <w:r>
              <w:t xml:space="preserve">This attribute may be </w:t>
            </w:r>
            <w:r w:rsidR="00FF0C83">
              <w:t xml:space="preserve">present </w:t>
            </w:r>
            <w:r>
              <w:t xml:space="preserve">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A226F4" w14:paraId="7A807239" w14:textId="77777777" w:rsidTr="00331FD9">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1071"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1071"/>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1072" w:name="_Hlk120654534"/>
      <w:bookmarkStart w:id="1073" w:name="_Toc120609074"/>
      <w:bookmarkStart w:id="1074" w:name="_Toc120657541"/>
      <w:bookmarkStart w:id="1075" w:name="_Toc133407823"/>
      <w:bookmarkStart w:id="1076" w:name="_Toc164876380"/>
      <w:bookmarkStart w:id="1077" w:name="_Toc209530282"/>
      <w:r>
        <w:lastRenderedPageBreak/>
        <w:t>6.2.6.2.4</w:t>
      </w:r>
      <w:bookmarkEnd w:id="1072"/>
      <w:r>
        <w:tab/>
        <w:t>Type: MBSUserDataIngSessionPatch</w:t>
      </w:r>
      <w:bookmarkEnd w:id="1073"/>
      <w:bookmarkEnd w:id="1074"/>
      <w:bookmarkEnd w:id="1075"/>
      <w:bookmarkEnd w:id="1076"/>
      <w:bookmarkEnd w:id="1077"/>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proofErr w:type="gramStart"/>
            <w:r>
              <w:t>array(</w:t>
            </w:r>
            <w:proofErr w:type="gramEnd"/>
            <w:r>
              <w:t>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proofErr w:type="gramStart"/>
            <w:r>
              <w:t>1..N</w:t>
            </w:r>
            <w:proofErr w:type="gramEnd"/>
          </w:p>
        </w:tc>
        <w:tc>
          <w:tcPr>
            <w:tcW w:w="3208" w:type="dxa"/>
            <w:vAlign w:val="center"/>
          </w:tcPr>
          <w:p w14:paraId="68ED142A" w14:textId="1271E564"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r w:rsidR="00DA1D38">
              <w:t>, expressed in the form of a set of time periods (i.e., start time and end time)</w:t>
            </w:r>
            <w:r>
              <w:t>.</w:t>
            </w:r>
          </w:p>
        </w:tc>
        <w:tc>
          <w:tcPr>
            <w:tcW w:w="1612" w:type="dxa"/>
            <w:vAlign w:val="center"/>
          </w:tcPr>
          <w:p w14:paraId="6A2B7635" w14:textId="77777777" w:rsidR="00F76258" w:rsidRPr="0016361A" w:rsidRDefault="00F76258" w:rsidP="00541063">
            <w:pPr>
              <w:pStyle w:val="TAL"/>
              <w:rPr>
                <w:rFonts w:cs="Arial"/>
                <w:szCs w:val="18"/>
              </w:rPr>
            </w:pPr>
          </w:p>
        </w:tc>
      </w:tr>
      <w:tr w:rsidR="00DA1D38" w:rsidRPr="0016361A" w14:paraId="2BF7B28A" w14:textId="77777777" w:rsidTr="00D02BE9">
        <w:trPr>
          <w:jc w:val="center"/>
        </w:trPr>
        <w:tc>
          <w:tcPr>
            <w:tcW w:w="1701" w:type="dxa"/>
            <w:vAlign w:val="center"/>
          </w:tcPr>
          <w:p w14:paraId="112B5995" w14:textId="77777777" w:rsidR="00DA1D38" w:rsidRDefault="00DA1D38" w:rsidP="00D02BE9">
            <w:pPr>
              <w:pStyle w:val="TAL"/>
            </w:pPr>
            <w:r>
              <w:t>actPeriodsRepRule</w:t>
            </w:r>
          </w:p>
        </w:tc>
        <w:tc>
          <w:tcPr>
            <w:tcW w:w="1444" w:type="dxa"/>
            <w:vAlign w:val="center"/>
          </w:tcPr>
          <w:p w14:paraId="47186AFE" w14:textId="77777777" w:rsidR="00DA1D38" w:rsidRDefault="00DA1D38" w:rsidP="00D02BE9">
            <w:pPr>
              <w:pStyle w:val="TAL"/>
            </w:pPr>
            <w:r w:rsidRPr="00015667">
              <w:t>RepetitionRule</w:t>
            </w:r>
            <w:r>
              <w:t>Rm</w:t>
            </w:r>
          </w:p>
        </w:tc>
        <w:tc>
          <w:tcPr>
            <w:tcW w:w="425" w:type="dxa"/>
            <w:vAlign w:val="center"/>
          </w:tcPr>
          <w:p w14:paraId="0ECD5F27" w14:textId="77777777" w:rsidR="00DA1D38" w:rsidRDefault="00DA1D38" w:rsidP="00D02BE9">
            <w:pPr>
              <w:pStyle w:val="TAC"/>
            </w:pPr>
            <w:r>
              <w:t>O</w:t>
            </w:r>
          </w:p>
        </w:tc>
        <w:tc>
          <w:tcPr>
            <w:tcW w:w="1134" w:type="dxa"/>
            <w:vAlign w:val="center"/>
          </w:tcPr>
          <w:p w14:paraId="77C81C94" w14:textId="77777777" w:rsidR="00DA1D38" w:rsidRDefault="00DA1D38" w:rsidP="00D02BE9">
            <w:pPr>
              <w:pStyle w:val="TAC"/>
            </w:pPr>
            <w:proofErr w:type="gramStart"/>
            <w:r>
              <w:t>1..N</w:t>
            </w:r>
            <w:proofErr w:type="gramEnd"/>
          </w:p>
        </w:tc>
        <w:tc>
          <w:tcPr>
            <w:tcW w:w="3208" w:type="dxa"/>
            <w:vAlign w:val="center"/>
          </w:tcPr>
          <w:p w14:paraId="52FD498F" w14:textId="77777777" w:rsidR="00DA1D38" w:rsidRDefault="00DA1D38" w:rsidP="00D02BE9">
            <w:pPr>
              <w:pStyle w:val="TAL"/>
            </w:pPr>
            <w:r>
              <w:t>Represents periods of time during which the MBS User Data Ingest Session is active in the MBS System, expressed in the form of a repetition rule (i.e., start time, time duration and periodicity).</w:t>
            </w:r>
          </w:p>
        </w:tc>
        <w:tc>
          <w:tcPr>
            <w:tcW w:w="1612" w:type="dxa"/>
            <w:vAlign w:val="center"/>
          </w:tcPr>
          <w:p w14:paraId="59FBCD16" w14:textId="77777777" w:rsidR="00DA1D38" w:rsidRPr="0016361A" w:rsidRDefault="00DA1D38" w:rsidP="00D02BE9">
            <w:pPr>
              <w:pStyle w:val="TAL"/>
              <w:rPr>
                <w:rFonts w:cs="Arial"/>
                <w:szCs w:val="18"/>
              </w:rPr>
            </w:pPr>
            <w:r>
              <w:rPr>
                <w:rFonts w:cs="Arial"/>
                <w:szCs w:val="18"/>
              </w:rPr>
              <w:t>5MBS2</w:t>
            </w: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proofErr w:type="gramStart"/>
            <w:r>
              <w:t>map</w:t>
            </w:r>
            <w:r w:rsidR="00F76258">
              <w:t>(</w:t>
            </w:r>
            <w:proofErr w:type="gramEnd"/>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proofErr w:type="gramStart"/>
            <w:r>
              <w:t>1..N</w:t>
            </w:r>
            <w:proofErr w:type="gramEnd"/>
          </w:p>
        </w:tc>
        <w:tc>
          <w:tcPr>
            <w:tcW w:w="3208" w:type="dxa"/>
            <w:vAlign w:val="center"/>
          </w:tcPr>
          <w:p w14:paraId="098852D6" w14:textId="4307A471" w:rsidR="00C812F7" w:rsidRDefault="00F76258" w:rsidP="00C812F7">
            <w:pPr>
              <w:pStyle w:val="TAL"/>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p w14:paraId="4DDE9EE1" w14:textId="77777777" w:rsidR="00C812F7" w:rsidRDefault="00C812F7" w:rsidP="00C812F7">
            <w:pPr>
              <w:pStyle w:val="TAL"/>
              <w:rPr>
                <w:rFonts w:cs="Arial"/>
                <w:szCs w:val="18"/>
              </w:rPr>
            </w:pPr>
          </w:p>
          <w:p w14:paraId="78A0F6B7" w14:textId="7081EDFC" w:rsidR="00F76258" w:rsidRPr="0016361A" w:rsidRDefault="00C812F7" w:rsidP="00C812F7">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1078" w:name="_Toc120609075"/>
      <w:bookmarkStart w:id="1079" w:name="_Toc120657542"/>
      <w:bookmarkStart w:id="1080" w:name="_Toc133407824"/>
      <w:bookmarkStart w:id="1081" w:name="_Toc164876381"/>
      <w:bookmarkStart w:id="1082" w:name="_Toc209530283"/>
      <w:r>
        <w:lastRenderedPageBreak/>
        <w:t>6.2.6.2.5</w:t>
      </w:r>
      <w:r>
        <w:tab/>
        <w:t xml:space="preserve">Type: </w:t>
      </w:r>
      <w:bookmarkStart w:id="1083" w:name="_Hlk102484354"/>
      <w:r w:rsidRPr="004733E6">
        <w:t>ObjectDistrMethInfo</w:t>
      </w:r>
      <w:bookmarkEnd w:id="1078"/>
      <w:bookmarkEnd w:id="1079"/>
      <w:bookmarkEnd w:id="1080"/>
      <w:bookmarkEnd w:id="1081"/>
      <w:bookmarkEnd w:id="1082"/>
      <w:bookmarkEnd w:id="1083"/>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proofErr w:type="gramStart"/>
            <w:r>
              <w:t>array(</w:t>
            </w:r>
            <w:proofErr w:type="gramEnd"/>
            <w:r>
              <w:t>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3DA3B546" w:rsidR="00F76258" w:rsidRPr="0016361A" w:rsidRDefault="003C4B6C" w:rsidP="00541063">
            <w:pPr>
              <w:pStyle w:val="TAC"/>
            </w:pPr>
            <w:proofErr w:type="gramStart"/>
            <w:r>
              <w:t>0</w:t>
            </w:r>
            <w:r w:rsidR="00F76258">
              <w:t>..N</w:t>
            </w:r>
            <w:proofErr w:type="gramEnd"/>
          </w:p>
        </w:tc>
        <w:tc>
          <w:tcPr>
            <w:tcW w:w="3208" w:type="dxa"/>
            <w:vAlign w:val="center"/>
          </w:tcPr>
          <w:p w14:paraId="24944FD2" w14:textId="33F11FE8"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"objIngUri" attribute) pointing to the root </w:t>
            </w:r>
            <w:r w:rsidRPr="005F5B8C">
              <w:t>object</w:t>
            </w:r>
            <w:r w:rsidR="003C4B6C">
              <w:t>(s)</w:t>
            </w:r>
            <w:r w:rsidRPr="005F5B8C">
              <w:t xml:space="preserve"> 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31BB8719" w:rsidR="00F76258" w:rsidRPr="0016361A" w:rsidRDefault="0040412F" w:rsidP="0040412F">
            <w:pPr>
              <w:pStyle w:val="TAL"/>
              <w:rPr>
                <w:rFonts w:cs="Arial"/>
                <w:szCs w:val="18"/>
              </w:rPr>
            </w:pPr>
            <w:r>
              <w:rPr>
                <w:rFonts w:cs="Arial"/>
                <w:szCs w:val="18"/>
              </w:rPr>
              <w:t>(NOTE 1)</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7461A8CE"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30CD4E83"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0FD6E70"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79E20CE"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331FD9">
        <w:trPr>
          <w:jc w:val="center"/>
        </w:trPr>
        <w:tc>
          <w:tcPr>
            <w:tcW w:w="9524" w:type="dxa"/>
            <w:gridSpan w:val="6"/>
            <w:vAlign w:val="center"/>
          </w:tcPr>
          <w:p w14:paraId="30271FB2" w14:textId="37AF221A" w:rsidR="006E6206" w:rsidRDefault="006E6206" w:rsidP="006E6206">
            <w:pPr>
              <w:pStyle w:val="TAN"/>
            </w:pPr>
            <w:r w:rsidRPr="009D79B8">
              <w:t>NOTE </w:t>
            </w:r>
            <w:r>
              <w:t>1</w:t>
            </w:r>
            <w:r w:rsidRPr="009D79B8">
              <w:t>:</w:t>
            </w:r>
            <w:r w:rsidRPr="009D79B8">
              <w:tab/>
            </w:r>
            <w:r w:rsidR="006E71ED">
              <w:t>Void</w:t>
            </w:r>
            <w:r w:rsidRPr="009D79B8">
              <w:t>.</w:t>
            </w:r>
          </w:p>
          <w:p w14:paraId="67F7AFF3" w14:textId="77777777" w:rsidR="006E6206" w:rsidRPr="009D79B8" w:rsidRDefault="006E6206" w:rsidP="006E6206">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3027A3CF" w14:textId="2425F7A3" w:rsidR="006E6206" w:rsidRPr="0016361A" w:rsidRDefault="006E6206" w:rsidP="006E6206">
            <w:pPr>
              <w:pStyle w:val="TAN"/>
              <w:rPr>
                <w:rFonts w:cs="Arial"/>
                <w:szCs w:val="18"/>
              </w:rPr>
            </w:pPr>
            <w:r w:rsidRPr="009D79B8">
              <w:t>NOTE </w:t>
            </w:r>
            <w:r>
              <w:t>3</w:t>
            </w:r>
            <w:r w:rsidRPr="009D79B8">
              <w:t>:</w:t>
            </w:r>
            <w:r w:rsidRPr="009D79B8">
              <w:tab/>
              <w:t>When the "objDistrUri" attribute is omitted, nothing is replaced/removed from the object ingest URL when deriving the object distribution URL.</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1084" w:name="_Toc120609076"/>
      <w:bookmarkStart w:id="1085" w:name="_Toc120657543"/>
      <w:bookmarkStart w:id="1086" w:name="_Toc133407825"/>
      <w:bookmarkStart w:id="1087" w:name="_Toc164876382"/>
      <w:bookmarkStart w:id="1088" w:name="_Toc209530284"/>
      <w:r>
        <w:lastRenderedPageBreak/>
        <w:t>6.2.6.2.6</w:t>
      </w:r>
      <w:r>
        <w:tab/>
        <w:t>Type: Packet</w:t>
      </w:r>
      <w:r w:rsidRPr="000B1E3F">
        <w:t>DistrMethInfo</w:t>
      </w:r>
      <w:bookmarkEnd w:id="1084"/>
      <w:bookmarkEnd w:id="1085"/>
      <w:bookmarkEnd w:id="1086"/>
      <w:bookmarkEnd w:id="1087"/>
      <w:bookmarkEnd w:id="1088"/>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4C9FA17"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1089" w:name="_Toc120609077"/>
      <w:bookmarkStart w:id="1090" w:name="_Toc120657544"/>
      <w:bookmarkStart w:id="1091" w:name="_Toc133407826"/>
      <w:bookmarkStart w:id="1092" w:name="_Toc164876383"/>
      <w:bookmarkStart w:id="1093" w:name="_Toc209530285"/>
      <w:r>
        <w:rPr>
          <w:noProof/>
        </w:rPr>
        <w:t>6.2.6.2.7</w:t>
      </w:r>
      <w:r>
        <w:rPr>
          <w:noProof/>
        </w:rPr>
        <w:tab/>
        <w:t>Type MBSUserDataIngStatSubsc</w:t>
      </w:r>
      <w:bookmarkEnd w:id="1089"/>
      <w:bookmarkEnd w:id="1090"/>
      <w:bookmarkEnd w:id="1091"/>
      <w:bookmarkEnd w:id="1092"/>
      <w:bookmarkEnd w:id="1093"/>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1094" w:name="_Toc120609078"/>
      <w:bookmarkStart w:id="1095" w:name="_Toc120657545"/>
      <w:bookmarkStart w:id="1096" w:name="_Toc133407827"/>
      <w:bookmarkStart w:id="1097" w:name="_Toc164876384"/>
      <w:bookmarkStart w:id="1098" w:name="_Toc209530286"/>
      <w:r>
        <w:rPr>
          <w:noProof/>
        </w:rPr>
        <w:t>6.2.6.2.8</w:t>
      </w:r>
      <w:r>
        <w:rPr>
          <w:noProof/>
        </w:rPr>
        <w:tab/>
        <w:t xml:space="preserve">Type </w:t>
      </w:r>
      <w:r>
        <w:rPr>
          <w:noProof/>
          <w:lang w:eastAsia="zh-CN"/>
        </w:rPr>
        <w:t>SubscribedEvent</w:t>
      </w:r>
      <w:bookmarkEnd w:id="1094"/>
      <w:bookmarkEnd w:id="1095"/>
      <w:bookmarkEnd w:id="1096"/>
      <w:bookmarkEnd w:id="1097"/>
      <w:bookmarkEnd w:id="1098"/>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1099" w:name="_Toc28011586"/>
      <w:bookmarkStart w:id="1100" w:name="_Toc34210702"/>
      <w:bookmarkStart w:id="1101" w:name="_Toc36037727"/>
      <w:bookmarkStart w:id="1102" w:name="_Toc39063161"/>
      <w:bookmarkStart w:id="1103" w:name="_Toc43298219"/>
      <w:bookmarkStart w:id="1104" w:name="_Toc45132996"/>
      <w:bookmarkStart w:id="1105" w:name="_Toc49935463"/>
      <w:bookmarkStart w:id="1106" w:name="_Toc50023809"/>
      <w:bookmarkStart w:id="1107" w:name="_Toc51761299"/>
      <w:bookmarkStart w:id="1108" w:name="_Toc56672229"/>
      <w:bookmarkStart w:id="1109" w:name="_Toc66277787"/>
      <w:bookmarkStart w:id="1110" w:name="_Toc97193223"/>
      <w:bookmarkStart w:id="1111" w:name="_Toc120609079"/>
      <w:bookmarkStart w:id="1112" w:name="_Toc120657546"/>
      <w:bookmarkStart w:id="1113" w:name="_Toc133407828"/>
      <w:bookmarkStart w:id="1114" w:name="_Toc164876385"/>
      <w:bookmarkStart w:id="1115" w:name="_Toc209530287"/>
      <w:r>
        <w:rPr>
          <w:noProof/>
        </w:rPr>
        <w:lastRenderedPageBreak/>
        <w:t>6.2.6.2.</w:t>
      </w:r>
      <w:r w:rsidR="00721277">
        <w:rPr>
          <w:noProof/>
        </w:rPr>
        <w:t>9</w:t>
      </w:r>
      <w:r>
        <w:rPr>
          <w:noProof/>
        </w:rPr>
        <w:tab/>
        <w:t xml:space="preserve">Type </w:t>
      </w:r>
      <w:bookmarkEnd w:id="1099"/>
      <w:bookmarkEnd w:id="1100"/>
      <w:bookmarkEnd w:id="1101"/>
      <w:bookmarkEnd w:id="1102"/>
      <w:bookmarkEnd w:id="1103"/>
      <w:bookmarkEnd w:id="1104"/>
      <w:bookmarkEnd w:id="1105"/>
      <w:bookmarkEnd w:id="1106"/>
      <w:bookmarkEnd w:id="1107"/>
      <w:bookmarkEnd w:id="1108"/>
      <w:bookmarkEnd w:id="1109"/>
      <w:bookmarkEnd w:id="1110"/>
      <w:r>
        <w:rPr>
          <w:noProof/>
        </w:rPr>
        <w:t>MBSUserDataIngStatNotif</w:t>
      </w:r>
      <w:bookmarkEnd w:id="1111"/>
      <w:bookmarkEnd w:id="1112"/>
      <w:bookmarkEnd w:id="1113"/>
      <w:bookmarkEnd w:id="1114"/>
      <w:bookmarkEnd w:id="1115"/>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1116" w:name="_Toc120609080"/>
      <w:bookmarkStart w:id="1117" w:name="_Toc120657547"/>
      <w:bookmarkStart w:id="1118" w:name="_Toc133407829"/>
      <w:bookmarkStart w:id="1119" w:name="_Toc164876386"/>
      <w:bookmarkStart w:id="1120" w:name="_Toc209530288"/>
      <w:r>
        <w:rPr>
          <w:noProof/>
        </w:rPr>
        <w:t>6.2.6.2.</w:t>
      </w:r>
      <w:r w:rsidR="00D54B70">
        <w:rPr>
          <w:noProof/>
        </w:rPr>
        <w:t>10</w:t>
      </w:r>
      <w:r>
        <w:rPr>
          <w:noProof/>
        </w:rPr>
        <w:tab/>
        <w:t>Type EventNotification</w:t>
      </w:r>
      <w:bookmarkEnd w:id="1116"/>
      <w:bookmarkEnd w:id="1117"/>
      <w:bookmarkEnd w:id="1118"/>
      <w:bookmarkEnd w:id="1119"/>
      <w:bookmarkEnd w:id="1120"/>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5361B7">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5361B7">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738C0624"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5361B7">
        <w:trPr>
          <w:jc w:val="center"/>
        </w:trPr>
        <w:tc>
          <w:tcPr>
            <w:tcW w:w="1563" w:type="dxa"/>
            <w:vAlign w:val="center"/>
          </w:tcPr>
          <w:p w14:paraId="222427FD" w14:textId="19DC9926" w:rsidR="00EF2B0A" w:rsidRDefault="00EF2B0A" w:rsidP="00EF2B0A">
            <w:pPr>
              <w:pStyle w:val="TAL"/>
              <w:rPr>
                <w:noProof/>
                <w:lang w:eastAsia="zh-CN"/>
              </w:rPr>
            </w:pPr>
            <w:r>
              <w:rPr>
                <w:lang w:eastAsia="zh-CN"/>
              </w:rPr>
              <w:t>m</w:t>
            </w:r>
            <w:r w:rsidRPr="002F5CDA">
              <w:rPr>
                <w:lang w:eastAsia="zh-CN"/>
              </w:rPr>
              <w:t>bsSessionId</w:t>
            </w:r>
          </w:p>
        </w:tc>
        <w:tc>
          <w:tcPr>
            <w:tcW w:w="1889" w:type="dxa"/>
            <w:vAlign w:val="center"/>
          </w:tcPr>
          <w:p w14:paraId="601ED1FA" w14:textId="3EEC1747" w:rsidR="00EF2B0A" w:rsidRDefault="00EF2B0A" w:rsidP="00EF2B0A">
            <w:pPr>
              <w:pStyle w:val="TAL"/>
              <w:rPr>
                <w:noProof/>
                <w:lang w:eastAsia="zh-CN"/>
              </w:rPr>
            </w:pPr>
            <w:r>
              <w:rPr>
                <w:lang w:val="en-US"/>
              </w:rPr>
              <w:t>MbsSessionId</w:t>
            </w:r>
          </w:p>
        </w:tc>
        <w:tc>
          <w:tcPr>
            <w:tcW w:w="360" w:type="dxa"/>
            <w:vAlign w:val="center"/>
          </w:tcPr>
          <w:p w14:paraId="196A3F16" w14:textId="54BC1C95" w:rsidR="00EF2B0A" w:rsidRDefault="0031614B" w:rsidP="00EF2B0A">
            <w:pPr>
              <w:pStyle w:val="TAC"/>
              <w:rPr>
                <w:noProof/>
              </w:rPr>
            </w:pPr>
            <w:r>
              <w:rPr>
                <w:lang w:eastAsia="zh-CN"/>
              </w:rPr>
              <w:t>O</w:t>
            </w:r>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45E38AF3" w:rsidR="00EF2B0A" w:rsidRDefault="00EF2B0A" w:rsidP="00EF2B0A">
            <w:pPr>
              <w:pStyle w:val="TAL"/>
              <w:rPr>
                <w:noProof/>
                <w:lang w:eastAsia="zh-CN"/>
              </w:rPr>
            </w:pPr>
            <w:r>
              <w:rPr>
                <w:noProof/>
                <w:lang w:eastAsia="zh-CN"/>
              </w:rPr>
              <w:t xml:space="preserve">This attribute </w:t>
            </w:r>
            <w:r w:rsidR="0031614B">
              <w:rPr>
                <w:noProof/>
                <w:lang w:eastAsia="zh-CN"/>
              </w:rPr>
              <w:t xml:space="preserve">may </w:t>
            </w:r>
            <w:r>
              <w:rPr>
                <w:noProof/>
                <w:lang w:eastAsia="zh-CN"/>
              </w:rPr>
              <w:t xml:space="preserve">be provided </w:t>
            </w:r>
            <w:r w:rsidR="0031614B">
              <w:rPr>
                <w:noProof/>
                <w:lang w:eastAsia="zh-CN"/>
              </w:rPr>
              <w:t xml:space="preserve">only </w:t>
            </w:r>
            <w:r>
              <w:rPr>
                <w:noProof/>
                <w:lang w:eastAsia="zh-CN"/>
              </w:rPr>
              <w:t xml:space="preserve">if </w:t>
            </w:r>
            <w:r w:rsidR="0031614B">
              <w:rPr>
                <w:noProof/>
                <w:lang w:eastAsia="zh-CN"/>
              </w:rPr>
              <w:t xml:space="preserve">the </w:t>
            </w:r>
            <w:r w:rsidR="0031614B" w:rsidRPr="00281950">
              <w:rPr>
                <w:noProof/>
                <w:lang w:eastAsia="zh-CN"/>
              </w:rPr>
              <w:t>"</w:t>
            </w:r>
            <w:r w:rsidR="0031614B">
              <w:rPr>
                <w:noProof/>
                <w:lang w:eastAsia="zh-CN"/>
              </w:rPr>
              <w:t>mbsDisSessionId</w:t>
            </w:r>
            <w:r w:rsidR="0031614B" w:rsidRPr="00281950">
              <w:rPr>
                <w:noProof/>
                <w:lang w:eastAsia="zh-CN"/>
              </w:rPr>
              <w:t>"</w:t>
            </w:r>
            <w:r w:rsidR="0031614B">
              <w:rPr>
                <w:noProof/>
                <w:lang w:eastAsia="zh-CN"/>
              </w:rPr>
              <w:t xml:space="preserve"> attribute is also provided</w:t>
            </w:r>
            <w:r>
              <w:rPr>
                <w:noProof/>
                <w:lang w:eastAsia="zh-CN"/>
              </w:rPr>
              <w:t>.</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5361B7">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F76258" w14:paraId="02275964" w14:textId="77777777" w:rsidTr="005361B7">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1121" w:name="_Toc120609081"/>
      <w:bookmarkStart w:id="1122" w:name="_Toc120657548"/>
      <w:bookmarkStart w:id="1123" w:name="_Toc133407830"/>
      <w:bookmarkStart w:id="1124" w:name="_Toc164876387"/>
      <w:bookmarkStart w:id="1125" w:name="_Toc209530289"/>
      <w:r>
        <w:rPr>
          <w:noProof/>
        </w:rPr>
        <w:lastRenderedPageBreak/>
        <w:t>6.2.6.2.11</w:t>
      </w:r>
      <w:r>
        <w:rPr>
          <w:noProof/>
        </w:rPr>
        <w:tab/>
        <w:t xml:space="preserve">Type </w:t>
      </w:r>
      <w:r w:rsidRPr="00E2466C">
        <w:rPr>
          <w:noProof/>
        </w:rPr>
        <w:t>MBSUserServAnmt</w:t>
      </w:r>
      <w:bookmarkEnd w:id="1121"/>
      <w:bookmarkEnd w:id="1122"/>
      <w:bookmarkEnd w:id="1123"/>
      <w:bookmarkEnd w:id="1124"/>
      <w:bookmarkEnd w:id="1125"/>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proofErr w:type="gramStart"/>
            <w:r>
              <w:t>1..N</w:t>
            </w:r>
            <w:proofErr w:type="gramEnd"/>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proofErr w:type="gramStart"/>
            <w:r>
              <w:t>array(</w:t>
            </w:r>
            <w:proofErr w:type="gramEnd"/>
            <w:r>
              <w:t>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proofErr w:type="gramStart"/>
            <w:r>
              <w:t>map(</w:t>
            </w:r>
            <w:proofErr w:type="gramEnd"/>
            <w:r>
              <w:t>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1126" w:name="_Toc120609082"/>
      <w:bookmarkStart w:id="1127" w:name="_Toc120657549"/>
      <w:bookmarkStart w:id="1128" w:name="_Toc133407831"/>
      <w:bookmarkStart w:id="1129" w:name="_Toc164876388"/>
      <w:bookmarkStart w:id="1130" w:name="_Toc209530290"/>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1126"/>
      <w:bookmarkEnd w:id="1127"/>
      <w:bookmarkEnd w:id="1128"/>
      <w:bookmarkEnd w:id="1129"/>
      <w:bookmarkEnd w:id="1130"/>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proofErr w:type="gramStart"/>
            <w:r>
              <w:t>1..N</w:t>
            </w:r>
            <w:proofErr w:type="gramEnd"/>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1131" w:name="_Toc120609083"/>
      <w:bookmarkStart w:id="1132" w:name="_Toc120657550"/>
      <w:bookmarkStart w:id="1133" w:name="_Toc133407832"/>
      <w:bookmarkStart w:id="1134" w:name="_Toc164876389"/>
      <w:bookmarkStart w:id="1135" w:name="_Toc209530291"/>
      <w:r>
        <w:rPr>
          <w:noProof/>
        </w:rPr>
        <w:lastRenderedPageBreak/>
        <w:t>6.2.6.2.13</w:t>
      </w:r>
      <w:r>
        <w:rPr>
          <w:noProof/>
        </w:rPr>
        <w:tab/>
        <w:t>Type ObjectDistMethAnmtInfo</w:t>
      </w:r>
      <w:bookmarkEnd w:id="1131"/>
      <w:bookmarkEnd w:id="1132"/>
      <w:bookmarkEnd w:id="1133"/>
      <w:bookmarkEnd w:id="1134"/>
      <w:bookmarkEnd w:id="1135"/>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1136" w:name="_Toc120609084"/>
      <w:bookmarkStart w:id="1137" w:name="_Toc120657551"/>
      <w:bookmarkStart w:id="1138" w:name="_Toc133407833"/>
      <w:bookmarkStart w:id="1139" w:name="_Toc164876390"/>
      <w:bookmarkStart w:id="1140" w:name="_Toc209530292"/>
      <w:r>
        <w:t>6.2.6.</w:t>
      </w:r>
      <w:r w:rsidRPr="00B12A38">
        <w:t>2.14</w:t>
      </w:r>
      <w:r>
        <w:tab/>
        <w:t>Type: FECConfig</w:t>
      </w:r>
      <w:bookmarkEnd w:id="1136"/>
      <w:bookmarkEnd w:id="1137"/>
      <w:bookmarkEnd w:id="1138"/>
      <w:bookmarkEnd w:id="1139"/>
      <w:bookmarkEnd w:id="1140"/>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5DD47F59"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w:t>
            </w:r>
            <w:proofErr w:type="gramStart"/>
            <w:r>
              <w:t>a</w:t>
            </w:r>
            <w:proofErr w:type="gramEnd"/>
            <w:r>
              <w:t xml:space="preserve"> URN, e.g.:</w:t>
            </w:r>
          </w:p>
          <w:p w14:paraId="1FDB8698" w14:textId="77777777" w:rsidR="00E15B76" w:rsidRDefault="00E15B76" w:rsidP="00881CBE">
            <w:pPr>
              <w:pStyle w:val="TAL"/>
            </w:pPr>
            <w:proofErr w:type="gramStart"/>
            <w:r w:rsidRPr="00531E4A">
              <w:t>urn:ietf</w:t>
            </w:r>
            <w:proofErr w:type="gramEnd"/>
            <w:r w:rsidRPr="00531E4A">
              <w:t>:rmt:fec:encoding:0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45565688" w:rsidR="00E15B76" w:rsidRDefault="00E15B76" w:rsidP="00881CBE">
            <w:pPr>
              <w:pStyle w:val="TAL"/>
              <w:rPr>
                <w:lang w:eastAsia="zh-CN"/>
              </w:rPr>
            </w:pPr>
            <w:r>
              <w:rPr>
                <w:lang w:eastAsia="zh-CN"/>
              </w:rPr>
              <w:t>fecOver</w:t>
            </w:r>
            <w:r w:rsidR="0031614B">
              <w:rPr>
                <w:lang w:eastAsia="zh-CN"/>
              </w:rPr>
              <w:t>H</w:t>
            </w:r>
            <w:r>
              <w:rPr>
                <w:lang w:eastAsia="zh-CN"/>
              </w:rPr>
              <w:t>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proofErr w:type="gramStart"/>
            <w:r>
              <w:t>array(</w:t>
            </w:r>
            <w:proofErr w:type="gramEnd"/>
            <w:r>
              <w:t>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proofErr w:type="gramStart"/>
            <w:r>
              <w:rPr>
                <w:lang w:eastAsia="zh-CN"/>
              </w:rPr>
              <w:t>1..N</w:t>
            </w:r>
            <w:proofErr w:type="gramEnd"/>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1141" w:name="_Toc120609085"/>
      <w:bookmarkStart w:id="1142" w:name="_Toc120657552"/>
      <w:bookmarkStart w:id="1143" w:name="_Toc133407834"/>
      <w:bookmarkStart w:id="1144" w:name="_Toc164876391"/>
      <w:bookmarkStart w:id="1145" w:name="_Toc209530293"/>
      <w:r>
        <w:lastRenderedPageBreak/>
        <w:t>6.2.</w:t>
      </w:r>
      <w:r w:rsidRPr="003B7BD0">
        <w:t>6.2.15</w:t>
      </w:r>
      <w:r>
        <w:tab/>
        <w:t>Type: AddFecParams</w:t>
      </w:r>
      <w:bookmarkEnd w:id="1141"/>
      <w:bookmarkEnd w:id="1142"/>
      <w:bookmarkEnd w:id="1143"/>
      <w:bookmarkEnd w:id="1144"/>
      <w:bookmarkEnd w:id="1145"/>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1146" w:name="_Toc120609086"/>
      <w:bookmarkStart w:id="1147" w:name="_Toc120657553"/>
      <w:bookmarkStart w:id="1148" w:name="_Toc133407835"/>
      <w:bookmarkStart w:id="1149" w:name="_Toc164876392"/>
      <w:bookmarkStart w:id="1150" w:name="_Toc209530294"/>
      <w:r>
        <w:rPr>
          <w:noProof/>
        </w:rPr>
        <w:t>6.2.6</w:t>
      </w:r>
      <w:r w:rsidRPr="003B7BD0">
        <w:rPr>
          <w:noProof/>
        </w:rPr>
        <w:t>.2.16</w:t>
      </w:r>
      <w:r>
        <w:rPr>
          <w:noProof/>
        </w:rPr>
        <w:tab/>
        <w:t>Type MBSUserDataIngStatSubscPatch</w:t>
      </w:r>
      <w:bookmarkEnd w:id="1146"/>
      <w:bookmarkEnd w:id="1147"/>
      <w:bookmarkEnd w:id="1148"/>
      <w:bookmarkEnd w:id="1149"/>
      <w:bookmarkEnd w:id="1150"/>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59604C59" w14:textId="77777777" w:rsidR="008D3D70" w:rsidRPr="008D3D70" w:rsidRDefault="008D3D70" w:rsidP="008D3D70">
      <w:pPr>
        <w:pStyle w:val="Heading5"/>
        <w:rPr>
          <w:noProof/>
        </w:rPr>
      </w:pPr>
      <w:bookmarkStart w:id="1151" w:name="_Toc209530295"/>
      <w:bookmarkStart w:id="1152" w:name="_Toc120609087"/>
      <w:bookmarkStart w:id="1153" w:name="_Toc120657554"/>
      <w:bookmarkStart w:id="1154" w:name="_Toc133407836"/>
      <w:bookmarkStart w:id="1155" w:name="_Toc164876393"/>
      <w:r>
        <w:rPr>
          <w:noProof/>
        </w:rPr>
        <w:t>6.2</w:t>
      </w:r>
      <w:r w:rsidRPr="008D3D70">
        <w:rPr>
          <w:noProof/>
        </w:rPr>
        <w:t>.6.2.17</w:t>
      </w:r>
      <w:r w:rsidRPr="008D3D70">
        <w:rPr>
          <w:noProof/>
        </w:rPr>
        <w:tab/>
        <w:t xml:space="preserve">Type </w:t>
      </w:r>
      <w:r w:rsidRPr="008D3D70">
        <w:rPr>
          <w:lang w:eastAsia="zh-CN"/>
        </w:rPr>
        <w:t>MbsDistSessFailure</w:t>
      </w:r>
      <w:bookmarkEnd w:id="1151"/>
    </w:p>
    <w:p w14:paraId="5E5DD503" w14:textId="77777777" w:rsidR="008D3D70" w:rsidRPr="008D3D70" w:rsidRDefault="008D3D70" w:rsidP="008D3D70">
      <w:pPr>
        <w:pStyle w:val="TH"/>
        <w:rPr>
          <w:noProof/>
        </w:rPr>
      </w:pPr>
      <w:r w:rsidRPr="008D3D70">
        <w:rPr>
          <w:noProof/>
        </w:rPr>
        <w:t xml:space="preserve">Table 6.2.6.2.17-1: Definition of type </w:t>
      </w:r>
      <w:r w:rsidRPr="008D3D70">
        <w:rPr>
          <w:lang w:eastAsia="zh-CN"/>
        </w:rPr>
        <w:t>MbsDistSessFailure</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rsidRPr="008D3D70" w14:paraId="44DD3604" w14:textId="77777777" w:rsidTr="00D02BE9">
        <w:trPr>
          <w:jc w:val="center"/>
        </w:trPr>
        <w:tc>
          <w:tcPr>
            <w:tcW w:w="1563" w:type="dxa"/>
            <w:shd w:val="clear" w:color="auto" w:fill="C0C0C0"/>
            <w:hideMark/>
          </w:tcPr>
          <w:p w14:paraId="50C1B665" w14:textId="77777777" w:rsidR="008D3D70" w:rsidRPr="008D3D70" w:rsidRDefault="008D3D70" w:rsidP="00D02BE9">
            <w:pPr>
              <w:pStyle w:val="TAH"/>
              <w:rPr>
                <w:noProof/>
              </w:rPr>
            </w:pPr>
            <w:r w:rsidRPr="008D3D70">
              <w:rPr>
                <w:noProof/>
              </w:rPr>
              <w:t>Attribute name</w:t>
            </w:r>
          </w:p>
        </w:tc>
        <w:tc>
          <w:tcPr>
            <w:tcW w:w="1889" w:type="dxa"/>
            <w:shd w:val="clear" w:color="auto" w:fill="C0C0C0"/>
            <w:hideMark/>
          </w:tcPr>
          <w:p w14:paraId="327F2685" w14:textId="77777777" w:rsidR="008D3D70" w:rsidRPr="008D3D70" w:rsidRDefault="008D3D70" w:rsidP="00D02BE9">
            <w:pPr>
              <w:pStyle w:val="TAH"/>
              <w:rPr>
                <w:noProof/>
              </w:rPr>
            </w:pPr>
            <w:r w:rsidRPr="008D3D70">
              <w:rPr>
                <w:noProof/>
              </w:rPr>
              <w:t>Data type</w:t>
            </w:r>
          </w:p>
        </w:tc>
        <w:tc>
          <w:tcPr>
            <w:tcW w:w="360" w:type="dxa"/>
            <w:shd w:val="clear" w:color="auto" w:fill="C0C0C0"/>
            <w:hideMark/>
          </w:tcPr>
          <w:p w14:paraId="52F59063" w14:textId="77777777" w:rsidR="008D3D70" w:rsidRPr="008D3D70" w:rsidRDefault="008D3D70" w:rsidP="00D02BE9">
            <w:pPr>
              <w:pStyle w:val="TAH"/>
              <w:rPr>
                <w:noProof/>
              </w:rPr>
            </w:pPr>
            <w:r w:rsidRPr="008D3D70">
              <w:rPr>
                <w:noProof/>
              </w:rPr>
              <w:t>P</w:t>
            </w:r>
          </w:p>
        </w:tc>
        <w:tc>
          <w:tcPr>
            <w:tcW w:w="1170" w:type="dxa"/>
            <w:shd w:val="clear" w:color="auto" w:fill="C0C0C0"/>
            <w:hideMark/>
          </w:tcPr>
          <w:p w14:paraId="31B0F82A" w14:textId="77777777" w:rsidR="008D3D70" w:rsidRPr="008D3D70" w:rsidRDefault="008D3D70" w:rsidP="00D02BE9">
            <w:pPr>
              <w:pStyle w:val="TAH"/>
              <w:rPr>
                <w:noProof/>
              </w:rPr>
            </w:pPr>
            <w:r w:rsidRPr="008D3D70">
              <w:rPr>
                <w:noProof/>
              </w:rPr>
              <w:t>Cardinality</w:t>
            </w:r>
          </w:p>
        </w:tc>
        <w:tc>
          <w:tcPr>
            <w:tcW w:w="3059" w:type="dxa"/>
            <w:shd w:val="clear" w:color="auto" w:fill="C0C0C0"/>
            <w:hideMark/>
          </w:tcPr>
          <w:p w14:paraId="6D2D20B2" w14:textId="77777777" w:rsidR="008D3D70" w:rsidRPr="008D3D70" w:rsidRDefault="008D3D70" w:rsidP="00D02BE9">
            <w:pPr>
              <w:pStyle w:val="TAH"/>
              <w:rPr>
                <w:noProof/>
              </w:rPr>
            </w:pPr>
            <w:r w:rsidRPr="008D3D70">
              <w:rPr>
                <w:noProof/>
              </w:rPr>
              <w:t>Description</w:t>
            </w:r>
          </w:p>
        </w:tc>
        <w:tc>
          <w:tcPr>
            <w:tcW w:w="1304" w:type="dxa"/>
            <w:shd w:val="clear" w:color="auto" w:fill="C0C0C0"/>
            <w:hideMark/>
          </w:tcPr>
          <w:p w14:paraId="774C4AC4" w14:textId="77777777" w:rsidR="008D3D70" w:rsidRPr="008D3D70" w:rsidRDefault="008D3D70" w:rsidP="00D02BE9">
            <w:pPr>
              <w:pStyle w:val="TAH"/>
              <w:rPr>
                <w:noProof/>
              </w:rPr>
            </w:pPr>
            <w:r w:rsidRPr="008D3D70">
              <w:rPr>
                <w:noProof/>
              </w:rPr>
              <w:t>Applicability</w:t>
            </w:r>
          </w:p>
        </w:tc>
      </w:tr>
      <w:tr w:rsidR="008D3D70" w:rsidRPr="008D3D70" w14:paraId="1A4D6585" w14:textId="77777777" w:rsidTr="00D02BE9">
        <w:trPr>
          <w:jc w:val="center"/>
        </w:trPr>
        <w:tc>
          <w:tcPr>
            <w:tcW w:w="1563" w:type="dxa"/>
            <w:vAlign w:val="center"/>
            <w:hideMark/>
          </w:tcPr>
          <w:p w14:paraId="756E182F" w14:textId="77777777" w:rsidR="008D3D70" w:rsidRPr="008D3D70" w:rsidRDefault="008D3D70" w:rsidP="00D02BE9">
            <w:pPr>
              <w:pStyle w:val="TAL"/>
              <w:rPr>
                <w:noProof/>
              </w:rPr>
            </w:pPr>
            <w:r w:rsidRPr="008D3D70">
              <w:rPr>
                <w:noProof/>
                <w:lang w:eastAsia="zh-CN"/>
              </w:rPr>
              <w:t>cause</w:t>
            </w:r>
          </w:p>
        </w:tc>
        <w:tc>
          <w:tcPr>
            <w:tcW w:w="1889" w:type="dxa"/>
            <w:vAlign w:val="center"/>
            <w:hideMark/>
          </w:tcPr>
          <w:p w14:paraId="1BA2B006" w14:textId="77777777" w:rsidR="008D3D70" w:rsidRPr="008D3D70" w:rsidRDefault="008D3D70" w:rsidP="00D02BE9">
            <w:pPr>
              <w:pStyle w:val="TAL"/>
              <w:rPr>
                <w:noProof/>
              </w:rPr>
            </w:pPr>
            <w:r w:rsidRPr="008D3D70">
              <w:t>DistSessionFailure</w:t>
            </w:r>
          </w:p>
        </w:tc>
        <w:tc>
          <w:tcPr>
            <w:tcW w:w="360" w:type="dxa"/>
            <w:vAlign w:val="center"/>
            <w:hideMark/>
          </w:tcPr>
          <w:p w14:paraId="4B478DDA" w14:textId="77777777" w:rsidR="008D3D70" w:rsidRPr="008D3D70" w:rsidRDefault="008D3D70" w:rsidP="00D02BE9">
            <w:pPr>
              <w:pStyle w:val="TAC"/>
              <w:rPr>
                <w:noProof/>
              </w:rPr>
            </w:pPr>
            <w:r w:rsidRPr="008D3D70">
              <w:rPr>
                <w:noProof/>
              </w:rPr>
              <w:t>M</w:t>
            </w:r>
          </w:p>
        </w:tc>
        <w:tc>
          <w:tcPr>
            <w:tcW w:w="1170" w:type="dxa"/>
            <w:vAlign w:val="center"/>
            <w:hideMark/>
          </w:tcPr>
          <w:p w14:paraId="1319BC77" w14:textId="77777777" w:rsidR="008D3D70" w:rsidRPr="008D3D70" w:rsidRDefault="008D3D70" w:rsidP="00D02BE9">
            <w:pPr>
              <w:pStyle w:val="TAC"/>
              <w:rPr>
                <w:noProof/>
              </w:rPr>
            </w:pPr>
            <w:r w:rsidRPr="008D3D70">
              <w:t>1</w:t>
            </w:r>
          </w:p>
        </w:tc>
        <w:tc>
          <w:tcPr>
            <w:tcW w:w="3059" w:type="dxa"/>
            <w:vAlign w:val="center"/>
            <w:hideMark/>
          </w:tcPr>
          <w:p w14:paraId="5D5FD3A8" w14:textId="77777777" w:rsidR="008D3D70" w:rsidRPr="008D3D70" w:rsidRDefault="008D3D70" w:rsidP="00D02BE9">
            <w:pPr>
              <w:pStyle w:val="TAL"/>
            </w:pPr>
            <w:r w:rsidRPr="008D3D70">
              <w:t>Represents the cause of the failure of the MBS User Data Ingest session creation/update.</w:t>
            </w:r>
          </w:p>
        </w:tc>
        <w:tc>
          <w:tcPr>
            <w:tcW w:w="1304" w:type="dxa"/>
            <w:vAlign w:val="center"/>
          </w:tcPr>
          <w:p w14:paraId="4047B73D" w14:textId="77777777" w:rsidR="008D3D70" w:rsidRPr="008D3D70" w:rsidRDefault="008D3D70" w:rsidP="00D02BE9">
            <w:pPr>
              <w:pStyle w:val="TAL"/>
              <w:rPr>
                <w:rFonts w:cs="Arial"/>
                <w:noProof/>
                <w:szCs w:val="18"/>
              </w:rPr>
            </w:pPr>
          </w:p>
        </w:tc>
      </w:tr>
      <w:tr w:rsidR="008D3D70" w:rsidRPr="008D3D70" w14:paraId="0D8EBE13" w14:textId="77777777" w:rsidTr="00D02BE9">
        <w:trPr>
          <w:jc w:val="center"/>
        </w:trPr>
        <w:tc>
          <w:tcPr>
            <w:tcW w:w="1563" w:type="dxa"/>
            <w:vAlign w:val="center"/>
          </w:tcPr>
          <w:p w14:paraId="263C684C" w14:textId="77777777" w:rsidR="008D3D70" w:rsidRPr="008D3D70" w:rsidRDefault="008D3D70" w:rsidP="00D02BE9">
            <w:pPr>
              <w:pStyle w:val="TAL"/>
              <w:rPr>
                <w:noProof/>
                <w:lang w:eastAsia="zh-CN"/>
              </w:rPr>
            </w:pPr>
            <w:r w:rsidRPr="008D3D70">
              <w:rPr>
                <w:noProof/>
                <w:lang w:eastAsia="zh-CN"/>
              </w:rPr>
              <w:t>redMbsServArea</w:t>
            </w:r>
          </w:p>
        </w:tc>
        <w:tc>
          <w:tcPr>
            <w:tcW w:w="1889" w:type="dxa"/>
            <w:vAlign w:val="center"/>
          </w:tcPr>
          <w:p w14:paraId="767A024C" w14:textId="77777777" w:rsidR="008D3D70" w:rsidRPr="008D3D70" w:rsidRDefault="008D3D70" w:rsidP="00D02BE9">
            <w:pPr>
              <w:pStyle w:val="TAL"/>
            </w:pPr>
            <w:r w:rsidRPr="008D3D70">
              <w:t>ReducedMbsServArea</w:t>
            </w:r>
          </w:p>
        </w:tc>
        <w:tc>
          <w:tcPr>
            <w:tcW w:w="360" w:type="dxa"/>
            <w:vAlign w:val="center"/>
          </w:tcPr>
          <w:p w14:paraId="41B723E2" w14:textId="77777777" w:rsidR="008D3D70" w:rsidRPr="008D3D70" w:rsidRDefault="008D3D70" w:rsidP="00D02BE9">
            <w:pPr>
              <w:pStyle w:val="TAC"/>
            </w:pPr>
            <w:r w:rsidRPr="008D3D70">
              <w:t>C</w:t>
            </w:r>
          </w:p>
        </w:tc>
        <w:tc>
          <w:tcPr>
            <w:tcW w:w="1170" w:type="dxa"/>
            <w:vAlign w:val="center"/>
          </w:tcPr>
          <w:p w14:paraId="29E85BC3" w14:textId="77777777" w:rsidR="008D3D70" w:rsidRPr="008D3D70" w:rsidRDefault="008D3D70" w:rsidP="00D02BE9">
            <w:pPr>
              <w:pStyle w:val="TAC"/>
            </w:pPr>
            <w:r w:rsidRPr="008D3D70">
              <w:t>0..1</w:t>
            </w:r>
          </w:p>
        </w:tc>
        <w:tc>
          <w:tcPr>
            <w:tcW w:w="3059" w:type="dxa"/>
            <w:vAlign w:val="center"/>
          </w:tcPr>
          <w:p w14:paraId="52150654" w14:textId="77777777" w:rsidR="008D3D70" w:rsidRPr="008D3D70" w:rsidRDefault="008D3D70" w:rsidP="00D02BE9">
            <w:pPr>
              <w:pStyle w:val="TAL"/>
              <w:rPr>
                <w:lang w:eastAsia="zh-CN"/>
              </w:rPr>
            </w:pPr>
            <w:r w:rsidRPr="008D3D70">
              <w:rPr>
                <w:lang w:eastAsia="zh-CN"/>
              </w:rPr>
              <w:t xml:space="preserve">Contains the </w:t>
            </w:r>
            <w:r w:rsidRPr="008D3D70">
              <w:rPr>
                <w:rFonts w:cs="Arial"/>
                <w:szCs w:val="18"/>
              </w:rPr>
              <w:t>reduced MBS Service Area information, i.e., the MBS Service Area that can be accepted by the 3GPP Core Network</w:t>
            </w:r>
            <w:r w:rsidRPr="008D3D70">
              <w:rPr>
                <w:lang w:eastAsia="zh-CN"/>
              </w:rPr>
              <w:t>.</w:t>
            </w:r>
          </w:p>
          <w:p w14:paraId="0BA0B117" w14:textId="77777777" w:rsidR="008D3D70" w:rsidRPr="008D3D70" w:rsidRDefault="008D3D70" w:rsidP="00D02BE9">
            <w:pPr>
              <w:pStyle w:val="TAL"/>
            </w:pPr>
          </w:p>
          <w:p w14:paraId="2EB67A66" w14:textId="77777777" w:rsidR="008D3D70" w:rsidRPr="008D3D70" w:rsidRDefault="008D3D70" w:rsidP="00D02BE9">
            <w:pPr>
              <w:pStyle w:val="TAL"/>
            </w:pPr>
            <w:r w:rsidRPr="008D3D70">
              <w:t>This attribute shall be present only when the "cause" attribute is set to "MBS_SERVICE_AREA_TOO_LARGE".</w:t>
            </w:r>
          </w:p>
        </w:tc>
        <w:tc>
          <w:tcPr>
            <w:tcW w:w="1304" w:type="dxa"/>
            <w:vAlign w:val="center"/>
          </w:tcPr>
          <w:p w14:paraId="298279FE" w14:textId="77777777" w:rsidR="008D3D70" w:rsidRPr="008D3D70" w:rsidRDefault="008D3D70" w:rsidP="00D02BE9">
            <w:pPr>
              <w:pStyle w:val="TAL"/>
              <w:rPr>
                <w:rFonts w:cs="Arial"/>
                <w:noProof/>
                <w:szCs w:val="18"/>
              </w:rPr>
            </w:pPr>
          </w:p>
        </w:tc>
      </w:tr>
    </w:tbl>
    <w:p w14:paraId="381E863E" w14:textId="77777777" w:rsidR="008D3D70" w:rsidRPr="008D3D70" w:rsidRDefault="008D3D70" w:rsidP="008D3D70"/>
    <w:p w14:paraId="4AB715BF" w14:textId="77777777" w:rsidR="008D3D70" w:rsidRPr="008D3D70" w:rsidRDefault="008D3D70" w:rsidP="008D3D70">
      <w:pPr>
        <w:pStyle w:val="Heading5"/>
        <w:rPr>
          <w:noProof/>
        </w:rPr>
      </w:pPr>
      <w:bookmarkStart w:id="1156" w:name="_Toc209530296"/>
      <w:r w:rsidRPr="008D3D70">
        <w:rPr>
          <w:noProof/>
        </w:rPr>
        <w:t>6.2.6.2.18</w:t>
      </w:r>
      <w:r w:rsidRPr="008D3D70">
        <w:rPr>
          <w:noProof/>
        </w:rPr>
        <w:tab/>
        <w:t xml:space="preserve">Type </w:t>
      </w:r>
      <w:r w:rsidRPr="008D3D70">
        <w:rPr>
          <w:lang w:eastAsia="zh-CN"/>
        </w:rPr>
        <w:t>MbsDistSessFailureSets</w:t>
      </w:r>
      <w:bookmarkEnd w:id="1156"/>
    </w:p>
    <w:p w14:paraId="6CCA1EA5" w14:textId="77777777" w:rsidR="008D3D70" w:rsidRDefault="008D3D70" w:rsidP="008D3D70">
      <w:pPr>
        <w:pStyle w:val="TH"/>
        <w:rPr>
          <w:noProof/>
        </w:rPr>
      </w:pPr>
      <w:r w:rsidRPr="008D3D70">
        <w:rPr>
          <w:noProof/>
        </w:rPr>
        <w:t>Table 6.2.6.2.18-1: Definition</w:t>
      </w:r>
      <w:r>
        <w:rPr>
          <w:noProof/>
        </w:rPr>
        <w:t xml:space="preserve"> of type </w:t>
      </w:r>
      <w:r>
        <w:rPr>
          <w:lang w:eastAsia="zh-CN"/>
        </w:rPr>
        <w:t>MbsDistSessFailureSets</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14:paraId="0EE5C16D" w14:textId="77777777" w:rsidTr="00D02BE9">
        <w:trPr>
          <w:jc w:val="center"/>
        </w:trPr>
        <w:tc>
          <w:tcPr>
            <w:tcW w:w="1563" w:type="dxa"/>
            <w:shd w:val="clear" w:color="auto" w:fill="C0C0C0"/>
            <w:hideMark/>
          </w:tcPr>
          <w:p w14:paraId="21068D1D" w14:textId="77777777" w:rsidR="008D3D70" w:rsidRDefault="008D3D70" w:rsidP="00D02BE9">
            <w:pPr>
              <w:pStyle w:val="TAH"/>
              <w:rPr>
                <w:noProof/>
              </w:rPr>
            </w:pPr>
            <w:r>
              <w:rPr>
                <w:noProof/>
              </w:rPr>
              <w:t>Attribute name</w:t>
            </w:r>
          </w:p>
        </w:tc>
        <w:tc>
          <w:tcPr>
            <w:tcW w:w="1889" w:type="dxa"/>
            <w:shd w:val="clear" w:color="auto" w:fill="C0C0C0"/>
            <w:hideMark/>
          </w:tcPr>
          <w:p w14:paraId="13605E0A" w14:textId="77777777" w:rsidR="008D3D70" w:rsidRDefault="008D3D70" w:rsidP="00D02BE9">
            <w:pPr>
              <w:pStyle w:val="TAH"/>
              <w:rPr>
                <w:noProof/>
              </w:rPr>
            </w:pPr>
            <w:r>
              <w:rPr>
                <w:noProof/>
              </w:rPr>
              <w:t>Data type</w:t>
            </w:r>
          </w:p>
        </w:tc>
        <w:tc>
          <w:tcPr>
            <w:tcW w:w="360" w:type="dxa"/>
            <w:shd w:val="clear" w:color="auto" w:fill="C0C0C0"/>
            <w:hideMark/>
          </w:tcPr>
          <w:p w14:paraId="73046A90" w14:textId="77777777" w:rsidR="008D3D70" w:rsidRDefault="008D3D70" w:rsidP="00D02BE9">
            <w:pPr>
              <w:pStyle w:val="TAH"/>
              <w:rPr>
                <w:noProof/>
              </w:rPr>
            </w:pPr>
            <w:r>
              <w:rPr>
                <w:noProof/>
              </w:rPr>
              <w:t>P</w:t>
            </w:r>
          </w:p>
        </w:tc>
        <w:tc>
          <w:tcPr>
            <w:tcW w:w="1170" w:type="dxa"/>
            <w:shd w:val="clear" w:color="auto" w:fill="C0C0C0"/>
            <w:hideMark/>
          </w:tcPr>
          <w:p w14:paraId="0B791AB7" w14:textId="77777777" w:rsidR="008D3D70" w:rsidRDefault="008D3D70" w:rsidP="00D02BE9">
            <w:pPr>
              <w:pStyle w:val="TAH"/>
              <w:rPr>
                <w:noProof/>
              </w:rPr>
            </w:pPr>
            <w:r>
              <w:rPr>
                <w:noProof/>
              </w:rPr>
              <w:t>Cardinality</w:t>
            </w:r>
          </w:p>
        </w:tc>
        <w:tc>
          <w:tcPr>
            <w:tcW w:w="3059" w:type="dxa"/>
            <w:shd w:val="clear" w:color="auto" w:fill="C0C0C0"/>
            <w:hideMark/>
          </w:tcPr>
          <w:p w14:paraId="40029075" w14:textId="77777777" w:rsidR="008D3D70" w:rsidRDefault="008D3D70" w:rsidP="00D02BE9">
            <w:pPr>
              <w:pStyle w:val="TAH"/>
              <w:rPr>
                <w:noProof/>
              </w:rPr>
            </w:pPr>
            <w:r>
              <w:rPr>
                <w:noProof/>
              </w:rPr>
              <w:t>Description</w:t>
            </w:r>
          </w:p>
        </w:tc>
        <w:tc>
          <w:tcPr>
            <w:tcW w:w="1304" w:type="dxa"/>
            <w:shd w:val="clear" w:color="auto" w:fill="C0C0C0"/>
            <w:hideMark/>
          </w:tcPr>
          <w:p w14:paraId="3D6CB843" w14:textId="77777777" w:rsidR="008D3D70" w:rsidRDefault="008D3D70" w:rsidP="00D02BE9">
            <w:pPr>
              <w:pStyle w:val="TAH"/>
              <w:rPr>
                <w:noProof/>
              </w:rPr>
            </w:pPr>
            <w:r>
              <w:rPr>
                <w:noProof/>
              </w:rPr>
              <w:t>Applicability</w:t>
            </w:r>
          </w:p>
        </w:tc>
      </w:tr>
      <w:tr w:rsidR="008D3D70" w14:paraId="209A707E" w14:textId="77777777" w:rsidTr="00D02BE9">
        <w:trPr>
          <w:jc w:val="center"/>
        </w:trPr>
        <w:tc>
          <w:tcPr>
            <w:tcW w:w="1563" w:type="dxa"/>
            <w:vAlign w:val="center"/>
            <w:hideMark/>
          </w:tcPr>
          <w:p w14:paraId="1F3A3955" w14:textId="77777777" w:rsidR="008D3D70" w:rsidRDefault="008D3D70" w:rsidP="00D02BE9">
            <w:pPr>
              <w:pStyle w:val="TAL"/>
              <w:rPr>
                <w:noProof/>
              </w:rPr>
            </w:pPr>
            <w:r>
              <w:rPr>
                <w:noProof/>
                <w:lang w:eastAsia="zh-CN"/>
              </w:rPr>
              <w:t>causes</w:t>
            </w:r>
          </w:p>
        </w:tc>
        <w:tc>
          <w:tcPr>
            <w:tcW w:w="1889" w:type="dxa"/>
            <w:vAlign w:val="center"/>
            <w:hideMark/>
          </w:tcPr>
          <w:p w14:paraId="17B63757" w14:textId="77777777" w:rsidR="008D3D70" w:rsidRDefault="008D3D70" w:rsidP="00D02BE9">
            <w:pPr>
              <w:pStyle w:val="TAL"/>
              <w:rPr>
                <w:noProof/>
              </w:rPr>
            </w:pPr>
            <w:proofErr w:type="gramStart"/>
            <w:r>
              <w:t>map(</w:t>
            </w:r>
            <w:proofErr w:type="gramEnd"/>
            <w:r>
              <w:rPr>
                <w:lang w:eastAsia="zh-CN"/>
              </w:rPr>
              <w:t>MbsDistSessFailure</w:t>
            </w:r>
            <w:r>
              <w:t>)</w:t>
            </w:r>
          </w:p>
        </w:tc>
        <w:tc>
          <w:tcPr>
            <w:tcW w:w="360" w:type="dxa"/>
            <w:vAlign w:val="center"/>
            <w:hideMark/>
          </w:tcPr>
          <w:p w14:paraId="4475C6B1" w14:textId="77777777" w:rsidR="008D3D70" w:rsidRDefault="008D3D70" w:rsidP="00D02BE9">
            <w:pPr>
              <w:pStyle w:val="TAC"/>
              <w:rPr>
                <w:noProof/>
              </w:rPr>
            </w:pPr>
            <w:r>
              <w:rPr>
                <w:noProof/>
              </w:rPr>
              <w:t>M</w:t>
            </w:r>
          </w:p>
        </w:tc>
        <w:tc>
          <w:tcPr>
            <w:tcW w:w="1170" w:type="dxa"/>
            <w:vAlign w:val="center"/>
            <w:hideMark/>
          </w:tcPr>
          <w:p w14:paraId="75545614" w14:textId="77777777" w:rsidR="008D3D70" w:rsidRDefault="008D3D70" w:rsidP="00D02BE9">
            <w:pPr>
              <w:pStyle w:val="TAC"/>
              <w:rPr>
                <w:noProof/>
              </w:rPr>
            </w:pPr>
            <w:proofErr w:type="gramStart"/>
            <w:r>
              <w:t>1..N</w:t>
            </w:r>
            <w:proofErr w:type="gramEnd"/>
          </w:p>
        </w:tc>
        <w:tc>
          <w:tcPr>
            <w:tcW w:w="3059" w:type="dxa"/>
            <w:vAlign w:val="center"/>
            <w:hideMark/>
          </w:tcPr>
          <w:p w14:paraId="3F773F0B" w14:textId="77777777" w:rsidR="008D3D70" w:rsidRDefault="008D3D70" w:rsidP="00D02BE9">
            <w:pPr>
              <w:pStyle w:val="TAL"/>
            </w:pPr>
            <w:r>
              <w:t>Represents the</w:t>
            </w:r>
            <w:r w:rsidRPr="00B02994">
              <w:t xml:space="preserve"> </w:t>
            </w:r>
            <w:r>
              <w:t>causes of the failure of the MBS User Data Ingest session creation/update on a per-MBS Distribution Session granularity</w:t>
            </w:r>
            <w:r w:rsidRPr="005F5B8C">
              <w:t>.</w:t>
            </w:r>
          </w:p>
          <w:p w14:paraId="5CBA538C" w14:textId="77777777" w:rsidR="008D3D70" w:rsidRDefault="008D3D70" w:rsidP="00D02BE9">
            <w:pPr>
              <w:pStyle w:val="TAL"/>
            </w:pPr>
          </w:p>
          <w:p w14:paraId="732417CB" w14:textId="77777777" w:rsidR="008D3D70" w:rsidRPr="00416CC9" w:rsidRDefault="008D3D70" w:rsidP="00D02BE9">
            <w:pPr>
              <w:pStyle w:val="TAL"/>
            </w:pPr>
            <w:r>
              <w:t>The key of the map shall be a string set to the same value received from the NF service consumer within "mbsDisSessInfos" attribute of the MBSUserDataIngSession data type to enable the identification of the failed MBS Distribution session.</w:t>
            </w:r>
          </w:p>
        </w:tc>
        <w:tc>
          <w:tcPr>
            <w:tcW w:w="1304" w:type="dxa"/>
            <w:vAlign w:val="center"/>
          </w:tcPr>
          <w:p w14:paraId="4AB1C334" w14:textId="77777777" w:rsidR="008D3D70" w:rsidRDefault="008D3D70" w:rsidP="00D02BE9">
            <w:pPr>
              <w:pStyle w:val="TAL"/>
              <w:rPr>
                <w:rFonts w:cs="Arial"/>
                <w:noProof/>
                <w:szCs w:val="18"/>
              </w:rPr>
            </w:pPr>
          </w:p>
        </w:tc>
      </w:tr>
    </w:tbl>
    <w:p w14:paraId="5FDA5A01" w14:textId="77777777" w:rsidR="008D3D70" w:rsidRDefault="008D3D70" w:rsidP="008D3D70"/>
    <w:p w14:paraId="0309D09D" w14:textId="77777777" w:rsidR="00DA1D38" w:rsidRPr="008D3D70" w:rsidRDefault="00DA1D38" w:rsidP="00DA1D38">
      <w:pPr>
        <w:pStyle w:val="Heading5"/>
        <w:rPr>
          <w:noProof/>
        </w:rPr>
      </w:pPr>
      <w:bookmarkStart w:id="1157" w:name="_Toc209530297"/>
      <w:r w:rsidRPr="008D3D70">
        <w:rPr>
          <w:noProof/>
        </w:rPr>
        <w:lastRenderedPageBreak/>
        <w:t>6.2.6.2.</w:t>
      </w:r>
      <w:r w:rsidRPr="00DA1D38">
        <w:rPr>
          <w:noProof/>
        </w:rPr>
        <w:t>19</w:t>
      </w:r>
      <w:r w:rsidRPr="008D3D70">
        <w:rPr>
          <w:noProof/>
        </w:rPr>
        <w:tab/>
        <w:t xml:space="preserve">Type </w:t>
      </w:r>
      <w:r w:rsidRPr="00015667">
        <w:t>RepetitionRule</w:t>
      </w:r>
      <w:r>
        <w:t>Rm</w:t>
      </w:r>
      <w:bookmarkEnd w:id="1157"/>
    </w:p>
    <w:p w14:paraId="2A94BD1A" w14:textId="77777777" w:rsidR="00DA1D38" w:rsidRDefault="00DA1D38" w:rsidP="00DA1D38">
      <w:r>
        <w:t>This</w:t>
      </w:r>
      <w:r w:rsidRPr="00B64903">
        <w:t xml:space="preserve"> data type </w:t>
      </w:r>
      <w:r>
        <w:t xml:space="preserve">is </w:t>
      </w:r>
      <w:r w:rsidRPr="00B64903">
        <w:t xml:space="preserve">defined in </w:t>
      </w:r>
      <w:r>
        <w:t xml:space="preserve">the same way as the </w:t>
      </w:r>
      <w:r w:rsidRPr="00015667">
        <w:t>RepetitionRule</w:t>
      </w:r>
      <w:r>
        <w:t xml:space="preserve"> data type defined in </w:t>
      </w:r>
      <w:r w:rsidRPr="00B64903">
        <w:t>clause</w:t>
      </w:r>
      <w:r>
        <w:t> </w:t>
      </w:r>
      <w:r w:rsidRPr="00B64903">
        <w:t>5.2.7 of 3GPP</w:t>
      </w:r>
      <w:r>
        <w:t> </w:t>
      </w:r>
      <w:r w:rsidRPr="00B64903">
        <w:t>TS</w:t>
      </w:r>
      <w:r>
        <w:t> </w:t>
      </w:r>
      <w:r w:rsidRPr="00B64903">
        <w:t>26.517</w:t>
      </w:r>
      <w:r>
        <w:t> </w:t>
      </w:r>
      <w:r w:rsidRPr="00B64903">
        <w:t>[23] but with the OpenAPI "nullable: true" property.</w:t>
      </w:r>
    </w:p>
    <w:p w14:paraId="31ABDF1C" w14:textId="13DA9B0F" w:rsidR="00F76258" w:rsidRDefault="00F76258" w:rsidP="00F76258">
      <w:pPr>
        <w:pStyle w:val="Heading4"/>
        <w:rPr>
          <w:lang w:val="en-US"/>
        </w:rPr>
      </w:pPr>
      <w:bookmarkStart w:id="1158" w:name="_Toc209530298"/>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152"/>
      <w:bookmarkEnd w:id="1153"/>
      <w:bookmarkEnd w:id="1154"/>
      <w:bookmarkEnd w:id="1155"/>
      <w:bookmarkEnd w:id="1158"/>
    </w:p>
    <w:p w14:paraId="299B123C" w14:textId="77777777" w:rsidR="00F76258" w:rsidRPr="00384E92" w:rsidRDefault="00F76258" w:rsidP="00F76258">
      <w:pPr>
        <w:pStyle w:val="Heading5"/>
      </w:pPr>
      <w:bookmarkStart w:id="1159" w:name="_Toc120609088"/>
      <w:bookmarkStart w:id="1160" w:name="_Toc120657555"/>
      <w:bookmarkStart w:id="1161" w:name="_Toc133407837"/>
      <w:bookmarkStart w:id="1162" w:name="_Toc164876394"/>
      <w:bookmarkStart w:id="1163" w:name="_Toc209530299"/>
      <w:r>
        <w:t>6.2.6.3.1</w:t>
      </w:r>
      <w:r w:rsidRPr="00384E92">
        <w:tab/>
        <w:t>Introduction</w:t>
      </w:r>
      <w:bookmarkEnd w:id="1159"/>
      <w:bookmarkEnd w:id="1160"/>
      <w:bookmarkEnd w:id="1161"/>
      <w:bookmarkEnd w:id="1162"/>
      <w:bookmarkEnd w:id="1163"/>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1164" w:name="_Toc120609089"/>
      <w:bookmarkStart w:id="1165" w:name="_Toc120657556"/>
      <w:bookmarkStart w:id="1166" w:name="_Toc133407838"/>
      <w:bookmarkStart w:id="1167" w:name="_Toc164876395"/>
      <w:bookmarkStart w:id="1168" w:name="_Toc209530300"/>
      <w:r>
        <w:t>6.2.6.3.2</w:t>
      </w:r>
      <w:r w:rsidRPr="00384E92">
        <w:tab/>
        <w:t>Simple data types</w:t>
      </w:r>
      <w:bookmarkEnd w:id="1164"/>
      <w:bookmarkEnd w:id="1165"/>
      <w:bookmarkEnd w:id="1166"/>
      <w:bookmarkEnd w:id="1167"/>
      <w:bookmarkEnd w:id="1168"/>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1169" w:name="_Toc120609090"/>
      <w:bookmarkStart w:id="1170" w:name="_Toc120657557"/>
      <w:bookmarkStart w:id="1171" w:name="_Toc133407839"/>
      <w:bookmarkStart w:id="1172" w:name="_Toc164876396"/>
      <w:bookmarkStart w:id="1173" w:name="_Toc209530301"/>
      <w:r>
        <w:t>6.2.6.3.3</w:t>
      </w:r>
      <w:r w:rsidRPr="00BC662F">
        <w:tab/>
        <w:t xml:space="preserve">Enumeration: </w:t>
      </w:r>
      <w:r>
        <w:t>DistributionMethod</w:t>
      </w:r>
      <w:bookmarkEnd w:id="1169"/>
      <w:bookmarkEnd w:id="1170"/>
      <w:bookmarkEnd w:id="1171"/>
      <w:bookmarkEnd w:id="1172"/>
      <w:bookmarkEnd w:id="1173"/>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1174" w:name="_Toc120609091"/>
      <w:bookmarkStart w:id="1175" w:name="_Toc120657558"/>
      <w:bookmarkStart w:id="1176" w:name="_Toc133407840"/>
      <w:bookmarkStart w:id="1177" w:name="_Toc164876397"/>
      <w:bookmarkStart w:id="1178" w:name="_Toc209530302"/>
      <w:r>
        <w:t>6.2.6.3.</w:t>
      </w:r>
      <w:r w:rsidR="00D76D79">
        <w:t>4</w:t>
      </w:r>
      <w:r w:rsidRPr="00BC662F">
        <w:tab/>
        <w:t xml:space="preserve">Enumeration: </w:t>
      </w:r>
      <w:r>
        <w:t>Event</w:t>
      </w:r>
      <w:bookmarkEnd w:id="1174"/>
      <w:bookmarkEnd w:id="1175"/>
      <w:bookmarkEnd w:id="1176"/>
      <w:bookmarkEnd w:id="1177"/>
      <w:bookmarkEnd w:id="1178"/>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55"/>
        <w:gridCol w:w="10"/>
      </w:tblGrid>
      <w:tr w:rsidR="00F76258" w:rsidRPr="00B54FF5" w14:paraId="4A65D358" w14:textId="77777777" w:rsidTr="006A1C6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gridSpan w:val="2"/>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6A1C6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gridSpan w:val="2"/>
            <w:vAlign w:val="center"/>
          </w:tcPr>
          <w:p w14:paraId="26C0D3C5" w14:textId="77777777" w:rsidR="000631D6" w:rsidRPr="0016361A" w:rsidRDefault="000631D6" w:rsidP="000631D6">
            <w:pPr>
              <w:pStyle w:val="TAL"/>
            </w:pPr>
          </w:p>
        </w:tc>
      </w:tr>
      <w:tr w:rsidR="000631D6" w:rsidRPr="00B54FF5" w14:paraId="423A4CB4" w14:textId="77777777" w:rsidTr="006A1C6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4555D1DC" w:rsidR="000631D6" w:rsidRDefault="000631D6" w:rsidP="000631D6">
            <w:pPr>
              <w:pStyle w:val="TAL"/>
            </w:pPr>
            <w:r>
              <w:t xml:space="preserve">Indicates that the MBS User Data Ingest Session </w:t>
            </w:r>
            <w:r w:rsidR="00C47907">
              <w:t>established</w:t>
            </w:r>
            <w:r>
              <w:t>.</w:t>
            </w:r>
            <w:r w:rsidR="00C47907">
              <w:t xml:space="preserve"> This </w:t>
            </w:r>
            <w:r w:rsidR="00C47907" w:rsidRPr="00853A15">
              <w:t>corresponds to the “user data ingest session established” event</w:t>
            </w:r>
            <w:r w:rsidR="00C47907">
              <w:t>.</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gridSpan w:val="2"/>
            <w:vAlign w:val="center"/>
          </w:tcPr>
          <w:p w14:paraId="683E89D3" w14:textId="77777777" w:rsidR="000631D6" w:rsidRPr="0016361A" w:rsidRDefault="000631D6" w:rsidP="000631D6">
            <w:pPr>
              <w:pStyle w:val="TAL"/>
            </w:pPr>
          </w:p>
        </w:tc>
      </w:tr>
      <w:tr w:rsidR="000631D6" w:rsidRPr="00B54FF5" w14:paraId="1984EB7F" w14:textId="77777777" w:rsidTr="006A1C6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5E022A02" w14:textId="58C43ED1" w:rsidR="00C47907" w:rsidRDefault="000631D6" w:rsidP="00C47907">
            <w:pPr>
              <w:pStyle w:val="TAL"/>
            </w:pPr>
            <w:r>
              <w:t>This is an "MBS User Data Ingest Session" level event.</w:t>
            </w:r>
          </w:p>
          <w:p w14:paraId="7BAAC757" w14:textId="77777777" w:rsidR="00C47907" w:rsidRDefault="00C47907" w:rsidP="00C47907">
            <w:pPr>
              <w:pStyle w:val="TAL"/>
            </w:pPr>
          </w:p>
          <w:p w14:paraId="1F849ED3" w14:textId="14126FD6" w:rsidR="000631D6" w:rsidRPr="004519E1" w:rsidRDefault="00C47907" w:rsidP="00C47907">
            <w:pPr>
              <w:pStyle w:val="TAL"/>
            </w:pPr>
            <w:r>
              <w:t>(NOTE</w:t>
            </w:r>
            <w:r>
              <w:rPr>
                <w:noProof/>
              </w:rPr>
              <w:t> 1</w:t>
            </w:r>
            <w:r>
              <w:t>)</w:t>
            </w:r>
          </w:p>
        </w:tc>
        <w:tc>
          <w:tcPr>
            <w:tcW w:w="702" w:type="pct"/>
            <w:gridSpan w:val="2"/>
            <w:vAlign w:val="center"/>
          </w:tcPr>
          <w:p w14:paraId="3DCDC17F" w14:textId="77777777" w:rsidR="000631D6" w:rsidRPr="0016361A" w:rsidRDefault="000631D6" w:rsidP="000631D6">
            <w:pPr>
              <w:pStyle w:val="TAL"/>
            </w:pPr>
          </w:p>
        </w:tc>
      </w:tr>
      <w:tr w:rsidR="000631D6" w:rsidRPr="00B54FF5" w14:paraId="096452DD" w14:textId="77777777" w:rsidTr="006A1C6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gridSpan w:val="2"/>
            <w:vAlign w:val="center"/>
          </w:tcPr>
          <w:p w14:paraId="438611C4" w14:textId="77777777" w:rsidR="000631D6" w:rsidRPr="0016361A" w:rsidRDefault="000631D6" w:rsidP="000631D6">
            <w:pPr>
              <w:pStyle w:val="TAL"/>
            </w:pPr>
          </w:p>
        </w:tc>
      </w:tr>
      <w:tr w:rsidR="000631D6" w:rsidRPr="00B54FF5" w14:paraId="54F06BBC" w14:textId="77777777" w:rsidTr="006A1C6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0860B313" w:rsidR="000631D6" w:rsidRDefault="000631D6" w:rsidP="000631D6">
            <w:pPr>
              <w:pStyle w:val="TAL"/>
            </w:pPr>
            <w:r>
              <w:t xml:space="preserve">Indicates that the MBS Distribution Session </w:t>
            </w:r>
            <w:r w:rsidR="00C47907">
              <w:t>is established</w:t>
            </w:r>
            <w:r>
              <w:t>.</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gridSpan w:val="2"/>
            <w:vAlign w:val="center"/>
          </w:tcPr>
          <w:p w14:paraId="2360D5A2" w14:textId="77777777" w:rsidR="000631D6" w:rsidRPr="0016361A" w:rsidRDefault="000631D6" w:rsidP="000631D6">
            <w:pPr>
              <w:pStyle w:val="TAL"/>
            </w:pPr>
          </w:p>
        </w:tc>
      </w:tr>
      <w:tr w:rsidR="000631D6" w:rsidRPr="00B54FF5" w14:paraId="4D65E816" w14:textId="77777777" w:rsidTr="006A1C6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00C2A4B1" w:rsidR="000631D6" w:rsidRDefault="000631D6" w:rsidP="000631D6">
            <w:pPr>
              <w:pStyle w:val="TAL"/>
            </w:pPr>
            <w:r>
              <w:t xml:space="preserve">Indicates that the MBS Distribution Session is </w:t>
            </w:r>
            <w:r w:rsidR="00C47907">
              <w:t>deactivated</w:t>
            </w:r>
            <w:r>
              <w:t>.</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gridSpan w:val="2"/>
            <w:vAlign w:val="center"/>
          </w:tcPr>
          <w:p w14:paraId="4EBD40A5" w14:textId="77777777" w:rsidR="000631D6" w:rsidRPr="0016361A" w:rsidRDefault="000631D6" w:rsidP="000631D6">
            <w:pPr>
              <w:pStyle w:val="TAL"/>
            </w:pPr>
          </w:p>
        </w:tc>
      </w:tr>
      <w:tr w:rsidR="000631D6" w:rsidRPr="00B54FF5" w14:paraId="21A9174D" w14:textId="77777777" w:rsidTr="006A1C6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gridSpan w:val="2"/>
            <w:vAlign w:val="center"/>
          </w:tcPr>
          <w:p w14:paraId="138648F2" w14:textId="77777777" w:rsidR="000631D6" w:rsidRPr="0016361A" w:rsidRDefault="000631D6" w:rsidP="000631D6">
            <w:pPr>
              <w:pStyle w:val="TAL"/>
            </w:pPr>
          </w:p>
        </w:tc>
      </w:tr>
      <w:tr w:rsidR="000631D6" w:rsidRPr="00B54FF5" w14:paraId="61137774" w14:textId="77777777" w:rsidTr="006A1C6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gridSpan w:val="2"/>
            <w:vAlign w:val="center"/>
          </w:tcPr>
          <w:p w14:paraId="564CF302" w14:textId="77777777" w:rsidR="000631D6" w:rsidRPr="0016361A" w:rsidRDefault="000631D6" w:rsidP="000631D6">
            <w:pPr>
              <w:pStyle w:val="TAL"/>
            </w:pPr>
          </w:p>
        </w:tc>
      </w:tr>
      <w:tr w:rsidR="00F76258" w:rsidRPr="00B54FF5" w14:paraId="3CA5613B" w14:textId="77777777" w:rsidTr="006A1C6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gridSpan w:val="2"/>
            <w:vAlign w:val="center"/>
          </w:tcPr>
          <w:p w14:paraId="72E7AB59" w14:textId="77777777" w:rsidR="00F76258" w:rsidRPr="0016361A" w:rsidRDefault="00F76258" w:rsidP="008473F6">
            <w:pPr>
              <w:pStyle w:val="TAL"/>
            </w:pPr>
          </w:p>
        </w:tc>
      </w:tr>
      <w:tr w:rsidR="00F76258" w:rsidRPr="00B54FF5" w14:paraId="7F0F658B" w14:textId="77777777" w:rsidTr="006A1C6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gridSpan w:val="2"/>
            <w:vAlign w:val="center"/>
          </w:tcPr>
          <w:p w14:paraId="175DA854" w14:textId="77777777" w:rsidR="00F76258" w:rsidRPr="0016361A" w:rsidRDefault="00F76258" w:rsidP="008473F6">
            <w:pPr>
              <w:pStyle w:val="TAL"/>
            </w:pPr>
          </w:p>
        </w:tc>
      </w:tr>
      <w:tr w:rsidR="00F76258" w:rsidRPr="00B54FF5" w14:paraId="44D56E6A" w14:textId="77777777" w:rsidTr="006A1C6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51DF151F" w14:textId="0FDAF989" w:rsidR="00C47907" w:rsidRDefault="00F76258" w:rsidP="00C47907">
            <w:pPr>
              <w:pStyle w:val="TAL"/>
            </w:pPr>
            <w:r w:rsidRPr="004519E1">
              <w:t xml:space="preserve">The </w:t>
            </w:r>
            <w:r>
              <w:t>MBS User Data Ingest Session is terminated.</w:t>
            </w:r>
          </w:p>
          <w:p w14:paraId="5EA3ADC5" w14:textId="77777777" w:rsidR="00C47907" w:rsidRDefault="00C47907" w:rsidP="00C47907">
            <w:pPr>
              <w:pStyle w:val="TAL"/>
            </w:pPr>
          </w:p>
          <w:p w14:paraId="78B068D7" w14:textId="763A203F" w:rsidR="00F76258" w:rsidRPr="005E0E48" w:rsidRDefault="00C47907" w:rsidP="00C47907">
            <w:pPr>
              <w:pStyle w:val="TAL"/>
            </w:pPr>
            <w:r>
              <w:t>(NOTE</w:t>
            </w:r>
            <w:r>
              <w:rPr>
                <w:noProof/>
              </w:rPr>
              <w:t> 1</w:t>
            </w:r>
            <w:r>
              <w:t>)</w:t>
            </w:r>
          </w:p>
        </w:tc>
        <w:tc>
          <w:tcPr>
            <w:tcW w:w="702" w:type="pct"/>
            <w:gridSpan w:val="2"/>
            <w:vAlign w:val="center"/>
          </w:tcPr>
          <w:p w14:paraId="22B2EA5B" w14:textId="77777777" w:rsidR="00F76258" w:rsidRPr="0016361A" w:rsidRDefault="00F76258" w:rsidP="008473F6">
            <w:pPr>
              <w:pStyle w:val="TAL"/>
            </w:pPr>
          </w:p>
        </w:tc>
      </w:tr>
      <w:tr w:rsidR="00C47907" w:rsidRPr="00B54FF5" w14:paraId="2B0AE0C0" w14:textId="77777777" w:rsidTr="006A1C63">
        <w:tc>
          <w:tcPr>
            <w:tcW w:w="1835" w:type="pct"/>
            <w:tcMar>
              <w:top w:w="0" w:type="dxa"/>
              <w:left w:w="108" w:type="dxa"/>
              <w:bottom w:w="0" w:type="dxa"/>
              <w:right w:w="108" w:type="dxa"/>
            </w:tcMar>
            <w:vAlign w:val="center"/>
          </w:tcPr>
          <w:p w14:paraId="19A6B085" w14:textId="3570D55E" w:rsidR="00C47907" w:rsidRDefault="00C47907" w:rsidP="00C47907">
            <w:pPr>
              <w:pStyle w:val="TAL"/>
            </w:pPr>
            <w:r>
              <w:t>SESSION_STARTED</w:t>
            </w:r>
          </w:p>
        </w:tc>
        <w:tc>
          <w:tcPr>
            <w:tcW w:w="2463" w:type="pct"/>
            <w:tcMar>
              <w:top w:w="0" w:type="dxa"/>
              <w:left w:w="108" w:type="dxa"/>
              <w:bottom w:w="0" w:type="dxa"/>
              <w:right w:w="108" w:type="dxa"/>
            </w:tcMar>
            <w:vAlign w:val="center"/>
          </w:tcPr>
          <w:p w14:paraId="2ACE9850" w14:textId="44B64AEB" w:rsidR="00C47907" w:rsidRPr="004519E1" w:rsidRDefault="00C47907" w:rsidP="00C47907">
            <w:pPr>
              <w:pStyle w:val="TAL"/>
            </w:pPr>
            <w:r>
              <w:t>The MBS Session is started.</w:t>
            </w:r>
          </w:p>
        </w:tc>
        <w:tc>
          <w:tcPr>
            <w:tcW w:w="702" w:type="pct"/>
            <w:gridSpan w:val="2"/>
            <w:vAlign w:val="center"/>
          </w:tcPr>
          <w:p w14:paraId="52B5FF2A" w14:textId="2064F60F" w:rsidR="00C47907" w:rsidRPr="0016361A" w:rsidRDefault="00C47907" w:rsidP="00C47907">
            <w:pPr>
              <w:pStyle w:val="TAL"/>
            </w:pPr>
            <w:r>
              <w:t>EventExt</w:t>
            </w:r>
          </w:p>
        </w:tc>
      </w:tr>
      <w:tr w:rsidR="00C47907" w:rsidRPr="00B54FF5" w14:paraId="06F88283" w14:textId="77777777" w:rsidTr="006A1C63">
        <w:tc>
          <w:tcPr>
            <w:tcW w:w="1835" w:type="pct"/>
            <w:tcMar>
              <w:top w:w="0" w:type="dxa"/>
              <w:left w:w="108" w:type="dxa"/>
              <w:bottom w:w="0" w:type="dxa"/>
              <w:right w:w="108" w:type="dxa"/>
            </w:tcMar>
            <w:vAlign w:val="center"/>
          </w:tcPr>
          <w:p w14:paraId="5B5CEE34" w14:textId="5C406B60" w:rsidR="00C47907" w:rsidRDefault="00C47907" w:rsidP="00C47907">
            <w:pPr>
              <w:pStyle w:val="TAL"/>
            </w:pPr>
            <w:r>
              <w:t>SESSION_RELEASED</w:t>
            </w:r>
          </w:p>
        </w:tc>
        <w:tc>
          <w:tcPr>
            <w:tcW w:w="2463" w:type="pct"/>
            <w:tcMar>
              <w:top w:w="0" w:type="dxa"/>
              <w:left w:w="108" w:type="dxa"/>
              <w:bottom w:w="0" w:type="dxa"/>
              <w:right w:w="108" w:type="dxa"/>
            </w:tcMar>
            <w:vAlign w:val="center"/>
          </w:tcPr>
          <w:p w14:paraId="172B3389" w14:textId="2E64181E" w:rsidR="00C47907" w:rsidRPr="004519E1" w:rsidRDefault="00C47907" w:rsidP="00C47907">
            <w:pPr>
              <w:pStyle w:val="TAL"/>
            </w:pPr>
            <w:r>
              <w:t>The MBS Session is released.</w:t>
            </w:r>
          </w:p>
        </w:tc>
        <w:tc>
          <w:tcPr>
            <w:tcW w:w="702" w:type="pct"/>
            <w:gridSpan w:val="2"/>
            <w:vAlign w:val="center"/>
          </w:tcPr>
          <w:p w14:paraId="6F64BECC" w14:textId="50FE135C" w:rsidR="00C47907" w:rsidRPr="0016361A" w:rsidRDefault="00C47907" w:rsidP="00C47907">
            <w:pPr>
              <w:pStyle w:val="TAL"/>
            </w:pPr>
            <w:r>
              <w:t>EventExt</w:t>
            </w:r>
          </w:p>
        </w:tc>
      </w:tr>
      <w:tr w:rsidR="00D47239" w:rsidRPr="00B54FF5" w14:paraId="4239AC12" w14:textId="77777777" w:rsidTr="006A1C63">
        <w:tc>
          <w:tcPr>
            <w:tcW w:w="1835" w:type="pct"/>
            <w:tcMar>
              <w:top w:w="0" w:type="dxa"/>
              <w:left w:w="108" w:type="dxa"/>
              <w:bottom w:w="0" w:type="dxa"/>
              <w:right w:w="108" w:type="dxa"/>
            </w:tcMar>
            <w:vAlign w:val="center"/>
          </w:tcPr>
          <w:p w14:paraId="5FCBA02C" w14:textId="22E4EA3A" w:rsidR="00D47239" w:rsidRDefault="00D47239" w:rsidP="00D47239">
            <w:pPr>
              <w:pStyle w:val="TAL"/>
            </w:pPr>
            <w:r>
              <w:t>DIST_SESS_ACTIVATED</w:t>
            </w:r>
          </w:p>
        </w:tc>
        <w:tc>
          <w:tcPr>
            <w:tcW w:w="2463" w:type="pct"/>
            <w:tcMar>
              <w:top w:w="0" w:type="dxa"/>
              <w:left w:w="108" w:type="dxa"/>
              <w:bottom w:w="0" w:type="dxa"/>
              <w:right w:w="108" w:type="dxa"/>
            </w:tcMar>
            <w:vAlign w:val="center"/>
          </w:tcPr>
          <w:p w14:paraId="21CCA814" w14:textId="42FA6A4B" w:rsidR="00D47239" w:rsidRPr="004519E1" w:rsidRDefault="00D47239" w:rsidP="00D47239">
            <w:pPr>
              <w:pStyle w:val="TAL"/>
            </w:pPr>
            <w:r w:rsidRPr="00303A3C">
              <w:t xml:space="preserve">The MBS Distribution </w:t>
            </w:r>
            <w:r>
              <w:t>S</w:t>
            </w:r>
            <w:r w:rsidRPr="00303A3C">
              <w:t xml:space="preserve">ession </w:t>
            </w:r>
            <w:r>
              <w:t>is activated successfully.</w:t>
            </w:r>
          </w:p>
        </w:tc>
        <w:tc>
          <w:tcPr>
            <w:tcW w:w="702" w:type="pct"/>
            <w:gridSpan w:val="2"/>
            <w:vAlign w:val="center"/>
          </w:tcPr>
          <w:p w14:paraId="4358D6EA" w14:textId="1BCC9411" w:rsidR="00D47239" w:rsidRPr="0016361A" w:rsidRDefault="00D47239" w:rsidP="00D47239">
            <w:pPr>
              <w:pStyle w:val="TAL"/>
            </w:pPr>
            <w:r>
              <w:t>EventExt</w:t>
            </w:r>
          </w:p>
        </w:tc>
      </w:tr>
      <w:tr w:rsidR="00D47239" w:rsidRPr="00B54FF5" w14:paraId="4CD0A634" w14:textId="77777777" w:rsidTr="006A1C63">
        <w:tc>
          <w:tcPr>
            <w:tcW w:w="1835" w:type="pct"/>
            <w:tcMar>
              <w:top w:w="0" w:type="dxa"/>
              <w:left w:w="108" w:type="dxa"/>
              <w:bottom w:w="0" w:type="dxa"/>
              <w:right w:w="108" w:type="dxa"/>
            </w:tcMar>
            <w:vAlign w:val="center"/>
          </w:tcPr>
          <w:p w14:paraId="0A67DEE1" w14:textId="259CC603" w:rsidR="00D47239" w:rsidRDefault="00D47239" w:rsidP="00D47239">
            <w:pPr>
              <w:pStyle w:val="TAL"/>
            </w:pPr>
            <w:r>
              <w:t>DIST_SESS_EST_FAILURE</w:t>
            </w:r>
          </w:p>
        </w:tc>
        <w:tc>
          <w:tcPr>
            <w:tcW w:w="2463" w:type="pct"/>
            <w:tcMar>
              <w:top w:w="0" w:type="dxa"/>
              <w:left w:w="108" w:type="dxa"/>
              <w:bottom w:w="0" w:type="dxa"/>
              <w:right w:w="108" w:type="dxa"/>
            </w:tcMar>
            <w:vAlign w:val="center"/>
          </w:tcPr>
          <w:p w14:paraId="0A653384" w14:textId="77777777" w:rsidR="00D47239" w:rsidRDefault="00D47239" w:rsidP="00D47239">
            <w:pPr>
              <w:pStyle w:val="TAL"/>
            </w:pPr>
            <w:r>
              <w:t>Indicates that the MBSF failed to establish the MBS Distribution Session at the MBSTF.</w:t>
            </w:r>
          </w:p>
          <w:p w14:paraId="6775FAEF" w14:textId="77777777" w:rsidR="00D47239" w:rsidRDefault="00D47239" w:rsidP="00D47239">
            <w:pPr>
              <w:pStyle w:val="TAL"/>
            </w:pPr>
          </w:p>
          <w:p w14:paraId="4DDE1C14" w14:textId="34289491" w:rsidR="00D47239" w:rsidRPr="004519E1" w:rsidRDefault="00D47239" w:rsidP="00D47239">
            <w:pPr>
              <w:pStyle w:val="TAL"/>
            </w:pPr>
            <w:r>
              <w:t>This is an “MBS Distribution Session" level event.</w:t>
            </w:r>
          </w:p>
        </w:tc>
        <w:tc>
          <w:tcPr>
            <w:tcW w:w="702" w:type="pct"/>
            <w:gridSpan w:val="2"/>
            <w:vAlign w:val="center"/>
          </w:tcPr>
          <w:p w14:paraId="5CE809E6" w14:textId="13D84E2D" w:rsidR="00D47239" w:rsidRPr="0016361A" w:rsidRDefault="00D47239" w:rsidP="00D47239">
            <w:pPr>
              <w:pStyle w:val="TAL"/>
            </w:pPr>
            <w:r>
              <w:t>EventExt</w:t>
            </w:r>
          </w:p>
        </w:tc>
      </w:tr>
      <w:tr w:rsidR="00D47239" w:rsidRPr="00B54FF5" w14:paraId="54CCF949" w14:textId="77777777" w:rsidTr="006A1C63">
        <w:tc>
          <w:tcPr>
            <w:tcW w:w="1835" w:type="pct"/>
            <w:tcMar>
              <w:top w:w="0" w:type="dxa"/>
              <w:left w:w="108" w:type="dxa"/>
              <w:bottom w:w="0" w:type="dxa"/>
              <w:right w:w="108" w:type="dxa"/>
            </w:tcMar>
            <w:vAlign w:val="center"/>
          </w:tcPr>
          <w:p w14:paraId="32D881C5" w14:textId="3A8FA819" w:rsidR="00D47239" w:rsidRDefault="00D47239" w:rsidP="00D47239">
            <w:pPr>
              <w:pStyle w:val="TAL"/>
            </w:pPr>
            <w:r>
              <w:t>USER_SER_AD</w:t>
            </w:r>
          </w:p>
        </w:tc>
        <w:tc>
          <w:tcPr>
            <w:tcW w:w="2463" w:type="pct"/>
            <w:tcMar>
              <w:top w:w="0" w:type="dxa"/>
              <w:left w:w="108" w:type="dxa"/>
              <w:bottom w:w="0" w:type="dxa"/>
              <w:right w:w="108" w:type="dxa"/>
            </w:tcMar>
            <w:vAlign w:val="center"/>
          </w:tcPr>
          <w:p w14:paraId="36F728B3" w14:textId="3430AC16" w:rsidR="00D47239" w:rsidRPr="004519E1" w:rsidRDefault="00D47239" w:rsidP="00D47239">
            <w:pPr>
              <w:pStyle w:val="TAL"/>
            </w:pPr>
            <w:r>
              <w:t>Indicates that the MBSF advertises the User Service Announcement information to the MBS Application Provider.</w:t>
            </w:r>
          </w:p>
        </w:tc>
        <w:tc>
          <w:tcPr>
            <w:tcW w:w="702" w:type="pct"/>
            <w:gridSpan w:val="2"/>
            <w:vAlign w:val="center"/>
          </w:tcPr>
          <w:p w14:paraId="42E13577" w14:textId="4A469C23" w:rsidR="00D47239" w:rsidRPr="0016361A" w:rsidRDefault="00D47239" w:rsidP="00D47239">
            <w:pPr>
              <w:pStyle w:val="TAL"/>
            </w:pPr>
            <w:r>
              <w:t>EventExt</w:t>
            </w:r>
          </w:p>
        </w:tc>
      </w:tr>
      <w:tr w:rsidR="00C47907" w14:paraId="1C68F2F9" w14:textId="77777777" w:rsidTr="00C47907">
        <w:trPr>
          <w:gridAfter w:val="1"/>
          <w:wAfter w:w="5" w:type="pct"/>
        </w:trPr>
        <w:tc>
          <w:tcPr>
            <w:tcW w:w="4995" w:type="pct"/>
            <w:gridSpan w:val="3"/>
            <w:tcMar>
              <w:top w:w="0" w:type="dxa"/>
              <w:left w:w="108" w:type="dxa"/>
              <w:bottom w:w="0" w:type="dxa"/>
              <w:right w:w="108" w:type="dxa"/>
            </w:tcMar>
            <w:vAlign w:val="center"/>
          </w:tcPr>
          <w:p w14:paraId="1669B2AC" w14:textId="77777777" w:rsidR="00C47907" w:rsidRDefault="00C47907" w:rsidP="0091098B">
            <w:pPr>
              <w:pStyle w:val="TAN"/>
              <w:rPr>
                <w:noProof/>
              </w:rPr>
            </w:pPr>
            <w:r w:rsidRPr="00635922">
              <w:t>NOTE</w:t>
            </w:r>
            <w:r>
              <w:rPr>
                <w:noProof/>
              </w:rPr>
              <w:t> 1</w:t>
            </w:r>
            <w:r w:rsidRPr="00635922">
              <w:t>:</w:t>
            </w:r>
            <w:r w:rsidRPr="00635922">
              <w:rPr>
                <w:noProof/>
              </w:rPr>
              <w:tab/>
            </w:r>
            <w:r w:rsidRPr="008C6771">
              <w:rPr>
                <w:noProof/>
              </w:rPr>
              <w:t>These two enumeration values correspond to the same event</w:t>
            </w:r>
            <w:r>
              <w:rPr>
                <w:noProof/>
              </w:rPr>
              <w:t>.</w:t>
            </w:r>
          </w:p>
          <w:p w14:paraId="6FF81C77" w14:textId="77777777" w:rsidR="00C47907" w:rsidRDefault="00C47907" w:rsidP="0091098B">
            <w:pPr>
              <w:pStyle w:val="TAN"/>
              <w:rPr>
                <w:noProof/>
              </w:rPr>
            </w:pPr>
            <w:r w:rsidRPr="00635922">
              <w:t>NOTE</w:t>
            </w:r>
            <w:r>
              <w:rPr>
                <w:noProof/>
              </w:rPr>
              <w:t> 2</w:t>
            </w:r>
            <w:r w:rsidRPr="00635922">
              <w:t>:</w:t>
            </w:r>
            <w:r w:rsidRPr="00635922">
              <w:rPr>
                <w:noProof/>
              </w:rPr>
              <w:tab/>
            </w:r>
            <w:r>
              <w:rPr>
                <w:noProof/>
              </w:rPr>
              <w:t>The</w:t>
            </w:r>
            <w:r w:rsidRPr="008C6771">
              <w:rPr>
                <w:noProof/>
              </w:rPr>
              <w:t xml:space="preserve"> event</w:t>
            </w:r>
            <w:r>
              <w:rPr>
                <w:noProof/>
              </w:rPr>
              <w:t>s in the description are defined in clause 4.6.2 of 3GPP TS 26.502 [15].</w:t>
            </w:r>
          </w:p>
        </w:tc>
      </w:tr>
    </w:tbl>
    <w:p w14:paraId="2B7FC472" w14:textId="77777777" w:rsidR="00F76258" w:rsidRDefault="00F76258" w:rsidP="00F76258"/>
    <w:p w14:paraId="68487693" w14:textId="77777777" w:rsidR="008D3D70" w:rsidRPr="008D3D70" w:rsidRDefault="008D3D70" w:rsidP="008D3D70">
      <w:pPr>
        <w:pStyle w:val="Heading5"/>
      </w:pPr>
      <w:bookmarkStart w:id="1179" w:name="_Toc209530303"/>
      <w:bookmarkStart w:id="1180" w:name="_Toc120609092"/>
      <w:bookmarkStart w:id="1181" w:name="_Toc120657559"/>
      <w:bookmarkStart w:id="1182" w:name="_Toc133407841"/>
      <w:bookmarkStart w:id="1183" w:name="_Toc164876398"/>
      <w:r>
        <w:t>6.2.</w:t>
      </w:r>
      <w:r w:rsidRPr="008D3D70">
        <w:t>6.3.5</w:t>
      </w:r>
      <w:r w:rsidRPr="008D3D70">
        <w:tab/>
        <w:t>Enumeration: DistSessionFailure</w:t>
      </w:r>
      <w:bookmarkEnd w:id="1179"/>
    </w:p>
    <w:p w14:paraId="3EF9E0CF" w14:textId="77777777" w:rsidR="008D3D70" w:rsidRPr="008D3D70" w:rsidRDefault="008D3D70" w:rsidP="008D3D70">
      <w:r w:rsidRPr="008D3D70">
        <w:t xml:space="preserve">The enumeration Event represents the </w:t>
      </w:r>
      <w:r w:rsidRPr="008D3D70">
        <w:rPr>
          <w:rFonts w:cs="Arial"/>
          <w:szCs w:val="18"/>
        </w:rPr>
        <w:t xml:space="preserve">the MBS </w:t>
      </w:r>
      <w:r w:rsidRPr="008D3D70">
        <w:t>Distribution Session creation/update related failure cause. It shall comply with the provisions of table</w:t>
      </w:r>
      <w:r w:rsidRPr="008D3D70">
        <w:rPr>
          <w:lang w:val="en-US"/>
        </w:rPr>
        <w:t> </w:t>
      </w:r>
      <w:r w:rsidRPr="008D3D70">
        <w:t>6.2.6.3.5-1.</w:t>
      </w:r>
    </w:p>
    <w:p w14:paraId="13324543" w14:textId="77777777" w:rsidR="008D3D70" w:rsidRDefault="008D3D70" w:rsidP="008D3D70">
      <w:pPr>
        <w:pStyle w:val="TH"/>
      </w:pPr>
      <w:r w:rsidRPr="008D3D70">
        <w:lastRenderedPageBreak/>
        <w:t>Table 6.2.6.3.5-1:</w:t>
      </w:r>
      <w:r>
        <w:t xml:space="preserve"> Enumeration DistSessionFailure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9"/>
        <w:gridCol w:w="4470"/>
        <w:gridCol w:w="1332"/>
      </w:tblGrid>
      <w:tr w:rsidR="008D3D70" w:rsidRPr="00B54FF5" w14:paraId="001C9F91" w14:textId="77777777" w:rsidTr="00D02BE9">
        <w:tc>
          <w:tcPr>
            <w:tcW w:w="2016" w:type="pct"/>
            <w:shd w:val="clear" w:color="auto" w:fill="C0C0C0"/>
            <w:tcMar>
              <w:top w:w="0" w:type="dxa"/>
              <w:left w:w="108" w:type="dxa"/>
              <w:bottom w:w="0" w:type="dxa"/>
              <w:right w:w="108" w:type="dxa"/>
            </w:tcMar>
            <w:hideMark/>
          </w:tcPr>
          <w:p w14:paraId="0A97C993" w14:textId="77777777" w:rsidR="008D3D70" w:rsidRPr="0016361A" w:rsidRDefault="008D3D70" w:rsidP="00D02BE9">
            <w:pPr>
              <w:pStyle w:val="TAH"/>
            </w:pPr>
            <w:r w:rsidRPr="0016361A">
              <w:t>Enumeration value</w:t>
            </w:r>
          </w:p>
        </w:tc>
        <w:tc>
          <w:tcPr>
            <w:tcW w:w="2299" w:type="pct"/>
            <w:shd w:val="clear" w:color="auto" w:fill="C0C0C0"/>
            <w:tcMar>
              <w:top w:w="0" w:type="dxa"/>
              <w:left w:w="108" w:type="dxa"/>
              <w:bottom w:w="0" w:type="dxa"/>
              <w:right w:w="108" w:type="dxa"/>
            </w:tcMar>
            <w:hideMark/>
          </w:tcPr>
          <w:p w14:paraId="7C1CC2A6" w14:textId="77777777" w:rsidR="008D3D70" w:rsidRPr="0016361A" w:rsidRDefault="008D3D70" w:rsidP="00D02BE9">
            <w:pPr>
              <w:pStyle w:val="TAH"/>
            </w:pPr>
            <w:r w:rsidRPr="0016361A">
              <w:t>Description</w:t>
            </w:r>
          </w:p>
        </w:tc>
        <w:tc>
          <w:tcPr>
            <w:tcW w:w="685" w:type="pct"/>
            <w:shd w:val="clear" w:color="auto" w:fill="C0C0C0"/>
          </w:tcPr>
          <w:p w14:paraId="7664479F" w14:textId="77777777" w:rsidR="008D3D70" w:rsidRPr="0016361A" w:rsidRDefault="008D3D70" w:rsidP="00D02BE9">
            <w:pPr>
              <w:pStyle w:val="TAH"/>
            </w:pPr>
            <w:r w:rsidRPr="0016361A">
              <w:t>Applicability</w:t>
            </w:r>
          </w:p>
        </w:tc>
      </w:tr>
      <w:tr w:rsidR="008D3D70" w:rsidRPr="00B54FF5" w14:paraId="788269BF" w14:textId="77777777" w:rsidTr="00D02BE9">
        <w:tc>
          <w:tcPr>
            <w:tcW w:w="2016" w:type="pct"/>
            <w:tcMar>
              <w:top w:w="0" w:type="dxa"/>
              <w:left w:w="108" w:type="dxa"/>
              <w:bottom w:w="0" w:type="dxa"/>
              <w:right w:w="108" w:type="dxa"/>
            </w:tcMar>
            <w:vAlign w:val="center"/>
          </w:tcPr>
          <w:p w14:paraId="65223A71" w14:textId="77777777" w:rsidR="008D3D70" w:rsidRDefault="008D3D70" w:rsidP="00D02BE9">
            <w:pPr>
              <w:pStyle w:val="TAL"/>
            </w:pPr>
            <w:bookmarkStart w:id="1184" w:name="_Hlk101897844"/>
            <w:r w:rsidRPr="008B1C02">
              <w:t>INVALID_MBS_SERVICE_</w:t>
            </w:r>
            <w:bookmarkEnd w:id="1184"/>
            <w:r w:rsidRPr="008B1C02">
              <w:t>INFO</w:t>
            </w:r>
          </w:p>
        </w:tc>
        <w:tc>
          <w:tcPr>
            <w:tcW w:w="2299" w:type="pct"/>
            <w:tcMar>
              <w:top w:w="0" w:type="dxa"/>
              <w:left w:w="108" w:type="dxa"/>
              <w:bottom w:w="0" w:type="dxa"/>
              <w:right w:w="108" w:type="dxa"/>
            </w:tcMar>
            <w:vAlign w:val="center"/>
          </w:tcPr>
          <w:p w14:paraId="6D28E6CD"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w:t>
            </w:r>
            <w:bookmarkStart w:id="1185" w:name="_Hlk101897776"/>
            <w:r w:rsidRPr="008B1C02">
              <w:t>invalid (e.g. invalid QoS reference), incorrect or insufficient to perform MBS policy authorization.</w:t>
            </w:r>
            <w:bookmarkEnd w:id="1185"/>
          </w:p>
        </w:tc>
        <w:tc>
          <w:tcPr>
            <w:tcW w:w="685" w:type="pct"/>
            <w:vAlign w:val="center"/>
          </w:tcPr>
          <w:p w14:paraId="552B4853" w14:textId="77777777" w:rsidR="008D3D70" w:rsidRPr="0016361A" w:rsidRDefault="008D3D70" w:rsidP="00D02BE9">
            <w:pPr>
              <w:pStyle w:val="TAL"/>
            </w:pPr>
          </w:p>
        </w:tc>
      </w:tr>
      <w:tr w:rsidR="008D3D70" w:rsidRPr="00B54FF5" w14:paraId="3454067A" w14:textId="77777777" w:rsidTr="00D02BE9">
        <w:tc>
          <w:tcPr>
            <w:tcW w:w="2016" w:type="pct"/>
            <w:tcMar>
              <w:top w:w="0" w:type="dxa"/>
              <w:left w:w="108" w:type="dxa"/>
              <w:bottom w:w="0" w:type="dxa"/>
              <w:right w:w="108" w:type="dxa"/>
            </w:tcMar>
            <w:vAlign w:val="center"/>
          </w:tcPr>
          <w:p w14:paraId="3E1FBD2C" w14:textId="77777777" w:rsidR="008D3D70" w:rsidRPr="008B1C02" w:rsidRDefault="008D3D70" w:rsidP="00D02BE9">
            <w:pPr>
              <w:pStyle w:val="TAL"/>
            </w:pPr>
            <w:r>
              <w:t>MBS_SERVICE_AREA_NOT_SUPPORTED</w:t>
            </w:r>
          </w:p>
        </w:tc>
        <w:tc>
          <w:tcPr>
            <w:tcW w:w="2299" w:type="pct"/>
            <w:tcMar>
              <w:top w:w="0" w:type="dxa"/>
              <w:left w:w="108" w:type="dxa"/>
              <w:bottom w:w="0" w:type="dxa"/>
              <w:right w:w="108" w:type="dxa"/>
            </w:tcMar>
            <w:vAlign w:val="center"/>
          </w:tcPr>
          <w:p w14:paraId="62A91354" w14:textId="77777777" w:rsidR="008D3D70" w:rsidRPr="008B1C02" w:rsidRDefault="008D3D70" w:rsidP="00D02BE9">
            <w:pPr>
              <w:pStyle w:val="TAL"/>
            </w:pPr>
            <w:r w:rsidRPr="008B1C02">
              <w:t xml:space="preserve">Indicates that the </w:t>
            </w:r>
            <w:r>
              <w:t xml:space="preserve">requested </w:t>
            </w:r>
            <w:r w:rsidRPr="008B1C02">
              <w:t xml:space="preserve">MBS </w:t>
            </w:r>
            <w:r>
              <w:t>Service Area is not supported by the 3GPP Core Network.</w:t>
            </w:r>
          </w:p>
        </w:tc>
        <w:tc>
          <w:tcPr>
            <w:tcW w:w="685" w:type="pct"/>
            <w:vAlign w:val="center"/>
          </w:tcPr>
          <w:p w14:paraId="0B576F43" w14:textId="77777777" w:rsidR="008D3D70" w:rsidRPr="0016361A" w:rsidRDefault="008D3D70" w:rsidP="00D02BE9">
            <w:pPr>
              <w:pStyle w:val="TAL"/>
            </w:pPr>
          </w:p>
        </w:tc>
      </w:tr>
      <w:tr w:rsidR="008D3D70" w:rsidRPr="00B54FF5" w14:paraId="33A60768" w14:textId="77777777" w:rsidTr="00D02BE9">
        <w:tc>
          <w:tcPr>
            <w:tcW w:w="2016" w:type="pct"/>
            <w:tcMar>
              <w:top w:w="0" w:type="dxa"/>
              <w:left w:w="108" w:type="dxa"/>
              <w:bottom w:w="0" w:type="dxa"/>
              <w:right w:w="108" w:type="dxa"/>
            </w:tcMar>
            <w:vAlign w:val="center"/>
          </w:tcPr>
          <w:p w14:paraId="16894573" w14:textId="77777777" w:rsidR="008D3D70" w:rsidRDefault="008D3D70" w:rsidP="00D02BE9">
            <w:pPr>
              <w:pStyle w:val="TAL"/>
            </w:pPr>
            <w:r w:rsidRPr="008B1C02">
              <w:t>MBS_SERVICE_INFO_NOT_AUTHORIZED</w:t>
            </w:r>
          </w:p>
        </w:tc>
        <w:tc>
          <w:tcPr>
            <w:tcW w:w="2299" w:type="pct"/>
            <w:tcMar>
              <w:top w:w="0" w:type="dxa"/>
              <w:left w:w="108" w:type="dxa"/>
              <w:bottom w:w="0" w:type="dxa"/>
              <w:right w:w="108" w:type="dxa"/>
            </w:tcMar>
            <w:vAlign w:val="center"/>
          </w:tcPr>
          <w:p w14:paraId="2B39F910"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rejected.</w:t>
            </w:r>
          </w:p>
        </w:tc>
        <w:tc>
          <w:tcPr>
            <w:tcW w:w="685" w:type="pct"/>
            <w:vAlign w:val="center"/>
          </w:tcPr>
          <w:p w14:paraId="6A149BB3" w14:textId="77777777" w:rsidR="008D3D70" w:rsidRPr="0016361A" w:rsidRDefault="008D3D70" w:rsidP="00D02BE9">
            <w:pPr>
              <w:pStyle w:val="TAL"/>
            </w:pPr>
          </w:p>
        </w:tc>
      </w:tr>
      <w:tr w:rsidR="008D3D70" w:rsidRPr="00B54FF5" w14:paraId="4AAECFC4" w14:textId="77777777" w:rsidTr="00D02BE9">
        <w:tc>
          <w:tcPr>
            <w:tcW w:w="2016" w:type="pct"/>
            <w:tcMar>
              <w:top w:w="0" w:type="dxa"/>
              <w:left w:w="108" w:type="dxa"/>
              <w:bottom w:w="0" w:type="dxa"/>
              <w:right w:w="108" w:type="dxa"/>
            </w:tcMar>
            <w:vAlign w:val="center"/>
          </w:tcPr>
          <w:p w14:paraId="0376F168" w14:textId="77777777" w:rsidR="008D3D70" w:rsidRDefault="008D3D70" w:rsidP="00D02BE9">
            <w:pPr>
              <w:pStyle w:val="TAL"/>
            </w:pPr>
            <w:r w:rsidRPr="008B1C02">
              <w:rPr>
                <w:lang w:eastAsia="zh-CN"/>
              </w:rPr>
              <w:t>MBS_</w:t>
            </w:r>
            <w:r>
              <w:rPr>
                <w:lang w:eastAsia="zh-CN"/>
              </w:rPr>
              <w:t>DIST_</w:t>
            </w:r>
            <w:r w:rsidRPr="008B1C02">
              <w:rPr>
                <w:lang w:eastAsia="zh-CN"/>
              </w:rPr>
              <w:t>SESSION_ALREADY_CREATED</w:t>
            </w:r>
          </w:p>
        </w:tc>
        <w:tc>
          <w:tcPr>
            <w:tcW w:w="2299" w:type="pct"/>
            <w:tcMar>
              <w:top w:w="0" w:type="dxa"/>
              <w:left w:w="108" w:type="dxa"/>
              <w:bottom w:w="0" w:type="dxa"/>
              <w:right w:w="108" w:type="dxa"/>
            </w:tcMar>
            <w:vAlign w:val="center"/>
          </w:tcPr>
          <w:p w14:paraId="0517E758" w14:textId="77777777" w:rsidR="008D3D70" w:rsidRPr="004519E1" w:rsidRDefault="008D3D70" w:rsidP="00D02BE9">
            <w:pPr>
              <w:pStyle w:val="TAL"/>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685" w:type="pct"/>
            <w:vAlign w:val="center"/>
          </w:tcPr>
          <w:p w14:paraId="0112D62B" w14:textId="77777777" w:rsidR="008D3D70" w:rsidRPr="0016361A" w:rsidRDefault="008D3D70" w:rsidP="00D02BE9">
            <w:pPr>
              <w:pStyle w:val="TAL"/>
            </w:pPr>
          </w:p>
        </w:tc>
      </w:tr>
      <w:tr w:rsidR="008D3D70" w:rsidRPr="00B54FF5" w14:paraId="7817012D" w14:textId="77777777" w:rsidTr="00D02BE9">
        <w:tc>
          <w:tcPr>
            <w:tcW w:w="2016" w:type="pct"/>
            <w:tcMar>
              <w:top w:w="0" w:type="dxa"/>
              <w:left w:w="108" w:type="dxa"/>
              <w:bottom w:w="0" w:type="dxa"/>
              <w:right w:w="108" w:type="dxa"/>
            </w:tcMar>
            <w:vAlign w:val="center"/>
          </w:tcPr>
          <w:p w14:paraId="2F65691F" w14:textId="77777777" w:rsidR="008D3D70" w:rsidRDefault="008D3D70" w:rsidP="00D02BE9">
            <w:pPr>
              <w:pStyle w:val="TAL"/>
            </w:pPr>
            <w:r w:rsidRPr="008B1C02">
              <w:t>OVERLAPPING_MBS_SERVICE_AREA</w:t>
            </w:r>
          </w:p>
        </w:tc>
        <w:tc>
          <w:tcPr>
            <w:tcW w:w="2299" w:type="pct"/>
            <w:tcMar>
              <w:top w:w="0" w:type="dxa"/>
              <w:left w:w="108" w:type="dxa"/>
              <w:bottom w:w="0" w:type="dxa"/>
              <w:right w:w="108" w:type="dxa"/>
            </w:tcMar>
            <w:vAlign w:val="center"/>
          </w:tcPr>
          <w:p w14:paraId="607EA42D" w14:textId="77777777" w:rsidR="008D3D70" w:rsidRPr="004519E1" w:rsidRDefault="008D3D70" w:rsidP="00D02BE9">
            <w:pPr>
              <w:pStyle w:val="TAL"/>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685" w:type="pct"/>
            <w:vAlign w:val="center"/>
          </w:tcPr>
          <w:p w14:paraId="756D2AFC" w14:textId="77777777" w:rsidR="008D3D70" w:rsidRPr="0016361A" w:rsidRDefault="008D3D70" w:rsidP="00D02BE9">
            <w:pPr>
              <w:pStyle w:val="TAL"/>
            </w:pPr>
          </w:p>
        </w:tc>
      </w:tr>
      <w:tr w:rsidR="008D3D70" w:rsidRPr="00B54FF5" w14:paraId="66FBF93C" w14:textId="77777777" w:rsidTr="00D02BE9">
        <w:tc>
          <w:tcPr>
            <w:tcW w:w="2016" w:type="pct"/>
            <w:tcMar>
              <w:top w:w="0" w:type="dxa"/>
              <w:left w:w="108" w:type="dxa"/>
              <w:bottom w:w="0" w:type="dxa"/>
              <w:right w:w="108" w:type="dxa"/>
            </w:tcMar>
            <w:vAlign w:val="center"/>
          </w:tcPr>
          <w:p w14:paraId="25951076" w14:textId="77777777" w:rsidR="008D3D70" w:rsidRPr="0016361A" w:rsidRDefault="008D3D70" w:rsidP="00D02BE9">
            <w:pPr>
              <w:pStyle w:val="TAL"/>
            </w:pPr>
            <w:r w:rsidRPr="008B1C02">
              <w:t>UNKNOWN_MBS_SERVICE_AREA</w:t>
            </w:r>
          </w:p>
        </w:tc>
        <w:tc>
          <w:tcPr>
            <w:tcW w:w="2299" w:type="pct"/>
            <w:tcMar>
              <w:top w:w="0" w:type="dxa"/>
              <w:left w:w="108" w:type="dxa"/>
              <w:bottom w:w="0" w:type="dxa"/>
              <w:right w:w="108" w:type="dxa"/>
            </w:tcMar>
            <w:vAlign w:val="center"/>
          </w:tcPr>
          <w:p w14:paraId="62A5551C" w14:textId="77777777" w:rsidR="008D3D70" w:rsidRPr="0016361A" w:rsidRDefault="008D3D70" w:rsidP="00D02BE9">
            <w:pPr>
              <w:pStyle w:val="TAL"/>
            </w:pPr>
            <w:r w:rsidRPr="008B1C02">
              <w:t xml:space="preserve">Indicates that </w:t>
            </w:r>
            <w:r>
              <w:t>t</w:t>
            </w:r>
            <w:r w:rsidRPr="008B1C02">
              <w:t>he requested MBS service area (e.g.</w:t>
            </w:r>
            <w:r>
              <w:t>,</w:t>
            </w:r>
            <w:r w:rsidRPr="008B1C02">
              <w:t xml:space="preserve"> identified by the Area Session ID) cannot be found.</w:t>
            </w:r>
          </w:p>
        </w:tc>
        <w:tc>
          <w:tcPr>
            <w:tcW w:w="685" w:type="pct"/>
            <w:vAlign w:val="center"/>
          </w:tcPr>
          <w:p w14:paraId="7BBEEFA1" w14:textId="77777777" w:rsidR="008D3D70" w:rsidRPr="0016361A" w:rsidRDefault="008D3D70" w:rsidP="00D02BE9">
            <w:pPr>
              <w:pStyle w:val="TAL"/>
            </w:pPr>
          </w:p>
        </w:tc>
      </w:tr>
    </w:tbl>
    <w:p w14:paraId="6B95557A" w14:textId="77777777" w:rsidR="008D3D70" w:rsidRDefault="008D3D70" w:rsidP="008D3D70"/>
    <w:p w14:paraId="051EAE88" w14:textId="06E86BE1" w:rsidR="00217448" w:rsidRDefault="00217448" w:rsidP="00217448">
      <w:pPr>
        <w:pStyle w:val="Heading4"/>
        <w:rPr>
          <w:lang w:val="en-US"/>
        </w:rPr>
      </w:pPr>
      <w:bookmarkStart w:id="1186" w:name="_Toc209530304"/>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80"/>
      <w:bookmarkEnd w:id="1181"/>
      <w:bookmarkEnd w:id="1182"/>
      <w:bookmarkEnd w:id="1183"/>
      <w:bookmarkEnd w:id="1186"/>
    </w:p>
    <w:p w14:paraId="58732315" w14:textId="77777777" w:rsidR="006D09A9" w:rsidRDefault="006D09A9" w:rsidP="006D09A9">
      <w:pPr>
        <w:pStyle w:val="Heading5"/>
      </w:pPr>
      <w:bookmarkStart w:id="1187" w:name="_Toc119957547"/>
      <w:bookmarkStart w:id="1188" w:name="_Toc119958071"/>
      <w:bookmarkStart w:id="1189" w:name="_Toc120568807"/>
      <w:bookmarkStart w:id="1190" w:name="_Toc120569045"/>
      <w:bookmarkStart w:id="1191" w:name="_Toc120569929"/>
      <w:bookmarkStart w:id="1192" w:name="_Toc138692202"/>
      <w:bookmarkStart w:id="1193" w:name="_Toc209530305"/>
      <w:r>
        <w:t>6.2.6.4.1</w:t>
      </w:r>
      <w:r>
        <w:tab/>
        <w:t xml:space="preserve">Type: </w:t>
      </w:r>
      <w:bookmarkEnd w:id="1187"/>
      <w:bookmarkEnd w:id="1188"/>
      <w:bookmarkEnd w:id="1189"/>
      <w:bookmarkEnd w:id="1190"/>
      <w:bookmarkEnd w:id="1191"/>
      <w:bookmarkEnd w:id="1192"/>
      <w:r>
        <w:rPr>
          <w:lang w:eastAsia="zh-CN"/>
        </w:rPr>
        <w:t>ProblemDetailsMBS</w:t>
      </w:r>
      <w:bookmarkEnd w:id="1193"/>
    </w:p>
    <w:p w14:paraId="5415C4B4" w14:textId="77777777" w:rsidR="006D09A9" w:rsidRDefault="006D09A9" w:rsidP="006D09A9">
      <w:pPr>
        <w:pStyle w:val="TH"/>
      </w:pPr>
      <w:r>
        <w:rPr>
          <w:noProof/>
        </w:rPr>
        <w:t>Table </w:t>
      </w:r>
      <w:r>
        <w:t xml:space="preserve">6.2.6.4.1-1: </w:t>
      </w:r>
      <w:r>
        <w:rPr>
          <w:noProof/>
        </w:rPr>
        <w:t xml:space="preserve">Definition of type </w:t>
      </w:r>
      <w:r>
        <w:rPr>
          <w:lang w:eastAsia="zh-CN"/>
        </w:rPr>
        <w:t>ProblemDetailsMBS</w:t>
      </w:r>
      <w:r w:rsidDel="00960822">
        <w:t xml:space="preserve"> </w:t>
      </w:r>
      <w:r>
        <w:t>as a list of 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6D09A9" w:rsidRPr="00B54FF5" w14:paraId="60EBAA52" w14:textId="77777777" w:rsidTr="00D02BE9">
        <w:trPr>
          <w:jc w:val="center"/>
        </w:trPr>
        <w:tc>
          <w:tcPr>
            <w:tcW w:w="2482" w:type="dxa"/>
            <w:shd w:val="clear" w:color="auto" w:fill="C0C0C0"/>
            <w:hideMark/>
          </w:tcPr>
          <w:p w14:paraId="622812B1" w14:textId="77777777" w:rsidR="006D09A9" w:rsidRPr="0016361A" w:rsidRDefault="006D09A9" w:rsidP="00D02BE9">
            <w:pPr>
              <w:pStyle w:val="TAH"/>
            </w:pPr>
            <w:r w:rsidRPr="0016361A">
              <w:t>Data type</w:t>
            </w:r>
          </w:p>
        </w:tc>
        <w:tc>
          <w:tcPr>
            <w:tcW w:w="1169" w:type="dxa"/>
            <w:shd w:val="clear" w:color="auto" w:fill="C0C0C0"/>
          </w:tcPr>
          <w:p w14:paraId="36620052" w14:textId="77777777" w:rsidR="006D09A9" w:rsidRPr="0016361A" w:rsidRDefault="006D09A9" w:rsidP="00D02BE9">
            <w:pPr>
              <w:pStyle w:val="TAH"/>
              <w:jc w:val="left"/>
            </w:pPr>
            <w:r w:rsidRPr="0016361A">
              <w:t>Cardinality</w:t>
            </w:r>
          </w:p>
        </w:tc>
        <w:tc>
          <w:tcPr>
            <w:tcW w:w="4421" w:type="dxa"/>
            <w:shd w:val="clear" w:color="auto" w:fill="C0C0C0"/>
            <w:hideMark/>
          </w:tcPr>
          <w:p w14:paraId="68B31278" w14:textId="77777777" w:rsidR="006D09A9" w:rsidRPr="0016361A" w:rsidRDefault="006D09A9" w:rsidP="00D02BE9">
            <w:pPr>
              <w:pStyle w:val="TAH"/>
              <w:rPr>
                <w:rFonts w:cs="Arial"/>
                <w:szCs w:val="18"/>
              </w:rPr>
            </w:pPr>
            <w:r w:rsidRPr="0016361A">
              <w:rPr>
                <w:rFonts w:cs="Arial"/>
                <w:szCs w:val="18"/>
              </w:rPr>
              <w:t>Description</w:t>
            </w:r>
          </w:p>
        </w:tc>
        <w:tc>
          <w:tcPr>
            <w:tcW w:w="1498" w:type="dxa"/>
            <w:shd w:val="clear" w:color="auto" w:fill="C0C0C0"/>
          </w:tcPr>
          <w:p w14:paraId="38D866C7" w14:textId="77777777" w:rsidR="006D09A9" w:rsidRPr="0016361A" w:rsidRDefault="006D09A9" w:rsidP="00D02BE9">
            <w:pPr>
              <w:pStyle w:val="TAH"/>
              <w:rPr>
                <w:rFonts w:cs="Arial"/>
                <w:szCs w:val="18"/>
              </w:rPr>
            </w:pPr>
            <w:r w:rsidRPr="0016361A">
              <w:rPr>
                <w:rFonts w:cs="Arial"/>
                <w:szCs w:val="18"/>
              </w:rPr>
              <w:t>Applicability</w:t>
            </w:r>
          </w:p>
        </w:tc>
      </w:tr>
      <w:tr w:rsidR="006D09A9" w:rsidRPr="00B54FF5" w14:paraId="2D1B1939" w14:textId="77777777" w:rsidTr="00D02BE9">
        <w:trPr>
          <w:jc w:val="center"/>
        </w:trPr>
        <w:tc>
          <w:tcPr>
            <w:tcW w:w="2482" w:type="dxa"/>
            <w:vAlign w:val="center"/>
          </w:tcPr>
          <w:p w14:paraId="4BF1F750" w14:textId="77777777" w:rsidR="006D09A9" w:rsidRPr="0016361A" w:rsidRDefault="006D09A9" w:rsidP="00D02BE9">
            <w:pPr>
              <w:pStyle w:val="TAL"/>
            </w:pPr>
            <w:r w:rsidRPr="005318FC">
              <w:t>ProblemDetails</w:t>
            </w:r>
          </w:p>
        </w:tc>
        <w:tc>
          <w:tcPr>
            <w:tcW w:w="1169" w:type="dxa"/>
            <w:vAlign w:val="center"/>
          </w:tcPr>
          <w:p w14:paraId="1CA984A4" w14:textId="77777777" w:rsidR="006D09A9" w:rsidRPr="0016361A" w:rsidRDefault="006D09A9" w:rsidP="00D02BE9">
            <w:pPr>
              <w:pStyle w:val="TAL"/>
              <w:jc w:val="center"/>
            </w:pPr>
            <w:r w:rsidRPr="0016361A">
              <w:t>1</w:t>
            </w:r>
          </w:p>
        </w:tc>
        <w:tc>
          <w:tcPr>
            <w:tcW w:w="4421" w:type="dxa"/>
            <w:vAlign w:val="center"/>
          </w:tcPr>
          <w:p w14:paraId="2E52537B" w14:textId="77777777" w:rsidR="006D09A9" w:rsidRPr="00E416B9" w:rsidRDefault="006D09A9" w:rsidP="00D02BE9">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27596F99" w14:textId="77777777" w:rsidR="006D09A9" w:rsidRPr="0016361A" w:rsidRDefault="006D09A9" w:rsidP="00D02BE9">
            <w:pPr>
              <w:pStyle w:val="TAL"/>
            </w:pPr>
          </w:p>
        </w:tc>
      </w:tr>
      <w:tr w:rsidR="006D09A9" w:rsidRPr="00B54FF5" w14:paraId="0DF193CF" w14:textId="77777777" w:rsidTr="00D02BE9">
        <w:trPr>
          <w:jc w:val="center"/>
        </w:trPr>
        <w:tc>
          <w:tcPr>
            <w:tcW w:w="2482" w:type="dxa"/>
            <w:vAlign w:val="center"/>
          </w:tcPr>
          <w:p w14:paraId="03A374FB" w14:textId="77777777" w:rsidR="006D09A9" w:rsidRPr="005318FC" w:rsidRDefault="006D09A9" w:rsidP="00D02BE9">
            <w:pPr>
              <w:pStyle w:val="TAL"/>
            </w:pPr>
            <w:r>
              <w:rPr>
                <w:lang w:eastAsia="zh-CN"/>
              </w:rPr>
              <w:t>MbsDistSessFailureSets</w:t>
            </w:r>
          </w:p>
        </w:tc>
        <w:tc>
          <w:tcPr>
            <w:tcW w:w="1169" w:type="dxa"/>
            <w:vAlign w:val="center"/>
          </w:tcPr>
          <w:p w14:paraId="30CB696C" w14:textId="77777777" w:rsidR="006D09A9" w:rsidRPr="0016361A" w:rsidRDefault="006D09A9" w:rsidP="00D02BE9">
            <w:pPr>
              <w:pStyle w:val="TAL"/>
              <w:jc w:val="center"/>
            </w:pPr>
            <w:r>
              <w:t>0..1</w:t>
            </w:r>
          </w:p>
        </w:tc>
        <w:tc>
          <w:tcPr>
            <w:tcW w:w="4421" w:type="dxa"/>
            <w:vAlign w:val="center"/>
          </w:tcPr>
          <w:p w14:paraId="06981C78" w14:textId="77777777" w:rsidR="006D09A9" w:rsidRDefault="006D09A9" w:rsidP="00D02BE9">
            <w:pPr>
              <w:pStyle w:val="TAL"/>
            </w:pPr>
            <w:r>
              <w:t>Contains the MBS related additional error information.</w:t>
            </w:r>
          </w:p>
          <w:p w14:paraId="1488DEF8" w14:textId="77777777" w:rsidR="006D09A9" w:rsidRDefault="006D09A9" w:rsidP="00D02BE9">
            <w:pPr>
              <w:pStyle w:val="TAL"/>
            </w:pPr>
          </w:p>
          <w:p w14:paraId="61DE8C7C" w14:textId="77777777" w:rsidR="006D09A9" w:rsidRDefault="006D09A9" w:rsidP="00D02BE9">
            <w:pPr>
              <w:pStyle w:val="TAL"/>
            </w:pPr>
            <w:r>
              <w:t>This attribute shall be present only when the cause of the MBS Distribution Session creation/update failure is not the same for all the requested/targeted MBS Distribution Session(s) within the MBS User Data Ingest Session.</w:t>
            </w:r>
          </w:p>
          <w:p w14:paraId="31C05A53" w14:textId="77777777" w:rsidR="006D09A9" w:rsidRDefault="006D09A9" w:rsidP="00D02BE9">
            <w:pPr>
              <w:pStyle w:val="TAL"/>
            </w:pPr>
          </w:p>
          <w:p w14:paraId="3B55DD7F" w14:textId="77777777" w:rsidR="006D09A9" w:rsidRPr="005318FC" w:rsidRDefault="006D09A9" w:rsidP="00D02BE9">
            <w:pPr>
              <w:pStyle w:val="TAL"/>
            </w:pPr>
            <w:r>
              <w:t>When this data type is present, the "cause" attribute of the ProblemDetails data type shall not be present as the value of the "causes" attribute of this data type replaces the value of the "cause" attribute of the ProblemDetails data type.</w:t>
            </w:r>
          </w:p>
        </w:tc>
        <w:tc>
          <w:tcPr>
            <w:tcW w:w="1498" w:type="dxa"/>
            <w:vAlign w:val="center"/>
          </w:tcPr>
          <w:p w14:paraId="681F2594" w14:textId="77777777" w:rsidR="006D09A9" w:rsidRPr="0016361A" w:rsidRDefault="006D09A9" w:rsidP="00D02BE9">
            <w:pPr>
              <w:pStyle w:val="TAL"/>
            </w:pPr>
          </w:p>
        </w:tc>
      </w:tr>
    </w:tbl>
    <w:p w14:paraId="07C0150A" w14:textId="77777777" w:rsidR="006D09A9" w:rsidRDefault="006D09A9" w:rsidP="006D09A9"/>
    <w:p w14:paraId="14CACF75" w14:textId="743891F8" w:rsidR="00217448" w:rsidRDefault="00217448" w:rsidP="00217448">
      <w:pPr>
        <w:pStyle w:val="Heading4"/>
      </w:pPr>
      <w:bookmarkStart w:id="1194" w:name="_Toc120609093"/>
      <w:bookmarkStart w:id="1195" w:name="_Toc120657560"/>
      <w:bookmarkStart w:id="1196" w:name="_Toc133407842"/>
      <w:bookmarkStart w:id="1197" w:name="_Toc164876399"/>
      <w:bookmarkStart w:id="1198" w:name="_Toc209530306"/>
      <w:r>
        <w:t>6.2.6.5</w:t>
      </w:r>
      <w:r>
        <w:tab/>
        <w:t>Binary data</w:t>
      </w:r>
      <w:bookmarkEnd w:id="1194"/>
      <w:bookmarkEnd w:id="1195"/>
      <w:bookmarkEnd w:id="1196"/>
      <w:bookmarkEnd w:id="1197"/>
      <w:bookmarkEnd w:id="1198"/>
    </w:p>
    <w:p w14:paraId="6F8C9589" w14:textId="1CF69F1F" w:rsidR="00217448" w:rsidRDefault="00217448" w:rsidP="00217448">
      <w:pPr>
        <w:pStyle w:val="Heading5"/>
      </w:pPr>
      <w:bookmarkStart w:id="1199" w:name="_Toc120609094"/>
      <w:bookmarkStart w:id="1200" w:name="_Toc120657561"/>
      <w:bookmarkStart w:id="1201" w:name="_Toc133407843"/>
      <w:bookmarkStart w:id="1202" w:name="_Toc164876400"/>
      <w:bookmarkStart w:id="1203" w:name="_Toc209530307"/>
      <w:r>
        <w:t>6.2.6.5.1</w:t>
      </w:r>
      <w:r>
        <w:tab/>
        <w:t>Binary Data Types</w:t>
      </w:r>
      <w:bookmarkEnd w:id="1199"/>
      <w:bookmarkEnd w:id="1200"/>
      <w:bookmarkEnd w:id="1201"/>
      <w:bookmarkEnd w:id="1202"/>
      <w:bookmarkEnd w:id="1203"/>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1204" w:name="_Toc120609095"/>
      <w:bookmarkStart w:id="1205" w:name="_Toc120657562"/>
      <w:bookmarkStart w:id="1206" w:name="_Toc133407844"/>
      <w:bookmarkStart w:id="1207" w:name="_Toc164876401"/>
      <w:bookmarkStart w:id="1208" w:name="_Toc209530308"/>
      <w:r>
        <w:t>6.2.7</w:t>
      </w:r>
      <w:r>
        <w:tab/>
        <w:t>Error Handling</w:t>
      </w:r>
      <w:bookmarkEnd w:id="1204"/>
      <w:bookmarkEnd w:id="1205"/>
      <w:bookmarkEnd w:id="1206"/>
      <w:bookmarkEnd w:id="1207"/>
      <w:bookmarkEnd w:id="1208"/>
    </w:p>
    <w:p w14:paraId="49CB7057" w14:textId="77777777" w:rsidR="003C30EF" w:rsidRPr="00971458" w:rsidRDefault="003C30EF" w:rsidP="003C30EF">
      <w:pPr>
        <w:pStyle w:val="Heading4"/>
      </w:pPr>
      <w:bookmarkStart w:id="1209" w:name="_Toc120609096"/>
      <w:bookmarkStart w:id="1210" w:name="_Toc120657563"/>
      <w:bookmarkStart w:id="1211" w:name="_Toc133407845"/>
      <w:bookmarkStart w:id="1212" w:name="_Toc164876402"/>
      <w:bookmarkStart w:id="1213" w:name="_Toc209530309"/>
      <w:r w:rsidRPr="00971458">
        <w:t>6.</w:t>
      </w:r>
      <w:r>
        <w:t>2</w:t>
      </w:r>
      <w:r w:rsidRPr="00971458">
        <w:t>.7.1</w:t>
      </w:r>
      <w:r w:rsidRPr="00971458">
        <w:tab/>
        <w:t>General</w:t>
      </w:r>
      <w:bookmarkEnd w:id="1209"/>
      <w:bookmarkEnd w:id="1210"/>
      <w:bookmarkEnd w:id="1211"/>
      <w:bookmarkEnd w:id="1212"/>
      <w:bookmarkEnd w:id="1213"/>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w:t>
      </w:r>
      <w:r>
        <w:lastRenderedPageBreak/>
        <w:t>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1214" w:name="_Toc120609097"/>
      <w:bookmarkStart w:id="1215" w:name="_Toc120657564"/>
      <w:bookmarkStart w:id="1216" w:name="_Toc133407846"/>
      <w:bookmarkStart w:id="1217" w:name="_Toc164876403"/>
      <w:bookmarkStart w:id="1218" w:name="_Toc209530310"/>
      <w:r w:rsidRPr="00971458">
        <w:t>6.</w:t>
      </w:r>
      <w:r>
        <w:t>2</w:t>
      </w:r>
      <w:r w:rsidRPr="00971458">
        <w:t>.7.2</w:t>
      </w:r>
      <w:r w:rsidRPr="00971458">
        <w:tab/>
        <w:t>Protocol Errors</w:t>
      </w:r>
      <w:bookmarkEnd w:id="1214"/>
      <w:bookmarkEnd w:id="1215"/>
      <w:bookmarkEnd w:id="1216"/>
      <w:bookmarkEnd w:id="1217"/>
      <w:bookmarkEnd w:id="1218"/>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1219" w:name="_Toc120609098"/>
      <w:bookmarkStart w:id="1220" w:name="_Toc120657565"/>
      <w:bookmarkStart w:id="1221" w:name="_Toc133407847"/>
      <w:bookmarkStart w:id="1222" w:name="_Toc164876404"/>
      <w:bookmarkStart w:id="1223" w:name="_Toc209530311"/>
      <w:r>
        <w:t>6.2.7.3</w:t>
      </w:r>
      <w:r>
        <w:tab/>
        <w:t>Application Errors</w:t>
      </w:r>
      <w:bookmarkEnd w:id="1219"/>
      <w:bookmarkEnd w:id="1220"/>
      <w:bookmarkEnd w:id="1221"/>
      <w:bookmarkEnd w:id="1222"/>
      <w:bookmarkEnd w:id="1223"/>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38"/>
        <w:gridCol w:w="1683"/>
        <w:gridCol w:w="2320"/>
        <w:gridCol w:w="1637"/>
      </w:tblGrid>
      <w:tr w:rsidR="006D09A9" w:rsidRPr="00B54FF5" w14:paraId="0CC3940F" w14:textId="2C0E1D4C" w:rsidTr="00A74FC3">
        <w:trPr>
          <w:jc w:val="center"/>
        </w:trPr>
        <w:tc>
          <w:tcPr>
            <w:tcW w:w="3838" w:type="dxa"/>
            <w:shd w:val="clear" w:color="auto" w:fill="C0C0C0"/>
            <w:vAlign w:val="center"/>
            <w:hideMark/>
          </w:tcPr>
          <w:p w14:paraId="0FD9B00C" w14:textId="77777777" w:rsidR="006D09A9" w:rsidRPr="0016361A" w:rsidRDefault="006D09A9" w:rsidP="009E739E">
            <w:pPr>
              <w:pStyle w:val="TAH"/>
            </w:pPr>
            <w:r w:rsidRPr="0016361A">
              <w:t>Application Error</w:t>
            </w:r>
          </w:p>
        </w:tc>
        <w:tc>
          <w:tcPr>
            <w:tcW w:w="1683" w:type="dxa"/>
            <w:shd w:val="clear" w:color="auto" w:fill="C0C0C0"/>
            <w:vAlign w:val="center"/>
            <w:hideMark/>
          </w:tcPr>
          <w:p w14:paraId="2D437695" w14:textId="77777777" w:rsidR="006D09A9" w:rsidRPr="0016361A" w:rsidRDefault="006D09A9">
            <w:pPr>
              <w:pStyle w:val="TAH"/>
            </w:pPr>
            <w:r w:rsidRPr="0016361A">
              <w:t>HTTP status code</w:t>
            </w:r>
          </w:p>
        </w:tc>
        <w:tc>
          <w:tcPr>
            <w:tcW w:w="2320" w:type="dxa"/>
            <w:shd w:val="clear" w:color="auto" w:fill="C0C0C0"/>
            <w:vAlign w:val="center"/>
            <w:hideMark/>
          </w:tcPr>
          <w:p w14:paraId="1028EAC7" w14:textId="77777777" w:rsidR="006D09A9" w:rsidRPr="0016361A" w:rsidRDefault="006D09A9">
            <w:pPr>
              <w:pStyle w:val="TAH"/>
            </w:pPr>
            <w:r w:rsidRPr="0016361A">
              <w:t>Description</w:t>
            </w:r>
          </w:p>
        </w:tc>
        <w:tc>
          <w:tcPr>
            <w:tcW w:w="1637" w:type="dxa"/>
            <w:shd w:val="clear" w:color="auto" w:fill="C0C0C0"/>
          </w:tcPr>
          <w:p w14:paraId="3486AF26" w14:textId="00C1D241" w:rsidR="006D09A9" w:rsidRPr="0016361A" w:rsidRDefault="006D09A9">
            <w:pPr>
              <w:pStyle w:val="TAH"/>
            </w:pPr>
            <w:r>
              <w:t>Applicability</w:t>
            </w:r>
          </w:p>
        </w:tc>
      </w:tr>
      <w:tr w:rsidR="00882D38" w:rsidRPr="00B54FF5" w14:paraId="49C0620C" w14:textId="2DFA03AC" w:rsidTr="00A74FC3">
        <w:trPr>
          <w:jc w:val="center"/>
        </w:trPr>
        <w:tc>
          <w:tcPr>
            <w:tcW w:w="3838" w:type="dxa"/>
            <w:vAlign w:val="center"/>
          </w:tcPr>
          <w:p w14:paraId="4613CD07" w14:textId="52A487F2" w:rsidR="00882D38" w:rsidRPr="0016361A" w:rsidRDefault="00882D38" w:rsidP="00882D38">
            <w:pPr>
              <w:pStyle w:val="TAL"/>
            </w:pPr>
            <w:r w:rsidRPr="008B1C02">
              <w:t>INVALID_MBS_SERVICE_INFO</w:t>
            </w:r>
          </w:p>
        </w:tc>
        <w:tc>
          <w:tcPr>
            <w:tcW w:w="1683" w:type="dxa"/>
            <w:vAlign w:val="center"/>
          </w:tcPr>
          <w:p w14:paraId="00AD6D9F" w14:textId="0D0033D9" w:rsidR="00882D38" w:rsidRPr="0016361A" w:rsidRDefault="00882D38" w:rsidP="00882D38">
            <w:pPr>
              <w:pStyle w:val="TAL"/>
            </w:pPr>
            <w:r w:rsidRPr="008B1C02">
              <w:rPr>
                <w:lang w:eastAsia="zh-CN"/>
              </w:rPr>
              <w:t>400 Bad Request</w:t>
            </w:r>
          </w:p>
        </w:tc>
        <w:tc>
          <w:tcPr>
            <w:tcW w:w="2320" w:type="dxa"/>
            <w:vAlign w:val="center"/>
          </w:tcPr>
          <w:p w14:paraId="18532BB4" w14:textId="5BD1B2A5" w:rsidR="00882D38" w:rsidRPr="0016361A" w:rsidRDefault="00882D38" w:rsidP="00882D38">
            <w:pPr>
              <w:pStyle w:val="TAL"/>
              <w:rPr>
                <w:rFonts w:cs="Arial"/>
                <w:szCs w:val="18"/>
              </w:rPr>
            </w:pPr>
            <w:r w:rsidRPr="008B1C02">
              <w:t xml:space="preserve">Indicates that </w:t>
            </w:r>
            <w:r>
              <w:t>t</w:t>
            </w:r>
            <w:r w:rsidRPr="008B1C02">
              <w:t xml:space="preserve">he provided MBS Service Information </w:t>
            </w:r>
            <w:r>
              <w:t>is</w:t>
            </w:r>
            <w:r w:rsidRPr="008B1C02">
              <w:t xml:space="preserve"> invalid (e.g. invalid QoS reference), incorrect or insufficient to perform MBS policy authorization.</w:t>
            </w:r>
          </w:p>
        </w:tc>
        <w:tc>
          <w:tcPr>
            <w:tcW w:w="1637" w:type="dxa"/>
            <w:vAlign w:val="center"/>
          </w:tcPr>
          <w:p w14:paraId="6B6BA02B" w14:textId="16BF413B" w:rsidR="00882D38" w:rsidRPr="0016361A" w:rsidRDefault="00882D38" w:rsidP="00882D38">
            <w:pPr>
              <w:pStyle w:val="TAL"/>
              <w:rPr>
                <w:rFonts w:cs="Arial"/>
                <w:szCs w:val="18"/>
              </w:rPr>
            </w:pPr>
            <w:r>
              <w:rPr>
                <w:rFonts w:cs="Arial"/>
                <w:szCs w:val="18"/>
              </w:rPr>
              <w:t>MBSErrorHandling</w:t>
            </w:r>
          </w:p>
        </w:tc>
      </w:tr>
      <w:tr w:rsidR="00882D38" w:rsidRPr="00B54FF5" w14:paraId="1A6A1899" w14:textId="77777777" w:rsidTr="00A74FC3">
        <w:trPr>
          <w:jc w:val="center"/>
        </w:trPr>
        <w:tc>
          <w:tcPr>
            <w:tcW w:w="3838" w:type="dxa"/>
            <w:vAlign w:val="center"/>
          </w:tcPr>
          <w:p w14:paraId="7527AAE7" w14:textId="42362D61" w:rsidR="00882D38" w:rsidRPr="0016361A" w:rsidRDefault="00882D38" w:rsidP="00882D38">
            <w:pPr>
              <w:pStyle w:val="TAL"/>
            </w:pPr>
            <w:r>
              <w:t>MBS_SERVICE_AREA_NOT_SUPPORTED</w:t>
            </w:r>
          </w:p>
        </w:tc>
        <w:tc>
          <w:tcPr>
            <w:tcW w:w="1683" w:type="dxa"/>
            <w:vAlign w:val="center"/>
          </w:tcPr>
          <w:p w14:paraId="0DD46059" w14:textId="3377BDE0" w:rsidR="00882D38" w:rsidRPr="0016361A" w:rsidRDefault="00882D38" w:rsidP="00882D38">
            <w:pPr>
              <w:pStyle w:val="TAL"/>
            </w:pPr>
            <w:r w:rsidRPr="008B1C02">
              <w:rPr>
                <w:lang w:eastAsia="zh-CN"/>
              </w:rPr>
              <w:t>40</w:t>
            </w:r>
            <w:r>
              <w:rPr>
                <w:lang w:eastAsia="zh-CN"/>
              </w:rPr>
              <w:t>3</w:t>
            </w:r>
            <w:r w:rsidRPr="008B1C02">
              <w:rPr>
                <w:lang w:eastAsia="zh-CN"/>
              </w:rPr>
              <w:t xml:space="preserve"> </w:t>
            </w:r>
            <w:r>
              <w:rPr>
                <w:lang w:eastAsia="zh-CN"/>
              </w:rPr>
              <w:t>Forbidden</w:t>
            </w:r>
          </w:p>
        </w:tc>
        <w:tc>
          <w:tcPr>
            <w:tcW w:w="2320" w:type="dxa"/>
            <w:vAlign w:val="center"/>
          </w:tcPr>
          <w:p w14:paraId="2780F6B2" w14:textId="13BC19D6" w:rsidR="00882D38" w:rsidRPr="0016361A" w:rsidRDefault="00882D38" w:rsidP="00882D38">
            <w:pPr>
              <w:pStyle w:val="TAL"/>
              <w:rPr>
                <w:rFonts w:cs="Arial"/>
                <w:szCs w:val="18"/>
              </w:rPr>
            </w:pPr>
            <w:r>
              <w:t>Indicates that t</w:t>
            </w:r>
            <w:r w:rsidRPr="008B1C02">
              <w:t xml:space="preserve">he </w:t>
            </w:r>
            <w:r>
              <w:t xml:space="preserve">requested </w:t>
            </w:r>
            <w:r w:rsidRPr="008B1C02">
              <w:t xml:space="preserve">MBS </w:t>
            </w:r>
            <w:r>
              <w:t>Service Area is not supported by the 3GPP Core Network.</w:t>
            </w:r>
          </w:p>
        </w:tc>
        <w:tc>
          <w:tcPr>
            <w:tcW w:w="1637" w:type="dxa"/>
            <w:vAlign w:val="center"/>
          </w:tcPr>
          <w:p w14:paraId="1984E5A1" w14:textId="3237E9F4" w:rsidR="00882D38" w:rsidRPr="0016361A" w:rsidRDefault="00882D38" w:rsidP="00882D38">
            <w:pPr>
              <w:pStyle w:val="TAL"/>
              <w:rPr>
                <w:rFonts w:cs="Arial"/>
                <w:szCs w:val="18"/>
              </w:rPr>
            </w:pPr>
            <w:r>
              <w:rPr>
                <w:rFonts w:cs="Arial"/>
                <w:szCs w:val="18"/>
              </w:rPr>
              <w:t>MBSErrorHandling</w:t>
            </w:r>
          </w:p>
        </w:tc>
      </w:tr>
      <w:tr w:rsidR="00882D38" w:rsidRPr="00B54FF5" w14:paraId="3902A225" w14:textId="77777777" w:rsidTr="00A74FC3">
        <w:trPr>
          <w:jc w:val="center"/>
        </w:trPr>
        <w:tc>
          <w:tcPr>
            <w:tcW w:w="3838" w:type="dxa"/>
            <w:vAlign w:val="center"/>
          </w:tcPr>
          <w:p w14:paraId="42D6CFFA" w14:textId="26170CDC" w:rsidR="00882D38" w:rsidRPr="0016361A" w:rsidRDefault="00882D38" w:rsidP="00882D38">
            <w:pPr>
              <w:pStyle w:val="TAL"/>
            </w:pPr>
            <w:r w:rsidRPr="008B1C02">
              <w:t>MBS_SERVICE_INFO_NOT_AUTHORIZED</w:t>
            </w:r>
          </w:p>
        </w:tc>
        <w:tc>
          <w:tcPr>
            <w:tcW w:w="1683" w:type="dxa"/>
            <w:vAlign w:val="center"/>
          </w:tcPr>
          <w:p w14:paraId="45F58828" w14:textId="5D5517E1" w:rsidR="00882D38" w:rsidRPr="0016361A" w:rsidRDefault="00882D38" w:rsidP="00882D38">
            <w:pPr>
              <w:pStyle w:val="TAL"/>
            </w:pPr>
            <w:r w:rsidRPr="008B1C02">
              <w:t>403 Forbidden</w:t>
            </w:r>
          </w:p>
        </w:tc>
        <w:tc>
          <w:tcPr>
            <w:tcW w:w="2320" w:type="dxa"/>
            <w:vAlign w:val="center"/>
          </w:tcPr>
          <w:p w14:paraId="7775344E" w14:textId="24820947" w:rsidR="00882D38" w:rsidRPr="0016361A" w:rsidRDefault="00882D38" w:rsidP="00882D38">
            <w:pPr>
              <w:pStyle w:val="TAL"/>
              <w:rPr>
                <w:rFonts w:cs="Arial"/>
                <w:szCs w:val="18"/>
              </w:rPr>
            </w:pPr>
            <w:r w:rsidRPr="008B1C02">
              <w:t xml:space="preserve">Indicates </w:t>
            </w:r>
            <w:r>
              <w:t>t</w:t>
            </w:r>
            <w:r w:rsidRPr="008B1C02">
              <w:t xml:space="preserve">he provided MBS Service Information </w:t>
            </w:r>
            <w:r>
              <w:t>is</w:t>
            </w:r>
            <w:r w:rsidRPr="008B1C02">
              <w:t xml:space="preserve"> rejected.</w:t>
            </w:r>
          </w:p>
        </w:tc>
        <w:tc>
          <w:tcPr>
            <w:tcW w:w="1637" w:type="dxa"/>
            <w:vAlign w:val="center"/>
          </w:tcPr>
          <w:p w14:paraId="66648301" w14:textId="2BAAA9E8" w:rsidR="00882D38" w:rsidRPr="0016361A" w:rsidRDefault="00882D38" w:rsidP="00882D38">
            <w:pPr>
              <w:pStyle w:val="TAL"/>
              <w:rPr>
                <w:rFonts w:cs="Arial"/>
                <w:szCs w:val="18"/>
              </w:rPr>
            </w:pPr>
            <w:r>
              <w:rPr>
                <w:rFonts w:cs="Arial"/>
                <w:szCs w:val="18"/>
              </w:rPr>
              <w:t>MBSErrorHandling</w:t>
            </w:r>
          </w:p>
        </w:tc>
      </w:tr>
      <w:tr w:rsidR="00882D38" w:rsidRPr="00B54FF5" w14:paraId="4F76487C" w14:textId="77777777" w:rsidTr="00A74FC3">
        <w:trPr>
          <w:jc w:val="center"/>
        </w:trPr>
        <w:tc>
          <w:tcPr>
            <w:tcW w:w="3838" w:type="dxa"/>
            <w:vAlign w:val="center"/>
          </w:tcPr>
          <w:p w14:paraId="351324AF" w14:textId="4D44FD33" w:rsidR="00882D38" w:rsidRPr="0016361A" w:rsidRDefault="00882D38" w:rsidP="00882D38">
            <w:pPr>
              <w:pStyle w:val="TAL"/>
            </w:pPr>
            <w:r w:rsidRPr="008B1C02">
              <w:rPr>
                <w:lang w:eastAsia="zh-CN"/>
              </w:rPr>
              <w:t>MBS_</w:t>
            </w:r>
            <w:r>
              <w:rPr>
                <w:lang w:eastAsia="zh-CN"/>
              </w:rPr>
              <w:t>DIST_</w:t>
            </w:r>
            <w:r w:rsidRPr="008B1C02">
              <w:rPr>
                <w:lang w:eastAsia="zh-CN"/>
              </w:rPr>
              <w:t>SESSION_ALREADY_CREATED</w:t>
            </w:r>
          </w:p>
        </w:tc>
        <w:tc>
          <w:tcPr>
            <w:tcW w:w="1683" w:type="dxa"/>
            <w:vAlign w:val="center"/>
          </w:tcPr>
          <w:p w14:paraId="3A730CBD" w14:textId="6AB27826" w:rsidR="00882D38" w:rsidRPr="0016361A" w:rsidRDefault="00882D38" w:rsidP="00882D38">
            <w:pPr>
              <w:pStyle w:val="TAL"/>
            </w:pPr>
            <w:r w:rsidRPr="008B1C02">
              <w:t>403 Forbidden</w:t>
            </w:r>
          </w:p>
        </w:tc>
        <w:tc>
          <w:tcPr>
            <w:tcW w:w="2320" w:type="dxa"/>
            <w:vAlign w:val="center"/>
          </w:tcPr>
          <w:p w14:paraId="6ABC8D38" w14:textId="5BB835DA" w:rsidR="00882D38" w:rsidRPr="0016361A" w:rsidRDefault="00882D38" w:rsidP="00882D38">
            <w:pPr>
              <w:pStyle w:val="TAL"/>
              <w:rPr>
                <w:rFonts w:cs="Arial"/>
                <w:szCs w:val="18"/>
              </w:rPr>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1637" w:type="dxa"/>
            <w:vAlign w:val="center"/>
          </w:tcPr>
          <w:p w14:paraId="5E828006" w14:textId="44F6C330" w:rsidR="00882D38" w:rsidRPr="0016361A" w:rsidRDefault="00882D38" w:rsidP="00882D38">
            <w:pPr>
              <w:pStyle w:val="TAL"/>
              <w:rPr>
                <w:rFonts w:cs="Arial"/>
                <w:szCs w:val="18"/>
              </w:rPr>
            </w:pPr>
            <w:r>
              <w:rPr>
                <w:rFonts w:cs="Arial"/>
                <w:szCs w:val="18"/>
              </w:rPr>
              <w:t>MBSErrorHandling</w:t>
            </w:r>
          </w:p>
        </w:tc>
      </w:tr>
      <w:tr w:rsidR="00882D38" w:rsidRPr="00B54FF5" w14:paraId="5A4AF37E" w14:textId="77777777" w:rsidTr="00A74FC3">
        <w:trPr>
          <w:jc w:val="center"/>
        </w:trPr>
        <w:tc>
          <w:tcPr>
            <w:tcW w:w="3838" w:type="dxa"/>
            <w:vAlign w:val="center"/>
          </w:tcPr>
          <w:p w14:paraId="35F29FEB" w14:textId="49AADDDB" w:rsidR="00882D38" w:rsidRPr="0016361A" w:rsidRDefault="00882D38" w:rsidP="00882D38">
            <w:pPr>
              <w:pStyle w:val="TAL"/>
            </w:pPr>
            <w:r w:rsidRPr="008B1C02">
              <w:t>OVERLAPPING_MBS_SERVICE_AREA</w:t>
            </w:r>
          </w:p>
        </w:tc>
        <w:tc>
          <w:tcPr>
            <w:tcW w:w="1683" w:type="dxa"/>
            <w:vAlign w:val="center"/>
          </w:tcPr>
          <w:p w14:paraId="37EDD543" w14:textId="3B0DF718" w:rsidR="00882D38" w:rsidRPr="0016361A" w:rsidRDefault="00882D38" w:rsidP="00882D38">
            <w:pPr>
              <w:pStyle w:val="TAL"/>
            </w:pPr>
            <w:r w:rsidRPr="008B1C02">
              <w:t>403 Forbidden</w:t>
            </w:r>
          </w:p>
        </w:tc>
        <w:tc>
          <w:tcPr>
            <w:tcW w:w="2320" w:type="dxa"/>
            <w:vAlign w:val="center"/>
          </w:tcPr>
          <w:p w14:paraId="3A1B2B7B" w14:textId="21CD3A13" w:rsidR="00882D38" w:rsidRPr="0016361A" w:rsidRDefault="00882D38" w:rsidP="00882D38">
            <w:pPr>
              <w:pStyle w:val="TAL"/>
              <w:rPr>
                <w:rFonts w:cs="Arial"/>
                <w:szCs w:val="18"/>
              </w:rPr>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1637" w:type="dxa"/>
            <w:vAlign w:val="center"/>
          </w:tcPr>
          <w:p w14:paraId="3F5FD3BE" w14:textId="5939A306" w:rsidR="00882D38" w:rsidRPr="0016361A" w:rsidRDefault="00882D38" w:rsidP="00882D38">
            <w:pPr>
              <w:pStyle w:val="TAL"/>
              <w:rPr>
                <w:rFonts w:cs="Arial"/>
                <w:szCs w:val="18"/>
              </w:rPr>
            </w:pPr>
            <w:r>
              <w:rPr>
                <w:rFonts w:cs="Arial"/>
                <w:szCs w:val="18"/>
              </w:rPr>
              <w:t>MBSErrorHandling</w:t>
            </w:r>
          </w:p>
        </w:tc>
      </w:tr>
      <w:tr w:rsidR="00882D38" w:rsidRPr="00B54FF5" w14:paraId="7A8B35FB" w14:textId="77777777" w:rsidTr="00A74FC3">
        <w:trPr>
          <w:jc w:val="center"/>
        </w:trPr>
        <w:tc>
          <w:tcPr>
            <w:tcW w:w="3838" w:type="dxa"/>
            <w:vAlign w:val="center"/>
          </w:tcPr>
          <w:p w14:paraId="76182B0E" w14:textId="132FF8E5" w:rsidR="00882D38" w:rsidRPr="0016361A" w:rsidRDefault="00882D38" w:rsidP="00882D38">
            <w:pPr>
              <w:pStyle w:val="TAL"/>
            </w:pPr>
            <w:r w:rsidRPr="008B1C02">
              <w:t>UNKNOWN_MBS_SERVICE_AREA</w:t>
            </w:r>
          </w:p>
        </w:tc>
        <w:tc>
          <w:tcPr>
            <w:tcW w:w="1683" w:type="dxa"/>
            <w:vAlign w:val="center"/>
          </w:tcPr>
          <w:p w14:paraId="1838A0FD" w14:textId="326C2942" w:rsidR="00882D38" w:rsidRPr="0016361A" w:rsidRDefault="00882D38" w:rsidP="00882D38">
            <w:pPr>
              <w:pStyle w:val="TAL"/>
            </w:pPr>
            <w:r w:rsidRPr="008B1C02">
              <w:rPr>
                <w:rFonts w:hint="eastAsia"/>
              </w:rPr>
              <w:t>404 Not Found</w:t>
            </w:r>
          </w:p>
        </w:tc>
        <w:tc>
          <w:tcPr>
            <w:tcW w:w="2320" w:type="dxa"/>
            <w:vAlign w:val="center"/>
          </w:tcPr>
          <w:p w14:paraId="4F84C8C6" w14:textId="7A778810" w:rsidR="00882D38" w:rsidRPr="0016361A" w:rsidRDefault="00882D38" w:rsidP="00882D38">
            <w:pPr>
              <w:pStyle w:val="TAL"/>
              <w:rPr>
                <w:rFonts w:cs="Arial"/>
                <w:szCs w:val="18"/>
              </w:rPr>
            </w:pPr>
            <w:r w:rsidRPr="008B1C02">
              <w:t xml:space="preserve">Indicates that </w:t>
            </w:r>
            <w:r>
              <w:t>t</w:t>
            </w:r>
            <w:r w:rsidRPr="008B1C02">
              <w:t>he requested MBS service area (e.g.</w:t>
            </w:r>
            <w:r>
              <w:t>,</w:t>
            </w:r>
            <w:r w:rsidRPr="008B1C02">
              <w:t xml:space="preserve"> identified by the Area Session ID) cannot be found.</w:t>
            </w:r>
          </w:p>
        </w:tc>
        <w:tc>
          <w:tcPr>
            <w:tcW w:w="1637" w:type="dxa"/>
            <w:vAlign w:val="center"/>
          </w:tcPr>
          <w:p w14:paraId="34173CFB" w14:textId="56ABCBC4" w:rsidR="00882D38" w:rsidRPr="0016361A" w:rsidRDefault="00882D38" w:rsidP="00882D38">
            <w:pPr>
              <w:pStyle w:val="TAL"/>
              <w:rPr>
                <w:rFonts w:cs="Arial"/>
                <w:szCs w:val="18"/>
              </w:rPr>
            </w:pPr>
            <w:r>
              <w:rPr>
                <w:rFonts w:cs="Arial"/>
                <w:szCs w:val="18"/>
              </w:rPr>
              <w:t>MBSErrorHandling</w:t>
            </w: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1224" w:name="_Toc120609099"/>
      <w:bookmarkStart w:id="1225" w:name="_Toc120657566"/>
      <w:bookmarkStart w:id="1226" w:name="_Toc133407848"/>
      <w:bookmarkStart w:id="1227" w:name="_Toc164876405"/>
      <w:bookmarkStart w:id="1228" w:name="_Toc209530312"/>
      <w:r>
        <w:t>6.2.8</w:t>
      </w:r>
      <w:r w:rsidRPr="0023018E">
        <w:rPr>
          <w:lang w:eastAsia="zh-CN"/>
        </w:rPr>
        <w:tab/>
        <w:t>Feature negotiation</w:t>
      </w:r>
      <w:bookmarkEnd w:id="1224"/>
      <w:bookmarkEnd w:id="1225"/>
      <w:bookmarkEnd w:id="1226"/>
      <w:bookmarkEnd w:id="1227"/>
      <w:bookmarkEnd w:id="1228"/>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506634">
        <w:trPr>
          <w:jc w:val="center"/>
        </w:trPr>
        <w:tc>
          <w:tcPr>
            <w:tcW w:w="1529" w:type="dxa"/>
            <w:shd w:val="clear" w:color="auto" w:fill="C0C0C0"/>
            <w:vAlign w:val="center"/>
            <w:hideMark/>
          </w:tcPr>
          <w:p w14:paraId="390590E0" w14:textId="77777777" w:rsidR="003C30EF" w:rsidRPr="0016361A" w:rsidRDefault="003C30EF" w:rsidP="001B0E7F">
            <w:pPr>
              <w:pStyle w:val="TAH"/>
            </w:pPr>
            <w:r w:rsidRPr="0016361A">
              <w:t>Feature number</w:t>
            </w:r>
          </w:p>
        </w:tc>
        <w:tc>
          <w:tcPr>
            <w:tcW w:w="2207" w:type="dxa"/>
            <w:shd w:val="clear" w:color="auto" w:fill="C0C0C0"/>
            <w:vAlign w:val="center"/>
            <w:hideMark/>
          </w:tcPr>
          <w:p w14:paraId="2593B11A" w14:textId="77777777" w:rsidR="003C30EF" w:rsidRPr="0016361A" w:rsidRDefault="003C30EF">
            <w:pPr>
              <w:pStyle w:val="TAH"/>
            </w:pPr>
            <w:r w:rsidRPr="0016361A">
              <w:t>Feature Name</w:t>
            </w:r>
          </w:p>
        </w:tc>
        <w:tc>
          <w:tcPr>
            <w:tcW w:w="5758" w:type="dxa"/>
            <w:shd w:val="clear" w:color="auto" w:fill="C0C0C0"/>
            <w:vAlign w:val="center"/>
            <w:hideMark/>
          </w:tcPr>
          <w:p w14:paraId="2DFDF01D" w14:textId="77777777" w:rsidR="003C30EF" w:rsidRPr="0016361A" w:rsidRDefault="003C30EF">
            <w:pPr>
              <w:pStyle w:val="TAH"/>
            </w:pPr>
            <w:r w:rsidRPr="0016361A">
              <w:t>Description</w:t>
            </w:r>
          </w:p>
        </w:tc>
      </w:tr>
      <w:tr w:rsidR="00567C93" w:rsidRPr="00B54FF5" w14:paraId="12712411" w14:textId="77777777" w:rsidTr="00506634">
        <w:trPr>
          <w:jc w:val="center"/>
        </w:trPr>
        <w:tc>
          <w:tcPr>
            <w:tcW w:w="1529" w:type="dxa"/>
            <w:vAlign w:val="center"/>
          </w:tcPr>
          <w:p w14:paraId="2169904E" w14:textId="224FE441" w:rsidR="00567C93" w:rsidRPr="00567C93" w:rsidRDefault="00567C93" w:rsidP="00347150">
            <w:pPr>
              <w:pStyle w:val="TAC"/>
            </w:pPr>
            <w:r w:rsidRPr="00567C93">
              <w:t>1</w:t>
            </w:r>
          </w:p>
        </w:tc>
        <w:tc>
          <w:tcPr>
            <w:tcW w:w="2207" w:type="dxa"/>
            <w:vAlign w:val="center"/>
          </w:tcPr>
          <w:p w14:paraId="69D1B4C9" w14:textId="6DF455CC" w:rsidR="00567C93" w:rsidRPr="00567C93" w:rsidRDefault="00567C93">
            <w:pPr>
              <w:pStyle w:val="TAL"/>
            </w:pPr>
            <w:r w:rsidRPr="00567C93">
              <w:t>5MBS2</w:t>
            </w:r>
          </w:p>
        </w:tc>
        <w:tc>
          <w:tcPr>
            <w:tcW w:w="5758" w:type="dxa"/>
            <w:vAlign w:val="center"/>
          </w:tcPr>
          <w:p w14:paraId="22208BB3" w14:textId="39F4CA57" w:rsidR="000A60C4" w:rsidRDefault="000A60C4" w:rsidP="000A60C4">
            <w:pPr>
              <w:pStyle w:val="TAL"/>
              <w:rPr>
                <w:rFonts w:cs="Arial"/>
                <w:szCs w:val="18"/>
              </w:rPr>
            </w:pPr>
            <w:r>
              <w:rPr>
                <w:rFonts w:cs="Arial"/>
                <w:szCs w:val="18"/>
              </w:rPr>
              <w:t>This feature indicates</w:t>
            </w:r>
            <w:r w:rsidRPr="00567C93">
              <w:rPr>
                <w:rFonts w:cs="Arial"/>
                <w:szCs w:val="18"/>
              </w:rPr>
              <w:t xml:space="preserve"> </w:t>
            </w:r>
            <w:r w:rsidR="00567C93" w:rsidRPr="00567C93">
              <w:rPr>
                <w:rFonts w:cs="Arial"/>
                <w:szCs w:val="18"/>
              </w:rPr>
              <w:t>the support of the Rel-18 enhancements to 5G Multicast/Broadcast services.</w:t>
            </w:r>
          </w:p>
          <w:p w14:paraId="559C208D" w14:textId="77777777" w:rsidR="000A60C4" w:rsidRDefault="000A60C4" w:rsidP="000A60C4">
            <w:pPr>
              <w:pStyle w:val="TAL"/>
            </w:pPr>
          </w:p>
          <w:p w14:paraId="6199A8D9" w14:textId="77777777" w:rsidR="000A60C4" w:rsidRDefault="000A60C4" w:rsidP="000A60C4">
            <w:pPr>
              <w:pStyle w:val="TAL"/>
            </w:pPr>
            <w:r>
              <w:t>The following functionalities are supported:</w:t>
            </w:r>
          </w:p>
          <w:p w14:paraId="1AEC3725" w14:textId="0196BD77" w:rsidR="00FF0C83" w:rsidRDefault="000A60C4" w:rsidP="00FF0C83">
            <w:pPr>
              <w:pStyle w:val="TAL"/>
              <w:ind w:left="284" w:hanging="284"/>
            </w:pPr>
            <w:r>
              <w:t>-</w:t>
            </w:r>
            <w:r>
              <w:tab/>
              <w:t>Support the provisioning of the Associated Session I</w:t>
            </w:r>
            <w:r w:rsidR="006D6A99">
              <w:t>dentifier</w:t>
            </w:r>
            <w:r>
              <w:t xml:space="preserve"> to enable </w:t>
            </w:r>
            <w:r w:rsidR="006D6A99" w:rsidRPr="0068398E">
              <w:t>5MBS MOCN Network Sharing</w:t>
            </w:r>
            <w:r w:rsidR="006D6A99">
              <w:t xml:space="preserve"> scenarios (e.g., </w:t>
            </w:r>
            <w:r w:rsidR="006D6A99" w:rsidRPr="00C72252">
              <w:t>MOCN with multiple broadcast MBS sessions transmitting the same content via different C</w:t>
            </w:r>
            <w:r w:rsidR="006D6A99">
              <w:t xml:space="preserve">ore </w:t>
            </w:r>
            <w:r w:rsidR="006D6A99" w:rsidRPr="00C72252">
              <w:t>N</w:t>
            </w:r>
            <w:r w:rsidR="006D6A99">
              <w:t>etwork</w:t>
            </w:r>
            <w:r w:rsidR="006D6A99" w:rsidRPr="00C72252">
              <w:t>s</w:t>
            </w:r>
            <w:r w:rsidR="006D6A99">
              <w:t>)</w:t>
            </w:r>
            <w:r>
              <w:t>.</w:t>
            </w:r>
            <w:r w:rsidR="00FF0C83">
              <w:t xml:space="preserve"> </w:t>
            </w:r>
          </w:p>
          <w:p w14:paraId="6BA798A6" w14:textId="16AD020C" w:rsidR="008A0E48" w:rsidRDefault="00FF0C83" w:rsidP="008A0E48">
            <w:pPr>
              <w:pStyle w:val="TAL"/>
              <w:ind w:left="284" w:hanging="284"/>
              <w:rPr>
                <w:noProof/>
              </w:rPr>
            </w:pPr>
            <w:r>
              <w:rPr>
                <w:noProof/>
              </w:rPr>
              <w:t>-</w:t>
            </w:r>
            <w:r>
              <w:rPr>
                <w:noProof/>
              </w:rPr>
              <w:tab/>
              <w:t>Support the provisioning of the "</w:t>
            </w:r>
            <w:r>
              <w:t xml:space="preserve">NR </w:t>
            </w:r>
            <w:r w:rsidRPr="001A23EF">
              <w:rPr>
                <w:lang w:eastAsia="zh-CN"/>
              </w:rPr>
              <w:t>RedCap UE Information</w:t>
            </w:r>
            <w:r>
              <w:rPr>
                <w:lang w:eastAsia="zh-CN"/>
              </w:rPr>
              <w:t xml:space="preserve">" to enable NR RedCap UEs support for </w:t>
            </w:r>
            <w:r>
              <w:rPr>
                <w:rFonts w:eastAsia="SimSun"/>
                <w:lang w:eastAsia="zh-CN"/>
              </w:rPr>
              <w:t>broadcast MBS Sessions</w:t>
            </w:r>
            <w:r>
              <w:rPr>
                <w:noProof/>
              </w:rPr>
              <w:t>.</w:t>
            </w:r>
          </w:p>
          <w:p w14:paraId="2D11798F" w14:textId="17981A3C" w:rsidR="00567C93" w:rsidRPr="00567C93" w:rsidRDefault="008A0E48" w:rsidP="008A0E48">
            <w:pPr>
              <w:pStyle w:val="TAL"/>
              <w:ind w:left="284" w:hanging="284"/>
              <w:rPr>
                <w:rFonts w:cs="Arial"/>
                <w:szCs w:val="18"/>
              </w:rPr>
            </w:pPr>
            <w:r>
              <w:rPr>
                <w:noProof/>
              </w:rPr>
              <w:t>-</w:t>
            </w:r>
            <w:r>
              <w:rPr>
                <w:noProof/>
              </w:rPr>
              <w:tab/>
              <w:t>Support the possibility for the active periods of an MBS User Data Ingest Session to be expressed in the form of a repetition rule.</w:t>
            </w:r>
          </w:p>
        </w:tc>
      </w:tr>
      <w:tr w:rsidR="00FF62DC" w:rsidRPr="00B54FF5" w14:paraId="74ADEEF2" w14:textId="77777777" w:rsidTr="00506634">
        <w:trPr>
          <w:jc w:val="center"/>
        </w:trPr>
        <w:tc>
          <w:tcPr>
            <w:tcW w:w="1529" w:type="dxa"/>
            <w:vAlign w:val="center"/>
          </w:tcPr>
          <w:p w14:paraId="40468516" w14:textId="4EE7677A" w:rsidR="00FF62DC" w:rsidRPr="00567C93" w:rsidRDefault="00FF62DC" w:rsidP="00347150">
            <w:pPr>
              <w:pStyle w:val="TAC"/>
            </w:pPr>
            <w:r>
              <w:t>2</w:t>
            </w:r>
          </w:p>
        </w:tc>
        <w:tc>
          <w:tcPr>
            <w:tcW w:w="2207" w:type="dxa"/>
            <w:vAlign w:val="center"/>
          </w:tcPr>
          <w:p w14:paraId="6C6C667F" w14:textId="0ED7BD37" w:rsidR="00FF62DC" w:rsidRPr="00567C93" w:rsidRDefault="00A86E04">
            <w:pPr>
              <w:pStyle w:val="TAL"/>
            </w:pPr>
            <w:r>
              <w:t>MBS</w:t>
            </w:r>
            <w:r w:rsidR="00FF62DC">
              <w:t>Event</w:t>
            </w:r>
            <w:r>
              <w:t>s</w:t>
            </w:r>
            <w:r w:rsidR="00FF62DC">
              <w:t>Ext</w:t>
            </w:r>
          </w:p>
        </w:tc>
        <w:tc>
          <w:tcPr>
            <w:tcW w:w="5758" w:type="dxa"/>
            <w:vAlign w:val="center"/>
          </w:tcPr>
          <w:p w14:paraId="7D954EE8" w14:textId="51EF9DF6" w:rsidR="00A86E04" w:rsidRDefault="00A86E04" w:rsidP="00A86E04">
            <w:pPr>
              <w:pStyle w:val="TAL"/>
              <w:rPr>
                <w:rFonts w:cs="Arial"/>
                <w:szCs w:val="18"/>
              </w:rPr>
            </w:pPr>
            <w:r>
              <w:rPr>
                <w:rFonts w:cs="Arial"/>
                <w:szCs w:val="18"/>
              </w:rPr>
              <w:t>This feature indicates</w:t>
            </w:r>
            <w:r w:rsidRPr="00567C93">
              <w:rPr>
                <w:rFonts w:cs="Arial"/>
                <w:szCs w:val="18"/>
              </w:rPr>
              <w:t xml:space="preserve"> </w:t>
            </w:r>
            <w:r w:rsidR="00FF62DC">
              <w:rPr>
                <w:rFonts w:cs="Arial"/>
                <w:szCs w:val="18"/>
              </w:rPr>
              <w:t>the support of exten</w:t>
            </w:r>
            <w:r>
              <w:rPr>
                <w:rFonts w:cs="Arial"/>
                <w:szCs w:val="18"/>
              </w:rPr>
              <w:t>ding</w:t>
            </w:r>
            <w:r w:rsidR="00FF62DC">
              <w:rPr>
                <w:rFonts w:cs="Arial"/>
                <w:szCs w:val="18"/>
              </w:rPr>
              <w:t xml:space="preserve"> </w:t>
            </w:r>
            <w:r>
              <w:rPr>
                <w:rFonts w:cs="Arial"/>
                <w:szCs w:val="18"/>
              </w:rPr>
              <w:t xml:space="preserve">the </w:t>
            </w:r>
            <w:r>
              <w:t>MBS User Data Ingest Session Status</w:t>
            </w:r>
            <w:r w:rsidR="00FF62DC">
              <w:rPr>
                <w:rFonts w:cs="Arial"/>
                <w:szCs w:val="18"/>
              </w:rPr>
              <w:t xml:space="preserve"> events for 5G Multicast/Broadcast services.</w:t>
            </w:r>
            <w:r>
              <w:rPr>
                <w:rFonts w:cs="Arial"/>
                <w:szCs w:val="18"/>
              </w:rPr>
              <w:t xml:space="preserve"> </w:t>
            </w:r>
          </w:p>
          <w:p w14:paraId="640102A8" w14:textId="77777777" w:rsidR="00A86E04" w:rsidRDefault="00A86E04" w:rsidP="00A86E04">
            <w:pPr>
              <w:pStyle w:val="TAL"/>
              <w:rPr>
                <w:rFonts w:cs="Arial"/>
                <w:szCs w:val="18"/>
              </w:rPr>
            </w:pPr>
          </w:p>
          <w:p w14:paraId="15CFC1EC" w14:textId="77777777" w:rsidR="00A86E04" w:rsidRDefault="00A86E04" w:rsidP="00A86E04">
            <w:pPr>
              <w:pStyle w:val="TAL"/>
            </w:pPr>
            <w:r>
              <w:t>The following functionalities are supported:</w:t>
            </w:r>
          </w:p>
          <w:p w14:paraId="15A4F73F" w14:textId="5E4F3ADF" w:rsidR="00FF62DC" w:rsidRPr="00567C93" w:rsidRDefault="00A86E04" w:rsidP="00A74FC3">
            <w:pPr>
              <w:pStyle w:val="TAL"/>
              <w:ind w:left="284" w:hanging="284"/>
              <w:rPr>
                <w:rFonts w:cs="Arial"/>
                <w:szCs w:val="18"/>
              </w:rPr>
            </w:pPr>
            <w:r>
              <w:t>-</w:t>
            </w:r>
            <w:r>
              <w:tab/>
              <w:t>Support of the missing MBS User Data Ingest Session Status events and identification of the redundant ones.</w:t>
            </w:r>
          </w:p>
        </w:tc>
      </w:tr>
      <w:tr w:rsidR="00A86E04" w14:paraId="0EE015B4" w14:textId="77777777" w:rsidTr="00A86E04">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000D720" w14:textId="77777777" w:rsidR="00A86E04" w:rsidRDefault="00A86E04" w:rsidP="00D02BE9">
            <w:pPr>
              <w:pStyle w:val="TAC"/>
            </w:pPr>
            <w:r w:rsidRPr="00A86E04">
              <w:t>3</w:t>
            </w:r>
          </w:p>
        </w:tc>
        <w:tc>
          <w:tcPr>
            <w:tcW w:w="2207" w:type="dxa"/>
            <w:tcBorders>
              <w:top w:val="single" w:sz="6" w:space="0" w:color="auto"/>
              <w:left w:val="single" w:sz="6" w:space="0" w:color="auto"/>
              <w:bottom w:val="single" w:sz="6" w:space="0" w:color="auto"/>
              <w:right w:val="single" w:sz="6" w:space="0" w:color="auto"/>
            </w:tcBorders>
            <w:vAlign w:val="center"/>
          </w:tcPr>
          <w:p w14:paraId="6B49DD3C" w14:textId="77777777" w:rsidR="00A86E04" w:rsidRDefault="00A86E04" w:rsidP="00D02BE9">
            <w:pPr>
              <w:pStyle w:val="TAL"/>
            </w:pPr>
            <w:r w:rsidRPr="00A86E04">
              <w:t>MBSErrorHandling</w:t>
            </w:r>
          </w:p>
        </w:tc>
        <w:tc>
          <w:tcPr>
            <w:tcW w:w="5758" w:type="dxa"/>
            <w:tcBorders>
              <w:top w:val="single" w:sz="6" w:space="0" w:color="auto"/>
              <w:left w:val="single" w:sz="6" w:space="0" w:color="auto"/>
              <w:bottom w:val="single" w:sz="6" w:space="0" w:color="auto"/>
              <w:right w:val="single" w:sz="6" w:space="0" w:color="auto"/>
            </w:tcBorders>
            <w:vAlign w:val="center"/>
          </w:tcPr>
          <w:p w14:paraId="0BB93552" w14:textId="77777777" w:rsidR="00A86E04" w:rsidRDefault="00A86E04" w:rsidP="00D02BE9">
            <w:pPr>
              <w:pStyle w:val="TAL"/>
              <w:rPr>
                <w:rFonts w:cs="Arial"/>
                <w:szCs w:val="18"/>
              </w:rPr>
            </w:pPr>
            <w:r>
              <w:rPr>
                <w:rFonts w:cs="Arial"/>
                <w:szCs w:val="18"/>
              </w:rPr>
              <w:t>Represents the support of the MBS related error handling procedures.</w:t>
            </w:r>
          </w:p>
          <w:p w14:paraId="5B3F3B44" w14:textId="77777777" w:rsidR="00A86E04" w:rsidRDefault="00A86E04" w:rsidP="00D02BE9">
            <w:pPr>
              <w:pStyle w:val="TAL"/>
              <w:rPr>
                <w:rFonts w:cs="Arial"/>
                <w:szCs w:val="18"/>
              </w:rPr>
            </w:pPr>
          </w:p>
          <w:p w14:paraId="23D18D8D" w14:textId="77777777" w:rsidR="00A86E04" w:rsidRPr="00A86E04" w:rsidRDefault="00A86E04" w:rsidP="00D02BE9">
            <w:pPr>
              <w:pStyle w:val="TAL"/>
              <w:rPr>
                <w:rFonts w:cs="Arial"/>
                <w:szCs w:val="18"/>
              </w:rPr>
            </w:pPr>
            <w:r w:rsidRPr="00A86E04">
              <w:rPr>
                <w:rFonts w:cs="Arial"/>
                <w:szCs w:val="18"/>
              </w:rPr>
              <w:t>The following functionalities are supported:</w:t>
            </w:r>
          </w:p>
          <w:p w14:paraId="393018A3" w14:textId="77777777" w:rsidR="00A86E04" w:rsidRPr="00A86E04" w:rsidRDefault="00A86E04" w:rsidP="00A74FC3">
            <w:pPr>
              <w:pStyle w:val="TAL"/>
              <w:ind w:left="284" w:hanging="284"/>
              <w:rPr>
                <w:rFonts w:cs="Arial"/>
                <w:szCs w:val="18"/>
              </w:rPr>
            </w:pPr>
            <w:r w:rsidRPr="00A86E04">
              <w:rPr>
                <w:rFonts w:cs="Arial"/>
                <w:szCs w:val="18"/>
              </w:rPr>
              <w:t>-</w:t>
            </w:r>
            <w:r w:rsidRPr="00A86E04">
              <w:rPr>
                <w:rFonts w:cs="Arial"/>
                <w:szCs w:val="18"/>
              </w:rPr>
              <w:tab/>
              <w:t>Support of the missing MBS Session related error handling procedures to enable end-to-end relaying of errors.</w:t>
            </w:r>
          </w:p>
          <w:p w14:paraId="052E0AD2" w14:textId="77777777" w:rsidR="00A86E04" w:rsidRDefault="00A86E04" w:rsidP="00A74FC3">
            <w:pPr>
              <w:pStyle w:val="TAL"/>
              <w:ind w:left="284" w:hanging="284"/>
              <w:rPr>
                <w:rFonts w:cs="Arial"/>
                <w:szCs w:val="18"/>
              </w:rPr>
            </w:pPr>
            <w:r>
              <w:rPr>
                <w:rFonts w:cs="Arial"/>
                <w:szCs w:val="18"/>
              </w:rPr>
              <w:t>-</w:t>
            </w:r>
            <w:r>
              <w:rPr>
                <w:rFonts w:cs="Arial"/>
                <w:szCs w:val="18"/>
              </w:rPr>
              <w:tab/>
              <w:t>Support MBS Data Ingest Session specific error handling.</w:t>
            </w:r>
          </w:p>
          <w:p w14:paraId="5261D974" w14:textId="77777777" w:rsidR="00A86E04" w:rsidRDefault="00A86E04" w:rsidP="00A74FC3">
            <w:pPr>
              <w:pStyle w:val="TAL"/>
              <w:ind w:left="284" w:hanging="284"/>
              <w:rPr>
                <w:rFonts w:cs="Arial"/>
                <w:szCs w:val="18"/>
              </w:rPr>
            </w:pPr>
            <w:r>
              <w:rPr>
                <w:rFonts w:cs="Arial"/>
                <w:szCs w:val="18"/>
              </w:rPr>
              <w:t>-</w:t>
            </w:r>
            <w:r>
              <w:rPr>
                <w:rFonts w:cs="Arial"/>
                <w:szCs w:val="18"/>
              </w:rPr>
              <w:tab/>
              <w:t>Support partial MBS Distribution Session creation/update failure management.</w:t>
            </w:r>
          </w:p>
        </w:tc>
      </w:tr>
    </w:tbl>
    <w:p w14:paraId="19814DBC" w14:textId="77777777" w:rsidR="003C30EF" w:rsidRDefault="003C30EF" w:rsidP="003C30EF"/>
    <w:p w14:paraId="108FE98F" w14:textId="77777777" w:rsidR="003C30EF" w:rsidRPr="001E7573" w:rsidRDefault="003C30EF" w:rsidP="003C30EF">
      <w:pPr>
        <w:pStyle w:val="Heading3"/>
      </w:pPr>
      <w:bookmarkStart w:id="1229" w:name="_Toc120609100"/>
      <w:bookmarkStart w:id="1230" w:name="_Toc120657567"/>
      <w:bookmarkStart w:id="1231" w:name="_Toc133407849"/>
      <w:bookmarkStart w:id="1232" w:name="_Toc164876406"/>
      <w:bookmarkStart w:id="1233" w:name="_Toc209530313"/>
      <w:r>
        <w:t>6.2.9</w:t>
      </w:r>
      <w:r w:rsidRPr="001E7573">
        <w:tab/>
        <w:t>Security</w:t>
      </w:r>
      <w:bookmarkEnd w:id="1229"/>
      <w:bookmarkEnd w:id="1230"/>
      <w:bookmarkEnd w:id="1231"/>
      <w:bookmarkEnd w:id="1232"/>
      <w:bookmarkEnd w:id="1233"/>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1234" w:name="_Toc510696650"/>
      <w:bookmarkStart w:id="1235" w:name="_Toc35971450"/>
      <w:bookmarkStart w:id="1236" w:name="_Toc100742500"/>
      <w:bookmarkStart w:id="1237" w:name="_Toc120609101"/>
      <w:bookmarkStart w:id="1238" w:name="_Toc120657568"/>
      <w:bookmarkStart w:id="1239" w:name="_Toc133407850"/>
      <w:bookmarkStart w:id="1240" w:name="_Toc164876407"/>
      <w:bookmarkStart w:id="1241" w:name="_Toc209530314"/>
      <w:r w:rsidRPr="00E20840">
        <w:lastRenderedPageBreak/>
        <w:t>Annex A (normative):</w:t>
      </w:r>
      <w:r w:rsidRPr="00E20840">
        <w:br/>
        <w:t>OpenAPI specification</w:t>
      </w:r>
      <w:bookmarkEnd w:id="1234"/>
      <w:bookmarkEnd w:id="1235"/>
      <w:bookmarkEnd w:id="1236"/>
      <w:bookmarkEnd w:id="1237"/>
      <w:bookmarkEnd w:id="1238"/>
      <w:bookmarkEnd w:id="1239"/>
      <w:bookmarkEnd w:id="1240"/>
      <w:bookmarkEnd w:id="1241"/>
    </w:p>
    <w:p w14:paraId="15EA6971" w14:textId="77777777" w:rsidR="008A6D4A" w:rsidRDefault="008A6D4A" w:rsidP="00DA2F34">
      <w:pPr>
        <w:pStyle w:val="Heading1"/>
      </w:pPr>
      <w:bookmarkStart w:id="1242" w:name="_Toc510696651"/>
      <w:bookmarkStart w:id="1243" w:name="_Toc35971451"/>
      <w:bookmarkStart w:id="1244" w:name="_Toc100742501"/>
      <w:bookmarkStart w:id="1245" w:name="_Toc120609102"/>
      <w:bookmarkStart w:id="1246" w:name="_Toc120657569"/>
      <w:bookmarkStart w:id="1247" w:name="_Toc133407851"/>
      <w:bookmarkStart w:id="1248" w:name="_Toc164876408"/>
      <w:bookmarkStart w:id="1249" w:name="_Toc209530315"/>
      <w:r>
        <w:t>A.1</w:t>
      </w:r>
      <w:r>
        <w:tab/>
        <w:t>General</w:t>
      </w:r>
      <w:bookmarkEnd w:id="1242"/>
      <w:bookmarkEnd w:id="1243"/>
      <w:bookmarkEnd w:id="1244"/>
      <w:bookmarkEnd w:id="1245"/>
      <w:bookmarkEnd w:id="1246"/>
      <w:bookmarkEnd w:id="1247"/>
      <w:bookmarkEnd w:id="1248"/>
      <w:bookmarkEnd w:id="1249"/>
    </w:p>
    <w:p w14:paraId="6AD82C9E" w14:textId="3FC840E8" w:rsidR="000602BD" w:rsidRPr="00540071" w:rsidRDefault="000602BD" w:rsidP="000602BD">
      <w:bookmarkStart w:id="125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125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1252" w:name="_Toc100742502"/>
      <w:bookmarkStart w:id="1253" w:name="_Toc120609103"/>
      <w:bookmarkStart w:id="1254" w:name="_Toc120657570"/>
      <w:r w:rsidRPr="004D3578">
        <w:br w:type="page"/>
      </w:r>
      <w:bookmarkStart w:id="1255" w:name="_Toc133407852"/>
      <w:bookmarkStart w:id="1256" w:name="_Toc164876409"/>
      <w:bookmarkStart w:id="1257" w:name="_Toc209530316"/>
      <w:r w:rsidR="008A6D4A">
        <w:lastRenderedPageBreak/>
        <w:t>A.2</w:t>
      </w:r>
      <w:r w:rsidR="008A6D4A">
        <w:tab/>
      </w:r>
      <w:r w:rsidR="005A30ED" w:rsidRPr="00307394">
        <w:rPr>
          <w:lang w:val="en-US"/>
        </w:rPr>
        <w:t>Nmbsf_MBSUserService</w:t>
      </w:r>
      <w:r w:rsidR="008A6D4A">
        <w:t xml:space="preserve"> API</w:t>
      </w:r>
      <w:bookmarkEnd w:id="1250"/>
      <w:bookmarkEnd w:id="1251"/>
      <w:bookmarkEnd w:id="1252"/>
      <w:bookmarkEnd w:id="1253"/>
      <w:bookmarkEnd w:id="1254"/>
      <w:bookmarkEnd w:id="1255"/>
      <w:bookmarkEnd w:id="1256"/>
      <w:bookmarkEnd w:id="1257"/>
    </w:p>
    <w:p w14:paraId="38D3F7C9" w14:textId="77777777" w:rsidR="000602BD" w:rsidRPr="00986E88" w:rsidRDefault="000602BD" w:rsidP="000602BD">
      <w:pPr>
        <w:pStyle w:val="PL"/>
      </w:pPr>
      <w:bookmarkStart w:id="1258" w:name="_Toc510696653"/>
      <w:r w:rsidRPr="00986E88">
        <w:t>openapi: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77777739" w:rsidR="000602BD" w:rsidRPr="00A65AFD" w:rsidRDefault="000602BD" w:rsidP="000602BD">
      <w:pPr>
        <w:pStyle w:val="PL"/>
        <w:rPr>
          <w:lang w:val="en-US"/>
        </w:rPr>
      </w:pPr>
      <w:r w:rsidRPr="00A65AFD">
        <w:rPr>
          <w:lang w:val="en-US"/>
        </w:rPr>
        <w:t xml:space="preserve">  version: 1.</w:t>
      </w:r>
      <w:r w:rsidR="00392748">
        <w:rPr>
          <w:lang w:val="en-US"/>
        </w:rPr>
        <w:t>2</w:t>
      </w:r>
      <w:r w:rsidRPr="00A65AFD">
        <w:rPr>
          <w:lang w:val="en-US"/>
        </w:rPr>
        <w:t>.0</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6A2FB1E4" w:rsidR="000602BD" w:rsidRDefault="000602BD" w:rsidP="000602BD">
      <w:pPr>
        <w:pStyle w:val="PL"/>
      </w:pPr>
      <w:r>
        <w:t xml:space="preserve">    © 202</w:t>
      </w:r>
      <w:r w:rsidR="00392748">
        <w:t>5</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3D25C41D" w:rsidR="004C12E6" w:rsidRDefault="004C12E6" w:rsidP="004C12E6">
      <w:pPr>
        <w:pStyle w:val="PL"/>
      </w:pPr>
      <w:r>
        <w:t xml:space="preserve">    3GPP TS 29.580 V</w:t>
      </w:r>
      <w:r w:rsidR="000A6DFB">
        <w:t>1</w:t>
      </w:r>
      <w:r w:rsidR="00392748">
        <w:t>9</w:t>
      </w:r>
      <w:r w:rsidR="000A6DFB">
        <w:t>.</w:t>
      </w:r>
      <w:r w:rsidR="00EA2C73">
        <w:t>4</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39F881A7" w14:textId="77777777" w:rsidR="004B08F2" w:rsidRDefault="004B08F2" w:rsidP="004B08F2">
      <w:pPr>
        <w:pStyle w:val="PL"/>
        <w:rPr>
          <w:lang w:val="en-US" w:eastAsia="es-ES"/>
        </w:rPr>
      </w:pPr>
      <w:r>
        <w:rPr>
          <w:lang w:val="en-US" w:eastAsia="es-ES"/>
        </w:rPr>
        <w:t>#When the Nmbsf_MBSUserService API is consumed by a trusted or internal AF, then the</w:t>
      </w:r>
    </w:p>
    <w:p w14:paraId="0D92C5D4" w14:textId="77777777" w:rsidR="004B08F2" w:rsidRDefault="004B08F2" w:rsidP="004B08F2">
      <w:pPr>
        <w:pStyle w:val="PL"/>
        <w:rPr>
          <w:lang w:val="en-US"/>
        </w:rPr>
      </w:pPr>
      <w:r>
        <w:rPr>
          <w:lang w:val="en-US" w:eastAsia="es-ES"/>
        </w:rPr>
        <w:t>#"</w:t>
      </w:r>
      <w:r>
        <w:t xml:space="preserve">oAuth2ClientCredentials" property shall contain an </w:t>
      </w:r>
      <w:r>
        <w:rPr>
          <w:lang w:val="en-US"/>
        </w:rPr>
        <w:t>array of scopes including the API level</w:t>
      </w:r>
    </w:p>
    <w:p w14:paraId="52BC078B" w14:textId="77777777" w:rsidR="004B08F2" w:rsidRDefault="004B08F2" w:rsidP="004B08F2">
      <w:pPr>
        <w:pStyle w:val="PL"/>
        <w:rPr>
          <w:lang w:val="en-US" w:eastAsia="es-ES"/>
        </w:rPr>
      </w:pPr>
      <w:r>
        <w:rPr>
          <w:lang w:val="en-US" w:eastAsia="es-ES"/>
        </w:rPr>
        <w:t>#</w:t>
      </w:r>
      <w:r>
        <w:rPr>
          <w:lang w:val="en-US"/>
        </w:rPr>
        <w:t>"</w:t>
      </w:r>
      <w:r w:rsidRPr="004F7911">
        <w:rPr>
          <w:lang w:val="en-US"/>
        </w:rPr>
        <w:t>nmbsf-mbs-u</w:t>
      </w:r>
      <w:r>
        <w:rPr>
          <w:lang w:val="en-US"/>
        </w:rPr>
        <w:t>s" scope as the only scope.</w:t>
      </w:r>
    </w:p>
    <w:p w14:paraId="70BB9F78" w14:textId="11071EB7" w:rsidR="008A6D4A" w:rsidRPr="006D7045" w:rsidRDefault="008A6D4A" w:rsidP="008A6D4A">
      <w:pPr>
        <w:pStyle w:val="PL"/>
        <w:rPr>
          <w:lang w:val="en-US"/>
        </w:rPr>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2F4F0C88"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54428DE"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lastRenderedPageBreak/>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proofErr w:type="gramStart"/>
      <w:r w:rsidRPr="00C6632A">
        <w:rPr>
          <w:lang w:val="fr-FR"/>
        </w:rPr>
        <w:t>tags:</w:t>
      </w:r>
      <w:proofErr w:type="gramEnd"/>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lastRenderedPageBreak/>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proofErr w:type="gramStart"/>
      <w:r w:rsidRPr="00C6632A">
        <w:rPr>
          <w:lang w:val="fr-FR"/>
        </w:rPr>
        <w:t>tags:</w:t>
      </w:r>
      <w:proofErr w:type="gramEnd"/>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lastRenderedPageBreak/>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proofErr w:type="gramStart"/>
      <w:r w:rsidRPr="00C6632A">
        <w:rPr>
          <w:lang w:val="fr-FR"/>
        </w:rPr>
        <w:t>tags:</w:t>
      </w:r>
      <w:proofErr w:type="gramEnd"/>
    </w:p>
    <w:p w14:paraId="36B2B6CA" w14:textId="77777777" w:rsidR="00FF35C6" w:rsidRPr="00C6632A" w:rsidRDefault="00FF35C6" w:rsidP="00FF35C6">
      <w:pPr>
        <w:pStyle w:val="PL"/>
        <w:rPr>
          <w:lang w:val="fr-FR"/>
        </w:rPr>
      </w:pPr>
      <w:r w:rsidRPr="00C6632A">
        <w:rPr>
          <w:lang w:val="fr-FR"/>
        </w:rPr>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proofErr w:type="gramStart"/>
      <w:r w:rsidRPr="00C6632A">
        <w:rPr>
          <w:lang w:val="fr-FR"/>
        </w:rPr>
        <w:t>tags:</w:t>
      </w:r>
      <w:proofErr w:type="gramEnd"/>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lastRenderedPageBreak/>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58D77139" w:rsidR="00104611" w:rsidRDefault="00FB4DC5" w:rsidP="00104611">
      <w:pPr>
        <w:pStyle w:val="PL"/>
        <w:rPr>
          <w:lang w:val="en-US" w:eastAsia="es-ES"/>
        </w:rPr>
      </w:pPr>
      <w:r>
        <w:rPr>
          <w:lang w:val="en-US" w:eastAsia="es-ES"/>
        </w:rPr>
        <w:t xml:space="preserve">        </w:t>
      </w:r>
      <w:r w:rsidR="00104611">
        <w:rPr>
          <w:lang w:val="en-US" w:eastAsia="es-ES"/>
        </w:rPr>
        <w:t xml:space="preserve">When the Nmbsf_MBSUserService </w:t>
      </w:r>
      <w:r w:rsidR="002A4F66">
        <w:rPr>
          <w:lang w:val="en-US" w:eastAsia="es-ES"/>
        </w:rPr>
        <w:t xml:space="preserve">API </w:t>
      </w:r>
      <w:r w:rsidR="00104611">
        <w:rPr>
          <w:lang w:val="en-US" w:eastAsia="es-ES"/>
        </w:rPr>
        <w:t>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5C9FD4FF" w:rsidR="00FB4DC5" w:rsidRDefault="00104611" w:rsidP="00104611">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sidR="0011143C">
        <w:rPr>
          <w:lang w:val="en-US" w:eastAsia="es-ES"/>
        </w:rPr>
        <w:t xml:space="preserve">the scope (i.e. within the </w:t>
      </w:r>
      <w:r w:rsidR="002A4F66">
        <w:rPr>
          <w:lang w:val="en-US" w:eastAsia="es-ES"/>
        </w:rPr>
        <w:t>"</w:t>
      </w:r>
      <w:r w:rsidR="00FB4DC5">
        <w:rPr>
          <w:lang w:val="en-US" w:eastAsia="es-ES"/>
        </w:rPr>
        <w:t>scopes</w:t>
      </w:r>
      <w:r w:rsidR="002A4F66">
        <w:rPr>
          <w:lang w:val="en-US" w:eastAsia="es-ES"/>
        </w:rPr>
        <w:t>"</w:t>
      </w:r>
      <w:r w:rsidR="0011143C">
        <w:rPr>
          <w:lang w:val="en-US" w:eastAsia="es-ES"/>
        </w:rPr>
        <w:t xml:space="preserve"> property)</w:t>
      </w:r>
      <w:r w:rsidR="00FB4DC5">
        <w:rPr>
          <w:lang w:val="en-US" w:eastAsia="es-ES"/>
        </w:rPr>
        <w:t xml:space="preserve"> and</w:t>
      </w:r>
    </w:p>
    <w:p w14:paraId="1BBA4332" w14:textId="4E8041D4" w:rsidR="0011143C" w:rsidRDefault="00FB4DC5" w:rsidP="0011143C">
      <w:pPr>
        <w:pStyle w:val="PL"/>
        <w:rPr>
          <w:lang w:val="en-US" w:eastAsia="es-ES"/>
        </w:rPr>
      </w:pPr>
      <w:r>
        <w:rPr>
          <w:lang w:val="en-US" w:eastAsia="es-ES"/>
        </w:rPr>
        <w:t xml:space="preserve">        '{nrfApiRoot}/oauth2/token' shall be used as </w:t>
      </w:r>
      <w:r w:rsidR="0011143C">
        <w:rPr>
          <w:lang w:val="en-US" w:eastAsia="es-ES"/>
        </w:rPr>
        <w:t>the URI to retrieve the token</w:t>
      </w:r>
      <w:r w:rsidR="00980D07">
        <w:rPr>
          <w:lang w:val="en-US" w:eastAsia="es-ES"/>
        </w:rPr>
        <w:t xml:space="preserve"> within the</w:t>
      </w:r>
    </w:p>
    <w:p w14:paraId="5A1DF87E" w14:textId="2A3B6693" w:rsidR="00FB4DC5" w:rsidRDefault="0011143C" w:rsidP="0011143C">
      <w:pPr>
        <w:pStyle w:val="PL"/>
        <w:rPr>
          <w:lang w:val="en-US" w:eastAsia="es-ES"/>
        </w:rPr>
      </w:pPr>
      <w:r>
        <w:rPr>
          <w:lang w:val="en-US" w:eastAsia="es-ES"/>
        </w:rPr>
        <w:t xml:space="preserve">        </w:t>
      </w:r>
      <w:r w:rsidR="00980D07">
        <w:rPr>
          <w:lang w:val="en-US" w:eastAsia="es-ES"/>
        </w:rPr>
        <w:t xml:space="preserve">"tokenUrl" property </w:t>
      </w:r>
      <w:r>
        <w:rPr>
          <w:lang w:val="en-US" w:eastAsia="es-ES"/>
        </w:rPr>
        <w:t>(i.e.</w:t>
      </w:r>
      <w:r w:rsidR="00980D07">
        <w:rPr>
          <w:lang w:val="en-US" w:eastAsia="es-ES"/>
        </w:rPr>
        <w:t>, instead of</w:t>
      </w:r>
      <w:r>
        <w:rPr>
          <w:lang w:val="en-US" w:eastAsia="es-ES"/>
        </w:rPr>
        <w:t xml:space="preserv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42E093AE"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33910B68"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lastRenderedPageBreak/>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C8E5B8B"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1259" w:name="_Toc35971453"/>
      <w:bookmarkStart w:id="1260" w:name="_Toc100742503"/>
      <w:bookmarkStart w:id="1261" w:name="_Toc120609104"/>
      <w:bookmarkStart w:id="1262" w:name="_Toc120657571"/>
      <w:r w:rsidRPr="004D3578">
        <w:br w:type="page"/>
      </w:r>
      <w:bookmarkStart w:id="1263" w:name="_Toc133407853"/>
      <w:bookmarkStart w:id="1264" w:name="_Toc164876410"/>
      <w:bookmarkStart w:id="1265" w:name="_Toc209530317"/>
      <w:r w:rsidR="008A6D4A">
        <w:lastRenderedPageBreak/>
        <w:t>A.3</w:t>
      </w:r>
      <w:r w:rsidR="008A6D4A">
        <w:tab/>
      </w:r>
      <w:r w:rsidR="005A30ED" w:rsidRPr="00307394">
        <w:rPr>
          <w:lang w:val="en-US"/>
        </w:rPr>
        <w:t>Nmbsf_MBSUserDataIngestSession</w:t>
      </w:r>
      <w:r w:rsidR="008A6D4A">
        <w:t xml:space="preserve"> API</w:t>
      </w:r>
      <w:bookmarkEnd w:id="1258"/>
      <w:bookmarkEnd w:id="1259"/>
      <w:bookmarkEnd w:id="1260"/>
      <w:bookmarkEnd w:id="1261"/>
      <w:bookmarkEnd w:id="1262"/>
      <w:bookmarkEnd w:id="1263"/>
      <w:bookmarkEnd w:id="1264"/>
      <w:bookmarkEnd w:id="1265"/>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4A7A8942" w:rsidR="00C25021" w:rsidRPr="00A70FDC" w:rsidRDefault="00C25021" w:rsidP="00C25021">
      <w:pPr>
        <w:pStyle w:val="PL"/>
      </w:pPr>
      <w:r w:rsidRPr="00A70FDC">
        <w:t xml:space="preserve">  version: 1.</w:t>
      </w:r>
      <w:r w:rsidR="00215144">
        <w:t>2</w:t>
      </w:r>
      <w:r w:rsidRPr="00A70FDC">
        <w:t>.</w:t>
      </w:r>
      <w:r w:rsidR="00215144">
        <w:t>0</w:t>
      </w:r>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57BD6B10" w:rsidR="00C25021" w:rsidRPr="00A70FDC" w:rsidRDefault="00C25021" w:rsidP="00C25021">
      <w:pPr>
        <w:pStyle w:val="PL"/>
      </w:pPr>
      <w:r w:rsidRPr="00A70FDC">
        <w:t xml:space="preserve">    © 202</w:t>
      </w:r>
      <w:r w:rsidR="00215144">
        <w:t>5</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59F07B8C" w:rsidR="00C25021" w:rsidRPr="00A70FDC" w:rsidRDefault="00C25021" w:rsidP="00C25021">
      <w:pPr>
        <w:pStyle w:val="PL"/>
      </w:pPr>
      <w:r w:rsidRPr="00A70FDC">
        <w:t xml:space="preserve">    3GPP TS 29.5</w:t>
      </w:r>
      <w:r>
        <w:t>80</w:t>
      </w:r>
      <w:r w:rsidRPr="00A70FDC">
        <w:t xml:space="preserve"> V</w:t>
      </w:r>
      <w:r w:rsidR="000A6DFB">
        <w:t>1</w:t>
      </w:r>
      <w:r w:rsidR="00215144">
        <w:t>9</w:t>
      </w:r>
      <w:r w:rsidR="000A6DFB">
        <w:t>.</w:t>
      </w:r>
      <w:r w:rsidR="00EA2C73">
        <w:t>4</w:t>
      </w:r>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2CA1BF4B" w14:textId="77777777" w:rsidR="004B08F2" w:rsidRDefault="004B08F2" w:rsidP="004B08F2">
      <w:pPr>
        <w:pStyle w:val="PL"/>
        <w:rPr>
          <w:lang w:val="en-US" w:eastAsia="es-ES"/>
        </w:rPr>
      </w:pPr>
      <w:r>
        <w:rPr>
          <w:lang w:val="en-US" w:eastAsia="es-ES"/>
        </w:rPr>
        <w:t xml:space="preserve">#When the </w:t>
      </w:r>
      <w:r w:rsidRPr="00307394">
        <w:rPr>
          <w:lang w:val="en-US"/>
        </w:rPr>
        <w:t>Nmbsf_MBSUserDataIngestSession</w:t>
      </w:r>
      <w:r>
        <w:rPr>
          <w:lang w:val="en-US" w:eastAsia="es-ES"/>
        </w:rPr>
        <w:t xml:space="preserve"> API is consumed by a trusted or internal AF, then the</w:t>
      </w:r>
    </w:p>
    <w:p w14:paraId="543463D5" w14:textId="77777777" w:rsidR="004B08F2" w:rsidRDefault="004B08F2" w:rsidP="004B08F2">
      <w:pPr>
        <w:pStyle w:val="PL"/>
        <w:rPr>
          <w:lang w:val="en-US"/>
        </w:rPr>
      </w:pPr>
      <w:r>
        <w:rPr>
          <w:lang w:val="en-US" w:eastAsia="es-ES"/>
        </w:rPr>
        <w:t>#"</w:t>
      </w:r>
      <w:r>
        <w:t xml:space="preserve">oAuth2ClientCredentials" property shall contain an </w:t>
      </w:r>
      <w:r>
        <w:rPr>
          <w:lang w:val="en-US"/>
        </w:rPr>
        <w:t>array of scopes including the API level</w:t>
      </w:r>
    </w:p>
    <w:p w14:paraId="78E6B612" w14:textId="77777777" w:rsidR="004B08F2" w:rsidRDefault="004B08F2" w:rsidP="004B08F2">
      <w:pPr>
        <w:pStyle w:val="PL"/>
        <w:rPr>
          <w:lang w:val="en-US" w:eastAsia="es-ES"/>
        </w:rPr>
      </w:pPr>
      <w:r>
        <w:rPr>
          <w:lang w:val="en-US"/>
        </w:rPr>
        <w:t>#"</w:t>
      </w:r>
      <w:r>
        <w:t>nmbsf</w:t>
      </w:r>
      <w:r w:rsidRPr="00A70FDC">
        <w:t>-mbs-u</w:t>
      </w:r>
      <w:r>
        <w:t>d-ingest</w:t>
      </w:r>
      <w:r>
        <w:rPr>
          <w:lang w:val="en-US"/>
        </w:rPr>
        <w:t>" scope as the only scope.</w:t>
      </w:r>
    </w:p>
    <w:p w14:paraId="619D78A1" w14:textId="77777777" w:rsidR="00C25021" w:rsidRPr="006D7045" w:rsidRDefault="00C25021" w:rsidP="00C25021">
      <w:pPr>
        <w:pStyle w:val="PL"/>
        <w:rPr>
          <w:lang w:val="en-US"/>
        </w:rPr>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509FE3F5"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lastRenderedPageBreak/>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148ACAEA" w14:textId="77777777" w:rsidR="00515A73" w:rsidRDefault="00515A73" w:rsidP="00515A73">
      <w:pPr>
        <w:pStyle w:val="PL"/>
      </w:pPr>
      <w:r w:rsidRPr="00515A73">
        <w:t xml:space="preserve">          description: </w:t>
      </w:r>
      <w:r>
        <w:t>&gt;</w:t>
      </w:r>
    </w:p>
    <w:p w14:paraId="2B973E9D"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6449CB13" w14:textId="77777777" w:rsidR="00515A73" w:rsidRPr="00515A73" w:rsidRDefault="00515A73" w:rsidP="00515A73">
      <w:pPr>
        <w:pStyle w:val="PL"/>
      </w:pPr>
      <w:r>
        <w:t xml:space="preserve">           </w:t>
      </w:r>
      <w:r w:rsidDel="00A2415E">
        <w:t xml:space="preserve"> </w:t>
      </w:r>
      <w:r>
        <w:t>be returned</w:t>
      </w:r>
      <w:r w:rsidRPr="00515A73">
        <w:t>.</w:t>
      </w:r>
    </w:p>
    <w:p w14:paraId="7E008106" w14:textId="77777777" w:rsidR="00515A73" w:rsidRPr="00515A73" w:rsidRDefault="00515A73" w:rsidP="00515A73">
      <w:pPr>
        <w:pStyle w:val="PL"/>
      </w:pPr>
      <w:r w:rsidRPr="00515A73">
        <w:t xml:space="preserve">          content:</w:t>
      </w:r>
    </w:p>
    <w:p w14:paraId="7462BD4F" w14:textId="77777777" w:rsidR="00515A73" w:rsidRPr="00515A73" w:rsidRDefault="00515A73" w:rsidP="00515A73">
      <w:pPr>
        <w:pStyle w:val="PL"/>
      </w:pPr>
      <w:r w:rsidRPr="00515A73">
        <w:t xml:space="preserve">            application/problem+json:</w:t>
      </w:r>
    </w:p>
    <w:p w14:paraId="0B0582E7" w14:textId="77777777" w:rsidR="00515A73" w:rsidRPr="00515A73" w:rsidRDefault="00515A73" w:rsidP="00515A73">
      <w:pPr>
        <w:pStyle w:val="PL"/>
      </w:pPr>
      <w:r w:rsidRPr="00515A73">
        <w:t xml:space="preserve">              schema:</w:t>
      </w:r>
    </w:p>
    <w:p w14:paraId="6D7B8D7D" w14:textId="77777777" w:rsidR="00515A73" w:rsidRPr="008B1C02" w:rsidRDefault="00515A73" w:rsidP="00515A73">
      <w:pPr>
        <w:pStyle w:val="PL"/>
      </w:pPr>
      <w:r w:rsidRPr="00515A73">
        <w:t xml:space="preserve">                $ref: '#/components/schemas/ProblemDetailsMBS'</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42FA7302" w14:textId="77777777" w:rsidR="00515A73" w:rsidRDefault="00515A73" w:rsidP="00515A73">
      <w:pPr>
        <w:pStyle w:val="PL"/>
      </w:pPr>
      <w:r w:rsidRPr="003C12E4">
        <w:t xml:space="preserve">          description: </w:t>
      </w:r>
      <w:r>
        <w:t>&gt;</w:t>
      </w:r>
    </w:p>
    <w:p w14:paraId="1D1AE939"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2C71ECDA" w14:textId="77777777" w:rsidR="00515A73" w:rsidRPr="003C12E4" w:rsidRDefault="00515A73" w:rsidP="00515A73">
      <w:pPr>
        <w:pStyle w:val="PL"/>
      </w:pPr>
      <w:r>
        <w:t xml:space="preserve">           </w:t>
      </w:r>
      <w:r w:rsidDel="00A2415E">
        <w:t xml:space="preserve"> </w:t>
      </w:r>
      <w:r>
        <w:t>be returned</w:t>
      </w:r>
      <w:r w:rsidRPr="003C12E4">
        <w:t>.</w:t>
      </w:r>
    </w:p>
    <w:p w14:paraId="29982311" w14:textId="77777777" w:rsidR="00515A73" w:rsidRPr="003C12E4" w:rsidRDefault="00515A73" w:rsidP="00515A73">
      <w:pPr>
        <w:pStyle w:val="PL"/>
      </w:pPr>
      <w:r w:rsidRPr="003C12E4">
        <w:t xml:space="preserve">          content:</w:t>
      </w:r>
    </w:p>
    <w:p w14:paraId="4C85FBAC" w14:textId="77777777" w:rsidR="00515A73" w:rsidRPr="003C12E4" w:rsidRDefault="00515A73" w:rsidP="00515A73">
      <w:pPr>
        <w:pStyle w:val="PL"/>
      </w:pPr>
      <w:r w:rsidRPr="003C12E4">
        <w:t xml:space="preserve">            application/problem+json:</w:t>
      </w:r>
    </w:p>
    <w:p w14:paraId="4B14CDAD" w14:textId="77777777" w:rsidR="00515A73" w:rsidRPr="003C12E4" w:rsidRDefault="00515A73" w:rsidP="00515A73">
      <w:pPr>
        <w:pStyle w:val="PL"/>
      </w:pPr>
      <w:r w:rsidRPr="003C12E4">
        <w:t xml:space="preserve">              schema:</w:t>
      </w:r>
    </w:p>
    <w:p w14:paraId="782337AB" w14:textId="77777777" w:rsidR="00515A73" w:rsidRPr="008B1C02" w:rsidRDefault="00515A73" w:rsidP="00515A73">
      <w:pPr>
        <w:pStyle w:val="PL"/>
      </w:pPr>
      <w:r w:rsidRPr="003C12E4">
        <w:t xml:space="preserve">                $ref: '#/components/schemas/ProblemDetailsMBS'</w:t>
      </w:r>
    </w:p>
    <w:p w14:paraId="3AF8AECA" w14:textId="77777777" w:rsidR="00C25021" w:rsidRPr="00A70FDC" w:rsidRDefault="00C25021" w:rsidP="00C25021">
      <w:pPr>
        <w:pStyle w:val="PL"/>
      </w:pPr>
      <w:r w:rsidRPr="00A70FDC">
        <w:t xml:space="preserve">        '404':</w:t>
      </w:r>
    </w:p>
    <w:p w14:paraId="7000A18D" w14:textId="77777777" w:rsidR="00515A73" w:rsidRDefault="00515A73" w:rsidP="00515A73">
      <w:pPr>
        <w:pStyle w:val="PL"/>
      </w:pPr>
      <w:r>
        <w:t xml:space="preserve">          description: &gt;</w:t>
      </w:r>
    </w:p>
    <w:p w14:paraId="63429AAD" w14:textId="77777777" w:rsidR="00515A73" w:rsidRDefault="00515A73" w:rsidP="00515A73">
      <w:pPr>
        <w:pStyle w:val="PL"/>
      </w:pPr>
      <w:r>
        <w:t xml:space="preserve">            The request is rejected by the NEF and more details (along with ProblemDetails) may</w:t>
      </w:r>
    </w:p>
    <w:p w14:paraId="0D34D3D0" w14:textId="77777777" w:rsidR="00515A73" w:rsidRDefault="00515A73" w:rsidP="00515A73">
      <w:pPr>
        <w:pStyle w:val="PL"/>
      </w:pPr>
      <w:r>
        <w:t xml:space="preserve">            be returned.</w:t>
      </w:r>
    </w:p>
    <w:p w14:paraId="3EAE9ACB" w14:textId="77777777" w:rsidR="00515A73" w:rsidRDefault="00515A73" w:rsidP="00515A73">
      <w:pPr>
        <w:pStyle w:val="PL"/>
      </w:pPr>
      <w:r>
        <w:t xml:space="preserve">          content:</w:t>
      </w:r>
    </w:p>
    <w:p w14:paraId="4B753B7B" w14:textId="77777777" w:rsidR="00515A73" w:rsidRDefault="00515A73" w:rsidP="00515A73">
      <w:pPr>
        <w:pStyle w:val="PL"/>
      </w:pPr>
      <w:r>
        <w:t xml:space="preserve">            application/problem+json:</w:t>
      </w:r>
    </w:p>
    <w:p w14:paraId="6B77C070" w14:textId="77777777" w:rsidR="00515A73" w:rsidRDefault="00515A73" w:rsidP="00515A73">
      <w:pPr>
        <w:pStyle w:val="PL"/>
      </w:pPr>
      <w:r>
        <w:t xml:space="preserve">              schema:</w:t>
      </w:r>
    </w:p>
    <w:p w14:paraId="6C1E71F6" w14:textId="77777777" w:rsidR="00515A73" w:rsidRDefault="00515A73" w:rsidP="00515A73">
      <w:pPr>
        <w:pStyle w:val="PL"/>
      </w:pPr>
      <w:r>
        <w:t xml:space="preserve">                $ref: '#/components/schemas/ProblemDetailsMBS'</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lastRenderedPageBreak/>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530EE6DD" w14:textId="77777777" w:rsidR="00515A73" w:rsidRDefault="00515A73" w:rsidP="00515A73">
      <w:pPr>
        <w:pStyle w:val="PL"/>
      </w:pPr>
      <w:r w:rsidRPr="00515A73">
        <w:t xml:space="preserve">          description: </w:t>
      </w:r>
      <w:r>
        <w:t>&gt;</w:t>
      </w:r>
    </w:p>
    <w:p w14:paraId="7DBB9EFF"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21CFA05D" w14:textId="77777777" w:rsidR="00515A73" w:rsidRPr="00515A73" w:rsidRDefault="00515A73" w:rsidP="00515A73">
      <w:pPr>
        <w:pStyle w:val="PL"/>
      </w:pPr>
      <w:r>
        <w:t xml:space="preserve">           </w:t>
      </w:r>
      <w:r w:rsidDel="00A2415E">
        <w:t xml:space="preserve"> </w:t>
      </w:r>
      <w:r>
        <w:t>be returned</w:t>
      </w:r>
      <w:r w:rsidRPr="00515A73">
        <w:t>.</w:t>
      </w:r>
    </w:p>
    <w:p w14:paraId="3547CFDA" w14:textId="77777777" w:rsidR="00515A73" w:rsidRPr="00515A73" w:rsidRDefault="00515A73" w:rsidP="00515A73">
      <w:pPr>
        <w:pStyle w:val="PL"/>
      </w:pPr>
      <w:r w:rsidRPr="00515A73">
        <w:t xml:space="preserve">          content:</w:t>
      </w:r>
    </w:p>
    <w:p w14:paraId="1EFD9D4A" w14:textId="77777777" w:rsidR="00515A73" w:rsidRPr="00515A73" w:rsidRDefault="00515A73" w:rsidP="00515A73">
      <w:pPr>
        <w:pStyle w:val="PL"/>
      </w:pPr>
      <w:r w:rsidRPr="00515A73">
        <w:lastRenderedPageBreak/>
        <w:t xml:space="preserve">            application/problem+json:</w:t>
      </w:r>
    </w:p>
    <w:p w14:paraId="0287D11D" w14:textId="77777777" w:rsidR="00515A73" w:rsidRPr="00515A73" w:rsidRDefault="00515A73" w:rsidP="00515A73">
      <w:pPr>
        <w:pStyle w:val="PL"/>
      </w:pPr>
      <w:r w:rsidRPr="00515A73">
        <w:t xml:space="preserve">              schema:</w:t>
      </w:r>
    </w:p>
    <w:p w14:paraId="2F6E05FA" w14:textId="77777777" w:rsidR="00515A73" w:rsidRPr="008B1C02" w:rsidRDefault="00515A73" w:rsidP="00515A73">
      <w:pPr>
        <w:pStyle w:val="PL"/>
      </w:pPr>
      <w:r w:rsidRPr="00515A73">
        <w:t xml:space="preserve">                $ref: '#/components/schemas/ProblemDetailsMBS'</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2C4B8356" w14:textId="77777777" w:rsidR="00515A73" w:rsidRDefault="00515A73" w:rsidP="00515A73">
      <w:pPr>
        <w:pStyle w:val="PL"/>
      </w:pPr>
      <w:r w:rsidRPr="003C12E4">
        <w:t xml:space="preserve">          description: </w:t>
      </w:r>
      <w:r>
        <w:t>&gt;</w:t>
      </w:r>
    </w:p>
    <w:p w14:paraId="67FA5281"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093C1E05" w14:textId="77777777" w:rsidR="00515A73" w:rsidRPr="003C12E4" w:rsidRDefault="00515A73" w:rsidP="00515A73">
      <w:pPr>
        <w:pStyle w:val="PL"/>
      </w:pPr>
      <w:r>
        <w:t xml:space="preserve">           </w:t>
      </w:r>
      <w:r w:rsidDel="00A2415E">
        <w:t xml:space="preserve"> </w:t>
      </w:r>
      <w:r>
        <w:t>be returned</w:t>
      </w:r>
      <w:r w:rsidRPr="003C12E4">
        <w:t>.</w:t>
      </w:r>
    </w:p>
    <w:p w14:paraId="625862A8" w14:textId="77777777" w:rsidR="00515A73" w:rsidRPr="003C12E4" w:rsidRDefault="00515A73" w:rsidP="00515A73">
      <w:pPr>
        <w:pStyle w:val="PL"/>
      </w:pPr>
      <w:r w:rsidRPr="003C12E4">
        <w:t xml:space="preserve">          content:</w:t>
      </w:r>
    </w:p>
    <w:p w14:paraId="73CDB3C0" w14:textId="77777777" w:rsidR="00515A73" w:rsidRPr="003C12E4" w:rsidRDefault="00515A73" w:rsidP="00515A73">
      <w:pPr>
        <w:pStyle w:val="PL"/>
      </w:pPr>
      <w:r w:rsidRPr="003C12E4">
        <w:t xml:space="preserve">            application/problem+json:</w:t>
      </w:r>
    </w:p>
    <w:p w14:paraId="3575BC18" w14:textId="77777777" w:rsidR="00515A73" w:rsidRPr="003C12E4" w:rsidRDefault="00515A73" w:rsidP="00515A73">
      <w:pPr>
        <w:pStyle w:val="PL"/>
      </w:pPr>
      <w:r w:rsidRPr="003C12E4">
        <w:t xml:space="preserve">              schema:</w:t>
      </w:r>
    </w:p>
    <w:p w14:paraId="00BDBB91" w14:textId="77777777" w:rsidR="00515A73" w:rsidRPr="008B1C02" w:rsidRDefault="00515A73" w:rsidP="00515A73">
      <w:pPr>
        <w:pStyle w:val="PL"/>
      </w:pPr>
      <w:r w:rsidRPr="003C12E4">
        <w:t xml:space="preserve">                $ref: '#/components/schemas/ProblemDetailsMBS'</w:t>
      </w:r>
    </w:p>
    <w:p w14:paraId="51EBE807" w14:textId="77777777" w:rsidR="00C25021" w:rsidRPr="00A70FDC" w:rsidRDefault="00C25021" w:rsidP="00C25021">
      <w:pPr>
        <w:pStyle w:val="PL"/>
      </w:pPr>
      <w:r w:rsidRPr="00A70FDC">
        <w:t xml:space="preserve">        '404':</w:t>
      </w:r>
    </w:p>
    <w:p w14:paraId="74B8FF0C" w14:textId="77777777" w:rsidR="00515A73" w:rsidRDefault="00515A73" w:rsidP="00515A73">
      <w:pPr>
        <w:pStyle w:val="PL"/>
      </w:pPr>
      <w:r>
        <w:t xml:space="preserve">          description: &gt;</w:t>
      </w:r>
    </w:p>
    <w:p w14:paraId="781D582E" w14:textId="77777777" w:rsidR="00515A73" w:rsidRDefault="00515A73" w:rsidP="00515A73">
      <w:pPr>
        <w:pStyle w:val="PL"/>
      </w:pPr>
      <w:r>
        <w:t xml:space="preserve">            The request is rejected by the NEF and more details (along with ProblemDetails) may</w:t>
      </w:r>
    </w:p>
    <w:p w14:paraId="18CCE169" w14:textId="77777777" w:rsidR="00515A73" w:rsidRDefault="00515A73" w:rsidP="00515A73">
      <w:pPr>
        <w:pStyle w:val="PL"/>
      </w:pPr>
      <w:r>
        <w:t xml:space="preserve">            be returned.</w:t>
      </w:r>
    </w:p>
    <w:p w14:paraId="06F04700" w14:textId="77777777" w:rsidR="00515A73" w:rsidRDefault="00515A73" w:rsidP="00515A73">
      <w:pPr>
        <w:pStyle w:val="PL"/>
      </w:pPr>
      <w:r>
        <w:t xml:space="preserve">          content:</w:t>
      </w:r>
    </w:p>
    <w:p w14:paraId="4AE073E9" w14:textId="77777777" w:rsidR="00515A73" w:rsidRDefault="00515A73" w:rsidP="00515A73">
      <w:pPr>
        <w:pStyle w:val="PL"/>
      </w:pPr>
      <w:r>
        <w:t xml:space="preserve">            application/problem+json:</w:t>
      </w:r>
    </w:p>
    <w:p w14:paraId="1FCB923B" w14:textId="77777777" w:rsidR="00515A73" w:rsidRDefault="00515A73" w:rsidP="00515A73">
      <w:pPr>
        <w:pStyle w:val="PL"/>
      </w:pPr>
      <w:r>
        <w:t xml:space="preserve">              schema:</w:t>
      </w:r>
    </w:p>
    <w:p w14:paraId="5FB59A14" w14:textId="77777777" w:rsidR="00515A73" w:rsidRDefault="00515A73" w:rsidP="00515A73">
      <w:pPr>
        <w:pStyle w:val="PL"/>
      </w:pPr>
      <w:r>
        <w:t xml:space="preserve">                $ref: '#/components/schemas/ProblemDetailsMBS'</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50BC8D45" w14:textId="77777777" w:rsidR="00515A73" w:rsidRDefault="00515A73" w:rsidP="00515A73">
      <w:pPr>
        <w:pStyle w:val="PL"/>
      </w:pPr>
      <w:r w:rsidRPr="00515A73">
        <w:t xml:space="preserve">          description: </w:t>
      </w:r>
      <w:r>
        <w:t>&gt;</w:t>
      </w:r>
    </w:p>
    <w:p w14:paraId="6C847F08" w14:textId="50822222" w:rsidR="00515A73" w:rsidRDefault="00515A73" w:rsidP="00515A73">
      <w:pPr>
        <w:pStyle w:val="PL"/>
      </w:pPr>
      <w:r w:rsidRPr="00515A73">
        <w:t xml:space="preserve">            The request is rejected by the NEF</w:t>
      </w:r>
      <w:r w:rsidRPr="00AB5F71">
        <w:t xml:space="preserve"> </w:t>
      </w:r>
      <w:r>
        <w:t>and more details (along with ProblemDetails) may</w:t>
      </w:r>
    </w:p>
    <w:p w14:paraId="320A567C" w14:textId="3C2341D9" w:rsidR="00515A73" w:rsidRPr="00515A73" w:rsidRDefault="00515A73" w:rsidP="00515A73">
      <w:pPr>
        <w:pStyle w:val="PL"/>
      </w:pPr>
      <w:r>
        <w:t xml:space="preserve">           </w:t>
      </w:r>
      <w:r w:rsidDel="00A2415E">
        <w:t xml:space="preserve"> </w:t>
      </w:r>
      <w:r>
        <w:t>be returned</w:t>
      </w:r>
      <w:r w:rsidRPr="00515A73">
        <w:t>.</w:t>
      </w:r>
    </w:p>
    <w:p w14:paraId="51A4A132" w14:textId="77777777" w:rsidR="00515A73" w:rsidRPr="00515A73" w:rsidRDefault="00515A73" w:rsidP="00515A73">
      <w:pPr>
        <w:pStyle w:val="PL"/>
      </w:pPr>
      <w:r w:rsidRPr="00515A73">
        <w:t xml:space="preserve">          content:</w:t>
      </w:r>
    </w:p>
    <w:p w14:paraId="33C8E650" w14:textId="77777777" w:rsidR="00515A73" w:rsidRPr="00515A73" w:rsidRDefault="00515A73" w:rsidP="00515A73">
      <w:pPr>
        <w:pStyle w:val="PL"/>
      </w:pPr>
      <w:r w:rsidRPr="00515A73">
        <w:t xml:space="preserve">            application/problem+json:</w:t>
      </w:r>
    </w:p>
    <w:p w14:paraId="3D385B29" w14:textId="77777777" w:rsidR="00515A73" w:rsidRPr="00515A73" w:rsidRDefault="00515A73" w:rsidP="00515A73">
      <w:pPr>
        <w:pStyle w:val="PL"/>
      </w:pPr>
      <w:r w:rsidRPr="00515A73">
        <w:t xml:space="preserve">              schema:</w:t>
      </w:r>
    </w:p>
    <w:p w14:paraId="360E1467" w14:textId="77777777" w:rsidR="00515A73" w:rsidRPr="008B1C02" w:rsidRDefault="00515A73" w:rsidP="00515A73">
      <w:pPr>
        <w:pStyle w:val="PL"/>
      </w:pPr>
      <w:r w:rsidRPr="00515A73">
        <w:t xml:space="preserve">                $ref: '#/components/schemas/ProblemDetailsMBS'</w:t>
      </w:r>
    </w:p>
    <w:p w14:paraId="68A96E10" w14:textId="77777777" w:rsidR="00C25021" w:rsidRPr="00A70FDC" w:rsidRDefault="00C25021" w:rsidP="00C25021">
      <w:pPr>
        <w:pStyle w:val="PL"/>
      </w:pPr>
      <w:r w:rsidRPr="00A70FDC">
        <w:lastRenderedPageBreak/>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4C70CA42" w14:textId="77777777" w:rsidR="00515A73" w:rsidRDefault="00515A73" w:rsidP="00515A73">
      <w:pPr>
        <w:pStyle w:val="PL"/>
      </w:pPr>
      <w:r w:rsidRPr="00A74FC3">
        <w:t xml:space="preserve">          description: </w:t>
      </w:r>
      <w:r>
        <w:t>&gt;</w:t>
      </w:r>
    </w:p>
    <w:p w14:paraId="1E0C14CE" w14:textId="1F302116" w:rsidR="00515A73" w:rsidRDefault="00515A73" w:rsidP="00515A73">
      <w:pPr>
        <w:pStyle w:val="PL"/>
      </w:pPr>
      <w:r w:rsidRPr="00A74FC3">
        <w:t xml:space="preserve">            The request is rejected by the NEF</w:t>
      </w:r>
      <w:r w:rsidRPr="00AB5F71">
        <w:t xml:space="preserve"> </w:t>
      </w:r>
      <w:r>
        <w:t>and more details (along with ProblemDetails) may</w:t>
      </w:r>
    </w:p>
    <w:p w14:paraId="5086D99C" w14:textId="30A22747" w:rsidR="00515A73" w:rsidRPr="00A74FC3" w:rsidRDefault="00515A73" w:rsidP="00515A73">
      <w:pPr>
        <w:pStyle w:val="PL"/>
      </w:pPr>
      <w:r>
        <w:t xml:space="preserve">           </w:t>
      </w:r>
      <w:r w:rsidDel="00A2415E">
        <w:t xml:space="preserve"> </w:t>
      </w:r>
      <w:r>
        <w:t>be returned</w:t>
      </w:r>
      <w:r w:rsidRPr="00A74FC3">
        <w:t>.</w:t>
      </w:r>
    </w:p>
    <w:p w14:paraId="6057070B" w14:textId="77777777" w:rsidR="00515A73" w:rsidRPr="00A74FC3" w:rsidRDefault="00515A73" w:rsidP="00515A73">
      <w:pPr>
        <w:pStyle w:val="PL"/>
      </w:pPr>
      <w:r w:rsidRPr="00A74FC3">
        <w:t xml:space="preserve">          content:</w:t>
      </w:r>
    </w:p>
    <w:p w14:paraId="05B614E1" w14:textId="77777777" w:rsidR="00515A73" w:rsidRPr="00A74FC3" w:rsidRDefault="00515A73" w:rsidP="00515A73">
      <w:pPr>
        <w:pStyle w:val="PL"/>
      </w:pPr>
      <w:r w:rsidRPr="00A74FC3">
        <w:t xml:space="preserve">            application/problem+json:</w:t>
      </w:r>
    </w:p>
    <w:p w14:paraId="354BB416" w14:textId="77777777" w:rsidR="00515A73" w:rsidRPr="00A74FC3" w:rsidRDefault="00515A73" w:rsidP="00515A73">
      <w:pPr>
        <w:pStyle w:val="PL"/>
      </w:pPr>
      <w:r w:rsidRPr="00A74FC3">
        <w:t xml:space="preserve">              schema:</w:t>
      </w:r>
    </w:p>
    <w:p w14:paraId="34487A3F" w14:textId="77777777" w:rsidR="00515A73" w:rsidRPr="008B1C02" w:rsidRDefault="00515A73" w:rsidP="00515A73">
      <w:pPr>
        <w:pStyle w:val="PL"/>
      </w:pPr>
      <w:r w:rsidRPr="00A74FC3">
        <w:t xml:space="preserve">                $ref: '#/components/schemas/ProblemDetailsMBS'</w:t>
      </w:r>
    </w:p>
    <w:p w14:paraId="39B21362" w14:textId="77777777" w:rsidR="00C25021" w:rsidRPr="00A70FDC" w:rsidRDefault="00C25021" w:rsidP="00C25021">
      <w:pPr>
        <w:pStyle w:val="PL"/>
      </w:pPr>
      <w:r w:rsidRPr="00A70FDC">
        <w:t xml:space="preserve">        '404':</w:t>
      </w:r>
    </w:p>
    <w:p w14:paraId="7C0F9528" w14:textId="77777777" w:rsidR="00515A73" w:rsidRDefault="00515A73" w:rsidP="00515A73">
      <w:pPr>
        <w:pStyle w:val="PL"/>
      </w:pPr>
      <w:r>
        <w:t xml:space="preserve">          description: &gt;</w:t>
      </w:r>
    </w:p>
    <w:p w14:paraId="7CDA22A7" w14:textId="72687A2F" w:rsidR="00515A73" w:rsidRDefault="00515A73" w:rsidP="00515A73">
      <w:pPr>
        <w:pStyle w:val="PL"/>
      </w:pPr>
      <w:r>
        <w:t xml:space="preserve">            The request is rejected by the NEF and more details (along with ProblemDetails) may</w:t>
      </w:r>
    </w:p>
    <w:p w14:paraId="57705C13" w14:textId="078A8E34" w:rsidR="00515A73" w:rsidRDefault="00515A73" w:rsidP="00515A73">
      <w:pPr>
        <w:pStyle w:val="PL"/>
      </w:pPr>
      <w:r>
        <w:t xml:space="preserve">            be returned.</w:t>
      </w:r>
    </w:p>
    <w:p w14:paraId="0C89250A" w14:textId="77777777" w:rsidR="00515A73" w:rsidRDefault="00515A73" w:rsidP="00515A73">
      <w:pPr>
        <w:pStyle w:val="PL"/>
      </w:pPr>
      <w:r>
        <w:t xml:space="preserve">          content:</w:t>
      </w:r>
    </w:p>
    <w:p w14:paraId="045EA5D6" w14:textId="77777777" w:rsidR="00515A73" w:rsidRDefault="00515A73" w:rsidP="00515A73">
      <w:pPr>
        <w:pStyle w:val="PL"/>
      </w:pPr>
      <w:r>
        <w:t xml:space="preserve">            application/problem+json:</w:t>
      </w:r>
    </w:p>
    <w:p w14:paraId="3E0CB4DF" w14:textId="77777777" w:rsidR="00515A73" w:rsidRDefault="00515A73" w:rsidP="00515A73">
      <w:pPr>
        <w:pStyle w:val="PL"/>
      </w:pPr>
      <w:r>
        <w:t xml:space="preserve">              schema:</w:t>
      </w:r>
    </w:p>
    <w:p w14:paraId="339DF2F5" w14:textId="77777777" w:rsidR="00515A73" w:rsidRDefault="00515A73" w:rsidP="00515A73">
      <w:pPr>
        <w:pStyle w:val="PL"/>
      </w:pPr>
      <w:r>
        <w:t xml:space="preserve">                $ref: '#/components/schemas/ProblemDetailsMBS'</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lastRenderedPageBreak/>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0F901D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lastRenderedPageBreak/>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2C32E606" w:rsidR="00C25021" w:rsidRDefault="00C25021" w:rsidP="00C25021">
      <w:pPr>
        <w:pStyle w:val="PL"/>
      </w:pPr>
      <w:r>
        <w:t xml:space="preserve">          '{</w:t>
      </w:r>
      <w:r w:rsidR="005B44BF">
        <w:t>$</w:t>
      </w:r>
      <w:proofErr w:type="gramStart"/>
      <w:r>
        <w:t>request.body</w:t>
      </w:r>
      <w:proofErr w:type="gramEnd"/>
      <w:r>
        <w:t>#/notifUri}':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lastRenderedPageBreak/>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lastRenderedPageBreak/>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lastRenderedPageBreak/>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1266" w:name="_Hlk112840665"/>
      <w:r w:rsidRPr="00A70FDC">
        <w:t xml:space="preserve"> '{tokenUrl}'</w:t>
      </w:r>
      <w:bookmarkEnd w:id="1266"/>
    </w:p>
    <w:p w14:paraId="7ABA59D9" w14:textId="77777777" w:rsidR="00C25021" w:rsidRPr="00A70FDC" w:rsidRDefault="00C25021" w:rsidP="00C25021">
      <w:pPr>
        <w:pStyle w:val="PL"/>
      </w:pPr>
      <w:r w:rsidRPr="00A70FDC">
        <w:t xml:space="preserve">          scopes: </w:t>
      </w:r>
      <w:bookmarkStart w:id="1267" w:name="_Hlk112840756"/>
      <w:r w:rsidRPr="00A70FDC">
        <w:t>{}</w:t>
      </w:r>
      <w:bookmarkEnd w:id="1267"/>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4B9614F7" w:rsidR="007D20E7" w:rsidRDefault="00C25021" w:rsidP="007D20E7">
      <w:pPr>
        <w:pStyle w:val="PL"/>
        <w:rPr>
          <w:lang w:val="en-US" w:eastAsia="es-ES"/>
        </w:rPr>
      </w:pPr>
      <w:r>
        <w:rPr>
          <w:lang w:val="en-US" w:eastAsia="es-ES"/>
        </w:rPr>
        <w:t xml:space="preserve">        </w:t>
      </w:r>
      <w:r w:rsidR="007D20E7">
        <w:rPr>
          <w:lang w:val="en-US" w:eastAsia="es-ES"/>
        </w:rPr>
        <w:t xml:space="preserve">When the Nmbsf_MBSUserDataIngestSession </w:t>
      </w:r>
      <w:r w:rsidR="00980D07">
        <w:rPr>
          <w:lang w:val="en-US" w:eastAsia="es-ES"/>
        </w:rPr>
        <w:t xml:space="preserve">API </w:t>
      </w:r>
      <w:r w:rsidR="007D20E7">
        <w:rPr>
          <w:lang w:val="en-US" w:eastAsia="es-ES"/>
        </w:rPr>
        <w:t>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0503ACA8" w:rsidR="00C25021" w:rsidRDefault="007D20E7" w:rsidP="007D20E7">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w:t>
      </w:r>
      <w:r w:rsidR="00980D07">
        <w:rPr>
          <w:lang w:val="en-US" w:eastAsia="es-ES"/>
        </w:rPr>
        <w:t xml:space="preserve">value </w:t>
      </w:r>
      <w:r>
        <w:rPr>
          <w:lang w:val="en-US" w:eastAsia="es-ES"/>
        </w:rPr>
        <w:t>(i.e. with</w:t>
      </w:r>
      <w:r w:rsidR="00980D07">
        <w:rPr>
          <w:lang w:val="en-US" w:eastAsia="es-ES"/>
        </w:rPr>
        <w:t>in</w:t>
      </w:r>
      <w:r>
        <w:rPr>
          <w:lang w:val="en-US" w:eastAsia="es-ES"/>
        </w:rPr>
        <w:t xml:space="preserve"> the </w:t>
      </w:r>
      <w:r w:rsidR="00980D07">
        <w:rPr>
          <w:lang w:val="en-US" w:eastAsia="es-ES"/>
        </w:rPr>
        <w:t>"</w:t>
      </w:r>
      <w:r w:rsidR="00C25021">
        <w:rPr>
          <w:lang w:val="en-US" w:eastAsia="es-ES"/>
        </w:rPr>
        <w:t>scopes</w:t>
      </w:r>
      <w:r w:rsidR="00980D07">
        <w:rPr>
          <w:lang w:val="en-US" w:eastAsia="es-ES"/>
        </w:rPr>
        <w:t>"</w:t>
      </w:r>
      <w:r>
        <w:rPr>
          <w:lang w:val="en-US" w:eastAsia="es-ES"/>
        </w:rPr>
        <w:t xml:space="preserve"> property)</w:t>
      </w:r>
    </w:p>
    <w:p w14:paraId="32D132BC" w14:textId="381FE9A8" w:rsidR="007D20E7" w:rsidRDefault="00C25021" w:rsidP="007D20E7">
      <w:pPr>
        <w:pStyle w:val="PL"/>
        <w:rPr>
          <w:lang w:val="en-US" w:eastAsia="es-ES"/>
        </w:rPr>
      </w:pPr>
      <w:r>
        <w:rPr>
          <w:lang w:val="en-US" w:eastAsia="es-ES"/>
        </w:rPr>
        <w:t xml:space="preserve">        </w:t>
      </w:r>
      <w:r w:rsidR="00980D07">
        <w:rPr>
          <w:lang w:val="en-US" w:eastAsia="es-ES"/>
        </w:rPr>
        <w:t xml:space="preserve">and </w:t>
      </w:r>
      <w:r>
        <w:rPr>
          <w:lang w:val="en-US" w:eastAsia="es-ES"/>
        </w:rPr>
        <w:t xml:space="preserve">'{nrfApiRoot}/oauth2/token' shall be used as </w:t>
      </w:r>
      <w:r w:rsidR="007D20E7">
        <w:rPr>
          <w:lang w:val="en-US" w:eastAsia="es-ES"/>
        </w:rPr>
        <w:t>the URI to retrieve the token</w:t>
      </w:r>
      <w:r w:rsidR="00980D07" w:rsidRPr="00384F61">
        <w:rPr>
          <w:lang w:val="en-US" w:eastAsia="es-ES"/>
        </w:rPr>
        <w:t xml:space="preserve"> </w:t>
      </w:r>
      <w:r w:rsidR="00980D07">
        <w:rPr>
          <w:lang w:val="en-US" w:eastAsia="es-ES"/>
        </w:rPr>
        <w:t>within the</w:t>
      </w:r>
    </w:p>
    <w:p w14:paraId="056E2A02" w14:textId="2E079225" w:rsidR="00C25021" w:rsidRDefault="007D20E7" w:rsidP="007D20E7">
      <w:pPr>
        <w:pStyle w:val="PL"/>
        <w:rPr>
          <w:lang w:val="en-US" w:eastAsia="es-ES"/>
        </w:rPr>
      </w:pPr>
      <w:r>
        <w:rPr>
          <w:lang w:val="en-US" w:eastAsia="es-ES"/>
        </w:rPr>
        <w:t xml:space="preserve">        </w:t>
      </w:r>
      <w:r w:rsidR="00980D07">
        <w:rPr>
          <w:lang w:val="en-US" w:eastAsia="es-ES"/>
        </w:rPr>
        <w:t xml:space="preserve">"tokenUrl" property </w:t>
      </w:r>
      <w:r>
        <w:rPr>
          <w:lang w:val="en-US" w:eastAsia="es-ES"/>
        </w:rPr>
        <w:t>(i.e.</w:t>
      </w:r>
      <w:r w:rsidR="00980D07">
        <w:rPr>
          <w:lang w:val="en-US" w:eastAsia="es-ES"/>
        </w:rPr>
        <w:t>, instead of</w:t>
      </w:r>
      <w:r>
        <w:rPr>
          <w:lang w:val="en-US" w:eastAsia="es-ES"/>
        </w:rPr>
        <w:t xml:space="preserv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462FE79A" w14:textId="73A94E0D" w:rsidR="00730523" w:rsidRDefault="00C25021" w:rsidP="00730523">
      <w:pPr>
        <w:pStyle w:val="PL"/>
      </w:pPr>
      <w:r>
        <w:t xml:space="preserve">            Session.</w:t>
      </w:r>
    </w:p>
    <w:p w14:paraId="2098944D" w14:textId="34A42A3D" w:rsidR="00C25021" w:rsidRDefault="00730523" w:rsidP="00730523">
      <w:pPr>
        <w:pStyle w:val="PL"/>
      </w:pPr>
      <w:r>
        <w:t xml:space="preserve">           </w:t>
      </w:r>
      <w:r w:rsidR="00C25021">
        <w:t xml:space="preserve"> The key of the map shall be </w:t>
      </w:r>
      <w:r>
        <w:t>any unique string encoded value</w:t>
      </w:r>
      <w:r w:rsidR="00C25021">
        <w:t>.</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E3D744E" w14:textId="77777777" w:rsidR="008A0E48" w:rsidRDefault="008A0E48" w:rsidP="008A0E48">
      <w:pPr>
        <w:pStyle w:val="PL"/>
      </w:pPr>
      <w:r>
        <w:t xml:space="preserve">        actPeriodsRepRule:</w:t>
      </w:r>
    </w:p>
    <w:p w14:paraId="06A3A3D7" w14:textId="77777777" w:rsidR="008A0E48" w:rsidRDefault="008A0E48" w:rsidP="008A0E48">
      <w:pPr>
        <w:pStyle w:val="PL"/>
      </w:pPr>
      <w:r>
        <w:t xml:space="preserve">          $ref: '</w:t>
      </w:r>
      <w:r w:rsidRPr="00A22F94">
        <w:t>TS26517_MBSUserServiceAnnouncement.yaml</w:t>
      </w:r>
      <w:r>
        <w:t>#/components/schemas/</w:t>
      </w:r>
      <w:r w:rsidRPr="00015667">
        <w:t>RepetitionRule</w:t>
      </w:r>
      <w:r>
        <w:t>'</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5A8F7A5" w14:textId="77777777" w:rsidR="0033306B" w:rsidRDefault="0033306B" w:rsidP="0033306B">
      <w:pPr>
        <w:pStyle w:val="PL"/>
      </w:pPr>
      <w:r>
        <w:t xml:space="preserve">        mbsUserServiceAnmt: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7E10CC3D" w14:textId="77777777" w:rsidR="0033306B" w:rsidRDefault="0033306B" w:rsidP="0033306B">
      <w:pPr>
        <w:pStyle w:val="PL"/>
      </w:pPr>
      <w:r>
        <w:t xml:space="preserve">        mbsUserServiceAnmtUrl:</w:t>
      </w:r>
    </w:p>
    <w:p w14:paraId="65784215" w14:textId="77777777" w:rsidR="0033306B" w:rsidRDefault="0033306B" w:rsidP="0033306B">
      <w:pPr>
        <w:pStyle w:val="PL"/>
      </w:pPr>
      <w:r w:rsidRPr="003B6A05">
        <w:t xml:space="preserve">          $ref: 'TS29571_CommonData.yaml#/components/schemas/Uri'</w:t>
      </w:r>
    </w:p>
    <w:p w14:paraId="5BBD1E31" w14:textId="77777777" w:rsidR="00881918" w:rsidRDefault="00881918" w:rsidP="00881918">
      <w:pPr>
        <w:pStyle w:val="PL"/>
      </w:pPr>
      <w:r>
        <w:t xml:space="preserve">        failedDistSessions:</w:t>
      </w:r>
    </w:p>
    <w:p w14:paraId="013C3444" w14:textId="57CB4DCB" w:rsidR="00881918" w:rsidRDefault="00881918" w:rsidP="00881918">
      <w:pPr>
        <w:pStyle w:val="PL"/>
      </w:pPr>
      <w:r>
        <w:t xml:space="preserve">          $ref: '#/components/schemas/</w:t>
      </w:r>
      <w:r w:rsidR="0008190D">
        <w:rPr>
          <w:lang w:eastAsia="zh-CN"/>
        </w:rPr>
        <w:t>MbsDistSessFailureSets</w:t>
      </w:r>
      <w:r>
        <w:t>'</w:t>
      </w:r>
    </w:p>
    <w:p w14:paraId="7DADCED8" w14:textId="77777777" w:rsidR="00881918" w:rsidRDefault="00881918" w:rsidP="00881918">
      <w:pPr>
        <w:pStyle w:val="PL"/>
      </w:pPr>
      <w:r>
        <w:t xml:space="preserve">        redMbsServAreaInfo:</w:t>
      </w:r>
    </w:p>
    <w:p w14:paraId="0FE532E1" w14:textId="77777777" w:rsidR="00881918" w:rsidRDefault="00881918" w:rsidP="00881918">
      <w:pPr>
        <w:pStyle w:val="PL"/>
      </w:pPr>
      <w:r>
        <w:t xml:space="preserve">          type: object</w:t>
      </w:r>
    </w:p>
    <w:p w14:paraId="66DD8ADF" w14:textId="77777777" w:rsidR="00881918" w:rsidRDefault="00881918" w:rsidP="00881918">
      <w:pPr>
        <w:pStyle w:val="PL"/>
      </w:pPr>
      <w:r>
        <w:t xml:space="preserve">          additionalProperties:</w:t>
      </w:r>
    </w:p>
    <w:p w14:paraId="5C25827F" w14:textId="14F8A0DB" w:rsidR="00881918" w:rsidRDefault="00881918" w:rsidP="00881918">
      <w:pPr>
        <w:pStyle w:val="PL"/>
      </w:pPr>
      <w:r>
        <w:t xml:space="preserve">            $ref: 'TS29522_MBSTMGI.yaml#/components/schemas/</w:t>
      </w:r>
      <w:r w:rsidR="0008190D">
        <w:t>ReducedMbsServArea</w:t>
      </w:r>
      <w:r>
        <w:t>'</w:t>
      </w:r>
    </w:p>
    <w:p w14:paraId="260C3B26" w14:textId="77777777" w:rsidR="00881918" w:rsidRDefault="00881918" w:rsidP="00881918">
      <w:pPr>
        <w:pStyle w:val="PL"/>
      </w:pPr>
      <w:r>
        <w:t xml:space="preserve">          minProperties: 1</w:t>
      </w:r>
    </w:p>
    <w:p w14:paraId="3E45E1B1" w14:textId="77777777" w:rsidR="00881918" w:rsidRDefault="00881918" w:rsidP="00881918">
      <w:pPr>
        <w:pStyle w:val="PL"/>
      </w:pPr>
      <w:r>
        <w:t xml:space="preserve">          description: &gt;</w:t>
      </w:r>
    </w:p>
    <w:p w14:paraId="19F028AE" w14:textId="77777777" w:rsidR="00881918" w:rsidRDefault="00881918" w:rsidP="00881918">
      <w:pPr>
        <w:pStyle w:val="PL"/>
      </w:pPr>
      <w:r>
        <w:t xml:space="preserve">            Contains the MBS Distribution Session(s) for which the provided MBS Service Area was</w:t>
      </w:r>
    </w:p>
    <w:p w14:paraId="2D556BD6" w14:textId="77777777" w:rsidR="00881918" w:rsidRDefault="00881918" w:rsidP="00881918">
      <w:pPr>
        <w:pStyle w:val="PL"/>
      </w:pPr>
      <w:r>
        <w:lastRenderedPageBreak/>
        <w:t xml:space="preserve">            only partially accepted by the MB-SMF and the corresponding retained (reduced) MBS</w:t>
      </w:r>
    </w:p>
    <w:p w14:paraId="4116B54D" w14:textId="77777777" w:rsidR="00881918" w:rsidRDefault="00881918" w:rsidP="00881918">
      <w:pPr>
        <w:pStyle w:val="PL"/>
      </w:pPr>
      <w:r>
        <w:t xml:space="preserve">            Service Area.</w:t>
      </w:r>
    </w:p>
    <w:p w14:paraId="1F362C88" w14:textId="29F1141D" w:rsidR="00881918" w:rsidRDefault="00881918" w:rsidP="00881918">
      <w:pPr>
        <w:pStyle w:val="PL"/>
      </w:pPr>
      <w:r>
        <w:t xml:space="preserve">            The key of the map shall be a string set to the same value received from the NF</w:t>
      </w:r>
    </w:p>
    <w:p w14:paraId="7C5723E9" w14:textId="1218B268" w:rsidR="00881918" w:rsidRDefault="00881918" w:rsidP="00881918">
      <w:pPr>
        <w:pStyle w:val="PL"/>
      </w:pPr>
      <w:r>
        <w:t xml:space="preserve">            service consumer within "mbsDisSessInfos" attribute to enable the identification of</w:t>
      </w:r>
    </w:p>
    <w:p w14:paraId="22F593C2" w14:textId="77777777" w:rsidR="0008190D" w:rsidRDefault="00881918" w:rsidP="00881918">
      <w:pPr>
        <w:pStyle w:val="PL"/>
      </w:pPr>
      <w:r>
        <w:t xml:space="preserve">            the concerned MBS Distribution session.</w:t>
      </w:r>
    </w:p>
    <w:p w14:paraId="079E1456" w14:textId="1E28EC15" w:rsidR="00C25021" w:rsidRDefault="00C25021" w:rsidP="00881918">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6FED2A6" w14:textId="77777777" w:rsidR="00A10AEB" w:rsidRPr="00D3062E" w:rsidRDefault="00A10AEB" w:rsidP="00A10AEB">
      <w:pPr>
        <w:pStyle w:val="PL"/>
      </w:pPr>
      <w:r w:rsidRPr="00D3062E">
        <w:t xml:space="preserve">      not:</w:t>
      </w:r>
    </w:p>
    <w:p w14:paraId="28E42C02" w14:textId="77777777" w:rsidR="00A10AEB" w:rsidRPr="00D3062E" w:rsidRDefault="00A10AEB" w:rsidP="00A10AEB">
      <w:pPr>
        <w:pStyle w:val="PL"/>
      </w:pPr>
      <w:r w:rsidRPr="00D3062E">
        <w:t xml:space="preserve">        required: [</w:t>
      </w:r>
      <w:r>
        <w:t>actPeriods</w:t>
      </w:r>
      <w:r w:rsidRPr="00D3062E">
        <w:t xml:space="preserve">, </w:t>
      </w:r>
      <w:r>
        <w:t>actPeriodsRepRule</w:t>
      </w:r>
      <w:r w:rsidRPr="00D3062E">
        <w:t>]</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mbsDistSessState:</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4BE67003" w14:textId="77777777" w:rsidR="0001340A" w:rsidRDefault="0001340A" w:rsidP="0001340A">
      <w:pPr>
        <w:pStyle w:val="PL"/>
      </w:pPr>
      <w:bookmarkStart w:id="1268" w:name="_Hlk112600402"/>
      <w:r>
        <w:t xml:space="preserve">        associatedSessionId:</w:t>
      </w:r>
    </w:p>
    <w:p w14:paraId="626400D3" w14:textId="77777777" w:rsidR="0001340A" w:rsidRDefault="0001340A" w:rsidP="0001340A">
      <w:pPr>
        <w:pStyle w:val="PL"/>
      </w:pPr>
      <w:r>
        <w:t xml:space="preserve">          $ref: '</w:t>
      </w:r>
      <w:r w:rsidRPr="004F2B1F">
        <w:t>TS29</w:t>
      </w:r>
      <w:r>
        <w:t>571</w:t>
      </w:r>
      <w:r w:rsidRPr="004F2B1F">
        <w:t>_CommonData.yaml</w:t>
      </w:r>
      <w:r>
        <w:t>#/components/schemas/AssociatedSessionId'</w:t>
      </w:r>
    </w:p>
    <w:p w14:paraId="32681EF2" w14:textId="77777777" w:rsidR="00FF0C83" w:rsidRDefault="00FF0C83" w:rsidP="00FF0C83">
      <w:pPr>
        <w:pStyle w:val="PL"/>
      </w:pPr>
      <w:r>
        <w:t xml:space="preserve">        nrRedCapUeInfo:</w:t>
      </w:r>
    </w:p>
    <w:p w14:paraId="5F77E57B" w14:textId="77777777" w:rsidR="00FF0C83" w:rsidRDefault="00FF0C83" w:rsidP="00FF0C83">
      <w:pPr>
        <w:pStyle w:val="PL"/>
      </w:pPr>
      <w:r>
        <w:t xml:space="preserve">          $ref: '</w:t>
      </w:r>
      <w:r w:rsidRPr="004F2B1F">
        <w:t>TS29</w:t>
      </w:r>
      <w:r>
        <w:t>571</w:t>
      </w:r>
      <w:r w:rsidRPr="004F2B1F">
        <w:t>_CommonData.yaml</w:t>
      </w:r>
      <w:r>
        <w:t>#/components/schemas/NrRedCapUeInfo'</w:t>
      </w:r>
    </w:p>
    <w:p w14:paraId="17640A80" w14:textId="77777777" w:rsidR="00C25021" w:rsidRDefault="00C25021" w:rsidP="00C25021">
      <w:pPr>
        <w:pStyle w:val="PL"/>
      </w:pPr>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1268"/>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lastRenderedPageBreak/>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62C6FE51" w14:textId="77777777" w:rsidR="00A10AEB" w:rsidRDefault="00A10AEB" w:rsidP="00A10AEB">
      <w:pPr>
        <w:pStyle w:val="PL"/>
      </w:pPr>
      <w:r>
        <w:t xml:space="preserve">        actPeriods:</w:t>
      </w:r>
    </w:p>
    <w:p w14:paraId="071760CA" w14:textId="77777777" w:rsidR="00A10AEB" w:rsidRDefault="00A10AEB" w:rsidP="00A10AEB">
      <w:pPr>
        <w:pStyle w:val="PL"/>
      </w:pPr>
      <w:r>
        <w:t xml:space="preserve">          type: array</w:t>
      </w:r>
    </w:p>
    <w:p w14:paraId="26E8E66C" w14:textId="77777777" w:rsidR="00A10AEB" w:rsidRDefault="00A10AEB" w:rsidP="00A10AEB">
      <w:pPr>
        <w:pStyle w:val="PL"/>
      </w:pPr>
      <w:r>
        <w:t xml:space="preserve">          items:</w:t>
      </w:r>
    </w:p>
    <w:p w14:paraId="4FDC8A2F" w14:textId="77777777" w:rsidR="00A10AEB" w:rsidRDefault="00A10AEB" w:rsidP="00A10AEB">
      <w:pPr>
        <w:pStyle w:val="PL"/>
      </w:pPr>
      <w:r>
        <w:t xml:space="preserve">            $ref: 'TS29122_CommonData.yaml#/components/schemas/TimeWindow'</w:t>
      </w:r>
    </w:p>
    <w:p w14:paraId="5AAE1BD1" w14:textId="77777777" w:rsidR="00A10AEB" w:rsidRDefault="00A10AEB" w:rsidP="00A10AEB">
      <w:pPr>
        <w:pStyle w:val="PL"/>
      </w:pPr>
      <w:r>
        <w:t xml:space="preserve">          minItems: 1</w:t>
      </w:r>
    </w:p>
    <w:p w14:paraId="646E0C99"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6CE62418" w14:textId="77777777" w:rsidR="00A10AEB" w:rsidRDefault="00A10AEB" w:rsidP="00A10AEB">
      <w:pPr>
        <w:pStyle w:val="PL"/>
      </w:pPr>
      <w:r>
        <w:t xml:space="preserve">        actPeriodsRepRule:</w:t>
      </w:r>
    </w:p>
    <w:p w14:paraId="540396BE" w14:textId="24B03806" w:rsidR="00A10AEB" w:rsidRDefault="00A10AEB" w:rsidP="00A10AEB">
      <w:pPr>
        <w:pStyle w:val="PL"/>
      </w:pPr>
      <w:r>
        <w:t xml:space="preserve">          $ref: '#/components/schemas/</w:t>
      </w:r>
      <w:r w:rsidRPr="00015667">
        <w:t>RepetitionRule</w:t>
      </w:r>
      <w:r>
        <w:t>Rm'</w:t>
      </w:r>
    </w:p>
    <w:p w14:paraId="5651D937" w14:textId="0BC8C57D"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22CF16A7" w14:textId="77777777" w:rsidR="00730523" w:rsidRDefault="00730523" w:rsidP="00730523">
      <w:pPr>
        <w:pStyle w:val="PL"/>
      </w:pPr>
      <w:r>
        <w:t xml:space="preserve">            The key of the map shall be any unique string encoded value.</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1269"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18F5410D" w:rsidR="00C25021" w:rsidRDefault="00C25021" w:rsidP="00C25021">
      <w:pPr>
        <w:pStyle w:val="PL"/>
      </w:pPr>
      <w:r>
        <w:t xml:space="preserve">          minItems: </w:t>
      </w:r>
      <w:r w:rsidR="00572D98">
        <w:t>0</w:t>
      </w:r>
    </w:p>
    <w:bookmarkEnd w:id="1269"/>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operati</w:t>
      </w:r>
      <w:r w:rsidR="00E46589">
        <w:t>ng</w:t>
      </w:r>
      <w:r>
        <w:t>Mode</w:t>
      </w:r>
    </w:p>
    <w:p w14:paraId="7383AF4A" w14:textId="185A12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1270"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1270"/>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operati</w:t>
      </w:r>
      <w:r w:rsidR="00E46589">
        <w:t>ng</w:t>
      </w:r>
      <w:r>
        <w:t>Mode</w:t>
      </w:r>
    </w:p>
    <w:p w14:paraId="4E67274D" w14:textId="5285EF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lastRenderedPageBreak/>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mbsSessionId:</w:t>
      </w:r>
    </w:p>
    <w:p w14:paraId="30EBC8E5" w14:textId="77777777" w:rsidR="00AA3C8E" w:rsidRDefault="00AA3C8E" w:rsidP="00AA3C8E">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lastRenderedPageBreak/>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1271" w:name="_Hlk112610387"/>
      <w:r>
        <w:t xml:space="preserve">        objDistrBaseUri:</w:t>
      </w:r>
    </w:p>
    <w:p w14:paraId="00A71F4E" w14:textId="77777777" w:rsidR="00C25021" w:rsidRDefault="00C25021" w:rsidP="00C25021">
      <w:pPr>
        <w:pStyle w:val="PL"/>
      </w:pPr>
      <w:r>
        <w:t xml:space="preserve">          $ref: 'TS29571_CommonData.yaml#/components/schemas/Uri'</w:t>
      </w:r>
    </w:p>
    <w:bookmarkEnd w:id="1271"/>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lastRenderedPageBreak/>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7446AF7A" w14:textId="77777777" w:rsidR="00881918" w:rsidRDefault="00881918" w:rsidP="00881918">
      <w:pPr>
        <w:pStyle w:val="PL"/>
      </w:pPr>
    </w:p>
    <w:p w14:paraId="56C6CEB5" w14:textId="77777777" w:rsidR="00881918" w:rsidRDefault="00881918" w:rsidP="00881918">
      <w:pPr>
        <w:pStyle w:val="PL"/>
      </w:pPr>
      <w:r>
        <w:t xml:space="preserve">    MbsDistSessFailure:</w:t>
      </w:r>
    </w:p>
    <w:p w14:paraId="23F4EB78" w14:textId="77777777" w:rsidR="00881918" w:rsidRDefault="00881918" w:rsidP="00881918">
      <w:pPr>
        <w:pStyle w:val="PL"/>
      </w:pPr>
      <w:r>
        <w:t xml:space="preserve">      description: Represents MBS Distribution Session specific failure information.</w:t>
      </w:r>
    </w:p>
    <w:p w14:paraId="05FA1BC9" w14:textId="77777777" w:rsidR="00881918" w:rsidRDefault="00881918" w:rsidP="00881918">
      <w:pPr>
        <w:pStyle w:val="PL"/>
      </w:pPr>
      <w:r>
        <w:t xml:space="preserve">      type: object</w:t>
      </w:r>
    </w:p>
    <w:p w14:paraId="6708A28B" w14:textId="77777777" w:rsidR="00881918" w:rsidRDefault="00881918" w:rsidP="00881918">
      <w:pPr>
        <w:pStyle w:val="PL"/>
      </w:pPr>
      <w:r>
        <w:t xml:space="preserve">      properties:</w:t>
      </w:r>
    </w:p>
    <w:p w14:paraId="515094FF" w14:textId="77777777" w:rsidR="00881918" w:rsidRDefault="00881918" w:rsidP="00881918">
      <w:pPr>
        <w:pStyle w:val="PL"/>
      </w:pPr>
      <w:r>
        <w:t xml:space="preserve">        cause:</w:t>
      </w:r>
    </w:p>
    <w:p w14:paraId="1B70E70F" w14:textId="77777777" w:rsidR="00881918" w:rsidRDefault="00881918" w:rsidP="00881918">
      <w:pPr>
        <w:pStyle w:val="PL"/>
      </w:pPr>
      <w:r>
        <w:t xml:space="preserve">          $ref: '#/components/schemas/DistSessionFailure'</w:t>
      </w:r>
    </w:p>
    <w:p w14:paraId="555CFDEB" w14:textId="77777777" w:rsidR="00881918" w:rsidRDefault="00881918" w:rsidP="00881918">
      <w:pPr>
        <w:pStyle w:val="PL"/>
      </w:pPr>
      <w:r>
        <w:t xml:space="preserve">        redMbsServArea:</w:t>
      </w:r>
    </w:p>
    <w:p w14:paraId="6B86078C" w14:textId="77777777" w:rsidR="00881918" w:rsidRDefault="00881918" w:rsidP="00881918">
      <w:pPr>
        <w:pStyle w:val="PL"/>
      </w:pPr>
      <w:r>
        <w:t xml:space="preserve">          $ref: 'TS29522_MBSTMGI.yaml#/components/schemas/ReducedMbsServArea'</w:t>
      </w:r>
    </w:p>
    <w:p w14:paraId="0FDC6446" w14:textId="77777777" w:rsidR="00881918" w:rsidRDefault="00881918" w:rsidP="00881918">
      <w:pPr>
        <w:pStyle w:val="PL"/>
      </w:pPr>
      <w:r>
        <w:t xml:space="preserve">      required:</w:t>
      </w:r>
    </w:p>
    <w:p w14:paraId="14FF7FD0" w14:textId="77777777" w:rsidR="00881918" w:rsidRDefault="00881918" w:rsidP="00881918">
      <w:pPr>
        <w:pStyle w:val="PL"/>
      </w:pPr>
      <w:r>
        <w:t xml:space="preserve">        - cause</w:t>
      </w:r>
    </w:p>
    <w:p w14:paraId="28D712C0" w14:textId="77777777" w:rsidR="00881918" w:rsidRDefault="00881918" w:rsidP="00881918">
      <w:pPr>
        <w:pStyle w:val="PL"/>
      </w:pPr>
    </w:p>
    <w:p w14:paraId="5DF70E77" w14:textId="77777777" w:rsidR="00881918" w:rsidRDefault="00881918" w:rsidP="00881918">
      <w:pPr>
        <w:pStyle w:val="PL"/>
      </w:pPr>
      <w:r>
        <w:t xml:space="preserve">    MbsDistSessFailureSets:</w:t>
      </w:r>
    </w:p>
    <w:p w14:paraId="69F2C657" w14:textId="77777777" w:rsidR="00881918" w:rsidRDefault="00881918" w:rsidP="00881918">
      <w:pPr>
        <w:pStyle w:val="PL"/>
      </w:pPr>
      <w:r>
        <w:t xml:space="preserve">      description: &gt;</w:t>
      </w:r>
    </w:p>
    <w:p w14:paraId="678B1463" w14:textId="77777777" w:rsidR="00881918" w:rsidRDefault="00881918" w:rsidP="00881918">
      <w:pPr>
        <w:pStyle w:val="PL"/>
      </w:pPr>
      <w:r>
        <w:t xml:space="preserve">        Represents one or several set(s) of MBS Distribution Session specific </w:t>
      </w:r>
      <w:proofErr w:type="gramStart"/>
      <w:r>
        <w:t>failure</w:t>
      </w:r>
      <w:proofErr w:type="gramEnd"/>
    </w:p>
    <w:p w14:paraId="21AFF304" w14:textId="4EAE549A" w:rsidR="00881918" w:rsidRDefault="00881918" w:rsidP="00881918">
      <w:pPr>
        <w:pStyle w:val="PL"/>
      </w:pPr>
      <w:r>
        <w:t xml:space="preserve">        information.</w:t>
      </w:r>
    </w:p>
    <w:p w14:paraId="760A9A25" w14:textId="77777777" w:rsidR="00881918" w:rsidRDefault="00881918" w:rsidP="00881918">
      <w:pPr>
        <w:pStyle w:val="PL"/>
      </w:pPr>
      <w:r>
        <w:t xml:space="preserve">      type: object</w:t>
      </w:r>
    </w:p>
    <w:p w14:paraId="0FC87867" w14:textId="77777777" w:rsidR="00881918" w:rsidRDefault="00881918" w:rsidP="00881918">
      <w:pPr>
        <w:pStyle w:val="PL"/>
      </w:pPr>
      <w:r>
        <w:t xml:space="preserve">      properties:</w:t>
      </w:r>
    </w:p>
    <w:p w14:paraId="18BFBDBE" w14:textId="77777777" w:rsidR="00881918" w:rsidRDefault="00881918" w:rsidP="00881918">
      <w:pPr>
        <w:pStyle w:val="PL"/>
      </w:pPr>
      <w:r>
        <w:t xml:space="preserve">        causes:</w:t>
      </w:r>
    </w:p>
    <w:p w14:paraId="0EDEEFF4" w14:textId="77777777" w:rsidR="00881918" w:rsidRDefault="00881918" w:rsidP="00881918">
      <w:pPr>
        <w:pStyle w:val="PL"/>
      </w:pPr>
      <w:r>
        <w:t xml:space="preserve">          type: object</w:t>
      </w:r>
    </w:p>
    <w:p w14:paraId="19A81386" w14:textId="77777777" w:rsidR="00881918" w:rsidRDefault="00881918" w:rsidP="00881918">
      <w:pPr>
        <w:pStyle w:val="PL"/>
      </w:pPr>
      <w:r>
        <w:t xml:space="preserve">          additionalProperties:</w:t>
      </w:r>
    </w:p>
    <w:p w14:paraId="6001B1C7" w14:textId="77777777" w:rsidR="00881918" w:rsidRDefault="00881918" w:rsidP="00881918">
      <w:pPr>
        <w:pStyle w:val="PL"/>
      </w:pPr>
      <w:r>
        <w:t xml:space="preserve">            $ref: '#/components/schemas/MbsDistSessFailure'</w:t>
      </w:r>
    </w:p>
    <w:p w14:paraId="3C0DFEAD" w14:textId="77777777" w:rsidR="00881918" w:rsidRDefault="00881918" w:rsidP="00881918">
      <w:pPr>
        <w:pStyle w:val="PL"/>
      </w:pPr>
      <w:r>
        <w:t xml:space="preserve">          minProperties: 1</w:t>
      </w:r>
    </w:p>
    <w:p w14:paraId="7FF01573" w14:textId="77777777" w:rsidR="00881918" w:rsidRDefault="00881918" w:rsidP="00881918">
      <w:pPr>
        <w:pStyle w:val="PL"/>
      </w:pPr>
      <w:r>
        <w:t xml:space="preserve">          description: &gt;</w:t>
      </w:r>
    </w:p>
    <w:p w14:paraId="3873DE7B" w14:textId="39CD5A37" w:rsidR="00881918" w:rsidRDefault="00881918" w:rsidP="00881918">
      <w:pPr>
        <w:pStyle w:val="PL"/>
      </w:pPr>
      <w:r>
        <w:t xml:space="preserve">            Represents the causes of the failure of the MBS User Data Ingest session</w:t>
      </w:r>
    </w:p>
    <w:p w14:paraId="502AD858" w14:textId="1022E065" w:rsidR="00881918" w:rsidRDefault="00881918" w:rsidP="00881918">
      <w:pPr>
        <w:pStyle w:val="PL"/>
      </w:pPr>
      <w:r>
        <w:t xml:space="preserve">            creation/update on a per-MBS Distribution Session granularity.</w:t>
      </w:r>
    </w:p>
    <w:p w14:paraId="16BA82A3" w14:textId="6C5BFFC3" w:rsidR="00881918" w:rsidRDefault="00881918" w:rsidP="00881918">
      <w:pPr>
        <w:pStyle w:val="PL"/>
      </w:pPr>
      <w:r>
        <w:t xml:space="preserve">            The key of the map shall be a string set to the same value received from the NF</w:t>
      </w:r>
    </w:p>
    <w:p w14:paraId="0C325274" w14:textId="4FF726C4" w:rsidR="00881918" w:rsidRDefault="00881918" w:rsidP="00881918">
      <w:pPr>
        <w:pStyle w:val="PL"/>
      </w:pPr>
      <w:r>
        <w:t xml:space="preserve">            service consumer within "mbsDisSessInfos" attribute of the MBSUserDataIngSession</w:t>
      </w:r>
    </w:p>
    <w:p w14:paraId="0191D834" w14:textId="46A6B24D" w:rsidR="00881918" w:rsidRDefault="00881918" w:rsidP="00881918">
      <w:pPr>
        <w:pStyle w:val="PL"/>
      </w:pPr>
      <w:r>
        <w:t xml:space="preserve">            data type to enable the identification of the failed MBS Distribution session.</w:t>
      </w:r>
    </w:p>
    <w:p w14:paraId="531FEEDF" w14:textId="77777777" w:rsidR="00881918" w:rsidRDefault="00881918" w:rsidP="00881918">
      <w:pPr>
        <w:pStyle w:val="PL"/>
      </w:pPr>
      <w:r>
        <w:t xml:space="preserve">      required:</w:t>
      </w:r>
    </w:p>
    <w:p w14:paraId="4F9C3642" w14:textId="213E15F8" w:rsidR="00C25021" w:rsidRDefault="00881918" w:rsidP="00881918">
      <w:pPr>
        <w:pStyle w:val="PL"/>
      </w:pPr>
      <w:r>
        <w:t xml:space="preserve">        - causes</w:t>
      </w:r>
    </w:p>
    <w:p w14:paraId="65DD7C9F" w14:textId="26F2E8AE" w:rsidR="00881918" w:rsidRDefault="00881918" w:rsidP="00881918">
      <w:pPr>
        <w:pStyle w:val="PL"/>
      </w:pPr>
    </w:p>
    <w:p w14:paraId="3D651860" w14:textId="77777777" w:rsidR="00A10AEB" w:rsidRDefault="00A10AEB" w:rsidP="00A10AEB">
      <w:pPr>
        <w:pStyle w:val="PL"/>
        <w:rPr>
          <w:lang w:eastAsia="zh-CN"/>
        </w:rPr>
      </w:pPr>
      <w:r>
        <w:rPr>
          <w:rFonts w:hint="eastAsia"/>
          <w:lang w:eastAsia="zh-CN"/>
        </w:rPr>
        <w:t xml:space="preserve"> </w:t>
      </w:r>
      <w:r>
        <w:rPr>
          <w:lang w:eastAsia="zh-CN"/>
        </w:rPr>
        <w:t xml:space="preserve">   RepetitionRuleRm:</w:t>
      </w:r>
    </w:p>
    <w:p w14:paraId="6A64E43A" w14:textId="77777777" w:rsidR="00A10AEB" w:rsidRDefault="00A10AEB" w:rsidP="00A10AEB">
      <w:pPr>
        <w:pStyle w:val="PL"/>
      </w:pPr>
      <w:r>
        <w:t xml:space="preserve">      description: &gt;</w:t>
      </w:r>
    </w:p>
    <w:p w14:paraId="3B947E9B" w14:textId="77777777" w:rsidR="00A10AEB" w:rsidRDefault="00A10AEB" w:rsidP="00A10AEB">
      <w:pPr>
        <w:pStyle w:val="PL"/>
        <w:rPr>
          <w:lang w:eastAsia="zh-CN"/>
        </w:rPr>
      </w:pPr>
      <w:r>
        <w:t xml:space="preserve">        Represents the same as the </w:t>
      </w:r>
      <w:r>
        <w:rPr>
          <w:lang w:eastAsia="zh-CN"/>
        </w:rPr>
        <w:t>RepetitionRule data type defined in 3GPP TS 26.517 but with the</w:t>
      </w:r>
    </w:p>
    <w:p w14:paraId="4AC9CB9C" w14:textId="77777777" w:rsidR="00A10AEB" w:rsidRDefault="00A10AEB" w:rsidP="00A10AEB">
      <w:pPr>
        <w:pStyle w:val="PL"/>
      </w:pPr>
      <w:r>
        <w:rPr>
          <w:lang w:eastAsia="zh-CN"/>
        </w:rPr>
        <w:t xml:space="preserve">        OpenAPI nullable property set to true</w:t>
      </w:r>
      <w:r>
        <w:t>.</w:t>
      </w:r>
    </w:p>
    <w:p w14:paraId="3A950E91" w14:textId="77777777" w:rsidR="00A10AEB" w:rsidRDefault="00A10AEB" w:rsidP="00A10AEB">
      <w:pPr>
        <w:pStyle w:val="PL"/>
        <w:rPr>
          <w:lang w:eastAsia="zh-CN"/>
        </w:rPr>
      </w:pPr>
      <w:r>
        <w:rPr>
          <w:rFonts w:hint="eastAsia"/>
          <w:lang w:eastAsia="zh-CN"/>
        </w:rPr>
        <w:t xml:space="preserve"> </w:t>
      </w:r>
      <w:r>
        <w:rPr>
          <w:lang w:eastAsia="zh-CN"/>
        </w:rPr>
        <w:t xml:space="preserve">     type: object</w:t>
      </w:r>
    </w:p>
    <w:p w14:paraId="035CA3ED" w14:textId="77777777" w:rsidR="00A10AEB" w:rsidRDefault="00A10AEB" w:rsidP="00A10AEB">
      <w:pPr>
        <w:pStyle w:val="PL"/>
        <w:rPr>
          <w:lang w:eastAsia="zh-CN"/>
        </w:rPr>
      </w:pPr>
      <w:r>
        <w:rPr>
          <w:rFonts w:hint="eastAsia"/>
          <w:lang w:eastAsia="zh-CN"/>
        </w:rPr>
        <w:t xml:space="preserve"> </w:t>
      </w:r>
      <w:r>
        <w:rPr>
          <w:lang w:eastAsia="zh-CN"/>
        </w:rPr>
        <w:t xml:space="preserve">     properties:</w:t>
      </w:r>
    </w:p>
    <w:p w14:paraId="14096702" w14:textId="77777777" w:rsidR="00A10AEB" w:rsidRDefault="00A10AEB" w:rsidP="00A10AEB">
      <w:pPr>
        <w:pStyle w:val="PL"/>
        <w:rPr>
          <w:lang w:eastAsia="zh-CN"/>
        </w:rPr>
      </w:pPr>
      <w:r>
        <w:rPr>
          <w:rFonts w:hint="eastAsia"/>
          <w:lang w:eastAsia="zh-CN"/>
        </w:rPr>
        <w:t xml:space="preserve"> </w:t>
      </w:r>
      <w:r>
        <w:rPr>
          <w:lang w:eastAsia="zh-CN"/>
        </w:rPr>
        <w:t xml:space="preserve">       startTime:</w:t>
      </w:r>
    </w:p>
    <w:p w14:paraId="47C17C23" w14:textId="77777777" w:rsidR="00A10AEB" w:rsidRDefault="00A10AEB" w:rsidP="00A10AEB">
      <w:pPr>
        <w:pStyle w:val="PL"/>
        <w:rPr>
          <w:lang w:eastAsia="zh-CN"/>
        </w:rPr>
      </w:pPr>
      <w:r>
        <w:rPr>
          <w:rFonts w:hint="eastAsia"/>
          <w:lang w:eastAsia="zh-CN"/>
        </w:rPr>
        <w:t xml:space="preserve"> </w:t>
      </w:r>
      <w:r>
        <w:rPr>
          <w:lang w:eastAsia="zh-CN"/>
        </w:rPr>
        <w:t xml:space="preserve">         $ref:</w:t>
      </w:r>
      <w:r w:rsidRPr="001B367A">
        <w:t xml:space="preserve"> </w:t>
      </w:r>
      <w:r>
        <w:t>'</w:t>
      </w:r>
      <w:r w:rsidRPr="001B367A">
        <w:t>TS29571_CommonData.yaml#/components/schemas/DateTime</w:t>
      </w:r>
      <w:r>
        <w:rPr>
          <w:rFonts w:hint="eastAsia"/>
          <w:lang w:eastAsia="zh-CN"/>
        </w:rPr>
        <w:t>'</w:t>
      </w:r>
    </w:p>
    <w:p w14:paraId="64C41E55" w14:textId="77777777" w:rsidR="00A10AEB" w:rsidRDefault="00A10AEB" w:rsidP="00A10AEB">
      <w:pPr>
        <w:pStyle w:val="PL"/>
        <w:rPr>
          <w:lang w:eastAsia="zh-CN"/>
        </w:rPr>
      </w:pPr>
      <w:r>
        <w:rPr>
          <w:rFonts w:hint="eastAsia"/>
          <w:lang w:eastAsia="zh-CN"/>
        </w:rPr>
        <w:t xml:space="preserve"> </w:t>
      </w:r>
      <w:r>
        <w:rPr>
          <w:lang w:eastAsia="zh-CN"/>
        </w:rPr>
        <w:t xml:space="preserve">       duration:</w:t>
      </w:r>
    </w:p>
    <w:p w14:paraId="52CC97FE"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0DEFC172" w14:textId="77777777" w:rsidR="00A10AEB" w:rsidRDefault="00A10AEB" w:rsidP="00A10AEB">
      <w:pPr>
        <w:pStyle w:val="PL"/>
        <w:rPr>
          <w:lang w:eastAsia="zh-CN"/>
        </w:rPr>
      </w:pPr>
      <w:r>
        <w:rPr>
          <w:rFonts w:hint="eastAsia"/>
          <w:lang w:eastAsia="zh-CN"/>
        </w:rPr>
        <w:t xml:space="preserve"> </w:t>
      </w:r>
      <w:r>
        <w:rPr>
          <w:lang w:eastAsia="zh-CN"/>
        </w:rPr>
        <w:t xml:space="preserve">       </w:t>
      </w:r>
      <w:r w:rsidRPr="00536457">
        <w:t>repetitionInterval</w:t>
      </w:r>
      <w:r>
        <w:rPr>
          <w:lang w:eastAsia="zh-CN"/>
        </w:rPr>
        <w:t>:</w:t>
      </w:r>
    </w:p>
    <w:p w14:paraId="41DCE18B"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51C57500"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1F26633C" w14:textId="77777777" w:rsidR="00A10AEB" w:rsidRDefault="00A10AEB" w:rsidP="00A10AEB">
      <w:pPr>
        <w:pStyle w:val="PL"/>
        <w:rPr>
          <w:lang w:eastAsia="zh-CN"/>
        </w:rPr>
      </w:pPr>
      <w:r>
        <w:rPr>
          <w:rFonts w:hint="eastAsia"/>
          <w:lang w:eastAsia="zh-CN"/>
        </w:rPr>
        <w:t xml:space="preserve"> </w:t>
      </w:r>
      <w:r>
        <w:rPr>
          <w:lang w:eastAsia="zh-CN"/>
        </w:rPr>
        <w:t xml:space="preserve">     required:</w:t>
      </w:r>
    </w:p>
    <w:p w14:paraId="1EB9AD4C" w14:textId="77777777" w:rsidR="00A10AEB" w:rsidRDefault="00A10AEB" w:rsidP="00A10AEB">
      <w:pPr>
        <w:pStyle w:val="PL"/>
        <w:rPr>
          <w:lang w:eastAsia="zh-CN"/>
        </w:rPr>
      </w:pPr>
      <w:r>
        <w:rPr>
          <w:rFonts w:hint="eastAsia"/>
          <w:lang w:eastAsia="zh-CN"/>
        </w:rPr>
        <w:t xml:space="preserve"> </w:t>
      </w:r>
      <w:r>
        <w:rPr>
          <w:lang w:eastAsia="zh-CN"/>
        </w:rPr>
        <w:t xml:space="preserve">       - startTime</w:t>
      </w:r>
    </w:p>
    <w:p w14:paraId="5439EE70" w14:textId="77777777" w:rsidR="00A10AEB" w:rsidRDefault="00A10AEB" w:rsidP="00A10AEB">
      <w:pPr>
        <w:pStyle w:val="PL"/>
        <w:rPr>
          <w:lang w:eastAsia="zh-CN"/>
        </w:rPr>
      </w:pPr>
      <w:r>
        <w:rPr>
          <w:rFonts w:hint="eastAsia"/>
          <w:lang w:eastAsia="zh-CN"/>
        </w:rPr>
        <w:t xml:space="preserve"> </w:t>
      </w:r>
      <w:r>
        <w:rPr>
          <w:lang w:eastAsia="zh-CN"/>
        </w:rPr>
        <w:t xml:space="preserve">       - duration</w:t>
      </w:r>
    </w:p>
    <w:p w14:paraId="4D7D1082" w14:textId="77777777" w:rsidR="00A10AEB" w:rsidRPr="00030259" w:rsidRDefault="00A10AEB" w:rsidP="00A10AEB">
      <w:pPr>
        <w:pStyle w:val="PL"/>
      </w:pPr>
      <w:r>
        <w:rPr>
          <w:rFonts w:hint="eastAsia"/>
          <w:lang w:eastAsia="zh-CN"/>
        </w:rPr>
        <w:t xml:space="preserve"> </w:t>
      </w:r>
      <w:r>
        <w:rPr>
          <w:lang w:eastAsia="zh-CN"/>
        </w:rPr>
        <w:t xml:space="preserve">       - </w:t>
      </w:r>
      <w:r w:rsidRPr="00536457">
        <w:t>repetitionInterval</w:t>
      </w:r>
    </w:p>
    <w:p w14:paraId="51EF328D" w14:textId="77777777" w:rsidR="00A10AEB" w:rsidRDefault="00A10AEB" w:rsidP="00A10AEB">
      <w:pPr>
        <w:pStyle w:val="PL"/>
      </w:pPr>
    </w:p>
    <w:p w14:paraId="4FD52550" w14:textId="77777777" w:rsidR="00881918" w:rsidRPr="00A70FDC" w:rsidRDefault="00881918" w:rsidP="00881918">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E572372"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lastRenderedPageBreak/>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1272" w:name="_Hlk112611344"/>
      <w:r>
        <w:t xml:space="preserve">          - </w:t>
      </w:r>
      <w:r w:rsidRPr="00A36A06">
        <w:t>DIST_SESS_STARTING</w:t>
      </w:r>
    </w:p>
    <w:bookmarkEnd w:id="1272"/>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6C3A30E7" w14:textId="77777777" w:rsidR="002C3F41" w:rsidRDefault="002C3F41" w:rsidP="002C3F41">
      <w:pPr>
        <w:pStyle w:val="PL"/>
      </w:pPr>
      <w:r>
        <w:t xml:space="preserve">          - SESSION_STARTED</w:t>
      </w:r>
    </w:p>
    <w:p w14:paraId="0F72F001" w14:textId="77777777" w:rsidR="002C3F41" w:rsidRPr="00EB05EA" w:rsidRDefault="002C3F41" w:rsidP="002C3F41">
      <w:pPr>
        <w:pStyle w:val="PL"/>
      </w:pPr>
      <w:r>
        <w:t xml:space="preserve">          - SESSION_RELEASED</w:t>
      </w:r>
    </w:p>
    <w:p w14:paraId="447B365A" w14:textId="77777777" w:rsidR="00C64AA1" w:rsidRDefault="00C64AA1" w:rsidP="00C64AA1">
      <w:pPr>
        <w:pStyle w:val="PL"/>
      </w:pPr>
      <w:r>
        <w:t xml:space="preserve">          - DIST_SESS_ACTIVATED</w:t>
      </w:r>
    </w:p>
    <w:p w14:paraId="64CF5DE2" w14:textId="77777777" w:rsidR="00C64AA1" w:rsidRDefault="00C64AA1" w:rsidP="00C64AA1">
      <w:pPr>
        <w:pStyle w:val="PL"/>
      </w:pPr>
      <w:r>
        <w:t xml:space="preserve">          - DIST_SESS_EST_FAILURE</w:t>
      </w:r>
    </w:p>
    <w:p w14:paraId="10447BC1" w14:textId="77777777" w:rsidR="00C64AA1" w:rsidRPr="00EB05EA" w:rsidRDefault="00C64AA1" w:rsidP="00C64AA1">
      <w:pPr>
        <w:pStyle w:val="PL"/>
      </w:pPr>
      <w:r>
        <w:t xml:space="preserve">          - USER_SER_AD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75EECA7A" w:rsidR="00C25021" w:rsidRDefault="00C25021" w:rsidP="00C25021">
      <w:pPr>
        <w:pStyle w:val="PL"/>
      </w:pPr>
      <w:r>
        <w:t xml:space="preserve">            Indicates that the MBS User Data Ingest Session </w:t>
      </w:r>
      <w:r w:rsidR="002C3F41">
        <w:t>established</w:t>
      </w:r>
      <w:r>
        <w:t>.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569BF127" w14:textId="77777777" w:rsidR="002C3F41" w:rsidRDefault="002C3F41" w:rsidP="002C3F41">
      <w:pPr>
        <w:pStyle w:val="PL"/>
      </w:pPr>
      <w:r>
        <w:t xml:space="preserve">        - SESSION_STARTED: &gt;</w:t>
      </w:r>
    </w:p>
    <w:p w14:paraId="377F4168" w14:textId="77777777" w:rsidR="002C3F41" w:rsidRDefault="002C3F41" w:rsidP="002C3F41">
      <w:pPr>
        <w:pStyle w:val="PL"/>
      </w:pPr>
      <w:r>
        <w:t xml:space="preserve">            The MBS Session is started.</w:t>
      </w:r>
    </w:p>
    <w:p w14:paraId="27FCFD43" w14:textId="77777777" w:rsidR="002C3F41" w:rsidRDefault="002C3F41" w:rsidP="002C3F41">
      <w:pPr>
        <w:pStyle w:val="PL"/>
      </w:pPr>
      <w:r>
        <w:t xml:space="preserve">        - SESSION_RELEASED: &gt;</w:t>
      </w:r>
    </w:p>
    <w:p w14:paraId="2F8CBBF2" w14:textId="77777777" w:rsidR="002C3F41" w:rsidRDefault="002C3F41" w:rsidP="002C3F41">
      <w:pPr>
        <w:pStyle w:val="PL"/>
      </w:pPr>
      <w:r>
        <w:t xml:space="preserve">            The MBS Session is released.</w:t>
      </w:r>
    </w:p>
    <w:p w14:paraId="34CF2861" w14:textId="77777777" w:rsidR="00C64AA1" w:rsidRDefault="00C64AA1" w:rsidP="00C64AA1">
      <w:pPr>
        <w:pStyle w:val="PL"/>
      </w:pPr>
      <w:r>
        <w:t xml:space="preserve">        - DIST_SESS_ACTIVATED:</w:t>
      </w:r>
    </w:p>
    <w:p w14:paraId="0A4CF20D" w14:textId="77777777" w:rsidR="00C64AA1" w:rsidRDefault="00C64AA1" w:rsidP="00C64AA1">
      <w:pPr>
        <w:pStyle w:val="PL"/>
      </w:pPr>
      <w:r>
        <w:t xml:space="preserve">            Indicates that the MBS Distribution Session is activated successfully.</w:t>
      </w:r>
    </w:p>
    <w:p w14:paraId="058A95DA" w14:textId="77777777" w:rsidR="00C64AA1" w:rsidRDefault="00C64AA1" w:rsidP="00C64AA1">
      <w:pPr>
        <w:pStyle w:val="PL"/>
      </w:pPr>
      <w:r>
        <w:lastRenderedPageBreak/>
        <w:t xml:space="preserve">        - DIST_SESS_EST_FAILURE:</w:t>
      </w:r>
    </w:p>
    <w:p w14:paraId="30A38358" w14:textId="77777777" w:rsidR="00C64AA1" w:rsidRDefault="00C64AA1" w:rsidP="00C64AA1">
      <w:pPr>
        <w:pStyle w:val="PL"/>
      </w:pPr>
      <w:r>
        <w:t xml:space="preserve">            Indicates that the MBSF failed to successfully establish the MBS Distribution Session at</w:t>
      </w:r>
    </w:p>
    <w:p w14:paraId="0BF294D3" w14:textId="77777777" w:rsidR="00C64AA1" w:rsidRDefault="00C64AA1" w:rsidP="00C64AA1">
      <w:pPr>
        <w:pStyle w:val="PL"/>
      </w:pPr>
      <w:r>
        <w:t xml:space="preserve">            the MBSTF. This is an "MBS Distribution Session" level event.</w:t>
      </w:r>
    </w:p>
    <w:p w14:paraId="44F9259A" w14:textId="77777777" w:rsidR="00C64AA1" w:rsidRDefault="00C64AA1" w:rsidP="00C64AA1">
      <w:pPr>
        <w:pStyle w:val="PL"/>
      </w:pPr>
      <w:r>
        <w:t xml:space="preserve">        - USER_SER_AD:</w:t>
      </w:r>
    </w:p>
    <w:p w14:paraId="25245160" w14:textId="77777777" w:rsidR="00C64AA1" w:rsidRDefault="00C64AA1" w:rsidP="00C64AA1">
      <w:pPr>
        <w:pStyle w:val="PL"/>
      </w:pPr>
      <w:r>
        <w:t xml:space="preserve">            Indicates that the MBSF advertises the User Service Announcement information to the MBS</w:t>
      </w:r>
    </w:p>
    <w:p w14:paraId="7D528DD6" w14:textId="77777777" w:rsidR="00C64AA1" w:rsidRDefault="00C64AA1" w:rsidP="00C64AA1">
      <w:pPr>
        <w:pStyle w:val="PL"/>
      </w:pPr>
      <w:r>
        <w:t xml:space="preserve">            Application Provider.</w:t>
      </w:r>
    </w:p>
    <w:p w14:paraId="2E0BB254" w14:textId="77777777" w:rsidR="00035A43" w:rsidRDefault="00035A43" w:rsidP="00035A43">
      <w:pPr>
        <w:pStyle w:val="PL"/>
      </w:pPr>
    </w:p>
    <w:p w14:paraId="11C50860" w14:textId="77777777" w:rsidR="00035A43" w:rsidRDefault="00035A43" w:rsidP="00035A43">
      <w:pPr>
        <w:pStyle w:val="PL"/>
      </w:pPr>
      <w:r>
        <w:t xml:space="preserve">    DistSessionFailure:</w:t>
      </w:r>
    </w:p>
    <w:p w14:paraId="4EDF05C5" w14:textId="77777777" w:rsidR="00035A43" w:rsidRDefault="00035A43" w:rsidP="00035A43">
      <w:pPr>
        <w:pStyle w:val="PL"/>
      </w:pPr>
      <w:r>
        <w:t xml:space="preserve">      anyOf:</w:t>
      </w:r>
    </w:p>
    <w:p w14:paraId="5CED2790" w14:textId="77777777" w:rsidR="00035A43" w:rsidRDefault="00035A43" w:rsidP="00035A43">
      <w:pPr>
        <w:pStyle w:val="PL"/>
      </w:pPr>
      <w:r>
        <w:t xml:space="preserve">      - type: string</w:t>
      </w:r>
    </w:p>
    <w:p w14:paraId="1113A6B7" w14:textId="77777777" w:rsidR="00035A43" w:rsidRDefault="00035A43" w:rsidP="00035A43">
      <w:pPr>
        <w:pStyle w:val="PL"/>
      </w:pPr>
      <w:r>
        <w:t xml:space="preserve">        enum:</w:t>
      </w:r>
    </w:p>
    <w:p w14:paraId="39EF876F" w14:textId="77777777" w:rsidR="00035A43" w:rsidRDefault="00035A43" w:rsidP="00035A43">
      <w:pPr>
        <w:pStyle w:val="PL"/>
      </w:pPr>
      <w:r>
        <w:t xml:space="preserve">          - INVALID_MBS_SERVICE_INFO</w:t>
      </w:r>
    </w:p>
    <w:p w14:paraId="352B75B5" w14:textId="77777777" w:rsidR="00035A43" w:rsidRDefault="00035A43" w:rsidP="00035A43">
      <w:pPr>
        <w:pStyle w:val="PL"/>
      </w:pPr>
      <w:r>
        <w:t xml:space="preserve">          - MBS_SERVICE_AREA_NOT_SUPPORTED</w:t>
      </w:r>
    </w:p>
    <w:p w14:paraId="5F4F6610" w14:textId="77777777" w:rsidR="00035A43" w:rsidRDefault="00035A43" w:rsidP="00035A43">
      <w:pPr>
        <w:pStyle w:val="PL"/>
      </w:pPr>
      <w:r>
        <w:t xml:space="preserve">          - MBS_SERVICE_INFO_NOT_AUTHORIZED</w:t>
      </w:r>
    </w:p>
    <w:p w14:paraId="040B4E54" w14:textId="77777777" w:rsidR="00035A43" w:rsidRDefault="00035A43" w:rsidP="00035A43">
      <w:pPr>
        <w:pStyle w:val="PL"/>
      </w:pPr>
      <w:r>
        <w:t xml:space="preserve">          - MBS_DIST_SESSION_ALREADY_CREATED</w:t>
      </w:r>
    </w:p>
    <w:p w14:paraId="40C8B02D" w14:textId="77777777" w:rsidR="00035A43" w:rsidRDefault="00035A43" w:rsidP="00035A43">
      <w:pPr>
        <w:pStyle w:val="PL"/>
      </w:pPr>
      <w:r>
        <w:t xml:space="preserve">          - OVERLAPPING_MBS_SERVICE_AREA</w:t>
      </w:r>
    </w:p>
    <w:p w14:paraId="6E1B8902" w14:textId="77777777" w:rsidR="00035A43" w:rsidRDefault="00035A43" w:rsidP="00035A43">
      <w:pPr>
        <w:pStyle w:val="PL"/>
      </w:pPr>
      <w:r>
        <w:t xml:space="preserve">          - UNKNOWN_MBS_SERVICE_AREA</w:t>
      </w:r>
    </w:p>
    <w:p w14:paraId="316409B0" w14:textId="77777777" w:rsidR="00035A43" w:rsidRDefault="00035A43" w:rsidP="00035A43">
      <w:pPr>
        <w:pStyle w:val="PL"/>
      </w:pPr>
      <w:r>
        <w:t xml:space="preserve">      - type: string</w:t>
      </w:r>
    </w:p>
    <w:p w14:paraId="65D4776E" w14:textId="77777777" w:rsidR="00035A43" w:rsidRDefault="00035A43" w:rsidP="00035A43">
      <w:pPr>
        <w:pStyle w:val="PL"/>
      </w:pPr>
      <w:r>
        <w:t xml:space="preserve">        description: &gt;</w:t>
      </w:r>
    </w:p>
    <w:p w14:paraId="22F6B6A4" w14:textId="77777777" w:rsidR="00035A43" w:rsidRDefault="00035A43" w:rsidP="00035A43">
      <w:pPr>
        <w:pStyle w:val="PL"/>
      </w:pPr>
      <w:r>
        <w:t xml:space="preserve">          This string provides forward-compatibility with future extensions to the enumeration</w:t>
      </w:r>
    </w:p>
    <w:p w14:paraId="6DC978D5" w14:textId="77777777" w:rsidR="00035A43" w:rsidRDefault="00035A43" w:rsidP="00035A43">
      <w:pPr>
        <w:pStyle w:val="PL"/>
      </w:pPr>
      <w:r>
        <w:t xml:space="preserve">          and is not used to encode content defined in the present version of this API.</w:t>
      </w:r>
    </w:p>
    <w:p w14:paraId="652D799D" w14:textId="77777777" w:rsidR="00035A43" w:rsidRDefault="00035A43" w:rsidP="00035A43">
      <w:pPr>
        <w:pStyle w:val="PL"/>
      </w:pPr>
      <w:r>
        <w:t xml:space="preserve">      description: |</w:t>
      </w:r>
    </w:p>
    <w:p w14:paraId="1C9F6E27" w14:textId="77777777" w:rsidR="00035A43" w:rsidRDefault="00035A43" w:rsidP="00035A43">
      <w:pPr>
        <w:pStyle w:val="PL"/>
      </w:pPr>
      <w:r>
        <w:t xml:space="preserve">        Represents the MBS Distribution Session creation/update related failure cause.  </w:t>
      </w:r>
    </w:p>
    <w:p w14:paraId="2B519A26" w14:textId="77777777" w:rsidR="00035A43" w:rsidRDefault="00035A43" w:rsidP="00035A43">
      <w:pPr>
        <w:pStyle w:val="PL"/>
      </w:pPr>
      <w:r>
        <w:t xml:space="preserve">        Possible values are:</w:t>
      </w:r>
    </w:p>
    <w:p w14:paraId="74935E52" w14:textId="77777777" w:rsidR="00035A43" w:rsidRDefault="00035A43" w:rsidP="00035A43">
      <w:pPr>
        <w:pStyle w:val="PL"/>
      </w:pPr>
      <w:r>
        <w:t xml:space="preserve">        - INVALID_MBS_SERVICE_INFO: &gt;</w:t>
      </w:r>
    </w:p>
    <w:p w14:paraId="54966AAC" w14:textId="77777777" w:rsidR="00035A43" w:rsidRDefault="00035A43" w:rsidP="00035A43">
      <w:pPr>
        <w:pStyle w:val="PL"/>
      </w:pPr>
      <w:r>
        <w:t xml:space="preserve">            Indicates that the provided MBS Service Information is invalid (e.g. invalid QoS</w:t>
      </w:r>
    </w:p>
    <w:p w14:paraId="29871E21" w14:textId="77777777" w:rsidR="00035A43" w:rsidRDefault="00035A43" w:rsidP="00035A43">
      <w:pPr>
        <w:pStyle w:val="PL"/>
      </w:pPr>
      <w:r>
        <w:t xml:space="preserve">            reference), incorrect or insufficient to perform MBS policy authorization.</w:t>
      </w:r>
    </w:p>
    <w:p w14:paraId="3F9BA311" w14:textId="77777777" w:rsidR="00035A43" w:rsidRDefault="00035A43" w:rsidP="00035A43">
      <w:pPr>
        <w:pStyle w:val="PL"/>
      </w:pPr>
      <w:r>
        <w:t xml:space="preserve">        - MBS_SERVICE_AREA_NOT_SUPPORTED: &gt;</w:t>
      </w:r>
    </w:p>
    <w:p w14:paraId="32B981E9" w14:textId="77777777" w:rsidR="00035A43" w:rsidRDefault="00035A43" w:rsidP="00035A43">
      <w:pPr>
        <w:pStyle w:val="PL"/>
      </w:pPr>
      <w:r>
        <w:t xml:space="preserve">            Indicates that the requested MBS Service Area is not supported by the 3GPP Core</w:t>
      </w:r>
    </w:p>
    <w:p w14:paraId="50CB9D2A" w14:textId="512341A7" w:rsidR="00035A43" w:rsidRDefault="00035A43" w:rsidP="00035A43">
      <w:pPr>
        <w:pStyle w:val="PL"/>
      </w:pPr>
      <w:r>
        <w:t xml:space="preserve">            Network.</w:t>
      </w:r>
    </w:p>
    <w:p w14:paraId="2E5933DE" w14:textId="77777777" w:rsidR="00035A43" w:rsidRDefault="00035A43" w:rsidP="00035A43">
      <w:pPr>
        <w:pStyle w:val="PL"/>
      </w:pPr>
      <w:r>
        <w:t xml:space="preserve">        - MBS_SERVICE_INFO_NOT_AUTHORIZED: &gt;</w:t>
      </w:r>
    </w:p>
    <w:p w14:paraId="2F279CCC" w14:textId="77777777" w:rsidR="00035A43" w:rsidRDefault="00035A43" w:rsidP="00035A43">
      <w:pPr>
        <w:pStyle w:val="PL"/>
      </w:pPr>
      <w:r>
        <w:t xml:space="preserve">            Indicates that the provided MBS Service Information is rejected.</w:t>
      </w:r>
    </w:p>
    <w:p w14:paraId="1DB70D16" w14:textId="77777777" w:rsidR="00035A43" w:rsidRDefault="00035A43" w:rsidP="00035A43">
      <w:pPr>
        <w:pStyle w:val="PL"/>
      </w:pPr>
      <w:r>
        <w:t xml:space="preserve">        - MBS_DIST_SESSION_ALREADY_CREATED: &gt;</w:t>
      </w:r>
    </w:p>
    <w:p w14:paraId="127DC9B4" w14:textId="77777777" w:rsidR="00035A43" w:rsidRDefault="00035A43" w:rsidP="00035A43">
      <w:pPr>
        <w:pStyle w:val="PL"/>
      </w:pPr>
      <w:r>
        <w:t xml:space="preserve">            Indicates that the requested MBS Distribution Session has already been created.</w:t>
      </w:r>
    </w:p>
    <w:p w14:paraId="7EAFC784" w14:textId="77777777" w:rsidR="00035A43" w:rsidRDefault="00035A43" w:rsidP="00035A43">
      <w:pPr>
        <w:pStyle w:val="PL"/>
      </w:pPr>
      <w:r>
        <w:t xml:space="preserve">        - OVERLAPPING_MBS_SERVICE_AREA: &gt;</w:t>
      </w:r>
    </w:p>
    <w:p w14:paraId="38861DF2" w14:textId="5CFF56F5" w:rsidR="00035A43" w:rsidRDefault="00035A43" w:rsidP="00035A43">
      <w:pPr>
        <w:pStyle w:val="PL"/>
      </w:pPr>
      <w:r>
        <w:t xml:space="preserve">            Indicates that the provided MBS service area overlaps with the MBS service area of</w:t>
      </w:r>
    </w:p>
    <w:p w14:paraId="0C37A4A9" w14:textId="30851BD9" w:rsidR="00035A43" w:rsidRDefault="00035A43" w:rsidP="00035A43">
      <w:pPr>
        <w:pStyle w:val="PL"/>
      </w:pPr>
      <w:r>
        <w:t xml:space="preserve">            an existing MBS Distribution Session that shares the same MBS session Identifier.</w:t>
      </w:r>
    </w:p>
    <w:p w14:paraId="4DB48F68" w14:textId="77777777" w:rsidR="00035A43" w:rsidRDefault="00035A43" w:rsidP="00035A43">
      <w:pPr>
        <w:pStyle w:val="PL"/>
      </w:pPr>
      <w:r>
        <w:t xml:space="preserve">        - UNKNOWN_MBS_SERVICE_AREA: &gt;</w:t>
      </w:r>
    </w:p>
    <w:p w14:paraId="22EE6279" w14:textId="49CA04CB" w:rsidR="00035A43" w:rsidRDefault="00035A43" w:rsidP="00035A43">
      <w:pPr>
        <w:pStyle w:val="PL"/>
      </w:pPr>
      <w:r>
        <w:t xml:space="preserve">            Indicates that the requested MBS service area (e.g., identified by the Area Session</w:t>
      </w:r>
    </w:p>
    <w:p w14:paraId="2E447FB2" w14:textId="308ADC89" w:rsidR="00035A43" w:rsidRDefault="00035A43" w:rsidP="00035A43">
      <w:pPr>
        <w:pStyle w:val="PL"/>
      </w:pPr>
      <w:r>
        <w:t xml:space="preserve">            ID) cannot be found.</w:t>
      </w:r>
    </w:p>
    <w:p w14:paraId="14E38AEF" w14:textId="77777777" w:rsidR="00035A43" w:rsidRDefault="00035A43" w:rsidP="00035A43">
      <w:pPr>
        <w:pStyle w:val="PL"/>
      </w:pPr>
    </w:p>
    <w:p w14:paraId="7855C04C" w14:textId="77777777" w:rsidR="00035A43" w:rsidRDefault="00035A43" w:rsidP="00035A43">
      <w:pPr>
        <w:pStyle w:val="PL"/>
      </w:pPr>
      <w:r>
        <w:t>#</w:t>
      </w:r>
    </w:p>
    <w:p w14:paraId="0CBF1CC6" w14:textId="77777777" w:rsidR="00035A43" w:rsidRDefault="00035A43" w:rsidP="00035A43">
      <w:pPr>
        <w:pStyle w:val="PL"/>
      </w:pPr>
      <w:r>
        <w:t># Data types describing alternative data types or combinations of data types</w:t>
      </w:r>
    </w:p>
    <w:p w14:paraId="1ABF8078" w14:textId="77777777" w:rsidR="00035A43" w:rsidRDefault="00035A43" w:rsidP="00035A43">
      <w:pPr>
        <w:pStyle w:val="PL"/>
      </w:pPr>
      <w:r>
        <w:t>#</w:t>
      </w:r>
    </w:p>
    <w:p w14:paraId="3FB03956" w14:textId="77777777" w:rsidR="00035A43" w:rsidRDefault="00035A43" w:rsidP="00035A43">
      <w:pPr>
        <w:pStyle w:val="PL"/>
      </w:pPr>
    </w:p>
    <w:p w14:paraId="6694657E" w14:textId="77777777" w:rsidR="00035A43" w:rsidRDefault="00035A43" w:rsidP="00035A43">
      <w:pPr>
        <w:pStyle w:val="PL"/>
      </w:pPr>
      <w:r>
        <w:t xml:space="preserve">    ProblemDetailsMBS:</w:t>
      </w:r>
    </w:p>
    <w:p w14:paraId="66067707" w14:textId="77777777" w:rsidR="00035A43" w:rsidRDefault="00035A43" w:rsidP="00035A43">
      <w:pPr>
        <w:pStyle w:val="PL"/>
      </w:pPr>
      <w:r>
        <w:t xml:space="preserve">      description: &gt;</w:t>
      </w:r>
    </w:p>
    <w:p w14:paraId="211122BC" w14:textId="77777777" w:rsidR="00035A43" w:rsidRDefault="00035A43" w:rsidP="00035A43">
      <w:pPr>
        <w:pStyle w:val="PL"/>
      </w:pPr>
      <w:r>
        <w:t xml:space="preserve">        Represents an extension to the ProblemDetails data structure with potentially additional</w:t>
      </w:r>
    </w:p>
    <w:p w14:paraId="296E3BF2" w14:textId="77777777" w:rsidR="00035A43" w:rsidRDefault="00035A43" w:rsidP="00035A43">
      <w:pPr>
        <w:pStyle w:val="PL"/>
      </w:pPr>
      <w:r>
        <w:t xml:space="preserve">        error information related to MBS.</w:t>
      </w:r>
    </w:p>
    <w:p w14:paraId="04FE8EDB" w14:textId="77777777" w:rsidR="00035A43" w:rsidRDefault="00035A43" w:rsidP="00035A43">
      <w:pPr>
        <w:pStyle w:val="PL"/>
      </w:pPr>
      <w:r>
        <w:t xml:space="preserve">      allOf:</w:t>
      </w:r>
    </w:p>
    <w:p w14:paraId="34BB162A" w14:textId="77777777" w:rsidR="00035A43" w:rsidRDefault="00035A43" w:rsidP="00035A43">
      <w:pPr>
        <w:pStyle w:val="PL"/>
      </w:pPr>
      <w:r>
        <w:t xml:space="preserve">        - $ref: 'TS29122_CommonData.yaml#/components/schemas/ProblemDetails'</w:t>
      </w:r>
    </w:p>
    <w:p w14:paraId="64B96C51" w14:textId="084E225A" w:rsidR="00C25021" w:rsidRPr="00BC4999" w:rsidRDefault="00035A43" w:rsidP="00035A43">
      <w:pPr>
        <w:pStyle w:val="PL"/>
      </w:pPr>
      <w:r>
        <w:t xml:space="preserve">        - $ref: '#/components/schemas/MbsDistSessFailureSets'</w:t>
      </w:r>
    </w:p>
    <w:p w14:paraId="290AB113" w14:textId="7AD1CC51" w:rsidR="00662390" w:rsidRDefault="0049145E" w:rsidP="00A65AFD">
      <w:pPr>
        <w:pStyle w:val="Heading8"/>
      </w:pPr>
      <w:bookmarkStart w:id="1273" w:name="_Toc100742504"/>
      <w:bookmarkStart w:id="1274" w:name="_Toc120609105"/>
      <w:bookmarkStart w:id="1275" w:name="_Toc120657572"/>
      <w:r w:rsidRPr="004D3578">
        <w:br w:type="page"/>
      </w:r>
      <w:bookmarkStart w:id="1276" w:name="_Toc133407854"/>
      <w:bookmarkStart w:id="1277" w:name="_Toc164876411"/>
      <w:bookmarkStart w:id="1278" w:name="_Toc209530318"/>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273"/>
      <w:bookmarkEnd w:id="1274"/>
      <w:bookmarkEnd w:id="1275"/>
      <w:bookmarkEnd w:id="1276"/>
      <w:bookmarkEnd w:id="1277"/>
      <w:bookmarkEnd w:id="1278"/>
    </w:p>
    <w:p w14:paraId="1A37F315" w14:textId="77777777" w:rsidR="00662390" w:rsidRDefault="00662390" w:rsidP="00F30E5C">
      <w:pPr>
        <w:pStyle w:val="Heading1"/>
      </w:pPr>
      <w:bookmarkStart w:id="1279" w:name="_Toc100742505"/>
      <w:bookmarkStart w:id="1280" w:name="_Toc120609106"/>
      <w:bookmarkStart w:id="1281" w:name="_Toc120657573"/>
      <w:bookmarkStart w:id="1282" w:name="_Toc133407855"/>
      <w:bookmarkStart w:id="1283" w:name="_Toc164876412"/>
      <w:bookmarkStart w:id="1284" w:name="_Toc209530319"/>
      <w:r>
        <w:t>B.1</w:t>
      </w:r>
      <w:r>
        <w:tab/>
        <w:t>General</w:t>
      </w:r>
      <w:bookmarkEnd w:id="1279"/>
      <w:bookmarkEnd w:id="1280"/>
      <w:bookmarkEnd w:id="1281"/>
      <w:bookmarkEnd w:id="1282"/>
      <w:bookmarkEnd w:id="1283"/>
      <w:bookmarkEnd w:id="1284"/>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1285" w:name="_Toc100742506"/>
      <w:bookmarkStart w:id="1286" w:name="_Toc120609107"/>
      <w:bookmarkStart w:id="1287" w:name="_Toc120657574"/>
      <w:bookmarkStart w:id="1288" w:name="_Toc133407856"/>
      <w:bookmarkStart w:id="1289" w:name="_Toc164876413"/>
      <w:bookmarkStart w:id="1290" w:name="_Toc209530320"/>
      <w:r>
        <w:t>B.2</w:t>
      </w:r>
      <w:r>
        <w:tab/>
      </w:r>
      <w:r w:rsidR="00F43343" w:rsidRPr="00307394">
        <w:rPr>
          <w:lang w:val="en-US"/>
        </w:rPr>
        <w:t>Nmbsf_MBSUserService</w:t>
      </w:r>
      <w:r>
        <w:t xml:space="preserve"> API</w:t>
      </w:r>
      <w:bookmarkEnd w:id="1285"/>
      <w:bookmarkEnd w:id="1286"/>
      <w:bookmarkEnd w:id="1287"/>
      <w:bookmarkEnd w:id="1288"/>
      <w:bookmarkEnd w:id="1289"/>
      <w:bookmarkEnd w:id="1290"/>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1291" w:name="_Toc100742507"/>
      <w:bookmarkStart w:id="1292" w:name="_Toc120609108"/>
      <w:bookmarkStart w:id="1293" w:name="_Toc120657575"/>
      <w:bookmarkStart w:id="1294" w:name="_Toc133407857"/>
      <w:bookmarkStart w:id="1295" w:name="_Toc164876414"/>
      <w:bookmarkStart w:id="1296" w:name="_Toc209530321"/>
      <w:r>
        <w:t>B.3</w:t>
      </w:r>
      <w:r>
        <w:tab/>
      </w:r>
      <w:r w:rsidR="00F43343" w:rsidRPr="00307394">
        <w:rPr>
          <w:lang w:val="en-US"/>
        </w:rPr>
        <w:t>Nmbsf_MBSUserDataIngestSession</w:t>
      </w:r>
      <w:r>
        <w:t xml:space="preserve"> API</w:t>
      </w:r>
      <w:bookmarkEnd w:id="1291"/>
      <w:bookmarkEnd w:id="1292"/>
      <w:bookmarkEnd w:id="1293"/>
      <w:bookmarkEnd w:id="1294"/>
      <w:bookmarkEnd w:id="1295"/>
      <w:bookmarkEnd w:id="1296"/>
    </w:p>
    <w:p w14:paraId="061F56FA" w14:textId="77777777" w:rsidR="00F43343" w:rsidRDefault="00F43343" w:rsidP="00F43343">
      <w:bookmarkStart w:id="1297"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308F77E4" w14:textId="133AC8E6" w:rsidR="00080512" w:rsidRDefault="008A6D4A" w:rsidP="009164E6">
      <w:pPr>
        <w:pStyle w:val="Heading8"/>
      </w:pPr>
      <w:r w:rsidRPr="004D3578">
        <w:br w:type="page"/>
      </w:r>
      <w:bookmarkStart w:id="1298" w:name="_Toc2086459"/>
      <w:bookmarkStart w:id="1299" w:name="_Toc100742508"/>
      <w:bookmarkStart w:id="1300" w:name="_Toc120609109"/>
      <w:bookmarkStart w:id="1301" w:name="_Toc120657576"/>
      <w:bookmarkStart w:id="1302" w:name="_Toc133407858"/>
      <w:bookmarkStart w:id="1303" w:name="_Toc164876415"/>
      <w:bookmarkStart w:id="1304" w:name="_Toc209530322"/>
      <w:bookmarkEnd w:id="1297"/>
      <w:r w:rsidR="003446B6" w:rsidRPr="004D3578">
        <w:lastRenderedPageBreak/>
        <w:t xml:space="preserve">Annex </w:t>
      </w:r>
      <w:r w:rsidR="001D70BB">
        <w:t>C</w:t>
      </w:r>
      <w:r w:rsidR="003446B6" w:rsidRPr="004D3578">
        <w:t xml:space="preserve"> (informative):</w:t>
      </w:r>
      <w:r w:rsidR="003446B6" w:rsidRPr="004D3578">
        <w:br/>
        <w:t>Change history</w:t>
      </w:r>
      <w:bookmarkEnd w:id="1298"/>
      <w:bookmarkEnd w:id="1299"/>
      <w:bookmarkEnd w:id="1300"/>
      <w:bookmarkEnd w:id="1301"/>
      <w:bookmarkEnd w:id="1302"/>
      <w:bookmarkEnd w:id="1303"/>
      <w:bookmarkEnd w:id="130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9164E6" w:rsidRPr="00481D2D" w14:paraId="2F94046C" w14:textId="77777777" w:rsidTr="009164E6">
        <w:trPr>
          <w:cantSplit/>
        </w:trPr>
        <w:tc>
          <w:tcPr>
            <w:tcW w:w="9585" w:type="dxa"/>
            <w:gridSpan w:val="8"/>
            <w:tcBorders>
              <w:bottom w:val="nil"/>
            </w:tcBorders>
            <w:shd w:val="solid" w:color="FFFFFF" w:fill="auto"/>
          </w:tcPr>
          <w:p w14:paraId="10E4AB80" w14:textId="77777777" w:rsidR="009164E6" w:rsidRPr="00481D2D" w:rsidRDefault="009164E6" w:rsidP="00331FD9">
            <w:pPr>
              <w:pStyle w:val="TAL"/>
              <w:jc w:val="center"/>
              <w:rPr>
                <w:b/>
                <w:sz w:val="16"/>
              </w:rPr>
            </w:pPr>
            <w:r w:rsidRPr="00481D2D">
              <w:rPr>
                <w:b/>
              </w:rPr>
              <w:lastRenderedPageBreak/>
              <w:t>Change history</w:t>
            </w:r>
          </w:p>
        </w:tc>
      </w:tr>
      <w:tr w:rsidR="009164E6" w:rsidRPr="00481D2D" w14:paraId="20382ADE" w14:textId="77777777" w:rsidTr="009164E6">
        <w:tc>
          <w:tcPr>
            <w:tcW w:w="792" w:type="dxa"/>
            <w:shd w:val="pct10" w:color="auto" w:fill="FFFFFF"/>
          </w:tcPr>
          <w:p w14:paraId="5C7A828B" w14:textId="77777777" w:rsidR="009164E6" w:rsidRPr="00481D2D" w:rsidRDefault="009164E6" w:rsidP="00331FD9">
            <w:pPr>
              <w:pStyle w:val="TAL"/>
              <w:rPr>
                <w:b/>
                <w:sz w:val="16"/>
              </w:rPr>
            </w:pPr>
            <w:r w:rsidRPr="00481D2D">
              <w:rPr>
                <w:b/>
                <w:sz w:val="16"/>
              </w:rPr>
              <w:t>Date</w:t>
            </w:r>
          </w:p>
        </w:tc>
        <w:tc>
          <w:tcPr>
            <w:tcW w:w="795" w:type="dxa"/>
            <w:shd w:val="pct10" w:color="auto" w:fill="FFFFFF"/>
          </w:tcPr>
          <w:p w14:paraId="62EEEA22" w14:textId="77777777" w:rsidR="009164E6" w:rsidRPr="00481D2D" w:rsidRDefault="009164E6" w:rsidP="00331FD9">
            <w:pPr>
              <w:pStyle w:val="TAL"/>
              <w:rPr>
                <w:b/>
                <w:sz w:val="16"/>
              </w:rPr>
            </w:pPr>
            <w:r w:rsidRPr="00481D2D">
              <w:rPr>
                <w:b/>
                <w:sz w:val="16"/>
              </w:rPr>
              <w:t>Meeting</w:t>
            </w:r>
          </w:p>
        </w:tc>
        <w:tc>
          <w:tcPr>
            <w:tcW w:w="1078" w:type="dxa"/>
            <w:shd w:val="pct10" w:color="auto" w:fill="FFFFFF"/>
          </w:tcPr>
          <w:p w14:paraId="0298F9D0" w14:textId="77777777" w:rsidR="009164E6" w:rsidRPr="00481D2D" w:rsidRDefault="009164E6" w:rsidP="00331FD9">
            <w:pPr>
              <w:pStyle w:val="TAL"/>
              <w:rPr>
                <w:b/>
                <w:sz w:val="16"/>
              </w:rPr>
            </w:pPr>
            <w:r w:rsidRPr="00481D2D">
              <w:rPr>
                <w:b/>
                <w:sz w:val="16"/>
              </w:rPr>
              <w:t>TDoc</w:t>
            </w:r>
          </w:p>
        </w:tc>
        <w:tc>
          <w:tcPr>
            <w:tcW w:w="522" w:type="dxa"/>
            <w:shd w:val="pct10" w:color="auto" w:fill="FFFFFF"/>
          </w:tcPr>
          <w:p w14:paraId="41B463C6" w14:textId="77777777" w:rsidR="009164E6" w:rsidRPr="00481D2D" w:rsidRDefault="009164E6" w:rsidP="00331FD9">
            <w:pPr>
              <w:pStyle w:val="TAL"/>
              <w:rPr>
                <w:b/>
                <w:sz w:val="16"/>
              </w:rPr>
            </w:pPr>
            <w:r w:rsidRPr="00481D2D">
              <w:rPr>
                <w:b/>
                <w:sz w:val="16"/>
              </w:rPr>
              <w:t>CR</w:t>
            </w:r>
          </w:p>
        </w:tc>
        <w:tc>
          <w:tcPr>
            <w:tcW w:w="423" w:type="dxa"/>
            <w:shd w:val="pct10" w:color="auto" w:fill="FFFFFF"/>
          </w:tcPr>
          <w:p w14:paraId="40647A26" w14:textId="77777777" w:rsidR="009164E6" w:rsidRPr="00481D2D" w:rsidRDefault="009164E6" w:rsidP="00331FD9">
            <w:pPr>
              <w:pStyle w:val="TAL"/>
              <w:rPr>
                <w:b/>
                <w:sz w:val="16"/>
              </w:rPr>
            </w:pPr>
            <w:r w:rsidRPr="00481D2D">
              <w:rPr>
                <w:b/>
                <w:sz w:val="16"/>
              </w:rPr>
              <w:t>Rev</w:t>
            </w:r>
          </w:p>
        </w:tc>
        <w:tc>
          <w:tcPr>
            <w:tcW w:w="422" w:type="dxa"/>
            <w:shd w:val="pct10" w:color="auto" w:fill="FFFFFF"/>
          </w:tcPr>
          <w:p w14:paraId="69AEDEC4" w14:textId="77777777" w:rsidR="009164E6" w:rsidRPr="00481D2D" w:rsidRDefault="009164E6" w:rsidP="00331FD9">
            <w:pPr>
              <w:pStyle w:val="TAL"/>
              <w:rPr>
                <w:b/>
                <w:sz w:val="16"/>
              </w:rPr>
            </w:pPr>
            <w:r w:rsidRPr="00481D2D">
              <w:rPr>
                <w:b/>
                <w:sz w:val="16"/>
              </w:rPr>
              <w:t>Cat</w:t>
            </w:r>
          </w:p>
        </w:tc>
        <w:tc>
          <w:tcPr>
            <w:tcW w:w="4847" w:type="dxa"/>
            <w:shd w:val="pct10" w:color="auto" w:fill="FFFFFF"/>
          </w:tcPr>
          <w:p w14:paraId="74A4F2AC" w14:textId="77777777" w:rsidR="009164E6" w:rsidRPr="00481D2D" w:rsidRDefault="009164E6" w:rsidP="00331FD9">
            <w:pPr>
              <w:pStyle w:val="TAL"/>
              <w:rPr>
                <w:b/>
                <w:sz w:val="16"/>
              </w:rPr>
            </w:pPr>
            <w:r w:rsidRPr="00481D2D">
              <w:rPr>
                <w:b/>
                <w:sz w:val="16"/>
              </w:rPr>
              <w:t>Subject/Comment</w:t>
            </w:r>
          </w:p>
        </w:tc>
        <w:tc>
          <w:tcPr>
            <w:tcW w:w="706" w:type="dxa"/>
            <w:shd w:val="pct10" w:color="auto" w:fill="FFFFFF"/>
          </w:tcPr>
          <w:p w14:paraId="76FE98C8" w14:textId="77777777" w:rsidR="009164E6" w:rsidRPr="00481D2D" w:rsidRDefault="009164E6" w:rsidP="00331FD9">
            <w:pPr>
              <w:pStyle w:val="TAL"/>
              <w:rPr>
                <w:b/>
                <w:sz w:val="16"/>
              </w:rPr>
            </w:pPr>
            <w:r w:rsidRPr="00481D2D">
              <w:rPr>
                <w:b/>
                <w:sz w:val="16"/>
              </w:rPr>
              <w:t>New version</w:t>
            </w:r>
          </w:p>
        </w:tc>
      </w:tr>
      <w:tr w:rsidR="009164E6" w:rsidRPr="00481D2D" w14:paraId="41418384" w14:textId="77777777" w:rsidTr="009164E6">
        <w:tc>
          <w:tcPr>
            <w:tcW w:w="792" w:type="dxa"/>
            <w:shd w:val="solid" w:color="FFFFFF" w:fill="auto"/>
          </w:tcPr>
          <w:p w14:paraId="25D14404" w14:textId="60B2910C"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82B1E39" w14:textId="0D14DF9D"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9336991" w14:textId="74D34779" w:rsidR="009164E6" w:rsidRPr="00481D2D" w:rsidRDefault="009164E6" w:rsidP="009164E6">
            <w:pPr>
              <w:pStyle w:val="TAC"/>
              <w:rPr>
                <w:sz w:val="16"/>
                <w:szCs w:val="16"/>
              </w:rPr>
            </w:pPr>
          </w:p>
        </w:tc>
        <w:tc>
          <w:tcPr>
            <w:tcW w:w="522" w:type="dxa"/>
            <w:shd w:val="solid" w:color="FFFFFF" w:fill="auto"/>
          </w:tcPr>
          <w:p w14:paraId="2465B8FE" w14:textId="426B9343"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D76AF87" w14:textId="183F899E"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38C447" w14:textId="07E625F4"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05CEC9EA" w14:textId="05AE1F15" w:rsidR="009164E6" w:rsidRPr="00481D2D" w:rsidRDefault="009164E6" w:rsidP="009164E6">
            <w:pPr>
              <w:pStyle w:val="TAL"/>
              <w:rPr>
                <w:sz w:val="16"/>
                <w:szCs w:val="16"/>
              </w:rPr>
            </w:pPr>
            <w:r w:rsidRPr="0038410C">
              <w:rPr>
                <w:sz w:val="16"/>
                <w:szCs w:val="16"/>
              </w:rPr>
              <w:t>Skeleton for the new MBSF Services TS</w:t>
            </w:r>
          </w:p>
        </w:tc>
        <w:tc>
          <w:tcPr>
            <w:tcW w:w="706" w:type="dxa"/>
            <w:shd w:val="solid" w:color="FFFFFF" w:fill="auto"/>
          </w:tcPr>
          <w:p w14:paraId="6924BBB2" w14:textId="6B7D022E" w:rsidR="009164E6" w:rsidRPr="00481D2D" w:rsidRDefault="009164E6" w:rsidP="009164E6">
            <w:pPr>
              <w:pStyle w:val="TAC"/>
              <w:rPr>
                <w:sz w:val="16"/>
                <w:szCs w:val="16"/>
              </w:rPr>
            </w:pPr>
            <w:r w:rsidRPr="0038410C">
              <w:rPr>
                <w:rFonts w:hint="eastAsia"/>
                <w:sz w:val="16"/>
                <w:szCs w:val="16"/>
                <w:lang w:eastAsia="zh-CN"/>
              </w:rPr>
              <w:t>0.0.0</w:t>
            </w:r>
          </w:p>
        </w:tc>
      </w:tr>
      <w:tr w:rsidR="009164E6" w:rsidRPr="00481D2D" w14:paraId="00B58971" w14:textId="77777777" w:rsidTr="009164E6">
        <w:tc>
          <w:tcPr>
            <w:tcW w:w="792" w:type="dxa"/>
            <w:shd w:val="solid" w:color="FFFFFF" w:fill="auto"/>
          </w:tcPr>
          <w:p w14:paraId="095F2F5B" w14:textId="100B098D"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23A865B7" w14:textId="7443B6A6"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E52E50A" w14:textId="26F57B0C" w:rsidR="009164E6" w:rsidRPr="00481D2D" w:rsidRDefault="009164E6" w:rsidP="009164E6">
            <w:pPr>
              <w:pStyle w:val="TAC"/>
              <w:rPr>
                <w:sz w:val="16"/>
                <w:szCs w:val="16"/>
              </w:rPr>
            </w:pPr>
            <w:r w:rsidRPr="0038410C">
              <w:rPr>
                <w:sz w:val="16"/>
                <w:szCs w:val="16"/>
              </w:rPr>
              <w:t>C3-221312</w:t>
            </w:r>
          </w:p>
        </w:tc>
        <w:tc>
          <w:tcPr>
            <w:tcW w:w="522" w:type="dxa"/>
            <w:shd w:val="solid" w:color="FFFFFF" w:fill="auto"/>
          </w:tcPr>
          <w:p w14:paraId="1D297605" w14:textId="3230075E"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5AA158EF" w14:textId="05FA9441"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ADDAEB9" w14:textId="64A07DC8"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2584F09C" w14:textId="1BC28826" w:rsidR="009164E6" w:rsidRPr="00481D2D" w:rsidRDefault="009164E6" w:rsidP="009164E6">
            <w:pPr>
              <w:pStyle w:val="TAL"/>
              <w:rPr>
                <w:sz w:val="16"/>
                <w:szCs w:val="16"/>
              </w:rPr>
            </w:pPr>
            <w:r w:rsidRPr="0038410C">
              <w:rPr>
                <w:sz w:val="16"/>
                <w:szCs w:val="16"/>
              </w:rPr>
              <w:t>Inclusion of C3-221312, C3-221313.</w:t>
            </w:r>
          </w:p>
        </w:tc>
        <w:tc>
          <w:tcPr>
            <w:tcW w:w="706" w:type="dxa"/>
            <w:shd w:val="solid" w:color="FFFFFF" w:fill="auto"/>
          </w:tcPr>
          <w:p w14:paraId="780F5ED2" w14:textId="0F870235" w:rsidR="009164E6" w:rsidRPr="00481D2D" w:rsidRDefault="009164E6" w:rsidP="009164E6">
            <w:pPr>
              <w:pStyle w:val="TAC"/>
              <w:rPr>
                <w:sz w:val="16"/>
                <w:szCs w:val="16"/>
              </w:rPr>
            </w:pPr>
            <w:r w:rsidRPr="0038410C">
              <w:rPr>
                <w:rFonts w:hint="eastAsia"/>
                <w:sz w:val="16"/>
                <w:szCs w:val="16"/>
                <w:lang w:eastAsia="zh-CN"/>
              </w:rPr>
              <w:t>0.1.0</w:t>
            </w:r>
          </w:p>
        </w:tc>
      </w:tr>
      <w:tr w:rsidR="009164E6" w:rsidRPr="00481D2D" w14:paraId="7CB47993" w14:textId="77777777" w:rsidTr="009164E6">
        <w:tc>
          <w:tcPr>
            <w:tcW w:w="792" w:type="dxa"/>
            <w:shd w:val="solid" w:color="FFFFFF" w:fill="auto"/>
          </w:tcPr>
          <w:p w14:paraId="4F665DEF" w14:textId="60779B34"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252E8846" w14:textId="34B98330"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52E9A55" w14:textId="049C813E" w:rsidR="009164E6" w:rsidRPr="00481D2D" w:rsidRDefault="009164E6" w:rsidP="009164E6">
            <w:pPr>
              <w:pStyle w:val="TAC"/>
              <w:rPr>
                <w:sz w:val="16"/>
                <w:szCs w:val="16"/>
              </w:rPr>
            </w:pPr>
            <w:r w:rsidRPr="0038410C">
              <w:rPr>
                <w:sz w:val="16"/>
                <w:szCs w:val="16"/>
              </w:rPr>
              <w:t>C3-222484</w:t>
            </w:r>
          </w:p>
        </w:tc>
        <w:tc>
          <w:tcPr>
            <w:tcW w:w="522" w:type="dxa"/>
            <w:shd w:val="solid" w:color="FFFFFF" w:fill="auto"/>
          </w:tcPr>
          <w:p w14:paraId="67E36B7E" w14:textId="1FD9554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1A9FBEF5" w14:textId="6FA9E640"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6D6BFB" w14:textId="02D69A8C"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69D4781D" w14:textId="03EB10FC" w:rsidR="009164E6" w:rsidRPr="00481D2D" w:rsidRDefault="009164E6" w:rsidP="009164E6">
            <w:pPr>
              <w:pStyle w:val="TAL"/>
              <w:rPr>
                <w:sz w:val="16"/>
                <w:szCs w:val="16"/>
              </w:rPr>
            </w:pPr>
            <w:r w:rsidRPr="0038410C">
              <w:rPr>
                <w:sz w:val="16"/>
                <w:szCs w:val="16"/>
              </w:rPr>
              <w:t>Inclusion of C3-222373, C3-222374, C3-222408, C3-222475, C3-222476.</w:t>
            </w:r>
          </w:p>
        </w:tc>
        <w:tc>
          <w:tcPr>
            <w:tcW w:w="706" w:type="dxa"/>
            <w:shd w:val="solid" w:color="FFFFFF" w:fill="auto"/>
          </w:tcPr>
          <w:p w14:paraId="1710DB29" w14:textId="07D70995" w:rsidR="009164E6" w:rsidRPr="00481D2D" w:rsidRDefault="009164E6" w:rsidP="009164E6">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9164E6" w:rsidRPr="00481D2D" w14:paraId="2A3DD1E2" w14:textId="77777777" w:rsidTr="009164E6">
        <w:tc>
          <w:tcPr>
            <w:tcW w:w="792" w:type="dxa"/>
            <w:shd w:val="solid" w:color="FFFFFF" w:fill="auto"/>
          </w:tcPr>
          <w:p w14:paraId="32A8F9C2" w14:textId="47F5C3EA"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7825CF9" w14:textId="075826D5"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7F357998" w14:textId="4EC140B5" w:rsidR="009164E6" w:rsidRPr="00481D2D" w:rsidRDefault="009164E6" w:rsidP="009164E6">
            <w:pPr>
              <w:pStyle w:val="TAC"/>
              <w:rPr>
                <w:sz w:val="16"/>
                <w:szCs w:val="16"/>
              </w:rPr>
            </w:pPr>
            <w:r w:rsidRPr="0038410C">
              <w:rPr>
                <w:sz w:val="16"/>
                <w:szCs w:val="16"/>
              </w:rPr>
              <w:t>C3-22</w:t>
            </w:r>
            <w:r>
              <w:rPr>
                <w:sz w:val="16"/>
                <w:szCs w:val="16"/>
              </w:rPr>
              <w:t>3507</w:t>
            </w:r>
          </w:p>
        </w:tc>
        <w:tc>
          <w:tcPr>
            <w:tcW w:w="522" w:type="dxa"/>
            <w:shd w:val="solid" w:color="FFFFFF" w:fill="auto"/>
          </w:tcPr>
          <w:p w14:paraId="4186C4D0" w14:textId="2D4363B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A393E7F" w14:textId="0D55D594"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311F6D4C" w14:textId="651DBE15"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1DB0CA50" w14:textId="6E84DA71" w:rsidR="009164E6" w:rsidRPr="00481D2D" w:rsidRDefault="009164E6" w:rsidP="009164E6">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224E2067" w14:textId="6347DF42" w:rsidR="009164E6" w:rsidRPr="00481D2D" w:rsidRDefault="009164E6" w:rsidP="009164E6">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9164E6" w:rsidRPr="00481D2D" w14:paraId="0F0DBD27" w14:textId="77777777" w:rsidTr="009164E6">
        <w:tc>
          <w:tcPr>
            <w:tcW w:w="792" w:type="dxa"/>
            <w:shd w:val="solid" w:color="FFFFFF" w:fill="auto"/>
          </w:tcPr>
          <w:p w14:paraId="20A98300" w14:textId="39D53DD6" w:rsidR="009164E6" w:rsidRPr="00481D2D" w:rsidRDefault="009164E6" w:rsidP="009164E6">
            <w:pPr>
              <w:pStyle w:val="TAC"/>
              <w:rPr>
                <w:sz w:val="16"/>
                <w:szCs w:val="16"/>
              </w:rPr>
            </w:pPr>
            <w:r w:rsidRPr="005235D4">
              <w:rPr>
                <w:sz w:val="16"/>
                <w:szCs w:val="16"/>
                <w:lang w:eastAsia="zh-CN"/>
              </w:rPr>
              <w:t>2022-06</w:t>
            </w:r>
          </w:p>
        </w:tc>
        <w:tc>
          <w:tcPr>
            <w:tcW w:w="795" w:type="dxa"/>
            <w:shd w:val="solid" w:color="FFFFFF" w:fill="auto"/>
          </w:tcPr>
          <w:p w14:paraId="22135DCF" w14:textId="7C9EC2E3"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5C029AA0" w14:textId="40B64340" w:rsidR="009164E6" w:rsidRPr="00481D2D" w:rsidRDefault="009164E6" w:rsidP="009164E6">
            <w:pPr>
              <w:pStyle w:val="TAC"/>
              <w:rPr>
                <w:sz w:val="16"/>
                <w:szCs w:val="16"/>
              </w:rPr>
            </w:pPr>
            <w:r w:rsidRPr="005235D4">
              <w:rPr>
                <w:sz w:val="16"/>
                <w:szCs w:val="16"/>
              </w:rPr>
              <w:t>CP-22109</w:t>
            </w:r>
            <w:r>
              <w:rPr>
                <w:sz w:val="16"/>
                <w:szCs w:val="16"/>
              </w:rPr>
              <w:t>8</w:t>
            </w:r>
          </w:p>
        </w:tc>
        <w:tc>
          <w:tcPr>
            <w:tcW w:w="522" w:type="dxa"/>
            <w:shd w:val="solid" w:color="FFFFFF" w:fill="auto"/>
          </w:tcPr>
          <w:p w14:paraId="6AF2D074" w14:textId="2B3EB9B4" w:rsidR="009164E6" w:rsidRPr="00481D2D" w:rsidRDefault="009164E6" w:rsidP="009164E6">
            <w:pPr>
              <w:pStyle w:val="TAL"/>
              <w:rPr>
                <w:sz w:val="16"/>
                <w:szCs w:val="16"/>
              </w:rPr>
            </w:pPr>
          </w:p>
        </w:tc>
        <w:tc>
          <w:tcPr>
            <w:tcW w:w="423" w:type="dxa"/>
            <w:shd w:val="solid" w:color="FFFFFF" w:fill="auto"/>
          </w:tcPr>
          <w:p w14:paraId="0033D44D" w14:textId="206704DC" w:rsidR="009164E6" w:rsidRPr="00481D2D" w:rsidRDefault="009164E6" w:rsidP="009164E6">
            <w:pPr>
              <w:pStyle w:val="TAR"/>
              <w:rPr>
                <w:sz w:val="16"/>
                <w:szCs w:val="16"/>
              </w:rPr>
            </w:pPr>
          </w:p>
        </w:tc>
        <w:tc>
          <w:tcPr>
            <w:tcW w:w="422" w:type="dxa"/>
            <w:shd w:val="solid" w:color="FFFFFF" w:fill="auto"/>
          </w:tcPr>
          <w:p w14:paraId="5F643FA6" w14:textId="2B3236ED" w:rsidR="009164E6" w:rsidRPr="00481D2D" w:rsidRDefault="009164E6" w:rsidP="009164E6">
            <w:pPr>
              <w:pStyle w:val="TAC"/>
              <w:rPr>
                <w:sz w:val="16"/>
                <w:szCs w:val="16"/>
              </w:rPr>
            </w:pPr>
          </w:p>
        </w:tc>
        <w:tc>
          <w:tcPr>
            <w:tcW w:w="4847" w:type="dxa"/>
            <w:shd w:val="solid" w:color="FFFFFF" w:fill="auto"/>
          </w:tcPr>
          <w:p w14:paraId="23EAAD8E" w14:textId="6ED563A0" w:rsidR="009164E6" w:rsidRPr="00481D2D" w:rsidRDefault="009164E6" w:rsidP="009164E6">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7D10F82C" w14:textId="5FEA24FC" w:rsidR="009164E6" w:rsidRPr="00481D2D" w:rsidRDefault="009164E6" w:rsidP="009164E6">
            <w:pPr>
              <w:pStyle w:val="TAC"/>
              <w:rPr>
                <w:sz w:val="16"/>
                <w:szCs w:val="16"/>
              </w:rPr>
            </w:pPr>
            <w:r>
              <w:rPr>
                <w:sz w:val="16"/>
                <w:szCs w:val="16"/>
                <w:lang w:eastAsia="zh-CN"/>
              </w:rPr>
              <w:t>1.0.0</w:t>
            </w:r>
          </w:p>
        </w:tc>
      </w:tr>
      <w:tr w:rsidR="009164E6" w:rsidRPr="00481D2D" w14:paraId="4A030A5C" w14:textId="77777777" w:rsidTr="009164E6">
        <w:tc>
          <w:tcPr>
            <w:tcW w:w="792" w:type="dxa"/>
            <w:shd w:val="solid" w:color="FFFFFF" w:fill="auto"/>
          </w:tcPr>
          <w:p w14:paraId="1D1E3CBD" w14:textId="09397D7E" w:rsidR="009164E6" w:rsidRPr="00481D2D" w:rsidRDefault="009164E6" w:rsidP="009164E6">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2C0CE1A6" w14:textId="16B81ED5"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05395F9F" w14:textId="30838CA6" w:rsidR="009164E6" w:rsidRPr="00481D2D" w:rsidRDefault="009164E6" w:rsidP="009164E6">
            <w:pPr>
              <w:pStyle w:val="TAC"/>
              <w:rPr>
                <w:sz w:val="16"/>
                <w:szCs w:val="16"/>
              </w:rPr>
            </w:pPr>
          </w:p>
        </w:tc>
        <w:tc>
          <w:tcPr>
            <w:tcW w:w="522" w:type="dxa"/>
            <w:shd w:val="solid" w:color="FFFFFF" w:fill="auto"/>
          </w:tcPr>
          <w:p w14:paraId="051600BA" w14:textId="41B789C8" w:rsidR="009164E6" w:rsidRPr="00481D2D" w:rsidRDefault="009164E6" w:rsidP="009164E6">
            <w:pPr>
              <w:pStyle w:val="TAL"/>
              <w:rPr>
                <w:sz w:val="16"/>
                <w:szCs w:val="16"/>
              </w:rPr>
            </w:pPr>
          </w:p>
        </w:tc>
        <w:tc>
          <w:tcPr>
            <w:tcW w:w="423" w:type="dxa"/>
            <w:shd w:val="solid" w:color="FFFFFF" w:fill="auto"/>
          </w:tcPr>
          <w:p w14:paraId="38268842" w14:textId="77777777" w:rsidR="009164E6" w:rsidRPr="00481D2D" w:rsidRDefault="009164E6" w:rsidP="009164E6">
            <w:pPr>
              <w:pStyle w:val="TAR"/>
              <w:rPr>
                <w:sz w:val="16"/>
                <w:szCs w:val="16"/>
              </w:rPr>
            </w:pPr>
          </w:p>
        </w:tc>
        <w:tc>
          <w:tcPr>
            <w:tcW w:w="422" w:type="dxa"/>
            <w:shd w:val="solid" w:color="FFFFFF" w:fill="auto"/>
          </w:tcPr>
          <w:p w14:paraId="394617A8" w14:textId="392D9074" w:rsidR="009164E6" w:rsidRPr="00481D2D" w:rsidRDefault="009164E6" w:rsidP="009164E6">
            <w:pPr>
              <w:pStyle w:val="TAC"/>
              <w:rPr>
                <w:sz w:val="16"/>
                <w:szCs w:val="16"/>
              </w:rPr>
            </w:pPr>
          </w:p>
        </w:tc>
        <w:tc>
          <w:tcPr>
            <w:tcW w:w="4847" w:type="dxa"/>
            <w:shd w:val="solid" w:color="FFFFFF" w:fill="auto"/>
          </w:tcPr>
          <w:p w14:paraId="51064D0A" w14:textId="685F60DD" w:rsidR="009164E6" w:rsidRPr="00481D2D" w:rsidRDefault="009164E6" w:rsidP="009164E6">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79C65DA2" w14:textId="4ED201B2" w:rsidR="009164E6" w:rsidRPr="00481D2D" w:rsidRDefault="009164E6" w:rsidP="009164E6">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9164E6" w:rsidRPr="00481D2D" w14:paraId="65852D7C" w14:textId="77777777" w:rsidTr="009164E6">
        <w:tc>
          <w:tcPr>
            <w:tcW w:w="792" w:type="dxa"/>
            <w:shd w:val="solid" w:color="FFFFFF" w:fill="auto"/>
          </w:tcPr>
          <w:p w14:paraId="71B144A9" w14:textId="03BA7522" w:rsidR="009164E6" w:rsidRPr="00481D2D" w:rsidRDefault="009164E6" w:rsidP="009164E6">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38A3EE0C" w14:textId="7594D24C" w:rsidR="009164E6" w:rsidRPr="00481D2D"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03F01682" w14:textId="6EB14C59" w:rsidR="009164E6" w:rsidRPr="00481D2D"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2C9C2C08" w14:textId="22CAD9E3" w:rsidR="009164E6" w:rsidRPr="00481D2D" w:rsidRDefault="009164E6" w:rsidP="009164E6">
            <w:pPr>
              <w:pStyle w:val="TAL"/>
              <w:rPr>
                <w:sz w:val="16"/>
                <w:szCs w:val="16"/>
              </w:rPr>
            </w:pPr>
          </w:p>
        </w:tc>
        <w:tc>
          <w:tcPr>
            <w:tcW w:w="423" w:type="dxa"/>
            <w:shd w:val="solid" w:color="FFFFFF" w:fill="auto"/>
          </w:tcPr>
          <w:p w14:paraId="7E51E839" w14:textId="77777777" w:rsidR="009164E6" w:rsidRPr="00481D2D" w:rsidRDefault="009164E6" w:rsidP="009164E6">
            <w:pPr>
              <w:pStyle w:val="TAR"/>
              <w:rPr>
                <w:sz w:val="16"/>
                <w:szCs w:val="16"/>
              </w:rPr>
            </w:pPr>
          </w:p>
        </w:tc>
        <w:tc>
          <w:tcPr>
            <w:tcW w:w="422" w:type="dxa"/>
            <w:shd w:val="solid" w:color="FFFFFF" w:fill="auto"/>
          </w:tcPr>
          <w:p w14:paraId="2746D130" w14:textId="5B158E23" w:rsidR="009164E6" w:rsidRPr="00481D2D" w:rsidRDefault="009164E6" w:rsidP="009164E6">
            <w:pPr>
              <w:pStyle w:val="TAC"/>
              <w:rPr>
                <w:sz w:val="16"/>
                <w:szCs w:val="16"/>
              </w:rPr>
            </w:pPr>
          </w:p>
        </w:tc>
        <w:tc>
          <w:tcPr>
            <w:tcW w:w="4847" w:type="dxa"/>
            <w:shd w:val="solid" w:color="FFFFFF" w:fill="auto"/>
          </w:tcPr>
          <w:p w14:paraId="62D3E94A" w14:textId="0403C15A" w:rsidR="009164E6" w:rsidRPr="00481D2D" w:rsidRDefault="009164E6" w:rsidP="009164E6">
            <w:pPr>
              <w:pStyle w:val="TAL"/>
              <w:rPr>
                <w:sz w:val="16"/>
                <w:szCs w:val="16"/>
              </w:rPr>
            </w:pPr>
            <w:r w:rsidRPr="001E4D94">
              <w:rPr>
                <w:sz w:val="16"/>
                <w:szCs w:val="16"/>
              </w:rPr>
              <w:t>Presentation to TSG CT for approval</w:t>
            </w:r>
          </w:p>
        </w:tc>
        <w:tc>
          <w:tcPr>
            <w:tcW w:w="706" w:type="dxa"/>
            <w:shd w:val="solid" w:color="FFFFFF" w:fill="auto"/>
          </w:tcPr>
          <w:p w14:paraId="76A9A754" w14:textId="414ECC5B" w:rsidR="009164E6" w:rsidRPr="00481D2D" w:rsidRDefault="009164E6" w:rsidP="009164E6">
            <w:pPr>
              <w:pStyle w:val="TAC"/>
              <w:rPr>
                <w:sz w:val="16"/>
                <w:szCs w:val="16"/>
              </w:rPr>
            </w:pPr>
            <w:r w:rsidRPr="008671B4">
              <w:rPr>
                <w:rFonts w:eastAsiaTheme="minorEastAsia"/>
                <w:sz w:val="16"/>
                <w:szCs w:val="16"/>
                <w:lang w:eastAsia="zh-CN"/>
              </w:rPr>
              <w:t>2.0.0</w:t>
            </w:r>
          </w:p>
        </w:tc>
      </w:tr>
      <w:tr w:rsidR="009164E6" w:rsidRPr="00481D2D" w14:paraId="08AC4E57" w14:textId="77777777" w:rsidTr="009164E6">
        <w:tc>
          <w:tcPr>
            <w:tcW w:w="792" w:type="dxa"/>
            <w:shd w:val="solid" w:color="FFFFFF" w:fill="auto"/>
          </w:tcPr>
          <w:p w14:paraId="39FDA26C" w14:textId="55462297" w:rsidR="009164E6" w:rsidRPr="001E4D94" w:rsidRDefault="009164E6" w:rsidP="009164E6">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524CEBEA" w14:textId="7EA9E387" w:rsidR="009164E6" w:rsidRPr="001E4D94"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6C035250" w14:textId="568AA8BA" w:rsidR="009164E6" w:rsidRPr="001E4D94"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5679ACE4" w14:textId="77777777" w:rsidR="009164E6" w:rsidRPr="00481D2D" w:rsidRDefault="009164E6" w:rsidP="009164E6">
            <w:pPr>
              <w:pStyle w:val="TAL"/>
              <w:rPr>
                <w:sz w:val="16"/>
                <w:szCs w:val="16"/>
              </w:rPr>
            </w:pPr>
          </w:p>
        </w:tc>
        <w:tc>
          <w:tcPr>
            <w:tcW w:w="423" w:type="dxa"/>
            <w:shd w:val="solid" w:color="FFFFFF" w:fill="auto"/>
          </w:tcPr>
          <w:p w14:paraId="14EA7AFA" w14:textId="77777777" w:rsidR="009164E6" w:rsidRPr="00481D2D" w:rsidRDefault="009164E6" w:rsidP="009164E6">
            <w:pPr>
              <w:pStyle w:val="TAR"/>
              <w:rPr>
                <w:sz w:val="16"/>
                <w:szCs w:val="16"/>
              </w:rPr>
            </w:pPr>
          </w:p>
        </w:tc>
        <w:tc>
          <w:tcPr>
            <w:tcW w:w="422" w:type="dxa"/>
            <w:shd w:val="solid" w:color="FFFFFF" w:fill="auto"/>
          </w:tcPr>
          <w:p w14:paraId="027C7BA0" w14:textId="77777777" w:rsidR="009164E6" w:rsidRPr="00481D2D" w:rsidRDefault="009164E6" w:rsidP="009164E6">
            <w:pPr>
              <w:pStyle w:val="TAC"/>
              <w:rPr>
                <w:sz w:val="16"/>
                <w:szCs w:val="16"/>
              </w:rPr>
            </w:pPr>
          </w:p>
        </w:tc>
        <w:tc>
          <w:tcPr>
            <w:tcW w:w="4847" w:type="dxa"/>
            <w:shd w:val="solid" w:color="FFFFFF" w:fill="auto"/>
          </w:tcPr>
          <w:p w14:paraId="7C9F6271" w14:textId="2077DCFC" w:rsidR="009164E6" w:rsidRPr="001E4D94" w:rsidRDefault="009164E6" w:rsidP="009164E6">
            <w:pPr>
              <w:pStyle w:val="TAL"/>
              <w:rPr>
                <w:sz w:val="16"/>
                <w:szCs w:val="16"/>
              </w:rPr>
            </w:pPr>
            <w:r w:rsidRPr="001E4D94">
              <w:rPr>
                <w:sz w:val="16"/>
                <w:szCs w:val="16"/>
              </w:rPr>
              <w:t>Approved by TSG CT</w:t>
            </w:r>
          </w:p>
        </w:tc>
        <w:tc>
          <w:tcPr>
            <w:tcW w:w="706" w:type="dxa"/>
            <w:shd w:val="solid" w:color="FFFFFF" w:fill="auto"/>
          </w:tcPr>
          <w:p w14:paraId="09908789" w14:textId="31657B3A" w:rsidR="009164E6" w:rsidRPr="008671B4" w:rsidRDefault="009164E6" w:rsidP="009164E6">
            <w:pPr>
              <w:pStyle w:val="TAC"/>
              <w:rPr>
                <w:rFonts w:eastAsiaTheme="minorEastAsia"/>
                <w:sz w:val="16"/>
                <w:szCs w:val="16"/>
                <w:lang w:eastAsia="zh-CN"/>
              </w:rPr>
            </w:pPr>
            <w:r w:rsidRPr="008671B4">
              <w:rPr>
                <w:rFonts w:eastAsiaTheme="minorEastAsia"/>
                <w:sz w:val="16"/>
                <w:szCs w:val="16"/>
                <w:lang w:eastAsia="zh-CN"/>
              </w:rPr>
              <w:t>17.0.0</w:t>
            </w:r>
          </w:p>
        </w:tc>
      </w:tr>
      <w:tr w:rsidR="009164E6" w:rsidRPr="00481D2D" w14:paraId="02C4DB75" w14:textId="77777777" w:rsidTr="009164E6">
        <w:tc>
          <w:tcPr>
            <w:tcW w:w="792" w:type="dxa"/>
            <w:shd w:val="solid" w:color="FFFFFF" w:fill="auto"/>
            <w:vAlign w:val="center"/>
          </w:tcPr>
          <w:p w14:paraId="19803C2A" w14:textId="5523CB6E" w:rsidR="009164E6" w:rsidRPr="001E4D94" w:rsidRDefault="009164E6" w:rsidP="009164E6">
            <w:pPr>
              <w:pStyle w:val="TAC"/>
              <w:rPr>
                <w:sz w:val="16"/>
                <w:szCs w:val="16"/>
                <w:lang w:eastAsia="zh-CN"/>
              </w:rPr>
            </w:pPr>
            <w:r>
              <w:rPr>
                <w:sz w:val="16"/>
                <w:szCs w:val="16"/>
              </w:rPr>
              <w:t>2022-12</w:t>
            </w:r>
          </w:p>
        </w:tc>
        <w:tc>
          <w:tcPr>
            <w:tcW w:w="795" w:type="dxa"/>
            <w:shd w:val="solid" w:color="FFFFFF" w:fill="auto"/>
            <w:vAlign w:val="center"/>
          </w:tcPr>
          <w:p w14:paraId="6790E75B" w14:textId="59401015" w:rsidR="009164E6" w:rsidRPr="001E4D94" w:rsidRDefault="009164E6" w:rsidP="009164E6">
            <w:pPr>
              <w:pStyle w:val="TAC"/>
              <w:rPr>
                <w:sz w:val="16"/>
                <w:szCs w:val="16"/>
              </w:rPr>
            </w:pPr>
            <w:r>
              <w:rPr>
                <w:sz w:val="16"/>
                <w:szCs w:val="16"/>
              </w:rPr>
              <w:t>CT#98e</w:t>
            </w:r>
          </w:p>
        </w:tc>
        <w:tc>
          <w:tcPr>
            <w:tcW w:w="1078" w:type="dxa"/>
            <w:shd w:val="solid" w:color="FFFFFF" w:fill="auto"/>
            <w:vAlign w:val="center"/>
          </w:tcPr>
          <w:p w14:paraId="3D086E91" w14:textId="09B5CD4C" w:rsidR="009164E6" w:rsidRPr="001E4D94"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78688B8" w14:textId="1E91A405" w:rsidR="009164E6" w:rsidRPr="00481D2D" w:rsidRDefault="009164E6" w:rsidP="009164E6">
            <w:pPr>
              <w:pStyle w:val="TAL"/>
              <w:rPr>
                <w:sz w:val="16"/>
                <w:szCs w:val="16"/>
              </w:rPr>
            </w:pPr>
            <w:r w:rsidRPr="00E3486F">
              <w:rPr>
                <w:sz w:val="16"/>
                <w:szCs w:val="16"/>
              </w:rPr>
              <w:t>0001</w:t>
            </w:r>
          </w:p>
        </w:tc>
        <w:tc>
          <w:tcPr>
            <w:tcW w:w="423" w:type="dxa"/>
            <w:shd w:val="solid" w:color="FFFFFF" w:fill="auto"/>
            <w:vAlign w:val="center"/>
          </w:tcPr>
          <w:p w14:paraId="4F37BEBA" w14:textId="544E0B43" w:rsidR="009164E6" w:rsidRPr="00481D2D" w:rsidRDefault="009164E6" w:rsidP="009164E6">
            <w:pPr>
              <w:pStyle w:val="TAR"/>
              <w:rPr>
                <w:sz w:val="16"/>
                <w:szCs w:val="16"/>
              </w:rPr>
            </w:pPr>
            <w:r w:rsidRPr="00E3486F">
              <w:rPr>
                <w:sz w:val="16"/>
                <w:szCs w:val="16"/>
              </w:rPr>
              <w:t>1</w:t>
            </w:r>
          </w:p>
        </w:tc>
        <w:tc>
          <w:tcPr>
            <w:tcW w:w="422" w:type="dxa"/>
            <w:shd w:val="solid" w:color="FFFFFF" w:fill="auto"/>
            <w:vAlign w:val="center"/>
          </w:tcPr>
          <w:p w14:paraId="289CD524" w14:textId="5112F310" w:rsidR="009164E6" w:rsidRPr="00481D2D" w:rsidRDefault="009164E6" w:rsidP="009164E6">
            <w:pPr>
              <w:pStyle w:val="TAC"/>
              <w:rPr>
                <w:sz w:val="16"/>
                <w:szCs w:val="16"/>
              </w:rPr>
            </w:pPr>
            <w:r w:rsidRPr="00E3486F">
              <w:rPr>
                <w:sz w:val="16"/>
                <w:szCs w:val="16"/>
              </w:rPr>
              <w:t>F</w:t>
            </w:r>
          </w:p>
        </w:tc>
        <w:tc>
          <w:tcPr>
            <w:tcW w:w="4847" w:type="dxa"/>
            <w:shd w:val="solid" w:color="FFFFFF" w:fill="auto"/>
          </w:tcPr>
          <w:p w14:paraId="23A98B50" w14:textId="5F0391F7" w:rsidR="009164E6" w:rsidRPr="001E4D94" w:rsidRDefault="009164E6" w:rsidP="009164E6">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3A524F9C" w14:textId="270392D0" w:rsidR="009164E6" w:rsidRPr="008671B4" w:rsidRDefault="009164E6" w:rsidP="009164E6">
            <w:pPr>
              <w:pStyle w:val="TAC"/>
              <w:rPr>
                <w:rFonts w:eastAsiaTheme="minorEastAsia"/>
                <w:sz w:val="16"/>
                <w:szCs w:val="16"/>
                <w:lang w:eastAsia="zh-CN"/>
              </w:rPr>
            </w:pPr>
            <w:r>
              <w:rPr>
                <w:sz w:val="16"/>
                <w:szCs w:val="16"/>
              </w:rPr>
              <w:t>17.1.0</w:t>
            </w:r>
          </w:p>
        </w:tc>
      </w:tr>
      <w:tr w:rsidR="009164E6" w:rsidRPr="00481D2D" w14:paraId="6034EB69" w14:textId="77777777" w:rsidTr="009164E6">
        <w:tc>
          <w:tcPr>
            <w:tcW w:w="792" w:type="dxa"/>
            <w:shd w:val="solid" w:color="FFFFFF" w:fill="auto"/>
            <w:vAlign w:val="center"/>
          </w:tcPr>
          <w:p w14:paraId="0F9DF427" w14:textId="6937F5F5" w:rsidR="009164E6" w:rsidRDefault="009164E6" w:rsidP="009164E6">
            <w:pPr>
              <w:pStyle w:val="TAC"/>
              <w:rPr>
                <w:sz w:val="16"/>
                <w:szCs w:val="16"/>
              </w:rPr>
            </w:pPr>
            <w:r>
              <w:rPr>
                <w:sz w:val="16"/>
                <w:szCs w:val="16"/>
              </w:rPr>
              <w:t>2022-12</w:t>
            </w:r>
          </w:p>
        </w:tc>
        <w:tc>
          <w:tcPr>
            <w:tcW w:w="795" w:type="dxa"/>
            <w:shd w:val="solid" w:color="FFFFFF" w:fill="auto"/>
            <w:vAlign w:val="center"/>
          </w:tcPr>
          <w:p w14:paraId="39AC4599" w14:textId="22E3978A" w:rsidR="009164E6" w:rsidRDefault="009164E6" w:rsidP="009164E6">
            <w:pPr>
              <w:pStyle w:val="TAC"/>
              <w:rPr>
                <w:sz w:val="16"/>
                <w:szCs w:val="16"/>
              </w:rPr>
            </w:pPr>
            <w:r>
              <w:rPr>
                <w:sz w:val="16"/>
                <w:szCs w:val="16"/>
              </w:rPr>
              <w:t>CT#98e</w:t>
            </w:r>
          </w:p>
        </w:tc>
        <w:tc>
          <w:tcPr>
            <w:tcW w:w="1078" w:type="dxa"/>
            <w:shd w:val="solid" w:color="FFFFFF" w:fill="auto"/>
            <w:vAlign w:val="center"/>
          </w:tcPr>
          <w:p w14:paraId="20F6D8B9" w14:textId="1039535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8E4F864" w14:textId="023DF729" w:rsidR="009164E6" w:rsidRPr="00E3486F" w:rsidRDefault="009164E6" w:rsidP="009164E6">
            <w:pPr>
              <w:pStyle w:val="TAL"/>
              <w:rPr>
                <w:sz w:val="16"/>
                <w:szCs w:val="16"/>
              </w:rPr>
            </w:pPr>
            <w:r w:rsidRPr="00E3486F">
              <w:rPr>
                <w:sz w:val="16"/>
                <w:szCs w:val="16"/>
              </w:rPr>
              <w:t>0002</w:t>
            </w:r>
          </w:p>
        </w:tc>
        <w:tc>
          <w:tcPr>
            <w:tcW w:w="423" w:type="dxa"/>
            <w:shd w:val="solid" w:color="FFFFFF" w:fill="auto"/>
            <w:vAlign w:val="center"/>
          </w:tcPr>
          <w:p w14:paraId="4319DD3C" w14:textId="1E3FA43B"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52491685" w14:textId="0A8C3817"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8F1D058" w14:textId="40508DDE" w:rsidR="009164E6" w:rsidRDefault="009164E6" w:rsidP="009164E6">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4FD2AC9D" w14:textId="6D5F4A5F" w:rsidR="009164E6" w:rsidRDefault="009164E6" w:rsidP="009164E6">
            <w:pPr>
              <w:pStyle w:val="TAC"/>
              <w:rPr>
                <w:sz w:val="16"/>
                <w:szCs w:val="16"/>
              </w:rPr>
            </w:pPr>
            <w:r>
              <w:rPr>
                <w:sz w:val="16"/>
                <w:szCs w:val="16"/>
              </w:rPr>
              <w:t>17.1.0</w:t>
            </w:r>
          </w:p>
        </w:tc>
      </w:tr>
      <w:tr w:rsidR="009164E6" w:rsidRPr="00481D2D" w14:paraId="5423979D" w14:textId="77777777" w:rsidTr="009164E6">
        <w:tc>
          <w:tcPr>
            <w:tcW w:w="792" w:type="dxa"/>
            <w:shd w:val="solid" w:color="FFFFFF" w:fill="auto"/>
            <w:vAlign w:val="center"/>
          </w:tcPr>
          <w:p w14:paraId="72072D7F" w14:textId="747C3ECB" w:rsidR="009164E6" w:rsidRDefault="009164E6" w:rsidP="009164E6">
            <w:pPr>
              <w:pStyle w:val="TAC"/>
              <w:rPr>
                <w:sz w:val="16"/>
                <w:szCs w:val="16"/>
              </w:rPr>
            </w:pPr>
            <w:r>
              <w:rPr>
                <w:sz w:val="16"/>
                <w:szCs w:val="16"/>
              </w:rPr>
              <w:t>2022-12</w:t>
            </w:r>
          </w:p>
        </w:tc>
        <w:tc>
          <w:tcPr>
            <w:tcW w:w="795" w:type="dxa"/>
            <w:shd w:val="solid" w:color="FFFFFF" w:fill="auto"/>
            <w:vAlign w:val="center"/>
          </w:tcPr>
          <w:p w14:paraId="18694EE9" w14:textId="5D81ED00" w:rsidR="009164E6" w:rsidRDefault="009164E6" w:rsidP="009164E6">
            <w:pPr>
              <w:pStyle w:val="TAC"/>
              <w:rPr>
                <w:sz w:val="16"/>
                <w:szCs w:val="16"/>
              </w:rPr>
            </w:pPr>
            <w:r>
              <w:rPr>
                <w:sz w:val="16"/>
                <w:szCs w:val="16"/>
              </w:rPr>
              <w:t>CT#98e</w:t>
            </w:r>
          </w:p>
        </w:tc>
        <w:tc>
          <w:tcPr>
            <w:tcW w:w="1078" w:type="dxa"/>
            <w:shd w:val="solid" w:color="FFFFFF" w:fill="auto"/>
            <w:vAlign w:val="center"/>
          </w:tcPr>
          <w:p w14:paraId="1B04F82B" w14:textId="5C6E118F"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8B153F4" w14:textId="05A47EC2" w:rsidR="009164E6" w:rsidRPr="00E3486F" w:rsidRDefault="009164E6" w:rsidP="009164E6">
            <w:pPr>
              <w:pStyle w:val="TAL"/>
              <w:rPr>
                <w:sz w:val="16"/>
                <w:szCs w:val="16"/>
              </w:rPr>
            </w:pPr>
            <w:r w:rsidRPr="00E3486F">
              <w:rPr>
                <w:sz w:val="16"/>
                <w:szCs w:val="16"/>
              </w:rPr>
              <w:t>0003</w:t>
            </w:r>
          </w:p>
        </w:tc>
        <w:tc>
          <w:tcPr>
            <w:tcW w:w="423" w:type="dxa"/>
            <w:shd w:val="solid" w:color="FFFFFF" w:fill="auto"/>
            <w:vAlign w:val="center"/>
          </w:tcPr>
          <w:p w14:paraId="35EE724F" w14:textId="129F89DB" w:rsidR="009164E6" w:rsidRDefault="009164E6" w:rsidP="009164E6">
            <w:pPr>
              <w:pStyle w:val="TAR"/>
              <w:rPr>
                <w:sz w:val="16"/>
                <w:szCs w:val="16"/>
              </w:rPr>
            </w:pPr>
            <w:r>
              <w:rPr>
                <w:sz w:val="16"/>
                <w:szCs w:val="16"/>
              </w:rPr>
              <w:t>-</w:t>
            </w:r>
          </w:p>
        </w:tc>
        <w:tc>
          <w:tcPr>
            <w:tcW w:w="422" w:type="dxa"/>
            <w:shd w:val="solid" w:color="FFFFFF" w:fill="auto"/>
            <w:vAlign w:val="center"/>
          </w:tcPr>
          <w:p w14:paraId="17A42328" w14:textId="0D7864F0"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0EE582EF" w14:textId="5EC4FE83" w:rsidR="009164E6" w:rsidRDefault="009164E6" w:rsidP="009164E6">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15DCD6A8" w14:textId="4664D1B0" w:rsidR="009164E6" w:rsidRDefault="009164E6" w:rsidP="009164E6">
            <w:pPr>
              <w:pStyle w:val="TAC"/>
              <w:rPr>
                <w:sz w:val="16"/>
                <w:szCs w:val="16"/>
              </w:rPr>
            </w:pPr>
            <w:r>
              <w:rPr>
                <w:sz w:val="16"/>
                <w:szCs w:val="16"/>
              </w:rPr>
              <w:t>17.1.0</w:t>
            </w:r>
          </w:p>
        </w:tc>
      </w:tr>
      <w:tr w:rsidR="009164E6" w:rsidRPr="00481D2D" w14:paraId="4E51DDA0" w14:textId="77777777" w:rsidTr="009164E6">
        <w:tc>
          <w:tcPr>
            <w:tcW w:w="792" w:type="dxa"/>
            <w:shd w:val="solid" w:color="FFFFFF" w:fill="auto"/>
            <w:vAlign w:val="center"/>
          </w:tcPr>
          <w:p w14:paraId="6E1AAD74" w14:textId="35B02608" w:rsidR="009164E6" w:rsidRDefault="009164E6" w:rsidP="009164E6">
            <w:pPr>
              <w:pStyle w:val="TAC"/>
              <w:rPr>
                <w:sz w:val="16"/>
                <w:szCs w:val="16"/>
              </w:rPr>
            </w:pPr>
            <w:r>
              <w:rPr>
                <w:sz w:val="16"/>
                <w:szCs w:val="16"/>
              </w:rPr>
              <w:t>2022-12</w:t>
            </w:r>
          </w:p>
        </w:tc>
        <w:tc>
          <w:tcPr>
            <w:tcW w:w="795" w:type="dxa"/>
            <w:shd w:val="solid" w:color="FFFFFF" w:fill="auto"/>
            <w:vAlign w:val="center"/>
          </w:tcPr>
          <w:p w14:paraId="107D3D72" w14:textId="41AFD1C1" w:rsidR="009164E6" w:rsidRDefault="009164E6" w:rsidP="009164E6">
            <w:pPr>
              <w:pStyle w:val="TAC"/>
              <w:rPr>
                <w:sz w:val="16"/>
                <w:szCs w:val="16"/>
              </w:rPr>
            </w:pPr>
            <w:r>
              <w:rPr>
                <w:sz w:val="16"/>
                <w:szCs w:val="16"/>
              </w:rPr>
              <w:t>CT#98e</w:t>
            </w:r>
          </w:p>
        </w:tc>
        <w:tc>
          <w:tcPr>
            <w:tcW w:w="1078" w:type="dxa"/>
            <w:shd w:val="solid" w:color="FFFFFF" w:fill="auto"/>
            <w:vAlign w:val="center"/>
          </w:tcPr>
          <w:p w14:paraId="2FAAED19" w14:textId="110EB295"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B5691C7" w14:textId="7BE5ACF5" w:rsidR="009164E6" w:rsidRPr="00E3486F" w:rsidRDefault="009164E6" w:rsidP="009164E6">
            <w:pPr>
              <w:pStyle w:val="TAL"/>
              <w:rPr>
                <w:sz w:val="16"/>
                <w:szCs w:val="16"/>
              </w:rPr>
            </w:pPr>
            <w:r w:rsidRPr="00E3486F">
              <w:rPr>
                <w:sz w:val="16"/>
                <w:szCs w:val="16"/>
              </w:rPr>
              <w:t>0005</w:t>
            </w:r>
          </w:p>
        </w:tc>
        <w:tc>
          <w:tcPr>
            <w:tcW w:w="423" w:type="dxa"/>
            <w:shd w:val="solid" w:color="FFFFFF" w:fill="auto"/>
            <w:vAlign w:val="center"/>
          </w:tcPr>
          <w:p w14:paraId="532353E3" w14:textId="35292100" w:rsidR="009164E6" w:rsidRDefault="009164E6" w:rsidP="009164E6">
            <w:pPr>
              <w:pStyle w:val="TAR"/>
              <w:rPr>
                <w:sz w:val="16"/>
                <w:szCs w:val="16"/>
              </w:rPr>
            </w:pPr>
            <w:r>
              <w:rPr>
                <w:sz w:val="16"/>
                <w:szCs w:val="16"/>
              </w:rPr>
              <w:t>-</w:t>
            </w:r>
          </w:p>
        </w:tc>
        <w:tc>
          <w:tcPr>
            <w:tcW w:w="422" w:type="dxa"/>
            <w:shd w:val="solid" w:color="FFFFFF" w:fill="auto"/>
            <w:vAlign w:val="center"/>
          </w:tcPr>
          <w:p w14:paraId="0D560814" w14:textId="05E3C95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880AE39" w14:textId="0EB05F0F" w:rsidR="009164E6" w:rsidRDefault="009164E6" w:rsidP="009164E6">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3BA89B12" w14:textId="1F3B825E" w:rsidR="009164E6" w:rsidRDefault="009164E6" w:rsidP="009164E6">
            <w:pPr>
              <w:pStyle w:val="TAC"/>
              <w:rPr>
                <w:sz w:val="16"/>
                <w:szCs w:val="16"/>
              </w:rPr>
            </w:pPr>
            <w:r>
              <w:rPr>
                <w:sz w:val="16"/>
                <w:szCs w:val="16"/>
              </w:rPr>
              <w:t>17.1.0</w:t>
            </w:r>
          </w:p>
        </w:tc>
      </w:tr>
      <w:tr w:rsidR="009164E6" w:rsidRPr="00481D2D" w14:paraId="48F8F717" w14:textId="77777777" w:rsidTr="009164E6">
        <w:tc>
          <w:tcPr>
            <w:tcW w:w="792" w:type="dxa"/>
            <w:shd w:val="solid" w:color="FFFFFF" w:fill="auto"/>
            <w:vAlign w:val="center"/>
          </w:tcPr>
          <w:p w14:paraId="44A6F80F" w14:textId="122C0181" w:rsidR="009164E6" w:rsidRDefault="009164E6" w:rsidP="009164E6">
            <w:pPr>
              <w:pStyle w:val="TAC"/>
              <w:rPr>
                <w:sz w:val="16"/>
                <w:szCs w:val="16"/>
              </w:rPr>
            </w:pPr>
            <w:r>
              <w:rPr>
                <w:sz w:val="16"/>
                <w:szCs w:val="16"/>
              </w:rPr>
              <w:t>2022-12</w:t>
            </w:r>
          </w:p>
        </w:tc>
        <w:tc>
          <w:tcPr>
            <w:tcW w:w="795" w:type="dxa"/>
            <w:shd w:val="solid" w:color="FFFFFF" w:fill="auto"/>
            <w:vAlign w:val="center"/>
          </w:tcPr>
          <w:p w14:paraId="54872AD8" w14:textId="3D4264AA" w:rsidR="009164E6" w:rsidRDefault="009164E6" w:rsidP="009164E6">
            <w:pPr>
              <w:pStyle w:val="TAC"/>
              <w:rPr>
                <w:sz w:val="16"/>
                <w:szCs w:val="16"/>
              </w:rPr>
            </w:pPr>
            <w:r>
              <w:rPr>
                <w:sz w:val="16"/>
                <w:szCs w:val="16"/>
              </w:rPr>
              <w:t>CT#98e</w:t>
            </w:r>
          </w:p>
        </w:tc>
        <w:tc>
          <w:tcPr>
            <w:tcW w:w="1078" w:type="dxa"/>
            <w:shd w:val="solid" w:color="FFFFFF" w:fill="auto"/>
            <w:vAlign w:val="center"/>
          </w:tcPr>
          <w:p w14:paraId="608380AD" w14:textId="371CAD7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FEC4F61" w14:textId="6236A02A" w:rsidR="009164E6" w:rsidRPr="00E3486F" w:rsidRDefault="009164E6" w:rsidP="009164E6">
            <w:pPr>
              <w:pStyle w:val="TAL"/>
              <w:rPr>
                <w:sz w:val="16"/>
                <w:szCs w:val="16"/>
              </w:rPr>
            </w:pPr>
            <w:r w:rsidRPr="00E3486F">
              <w:rPr>
                <w:sz w:val="16"/>
                <w:szCs w:val="16"/>
              </w:rPr>
              <w:t>0006</w:t>
            </w:r>
          </w:p>
        </w:tc>
        <w:tc>
          <w:tcPr>
            <w:tcW w:w="423" w:type="dxa"/>
            <w:shd w:val="solid" w:color="FFFFFF" w:fill="auto"/>
            <w:vAlign w:val="center"/>
          </w:tcPr>
          <w:p w14:paraId="17AE109C" w14:textId="64AB5C79" w:rsidR="009164E6" w:rsidRDefault="009164E6" w:rsidP="009164E6">
            <w:pPr>
              <w:pStyle w:val="TAR"/>
              <w:rPr>
                <w:sz w:val="16"/>
                <w:szCs w:val="16"/>
              </w:rPr>
            </w:pPr>
            <w:r>
              <w:rPr>
                <w:sz w:val="16"/>
                <w:szCs w:val="16"/>
              </w:rPr>
              <w:t>-</w:t>
            </w:r>
          </w:p>
        </w:tc>
        <w:tc>
          <w:tcPr>
            <w:tcW w:w="422" w:type="dxa"/>
            <w:shd w:val="solid" w:color="FFFFFF" w:fill="auto"/>
            <w:vAlign w:val="center"/>
          </w:tcPr>
          <w:p w14:paraId="0BBFF862" w14:textId="1D077968"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EA8748F" w14:textId="42C95064" w:rsidR="009164E6" w:rsidRDefault="009164E6" w:rsidP="009164E6">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F8C6B2F" w14:textId="401DDC5A" w:rsidR="009164E6" w:rsidRDefault="009164E6" w:rsidP="009164E6">
            <w:pPr>
              <w:pStyle w:val="TAC"/>
              <w:rPr>
                <w:sz w:val="16"/>
                <w:szCs w:val="16"/>
              </w:rPr>
            </w:pPr>
            <w:r>
              <w:rPr>
                <w:sz w:val="16"/>
                <w:szCs w:val="16"/>
              </w:rPr>
              <w:t>17.1.0</w:t>
            </w:r>
          </w:p>
        </w:tc>
      </w:tr>
      <w:tr w:rsidR="009164E6" w:rsidRPr="00481D2D" w14:paraId="336E39E9" w14:textId="77777777" w:rsidTr="009164E6">
        <w:tc>
          <w:tcPr>
            <w:tcW w:w="792" w:type="dxa"/>
            <w:shd w:val="solid" w:color="FFFFFF" w:fill="auto"/>
            <w:vAlign w:val="center"/>
          </w:tcPr>
          <w:p w14:paraId="6C93577C" w14:textId="26B068ED" w:rsidR="009164E6" w:rsidRDefault="009164E6" w:rsidP="009164E6">
            <w:pPr>
              <w:pStyle w:val="TAC"/>
              <w:rPr>
                <w:sz w:val="16"/>
                <w:szCs w:val="16"/>
              </w:rPr>
            </w:pPr>
            <w:r>
              <w:rPr>
                <w:sz w:val="16"/>
                <w:szCs w:val="16"/>
              </w:rPr>
              <w:t>2022-12</w:t>
            </w:r>
          </w:p>
        </w:tc>
        <w:tc>
          <w:tcPr>
            <w:tcW w:w="795" w:type="dxa"/>
            <w:shd w:val="solid" w:color="FFFFFF" w:fill="auto"/>
            <w:vAlign w:val="center"/>
          </w:tcPr>
          <w:p w14:paraId="6B901F3D" w14:textId="58B6184C" w:rsidR="009164E6" w:rsidRDefault="009164E6" w:rsidP="009164E6">
            <w:pPr>
              <w:pStyle w:val="TAC"/>
              <w:rPr>
                <w:sz w:val="16"/>
                <w:szCs w:val="16"/>
              </w:rPr>
            </w:pPr>
            <w:r>
              <w:rPr>
                <w:sz w:val="16"/>
                <w:szCs w:val="16"/>
              </w:rPr>
              <w:t>CT#98e</w:t>
            </w:r>
          </w:p>
        </w:tc>
        <w:tc>
          <w:tcPr>
            <w:tcW w:w="1078" w:type="dxa"/>
            <w:shd w:val="solid" w:color="FFFFFF" w:fill="auto"/>
            <w:vAlign w:val="center"/>
          </w:tcPr>
          <w:p w14:paraId="130B5648" w14:textId="5CCF1165"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4F9CA05" w14:textId="0EDB3E37" w:rsidR="009164E6" w:rsidRPr="00E3486F" w:rsidRDefault="009164E6" w:rsidP="009164E6">
            <w:pPr>
              <w:pStyle w:val="TAL"/>
              <w:rPr>
                <w:sz w:val="16"/>
                <w:szCs w:val="16"/>
              </w:rPr>
            </w:pPr>
            <w:r w:rsidRPr="00E3486F">
              <w:rPr>
                <w:sz w:val="16"/>
                <w:szCs w:val="16"/>
              </w:rPr>
              <w:t>0007</w:t>
            </w:r>
          </w:p>
        </w:tc>
        <w:tc>
          <w:tcPr>
            <w:tcW w:w="423" w:type="dxa"/>
            <w:shd w:val="solid" w:color="FFFFFF" w:fill="auto"/>
            <w:vAlign w:val="center"/>
          </w:tcPr>
          <w:p w14:paraId="6DC7EEB1" w14:textId="0BEE7463"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2A1CE414" w14:textId="55F3BA7A"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669CC6" w14:textId="0245C339" w:rsidR="009164E6" w:rsidRDefault="009164E6" w:rsidP="009164E6">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489912AC" w14:textId="495F2092" w:rsidR="009164E6" w:rsidRDefault="009164E6" w:rsidP="009164E6">
            <w:pPr>
              <w:pStyle w:val="TAC"/>
              <w:rPr>
                <w:sz w:val="16"/>
                <w:szCs w:val="16"/>
              </w:rPr>
            </w:pPr>
            <w:r>
              <w:rPr>
                <w:sz w:val="16"/>
                <w:szCs w:val="16"/>
              </w:rPr>
              <w:t>17.1.0</w:t>
            </w:r>
          </w:p>
        </w:tc>
      </w:tr>
      <w:tr w:rsidR="009164E6" w:rsidRPr="00481D2D" w14:paraId="36D78F8D" w14:textId="77777777" w:rsidTr="009164E6">
        <w:tc>
          <w:tcPr>
            <w:tcW w:w="792" w:type="dxa"/>
            <w:shd w:val="solid" w:color="FFFFFF" w:fill="auto"/>
            <w:vAlign w:val="center"/>
          </w:tcPr>
          <w:p w14:paraId="07B25C49" w14:textId="06AAED51" w:rsidR="009164E6" w:rsidRDefault="009164E6" w:rsidP="009164E6">
            <w:pPr>
              <w:pStyle w:val="TAC"/>
              <w:rPr>
                <w:sz w:val="16"/>
                <w:szCs w:val="16"/>
              </w:rPr>
            </w:pPr>
            <w:r>
              <w:rPr>
                <w:sz w:val="16"/>
                <w:szCs w:val="16"/>
              </w:rPr>
              <w:t>2022-12</w:t>
            </w:r>
          </w:p>
        </w:tc>
        <w:tc>
          <w:tcPr>
            <w:tcW w:w="795" w:type="dxa"/>
            <w:shd w:val="solid" w:color="FFFFFF" w:fill="auto"/>
            <w:vAlign w:val="center"/>
          </w:tcPr>
          <w:p w14:paraId="608B050E" w14:textId="665EEEC7" w:rsidR="009164E6" w:rsidRDefault="009164E6" w:rsidP="009164E6">
            <w:pPr>
              <w:pStyle w:val="TAC"/>
              <w:rPr>
                <w:sz w:val="16"/>
                <w:szCs w:val="16"/>
              </w:rPr>
            </w:pPr>
            <w:r>
              <w:rPr>
                <w:sz w:val="16"/>
                <w:szCs w:val="16"/>
              </w:rPr>
              <w:t>CT#98e</w:t>
            </w:r>
          </w:p>
        </w:tc>
        <w:tc>
          <w:tcPr>
            <w:tcW w:w="1078" w:type="dxa"/>
            <w:shd w:val="solid" w:color="FFFFFF" w:fill="auto"/>
            <w:vAlign w:val="center"/>
          </w:tcPr>
          <w:p w14:paraId="504DCE31" w14:textId="62FB2487"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3EBFB0D" w14:textId="57B53FE2" w:rsidR="009164E6" w:rsidRPr="00E3486F" w:rsidRDefault="009164E6" w:rsidP="009164E6">
            <w:pPr>
              <w:pStyle w:val="TAL"/>
              <w:rPr>
                <w:sz w:val="16"/>
                <w:szCs w:val="16"/>
              </w:rPr>
            </w:pPr>
            <w:r w:rsidRPr="00E3486F">
              <w:rPr>
                <w:sz w:val="16"/>
                <w:szCs w:val="16"/>
              </w:rPr>
              <w:t>0008</w:t>
            </w:r>
          </w:p>
        </w:tc>
        <w:tc>
          <w:tcPr>
            <w:tcW w:w="423" w:type="dxa"/>
            <w:shd w:val="solid" w:color="FFFFFF" w:fill="auto"/>
            <w:vAlign w:val="center"/>
          </w:tcPr>
          <w:p w14:paraId="1F0B05FB" w14:textId="5F60B012"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04F12303" w14:textId="1B4F7CC1"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D8DFBD" w14:textId="5371C643" w:rsidR="009164E6" w:rsidRDefault="009164E6" w:rsidP="009164E6">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680C3198" w14:textId="4ECFE37D" w:rsidR="009164E6" w:rsidRDefault="009164E6" w:rsidP="009164E6">
            <w:pPr>
              <w:pStyle w:val="TAC"/>
              <w:rPr>
                <w:sz w:val="16"/>
                <w:szCs w:val="16"/>
              </w:rPr>
            </w:pPr>
            <w:r>
              <w:rPr>
                <w:sz w:val="16"/>
                <w:szCs w:val="16"/>
              </w:rPr>
              <w:t>17.1.0</w:t>
            </w:r>
          </w:p>
        </w:tc>
      </w:tr>
      <w:tr w:rsidR="009164E6" w:rsidRPr="00481D2D" w14:paraId="4DB15715" w14:textId="77777777" w:rsidTr="009164E6">
        <w:tc>
          <w:tcPr>
            <w:tcW w:w="792" w:type="dxa"/>
            <w:shd w:val="solid" w:color="FFFFFF" w:fill="auto"/>
            <w:vAlign w:val="center"/>
          </w:tcPr>
          <w:p w14:paraId="5232C6F5" w14:textId="27669500" w:rsidR="009164E6" w:rsidRDefault="009164E6" w:rsidP="009164E6">
            <w:pPr>
              <w:pStyle w:val="TAC"/>
              <w:rPr>
                <w:sz w:val="16"/>
                <w:szCs w:val="16"/>
              </w:rPr>
            </w:pPr>
            <w:r>
              <w:rPr>
                <w:sz w:val="16"/>
                <w:szCs w:val="16"/>
              </w:rPr>
              <w:t>2022-12</w:t>
            </w:r>
          </w:p>
        </w:tc>
        <w:tc>
          <w:tcPr>
            <w:tcW w:w="795" w:type="dxa"/>
            <w:shd w:val="solid" w:color="FFFFFF" w:fill="auto"/>
            <w:vAlign w:val="center"/>
          </w:tcPr>
          <w:p w14:paraId="01077A34" w14:textId="256EE8B5" w:rsidR="009164E6" w:rsidRDefault="009164E6" w:rsidP="009164E6">
            <w:pPr>
              <w:pStyle w:val="TAC"/>
              <w:rPr>
                <w:sz w:val="16"/>
                <w:szCs w:val="16"/>
              </w:rPr>
            </w:pPr>
            <w:r>
              <w:rPr>
                <w:sz w:val="16"/>
                <w:szCs w:val="16"/>
              </w:rPr>
              <w:t>CT#98e</w:t>
            </w:r>
          </w:p>
        </w:tc>
        <w:tc>
          <w:tcPr>
            <w:tcW w:w="1078" w:type="dxa"/>
            <w:shd w:val="solid" w:color="FFFFFF" w:fill="auto"/>
            <w:vAlign w:val="center"/>
          </w:tcPr>
          <w:p w14:paraId="16E7BE29" w14:textId="2AE23B13"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5376F73F" w14:textId="44012124" w:rsidR="009164E6" w:rsidRPr="00E3486F" w:rsidRDefault="009164E6" w:rsidP="009164E6">
            <w:pPr>
              <w:pStyle w:val="TAL"/>
              <w:rPr>
                <w:sz w:val="16"/>
                <w:szCs w:val="16"/>
              </w:rPr>
            </w:pPr>
            <w:r w:rsidRPr="00E3486F">
              <w:rPr>
                <w:sz w:val="16"/>
                <w:szCs w:val="16"/>
              </w:rPr>
              <w:t>0009</w:t>
            </w:r>
          </w:p>
        </w:tc>
        <w:tc>
          <w:tcPr>
            <w:tcW w:w="423" w:type="dxa"/>
            <w:shd w:val="solid" w:color="FFFFFF" w:fill="auto"/>
            <w:vAlign w:val="center"/>
          </w:tcPr>
          <w:p w14:paraId="15F814C0" w14:textId="7A6148BA" w:rsidR="009164E6" w:rsidRDefault="009164E6" w:rsidP="009164E6">
            <w:pPr>
              <w:pStyle w:val="TAR"/>
              <w:rPr>
                <w:sz w:val="16"/>
                <w:szCs w:val="16"/>
              </w:rPr>
            </w:pPr>
            <w:r>
              <w:rPr>
                <w:sz w:val="16"/>
                <w:szCs w:val="16"/>
              </w:rPr>
              <w:t>-</w:t>
            </w:r>
          </w:p>
        </w:tc>
        <w:tc>
          <w:tcPr>
            <w:tcW w:w="422" w:type="dxa"/>
            <w:shd w:val="solid" w:color="FFFFFF" w:fill="auto"/>
            <w:vAlign w:val="center"/>
          </w:tcPr>
          <w:p w14:paraId="6940D846" w14:textId="013001E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77B5DD0D" w14:textId="29C6D2C4" w:rsidR="009164E6" w:rsidRDefault="009164E6" w:rsidP="009164E6">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16EE43F2" w14:textId="4B9071BC" w:rsidR="009164E6" w:rsidRDefault="009164E6" w:rsidP="009164E6">
            <w:pPr>
              <w:pStyle w:val="TAC"/>
              <w:rPr>
                <w:sz w:val="16"/>
                <w:szCs w:val="16"/>
              </w:rPr>
            </w:pPr>
            <w:r>
              <w:rPr>
                <w:sz w:val="16"/>
                <w:szCs w:val="16"/>
              </w:rPr>
              <w:t>17.1.0</w:t>
            </w:r>
          </w:p>
        </w:tc>
      </w:tr>
      <w:tr w:rsidR="009164E6" w:rsidRPr="00481D2D" w14:paraId="3AABC254" w14:textId="77777777" w:rsidTr="009164E6">
        <w:tc>
          <w:tcPr>
            <w:tcW w:w="792" w:type="dxa"/>
            <w:shd w:val="solid" w:color="FFFFFF" w:fill="auto"/>
            <w:vAlign w:val="center"/>
          </w:tcPr>
          <w:p w14:paraId="5A4577F7" w14:textId="6A4AE81B" w:rsidR="009164E6" w:rsidRDefault="009164E6" w:rsidP="009164E6">
            <w:pPr>
              <w:pStyle w:val="TAC"/>
              <w:rPr>
                <w:sz w:val="16"/>
                <w:szCs w:val="16"/>
              </w:rPr>
            </w:pPr>
            <w:r>
              <w:rPr>
                <w:sz w:val="16"/>
                <w:szCs w:val="16"/>
              </w:rPr>
              <w:t>2022-12</w:t>
            </w:r>
          </w:p>
        </w:tc>
        <w:tc>
          <w:tcPr>
            <w:tcW w:w="795" w:type="dxa"/>
            <w:shd w:val="solid" w:color="FFFFFF" w:fill="auto"/>
            <w:vAlign w:val="center"/>
          </w:tcPr>
          <w:p w14:paraId="361812A7" w14:textId="56B73A9C" w:rsidR="009164E6" w:rsidRDefault="009164E6" w:rsidP="009164E6">
            <w:pPr>
              <w:pStyle w:val="TAC"/>
              <w:rPr>
                <w:sz w:val="16"/>
                <w:szCs w:val="16"/>
              </w:rPr>
            </w:pPr>
            <w:r>
              <w:rPr>
                <w:sz w:val="16"/>
                <w:szCs w:val="16"/>
              </w:rPr>
              <w:t>CT#98e</w:t>
            </w:r>
          </w:p>
        </w:tc>
        <w:tc>
          <w:tcPr>
            <w:tcW w:w="1078" w:type="dxa"/>
            <w:shd w:val="solid" w:color="FFFFFF" w:fill="auto"/>
            <w:vAlign w:val="center"/>
          </w:tcPr>
          <w:p w14:paraId="549054ED" w14:textId="4E50549A" w:rsidR="009164E6" w:rsidRPr="00876373" w:rsidRDefault="009164E6" w:rsidP="009164E6">
            <w:pPr>
              <w:pStyle w:val="TAC"/>
              <w:rPr>
                <w:sz w:val="16"/>
                <w:szCs w:val="16"/>
              </w:rPr>
            </w:pPr>
            <w:r w:rsidRPr="00936E8E">
              <w:rPr>
                <w:sz w:val="16"/>
                <w:szCs w:val="16"/>
              </w:rPr>
              <w:t>CP-223167</w:t>
            </w:r>
          </w:p>
        </w:tc>
        <w:tc>
          <w:tcPr>
            <w:tcW w:w="522" w:type="dxa"/>
            <w:shd w:val="solid" w:color="FFFFFF" w:fill="auto"/>
            <w:vAlign w:val="center"/>
          </w:tcPr>
          <w:p w14:paraId="4016F425" w14:textId="7ACA814B" w:rsidR="009164E6" w:rsidRPr="00E3486F" w:rsidRDefault="009164E6" w:rsidP="009164E6">
            <w:pPr>
              <w:pStyle w:val="TAL"/>
              <w:rPr>
                <w:sz w:val="16"/>
                <w:szCs w:val="16"/>
              </w:rPr>
            </w:pPr>
            <w:r w:rsidRPr="00E3486F">
              <w:rPr>
                <w:sz w:val="16"/>
                <w:szCs w:val="16"/>
              </w:rPr>
              <w:t>0010</w:t>
            </w:r>
          </w:p>
        </w:tc>
        <w:tc>
          <w:tcPr>
            <w:tcW w:w="423" w:type="dxa"/>
            <w:shd w:val="solid" w:color="FFFFFF" w:fill="auto"/>
            <w:vAlign w:val="center"/>
          </w:tcPr>
          <w:p w14:paraId="4BA1066F" w14:textId="45CF02EC"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7B80A5BD" w14:textId="31AFE822"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11634690" w14:textId="4469365F" w:rsidR="009164E6" w:rsidRDefault="009164E6" w:rsidP="009164E6">
            <w:pPr>
              <w:pStyle w:val="TAL"/>
              <w:rPr>
                <w:rFonts w:cs="Arial"/>
                <w:sz w:val="16"/>
                <w:szCs w:val="16"/>
              </w:rPr>
            </w:pPr>
            <w:r>
              <w:rPr>
                <w:rFonts w:cs="Arial"/>
                <w:sz w:val="16"/>
                <w:szCs w:val="16"/>
              </w:rPr>
              <w:t>Correct the attribute names</w:t>
            </w:r>
          </w:p>
        </w:tc>
        <w:tc>
          <w:tcPr>
            <w:tcW w:w="706" w:type="dxa"/>
            <w:shd w:val="solid" w:color="FFFFFF" w:fill="auto"/>
            <w:vAlign w:val="center"/>
          </w:tcPr>
          <w:p w14:paraId="2896C261" w14:textId="1357A212" w:rsidR="009164E6" w:rsidRDefault="009164E6" w:rsidP="009164E6">
            <w:pPr>
              <w:pStyle w:val="TAC"/>
              <w:rPr>
                <w:sz w:val="16"/>
                <w:szCs w:val="16"/>
              </w:rPr>
            </w:pPr>
            <w:r>
              <w:rPr>
                <w:sz w:val="16"/>
                <w:szCs w:val="16"/>
              </w:rPr>
              <w:t>17.1.0</w:t>
            </w:r>
          </w:p>
        </w:tc>
      </w:tr>
      <w:tr w:rsidR="009164E6" w:rsidRPr="00481D2D" w14:paraId="750F7B9B" w14:textId="77777777" w:rsidTr="009164E6">
        <w:tc>
          <w:tcPr>
            <w:tcW w:w="792" w:type="dxa"/>
            <w:shd w:val="solid" w:color="FFFFFF" w:fill="auto"/>
            <w:vAlign w:val="center"/>
          </w:tcPr>
          <w:p w14:paraId="1989A7F0" w14:textId="6E05D940" w:rsidR="009164E6" w:rsidRDefault="009164E6" w:rsidP="009164E6">
            <w:pPr>
              <w:pStyle w:val="TAC"/>
              <w:rPr>
                <w:sz w:val="16"/>
                <w:szCs w:val="16"/>
              </w:rPr>
            </w:pPr>
            <w:r>
              <w:rPr>
                <w:sz w:val="16"/>
                <w:szCs w:val="16"/>
              </w:rPr>
              <w:t>2022-12</w:t>
            </w:r>
          </w:p>
        </w:tc>
        <w:tc>
          <w:tcPr>
            <w:tcW w:w="795" w:type="dxa"/>
            <w:shd w:val="solid" w:color="FFFFFF" w:fill="auto"/>
            <w:vAlign w:val="center"/>
          </w:tcPr>
          <w:p w14:paraId="50FC68FE" w14:textId="716C5479" w:rsidR="009164E6" w:rsidRDefault="009164E6" w:rsidP="009164E6">
            <w:pPr>
              <w:pStyle w:val="TAC"/>
              <w:rPr>
                <w:sz w:val="16"/>
                <w:szCs w:val="16"/>
              </w:rPr>
            </w:pPr>
            <w:r>
              <w:rPr>
                <w:sz w:val="16"/>
                <w:szCs w:val="16"/>
              </w:rPr>
              <w:t>CT#98e</w:t>
            </w:r>
          </w:p>
        </w:tc>
        <w:tc>
          <w:tcPr>
            <w:tcW w:w="1078" w:type="dxa"/>
            <w:shd w:val="solid" w:color="FFFFFF" w:fill="auto"/>
            <w:vAlign w:val="center"/>
          </w:tcPr>
          <w:p w14:paraId="7E54CB0F" w14:textId="63F19945" w:rsidR="009164E6" w:rsidRPr="00936E8E" w:rsidRDefault="009164E6" w:rsidP="009164E6">
            <w:pPr>
              <w:pStyle w:val="TAC"/>
              <w:rPr>
                <w:sz w:val="16"/>
                <w:szCs w:val="16"/>
              </w:rPr>
            </w:pPr>
            <w:r w:rsidRPr="00936E8E">
              <w:rPr>
                <w:sz w:val="16"/>
                <w:szCs w:val="16"/>
              </w:rPr>
              <w:t>CP-223188</w:t>
            </w:r>
          </w:p>
        </w:tc>
        <w:tc>
          <w:tcPr>
            <w:tcW w:w="522" w:type="dxa"/>
            <w:shd w:val="solid" w:color="FFFFFF" w:fill="auto"/>
            <w:vAlign w:val="center"/>
          </w:tcPr>
          <w:p w14:paraId="15FF0925" w14:textId="4691DAE3" w:rsidR="009164E6" w:rsidRPr="00E3486F" w:rsidRDefault="009164E6" w:rsidP="009164E6">
            <w:pPr>
              <w:pStyle w:val="TAL"/>
              <w:rPr>
                <w:sz w:val="16"/>
                <w:szCs w:val="16"/>
              </w:rPr>
            </w:pPr>
            <w:r w:rsidRPr="00E3486F">
              <w:rPr>
                <w:sz w:val="16"/>
                <w:szCs w:val="16"/>
              </w:rPr>
              <w:t>0014</w:t>
            </w:r>
          </w:p>
        </w:tc>
        <w:tc>
          <w:tcPr>
            <w:tcW w:w="423" w:type="dxa"/>
            <w:shd w:val="solid" w:color="FFFFFF" w:fill="auto"/>
            <w:vAlign w:val="center"/>
          </w:tcPr>
          <w:p w14:paraId="740E8C4E" w14:textId="648702BD"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6D29918E" w14:textId="2A81096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6EC1F34A" w14:textId="335311E8"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219F3DB8" w14:textId="14E2C86D" w:rsidR="009164E6" w:rsidRDefault="009164E6" w:rsidP="009164E6">
            <w:pPr>
              <w:pStyle w:val="TAC"/>
              <w:rPr>
                <w:sz w:val="16"/>
                <w:szCs w:val="16"/>
              </w:rPr>
            </w:pPr>
            <w:r>
              <w:rPr>
                <w:sz w:val="16"/>
                <w:szCs w:val="16"/>
              </w:rPr>
              <w:t>17.1.0</w:t>
            </w:r>
          </w:p>
        </w:tc>
      </w:tr>
      <w:tr w:rsidR="009164E6" w:rsidRPr="00481D2D" w14:paraId="50F7072C" w14:textId="77777777" w:rsidTr="009164E6">
        <w:tc>
          <w:tcPr>
            <w:tcW w:w="792" w:type="dxa"/>
            <w:shd w:val="solid" w:color="FFFFFF" w:fill="auto"/>
            <w:vAlign w:val="center"/>
          </w:tcPr>
          <w:p w14:paraId="794A10DD" w14:textId="2FDAF1BC" w:rsidR="009164E6" w:rsidRDefault="009164E6" w:rsidP="009164E6">
            <w:pPr>
              <w:pStyle w:val="TAC"/>
              <w:rPr>
                <w:sz w:val="16"/>
                <w:szCs w:val="16"/>
              </w:rPr>
            </w:pPr>
            <w:r>
              <w:rPr>
                <w:sz w:val="16"/>
                <w:szCs w:val="16"/>
              </w:rPr>
              <w:t>2022-12</w:t>
            </w:r>
          </w:p>
        </w:tc>
        <w:tc>
          <w:tcPr>
            <w:tcW w:w="795" w:type="dxa"/>
            <w:shd w:val="solid" w:color="FFFFFF" w:fill="auto"/>
            <w:vAlign w:val="center"/>
          </w:tcPr>
          <w:p w14:paraId="2975EE57" w14:textId="7D788F76" w:rsidR="009164E6" w:rsidRDefault="009164E6" w:rsidP="009164E6">
            <w:pPr>
              <w:pStyle w:val="TAC"/>
              <w:rPr>
                <w:sz w:val="16"/>
                <w:szCs w:val="16"/>
              </w:rPr>
            </w:pPr>
            <w:r>
              <w:rPr>
                <w:sz w:val="16"/>
                <w:szCs w:val="16"/>
              </w:rPr>
              <w:t>CT#98e</w:t>
            </w:r>
          </w:p>
        </w:tc>
        <w:tc>
          <w:tcPr>
            <w:tcW w:w="1078" w:type="dxa"/>
            <w:shd w:val="solid" w:color="FFFFFF" w:fill="auto"/>
            <w:vAlign w:val="center"/>
          </w:tcPr>
          <w:p w14:paraId="2C45436B" w14:textId="15249DBA" w:rsidR="009164E6" w:rsidRPr="00936E8E" w:rsidRDefault="009164E6" w:rsidP="009164E6">
            <w:pPr>
              <w:pStyle w:val="TAC"/>
              <w:rPr>
                <w:sz w:val="16"/>
                <w:szCs w:val="16"/>
              </w:rPr>
            </w:pPr>
            <w:r w:rsidRPr="00936E8E">
              <w:rPr>
                <w:sz w:val="16"/>
                <w:szCs w:val="16"/>
              </w:rPr>
              <w:t>CP-223</w:t>
            </w:r>
            <w:r>
              <w:rPr>
                <w:sz w:val="16"/>
                <w:szCs w:val="16"/>
              </w:rPr>
              <w:t>192</w:t>
            </w:r>
          </w:p>
        </w:tc>
        <w:tc>
          <w:tcPr>
            <w:tcW w:w="522" w:type="dxa"/>
            <w:shd w:val="solid" w:color="FFFFFF" w:fill="auto"/>
            <w:vAlign w:val="center"/>
          </w:tcPr>
          <w:p w14:paraId="7838221B" w14:textId="38C3A5CA" w:rsidR="009164E6" w:rsidRPr="00E3486F" w:rsidRDefault="009164E6" w:rsidP="009164E6">
            <w:pPr>
              <w:pStyle w:val="TAL"/>
              <w:rPr>
                <w:sz w:val="16"/>
                <w:szCs w:val="16"/>
              </w:rPr>
            </w:pPr>
            <w:r w:rsidRPr="00E3486F">
              <w:rPr>
                <w:sz w:val="16"/>
                <w:szCs w:val="16"/>
              </w:rPr>
              <w:t>00</w:t>
            </w:r>
            <w:r>
              <w:rPr>
                <w:sz w:val="16"/>
                <w:szCs w:val="16"/>
              </w:rPr>
              <w:t>0</w:t>
            </w:r>
            <w:r w:rsidRPr="00E3486F">
              <w:rPr>
                <w:sz w:val="16"/>
                <w:szCs w:val="16"/>
              </w:rPr>
              <w:t>4</w:t>
            </w:r>
          </w:p>
        </w:tc>
        <w:tc>
          <w:tcPr>
            <w:tcW w:w="423" w:type="dxa"/>
            <w:shd w:val="solid" w:color="FFFFFF" w:fill="auto"/>
            <w:vAlign w:val="center"/>
          </w:tcPr>
          <w:p w14:paraId="1C815587" w14:textId="44BBF938" w:rsidR="009164E6" w:rsidRDefault="009164E6" w:rsidP="009164E6">
            <w:pPr>
              <w:pStyle w:val="TAR"/>
              <w:rPr>
                <w:sz w:val="16"/>
                <w:szCs w:val="16"/>
              </w:rPr>
            </w:pPr>
            <w:r>
              <w:rPr>
                <w:sz w:val="16"/>
                <w:szCs w:val="16"/>
              </w:rPr>
              <w:t>-</w:t>
            </w:r>
          </w:p>
        </w:tc>
        <w:tc>
          <w:tcPr>
            <w:tcW w:w="422" w:type="dxa"/>
            <w:shd w:val="solid" w:color="FFFFFF" w:fill="auto"/>
            <w:vAlign w:val="center"/>
          </w:tcPr>
          <w:p w14:paraId="28BAEF4A" w14:textId="7A54B414"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267ABC28" w14:textId="1E8D6232" w:rsidR="009164E6" w:rsidRDefault="009164E6" w:rsidP="009164E6">
            <w:pPr>
              <w:pStyle w:val="TAL"/>
              <w:rPr>
                <w:rFonts w:cs="Arial"/>
                <w:sz w:val="16"/>
                <w:szCs w:val="16"/>
              </w:rPr>
            </w:pPr>
            <w:r>
              <w:rPr>
                <w:rFonts w:cs="Arial"/>
                <w:sz w:val="16"/>
                <w:szCs w:val="16"/>
              </w:rPr>
              <w:t>Adding the mandatory error code 502 Bad Gateway</w:t>
            </w:r>
          </w:p>
        </w:tc>
        <w:tc>
          <w:tcPr>
            <w:tcW w:w="706" w:type="dxa"/>
            <w:shd w:val="solid" w:color="FFFFFF" w:fill="auto"/>
            <w:vAlign w:val="center"/>
          </w:tcPr>
          <w:p w14:paraId="4D910EF1" w14:textId="30FCE69D" w:rsidR="009164E6" w:rsidRDefault="009164E6" w:rsidP="009164E6">
            <w:pPr>
              <w:pStyle w:val="TAC"/>
              <w:rPr>
                <w:sz w:val="16"/>
                <w:szCs w:val="16"/>
              </w:rPr>
            </w:pPr>
            <w:r>
              <w:rPr>
                <w:sz w:val="16"/>
                <w:szCs w:val="16"/>
              </w:rPr>
              <w:t>18.0.0</w:t>
            </w:r>
          </w:p>
        </w:tc>
      </w:tr>
      <w:tr w:rsidR="009164E6" w:rsidRPr="00481D2D" w14:paraId="032BDDA4" w14:textId="77777777" w:rsidTr="009164E6">
        <w:tc>
          <w:tcPr>
            <w:tcW w:w="792" w:type="dxa"/>
            <w:shd w:val="solid" w:color="FFFFFF" w:fill="auto"/>
            <w:vAlign w:val="center"/>
          </w:tcPr>
          <w:p w14:paraId="19B24EEE" w14:textId="44E282DE" w:rsidR="009164E6" w:rsidRDefault="009164E6" w:rsidP="009164E6">
            <w:pPr>
              <w:pStyle w:val="TAC"/>
              <w:rPr>
                <w:sz w:val="16"/>
                <w:szCs w:val="16"/>
              </w:rPr>
            </w:pPr>
            <w:r>
              <w:rPr>
                <w:sz w:val="16"/>
                <w:szCs w:val="16"/>
              </w:rPr>
              <w:t>2022-12</w:t>
            </w:r>
          </w:p>
        </w:tc>
        <w:tc>
          <w:tcPr>
            <w:tcW w:w="795" w:type="dxa"/>
            <w:shd w:val="solid" w:color="FFFFFF" w:fill="auto"/>
            <w:vAlign w:val="center"/>
          </w:tcPr>
          <w:p w14:paraId="688ABE20" w14:textId="40C35186" w:rsidR="009164E6" w:rsidRDefault="009164E6" w:rsidP="009164E6">
            <w:pPr>
              <w:pStyle w:val="TAC"/>
              <w:rPr>
                <w:sz w:val="16"/>
                <w:szCs w:val="16"/>
              </w:rPr>
            </w:pPr>
            <w:r>
              <w:rPr>
                <w:sz w:val="16"/>
                <w:szCs w:val="16"/>
              </w:rPr>
              <w:t>CT#98e</w:t>
            </w:r>
          </w:p>
        </w:tc>
        <w:tc>
          <w:tcPr>
            <w:tcW w:w="1078" w:type="dxa"/>
            <w:shd w:val="solid" w:color="FFFFFF" w:fill="auto"/>
            <w:vAlign w:val="center"/>
          </w:tcPr>
          <w:p w14:paraId="2DACBE46" w14:textId="201B481D" w:rsidR="009164E6" w:rsidRPr="00936E8E" w:rsidRDefault="009164E6" w:rsidP="009164E6">
            <w:pPr>
              <w:pStyle w:val="TAC"/>
              <w:rPr>
                <w:sz w:val="16"/>
                <w:szCs w:val="16"/>
              </w:rPr>
            </w:pPr>
            <w:r w:rsidRPr="00936E8E">
              <w:rPr>
                <w:sz w:val="16"/>
                <w:szCs w:val="16"/>
              </w:rPr>
              <w:t>CP-223</w:t>
            </w:r>
            <w:r>
              <w:rPr>
                <w:sz w:val="16"/>
                <w:szCs w:val="16"/>
              </w:rPr>
              <w:t>190</w:t>
            </w:r>
          </w:p>
        </w:tc>
        <w:tc>
          <w:tcPr>
            <w:tcW w:w="522" w:type="dxa"/>
            <w:shd w:val="solid" w:color="FFFFFF" w:fill="auto"/>
            <w:vAlign w:val="center"/>
          </w:tcPr>
          <w:p w14:paraId="570C4571" w14:textId="51AA507C" w:rsidR="009164E6" w:rsidRPr="00E3486F" w:rsidRDefault="009164E6" w:rsidP="009164E6">
            <w:pPr>
              <w:pStyle w:val="TAL"/>
              <w:rPr>
                <w:sz w:val="16"/>
                <w:szCs w:val="16"/>
              </w:rPr>
            </w:pPr>
            <w:r w:rsidRPr="00E3486F">
              <w:rPr>
                <w:sz w:val="16"/>
                <w:szCs w:val="16"/>
              </w:rPr>
              <w:t>001</w:t>
            </w:r>
            <w:r>
              <w:rPr>
                <w:sz w:val="16"/>
                <w:szCs w:val="16"/>
              </w:rPr>
              <w:t>5</w:t>
            </w:r>
          </w:p>
        </w:tc>
        <w:tc>
          <w:tcPr>
            <w:tcW w:w="423" w:type="dxa"/>
            <w:shd w:val="solid" w:color="FFFFFF" w:fill="auto"/>
            <w:vAlign w:val="center"/>
          </w:tcPr>
          <w:p w14:paraId="0CD0DADE" w14:textId="0DDE779F" w:rsidR="009164E6" w:rsidRDefault="009164E6" w:rsidP="009164E6">
            <w:pPr>
              <w:pStyle w:val="TAR"/>
              <w:rPr>
                <w:sz w:val="16"/>
                <w:szCs w:val="16"/>
              </w:rPr>
            </w:pPr>
            <w:r>
              <w:rPr>
                <w:sz w:val="16"/>
                <w:szCs w:val="16"/>
              </w:rPr>
              <w:t>-</w:t>
            </w:r>
          </w:p>
        </w:tc>
        <w:tc>
          <w:tcPr>
            <w:tcW w:w="422" w:type="dxa"/>
            <w:shd w:val="solid" w:color="FFFFFF" w:fill="auto"/>
            <w:vAlign w:val="center"/>
          </w:tcPr>
          <w:p w14:paraId="43692FD2" w14:textId="2A9FC8A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55C5578" w14:textId="4EE2A4B6"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247AFB1" w14:textId="67D5AA5D" w:rsidR="009164E6" w:rsidRDefault="009164E6" w:rsidP="009164E6">
            <w:pPr>
              <w:pStyle w:val="TAC"/>
              <w:rPr>
                <w:sz w:val="16"/>
                <w:szCs w:val="16"/>
              </w:rPr>
            </w:pPr>
            <w:r>
              <w:rPr>
                <w:sz w:val="16"/>
                <w:szCs w:val="16"/>
              </w:rPr>
              <w:t>18.0.0</w:t>
            </w:r>
          </w:p>
        </w:tc>
      </w:tr>
      <w:tr w:rsidR="009164E6" w:rsidRPr="00481D2D" w14:paraId="50C9C835" w14:textId="77777777" w:rsidTr="009164E6">
        <w:tc>
          <w:tcPr>
            <w:tcW w:w="792" w:type="dxa"/>
            <w:shd w:val="solid" w:color="FFFFFF" w:fill="auto"/>
            <w:vAlign w:val="center"/>
          </w:tcPr>
          <w:p w14:paraId="5BC34254" w14:textId="681278B6" w:rsidR="009164E6" w:rsidRDefault="009164E6" w:rsidP="009164E6">
            <w:pPr>
              <w:pStyle w:val="TAC"/>
              <w:rPr>
                <w:sz w:val="16"/>
                <w:szCs w:val="16"/>
              </w:rPr>
            </w:pPr>
            <w:r>
              <w:rPr>
                <w:rFonts w:cs="Arial"/>
                <w:sz w:val="16"/>
                <w:szCs w:val="16"/>
              </w:rPr>
              <w:t>2023-03</w:t>
            </w:r>
          </w:p>
        </w:tc>
        <w:tc>
          <w:tcPr>
            <w:tcW w:w="795" w:type="dxa"/>
            <w:shd w:val="solid" w:color="FFFFFF" w:fill="auto"/>
            <w:vAlign w:val="center"/>
          </w:tcPr>
          <w:p w14:paraId="6CD47990" w14:textId="27ADC7B1" w:rsidR="009164E6" w:rsidRDefault="009164E6" w:rsidP="009164E6">
            <w:pPr>
              <w:pStyle w:val="TAC"/>
              <w:rPr>
                <w:sz w:val="16"/>
                <w:szCs w:val="16"/>
              </w:rPr>
            </w:pPr>
            <w:r>
              <w:rPr>
                <w:rFonts w:cs="Arial"/>
                <w:sz w:val="16"/>
                <w:szCs w:val="16"/>
              </w:rPr>
              <w:t>CT#99</w:t>
            </w:r>
          </w:p>
        </w:tc>
        <w:tc>
          <w:tcPr>
            <w:tcW w:w="1078" w:type="dxa"/>
            <w:shd w:val="solid" w:color="FFFFFF" w:fill="auto"/>
            <w:vAlign w:val="center"/>
          </w:tcPr>
          <w:p w14:paraId="2E487C7B" w14:textId="50D2A884" w:rsidR="009164E6" w:rsidRPr="00936E8E" w:rsidRDefault="009164E6" w:rsidP="009164E6">
            <w:pPr>
              <w:pStyle w:val="TAC"/>
              <w:rPr>
                <w:sz w:val="16"/>
                <w:szCs w:val="16"/>
              </w:rPr>
            </w:pPr>
            <w:r>
              <w:rPr>
                <w:sz w:val="16"/>
                <w:szCs w:val="16"/>
              </w:rPr>
              <w:t>CP-230166</w:t>
            </w:r>
          </w:p>
        </w:tc>
        <w:tc>
          <w:tcPr>
            <w:tcW w:w="522" w:type="dxa"/>
            <w:shd w:val="solid" w:color="FFFFFF" w:fill="auto"/>
            <w:vAlign w:val="center"/>
          </w:tcPr>
          <w:p w14:paraId="2DDC3534" w14:textId="3C97BA47" w:rsidR="009164E6" w:rsidRPr="00E3486F" w:rsidRDefault="009164E6" w:rsidP="009164E6">
            <w:pPr>
              <w:pStyle w:val="TAL"/>
              <w:rPr>
                <w:sz w:val="16"/>
                <w:szCs w:val="16"/>
              </w:rPr>
            </w:pPr>
            <w:r>
              <w:rPr>
                <w:rFonts w:cs="Arial"/>
                <w:sz w:val="16"/>
                <w:szCs w:val="16"/>
              </w:rPr>
              <w:t>0016</w:t>
            </w:r>
          </w:p>
        </w:tc>
        <w:tc>
          <w:tcPr>
            <w:tcW w:w="423" w:type="dxa"/>
            <w:shd w:val="solid" w:color="FFFFFF" w:fill="auto"/>
            <w:vAlign w:val="center"/>
          </w:tcPr>
          <w:p w14:paraId="73F1E068" w14:textId="23D205F8" w:rsidR="009164E6" w:rsidRDefault="009164E6" w:rsidP="009164E6">
            <w:pPr>
              <w:pStyle w:val="TAR"/>
              <w:rPr>
                <w:sz w:val="16"/>
                <w:szCs w:val="16"/>
              </w:rPr>
            </w:pPr>
            <w:r>
              <w:rPr>
                <w:sz w:val="16"/>
                <w:szCs w:val="16"/>
              </w:rPr>
              <w:t>-</w:t>
            </w:r>
          </w:p>
        </w:tc>
        <w:tc>
          <w:tcPr>
            <w:tcW w:w="422" w:type="dxa"/>
            <w:shd w:val="solid" w:color="FFFFFF" w:fill="auto"/>
            <w:vAlign w:val="center"/>
          </w:tcPr>
          <w:p w14:paraId="213AF1CA" w14:textId="4B3BBC35" w:rsidR="009164E6" w:rsidRPr="00E3486F" w:rsidRDefault="009164E6" w:rsidP="009164E6">
            <w:pPr>
              <w:pStyle w:val="TAC"/>
              <w:rPr>
                <w:sz w:val="16"/>
                <w:szCs w:val="16"/>
              </w:rPr>
            </w:pPr>
            <w:r>
              <w:rPr>
                <w:rFonts w:cs="Arial"/>
                <w:sz w:val="16"/>
                <w:szCs w:val="16"/>
              </w:rPr>
              <w:t>F</w:t>
            </w:r>
          </w:p>
        </w:tc>
        <w:tc>
          <w:tcPr>
            <w:tcW w:w="4847" w:type="dxa"/>
            <w:shd w:val="solid" w:color="FFFFFF" w:fill="auto"/>
          </w:tcPr>
          <w:p w14:paraId="6D5A9D89" w14:textId="4DB0112C" w:rsidR="009164E6" w:rsidRDefault="009164E6" w:rsidP="009164E6">
            <w:pPr>
              <w:pStyle w:val="TAL"/>
              <w:rPr>
                <w:rFonts w:cs="Arial"/>
                <w:sz w:val="16"/>
                <w:szCs w:val="16"/>
              </w:rPr>
            </w:pPr>
            <w:r>
              <w:rPr>
                <w:rFonts w:cs="Arial"/>
                <w:sz w:val="16"/>
                <w:szCs w:val="16"/>
              </w:rPr>
              <w:t>Correction of the description fields in enumerations</w:t>
            </w:r>
          </w:p>
        </w:tc>
        <w:tc>
          <w:tcPr>
            <w:tcW w:w="706" w:type="dxa"/>
            <w:shd w:val="solid" w:color="FFFFFF" w:fill="auto"/>
            <w:vAlign w:val="center"/>
          </w:tcPr>
          <w:p w14:paraId="485A71BA" w14:textId="768FAF9B" w:rsidR="009164E6" w:rsidRDefault="009164E6" w:rsidP="009164E6">
            <w:pPr>
              <w:pStyle w:val="TAC"/>
              <w:rPr>
                <w:sz w:val="16"/>
                <w:szCs w:val="16"/>
              </w:rPr>
            </w:pPr>
            <w:r>
              <w:rPr>
                <w:sz w:val="16"/>
                <w:szCs w:val="16"/>
              </w:rPr>
              <w:t>18.1.0</w:t>
            </w:r>
          </w:p>
        </w:tc>
      </w:tr>
      <w:tr w:rsidR="009164E6" w:rsidRPr="00481D2D" w14:paraId="2294E11C" w14:textId="77777777" w:rsidTr="009164E6">
        <w:tc>
          <w:tcPr>
            <w:tcW w:w="792" w:type="dxa"/>
            <w:shd w:val="solid" w:color="FFFFFF" w:fill="auto"/>
            <w:vAlign w:val="center"/>
          </w:tcPr>
          <w:p w14:paraId="64B7F008" w14:textId="448CBC0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7F804E6D" w14:textId="66170022"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784D9E89" w14:textId="1B6D0826" w:rsidR="009164E6" w:rsidRDefault="009164E6" w:rsidP="009164E6">
            <w:pPr>
              <w:pStyle w:val="TAC"/>
              <w:rPr>
                <w:sz w:val="16"/>
                <w:szCs w:val="16"/>
              </w:rPr>
            </w:pPr>
            <w:r>
              <w:rPr>
                <w:sz w:val="16"/>
                <w:szCs w:val="16"/>
              </w:rPr>
              <w:t>CP-230131</w:t>
            </w:r>
          </w:p>
        </w:tc>
        <w:tc>
          <w:tcPr>
            <w:tcW w:w="522" w:type="dxa"/>
            <w:shd w:val="solid" w:color="FFFFFF" w:fill="auto"/>
            <w:vAlign w:val="center"/>
          </w:tcPr>
          <w:p w14:paraId="54C7E02F" w14:textId="40DE4D95" w:rsidR="009164E6" w:rsidRDefault="009164E6" w:rsidP="009164E6">
            <w:pPr>
              <w:pStyle w:val="TAL"/>
              <w:rPr>
                <w:rFonts w:cs="Arial"/>
                <w:sz w:val="16"/>
                <w:szCs w:val="16"/>
              </w:rPr>
            </w:pPr>
            <w:r>
              <w:rPr>
                <w:rFonts w:cs="Arial"/>
                <w:sz w:val="16"/>
                <w:szCs w:val="16"/>
              </w:rPr>
              <w:t>0018</w:t>
            </w:r>
          </w:p>
        </w:tc>
        <w:tc>
          <w:tcPr>
            <w:tcW w:w="423" w:type="dxa"/>
            <w:shd w:val="solid" w:color="FFFFFF" w:fill="auto"/>
            <w:vAlign w:val="center"/>
          </w:tcPr>
          <w:p w14:paraId="12F05301" w14:textId="2B531450" w:rsidR="009164E6" w:rsidRDefault="009164E6" w:rsidP="009164E6">
            <w:pPr>
              <w:pStyle w:val="TAR"/>
              <w:rPr>
                <w:sz w:val="16"/>
                <w:szCs w:val="16"/>
              </w:rPr>
            </w:pPr>
            <w:r>
              <w:rPr>
                <w:rFonts w:cs="Arial"/>
                <w:sz w:val="16"/>
                <w:szCs w:val="16"/>
              </w:rPr>
              <w:t>1</w:t>
            </w:r>
          </w:p>
        </w:tc>
        <w:tc>
          <w:tcPr>
            <w:tcW w:w="422" w:type="dxa"/>
            <w:shd w:val="solid" w:color="FFFFFF" w:fill="auto"/>
            <w:vAlign w:val="center"/>
          </w:tcPr>
          <w:p w14:paraId="28ACFE5E" w14:textId="2D3F09F8" w:rsidR="009164E6" w:rsidRDefault="009164E6" w:rsidP="009164E6">
            <w:pPr>
              <w:pStyle w:val="TAC"/>
              <w:rPr>
                <w:rFonts w:cs="Arial"/>
                <w:sz w:val="16"/>
                <w:szCs w:val="16"/>
              </w:rPr>
            </w:pPr>
            <w:r>
              <w:rPr>
                <w:rFonts w:cs="Arial"/>
                <w:sz w:val="16"/>
                <w:szCs w:val="16"/>
              </w:rPr>
              <w:t>A</w:t>
            </w:r>
          </w:p>
        </w:tc>
        <w:tc>
          <w:tcPr>
            <w:tcW w:w="4847" w:type="dxa"/>
            <w:shd w:val="solid" w:color="FFFFFF" w:fill="auto"/>
          </w:tcPr>
          <w:p w14:paraId="0FA72E0C" w14:textId="666E3ED1" w:rsidR="009164E6" w:rsidRDefault="009164E6" w:rsidP="009164E6">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1B9E4A4B" w14:textId="2E6CBBF5" w:rsidR="009164E6" w:rsidRDefault="009164E6" w:rsidP="009164E6">
            <w:pPr>
              <w:pStyle w:val="TAC"/>
              <w:rPr>
                <w:sz w:val="16"/>
                <w:szCs w:val="16"/>
              </w:rPr>
            </w:pPr>
            <w:r>
              <w:rPr>
                <w:sz w:val="16"/>
                <w:szCs w:val="16"/>
              </w:rPr>
              <w:t>18.1.0</w:t>
            </w:r>
          </w:p>
        </w:tc>
      </w:tr>
      <w:tr w:rsidR="009164E6" w:rsidRPr="00481D2D" w14:paraId="1A89191B" w14:textId="77777777" w:rsidTr="009164E6">
        <w:tc>
          <w:tcPr>
            <w:tcW w:w="792" w:type="dxa"/>
            <w:shd w:val="solid" w:color="FFFFFF" w:fill="auto"/>
            <w:vAlign w:val="center"/>
          </w:tcPr>
          <w:p w14:paraId="09EE220A" w14:textId="1894F03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0F9C8911" w14:textId="24D0F5F4"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034303D5" w14:textId="7F786867" w:rsidR="009164E6" w:rsidRDefault="009164E6" w:rsidP="009164E6">
            <w:pPr>
              <w:pStyle w:val="TAC"/>
              <w:rPr>
                <w:sz w:val="16"/>
                <w:szCs w:val="16"/>
              </w:rPr>
            </w:pPr>
            <w:r>
              <w:rPr>
                <w:sz w:val="16"/>
                <w:szCs w:val="16"/>
              </w:rPr>
              <w:t>CP-230162</w:t>
            </w:r>
          </w:p>
        </w:tc>
        <w:tc>
          <w:tcPr>
            <w:tcW w:w="522" w:type="dxa"/>
            <w:shd w:val="solid" w:color="FFFFFF" w:fill="auto"/>
            <w:vAlign w:val="center"/>
          </w:tcPr>
          <w:p w14:paraId="3CF6ADC3" w14:textId="494A44A8" w:rsidR="009164E6" w:rsidRDefault="009164E6" w:rsidP="009164E6">
            <w:pPr>
              <w:pStyle w:val="TAL"/>
              <w:rPr>
                <w:rFonts w:cs="Arial"/>
                <w:sz w:val="16"/>
                <w:szCs w:val="16"/>
              </w:rPr>
            </w:pPr>
            <w:r>
              <w:rPr>
                <w:rFonts w:cs="Arial"/>
                <w:sz w:val="16"/>
                <w:szCs w:val="16"/>
              </w:rPr>
              <w:t>0021</w:t>
            </w:r>
          </w:p>
        </w:tc>
        <w:tc>
          <w:tcPr>
            <w:tcW w:w="423" w:type="dxa"/>
            <w:shd w:val="solid" w:color="FFFFFF" w:fill="auto"/>
            <w:vAlign w:val="center"/>
          </w:tcPr>
          <w:p w14:paraId="5E74F233" w14:textId="4138CA02" w:rsidR="009164E6" w:rsidRDefault="009164E6" w:rsidP="009164E6">
            <w:pPr>
              <w:pStyle w:val="TAR"/>
              <w:rPr>
                <w:rFonts w:cs="Arial"/>
                <w:sz w:val="16"/>
                <w:szCs w:val="16"/>
              </w:rPr>
            </w:pPr>
            <w:r>
              <w:rPr>
                <w:sz w:val="16"/>
                <w:szCs w:val="16"/>
              </w:rPr>
              <w:t>-</w:t>
            </w:r>
          </w:p>
        </w:tc>
        <w:tc>
          <w:tcPr>
            <w:tcW w:w="422" w:type="dxa"/>
            <w:shd w:val="solid" w:color="FFFFFF" w:fill="auto"/>
            <w:vAlign w:val="center"/>
          </w:tcPr>
          <w:p w14:paraId="477C6FA2" w14:textId="3AAA748F" w:rsidR="009164E6" w:rsidRDefault="009164E6" w:rsidP="009164E6">
            <w:pPr>
              <w:pStyle w:val="TAC"/>
              <w:rPr>
                <w:rFonts w:cs="Arial"/>
                <w:sz w:val="16"/>
                <w:szCs w:val="16"/>
              </w:rPr>
            </w:pPr>
            <w:r>
              <w:rPr>
                <w:rFonts w:cs="Arial"/>
                <w:sz w:val="16"/>
                <w:szCs w:val="16"/>
              </w:rPr>
              <w:t>F</w:t>
            </w:r>
          </w:p>
        </w:tc>
        <w:tc>
          <w:tcPr>
            <w:tcW w:w="4847" w:type="dxa"/>
            <w:shd w:val="solid" w:color="FFFFFF" w:fill="auto"/>
          </w:tcPr>
          <w:p w14:paraId="0BD38347" w14:textId="384676E1"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C600413" w14:textId="024B62EB" w:rsidR="009164E6" w:rsidRDefault="009164E6" w:rsidP="009164E6">
            <w:pPr>
              <w:pStyle w:val="TAC"/>
              <w:rPr>
                <w:sz w:val="16"/>
                <w:szCs w:val="16"/>
              </w:rPr>
            </w:pPr>
            <w:r>
              <w:rPr>
                <w:sz w:val="16"/>
                <w:szCs w:val="16"/>
              </w:rPr>
              <w:t>18.1.0</w:t>
            </w:r>
          </w:p>
        </w:tc>
      </w:tr>
      <w:tr w:rsidR="00AF6927" w:rsidRPr="00481D2D" w14:paraId="39C7CBC9" w14:textId="77777777" w:rsidTr="00AF6927">
        <w:tc>
          <w:tcPr>
            <w:tcW w:w="792" w:type="dxa"/>
            <w:shd w:val="solid" w:color="FFFFFF" w:fill="auto"/>
          </w:tcPr>
          <w:p w14:paraId="46125E37" w14:textId="56AF724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49B538CD" w14:textId="23C12CD3"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4850DBA0" w14:textId="44E15240" w:rsidR="00AF6927" w:rsidRDefault="00AF6927" w:rsidP="00AF6927">
            <w:pPr>
              <w:pStyle w:val="TAC"/>
              <w:rPr>
                <w:sz w:val="16"/>
                <w:szCs w:val="16"/>
              </w:rPr>
            </w:pPr>
            <w:r>
              <w:rPr>
                <w:rFonts w:cs="Arial"/>
                <w:sz w:val="16"/>
                <w:szCs w:val="16"/>
              </w:rPr>
              <w:t>C3-232520</w:t>
            </w:r>
          </w:p>
        </w:tc>
        <w:tc>
          <w:tcPr>
            <w:tcW w:w="522" w:type="dxa"/>
            <w:shd w:val="solid" w:color="FFFFFF" w:fill="auto"/>
          </w:tcPr>
          <w:p w14:paraId="61066A15" w14:textId="131D328D" w:rsidR="00AF6927" w:rsidRDefault="00AF6927" w:rsidP="00AF6927">
            <w:pPr>
              <w:pStyle w:val="TAL"/>
              <w:rPr>
                <w:rFonts w:cs="Arial"/>
                <w:sz w:val="16"/>
                <w:szCs w:val="16"/>
              </w:rPr>
            </w:pPr>
            <w:r>
              <w:rPr>
                <w:rFonts w:cs="Arial"/>
                <w:sz w:val="16"/>
                <w:szCs w:val="16"/>
              </w:rPr>
              <w:t>0019</w:t>
            </w:r>
          </w:p>
        </w:tc>
        <w:tc>
          <w:tcPr>
            <w:tcW w:w="423" w:type="dxa"/>
            <w:shd w:val="solid" w:color="FFFFFF" w:fill="auto"/>
          </w:tcPr>
          <w:p w14:paraId="4E20831E" w14:textId="622901C5" w:rsidR="00AF6927" w:rsidRDefault="00AF6927" w:rsidP="00AF6927">
            <w:pPr>
              <w:pStyle w:val="TAR"/>
              <w:rPr>
                <w:sz w:val="16"/>
                <w:szCs w:val="16"/>
              </w:rPr>
            </w:pPr>
            <w:r>
              <w:rPr>
                <w:rFonts w:cs="Arial"/>
                <w:sz w:val="16"/>
                <w:szCs w:val="16"/>
              </w:rPr>
              <w:t>4</w:t>
            </w:r>
          </w:p>
        </w:tc>
        <w:tc>
          <w:tcPr>
            <w:tcW w:w="422" w:type="dxa"/>
            <w:shd w:val="solid" w:color="FFFFFF" w:fill="auto"/>
          </w:tcPr>
          <w:p w14:paraId="5052E76B" w14:textId="5A35C565"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1784E5B1" w14:textId="5BE2A3EF" w:rsidR="00AF6927" w:rsidRDefault="00AF6927" w:rsidP="00AF6927">
            <w:pPr>
              <w:pStyle w:val="TAL"/>
              <w:rPr>
                <w:rFonts w:cs="Arial"/>
                <w:sz w:val="16"/>
                <w:szCs w:val="16"/>
              </w:rPr>
            </w:pPr>
            <w:r>
              <w:rPr>
                <w:rFonts w:cs="Arial"/>
                <w:sz w:val="16"/>
                <w:szCs w:val="16"/>
              </w:rPr>
              <w:t>Corrections to the redirection mechanism description</w:t>
            </w:r>
          </w:p>
        </w:tc>
        <w:tc>
          <w:tcPr>
            <w:tcW w:w="706" w:type="dxa"/>
            <w:shd w:val="solid" w:color="FFFFFF" w:fill="auto"/>
            <w:vAlign w:val="center"/>
          </w:tcPr>
          <w:p w14:paraId="606C6767" w14:textId="28FA03AD" w:rsidR="00AF6927" w:rsidRDefault="00AF6927" w:rsidP="00AF6927">
            <w:pPr>
              <w:pStyle w:val="TAC"/>
              <w:rPr>
                <w:sz w:val="16"/>
                <w:szCs w:val="16"/>
              </w:rPr>
            </w:pPr>
            <w:r>
              <w:rPr>
                <w:sz w:val="16"/>
                <w:szCs w:val="16"/>
              </w:rPr>
              <w:t>18.2.0</w:t>
            </w:r>
          </w:p>
        </w:tc>
      </w:tr>
      <w:tr w:rsidR="00AF6927" w:rsidRPr="00481D2D" w14:paraId="15975642" w14:textId="77777777" w:rsidTr="00AF6927">
        <w:tc>
          <w:tcPr>
            <w:tcW w:w="792" w:type="dxa"/>
            <w:shd w:val="solid" w:color="FFFFFF" w:fill="auto"/>
          </w:tcPr>
          <w:p w14:paraId="40E1B10A" w14:textId="20B7E569"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D51B05D" w14:textId="49E8C1F7"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31E7B08F" w14:textId="0165EBE3" w:rsidR="00AF6927" w:rsidRDefault="00AF6927" w:rsidP="00AF6927">
            <w:pPr>
              <w:pStyle w:val="TAC"/>
              <w:rPr>
                <w:sz w:val="16"/>
                <w:szCs w:val="16"/>
              </w:rPr>
            </w:pPr>
            <w:r>
              <w:rPr>
                <w:rFonts w:cs="Arial"/>
                <w:sz w:val="16"/>
                <w:szCs w:val="16"/>
              </w:rPr>
              <w:t>C3-231727</w:t>
            </w:r>
          </w:p>
        </w:tc>
        <w:tc>
          <w:tcPr>
            <w:tcW w:w="522" w:type="dxa"/>
            <w:shd w:val="solid" w:color="FFFFFF" w:fill="auto"/>
          </w:tcPr>
          <w:p w14:paraId="206D3073" w14:textId="3E171E0F" w:rsidR="00AF6927" w:rsidRDefault="00AF6927" w:rsidP="00AF6927">
            <w:pPr>
              <w:pStyle w:val="TAL"/>
              <w:rPr>
                <w:rFonts w:cs="Arial"/>
                <w:sz w:val="16"/>
                <w:szCs w:val="16"/>
              </w:rPr>
            </w:pPr>
            <w:r>
              <w:rPr>
                <w:rFonts w:cs="Arial"/>
                <w:sz w:val="16"/>
                <w:szCs w:val="16"/>
              </w:rPr>
              <w:t>0022</w:t>
            </w:r>
          </w:p>
        </w:tc>
        <w:tc>
          <w:tcPr>
            <w:tcW w:w="423" w:type="dxa"/>
            <w:shd w:val="solid" w:color="FFFFFF" w:fill="auto"/>
          </w:tcPr>
          <w:p w14:paraId="17E85EBB" w14:textId="17E900F1" w:rsidR="00AF6927" w:rsidRDefault="00AF6927" w:rsidP="00AF6927">
            <w:pPr>
              <w:pStyle w:val="TAR"/>
              <w:rPr>
                <w:sz w:val="16"/>
                <w:szCs w:val="16"/>
              </w:rPr>
            </w:pPr>
            <w:r>
              <w:rPr>
                <w:rFonts w:cs="Arial"/>
                <w:sz w:val="16"/>
                <w:szCs w:val="16"/>
              </w:rPr>
              <w:t>1</w:t>
            </w:r>
          </w:p>
        </w:tc>
        <w:tc>
          <w:tcPr>
            <w:tcW w:w="422" w:type="dxa"/>
            <w:shd w:val="solid" w:color="FFFFFF" w:fill="auto"/>
          </w:tcPr>
          <w:p w14:paraId="4886F331" w14:textId="60D5D42C"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C2C6EAC" w14:textId="063985C9" w:rsidR="00AF6927" w:rsidRDefault="00AF6927" w:rsidP="00AF6927">
            <w:pPr>
              <w:pStyle w:val="TAL"/>
              <w:rPr>
                <w:rFonts w:cs="Arial"/>
                <w:sz w:val="16"/>
                <w:szCs w:val="16"/>
              </w:rPr>
            </w:pPr>
            <w:r>
              <w:rPr>
                <w:rFonts w:cs="Arial"/>
                <w:sz w:val="16"/>
                <w:szCs w:val="16"/>
              </w:rPr>
              <w:t>Support of Associated Session Id</w:t>
            </w:r>
          </w:p>
        </w:tc>
        <w:tc>
          <w:tcPr>
            <w:tcW w:w="706" w:type="dxa"/>
            <w:shd w:val="solid" w:color="FFFFFF" w:fill="auto"/>
            <w:vAlign w:val="center"/>
          </w:tcPr>
          <w:p w14:paraId="4F9EAE73" w14:textId="1477EE7E" w:rsidR="00AF6927" w:rsidRDefault="00AF6927" w:rsidP="00AF6927">
            <w:pPr>
              <w:pStyle w:val="TAC"/>
              <w:rPr>
                <w:sz w:val="16"/>
                <w:szCs w:val="16"/>
              </w:rPr>
            </w:pPr>
            <w:r>
              <w:rPr>
                <w:sz w:val="16"/>
                <w:szCs w:val="16"/>
              </w:rPr>
              <w:t>18.2.0</w:t>
            </w:r>
          </w:p>
        </w:tc>
      </w:tr>
      <w:tr w:rsidR="00AF6927" w:rsidRPr="00481D2D" w14:paraId="16197C56" w14:textId="77777777" w:rsidTr="00AF6927">
        <w:tc>
          <w:tcPr>
            <w:tcW w:w="792" w:type="dxa"/>
            <w:shd w:val="solid" w:color="FFFFFF" w:fill="auto"/>
          </w:tcPr>
          <w:p w14:paraId="69D4EBB4" w14:textId="67CE35C7"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8634E68" w14:textId="6CF1F140"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04C3A27C" w14:textId="18C11BEA" w:rsidR="00AF6927" w:rsidRDefault="00AF6927" w:rsidP="00AF6927">
            <w:pPr>
              <w:pStyle w:val="TAC"/>
              <w:rPr>
                <w:sz w:val="16"/>
                <w:szCs w:val="16"/>
              </w:rPr>
            </w:pPr>
            <w:r>
              <w:rPr>
                <w:rFonts w:cs="Arial"/>
                <w:sz w:val="16"/>
                <w:szCs w:val="16"/>
              </w:rPr>
              <w:t>C3-231574</w:t>
            </w:r>
          </w:p>
        </w:tc>
        <w:tc>
          <w:tcPr>
            <w:tcW w:w="522" w:type="dxa"/>
            <w:shd w:val="solid" w:color="FFFFFF" w:fill="auto"/>
          </w:tcPr>
          <w:p w14:paraId="603D1316" w14:textId="435896A1" w:rsidR="00AF6927" w:rsidRDefault="00AF6927" w:rsidP="00AF6927">
            <w:pPr>
              <w:pStyle w:val="TAL"/>
              <w:rPr>
                <w:rFonts w:cs="Arial"/>
                <w:sz w:val="16"/>
                <w:szCs w:val="16"/>
              </w:rPr>
            </w:pPr>
            <w:r>
              <w:rPr>
                <w:rFonts w:cs="Arial"/>
                <w:sz w:val="16"/>
                <w:szCs w:val="16"/>
              </w:rPr>
              <w:t>0024</w:t>
            </w:r>
          </w:p>
        </w:tc>
        <w:tc>
          <w:tcPr>
            <w:tcW w:w="423" w:type="dxa"/>
            <w:shd w:val="solid" w:color="FFFFFF" w:fill="auto"/>
          </w:tcPr>
          <w:p w14:paraId="22121AFF" w14:textId="3897884A" w:rsidR="00AF6927" w:rsidRDefault="00AF6927" w:rsidP="00AF6927">
            <w:pPr>
              <w:pStyle w:val="TAR"/>
              <w:rPr>
                <w:sz w:val="16"/>
                <w:szCs w:val="16"/>
              </w:rPr>
            </w:pPr>
            <w:r>
              <w:rPr>
                <w:rFonts w:cs="Arial"/>
                <w:sz w:val="16"/>
                <w:szCs w:val="16"/>
              </w:rPr>
              <w:t>1</w:t>
            </w:r>
          </w:p>
        </w:tc>
        <w:tc>
          <w:tcPr>
            <w:tcW w:w="422" w:type="dxa"/>
            <w:shd w:val="solid" w:color="FFFFFF" w:fill="auto"/>
          </w:tcPr>
          <w:p w14:paraId="2BA2609C" w14:textId="285444A5"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0F610E73" w14:textId="43DA258A" w:rsidR="00AF6927" w:rsidRDefault="00AF6927" w:rsidP="00AF6927">
            <w:pPr>
              <w:pStyle w:val="TAL"/>
              <w:rPr>
                <w:rFonts w:cs="Arial"/>
                <w:sz w:val="16"/>
                <w:szCs w:val="16"/>
              </w:rPr>
            </w:pPr>
            <w:r>
              <w:rPr>
                <w:rFonts w:cs="Arial"/>
                <w:sz w:val="16"/>
                <w:szCs w:val="16"/>
              </w:rPr>
              <w:t>Updates to the Nmbsf_MBSUserService API to support MBS group message delivery</w:t>
            </w:r>
          </w:p>
        </w:tc>
        <w:tc>
          <w:tcPr>
            <w:tcW w:w="706" w:type="dxa"/>
            <w:shd w:val="solid" w:color="FFFFFF" w:fill="auto"/>
            <w:vAlign w:val="center"/>
          </w:tcPr>
          <w:p w14:paraId="19741A16" w14:textId="580516F0" w:rsidR="00AF6927" w:rsidRDefault="00AF6927" w:rsidP="00AF6927">
            <w:pPr>
              <w:pStyle w:val="TAC"/>
              <w:rPr>
                <w:sz w:val="16"/>
                <w:szCs w:val="16"/>
              </w:rPr>
            </w:pPr>
            <w:r>
              <w:rPr>
                <w:sz w:val="16"/>
                <w:szCs w:val="16"/>
              </w:rPr>
              <w:t>18.2.0</w:t>
            </w:r>
          </w:p>
        </w:tc>
      </w:tr>
      <w:tr w:rsidR="00AF6927" w:rsidRPr="00481D2D" w14:paraId="5DF7102F" w14:textId="77777777" w:rsidTr="00AF6927">
        <w:tc>
          <w:tcPr>
            <w:tcW w:w="792" w:type="dxa"/>
            <w:shd w:val="solid" w:color="FFFFFF" w:fill="auto"/>
          </w:tcPr>
          <w:p w14:paraId="6AC3A783" w14:textId="22DEF06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6EFE363C" w14:textId="5DBA88DF"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2973A059" w14:textId="5821B5D7" w:rsidR="00AF6927" w:rsidRDefault="00AF6927" w:rsidP="00AF6927">
            <w:pPr>
              <w:pStyle w:val="TAC"/>
              <w:rPr>
                <w:sz w:val="16"/>
                <w:szCs w:val="16"/>
              </w:rPr>
            </w:pPr>
            <w:r>
              <w:rPr>
                <w:rFonts w:cs="Arial"/>
                <w:sz w:val="16"/>
                <w:szCs w:val="16"/>
              </w:rPr>
              <w:t>C3-231575</w:t>
            </w:r>
          </w:p>
        </w:tc>
        <w:tc>
          <w:tcPr>
            <w:tcW w:w="522" w:type="dxa"/>
            <w:shd w:val="solid" w:color="FFFFFF" w:fill="auto"/>
          </w:tcPr>
          <w:p w14:paraId="53DB363F" w14:textId="2049E95A" w:rsidR="00AF6927" w:rsidRDefault="00AF6927" w:rsidP="00AF6927">
            <w:pPr>
              <w:pStyle w:val="TAL"/>
              <w:rPr>
                <w:rFonts w:cs="Arial"/>
                <w:sz w:val="16"/>
                <w:szCs w:val="16"/>
              </w:rPr>
            </w:pPr>
            <w:r>
              <w:rPr>
                <w:rFonts w:cs="Arial"/>
                <w:sz w:val="16"/>
                <w:szCs w:val="16"/>
              </w:rPr>
              <w:t>0025</w:t>
            </w:r>
          </w:p>
        </w:tc>
        <w:tc>
          <w:tcPr>
            <w:tcW w:w="423" w:type="dxa"/>
            <w:shd w:val="solid" w:color="FFFFFF" w:fill="auto"/>
          </w:tcPr>
          <w:p w14:paraId="1BBCE668" w14:textId="4E89D8EB" w:rsidR="00AF6927" w:rsidRDefault="00AF6927" w:rsidP="00AF6927">
            <w:pPr>
              <w:pStyle w:val="TAR"/>
              <w:rPr>
                <w:sz w:val="16"/>
                <w:szCs w:val="16"/>
              </w:rPr>
            </w:pPr>
            <w:r>
              <w:rPr>
                <w:rFonts w:cs="Arial"/>
                <w:sz w:val="16"/>
                <w:szCs w:val="16"/>
              </w:rPr>
              <w:t>1</w:t>
            </w:r>
          </w:p>
        </w:tc>
        <w:tc>
          <w:tcPr>
            <w:tcW w:w="422" w:type="dxa"/>
            <w:shd w:val="solid" w:color="FFFFFF" w:fill="auto"/>
          </w:tcPr>
          <w:p w14:paraId="38DFDD41" w14:textId="19538431"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F37C64C" w14:textId="340316F4" w:rsidR="00AF6927" w:rsidRDefault="00AF6927" w:rsidP="00AF6927">
            <w:pPr>
              <w:pStyle w:val="TAL"/>
              <w:rPr>
                <w:rFonts w:cs="Arial"/>
                <w:sz w:val="16"/>
                <w:szCs w:val="16"/>
              </w:rPr>
            </w:pPr>
            <w:r>
              <w:rPr>
                <w:rFonts w:cs="Arial"/>
                <w:sz w:val="16"/>
                <w:szCs w:val="16"/>
              </w:rPr>
              <w:t>Updates to the Nmbsf_MBSUserDataIngestSession API to support MBS group message delivery</w:t>
            </w:r>
          </w:p>
        </w:tc>
        <w:tc>
          <w:tcPr>
            <w:tcW w:w="706" w:type="dxa"/>
            <w:shd w:val="solid" w:color="FFFFFF" w:fill="auto"/>
            <w:vAlign w:val="center"/>
          </w:tcPr>
          <w:p w14:paraId="19BF60F3" w14:textId="564DEAC0" w:rsidR="00AF6927" w:rsidRDefault="00AF6927" w:rsidP="00AF6927">
            <w:pPr>
              <w:pStyle w:val="TAC"/>
              <w:rPr>
                <w:sz w:val="16"/>
                <w:szCs w:val="16"/>
              </w:rPr>
            </w:pPr>
            <w:r>
              <w:rPr>
                <w:sz w:val="16"/>
                <w:szCs w:val="16"/>
              </w:rPr>
              <w:t>18.2.0</w:t>
            </w:r>
          </w:p>
        </w:tc>
      </w:tr>
      <w:tr w:rsidR="00AF6927" w:rsidRPr="00481D2D" w14:paraId="6348081A" w14:textId="77777777" w:rsidTr="00AF6927">
        <w:tc>
          <w:tcPr>
            <w:tcW w:w="792" w:type="dxa"/>
            <w:shd w:val="solid" w:color="FFFFFF" w:fill="auto"/>
          </w:tcPr>
          <w:p w14:paraId="6A34C6F8" w14:textId="75946F98"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05C20784" w14:textId="5A8A1C11"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7FA70A3F" w14:textId="7F63B022" w:rsidR="00AF6927" w:rsidRDefault="00AF6927" w:rsidP="00AF6927">
            <w:pPr>
              <w:pStyle w:val="TAC"/>
              <w:rPr>
                <w:sz w:val="16"/>
                <w:szCs w:val="16"/>
              </w:rPr>
            </w:pPr>
            <w:r>
              <w:rPr>
                <w:rFonts w:cs="Arial"/>
                <w:sz w:val="16"/>
                <w:szCs w:val="16"/>
              </w:rPr>
              <w:t>C3-231654</w:t>
            </w:r>
          </w:p>
        </w:tc>
        <w:tc>
          <w:tcPr>
            <w:tcW w:w="522" w:type="dxa"/>
            <w:shd w:val="solid" w:color="FFFFFF" w:fill="auto"/>
          </w:tcPr>
          <w:p w14:paraId="46411509" w14:textId="2E690123" w:rsidR="00AF6927" w:rsidRDefault="00AF6927" w:rsidP="00AF6927">
            <w:pPr>
              <w:pStyle w:val="TAL"/>
              <w:rPr>
                <w:rFonts w:cs="Arial"/>
                <w:sz w:val="16"/>
                <w:szCs w:val="16"/>
              </w:rPr>
            </w:pPr>
            <w:r>
              <w:rPr>
                <w:rFonts w:cs="Arial"/>
                <w:sz w:val="16"/>
                <w:szCs w:val="16"/>
              </w:rPr>
              <w:t>0026</w:t>
            </w:r>
          </w:p>
        </w:tc>
        <w:tc>
          <w:tcPr>
            <w:tcW w:w="423" w:type="dxa"/>
            <w:shd w:val="solid" w:color="FFFFFF" w:fill="auto"/>
          </w:tcPr>
          <w:p w14:paraId="49D0E7BD" w14:textId="0D5D6E11" w:rsidR="00AF6927" w:rsidRDefault="00AF6927" w:rsidP="00AF6927">
            <w:pPr>
              <w:pStyle w:val="TAR"/>
              <w:rPr>
                <w:sz w:val="16"/>
                <w:szCs w:val="16"/>
              </w:rPr>
            </w:pPr>
            <w:r>
              <w:rPr>
                <w:rFonts w:cs="Arial"/>
                <w:sz w:val="16"/>
                <w:szCs w:val="16"/>
              </w:rPr>
              <w:t>1</w:t>
            </w:r>
          </w:p>
        </w:tc>
        <w:tc>
          <w:tcPr>
            <w:tcW w:w="422" w:type="dxa"/>
            <w:shd w:val="solid" w:color="FFFFFF" w:fill="auto"/>
          </w:tcPr>
          <w:p w14:paraId="6E5725F5" w14:textId="54542730"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20582237" w14:textId="3B70524D" w:rsidR="00AF6927" w:rsidRDefault="00AF6927" w:rsidP="00AF6927">
            <w:pPr>
              <w:pStyle w:val="TAL"/>
              <w:rPr>
                <w:rFonts w:cs="Arial"/>
                <w:sz w:val="16"/>
                <w:szCs w:val="16"/>
              </w:rPr>
            </w:pPr>
            <w:r>
              <w:rPr>
                <w:rFonts w:cs="Arial"/>
                <w:sz w:val="16"/>
                <w:szCs w:val="16"/>
              </w:rPr>
              <w:t>Complete the reference and definition for datatype UserServiceDescription</w:t>
            </w:r>
          </w:p>
        </w:tc>
        <w:tc>
          <w:tcPr>
            <w:tcW w:w="706" w:type="dxa"/>
            <w:shd w:val="solid" w:color="FFFFFF" w:fill="auto"/>
            <w:vAlign w:val="center"/>
          </w:tcPr>
          <w:p w14:paraId="70255558" w14:textId="0633A15E" w:rsidR="00AF6927" w:rsidRDefault="00AF6927" w:rsidP="00AF6927">
            <w:pPr>
              <w:pStyle w:val="TAC"/>
              <w:rPr>
                <w:sz w:val="16"/>
                <w:szCs w:val="16"/>
              </w:rPr>
            </w:pPr>
            <w:r>
              <w:rPr>
                <w:sz w:val="16"/>
                <w:szCs w:val="16"/>
              </w:rPr>
              <w:t>18.2.0</w:t>
            </w:r>
          </w:p>
        </w:tc>
      </w:tr>
      <w:tr w:rsidR="00CF04B0" w:rsidRPr="00481D2D" w14:paraId="35CC2ACD" w14:textId="77777777" w:rsidTr="00AF6927">
        <w:tc>
          <w:tcPr>
            <w:tcW w:w="792" w:type="dxa"/>
            <w:shd w:val="solid" w:color="FFFFFF" w:fill="auto"/>
          </w:tcPr>
          <w:p w14:paraId="550C2495" w14:textId="6BC04793"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DE441AB" w14:textId="79035623"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48B81948" w14:textId="43AEDA53" w:rsidR="00CF04B0" w:rsidRDefault="00CF04B0" w:rsidP="00CF04B0">
            <w:pPr>
              <w:pStyle w:val="TAC"/>
              <w:rPr>
                <w:rFonts w:cs="Arial"/>
                <w:sz w:val="16"/>
                <w:szCs w:val="16"/>
              </w:rPr>
            </w:pPr>
            <w:r>
              <w:rPr>
                <w:rFonts w:cs="Arial"/>
                <w:sz w:val="16"/>
                <w:szCs w:val="16"/>
              </w:rPr>
              <w:t>CP-232096</w:t>
            </w:r>
          </w:p>
        </w:tc>
        <w:tc>
          <w:tcPr>
            <w:tcW w:w="522" w:type="dxa"/>
            <w:shd w:val="solid" w:color="FFFFFF" w:fill="auto"/>
          </w:tcPr>
          <w:p w14:paraId="59AEC907" w14:textId="5CDB759B" w:rsidR="00CF04B0" w:rsidRDefault="00CF04B0" w:rsidP="00CF04B0">
            <w:pPr>
              <w:pStyle w:val="TAL"/>
              <w:rPr>
                <w:rFonts w:cs="Arial"/>
                <w:sz w:val="16"/>
                <w:szCs w:val="16"/>
              </w:rPr>
            </w:pPr>
            <w:r>
              <w:rPr>
                <w:rFonts w:cs="Arial"/>
                <w:sz w:val="16"/>
                <w:szCs w:val="16"/>
              </w:rPr>
              <w:t>0029</w:t>
            </w:r>
          </w:p>
        </w:tc>
        <w:tc>
          <w:tcPr>
            <w:tcW w:w="423" w:type="dxa"/>
            <w:shd w:val="solid" w:color="FFFFFF" w:fill="auto"/>
          </w:tcPr>
          <w:p w14:paraId="216304A3" w14:textId="6A3B9632"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6EB594B0" w14:textId="0AFDE2AB"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47161BF9" w14:textId="48ED802E" w:rsidR="00CF04B0" w:rsidRDefault="00CF04B0" w:rsidP="00CF04B0">
            <w:pPr>
              <w:pStyle w:val="TAL"/>
              <w:rPr>
                <w:rFonts w:cs="Arial"/>
                <w:sz w:val="16"/>
                <w:szCs w:val="16"/>
              </w:rPr>
            </w:pPr>
            <w:r>
              <w:rPr>
                <w:rFonts w:cs="Arial"/>
                <w:sz w:val="16"/>
                <w:szCs w:val="16"/>
              </w:rPr>
              <w:t>Removing the ENs related to the NEF acting as an MBS AF for MBS Group Message Delivery</w:t>
            </w:r>
          </w:p>
        </w:tc>
        <w:tc>
          <w:tcPr>
            <w:tcW w:w="706" w:type="dxa"/>
            <w:shd w:val="solid" w:color="FFFFFF" w:fill="auto"/>
            <w:vAlign w:val="center"/>
          </w:tcPr>
          <w:p w14:paraId="363BF8FF" w14:textId="3CDA8C35" w:rsidR="00CF04B0" w:rsidRDefault="00CF04B0" w:rsidP="00CF04B0">
            <w:pPr>
              <w:pStyle w:val="TAC"/>
              <w:rPr>
                <w:sz w:val="16"/>
                <w:szCs w:val="16"/>
              </w:rPr>
            </w:pPr>
            <w:r>
              <w:rPr>
                <w:sz w:val="16"/>
                <w:szCs w:val="16"/>
              </w:rPr>
              <w:t>18.3.0</w:t>
            </w:r>
          </w:p>
        </w:tc>
      </w:tr>
      <w:tr w:rsidR="00CF04B0" w:rsidRPr="00481D2D" w14:paraId="45352ADB" w14:textId="77777777" w:rsidTr="00AF6927">
        <w:tc>
          <w:tcPr>
            <w:tcW w:w="792" w:type="dxa"/>
            <w:shd w:val="solid" w:color="FFFFFF" w:fill="auto"/>
          </w:tcPr>
          <w:p w14:paraId="7492BDFB" w14:textId="5A5B382E"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3C8F3946" w14:textId="100C7AE3"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5D950C44" w14:textId="6A769867"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3A0484BD" w14:textId="74B3FB1E" w:rsidR="00CF04B0" w:rsidRDefault="00CF04B0" w:rsidP="00CF04B0">
            <w:pPr>
              <w:pStyle w:val="TAL"/>
              <w:rPr>
                <w:rFonts w:cs="Arial"/>
                <w:sz w:val="16"/>
                <w:szCs w:val="16"/>
              </w:rPr>
            </w:pPr>
            <w:r>
              <w:rPr>
                <w:rFonts w:cs="Arial"/>
                <w:sz w:val="16"/>
                <w:szCs w:val="16"/>
              </w:rPr>
              <w:t>0031</w:t>
            </w:r>
          </w:p>
        </w:tc>
        <w:tc>
          <w:tcPr>
            <w:tcW w:w="423" w:type="dxa"/>
            <w:shd w:val="solid" w:color="FFFFFF" w:fill="auto"/>
          </w:tcPr>
          <w:p w14:paraId="5A65200C" w14:textId="37B59886"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748B60F2" w14:textId="4CA91270"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2131608" w14:textId="0D3530A7" w:rsidR="00CF04B0" w:rsidRDefault="00CF04B0" w:rsidP="00CF04B0">
            <w:pPr>
              <w:pStyle w:val="TAL"/>
              <w:rPr>
                <w:rFonts w:cs="Arial"/>
                <w:sz w:val="16"/>
                <w:szCs w:val="16"/>
              </w:rPr>
            </w:pPr>
            <w:r>
              <w:rPr>
                <w:rFonts w:cs="Arial"/>
                <w:sz w:val="16"/>
                <w:szCs w:val="16"/>
              </w:rPr>
              <w:t>Essential correction to the map key of the mbsDisSessInfos attribute</w:t>
            </w:r>
          </w:p>
        </w:tc>
        <w:tc>
          <w:tcPr>
            <w:tcW w:w="706" w:type="dxa"/>
            <w:shd w:val="solid" w:color="FFFFFF" w:fill="auto"/>
            <w:vAlign w:val="center"/>
          </w:tcPr>
          <w:p w14:paraId="5140FCF5" w14:textId="63059E42" w:rsidR="00CF04B0" w:rsidRDefault="00CF04B0" w:rsidP="00CF04B0">
            <w:pPr>
              <w:pStyle w:val="TAC"/>
              <w:rPr>
                <w:sz w:val="16"/>
                <w:szCs w:val="16"/>
              </w:rPr>
            </w:pPr>
            <w:r>
              <w:rPr>
                <w:sz w:val="16"/>
                <w:szCs w:val="16"/>
              </w:rPr>
              <w:t>18.3.0</w:t>
            </w:r>
          </w:p>
        </w:tc>
      </w:tr>
      <w:tr w:rsidR="00CF04B0" w:rsidRPr="00481D2D" w14:paraId="3845B5C9" w14:textId="77777777" w:rsidTr="00AF6927">
        <w:tc>
          <w:tcPr>
            <w:tcW w:w="792" w:type="dxa"/>
            <w:shd w:val="solid" w:color="FFFFFF" w:fill="auto"/>
          </w:tcPr>
          <w:p w14:paraId="23B9E3F5" w14:textId="4C98219A"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2D6B0406" w14:textId="49D31CAC"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7D8621BC" w14:textId="28DAD636"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1DC9150C" w14:textId="36963F36" w:rsidR="00CF04B0" w:rsidRDefault="00CF04B0" w:rsidP="00CF04B0">
            <w:pPr>
              <w:pStyle w:val="TAL"/>
              <w:rPr>
                <w:rFonts w:cs="Arial"/>
                <w:sz w:val="16"/>
                <w:szCs w:val="16"/>
              </w:rPr>
            </w:pPr>
            <w:r>
              <w:rPr>
                <w:rFonts w:cs="Arial"/>
                <w:sz w:val="16"/>
                <w:szCs w:val="16"/>
              </w:rPr>
              <w:t>0032</w:t>
            </w:r>
          </w:p>
        </w:tc>
        <w:tc>
          <w:tcPr>
            <w:tcW w:w="423" w:type="dxa"/>
            <w:shd w:val="solid" w:color="FFFFFF" w:fill="auto"/>
          </w:tcPr>
          <w:p w14:paraId="463928A1" w14:textId="3D03C8D8"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19D875F7" w14:textId="553CD238"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0325787" w14:textId="1959A0B0" w:rsidR="00CF04B0" w:rsidRDefault="00CF04B0" w:rsidP="00CF04B0">
            <w:pPr>
              <w:pStyle w:val="TAL"/>
              <w:rPr>
                <w:rFonts w:cs="Arial"/>
                <w:sz w:val="16"/>
                <w:szCs w:val="16"/>
              </w:rPr>
            </w:pPr>
            <w:r>
              <w:rPr>
                <w:rFonts w:cs="Arial"/>
                <w:sz w:val="16"/>
                <w:szCs w:val="16"/>
              </w:rPr>
              <w:t>Corrections to MBSUserDataIngestSession service</w:t>
            </w:r>
          </w:p>
        </w:tc>
        <w:tc>
          <w:tcPr>
            <w:tcW w:w="706" w:type="dxa"/>
            <w:shd w:val="solid" w:color="FFFFFF" w:fill="auto"/>
            <w:vAlign w:val="center"/>
          </w:tcPr>
          <w:p w14:paraId="4654A4DE" w14:textId="6995362C" w:rsidR="00CF04B0" w:rsidRDefault="00CF04B0" w:rsidP="00CF04B0">
            <w:pPr>
              <w:pStyle w:val="TAC"/>
              <w:rPr>
                <w:sz w:val="16"/>
                <w:szCs w:val="16"/>
              </w:rPr>
            </w:pPr>
            <w:r>
              <w:rPr>
                <w:sz w:val="16"/>
                <w:szCs w:val="16"/>
              </w:rPr>
              <w:t>18.3.0</w:t>
            </w:r>
          </w:p>
        </w:tc>
      </w:tr>
      <w:tr w:rsidR="00CF04B0" w:rsidRPr="00481D2D" w14:paraId="18A7B000" w14:textId="77777777" w:rsidTr="00AF6927">
        <w:tc>
          <w:tcPr>
            <w:tcW w:w="792" w:type="dxa"/>
            <w:shd w:val="solid" w:color="FFFFFF" w:fill="auto"/>
          </w:tcPr>
          <w:p w14:paraId="655BB164" w14:textId="1E763A7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09B12D36" w14:textId="42FFD3E4"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6D2028F6" w14:textId="2875D043" w:rsidR="00CF04B0" w:rsidRDefault="00CF04B0" w:rsidP="00CF04B0">
            <w:pPr>
              <w:pStyle w:val="TAC"/>
              <w:rPr>
                <w:rFonts w:cs="Arial"/>
                <w:sz w:val="16"/>
                <w:szCs w:val="16"/>
              </w:rPr>
            </w:pPr>
            <w:r>
              <w:rPr>
                <w:rFonts w:cs="Arial"/>
                <w:sz w:val="16"/>
                <w:szCs w:val="16"/>
              </w:rPr>
              <w:t>CP-232086</w:t>
            </w:r>
          </w:p>
        </w:tc>
        <w:tc>
          <w:tcPr>
            <w:tcW w:w="522" w:type="dxa"/>
            <w:shd w:val="solid" w:color="FFFFFF" w:fill="auto"/>
          </w:tcPr>
          <w:p w14:paraId="05D055FD" w14:textId="550A7FBB" w:rsidR="00CF04B0" w:rsidRDefault="00CF04B0" w:rsidP="00CF04B0">
            <w:pPr>
              <w:pStyle w:val="TAL"/>
              <w:rPr>
                <w:rFonts w:cs="Arial"/>
                <w:sz w:val="16"/>
                <w:szCs w:val="16"/>
              </w:rPr>
            </w:pPr>
            <w:r>
              <w:rPr>
                <w:rFonts w:cs="Arial"/>
                <w:sz w:val="16"/>
                <w:szCs w:val="16"/>
              </w:rPr>
              <w:t>0033</w:t>
            </w:r>
          </w:p>
        </w:tc>
        <w:tc>
          <w:tcPr>
            <w:tcW w:w="423" w:type="dxa"/>
            <w:shd w:val="solid" w:color="FFFFFF" w:fill="auto"/>
          </w:tcPr>
          <w:p w14:paraId="247F7EB0" w14:textId="77777777" w:rsidR="00CF04B0" w:rsidRDefault="00CF04B0" w:rsidP="00CF04B0">
            <w:pPr>
              <w:pStyle w:val="TAR"/>
              <w:rPr>
                <w:rFonts w:cs="Arial"/>
                <w:sz w:val="16"/>
                <w:szCs w:val="16"/>
              </w:rPr>
            </w:pPr>
          </w:p>
        </w:tc>
        <w:tc>
          <w:tcPr>
            <w:tcW w:w="422" w:type="dxa"/>
            <w:shd w:val="solid" w:color="FFFFFF" w:fill="auto"/>
          </w:tcPr>
          <w:p w14:paraId="4A2BED1E" w14:textId="0ED30313"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1234872C" w14:textId="5029B715" w:rsidR="00CF04B0" w:rsidRDefault="00CF04B0" w:rsidP="00CF04B0">
            <w:pPr>
              <w:pStyle w:val="TAL"/>
              <w:rPr>
                <w:rFonts w:cs="Arial"/>
                <w:sz w:val="16"/>
                <w:szCs w:val="16"/>
              </w:rPr>
            </w:pPr>
            <w:r>
              <w:rPr>
                <w:rFonts w:cs="Arial"/>
                <w:sz w:val="16"/>
                <w:szCs w:val="16"/>
              </w:rPr>
              <w:t>Notification Event alignment with SA4</w:t>
            </w:r>
          </w:p>
        </w:tc>
        <w:tc>
          <w:tcPr>
            <w:tcW w:w="706" w:type="dxa"/>
            <w:shd w:val="solid" w:color="FFFFFF" w:fill="auto"/>
            <w:vAlign w:val="center"/>
          </w:tcPr>
          <w:p w14:paraId="04324C59" w14:textId="1C4C1AEA" w:rsidR="00CF04B0" w:rsidRDefault="00CF04B0" w:rsidP="00CF04B0">
            <w:pPr>
              <w:pStyle w:val="TAC"/>
              <w:rPr>
                <w:sz w:val="16"/>
                <w:szCs w:val="16"/>
              </w:rPr>
            </w:pPr>
            <w:r>
              <w:rPr>
                <w:sz w:val="16"/>
                <w:szCs w:val="16"/>
              </w:rPr>
              <w:t>18.3.0</w:t>
            </w:r>
          </w:p>
        </w:tc>
      </w:tr>
      <w:tr w:rsidR="00CF04B0" w:rsidRPr="00481D2D" w14:paraId="38F86758" w14:textId="77777777" w:rsidTr="00AF6927">
        <w:tc>
          <w:tcPr>
            <w:tcW w:w="792" w:type="dxa"/>
            <w:shd w:val="solid" w:color="FFFFFF" w:fill="auto"/>
          </w:tcPr>
          <w:p w14:paraId="7417B648" w14:textId="6B618FE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CB8D088" w14:textId="6B70B0C3"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6924CC4B" w14:textId="57007B08"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43BE3FC0" w14:textId="56EBF9EF" w:rsidR="00CF04B0" w:rsidRDefault="00CF04B0" w:rsidP="00CF04B0">
            <w:pPr>
              <w:pStyle w:val="TAL"/>
              <w:rPr>
                <w:rFonts w:cs="Arial"/>
                <w:sz w:val="16"/>
                <w:szCs w:val="16"/>
              </w:rPr>
            </w:pPr>
            <w:r>
              <w:rPr>
                <w:rFonts w:cs="Arial"/>
                <w:sz w:val="16"/>
                <w:szCs w:val="16"/>
              </w:rPr>
              <w:t>0035</w:t>
            </w:r>
          </w:p>
        </w:tc>
        <w:tc>
          <w:tcPr>
            <w:tcW w:w="423" w:type="dxa"/>
            <w:shd w:val="solid" w:color="FFFFFF" w:fill="auto"/>
          </w:tcPr>
          <w:p w14:paraId="74A06ECE" w14:textId="35E02E33"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49C7CEAB" w14:textId="74593556"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11505D73" w14:textId="1D602A24" w:rsidR="00CF04B0" w:rsidRDefault="00CF04B0" w:rsidP="00CF04B0">
            <w:pPr>
              <w:pStyle w:val="TAL"/>
              <w:rPr>
                <w:rFonts w:cs="Arial"/>
                <w:sz w:val="16"/>
                <w:szCs w:val="16"/>
              </w:rPr>
            </w:pPr>
            <w:r>
              <w:rPr>
                <w:rFonts w:cs="Arial"/>
                <w:sz w:val="16"/>
                <w:szCs w:val="16"/>
              </w:rPr>
              <w:t>Correction on the objAcqIds attribute</w:t>
            </w:r>
          </w:p>
        </w:tc>
        <w:tc>
          <w:tcPr>
            <w:tcW w:w="706" w:type="dxa"/>
            <w:shd w:val="solid" w:color="FFFFFF" w:fill="auto"/>
            <w:vAlign w:val="center"/>
          </w:tcPr>
          <w:p w14:paraId="531DCAC2" w14:textId="2EB1502F" w:rsidR="00CF04B0" w:rsidRDefault="00CF04B0" w:rsidP="00CF04B0">
            <w:pPr>
              <w:pStyle w:val="TAC"/>
              <w:rPr>
                <w:sz w:val="16"/>
                <w:szCs w:val="16"/>
              </w:rPr>
            </w:pPr>
            <w:r>
              <w:rPr>
                <w:sz w:val="16"/>
                <w:szCs w:val="16"/>
              </w:rPr>
              <w:t>18.3.0</w:t>
            </w:r>
          </w:p>
        </w:tc>
      </w:tr>
      <w:tr w:rsidR="00CF04B0" w:rsidRPr="00481D2D" w14:paraId="59DC7103" w14:textId="77777777" w:rsidTr="00AF6927">
        <w:tc>
          <w:tcPr>
            <w:tcW w:w="792" w:type="dxa"/>
            <w:shd w:val="solid" w:color="FFFFFF" w:fill="auto"/>
          </w:tcPr>
          <w:p w14:paraId="2CA15FE7" w14:textId="0D3D7156"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5E8FEF4" w14:textId="5D3A07FF"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1689AEE9" w14:textId="18FB2C08" w:rsidR="00CF04B0" w:rsidRDefault="00CF04B0" w:rsidP="00CF04B0">
            <w:pPr>
              <w:pStyle w:val="TAC"/>
              <w:rPr>
                <w:rFonts w:cs="Arial"/>
                <w:sz w:val="16"/>
                <w:szCs w:val="16"/>
              </w:rPr>
            </w:pPr>
            <w:r>
              <w:rPr>
                <w:rFonts w:cs="Arial"/>
                <w:sz w:val="16"/>
                <w:szCs w:val="16"/>
              </w:rPr>
              <w:t>CP-232085</w:t>
            </w:r>
          </w:p>
        </w:tc>
        <w:tc>
          <w:tcPr>
            <w:tcW w:w="522" w:type="dxa"/>
            <w:shd w:val="solid" w:color="FFFFFF" w:fill="auto"/>
          </w:tcPr>
          <w:p w14:paraId="3B07D312" w14:textId="3CC82E04" w:rsidR="00CF04B0" w:rsidRDefault="00CF04B0" w:rsidP="00CF04B0">
            <w:pPr>
              <w:pStyle w:val="TAL"/>
              <w:rPr>
                <w:rFonts w:cs="Arial"/>
                <w:sz w:val="16"/>
                <w:szCs w:val="16"/>
              </w:rPr>
            </w:pPr>
            <w:r>
              <w:rPr>
                <w:rFonts w:cs="Arial"/>
                <w:sz w:val="16"/>
                <w:szCs w:val="16"/>
              </w:rPr>
              <w:t>0037</w:t>
            </w:r>
          </w:p>
        </w:tc>
        <w:tc>
          <w:tcPr>
            <w:tcW w:w="423" w:type="dxa"/>
            <w:shd w:val="solid" w:color="FFFFFF" w:fill="auto"/>
          </w:tcPr>
          <w:p w14:paraId="36393CBF" w14:textId="77777777" w:rsidR="00CF04B0" w:rsidRDefault="00CF04B0" w:rsidP="00CF04B0">
            <w:pPr>
              <w:pStyle w:val="TAR"/>
              <w:rPr>
                <w:rFonts w:cs="Arial"/>
                <w:sz w:val="16"/>
                <w:szCs w:val="16"/>
              </w:rPr>
            </w:pPr>
          </w:p>
        </w:tc>
        <w:tc>
          <w:tcPr>
            <w:tcW w:w="422" w:type="dxa"/>
            <w:shd w:val="solid" w:color="FFFFFF" w:fill="auto"/>
          </w:tcPr>
          <w:p w14:paraId="4CDC31BE" w14:textId="669A1ECD" w:rsidR="00CF04B0" w:rsidRDefault="00CF04B0" w:rsidP="00CF04B0">
            <w:pPr>
              <w:pStyle w:val="TAC"/>
              <w:rPr>
                <w:rFonts w:cs="Arial"/>
                <w:sz w:val="16"/>
                <w:szCs w:val="16"/>
              </w:rPr>
            </w:pPr>
            <w:r>
              <w:rPr>
                <w:rFonts w:cs="Arial"/>
                <w:sz w:val="16"/>
                <w:szCs w:val="16"/>
              </w:rPr>
              <w:t>F</w:t>
            </w:r>
          </w:p>
        </w:tc>
        <w:tc>
          <w:tcPr>
            <w:tcW w:w="4847" w:type="dxa"/>
            <w:shd w:val="solid" w:color="FFFFFF" w:fill="auto"/>
          </w:tcPr>
          <w:p w14:paraId="366D355E" w14:textId="419C8606" w:rsidR="00CF04B0" w:rsidRDefault="00CF04B0" w:rsidP="00CF04B0">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16A52DD8" w14:textId="635DF85C" w:rsidR="00CF04B0" w:rsidRDefault="00CF04B0" w:rsidP="00CF04B0">
            <w:pPr>
              <w:pStyle w:val="TAC"/>
              <w:rPr>
                <w:sz w:val="16"/>
                <w:szCs w:val="16"/>
              </w:rPr>
            </w:pPr>
            <w:r>
              <w:rPr>
                <w:sz w:val="16"/>
                <w:szCs w:val="16"/>
              </w:rPr>
              <w:t>18.3.0</w:t>
            </w:r>
          </w:p>
        </w:tc>
      </w:tr>
      <w:tr w:rsidR="00342641" w:rsidRPr="00481D2D" w14:paraId="2B511E05" w14:textId="77777777" w:rsidTr="00AF6927">
        <w:tc>
          <w:tcPr>
            <w:tcW w:w="792" w:type="dxa"/>
            <w:shd w:val="solid" w:color="FFFFFF" w:fill="auto"/>
          </w:tcPr>
          <w:p w14:paraId="657ED1B4" w14:textId="7461221A"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4D3FCE17" w14:textId="1651B5DA"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23D2312F" w14:textId="7CBC764E" w:rsidR="00342641" w:rsidRDefault="00342641" w:rsidP="00342641">
            <w:pPr>
              <w:pStyle w:val="TAC"/>
              <w:rPr>
                <w:rFonts w:cs="Arial"/>
                <w:sz w:val="16"/>
                <w:szCs w:val="16"/>
              </w:rPr>
            </w:pPr>
            <w:r>
              <w:rPr>
                <w:rFonts w:cs="Arial"/>
                <w:sz w:val="16"/>
                <w:szCs w:val="16"/>
              </w:rPr>
              <w:t>CP-233264</w:t>
            </w:r>
          </w:p>
        </w:tc>
        <w:tc>
          <w:tcPr>
            <w:tcW w:w="522" w:type="dxa"/>
            <w:shd w:val="solid" w:color="FFFFFF" w:fill="auto"/>
          </w:tcPr>
          <w:p w14:paraId="51B58FF8" w14:textId="1005F043" w:rsidR="00342641" w:rsidRDefault="00342641" w:rsidP="00342641">
            <w:pPr>
              <w:pStyle w:val="TAL"/>
              <w:rPr>
                <w:rFonts w:cs="Arial"/>
                <w:sz w:val="16"/>
                <w:szCs w:val="16"/>
              </w:rPr>
            </w:pPr>
            <w:r>
              <w:rPr>
                <w:rFonts w:cs="Arial"/>
                <w:sz w:val="16"/>
                <w:szCs w:val="16"/>
              </w:rPr>
              <w:t>0039</w:t>
            </w:r>
          </w:p>
        </w:tc>
        <w:tc>
          <w:tcPr>
            <w:tcW w:w="423" w:type="dxa"/>
            <w:shd w:val="solid" w:color="FFFFFF" w:fill="auto"/>
          </w:tcPr>
          <w:p w14:paraId="3D610A44" w14:textId="77777777" w:rsidR="00342641" w:rsidRDefault="00342641" w:rsidP="00342641">
            <w:pPr>
              <w:pStyle w:val="TAR"/>
              <w:rPr>
                <w:rFonts w:cs="Arial"/>
                <w:sz w:val="16"/>
                <w:szCs w:val="16"/>
              </w:rPr>
            </w:pPr>
          </w:p>
        </w:tc>
        <w:tc>
          <w:tcPr>
            <w:tcW w:w="422" w:type="dxa"/>
            <w:shd w:val="solid" w:color="FFFFFF" w:fill="auto"/>
          </w:tcPr>
          <w:p w14:paraId="4ED39F21" w14:textId="5D165167"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278C9952" w14:textId="2726CC68" w:rsidR="00342641" w:rsidRDefault="00342641" w:rsidP="00342641">
            <w:pPr>
              <w:pStyle w:val="TAL"/>
              <w:rPr>
                <w:rFonts w:cs="Arial"/>
                <w:sz w:val="16"/>
                <w:szCs w:val="16"/>
              </w:rPr>
            </w:pPr>
            <w:r>
              <w:rPr>
                <w:rFonts w:cs="Arial"/>
                <w:sz w:val="16"/>
                <w:szCs w:val="16"/>
              </w:rPr>
              <w:t>Updating the 5MBS_Ph2 related features descriptions</w:t>
            </w:r>
          </w:p>
        </w:tc>
        <w:tc>
          <w:tcPr>
            <w:tcW w:w="706" w:type="dxa"/>
            <w:shd w:val="solid" w:color="FFFFFF" w:fill="auto"/>
            <w:vAlign w:val="center"/>
          </w:tcPr>
          <w:p w14:paraId="57E29A95" w14:textId="4F9E8C25" w:rsidR="00342641" w:rsidRDefault="00342641" w:rsidP="00342641">
            <w:pPr>
              <w:pStyle w:val="TAC"/>
              <w:rPr>
                <w:sz w:val="16"/>
                <w:szCs w:val="16"/>
              </w:rPr>
            </w:pPr>
            <w:r>
              <w:rPr>
                <w:sz w:val="16"/>
                <w:szCs w:val="16"/>
              </w:rPr>
              <w:t>18.4.0</w:t>
            </w:r>
          </w:p>
        </w:tc>
      </w:tr>
      <w:tr w:rsidR="00342641" w:rsidRPr="00481D2D" w14:paraId="6D0B6C68" w14:textId="77777777" w:rsidTr="00AF6927">
        <w:tc>
          <w:tcPr>
            <w:tcW w:w="792" w:type="dxa"/>
            <w:shd w:val="solid" w:color="FFFFFF" w:fill="auto"/>
          </w:tcPr>
          <w:p w14:paraId="61F98220" w14:textId="3A51F057"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3C01FD70" w14:textId="57BA3B78"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3364762C" w14:textId="2F79C53F" w:rsidR="00342641" w:rsidRDefault="00342641" w:rsidP="00342641">
            <w:pPr>
              <w:pStyle w:val="TAC"/>
              <w:rPr>
                <w:rFonts w:cs="Arial"/>
                <w:sz w:val="16"/>
                <w:szCs w:val="16"/>
              </w:rPr>
            </w:pPr>
            <w:r>
              <w:rPr>
                <w:rFonts w:cs="Arial"/>
                <w:sz w:val="16"/>
                <w:szCs w:val="16"/>
              </w:rPr>
              <w:t>CP-233228</w:t>
            </w:r>
          </w:p>
        </w:tc>
        <w:tc>
          <w:tcPr>
            <w:tcW w:w="522" w:type="dxa"/>
            <w:shd w:val="solid" w:color="FFFFFF" w:fill="auto"/>
          </w:tcPr>
          <w:p w14:paraId="30165093" w14:textId="11E9387C" w:rsidR="00342641" w:rsidRDefault="00342641" w:rsidP="00342641">
            <w:pPr>
              <w:pStyle w:val="TAL"/>
              <w:rPr>
                <w:rFonts w:cs="Arial"/>
                <w:sz w:val="16"/>
                <w:szCs w:val="16"/>
              </w:rPr>
            </w:pPr>
            <w:r>
              <w:rPr>
                <w:rFonts w:cs="Arial"/>
                <w:sz w:val="16"/>
                <w:szCs w:val="16"/>
              </w:rPr>
              <w:t>0040</w:t>
            </w:r>
          </w:p>
        </w:tc>
        <w:tc>
          <w:tcPr>
            <w:tcW w:w="423" w:type="dxa"/>
            <w:shd w:val="solid" w:color="FFFFFF" w:fill="auto"/>
          </w:tcPr>
          <w:p w14:paraId="631DE207" w14:textId="0F1B1C5F" w:rsidR="00342641" w:rsidRDefault="00342641" w:rsidP="00342641">
            <w:pPr>
              <w:pStyle w:val="TAR"/>
              <w:rPr>
                <w:rFonts w:cs="Arial"/>
                <w:sz w:val="16"/>
                <w:szCs w:val="16"/>
              </w:rPr>
            </w:pPr>
          </w:p>
        </w:tc>
        <w:tc>
          <w:tcPr>
            <w:tcW w:w="422" w:type="dxa"/>
            <w:shd w:val="solid" w:color="FFFFFF" w:fill="auto"/>
          </w:tcPr>
          <w:p w14:paraId="0C752374" w14:textId="21AB7A7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04DDC4C1" w14:textId="0AA2AC0C" w:rsidR="00342641" w:rsidRDefault="00342641" w:rsidP="00342641">
            <w:pPr>
              <w:pStyle w:val="TAL"/>
              <w:rPr>
                <w:rFonts w:cs="Arial"/>
                <w:sz w:val="16"/>
                <w:szCs w:val="16"/>
              </w:rPr>
            </w:pPr>
            <w:r>
              <w:rPr>
                <w:rFonts w:cs="Arial"/>
                <w:sz w:val="16"/>
                <w:szCs w:val="16"/>
              </w:rPr>
              <w:t>Updating the obsoleted IETF HTTP RFCs</w:t>
            </w:r>
          </w:p>
        </w:tc>
        <w:tc>
          <w:tcPr>
            <w:tcW w:w="706" w:type="dxa"/>
            <w:shd w:val="solid" w:color="FFFFFF" w:fill="auto"/>
            <w:vAlign w:val="center"/>
          </w:tcPr>
          <w:p w14:paraId="4AD1C8A6" w14:textId="4E5AA987" w:rsidR="00342641" w:rsidRDefault="00342641" w:rsidP="00342641">
            <w:pPr>
              <w:pStyle w:val="TAC"/>
              <w:rPr>
                <w:sz w:val="16"/>
                <w:szCs w:val="16"/>
              </w:rPr>
            </w:pPr>
            <w:r>
              <w:rPr>
                <w:sz w:val="16"/>
                <w:szCs w:val="16"/>
              </w:rPr>
              <w:t>18.4.0</w:t>
            </w:r>
          </w:p>
        </w:tc>
      </w:tr>
      <w:tr w:rsidR="00342641" w:rsidRPr="00481D2D" w14:paraId="3B00128A" w14:textId="77777777" w:rsidTr="00AF6927">
        <w:tc>
          <w:tcPr>
            <w:tcW w:w="792" w:type="dxa"/>
            <w:shd w:val="solid" w:color="FFFFFF" w:fill="auto"/>
          </w:tcPr>
          <w:p w14:paraId="6A4AC565" w14:textId="6A8BDFDB"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1839805" w14:textId="1E884B2E"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406BD9F9" w14:textId="722A1378"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0495FD5A" w14:textId="22FE3E8F" w:rsidR="00342641" w:rsidRDefault="00342641" w:rsidP="00342641">
            <w:pPr>
              <w:pStyle w:val="TAL"/>
              <w:rPr>
                <w:rFonts w:cs="Arial"/>
                <w:sz w:val="16"/>
                <w:szCs w:val="16"/>
              </w:rPr>
            </w:pPr>
            <w:r>
              <w:rPr>
                <w:rFonts w:cs="Arial"/>
                <w:sz w:val="16"/>
                <w:szCs w:val="16"/>
              </w:rPr>
              <w:t>0042</w:t>
            </w:r>
          </w:p>
        </w:tc>
        <w:tc>
          <w:tcPr>
            <w:tcW w:w="423" w:type="dxa"/>
            <w:shd w:val="solid" w:color="FFFFFF" w:fill="auto"/>
          </w:tcPr>
          <w:p w14:paraId="09251BA6" w14:textId="7BB319E1"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6FA25A63" w14:textId="6B47413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27272D0" w14:textId="613B5E03" w:rsidR="00342641" w:rsidRDefault="00342641" w:rsidP="00342641">
            <w:pPr>
              <w:pStyle w:val="TAL"/>
              <w:rPr>
                <w:rFonts w:cs="Arial"/>
                <w:sz w:val="16"/>
                <w:szCs w:val="16"/>
              </w:rPr>
            </w:pPr>
            <w:r>
              <w:rPr>
                <w:rFonts w:cs="Arial"/>
                <w:sz w:val="16"/>
                <w:szCs w:val="16"/>
              </w:rPr>
              <w:t>Correction on the target service area</w:t>
            </w:r>
          </w:p>
        </w:tc>
        <w:tc>
          <w:tcPr>
            <w:tcW w:w="706" w:type="dxa"/>
            <w:shd w:val="solid" w:color="FFFFFF" w:fill="auto"/>
            <w:vAlign w:val="center"/>
          </w:tcPr>
          <w:p w14:paraId="3BAB704D" w14:textId="41759D4E" w:rsidR="00342641" w:rsidRDefault="00342641" w:rsidP="00342641">
            <w:pPr>
              <w:pStyle w:val="TAC"/>
              <w:rPr>
                <w:sz w:val="16"/>
                <w:szCs w:val="16"/>
              </w:rPr>
            </w:pPr>
            <w:r>
              <w:rPr>
                <w:sz w:val="16"/>
                <w:szCs w:val="16"/>
              </w:rPr>
              <w:t>18.4.0</w:t>
            </w:r>
          </w:p>
        </w:tc>
      </w:tr>
      <w:tr w:rsidR="00342641" w:rsidRPr="00481D2D" w14:paraId="261A39B8" w14:textId="77777777" w:rsidTr="00AF6927">
        <w:tc>
          <w:tcPr>
            <w:tcW w:w="792" w:type="dxa"/>
            <w:shd w:val="solid" w:color="FFFFFF" w:fill="auto"/>
          </w:tcPr>
          <w:p w14:paraId="74B82698" w14:textId="7CB0B6DD"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7AD87A2" w14:textId="6DB8DC5B"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373939C7" w14:textId="182CAABD"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296A5EA9" w14:textId="5B11B125" w:rsidR="00342641" w:rsidRDefault="00342641" w:rsidP="00342641">
            <w:pPr>
              <w:pStyle w:val="TAL"/>
              <w:rPr>
                <w:rFonts w:cs="Arial"/>
                <w:sz w:val="16"/>
                <w:szCs w:val="16"/>
              </w:rPr>
            </w:pPr>
            <w:r>
              <w:rPr>
                <w:rFonts w:cs="Arial"/>
                <w:sz w:val="16"/>
                <w:szCs w:val="16"/>
              </w:rPr>
              <w:t>0043</w:t>
            </w:r>
          </w:p>
        </w:tc>
        <w:tc>
          <w:tcPr>
            <w:tcW w:w="423" w:type="dxa"/>
            <w:shd w:val="solid" w:color="FFFFFF" w:fill="auto"/>
          </w:tcPr>
          <w:p w14:paraId="70BE4B4A" w14:textId="4B2D07A3"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F5B442D" w14:textId="007D942C"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7B535A92" w14:textId="52A738F9" w:rsidR="00342641" w:rsidRDefault="00342641" w:rsidP="00342641">
            <w:pPr>
              <w:pStyle w:val="TAL"/>
              <w:rPr>
                <w:rFonts w:cs="Arial"/>
                <w:sz w:val="16"/>
                <w:szCs w:val="16"/>
              </w:rPr>
            </w:pPr>
            <w:r>
              <w:rPr>
                <w:rFonts w:cs="Arial"/>
                <w:sz w:val="16"/>
                <w:szCs w:val="16"/>
              </w:rPr>
              <w:t>Notification events alighment with SA4</w:t>
            </w:r>
          </w:p>
        </w:tc>
        <w:tc>
          <w:tcPr>
            <w:tcW w:w="706" w:type="dxa"/>
            <w:shd w:val="solid" w:color="FFFFFF" w:fill="auto"/>
            <w:vAlign w:val="center"/>
          </w:tcPr>
          <w:p w14:paraId="47C68647" w14:textId="205E126F" w:rsidR="00342641" w:rsidRDefault="00342641" w:rsidP="00342641">
            <w:pPr>
              <w:pStyle w:val="TAC"/>
              <w:rPr>
                <w:sz w:val="16"/>
                <w:szCs w:val="16"/>
              </w:rPr>
            </w:pPr>
            <w:r>
              <w:rPr>
                <w:sz w:val="16"/>
                <w:szCs w:val="16"/>
              </w:rPr>
              <w:t>18.4.0</w:t>
            </w:r>
          </w:p>
        </w:tc>
      </w:tr>
      <w:tr w:rsidR="00342641" w:rsidRPr="00481D2D" w14:paraId="3E45A217" w14:textId="77777777" w:rsidTr="00AF6927">
        <w:tc>
          <w:tcPr>
            <w:tcW w:w="792" w:type="dxa"/>
            <w:shd w:val="solid" w:color="FFFFFF" w:fill="auto"/>
          </w:tcPr>
          <w:p w14:paraId="247C6865" w14:textId="60AA0BB5"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3BD9FF7" w14:textId="67EA752F"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2CAEA631" w14:textId="3D1BC5B3" w:rsidR="00342641" w:rsidRDefault="00342641" w:rsidP="00342641">
            <w:pPr>
              <w:pStyle w:val="TAC"/>
              <w:rPr>
                <w:rFonts w:cs="Arial"/>
                <w:sz w:val="16"/>
                <w:szCs w:val="16"/>
              </w:rPr>
            </w:pPr>
            <w:r>
              <w:rPr>
                <w:rFonts w:cs="Arial"/>
                <w:sz w:val="16"/>
                <w:szCs w:val="16"/>
              </w:rPr>
              <w:t>CP-233229</w:t>
            </w:r>
          </w:p>
        </w:tc>
        <w:tc>
          <w:tcPr>
            <w:tcW w:w="522" w:type="dxa"/>
            <w:shd w:val="solid" w:color="FFFFFF" w:fill="auto"/>
          </w:tcPr>
          <w:p w14:paraId="432A6903" w14:textId="1C9ABCFC" w:rsidR="00342641" w:rsidRDefault="00342641" w:rsidP="00342641">
            <w:pPr>
              <w:pStyle w:val="TAL"/>
              <w:rPr>
                <w:rFonts w:cs="Arial"/>
                <w:sz w:val="16"/>
                <w:szCs w:val="16"/>
              </w:rPr>
            </w:pPr>
            <w:r>
              <w:rPr>
                <w:rFonts w:cs="Arial"/>
                <w:sz w:val="16"/>
                <w:szCs w:val="16"/>
              </w:rPr>
              <w:t>0045</w:t>
            </w:r>
          </w:p>
        </w:tc>
        <w:tc>
          <w:tcPr>
            <w:tcW w:w="423" w:type="dxa"/>
            <w:shd w:val="solid" w:color="FFFFFF" w:fill="auto"/>
          </w:tcPr>
          <w:p w14:paraId="4D0B6F4E" w14:textId="728CD55F"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AB9EDA9" w14:textId="52CC529B"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59DF3C91" w14:textId="4C2DF9D5" w:rsidR="00342641" w:rsidRPr="00C16DBA" w:rsidRDefault="00342641" w:rsidP="00342641">
            <w:pPr>
              <w:pStyle w:val="TAL"/>
              <w:rPr>
                <w:rFonts w:cs="Arial"/>
                <w:sz w:val="16"/>
                <w:szCs w:val="16"/>
              </w:rPr>
            </w:pPr>
            <w:r>
              <w:rPr>
                <w:rFonts w:cs="Arial"/>
                <w:sz w:val="16"/>
                <w:szCs w:val="16"/>
              </w:rPr>
              <w:t>Updating the obsoleted ProblemDetails IETF HTTP RFC</w:t>
            </w:r>
          </w:p>
        </w:tc>
        <w:tc>
          <w:tcPr>
            <w:tcW w:w="706" w:type="dxa"/>
            <w:shd w:val="solid" w:color="FFFFFF" w:fill="auto"/>
            <w:vAlign w:val="center"/>
          </w:tcPr>
          <w:p w14:paraId="64236E26" w14:textId="56DE76F1" w:rsidR="00342641" w:rsidRDefault="00342641" w:rsidP="00342641">
            <w:pPr>
              <w:pStyle w:val="TAC"/>
              <w:rPr>
                <w:sz w:val="16"/>
                <w:szCs w:val="16"/>
              </w:rPr>
            </w:pPr>
            <w:r>
              <w:rPr>
                <w:sz w:val="16"/>
                <w:szCs w:val="16"/>
              </w:rPr>
              <w:t>18.4.0</w:t>
            </w:r>
          </w:p>
        </w:tc>
      </w:tr>
      <w:tr w:rsidR="00342641" w:rsidRPr="00481D2D" w14:paraId="6F1D996A" w14:textId="77777777" w:rsidTr="00AF6927">
        <w:tc>
          <w:tcPr>
            <w:tcW w:w="792" w:type="dxa"/>
            <w:shd w:val="solid" w:color="FFFFFF" w:fill="auto"/>
          </w:tcPr>
          <w:p w14:paraId="1068109E" w14:textId="2F85D3F8"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03524316" w14:textId="289E7C18"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05E453A0" w14:textId="3E63E557" w:rsidR="00342641" w:rsidRDefault="00342641" w:rsidP="00342641">
            <w:pPr>
              <w:pStyle w:val="TAC"/>
              <w:rPr>
                <w:rFonts w:cs="Arial"/>
                <w:sz w:val="16"/>
                <w:szCs w:val="16"/>
              </w:rPr>
            </w:pPr>
            <w:r>
              <w:rPr>
                <w:rFonts w:cs="Arial"/>
                <w:sz w:val="16"/>
                <w:szCs w:val="16"/>
              </w:rPr>
              <w:t>CP-233237</w:t>
            </w:r>
          </w:p>
        </w:tc>
        <w:tc>
          <w:tcPr>
            <w:tcW w:w="522" w:type="dxa"/>
            <w:shd w:val="solid" w:color="FFFFFF" w:fill="auto"/>
          </w:tcPr>
          <w:p w14:paraId="2368D02F" w14:textId="2C27E3D5" w:rsidR="00342641" w:rsidRDefault="00342641" w:rsidP="00342641">
            <w:pPr>
              <w:pStyle w:val="TAL"/>
              <w:rPr>
                <w:rFonts w:cs="Arial"/>
                <w:sz w:val="16"/>
                <w:szCs w:val="16"/>
              </w:rPr>
            </w:pPr>
            <w:r>
              <w:rPr>
                <w:rFonts w:cs="Arial"/>
                <w:sz w:val="16"/>
                <w:szCs w:val="16"/>
              </w:rPr>
              <w:t>0046</w:t>
            </w:r>
          </w:p>
        </w:tc>
        <w:tc>
          <w:tcPr>
            <w:tcW w:w="423" w:type="dxa"/>
            <w:shd w:val="solid" w:color="FFFFFF" w:fill="auto"/>
          </w:tcPr>
          <w:p w14:paraId="0707683F" w14:textId="0AD89364" w:rsidR="00342641" w:rsidRDefault="00342641" w:rsidP="00342641">
            <w:pPr>
              <w:pStyle w:val="TAR"/>
              <w:rPr>
                <w:rFonts w:cs="Arial"/>
                <w:sz w:val="16"/>
                <w:szCs w:val="16"/>
              </w:rPr>
            </w:pPr>
          </w:p>
        </w:tc>
        <w:tc>
          <w:tcPr>
            <w:tcW w:w="422" w:type="dxa"/>
            <w:shd w:val="solid" w:color="FFFFFF" w:fill="auto"/>
          </w:tcPr>
          <w:p w14:paraId="4236E090" w14:textId="17996362"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E51C1D3" w14:textId="2B455462" w:rsidR="00342641" w:rsidRPr="00C16DBA" w:rsidRDefault="00342641" w:rsidP="00342641">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185A527" w14:textId="33E70546" w:rsidR="00342641" w:rsidRDefault="00342641" w:rsidP="00342641">
            <w:pPr>
              <w:pStyle w:val="TAC"/>
              <w:rPr>
                <w:sz w:val="16"/>
                <w:szCs w:val="16"/>
              </w:rPr>
            </w:pPr>
            <w:r>
              <w:rPr>
                <w:sz w:val="16"/>
                <w:szCs w:val="16"/>
              </w:rPr>
              <w:t>18.4.0</w:t>
            </w:r>
          </w:p>
        </w:tc>
      </w:tr>
      <w:tr w:rsidR="00AC3981" w:rsidRPr="00481D2D" w14:paraId="72A1ACCC" w14:textId="77777777" w:rsidTr="00AF6927">
        <w:tc>
          <w:tcPr>
            <w:tcW w:w="792" w:type="dxa"/>
            <w:shd w:val="solid" w:color="FFFFFF" w:fill="auto"/>
          </w:tcPr>
          <w:p w14:paraId="1E524431" w14:textId="58AECFE1"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550EDFDF" w14:textId="630B6D66" w:rsidR="00AC3981" w:rsidRDefault="00AC3981" w:rsidP="00AC3981">
            <w:pPr>
              <w:pStyle w:val="TAC"/>
              <w:rPr>
                <w:rFonts w:cs="Arial"/>
                <w:sz w:val="16"/>
                <w:szCs w:val="16"/>
              </w:rPr>
            </w:pPr>
            <w:r>
              <w:rPr>
                <w:rFonts w:cs="Arial"/>
                <w:sz w:val="16"/>
                <w:szCs w:val="16"/>
              </w:rPr>
              <w:t>CT#104</w:t>
            </w:r>
          </w:p>
        </w:tc>
        <w:tc>
          <w:tcPr>
            <w:tcW w:w="1078" w:type="dxa"/>
            <w:shd w:val="solid" w:color="FFFFFF" w:fill="auto"/>
          </w:tcPr>
          <w:p w14:paraId="36AF4035" w14:textId="01F6D5B9" w:rsidR="00AC3981" w:rsidRDefault="00AC3981" w:rsidP="00AC3981">
            <w:pPr>
              <w:pStyle w:val="TAC"/>
              <w:rPr>
                <w:rFonts w:cs="Arial"/>
                <w:sz w:val="16"/>
                <w:szCs w:val="16"/>
              </w:rPr>
            </w:pPr>
            <w:r>
              <w:rPr>
                <w:rFonts w:cs="Arial"/>
                <w:sz w:val="16"/>
                <w:szCs w:val="16"/>
              </w:rPr>
              <w:t>CP-241</w:t>
            </w:r>
            <w:r w:rsidR="00CA72DC">
              <w:rPr>
                <w:rFonts w:cs="Arial"/>
                <w:sz w:val="16"/>
                <w:szCs w:val="16"/>
              </w:rPr>
              <w:t>269</w:t>
            </w:r>
          </w:p>
        </w:tc>
        <w:tc>
          <w:tcPr>
            <w:tcW w:w="522" w:type="dxa"/>
            <w:shd w:val="solid" w:color="FFFFFF" w:fill="auto"/>
          </w:tcPr>
          <w:p w14:paraId="7C3F150E" w14:textId="2BBA326D" w:rsidR="00AC3981" w:rsidRDefault="00AC3981" w:rsidP="00AC3981">
            <w:pPr>
              <w:pStyle w:val="TAL"/>
              <w:rPr>
                <w:rFonts w:cs="Arial"/>
                <w:sz w:val="16"/>
                <w:szCs w:val="16"/>
              </w:rPr>
            </w:pPr>
            <w:r>
              <w:rPr>
                <w:rFonts w:cs="Arial"/>
                <w:sz w:val="16"/>
                <w:szCs w:val="16"/>
              </w:rPr>
              <w:t>0048</w:t>
            </w:r>
          </w:p>
        </w:tc>
        <w:tc>
          <w:tcPr>
            <w:tcW w:w="423" w:type="dxa"/>
            <w:shd w:val="solid" w:color="FFFFFF" w:fill="auto"/>
          </w:tcPr>
          <w:p w14:paraId="1B17B831" w14:textId="0BF69042" w:rsidR="00AC3981" w:rsidRDefault="00CA72DC" w:rsidP="00AC3981">
            <w:pPr>
              <w:pStyle w:val="TAR"/>
              <w:rPr>
                <w:rFonts w:cs="Arial"/>
                <w:sz w:val="16"/>
                <w:szCs w:val="16"/>
              </w:rPr>
            </w:pPr>
            <w:r>
              <w:rPr>
                <w:rFonts w:cs="Arial"/>
                <w:sz w:val="16"/>
                <w:szCs w:val="16"/>
              </w:rPr>
              <w:t>5</w:t>
            </w:r>
          </w:p>
        </w:tc>
        <w:tc>
          <w:tcPr>
            <w:tcW w:w="422" w:type="dxa"/>
            <w:shd w:val="solid" w:color="FFFFFF" w:fill="auto"/>
          </w:tcPr>
          <w:p w14:paraId="7801FE3F" w14:textId="01FAE920" w:rsidR="00AC3981" w:rsidRDefault="00AC3981" w:rsidP="00AC3981">
            <w:pPr>
              <w:pStyle w:val="TAC"/>
              <w:rPr>
                <w:rFonts w:cs="Arial"/>
                <w:sz w:val="16"/>
                <w:szCs w:val="16"/>
              </w:rPr>
            </w:pPr>
            <w:r>
              <w:rPr>
                <w:rFonts w:cs="Arial"/>
                <w:sz w:val="16"/>
                <w:szCs w:val="16"/>
              </w:rPr>
              <w:t>B</w:t>
            </w:r>
          </w:p>
        </w:tc>
        <w:tc>
          <w:tcPr>
            <w:tcW w:w="4847" w:type="dxa"/>
            <w:shd w:val="solid" w:color="FFFFFF" w:fill="auto"/>
          </w:tcPr>
          <w:p w14:paraId="7F83BDE7" w14:textId="2DFAF7B9" w:rsidR="00AC3981" w:rsidRDefault="00AC3981" w:rsidP="00AC3981">
            <w:pPr>
              <w:pStyle w:val="TAL"/>
              <w:rPr>
                <w:rFonts w:cs="Arial"/>
                <w:sz w:val="16"/>
                <w:szCs w:val="16"/>
              </w:rPr>
            </w:pPr>
            <w:r>
              <w:rPr>
                <w:rFonts w:cs="Arial"/>
                <w:sz w:val="16"/>
                <w:szCs w:val="16"/>
              </w:rPr>
              <w:t>Defining the missing 5MBS error handling procedures</w:t>
            </w:r>
          </w:p>
        </w:tc>
        <w:tc>
          <w:tcPr>
            <w:tcW w:w="706" w:type="dxa"/>
            <w:shd w:val="solid" w:color="FFFFFF" w:fill="auto"/>
            <w:vAlign w:val="center"/>
          </w:tcPr>
          <w:p w14:paraId="7C195368" w14:textId="6219E09A" w:rsidR="00AC3981" w:rsidRDefault="00AC3981" w:rsidP="00AC3981">
            <w:pPr>
              <w:pStyle w:val="TAC"/>
              <w:rPr>
                <w:sz w:val="16"/>
                <w:szCs w:val="16"/>
              </w:rPr>
            </w:pPr>
            <w:r>
              <w:rPr>
                <w:sz w:val="16"/>
                <w:szCs w:val="16"/>
              </w:rPr>
              <w:t>18.5.0</w:t>
            </w:r>
          </w:p>
        </w:tc>
      </w:tr>
      <w:tr w:rsidR="00F13D3E" w:rsidRPr="00481D2D" w14:paraId="491947D4" w14:textId="77777777" w:rsidTr="00AF6927">
        <w:tc>
          <w:tcPr>
            <w:tcW w:w="792" w:type="dxa"/>
            <w:shd w:val="solid" w:color="FFFFFF" w:fill="auto"/>
          </w:tcPr>
          <w:p w14:paraId="3F6EFD3A" w14:textId="0D282FDA"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1FF5824C" w14:textId="4870C33D" w:rsidR="00F13D3E" w:rsidRDefault="00F13D3E" w:rsidP="00F13D3E">
            <w:pPr>
              <w:pStyle w:val="TAC"/>
              <w:rPr>
                <w:rFonts w:cs="Arial"/>
                <w:sz w:val="16"/>
                <w:szCs w:val="16"/>
              </w:rPr>
            </w:pPr>
            <w:r>
              <w:rPr>
                <w:rFonts w:cs="Arial"/>
                <w:sz w:val="16"/>
                <w:szCs w:val="16"/>
              </w:rPr>
              <w:t>CT#104</w:t>
            </w:r>
          </w:p>
        </w:tc>
        <w:tc>
          <w:tcPr>
            <w:tcW w:w="1078" w:type="dxa"/>
            <w:shd w:val="solid" w:color="FFFFFF" w:fill="auto"/>
          </w:tcPr>
          <w:p w14:paraId="28946A7D" w14:textId="195A5913" w:rsidR="00F13D3E" w:rsidRDefault="00F13D3E" w:rsidP="00F13D3E">
            <w:pPr>
              <w:pStyle w:val="TAC"/>
              <w:rPr>
                <w:rFonts w:cs="Arial"/>
                <w:sz w:val="16"/>
                <w:szCs w:val="16"/>
              </w:rPr>
            </w:pPr>
            <w:r>
              <w:rPr>
                <w:rFonts w:cs="Arial"/>
                <w:sz w:val="16"/>
                <w:szCs w:val="16"/>
              </w:rPr>
              <w:t>CP-241</w:t>
            </w:r>
            <w:r w:rsidR="00AC3981">
              <w:rPr>
                <w:rFonts w:cs="Arial"/>
                <w:sz w:val="16"/>
                <w:szCs w:val="16"/>
              </w:rPr>
              <w:t>118</w:t>
            </w:r>
          </w:p>
        </w:tc>
        <w:tc>
          <w:tcPr>
            <w:tcW w:w="522" w:type="dxa"/>
            <w:shd w:val="solid" w:color="FFFFFF" w:fill="auto"/>
          </w:tcPr>
          <w:p w14:paraId="60C5FED2" w14:textId="26FFB6D2" w:rsidR="00F13D3E" w:rsidRDefault="00F13D3E" w:rsidP="00F13D3E">
            <w:pPr>
              <w:pStyle w:val="TAL"/>
              <w:rPr>
                <w:rFonts w:cs="Arial"/>
                <w:sz w:val="16"/>
                <w:szCs w:val="16"/>
              </w:rPr>
            </w:pPr>
            <w:r>
              <w:rPr>
                <w:rFonts w:cs="Arial"/>
                <w:sz w:val="16"/>
                <w:szCs w:val="16"/>
              </w:rPr>
              <w:t>0049</w:t>
            </w:r>
          </w:p>
        </w:tc>
        <w:tc>
          <w:tcPr>
            <w:tcW w:w="423" w:type="dxa"/>
            <w:shd w:val="solid" w:color="FFFFFF" w:fill="auto"/>
          </w:tcPr>
          <w:p w14:paraId="26CDAE15" w14:textId="3B156BB5" w:rsidR="00F13D3E" w:rsidRDefault="00F13D3E" w:rsidP="00F13D3E">
            <w:pPr>
              <w:pStyle w:val="TAR"/>
              <w:rPr>
                <w:rFonts w:cs="Arial"/>
                <w:sz w:val="16"/>
                <w:szCs w:val="16"/>
              </w:rPr>
            </w:pPr>
            <w:r>
              <w:rPr>
                <w:rFonts w:cs="Arial"/>
                <w:sz w:val="16"/>
                <w:szCs w:val="16"/>
              </w:rPr>
              <w:t>1</w:t>
            </w:r>
          </w:p>
        </w:tc>
        <w:tc>
          <w:tcPr>
            <w:tcW w:w="422" w:type="dxa"/>
            <w:shd w:val="solid" w:color="FFFFFF" w:fill="auto"/>
          </w:tcPr>
          <w:p w14:paraId="3B9C35C5" w14:textId="70D68C3B" w:rsidR="00F13D3E" w:rsidRDefault="00F13D3E" w:rsidP="00F13D3E">
            <w:pPr>
              <w:pStyle w:val="TAC"/>
              <w:rPr>
                <w:rFonts w:cs="Arial"/>
                <w:sz w:val="16"/>
                <w:szCs w:val="16"/>
              </w:rPr>
            </w:pPr>
            <w:r>
              <w:rPr>
                <w:rFonts w:cs="Arial"/>
                <w:sz w:val="16"/>
                <w:szCs w:val="16"/>
              </w:rPr>
              <w:t>B</w:t>
            </w:r>
          </w:p>
        </w:tc>
        <w:tc>
          <w:tcPr>
            <w:tcW w:w="4847" w:type="dxa"/>
            <w:shd w:val="solid" w:color="FFFFFF" w:fill="auto"/>
          </w:tcPr>
          <w:p w14:paraId="72C78DBF" w14:textId="366C7406" w:rsidR="00F13D3E" w:rsidRDefault="00F13D3E" w:rsidP="00F13D3E">
            <w:pPr>
              <w:pStyle w:val="TAL"/>
              <w:rPr>
                <w:rFonts w:cs="Arial"/>
                <w:sz w:val="16"/>
                <w:szCs w:val="16"/>
              </w:rPr>
            </w:pPr>
            <w:r>
              <w:rPr>
                <w:rFonts w:cs="Arial"/>
                <w:sz w:val="16"/>
                <w:szCs w:val="16"/>
              </w:rPr>
              <w:t>Support RedCap UEs indication in the MBS Session.</w:t>
            </w:r>
          </w:p>
        </w:tc>
        <w:tc>
          <w:tcPr>
            <w:tcW w:w="706" w:type="dxa"/>
            <w:shd w:val="solid" w:color="FFFFFF" w:fill="auto"/>
            <w:vAlign w:val="center"/>
          </w:tcPr>
          <w:p w14:paraId="6C95C7A7" w14:textId="212C69FB" w:rsidR="00F13D3E" w:rsidRDefault="00F13D3E" w:rsidP="00F13D3E">
            <w:pPr>
              <w:pStyle w:val="TAC"/>
              <w:rPr>
                <w:sz w:val="16"/>
                <w:szCs w:val="16"/>
              </w:rPr>
            </w:pPr>
            <w:r>
              <w:rPr>
                <w:sz w:val="16"/>
                <w:szCs w:val="16"/>
              </w:rPr>
              <w:t>18.5.0</w:t>
            </w:r>
          </w:p>
        </w:tc>
      </w:tr>
      <w:tr w:rsidR="00F13D3E" w:rsidRPr="00481D2D" w14:paraId="6C9A778E" w14:textId="77777777" w:rsidTr="00AF6927">
        <w:tc>
          <w:tcPr>
            <w:tcW w:w="792" w:type="dxa"/>
            <w:shd w:val="solid" w:color="FFFFFF" w:fill="auto"/>
          </w:tcPr>
          <w:p w14:paraId="5449AD59" w14:textId="634033EB"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298C0E7E" w14:textId="28FEC531" w:rsidR="00F13D3E" w:rsidRDefault="00F13D3E" w:rsidP="00F13D3E">
            <w:pPr>
              <w:pStyle w:val="TAC"/>
              <w:rPr>
                <w:rFonts w:cs="Arial"/>
                <w:sz w:val="16"/>
                <w:szCs w:val="16"/>
              </w:rPr>
            </w:pPr>
            <w:r>
              <w:rPr>
                <w:rFonts w:cs="Arial"/>
                <w:sz w:val="16"/>
                <w:szCs w:val="16"/>
              </w:rPr>
              <w:t>CT#104</w:t>
            </w:r>
          </w:p>
        </w:tc>
        <w:tc>
          <w:tcPr>
            <w:tcW w:w="1078" w:type="dxa"/>
            <w:shd w:val="solid" w:color="FFFFFF" w:fill="auto"/>
          </w:tcPr>
          <w:p w14:paraId="7D14C578" w14:textId="33C8EBB1" w:rsidR="00F13D3E" w:rsidRDefault="00F13D3E" w:rsidP="00F13D3E">
            <w:pPr>
              <w:pStyle w:val="TAC"/>
              <w:rPr>
                <w:rFonts w:cs="Arial"/>
                <w:sz w:val="16"/>
                <w:szCs w:val="16"/>
              </w:rPr>
            </w:pPr>
            <w:r>
              <w:rPr>
                <w:rFonts w:cs="Arial"/>
                <w:sz w:val="16"/>
                <w:szCs w:val="16"/>
              </w:rPr>
              <w:t>CP-241</w:t>
            </w:r>
            <w:r w:rsidR="00AC3981">
              <w:rPr>
                <w:rFonts w:cs="Arial"/>
                <w:sz w:val="16"/>
                <w:szCs w:val="16"/>
              </w:rPr>
              <w:t>093</w:t>
            </w:r>
          </w:p>
        </w:tc>
        <w:tc>
          <w:tcPr>
            <w:tcW w:w="522" w:type="dxa"/>
            <w:shd w:val="solid" w:color="FFFFFF" w:fill="auto"/>
          </w:tcPr>
          <w:p w14:paraId="20E89AA9" w14:textId="4EC26EBE" w:rsidR="00F13D3E" w:rsidRDefault="00F13D3E" w:rsidP="00F13D3E">
            <w:pPr>
              <w:pStyle w:val="TAL"/>
              <w:rPr>
                <w:rFonts w:cs="Arial"/>
                <w:sz w:val="16"/>
                <w:szCs w:val="16"/>
              </w:rPr>
            </w:pPr>
            <w:r>
              <w:rPr>
                <w:rFonts w:cs="Arial"/>
                <w:sz w:val="16"/>
                <w:szCs w:val="16"/>
              </w:rPr>
              <w:t>0050</w:t>
            </w:r>
          </w:p>
        </w:tc>
        <w:tc>
          <w:tcPr>
            <w:tcW w:w="423" w:type="dxa"/>
            <w:shd w:val="solid" w:color="FFFFFF" w:fill="auto"/>
          </w:tcPr>
          <w:p w14:paraId="168207DC" w14:textId="77777777" w:rsidR="00F13D3E" w:rsidRDefault="00F13D3E" w:rsidP="00F13D3E">
            <w:pPr>
              <w:pStyle w:val="TAR"/>
              <w:rPr>
                <w:rFonts w:cs="Arial"/>
                <w:sz w:val="16"/>
                <w:szCs w:val="16"/>
              </w:rPr>
            </w:pPr>
          </w:p>
        </w:tc>
        <w:tc>
          <w:tcPr>
            <w:tcW w:w="422" w:type="dxa"/>
            <w:shd w:val="solid" w:color="FFFFFF" w:fill="auto"/>
          </w:tcPr>
          <w:p w14:paraId="15743AD2" w14:textId="10B686E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27015119" w14:textId="4936AAAE" w:rsidR="00F13D3E" w:rsidRDefault="00F13D3E" w:rsidP="00F13D3E">
            <w:pPr>
              <w:pStyle w:val="TAL"/>
              <w:rPr>
                <w:rFonts w:cs="Arial"/>
                <w:sz w:val="16"/>
                <w:szCs w:val="16"/>
              </w:rPr>
            </w:pPr>
            <w:r>
              <w:rPr>
                <w:rFonts w:cs="Arial"/>
                <w:sz w:val="16"/>
                <w:szCs w:val="16"/>
              </w:rPr>
              <w:t>Callback correction to Nmbsf_MBSUserDataIngestSession API</w:t>
            </w:r>
          </w:p>
        </w:tc>
        <w:tc>
          <w:tcPr>
            <w:tcW w:w="706" w:type="dxa"/>
            <w:shd w:val="solid" w:color="FFFFFF" w:fill="auto"/>
            <w:vAlign w:val="center"/>
          </w:tcPr>
          <w:p w14:paraId="7890F881" w14:textId="13264FBF" w:rsidR="00F13D3E" w:rsidRDefault="00F13D3E" w:rsidP="00F13D3E">
            <w:pPr>
              <w:pStyle w:val="TAC"/>
              <w:rPr>
                <w:sz w:val="16"/>
                <w:szCs w:val="16"/>
              </w:rPr>
            </w:pPr>
            <w:r>
              <w:rPr>
                <w:sz w:val="16"/>
                <w:szCs w:val="16"/>
              </w:rPr>
              <w:t>18.5.0</w:t>
            </w:r>
          </w:p>
        </w:tc>
      </w:tr>
      <w:tr w:rsidR="00AC3981" w:rsidRPr="00481D2D" w14:paraId="2677D36A" w14:textId="77777777" w:rsidTr="00AF6927">
        <w:tc>
          <w:tcPr>
            <w:tcW w:w="792" w:type="dxa"/>
            <w:shd w:val="solid" w:color="FFFFFF" w:fill="auto"/>
          </w:tcPr>
          <w:p w14:paraId="7CE964D0" w14:textId="3FCDFCA6"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20CD84DD" w14:textId="50DFADF5" w:rsidR="00AC3981" w:rsidRDefault="00AC3981" w:rsidP="00AC3981">
            <w:pPr>
              <w:pStyle w:val="TAC"/>
              <w:rPr>
                <w:rFonts w:cs="Arial"/>
                <w:sz w:val="16"/>
                <w:szCs w:val="16"/>
              </w:rPr>
            </w:pPr>
            <w:r>
              <w:rPr>
                <w:rFonts w:cs="Arial"/>
                <w:sz w:val="16"/>
                <w:szCs w:val="16"/>
              </w:rPr>
              <w:t>CT#104</w:t>
            </w:r>
          </w:p>
        </w:tc>
        <w:tc>
          <w:tcPr>
            <w:tcW w:w="1078" w:type="dxa"/>
            <w:shd w:val="solid" w:color="FFFFFF" w:fill="auto"/>
          </w:tcPr>
          <w:p w14:paraId="076ECB29" w14:textId="4A22A19F" w:rsidR="00AC3981" w:rsidRDefault="00AC3981" w:rsidP="00AC3981">
            <w:pPr>
              <w:pStyle w:val="TAC"/>
              <w:rPr>
                <w:rFonts w:cs="Arial"/>
                <w:sz w:val="16"/>
                <w:szCs w:val="16"/>
              </w:rPr>
            </w:pPr>
            <w:r>
              <w:rPr>
                <w:rFonts w:cs="Arial"/>
                <w:sz w:val="16"/>
                <w:szCs w:val="16"/>
              </w:rPr>
              <w:t>CP-241118</w:t>
            </w:r>
          </w:p>
        </w:tc>
        <w:tc>
          <w:tcPr>
            <w:tcW w:w="522" w:type="dxa"/>
            <w:shd w:val="solid" w:color="FFFFFF" w:fill="auto"/>
          </w:tcPr>
          <w:p w14:paraId="40749233" w14:textId="6FC53540" w:rsidR="00AC3981" w:rsidRDefault="00AC3981" w:rsidP="00AC3981">
            <w:pPr>
              <w:pStyle w:val="TAL"/>
              <w:rPr>
                <w:rFonts w:cs="Arial"/>
                <w:sz w:val="16"/>
                <w:szCs w:val="16"/>
              </w:rPr>
            </w:pPr>
            <w:r>
              <w:rPr>
                <w:rFonts w:cs="Arial"/>
                <w:sz w:val="16"/>
                <w:szCs w:val="16"/>
              </w:rPr>
              <w:t>0051</w:t>
            </w:r>
          </w:p>
        </w:tc>
        <w:tc>
          <w:tcPr>
            <w:tcW w:w="423" w:type="dxa"/>
            <w:shd w:val="solid" w:color="FFFFFF" w:fill="auto"/>
          </w:tcPr>
          <w:p w14:paraId="5319921B" w14:textId="77777777" w:rsidR="00AC3981" w:rsidRDefault="00AC3981" w:rsidP="00AC3981">
            <w:pPr>
              <w:pStyle w:val="TAR"/>
              <w:rPr>
                <w:rFonts w:cs="Arial"/>
                <w:sz w:val="16"/>
                <w:szCs w:val="16"/>
              </w:rPr>
            </w:pPr>
          </w:p>
        </w:tc>
        <w:tc>
          <w:tcPr>
            <w:tcW w:w="422" w:type="dxa"/>
            <w:shd w:val="solid" w:color="FFFFFF" w:fill="auto"/>
          </w:tcPr>
          <w:p w14:paraId="1706FF03" w14:textId="2F928476" w:rsidR="00AC3981" w:rsidRDefault="00AC3981" w:rsidP="00AC3981">
            <w:pPr>
              <w:pStyle w:val="TAC"/>
              <w:rPr>
                <w:rFonts w:cs="Arial"/>
                <w:sz w:val="16"/>
                <w:szCs w:val="16"/>
              </w:rPr>
            </w:pPr>
            <w:r>
              <w:rPr>
                <w:rFonts w:cs="Arial"/>
                <w:sz w:val="16"/>
                <w:szCs w:val="16"/>
              </w:rPr>
              <w:t>F</w:t>
            </w:r>
          </w:p>
        </w:tc>
        <w:tc>
          <w:tcPr>
            <w:tcW w:w="4847" w:type="dxa"/>
            <w:shd w:val="solid" w:color="FFFFFF" w:fill="auto"/>
          </w:tcPr>
          <w:p w14:paraId="0271CA78" w14:textId="35E69363" w:rsidR="00AC3981" w:rsidRDefault="00AC3981" w:rsidP="00AC3981">
            <w:pPr>
              <w:pStyle w:val="TAL"/>
              <w:rPr>
                <w:rFonts w:cs="Arial"/>
                <w:sz w:val="16"/>
                <w:szCs w:val="16"/>
              </w:rPr>
            </w:pPr>
            <w:r>
              <w:rPr>
                <w:rFonts w:cs="Arial"/>
                <w:sz w:val="16"/>
                <w:szCs w:val="16"/>
              </w:rPr>
              <w:t>Various 5MBS_Ph2 related corrections</w:t>
            </w:r>
          </w:p>
        </w:tc>
        <w:tc>
          <w:tcPr>
            <w:tcW w:w="706" w:type="dxa"/>
            <w:shd w:val="solid" w:color="FFFFFF" w:fill="auto"/>
            <w:vAlign w:val="center"/>
          </w:tcPr>
          <w:p w14:paraId="62710FCB" w14:textId="508DD7D4" w:rsidR="00AC3981" w:rsidRDefault="00AC3981" w:rsidP="00AC3981">
            <w:pPr>
              <w:pStyle w:val="TAC"/>
              <w:rPr>
                <w:sz w:val="16"/>
                <w:szCs w:val="16"/>
              </w:rPr>
            </w:pPr>
            <w:r>
              <w:rPr>
                <w:sz w:val="16"/>
                <w:szCs w:val="16"/>
              </w:rPr>
              <w:t>18.5.0</w:t>
            </w:r>
          </w:p>
        </w:tc>
      </w:tr>
      <w:tr w:rsidR="00F13D3E" w:rsidRPr="00481D2D" w14:paraId="0984271F" w14:textId="77777777" w:rsidTr="00AF6927">
        <w:tc>
          <w:tcPr>
            <w:tcW w:w="792" w:type="dxa"/>
            <w:shd w:val="solid" w:color="FFFFFF" w:fill="auto"/>
          </w:tcPr>
          <w:p w14:paraId="4F74372D" w14:textId="6C9DC5FE"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3875A4F2" w14:textId="302182F2" w:rsidR="00F13D3E" w:rsidRDefault="00F13D3E" w:rsidP="00F13D3E">
            <w:pPr>
              <w:pStyle w:val="TAC"/>
              <w:rPr>
                <w:rFonts w:cs="Arial"/>
                <w:sz w:val="16"/>
                <w:szCs w:val="16"/>
              </w:rPr>
            </w:pPr>
            <w:r>
              <w:rPr>
                <w:rFonts w:cs="Arial"/>
                <w:sz w:val="16"/>
                <w:szCs w:val="16"/>
              </w:rPr>
              <w:t>CT#104</w:t>
            </w:r>
          </w:p>
        </w:tc>
        <w:tc>
          <w:tcPr>
            <w:tcW w:w="1078" w:type="dxa"/>
            <w:shd w:val="solid" w:color="FFFFFF" w:fill="auto"/>
          </w:tcPr>
          <w:p w14:paraId="1445AB76" w14:textId="29CDD400" w:rsidR="00F13D3E" w:rsidRDefault="00F13D3E" w:rsidP="00F13D3E">
            <w:pPr>
              <w:pStyle w:val="TAC"/>
              <w:rPr>
                <w:rFonts w:cs="Arial"/>
                <w:sz w:val="16"/>
                <w:szCs w:val="16"/>
              </w:rPr>
            </w:pPr>
            <w:r>
              <w:rPr>
                <w:rFonts w:cs="Arial"/>
                <w:sz w:val="16"/>
                <w:szCs w:val="16"/>
              </w:rPr>
              <w:t>CP-241</w:t>
            </w:r>
            <w:r w:rsidR="00AC3981">
              <w:rPr>
                <w:rFonts w:cs="Arial"/>
                <w:sz w:val="16"/>
                <w:szCs w:val="16"/>
              </w:rPr>
              <w:t>086</w:t>
            </w:r>
          </w:p>
        </w:tc>
        <w:tc>
          <w:tcPr>
            <w:tcW w:w="522" w:type="dxa"/>
            <w:shd w:val="solid" w:color="FFFFFF" w:fill="auto"/>
          </w:tcPr>
          <w:p w14:paraId="4FCF95A6" w14:textId="6BC8D6DA" w:rsidR="00F13D3E" w:rsidRDefault="00F13D3E" w:rsidP="00F13D3E">
            <w:pPr>
              <w:pStyle w:val="TAL"/>
              <w:rPr>
                <w:rFonts w:cs="Arial"/>
                <w:sz w:val="16"/>
                <w:szCs w:val="16"/>
              </w:rPr>
            </w:pPr>
            <w:r>
              <w:rPr>
                <w:rFonts w:cs="Arial"/>
                <w:sz w:val="16"/>
                <w:szCs w:val="16"/>
              </w:rPr>
              <w:t>0052</w:t>
            </w:r>
          </w:p>
        </w:tc>
        <w:tc>
          <w:tcPr>
            <w:tcW w:w="423" w:type="dxa"/>
            <w:shd w:val="solid" w:color="FFFFFF" w:fill="auto"/>
          </w:tcPr>
          <w:p w14:paraId="69ACDB97" w14:textId="77777777" w:rsidR="00F13D3E" w:rsidRDefault="00F13D3E" w:rsidP="00F13D3E">
            <w:pPr>
              <w:pStyle w:val="TAR"/>
              <w:rPr>
                <w:rFonts w:cs="Arial"/>
                <w:sz w:val="16"/>
                <w:szCs w:val="16"/>
              </w:rPr>
            </w:pPr>
          </w:p>
        </w:tc>
        <w:tc>
          <w:tcPr>
            <w:tcW w:w="422" w:type="dxa"/>
            <w:shd w:val="solid" w:color="FFFFFF" w:fill="auto"/>
          </w:tcPr>
          <w:p w14:paraId="27712B57" w14:textId="258B512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3B986945" w14:textId="3F784787" w:rsidR="00F13D3E" w:rsidRDefault="00F13D3E" w:rsidP="00F13D3E">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610B4C8A" w14:textId="677107DB" w:rsidR="00F13D3E" w:rsidRDefault="00F13D3E" w:rsidP="00F13D3E">
            <w:pPr>
              <w:pStyle w:val="TAC"/>
              <w:rPr>
                <w:sz w:val="16"/>
                <w:szCs w:val="16"/>
              </w:rPr>
            </w:pPr>
            <w:r>
              <w:rPr>
                <w:sz w:val="16"/>
                <w:szCs w:val="16"/>
              </w:rPr>
              <w:t>18.5.0</w:t>
            </w:r>
          </w:p>
        </w:tc>
      </w:tr>
      <w:tr w:rsidR="00332DF8" w14:paraId="33BB3AEB"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070C3712" w14:textId="39543DC7" w:rsidR="00332DF8" w:rsidRDefault="00332DF8" w:rsidP="00D02BE9">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AA96296" w14:textId="10A949D2" w:rsidR="00332DF8" w:rsidRDefault="00332DF8" w:rsidP="00D02BE9">
            <w:pPr>
              <w:pStyle w:val="TAC"/>
              <w:rPr>
                <w:rFonts w:cs="Arial"/>
                <w:sz w:val="16"/>
                <w:szCs w:val="16"/>
              </w:rPr>
            </w:pPr>
            <w:r>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F380569" w14:textId="4CB68F77" w:rsidR="00332DF8" w:rsidRDefault="00332DF8" w:rsidP="00D02BE9">
            <w:pPr>
              <w:pStyle w:val="TAC"/>
              <w:rPr>
                <w:rFonts w:cs="Arial"/>
                <w:sz w:val="16"/>
                <w:szCs w:val="16"/>
              </w:rPr>
            </w:pPr>
            <w:r>
              <w:rPr>
                <w:rFonts w:cs="Arial"/>
                <w:sz w:val="16"/>
                <w:szCs w:val="16"/>
              </w:rPr>
              <w:t>CP-242</w:t>
            </w:r>
            <w:r w:rsidR="00E221B9">
              <w:rPr>
                <w:rFonts w:cs="Arial"/>
                <w:sz w:val="16"/>
                <w:szCs w:val="16"/>
              </w:rPr>
              <w:t>156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3345CCB" w14:textId="6BAD3565" w:rsidR="00332DF8" w:rsidRDefault="00332DF8" w:rsidP="00D02BE9">
            <w:pPr>
              <w:pStyle w:val="TAL"/>
              <w:rPr>
                <w:rFonts w:cs="Arial"/>
                <w:sz w:val="16"/>
                <w:szCs w:val="16"/>
              </w:rPr>
            </w:pPr>
            <w:r>
              <w:rPr>
                <w:rFonts w:cs="Arial"/>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8B4CE" w14:textId="6EE6525C" w:rsidR="00332DF8" w:rsidRDefault="00332DF8" w:rsidP="00D02BE9">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69D339A" w14:textId="77777777" w:rsidR="00332DF8" w:rsidRDefault="00332DF8" w:rsidP="00D02BE9">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7D18306" w14:textId="74F67E63" w:rsidR="00332DF8" w:rsidRDefault="00332DF8" w:rsidP="00D02BE9">
            <w:pPr>
              <w:pStyle w:val="TAL"/>
              <w:rPr>
                <w:rFonts w:cs="Arial"/>
                <w:sz w:val="16"/>
                <w:szCs w:val="16"/>
              </w:rPr>
            </w:pPr>
            <w:r w:rsidRPr="00332DF8">
              <w:rPr>
                <w:rFonts w:cs="Arial"/>
                <w:sz w:val="16"/>
                <w:szCs w:val="16"/>
              </w:rPr>
              <w:t>Support the active periods in the form of a repetition rule</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B9C3C1E" w14:textId="60EEF185" w:rsidR="00332DF8" w:rsidRDefault="00332DF8" w:rsidP="00D02BE9">
            <w:pPr>
              <w:pStyle w:val="TAC"/>
              <w:rPr>
                <w:sz w:val="16"/>
                <w:szCs w:val="16"/>
              </w:rPr>
            </w:pPr>
            <w:r>
              <w:rPr>
                <w:sz w:val="16"/>
                <w:szCs w:val="16"/>
              </w:rPr>
              <w:t>18.6.0</w:t>
            </w:r>
          </w:p>
        </w:tc>
      </w:tr>
      <w:tr w:rsidR="00ED2E3D" w14:paraId="585CCC60" w14:textId="77777777" w:rsidTr="002A4F66">
        <w:tc>
          <w:tcPr>
            <w:tcW w:w="792" w:type="dxa"/>
            <w:tcBorders>
              <w:top w:val="single" w:sz="6" w:space="0" w:color="auto"/>
              <w:left w:val="single" w:sz="6" w:space="0" w:color="auto"/>
              <w:bottom w:val="single" w:sz="6" w:space="0" w:color="auto"/>
              <w:right w:val="single" w:sz="6" w:space="0" w:color="auto"/>
            </w:tcBorders>
            <w:shd w:val="solid" w:color="FFFFFF" w:fill="auto"/>
          </w:tcPr>
          <w:p w14:paraId="363D4CF7" w14:textId="77777777" w:rsidR="00ED2E3D" w:rsidRDefault="00ED2E3D" w:rsidP="00ED2E3D">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8BE651D" w14:textId="4981B0D7" w:rsidR="00ED2E3D" w:rsidRDefault="00ED2E3D" w:rsidP="00ED2E3D">
            <w:pPr>
              <w:pStyle w:val="TAC"/>
              <w:rPr>
                <w:rFonts w:cs="Arial"/>
                <w:sz w:val="16"/>
                <w:szCs w:val="16"/>
              </w:rPr>
            </w:pPr>
            <w:r>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6B39EB04" w14:textId="362957B6" w:rsidR="00ED2E3D" w:rsidRDefault="00ED2E3D" w:rsidP="00ED2E3D">
            <w:pPr>
              <w:pStyle w:val="TAC"/>
              <w:rPr>
                <w:rFonts w:cs="Arial"/>
                <w:sz w:val="16"/>
                <w:szCs w:val="16"/>
              </w:rPr>
            </w:pPr>
            <w:r>
              <w:rPr>
                <w:rFonts w:cs="Arial"/>
                <w:sz w:val="16"/>
                <w:szCs w:val="16"/>
              </w:rPr>
              <w:t>CP-242</w:t>
            </w:r>
            <w:r w:rsidR="00E221B9">
              <w:rPr>
                <w:rFonts w:cs="Arial"/>
                <w:sz w:val="16"/>
                <w:szCs w:val="16"/>
              </w:rPr>
              <w:t>120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7F9DE5B" w14:textId="77777777" w:rsidR="00ED2E3D" w:rsidRDefault="00ED2E3D" w:rsidP="00ED2E3D">
            <w:pPr>
              <w:pStyle w:val="TAL"/>
              <w:rPr>
                <w:rFonts w:cs="Arial"/>
                <w:sz w:val="16"/>
                <w:szCs w:val="16"/>
              </w:rPr>
            </w:pPr>
            <w:r>
              <w:rPr>
                <w:rFonts w:cs="Arial"/>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D42419" w14:textId="77777777" w:rsidR="00ED2E3D" w:rsidRDefault="00ED2E3D" w:rsidP="00ED2E3D">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079A128" w14:textId="77777777" w:rsidR="00ED2E3D" w:rsidRDefault="00ED2E3D" w:rsidP="00ED2E3D">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5285FB6" w14:textId="77777777" w:rsidR="00ED2E3D" w:rsidRDefault="00ED2E3D" w:rsidP="00ED2E3D">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8EC9D56" w14:textId="652DF7F3" w:rsidR="00ED2E3D" w:rsidRDefault="00ED2E3D" w:rsidP="00ED2E3D">
            <w:pPr>
              <w:pStyle w:val="TAC"/>
              <w:rPr>
                <w:sz w:val="16"/>
                <w:szCs w:val="16"/>
              </w:rPr>
            </w:pPr>
            <w:r>
              <w:rPr>
                <w:sz w:val="16"/>
                <w:szCs w:val="16"/>
              </w:rPr>
              <w:t>18.6.0</w:t>
            </w:r>
          </w:p>
        </w:tc>
      </w:tr>
      <w:tr w:rsidR="00332DF8" w14:paraId="16F946F6"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12B61877" w14:textId="77777777" w:rsidR="00332DF8" w:rsidRDefault="00332DF8" w:rsidP="00332DF8">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ED540B4" w14:textId="0F6A00C0" w:rsidR="00332DF8" w:rsidRDefault="00332DF8" w:rsidP="00332DF8">
            <w:pPr>
              <w:pStyle w:val="TAC"/>
              <w:rPr>
                <w:rFonts w:cs="Arial"/>
                <w:sz w:val="16"/>
                <w:szCs w:val="16"/>
              </w:rPr>
            </w:pPr>
            <w:r>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0620316E" w14:textId="3327C6E8" w:rsidR="00332DF8" w:rsidRDefault="00332DF8" w:rsidP="00332DF8">
            <w:pPr>
              <w:pStyle w:val="TAC"/>
              <w:rPr>
                <w:rFonts w:cs="Arial"/>
                <w:sz w:val="16"/>
                <w:szCs w:val="16"/>
              </w:rPr>
            </w:pPr>
            <w:r>
              <w:rPr>
                <w:rFonts w:cs="Arial"/>
                <w:sz w:val="16"/>
                <w:szCs w:val="16"/>
              </w:rPr>
              <w:t>CP-242</w:t>
            </w:r>
            <w:r w:rsidR="00E221B9">
              <w:rPr>
                <w:rFonts w:cs="Arial"/>
                <w:sz w:val="16"/>
                <w:szCs w:val="16"/>
              </w:rPr>
              <w:t>121</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C14FC24" w14:textId="072FA67A" w:rsidR="00332DF8" w:rsidRDefault="00332DF8" w:rsidP="00332DF8">
            <w:pPr>
              <w:pStyle w:val="TAL"/>
              <w:rPr>
                <w:rFonts w:cs="Arial"/>
                <w:sz w:val="16"/>
                <w:szCs w:val="16"/>
              </w:rPr>
            </w:pPr>
            <w:r>
              <w:rPr>
                <w:rFonts w:cs="Arial"/>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19A6E0" w14:textId="68817002" w:rsidR="00332DF8" w:rsidRDefault="00C24E64" w:rsidP="00332DF8">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F23C940" w14:textId="17F65AF4" w:rsidR="00332DF8" w:rsidRDefault="00332DF8" w:rsidP="00332DF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0AEC690E" w14:textId="5863604A" w:rsidR="00332DF8" w:rsidRDefault="00C24E64" w:rsidP="00332DF8">
            <w:pPr>
              <w:pStyle w:val="TAL"/>
              <w:rPr>
                <w:rFonts w:cs="Arial"/>
                <w:sz w:val="16"/>
                <w:szCs w:val="16"/>
              </w:rPr>
            </w:pPr>
            <w:r w:rsidRPr="00C24E64">
              <w:rPr>
                <w:rFonts w:cs="Arial"/>
                <w:sz w:val="16"/>
                <w:szCs w:val="16"/>
              </w:rPr>
              <w:t>Corrections in Nmbsf_MBSUserDataIngestSession API</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2A86F888" w14:textId="5D25F77E" w:rsidR="00332DF8" w:rsidRDefault="00332DF8" w:rsidP="00332DF8">
            <w:pPr>
              <w:pStyle w:val="TAC"/>
              <w:rPr>
                <w:sz w:val="16"/>
                <w:szCs w:val="16"/>
              </w:rPr>
            </w:pPr>
            <w:r>
              <w:rPr>
                <w:sz w:val="16"/>
                <w:szCs w:val="16"/>
              </w:rPr>
              <w:t>1</w:t>
            </w:r>
            <w:r w:rsidR="00ED2E3D">
              <w:rPr>
                <w:sz w:val="16"/>
                <w:szCs w:val="16"/>
              </w:rPr>
              <w:t>9</w:t>
            </w:r>
            <w:r>
              <w:rPr>
                <w:sz w:val="16"/>
                <w:szCs w:val="16"/>
              </w:rPr>
              <w:t>.</w:t>
            </w:r>
            <w:r w:rsidR="00ED2E3D">
              <w:rPr>
                <w:sz w:val="16"/>
                <w:szCs w:val="16"/>
              </w:rPr>
              <w:t>0</w:t>
            </w:r>
            <w:r>
              <w:rPr>
                <w:sz w:val="16"/>
                <w:szCs w:val="16"/>
              </w:rPr>
              <w:t>.0</w:t>
            </w:r>
          </w:p>
        </w:tc>
      </w:tr>
      <w:tr w:rsidR="00924506" w14:paraId="7FB8DBC2" w14:textId="77777777" w:rsidTr="00087569">
        <w:tc>
          <w:tcPr>
            <w:tcW w:w="792" w:type="dxa"/>
            <w:tcBorders>
              <w:top w:val="single" w:sz="6" w:space="0" w:color="auto"/>
              <w:left w:val="single" w:sz="6" w:space="0" w:color="auto"/>
              <w:bottom w:val="single" w:sz="6" w:space="0" w:color="auto"/>
              <w:right w:val="single" w:sz="6" w:space="0" w:color="auto"/>
            </w:tcBorders>
            <w:shd w:val="solid" w:color="FFFFFF" w:fill="auto"/>
          </w:tcPr>
          <w:p w14:paraId="544D0B5D" w14:textId="631E4F69" w:rsidR="00924506" w:rsidRDefault="00924506" w:rsidP="00924506">
            <w:pPr>
              <w:pStyle w:val="TAC"/>
              <w:rPr>
                <w:rFonts w:cs="Arial"/>
                <w:sz w:val="16"/>
                <w:szCs w:val="16"/>
              </w:rPr>
            </w:pPr>
            <w:r>
              <w:rPr>
                <w:rFonts w:cs="Arial"/>
                <w:sz w:val="16"/>
                <w:szCs w:val="16"/>
              </w:rPr>
              <w:t>2025-03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2AB9C481" w14:textId="70AB74A7" w:rsidR="00924506" w:rsidRDefault="00924506" w:rsidP="00924506">
            <w:pPr>
              <w:pStyle w:val="TAC"/>
              <w:rPr>
                <w:rFonts w:cs="Arial"/>
                <w:sz w:val="16"/>
                <w:szCs w:val="16"/>
              </w:rPr>
            </w:pPr>
            <w:r>
              <w:rPr>
                <w:rFonts w:cs="Arial"/>
                <w:sz w:val="16"/>
                <w:szCs w:val="16"/>
              </w:rPr>
              <w:t>CT#107</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33B45AE9" w14:textId="158759FF" w:rsidR="00924506" w:rsidRDefault="00924506" w:rsidP="00924506">
            <w:pPr>
              <w:pStyle w:val="TAC"/>
              <w:rPr>
                <w:rFonts w:cs="Arial"/>
                <w:sz w:val="16"/>
                <w:szCs w:val="16"/>
              </w:rPr>
            </w:pPr>
            <w:r>
              <w:rPr>
                <w:rFonts w:cs="Arial"/>
                <w:sz w:val="16"/>
                <w:szCs w:val="16"/>
              </w:rPr>
              <w:t>CP-250106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9107284" w14:textId="66CA1E61" w:rsidR="00924506" w:rsidRDefault="00924506" w:rsidP="00924506">
            <w:pPr>
              <w:pStyle w:val="TAL"/>
              <w:rPr>
                <w:rFonts w:cs="Arial"/>
                <w:sz w:val="16"/>
                <w:szCs w:val="16"/>
              </w:rPr>
            </w:pPr>
            <w:r>
              <w:rPr>
                <w:rFonts w:cs="Arial"/>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05EB92" w14:textId="57972761" w:rsidR="00924506" w:rsidRDefault="00924506" w:rsidP="00924506">
            <w:pPr>
              <w:pStyle w:val="TAR"/>
              <w:rPr>
                <w:rFonts w:cs="Arial"/>
                <w:sz w:val="16"/>
                <w:szCs w:val="16"/>
              </w:rPr>
            </w:pPr>
            <w:r>
              <w:rPr>
                <w:rFonts w:cs="Arial"/>
                <w:sz w:val="16"/>
                <w:szCs w:val="16"/>
              </w:rPr>
              <w:t>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92B3407" w14:textId="7D04D1BA" w:rsidR="00924506" w:rsidRDefault="00924506" w:rsidP="00924506">
            <w:pPr>
              <w:pStyle w:val="TAC"/>
              <w:rPr>
                <w:rFonts w:cs="Arial"/>
                <w:sz w:val="16"/>
                <w:szCs w:val="16"/>
              </w:rPr>
            </w:pPr>
            <w:r>
              <w:rPr>
                <w:rFonts w:cs="Arial"/>
                <w:sz w:val="16"/>
                <w:szCs w:val="16"/>
              </w:rPr>
              <w:t>A</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4977D146" w14:textId="2C950352" w:rsidR="00924506" w:rsidRDefault="00924506" w:rsidP="00924506">
            <w:pPr>
              <w:pStyle w:val="TAL"/>
              <w:rPr>
                <w:rFonts w:cs="Arial"/>
                <w:sz w:val="16"/>
                <w:szCs w:val="16"/>
              </w:rPr>
            </w:pPr>
            <w:r>
              <w:rPr>
                <w:rFonts w:cs="Arial"/>
                <w:sz w:val="16"/>
                <w:szCs w:val="16"/>
              </w:rPr>
              <w:t>Corrections to the NR RedCap UE indication</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14A45761" w14:textId="6E5A0806" w:rsidR="00924506" w:rsidRDefault="00924506" w:rsidP="00924506">
            <w:pPr>
              <w:pStyle w:val="TAC"/>
              <w:rPr>
                <w:sz w:val="16"/>
                <w:szCs w:val="16"/>
              </w:rPr>
            </w:pPr>
            <w:r>
              <w:rPr>
                <w:sz w:val="16"/>
                <w:szCs w:val="16"/>
              </w:rPr>
              <w:t>19.1.0</w:t>
            </w:r>
          </w:p>
        </w:tc>
      </w:tr>
      <w:tr w:rsidR="00924506" w14:paraId="5D0DD44D" w14:textId="77777777" w:rsidTr="001D5662">
        <w:tc>
          <w:tcPr>
            <w:tcW w:w="792" w:type="dxa"/>
            <w:tcBorders>
              <w:top w:val="single" w:sz="6" w:space="0" w:color="auto"/>
              <w:left w:val="single" w:sz="6" w:space="0" w:color="auto"/>
              <w:bottom w:val="single" w:sz="6" w:space="0" w:color="auto"/>
              <w:right w:val="single" w:sz="6" w:space="0" w:color="auto"/>
            </w:tcBorders>
            <w:shd w:val="solid" w:color="FFFFFF" w:fill="auto"/>
          </w:tcPr>
          <w:p w14:paraId="0961047D" w14:textId="141C7E21" w:rsidR="00924506" w:rsidRDefault="00924506" w:rsidP="00924506">
            <w:pPr>
              <w:pStyle w:val="TAC"/>
              <w:rPr>
                <w:rFonts w:cs="Arial"/>
                <w:sz w:val="16"/>
                <w:szCs w:val="16"/>
              </w:rPr>
            </w:pPr>
            <w:r>
              <w:rPr>
                <w:rFonts w:cs="Arial"/>
                <w:sz w:val="16"/>
                <w:szCs w:val="16"/>
              </w:rPr>
              <w:t>2025-03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9F5D998" w14:textId="7CA71FA1" w:rsidR="00924506" w:rsidRDefault="00924506" w:rsidP="00924506">
            <w:pPr>
              <w:pStyle w:val="TAC"/>
              <w:rPr>
                <w:rFonts w:cs="Arial"/>
                <w:sz w:val="16"/>
                <w:szCs w:val="16"/>
              </w:rPr>
            </w:pPr>
            <w:r>
              <w:rPr>
                <w:rFonts w:cs="Arial"/>
                <w:sz w:val="16"/>
                <w:szCs w:val="16"/>
              </w:rPr>
              <w:t>CT#107</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17A9802D" w14:textId="2C6A91CF" w:rsidR="00924506" w:rsidRDefault="00924506" w:rsidP="00924506">
            <w:pPr>
              <w:pStyle w:val="TAC"/>
              <w:rPr>
                <w:rFonts w:cs="Arial"/>
                <w:sz w:val="16"/>
                <w:szCs w:val="16"/>
              </w:rPr>
            </w:pPr>
            <w:r>
              <w:rPr>
                <w:rFonts w:cs="Arial"/>
                <w:sz w:val="16"/>
                <w:szCs w:val="16"/>
              </w:rPr>
              <w:t>CP-250130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5CA6FDA9" w14:textId="36F9C284" w:rsidR="00924506" w:rsidRDefault="00924506" w:rsidP="00924506">
            <w:pPr>
              <w:pStyle w:val="TAL"/>
              <w:rPr>
                <w:rFonts w:cs="Arial"/>
                <w:sz w:val="16"/>
                <w:szCs w:val="16"/>
              </w:rPr>
            </w:pPr>
            <w:r>
              <w:rPr>
                <w:rFonts w:cs="Arial"/>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5E28E5" w14:textId="77777777" w:rsidR="00924506" w:rsidRDefault="00924506" w:rsidP="00924506">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0538D44" w14:textId="17FA668B" w:rsidR="00924506" w:rsidRDefault="00924506" w:rsidP="00924506">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05F4CC2" w14:textId="3F46159B" w:rsidR="00924506" w:rsidRDefault="00924506" w:rsidP="00924506">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3108D68" w14:textId="6768B55A" w:rsidR="00924506" w:rsidRDefault="00924506" w:rsidP="00924506">
            <w:pPr>
              <w:pStyle w:val="TAC"/>
              <w:rPr>
                <w:sz w:val="16"/>
                <w:szCs w:val="16"/>
              </w:rPr>
            </w:pPr>
            <w:r>
              <w:rPr>
                <w:sz w:val="16"/>
                <w:szCs w:val="16"/>
              </w:rPr>
              <w:t>19.1.0</w:t>
            </w:r>
          </w:p>
        </w:tc>
      </w:tr>
      <w:tr w:rsidR="00DA4B48" w14:paraId="0BEF7FCC" w14:textId="77777777" w:rsidTr="006D7045">
        <w:tc>
          <w:tcPr>
            <w:tcW w:w="792" w:type="dxa"/>
            <w:tcBorders>
              <w:top w:val="single" w:sz="6" w:space="0" w:color="auto"/>
              <w:left w:val="single" w:sz="6" w:space="0" w:color="auto"/>
              <w:bottom w:val="single" w:sz="6" w:space="0" w:color="auto"/>
              <w:right w:val="single" w:sz="6" w:space="0" w:color="auto"/>
            </w:tcBorders>
            <w:shd w:val="solid" w:color="FFFFFF" w:fill="auto"/>
          </w:tcPr>
          <w:p w14:paraId="1032BA5F" w14:textId="118292EE" w:rsidR="00DA4B48" w:rsidRDefault="00DA4B48" w:rsidP="00DA4B48">
            <w:pPr>
              <w:pStyle w:val="TAC"/>
              <w:rPr>
                <w:rFonts w:cs="Arial"/>
                <w:sz w:val="16"/>
                <w:szCs w:val="16"/>
              </w:rPr>
            </w:pPr>
            <w:r>
              <w:rPr>
                <w:rFonts w:cs="Arial"/>
                <w:sz w:val="16"/>
                <w:szCs w:val="16"/>
              </w:rPr>
              <w:t>2025-06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05249699" w14:textId="3F129A83" w:rsidR="00DA4B48" w:rsidRDefault="00DA4B48" w:rsidP="00DA4B48">
            <w:pPr>
              <w:pStyle w:val="TAC"/>
              <w:rPr>
                <w:rFonts w:cs="Arial"/>
                <w:sz w:val="16"/>
                <w:szCs w:val="16"/>
              </w:rPr>
            </w:pPr>
            <w:r>
              <w:rPr>
                <w:rFonts w:cs="Arial"/>
                <w:sz w:val="16"/>
                <w:szCs w:val="16"/>
              </w:rPr>
              <w:t>CT#108</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67B21504" w14:textId="66DA9DF5" w:rsidR="00DA4B48" w:rsidRDefault="00DA4B48" w:rsidP="00DA4B48">
            <w:pPr>
              <w:pStyle w:val="TAC"/>
              <w:rPr>
                <w:rFonts w:cs="Arial"/>
                <w:sz w:val="16"/>
                <w:szCs w:val="16"/>
              </w:rPr>
            </w:pPr>
            <w:r>
              <w:rPr>
                <w:rFonts w:cs="Arial"/>
                <w:sz w:val="16"/>
                <w:szCs w:val="16"/>
              </w:rPr>
              <w:t>CP-251090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5DD2574" w14:textId="40799310" w:rsidR="00DA4B48" w:rsidRDefault="00DA4B48" w:rsidP="00DA4B48">
            <w:pPr>
              <w:pStyle w:val="TAL"/>
              <w:rPr>
                <w:rFonts w:cs="Arial"/>
                <w:sz w:val="16"/>
                <w:szCs w:val="16"/>
              </w:rPr>
            </w:pPr>
            <w:r>
              <w:rPr>
                <w:rFonts w:cs="Arial"/>
                <w:sz w:val="16"/>
                <w:szCs w:val="16"/>
              </w:rPr>
              <w:t>0062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F2954C" w14:textId="130BA2AF" w:rsidR="00DA4B48" w:rsidRDefault="00DA4B48" w:rsidP="00DA4B48">
            <w:pPr>
              <w:pStyle w:val="TAR"/>
              <w:rPr>
                <w:rFonts w:cs="Arial"/>
                <w:sz w:val="16"/>
                <w:szCs w:val="16"/>
              </w:rPr>
            </w:pPr>
            <w:r>
              <w:rPr>
                <w:rFonts w:cs="Arial"/>
                <w:sz w:val="16"/>
                <w:szCs w:val="16"/>
              </w:rPr>
              <w:t>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85693BA" w14:textId="2908C4CB" w:rsidR="00DA4B48" w:rsidRDefault="00DA4B48" w:rsidP="00DA4B4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4C6DF7A6" w14:textId="4DF7F77B" w:rsidR="00DA4B48" w:rsidRDefault="00DA4B48" w:rsidP="00DA4B48">
            <w:pPr>
              <w:pStyle w:val="TAL"/>
              <w:rPr>
                <w:rFonts w:cs="Arial"/>
                <w:sz w:val="16"/>
                <w:szCs w:val="16"/>
              </w:rPr>
            </w:pPr>
            <w:r>
              <w:rPr>
                <w:rFonts w:cs="Arial"/>
                <w:sz w:val="16"/>
                <w:szCs w:val="16"/>
              </w:rPr>
              <w:t>Corrections to the MBSF APIs Oauth definition</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31C2742C" w14:textId="25745302" w:rsidR="00DA4B48" w:rsidRDefault="00DA4B48" w:rsidP="00DA4B48">
            <w:pPr>
              <w:pStyle w:val="TAC"/>
              <w:rPr>
                <w:sz w:val="16"/>
                <w:szCs w:val="16"/>
              </w:rPr>
            </w:pPr>
            <w:r>
              <w:rPr>
                <w:sz w:val="16"/>
                <w:szCs w:val="16"/>
              </w:rPr>
              <w:t>19.2.0</w:t>
            </w:r>
          </w:p>
        </w:tc>
      </w:tr>
      <w:tr w:rsidR="00DA4B48" w14:paraId="4870F764" w14:textId="77777777" w:rsidTr="006D7045">
        <w:tc>
          <w:tcPr>
            <w:tcW w:w="792" w:type="dxa"/>
            <w:tcBorders>
              <w:top w:val="single" w:sz="6" w:space="0" w:color="auto"/>
              <w:left w:val="single" w:sz="6" w:space="0" w:color="auto"/>
              <w:bottom w:val="single" w:sz="6" w:space="0" w:color="auto"/>
              <w:right w:val="single" w:sz="6" w:space="0" w:color="auto"/>
            </w:tcBorders>
            <w:shd w:val="solid" w:color="FFFFFF" w:fill="auto"/>
          </w:tcPr>
          <w:p w14:paraId="5D786EF3" w14:textId="5ACEE82A" w:rsidR="00DA4B48" w:rsidRDefault="00DA4B48" w:rsidP="00DA4B48">
            <w:pPr>
              <w:pStyle w:val="TAC"/>
              <w:rPr>
                <w:rFonts w:cs="Arial"/>
                <w:sz w:val="16"/>
                <w:szCs w:val="16"/>
              </w:rPr>
            </w:pPr>
            <w:r>
              <w:rPr>
                <w:rFonts w:cs="Arial"/>
                <w:sz w:val="16"/>
                <w:szCs w:val="16"/>
              </w:rPr>
              <w:lastRenderedPageBreak/>
              <w:t>2025-06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0453E62" w14:textId="4EAD8705" w:rsidR="00DA4B48" w:rsidRDefault="00DA4B48" w:rsidP="00DA4B48">
            <w:pPr>
              <w:pStyle w:val="TAC"/>
              <w:rPr>
                <w:rFonts w:cs="Arial"/>
                <w:sz w:val="16"/>
                <w:szCs w:val="16"/>
              </w:rPr>
            </w:pPr>
            <w:r>
              <w:rPr>
                <w:rFonts w:cs="Arial"/>
                <w:sz w:val="16"/>
                <w:szCs w:val="16"/>
              </w:rPr>
              <w:t>CT#108</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2B773B33" w14:textId="7221BD01" w:rsidR="00DA4B48" w:rsidRDefault="00DA4B48" w:rsidP="00DA4B48">
            <w:pPr>
              <w:pStyle w:val="TAC"/>
              <w:rPr>
                <w:rFonts w:cs="Arial"/>
                <w:sz w:val="16"/>
                <w:szCs w:val="16"/>
              </w:rPr>
            </w:pPr>
            <w:r>
              <w:rPr>
                <w:rFonts w:cs="Arial"/>
                <w:sz w:val="16"/>
                <w:szCs w:val="16"/>
              </w:rPr>
              <w:t>CP-251232</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826E846" w14:textId="135CC8AD" w:rsidR="00DA4B48" w:rsidRDefault="00DA4B48" w:rsidP="00DA4B48">
            <w:pPr>
              <w:pStyle w:val="TAL"/>
              <w:rPr>
                <w:rFonts w:cs="Arial"/>
                <w:sz w:val="16"/>
                <w:szCs w:val="16"/>
              </w:rPr>
            </w:pPr>
            <w:r>
              <w:rPr>
                <w:rFonts w:cs="Arial"/>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A9899E" w14:textId="77777777" w:rsidR="00DA4B48" w:rsidRDefault="00DA4B48" w:rsidP="00DA4B48">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E11311D" w14:textId="698B4B51" w:rsidR="00DA4B48" w:rsidRDefault="00DA4B48" w:rsidP="00DA4B4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649600A5" w14:textId="1FD564A7" w:rsidR="00DA4B48" w:rsidRPr="00D848F0" w:rsidRDefault="00DA4B48" w:rsidP="00DA4B48">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9A3B559" w14:textId="7B7CE3A4" w:rsidR="00DA4B48" w:rsidRDefault="00DA4B48" w:rsidP="00DA4B48">
            <w:pPr>
              <w:pStyle w:val="TAC"/>
              <w:rPr>
                <w:sz w:val="16"/>
                <w:szCs w:val="16"/>
              </w:rPr>
            </w:pPr>
            <w:r>
              <w:rPr>
                <w:sz w:val="16"/>
                <w:szCs w:val="16"/>
              </w:rPr>
              <w:t>19.2.0</w:t>
            </w:r>
          </w:p>
        </w:tc>
      </w:tr>
      <w:tr w:rsidR="00E6688F" w14:paraId="3C8C1C7D" w14:textId="77777777" w:rsidTr="00E6688F">
        <w:tc>
          <w:tcPr>
            <w:tcW w:w="792" w:type="dxa"/>
            <w:tcBorders>
              <w:top w:val="single" w:sz="6" w:space="0" w:color="auto"/>
              <w:left w:val="single" w:sz="6" w:space="0" w:color="auto"/>
              <w:bottom w:val="single" w:sz="6" w:space="0" w:color="auto"/>
              <w:right w:val="single" w:sz="6" w:space="0" w:color="auto"/>
            </w:tcBorders>
            <w:shd w:val="solid" w:color="FFFFFF" w:fill="auto"/>
          </w:tcPr>
          <w:p w14:paraId="49EE78E8" w14:textId="41809859" w:rsidR="00E6688F" w:rsidRDefault="00E6688F" w:rsidP="00794D8F">
            <w:pPr>
              <w:pStyle w:val="TAC"/>
              <w:rPr>
                <w:rFonts w:cs="Arial"/>
                <w:sz w:val="16"/>
                <w:szCs w:val="16"/>
              </w:rPr>
            </w:pPr>
            <w:r>
              <w:rPr>
                <w:rFonts w:cs="Arial"/>
                <w:sz w:val="16"/>
                <w:szCs w:val="16"/>
              </w:rPr>
              <w:t>2025-09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5CA132AC" w14:textId="0862FBD4" w:rsidR="00E6688F" w:rsidRDefault="00E6688F" w:rsidP="00794D8F">
            <w:pPr>
              <w:pStyle w:val="TAC"/>
              <w:rPr>
                <w:rFonts w:cs="Arial"/>
                <w:sz w:val="16"/>
                <w:szCs w:val="16"/>
              </w:rPr>
            </w:pPr>
            <w:r>
              <w:rPr>
                <w:rFonts w:cs="Arial"/>
                <w:sz w:val="16"/>
                <w:szCs w:val="16"/>
              </w:rPr>
              <w:t>CT#109</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2F21DAE2" w14:textId="1636CDBF" w:rsidR="00E6688F" w:rsidRDefault="00E6688F" w:rsidP="00794D8F">
            <w:pPr>
              <w:pStyle w:val="TAC"/>
              <w:rPr>
                <w:rFonts w:cs="Arial"/>
                <w:sz w:val="16"/>
                <w:szCs w:val="16"/>
              </w:rPr>
            </w:pPr>
            <w:r>
              <w:rPr>
                <w:rFonts w:cs="Arial"/>
                <w:sz w:val="16"/>
                <w:szCs w:val="16"/>
              </w:rPr>
              <w:t>CP-252</w:t>
            </w:r>
            <w:r w:rsidR="00DA076A">
              <w:rPr>
                <w:rFonts w:cs="Arial"/>
                <w:sz w:val="16"/>
                <w:szCs w:val="16"/>
              </w:rPr>
              <w:t>114</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40D6E73E" w14:textId="4434052D" w:rsidR="00E6688F" w:rsidRDefault="00E6688F" w:rsidP="00794D8F">
            <w:pPr>
              <w:pStyle w:val="TAL"/>
              <w:rPr>
                <w:rFonts w:cs="Arial"/>
                <w:sz w:val="16"/>
                <w:szCs w:val="16"/>
              </w:rPr>
            </w:pPr>
            <w:r>
              <w:rPr>
                <w:rFonts w:cs="Arial"/>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218E2" w14:textId="77777777" w:rsidR="00E6688F" w:rsidRDefault="00E6688F" w:rsidP="00794D8F">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7314409" w14:textId="77777777" w:rsidR="00E6688F" w:rsidRDefault="00E6688F" w:rsidP="00794D8F">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280BCE02" w14:textId="77777777" w:rsidR="00E6688F" w:rsidRPr="00D848F0" w:rsidRDefault="00E6688F" w:rsidP="00794D8F">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7EAFA2A" w14:textId="5BA2C47D" w:rsidR="00E6688F" w:rsidRDefault="00E6688F" w:rsidP="00794D8F">
            <w:pPr>
              <w:pStyle w:val="TAC"/>
              <w:rPr>
                <w:sz w:val="16"/>
                <w:szCs w:val="16"/>
              </w:rPr>
            </w:pPr>
            <w:r>
              <w:rPr>
                <w:sz w:val="16"/>
                <w:szCs w:val="16"/>
              </w:rPr>
              <w:t>19.3.0</w:t>
            </w:r>
          </w:p>
        </w:tc>
      </w:tr>
      <w:tr w:rsidR="00E40FAF" w14:paraId="2E0095AD" w14:textId="77777777" w:rsidTr="00877D56">
        <w:tc>
          <w:tcPr>
            <w:tcW w:w="792" w:type="dxa"/>
            <w:tcBorders>
              <w:top w:val="single" w:sz="6" w:space="0" w:color="auto"/>
              <w:left w:val="single" w:sz="6" w:space="0" w:color="auto"/>
              <w:bottom w:val="single" w:sz="6" w:space="0" w:color="auto"/>
              <w:right w:val="single" w:sz="6" w:space="0" w:color="auto"/>
            </w:tcBorders>
            <w:shd w:val="solid" w:color="FFFFFF" w:fill="auto"/>
          </w:tcPr>
          <w:p w14:paraId="027AE1CD" w14:textId="7A508836" w:rsidR="00E40FAF" w:rsidRDefault="00E40FAF" w:rsidP="00E40FAF">
            <w:pPr>
              <w:pStyle w:val="TAC"/>
              <w:rPr>
                <w:rFonts w:cs="Arial"/>
                <w:sz w:val="16"/>
                <w:szCs w:val="16"/>
              </w:rPr>
            </w:pPr>
            <w:r>
              <w:rPr>
                <w:rFonts w:cs="Arial"/>
                <w:sz w:val="16"/>
                <w:szCs w:val="16"/>
              </w:rPr>
              <w:t>2025-12</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3F351AA3" w14:textId="1D473DD2" w:rsidR="00E40FAF" w:rsidRDefault="00E40FAF" w:rsidP="00E40FAF">
            <w:pPr>
              <w:pStyle w:val="TAC"/>
              <w:rPr>
                <w:rFonts w:cs="Arial"/>
                <w:sz w:val="16"/>
                <w:szCs w:val="16"/>
              </w:rPr>
            </w:pPr>
            <w:r>
              <w:rPr>
                <w:rFonts w:cs="Arial"/>
                <w:sz w:val="16"/>
                <w:szCs w:val="16"/>
              </w:rPr>
              <w:t>CT#110</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734BBCA6" w14:textId="21D717BA" w:rsidR="00E40FAF" w:rsidRDefault="00E40FAF" w:rsidP="00E40FAF">
            <w:pPr>
              <w:pStyle w:val="TAC"/>
              <w:rPr>
                <w:rFonts w:cs="Arial"/>
                <w:sz w:val="16"/>
                <w:szCs w:val="16"/>
              </w:rPr>
            </w:pPr>
            <w:r>
              <w:rPr>
                <w:rFonts w:cs="Arial"/>
                <w:sz w:val="16"/>
                <w:szCs w:val="16"/>
              </w:rPr>
              <w:t>CP-253065</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B91308E" w14:textId="15B3EB09" w:rsidR="00E40FAF" w:rsidRDefault="00E40FAF" w:rsidP="00E40FAF">
            <w:pPr>
              <w:pStyle w:val="TAL"/>
              <w:rPr>
                <w:rFonts w:cs="Arial"/>
                <w:sz w:val="16"/>
                <w:szCs w:val="16"/>
              </w:rPr>
            </w:pPr>
            <w:r>
              <w:rPr>
                <w:rFonts w:cs="Arial"/>
                <w:sz w:val="16"/>
                <w:szCs w:val="16"/>
              </w:rPr>
              <w:t>0065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0081FD" w14:textId="77777777" w:rsidR="00E40FAF" w:rsidRDefault="00E40FAF" w:rsidP="00E40FAF">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A87AEE9" w14:textId="3CD92180" w:rsidR="00E40FAF" w:rsidRDefault="00E40FAF" w:rsidP="00E40FAF">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24DFEFA" w14:textId="6B965753" w:rsidR="00E40FAF" w:rsidRPr="00D848F0" w:rsidRDefault="00E40FAF" w:rsidP="00E40FAF">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153BB0F6" w14:textId="19AF0E48" w:rsidR="00E40FAF" w:rsidRDefault="00E40FAF" w:rsidP="00E40FAF">
            <w:pPr>
              <w:pStyle w:val="TAC"/>
              <w:rPr>
                <w:sz w:val="16"/>
                <w:szCs w:val="16"/>
              </w:rPr>
            </w:pPr>
            <w:r>
              <w:rPr>
                <w:sz w:val="16"/>
                <w:szCs w:val="16"/>
              </w:rPr>
              <w:t>19.4.0</w:t>
            </w:r>
          </w:p>
        </w:tc>
      </w:tr>
    </w:tbl>
    <w:p w14:paraId="7B6C9D8A" w14:textId="77777777" w:rsidR="009164E6" w:rsidRDefault="009164E6" w:rsidP="008A6D4A"/>
    <w:sectPr w:rsidR="009164E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F426B1" w14:textId="77777777" w:rsidR="00A72A8A" w:rsidRDefault="00A72A8A">
      <w:r>
        <w:separator/>
      </w:r>
    </w:p>
  </w:endnote>
  <w:endnote w:type="continuationSeparator" w:id="0">
    <w:p w14:paraId="47BEF3FE" w14:textId="77777777" w:rsidR="00A72A8A" w:rsidRDefault="00A72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2A4F66" w:rsidRDefault="002A4F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AA0842" w14:textId="77777777" w:rsidR="00A72A8A" w:rsidRDefault="00A72A8A">
      <w:r>
        <w:separator/>
      </w:r>
    </w:p>
  </w:footnote>
  <w:footnote w:type="continuationSeparator" w:id="0">
    <w:p w14:paraId="15AEF996" w14:textId="77777777" w:rsidR="00A72A8A" w:rsidRDefault="00A72A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23B37082" w:rsidR="002A4F66" w:rsidRDefault="002A4F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2DF5">
      <w:rPr>
        <w:rFonts w:ascii="Arial" w:hAnsi="Arial" w:cs="Arial"/>
        <w:b/>
        <w:noProof/>
        <w:sz w:val="18"/>
        <w:szCs w:val="18"/>
      </w:rPr>
      <w:t>3GPP TS 29.580 V19.4.0 (2025-12)</w:t>
    </w:r>
    <w:r>
      <w:rPr>
        <w:rFonts w:ascii="Arial" w:hAnsi="Arial" w:cs="Arial"/>
        <w:b/>
        <w:sz w:val="18"/>
        <w:szCs w:val="18"/>
      </w:rPr>
      <w:fldChar w:fldCharType="end"/>
    </w:r>
  </w:p>
  <w:p w14:paraId="0C5EC792" w14:textId="77777777" w:rsidR="002A4F66" w:rsidRDefault="002A4F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4E1A12BE" w:rsidR="002A4F66" w:rsidRDefault="002A4F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2DF5">
      <w:rPr>
        <w:rFonts w:ascii="Arial" w:hAnsi="Arial" w:cs="Arial"/>
        <w:b/>
        <w:noProof/>
        <w:sz w:val="18"/>
        <w:szCs w:val="18"/>
      </w:rPr>
      <w:t>Release 19</w:t>
    </w:r>
    <w:r>
      <w:rPr>
        <w:rFonts w:ascii="Arial" w:hAnsi="Arial" w:cs="Arial"/>
        <w:b/>
        <w:sz w:val="18"/>
        <w:szCs w:val="18"/>
      </w:rPr>
      <w:fldChar w:fldCharType="end"/>
    </w:r>
  </w:p>
  <w:p w14:paraId="42848B09" w14:textId="77777777" w:rsidR="002A4F66" w:rsidRDefault="002A4F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1581"/>
    <w:rsid w:val="000118E5"/>
    <w:rsid w:val="00012429"/>
    <w:rsid w:val="0001340A"/>
    <w:rsid w:val="000137A2"/>
    <w:rsid w:val="00015A87"/>
    <w:rsid w:val="00015C33"/>
    <w:rsid w:val="00022E12"/>
    <w:rsid w:val="00032311"/>
    <w:rsid w:val="0003231F"/>
    <w:rsid w:val="00033397"/>
    <w:rsid w:val="00035A43"/>
    <w:rsid w:val="00036E4C"/>
    <w:rsid w:val="00040095"/>
    <w:rsid w:val="0004218E"/>
    <w:rsid w:val="00043697"/>
    <w:rsid w:val="00045C1F"/>
    <w:rsid w:val="0004782E"/>
    <w:rsid w:val="00050038"/>
    <w:rsid w:val="00051684"/>
    <w:rsid w:val="00051834"/>
    <w:rsid w:val="00051E38"/>
    <w:rsid w:val="00054A22"/>
    <w:rsid w:val="000602BD"/>
    <w:rsid w:val="00061060"/>
    <w:rsid w:val="00061211"/>
    <w:rsid w:val="00061C28"/>
    <w:rsid w:val="00062023"/>
    <w:rsid w:val="000631D6"/>
    <w:rsid w:val="000655A6"/>
    <w:rsid w:val="000671AA"/>
    <w:rsid w:val="000707F1"/>
    <w:rsid w:val="00077FB2"/>
    <w:rsid w:val="00080448"/>
    <w:rsid w:val="00080512"/>
    <w:rsid w:val="00080B76"/>
    <w:rsid w:val="0008190D"/>
    <w:rsid w:val="00086807"/>
    <w:rsid w:val="00087569"/>
    <w:rsid w:val="00090887"/>
    <w:rsid w:val="00091597"/>
    <w:rsid w:val="00092328"/>
    <w:rsid w:val="00092336"/>
    <w:rsid w:val="00097203"/>
    <w:rsid w:val="00097433"/>
    <w:rsid w:val="000A063E"/>
    <w:rsid w:val="000A12DC"/>
    <w:rsid w:val="000A13EC"/>
    <w:rsid w:val="000A1E8A"/>
    <w:rsid w:val="000A2FAD"/>
    <w:rsid w:val="000A4ED5"/>
    <w:rsid w:val="000A60C4"/>
    <w:rsid w:val="000A60F6"/>
    <w:rsid w:val="000A69AF"/>
    <w:rsid w:val="000A6DFB"/>
    <w:rsid w:val="000A7BDC"/>
    <w:rsid w:val="000B1486"/>
    <w:rsid w:val="000B14E3"/>
    <w:rsid w:val="000B3AD5"/>
    <w:rsid w:val="000B7882"/>
    <w:rsid w:val="000C2AEB"/>
    <w:rsid w:val="000C4698"/>
    <w:rsid w:val="000C47C3"/>
    <w:rsid w:val="000C600A"/>
    <w:rsid w:val="000C7C2F"/>
    <w:rsid w:val="000D1A97"/>
    <w:rsid w:val="000D2618"/>
    <w:rsid w:val="000D44DC"/>
    <w:rsid w:val="000D470E"/>
    <w:rsid w:val="000D58AB"/>
    <w:rsid w:val="000E2134"/>
    <w:rsid w:val="000E4681"/>
    <w:rsid w:val="000E5F96"/>
    <w:rsid w:val="000E7BAF"/>
    <w:rsid w:val="000F09A2"/>
    <w:rsid w:val="000F1BCD"/>
    <w:rsid w:val="000F20A1"/>
    <w:rsid w:val="000F3943"/>
    <w:rsid w:val="000F3C3E"/>
    <w:rsid w:val="000F4269"/>
    <w:rsid w:val="000F475F"/>
    <w:rsid w:val="000F49C7"/>
    <w:rsid w:val="00100813"/>
    <w:rsid w:val="00102401"/>
    <w:rsid w:val="00102C45"/>
    <w:rsid w:val="00104198"/>
    <w:rsid w:val="00104611"/>
    <w:rsid w:val="001072DC"/>
    <w:rsid w:val="0010744E"/>
    <w:rsid w:val="001077A8"/>
    <w:rsid w:val="00107A1E"/>
    <w:rsid w:val="00110029"/>
    <w:rsid w:val="0011143C"/>
    <w:rsid w:val="001124EB"/>
    <w:rsid w:val="001124F7"/>
    <w:rsid w:val="00114539"/>
    <w:rsid w:val="0011536C"/>
    <w:rsid w:val="0011616E"/>
    <w:rsid w:val="001163E1"/>
    <w:rsid w:val="00116476"/>
    <w:rsid w:val="001209AE"/>
    <w:rsid w:val="00120D7C"/>
    <w:rsid w:val="001216AC"/>
    <w:rsid w:val="00124FF3"/>
    <w:rsid w:val="00125CCD"/>
    <w:rsid w:val="0012646D"/>
    <w:rsid w:val="00126D87"/>
    <w:rsid w:val="00127307"/>
    <w:rsid w:val="00127502"/>
    <w:rsid w:val="00132560"/>
    <w:rsid w:val="00133525"/>
    <w:rsid w:val="00136116"/>
    <w:rsid w:val="00136227"/>
    <w:rsid w:val="00136969"/>
    <w:rsid w:val="00136CE2"/>
    <w:rsid w:val="00137EF7"/>
    <w:rsid w:val="00140DE8"/>
    <w:rsid w:val="00141E57"/>
    <w:rsid w:val="001424E7"/>
    <w:rsid w:val="00142B31"/>
    <w:rsid w:val="00142D89"/>
    <w:rsid w:val="001431C2"/>
    <w:rsid w:val="00150E35"/>
    <w:rsid w:val="00151CBA"/>
    <w:rsid w:val="00152E4A"/>
    <w:rsid w:val="00155EB7"/>
    <w:rsid w:val="001576A1"/>
    <w:rsid w:val="00157B3E"/>
    <w:rsid w:val="00160623"/>
    <w:rsid w:val="0016361A"/>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39A2"/>
    <w:rsid w:val="001A4C42"/>
    <w:rsid w:val="001A7420"/>
    <w:rsid w:val="001B0E7F"/>
    <w:rsid w:val="001B359B"/>
    <w:rsid w:val="001B384E"/>
    <w:rsid w:val="001B3BD3"/>
    <w:rsid w:val="001B649C"/>
    <w:rsid w:val="001B6637"/>
    <w:rsid w:val="001C12C3"/>
    <w:rsid w:val="001C21C3"/>
    <w:rsid w:val="001C2881"/>
    <w:rsid w:val="001C52E8"/>
    <w:rsid w:val="001C53D0"/>
    <w:rsid w:val="001C6586"/>
    <w:rsid w:val="001D02C2"/>
    <w:rsid w:val="001D24F6"/>
    <w:rsid w:val="001D5662"/>
    <w:rsid w:val="001D70BB"/>
    <w:rsid w:val="001D7610"/>
    <w:rsid w:val="001E3C9F"/>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29C"/>
    <w:rsid w:val="002074C8"/>
    <w:rsid w:val="00207818"/>
    <w:rsid w:val="00207B3E"/>
    <w:rsid w:val="00213CEB"/>
    <w:rsid w:val="00214828"/>
    <w:rsid w:val="00215144"/>
    <w:rsid w:val="0021684E"/>
    <w:rsid w:val="00217448"/>
    <w:rsid w:val="00217A91"/>
    <w:rsid w:val="00221FC8"/>
    <w:rsid w:val="00223DD2"/>
    <w:rsid w:val="00226A2D"/>
    <w:rsid w:val="00227585"/>
    <w:rsid w:val="00230F5F"/>
    <w:rsid w:val="00231B3F"/>
    <w:rsid w:val="002347A2"/>
    <w:rsid w:val="00234D78"/>
    <w:rsid w:val="00235410"/>
    <w:rsid w:val="00235C84"/>
    <w:rsid w:val="00236458"/>
    <w:rsid w:val="002365A7"/>
    <w:rsid w:val="00236A44"/>
    <w:rsid w:val="002374DA"/>
    <w:rsid w:val="002379E7"/>
    <w:rsid w:val="00237E17"/>
    <w:rsid w:val="002415DA"/>
    <w:rsid w:val="00242597"/>
    <w:rsid w:val="0024582D"/>
    <w:rsid w:val="00250D87"/>
    <w:rsid w:val="002520CA"/>
    <w:rsid w:val="0025255A"/>
    <w:rsid w:val="0025299A"/>
    <w:rsid w:val="00252B06"/>
    <w:rsid w:val="00253C26"/>
    <w:rsid w:val="00253ECA"/>
    <w:rsid w:val="0025572B"/>
    <w:rsid w:val="00255B59"/>
    <w:rsid w:val="00260049"/>
    <w:rsid w:val="0026032A"/>
    <w:rsid w:val="00262D98"/>
    <w:rsid w:val="00265C63"/>
    <w:rsid w:val="002669C4"/>
    <w:rsid w:val="002675F0"/>
    <w:rsid w:val="002707ED"/>
    <w:rsid w:val="002717F8"/>
    <w:rsid w:val="002738D5"/>
    <w:rsid w:val="00274EA9"/>
    <w:rsid w:val="002776A4"/>
    <w:rsid w:val="002779F5"/>
    <w:rsid w:val="00281184"/>
    <w:rsid w:val="00281CD2"/>
    <w:rsid w:val="00282CE7"/>
    <w:rsid w:val="00282D0C"/>
    <w:rsid w:val="00283A17"/>
    <w:rsid w:val="00284FFA"/>
    <w:rsid w:val="00286F85"/>
    <w:rsid w:val="00290C42"/>
    <w:rsid w:val="002930DB"/>
    <w:rsid w:val="0029635E"/>
    <w:rsid w:val="00297323"/>
    <w:rsid w:val="00297816"/>
    <w:rsid w:val="002A4F66"/>
    <w:rsid w:val="002A6E2B"/>
    <w:rsid w:val="002A7E55"/>
    <w:rsid w:val="002B02F8"/>
    <w:rsid w:val="002B17B8"/>
    <w:rsid w:val="002B4468"/>
    <w:rsid w:val="002B6339"/>
    <w:rsid w:val="002B7046"/>
    <w:rsid w:val="002B75FA"/>
    <w:rsid w:val="002C3F41"/>
    <w:rsid w:val="002D02AF"/>
    <w:rsid w:val="002D2F81"/>
    <w:rsid w:val="002D3798"/>
    <w:rsid w:val="002D3F08"/>
    <w:rsid w:val="002D488A"/>
    <w:rsid w:val="002D55B4"/>
    <w:rsid w:val="002E00EE"/>
    <w:rsid w:val="002E5A47"/>
    <w:rsid w:val="002F0AE6"/>
    <w:rsid w:val="002F1236"/>
    <w:rsid w:val="002F2ABF"/>
    <w:rsid w:val="002F2E9A"/>
    <w:rsid w:val="002F5D27"/>
    <w:rsid w:val="002F666B"/>
    <w:rsid w:val="002F7314"/>
    <w:rsid w:val="00301653"/>
    <w:rsid w:val="00302BC9"/>
    <w:rsid w:val="00303BBD"/>
    <w:rsid w:val="003042C4"/>
    <w:rsid w:val="003049D6"/>
    <w:rsid w:val="00304C79"/>
    <w:rsid w:val="003055A2"/>
    <w:rsid w:val="00305DDF"/>
    <w:rsid w:val="003061E1"/>
    <w:rsid w:val="003101A4"/>
    <w:rsid w:val="003128D5"/>
    <w:rsid w:val="00313051"/>
    <w:rsid w:val="00314BFC"/>
    <w:rsid w:val="0031513C"/>
    <w:rsid w:val="00315BD9"/>
    <w:rsid w:val="0031614B"/>
    <w:rsid w:val="003172DC"/>
    <w:rsid w:val="003175B4"/>
    <w:rsid w:val="00320892"/>
    <w:rsid w:val="00320918"/>
    <w:rsid w:val="00320E87"/>
    <w:rsid w:val="0032394B"/>
    <w:rsid w:val="003273C9"/>
    <w:rsid w:val="0032777F"/>
    <w:rsid w:val="00327E22"/>
    <w:rsid w:val="00330852"/>
    <w:rsid w:val="00330AB0"/>
    <w:rsid w:val="00331FD9"/>
    <w:rsid w:val="00332251"/>
    <w:rsid w:val="00332DF8"/>
    <w:rsid w:val="0033306B"/>
    <w:rsid w:val="00334E0F"/>
    <w:rsid w:val="0033669F"/>
    <w:rsid w:val="00342641"/>
    <w:rsid w:val="003446B6"/>
    <w:rsid w:val="00344C9C"/>
    <w:rsid w:val="0034527F"/>
    <w:rsid w:val="00346E96"/>
    <w:rsid w:val="00346EA8"/>
    <w:rsid w:val="00347150"/>
    <w:rsid w:val="0035433E"/>
    <w:rsid w:val="0035462D"/>
    <w:rsid w:val="0035467C"/>
    <w:rsid w:val="00354E4F"/>
    <w:rsid w:val="003551F3"/>
    <w:rsid w:val="00355B47"/>
    <w:rsid w:val="00356F9C"/>
    <w:rsid w:val="00362086"/>
    <w:rsid w:val="0036384D"/>
    <w:rsid w:val="00364EAD"/>
    <w:rsid w:val="00365B53"/>
    <w:rsid w:val="0036697F"/>
    <w:rsid w:val="00366B13"/>
    <w:rsid w:val="00370C0A"/>
    <w:rsid w:val="00375D55"/>
    <w:rsid w:val="003765B8"/>
    <w:rsid w:val="00377863"/>
    <w:rsid w:val="00377CA5"/>
    <w:rsid w:val="00380A68"/>
    <w:rsid w:val="00382E38"/>
    <w:rsid w:val="0038410C"/>
    <w:rsid w:val="0038499D"/>
    <w:rsid w:val="0038612E"/>
    <w:rsid w:val="00387441"/>
    <w:rsid w:val="00387D4C"/>
    <w:rsid w:val="00392748"/>
    <w:rsid w:val="003954EA"/>
    <w:rsid w:val="0039574F"/>
    <w:rsid w:val="0039602D"/>
    <w:rsid w:val="003968C5"/>
    <w:rsid w:val="003A1B4D"/>
    <w:rsid w:val="003A1D27"/>
    <w:rsid w:val="003A26D9"/>
    <w:rsid w:val="003A3750"/>
    <w:rsid w:val="003A3DFA"/>
    <w:rsid w:val="003A4475"/>
    <w:rsid w:val="003A7DC2"/>
    <w:rsid w:val="003B0C4E"/>
    <w:rsid w:val="003B1380"/>
    <w:rsid w:val="003B14F7"/>
    <w:rsid w:val="003B5463"/>
    <w:rsid w:val="003B7BD0"/>
    <w:rsid w:val="003B7F02"/>
    <w:rsid w:val="003C026D"/>
    <w:rsid w:val="003C209F"/>
    <w:rsid w:val="003C30EF"/>
    <w:rsid w:val="003C35F2"/>
    <w:rsid w:val="003C3971"/>
    <w:rsid w:val="003C4B6C"/>
    <w:rsid w:val="003C5BD7"/>
    <w:rsid w:val="003C628A"/>
    <w:rsid w:val="003C6957"/>
    <w:rsid w:val="003C6DD1"/>
    <w:rsid w:val="003D2D84"/>
    <w:rsid w:val="003D67CA"/>
    <w:rsid w:val="003E07B7"/>
    <w:rsid w:val="003E2124"/>
    <w:rsid w:val="003E3DA5"/>
    <w:rsid w:val="003E665D"/>
    <w:rsid w:val="003F1785"/>
    <w:rsid w:val="003F2E3A"/>
    <w:rsid w:val="003F3EC2"/>
    <w:rsid w:val="003F7D56"/>
    <w:rsid w:val="00401328"/>
    <w:rsid w:val="0040412F"/>
    <w:rsid w:val="00406B4D"/>
    <w:rsid w:val="004072FF"/>
    <w:rsid w:val="00410053"/>
    <w:rsid w:val="004134F1"/>
    <w:rsid w:val="00414673"/>
    <w:rsid w:val="00421B44"/>
    <w:rsid w:val="00423334"/>
    <w:rsid w:val="00423F65"/>
    <w:rsid w:val="00424440"/>
    <w:rsid w:val="0042605E"/>
    <w:rsid w:val="00426755"/>
    <w:rsid w:val="00426CDB"/>
    <w:rsid w:val="00426E44"/>
    <w:rsid w:val="0043021E"/>
    <w:rsid w:val="0043143A"/>
    <w:rsid w:val="004329B0"/>
    <w:rsid w:val="00433408"/>
    <w:rsid w:val="004341D3"/>
    <w:rsid w:val="004345EC"/>
    <w:rsid w:val="004361A1"/>
    <w:rsid w:val="00436291"/>
    <w:rsid w:val="0044154E"/>
    <w:rsid w:val="00441FC0"/>
    <w:rsid w:val="0044429A"/>
    <w:rsid w:val="004454EF"/>
    <w:rsid w:val="00445504"/>
    <w:rsid w:val="00445F42"/>
    <w:rsid w:val="00446ABE"/>
    <w:rsid w:val="0045218E"/>
    <w:rsid w:val="00453DA8"/>
    <w:rsid w:val="00453FDD"/>
    <w:rsid w:val="00460B01"/>
    <w:rsid w:val="00460D6C"/>
    <w:rsid w:val="004631D6"/>
    <w:rsid w:val="00463867"/>
    <w:rsid w:val="00464C9C"/>
    <w:rsid w:val="00465515"/>
    <w:rsid w:val="0046555E"/>
    <w:rsid w:val="00466D30"/>
    <w:rsid w:val="00471C29"/>
    <w:rsid w:val="004729DE"/>
    <w:rsid w:val="004746B1"/>
    <w:rsid w:val="004811C3"/>
    <w:rsid w:val="004815CD"/>
    <w:rsid w:val="00484943"/>
    <w:rsid w:val="004849E1"/>
    <w:rsid w:val="00484C5A"/>
    <w:rsid w:val="00485467"/>
    <w:rsid w:val="004872BA"/>
    <w:rsid w:val="0049145E"/>
    <w:rsid w:val="0049233D"/>
    <w:rsid w:val="00493DA9"/>
    <w:rsid w:val="004959D1"/>
    <w:rsid w:val="00496EDB"/>
    <w:rsid w:val="004A07A6"/>
    <w:rsid w:val="004A0EB6"/>
    <w:rsid w:val="004A436D"/>
    <w:rsid w:val="004A515A"/>
    <w:rsid w:val="004A6C0D"/>
    <w:rsid w:val="004B08F2"/>
    <w:rsid w:val="004B11C3"/>
    <w:rsid w:val="004B3666"/>
    <w:rsid w:val="004B56E3"/>
    <w:rsid w:val="004B6A6F"/>
    <w:rsid w:val="004C04A8"/>
    <w:rsid w:val="004C0945"/>
    <w:rsid w:val="004C0BE8"/>
    <w:rsid w:val="004C12E6"/>
    <w:rsid w:val="004C26EA"/>
    <w:rsid w:val="004C3C1D"/>
    <w:rsid w:val="004C5E88"/>
    <w:rsid w:val="004C697E"/>
    <w:rsid w:val="004C6983"/>
    <w:rsid w:val="004D3578"/>
    <w:rsid w:val="004D396C"/>
    <w:rsid w:val="004D508C"/>
    <w:rsid w:val="004D5764"/>
    <w:rsid w:val="004E03AB"/>
    <w:rsid w:val="004E06E9"/>
    <w:rsid w:val="004E213A"/>
    <w:rsid w:val="004E31FF"/>
    <w:rsid w:val="004E371E"/>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3E39"/>
    <w:rsid w:val="00504412"/>
    <w:rsid w:val="0050636F"/>
    <w:rsid w:val="00506634"/>
    <w:rsid w:val="00511511"/>
    <w:rsid w:val="00512531"/>
    <w:rsid w:val="00514274"/>
    <w:rsid w:val="00514DA1"/>
    <w:rsid w:val="005155CE"/>
    <w:rsid w:val="005157DC"/>
    <w:rsid w:val="005158B0"/>
    <w:rsid w:val="00515A73"/>
    <w:rsid w:val="0051743F"/>
    <w:rsid w:val="005201C4"/>
    <w:rsid w:val="00521911"/>
    <w:rsid w:val="005235D4"/>
    <w:rsid w:val="00525A1C"/>
    <w:rsid w:val="005317C9"/>
    <w:rsid w:val="0053364E"/>
    <w:rsid w:val="0053388B"/>
    <w:rsid w:val="00535773"/>
    <w:rsid w:val="005361B7"/>
    <w:rsid w:val="00537C0F"/>
    <w:rsid w:val="00541063"/>
    <w:rsid w:val="00543D4F"/>
    <w:rsid w:val="00543E6C"/>
    <w:rsid w:val="00546DCB"/>
    <w:rsid w:val="005512EB"/>
    <w:rsid w:val="00553435"/>
    <w:rsid w:val="00553558"/>
    <w:rsid w:val="00553EB0"/>
    <w:rsid w:val="005545EA"/>
    <w:rsid w:val="0055784B"/>
    <w:rsid w:val="00557F91"/>
    <w:rsid w:val="00561129"/>
    <w:rsid w:val="005641B8"/>
    <w:rsid w:val="00565087"/>
    <w:rsid w:val="00567C93"/>
    <w:rsid w:val="00572032"/>
    <w:rsid w:val="005729F3"/>
    <w:rsid w:val="00572A18"/>
    <w:rsid w:val="00572D98"/>
    <w:rsid w:val="00573E80"/>
    <w:rsid w:val="0057503E"/>
    <w:rsid w:val="00575C9A"/>
    <w:rsid w:val="00576EC2"/>
    <w:rsid w:val="00577CB4"/>
    <w:rsid w:val="005812CC"/>
    <w:rsid w:val="00582CF3"/>
    <w:rsid w:val="00583798"/>
    <w:rsid w:val="00583C98"/>
    <w:rsid w:val="00584665"/>
    <w:rsid w:val="00585886"/>
    <w:rsid w:val="005904EF"/>
    <w:rsid w:val="00592F3E"/>
    <w:rsid w:val="0059311B"/>
    <w:rsid w:val="00594387"/>
    <w:rsid w:val="00594FAB"/>
    <w:rsid w:val="00596673"/>
    <w:rsid w:val="005969F2"/>
    <w:rsid w:val="00596ED6"/>
    <w:rsid w:val="00597B11"/>
    <w:rsid w:val="005A0375"/>
    <w:rsid w:val="005A056C"/>
    <w:rsid w:val="005A30ED"/>
    <w:rsid w:val="005A4B6D"/>
    <w:rsid w:val="005A6641"/>
    <w:rsid w:val="005A6806"/>
    <w:rsid w:val="005A691E"/>
    <w:rsid w:val="005A69D5"/>
    <w:rsid w:val="005B2C1B"/>
    <w:rsid w:val="005B35D2"/>
    <w:rsid w:val="005B432B"/>
    <w:rsid w:val="005B44BF"/>
    <w:rsid w:val="005B60FA"/>
    <w:rsid w:val="005C0DEE"/>
    <w:rsid w:val="005C10DB"/>
    <w:rsid w:val="005C31E3"/>
    <w:rsid w:val="005C4D99"/>
    <w:rsid w:val="005D0070"/>
    <w:rsid w:val="005D18EA"/>
    <w:rsid w:val="005D2E01"/>
    <w:rsid w:val="005D7526"/>
    <w:rsid w:val="005D75CF"/>
    <w:rsid w:val="005E2B2A"/>
    <w:rsid w:val="005E3CE0"/>
    <w:rsid w:val="005E439B"/>
    <w:rsid w:val="005E4B47"/>
    <w:rsid w:val="005E4BB2"/>
    <w:rsid w:val="005E4EC1"/>
    <w:rsid w:val="005E6090"/>
    <w:rsid w:val="005E665C"/>
    <w:rsid w:val="005E72FB"/>
    <w:rsid w:val="005F35E3"/>
    <w:rsid w:val="005F5693"/>
    <w:rsid w:val="005F6C1C"/>
    <w:rsid w:val="00600531"/>
    <w:rsid w:val="00600A97"/>
    <w:rsid w:val="00602AEA"/>
    <w:rsid w:val="00603685"/>
    <w:rsid w:val="006046A3"/>
    <w:rsid w:val="0060526B"/>
    <w:rsid w:val="0060724B"/>
    <w:rsid w:val="00607E7A"/>
    <w:rsid w:val="0061007F"/>
    <w:rsid w:val="006103FF"/>
    <w:rsid w:val="006107E6"/>
    <w:rsid w:val="00610D1C"/>
    <w:rsid w:val="00611A69"/>
    <w:rsid w:val="00613B18"/>
    <w:rsid w:val="00614FDF"/>
    <w:rsid w:val="00623845"/>
    <w:rsid w:val="0062461E"/>
    <w:rsid w:val="00630920"/>
    <w:rsid w:val="00631990"/>
    <w:rsid w:val="006332BE"/>
    <w:rsid w:val="006337D8"/>
    <w:rsid w:val="00633B04"/>
    <w:rsid w:val="00633B7F"/>
    <w:rsid w:val="0063543D"/>
    <w:rsid w:val="00635D32"/>
    <w:rsid w:val="006405C8"/>
    <w:rsid w:val="006410AD"/>
    <w:rsid w:val="00642891"/>
    <w:rsid w:val="0064701F"/>
    <w:rsid w:val="00647114"/>
    <w:rsid w:val="0065137D"/>
    <w:rsid w:val="00653074"/>
    <w:rsid w:val="00657A5A"/>
    <w:rsid w:val="00657B12"/>
    <w:rsid w:val="00660A18"/>
    <w:rsid w:val="006610D9"/>
    <w:rsid w:val="00661B53"/>
    <w:rsid w:val="00662390"/>
    <w:rsid w:val="00662707"/>
    <w:rsid w:val="00663A8F"/>
    <w:rsid w:val="00664C97"/>
    <w:rsid w:val="00665508"/>
    <w:rsid w:val="00665FC9"/>
    <w:rsid w:val="00667444"/>
    <w:rsid w:val="00667D77"/>
    <w:rsid w:val="006709D0"/>
    <w:rsid w:val="006727D9"/>
    <w:rsid w:val="00674CC8"/>
    <w:rsid w:val="00680A64"/>
    <w:rsid w:val="006856A1"/>
    <w:rsid w:val="006857B7"/>
    <w:rsid w:val="00685AE8"/>
    <w:rsid w:val="006860D4"/>
    <w:rsid w:val="00686FB2"/>
    <w:rsid w:val="0069092B"/>
    <w:rsid w:val="00695D92"/>
    <w:rsid w:val="006A1C63"/>
    <w:rsid w:val="006A323F"/>
    <w:rsid w:val="006A612C"/>
    <w:rsid w:val="006A7B53"/>
    <w:rsid w:val="006B205D"/>
    <w:rsid w:val="006B2BE5"/>
    <w:rsid w:val="006B30D0"/>
    <w:rsid w:val="006B5564"/>
    <w:rsid w:val="006C26A0"/>
    <w:rsid w:val="006C372A"/>
    <w:rsid w:val="006C3D95"/>
    <w:rsid w:val="006C457D"/>
    <w:rsid w:val="006C457F"/>
    <w:rsid w:val="006C70C3"/>
    <w:rsid w:val="006C7126"/>
    <w:rsid w:val="006D09A9"/>
    <w:rsid w:val="006D382D"/>
    <w:rsid w:val="006D5892"/>
    <w:rsid w:val="006D63DC"/>
    <w:rsid w:val="006D6A99"/>
    <w:rsid w:val="006D7045"/>
    <w:rsid w:val="006E05B7"/>
    <w:rsid w:val="006E139B"/>
    <w:rsid w:val="006E1E33"/>
    <w:rsid w:val="006E1E39"/>
    <w:rsid w:val="006E2AF3"/>
    <w:rsid w:val="006E35C3"/>
    <w:rsid w:val="006E3803"/>
    <w:rsid w:val="006E4C7E"/>
    <w:rsid w:val="006E5A5A"/>
    <w:rsid w:val="006E5C86"/>
    <w:rsid w:val="006E6206"/>
    <w:rsid w:val="006E6CD9"/>
    <w:rsid w:val="006E71ED"/>
    <w:rsid w:val="006F0449"/>
    <w:rsid w:val="006F2AB6"/>
    <w:rsid w:val="006F338A"/>
    <w:rsid w:val="006F40CE"/>
    <w:rsid w:val="006F5348"/>
    <w:rsid w:val="006F6CE1"/>
    <w:rsid w:val="0070015B"/>
    <w:rsid w:val="00701116"/>
    <w:rsid w:val="00701650"/>
    <w:rsid w:val="00702251"/>
    <w:rsid w:val="00702A37"/>
    <w:rsid w:val="00702CE4"/>
    <w:rsid w:val="00703F4E"/>
    <w:rsid w:val="007048CF"/>
    <w:rsid w:val="0070594E"/>
    <w:rsid w:val="007077AE"/>
    <w:rsid w:val="0071131E"/>
    <w:rsid w:val="00713C44"/>
    <w:rsid w:val="00714A01"/>
    <w:rsid w:val="007156AF"/>
    <w:rsid w:val="007169BB"/>
    <w:rsid w:val="00717A01"/>
    <w:rsid w:val="0072022E"/>
    <w:rsid w:val="00720A9E"/>
    <w:rsid w:val="00721277"/>
    <w:rsid w:val="0072247E"/>
    <w:rsid w:val="00722630"/>
    <w:rsid w:val="00722F32"/>
    <w:rsid w:val="00726A0A"/>
    <w:rsid w:val="00726EE9"/>
    <w:rsid w:val="00727AB3"/>
    <w:rsid w:val="00730523"/>
    <w:rsid w:val="00731BD9"/>
    <w:rsid w:val="00734A5B"/>
    <w:rsid w:val="00736187"/>
    <w:rsid w:val="0074026F"/>
    <w:rsid w:val="0074270E"/>
    <w:rsid w:val="007429B6"/>
    <w:rsid w:val="007429F6"/>
    <w:rsid w:val="0074302D"/>
    <w:rsid w:val="0074398B"/>
    <w:rsid w:val="00743AD3"/>
    <w:rsid w:val="00744E76"/>
    <w:rsid w:val="007457F6"/>
    <w:rsid w:val="00745A52"/>
    <w:rsid w:val="007465DF"/>
    <w:rsid w:val="00746DDB"/>
    <w:rsid w:val="00752324"/>
    <w:rsid w:val="00756F9E"/>
    <w:rsid w:val="00760323"/>
    <w:rsid w:val="00760415"/>
    <w:rsid w:val="00760638"/>
    <w:rsid w:val="00762624"/>
    <w:rsid w:val="00762D5F"/>
    <w:rsid w:val="00763030"/>
    <w:rsid w:val="00763C7F"/>
    <w:rsid w:val="00765488"/>
    <w:rsid w:val="00766B87"/>
    <w:rsid w:val="00767EC2"/>
    <w:rsid w:val="00770317"/>
    <w:rsid w:val="00770963"/>
    <w:rsid w:val="00772F75"/>
    <w:rsid w:val="0077439D"/>
    <w:rsid w:val="00774DA4"/>
    <w:rsid w:val="0077632E"/>
    <w:rsid w:val="00776D58"/>
    <w:rsid w:val="00777021"/>
    <w:rsid w:val="007801EC"/>
    <w:rsid w:val="007812B7"/>
    <w:rsid w:val="00781911"/>
    <w:rsid w:val="00781F0F"/>
    <w:rsid w:val="0078213F"/>
    <w:rsid w:val="00782F2D"/>
    <w:rsid w:val="007848BA"/>
    <w:rsid w:val="00785B22"/>
    <w:rsid w:val="00786868"/>
    <w:rsid w:val="00790C73"/>
    <w:rsid w:val="00792B4C"/>
    <w:rsid w:val="00794CCC"/>
    <w:rsid w:val="007960CB"/>
    <w:rsid w:val="00796F77"/>
    <w:rsid w:val="007A087A"/>
    <w:rsid w:val="007A167C"/>
    <w:rsid w:val="007A1AA8"/>
    <w:rsid w:val="007A20A9"/>
    <w:rsid w:val="007A2108"/>
    <w:rsid w:val="007A268D"/>
    <w:rsid w:val="007A2E2F"/>
    <w:rsid w:val="007A4CF2"/>
    <w:rsid w:val="007A7424"/>
    <w:rsid w:val="007A7911"/>
    <w:rsid w:val="007B600E"/>
    <w:rsid w:val="007B66FC"/>
    <w:rsid w:val="007C4092"/>
    <w:rsid w:val="007C4273"/>
    <w:rsid w:val="007C67DC"/>
    <w:rsid w:val="007D20E7"/>
    <w:rsid w:val="007D24BF"/>
    <w:rsid w:val="007D2D1A"/>
    <w:rsid w:val="007D48F5"/>
    <w:rsid w:val="007D5AE7"/>
    <w:rsid w:val="007D6497"/>
    <w:rsid w:val="007E0A5F"/>
    <w:rsid w:val="007E3DA6"/>
    <w:rsid w:val="007E3DCB"/>
    <w:rsid w:val="007E4491"/>
    <w:rsid w:val="007E473B"/>
    <w:rsid w:val="007E571C"/>
    <w:rsid w:val="007E773C"/>
    <w:rsid w:val="007F090B"/>
    <w:rsid w:val="007F0F3A"/>
    <w:rsid w:val="007F0F4A"/>
    <w:rsid w:val="007F1EB8"/>
    <w:rsid w:val="007F38D9"/>
    <w:rsid w:val="007F5953"/>
    <w:rsid w:val="007F5CDA"/>
    <w:rsid w:val="007F7D60"/>
    <w:rsid w:val="00801370"/>
    <w:rsid w:val="0080157D"/>
    <w:rsid w:val="008028A4"/>
    <w:rsid w:val="008031A1"/>
    <w:rsid w:val="00803D92"/>
    <w:rsid w:val="00804820"/>
    <w:rsid w:val="00804DBA"/>
    <w:rsid w:val="008105AB"/>
    <w:rsid w:val="00810DF0"/>
    <w:rsid w:val="00811722"/>
    <w:rsid w:val="0081199F"/>
    <w:rsid w:val="00812CC5"/>
    <w:rsid w:val="008144A9"/>
    <w:rsid w:val="00815CC1"/>
    <w:rsid w:val="008216E3"/>
    <w:rsid w:val="00822188"/>
    <w:rsid w:val="008266A1"/>
    <w:rsid w:val="00826D00"/>
    <w:rsid w:val="0083069D"/>
    <w:rsid w:val="00830747"/>
    <w:rsid w:val="008307D4"/>
    <w:rsid w:val="008310BC"/>
    <w:rsid w:val="00831201"/>
    <w:rsid w:val="008319A8"/>
    <w:rsid w:val="00833CA1"/>
    <w:rsid w:val="00835CEA"/>
    <w:rsid w:val="00835D5A"/>
    <w:rsid w:val="00835D77"/>
    <w:rsid w:val="00837929"/>
    <w:rsid w:val="00837D09"/>
    <w:rsid w:val="0084064F"/>
    <w:rsid w:val="00842FC5"/>
    <w:rsid w:val="0084471A"/>
    <w:rsid w:val="008456DD"/>
    <w:rsid w:val="0084630C"/>
    <w:rsid w:val="008468A3"/>
    <w:rsid w:val="008473F6"/>
    <w:rsid w:val="008502C7"/>
    <w:rsid w:val="00855036"/>
    <w:rsid w:val="00855FDA"/>
    <w:rsid w:val="00856CA6"/>
    <w:rsid w:val="00856E48"/>
    <w:rsid w:val="00857341"/>
    <w:rsid w:val="00857D09"/>
    <w:rsid w:val="00857F0C"/>
    <w:rsid w:val="008608FD"/>
    <w:rsid w:val="0086099C"/>
    <w:rsid w:val="008644FA"/>
    <w:rsid w:val="00865505"/>
    <w:rsid w:val="008671B4"/>
    <w:rsid w:val="008679F7"/>
    <w:rsid w:val="00870194"/>
    <w:rsid w:val="0087098B"/>
    <w:rsid w:val="008768CA"/>
    <w:rsid w:val="00877D56"/>
    <w:rsid w:val="00881918"/>
    <w:rsid w:val="00881CBE"/>
    <w:rsid w:val="00882D38"/>
    <w:rsid w:val="00886A82"/>
    <w:rsid w:val="0088766F"/>
    <w:rsid w:val="00890361"/>
    <w:rsid w:val="00891FE4"/>
    <w:rsid w:val="00893481"/>
    <w:rsid w:val="00893F83"/>
    <w:rsid w:val="00894079"/>
    <w:rsid w:val="00894B5C"/>
    <w:rsid w:val="0089666F"/>
    <w:rsid w:val="008A0E48"/>
    <w:rsid w:val="008A1E28"/>
    <w:rsid w:val="008A3EE3"/>
    <w:rsid w:val="008A6A10"/>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3D70"/>
    <w:rsid w:val="008D72C7"/>
    <w:rsid w:val="008E7BEA"/>
    <w:rsid w:val="008F170D"/>
    <w:rsid w:val="008F3600"/>
    <w:rsid w:val="008F477E"/>
    <w:rsid w:val="008F609F"/>
    <w:rsid w:val="0090271F"/>
    <w:rsid w:val="00902D32"/>
    <w:rsid w:val="00902E23"/>
    <w:rsid w:val="00904E00"/>
    <w:rsid w:val="0091098B"/>
    <w:rsid w:val="009114D7"/>
    <w:rsid w:val="0091336E"/>
    <w:rsid w:val="0091348E"/>
    <w:rsid w:val="00913D2F"/>
    <w:rsid w:val="0091477C"/>
    <w:rsid w:val="00914B8E"/>
    <w:rsid w:val="009164E6"/>
    <w:rsid w:val="0091733F"/>
    <w:rsid w:val="00917CCB"/>
    <w:rsid w:val="00924506"/>
    <w:rsid w:val="009247B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7755"/>
    <w:rsid w:val="00957C16"/>
    <w:rsid w:val="00960E12"/>
    <w:rsid w:val="00963A0E"/>
    <w:rsid w:val="00964236"/>
    <w:rsid w:val="00970760"/>
    <w:rsid w:val="00972359"/>
    <w:rsid w:val="00973FF2"/>
    <w:rsid w:val="009756D4"/>
    <w:rsid w:val="00975DBF"/>
    <w:rsid w:val="00980D07"/>
    <w:rsid w:val="00982037"/>
    <w:rsid w:val="00990D46"/>
    <w:rsid w:val="00991BDA"/>
    <w:rsid w:val="009923A4"/>
    <w:rsid w:val="00995324"/>
    <w:rsid w:val="00995A4D"/>
    <w:rsid w:val="009A5DD0"/>
    <w:rsid w:val="009A79CE"/>
    <w:rsid w:val="009B247B"/>
    <w:rsid w:val="009B3DBC"/>
    <w:rsid w:val="009B4B48"/>
    <w:rsid w:val="009B511B"/>
    <w:rsid w:val="009B670A"/>
    <w:rsid w:val="009B691F"/>
    <w:rsid w:val="009B6FBB"/>
    <w:rsid w:val="009B7462"/>
    <w:rsid w:val="009B796F"/>
    <w:rsid w:val="009C31A3"/>
    <w:rsid w:val="009C3270"/>
    <w:rsid w:val="009C3A5C"/>
    <w:rsid w:val="009C7209"/>
    <w:rsid w:val="009C724A"/>
    <w:rsid w:val="009D1C08"/>
    <w:rsid w:val="009D40C1"/>
    <w:rsid w:val="009D5DF7"/>
    <w:rsid w:val="009D6E11"/>
    <w:rsid w:val="009E11F3"/>
    <w:rsid w:val="009E3192"/>
    <w:rsid w:val="009E3DBD"/>
    <w:rsid w:val="009E4E11"/>
    <w:rsid w:val="009E739E"/>
    <w:rsid w:val="009E77A0"/>
    <w:rsid w:val="009F07E0"/>
    <w:rsid w:val="009F0FE8"/>
    <w:rsid w:val="009F1F3F"/>
    <w:rsid w:val="009F2E3C"/>
    <w:rsid w:val="009F37B7"/>
    <w:rsid w:val="009F5445"/>
    <w:rsid w:val="009F7BC4"/>
    <w:rsid w:val="009F7C52"/>
    <w:rsid w:val="00A02F02"/>
    <w:rsid w:val="00A06274"/>
    <w:rsid w:val="00A0789A"/>
    <w:rsid w:val="00A10AEB"/>
    <w:rsid w:val="00A10F02"/>
    <w:rsid w:val="00A10F26"/>
    <w:rsid w:val="00A13384"/>
    <w:rsid w:val="00A1379A"/>
    <w:rsid w:val="00A13C33"/>
    <w:rsid w:val="00A15D51"/>
    <w:rsid w:val="00A164B4"/>
    <w:rsid w:val="00A165FF"/>
    <w:rsid w:val="00A16600"/>
    <w:rsid w:val="00A1780E"/>
    <w:rsid w:val="00A179E4"/>
    <w:rsid w:val="00A21A70"/>
    <w:rsid w:val="00A226F4"/>
    <w:rsid w:val="00A236A4"/>
    <w:rsid w:val="00A236EA"/>
    <w:rsid w:val="00A23A81"/>
    <w:rsid w:val="00A25893"/>
    <w:rsid w:val="00A26956"/>
    <w:rsid w:val="00A27486"/>
    <w:rsid w:val="00A27996"/>
    <w:rsid w:val="00A305B5"/>
    <w:rsid w:val="00A35764"/>
    <w:rsid w:val="00A36B33"/>
    <w:rsid w:val="00A36BAB"/>
    <w:rsid w:val="00A424D7"/>
    <w:rsid w:val="00A4773E"/>
    <w:rsid w:val="00A507D4"/>
    <w:rsid w:val="00A51C1B"/>
    <w:rsid w:val="00A53724"/>
    <w:rsid w:val="00A55C1A"/>
    <w:rsid w:val="00A56066"/>
    <w:rsid w:val="00A56158"/>
    <w:rsid w:val="00A61061"/>
    <w:rsid w:val="00A62925"/>
    <w:rsid w:val="00A64D9F"/>
    <w:rsid w:val="00A65AFD"/>
    <w:rsid w:val="00A67FB9"/>
    <w:rsid w:val="00A70BF7"/>
    <w:rsid w:val="00A71D32"/>
    <w:rsid w:val="00A721D5"/>
    <w:rsid w:val="00A72A8A"/>
    <w:rsid w:val="00A73129"/>
    <w:rsid w:val="00A74FC3"/>
    <w:rsid w:val="00A75B57"/>
    <w:rsid w:val="00A7682A"/>
    <w:rsid w:val="00A76A19"/>
    <w:rsid w:val="00A82346"/>
    <w:rsid w:val="00A82551"/>
    <w:rsid w:val="00A82EF1"/>
    <w:rsid w:val="00A831AA"/>
    <w:rsid w:val="00A86E04"/>
    <w:rsid w:val="00A87555"/>
    <w:rsid w:val="00A87885"/>
    <w:rsid w:val="00A92BA1"/>
    <w:rsid w:val="00A938BB"/>
    <w:rsid w:val="00A93981"/>
    <w:rsid w:val="00A9498D"/>
    <w:rsid w:val="00A962F4"/>
    <w:rsid w:val="00AA0216"/>
    <w:rsid w:val="00AA0DFC"/>
    <w:rsid w:val="00AA3C8E"/>
    <w:rsid w:val="00AA5BB7"/>
    <w:rsid w:val="00AA60FC"/>
    <w:rsid w:val="00AA6414"/>
    <w:rsid w:val="00AB13AD"/>
    <w:rsid w:val="00AB204E"/>
    <w:rsid w:val="00AB3365"/>
    <w:rsid w:val="00AB3B97"/>
    <w:rsid w:val="00AB3FC8"/>
    <w:rsid w:val="00AB4B63"/>
    <w:rsid w:val="00AB50CA"/>
    <w:rsid w:val="00AB7A9C"/>
    <w:rsid w:val="00AB7B5A"/>
    <w:rsid w:val="00AC0069"/>
    <w:rsid w:val="00AC2304"/>
    <w:rsid w:val="00AC2D81"/>
    <w:rsid w:val="00AC3495"/>
    <w:rsid w:val="00AC3703"/>
    <w:rsid w:val="00AC3981"/>
    <w:rsid w:val="00AC6BC6"/>
    <w:rsid w:val="00AC7B5B"/>
    <w:rsid w:val="00AD0070"/>
    <w:rsid w:val="00AD0B94"/>
    <w:rsid w:val="00AD119D"/>
    <w:rsid w:val="00AD144D"/>
    <w:rsid w:val="00AD21AB"/>
    <w:rsid w:val="00AD305D"/>
    <w:rsid w:val="00AD5A9A"/>
    <w:rsid w:val="00AD5E93"/>
    <w:rsid w:val="00AE1EB0"/>
    <w:rsid w:val="00AE1EBE"/>
    <w:rsid w:val="00AE4188"/>
    <w:rsid w:val="00AE431D"/>
    <w:rsid w:val="00AE65E2"/>
    <w:rsid w:val="00AE71E7"/>
    <w:rsid w:val="00AF2101"/>
    <w:rsid w:val="00AF3DD3"/>
    <w:rsid w:val="00AF6927"/>
    <w:rsid w:val="00AF6F9F"/>
    <w:rsid w:val="00AF7A9D"/>
    <w:rsid w:val="00B00BEC"/>
    <w:rsid w:val="00B01562"/>
    <w:rsid w:val="00B0385A"/>
    <w:rsid w:val="00B06319"/>
    <w:rsid w:val="00B068D1"/>
    <w:rsid w:val="00B074DE"/>
    <w:rsid w:val="00B10905"/>
    <w:rsid w:val="00B1094F"/>
    <w:rsid w:val="00B12A38"/>
    <w:rsid w:val="00B12CD6"/>
    <w:rsid w:val="00B15449"/>
    <w:rsid w:val="00B155E1"/>
    <w:rsid w:val="00B15772"/>
    <w:rsid w:val="00B15B39"/>
    <w:rsid w:val="00B16D12"/>
    <w:rsid w:val="00B175D2"/>
    <w:rsid w:val="00B17773"/>
    <w:rsid w:val="00B204DF"/>
    <w:rsid w:val="00B20BD4"/>
    <w:rsid w:val="00B21096"/>
    <w:rsid w:val="00B2129F"/>
    <w:rsid w:val="00B21ADD"/>
    <w:rsid w:val="00B252D0"/>
    <w:rsid w:val="00B2636D"/>
    <w:rsid w:val="00B3037B"/>
    <w:rsid w:val="00B30DFE"/>
    <w:rsid w:val="00B31617"/>
    <w:rsid w:val="00B344A8"/>
    <w:rsid w:val="00B34911"/>
    <w:rsid w:val="00B36D3D"/>
    <w:rsid w:val="00B4073D"/>
    <w:rsid w:val="00B4334A"/>
    <w:rsid w:val="00B4335C"/>
    <w:rsid w:val="00B46CC9"/>
    <w:rsid w:val="00B50CEF"/>
    <w:rsid w:val="00B50DFA"/>
    <w:rsid w:val="00B54AB6"/>
    <w:rsid w:val="00B54FF5"/>
    <w:rsid w:val="00B55532"/>
    <w:rsid w:val="00B5572D"/>
    <w:rsid w:val="00B56234"/>
    <w:rsid w:val="00B56B31"/>
    <w:rsid w:val="00B57110"/>
    <w:rsid w:val="00B62FF6"/>
    <w:rsid w:val="00B63366"/>
    <w:rsid w:val="00B67000"/>
    <w:rsid w:val="00B67B38"/>
    <w:rsid w:val="00B704C3"/>
    <w:rsid w:val="00B71435"/>
    <w:rsid w:val="00B74190"/>
    <w:rsid w:val="00B770CB"/>
    <w:rsid w:val="00B82DF5"/>
    <w:rsid w:val="00B83D3B"/>
    <w:rsid w:val="00B844BA"/>
    <w:rsid w:val="00B85054"/>
    <w:rsid w:val="00B91057"/>
    <w:rsid w:val="00B91D51"/>
    <w:rsid w:val="00B93086"/>
    <w:rsid w:val="00B950C0"/>
    <w:rsid w:val="00B96546"/>
    <w:rsid w:val="00B9776A"/>
    <w:rsid w:val="00B97A5B"/>
    <w:rsid w:val="00BA02B0"/>
    <w:rsid w:val="00BA09BA"/>
    <w:rsid w:val="00BA19ED"/>
    <w:rsid w:val="00BA4B8D"/>
    <w:rsid w:val="00BA4D54"/>
    <w:rsid w:val="00BA5095"/>
    <w:rsid w:val="00BA545D"/>
    <w:rsid w:val="00BA5FCF"/>
    <w:rsid w:val="00BA60EB"/>
    <w:rsid w:val="00BB1F9F"/>
    <w:rsid w:val="00BB2307"/>
    <w:rsid w:val="00BB3137"/>
    <w:rsid w:val="00BB4D10"/>
    <w:rsid w:val="00BB5E54"/>
    <w:rsid w:val="00BB7A65"/>
    <w:rsid w:val="00BC0565"/>
    <w:rsid w:val="00BC0F7D"/>
    <w:rsid w:val="00BC12B4"/>
    <w:rsid w:val="00BC28E1"/>
    <w:rsid w:val="00BC500E"/>
    <w:rsid w:val="00BC568C"/>
    <w:rsid w:val="00BC5DCE"/>
    <w:rsid w:val="00BC63A2"/>
    <w:rsid w:val="00BC6F98"/>
    <w:rsid w:val="00BD1E03"/>
    <w:rsid w:val="00BD3AF7"/>
    <w:rsid w:val="00BD4FAF"/>
    <w:rsid w:val="00BD7D31"/>
    <w:rsid w:val="00BE17F0"/>
    <w:rsid w:val="00BE30D3"/>
    <w:rsid w:val="00BE3255"/>
    <w:rsid w:val="00BE4BD5"/>
    <w:rsid w:val="00BE6814"/>
    <w:rsid w:val="00BE79F7"/>
    <w:rsid w:val="00BF128E"/>
    <w:rsid w:val="00BF2122"/>
    <w:rsid w:val="00BF523A"/>
    <w:rsid w:val="00BF588C"/>
    <w:rsid w:val="00C01C16"/>
    <w:rsid w:val="00C03D0A"/>
    <w:rsid w:val="00C040F5"/>
    <w:rsid w:val="00C04CFD"/>
    <w:rsid w:val="00C05233"/>
    <w:rsid w:val="00C05E33"/>
    <w:rsid w:val="00C0636B"/>
    <w:rsid w:val="00C074DD"/>
    <w:rsid w:val="00C1496A"/>
    <w:rsid w:val="00C14F4D"/>
    <w:rsid w:val="00C15CC6"/>
    <w:rsid w:val="00C16DBA"/>
    <w:rsid w:val="00C23BAE"/>
    <w:rsid w:val="00C24E64"/>
    <w:rsid w:val="00C25021"/>
    <w:rsid w:val="00C2543C"/>
    <w:rsid w:val="00C2601D"/>
    <w:rsid w:val="00C27BA6"/>
    <w:rsid w:val="00C314F3"/>
    <w:rsid w:val="00C33079"/>
    <w:rsid w:val="00C3400A"/>
    <w:rsid w:val="00C3472A"/>
    <w:rsid w:val="00C3708B"/>
    <w:rsid w:val="00C37EC7"/>
    <w:rsid w:val="00C40E7E"/>
    <w:rsid w:val="00C42316"/>
    <w:rsid w:val="00C44202"/>
    <w:rsid w:val="00C443B5"/>
    <w:rsid w:val="00C44651"/>
    <w:rsid w:val="00C44E26"/>
    <w:rsid w:val="00C45231"/>
    <w:rsid w:val="00C47907"/>
    <w:rsid w:val="00C50B6B"/>
    <w:rsid w:val="00C539FB"/>
    <w:rsid w:val="00C55070"/>
    <w:rsid w:val="00C556AB"/>
    <w:rsid w:val="00C55777"/>
    <w:rsid w:val="00C55E76"/>
    <w:rsid w:val="00C60D0F"/>
    <w:rsid w:val="00C633CB"/>
    <w:rsid w:val="00C64AA1"/>
    <w:rsid w:val="00C651AD"/>
    <w:rsid w:val="00C677ED"/>
    <w:rsid w:val="00C70025"/>
    <w:rsid w:val="00C703C7"/>
    <w:rsid w:val="00C72833"/>
    <w:rsid w:val="00C7502A"/>
    <w:rsid w:val="00C805B0"/>
    <w:rsid w:val="00C808D9"/>
    <w:rsid w:val="00C80F1D"/>
    <w:rsid w:val="00C812F7"/>
    <w:rsid w:val="00C82293"/>
    <w:rsid w:val="00C8657B"/>
    <w:rsid w:val="00C86FA8"/>
    <w:rsid w:val="00C90335"/>
    <w:rsid w:val="00C90C00"/>
    <w:rsid w:val="00C919D0"/>
    <w:rsid w:val="00C925DE"/>
    <w:rsid w:val="00C92779"/>
    <w:rsid w:val="00C93F40"/>
    <w:rsid w:val="00C941A3"/>
    <w:rsid w:val="00CA0036"/>
    <w:rsid w:val="00CA0BCA"/>
    <w:rsid w:val="00CA27A8"/>
    <w:rsid w:val="00CA3458"/>
    <w:rsid w:val="00CA3D0C"/>
    <w:rsid w:val="00CA7220"/>
    <w:rsid w:val="00CA72DC"/>
    <w:rsid w:val="00CD5927"/>
    <w:rsid w:val="00CD60D7"/>
    <w:rsid w:val="00CD750E"/>
    <w:rsid w:val="00CD754F"/>
    <w:rsid w:val="00CE0A09"/>
    <w:rsid w:val="00CE578B"/>
    <w:rsid w:val="00CF04B0"/>
    <w:rsid w:val="00CF2A36"/>
    <w:rsid w:val="00CF3D67"/>
    <w:rsid w:val="00CF6ED5"/>
    <w:rsid w:val="00D01A66"/>
    <w:rsid w:val="00D02BE9"/>
    <w:rsid w:val="00D104F0"/>
    <w:rsid w:val="00D11838"/>
    <w:rsid w:val="00D11BE2"/>
    <w:rsid w:val="00D11E48"/>
    <w:rsid w:val="00D13897"/>
    <w:rsid w:val="00D13A15"/>
    <w:rsid w:val="00D14B87"/>
    <w:rsid w:val="00D16924"/>
    <w:rsid w:val="00D16AB9"/>
    <w:rsid w:val="00D17D4A"/>
    <w:rsid w:val="00D20EA1"/>
    <w:rsid w:val="00D21B91"/>
    <w:rsid w:val="00D21CD2"/>
    <w:rsid w:val="00D24BD1"/>
    <w:rsid w:val="00D26435"/>
    <w:rsid w:val="00D31813"/>
    <w:rsid w:val="00D328CA"/>
    <w:rsid w:val="00D33596"/>
    <w:rsid w:val="00D33F91"/>
    <w:rsid w:val="00D3489F"/>
    <w:rsid w:val="00D3634B"/>
    <w:rsid w:val="00D37380"/>
    <w:rsid w:val="00D406A8"/>
    <w:rsid w:val="00D47239"/>
    <w:rsid w:val="00D5014A"/>
    <w:rsid w:val="00D50D11"/>
    <w:rsid w:val="00D51125"/>
    <w:rsid w:val="00D529B9"/>
    <w:rsid w:val="00D5308E"/>
    <w:rsid w:val="00D54B70"/>
    <w:rsid w:val="00D556F9"/>
    <w:rsid w:val="00D55763"/>
    <w:rsid w:val="00D564DD"/>
    <w:rsid w:val="00D57972"/>
    <w:rsid w:val="00D602B0"/>
    <w:rsid w:val="00D61050"/>
    <w:rsid w:val="00D636AC"/>
    <w:rsid w:val="00D63C33"/>
    <w:rsid w:val="00D63CDA"/>
    <w:rsid w:val="00D644A2"/>
    <w:rsid w:val="00D66618"/>
    <w:rsid w:val="00D675A9"/>
    <w:rsid w:val="00D71421"/>
    <w:rsid w:val="00D71E37"/>
    <w:rsid w:val="00D72924"/>
    <w:rsid w:val="00D738D6"/>
    <w:rsid w:val="00D744FD"/>
    <w:rsid w:val="00D755EB"/>
    <w:rsid w:val="00D76048"/>
    <w:rsid w:val="00D76D79"/>
    <w:rsid w:val="00D77984"/>
    <w:rsid w:val="00D80095"/>
    <w:rsid w:val="00D80ED3"/>
    <w:rsid w:val="00D815E0"/>
    <w:rsid w:val="00D817B2"/>
    <w:rsid w:val="00D827FF"/>
    <w:rsid w:val="00D82AF7"/>
    <w:rsid w:val="00D843BD"/>
    <w:rsid w:val="00D848F0"/>
    <w:rsid w:val="00D86D0F"/>
    <w:rsid w:val="00D86F13"/>
    <w:rsid w:val="00D87E00"/>
    <w:rsid w:val="00D90ECB"/>
    <w:rsid w:val="00D9134D"/>
    <w:rsid w:val="00D921D0"/>
    <w:rsid w:val="00D93838"/>
    <w:rsid w:val="00D95BE0"/>
    <w:rsid w:val="00D96959"/>
    <w:rsid w:val="00D978FB"/>
    <w:rsid w:val="00DA076A"/>
    <w:rsid w:val="00DA1D38"/>
    <w:rsid w:val="00DA263B"/>
    <w:rsid w:val="00DA2F34"/>
    <w:rsid w:val="00DA47AF"/>
    <w:rsid w:val="00DA489D"/>
    <w:rsid w:val="00DA4B48"/>
    <w:rsid w:val="00DA5A7D"/>
    <w:rsid w:val="00DA5E67"/>
    <w:rsid w:val="00DA79B7"/>
    <w:rsid w:val="00DA7A03"/>
    <w:rsid w:val="00DB1818"/>
    <w:rsid w:val="00DB26AD"/>
    <w:rsid w:val="00DB4081"/>
    <w:rsid w:val="00DB5E09"/>
    <w:rsid w:val="00DB60A8"/>
    <w:rsid w:val="00DB61FC"/>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292"/>
    <w:rsid w:val="00E06687"/>
    <w:rsid w:val="00E07281"/>
    <w:rsid w:val="00E105F0"/>
    <w:rsid w:val="00E1152A"/>
    <w:rsid w:val="00E115DB"/>
    <w:rsid w:val="00E13E91"/>
    <w:rsid w:val="00E1417E"/>
    <w:rsid w:val="00E15B76"/>
    <w:rsid w:val="00E16509"/>
    <w:rsid w:val="00E17008"/>
    <w:rsid w:val="00E17670"/>
    <w:rsid w:val="00E20840"/>
    <w:rsid w:val="00E20C09"/>
    <w:rsid w:val="00E210C5"/>
    <w:rsid w:val="00E215A4"/>
    <w:rsid w:val="00E218A4"/>
    <w:rsid w:val="00E221B9"/>
    <w:rsid w:val="00E22577"/>
    <w:rsid w:val="00E2303C"/>
    <w:rsid w:val="00E24348"/>
    <w:rsid w:val="00E24568"/>
    <w:rsid w:val="00E27121"/>
    <w:rsid w:val="00E301A1"/>
    <w:rsid w:val="00E32B8B"/>
    <w:rsid w:val="00E32B9F"/>
    <w:rsid w:val="00E34776"/>
    <w:rsid w:val="00E3486F"/>
    <w:rsid w:val="00E36C89"/>
    <w:rsid w:val="00E37CEC"/>
    <w:rsid w:val="00E408DC"/>
    <w:rsid w:val="00E40FAF"/>
    <w:rsid w:val="00E428B1"/>
    <w:rsid w:val="00E44582"/>
    <w:rsid w:val="00E46589"/>
    <w:rsid w:val="00E46B72"/>
    <w:rsid w:val="00E47469"/>
    <w:rsid w:val="00E5099F"/>
    <w:rsid w:val="00E515C5"/>
    <w:rsid w:val="00E540FE"/>
    <w:rsid w:val="00E55874"/>
    <w:rsid w:val="00E57E63"/>
    <w:rsid w:val="00E61F99"/>
    <w:rsid w:val="00E622C6"/>
    <w:rsid w:val="00E649BA"/>
    <w:rsid w:val="00E6688F"/>
    <w:rsid w:val="00E76A7F"/>
    <w:rsid w:val="00E77645"/>
    <w:rsid w:val="00E804E5"/>
    <w:rsid w:val="00E8089F"/>
    <w:rsid w:val="00E828C7"/>
    <w:rsid w:val="00E8490B"/>
    <w:rsid w:val="00E86404"/>
    <w:rsid w:val="00E86ED5"/>
    <w:rsid w:val="00E86F98"/>
    <w:rsid w:val="00E90367"/>
    <w:rsid w:val="00E91310"/>
    <w:rsid w:val="00E91B91"/>
    <w:rsid w:val="00E947E9"/>
    <w:rsid w:val="00E94E0E"/>
    <w:rsid w:val="00E94E17"/>
    <w:rsid w:val="00E95AEB"/>
    <w:rsid w:val="00E96F30"/>
    <w:rsid w:val="00E97D0F"/>
    <w:rsid w:val="00EA011F"/>
    <w:rsid w:val="00EA15B0"/>
    <w:rsid w:val="00EA2C73"/>
    <w:rsid w:val="00EA382F"/>
    <w:rsid w:val="00EA5EA7"/>
    <w:rsid w:val="00EA6E71"/>
    <w:rsid w:val="00EA7FEF"/>
    <w:rsid w:val="00EB2492"/>
    <w:rsid w:val="00EB2666"/>
    <w:rsid w:val="00EB2A29"/>
    <w:rsid w:val="00EB3467"/>
    <w:rsid w:val="00EB3DA5"/>
    <w:rsid w:val="00EB63D4"/>
    <w:rsid w:val="00EC02F2"/>
    <w:rsid w:val="00EC29BE"/>
    <w:rsid w:val="00EC31D3"/>
    <w:rsid w:val="00EC4A25"/>
    <w:rsid w:val="00EC4DC4"/>
    <w:rsid w:val="00EC6317"/>
    <w:rsid w:val="00ED0D13"/>
    <w:rsid w:val="00ED1A84"/>
    <w:rsid w:val="00ED2E3D"/>
    <w:rsid w:val="00ED2FB5"/>
    <w:rsid w:val="00ED3BC8"/>
    <w:rsid w:val="00ED4C59"/>
    <w:rsid w:val="00ED5436"/>
    <w:rsid w:val="00EE54D6"/>
    <w:rsid w:val="00EE6197"/>
    <w:rsid w:val="00EF2B0A"/>
    <w:rsid w:val="00EF3AF6"/>
    <w:rsid w:val="00EF485E"/>
    <w:rsid w:val="00EF4A4E"/>
    <w:rsid w:val="00EF64DB"/>
    <w:rsid w:val="00F02570"/>
    <w:rsid w:val="00F025A2"/>
    <w:rsid w:val="00F04426"/>
    <w:rsid w:val="00F04712"/>
    <w:rsid w:val="00F05909"/>
    <w:rsid w:val="00F07E30"/>
    <w:rsid w:val="00F112E4"/>
    <w:rsid w:val="00F11476"/>
    <w:rsid w:val="00F13360"/>
    <w:rsid w:val="00F135A7"/>
    <w:rsid w:val="00F13D3E"/>
    <w:rsid w:val="00F13E20"/>
    <w:rsid w:val="00F14296"/>
    <w:rsid w:val="00F15345"/>
    <w:rsid w:val="00F159D4"/>
    <w:rsid w:val="00F207E3"/>
    <w:rsid w:val="00F22EC7"/>
    <w:rsid w:val="00F2534F"/>
    <w:rsid w:val="00F26E70"/>
    <w:rsid w:val="00F2745C"/>
    <w:rsid w:val="00F274F3"/>
    <w:rsid w:val="00F309F6"/>
    <w:rsid w:val="00F30E5C"/>
    <w:rsid w:val="00F325C8"/>
    <w:rsid w:val="00F330F1"/>
    <w:rsid w:val="00F34F5D"/>
    <w:rsid w:val="00F35577"/>
    <w:rsid w:val="00F36A0E"/>
    <w:rsid w:val="00F36D95"/>
    <w:rsid w:val="00F41F5A"/>
    <w:rsid w:val="00F42C2A"/>
    <w:rsid w:val="00F43343"/>
    <w:rsid w:val="00F43CE3"/>
    <w:rsid w:val="00F46240"/>
    <w:rsid w:val="00F463F6"/>
    <w:rsid w:val="00F475C3"/>
    <w:rsid w:val="00F477C2"/>
    <w:rsid w:val="00F505C3"/>
    <w:rsid w:val="00F54377"/>
    <w:rsid w:val="00F54820"/>
    <w:rsid w:val="00F550CE"/>
    <w:rsid w:val="00F561A8"/>
    <w:rsid w:val="00F64272"/>
    <w:rsid w:val="00F647D7"/>
    <w:rsid w:val="00F649DF"/>
    <w:rsid w:val="00F64C32"/>
    <w:rsid w:val="00F653B8"/>
    <w:rsid w:val="00F7432F"/>
    <w:rsid w:val="00F75A52"/>
    <w:rsid w:val="00F76258"/>
    <w:rsid w:val="00F77578"/>
    <w:rsid w:val="00F808E7"/>
    <w:rsid w:val="00F80FEC"/>
    <w:rsid w:val="00F84B19"/>
    <w:rsid w:val="00F85605"/>
    <w:rsid w:val="00F9008D"/>
    <w:rsid w:val="00F90710"/>
    <w:rsid w:val="00F92910"/>
    <w:rsid w:val="00F929B8"/>
    <w:rsid w:val="00F934E7"/>
    <w:rsid w:val="00F967B7"/>
    <w:rsid w:val="00FA0372"/>
    <w:rsid w:val="00FA1266"/>
    <w:rsid w:val="00FA5485"/>
    <w:rsid w:val="00FA68B2"/>
    <w:rsid w:val="00FA7E1C"/>
    <w:rsid w:val="00FB0ABC"/>
    <w:rsid w:val="00FB1D13"/>
    <w:rsid w:val="00FB3093"/>
    <w:rsid w:val="00FB4455"/>
    <w:rsid w:val="00FB4DC5"/>
    <w:rsid w:val="00FB6636"/>
    <w:rsid w:val="00FB7D0E"/>
    <w:rsid w:val="00FC0A5A"/>
    <w:rsid w:val="00FC1192"/>
    <w:rsid w:val="00FC19C8"/>
    <w:rsid w:val="00FC5064"/>
    <w:rsid w:val="00FC5995"/>
    <w:rsid w:val="00FC672D"/>
    <w:rsid w:val="00FC6D01"/>
    <w:rsid w:val="00FD0318"/>
    <w:rsid w:val="00FD09D9"/>
    <w:rsid w:val="00FD247F"/>
    <w:rsid w:val="00FD41D9"/>
    <w:rsid w:val="00FD428E"/>
    <w:rsid w:val="00FD4E39"/>
    <w:rsid w:val="00FD5A95"/>
    <w:rsid w:val="00FE27AE"/>
    <w:rsid w:val="00FE3B1A"/>
    <w:rsid w:val="00FE614B"/>
    <w:rsid w:val="00FF01AF"/>
    <w:rsid w:val="00FF0355"/>
    <w:rsid w:val="00FF053F"/>
    <w:rsid w:val="00FF0C83"/>
    <w:rsid w:val="00FF35C6"/>
    <w:rsid w:val="00FF5144"/>
    <w:rsid w:val="00FF62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5662"/>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7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5.vsd"/><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9B96-A498-4EC2-A22D-2159D1424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112</Pages>
  <Words>35419</Words>
  <Characters>201891</Characters>
  <Application>Microsoft Office Word</Application>
  <DocSecurity>0</DocSecurity>
  <Lines>1682</Lines>
  <Paragraphs>473</Paragraphs>
  <ScaleCrop>false</ScaleCrop>
  <HeadingPairs>
    <vt:vector size="2" baseType="variant">
      <vt:variant>
        <vt:lpstr>Title</vt:lpstr>
      </vt:variant>
      <vt:variant>
        <vt:i4>1</vt:i4>
      </vt:variant>
    </vt:vector>
  </HeadingPairs>
  <TitlesOfParts>
    <vt:vector size="1" baseType="lpstr">
      <vt:lpstr>3GPP TS 29.580</vt:lpstr>
    </vt:vector>
  </TitlesOfParts>
  <Company>ETSI</Company>
  <LinksUpToDate>false</LinksUpToDate>
  <CharactersWithSpaces>236837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29.580</dc:title>
  <dc:subject>5G System; Multicast/Broadcast Service Function Services; Stage 3 (Release 18)</dc:subject>
  <dc:creator>MCC Support</dc:creator>
  <cp:keywords/>
  <dc:description/>
  <cp:lastModifiedBy>Rapporteur [AEM, Huawei]</cp:lastModifiedBy>
  <cp:revision>3</cp:revision>
  <cp:lastPrinted>2019-02-25T14:05:00Z</cp:lastPrinted>
  <dcterms:created xsi:type="dcterms:W3CDTF">2025-12-11T09:18:00Z</dcterms:created>
  <dcterms:modified xsi:type="dcterms:W3CDTF">2025-12-11T09:18:00Z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(3)Q/8SFsGEzgb2gFe7JXZqsZIYGQIW4J3T9KigGK4PfuzhlOvqyQ3j9IXVgOYnPYUcpK1/msQe
kHleqiWKfCVKpesa10FhsQxehcWJXh3u+63AmLN6TFDlzsCi/qpScJLhHOe1jB3KlOkXvba7
6SZcmDxWtQZwZv3T4vgpXZZUd8u4BIqCC4v/AtBnt1/j3JD93lQgzxQB9HNJe5cJtUsTn1js
aYCQO1UnZpsf1lYMTZ</vt:lpwstr>
  </property>
  <property fmtid="{D5CDD505-2E9C-101B-9397-08002B2CF9AE}" pid="3" name="_2015_ms_pID_7253431">
    <vt:lpwstr>JO/jRrih2tA7pb93NDKdsvOeeKh4zQvmCqZbpoedRDuyp4L1mjkk/F
jmYtQHf1KAwhWt/skZQeqHARwmW3Pu7Zzj2RZiI7ngvcSIDV955DpiFmyVklQ10MhPjfmsD8
dOJ2tmRxqh2UdPsfyDcRkksHOlPmH8ePZA/+j+HzCkQ6OitXCe1dUNuLz4S9IekPzVOC0ukC
zv1vkcFTW6SArzn+/qstvg7zfCA/K5mOQViB</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