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0"/>
        <w:gridCol w:w="5485"/>
      </w:tblGrid>
      <w:tr w:rsidR="004F0988" w14:paraId="38C6849C" w14:textId="77777777" w:rsidTr="00415D32">
        <w:tc>
          <w:tcPr>
            <w:tcW w:w="10205" w:type="dxa"/>
            <w:gridSpan w:val="2"/>
            <w:tcBorders>
              <w:top w:val="nil"/>
              <w:left w:val="nil"/>
              <w:bottom w:val="nil"/>
              <w:right w:val="nil"/>
            </w:tcBorders>
          </w:tcPr>
          <w:p w14:paraId="66F3F9E4" w14:textId="6E8BC59A"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F5614C">
              <w:t>5</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F5614C">
              <w:rPr>
                <w:sz w:val="32"/>
              </w:rPr>
              <w:t>1</w:t>
            </w:r>
            <w:r w:rsidR="00D80493">
              <w:rPr>
                <w:sz w:val="32"/>
              </w:rPr>
              <w:t>2</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25pt" o:ole="">
                  <v:imagedata r:id="rId9" o:title=""/>
                </v:shape>
                <o:OLEObject Type="Embed" ProgID="Word.Picture.8" ShapeID="_x0000_i1025" DrawAspect="Content" ObjectID="_1826958723"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1AF39E08" w14:textId="4DDB8742" w:rsidR="00C40730" w:rsidRDefault="00C40730">
      <w:pPr>
        <w:pStyle w:val="TOC1"/>
        <w:rPr>
          <w:rFonts w:asciiTheme="minorHAnsi" w:eastAsiaTheme="minorEastAsia" w:hAnsiTheme="minorHAnsi" w:cstheme="minorBidi"/>
          <w:noProof/>
          <w:szCs w:val="22"/>
          <w:lang w:val="en-IN" w:eastAsia="ko-KR"/>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22</w:t>
      </w:r>
      <w:r>
        <w:rPr>
          <w:noProof/>
        </w:rPr>
        <w:fldChar w:fldCharType="end"/>
      </w:r>
    </w:p>
    <w:p w14:paraId="0F0255C0" w14:textId="239013F1" w:rsidR="00C40730" w:rsidRDefault="00C40730">
      <w:pPr>
        <w:pStyle w:val="TOC1"/>
        <w:rPr>
          <w:rFonts w:asciiTheme="minorHAnsi" w:eastAsiaTheme="minorEastAsia" w:hAnsiTheme="minorHAnsi" w:cstheme="minorBidi"/>
          <w:noProof/>
          <w:szCs w:val="22"/>
          <w:lang w:val="en-IN" w:eastAsia="ko-KR"/>
        </w:rPr>
      </w:pPr>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24</w:t>
      </w:r>
      <w:r>
        <w:rPr>
          <w:noProof/>
        </w:rPr>
        <w:fldChar w:fldCharType="end"/>
      </w:r>
    </w:p>
    <w:p w14:paraId="67A06D1B" w14:textId="3DCCA62D" w:rsidR="00C40730" w:rsidRDefault="00C40730">
      <w:pPr>
        <w:pStyle w:val="TOC1"/>
        <w:rPr>
          <w:rFonts w:asciiTheme="minorHAnsi" w:eastAsiaTheme="minorEastAsia" w:hAnsiTheme="minorHAnsi" w:cstheme="minorBidi"/>
          <w:noProof/>
          <w:szCs w:val="22"/>
          <w:lang w:val="en-IN" w:eastAsia="ko-KR"/>
        </w:rPr>
      </w:pPr>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24</w:t>
      </w:r>
      <w:r>
        <w:rPr>
          <w:noProof/>
        </w:rPr>
        <w:fldChar w:fldCharType="end"/>
      </w:r>
    </w:p>
    <w:p w14:paraId="10869428" w14:textId="26FA3FA8" w:rsidR="00C40730" w:rsidRDefault="00C40730">
      <w:pPr>
        <w:pStyle w:val="TOC1"/>
        <w:rPr>
          <w:rFonts w:asciiTheme="minorHAnsi" w:eastAsiaTheme="minorEastAsia" w:hAnsiTheme="minorHAnsi" w:cstheme="minorBidi"/>
          <w:noProof/>
          <w:szCs w:val="22"/>
          <w:lang w:val="en-IN" w:eastAsia="ko-KR"/>
        </w:rPr>
      </w:pPr>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25</w:t>
      </w:r>
      <w:r>
        <w:rPr>
          <w:noProof/>
        </w:rPr>
        <w:fldChar w:fldCharType="end"/>
      </w:r>
    </w:p>
    <w:p w14:paraId="15EE72DD" w14:textId="25A8B541" w:rsidR="00C40730" w:rsidRDefault="00C40730">
      <w:pPr>
        <w:pStyle w:val="TOC2"/>
        <w:rPr>
          <w:rFonts w:asciiTheme="minorHAnsi" w:eastAsiaTheme="minorEastAsia" w:hAnsiTheme="minorHAnsi" w:cstheme="minorBidi"/>
          <w:noProof/>
          <w:sz w:val="22"/>
          <w:szCs w:val="22"/>
          <w:lang w:val="en-IN" w:eastAsia="ko-KR"/>
        </w:rPr>
      </w:pPr>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25</w:t>
      </w:r>
      <w:r>
        <w:rPr>
          <w:noProof/>
        </w:rPr>
        <w:fldChar w:fldCharType="end"/>
      </w:r>
    </w:p>
    <w:p w14:paraId="77B941D4" w14:textId="56B89162" w:rsidR="00C40730" w:rsidRDefault="00C40730">
      <w:pPr>
        <w:pStyle w:val="TOC2"/>
        <w:rPr>
          <w:rFonts w:asciiTheme="minorHAnsi" w:eastAsiaTheme="minorEastAsia" w:hAnsiTheme="minorHAnsi" w:cstheme="minorBidi"/>
          <w:noProof/>
          <w:sz w:val="22"/>
          <w:szCs w:val="22"/>
          <w:lang w:val="en-IN" w:eastAsia="ko-KR"/>
        </w:rPr>
      </w:pPr>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25</w:t>
      </w:r>
      <w:r>
        <w:rPr>
          <w:noProof/>
        </w:rPr>
        <w:fldChar w:fldCharType="end"/>
      </w:r>
    </w:p>
    <w:p w14:paraId="191F4F0A" w14:textId="36DC38A0" w:rsidR="00C40730" w:rsidRDefault="00C40730">
      <w:pPr>
        <w:pStyle w:val="TOC2"/>
        <w:rPr>
          <w:rFonts w:asciiTheme="minorHAnsi" w:eastAsiaTheme="minorEastAsia" w:hAnsiTheme="minorHAnsi" w:cstheme="minorBidi"/>
          <w:noProof/>
          <w:sz w:val="22"/>
          <w:szCs w:val="22"/>
          <w:lang w:val="en-IN" w:eastAsia="ko-KR"/>
        </w:rPr>
      </w:pPr>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25</w:t>
      </w:r>
      <w:r>
        <w:rPr>
          <w:noProof/>
        </w:rPr>
        <w:fldChar w:fldCharType="end"/>
      </w:r>
    </w:p>
    <w:p w14:paraId="6127F132" w14:textId="2FED9458" w:rsidR="00C40730" w:rsidRDefault="00C40730">
      <w:pPr>
        <w:pStyle w:val="TOC1"/>
        <w:rPr>
          <w:rFonts w:asciiTheme="minorHAnsi" w:eastAsiaTheme="minorEastAsia" w:hAnsiTheme="minorHAnsi" w:cstheme="minorBidi"/>
          <w:noProof/>
          <w:szCs w:val="22"/>
          <w:lang w:val="en-IN" w:eastAsia="ko-KR"/>
        </w:rPr>
      </w:pPr>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26</w:t>
      </w:r>
      <w:r>
        <w:rPr>
          <w:noProof/>
        </w:rPr>
        <w:fldChar w:fldCharType="end"/>
      </w:r>
    </w:p>
    <w:p w14:paraId="545CFEB4" w14:textId="718AD801" w:rsidR="00C40730" w:rsidRDefault="00C40730">
      <w:pPr>
        <w:pStyle w:val="TOC1"/>
        <w:rPr>
          <w:rFonts w:asciiTheme="minorHAnsi" w:eastAsiaTheme="minorEastAsia" w:hAnsiTheme="minorHAnsi" w:cstheme="minorBidi"/>
          <w:noProof/>
          <w:szCs w:val="22"/>
          <w:lang w:val="en-IN" w:eastAsia="ko-KR"/>
        </w:rPr>
      </w:pPr>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26</w:t>
      </w:r>
      <w:r>
        <w:rPr>
          <w:noProof/>
        </w:rPr>
        <w:fldChar w:fldCharType="end"/>
      </w:r>
    </w:p>
    <w:p w14:paraId="0EA41CAE" w14:textId="791407A9" w:rsidR="00C40730" w:rsidRDefault="00C40730">
      <w:pPr>
        <w:pStyle w:val="TOC2"/>
        <w:rPr>
          <w:rFonts w:asciiTheme="minorHAnsi" w:eastAsiaTheme="minorEastAsia" w:hAnsiTheme="minorHAnsi" w:cstheme="minorBidi"/>
          <w:noProof/>
          <w:sz w:val="22"/>
          <w:szCs w:val="22"/>
          <w:lang w:val="en-IN" w:eastAsia="ko-KR"/>
        </w:rPr>
      </w:pPr>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26</w:t>
      </w:r>
      <w:r>
        <w:rPr>
          <w:noProof/>
        </w:rPr>
        <w:fldChar w:fldCharType="end"/>
      </w:r>
    </w:p>
    <w:p w14:paraId="48ECF828" w14:textId="0D49B089" w:rsidR="00C40730" w:rsidRDefault="00C40730">
      <w:pPr>
        <w:pStyle w:val="TOC2"/>
        <w:rPr>
          <w:rFonts w:asciiTheme="minorHAnsi" w:eastAsiaTheme="minorEastAsia" w:hAnsiTheme="minorHAnsi" w:cstheme="minorBidi"/>
          <w:noProof/>
          <w:sz w:val="22"/>
          <w:szCs w:val="22"/>
          <w:lang w:val="en-IN" w:eastAsia="ko-KR"/>
        </w:rPr>
      </w:pPr>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28</w:t>
      </w:r>
      <w:r>
        <w:rPr>
          <w:noProof/>
        </w:rPr>
        <w:fldChar w:fldCharType="end"/>
      </w:r>
    </w:p>
    <w:p w14:paraId="45F8F22B" w14:textId="4F420B4F" w:rsidR="00C40730" w:rsidRDefault="00C40730">
      <w:pPr>
        <w:pStyle w:val="TOC3"/>
        <w:rPr>
          <w:rFonts w:asciiTheme="minorHAnsi" w:eastAsiaTheme="minorEastAsia" w:hAnsiTheme="minorHAnsi" w:cstheme="minorBidi"/>
          <w:noProof/>
          <w:sz w:val="22"/>
          <w:szCs w:val="22"/>
          <w:lang w:val="en-IN" w:eastAsia="ko-KR"/>
        </w:rPr>
      </w:pPr>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28</w:t>
      </w:r>
      <w:r>
        <w:rPr>
          <w:noProof/>
        </w:rPr>
        <w:fldChar w:fldCharType="end"/>
      </w:r>
    </w:p>
    <w:p w14:paraId="7A6F3B14" w14:textId="44064806" w:rsidR="00C40730" w:rsidRDefault="00C40730">
      <w:pPr>
        <w:pStyle w:val="TOC3"/>
        <w:rPr>
          <w:rFonts w:asciiTheme="minorHAnsi" w:eastAsiaTheme="minorEastAsia" w:hAnsiTheme="minorHAnsi" w:cstheme="minorBidi"/>
          <w:noProof/>
          <w:sz w:val="22"/>
          <w:szCs w:val="22"/>
          <w:lang w:val="en-IN" w:eastAsia="ko-KR"/>
        </w:rPr>
      </w:pPr>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29</w:t>
      </w:r>
      <w:r>
        <w:rPr>
          <w:noProof/>
        </w:rPr>
        <w:fldChar w:fldCharType="end"/>
      </w:r>
    </w:p>
    <w:p w14:paraId="183A57D8" w14:textId="700169BE" w:rsidR="00C40730" w:rsidRDefault="00C40730">
      <w:pPr>
        <w:pStyle w:val="TOC4"/>
        <w:rPr>
          <w:rFonts w:asciiTheme="minorHAnsi" w:eastAsiaTheme="minorEastAsia" w:hAnsiTheme="minorHAnsi" w:cstheme="minorBidi"/>
          <w:noProof/>
          <w:sz w:val="22"/>
          <w:szCs w:val="22"/>
          <w:lang w:val="en-IN" w:eastAsia="ko-KR"/>
        </w:rPr>
      </w:pPr>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29</w:t>
      </w:r>
      <w:r>
        <w:rPr>
          <w:noProof/>
        </w:rPr>
        <w:fldChar w:fldCharType="end"/>
      </w:r>
    </w:p>
    <w:p w14:paraId="1148AA66" w14:textId="297EED0E" w:rsidR="00C40730" w:rsidRDefault="00C40730">
      <w:pPr>
        <w:pStyle w:val="TOC4"/>
        <w:rPr>
          <w:rFonts w:asciiTheme="minorHAnsi" w:eastAsiaTheme="minorEastAsia" w:hAnsiTheme="minorHAnsi" w:cstheme="minorBidi"/>
          <w:noProof/>
          <w:sz w:val="22"/>
          <w:szCs w:val="22"/>
          <w:lang w:val="en-IN" w:eastAsia="ko-KR"/>
        </w:rPr>
      </w:pPr>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29</w:t>
      </w:r>
      <w:r>
        <w:rPr>
          <w:noProof/>
        </w:rPr>
        <w:fldChar w:fldCharType="end"/>
      </w:r>
    </w:p>
    <w:p w14:paraId="2BBDD5FC" w14:textId="38741641" w:rsidR="00C40730" w:rsidRDefault="00C40730">
      <w:pPr>
        <w:pStyle w:val="TOC5"/>
        <w:rPr>
          <w:rFonts w:asciiTheme="minorHAnsi" w:eastAsiaTheme="minorEastAsia" w:hAnsiTheme="minorHAnsi" w:cstheme="minorBidi"/>
          <w:noProof/>
          <w:sz w:val="22"/>
          <w:szCs w:val="22"/>
          <w:lang w:val="en-IN" w:eastAsia="ko-KR"/>
        </w:rPr>
      </w:pPr>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29</w:t>
      </w:r>
      <w:r>
        <w:rPr>
          <w:noProof/>
        </w:rPr>
        <w:fldChar w:fldCharType="end"/>
      </w:r>
    </w:p>
    <w:p w14:paraId="2CC6F09A" w14:textId="7F748C76" w:rsidR="00C40730" w:rsidRDefault="00C40730">
      <w:pPr>
        <w:pStyle w:val="TOC5"/>
        <w:rPr>
          <w:rFonts w:asciiTheme="minorHAnsi" w:eastAsiaTheme="minorEastAsia" w:hAnsiTheme="minorHAnsi" w:cstheme="minorBidi"/>
          <w:noProof/>
          <w:sz w:val="22"/>
          <w:szCs w:val="22"/>
          <w:lang w:val="en-IN" w:eastAsia="ko-KR"/>
        </w:rPr>
      </w:pPr>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29</w:t>
      </w:r>
      <w:r>
        <w:rPr>
          <w:noProof/>
        </w:rPr>
        <w:fldChar w:fldCharType="end"/>
      </w:r>
    </w:p>
    <w:p w14:paraId="6709056E" w14:textId="15CFA469" w:rsidR="00C40730" w:rsidRDefault="00C40730">
      <w:pPr>
        <w:pStyle w:val="TOC4"/>
        <w:rPr>
          <w:rFonts w:asciiTheme="minorHAnsi" w:eastAsiaTheme="minorEastAsia" w:hAnsiTheme="minorHAnsi" w:cstheme="minorBidi"/>
          <w:noProof/>
          <w:sz w:val="22"/>
          <w:szCs w:val="22"/>
          <w:lang w:val="en-IN" w:eastAsia="ko-KR"/>
        </w:rPr>
      </w:pPr>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29</w:t>
      </w:r>
      <w:r>
        <w:rPr>
          <w:noProof/>
        </w:rPr>
        <w:fldChar w:fldCharType="end"/>
      </w:r>
    </w:p>
    <w:p w14:paraId="602243B8" w14:textId="692B6155" w:rsidR="00C40730" w:rsidRDefault="00C40730">
      <w:pPr>
        <w:pStyle w:val="TOC5"/>
        <w:rPr>
          <w:rFonts w:asciiTheme="minorHAnsi" w:eastAsiaTheme="minorEastAsia" w:hAnsiTheme="minorHAnsi" w:cstheme="minorBidi"/>
          <w:noProof/>
          <w:sz w:val="22"/>
          <w:szCs w:val="22"/>
          <w:lang w:val="en-IN" w:eastAsia="ko-KR"/>
        </w:rPr>
      </w:pPr>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29</w:t>
      </w:r>
      <w:r>
        <w:rPr>
          <w:noProof/>
        </w:rPr>
        <w:fldChar w:fldCharType="end"/>
      </w:r>
    </w:p>
    <w:p w14:paraId="1D8CE63A" w14:textId="2B607D54" w:rsidR="00C40730" w:rsidRDefault="00C40730">
      <w:pPr>
        <w:pStyle w:val="TOC5"/>
        <w:rPr>
          <w:rFonts w:asciiTheme="minorHAnsi" w:eastAsiaTheme="minorEastAsia" w:hAnsiTheme="minorHAnsi" w:cstheme="minorBidi"/>
          <w:noProof/>
          <w:sz w:val="22"/>
          <w:szCs w:val="22"/>
          <w:lang w:val="en-IN" w:eastAsia="ko-KR"/>
        </w:rPr>
      </w:pPr>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30</w:t>
      </w:r>
      <w:r>
        <w:rPr>
          <w:noProof/>
        </w:rPr>
        <w:fldChar w:fldCharType="end"/>
      </w:r>
    </w:p>
    <w:p w14:paraId="416906A1" w14:textId="6C9C781E" w:rsidR="00C40730" w:rsidRDefault="00C40730">
      <w:pPr>
        <w:pStyle w:val="TOC4"/>
        <w:rPr>
          <w:rFonts w:asciiTheme="minorHAnsi" w:eastAsiaTheme="minorEastAsia" w:hAnsiTheme="minorHAnsi" w:cstheme="minorBidi"/>
          <w:noProof/>
          <w:sz w:val="22"/>
          <w:szCs w:val="22"/>
          <w:lang w:val="en-IN" w:eastAsia="ko-KR"/>
        </w:rPr>
      </w:pPr>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30</w:t>
      </w:r>
      <w:r>
        <w:rPr>
          <w:noProof/>
        </w:rPr>
        <w:fldChar w:fldCharType="end"/>
      </w:r>
    </w:p>
    <w:p w14:paraId="753013DE" w14:textId="31190815" w:rsidR="00C40730" w:rsidRDefault="00C40730">
      <w:pPr>
        <w:pStyle w:val="TOC5"/>
        <w:rPr>
          <w:rFonts w:asciiTheme="minorHAnsi" w:eastAsiaTheme="minorEastAsia" w:hAnsiTheme="minorHAnsi" w:cstheme="minorBidi"/>
          <w:noProof/>
          <w:sz w:val="22"/>
          <w:szCs w:val="22"/>
          <w:lang w:val="en-IN" w:eastAsia="ko-KR"/>
        </w:rPr>
      </w:pPr>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30</w:t>
      </w:r>
      <w:r>
        <w:rPr>
          <w:noProof/>
        </w:rPr>
        <w:fldChar w:fldCharType="end"/>
      </w:r>
    </w:p>
    <w:p w14:paraId="5077337E" w14:textId="173482BE" w:rsidR="00C40730" w:rsidRDefault="00C40730">
      <w:pPr>
        <w:pStyle w:val="TOC5"/>
        <w:rPr>
          <w:rFonts w:asciiTheme="minorHAnsi" w:eastAsiaTheme="minorEastAsia" w:hAnsiTheme="minorHAnsi" w:cstheme="minorBidi"/>
          <w:noProof/>
          <w:sz w:val="22"/>
          <w:szCs w:val="22"/>
          <w:lang w:val="en-IN" w:eastAsia="ko-KR"/>
        </w:rPr>
      </w:pPr>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30</w:t>
      </w:r>
      <w:r>
        <w:rPr>
          <w:noProof/>
        </w:rPr>
        <w:fldChar w:fldCharType="end"/>
      </w:r>
    </w:p>
    <w:p w14:paraId="07FF4EC1" w14:textId="77A0E59C" w:rsidR="00C40730" w:rsidRDefault="00C40730">
      <w:pPr>
        <w:pStyle w:val="TOC2"/>
        <w:rPr>
          <w:rFonts w:asciiTheme="minorHAnsi" w:eastAsiaTheme="minorEastAsia" w:hAnsiTheme="minorHAnsi" w:cstheme="minorBidi"/>
          <w:noProof/>
          <w:sz w:val="22"/>
          <w:szCs w:val="22"/>
          <w:lang w:val="en-IN" w:eastAsia="ko-KR"/>
        </w:rPr>
      </w:pPr>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31</w:t>
      </w:r>
      <w:r>
        <w:rPr>
          <w:noProof/>
        </w:rPr>
        <w:fldChar w:fldCharType="end"/>
      </w:r>
    </w:p>
    <w:p w14:paraId="687CFDC1" w14:textId="0A4847D0" w:rsidR="00C40730" w:rsidRDefault="00C40730">
      <w:pPr>
        <w:pStyle w:val="TOC3"/>
        <w:rPr>
          <w:rFonts w:asciiTheme="minorHAnsi" w:eastAsiaTheme="minorEastAsia" w:hAnsiTheme="minorHAnsi" w:cstheme="minorBidi"/>
          <w:noProof/>
          <w:sz w:val="22"/>
          <w:szCs w:val="22"/>
          <w:lang w:val="en-IN" w:eastAsia="ko-KR"/>
        </w:rPr>
      </w:pPr>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31</w:t>
      </w:r>
      <w:r>
        <w:rPr>
          <w:noProof/>
        </w:rPr>
        <w:fldChar w:fldCharType="end"/>
      </w:r>
    </w:p>
    <w:p w14:paraId="1E1FC56F" w14:textId="0AC68809" w:rsidR="00C40730" w:rsidRDefault="00C40730">
      <w:pPr>
        <w:pStyle w:val="TOC3"/>
        <w:rPr>
          <w:rFonts w:asciiTheme="minorHAnsi" w:eastAsiaTheme="minorEastAsia" w:hAnsiTheme="minorHAnsi" w:cstheme="minorBidi"/>
          <w:noProof/>
          <w:sz w:val="22"/>
          <w:szCs w:val="22"/>
          <w:lang w:val="en-IN" w:eastAsia="ko-KR"/>
        </w:rPr>
      </w:pPr>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31</w:t>
      </w:r>
      <w:r>
        <w:rPr>
          <w:noProof/>
        </w:rPr>
        <w:fldChar w:fldCharType="end"/>
      </w:r>
    </w:p>
    <w:p w14:paraId="43E5F184" w14:textId="6563216F" w:rsidR="00C40730" w:rsidRDefault="00C40730">
      <w:pPr>
        <w:pStyle w:val="TOC4"/>
        <w:rPr>
          <w:rFonts w:asciiTheme="minorHAnsi" w:eastAsiaTheme="minorEastAsia" w:hAnsiTheme="minorHAnsi" w:cstheme="minorBidi"/>
          <w:noProof/>
          <w:sz w:val="22"/>
          <w:szCs w:val="22"/>
          <w:lang w:val="en-IN" w:eastAsia="ko-KR"/>
        </w:rPr>
      </w:pPr>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31</w:t>
      </w:r>
      <w:r>
        <w:rPr>
          <w:noProof/>
        </w:rPr>
        <w:fldChar w:fldCharType="end"/>
      </w:r>
    </w:p>
    <w:p w14:paraId="676F25A6" w14:textId="363DC939" w:rsidR="00C40730" w:rsidRDefault="00C40730">
      <w:pPr>
        <w:pStyle w:val="TOC4"/>
        <w:rPr>
          <w:rFonts w:asciiTheme="minorHAnsi" w:eastAsiaTheme="minorEastAsia" w:hAnsiTheme="minorHAnsi" w:cstheme="minorBidi"/>
          <w:noProof/>
          <w:sz w:val="22"/>
          <w:szCs w:val="22"/>
          <w:lang w:val="en-IN" w:eastAsia="ko-KR"/>
        </w:rPr>
      </w:pPr>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31</w:t>
      </w:r>
      <w:r>
        <w:rPr>
          <w:noProof/>
        </w:rPr>
        <w:fldChar w:fldCharType="end"/>
      </w:r>
    </w:p>
    <w:p w14:paraId="2E044332" w14:textId="6821CCAE" w:rsidR="00C40730" w:rsidRDefault="00C40730">
      <w:pPr>
        <w:pStyle w:val="TOC5"/>
        <w:rPr>
          <w:rFonts w:asciiTheme="minorHAnsi" w:eastAsiaTheme="minorEastAsia" w:hAnsiTheme="minorHAnsi" w:cstheme="minorBidi"/>
          <w:noProof/>
          <w:sz w:val="22"/>
          <w:szCs w:val="22"/>
          <w:lang w:val="en-IN" w:eastAsia="ko-KR"/>
        </w:rPr>
      </w:pPr>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31</w:t>
      </w:r>
      <w:r>
        <w:rPr>
          <w:noProof/>
        </w:rPr>
        <w:fldChar w:fldCharType="end"/>
      </w:r>
    </w:p>
    <w:p w14:paraId="7492B299" w14:textId="75E24B87" w:rsidR="00C40730" w:rsidRDefault="00C40730">
      <w:pPr>
        <w:pStyle w:val="TOC5"/>
        <w:rPr>
          <w:rFonts w:asciiTheme="minorHAnsi" w:eastAsiaTheme="minorEastAsia" w:hAnsiTheme="minorHAnsi" w:cstheme="minorBidi"/>
          <w:noProof/>
          <w:sz w:val="22"/>
          <w:szCs w:val="22"/>
          <w:lang w:val="en-IN" w:eastAsia="ko-KR"/>
        </w:rPr>
      </w:pPr>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31</w:t>
      </w:r>
      <w:r>
        <w:rPr>
          <w:noProof/>
        </w:rPr>
        <w:fldChar w:fldCharType="end"/>
      </w:r>
    </w:p>
    <w:p w14:paraId="3ADA84D4" w14:textId="7A0C79E9" w:rsidR="00C40730" w:rsidRDefault="00C40730">
      <w:pPr>
        <w:pStyle w:val="TOC5"/>
        <w:rPr>
          <w:rFonts w:asciiTheme="minorHAnsi" w:eastAsiaTheme="minorEastAsia" w:hAnsiTheme="minorHAnsi" w:cstheme="minorBidi"/>
          <w:noProof/>
          <w:sz w:val="22"/>
          <w:szCs w:val="22"/>
          <w:lang w:val="en-IN" w:eastAsia="ko-KR"/>
        </w:rPr>
      </w:pPr>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32</w:t>
      </w:r>
      <w:r>
        <w:rPr>
          <w:noProof/>
        </w:rPr>
        <w:fldChar w:fldCharType="end"/>
      </w:r>
    </w:p>
    <w:p w14:paraId="6C268C8F" w14:textId="541D0ABD" w:rsidR="00C40730" w:rsidRDefault="00C40730">
      <w:pPr>
        <w:pStyle w:val="TOC4"/>
        <w:rPr>
          <w:rFonts w:asciiTheme="minorHAnsi" w:eastAsiaTheme="minorEastAsia" w:hAnsiTheme="minorHAnsi" w:cstheme="minorBidi"/>
          <w:noProof/>
          <w:sz w:val="22"/>
          <w:szCs w:val="22"/>
          <w:lang w:val="en-IN" w:eastAsia="ko-KR"/>
        </w:rPr>
      </w:pPr>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32</w:t>
      </w:r>
      <w:r>
        <w:rPr>
          <w:noProof/>
        </w:rPr>
        <w:fldChar w:fldCharType="end"/>
      </w:r>
    </w:p>
    <w:p w14:paraId="1DEB3819" w14:textId="4C8DF07A" w:rsidR="00C40730" w:rsidRDefault="00C40730">
      <w:pPr>
        <w:pStyle w:val="TOC5"/>
        <w:rPr>
          <w:rFonts w:asciiTheme="minorHAnsi" w:eastAsiaTheme="minorEastAsia" w:hAnsiTheme="minorHAnsi" w:cstheme="minorBidi"/>
          <w:noProof/>
          <w:sz w:val="22"/>
          <w:szCs w:val="22"/>
          <w:lang w:val="en-IN" w:eastAsia="ko-KR"/>
        </w:rPr>
      </w:pPr>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32</w:t>
      </w:r>
      <w:r>
        <w:rPr>
          <w:noProof/>
        </w:rPr>
        <w:fldChar w:fldCharType="end"/>
      </w:r>
    </w:p>
    <w:p w14:paraId="63D3CB28" w14:textId="11626C91" w:rsidR="00C40730" w:rsidRDefault="00C40730">
      <w:pPr>
        <w:pStyle w:val="TOC5"/>
        <w:rPr>
          <w:rFonts w:asciiTheme="minorHAnsi" w:eastAsiaTheme="minorEastAsia" w:hAnsiTheme="minorHAnsi" w:cstheme="minorBidi"/>
          <w:noProof/>
          <w:sz w:val="22"/>
          <w:szCs w:val="22"/>
          <w:lang w:val="en-IN" w:eastAsia="ko-KR"/>
        </w:rPr>
      </w:pPr>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32</w:t>
      </w:r>
      <w:r>
        <w:rPr>
          <w:noProof/>
        </w:rPr>
        <w:fldChar w:fldCharType="end"/>
      </w:r>
    </w:p>
    <w:p w14:paraId="4F25A096" w14:textId="63AAC564" w:rsidR="00C40730" w:rsidRDefault="00C40730">
      <w:pPr>
        <w:pStyle w:val="TOC5"/>
        <w:rPr>
          <w:rFonts w:asciiTheme="minorHAnsi" w:eastAsiaTheme="minorEastAsia" w:hAnsiTheme="minorHAnsi" w:cstheme="minorBidi"/>
          <w:noProof/>
          <w:sz w:val="22"/>
          <w:szCs w:val="22"/>
          <w:lang w:val="en-IN" w:eastAsia="ko-KR"/>
        </w:rPr>
      </w:pPr>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33</w:t>
      </w:r>
      <w:r>
        <w:rPr>
          <w:noProof/>
        </w:rPr>
        <w:fldChar w:fldCharType="end"/>
      </w:r>
    </w:p>
    <w:p w14:paraId="718E7946" w14:textId="42A463D6" w:rsidR="00C40730" w:rsidRDefault="00C40730">
      <w:pPr>
        <w:pStyle w:val="TOC4"/>
        <w:rPr>
          <w:rFonts w:asciiTheme="minorHAnsi" w:eastAsiaTheme="minorEastAsia" w:hAnsiTheme="minorHAnsi" w:cstheme="minorBidi"/>
          <w:noProof/>
          <w:sz w:val="22"/>
          <w:szCs w:val="22"/>
          <w:lang w:val="en-IN" w:eastAsia="ko-KR"/>
        </w:rPr>
      </w:pPr>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34</w:t>
      </w:r>
      <w:r>
        <w:rPr>
          <w:noProof/>
        </w:rPr>
        <w:fldChar w:fldCharType="end"/>
      </w:r>
    </w:p>
    <w:p w14:paraId="01CF6A05" w14:textId="103673C0" w:rsidR="00C40730" w:rsidRDefault="00C40730">
      <w:pPr>
        <w:pStyle w:val="TOC5"/>
        <w:rPr>
          <w:rFonts w:asciiTheme="minorHAnsi" w:eastAsiaTheme="minorEastAsia" w:hAnsiTheme="minorHAnsi" w:cstheme="minorBidi"/>
          <w:noProof/>
          <w:sz w:val="22"/>
          <w:szCs w:val="22"/>
          <w:lang w:val="en-IN" w:eastAsia="ko-KR"/>
        </w:rPr>
      </w:pPr>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34</w:t>
      </w:r>
      <w:r>
        <w:rPr>
          <w:noProof/>
        </w:rPr>
        <w:fldChar w:fldCharType="end"/>
      </w:r>
    </w:p>
    <w:p w14:paraId="0D22F166" w14:textId="746B39D0" w:rsidR="00C40730" w:rsidRDefault="00C40730">
      <w:pPr>
        <w:pStyle w:val="TOC5"/>
        <w:rPr>
          <w:rFonts w:asciiTheme="minorHAnsi" w:eastAsiaTheme="minorEastAsia" w:hAnsiTheme="minorHAnsi" w:cstheme="minorBidi"/>
          <w:noProof/>
          <w:sz w:val="22"/>
          <w:szCs w:val="22"/>
          <w:lang w:val="en-IN" w:eastAsia="ko-KR"/>
        </w:rPr>
      </w:pPr>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34</w:t>
      </w:r>
      <w:r>
        <w:rPr>
          <w:noProof/>
        </w:rPr>
        <w:fldChar w:fldCharType="end"/>
      </w:r>
    </w:p>
    <w:p w14:paraId="109396A6" w14:textId="56A0487D" w:rsidR="00C40730" w:rsidRDefault="00C40730">
      <w:pPr>
        <w:pStyle w:val="TOC5"/>
        <w:rPr>
          <w:rFonts w:asciiTheme="minorHAnsi" w:eastAsiaTheme="minorEastAsia" w:hAnsiTheme="minorHAnsi" w:cstheme="minorBidi"/>
          <w:noProof/>
          <w:sz w:val="22"/>
          <w:szCs w:val="22"/>
          <w:lang w:val="en-IN" w:eastAsia="ko-KR"/>
        </w:rPr>
      </w:pPr>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34</w:t>
      </w:r>
      <w:r>
        <w:rPr>
          <w:noProof/>
        </w:rPr>
        <w:fldChar w:fldCharType="end"/>
      </w:r>
    </w:p>
    <w:p w14:paraId="09071872" w14:textId="7A7D9506" w:rsidR="00C40730" w:rsidRDefault="00C40730">
      <w:pPr>
        <w:pStyle w:val="TOC4"/>
        <w:rPr>
          <w:rFonts w:asciiTheme="minorHAnsi" w:eastAsiaTheme="minorEastAsia" w:hAnsiTheme="minorHAnsi" w:cstheme="minorBidi"/>
          <w:noProof/>
          <w:sz w:val="22"/>
          <w:szCs w:val="22"/>
          <w:lang w:val="en-IN" w:eastAsia="ko-KR"/>
        </w:rPr>
      </w:pPr>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35</w:t>
      </w:r>
      <w:r>
        <w:rPr>
          <w:noProof/>
        </w:rPr>
        <w:fldChar w:fldCharType="end"/>
      </w:r>
    </w:p>
    <w:p w14:paraId="70416FD7" w14:textId="15BE120A" w:rsidR="00C40730" w:rsidRDefault="00C40730">
      <w:pPr>
        <w:pStyle w:val="TOC5"/>
        <w:rPr>
          <w:rFonts w:asciiTheme="minorHAnsi" w:eastAsiaTheme="minorEastAsia" w:hAnsiTheme="minorHAnsi" w:cstheme="minorBidi"/>
          <w:noProof/>
          <w:sz w:val="22"/>
          <w:szCs w:val="22"/>
          <w:lang w:val="en-IN" w:eastAsia="ko-KR"/>
        </w:rPr>
      </w:pPr>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35</w:t>
      </w:r>
      <w:r>
        <w:rPr>
          <w:noProof/>
        </w:rPr>
        <w:fldChar w:fldCharType="end"/>
      </w:r>
    </w:p>
    <w:p w14:paraId="196C89ED" w14:textId="27888C45" w:rsidR="00C40730" w:rsidRDefault="00C40730">
      <w:pPr>
        <w:pStyle w:val="TOC5"/>
        <w:rPr>
          <w:rFonts w:asciiTheme="minorHAnsi" w:eastAsiaTheme="minorEastAsia" w:hAnsiTheme="minorHAnsi" w:cstheme="minorBidi"/>
          <w:noProof/>
          <w:sz w:val="22"/>
          <w:szCs w:val="22"/>
          <w:lang w:val="en-IN" w:eastAsia="ko-KR"/>
        </w:rPr>
      </w:pPr>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35</w:t>
      </w:r>
      <w:r>
        <w:rPr>
          <w:noProof/>
        </w:rPr>
        <w:fldChar w:fldCharType="end"/>
      </w:r>
    </w:p>
    <w:p w14:paraId="73F3F9E0" w14:textId="12994C03" w:rsidR="00C40730" w:rsidRDefault="00C40730">
      <w:pPr>
        <w:pStyle w:val="TOC5"/>
        <w:rPr>
          <w:rFonts w:asciiTheme="minorHAnsi" w:eastAsiaTheme="minorEastAsia" w:hAnsiTheme="minorHAnsi" w:cstheme="minorBidi"/>
          <w:noProof/>
          <w:sz w:val="22"/>
          <w:szCs w:val="22"/>
          <w:lang w:val="en-IN" w:eastAsia="ko-KR"/>
        </w:rPr>
      </w:pPr>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35</w:t>
      </w:r>
      <w:r>
        <w:rPr>
          <w:noProof/>
        </w:rPr>
        <w:fldChar w:fldCharType="end"/>
      </w:r>
    </w:p>
    <w:p w14:paraId="71C5E9BA" w14:textId="6ACA799A" w:rsidR="00C40730" w:rsidRDefault="00C40730">
      <w:pPr>
        <w:pStyle w:val="TOC4"/>
        <w:rPr>
          <w:rFonts w:asciiTheme="minorHAnsi" w:eastAsiaTheme="minorEastAsia" w:hAnsiTheme="minorHAnsi" w:cstheme="minorBidi"/>
          <w:noProof/>
          <w:sz w:val="22"/>
          <w:szCs w:val="22"/>
          <w:lang w:val="en-IN" w:eastAsia="ko-KR"/>
        </w:rPr>
      </w:pPr>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36</w:t>
      </w:r>
      <w:r>
        <w:rPr>
          <w:noProof/>
        </w:rPr>
        <w:fldChar w:fldCharType="end"/>
      </w:r>
    </w:p>
    <w:p w14:paraId="50A47F61" w14:textId="7CA1A819" w:rsidR="00C40730" w:rsidRDefault="00C40730">
      <w:pPr>
        <w:pStyle w:val="TOC5"/>
        <w:rPr>
          <w:rFonts w:asciiTheme="minorHAnsi" w:eastAsiaTheme="minorEastAsia" w:hAnsiTheme="minorHAnsi" w:cstheme="minorBidi"/>
          <w:noProof/>
          <w:sz w:val="22"/>
          <w:szCs w:val="22"/>
          <w:lang w:val="en-IN" w:eastAsia="ko-KR"/>
        </w:rPr>
      </w:pPr>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36</w:t>
      </w:r>
      <w:r>
        <w:rPr>
          <w:noProof/>
        </w:rPr>
        <w:fldChar w:fldCharType="end"/>
      </w:r>
    </w:p>
    <w:p w14:paraId="51B77AFD" w14:textId="6554B45C" w:rsidR="00C40730" w:rsidRDefault="00C40730">
      <w:pPr>
        <w:pStyle w:val="TOC5"/>
        <w:rPr>
          <w:rFonts w:asciiTheme="minorHAnsi" w:eastAsiaTheme="minorEastAsia" w:hAnsiTheme="minorHAnsi" w:cstheme="minorBidi"/>
          <w:noProof/>
          <w:sz w:val="22"/>
          <w:szCs w:val="22"/>
          <w:lang w:val="en-IN" w:eastAsia="ko-KR"/>
        </w:rPr>
      </w:pPr>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36</w:t>
      </w:r>
      <w:r>
        <w:rPr>
          <w:noProof/>
        </w:rPr>
        <w:fldChar w:fldCharType="end"/>
      </w:r>
    </w:p>
    <w:p w14:paraId="06F61215" w14:textId="1A8D5A83" w:rsidR="00C40730" w:rsidRDefault="00C40730">
      <w:pPr>
        <w:pStyle w:val="TOC2"/>
        <w:rPr>
          <w:rFonts w:asciiTheme="minorHAnsi" w:eastAsiaTheme="minorEastAsia" w:hAnsiTheme="minorHAnsi" w:cstheme="minorBidi"/>
          <w:noProof/>
          <w:sz w:val="22"/>
          <w:szCs w:val="22"/>
          <w:lang w:val="en-IN" w:eastAsia="ko-KR"/>
        </w:rPr>
      </w:pPr>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37</w:t>
      </w:r>
      <w:r>
        <w:rPr>
          <w:noProof/>
        </w:rPr>
        <w:fldChar w:fldCharType="end"/>
      </w:r>
    </w:p>
    <w:p w14:paraId="29205EC3" w14:textId="3181DF36" w:rsidR="00C40730" w:rsidRDefault="00C40730">
      <w:pPr>
        <w:pStyle w:val="TOC3"/>
        <w:rPr>
          <w:rFonts w:asciiTheme="minorHAnsi" w:eastAsiaTheme="minorEastAsia" w:hAnsiTheme="minorHAnsi" w:cstheme="minorBidi"/>
          <w:noProof/>
          <w:sz w:val="22"/>
          <w:szCs w:val="22"/>
          <w:lang w:val="en-IN" w:eastAsia="ko-KR"/>
        </w:rPr>
      </w:pPr>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37</w:t>
      </w:r>
      <w:r>
        <w:rPr>
          <w:noProof/>
        </w:rPr>
        <w:fldChar w:fldCharType="end"/>
      </w:r>
    </w:p>
    <w:p w14:paraId="59E01BFB" w14:textId="35C8159C"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37</w:t>
      </w:r>
      <w:r>
        <w:rPr>
          <w:noProof/>
        </w:rPr>
        <w:fldChar w:fldCharType="end"/>
      </w:r>
    </w:p>
    <w:p w14:paraId="059E4E6B" w14:textId="7CB3600E" w:rsidR="00C40730" w:rsidRDefault="00C40730">
      <w:pPr>
        <w:pStyle w:val="TOC4"/>
        <w:rPr>
          <w:rFonts w:asciiTheme="minorHAnsi" w:eastAsiaTheme="minorEastAsia" w:hAnsiTheme="minorHAnsi" w:cstheme="minorBidi"/>
          <w:noProof/>
          <w:sz w:val="22"/>
          <w:szCs w:val="22"/>
          <w:lang w:val="en-IN" w:eastAsia="ko-KR"/>
        </w:rPr>
      </w:pPr>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37</w:t>
      </w:r>
      <w:r>
        <w:rPr>
          <w:noProof/>
        </w:rPr>
        <w:fldChar w:fldCharType="end"/>
      </w:r>
    </w:p>
    <w:p w14:paraId="2533175E" w14:textId="5EDF4C37" w:rsidR="00C40730" w:rsidRDefault="00C40730">
      <w:pPr>
        <w:pStyle w:val="TOC4"/>
        <w:rPr>
          <w:rFonts w:asciiTheme="minorHAnsi" w:eastAsiaTheme="minorEastAsia" w:hAnsiTheme="minorHAnsi" w:cstheme="minorBidi"/>
          <w:noProof/>
          <w:sz w:val="22"/>
          <w:szCs w:val="22"/>
          <w:lang w:val="en-IN" w:eastAsia="ko-KR"/>
        </w:rPr>
      </w:pPr>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37</w:t>
      </w:r>
      <w:r>
        <w:rPr>
          <w:noProof/>
        </w:rPr>
        <w:fldChar w:fldCharType="end"/>
      </w:r>
    </w:p>
    <w:p w14:paraId="34144957" w14:textId="4A3E0599" w:rsidR="00C40730" w:rsidRDefault="00C40730">
      <w:pPr>
        <w:pStyle w:val="TOC5"/>
        <w:rPr>
          <w:rFonts w:asciiTheme="minorHAnsi" w:eastAsiaTheme="minorEastAsia" w:hAnsiTheme="minorHAnsi" w:cstheme="minorBidi"/>
          <w:noProof/>
          <w:sz w:val="22"/>
          <w:szCs w:val="22"/>
          <w:lang w:val="en-IN" w:eastAsia="ko-KR"/>
        </w:rPr>
      </w:pPr>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37</w:t>
      </w:r>
      <w:r>
        <w:rPr>
          <w:noProof/>
        </w:rPr>
        <w:fldChar w:fldCharType="end"/>
      </w:r>
    </w:p>
    <w:p w14:paraId="094E606E" w14:textId="4348DADA" w:rsidR="00C40730" w:rsidRDefault="00C40730">
      <w:pPr>
        <w:pStyle w:val="TOC5"/>
        <w:rPr>
          <w:rFonts w:asciiTheme="minorHAnsi" w:eastAsiaTheme="minorEastAsia" w:hAnsiTheme="minorHAnsi" w:cstheme="minorBidi"/>
          <w:noProof/>
          <w:sz w:val="22"/>
          <w:szCs w:val="22"/>
          <w:lang w:val="en-IN" w:eastAsia="ko-KR"/>
        </w:rPr>
      </w:pPr>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37</w:t>
      </w:r>
      <w:r>
        <w:rPr>
          <w:noProof/>
        </w:rPr>
        <w:fldChar w:fldCharType="end"/>
      </w:r>
    </w:p>
    <w:p w14:paraId="1ED61CED" w14:textId="2B22B4C1" w:rsidR="00C40730" w:rsidRDefault="00C40730">
      <w:pPr>
        <w:pStyle w:val="TOC5"/>
        <w:rPr>
          <w:rFonts w:asciiTheme="minorHAnsi" w:eastAsiaTheme="minorEastAsia" w:hAnsiTheme="minorHAnsi" w:cstheme="minorBidi"/>
          <w:noProof/>
          <w:sz w:val="22"/>
          <w:szCs w:val="22"/>
          <w:lang w:val="en-IN" w:eastAsia="ko-KR"/>
        </w:rPr>
      </w:pPr>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38</w:t>
      </w:r>
      <w:r>
        <w:rPr>
          <w:noProof/>
        </w:rPr>
        <w:fldChar w:fldCharType="end"/>
      </w:r>
    </w:p>
    <w:p w14:paraId="17207615" w14:textId="2B40EE58" w:rsidR="00C40730" w:rsidRDefault="00C40730">
      <w:pPr>
        <w:pStyle w:val="TOC2"/>
        <w:rPr>
          <w:rFonts w:asciiTheme="minorHAnsi" w:eastAsiaTheme="minorEastAsia" w:hAnsiTheme="minorHAnsi" w:cstheme="minorBidi"/>
          <w:noProof/>
          <w:sz w:val="22"/>
          <w:szCs w:val="22"/>
          <w:lang w:val="en-IN" w:eastAsia="ko-KR"/>
        </w:rPr>
      </w:pPr>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38</w:t>
      </w:r>
      <w:r>
        <w:rPr>
          <w:noProof/>
        </w:rPr>
        <w:fldChar w:fldCharType="end"/>
      </w:r>
    </w:p>
    <w:p w14:paraId="535ED021" w14:textId="45C3A6ED" w:rsidR="00C40730" w:rsidRDefault="00C40730">
      <w:pPr>
        <w:pStyle w:val="TOC3"/>
        <w:rPr>
          <w:rFonts w:asciiTheme="minorHAnsi" w:eastAsiaTheme="minorEastAsia" w:hAnsiTheme="minorHAnsi" w:cstheme="minorBidi"/>
          <w:noProof/>
          <w:sz w:val="22"/>
          <w:szCs w:val="22"/>
          <w:lang w:val="en-IN" w:eastAsia="ko-KR"/>
        </w:rPr>
      </w:pPr>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38</w:t>
      </w:r>
      <w:r>
        <w:rPr>
          <w:noProof/>
        </w:rPr>
        <w:fldChar w:fldCharType="end"/>
      </w:r>
    </w:p>
    <w:p w14:paraId="77636D48" w14:textId="3E4331E0" w:rsidR="00C40730" w:rsidRDefault="00C40730">
      <w:pPr>
        <w:pStyle w:val="TOC3"/>
        <w:rPr>
          <w:rFonts w:asciiTheme="minorHAnsi" w:eastAsiaTheme="minorEastAsia" w:hAnsiTheme="minorHAnsi" w:cstheme="minorBidi"/>
          <w:noProof/>
          <w:sz w:val="22"/>
          <w:szCs w:val="22"/>
          <w:lang w:val="en-IN" w:eastAsia="ko-KR"/>
        </w:rPr>
      </w:pPr>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39</w:t>
      </w:r>
      <w:r>
        <w:rPr>
          <w:noProof/>
        </w:rPr>
        <w:fldChar w:fldCharType="end"/>
      </w:r>
    </w:p>
    <w:p w14:paraId="3C64678E" w14:textId="13D82945" w:rsidR="00C40730" w:rsidRDefault="00C40730">
      <w:pPr>
        <w:pStyle w:val="TOC4"/>
        <w:rPr>
          <w:rFonts w:asciiTheme="minorHAnsi" w:eastAsiaTheme="minorEastAsia" w:hAnsiTheme="minorHAnsi" w:cstheme="minorBidi"/>
          <w:noProof/>
          <w:sz w:val="22"/>
          <w:szCs w:val="22"/>
          <w:lang w:val="en-IN" w:eastAsia="ko-KR"/>
        </w:rPr>
      </w:pPr>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39</w:t>
      </w:r>
      <w:r>
        <w:rPr>
          <w:noProof/>
        </w:rPr>
        <w:fldChar w:fldCharType="end"/>
      </w:r>
    </w:p>
    <w:p w14:paraId="72E58AEC" w14:textId="22AD85C6" w:rsidR="00C40730" w:rsidRDefault="00C40730">
      <w:pPr>
        <w:pStyle w:val="TOC4"/>
        <w:rPr>
          <w:rFonts w:asciiTheme="minorHAnsi" w:eastAsiaTheme="minorEastAsia" w:hAnsiTheme="minorHAnsi" w:cstheme="minorBidi"/>
          <w:noProof/>
          <w:sz w:val="22"/>
          <w:szCs w:val="22"/>
          <w:lang w:val="en-IN" w:eastAsia="ko-KR"/>
        </w:rPr>
      </w:pPr>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39</w:t>
      </w:r>
      <w:r>
        <w:rPr>
          <w:noProof/>
        </w:rPr>
        <w:fldChar w:fldCharType="end"/>
      </w:r>
    </w:p>
    <w:p w14:paraId="6B0F85DB" w14:textId="11338650" w:rsidR="00C40730" w:rsidRDefault="00C40730">
      <w:pPr>
        <w:pStyle w:val="TOC5"/>
        <w:rPr>
          <w:rFonts w:asciiTheme="minorHAnsi" w:eastAsiaTheme="minorEastAsia" w:hAnsiTheme="minorHAnsi" w:cstheme="minorBidi"/>
          <w:noProof/>
          <w:sz w:val="22"/>
          <w:szCs w:val="22"/>
          <w:lang w:val="en-IN" w:eastAsia="ko-KR"/>
        </w:rPr>
      </w:pPr>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39</w:t>
      </w:r>
      <w:r>
        <w:rPr>
          <w:noProof/>
        </w:rPr>
        <w:fldChar w:fldCharType="end"/>
      </w:r>
    </w:p>
    <w:p w14:paraId="4D8F01CB" w14:textId="4E087286" w:rsidR="00C40730" w:rsidRDefault="00C40730">
      <w:pPr>
        <w:pStyle w:val="TOC5"/>
        <w:rPr>
          <w:rFonts w:asciiTheme="minorHAnsi" w:eastAsiaTheme="minorEastAsia" w:hAnsiTheme="minorHAnsi" w:cstheme="minorBidi"/>
          <w:noProof/>
          <w:sz w:val="22"/>
          <w:szCs w:val="22"/>
          <w:lang w:val="en-IN" w:eastAsia="ko-KR"/>
        </w:rPr>
      </w:pPr>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39</w:t>
      </w:r>
      <w:r>
        <w:rPr>
          <w:noProof/>
        </w:rPr>
        <w:fldChar w:fldCharType="end"/>
      </w:r>
    </w:p>
    <w:p w14:paraId="02449D7E" w14:textId="0DF7FDE5" w:rsidR="00C40730" w:rsidRDefault="00C40730">
      <w:pPr>
        <w:pStyle w:val="TOC4"/>
        <w:rPr>
          <w:rFonts w:asciiTheme="minorHAnsi" w:eastAsiaTheme="minorEastAsia" w:hAnsiTheme="minorHAnsi" w:cstheme="minorBidi"/>
          <w:noProof/>
          <w:sz w:val="22"/>
          <w:szCs w:val="22"/>
          <w:lang w:val="en-IN" w:eastAsia="ko-KR"/>
        </w:rPr>
      </w:pPr>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40</w:t>
      </w:r>
      <w:r>
        <w:rPr>
          <w:noProof/>
        </w:rPr>
        <w:fldChar w:fldCharType="end"/>
      </w:r>
    </w:p>
    <w:p w14:paraId="1D5AAEF6" w14:textId="2774CC6B" w:rsidR="00C40730" w:rsidRDefault="00C40730">
      <w:pPr>
        <w:pStyle w:val="TOC5"/>
        <w:rPr>
          <w:rFonts w:asciiTheme="minorHAnsi" w:eastAsiaTheme="minorEastAsia" w:hAnsiTheme="minorHAnsi" w:cstheme="minorBidi"/>
          <w:noProof/>
          <w:sz w:val="22"/>
          <w:szCs w:val="22"/>
          <w:lang w:val="en-IN" w:eastAsia="ko-KR"/>
        </w:rPr>
      </w:pPr>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40</w:t>
      </w:r>
      <w:r>
        <w:rPr>
          <w:noProof/>
        </w:rPr>
        <w:fldChar w:fldCharType="end"/>
      </w:r>
    </w:p>
    <w:p w14:paraId="3AF6D216" w14:textId="0C5B7493" w:rsidR="00C40730" w:rsidRDefault="00C40730">
      <w:pPr>
        <w:pStyle w:val="TOC5"/>
        <w:rPr>
          <w:rFonts w:asciiTheme="minorHAnsi" w:eastAsiaTheme="minorEastAsia" w:hAnsiTheme="minorHAnsi" w:cstheme="minorBidi"/>
          <w:noProof/>
          <w:sz w:val="22"/>
          <w:szCs w:val="22"/>
          <w:lang w:val="en-IN" w:eastAsia="ko-KR"/>
        </w:rPr>
      </w:pPr>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40</w:t>
      </w:r>
      <w:r>
        <w:rPr>
          <w:noProof/>
        </w:rPr>
        <w:fldChar w:fldCharType="end"/>
      </w:r>
    </w:p>
    <w:p w14:paraId="29E661BF" w14:textId="53D84B77" w:rsidR="00C40730" w:rsidRDefault="00C40730">
      <w:pPr>
        <w:pStyle w:val="TOC4"/>
        <w:rPr>
          <w:rFonts w:asciiTheme="minorHAnsi" w:eastAsiaTheme="minorEastAsia" w:hAnsiTheme="minorHAnsi" w:cstheme="minorBidi"/>
          <w:noProof/>
          <w:sz w:val="22"/>
          <w:szCs w:val="22"/>
          <w:lang w:val="en-IN" w:eastAsia="ko-KR"/>
        </w:rPr>
      </w:pPr>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40</w:t>
      </w:r>
      <w:r>
        <w:rPr>
          <w:noProof/>
        </w:rPr>
        <w:fldChar w:fldCharType="end"/>
      </w:r>
    </w:p>
    <w:p w14:paraId="0640A85E" w14:textId="22EA64AA" w:rsidR="00C40730" w:rsidRDefault="00C40730">
      <w:pPr>
        <w:pStyle w:val="TOC5"/>
        <w:rPr>
          <w:rFonts w:asciiTheme="minorHAnsi" w:eastAsiaTheme="minorEastAsia" w:hAnsiTheme="minorHAnsi" w:cstheme="minorBidi"/>
          <w:noProof/>
          <w:sz w:val="22"/>
          <w:szCs w:val="22"/>
          <w:lang w:val="en-IN" w:eastAsia="ko-KR"/>
        </w:rPr>
      </w:pPr>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40</w:t>
      </w:r>
      <w:r>
        <w:rPr>
          <w:noProof/>
        </w:rPr>
        <w:fldChar w:fldCharType="end"/>
      </w:r>
    </w:p>
    <w:p w14:paraId="7987D8AA" w14:textId="52C0404B" w:rsidR="00C40730" w:rsidRDefault="00C40730">
      <w:pPr>
        <w:pStyle w:val="TOC5"/>
        <w:rPr>
          <w:rFonts w:asciiTheme="minorHAnsi" w:eastAsiaTheme="minorEastAsia" w:hAnsiTheme="minorHAnsi" w:cstheme="minorBidi"/>
          <w:noProof/>
          <w:sz w:val="22"/>
          <w:szCs w:val="22"/>
          <w:lang w:val="en-IN" w:eastAsia="ko-KR"/>
        </w:rPr>
      </w:pPr>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40</w:t>
      </w:r>
      <w:r>
        <w:rPr>
          <w:noProof/>
        </w:rPr>
        <w:fldChar w:fldCharType="end"/>
      </w:r>
    </w:p>
    <w:p w14:paraId="6B8FECA3" w14:textId="0FF0413C" w:rsidR="00C40730" w:rsidRDefault="00C40730">
      <w:pPr>
        <w:pStyle w:val="TOC4"/>
        <w:rPr>
          <w:rFonts w:asciiTheme="minorHAnsi" w:eastAsiaTheme="minorEastAsia" w:hAnsiTheme="minorHAnsi" w:cstheme="minorBidi"/>
          <w:noProof/>
          <w:sz w:val="22"/>
          <w:szCs w:val="22"/>
          <w:lang w:val="en-IN" w:eastAsia="ko-KR"/>
        </w:rPr>
      </w:pPr>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41</w:t>
      </w:r>
      <w:r>
        <w:rPr>
          <w:noProof/>
        </w:rPr>
        <w:fldChar w:fldCharType="end"/>
      </w:r>
    </w:p>
    <w:p w14:paraId="0B76253A" w14:textId="46E2392C" w:rsidR="00C40730" w:rsidRDefault="00C40730">
      <w:pPr>
        <w:pStyle w:val="TOC5"/>
        <w:rPr>
          <w:rFonts w:asciiTheme="minorHAnsi" w:eastAsiaTheme="minorEastAsia" w:hAnsiTheme="minorHAnsi" w:cstheme="minorBidi"/>
          <w:noProof/>
          <w:sz w:val="22"/>
          <w:szCs w:val="22"/>
          <w:lang w:val="en-IN" w:eastAsia="ko-KR"/>
        </w:rPr>
      </w:pPr>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41</w:t>
      </w:r>
      <w:r>
        <w:rPr>
          <w:noProof/>
        </w:rPr>
        <w:fldChar w:fldCharType="end"/>
      </w:r>
    </w:p>
    <w:p w14:paraId="4E7EC6DC" w14:textId="29BEF14D" w:rsidR="00C40730" w:rsidRDefault="00C40730">
      <w:pPr>
        <w:pStyle w:val="TOC5"/>
        <w:rPr>
          <w:rFonts w:asciiTheme="minorHAnsi" w:eastAsiaTheme="minorEastAsia" w:hAnsiTheme="minorHAnsi" w:cstheme="minorBidi"/>
          <w:noProof/>
          <w:sz w:val="22"/>
          <w:szCs w:val="22"/>
          <w:lang w:val="en-IN" w:eastAsia="ko-KR"/>
        </w:rPr>
      </w:pPr>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41</w:t>
      </w:r>
      <w:r>
        <w:rPr>
          <w:noProof/>
        </w:rPr>
        <w:fldChar w:fldCharType="end"/>
      </w:r>
    </w:p>
    <w:p w14:paraId="709FC6E0" w14:textId="4086DB51" w:rsidR="00C40730" w:rsidRDefault="00C40730">
      <w:pPr>
        <w:pStyle w:val="TOC2"/>
        <w:rPr>
          <w:rFonts w:asciiTheme="minorHAnsi" w:eastAsiaTheme="minorEastAsia" w:hAnsiTheme="minorHAnsi" w:cstheme="minorBidi"/>
          <w:noProof/>
          <w:sz w:val="22"/>
          <w:szCs w:val="22"/>
          <w:lang w:val="en-IN" w:eastAsia="ko-KR"/>
        </w:rPr>
      </w:pPr>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42</w:t>
      </w:r>
      <w:r>
        <w:rPr>
          <w:noProof/>
        </w:rPr>
        <w:fldChar w:fldCharType="end"/>
      </w:r>
    </w:p>
    <w:p w14:paraId="3C9D813A" w14:textId="3F0974EA" w:rsidR="00C40730" w:rsidRDefault="00C40730">
      <w:pPr>
        <w:pStyle w:val="TOC3"/>
        <w:rPr>
          <w:rFonts w:asciiTheme="minorHAnsi" w:eastAsiaTheme="minorEastAsia" w:hAnsiTheme="minorHAnsi" w:cstheme="minorBidi"/>
          <w:noProof/>
          <w:sz w:val="22"/>
          <w:szCs w:val="22"/>
          <w:lang w:val="en-IN" w:eastAsia="ko-KR"/>
        </w:rPr>
      </w:pPr>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42</w:t>
      </w:r>
      <w:r>
        <w:rPr>
          <w:noProof/>
        </w:rPr>
        <w:fldChar w:fldCharType="end"/>
      </w:r>
    </w:p>
    <w:p w14:paraId="01735FAC" w14:textId="7648BA7E" w:rsidR="00C40730" w:rsidRDefault="00C40730">
      <w:pPr>
        <w:pStyle w:val="TOC3"/>
        <w:rPr>
          <w:rFonts w:asciiTheme="minorHAnsi" w:eastAsiaTheme="minorEastAsia" w:hAnsiTheme="minorHAnsi" w:cstheme="minorBidi"/>
          <w:noProof/>
          <w:sz w:val="22"/>
          <w:szCs w:val="22"/>
          <w:lang w:val="en-IN" w:eastAsia="ko-KR"/>
        </w:rPr>
      </w:pPr>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42</w:t>
      </w:r>
      <w:r>
        <w:rPr>
          <w:noProof/>
        </w:rPr>
        <w:fldChar w:fldCharType="end"/>
      </w:r>
    </w:p>
    <w:p w14:paraId="4229F58B" w14:textId="535AF227" w:rsidR="00C40730" w:rsidRDefault="00C40730">
      <w:pPr>
        <w:pStyle w:val="TOC4"/>
        <w:rPr>
          <w:rFonts w:asciiTheme="minorHAnsi" w:eastAsiaTheme="minorEastAsia" w:hAnsiTheme="minorHAnsi" w:cstheme="minorBidi"/>
          <w:noProof/>
          <w:sz w:val="22"/>
          <w:szCs w:val="22"/>
          <w:lang w:val="en-IN" w:eastAsia="ko-KR"/>
        </w:rPr>
      </w:pPr>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42</w:t>
      </w:r>
      <w:r>
        <w:rPr>
          <w:noProof/>
        </w:rPr>
        <w:fldChar w:fldCharType="end"/>
      </w:r>
    </w:p>
    <w:p w14:paraId="5EBDA7D8" w14:textId="391AAC09" w:rsidR="00C40730" w:rsidRDefault="00C40730">
      <w:pPr>
        <w:pStyle w:val="TOC4"/>
        <w:rPr>
          <w:rFonts w:asciiTheme="minorHAnsi" w:eastAsiaTheme="minorEastAsia" w:hAnsiTheme="minorHAnsi" w:cstheme="minorBidi"/>
          <w:noProof/>
          <w:sz w:val="22"/>
          <w:szCs w:val="22"/>
          <w:lang w:val="en-IN" w:eastAsia="ko-KR"/>
        </w:rPr>
      </w:pPr>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42</w:t>
      </w:r>
      <w:r>
        <w:rPr>
          <w:noProof/>
        </w:rPr>
        <w:fldChar w:fldCharType="end"/>
      </w:r>
    </w:p>
    <w:p w14:paraId="2CDCE050" w14:textId="6FEA26C5" w:rsidR="00C40730" w:rsidRDefault="00C40730">
      <w:pPr>
        <w:pStyle w:val="TOC5"/>
        <w:rPr>
          <w:rFonts w:asciiTheme="minorHAnsi" w:eastAsiaTheme="minorEastAsia" w:hAnsiTheme="minorHAnsi" w:cstheme="minorBidi"/>
          <w:noProof/>
          <w:sz w:val="22"/>
          <w:szCs w:val="22"/>
          <w:lang w:val="en-IN" w:eastAsia="ko-KR"/>
        </w:rPr>
      </w:pPr>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42</w:t>
      </w:r>
      <w:r>
        <w:rPr>
          <w:noProof/>
        </w:rPr>
        <w:fldChar w:fldCharType="end"/>
      </w:r>
    </w:p>
    <w:p w14:paraId="3096248C" w14:textId="5E544AFB" w:rsidR="00C40730" w:rsidRDefault="00C40730">
      <w:pPr>
        <w:pStyle w:val="TOC5"/>
        <w:rPr>
          <w:rFonts w:asciiTheme="minorHAnsi" w:eastAsiaTheme="minorEastAsia" w:hAnsiTheme="minorHAnsi" w:cstheme="minorBidi"/>
          <w:noProof/>
          <w:sz w:val="22"/>
          <w:szCs w:val="22"/>
          <w:lang w:val="en-IN" w:eastAsia="ko-KR"/>
        </w:rPr>
      </w:pPr>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42</w:t>
      </w:r>
      <w:r>
        <w:rPr>
          <w:noProof/>
        </w:rPr>
        <w:fldChar w:fldCharType="end"/>
      </w:r>
    </w:p>
    <w:p w14:paraId="0B04CD47" w14:textId="41D41161" w:rsidR="00C40730" w:rsidRDefault="00C40730">
      <w:pPr>
        <w:pStyle w:val="TOC4"/>
        <w:rPr>
          <w:rFonts w:asciiTheme="minorHAnsi" w:eastAsiaTheme="minorEastAsia" w:hAnsiTheme="minorHAnsi" w:cstheme="minorBidi"/>
          <w:noProof/>
          <w:sz w:val="22"/>
          <w:szCs w:val="22"/>
          <w:lang w:val="en-IN" w:eastAsia="ko-KR"/>
        </w:rPr>
      </w:pPr>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43</w:t>
      </w:r>
      <w:r>
        <w:rPr>
          <w:noProof/>
        </w:rPr>
        <w:fldChar w:fldCharType="end"/>
      </w:r>
    </w:p>
    <w:p w14:paraId="5243DC08" w14:textId="29D2597A" w:rsidR="00C40730" w:rsidRDefault="00C40730">
      <w:pPr>
        <w:pStyle w:val="TOC5"/>
        <w:rPr>
          <w:rFonts w:asciiTheme="minorHAnsi" w:eastAsiaTheme="minorEastAsia" w:hAnsiTheme="minorHAnsi" w:cstheme="minorBidi"/>
          <w:noProof/>
          <w:sz w:val="22"/>
          <w:szCs w:val="22"/>
          <w:lang w:val="en-IN" w:eastAsia="ko-KR"/>
        </w:rPr>
      </w:pPr>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43</w:t>
      </w:r>
      <w:r>
        <w:rPr>
          <w:noProof/>
        </w:rPr>
        <w:fldChar w:fldCharType="end"/>
      </w:r>
    </w:p>
    <w:p w14:paraId="105D0470" w14:textId="6381294D" w:rsidR="00C40730" w:rsidRDefault="00C40730">
      <w:pPr>
        <w:pStyle w:val="TOC5"/>
        <w:rPr>
          <w:rFonts w:asciiTheme="minorHAnsi" w:eastAsiaTheme="minorEastAsia" w:hAnsiTheme="minorHAnsi" w:cstheme="minorBidi"/>
          <w:noProof/>
          <w:sz w:val="22"/>
          <w:szCs w:val="22"/>
          <w:lang w:val="en-IN" w:eastAsia="ko-KR"/>
        </w:rPr>
      </w:pPr>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43</w:t>
      </w:r>
      <w:r>
        <w:rPr>
          <w:noProof/>
        </w:rPr>
        <w:fldChar w:fldCharType="end"/>
      </w:r>
    </w:p>
    <w:p w14:paraId="5B7FF4E2" w14:textId="1EFD3478" w:rsidR="00C40730" w:rsidRDefault="00C40730">
      <w:pPr>
        <w:pStyle w:val="TOC4"/>
        <w:rPr>
          <w:rFonts w:asciiTheme="minorHAnsi" w:eastAsiaTheme="minorEastAsia" w:hAnsiTheme="minorHAnsi" w:cstheme="minorBidi"/>
          <w:noProof/>
          <w:sz w:val="22"/>
          <w:szCs w:val="22"/>
          <w:lang w:val="en-IN" w:eastAsia="ko-KR"/>
        </w:rPr>
      </w:pPr>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44</w:t>
      </w:r>
      <w:r>
        <w:rPr>
          <w:noProof/>
        </w:rPr>
        <w:fldChar w:fldCharType="end"/>
      </w:r>
    </w:p>
    <w:p w14:paraId="56E264C8" w14:textId="7A0247E2" w:rsidR="00C40730" w:rsidRDefault="00C40730">
      <w:pPr>
        <w:pStyle w:val="TOC5"/>
        <w:rPr>
          <w:rFonts w:asciiTheme="minorHAnsi" w:eastAsiaTheme="minorEastAsia" w:hAnsiTheme="minorHAnsi" w:cstheme="minorBidi"/>
          <w:noProof/>
          <w:sz w:val="22"/>
          <w:szCs w:val="22"/>
          <w:lang w:val="en-IN" w:eastAsia="ko-KR"/>
        </w:rPr>
      </w:pPr>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44</w:t>
      </w:r>
      <w:r>
        <w:rPr>
          <w:noProof/>
        </w:rPr>
        <w:fldChar w:fldCharType="end"/>
      </w:r>
    </w:p>
    <w:p w14:paraId="46412EF6" w14:textId="42EEB2E1" w:rsidR="00C40730" w:rsidRDefault="00C40730">
      <w:pPr>
        <w:pStyle w:val="TOC5"/>
        <w:rPr>
          <w:rFonts w:asciiTheme="minorHAnsi" w:eastAsiaTheme="minorEastAsia" w:hAnsiTheme="minorHAnsi" w:cstheme="minorBidi"/>
          <w:noProof/>
          <w:sz w:val="22"/>
          <w:szCs w:val="22"/>
          <w:lang w:val="en-IN" w:eastAsia="ko-KR"/>
        </w:rPr>
      </w:pPr>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44</w:t>
      </w:r>
      <w:r>
        <w:rPr>
          <w:noProof/>
        </w:rPr>
        <w:fldChar w:fldCharType="end"/>
      </w:r>
    </w:p>
    <w:p w14:paraId="4DB37932" w14:textId="6C916BDB" w:rsidR="00C40730" w:rsidRDefault="00C40730">
      <w:pPr>
        <w:pStyle w:val="TOC4"/>
        <w:rPr>
          <w:rFonts w:asciiTheme="minorHAnsi" w:eastAsiaTheme="minorEastAsia" w:hAnsiTheme="minorHAnsi" w:cstheme="minorBidi"/>
          <w:noProof/>
          <w:sz w:val="22"/>
          <w:szCs w:val="22"/>
          <w:lang w:val="en-IN" w:eastAsia="ko-KR"/>
        </w:rPr>
      </w:pPr>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45</w:t>
      </w:r>
      <w:r>
        <w:rPr>
          <w:noProof/>
        </w:rPr>
        <w:fldChar w:fldCharType="end"/>
      </w:r>
    </w:p>
    <w:p w14:paraId="793D473B" w14:textId="33FE9C98" w:rsidR="00C40730" w:rsidRDefault="00C40730">
      <w:pPr>
        <w:pStyle w:val="TOC5"/>
        <w:rPr>
          <w:rFonts w:asciiTheme="minorHAnsi" w:eastAsiaTheme="minorEastAsia" w:hAnsiTheme="minorHAnsi" w:cstheme="minorBidi"/>
          <w:noProof/>
          <w:sz w:val="22"/>
          <w:szCs w:val="22"/>
          <w:lang w:val="en-IN" w:eastAsia="ko-KR"/>
        </w:rPr>
      </w:pPr>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45</w:t>
      </w:r>
      <w:r>
        <w:rPr>
          <w:noProof/>
        </w:rPr>
        <w:fldChar w:fldCharType="end"/>
      </w:r>
    </w:p>
    <w:p w14:paraId="3EE29AFE" w14:textId="679B025F" w:rsidR="00C40730" w:rsidRDefault="00C40730">
      <w:pPr>
        <w:pStyle w:val="TOC5"/>
        <w:rPr>
          <w:rFonts w:asciiTheme="minorHAnsi" w:eastAsiaTheme="minorEastAsia" w:hAnsiTheme="minorHAnsi" w:cstheme="minorBidi"/>
          <w:noProof/>
          <w:sz w:val="22"/>
          <w:szCs w:val="22"/>
          <w:lang w:val="en-IN" w:eastAsia="ko-KR"/>
        </w:rPr>
      </w:pPr>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45</w:t>
      </w:r>
      <w:r>
        <w:rPr>
          <w:noProof/>
        </w:rPr>
        <w:fldChar w:fldCharType="end"/>
      </w:r>
    </w:p>
    <w:p w14:paraId="1660E628" w14:textId="71414AFC" w:rsidR="00C40730" w:rsidRDefault="00C40730">
      <w:pPr>
        <w:pStyle w:val="TOC2"/>
        <w:rPr>
          <w:rFonts w:asciiTheme="minorHAnsi" w:eastAsiaTheme="minorEastAsia" w:hAnsiTheme="minorHAnsi" w:cstheme="minorBidi"/>
          <w:noProof/>
          <w:sz w:val="22"/>
          <w:szCs w:val="22"/>
          <w:lang w:val="en-IN" w:eastAsia="ko-KR"/>
        </w:rPr>
      </w:pPr>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45</w:t>
      </w:r>
      <w:r>
        <w:rPr>
          <w:noProof/>
        </w:rPr>
        <w:fldChar w:fldCharType="end"/>
      </w:r>
    </w:p>
    <w:p w14:paraId="1E6A44E1" w14:textId="5D0386D5"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45</w:t>
      </w:r>
      <w:r>
        <w:rPr>
          <w:noProof/>
        </w:rPr>
        <w:fldChar w:fldCharType="end"/>
      </w:r>
    </w:p>
    <w:p w14:paraId="6DE135FD" w14:textId="4C11B56B"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45</w:t>
      </w:r>
      <w:r>
        <w:rPr>
          <w:noProof/>
        </w:rPr>
        <w:fldChar w:fldCharType="end"/>
      </w:r>
    </w:p>
    <w:p w14:paraId="73E12B56" w14:textId="58CC6EF9" w:rsidR="00C40730" w:rsidRDefault="00C40730">
      <w:pPr>
        <w:pStyle w:val="TOC4"/>
        <w:rPr>
          <w:rFonts w:asciiTheme="minorHAnsi" w:eastAsiaTheme="minorEastAsia" w:hAnsiTheme="minorHAnsi" w:cstheme="minorBidi"/>
          <w:noProof/>
          <w:sz w:val="22"/>
          <w:szCs w:val="22"/>
          <w:lang w:val="en-IN" w:eastAsia="ko-KR"/>
        </w:rPr>
      </w:pPr>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45</w:t>
      </w:r>
      <w:r>
        <w:rPr>
          <w:noProof/>
        </w:rPr>
        <w:fldChar w:fldCharType="end"/>
      </w:r>
    </w:p>
    <w:p w14:paraId="204868F9" w14:textId="1F209284" w:rsidR="00C40730" w:rsidRDefault="00C40730">
      <w:pPr>
        <w:pStyle w:val="TOC4"/>
        <w:rPr>
          <w:rFonts w:asciiTheme="minorHAnsi" w:eastAsiaTheme="minorEastAsia" w:hAnsiTheme="minorHAnsi" w:cstheme="minorBidi"/>
          <w:noProof/>
          <w:sz w:val="22"/>
          <w:szCs w:val="22"/>
          <w:lang w:val="en-IN" w:eastAsia="ko-KR"/>
        </w:rPr>
      </w:pPr>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46</w:t>
      </w:r>
      <w:r>
        <w:rPr>
          <w:noProof/>
        </w:rPr>
        <w:fldChar w:fldCharType="end"/>
      </w:r>
    </w:p>
    <w:p w14:paraId="14EFCD22" w14:textId="41AAF70C" w:rsidR="00C40730" w:rsidRDefault="00C40730">
      <w:pPr>
        <w:pStyle w:val="TOC5"/>
        <w:rPr>
          <w:rFonts w:asciiTheme="minorHAnsi" w:eastAsiaTheme="minorEastAsia" w:hAnsiTheme="minorHAnsi" w:cstheme="minorBidi"/>
          <w:noProof/>
          <w:sz w:val="22"/>
          <w:szCs w:val="22"/>
          <w:lang w:val="en-IN" w:eastAsia="ko-KR"/>
        </w:rPr>
      </w:pPr>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46</w:t>
      </w:r>
      <w:r>
        <w:rPr>
          <w:noProof/>
        </w:rPr>
        <w:fldChar w:fldCharType="end"/>
      </w:r>
    </w:p>
    <w:p w14:paraId="4E9D5F6D" w14:textId="054D0BDD" w:rsidR="00C40730" w:rsidRDefault="00C40730">
      <w:pPr>
        <w:pStyle w:val="TOC5"/>
        <w:rPr>
          <w:rFonts w:asciiTheme="minorHAnsi" w:eastAsiaTheme="minorEastAsia" w:hAnsiTheme="minorHAnsi" w:cstheme="minorBidi"/>
          <w:noProof/>
          <w:sz w:val="22"/>
          <w:szCs w:val="22"/>
          <w:lang w:val="en-IN" w:eastAsia="ko-KR"/>
        </w:rPr>
      </w:pPr>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46</w:t>
      </w:r>
      <w:r>
        <w:rPr>
          <w:noProof/>
        </w:rPr>
        <w:fldChar w:fldCharType="end"/>
      </w:r>
    </w:p>
    <w:p w14:paraId="0662BCC8" w14:textId="59562AB3" w:rsidR="00C40730" w:rsidRDefault="00C40730">
      <w:pPr>
        <w:pStyle w:val="TOC2"/>
        <w:rPr>
          <w:rFonts w:asciiTheme="minorHAnsi" w:eastAsiaTheme="minorEastAsia" w:hAnsiTheme="minorHAnsi" w:cstheme="minorBidi"/>
          <w:noProof/>
          <w:sz w:val="22"/>
          <w:szCs w:val="22"/>
          <w:lang w:val="en-IN" w:eastAsia="ko-KR"/>
        </w:rPr>
      </w:pPr>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46</w:t>
      </w:r>
      <w:r>
        <w:rPr>
          <w:noProof/>
        </w:rPr>
        <w:fldChar w:fldCharType="end"/>
      </w:r>
    </w:p>
    <w:p w14:paraId="14F0F284" w14:textId="0F42462A" w:rsidR="00C40730" w:rsidRDefault="00C40730">
      <w:pPr>
        <w:pStyle w:val="TOC3"/>
        <w:rPr>
          <w:rFonts w:asciiTheme="minorHAnsi" w:eastAsiaTheme="minorEastAsia" w:hAnsiTheme="minorHAnsi" w:cstheme="minorBidi"/>
          <w:noProof/>
          <w:sz w:val="22"/>
          <w:szCs w:val="22"/>
          <w:lang w:val="en-IN" w:eastAsia="ko-KR"/>
        </w:rPr>
      </w:pPr>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46</w:t>
      </w:r>
      <w:r>
        <w:rPr>
          <w:noProof/>
        </w:rPr>
        <w:fldChar w:fldCharType="end"/>
      </w:r>
    </w:p>
    <w:p w14:paraId="7A946BB8" w14:textId="02DFC686" w:rsidR="00C40730" w:rsidRDefault="00C40730">
      <w:pPr>
        <w:pStyle w:val="TOC3"/>
        <w:rPr>
          <w:rFonts w:asciiTheme="minorHAnsi" w:eastAsiaTheme="minorEastAsia" w:hAnsiTheme="minorHAnsi" w:cstheme="minorBidi"/>
          <w:noProof/>
          <w:sz w:val="22"/>
          <w:szCs w:val="22"/>
          <w:lang w:val="en-IN" w:eastAsia="ko-KR"/>
        </w:rPr>
      </w:pPr>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46</w:t>
      </w:r>
      <w:r>
        <w:rPr>
          <w:noProof/>
        </w:rPr>
        <w:fldChar w:fldCharType="end"/>
      </w:r>
    </w:p>
    <w:p w14:paraId="2AF573C5" w14:textId="385EF145" w:rsidR="00C40730" w:rsidRDefault="00C40730">
      <w:pPr>
        <w:pStyle w:val="TOC4"/>
        <w:rPr>
          <w:rFonts w:asciiTheme="minorHAnsi" w:eastAsiaTheme="minorEastAsia" w:hAnsiTheme="minorHAnsi" w:cstheme="minorBidi"/>
          <w:noProof/>
          <w:sz w:val="22"/>
          <w:szCs w:val="22"/>
          <w:lang w:val="en-IN" w:eastAsia="ko-KR"/>
        </w:rPr>
      </w:pPr>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46</w:t>
      </w:r>
      <w:r>
        <w:rPr>
          <w:noProof/>
        </w:rPr>
        <w:fldChar w:fldCharType="end"/>
      </w:r>
    </w:p>
    <w:p w14:paraId="25672535" w14:textId="3A198624" w:rsidR="00C40730" w:rsidRDefault="00C40730">
      <w:pPr>
        <w:pStyle w:val="TOC4"/>
        <w:rPr>
          <w:rFonts w:asciiTheme="minorHAnsi" w:eastAsiaTheme="minorEastAsia" w:hAnsiTheme="minorHAnsi" w:cstheme="minorBidi"/>
          <w:noProof/>
          <w:sz w:val="22"/>
          <w:szCs w:val="22"/>
          <w:lang w:val="en-IN" w:eastAsia="ko-KR"/>
        </w:rPr>
      </w:pPr>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47</w:t>
      </w:r>
      <w:r>
        <w:rPr>
          <w:noProof/>
        </w:rPr>
        <w:fldChar w:fldCharType="end"/>
      </w:r>
    </w:p>
    <w:p w14:paraId="010B3787" w14:textId="311DE1E2" w:rsidR="00C40730" w:rsidRDefault="00C40730">
      <w:pPr>
        <w:pStyle w:val="TOC5"/>
        <w:rPr>
          <w:rFonts w:asciiTheme="minorHAnsi" w:eastAsiaTheme="minorEastAsia" w:hAnsiTheme="minorHAnsi" w:cstheme="minorBidi"/>
          <w:noProof/>
          <w:sz w:val="22"/>
          <w:szCs w:val="22"/>
          <w:lang w:val="en-IN" w:eastAsia="ko-KR"/>
        </w:rPr>
      </w:pPr>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47</w:t>
      </w:r>
      <w:r>
        <w:rPr>
          <w:noProof/>
        </w:rPr>
        <w:fldChar w:fldCharType="end"/>
      </w:r>
    </w:p>
    <w:p w14:paraId="265DDE48" w14:textId="22E1960A" w:rsidR="00C40730" w:rsidRDefault="00C40730">
      <w:pPr>
        <w:pStyle w:val="TOC5"/>
        <w:rPr>
          <w:rFonts w:asciiTheme="minorHAnsi" w:eastAsiaTheme="minorEastAsia" w:hAnsiTheme="minorHAnsi" w:cstheme="minorBidi"/>
          <w:noProof/>
          <w:sz w:val="22"/>
          <w:szCs w:val="22"/>
          <w:lang w:val="en-IN" w:eastAsia="ko-KR"/>
        </w:rPr>
      </w:pPr>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47</w:t>
      </w:r>
      <w:r>
        <w:rPr>
          <w:noProof/>
        </w:rPr>
        <w:fldChar w:fldCharType="end"/>
      </w:r>
    </w:p>
    <w:p w14:paraId="7A253863" w14:textId="78853FB7"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47</w:t>
      </w:r>
      <w:r>
        <w:rPr>
          <w:noProof/>
        </w:rPr>
        <w:fldChar w:fldCharType="end"/>
      </w:r>
    </w:p>
    <w:p w14:paraId="00F11735" w14:textId="0131EA64" w:rsidR="00C40730" w:rsidRDefault="00C40730">
      <w:pPr>
        <w:pStyle w:val="TOC5"/>
        <w:rPr>
          <w:rFonts w:asciiTheme="minorHAnsi" w:eastAsiaTheme="minorEastAsia" w:hAnsiTheme="minorHAnsi" w:cstheme="minorBidi"/>
          <w:noProof/>
          <w:sz w:val="22"/>
          <w:szCs w:val="22"/>
          <w:lang w:val="en-IN" w:eastAsia="ko-KR"/>
        </w:rPr>
      </w:pPr>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47</w:t>
      </w:r>
      <w:r>
        <w:rPr>
          <w:noProof/>
        </w:rPr>
        <w:fldChar w:fldCharType="end"/>
      </w:r>
    </w:p>
    <w:p w14:paraId="3C13F10B" w14:textId="460D3B29" w:rsidR="00C40730" w:rsidRDefault="00C40730">
      <w:pPr>
        <w:pStyle w:val="TOC5"/>
        <w:rPr>
          <w:rFonts w:asciiTheme="minorHAnsi" w:eastAsiaTheme="minorEastAsia" w:hAnsiTheme="minorHAnsi" w:cstheme="minorBidi"/>
          <w:noProof/>
          <w:sz w:val="22"/>
          <w:szCs w:val="22"/>
          <w:lang w:val="en-IN" w:eastAsia="ko-KR"/>
        </w:rPr>
      </w:pPr>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48</w:t>
      </w:r>
      <w:r>
        <w:rPr>
          <w:noProof/>
        </w:rPr>
        <w:fldChar w:fldCharType="end"/>
      </w:r>
    </w:p>
    <w:p w14:paraId="641313F4" w14:textId="726CF5DB" w:rsidR="00C40730" w:rsidRDefault="00C40730">
      <w:pPr>
        <w:pStyle w:val="TOC4"/>
        <w:rPr>
          <w:rFonts w:asciiTheme="minorHAnsi" w:eastAsiaTheme="minorEastAsia" w:hAnsiTheme="minorHAnsi" w:cstheme="minorBidi"/>
          <w:noProof/>
          <w:sz w:val="22"/>
          <w:szCs w:val="22"/>
          <w:lang w:val="en-IN" w:eastAsia="ko-KR"/>
        </w:rPr>
      </w:pPr>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48</w:t>
      </w:r>
      <w:r>
        <w:rPr>
          <w:noProof/>
        </w:rPr>
        <w:fldChar w:fldCharType="end"/>
      </w:r>
    </w:p>
    <w:p w14:paraId="4AF15E97" w14:textId="2F0C27CC" w:rsidR="00C40730" w:rsidRDefault="00C40730">
      <w:pPr>
        <w:pStyle w:val="TOC5"/>
        <w:rPr>
          <w:rFonts w:asciiTheme="minorHAnsi" w:eastAsiaTheme="minorEastAsia" w:hAnsiTheme="minorHAnsi" w:cstheme="minorBidi"/>
          <w:noProof/>
          <w:sz w:val="22"/>
          <w:szCs w:val="22"/>
          <w:lang w:val="en-IN" w:eastAsia="ko-KR"/>
        </w:rPr>
      </w:pPr>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48</w:t>
      </w:r>
      <w:r>
        <w:rPr>
          <w:noProof/>
        </w:rPr>
        <w:fldChar w:fldCharType="end"/>
      </w:r>
    </w:p>
    <w:p w14:paraId="28C6B6BA" w14:textId="59417FBF" w:rsidR="00C40730" w:rsidRDefault="00C40730">
      <w:pPr>
        <w:pStyle w:val="TOC5"/>
        <w:rPr>
          <w:rFonts w:asciiTheme="minorHAnsi" w:eastAsiaTheme="minorEastAsia" w:hAnsiTheme="minorHAnsi" w:cstheme="minorBidi"/>
          <w:noProof/>
          <w:sz w:val="22"/>
          <w:szCs w:val="22"/>
          <w:lang w:val="en-IN" w:eastAsia="ko-KR"/>
        </w:rPr>
      </w:pPr>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48</w:t>
      </w:r>
      <w:r>
        <w:rPr>
          <w:noProof/>
        </w:rPr>
        <w:fldChar w:fldCharType="end"/>
      </w:r>
    </w:p>
    <w:p w14:paraId="6A5CB850" w14:textId="7C4B99D6" w:rsidR="00C40730" w:rsidRDefault="00C40730">
      <w:pPr>
        <w:pStyle w:val="TOC4"/>
        <w:rPr>
          <w:rFonts w:asciiTheme="minorHAnsi" w:eastAsiaTheme="minorEastAsia" w:hAnsiTheme="minorHAnsi" w:cstheme="minorBidi"/>
          <w:noProof/>
          <w:sz w:val="22"/>
          <w:szCs w:val="22"/>
          <w:lang w:val="en-IN" w:eastAsia="ko-KR"/>
        </w:rPr>
      </w:pPr>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49</w:t>
      </w:r>
      <w:r>
        <w:rPr>
          <w:noProof/>
        </w:rPr>
        <w:fldChar w:fldCharType="end"/>
      </w:r>
    </w:p>
    <w:p w14:paraId="0217BE7E" w14:textId="06BC1CE4" w:rsidR="00C40730" w:rsidRDefault="00C40730">
      <w:pPr>
        <w:pStyle w:val="TOC5"/>
        <w:rPr>
          <w:rFonts w:asciiTheme="minorHAnsi" w:eastAsiaTheme="minorEastAsia" w:hAnsiTheme="minorHAnsi" w:cstheme="minorBidi"/>
          <w:noProof/>
          <w:sz w:val="22"/>
          <w:szCs w:val="22"/>
          <w:lang w:val="en-IN" w:eastAsia="ko-KR"/>
        </w:rPr>
      </w:pPr>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49</w:t>
      </w:r>
      <w:r>
        <w:rPr>
          <w:noProof/>
        </w:rPr>
        <w:fldChar w:fldCharType="end"/>
      </w:r>
    </w:p>
    <w:p w14:paraId="63F38AB0" w14:textId="559E574C" w:rsidR="00C40730" w:rsidRDefault="00C40730">
      <w:pPr>
        <w:pStyle w:val="TOC5"/>
        <w:rPr>
          <w:rFonts w:asciiTheme="minorHAnsi" w:eastAsiaTheme="minorEastAsia" w:hAnsiTheme="minorHAnsi" w:cstheme="minorBidi"/>
          <w:noProof/>
          <w:sz w:val="22"/>
          <w:szCs w:val="22"/>
          <w:lang w:val="en-IN" w:eastAsia="ko-KR"/>
        </w:rPr>
      </w:pPr>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49</w:t>
      </w:r>
      <w:r>
        <w:rPr>
          <w:noProof/>
        </w:rPr>
        <w:fldChar w:fldCharType="end"/>
      </w:r>
    </w:p>
    <w:p w14:paraId="111C7482" w14:textId="74BF8463" w:rsidR="00C40730" w:rsidRDefault="00C40730">
      <w:pPr>
        <w:pStyle w:val="TOC5"/>
        <w:rPr>
          <w:rFonts w:asciiTheme="minorHAnsi" w:eastAsiaTheme="minorEastAsia" w:hAnsiTheme="minorHAnsi" w:cstheme="minorBidi"/>
          <w:noProof/>
          <w:sz w:val="22"/>
          <w:szCs w:val="22"/>
          <w:lang w:val="en-IN" w:eastAsia="ko-KR"/>
        </w:rPr>
      </w:pPr>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49</w:t>
      </w:r>
      <w:r>
        <w:rPr>
          <w:noProof/>
        </w:rPr>
        <w:fldChar w:fldCharType="end"/>
      </w:r>
    </w:p>
    <w:p w14:paraId="0BAE5F4B" w14:textId="0F987980" w:rsidR="00C40730" w:rsidRDefault="00C40730">
      <w:pPr>
        <w:pStyle w:val="TOC2"/>
        <w:rPr>
          <w:rFonts w:asciiTheme="minorHAnsi" w:eastAsiaTheme="minorEastAsia" w:hAnsiTheme="minorHAnsi" w:cstheme="minorBidi"/>
          <w:noProof/>
          <w:sz w:val="22"/>
          <w:szCs w:val="22"/>
          <w:lang w:val="en-IN" w:eastAsia="ko-KR"/>
        </w:rPr>
      </w:pPr>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50</w:t>
      </w:r>
      <w:r>
        <w:rPr>
          <w:noProof/>
        </w:rPr>
        <w:fldChar w:fldCharType="end"/>
      </w:r>
    </w:p>
    <w:p w14:paraId="3B8A7F56" w14:textId="135D0638" w:rsidR="00C40730" w:rsidRDefault="00C40730">
      <w:pPr>
        <w:pStyle w:val="TOC3"/>
        <w:rPr>
          <w:rFonts w:asciiTheme="minorHAnsi" w:eastAsiaTheme="minorEastAsia" w:hAnsiTheme="minorHAnsi" w:cstheme="minorBidi"/>
          <w:noProof/>
          <w:sz w:val="22"/>
          <w:szCs w:val="22"/>
          <w:lang w:val="en-IN" w:eastAsia="ko-KR"/>
        </w:rPr>
      </w:pPr>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50</w:t>
      </w:r>
      <w:r>
        <w:rPr>
          <w:noProof/>
        </w:rPr>
        <w:fldChar w:fldCharType="end"/>
      </w:r>
    </w:p>
    <w:p w14:paraId="4B43DDD5" w14:textId="10DE151A" w:rsidR="00C40730" w:rsidRDefault="00C40730">
      <w:pPr>
        <w:pStyle w:val="TOC3"/>
        <w:rPr>
          <w:rFonts w:asciiTheme="minorHAnsi" w:eastAsiaTheme="minorEastAsia" w:hAnsiTheme="minorHAnsi" w:cstheme="minorBidi"/>
          <w:noProof/>
          <w:sz w:val="22"/>
          <w:szCs w:val="22"/>
          <w:lang w:val="en-IN" w:eastAsia="ko-KR"/>
        </w:rPr>
      </w:pPr>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50</w:t>
      </w:r>
      <w:r>
        <w:rPr>
          <w:noProof/>
        </w:rPr>
        <w:fldChar w:fldCharType="end"/>
      </w:r>
    </w:p>
    <w:p w14:paraId="05A21B2F" w14:textId="0716149D" w:rsidR="00C40730" w:rsidRDefault="00C40730">
      <w:pPr>
        <w:pStyle w:val="TOC4"/>
        <w:rPr>
          <w:rFonts w:asciiTheme="minorHAnsi" w:eastAsiaTheme="minorEastAsia" w:hAnsiTheme="minorHAnsi" w:cstheme="minorBidi"/>
          <w:noProof/>
          <w:sz w:val="22"/>
          <w:szCs w:val="22"/>
          <w:lang w:val="en-IN" w:eastAsia="ko-KR"/>
        </w:rPr>
      </w:pPr>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50</w:t>
      </w:r>
      <w:r>
        <w:rPr>
          <w:noProof/>
        </w:rPr>
        <w:fldChar w:fldCharType="end"/>
      </w:r>
    </w:p>
    <w:p w14:paraId="36F995A5" w14:textId="702692F3" w:rsidR="00C40730" w:rsidRDefault="00C40730">
      <w:pPr>
        <w:pStyle w:val="TOC4"/>
        <w:rPr>
          <w:rFonts w:asciiTheme="minorHAnsi" w:eastAsiaTheme="minorEastAsia" w:hAnsiTheme="minorHAnsi" w:cstheme="minorBidi"/>
          <w:noProof/>
          <w:sz w:val="22"/>
          <w:szCs w:val="22"/>
          <w:lang w:val="en-IN" w:eastAsia="ko-KR"/>
        </w:rPr>
      </w:pPr>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50</w:t>
      </w:r>
      <w:r>
        <w:rPr>
          <w:noProof/>
        </w:rPr>
        <w:fldChar w:fldCharType="end"/>
      </w:r>
    </w:p>
    <w:p w14:paraId="1FEE9DEE" w14:textId="2B8E3DA9" w:rsidR="00C40730" w:rsidRDefault="00C40730">
      <w:pPr>
        <w:pStyle w:val="TOC5"/>
        <w:rPr>
          <w:rFonts w:asciiTheme="minorHAnsi" w:eastAsiaTheme="minorEastAsia" w:hAnsiTheme="minorHAnsi" w:cstheme="minorBidi"/>
          <w:noProof/>
          <w:sz w:val="22"/>
          <w:szCs w:val="22"/>
          <w:lang w:val="en-IN" w:eastAsia="ko-KR"/>
        </w:rPr>
      </w:pPr>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50</w:t>
      </w:r>
      <w:r>
        <w:rPr>
          <w:noProof/>
        </w:rPr>
        <w:fldChar w:fldCharType="end"/>
      </w:r>
    </w:p>
    <w:p w14:paraId="202D75C6" w14:textId="08597464" w:rsidR="00C40730" w:rsidRDefault="00C40730">
      <w:pPr>
        <w:pStyle w:val="TOC5"/>
        <w:rPr>
          <w:rFonts w:asciiTheme="minorHAnsi" w:eastAsiaTheme="minorEastAsia" w:hAnsiTheme="minorHAnsi" w:cstheme="minorBidi"/>
          <w:noProof/>
          <w:sz w:val="22"/>
          <w:szCs w:val="22"/>
          <w:lang w:val="en-IN" w:eastAsia="ko-KR"/>
        </w:rPr>
      </w:pPr>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50</w:t>
      </w:r>
      <w:r>
        <w:rPr>
          <w:noProof/>
        </w:rPr>
        <w:fldChar w:fldCharType="end"/>
      </w:r>
    </w:p>
    <w:p w14:paraId="0B0BFD42" w14:textId="4E5E1AAF" w:rsidR="00C40730" w:rsidRDefault="00C40730">
      <w:pPr>
        <w:pStyle w:val="TOC4"/>
        <w:rPr>
          <w:rFonts w:asciiTheme="minorHAnsi" w:eastAsiaTheme="minorEastAsia" w:hAnsiTheme="minorHAnsi" w:cstheme="minorBidi"/>
          <w:noProof/>
          <w:sz w:val="22"/>
          <w:szCs w:val="22"/>
          <w:lang w:val="en-IN" w:eastAsia="ko-KR"/>
        </w:rPr>
      </w:pPr>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51</w:t>
      </w:r>
      <w:r>
        <w:rPr>
          <w:noProof/>
        </w:rPr>
        <w:fldChar w:fldCharType="end"/>
      </w:r>
    </w:p>
    <w:p w14:paraId="65FF75A9" w14:textId="381030CF" w:rsidR="00C40730" w:rsidRDefault="00C40730">
      <w:pPr>
        <w:pStyle w:val="TOC5"/>
        <w:rPr>
          <w:rFonts w:asciiTheme="minorHAnsi" w:eastAsiaTheme="minorEastAsia" w:hAnsiTheme="minorHAnsi" w:cstheme="minorBidi"/>
          <w:noProof/>
          <w:sz w:val="22"/>
          <w:szCs w:val="22"/>
          <w:lang w:val="en-IN" w:eastAsia="ko-KR"/>
        </w:rPr>
      </w:pPr>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51</w:t>
      </w:r>
      <w:r>
        <w:rPr>
          <w:noProof/>
        </w:rPr>
        <w:fldChar w:fldCharType="end"/>
      </w:r>
    </w:p>
    <w:p w14:paraId="1451C670" w14:textId="10AC4133" w:rsidR="00C40730" w:rsidRDefault="00C40730">
      <w:pPr>
        <w:pStyle w:val="TOC5"/>
        <w:rPr>
          <w:rFonts w:asciiTheme="minorHAnsi" w:eastAsiaTheme="minorEastAsia" w:hAnsiTheme="minorHAnsi" w:cstheme="minorBidi"/>
          <w:noProof/>
          <w:sz w:val="22"/>
          <w:szCs w:val="22"/>
          <w:lang w:val="en-IN" w:eastAsia="ko-KR"/>
        </w:rPr>
      </w:pPr>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51</w:t>
      </w:r>
      <w:r>
        <w:rPr>
          <w:noProof/>
        </w:rPr>
        <w:fldChar w:fldCharType="end"/>
      </w:r>
    </w:p>
    <w:p w14:paraId="20367BB3" w14:textId="7F4DDBF6" w:rsidR="00C40730" w:rsidRDefault="00C40730">
      <w:pPr>
        <w:pStyle w:val="TOC2"/>
        <w:rPr>
          <w:rFonts w:asciiTheme="minorHAnsi" w:eastAsiaTheme="minorEastAsia" w:hAnsiTheme="minorHAnsi" w:cstheme="minorBidi"/>
          <w:noProof/>
          <w:sz w:val="22"/>
          <w:szCs w:val="22"/>
          <w:lang w:val="en-IN" w:eastAsia="ko-KR"/>
        </w:rPr>
      </w:pPr>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51</w:t>
      </w:r>
      <w:r>
        <w:rPr>
          <w:noProof/>
        </w:rPr>
        <w:fldChar w:fldCharType="end"/>
      </w:r>
    </w:p>
    <w:p w14:paraId="653440AA" w14:textId="4204CDD1" w:rsidR="00C40730" w:rsidRDefault="00C40730">
      <w:pPr>
        <w:pStyle w:val="TOC3"/>
        <w:rPr>
          <w:rFonts w:asciiTheme="minorHAnsi" w:eastAsiaTheme="minorEastAsia" w:hAnsiTheme="minorHAnsi" w:cstheme="minorBidi"/>
          <w:noProof/>
          <w:sz w:val="22"/>
          <w:szCs w:val="22"/>
          <w:lang w:val="en-IN" w:eastAsia="ko-KR"/>
        </w:rPr>
      </w:pPr>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51</w:t>
      </w:r>
      <w:r>
        <w:rPr>
          <w:noProof/>
        </w:rPr>
        <w:fldChar w:fldCharType="end"/>
      </w:r>
    </w:p>
    <w:p w14:paraId="20A1B445" w14:textId="310B7BEA" w:rsidR="00C40730" w:rsidRDefault="00C40730">
      <w:pPr>
        <w:pStyle w:val="TOC3"/>
        <w:rPr>
          <w:rFonts w:asciiTheme="minorHAnsi" w:eastAsiaTheme="minorEastAsia" w:hAnsiTheme="minorHAnsi" w:cstheme="minorBidi"/>
          <w:noProof/>
          <w:sz w:val="22"/>
          <w:szCs w:val="22"/>
          <w:lang w:val="en-IN" w:eastAsia="ko-KR"/>
        </w:rPr>
      </w:pPr>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51</w:t>
      </w:r>
      <w:r>
        <w:rPr>
          <w:noProof/>
        </w:rPr>
        <w:fldChar w:fldCharType="end"/>
      </w:r>
    </w:p>
    <w:p w14:paraId="768D6DDD" w14:textId="46C451FA" w:rsidR="00C40730" w:rsidRDefault="00C40730">
      <w:pPr>
        <w:pStyle w:val="TOC4"/>
        <w:rPr>
          <w:rFonts w:asciiTheme="minorHAnsi" w:eastAsiaTheme="minorEastAsia" w:hAnsiTheme="minorHAnsi" w:cstheme="minorBidi"/>
          <w:noProof/>
          <w:sz w:val="22"/>
          <w:szCs w:val="22"/>
          <w:lang w:val="en-IN" w:eastAsia="ko-KR"/>
        </w:rPr>
      </w:pPr>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51</w:t>
      </w:r>
      <w:r>
        <w:rPr>
          <w:noProof/>
        </w:rPr>
        <w:fldChar w:fldCharType="end"/>
      </w:r>
    </w:p>
    <w:p w14:paraId="2ABCBD55" w14:textId="7E7D4E56" w:rsidR="00C40730" w:rsidRDefault="00C40730">
      <w:pPr>
        <w:pStyle w:val="TOC4"/>
        <w:rPr>
          <w:rFonts w:asciiTheme="minorHAnsi" w:eastAsiaTheme="minorEastAsia" w:hAnsiTheme="minorHAnsi" w:cstheme="minorBidi"/>
          <w:noProof/>
          <w:sz w:val="22"/>
          <w:szCs w:val="22"/>
          <w:lang w:val="en-IN" w:eastAsia="ko-KR"/>
        </w:rPr>
      </w:pPr>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52</w:t>
      </w:r>
      <w:r>
        <w:rPr>
          <w:noProof/>
        </w:rPr>
        <w:fldChar w:fldCharType="end"/>
      </w:r>
    </w:p>
    <w:p w14:paraId="25B83E12" w14:textId="770EC0DA" w:rsidR="00C40730" w:rsidRDefault="00C40730">
      <w:pPr>
        <w:pStyle w:val="TOC5"/>
        <w:rPr>
          <w:rFonts w:asciiTheme="minorHAnsi" w:eastAsiaTheme="minorEastAsia" w:hAnsiTheme="minorHAnsi" w:cstheme="minorBidi"/>
          <w:noProof/>
          <w:sz w:val="22"/>
          <w:szCs w:val="22"/>
          <w:lang w:val="en-IN" w:eastAsia="ko-KR"/>
        </w:rPr>
      </w:pPr>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52</w:t>
      </w:r>
      <w:r>
        <w:rPr>
          <w:noProof/>
        </w:rPr>
        <w:fldChar w:fldCharType="end"/>
      </w:r>
    </w:p>
    <w:p w14:paraId="28320A5D" w14:textId="122B277B" w:rsidR="00C40730" w:rsidRDefault="00C40730">
      <w:pPr>
        <w:pStyle w:val="TOC5"/>
        <w:rPr>
          <w:rFonts w:asciiTheme="minorHAnsi" w:eastAsiaTheme="minorEastAsia" w:hAnsiTheme="minorHAnsi" w:cstheme="minorBidi"/>
          <w:noProof/>
          <w:sz w:val="22"/>
          <w:szCs w:val="22"/>
          <w:lang w:val="en-IN" w:eastAsia="ko-KR"/>
        </w:rPr>
      </w:pPr>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52</w:t>
      </w:r>
      <w:r>
        <w:rPr>
          <w:noProof/>
        </w:rPr>
        <w:fldChar w:fldCharType="end"/>
      </w:r>
    </w:p>
    <w:p w14:paraId="22C452C0" w14:textId="59D06254" w:rsidR="00C40730" w:rsidRDefault="00C40730">
      <w:pPr>
        <w:pStyle w:val="TOC4"/>
        <w:rPr>
          <w:rFonts w:asciiTheme="minorHAnsi" w:eastAsiaTheme="minorEastAsia" w:hAnsiTheme="minorHAnsi" w:cstheme="minorBidi"/>
          <w:noProof/>
          <w:sz w:val="22"/>
          <w:szCs w:val="22"/>
          <w:lang w:val="en-IN" w:eastAsia="ko-KR"/>
        </w:rPr>
      </w:pPr>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52</w:t>
      </w:r>
      <w:r>
        <w:rPr>
          <w:noProof/>
        </w:rPr>
        <w:fldChar w:fldCharType="end"/>
      </w:r>
    </w:p>
    <w:p w14:paraId="60A755BB" w14:textId="16415087" w:rsidR="00C40730" w:rsidRDefault="00C40730">
      <w:pPr>
        <w:pStyle w:val="TOC5"/>
        <w:rPr>
          <w:rFonts w:asciiTheme="minorHAnsi" w:eastAsiaTheme="minorEastAsia" w:hAnsiTheme="minorHAnsi" w:cstheme="minorBidi"/>
          <w:noProof/>
          <w:sz w:val="22"/>
          <w:szCs w:val="22"/>
          <w:lang w:val="en-IN" w:eastAsia="ko-KR"/>
        </w:rPr>
      </w:pPr>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52</w:t>
      </w:r>
      <w:r>
        <w:rPr>
          <w:noProof/>
        </w:rPr>
        <w:fldChar w:fldCharType="end"/>
      </w:r>
    </w:p>
    <w:p w14:paraId="0E90D9CD" w14:textId="7DDA7F47" w:rsidR="00C40730" w:rsidRDefault="00C40730">
      <w:pPr>
        <w:pStyle w:val="TOC5"/>
        <w:rPr>
          <w:rFonts w:asciiTheme="minorHAnsi" w:eastAsiaTheme="minorEastAsia" w:hAnsiTheme="minorHAnsi" w:cstheme="minorBidi"/>
          <w:noProof/>
          <w:sz w:val="22"/>
          <w:szCs w:val="22"/>
          <w:lang w:val="en-IN" w:eastAsia="ko-KR"/>
        </w:rPr>
      </w:pPr>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52</w:t>
      </w:r>
      <w:r>
        <w:rPr>
          <w:noProof/>
        </w:rPr>
        <w:fldChar w:fldCharType="end"/>
      </w:r>
    </w:p>
    <w:p w14:paraId="66005268" w14:textId="4371EF9F" w:rsidR="00C40730" w:rsidRDefault="00C40730">
      <w:pPr>
        <w:pStyle w:val="TOC2"/>
        <w:rPr>
          <w:rFonts w:asciiTheme="minorHAnsi" w:eastAsiaTheme="minorEastAsia" w:hAnsiTheme="minorHAnsi" w:cstheme="minorBidi"/>
          <w:noProof/>
          <w:sz w:val="22"/>
          <w:szCs w:val="22"/>
          <w:lang w:val="en-IN" w:eastAsia="ko-KR"/>
        </w:rPr>
      </w:pPr>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53</w:t>
      </w:r>
      <w:r>
        <w:rPr>
          <w:noProof/>
        </w:rPr>
        <w:fldChar w:fldCharType="end"/>
      </w:r>
    </w:p>
    <w:p w14:paraId="35663DD1" w14:textId="2E7AD3C1" w:rsidR="00C40730" w:rsidRDefault="00C40730">
      <w:pPr>
        <w:pStyle w:val="TOC3"/>
        <w:rPr>
          <w:rFonts w:asciiTheme="minorHAnsi" w:eastAsiaTheme="minorEastAsia" w:hAnsiTheme="minorHAnsi" w:cstheme="minorBidi"/>
          <w:noProof/>
          <w:sz w:val="22"/>
          <w:szCs w:val="22"/>
          <w:lang w:val="en-IN" w:eastAsia="ko-KR"/>
        </w:rPr>
      </w:pPr>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53</w:t>
      </w:r>
      <w:r>
        <w:rPr>
          <w:noProof/>
        </w:rPr>
        <w:fldChar w:fldCharType="end"/>
      </w:r>
    </w:p>
    <w:p w14:paraId="2E5E5331" w14:textId="0F77F33D" w:rsidR="00C40730" w:rsidRDefault="00C40730">
      <w:pPr>
        <w:pStyle w:val="TOC3"/>
        <w:rPr>
          <w:rFonts w:asciiTheme="minorHAnsi" w:eastAsiaTheme="minorEastAsia" w:hAnsiTheme="minorHAnsi" w:cstheme="minorBidi"/>
          <w:noProof/>
          <w:sz w:val="22"/>
          <w:szCs w:val="22"/>
          <w:lang w:val="en-IN" w:eastAsia="ko-KR"/>
        </w:rPr>
      </w:pPr>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53</w:t>
      </w:r>
      <w:r>
        <w:rPr>
          <w:noProof/>
        </w:rPr>
        <w:fldChar w:fldCharType="end"/>
      </w:r>
    </w:p>
    <w:p w14:paraId="73AA5797" w14:textId="27AE86CB" w:rsidR="00C40730" w:rsidRDefault="00C40730">
      <w:pPr>
        <w:pStyle w:val="TOC4"/>
        <w:rPr>
          <w:rFonts w:asciiTheme="minorHAnsi" w:eastAsiaTheme="minorEastAsia" w:hAnsiTheme="minorHAnsi" w:cstheme="minorBidi"/>
          <w:noProof/>
          <w:sz w:val="22"/>
          <w:szCs w:val="22"/>
          <w:lang w:val="en-IN" w:eastAsia="ko-KR"/>
        </w:rPr>
      </w:pPr>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53</w:t>
      </w:r>
      <w:r>
        <w:rPr>
          <w:noProof/>
        </w:rPr>
        <w:fldChar w:fldCharType="end"/>
      </w:r>
    </w:p>
    <w:p w14:paraId="68EF1F0F" w14:textId="1110575E" w:rsidR="00C40730" w:rsidRDefault="00C40730">
      <w:pPr>
        <w:pStyle w:val="TOC4"/>
        <w:rPr>
          <w:rFonts w:asciiTheme="minorHAnsi" w:eastAsiaTheme="minorEastAsia" w:hAnsiTheme="minorHAnsi" w:cstheme="minorBidi"/>
          <w:noProof/>
          <w:sz w:val="22"/>
          <w:szCs w:val="22"/>
          <w:lang w:val="en-IN" w:eastAsia="ko-KR"/>
        </w:rPr>
      </w:pPr>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53</w:t>
      </w:r>
      <w:r>
        <w:rPr>
          <w:noProof/>
        </w:rPr>
        <w:fldChar w:fldCharType="end"/>
      </w:r>
    </w:p>
    <w:p w14:paraId="38876F2C" w14:textId="3DB3037A" w:rsidR="00C40730" w:rsidRDefault="00C40730">
      <w:pPr>
        <w:pStyle w:val="TOC5"/>
        <w:rPr>
          <w:rFonts w:asciiTheme="minorHAnsi" w:eastAsiaTheme="minorEastAsia" w:hAnsiTheme="minorHAnsi" w:cstheme="minorBidi"/>
          <w:noProof/>
          <w:sz w:val="22"/>
          <w:szCs w:val="22"/>
          <w:lang w:val="en-IN" w:eastAsia="ko-KR"/>
        </w:rPr>
      </w:pPr>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53</w:t>
      </w:r>
      <w:r>
        <w:rPr>
          <w:noProof/>
        </w:rPr>
        <w:fldChar w:fldCharType="end"/>
      </w:r>
    </w:p>
    <w:p w14:paraId="3EC0B3F7" w14:textId="3188CEF3" w:rsidR="00C40730" w:rsidRDefault="00C40730">
      <w:pPr>
        <w:pStyle w:val="TOC5"/>
        <w:rPr>
          <w:rFonts w:asciiTheme="minorHAnsi" w:eastAsiaTheme="minorEastAsia" w:hAnsiTheme="minorHAnsi" w:cstheme="minorBidi"/>
          <w:noProof/>
          <w:sz w:val="22"/>
          <w:szCs w:val="22"/>
          <w:lang w:val="en-IN" w:eastAsia="ko-KR"/>
        </w:rPr>
      </w:pPr>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53</w:t>
      </w:r>
      <w:r>
        <w:rPr>
          <w:noProof/>
        </w:rPr>
        <w:fldChar w:fldCharType="end"/>
      </w:r>
    </w:p>
    <w:p w14:paraId="01C4E16D" w14:textId="76D47CA2" w:rsidR="00C40730" w:rsidRDefault="00C40730">
      <w:pPr>
        <w:pStyle w:val="TOC4"/>
        <w:rPr>
          <w:rFonts w:asciiTheme="minorHAnsi" w:eastAsiaTheme="minorEastAsia" w:hAnsiTheme="minorHAnsi" w:cstheme="minorBidi"/>
          <w:noProof/>
          <w:sz w:val="22"/>
          <w:szCs w:val="22"/>
          <w:lang w:val="en-IN" w:eastAsia="ko-KR"/>
        </w:rPr>
      </w:pPr>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54</w:t>
      </w:r>
      <w:r>
        <w:rPr>
          <w:noProof/>
        </w:rPr>
        <w:fldChar w:fldCharType="end"/>
      </w:r>
    </w:p>
    <w:p w14:paraId="7908CC24" w14:textId="2F147CA9" w:rsidR="00C40730" w:rsidRDefault="00C40730">
      <w:pPr>
        <w:pStyle w:val="TOC5"/>
        <w:rPr>
          <w:rFonts w:asciiTheme="minorHAnsi" w:eastAsiaTheme="minorEastAsia" w:hAnsiTheme="minorHAnsi" w:cstheme="minorBidi"/>
          <w:noProof/>
          <w:sz w:val="22"/>
          <w:szCs w:val="22"/>
          <w:lang w:val="en-IN" w:eastAsia="ko-KR"/>
        </w:rPr>
      </w:pPr>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54</w:t>
      </w:r>
      <w:r>
        <w:rPr>
          <w:noProof/>
        </w:rPr>
        <w:fldChar w:fldCharType="end"/>
      </w:r>
    </w:p>
    <w:p w14:paraId="618C6E19" w14:textId="2DAC9831" w:rsidR="00C40730" w:rsidRDefault="00C40730">
      <w:pPr>
        <w:pStyle w:val="TOC5"/>
        <w:rPr>
          <w:rFonts w:asciiTheme="minorHAnsi" w:eastAsiaTheme="minorEastAsia" w:hAnsiTheme="minorHAnsi" w:cstheme="minorBidi"/>
          <w:noProof/>
          <w:sz w:val="22"/>
          <w:szCs w:val="22"/>
          <w:lang w:val="en-IN" w:eastAsia="ko-KR"/>
        </w:rPr>
      </w:pPr>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54</w:t>
      </w:r>
      <w:r>
        <w:rPr>
          <w:noProof/>
        </w:rPr>
        <w:fldChar w:fldCharType="end"/>
      </w:r>
    </w:p>
    <w:p w14:paraId="6368B0F0" w14:textId="1CD3D9AE" w:rsidR="00C40730" w:rsidRDefault="00C40730">
      <w:pPr>
        <w:pStyle w:val="TOC4"/>
        <w:rPr>
          <w:rFonts w:asciiTheme="minorHAnsi" w:eastAsiaTheme="minorEastAsia" w:hAnsiTheme="minorHAnsi" w:cstheme="minorBidi"/>
          <w:noProof/>
          <w:sz w:val="22"/>
          <w:szCs w:val="22"/>
          <w:lang w:val="en-IN" w:eastAsia="ko-KR"/>
        </w:rPr>
      </w:pPr>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54</w:t>
      </w:r>
      <w:r>
        <w:rPr>
          <w:noProof/>
        </w:rPr>
        <w:fldChar w:fldCharType="end"/>
      </w:r>
    </w:p>
    <w:p w14:paraId="4258CAB1" w14:textId="0ADB5843" w:rsidR="00C40730" w:rsidRDefault="00C40730">
      <w:pPr>
        <w:pStyle w:val="TOC5"/>
        <w:rPr>
          <w:rFonts w:asciiTheme="minorHAnsi" w:eastAsiaTheme="minorEastAsia" w:hAnsiTheme="minorHAnsi" w:cstheme="minorBidi"/>
          <w:noProof/>
          <w:sz w:val="22"/>
          <w:szCs w:val="22"/>
          <w:lang w:val="en-IN" w:eastAsia="ko-KR"/>
        </w:rPr>
      </w:pPr>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54</w:t>
      </w:r>
      <w:r>
        <w:rPr>
          <w:noProof/>
        </w:rPr>
        <w:fldChar w:fldCharType="end"/>
      </w:r>
    </w:p>
    <w:p w14:paraId="6364CA88" w14:textId="221104DD" w:rsidR="00C40730" w:rsidRDefault="00C40730">
      <w:pPr>
        <w:pStyle w:val="TOC5"/>
        <w:rPr>
          <w:rFonts w:asciiTheme="minorHAnsi" w:eastAsiaTheme="minorEastAsia" w:hAnsiTheme="minorHAnsi" w:cstheme="minorBidi"/>
          <w:noProof/>
          <w:sz w:val="22"/>
          <w:szCs w:val="22"/>
          <w:lang w:val="en-IN" w:eastAsia="ko-KR"/>
        </w:rPr>
      </w:pPr>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54</w:t>
      </w:r>
      <w:r>
        <w:rPr>
          <w:noProof/>
        </w:rPr>
        <w:fldChar w:fldCharType="end"/>
      </w:r>
    </w:p>
    <w:p w14:paraId="2CBAA244" w14:textId="5DBBDA2E" w:rsidR="00C40730" w:rsidRDefault="00C40730">
      <w:pPr>
        <w:pStyle w:val="TOC2"/>
        <w:rPr>
          <w:rFonts w:asciiTheme="minorHAnsi" w:eastAsiaTheme="minorEastAsia" w:hAnsiTheme="minorHAnsi" w:cstheme="minorBidi"/>
          <w:noProof/>
          <w:sz w:val="22"/>
          <w:szCs w:val="22"/>
          <w:lang w:val="en-IN" w:eastAsia="ko-KR"/>
        </w:rPr>
      </w:pPr>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55</w:t>
      </w:r>
      <w:r>
        <w:rPr>
          <w:noProof/>
        </w:rPr>
        <w:fldChar w:fldCharType="end"/>
      </w:r>
    </w:p>
    <w:p w14:paraId="0EEFE2E6" w14:textId="2D1DDCE9" w:rsidR="00C40730" w:rsidRDefault="00C40730">
      <w:pPr>
        <w:pStyle w:val="TOC3"/>
        <w:rPr>
          <w:rFonts w:asciiTheme="minorHAnsi" w:eastAsiaTheme="minorEastAsia" w:hAnsiTheme="minorHAnsi" w:cstheme="minorBidi"/>
          <w:noProof/>
          <w:sz w:val="22"/>
          <w:szCs w:val="22"/>
          <w:lang w:val="en-IN" w:eastAsia="ko-KR"/>
        </w:rPr>
      </w:pPr>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55</w:t>
      </w:r>
      <w:r>
        <w:rPr>
          <w:noProof/>
        </w:rPr>
        <w:fldChar w:fldCharType="end"/>
      </w:r>
    </w:p>
    <w:p w14:paraId="23E03D04" w14:textId="180B26D3" w:rsidR="00C40730" w:rsidRDefault="00C40730">
      <w:pPr>
        <w:pStyle w:val="TOC3"/>
        <w:rPr>
          <w:rFonts w:asciiTheme="minorHAnsi" w:eastAsiaTheme="minorEastAsia" w:hAnsiTheme="minorHAnsi" w:cstheme="minorBidi"/>
          <w:noProof/>
          <w:sz w:val="22"/>
          <w:szCs w:val="22"/>
          <w:lang w:val="en-IN" w:eastAsia="ko-KR"/>
        </w:rPr>
      </w:pPr>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55</w:t>
      </w:r>
      <w:r>
        <w:rPr>
          <w:noProof/>
        </w:rPr>
        <w:fldChar w:fldCharType="end"/>
      </w:r>
    </w:p>
    <w:p w14:paraId="6C91836A" w14:textId="1DEEB53C" w:rsidR="00C40730" w:rsidRDefault="00C40730">
      <w:pPr>
        <w:pStyle w:val="TOC4"/>
        <w:rPr>
          <w:rFonts w:asciiTheme="minorHAnsi" w:eastAsiaTheme="minorEastAsia" w:hAnsiTheme="minorHAnsi" w:cstheme="minorBidi"/>
          <w:noProof/>
          <w:sz w:val="22"/>
          <w:szCs w:val="22"/>
          <w:lang w:val="en-IN" w:eastAsia="ko-KR"/>
        </w:rPr>
      </w:pPr>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55</w:t>
      </w:r>
      <w:r>
        <w:rPr>
          <w:noProof/>
        </w:rPr>
        <w:fldChar w:fldCharType="end"/>
      </w:r>
    </w:p>
    <w:p w14:paraId="256B65DB" w14:textId="2C36CD6B" w:rsidR="00C40730" w:rsidRDefault="00C40730">
      <w:pPr>
        <w:pStyle w:val="TOC4"/>
        <w:rPr>
          <w:rFonts w:asciiTheme="minorHAnsi" w:eastAsiaTheme="minorEastAsia" w:hAnsiTheme="minorHAnsi" w:cstheme="minorBidi"/>
          <w:noProof/>
          <w:sz w:val="22"/>
          <w:szCs w:val="22"/>
          <w:lang w:val="en-IN" w:eastAsia="ko-KR"/>
        </w:rPr>
      </w:pPr>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_Toc214976663 \h </w:instrText>
      </w:r>
      <w:r>
        <w:rPr>
          <w:noProof/>
        </w:rPr>
      </w:r>
      <w:r>
        <w:rPr>
          <w:noProof/>
        </w:rPr>
        <w:fldChar w:fldCharType="separate"/>
      </w:r>
      <w:r>
        <w:rPr>
          <w:noProof/>
        </w:rPr>
        <w:t>55</w:t>
      </w:r>
      <w:r>
        <w:rPr>
          <w:noProof/>
        </w:rPr>
        <w:fldChar w:fldCharType="end"/>
      </w:r>
    </w:p>
    <w:p w14:paraId="242F4F36" w14:textId="2DE31B63" w:rsidR="00C40730" w:rsidRDefault="00C40730">
      <w:pPr>
        <w:pStyle w:val="TOC5"/>
        <w:rPr>
          <w:rFonts w:asciiTheme="minorHAnsi" w:eastAsiaTheme="minorEastAsia" w:hAnsiTheme="minorHAnsi" w:cstheme="minorBidi"/>
          <w:noProof/>
          <w:sz w:val="22"/>
          <w:szCs w:val="22"/>
          <w:lang w:val="en-IN" w:eastAsia="ko-KR"/>
        </w:rPr>
      </w:pPr>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_Toc214976664 \h </w:instrText>
      </w:r>
      <w:r>
        <w:rPr>
          <w:noProof/>
        </w:rPr>
      </w:r>
      <w:r>
        <w:rPr>
          <w:noProof/>
        </w:rPr>
        <w:fldChar w:fldCharType="separate"/>
      </w:r>
      <w:r>
        <w:rPr>
          <w:noProof/>
        </w:rPr>
        <w:t>55</w:t>
      </w:r>
      <w:r>
        <w:rPr>
          <w:noProof/>
        </w:rPr>
        <w:fldChar w:fldCharType="end"/>
      </w:r>
    </w:p>
    <w:p w14:paraId="45FE9D7D" w14:textId="245C56C5" w:rsidR="00C40730" w:rsidRDefault="00C40730">
      <w:pPr>
        <w:pStyle w:val="TOC5"/>
        <w:rPr>
          <w:rFonts w:asciiTheme="minorHAnsi" w:eastAsiaTheme="minorEastAsia" w:hAnsiTheme="minorHAnsi" w:cstheme="minorBidi"/>
          <w:noProof/>
          <w:sz w:val="22"/>
          <w:szCs w:val="22"/>
          <w:lang w:val="en-IN" w:eastAsia="ko-KR"/>
        </w:rPr>
      </w:pPr>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_Toc214976665 \h </w:instrText>
      </w:r>
      <w:r>
        <w:rPr>
          <w:noProof/>
        </w:rPr>
      </w:r>
      <w:r>
        <w:rPr>
          <w:noProof/>
        </w:rPr>
        <w:fldChar w:fldCharType="separate"/>
      </w:r>
      <w:r>
        <w:rPr>
          <w:noProof/>
        </w:rPr>
        <w:t>55</w:t>
      </w:r>
      <w:r>
        <w:rPr>
          <w:noProof/>
        </w:rPr>
        <w:fldChar w:fldCharType="end"/>
      </w:r>
    </w:p>
    <w:p w14:paraId="53EC9A34" w14:textId="42EFFAB2" w:rsidR="00C40730" w:rsidRDefault="00C40730">
      <w:pPr>
        <w:pStyle w:val="TOC2"/>
        <w:rPr>
          <w:rFonts w:asciiTheme="minorHAnsi" w:eastAsiaTheme="minorEastAsia" w:hAnsiTheme="minorHAnsi" w:cstheme="minorBidi"/>
          <w:noProof/>
          <w:sz w:val="22"/>
          <w:szCs w:val="22"/>
          <w:lang w:val="en-IN" w:eastAsia="ko-KR"/>
        </w:rPr>
      </w:pPr>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_Toc214976666 \h </w:instrText>
      </w:r>
      <w:r>
        <w:rPr>
          <w:noProof/>
        </w:rPr>
      </w:r>
      <w:r>
        <w:rPr>
          <w:noProof/>
        </w:rPr>
        <w:fldChar w:fldCharType="separate"/>
      </w:r>
      <w:r>
        <w:rPr>
          <w:noProof/>
        </w:rPr>
        <w:t>56</w:t>
      </w:r>
      <w:r>
        <w:rPr>
          <w:noProof/>
        </w:rPr>
        <w:fldChar w:fldCharType="end"/>
      </w:r>
    </w:p>
    <w:p w14:paraId="36E495E8" w14:textId="3C8405FA" w:rsidR="00C40730" w:rsidRDefault="00C40730">
      <w:pPr>
        <w:pStyle w:val="TOC3"/>
        <w:rPr>
          <w:rFonts w:asciiTheme="minorHAnsi" w:eastAsiaTheme="minorEastAsia" w:hAnsiTheme="minorHAnsi" w:cstheme="minorBidi"/>
          <w:noProof/>
          <w:sz w:val="22"/>
          <w:szCs w:val="22"/>
          <w:lang w:val="en-IN" w:eastAsia="ko-KR"/>
        </w:rPr>
      </w:pPr>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_Toc214976667 \h </w:instrText>
      </w:r>
      <w:r>
        <w:rPr>
          <w:noProof/>
        </w:rPr>
      </w:r>
      <w:r>
        <w:rPr>
          <w:noProof/>
        </w:rPr>
        <w:fldChar w:fldCharType="separate"/>
      </w:r>
      <w:r>
        <w:rPr>
          <w:noProof/>
        </w:rPr>
        <w:t>56</w:t>
      </w:r>
      <w:r>
        <w:rPr>
          <w:noProof/>
        </w:rPr>
        <w:fldChar w:fldCharType="end"/>
      </w:r>
    </w:p>
    <w:p w14:paraId="7A57B706" w14:textId="5C859492" w:rsidR="00C40730" w:rsidRDefault="00C40730">
      <w:pPr>
        <w:pStyle w:val="TOC3"/>
        <w:rPr>
          <w:rFonts w:asciiTheme="minorHAnsi" w:eastAsiaTheme="minorEastAsia" w:hAnsiTheme="minorHAnsi" w:cstheme="minorBidi"/>
          <w:noProof/>
          <w:sz w:val="22"/>
          <w:szCs w:val="22"/>
          <w:lang w:val="en-IN" w:eastAsia="ko-KR"/>
        </w:rPr>
      </w:pPr>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_Toc214976668 \h </w:instrText>
      </w:r>
      <w:r>
        <w:rPr>
          <w:noProof/>
        </w:rPr>
      </w:r>
      <w:r>
        <w:rPr>
          <w:noProof/>
        </w:rPr>
        <w:fldChar w:fldCharType="separate"/>
      </w:r>
      <w:r>
        <w:rPr>
          <w:noProof/>
        </w:rPr>
        <w:t>56</w:t>
      </w:r>
      <w:r>
        <w:rPr>
          <w:noProof/>
        </w:rPr>
        <w:fldChar w:fldCharType="end"/>
      </w:r>
    </w:p>
    <w:p w14:paraId="121567E7" w14:textId="2554AC93" w:rsidR="00C40730" w:rsidRDefault="00C40730">
      <w:pPr>
        <w:pStyle w:val="TOC4"/>
        <w:rPr>
          <w:rFonts w:asciiTheme="minorHAnsi" w:eastAsiaTheme="minorEastAsia" w:hAnsiTheme="minorHAnsi" w:cstheme="minorBidi"/>
          <w:noProof/>
          <w:sz w:val="22"/>
          <w:szCs w:val="22"/>
          <w:lang w:val="en-IN" w:eastAsia="ko-KR"/>
        </w:rPr>
      </w:pPr>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_Toc214976669 \h </w:instrText>
      </w:r>
      <w:r>
        <w:rPr>
          <w:noProof/>
        </w:rPr>
      </w:r>
      <w:r>
        <w:rPr>
          <w:noProof/>
        </w:rPr>
        <w:fldChar w:fldCharType="separate"/>
      </w:r>
      <w:r>
        <w:rPr>
          <w:noProof/>
        </w:rPr>
        <w:t>56</w:t>
      </w:r>
      <w:r>
        <w:rPr>
          <w:noProof/>
        </w:rPr>
        <w:fldChar w:fldCharType="end"/>
      </w:r>
    </w:p>
    <w:p w14:paraId="5A3FD32C" w14:textId="634BCFA5"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_Toc214976670 \h </w:instrText>
      </w:r>
      <w:r>
        <w:rPr>
          <w:noProof/>
        </w:rPr>
      </w:r>
      <w:r>
        <w:rPr>
          <w:noProof/>
        </w:rPr>
        <w:fldChar w:fldCharType="separate"/>
      </w:r>
      <w:r>
        <w:rPr>
          <w:noProof/>
        </w:rPr>
        <w:t>56</w:t>
      </w:r>
      <w:r>
        <w:rPr>
          <w:noProof/>
        </w:rPr>
        <w:fldChar w:fldCharType="end"/>
      </w:r>
    </w:p>
    <w:p w14:paraId="5D95190C" w14:textId="41DD7690" w:rsidR="00C40730" w:rsidRDefault="00C40730">
      <w:pPr>
        <w:pStyle w:val="TOC5"/>
        <w:rPr>
          <w:rFonts w:asciiTheme="minorHAnsi" w:eastAsiaTheme="minorEastAsia" w:hAnsiTheme="minorHAnsi" w:cstheme="minorBidi"/>
          <w:noProof/>
          <w:sz w:val="22"/>
          <w:szCs w:val="22"/>
          <w:lang w:val="en-IN" w:eastAsia="ko-KR"/>
        </w:rPr>
      </w:pPr>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_Toc214976671 \h </w:instrText>
      </w:r>
      <w:r>
        <w:rPr>
          <w:noProof/>
        </w:rPr>
      </w:r>
      <w:r>
        <w:rPr>
          <w:noProof/>
        </w:rPr>
        <w:fldChar w:fldCharType="separate"/>
      </w:r>
      <w:r>
        <w:rPr>
          <w:noProof/>
        </w:rPr>
        <w:t>56</w:t>
      </w:r>
      <w:r>
        <w:rPr>
          <w:noProof/>
        </w:rPr>
        <w:fldChar w:fldCharType="end"/>
      </w:r>
    </w:p>
    <w:p w14:paraId="3BEEC7F0" w14:textId="5BFCB77C" w:rsidR="00C40730" w:rsidRDefault="00C40730">
      <w:pPr>
        <w:pStyle w:val="TOC5"/>
        <w:rPr>
          <w:rFonts w:asciiTheme="minorHAnsi" w:eastAsiaTheme="minorEastAsia" w:hAnsiTheme="minorHAnsi" w:cstheme="minorBidi"/>
          <w:noProof/>
          <w:sz w:val="22"/>
          <w:szCs w:val="22"/>
          <w:lang w:val="en-IN" w:eastAsia="ko-KR"/>
        </w:rPr>
      </w:pPr>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_Toc214976672 \h </w:instrText>
      </w:r>
      <w:r>
        <w:rPr>
          <w:noProof/>
        </w:rPr>
      </w:r>
      <w:r>
        <w:rPr>
          <w:noProof/>
        </w:rPr>
        <w:fldChar w:fldCharType="separate"/>
      </w:r>
      <w:r>
        <w:rPr>
          <w:noProof/>
        </w:rPr>
        <w:t>56</w:t>
      </w:r>
      <w:r>
        <w:rPr>
          <w:noProof/>
        </w:rPr>
        <w:fldChar w:fldCharType="end"/>
      </w:r>
    </w:p>
    <w:p w14:paraId="52790F37" w14:textId="6A70EB12" w:rsidR="00C40730" w:rsidRDefault="00C40730">
      <w:pPr>
        <w:pStyle w:val="TOC2"/>
        <w:rPr>
          <w:rFonts w:asciiTheme="minorHAnsi" w:eastAsiaTheme="minorEastAsia" w:hAnsiTheme="minorHAnsi" w:cstheme="minorBidi"/>
          <w:noProof/>
          <w:sz w:val="22"/>
          <w:szCs w:val="22"/>
          <w:lang w:val="en-IN" w:eastAsia="ko-KR"/>
        </w:rPr>
      </w:pPr>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_Toc214976673 \h </w:instrText>
      </w:r>
      <w:r>
        <w:rPr>
          <w:noProof/>
        </w:rPr>
      </w:r>
      <w:r>
        <w:rPr>
          <w:noProof/>
        </w:rPr>
        <w:fldChar w:fldCharType="separate"/>
      </w:r>
      <w:r>
        <w:rPr>
          <w:noProof/>
        </w:rPr>
        <w:t>56</w:t>
      </w:r>
      <w:r>
        <w:rPr>
          <w:noProof/>
        </w:rPr>
        <w:fldChar w:fldCharType="end"/>
      </w:r>
    </w:p>
    <w:p w14:paraId="09498055" w14:textId="60450B8C" w:rsidR="00C40730" w:rsidRDefault="00C40730">
      <w:pPr>
        <w:pStyle w:val="TOC3"/>
        <w:rPr>
          <w:rFonts w:asciiTheme="minorHAnsi" w:eastAsiaTheme="minorEastAsia" w:hAnsiTheme="minorHAnsi" w:cstheme="minorBidi"/>
          <w:noProof/>
          <w:sz w:val="22"/>
          <w:szCs w:val="22"/>
          <w:lang w:val="en-IN" w:eastAsia="ko-KR"/>
        </w:rPr>
      </w:pPr>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_Toc214976674 \h </w:instrText>
      </w:r>
      <w:r>
        <w:rPr>
          <w:noProof/>
        </w:rPr>
      </w:r>
      <w:r>
        <w:rPr>
          <w:noProof/>
        </w:rPr>
        <w:fldChar w:fldCharType="separate"/>
      </w:r>
      <w:r>
        <w:rPr>
          <w:noProof/>
        </w:rPr>
        <w:t>56</w:t>
      </w:r>
      <w:r>
        <w:rPr>
          <w:noProof/>
        </w:rPr>
        <w:fldChar w:fldCharType="end"/>
      </w:r>
    </w:p>
    <w:p w14:paraId="63CCFE11" w14:textId="41E9D2E3" w:rsidR="00C40730" w:rsidRDefault="00C40730">
      <w:pPr>
        <w:pStyle w:val="TOC3"/>
        <w:rPr>
          <w:rFonts w:asciiTheme="minorHAnsi" w:eastAsiaTheme="minorEastAsia" w:hAnsiTheme="minorHAnsi" w:cstheme="minorBidi"/>
          <w:noProof/>
          <w:sz w:val="22"/>
          <w:szCs w:val="22"/>
          <w:lang w:val="en-IN" w:eastAsia="ko-KR"/>
        </w:rPr>
      </w:pPr>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_Toc214976675 \h </w:instrText>
      </w:r>
      <w:r>
        <w:rPr>
          <w:noProof/>
        </w:rPr>
      </w:r>
      <w:r>
        <w:rPr>
          <w:noProof/>
        </w:rPr>
        <w:fldChar w:fldCharType="separate"/>
      </w:r>
      <w:r>
        <w:rPr>
          <w:noProof/>
        </w:rPr>
        <w:t>57</w:t>
      </w:r>
      <w:r>
        <w:rPr>
          <w:noProof/>
        </w:rPr>
        <w:fldChar w:fldCharType="end"/>
      </w:r>
    </w:p>
    <w:p w14:paraId="4A3BAD10" w14:textId="129D1054" w:rsidR="00C40730" w:rsidRDefault="00C40730">
      <w:pPr>
        <w:pStyle w:val="TOC4"/>
        <w:rPr>
          <w:rFonts w:asciiTheme="minorHAnsi" w:eastAsiaTheme="minorEastAsia" w:hAnsiTheme="minorHAnsi" w:cstheme="minorBidi"/>
          <w:noProof/>
          <w:sz w:val="22"/>
          <w:szCs w:val="22"/>
          <w:lang w:val="en-IN" w:eastAsia="ko-KR"/>
        </w:rPr>
      </w:pPr>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_Toc214976676 \h </w:instrText>
      </w:r>
      <w:r>
        <w:rPr>
          <w:noProof/>
        </w:rPr>
      </w:r>
      <w:r>
        <w:rPr>
          <w:noProof/>
        </w:rPr>
        <w:fldChar w:fldCharType="separate"/>
      </w:r>
      <w:r>
        <w:rPr>
          <w:noProof/>
        </w:rPr>
        <w:t>57</w:t>
      </w:r>
      <w:r>
        <w:rPr>
          <w:noProof/>
        </w:rPr>
        <w:fldChar w:fldCharType="end"/>
      </w:r>
    </w:p>
    <w:p w14:paraId="6E6B2550" w14:textId="55B1893E" w:rsidR="00C40730" w:rsidRDefault="00C40730">
      <w:pPr>
        <w:pStyle w:val="TOC4"/>
        <w:rPr>
          <w:rFonts w:asciiTheme="minorHAnsi" w:eastAsiaTheme="minorEastAsia" w:hAnsiTheme="minorHAnsi" w:cstheme="minorBidi"/>
          <w:noProof/>
          <w:sz w:val="22"/>
          <w:szCs w:val="22"/>
          <w:lang w:val="en-IN" w:eastAsia="ko-KR"/>
        </w:rPr>
      </w:pPr>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_Toc214976677 \h </w:instrText>
      </w:r>
      <w:r>
        <w:rPr>
          <w:noProof/>
        </w:rPr>
      </w:r>
      <w:r>
        <w:rPr>
          <w:noProof/>
        </w:rPr>
        <w:fldChar w:fldCharType="separate"/>
      </w:r>
      <w:r>
        <w:rPr>
          <w:noProof/>
        </w:rPr>
        <w:t>57</w:t>
      </w:r>
      <w:r>
        <w:rPr>
          <w:noProof/>
        </w:rPr>
        <w:fldChar w:fldCharType="end"/>
      </w:r>
    </w:p>
    <w:p w14:paraId="1F835A7C" w14:textId="11D6988C" w:rsidR="00C40730" w:rsidRDefault="00C40730">
      <w:pPr>
        <w:pStyle w:val="TOC5"/>
        <w:rPr>
          <w:rFonts w:asciiTheme="minorHAnsi" w:eastAsiaTheme="minorEastAsia" w:hAnsiTheme="minorHAnsi" w:cstheme="minorBidi"/>
          <w:noProof/>
          <w:sz w:val="22"/>
          <w:szCs w:val="22"/>
          <w:lang w:val="en-IN" w:eastAsia="ko-KR"/>
        </w:rPr>
      </w:pPr>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_Toc214976678 \h </w:instrText>
      </w:r>
      <w:r>
        <w:rPr>
          <w:noProof/>
        </w:rPr>
      </w:r>
      <w:r>
        <w:rPr>
          <w:noProof/>
        </w:rPr>
        <w:fldChar w:fldCharType="separate"/>
      </w:r>
      <w:r>
        <w:rPr>
          <w:noProof/>
        </w:rPr>
        <w:t>57</w:t>
      </w:r>
      <w:r>
        <w:rPr>
          <w:noProof/>
        </w:rPr>
        <w:fldChar w:fldCharType="end"/>
      </w:r>
    </w:p>
    <w:p w14:paraId="0D331A98" w14:textId="14420292" w:rsidR="00C40730" w:rsidRDefault="00C40730">
      <w:pPr>
        <w:pStyle w:val="TOC5"/>
        <w:rPr>
          <w:rFonts w:asciiTheme="minorHAnsi" w:eastAsiaTheme="minorEastAsia" w:hAnsiTheme="minorHAnsi" w:cstheme="minorBidi"/>
          <w:noProof/>
          <w:sz w:val="22"/>
          <w:szCs w:val="22"/>
          <w:lang w:val="en-IN" w:eastAsia="ko-KR"/>
        </w:rPr>
      </w:pPr>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_Toc214976679 \h </w:instrText>
      </w:r>
      <w:r>
        <w:rPr>
          <w:noProof/>
        </w:rPr>
      </w:r>
      <w:r>
        <w:rPr>
          <w:noProof/>
        </w:rPr>
        <w:fldChar w:fldCharType="separate"/>
      </w:r>
      <w:r>
        <w:rPr>
          <w:noProof/>
        </w:rPr>
        <w:t>57</w:t>
      </w:r>
      <w:r>
        <w:rPr>
          <w:noProof/>
        </w:rPr>
        <w:fldChar w:fldCharType="end"/>
      </w:r>
    </w:p>
    <w:p w14:paraId="7C9000FF" w14:textId="77B0C83F" w:rsidR="00C40730" w:rsidRDefault="00C40730">
      <w:pPr>
        <w:pStyle w:val="TOC2"/>
        <w:rPr>
          <w:rFonts w:asciiTheme="minorHAnsi" w:eastAsiaTheme="minorEastAsia" w:hAnsiTheme="minorHAnsi" w:cstheme="minorBidi"/>
          <w:noProof/>
          <w:sz w:val="22"/>
          <w:szCs w:val="22"/>
          <w:lang w:val="en-IN" w:eastAsia="ko-KR"/>
        </w:rPr>
      </w:pPr>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_Toc214976680 \h </w:instrText>
      </w:r>
      <w:r>
        <w:rPr>
          <w:noProof/>
        </w:rPr>
      </w:r>
      <w:r>
        <w:rPr>
          <w:noProof/>
        </w:rPr>
        <w:fldChar w:fldCharType="separate"/>
      </w:r>
      <w:r>
        <w:rPr>
          <w:noProof/>
        </w:rPr>
        <w:t>57</w:t>
      </w:r>
      <w:r>
        <w:rPr>
          <w:noProof/>
        </w:rPr>
        <w:fldChar w:fldCharType="end"/>
      </w:r>
    </w:p>
    <w:p w14:paraId="3B83374A" w14:textId="04D1A66F" w:rsidR="00C40730" w:rsidRDefault="00C40730">
      <w:pPr>
        <w:pStyle w:val="TOC3"/>
        <w:rPr>
          <w:rFonts w:asciiTheme="minorHAnsi" w:eastAsiaTheme="minorEastAsia" w:hAnsiTheme="minorHAnsi" w:cstheme="minorBidi"/>
          <w:noProof/>
          <w:sz w:val="22"/>
          <w:szCs w:val="22"/>
          <w:lang w:val="en-IN" w:eastAsia="ko-KR"/>
        </w:rPr>
      </w:pPr>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_Toc214976681 \h </w:instrText>
      </w:r>
      <w:r>
        <w:rPr>
          <w:noProof/>
        </w:rPr>
      </w:r>
      <w:r>
        <w:rPr>
          <w:noProof/>
        </w:rPr>
        <w:fldChar w:fldCharType="separate"/>
      </w:r>
      <w:r>
        <w:rPr>
          <w:noProof/>
        </w:rPr>
        <w:t>57</w:t>
      </w:r>
      <w:r>
        <w:rPr>
          <w:noProof/>
        </w:rPr>
        <w:fldChar w:fldCharType="end"/>
      </w:r>
    </w:p>
    <w:p w14:paraId="33ECE714" w14:textId="0EBD32DC" w:rsidR="00C40730" w:rsidRDefault="00C40730">
      <w:pPr>
        <w:pStyle w:val="TOC3"/>
        <w:rPr>
          <w:rFonts w:asciiTheme="minorHAnsi" w:eastAsiaTheme="minorEastAsia" w:hAnsiTheme="minorHAnsi" w:cstheme="minorBidi"/>
          <w:noProof/>
          <w:sz w:val="22"/>
          <w:szCs w:val="22"/>
          <w:lang w:val="en-IN" w:eastAsia="ko-KR"/>
        </w:rPr>
      </w:pPr>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_Toc214976682 \h </w:instrText>
      </w:r>
      <w:r>
        <w:rPr>
          <w:noProof/>
        </w:rPr>
      </w:r>
      <w:r>
        <w:rPr>
          <w:noProof/>
        </w:rPr>
        <w:fldChar w:fldCharType="separate"/>
      </w:r>
      <w:r>
        <w:rPr>
          <w:noProof/>
        </w:rPr>
        <w:t>58</w:t>
      </w:r>
      <w:r>
        <w:rPr>
          <w:noProof/>
        </w:rPr>
        <w:fldChar w:fldCharType="end"/>
      </w:r>
    </w:p>
    <w:p w14:paraId="2269B1E6" w14:textId="319CAEF2" w:rsidR="00C40730" w:rsidRDefault="00C40730">
      <w:pPr>
        <w:pStyle w:val="TOC4"/>
        <w:rPr>
          <w:rFonts w:asciiTheme="minorHAnsi" w:eastAsiaTheme="minorEastAsia" w:hAnsiTheme="minorHAnsi" w:cstheme="minorBidi"/>
          <w:noProof/>
          <w:sz w:val="22"/>
          <w:szCs w:val="22"/>
          <w:lang w:val="en-IN" w:eastAsia="ko-KR"/>
        </w:rPr>
      </w:pPr>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_Toc214976683 \h </w:instrText>
      </w:r>
      <w:r>
        <w:rPr>
          <w:noProof/>
        </w:rPr>
      </w:r>
      <w:r>
        <w:rPr>
          <w:noProof/>
        </w:rPr>
        <w:fldChar w:fldCharType="separate"/>
      </w:r>
      <w:r>
        <w:rPr>
          <w:noProof/>
        </w:rPr>
        <w:t>58</w:t>
      </w:r>
      <w:r>
        <w:rPr>
          <w:noProof/>
        </w:rPr>
        <w:fldChar w:fldCharType="end"/>
      </w:r>
    </w:p>
    <w:p w14:paraId="4BDA90E8" w14:textId="0D581248" w:rsidR="00C40730" w:rsidRDefault="00C40730">
      <w:pPr>
        <w:pStyle w:val="TOC4"/>
        <w:rPr>
          <w:rFonts w:asciiTheme="minorHAnsi" w:eastAsiaTheme="minorEastAsia" w:hAnsiTheme="minorHAnsi" w:cstheme="minorBidi"/>
          <w:noProof/>
          <w:sz w:val="22"/>
          <w:szCs w:val="22"/>
          <w:lang w:val="en-IN" w:eastAsia="ko-KR"/>
        </w:rPr>
      </w:pPr>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_Toc214976684 \h </w:instrText>
      </w:r>
      <w:r>
        <w:rPr>
          <w:noProof/>
        </w:rPr>
      </w:r>
      <w:r>
        <w:rPr>
          <w:noProof/>
        </w:rPr>
        <w:fldChar w:fldCharType="separate"/>
      </w:r>
      <w:r>
        <w:rPr>
          <w:noProof/>
        </w:rPr>
        <w:t>58</w:t>
      </w:r>
      <w:r>
        <w:rPr>
          <w:noProof/>
        </w:rPr>
        <w:fldChar w:fldCharType="end"/>
      </w:r>
    </w:p>
    <w:p w14:paraId="1AF5F1A5" w14:textId="51A4F564" w:rsidR="00C40730" w:rsidRDefault="00C40730">
      <w:pPr>
        <w:pStyle w:val="TOC5"/>
        <w:rPr>
          <w:rFonts w:asciiTheme="minorHAnsi" w:eastAsiaTheme="minorEastAsia" w:hAnsiTheme="minorHAnsi" w:cstheme="minorBidi"/>
          <w:noProof/>
          <w:sz w:val="22"/>
          <w:szCs w:val="22"/>
          <w:lang w:val="en-IN" w:eastAsia="ko-KR"/>
        </w:rPr>
      </w:pPr>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_Toc214976685 \h </w:instrText>
      </w:r>
      <w:r>
        <w:rPr>
          <w:noProof/>
        </w:rPr>
      </w:r>
      <w:r>
        <w:rPr>
          <w:noProof/>
        </w:rPr>
        <w:fldChar w:fldCharType="separate"/>
      </w:r>
      <w:r>
        <w:rPr>
          <w:noProof/>
        </w:rPr>
        <w:t>58</w:t>
      </w:r>
      <w:r>
        <w:rPr>
          <w:noProof/>
        </w:rPr>
        <w:fldChar w:fldCharType="end"/>
      </w:r>
    </w:p>
    <w:p w14:paraId="684406DA" w14:textId="625FC13C" w:rsidR="00C40730" w:rsidRDefault="00C40730">
      <w:pPr>
        <w:pStyle w:val="TOC5"/>
        <w:rPr>
          <w:rFonts w:asciiTheme="minorHAnsi" w:eastAsiaTheme="minorEastAsia" w:hAnsiTheme="minorHAnsi" w:cstheme="minorBidi"/>
          <w:noProof/>
          <w:sz w:val="22"/>
          <w:szCs w:val="22"/>
          <w:lang w:val="en-IN" w:eastAsia="ko-KR"/>
        </w:rPr>
      </w:pPr>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_Toc214976686 \h </w:instrText>
      </w:r>
      <w:r>
        <w:rPr>
          <w:noProof/>
        </w:rPr>
      </w:r>
      <w:r>
        <w:rPr>
          <w:noProof/>
        </w:rPr>
        <w:fldChar w:fldCharType="separate"/>
      </w:r>
      <w:r>
        <w:rPr>
          <w:noProof/>
        </w:rPr>
        <w:t>58</w:t>
      </w:r>
      <w:r>
        <w:rPr>
          <w:noProof/>
        </w:rPr>
        <w:fldChar w:fldCharType="end"/>
      </w:r>
    </w:p>
    <w:p w14:paraId="14C7D714" w14:textId="324AA9CB" w:rsidR="00C40730" w:rsidRDefault="00C40730">
      <w:pPr>
        <w:pStyle w:val="TOC5"/>
        <w:rPr>
          <w:rFonts w:asciiTheme="minorHAnsi" w:eastAsiaTheme="minorEastAsia" w:hAnsiTheme="minorHAnsi" w:cstheme="minorBidi"/>
          <w:noProof/>
          <w:sz w:val="22"/>
          <w:szCs w:val="22"/>
          <w:lang w:val="en-IN" w:eastAsia="ko-KR"/>
        </w:rPr>
      </w:pPr>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_Toc214976687 \h </w:instrText>
      </w:r>
      <w:r>
        <w:rPr>
          <w:noProof/>
        </w:rPr>
      </w:r>
      <w:r>
        <w:rPr>
          <w:noProof/>
        </w:rPr>
        <w:fldChar w:fldCharType="separate"/>
      </w:r>
      <w:r>
        <w:rPr>
          <w:noProof/>
        </w:rPr>
        <w:t>58</w:t>
      </w:r>
      <w:r>
        <w:rPr>
          <w:noProof/>
        </w:rPr>
        <w:fldChar w:fldCharType="end"/>
      </w:r>
    </w:p>
    <w:p w14:paraId="5192D3BC" w14:textId="14DF775B" w:rsidR="00C40730" w:rsidRDefault="00C40730">
      <w:pPr>
        <w:pStyle w:val="TOC5"/>
        <w:rPr>
          <w:rFonts w:asciiTheme="minorHAnsi" w:eastAsiaTheme="minorEastAsia" w:hAnsiTheme="minorHAnsi" w:cstheme="minorBidi"/>
          <w:noProof/>
          <w:sz w:val="22"/>
          <w:szCs w:val="22"/>
          <w:lang w:val="en-IN" w:eastAsia="ko-KR"/>
        </w:rPr>
      </w:pPr>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_Toc214976688 \h </w:instrText>
      </w:r>
      <w:r>
        <w:rPr>
          <w:noProof/>
        </w:rPr>
      </w:r>
      <w:r>
        <w:rPr>
          <w:noProof/>
        </w:rPr>
        <w:fldChar w:fldCharType="separate"/>
      </w:r>
      <w:r>
        <w:rPr>
          <w:noProof/>
        </w:rPr>
        <w:t>59</w:t>
      </w:r>
      <w:r>
        <w:rPr>
          <w:noProof/>
        </w:rPr>
        <w:fldChar w:fldCharType="end"/>
      </w:r>
    </w:p>
    <w:p w14:paraId="08D1B95A" w14:textId="689387DD" w:rsidR="00C40730" w:rsidRDefault="00C40730">
      <w:pPr>
        <w:pStyle w:val="TOC5"/>
        <w:rPr>
          <w:rFonts w:asciiTheme="minorHAnsi" w:eastAsiaTheme="minorEastAsia" w:hAnsiTheme="minorHAnsi" w:cstheme="minorBidi"/>
          <w:noProof/>
          <w:sz w:val="22"/>
          <w:szCs w:val="22"/>
          <w:lang w:val="en-IN" w:eastAsia="ko-KR"/>
        </w:rPr>
      </w:pPr>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4809BF">
        <w:rPr>
          <w:noProof/>
          <w:lang w:val="en-US"/>
        </w:rPr>
        <w:t>tri</w:t>
      </w:r>
      <w:r w:rsidRPr="004809BF">
        <w:rPr>
          <w:noProof/>
          <w:lang w:val="en-US" w:eastAsia="zh-CN"/>
        </w:rPr>
        <w:t>e</w:t>
      </w:r>
      <w:r w:rsidRPr="004809BF">
        <w:rPr>
          <w:noProof/>
          <w:lang w:val="en-US"/>
        </w:rPr>
        <w:t>val</w:t>
      </w:r>
      <w:r>
        <w:rPr>
          <w:noProof/>
        </w:rPr>
        <w:tab/>
      </w:r>
      <w:r>
        <w:rPr>
          <w:noProof/>
        </w:rPr>
        <w:fldChar w:fldCharType="begin"/>
      </w:r>
      <w:r>
        <w:rPr>
          <w:noProof/>
        </w:rPr>
        <w:instrText xml:space="preserve"> PAGEREF _Toc214976689 \h </w:instrText>
      </w:r>
      <w:r>
        <w:rPr>
          <w:noProof/>
        </w:rPr>
      </w:r>
      <w:r>
        <w:rPr>
          <w:noProof/>
        </w:rPr>
        <w:fldChar w:fldCharType="separate"/>
      </w:r>
      <w:r>
        <w:rPr>
          <w:noProof/>
        </w:rPr>
        <w:t>59</w:t>
      </w:r>
      <w:r>
        <w:rPr>
          <w:noProof/>
        </w:rPr>
        <w:fldChar w:fldCharType="end"/>
      </w:r>
    </w:p>
    <w:p w14:paraId="70C0744E" w14:textId="59DB5B3A"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5.16</w:t>
      </w:r>
      <w:r>
        <w:rPr>
          <w:rFonts w:asciiTheme="minorHAnsi" w:eastAsiaTheme="minorEastAsia" w:hAnsiTheme="minorHAnsi" w:cstheme="minorBidi"/>
          <w:noProof/>
          <w:sz w:val="22"/>
          <w:szCs w:val="22"/>
          <w:lang w:val="en-IN" w:eastAsia="ko-KR"/>
        </w:rPr>
        <w:tab/>
      </w:r>
      <w:r w:rsidRPr="004809BF">
        <w:rPr>
          <w:noProof/>
          <w:lang w:val="en-US"/>
        </w:rPr>
        <w:t>Eees_EASInformationProvisioning Service</w:t>
      </w:r>
      <w:r>
        <w:rPr>
          <w:noProof/>
        </w:rPr>
        <w:tab/>
      </w:r>
      <w:r>
        <w:rPr>
          <w:noProof/>
        </w:rPr>
        <w:fldChar w:fldCharType="begin"/>
      </w:r>
      <w:r>
        <w:rPr>
          <w:noProof/>
        </w:rPr>
        <w:instrText xml:space="preserve"> PAGEREF _Toc214976690 \h </w:instrText>
      </w:r>
      <w:r>
        <w:rPr>
          <w:noProof/>
        </w:rPr>
      </w:r>
      <w:r>
        <w:rPr>
          <w:noProof/>
        </w:rPr>
        <w:fldChar w:fldCharType="separate"/>
      </w:r>
      <w:r>
        <w:rPr>
          <w:noProof/>
        </w:rPr>
        <w:t>60</w:t>
      </w:r>
      <w:r>
        <w:rPr>
          <w:noProof/>
        </w:rPr>
        <w:fldChar w:fldCharType="end"/>
      </w:r>
    </w:p>
    <w:p w14:paraId="223AC089" w14:textId="1458BEBE" w:rsidR="00C40730" w:rsidRDefault="00C40730">
      <w:pPr>
        <w:pStyle w:val="TOC3"/>
        <w:rPr>
          <w:rFonts w:asciiTheme="minorHAnsi" w:eastAsiaTheme="minorEastAsia" w:hAnsiTheme="minorHAnsi" w:cstheme="minorBidi"/>
          <w:noProof/>
          <w:sz w:val="22"/>
          <w:szCs w:val="22"/>
          <w:lang w:val="en-IN" w:eastAsia="ko-KR"/>
        </w:rPr>
      </w:pPr>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_Toc214976691 \h </w:instrText>
      </w:r>
      <w:r>
        <w:rPr>
          <w:noProof/>
        </w:rPr>
      </w:r>
      <w:r>
        <w:rPr>
          <w:noProof/>
        </w:rPr>
        <w:fldChar w:fldCharType="separate"/>
      </w:r>
      <w:r>
        <w:rPr>
          <w:noProof/>
        </w:rPr>
        <w:t>60</w:t>
      </w:r>
      <w:r>
        <w:rPr>
          <w:noProof/>
        </w:rPr>
        <w:fldChar w:fldCharType="end"/>
      </w:r>
    </w:p>
    <w:p w14:paraId="42F90656" w14:textId="16323EF3" w:rsidR="00C40730" w:rsidRDefault="00C40730">
      <w:pPr>
        <w:pStyle w:val="TOC3"/>
        <w:rPr>
          <w:rFonts w:asciiTheme="minorHAnsi" w:eastAsiaTheme="minorEastAsia" w:hAnsiTheme="minorHAnsi" w:cstheme="minorBidi"/>
          <w:noProof/>
          <w:sz w:val="22"/>
          <w:szCs w:val="22"/>
          <w:lang w:val="en-IN" w:eastAsia="ko-KR"/>
        </w:rPr>
      </w:pPr>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_Toc214976692 \h </w:instrText>
      </w:r>
      <w:r>
        <w:rPr>
          <w:noProof/>
        </w:rPr>
      </w:r>
      <w:r>
        <w:rPr>
          <w:noProof/>
        </w:rPr>
        <w:fldChar w:fldCharType="separate"/>
      </w:r>
      <w:r>
        <w:rPr>
          <w:noProof/>
        </w:rPr>
        <w:t>60</w:t>
      </w:r>
      <w:r>
        <w:rPr>
          <w:noProof/>
        </w:rPr>
        <w:fldChar w:fldCharType="end"/>
      </w:r>
    </w:p>
    <w:p w14:paraId="6674DE6B" w14:textId="530EA92E" w:rsidR="00C40730" w:rsidRDefault="00C40730">
      <w:pPr>
        <w:pStyle w:val="TOC4"/>
        <w:rPr>
          <w:rFonts w:asciiTheme="minorHAnsi" w:eastAsiaTheme="minorEastAsia" w:hAnsiTheme="minorHAnsi" w:cstheme="minorBidi"/>
          <w:noProof/>
          <w:sz w:val="22"/>
          <w:szCs w:val="22"/>
          <w:lang w:val="en-IN" w:eastAsia="ko-KR"/>
        </w:rPr>
      </w:pPr>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_Toc214976693 \h </w:instrText>
      </w:r>
      <w:r>
        <w:rPr>
          <w:noProof/>
        </w:rPr>
      </w:r>
      <w:r>
        <w:rPr>
          <w:noProof/>
        </w:rPr>
        <w:fldChar w:fldCharType="separate"/>
      </w:r>
      <w:r>
        <w:rPr>
          <w:noProof/>
        </w:rPr>
        <w:t>60</w:t>
      </w:r>
      <w:r>
        <w:rPr>
          <w:noProof/>
        </w:rPr>
        <w:fldChar w:fldCharType="end"/>
      </w:r>
    </w:p>
    <w:p w14:paraId="2C858C29" w14:textId="4179EA5C" w:rsidR="00C40730" w:rsidRDefault="00C40730">
      <w:pPr>
        <w:pStyle w:val="TOC4"/>
        <w:rPr>
          <w:rFonts w:asciiTheme="minorHAnsi" w:eastAsiaTheme="minorEastAsia" w:hAnsiTheme="minorHAnsi" w:cstheme="minorBidi"/>
          <w:noProof/>
          <w:sz w:val="22"/>
          <w:szCs w:val="22"/>
          <w:lang w:val="en-IN" w:eastAsia="ko-KR"/>
        </w:rPr>
      </w:pPr>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_Toc214976694 \h </w:instrText>
      </w:r>
      <w:r>
        <w:rPr>
          <w:noProof/>
        </w:rPr>
      </w:r>
      <w:r>
        <w:rPr>
          <w:noProof/>
        </w:rPr>
        <w:fldChar w:fldCharType="separate"/>
      </w:r>
      <w:r>
        <w:rPr>
          <w:noProof/>
        </w:rPr>
        <w:t>60</w:t>
      </w:r>
      <w:r>
        <w:rPr>
          <w:noProof/>
        </w:rPr>
        <w:fldChar w:fldCharType="end"/>
      </w:r>
    </w:p>
    <w:p w14:paraId="1A5EB9D8" w14:textId="77A9A061" w:rsidR="00C40730" w:rsidRDefault="00C40730">
      <w:pPr>
        <w:pStyle w:val="TOC5"/>
        <w:rPr>
          <w:rFonts w:asciiTheme="minorHAnsi" w:eastAsiaTheme="minorEastAsia" w:hAnsiTheme="minorHAnsi" w:cstheme="minorBidi"/>
          <w:noProof/>
          <w:sz w:val="22"/>
          <w:szCs w:val="22"/>
          <w:lang w:val="en-IN" w:eastAsia="ko-KR"/>
        </w:rPr>
      </w:pPr>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_Toc214976695 \h </w:instrText>
      </w:r>
      <w:r>
        <w:rPr>
          <w:noProof/>
        </w:rPr>
      </w:r>
      <w:r>
        <w:rPr>
          <w:noProof/>
        </w:rPr>
        <w:fldChar w:fldCharType="separate"/>
      </w:r>
      <w:r>
        <w:rPr>
          <w:noProof/>
        </w:rPr>
        <w:t>60</w:t>
      </w:r>
      <w:r>
        <w:rPr>
          <w:noProof/>
        </w:rPr>
        <w:fldChar w:fldCharType="end"/>
      </w:r>
    </w:p>
    <w:p w14:paraId="3F0C48BE" w14:textId="1E4713B1" w:rsidR="00C40730" w:rsidRDefault="00C40730">
      <w:pPr>
        <w:pStyle w:val="TOC5"/>
        <w:rPr>
          <w:rFonts w:asciiTheme="minorHAnsi" w:eastAsiaTheme="minorEastAsia" w:hAnsiTheme="minorHAnsi" w:cstheme="minorBidi"/>
          <w:noProof/>
          <w:sz w:val="22"/>
          <w:szCs w:val="22"/>
          <w:lang w:val="en-IN" w:eastAsia="ko-KR"/>
        </w:rPr>
      </w:pPr>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_Toc214976696 \h </w:instrText>
      </w:r>
      <w:r>
        <w:rPr>
          <w:noProof/>
        </w:rPr>
      </w:r>
      <w:r>
        <w:rPr>
          <w:noProof/>
        </w:rPr>
        <w:fldChar w:fldCharType="separate"/>
      </w:r>
      <w:r>
        <w:rPr>
          <w:noProof/>
        </w:rPr>
        <w:t>60</w:t>
      </w:r>
      <w:r>
        <w:rPr>
          <w:noProof/>
        </w:rPr>
        <w:fldChar w:fldCharType="end"/>
      </w:r>
    </w:p>
    <w:p w14:paraId="554F807B" w14:textId="512480E7" w:rsidR="00C40730" w:rsidRDefault="00C40730">
      <w:pPr>
        <w:pStyle w:val="TOC1"/>
        <w:rPr>
          <w:rFonts w:asciiTheme="minorHAnsi" w:eastAsiaTheme="minorEastAsia" w:hAnsiTheme="minorHAnsi" w:cstheme="minorBidi"/>
          <w:noProof/>
          <w:szCs w:val="22"/>
          <w:lang w:val="en-IN" w:eastAsia="ko-KR"/>
        </w:rPr>
      </w:pPr>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_Toc214976697 \h </w:instrText>
      </w:r>
      <w:r>
        <w:rPr>
          <w:noProof/>
        </w:rPr>
      </w:r>
      <w:r>
        <w:rPr>
          <w:noProof/>
        </w:rPr>
        <w:fldChar w:fldCharType="separate"/>
      </w:r>
      <w:r>
        <w:rPr>
          <w:noProof/>
        </w:rPr>
        <w:t>61</w:t>
      </w:r>
      <w:r>
        <w:rPr>
          <w:noProof/>
        </w:rPr>
        <w:fldChar w:fldCharType="end"/>
      </w:r>
    </w:p>
    <w:p w14:paraId="6600D841" w14:textId="591AB10F" w:rsidR="00C40730" w:rsidRDefault="00C40730">
      <w:pPr>
        <w:pStyle w:val="TOC2"/>
        <w:rPr>
          <w:rFonts w:asciiTheme="minorHAnsi" w:eastAsiaTheme="minorEastAsia" w:hAnsiTheme="minorHAnsi" w:cstheme="minorBidi"/>
          <w:noProof/>
          <w:sz w:val="22"/>
          <w:szCs w:val="22"/>
          <w:lang w:val="en-IN" w:eastAsia="ko-KR"/>
        </w:rPr>
      </w:pPr>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_Toc214976698 \h </w:instrText>
      </w:r>
      <w:r>
        <w:rPr>
          <w:noProof/>
        </w:rPr>
      </w:r>
      <w:r>
        <w:rPr>
          <w:noProof/>
        </w:rPr>
        <w:fldChar w:fldCharType="separate"/>
      </w:r>
      <w:r>
        <w:rPr>
          <w:noProof/>
        </w:rPr>
        <w:t>61</w:t>
      </w:r>
      <w:r>
        <w:rPr>
          <w:noProof/>
        </w:rPr>
        <w:fldChar w:fldCharType="end"/>
      </w:r>
    </w:p>
    <w:p w14:paraId="49753331" w14:textId="3DCE7689" w:rsidR="00C40730" w:rsidRDefault="00C40730">
      <w:pPr>
        <w:pStyle w:val="TOC2"/>
        <w:rPr>
          <w:rFonts w:asciiTheme="minorHAnsi" w:eastAsiaTheme="minorEastAsia" w:hAnsiTheme="minorHAnsi" w:cstheme="minorBidi"/>
          <w:noProof/>
          <w:sz w:val="22"/>
          <w:szCs w:val="22"/>
          <w:lang w:val="en-IN" w:eastAsia="ko-KR"/>
        </w:rPr>
      </w:pPr>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_Toc214976699 \h </w:instrText>
      </w:r>
      <w:r>
        <w:rPr>
          <w:noProof/>
        </w:rPr>
      </w:r>
      <w:r>
        <w:rPr>
          <w:noProof/>
        </w:rPr>
        <w:fldChar w:fldCharType="separate"/>
      </w:r>
      <w:r>
        <w:rPr>
          <w:noProof/>
        </w:rPr>
        <w:t>62</w:t>
      </w:r>
      <w:r>
        <w:rPr>
          <w:noProof/>
        </w:rPr>
        <w:fldChar w:fldCharType="end"/>
      </w:r>
    </w:p>
    <w:p w14:paraId="3039C920" w14:textId="0836F02D" w:rsidR="00C40730" w:rsidRDefault="00C40730">
      <w:pPr>
        <w:pStyle w:val="TOC3"/>
        <w:rPr>
          <w:rFonts w:asciiTheme="minorHAnsi" w:eastAsiaTheme="minorEastAsia" w:hAnsiTheme="minorHAnsi" w:cstheme="minorBidi"/>
          <w:noProof/>
          <w:sz w:val="22"/>
          <w:szCs w:val="22"/>
          <w:lang w:val="en-IN" w:eastAsia="ko-KR"/>
        </w:rPr>
      </w:pPr>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_Toc214976700 \h </w:instrText>
      </w:r>
      <w:r>
        <w:rPr>
          <w:noProof/>
        </w:rPr>
      </w:r>
      <w:r>
        <w:rPr>
          <w:noProof/>
        </w:rPr>
        <w:fldChar w:fldCharType="separate"/>
      </w:r>
      <w:r>
        <w:rPr>
          <w:noProof/>
        </w:rPr>
        <w:t>62</w:t>
      </w:r>
      <w:r>
        <w:rPr>
          <w:noProof/>
        </w:rPr>
        <w:fldChar w:fldCharType="end"/>
      </w:r>
    </w:p>
    <w:p w14:paraId="33E5A0CD" w14:textId="3200A28E" w:rsidR="00C40730" w:rsidRDefault="00C40730">
      <w:pPr>
        <w:pStyle w:val="TOC3"/>
        <w:rPr>
          <w:rFonts w:asciiTheme="minorHAnsi" w:eastAsiaTheme="minorEastAsia" w:hAnsiTheme="minorHAnsi" w:cstheme="minorBidi"/>
          <w:noProof/>
          <w:sz w:val="22"/>
          <w:szCs w:val="22"/>
          <w:lang w:val="en-IN" w:eastAsia="ko-KR"/>
        </w:rPr>
      </w:pPr>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_Toc214976701 \h </w:instrText>
      </w:r>
      <w:r>
        <w:rPr>
          <w:noProof/>
        </w:rPr>
      </w:r>
      <w:r>
        <w:rPr>
          <w:noProof/>
        </w:rPr>
        <w:fldChar w:fldCharType="separate"/>
      </w:r>
      <w:r>
        <w:rPr>
          <w:noProof/>
        </w:rPr>
        <w:t>62</w:t>
      </w:r>
      <w:r>
        <w:rPr>
          <w:noProof/>
        </w:rPr>
        <w:fldChar w:fldCharType="end"/>
      </w:r>
    </w:p>
    <w:p w14:paraId="0B569997" w14:textId="38C2597E" w:rsidR="00C40730" w:rsidRDefault="00C40730">
      <w:pPr>
        <w:pStyle w:val="TOC4"/>
        <w:rPr>
          <w:rFonts w:asciiTheme="minorHAnsi" w:eastAsiaTheme="minorEastAsia" w:hAnsiTheme="minorHAnsi" w:cstheme="minorBidi"/>
          <w:noProof/>
          <w:sz w:val="22"/>
          <w:szCs w:val="22"/>
          <w:lang w:val="en-IN" w:eastAsia="ko-KR"/>
        </w:rPr>
      </w:pPr>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_Toc214976702 \h </w:instrText>
      </w:r>
      <w:r>
        <w:rPr>
          <w:noProof/>
        </w:rPr>
      </w:r>
      <w:r>
        <w:rPr>
          <w:noProof/>
        </w:rPr>
        <w:fldChar w:fldCharType="separate"/>
      </w:r>
      <w:r>
        <w:rPr>
          <w:noProof/>
        </w:rPr>
        <w:t>62</w:t>
      </w:r>
      <w:r>
        <w:rPr>
          <w:noProof/>
        </w:rPr>
        <w:fldChar w:fldCharType="end"/>
      </w:r>
    </w:p>
    <w:p w14:paraId="144EE36A" w14:textId="3208333E" w:rsidR="00C40730" w:rsidRDefault="00C40730">
      <w:pPr>
        <w:pStyle w:val="TOC4"/>
        <w:rPr>
          <w:rFonts w:asciiTheme="minorHAnsi" w:eastAsiaTheme="minorEastAsia" w:hAnsiTheme="minorHAnsi" w:cstheme="minorBidi"/>
          <w:noProof/>
          <w:sz w:val="22"/>
          <w:szCs w:val="22"/>
          <w:lang w:val="en-IN" w:eastAsia="ko-KR"/>
        </w:rPr>
      </w:pPr>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_Toc214976703 \h </w:instrText>
      </w:r>
      <w:r>
        <w:rPr>
          <w:noProof/>
        </w:rPr>
      </w:r>
      <w:r>
        <w:rPr>
          <w:noProof/>
        </w:rPr>
        <w:fldChar w:fldCharType="separate"/>
      </w:r>
      <w:r>
        <w:rPr>
          <w:noProof/>
        </w:rPr>
        <w:t>62</w:t>
      </w:r>
      <w:r>
        <w:rPr>
          <w:noProof/>
        </w:rPr>
        <w:fldChar w:fldCharType="end"/>
      </w:r>
    </w:p>
    <w:p w14:paraId="31771DC5" w14:textId="2ADB778C" w:rsidR="00C40730" w:rsidRDefault="00C40730">
      <w:pPr>
        <w:pStyle w:val="TOC5"/>
        <w:rPr>
          <w:rFonts w:asciiTheme="minorHAnsi" w:eastAsiaTheme="minorEastAsia" w:hAnsiTheme="minorHAnsi" w:cstheme="minorBidi"/>
          <w:noProof/>
          <w:sz w:val="22"/>
          <w:szCs w:val="22"/>
          <w:lang w:val="en-IN" w:eastAsia="ko-KR"/>
        </w:rPr>
      </w:pPr>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_Toc214976704 \h </w:instrText>
      </w:r>
      <w:r>
        <w:rPr>
          <w:noProof/>
        </w:rPr>
      </w:r>
      <w:r>
        <w:rPr>
          <w:noProof/>
        </w:rPr>
        <w:fldChar w:fldCharType="separate"/>
      </w:r>
      <w:r>
        <w:rPr>
          <w:noProof/>
        </w:rPr>
        <w:t>62</w:t>
      </w:r>
      <w:r>
        <w:rPr>
          <w:noProof/>
        </w:rPr>
        <w:fldChar w:fldCharType="end"/>
      </w:r>
    </w:p>
    <w:p w14:paraId="41BDD440" w14:textId="3FF49D87" w:rsidR="00C40730" w:rsidRDefault="00C40730">
      <w:pPr>
        <w:pStyle w:val="TOC5"/>
        <w:rPr>
          <w:rFonts w:asciiTheme="minorHAnsi" w:eastAsiaTheme="minorEastAsia" w:hAnsiTheme="minorHAnsi" w:cstheme="minorBidi"/>
          <w:noProof/>
          <w:sz w:val="22"/>
          <w:szCs w:val="22"/>
          <w:lang w:val="en-IN" w:eastAsia="ko-KR"/>
        </w:rPr>
      </w:pPr>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_Toc214976705 \h </w:instrText>
      </w:r>
      <w:r>
        <w:rPr>
          <w:noProof/>
        </w:rPr>
      </w:r>
      <w:r>
        <w:rPr>
          <w:noProof/>
        </w:rPr>
        <w:fldChar w:fldCharType="separate"/>
      </w:r>
      <w:r>
        <w:rPr>
          <w:noProof/>
        </w:rPr>
        <w:t>62</w:t>
      </w:r>
      <w:r>
        <w:rPr>
          <w:noProof/>
        </w:rPr>
        <w:fldChar w:fldCharType="end"/>
      </w:r>
    </w:p>
    <w:p w14:paraId="2A84723E" w14:textId="6343AED0" w:rsidR="00C40730" w:rsidRDefault="00C40730">
      <w:pPr>
        <w:pStyle w:val="TOC4"/>
        <w:rPr>
          <w:rFonts w:asciiTheme="minorHAnsi" w:eastAsiaTheme="minorEastAsia" w:hAnsiTheme="minorHAnsi" w:cstheme="minorBidi"/>
          <w:noProof/>
          <w:sz w:val="22"/>
          <w:szCs w:val="22"/>
          <w:lang w:val="en-IN" w:eastAsia="ko-KR"/>
        </w:rPr>
      </w:pPr>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_Toc214976706 \h </w:instrText>
      </w:r>
      <w:r>
        <w:rPr>
          <w:noProof/>
        </w:rPr>
      </w:r>
      <w:r>
        <w:rPr>
          <w:noProof/>
        </w:rPr>
        <w:fldChar w:fldCharType="separate"/>
      </w:r>
      <w:r>
        <w:rPr>
          <w:noProof/>
        </w:rPr>
        <w:t>63</w:t>
      </w:r>
      <w:r>
        <w:rPr>
          <w:noProof/>
        </w:rPr>
        <w:fldChar w:fldCharType="end"/>
      </w:r>
    </w:p>
    <w:p w14:paraId="361F89F1" w14:textId="2977C634" w:rsidR="00C40730" w:rsidRDefault="00C40730">
      <w:pPr>
        <w:pStyle w:val="TOC5"/>
        <w:rPr>
          <w:rFonts w:asciiTheme="minorHAnsi" w:eastAsiaTheme="minorEastAsia" w:hAnsiTheme="minorHAnsi" w:cstheme="minorBidi"/>
          <w:noProof/>
          <w:sz w:val="22"/>
          <w:szCs w:val="22"/>
          <w:lang w:val="en-IN" w:eastAsia="ko-KR"/>
        </w:rPr>
      </w:pPr>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_Toc214976707 \h </w:instrText>
      </w:r>
      <w:r>
        <w:rPr>
          <w:noProof/>
        </w:rPr>
      </w:r>
      <w:r>
        <w:rPr>
          <w:noProof/>
        </w:rPr>
        <w:fldChar w:fldCharType="separate"/>
      </w:r>
      <w:r>
        <w:rPr>
          <w:noProof/>
        </w:rPr>
        <w:t>63</w:t>
      </w:r>
      <w:r>
        <w:rPr>
          <w:noProof/>
        </w:rPr>
        <w:fldChar w:fldCharType="end"/>
      </w:r>
    </w:p>
    <w:p w14:paraId="72FBBF16" w14:textId="44A29FE8" w:rsidR="00C40730" w:rsidRDefault="00C40730">
      <w:pPr>
        <w:pStyle w:val="TOC5"/>
        <w:rPr>
          <w:rFonts w:asciiTheme="minorHAnsi" w:eastAsiaTheme="minorEastAsia" w:hAnsiTheme="minorHAnsi" w:cstheme="minorBidi"/>
          <w:noProof/>
          <w:sz w:val="22"/>
          <w:szCs w:val="22"/>
          <w:lang w:val="en-IN" w:eastAsia="ko-KR"/>
        </w:rPr>
      </w:pPr>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_Toc214976708 \h </w:instrText>
      </w:r>
      <w:r>
        <w:rPr>
          <w:noProof/>
        </w:rPr>
      </w:r>
      <w:r>
        <w:rPr>
          <w:noProof/>
        </w:rPr>
        <w:fldChar w:fldCharType="separate"/>
      </w:r>
      <w:r>
        <w:rPr>
          <w:noProof/>
        </w:rPr>
        <w:t>63</w:t>
      </w:r>
      <w:r>
        <w:rPr>
          <w:noProof/>
        </w:rPr>
        <w:fldChar w:fldCharType="end"/>
      </w:r>
    </w:p>
    <w:p w14:paraId="3EDE9558" w14:textId="357DF841" w:rsidR="00C40730" w:rsidRDefault="00C40730">
      <w:pPr>
        <w:pStyle w:val="TOC4"/>
        <w:rPr>
          <w:rFonts w:asciiTheme="minorHAnsi" w:eastAsiaTheme="minorEastAsia" w:hAnsiTheme="minorHAnsi" w:cstheme="minorBidi"/>
          <w:noProof/>
          <w:sz w:val="22"/>
          <w:szCs w:val="22"/>
          <w:lang w:val="en-IN" w:eastAsia="ko-KR"/>
        </w:rPr>
      </w:pPr>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_Toc214976709 \h </w:instrText>
      </w:r>
      <w:r>
        <w:rPr>
          <w:noProof/>
        </w:rPr>
      </w:r>
      <w:r>
        <w:rPr>
          <w:noProof/>
        </w:rPr>
        <w:fldChar w:fldCharType="separate"/>
      </w:r>
      <w:r>
        <w:rPr>
          <w:noProof/>
        </w:rPr>
        <w:t>63</w:t>
      </w:r>
      <w:r>
        <w:rPr>
          <w:noProof/>
        </w:rPr>
        <w:fldChar w:fldCharType="end"/>
      </w:r>
    </w:p>
    <w:p w14:paraId="7C142F9A" w14:textId="0539C922" w:rsidR="00C40730" w:rsidRDefault="00C40730">
      <w:pPr>
        <w:pStyle w:val="TOC5"/>
        <w:rPr>
          <w:rFonts w:asciiTheme="minorHAnsi" w:eastAsiaTheme="minorEastAsia" w:hAnsiTheme="minorHAnsi" w:cstheme="minorBidi"/>
          <w:noProof/>
          <w:sz w:val="22"/>
          <w:szCs w:val="22"/>
          <w:lang w:val="en-IN" w:eastAsia="ko-KR"/>
        </w:rPr>
      </w:pPr>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_Toc214976710 \h </w:instrText>
      </w:r>
      <w:r>
        <w:rPr>
          <w:noProof/>
        </w:rPr>
      </w:r>
      <w:r>
        <w:rPr>
          <w:noProof/>
        </w:rPr>
        <w:fldChar w:fldCharType="separate"/>
      </w:r>
      <w:r>
        <w:rPr>
          <w:noProof/>
        </w:rPr>
        <w:t>63</w:t>
      </w:r>
      <w:r>
        <w:rPr>
          <w:noProof/>
        </w:rPr>
        <w:fldChar w:fldCharType="end"/>
      </w:r>
    </w:p>
    <w:p w14:paraId="2D731098" w14:textId="49E47138" w:rsidR="00C40730" w:rsidRDefault="00C40730">
      <w:pPr>
        <w:pStyle w:val="TOC5"/>
        <w:rPr>
          <w:rFonts w:asciiTheme="minorHAnsi" w:eastAsiaTheme="minorEastAsia" w:hAnsiTheme="minorHAnsi" w:cstheme="minorBidi"/>
          <w:noProof/>
          <w:sz w:val="22"/>
          <w:szCs w:val="22"/>
          <w:lang w:val="en-IN" w:eastAsia="ko-KR"/>
        </w:rPr>
      </w:pPr>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_Toc214976711 \h </w:instrText>
      </w:r>
      <w:r>
        <w:rPr>
          <w:noProof/>
        </w:rPr>
      </w:r>
      <w:r>
        <w:rPr>
          <w:noProof/>
        </w:rPr>
        <w:fldChar w:fldCharType="separate"/>
      </w:r>
      <w:r>
        <w:rPr>
          <w:noProof/>
        </w:rPr>
        <w:t>64</w:t>
      </w:r>
      <w:r>
        <w:rPr>
          <w:noProof/>
        </w:rPr>
        <w:fldChar w:fldCharType="end"/>
      </w:r>
    </w:p>
    <w:p w14:paraId="3250758E" w14:textId="07F83C2E" w:rsidR="00C40730" w:rsidRDefault="00C40730">
      <w:pPr>
        <w:pStyle w:val="TOC2"/>
        <w:rPr>
          <w:rFonts w:asciiTheme="minorHAnsi" w:eastAsiaTheme="minorEastAsia" w:hAnsiTheme="minorHAnsi" w:cstheme="minorBidi"/>
          <w:noProof/>
          <w:sz w:val="22"/>
          <w:szCs w:val="22"/>
          <w:lang w:val="en-IN" w:eastAsia="ko-KR"/>
        </w:rPr>
      </w:pPr>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_Toc214976712 \h </w:instrText>
      </w:r>
      <w:r>
        <w:rPr>
          <w:noProof/>
        </w:rPr>
      </w:r>
      <w:r>
        <w:rPr>
          <w:noProof/>
        </w:rPr>
        <w:fldChar w:fldCharType="separate"/>
      </w:r>
      <w:r>
        <w:rPr>
          <w:noProof/>
        </w:rPr>
        <w:t>64</w:t>
      </w:r>
      <w:r>
        <w:rPr>
          <w:noProof/>
        </w:rPr>
        <w:fldChar w:fldCharType="end"/>
      </w:r>
    </w:p>
    <w:p w14:paraId="53BA965C" w14:textId="58D6DF8D" w:rsidR="00C40730" w:rsidRDefault="00C40730">
      <w:pPr>
        <w:pStyle w:val="TOC3"/>
        <w:rPr>
          <w:rFonts w:asciiTheme="minorHAnsi" w:eastAsiaTheme="minorEastAsia" w:hAnsiTheme="minorHAnsi" w:cstheme="minorBidi"/>
          <w:noProof/>
          <w:sz w:val="22"/>
          <w:szCs w:val="22"/>
          <w:lang w:val="en-IN" w:eastAsia="ko-KR"/>
        </w:rPr>
      </w:pPr>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_Toc214976713 \h </w:instrText>
      </w:r>
      <w:r>
        <w:rPr>
          <w:noProof/>
        </w:rPr>
      </w:r>
      <w:r>
        <w:rPr>
          <w:noProof/>
        </w:rPr>
        <w:fldChar w:fldCharType="separate"/>
      </w:r>
      <w:r>
        <w:rPr>
          <w:noProof/>
        </w:rPr>
        <w:t>64</w:t>
      </w:r>
      <w:r>
        <w:rPr>
          <w:noProof/>
        </w:rPr>
        <w:fldChar w:fldCharType="end"/>
      </w:r>
    </w:p>
    <w:p w14:paraId="38273617" w14:textId="3E6A0F4F" w:rsidR="00C40730" w:rsidRDefault="00C40730">
      <w:pPr>
        <w:pStyle w:val="TOC3"/>
        <w:rPr>
          <w:rFonts w:asciiTheme="minorHAnsi" w:eastAsiaTheme="minorEastAsia" w:hAnsiTheme="minorHAnsi" w:cstheme="minorBidi"/>
          <w:noProof/>
          <w:sz w:val="22"/>
          <w:szCs w:val="22"/>
          <w:lang w:val="en-IN" w:eastAsia="ko-KR"/>
        </w:rPr>
      </w:pPr>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_Toc214976714 \h </w:instrText>
      </w:r>
      <w:r>
        <w:rPr>
          <w:noProof/>
        </w:rPr>
      </w:r>
      <w:r>
        <w:rPr>
          <w:noProof/>
        </w:rPr>
        <w:fldChar w:fldCharType="separate"/>
      </w:r>
      <w:r>
        <w:rPr>
          <w:noProof/>
        </w:rPr>
        <w:t>64</w:t>
      </w:r>
      <w:r>
        <w:rPr>
          <w:noProof/>
        </w:rPr>
        <w:fldChar w:fldCharType="end"/>
      </w:r>
    </w:p>
    <w:p w14:paraId="5352F50F" w14:textId="657A188D" w:rsidR="00C40730" w:rsidRDefault="00C40730">
      <w:pPr>
        <w:pStyle w:val="TOC4"/>
        <w:rPr>
          <w:rFonts w:asciiTheme="minorHAnsi" w:eastAsiaTheme="minorEastAsia" w:hAnsiTheme="minorHAnsi" w:cstheme="minorBidi"/>
          <w:noProof/>
          <w:sz w:val="22"/>
          <w:szCs w:val="22"/>
          <w:lang w:val="en-IN" w:eastAsia="ko-KR"/>
        </w:rPr>
      </w:pPr>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_Toc214976715 \h </w:instrText>
      </w:r>
      <w:r>
        <w:rPr>
          <w:noProof/>
        </w:rPr>
      </w:r>
      <w:r>
        <w:rPr>
          <w:noProof/>
        </w:rPr>
        <w:fldChar w:fldCharType="separate"/>
      </w:r>
      <w:r>
        <w:rPr>
          <w:noProof/>
        </w:rPr>
        <w:t>64</w:t>
      </w:r>
      <w:r>
        <w:rPr>
          <w:noProof/>
        </w:rPr>
        <w:fldChar w:fldCharType="end"/>
      </w:r>
    </w:p>
    <w:p w14:paraId="30901F16" w14:textId="53016B0B" w:rsidR="00C40730" w:rsidRDefault="00C40730">
      <w:pPr>
        <w:pStyle w:val="TOC4"/>
        <w:rPr>
          <w:rFonts w:asciiTheme="minorHAnsi" w:eastAsiaTheme="minorEastAsia" w:hAnsiTheme="minorHAnsi" w:cstheme="minorBidi"/>
          <w:noProof/>
          <w:sz w:val="22"/>
          <w:szCs w:val="22"/>
          <w:lang w:val="en-IN" w:eastAsia="ko-KR"/>
        </w:rPr>
      </w:pPr>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_Toc214976716 \h </w:instrText>
      </w:r>
      <w:r>
        <w:rPr>
          <w:noProof/>
        </w:rPr>
      </w:r>
      <w:r>
        <w:rPr>
          <w:noProof/>
        </w:rPr>
        <w:fldChar w:fldCharType="separate"/>
      </w:r>
      <w:r>
        <w:rPr>
          <w:noProof/>
        </w:rPr>
        <w:t>64</w:t>
      </w:r>
      <w:r>
        <w:rPr>
          <w:noProof/>
        </w:rPr>
        <w:fldChar w:fldCharType="end"/>
      </w:r>
    </w:p>
    <w:p w14:paraId="24055248" w14:textId="721ADCE4" w:rsidR="00C40730" w:rsidRDefault="00C40730">
      <w:pPr>
        <w:pStyle w:val="TOC5"/>
        <w:rPr>
          <w:rFonts w:asciiTheme="minorHAnsi" w:eastAsiaTheme="minorEastAsia" w:hAnsiTheme="minorHAnsi" w:cstheme="minorBidi"/>
          <w:noProof/>
          <w:sz w:val="22"/>
          <w:szCs w:val="22"/>
          <w:lang w:val="en-IN" w:eastAsia="ko-KR"/>
        </w:rPr>
      </w:pPr>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_Toc214976717 \h </w:instrText>
      </w:r>
      <w:r>
        <w:rPr>
          <w:noProof/>
        </w:rPr>
      </w:r>
      <w:r>
        <w:rPr>
          <w:noProof/>
        </w:rPr>
        <w:fldChar w:fldCharType="separate"/>
      </w:r>
      <w:r>
        <w:rPr>
          <w:noProof/>
        </w:rPr>
        <w:t>64</w:t>
      </w:r>
      <w:r>
        <w:rPr>
          <w:noProof/>
        </w:rPr>
        <w:fldChar w:fldCharType="end"/>
      </w:r>
    </w:p>
    <w:p w14:paraId="7B324BF9" w14:textId="0514308D" w:rsidR="00C40730" w:rsidRDefault="00C40730">
      <w:pPr>
        <w:pStyle w:val="TOC5"/>
        <w:rPr>
          <w:rFonts w:asciiTheme="minorHAnsi" w:eastAsiaTheme="minorEastAsia" w:hAnsiTheme="minorHAnsi" w:cstheme="minorBidi"/>
          <w:noProof/>
          <w:sz w:val="22"/>
          <w:szCs w:val="22"/>
          <w:lang w:val="en-IN" w:eastAsia="ko-KR"/>
        </w:rPr>
      </w:pPr>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_Toc214976718 \h </w:instrText>
      </w:r>
      <w:r>
        <w:rPr>
          <w:noProof/>
        </w:rPr>
      </w:r>
      <w:r>
        <w:rPr>
          <w:noProof/>
        </w:rPr>
        <w:fldChar w:fldCharType="separate"/>
      </w:r>
      <w:r>
        <w:rPr>
          <w:noProof/>
        </w:rPr>
        <w:t>64</w:t>
      </w:r>
      <w:r>
        <w:rPr>
          <w:noProof/>
        </w:rPr>
        <w:fldChar w:fldCharType="end"/>
      </w:r>
    </w:p>
    <w:p w14:paraId="53999C06" w14:textId="0B9EC754" w:rsidR="00C40730" w:rsidRDefault="00C40730">
      <w:pPr>
        <w:pStyle w:val="TOC2"/>
        <w:rPr>
          <w:rFonts w:asciiTheme="minorHAnsi" w:eastAsiaTheme="minorEastAsia" w:hAnsiTheme="minorHAnsi" w:cstheme="minorBidi"/>
          <w:noProof/>
          <w:sz w:val="22"/>
          <w:szCs w:val="22"/>
          <w:lang w:val="en-IN" w:eastAsia="ko-KR"/>
        </w:rPr>
      </w:pPr>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_Toc214976719 \h </w:instrText>
      </w:r>
      <w:r>
        <w:rPr>
          <w:noProof/>
        </w:rPr>
      </w:r>
      <w:r>
        <w:rPr>
          <w:noProof/>
        </w:rPr>
        <w:fldChar w:fldCharType="separate"/>
      </w:r>
      <w:r>
        <w:rPr>
          <w:noProof/>
        </w:rPr>
        <w:t>65</w:t>
      </w:r>
      <w:r>
        <w:rPr>
          <w:noProof/>
        </w:rPr>
        <w:fldChar w:fldCharType="end"/>
      </w:r>
    </w:p>
    <w:p w14:paraId="470362BA" w14:textId="02829FCA" w:rsidR="00C40730" w:rsidRDefault="00C40730">
      <w:pPr>
        <w:pStyle w:val="TOC3"/>
        <w:rPr>
          <w:rFonts w:asciiTheme="minorHAnsi" w:eastAsiaTheme="minorEastAsia" w:hAnsiTheme="minorHAnsi" w:cstheme="minorBidi"/>
          <w:noProof/>
          <w:sz w:val="22"/>
          <w:szCs w:val="22"/>
          <w:lang w:val="en-IN" w:eastAsia="ko-KR"/>
        </w:rPr>
      </w:pPr>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_Toc214976720 \h </w:instrText>
      </w:r>
      <w:r>
        <w:rPr>
          <w:noProof/>
        </w:rPr>
      </w:r>
      <w:r>
        <w:rPr>
          <w:noProof/>
        </w:rPr>
        <w:fldChar w:fldCharType="separate"/>
      </w:r>
      <w:r>
        <w:rPr>
          <w:noProof/>
        </w:rPr>
        <w:t>65</w:t>
      </w:r>
      <w:r>
        <w:rPr>
          <w:noProof/>
        </w:rPr>
        <w:fldChar w:fldCharType="end"/>
      </w:r>
    </w:p>
    <w:p w14:paraId="67EF5D86" w14:textId="240011FB" w:rsidR="00C40730" w:rsidRDefault="00C40730">
      <w:pPr>
        <w:pStyle w:val="TOC3"/>
        <w:rPr>
          <w:rFonts w:asciiTheme="minorHAnsi" w:eastAsiaTheme="minorEastAsia" w:hAnsiTheme="minorHAnsi" w:cstheme="minorBidi"/>
          <w:noProof/>
          <w:sz w:val="22"/>
          <w:szCs w:val="22"/>
          <w:lang w:val="en-IN" w:eastAsia="ko-KR"/>
        </w:rPr>
      </w:pPr>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_Toc214976721 \h </w:instrText>
      </w:r>
      <w:r>
        <w:rPr>
          <w:noProof/>
        </w:rPr>
      </w:r>
      <w:r>
        <w:rPr>
          <w:noProof/>
        </w:rPr>
        <w:fldChar w:fldCharType="separate"/>
      </w:r>
      <w:r>
        <w:rPr>
          <w:noProof/>
        </w:rPr>
        <w:t>65</w:t>
      </w:r>
      <w:r>
        <w:rPr>
          <w:noProof/>
        </w:rPr>
        <w:fldChar w:fldCharType="end"/>
      </w:r>
    </w:p>
    <w:p w14:paraId="64E3C35B" w14:textId="00C7B5A6" w:rsidR="00C40730" w:rsidRDefault="00C40730">
      <w:pPr>
        <w:pStyle w:val="TOC4"/>
        <w:rPr>
          <w:rFonts w:asciiTheme="minorHAnsi" w:eastAsiaTheme="minorEastAsia" w:hAnsiTheme="minorHAnsi" w:cstheme="minorBidi"/>
          <w:noProof/>
          <w:sz w:val="22"/>
          <w:szCs w:val="22"/>
          <w:lang w:val="en-IN" w:eastAsia="ko-KR"/>
        </w:rPr>
      </w:pPr>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_Toc214976722 \h </w:instrText>
      </w:r>
      <w:r>
        <w:rPr>
          <w:noProof/>
        </w:rPr>
      </w:r>
      <w:r>
        <w:rPr>
          <w:noProof/>
        </w:rPr>
        <w:fldChar w:fldCharType="separate"/>
      </w:r>
      <w:r>
        <w:rPr>
          <w:noProof/>
        </w:rPr>
        <w:t>65</w:t>
      </w:r>
      <w:r>
        <w:rPr>
          <w:noProof/>
        </w:rPr>
        <w:fldChar w:fldCharType="end"/>
      </w:r>
    </w:p>
    <w:p w14:paraId="10CA668F" w14:textId="56E8A08F" w:rsidR="00C40730" w:rsidRDefault="00C40730">
      <w:pPr>
        <w:pStyle w:val="TOC4"/>
        <w:rPr>
          <w:rFonts w:asciiTheme="minorHAnsi" w:eastAsiaTheme="minorEastAsia" w:hAnsiTheme="minorHAnsi" w:cstheme="minorBidi"/>
          <w:noProof/>
          <w:sz w:val="22"/>
          <w:szCs w:val="22"/>
          <w:lang w:val="en-IN" w:eastAsia="ko-KR"/>
        </w:rPr>
      </w:pPr>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_Toc214976723 \h </w:instrText>
      </w:r>
      <w:r>
        <w:rPr>
          <w:noProof/>
        </w:rPr>
      </w:r>
      <w:r>
        <w:rPr>
          <w:noProof/>
        </w:rPr>
        <w:fldChar w:fldCharType="separate"/>
      </w:r>
      <w:r>
        <w:rPr>
          <w:noProof/>
        </w:rPr>
        <w:t>66</w:t>
      </w:r>
      <w:r>
        <w:rPr>
          <w:noProof/>
        </w:rPr>
        <w:fldChar w:fldCharType="end"/>
      </w:r>
    </w:p>
    <w:p w14:paraId="3FCD3006" w14:textId="12AF50E5" w:rsidR="00C40730" w:rsidRDefault="00C40730">
      <w:pPr>
        <w:pStyle w:val="TOC5"/>
        <w:rPr>
          <w:rFonts w:asciiTheme="minorHAnsi" w:eastAsiaTheme="minorEastAsia" w:hAnsiTheme="minorHAnsi" w:cstheme="minorBidi"/>
          <w:noProof/>
          <w:sz w:val="22"/>
          <w:szCs w:val="22"/>
          <w:lang w:val="en-IN" w:eastAsia="ko-KR"/>
        </w:rPr>
      </w:pPr>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_Toc214976724 \h </w:instrText>
      </w:r>
      <w:r>
        <w:rPr>
          <w:noProof/>
        </w:rPr>
      </w:r>
      <w:r>
        <w:rPr>
          <w:noProof/>
        </w:rPr>
        <w:fldChar w:fldCharType="separate"/>
      </w:r>
      <w:r>
        <w:rPr>
          <w:noProof/>
        </w:rPr>
        <w:t>66</w:t>
      </w:r>
      <w:r>
        <w:rPr>
          <w:noProof/>
        </w:rPr>
        <w:fldChar w:fldCharType="end"/>
      </w:r>
    </w:p>
    <w:p w14:paraId="3DB8393C" w14:textId="5E7E12DA" w:rsidR="00C40730" w:rsidRDefault="00C40730">
      <w:pPr>
        <w:pStyle w:val="TOC5"/>
        <w:rPr>
          <w:rFonts w:asciiTheme="minorHAnsi" w:eastAsiaTheme="minorEastAsia" w:hAnsiTheme="minorHAnsi" w:cstheme="minorBidi"/>
          <w:noProof/>
          <w:sz w:val="22"/>
          <w:szCs w:val="22"/>
          <w:lang w:val="en-IN" w:eastAsia="ko-KR"/>
        </w:rPr>
      </w:pPr>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_Toc214976725 \h </w:instrText>
      </w:r>
      <w:r>
        <w:rPr>
          <w:noProof/>
        </w:rPr>
      </w:r>
      <w:r>
        <w:rPr>
          <w:noProof/>
        </w:rPr>
        <w:fldChar w:fldCharType="separate"/>
      </w:r>
      <w:r>
        <w:rPr>
          <w:noProof/>
        </w:rPr>
        <w:t>66</w:t>
      </w:r>
      <w:r>
        <w:rPr>
          <w:noProof/>
        </w:rPr>
        <w:fldChar w:fldCharType="end"/>
      </w:r>
    </w:p>
    <w:p w14:paraId="5F789194" w14:textId="6AE0CA68" w:rsidR="00C40730" w:rsidRDefault="00C40730">
      <w:pPr>
        <w:pStyle w:val="TOC4"/>
        <w:rPr>
          <w:rFonts w:asciiTheme="minorHAnsi" w:eastAsiaTheme="minorEastAsia" w:hAnsiTheme="minorHAnsi" w:cstheme="minorBidi"/>
          <w:noProof/>
          <w:sz w:val="22"/>
          <w:szCs w:val="22"/>
          <w:lang w:val="en-IN" w:eastAsia="ko-KR"/>
        </w:rPr>
      </w:pPr>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_Toc214976726 \h </w:instrText>
      </w:r>
      <w:r>
        <w:rPr>
          <w:noProof/>
        </w:rPr>
      </w:r>
      <w:r>
        <w:rPr>
          <w:noProof/>
        </w:rPr>
        <w:fldChar w:fldCharType="separate"/>
      </w:r>
      <w:r>
        <w:rPr>
          <w:noProof/>
        </w:rPr>
        <w:t>66</w:t>
      </w:r>
      <w:r>
        <w:rPr>
          <w:noProof/>
        </w:rPr>
        <w:fldChar w:fldCharType="end"/>
      </w:r>
    </w:p>
    <w:p w14:paraId="2F75D25A" w14:textId="10216ECB" w:rsidR="00C40730" w:rsidRDefault="00C40730">
      <w:pPr>
        <w:pStyle w:val="TOC5"/>
        <w:rPr>
          <w:rFonts w:asciiTheme="minorHAnsi" w:eastAsiaTheme="minorEastAsia" w:hAnsiTheme="minorHAnsi" w:cstheme="minorBidi"/>
          <w:noProof/>
          <w:sz w:val="22"/>
          <w:szCs w:val="22"/>
          <w:lang w:val="en-IN" w:eastAsia="ko-KR"/>
        </w:rPr>
      </w:pPr>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_Toc214976727 \h </w:instrText>
      </w:r>
      <w:r>
        <w:rPr>
          <w:noProof/>
        </w:rPr>
      </w:r>
      <w:r>
        <w:rPr>
          <w:noProof/>
        </w:rPr>
        <w:fldChar w:fldCharType="separate"/>
      </w:r>
      <w:r>
        <w:rPr>
          <w:noProof/>
        </w:rPr>
        <w:t>66</w:t>
      </w:r>
      <w:r>
        <w:rPr>
          <w:noProof/>
        </w:rPr>
        <w:fldChar w:fldCharType="end"/>
      </w:r>
    </w:p>
    <w:p w14:paraId="56139CA3" w14:textId="2D667C88" w:rsidR="00C40730" w:rsidRDefault="00C40730">
      <w:pPr>
        <w:pStyle w:val="TOC5"/>
        <w:rPr>
          <w:rFonts w:asciiTheme="minorHAnsi" w:eastAsiaTheme="minorEastAsia" w:hAnsiTheme="minorHAnsi" w:cstheme="minorBidi"/>
          <w:noProof/>
          <w:sz w:val="22"/>
          <w:szCs w:val="22"/>
          <w:lang w:val="en-IN" w:eastAsia="ko-KR"/>
        </w:rPr>
      </w:pPr>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_Toc214976728 \h </w:instrText>
      </w:r>
      <w:r>
        <w:rPr>
          <w:noProof/>
        </w:rPr>
      </w:r>
      <w:r>
        <w:rPr>
          <w:noProof/>
        </w:rPr>
        <w:fldChar w:fldCharType="separate"/>
      </w:r>
      <w:r>
        <w:rPr>
          <w:noProof/>
        </w:rPr>
        <w:t>66</w:t>
      </w:r>
      <w:r>
        <w:rPr>
          <w:noProof/>
        </w:rPr>
        <w:fldChar w:fldCharType="end"/>
      </w:r>
    </w:p>
    <w:p w14:paraId="496D002B" w14:textId="64749FD0" w:rsidR="00C40730" w:rsidRDefault="00C40730">
      <w:pPr>
        <w:pStyle w:val="TOC4"/>
        <w:rPr>
          <w:rFonts w:asciiTheme="minorHAnsi" w:eastAsiaTheme="minorEastAsia" w:hAnsiTheme="minorHAnsi" w:cstheme="minorBidi"/>
          <w:noProof/>
          <w:sz w:val="22"/>
          <w:szCs w:val="22"/>
          <w:lang w:val="en-IN" w:eastAsia="ko-KR"/>
        </w:rPr>
      </w:pPr>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_Toc214976729 \h </w:instrText>
      </w:r>
      <w:r>
        <w:rPr>
          <w:noProof/>
        </w:rPr>
      </w:r>
      <w:r>
        <w:rPr>
          <w:noProof/>
        </w:rPr>
        <w:fldChar w:fldCharType="separate"/>
      </w:r>
      <w:r>
        <w:rPr>
          <w:noProof/>
        </w:rPr>
        <w:t>67</w:t>
      </w:r>
      <w:r>
        <w:rPr>
          <w:noProof/>
        </w:rPr>
        <w:fldChar w:fldCharType="end"/>
      </w:r>
    </w:p>
    <w:p w14:paraId="75AC3B1F" w14:textId="61234920"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_Toc214976730 \h </w:instrText>
      </w:r>
      <w:r>
        <w:rPr>
          <w:noProof/>
        </w:rPr>
      </w:r>
      <w:r>
        <w:rPr>
          <w:noProof/>
        </w:rPr>
        <w:fldChar w:fldCharType="separate"/>
      </w:r>
      <w:r>
        <w:rPr>
          <w:noProof/>
        </w:rPr>
        <w:t>67</w:t>
      </w:r>
      <w:r>
        <w:rPr>
          <w:noProof/>
        </w:rPr>
        <w:fldChar w:fldCharType="end"/>
      </w:r>
    </w:p>
    <w:p w14:paraId="6B651BBB" w14:textId="6DF29426" w:rsidR="00C40730" w:rsidRDefault="00C40730">
      <w:pPr>
        <w:pStyle w:val="TOC5"/>
        <w:rPr>
          <w:rFonts w:asciiTheme="minorHAnsi" w:eastAsiaTheme="minorEastAsia" w:hAnsiTheme="minorHAnsi" w:cstheme="minorBidi"/>
          <w:noProof/>
          <w:sz w:val="22"/>
          <w:szCs w:val="22"/>
          <w:lang w:val="en-IN" w:eastAsia="ko-KR"/>
        </w:rPr>
      </w:pPr>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_Toc214976731 \h </w:instrText>
      </w:r>
      <w:r>
        <w:rPr>
          <w:noProof/>
        </w:rPr>
      </w:r>
      <w:r>
        <w:rPr>
          <w:noProof/>
        </w:rPr>
        <w:fldChar w:fldCharType="separate"/>
      </w:r>
      <w:r>
        <w:rPr>
          <w:noProof/>
        </w:rPr>
        <w:t>67</w:t>
      </w:r>
      <w:r>
        <w:rPr>
          <w:noProof/>
        </w:rPr>
        <w:fldChar w:fldCharType="end"/>
      </w:r>
    </w:p>
    <w:p w14:paraId="20E5BE5C" w14:textId="71D67967" w:rsidR="00C40730" w:rsidRDefault="00C40730">
      <w:pPr>
        <w:pStyle w:val="TOC4"/>
        <w:rPr>
          <w:rFonts w:asciiTheme="minorHAnsi" w:eastAsiaTheme="minorEastAsia" w:hAnsiTheme="minorHAnsi" w:cstheme="minorBidi"/>
          <w:noProof/>
          <w:sz w:val="22"/>
          <w:szCs w:val="22"/>
          <w:lang w:val="en-IN" w:eastAsia="ko-KR"/>
        </w:rPr>
      </w:pPr>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_Toc214976732 \h </w:instrText>
      </w:r>
      <w:r>
        <w:rPr>
          <w:noProof/>
        </w:rPr>
      </w:r>
      <w:r>
        <w:rPr>
          <w:noProof/>
        </w:rPr>
        <w:fldChar w:fldCharType="separate"/>
      </w:r>
      <w:r>
        <w:rPr>
          <w:noProof/>
        </w:rPr>
        <w:t>67</w:t>
      </w:r>
      <w:r>
        <w:rPr>
          <w:noProof/>
        </w:rPr>
        <w:fldChar w:fldCharType="end"/>
      </w:r>
    </w:p>
    <w:p w14:paraId="28C498C7" w14:textId="60345301" w:rsidR="00C40730" w:rsidRDefault="00C40730">
      <w:pPr>
        <w:pStyle w:val="TOC5"/>
        <w:rPr>
          <w:rFonts w:asciiTheme="minorHAnsi" w:eastAsiaTheme="minorEastAsia" w:hAnsiTheme="minorHAnsi" w:cstheme="minorBidi"/>
          <w:noProof/>
          <w:sz w:val="22"/>
          <w:szCs w:val="22"/>
          <w:lang w:val="en-IN" w:eastAsia="ko-KR"/>
        </w:rPr>
      </w:pPr>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_Toc214976733 \h </w:instrText>
      </w:r>
      <w:r>
        <w:rPr>
          <w:noProof/>
        </w:rPr>
      </w:r>
      <w:r>
        <w:rPr>
          <w:noProof/>
        </w:rPr>
        <w:fldChar w:fldCharType="separate"/>
      </w:r>
      <w:r>
        <w:rPr>
          <w:noProof/>
        </w:rPr>
        <w:t>67</w:t>
      </w:r>
      <w:r>
        <w:rPr>
          <w:noProof/>
        </w:rPr>
        <w:fldChar w:fldCharType="end"/>
      </w:r>
    </w:p>
    <w:p w14:paraId="1925DD77" w14:textId="1E9F4FE0" w:rsidR="00C40730" w:rsidRDefault="00C40730">
      <w:pPr>
        <w:pStyle w:val="TOC5"/>
        <w:rPr>
          <w:rFonts w:asciiTheme="minorHAnsi" w:eastAsiaTheme="minorEastAsia" w:hAnsiTheme="minorHAnsi" w:cstheme="minorBidi"/>
          <w:noProof/>
          <w:sz w:val="22"/>
          <w:szCs w:val="22"/>
          <w:lang w:val="en-IN" w:eastAsia="ko-KR"/>
        </w:rPr>
      </w:pPr>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_Toc214976734 \h </w:instrText>
      </w:r>
      <w:r>
        <w:rPr>
          <w:noProof/>
        </w:rPr>
      </w:r>
      <w:r>
        <w:rPr>
          <w:noProof/>
        </w:rPr>
        <w:fldChar w:fldCharType="separate"/>
      </w:r>
      <w:r>
        <w:rPr>
          <w:noProof/>
        </w:rPr>
        <w:t>68</w:t>
      </w:r>
      <w:r>
        <w:rPr>
          <w:noProof/>
        </w:rPr>
        <w:fldChar w:fldCharType="end"/>
      </w:r>
    </w:p>
    <w:p w14:paraId="5CADE988" w14:textId="357D01AD" w:rsidR="00C40730" w:rsidRDefault="00C40730">
      <w:pPr>
        <w:pStyle w:val="TOC2"/>
        <w:rPr>
          <w:rFonts w:asciiTheme="minorHAnsi" w:eastAsiaTheme="minorEastAsia" w:hAnsiTheme="minorHAnsi" w:cstheme="minorBidi"/>
          <w:noProof/>
          <w:sz w:val="22"/>
          <w:szCs w:val="22"/>
          <w:lang w:val="en-IN" w:eastAsia="ko-KR"/>
        </w:rPr>
      </w:pPr>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_Toc214976735 \h </w:instrText>
      </w:r>
      <w:r>
        <w:rPr>
          <w:noProof/>
        </w:rPr>
      </w:r>
      <w:r>
        <w:rPr>
          <w:noProof/>
        </w:rPr>
        <w:fldChar w:fldCharType="separate"/>
      </w:r>
      <w:r>
        <w:rPr>
          <w:noProof/>
        </w:rPr>
        <w:t>68</w:t>
      </w:r>
      <w:r>
        <w:rPr>
          <w:noProof/>
        </w:rPr>
        <w:fldChar w:fldCharType="end"/>
      </w:r>
    </w:p>
    <w:p w14:paraId="16E4F54E" w14:textId="5EC10208" w:rsidR="00C40730" w:rsidRDefault="00C40730">
      <w:pPr>
        <w:pStyle w:val="TOC3"/>
        <w:rPr>
          <w:rFonts w:asciiTheme="minorHAnsi" w:eastAsiaTheme="minorEastAsia" w:hAnsiTheme="minorHAnsi" w:cstheme="minorBidi"/>
          <w:noProof/>
          <w:sz w:val="22"/>
          <w:szCs w:val="22"/>
          <w:lang w:val="en-IN" w:eastAsia="ko-KR"/>
        </w:rPr>
      </w:pPr>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_Toc214976736 \h </w:instrText>
      </w:r>
      <w:r>
        <w:rPr>
          <w:noProof/>
        </w:rPr>
      </w:r>
      <w:r>
        <w:rPr>
          <w:noProof/>
        </w:rPr>
        <w:fldChar w:fldCharType="separate"/>
      </w:r>
      <w:r>
        <w:rPr>
          <w:noProof/>
        </w:rPr>
        <w:t>68</w:t>
      </w:r>
      <w:r>
        <w:rPr>
          <w:noProof/>
        </w:rPr>
        <w:fldChar w:fldCharType="end"/>
      </w:r>
    </w:p>
    <w:p w14:paraId="68A35E37" w14:textId="20C0FEA7" w:rsidR="00C40730" w:rsidRDefault="00C40730">
      <w:pPr>
        <w:pStyle w:val="TOC4"/>
        <w:rPr>
          <w:rFonts w:asciiTheme="minorHAnsi" w:eastAsiaTheme="minorEastAsia" w:hAnsiTheme="minorHAnsi" w:cstheme="minorBidi"/>
          <w:noProof/>
          <w:sz w:val="22"/>
          <w:szCs w:val="22"/>
          <w:lang w:val="en-IN" w:eastAsia="ko-KR"/>
        </w:rPr>
      </w:pPr>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_Toc214976737 \h </w:instrText>
      </w:r>
      <w:r>
        <w:rPr>
          <w:noProof/>
        </w:rPr>
      </w:r>
      <w:r>
        <w:rPr>
          <w:noProof/>
        </w:rPr>
        <w:fldChar w:fldCharType="separate"/>
      </w:r>
      <w:r>
        <w:rPr>
          <w:noProof/>
        </w:rPr>
        <w:t>68</w:t>
      </w:r>
      <w:r>
        <w:rPr>
          <w:noProof/>
        </w:rPr>
        <w:fldChar w:fldCharType="end"/>
      </w:r>
    </w:p>
    <w:p w14:paraId="5E625C9D" w14:textId="35CE73E0" w:rsidR="00C40730" w:rsidRDefault="00C40730">
      <w:pPr>
        <w:pStyle w:val="TOC4"/>
        <w:rPr>
          <w:rFonts w:asciiTheme="minorHAnsi" w:eastAsiaTheme="minorEastAsia" w:hAnsiTheme="minorHAnsi" w:cstheme="minorBidi"/>
          <w:noProof/>
          <w:sz w:val="22"/>
          <w:szCs w:val="22"/>
          <w:lang w:val="en-IN" w:eastAsia="ko-KR"/>
        </w:rPr>
      </w:pPr>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4809BF">
        <w:rPr>
          <w:noProof/>
          <w:lang w:val="en-US"/>
        </w:rPr>
        <w:t>Request</w:t>
      </w:r>
      <w:r>
        <w:rPr>
          <w:noProof/>
        </w:rPr>
        <w:tab/>
      </w:r>
      <w:r>
        <w:rPr>
          <w:noProof/>
        </w:rPr>
        <w:fldChar w:fldCharType="begin"/>
      </w:r>
      <w:r>
        <w:rPr>
          <w:noProof/>
        </w:rPr>
        <w:instrText xml:space="preserve"> PAGEREF _Toc214976738 \h </w:instrText>
      </w:r>
      <w:r>
        <w:rPr>
          <w:noProof/>
        </w:rPr>
      </w:r>
      <w:r>
        <w:rPr>
          <w:noProof/>
        </w:rPr>
        <w:fldChar w:fldCharType="separate"/>
      </w:r>
      <w:r>
        <w:rPr>
          <w:noProof/>
        </w:rPr>
        <w:t>69</w:t>
      </w:r>
      <w:r>
        <w:rPr>
          <w:noProof/>
        </w:rPr>
        <w:fldChar w:fldCharType="end"/>
      </w:r>
    </w:p>
    <w:p w14:paraId="7E87DDCE" w14:textId="66CD7CB0" w:rsidR="00C40730" w:rsidRDefault="00C40730">
      <w:pPr>
        <w:pStyle w:val="TOC5"/>
        <w:rPr>
          <w:rFonts w:asciiTheme="minorHAnsi" w:eastAsiaTheme="minorEastAsia" w:hAnsiTheme="minorHAnsi" w:cstheme="minorBidi"/>
          <w:noProof/>
          <w:sz w:val="22"/>
          <w:szCs w:val="22"/>
          <w:lang w:val="en-IN" w:eastAsia="ko-KR"/>
        </w:rPr>
      </w:pPr>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_Toc214976739 \h </w:instrText>
      </w:r>
      <w:r>
        <w:rPr>
          <w:noProof/>
        </w:rPr>
      </w:r>
      <w:r>
        <w:rPr>
          <w:noProof/>
        </w:rPr>
        <w:fldChar w:fldCharType="separate"/>
      </w:r>
      <w:r>
        <w:rPr>
          <w:noProof/>
        </w:rPr>
        <w:t>69</w:t>
      </w:r>
      <w:r>
        <w:rPr>
          <w:noProof/>
        </w:rPr>
        <w:fldChar w:fldCharType="end"/>
      </w:r>
    </w:p>
    <w:p w14:paraId="3D5521D2" w14:textId="0DCC0248" w:rsidR="00C40730" w:rsidRDefault="00C40730">
      <w:pPr>
        <w:pStyle w:val="TOC5"/>
        <w:rPr>
          <w:rFonts w:asciiTheme="minorHAnsi" w:eastAsiaTheme="minorEastAsia" w:hAnsiTheme="minorHAnsi" w:cstheme="minorBidi"/>
          <w:noProof/>
          <w:sz w:val="22"/>
          <w:szCs w:val="22"/>
          <w:lang w:val="en-IN" w:eastAsia="ko-KR"/>
        </w:rPr>
      </w:pPr>
      <w:r>
        <w:rPr>
          <w:noProof/>
        </w:rPr>
        <w:t>6.5.2.2.2</w:t>
      </w:r>
      <w:r>
        <w:rPr>
          <w:rFonts w:asciiTheme="minorHAnsi" w:eastAsiaTheme="minorEastAsia" w:hAnsiTheme="minorHAnsi" w:cstheme="minorBidi"/>
          <w:noProof/>
          <w:sz w:val="22"/>
          <w:szCs w:val="22"/>
          <w:lang w:val="en-IN" w:eastAsia="ko-KR"/>
        </w:rPr>
        <w:tab/>
      </w:r>
      <w:r>
        <w:rPr>
          <w:noProof/>
        </w:rPr>
        <w:t>S</w:t>
      </w:r>
      <w:r w:rsidRPr="004809BF">
        <w:rPr>
          <w:noProof/>
          <w:lang w:val="en-US"/>
        </w:rPr>
        <w:t>ervice Provisioning Information</w:t>
      </w:r>
      <w:r w:rsidRPr="004809BF">
        <w:rPr>
          <w:rFonts w:cs="Courier New"/>
          <w:noProof/>
        </w:rPr>
        <w:t xml:space="preserve"> Retrieval Request</w:t>
      </w:r>
      <w:r>
        <w:rPr>
          <w:noProof/>
        </w:rPr>
        <w:tab/>
      </w:r>
      <w:r>
        <w:rPr>
          <w:noProof/>
        </w:rPr>
        <w:fldChar w:fldCharType="begin"/>
      </w:r>
      <w:r>
        <w:rPr>
          <w:noProof/>
        </w:rPr>
        <w:instrText xml:space="preserve"> PAGEREF _Toc214976740 \h </w:instrText>
      </w:r>
      <w:r>
        <w:rPr>
          <w:noProof/>
        </w:rPr>
      </w:r>
      <w:r>
        <w:rPr>
          <w:noProof/>
        </w:rPr>
        <w:fldChar w:fldCharType="separate"/>
      </w:r>
      <w:r>
        <w:rPr>
          <w:noProof/>
        </w:rPr>
        <w:t>69</w:t>
      </w:r>
      <w:r>
        <w:rPr>
          <w:noProof/>
        </w:rPr>
        <w:fldChar w:fldCharType="end"/>
      </w:r>
    </w:p>
    <w:p w14:paraId="05FF440B" w14:textId="60907DCD" w:rsidR="00C40730" w:rsidRDefault="00C40730">
      <w:pPr>
        <w:pStyle w:val="TOC4"/>
        <w:rPr>
          <w:rFonts w:asciiTheme="minorHAnsi" w:eastAsiaTheme="minorEastAsia" w:hAnsiTheme="minorHAnsi" w:cstheme="minorBidi"/>
          <w:noProof/>
          <w:sz w:val="22"/>
          <w:szCs w:val="22"/>
          <w:lang w:val="en-IN" w:eastAsia="ko-KR"/>
        </w:rPr>
      </w:pPr>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_Toc214976741 \h </w:instrText>
      </w:r>
      <w:r>
        <w:rPr>
          <w:noProof/>
        </w:rPr>
      </w:r>
      <w:r>
        <w:rPr>
          <w:noProof/>
        </w:rPr>
        <w:fldChar w:fldCharType="separate"/>
      </w:r>
      <w:r>
        <w:rPr>
          <w:noProof/>
        </w:rPr>
        <w:t>69</w:t>
      </w:r>
      <w:r>
        <w:rPr>
          <w:noProof/>
        </w:rPr>
        <w:fldChar w:fldCharType="end"/>
      </w:r>
    </w:p>
    <w:p w14:paraId="2CE209CD" w14:textId="4B09E552" w:rsidR="00C40730" w:rsidRDefault="00C40730">
      <w:pPr>
        <w:pStyle w:val="TOC5"/>
        <w:rPr>
          <w:rFonts w:asciiTheme="minorHAnsi" w:eastAsiaTheme="minorEastAsia" w:hAnsiTheme="minorHAnsi" w:cstheme="minorBidi"/>
          <w:noProof/>
          <w:sz w:val="22"/>
          <w:szCs w:val="22"/>
          <w:lang w:val="en-IN" w:eastAsia="ko-KR"/>
        </w:rPr>
      </w:pPr>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_Toc214976742 \h </w:instrText>
      </w:r>
      <w:r>
        <w:rPr>
          <w:noProof/>
        </w:rPr>
      </w:r>
      <w:r>
        <w:rPr>
          <w:noProof/>
        </w:rPr>
        <w:fldChar w:fldCharType="separate"/>
      </w:r>
      <w:r>
        <w:rPr>
          <w:noProof/>
        </w:rPr>
        <w:t>69</w:t>
      </w:r>
      <w:r>
        <w:rPr>
          <w:noProof/>
        </w:rPr>
        <w:fldChar w:fldCharType="end"/>
      </w:r>
    </w:p>
    <w:p w14:paraId="769ED2F6" w14:textId="27DE005D" w:rsidR="00C40730" w:rsidRDefault="00C40730">
      <w:pPr>
        <w:pStyle w:val="TOC5"/>
        <w:rPr>
          <w:rFonts w:asciiTheme="minorHAnsi" w:eastAsiaTheme="minorEastAsia" w:hAnsiTheme="minorHAnsi" w:cstheme="minorBidi"/>
          <w:noProof/>
          <w:sz w:val="22"/>
          <w:szCs w:val="22"/>
          <w:lang w:val="en-IN" w:eastAsia="ko-KR"/>
        </w:rPr>
      </w:pPr>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_Toc214976743 \h </w:instrText>
      </w:r>
      <w:r>
        <w:rPr>
          <w:noProof/>
        </w:rPr>
      </w:r>
      <w:r>
        <w:rPr>
          <w:noProof/>
        </w:rPr>
        <w:fldChar w:fldCharType="separate"/>
      </w:r>
      <w:r>
        <w:rPr>
          <w:noProof/>
        </w:rPr>
        <w:t>69</w:t>
      </w:r>
      <w:r>
        <w:rPr>
          <w:noProof/>
        </w:rPr>
        <w:fldChar w:fldCharType="end"/>
      </w:r>
    </w:p>
    <w:p w14:paraId="4610313C" w14:textId="79AA92D4" w:rsidR="00C40730" w:rsidRDefault="00C40730">
      <w:pPr>
        <w:pStyle w:val="TOC4"/>
        <w:rPr>
          <w:rFonts w:asciiTheme="minorHAnsi" w:eastAsiaTheme="minorEastAsia" w:hAnsiTheme="minorHAnsi" w:cstheme="minorBidi"/>
          <w:noProof/>
          <w:sz w:val="22"/>
          <w:szCs w:val="22"/>
          <w:lang w:val="en-IN" w:eastAsia="ko-KR"/>
        </w:rPr>
      </w:pPr>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_Toc214976744 \h </w:instrText>
      </w:r>
      <w:r>
        <w:rPr>
          <w:noProof/>
        </w:rPr>
      </w:r>
      <w:r>
        <w:rPr>
          <w:noProof/>
        </w:rPr>
        <w:fldChar w:fldCharType="separate"/>
      </w:r>
      <w:r>
        <w:rPr>
          <w:noProof/>
        </w:rPr>
        <w:t>69</w:t>
      </w:r>
      <w:r>
        <w:rPr>
          <w:noProof/>
        </w:rPr>
        <w:fldChar w:fldCharType="end"/>
      </w:r>
    </w:p>
    <w:p w14:paraId="763DAD06" w14:textId="5CD08742" w:rsidR="00C40730" w:rsidRDefault="00C40730">
      <w:pPr>
        <w:pStyle w:val="TOC5"/>
        <w:rPr>
          <w:rFonts w:asciiTheme="minorHAnsi" w:eastAsiaTheme="minorEastAsia" w:hAnsiTheme="minorHAnsi" w:cstheme="minorBidi"/>
          <w:noProof/>
          <w:sz w:val="22"/>
          <w:szCs w:val="22"/>
          <w:lang w:val="en-IN" w:eastAsia="ko-KR"/>
        </w:rPr>
      </w:pPr>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_Toc214976745 \h </w:instrText>
      </w:r>
      <w:r>
        <w:rPr>
          <w:noProof/>
        </w:rPr>
      </w:r>
      <w:r>
        <w:rPr>
          <w:noProof/>
        </w:rPr>
        <w:fldChar w:fldCharType="separate"/>
      </w:r>
      <w:r>
        <w:rPr>
          <w:noProof/>
        </w:rPr>
        <w:t>69</w:t>
      </w:r>
      <w:r>
        <w:rPr>
          <w:noProof/>
        </w:rPr>
        <w:fldChar w:fldCharType="end"/>
      </w:r>
    </w:p>
    <w:p w14:paraId="3723C467" w14:textId="1691D755" w:rsidR="00C40730" w:rsidRDefault="00C40730">
      <w:pPr>
        <w:pStyle w:val="TOC5"/>
        <w:rPr>
          <w:rFonts w:asciiTheme="minorHAnsi" w:eastAsiaTheme="minorEastAsia" w:hAnsiTheme="minorHAnsi" w:cstheme="minorBidi"/>
          <w:noProof/>
          <w:sz w:val="22"/>
          <w:szCs w:val="22"/>
          <w:lang w:val="en-IN" w:eastAsia="ko-KR"/>
        </w:rPr>
      </w:pPr>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_Toc214976746 \h </w:instrText>
      </w:r>
      <w:r>
        <w:rPr>
          <w:noProof/>
        </w:rPr>
      </w:r>
      <w:r>
        <w:rPr>
          <w:noProof/>
        </w:rPr>
        <w:fldChar w:fldCharType="separate"/>
      </w:r>
      <w:r>
        <w:rPr>
          <w:noProof/>
        </w:rPr>
        <w:t>70</w:t>
      </w:r>
      <w:r>
        <w:rPr>
          <w:noProof/>
        </w:rPr>
        <w:fldChar w:fldCharType="end"/>
      </w:r>
    </w:p>
    <w:p w14:paraId="72327BC1" w14:textId="26B44815" w:rsidR="00C40730" w:rsidRDefault="00C40730">
      <w:pPr>
        <w:pStyle w:val="TOC4"/>
        <w:rPr>
          <w:rFonts w:asciiTheme="minorHAnsi" w:eastAsiaTheme="minorEastAsia" w:hAnsiTheme="minorHAnsi" w:cstheme="minorBidi"/>
          <w:noProof/>
          <w:sz w:val="22"/>
          <w:szCs w:val="22"/>
          <w:lang w:val="en-IN" w:eastAsia="ko-KR"/>
        </w:rPr>
      </w:pPr>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_Toc214976747 \h </w:instrText>
      </w:r>
      <w:r>
        <w:rPr>
          <w:noProof/>
        </w:rPr>
      </w:r>
      <w:r>
        <w:rPr>
          <w:noProof/>
        </w:rPr>
        <w:fldChar w:fldCharType="separate"/>
      </w:r>
      <w:r>
        <w:rPr>
          <w:noProof/>
        </w:rPr>
        <w:t>70</w:t>
      </w:r>
      <w:r>
        <w:rPr>
          <w:noProof/>
        </w:rPr>
        <w:fldChar w:fldCharType="end"/>
      </w:r>
    </w:p>
    <w:p w14:paraId="15C2A13D" w14:textId="43F5CD4C" w:rsidR="00C40730" w:rsidRDefault="00C40730">
      <w:pPr>
        <w:pStyle w:val="TOC5"/>
        <w:rPr>
          <w:rFonts w:asciiTheme="minorHAnsi" w:eastAsiaTheme="minorEastAsia" w:hAnsiTheme="minorHAnsi" w:cstheme="minorBidi"/>
          <w:noProof/>
          <w:sz w:val="22"/>
          <w:szCs w:val="22"/>
          <w:lang w:val="en-IN" w:eastAsia="ko-KR"/>
        </w:rPr>
      </w:pPr>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_Toc214976748 \h </w:instrText>
      </w:r>
      <w:r>
        <w:rPr>
          <w:noProof/>
        </w:rPr>
      </w:r>
      <w:r>
        <w:rPr>
          <w:noProof/>
        </w:rPr>
        <w:fldChar w:fldCharType="separate"/>
      </w:r>
      <w:r>
        <w:rPr>
          <w:noProof/>
        </w:rPr>
        <w:t>70</w:t>
      </w:r>
      <w:r>
        <w:rPr>
          <w:noProof/>
        </w:rPr>
        <w:fldChar w:fldCharType="end"/>
      </w:r>
    </w:p>
    <w:p w14:paraId="66B05A07" w14:textId="446D8ADD" w:rsidR="00C40730" w:rsidRDefault="00C40730">
      <w:pPr>
        <w:pStyle w:val="TOC5"/>
        <w:rPr>
          <w:rFonts w:asciiTheme="minorHAnsi" w:eastAsiaTheme="minorEastAsia" w:hAnsiTheme="minorHAnsi" w:cstheme="minorBidi"/>
          <w:noProof/>
          <w:sz w:val="22"/>
          <w:szCs w:val="22"/>
          <w:lang w:val="en-IN" w:eastAsia="ko-KR"/>
        </w:rPr>
      </w:pPr>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4809BF">
        <w:rPr>
          <w:noProof/>
          <w:lang w:val="en-US"/>
        </w:rPr>
        <w:t>Deletion</w:t>
      </w:r>
      <w:r>
        <w:rPr>
          <w:noProof/>
        </w:rPr>
        <w:tab/>
      </w:r>
      <w:r>
        <w:rPr>
          <w:noProof/>
        </w:rPr>
        <w:fldChar w:fldCharType="begin"/>
      </w:r>
      <w:r>
        <w:rPr>
          <w:noProof/>
        </w:rPr>
        <w:instrText xml:space="preserve"> PAGEREF _Toc214976749 \h </w:instrText>
      </w:r>
      <w:r>
        <w:rPr>
          <w:noProof/>
        </w:rPr>
      </w:r>
      <w:r>
        <w:rPr>
          <w:noProof/>
        </w:rPr>
        <w:fldChar w:fldCharType="separate"/>
      </w:r>
      <w:r>
        <w:rPr>
          <w:noProof/>
        </w:rPr>
        <w:t>70</w:t>
      </w:r>
      <w:r>
        <w:rPr>
          <w:noProof/>
        </w:rPr>
        <w:fldChar w:fldCharType="end"/>
      </w:r>
    </w:p>
    <w:p w14:paraId="167AB994" w14:textId="6F6851C2" w:rsidR="00C40730" w:rsidRDefault="00C40730">
      <w:pPr>
        <w:pStyle w:val="TOC4"/>
        <w:rPr>
          <w:rFonts w:asciiTheme="minorHAnsi" w:eastAsiaTheme="minorEastAsia" w:hAnsiTheme="minorHAnsi" w:cstheme="minorBidi"/>
          <w:noProof/>
          <w:sz w:val="22"/>
          <w:szCs w:val="22"/>
          <w:lang w:val="en-IN" w:eastAsia="ko-KR"/>
        </w:rPr>
      </w:pPr>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_Toc214976750 \h </w:instrText>
      </w:r>
      <w:r>
        <w:rPr>
          <w:noProof/>
        </w:rPr>
      </w:r>
      <w:r>
        <w:rPr>
          <w:noProof/>
        </w:rPr>
        <w:fldChar w:fldCharType="separate"/>
      </w:r>
      <w:r>
        <w:rPr>
          <w:noProof/>
        </w:rPr>
        <w:t>70</w:t>
      </w:r>
      <w:r>
        <w:rPr>
          <w:noProof/>
        </w:rPr>
        <w:fldChar w:fldCharType="end"/>
      </w:r>
    </w:p>
    <w:p w14:paraId="7D2E1FFB" w14:textId="5B5AF624" w:rsidR="00C40730" w:rsidRDefault="00C40730">
      <w:pPr>
        <w:pStyle w:val="TOC5"/>
        <w:rPr>
          <w:rFonts w:asciiTheme="minorHAnsi" w:eastAsiaTheme="minorEastAsia" w:hAnsiTheme="minorHAnsi" w:cstheme="minorBidi"/>
          <w:noProof/>
          <w:sz w:val="22"/>
          <w:szCs w:val="22"/>
          <w:lang w:val="en-IN" w:eastAsia="ko-KR"/>
        </w:rPr>
      </w:pPr>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_Toc214976751 \h </w:instrText>
      </w:r>
      <w:r>
        <w:rPr>
          <w:noProof/>
        </w:rPr>
      </w:r>
      <w:r>
        <w:rPr>
          <w:noProof/>
        </w:rPr>
        <w:fldChar w:fldCharType="separate"/>
      </w:r>
      <w:r>
        <w:rPr>
          <w:noProof/>
        </w:rPr>
        <w:t>70</w:t>
      </w:r>
      <w:r>
        <w:rPr>
          <w:noProof/>
        </w:rPr>
        <w:fldChar w:fldCharType="end"/>
      </w:r>
    </w:p>
    <w:p w14:paraId="6D8DC961" w14:textId="18B84E46" w:rsidR="00C40730" w:rsidRDefault="00C40730">
      <w:pPr>
        <w:pStyle w:val="TOC5"/>
        <w:rPr>
          <w:rFonts w:asciiTheme="minorHAnsi" w:eastAsiaTheme="minorEastAsia" w:hAnsiTheme="minorHAnsi" w:cstheme="minorBidi"/>
          <w:noProof/>
          <w:sz w:val="22"/>
          <w:szCs w:val="22"/>
          <w:lang w:val="en-IN" w:eastAsia="ko-KR"/>
        </w:rPr>
      </w:pPr>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4809BF">
        <w:rPr>
          <w:noProof/>
          <w:lang w:val="en-US"/>
        </w:rPr>
        <w:t>Notification</w:t>
      </w:r>
      <w:r>
        <w:rPr>
          <w:noProof/>
        </w:rPr>
        <w:tab/>
      </w:r>
      <w:r>
        <w:rPr>
          <w:noProof/>
        </w:rPr>
        <w:fldChar w:fldCharType="begin"/>
      </w:r>
      <w:r>
        <w:rPr>
          <w:noProof/>
        </w:rPr>
        <w:instrText xml:space="preserve"> PAGEREF _Toc214976752 \h </w:instrText>
      </w:r>
      <w:r>
        <w:rPr>
          <w:noProof/>
        </w:rPr>
      </w:r>
      <w:r>
        <w:rPr>
          <w:noProof/>
        </w:rPr>
        <w:fldChar w:fldCharType="separate"/>
      </w:r>
      <w:r>
        <w:rPr>
          <w:noProof/>
        </w:rPr>
        <w:t>71</w:t>
      </w:r>
      <w:r>
        <w:rPr>
          <w:noProof/>
        </w:rPr>
        <w:fldChar w:fldCharType="end"/>
      </w:r>
    </w:p>
    <w:p w14:paraId="73738F56" w14:textId="20925973" w:rsidR="00C40730" w:rsidRDefault="00C40730">
      <w:pPr>
        <w:pStyle w:val="TOC2"/>
        <w:rPr>
          <w:rFonts w:asciiTheme="minorHAnsi" w:eastAsiaTheme="minorEastAsia" w:hAnsiTheme="minorHAnsi" w:cstheme="minorBidi"/>
          <w:noProof/>
          <w:sz w:val="22"/>
          <w:szCs w:val="22"/>
          <w:lang w:val="en-IN" w:eastAsia="ko-KR"/>
        </w:rPr>
      </w:pPr>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_Toc214976753 \h </w:instrText>
      </w:r>
      <w:r>
        <w:rPr>
          <w:noProof/>
        </w:rPr>
      </w:r>
      <w:r>
        <w:rPr>
          <w:noProof/>
        </w:rPr>
        <w:fldChar w:fldCharType="separate"/>
      </w:r>
      <w:r>
        <w:rPr>
          <w:noProof/>
        </w:rPr>
        <w:t>71</w:t>
      </w:r>
      <w:r>
        <w:rPr>
          <w:noProof/>
        </w:rPr>
        <w:fldChar w:fldCharType="end"/>
      </w:r>
    </w:p>
    <w:p w14:paraId="334ED53F" w14:textId="124C1D58" w:rsidR="00C40730" w:rsidRDefault="00C40730">
      <w:pPr>
        <w:pStyle w:val="TOC3"/>
        <w:rPr>
          <w:rFonts w:asciiTheme="minorHAnsi" w:eastAsiaTheme="minorEastAsia" w:hAnsiTheme="minorHAnsi" w:cstheme="minorBidi"/>
          <w:noProof/>
          <w:sz w:val="22"/>
          <w:szCs w:val="22"/>
          <w:lang w:val="en-IN" w:eastAsia="ko-KR"/>
        </w:rPr>
      </w:pPr>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_Toc214976754 \h </w:instrText>
      </w:r>
      <w:r>
        <w:rPr>
          <w:noProof/>
        </w:rPr>
      </w:r>
      <w:r>
        <w:rPr>
          <w:noProof/>
        </w:rPr>
        <w:fldChar w:fldCharType="separate"/>
      </w:r>
      <w:r>
        <w:rPr>
          <w:noProof/>
        </w:rPr>
        <w:t>71</w:t>
      </w:r>
      <w:r>
        <w:rPr>
          <w:noProof/>
        </w:rPr>
        <w:fldChar w:fldCharType="end"/>
      </w:r>
    </w:p>
    <w:p w14:paraId="7257A73A" w14:textId="39311D75" w:rsidR="00C40730" w:rsidRDefault="00C40730">
      <w:pPr>
        <w:pStyle w:val="TOC3"/>
        <w:rPr>
          <w:rFonts w:asciiTheme="minorHAnsi" w:eastAsiaTheme="minorEastAsia" w:hAnsiTheme="minorHAnsi" w:cstheme="minorBidi"/>
          <w:noProof/>
          <w:sz w:val="22"/>
          <w:szCs w:val="22"/>
          <w:lang w:val="en-IN" w:eastAsia="ko-KR"/>
        </w:rPr>
      </w:pPr>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_Toc214976755 \h </w:instrText>
      </w:r>
      <w:r>
        <w:rPr>
          <w:noProof/>
        </w:rPr>
      </w:r>
      <w:r>
        <w:rPr>
          <w:noProof/>
        </w:rPr>
        <w:fldChar w:fldCharType="separate"/>
      </w:r>
      <w:r>
        <w:rPr>
          <w:noProof/>
        </w:rPr>
        <w:t>71</w:t>
      </w:r>
      <w:r>
        <w:rPr>
          <w:noProof/>
        </w:rPr>
        <w:fldChar w:fldCharType="end"/>
      </w:r>
    </w:p>
    <w:p w14:paraId="27B75801" w14:textId="62C2E973" w:rsidR="00C40730" w:rsidRDefault="00C40730">
      <w:pPr>
        <w:pStyle w:val="TOC4"/>
        <w:rPr>
          <w:rFonts w:asciiTheme="minorHAnsi" w:eastAsiaTheme="minorEastAsia" w:hAnsiTheme="minorHAnsi" w:cstheme="minorBidi"/>
          <w:noProof/>
          <w:sz w:val="22"/>
          <w:szCs w:val="22"/>
          <w:lang w:val="en-IN" w:eastAsia="ko-KR"/>
        </w:rPr>
      </w:pPr>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_Toc214976756 \h </w:instrText>
      </w:r>
      <w:r>
        <w:rPr>
          <w:noProof/>
        </w:rPr>
      </w:r>
      <w:r>
        <w:rPr>
          <w:noProof/>
        </w:rPr>
        <w:fldChar w:fldCharType="separate"/>
      </w:r>
      <w:r>
        <w:rPr>
          <w:noProof/>
        </w:rPr>
        <w:t>71</w:t>
      </w:r>
      <w:r>
        <w:rPr>
          <w:noProof/>
        </w:rPr>
        <w:fldChar w:fldCharType="end"/>
      </w:r>
    </w:p>
    <w:p w14:paraId="3FB7E2A0" w14:textId="288F6F9B" w:rsidR="00C40730" w:rsidRDefault="00C40730">
      <w:pPr>
        <w:pStyle w:val="TOC4"/>
        <w:rPr>
          <w:rFonts w:asciiTheme="minorHAnsi" w:eastAsiaTheme="minorEastAsia" w:hAnsiTheme="minorHAnsi" w:cstheme="minorBidi"/>
          <w:noProof/>
          <w:sz w:val="22"/>
          <w:szCs w:val="22"/>
          <w:lang w:val="en-IN" w:eastAsia="ko-KR"/>
        </w:rPr>
      </w:pPr>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_Toc214976757 \h </w:instrText>
      </w:r>
      <w:r>
        <w:rPr>
          <w:noProof/>
        </w:rPr>
      </w:r>
      <w:r>
        <w:rPr>
          <w:noProof/>
        </w:rPr>
        <w:fldChar w:fldCharType="separate"/>
      </w:r>
      <w:r>
        <w:rPr>
          <w:noProof/>
        </w:rPr>
        <w:t>71</w:t>
      </w:r>
      <w:r>
        <w:rPr>
          <w:noProof/>
        </w:rPr>
        <w:fldChar w:fldCharType="end"/>
      </w:r>
    </w:p>
    <w:p w14:paraId="0C7DD9D0" w14:textId="61964402" w:rsidR="00C40730" w:rsidRDefault="00C40730">
      <w:pPr>
        <w:pStyle w:val="TOC5"/>
        <w:rPr>
          <w:rFonts w:asciiTheme="minorHAnsi" w:eastAsiaTheme="minorEastAsia" w:hAnsiTheme="minorHAnsi" w:cstheme="minorBidi"/>
          <w:noProof/>
          <w:sz w:val="22"/>
          <w:szCs w:val="22"/>
          <w:lang w:val="en-IN" w:eastAsia="ko-KR"/>
        </w:rPr>
      </w:pPr>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_Toc214976758 \h </w:instrText>
      </w:r>
      <w:r>
        <w:rPr>
          <w:noProof/>
        </w:rPr>
      </w:r>
      <w:r>
        <w:rPr>
          <w:noProof/>
        </w:rPr>
        <w:fldChar w:fldCharType="separate"/>
      </w:r>
      <w:r>
        <w:rPr>
          <w:noProof/>
        </w:rPr>
        <w:t>71</w:t>
      </w:r>
      <w:r>
        <w:rPr>
          <w:noProof/>
        </w:rPr>
        <w:fldChar w:fldCharType="end"/>
      </w:r>
    </w:p>
    <w:p w14:paraId="5319B131" w14:textId="1AF59640" w:rsidR="00C40730" w:rsidRDefault="00C40730">
      <w:pPr>
        <w:pStyle w:val="TOC5"/>
        <w:rPr>
          <w:rFonts w:asciiTheme="minorHAnsi" w:eastAsiaTheme="minorEastAsia" w:hAnsiTheme="minorHAnsi" w:cstheme="minorBidi"/>
          <w:noProof/>
          <w:sz w:val="22"/>
          <w:szCs w:val="22"/>
          <w:lang w:val="en-IN" w:eastAsia="ko-KR"/>
        </w:rPr>
      </w:pPr>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_Toc214976759 \h </w:instrText>
      </w:r>
      <w:r>
        <w:rPr>
          <w:noProof/>
        </w:rPr>
      </w:r>
      <w:r>
        <w:rPr>
          <w:noProof/>
        </w:rPr>
        <w:fldChar w:fldCharType="separate"/>
      </w:r>
      <w:r>
        <w:rPr>
          <w:noProof/>
        </w:rPr>
        <w:t>71</w:t>
      </w:r>
      <w:r>
        <w:rPr>
          <w:noProof/>
        </w:rPr>
        <w:fldChar w:fldCharType="end"/>
      </w:r>
    </w:p>
    <w:p w14:paraId="1BAF7A39" w14:textId="7068AE71" w:rsidR="00C40730" w:rsidRDefault="00C40730">
      <w:pPr>
        <w:pStyle w:val="TOC4"/>
        <w:rPr>
          <w:rFonts w:asciiTheme="minorHAnsi" w:eastAsiaTheme="minorEastAsia" w:hAnsiTheme="minorHAnsi" w:cstheme="minorBidi"/>
          <w:noProof/>
          <w:sz w:val="22"/>
          <w:szCs w:val="22"/>
          <w:lang w:val="en-IN" w:eastAsia="ko-KR"/>
        </w:rPr>
      </w:pPr>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_Toc214976760 \h </w:instrText>
      </w:r>
      <w:r>
        <w:rPr>
          <w:noProof/>
        </w:rPr>
      </w:r>
      <w:r>
        <w:rPr>
          <w:noProof/>
        </w:rPr>
        <w:fldChar w:fldCharType="separate"/>
      </w:r>
      <w:r>
        <w:rPr>
          <w:noProof/>
        </w:rPr>
        <w:t>72</w:t>
      </w:r>
      <w:r>
        <w:rPr>
          <w:noProof/>
        </w:rPr>
        <w:fldChar w:fldCharType="end"/>
      </w:r>
    </w:p>
    <w:p w14:paraId="35F092E2" w14:textId="78957853" w:rsidR="00C40730" w:rsidRDefault="00C40730">
      <w:pPr>
        <w:pStyle w:val="TOC5"/>
        <w:rPr>
          <w:rFonts w:asciiTheme="minorHAnsi" w:eastAsiaTheme="minorEastAsia" w:hAnsiTheme="minorHAnsi" w:cstheme="minorBidi"/>
          <w:noProof/>
          <w:sz w:val="22"/>
          <w:szCs w:val="22"/>
          <w:lang w:val="en-IN" w:eastAsia="ko-KR"/>
        </w:rPr>
      </w:pPr>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_Toc214976761 \h </w:instrText>
      </w:r>
      <w:r>
        <w:rPr>
          <w:noProof/>
        </w:rPr>
      </w:r>
      <w:r>
        <w:rPr>
          <w:noProof/>
        </w:rPr>
        <w:fldChar w:fldCharType="separate"/>
      </w:r>
      <w:r>
        <w:rPr>
          <w:noProof/>
        </w:rPr>
        <w:t>72</w:t>
      </w:r>
      <w:r>
        <w:rPr>
          <w:noProof/>
        </w:rPr>
        <w:fldChar w:fldCharType="end"/>
      </w:r>
    </w:p>
    <w:p w14:paraId="693FA817" w14:textId="6F401EE9" w:rsidR="00C40730" w:rsidRDefault="00C40730">
      <w:pPr>
        <w:pStyle w:val="TOC5"/>
        <w:rPr>
          <w:rFonts w:asciiTheme="minorHAnsi" w:eastAsiaTheme="minorEastAsia" w:hAnsiTheme="minorHAnsi" w:cstheme="minorBidi"/>
          <w:noProof/>
          <w:sz w:val="22"/>
          <w:szCs w:val="22"/>
          <w:lang w:val="en-IN" w:eastAsia="ko-KR"/>
        </w:rPr>
      </w:pPr>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_Toc214976762 \h </w:instrText>
      </w:r>
      <w:r>
        <w:rPr>
          <w:noProof/>
        </w:rPr>
      </w:r>
      <w:r>
        <w:rPr>
          <w:noProof/>
        </w:rPr>
        <w:fldChar w:fldCharType="separate"/>
      </w:r>
      <w:r>
        <w:rPr>
          <w:noProof/>
        </w:rPr>
        <w:t>72</w:t>
      </w:r>
      <w:r>
        <w:rPr>
          <w:noProof/>
        </w:rPr>
        <w:fldChar w:fldCharType="end"/>
      </w:r>
    </w:p>
    <w:p w14:paraId="4A2058D7" w14:textId="0395BA68" w:rsidR="00C40730" w:rsidRDefault="00C40730">
      <w:pPr>
        <w:pStyle w:val="TOC2"/>
        <w:rPr>
          <w:rFonts w:asciiTheme="minorHAnsi" w:eastAsiaTheme="minorEastAsia" w:hAnsiTheme="minorHAnsi" w:cstheme="minorBidi"/>
          <w:noProof/>
          <w:sz w:val="22"/>
          <w:szCs w:val="22"/>
          <w:lang w:val="en-IN" w:eastAsia="ko-KR"/>
        </w:rPr>
      </w:pPr>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_Toc214976763 \h </w:instrText>
      </w:r>
      <w:r>
        <w:rPr>
          <w:noProof/>
        </w:rPr>
      </w:r>
      <w:r>
        <w:rPr>
          <w:noProof/>
        </w:rPr>
        <w:fldChar w:fldCharType="separate"/>
      </w:r>
      <w:r>
        <w:rPr>
          <w:noProof/>
        </w:rPr>
        <w:t>72</w:t>
      </w:r>
      <w:r>
        <w:rPr>
          <w:noProof/>
        </w:rPr>
        <w:fldChar w:fldCharType="end"/>
      </w:r>
    </w:p>
    <w:p w14:paraId="55FD0BD1" w14:textId="6E64F00F" w:rsidR="00C40730" w:rsidRDefault="00C40730">
      <w:pPr>
        <w:pStyle w:val="TOC3"/>
        <w:rPr>
          <w:rFonts w:asciiTheme="minorHAnsi" w:eastAsiaTheme="minorEastAsia" w:hAnsiTheme="minorHAnsi" w:cstheme="minorBidi"/>
          <w:noProof/>
          <w:sz w:val="22"/>
          <w:szCs w:val="22"/>
          <w:lang w:val="en-IN" w:eastAsia="ko-KR"/>
        </w:rPr>
      </w:pPr>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_Toc214976764 \h </w:instrText>
      </w:r>
      <w:r>
        <w:rPr>
          <w:noProof/>
        </w:rPr>
      </w:r>
      <w:r>
        <w:rPr>
          <w:noProof/>
        </w:rPr>
        <w:fldChar w:fldCharType="separate"/>
      </w:r>
      <w:r>
        <w:rPr>
          <w:noProof/>
        </w:rPr>
        <w:t>72</w:t>
      </w:r>
      <w:r>
        <w:rPr>
          <w:noProof/>
        </w:rPr>
        <w:fldChar w:fldCharType="end"/>
      </w:r>
    </w:p>
    <w:p w14:paraId="67BB375A" w14:textId="68D780D2" w:rsidR="00C40730" w:rsidRDefault="00C40730">
      <w:pPr>
        <w:pStyle w:val="TOC3"/>
        <w:rPr>
          <w:rFonts w:asciiTheme="minorHAnsi" w:eastAsiaTheme="minorEastAsia" w:hAnsiTheme="minorHAnsi" w:cstheme="minorBidi"/>
          <w:noProof/>
          <w:sz w:val="22"/>
          <w:szCs w:val="22"/>
          <w:lang w:val="en-IN" w:eastAsia="ko-KR"/>
        </w:rPr>
      </w:pPr>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_Toc214976765 \h </w:instrText>
      </w:r>
      <w:r>
        <w:rPr>
          <w:noProof/>
        </w:rPr>
      </w:r>
      <w:r>
        <w:rPr>
          <w:noProof/>
        </w:rPr>
        <w:fldChar w:fldCharType="separate"/>
      </w:r>
      <w:r>
        <w:rPr>
          <w:noProof/>
        </w:rPr>
        <w:t>72</w:t>
      </w:r>
      <w:r>
        <w:rPr>
          <w:noProof/>
        </w:rPr>
        <w:fldChar w:fldCharType="end"/>
      </w:r>
    </w:p>
    <w:p w14:paraId="14475D27" w14:textId="52B85EAD" w:rsidR="00C40730" w:rsidRDefault="00C40730">
      <w:pPr>
        <w:pStyle w:val="TOC4"/>
        <w:rPr>
          <w:rFonts w:asciiTheme="minorHAnsi" w:eastAsiaTheme="minorEastAsia" w:hAnsiTheme="minorHAnsi" w:cstheme="minorBidi"/>
          <w:noProof/>
          <w:sz w:val="22"/>
          <w:szCs w:val="22"/>
          <w:lang w:val="en-IN" w:eastAsia="ko-KR"/>
        </w:rPr>
      </w:pPr>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_Toc214976766 \h </w:instrText>
      </w:r>
      <w:r>
        <w:rPr>
          <w:noProof/>
        </w:rPr>
      </w:r>
      <w:r>
        <w:rPr>
          <w:noProof/>
        </w:rPr>
        <w:fldChar w:fldCharType="separate"/>
      </w:r>
      <w:r>
        <w:rPr>
          <w:noProof/>
        </w:rPr>
        <w:t>72</w:t>
      </w:r>
      <w:r>
        <w:rPr>
          <w:noProof/>
        </w:rPr>
        <w:fldChar w:fldCharType="end"/>
      </w:r>
    </w:p>
    <w:p w14:paraId="10CD5266" w14:textId="11C7DC4C" w:rsidR="00C40730" w:rsidRDefault="00C40730">
      <w:pPr>
        <w:pStyle w:val="TOC4"/>
        <w:rPr>
          <w:rFonts w:asciiTheme="minorHAnsi" w:eastAsiaTheme="minorEastAsia" w:hAnsiTheme="minorHAnsi" w:cstheme="minorBidi"/>
          <w:noProof/>
          <w:sz w:val="22"/>
          <w:szCs w:val="22"/>
          <w:lang w:val="en-IN" w:eastAsia="ko-KR"/>
        </w:rPr>
      </w:pPr>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_Toc214976767 \h </w:instrText>
      </w:r>
      <w:r>
        <w:rPr>
          <w:noProof/>
        </w:rPr>
      </w:r>
      <w:r>
        <w:rPr>
          <w:noProof/>
        </w:rPr>
        <w:fldChar w:fldCharType="separate"/>
      </w:r>
      <w:r>
        <w:rPr>
          <w:noProof/>
        </w:rPr>
        <w:t>73</w:t>
      </w:r>
      <w:r>
        <w:rPr>
          <w:noProof/>
        </w:rPr>
        <w:fldChar w:fldCharType="end"/>
      </w:r>
    </w:p>
    <w:p w14:paraId="2FDED37F" w14:textId="4979DA15" w:rsidR="00C40730" w:rsidRDefault="00C40730">
      <w:pPr>
        <w:pStyle w:val="TOC5"/>
        <w:rPr>
          <w:rFonts w:asciiTheme="minorHAnsi" w:eastAsiaTheme="minorEastAsia" w:hAnsiTheme="minorHAnsi" w:cstheme="minorBidi"/>
          <w:noProof/>
          <w:sz w:val="22"/>
          <w:szCs w:val="22"/>
          <w:lang w:val="en-IN" w:eastAsia="ko-KR"/>
        </w:rPr>
      </w:pPr>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_Toc214976768 \h </w:instrText>
      </w:r>
      <w:r>
        <w:rPr>
          <w:noProof/>
        </w:rPr>
      </w:r>
      <w:r>
        <w:rPr>
          <w:noProof/>
        </w:rPr>
        <w:fldChar w:fldCharType="separate"/>
      </w:r>
      <w:r>
        <w:rPr>
          <w:noProof/>
        </w:rPr>
        <w:t>73</w:t>
      </w:r>
      <w:r>
        <w:rPr>
          <w:noProof/>
        </w:rPr>
        <w:fldChar w:fldCharType="end"/>
      </w:r>
    </w:p>
    <w:p w14:paraId="12646AB5" w14:textId="0DE3D5BB" w:rsidR="00C40730" w:rsidRDefault="00C40730">
      <w:pPr>
        <w:pStyle w:val="TOC5"/>
        <w:rPr>
          <w:rFonts w:asciiTheme="minorHAnsi" w:eastAsiaTheme="minorEastAsia" w:hAnsiTheme="minorHAnsi" w:cstheme="minorBidi"/>
          <w:noProof/>
          <w:sz w:val="22"/>
          <w:szCs w:val="22"/>
          <w:lang w:val="en-IN" w:eastAsia="ko-KR"/>
        </w:rPr>
      </w:pPr>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_Toc214976769 \h </w:instrText>
      </w:r>
      <w:r>
        <w:rPr>
          <w:noProof/>
        </w:rPr>
      </w:r>
      <w:r>
        <w:rPr>
          <w:noProof/>
        </w:rPr>
        <w:fldChar w:fldCharType="separate"/>
      </w:r>
      <w:r>
        <w:rPr>
          <w:noProof/>
        </w:rPr>
        <w:t>73</w:t>
      </w:r>
      <w:r>
        <w:rPr>
          <w:noProof/>
        </w:rPr>
        <w:fldChar w:fldCharType="end"/>
      </w:r>
    </w:p>
    <w:p w14:paraId="315E64BE" w14:textId="453E817A" w:rsidR="00C40730" w:rsidRDefault="00C40730">
      <w:pPr>
        <w:pStyle w:val="TOC4"/>
        <w:rPr>
          <w:rFonts w:asciiTheme="minorHAnsi" w:eastAsiaTheme="minorEastAsia" w:hAnsiTheme="minorHAnsi" w:cstheme="minorBidi"/>
          <w:noProof/>
          <w:sz w:val="22"/>
          <w:szCs w:val="22"/>
          <w:lang w:val="en-IN" w:eastAsia="ko-KR"/>
        </w:rPr>
      </w:pPr>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_Toc214976770 \h </w:instrText>
      </w:r>
      <w:r>
        <w:rPr>
          <w:noProof/>
        </w:rPr>
      </w:r>
      <w:r>
        <w:rPr>
          <w:noProof/>
        </w:rPr>
        <w:fldChar w:fldCharType="separate"/>
      </w:r>
      <w:r>
        <w:rPr>
          <w:noProof/>
        </w:rPr>
        <w:t>73</w:t>
      </w:r>
      <w:r>
        <w:rPr>
          <w:noProof/>
        </w:rPr>
        <w:fldChar w:fldCharType="end"/>
      </w:r>
    </w:p>
    <w:p w14:paraId="0D4B8F57" w14:textId="476AC3CE" w:rsidR="00C40730" w:rsidRDefault="00C40730">
      <w:pPr>
        <w:pStyle w:val="TOC5"/>
        <w:rPr>
          <w:rFonts w:asciiTheme="minorHAnsi" w:eastAsiaTheme="minorEastAsia" w:hAnsiTheme="minorHAnsi" w:cstheme="minorBidi"/>
          <w:noProof/>
          <w:sz w:val="22"/>
          <w:szCs w:val="22"/>
          <w:lang w:val="en-IN" w:eastAsia="ko-KR"/>
        </w:rPr>
      </w:pPr>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_Toc214976771 \h </w:instrText>
      </w:r>
      <w:r>
        <w:rPr>
          <w:noProof/>
        </w:rPr>
      </w:r>
      <w:r>
        <w:rPr>
          <w:noProof/>
        </w:rPr>
        <w:fldChar w:fldCharType="separate"/>
      </w:r>
      <w:r>
        <w:rPr>
          <w:noProof/>
        </w:rPr>
        <w:t>73</w:t>
      </w:r>
      <w:r>
        <w:rPr>
          <w:noProof/>
        </w:rPr>
        <w:fldChar w:fldCharType="end"/>
      </w:r>
    </w:p>
    <w:p w14:paraId="26C6A691" w14:textId="29323554" w:rsidR="00C40730" w:rsidRDefault="00C40730">
      <w:pPr>
        <w:pStyle w:val="TOC5"/>
        <w:rPr>
          <w:rFonts w:asciiTheme="minorHAnsi" w:eastAsiaTheme="minorEastAsia" w:hAnsiTheme="minorHAnsi" w:cstheme="minorBidi"/>
          <w:noProof/>
          <w:sz w:val="22"/>
          <w:szCs w:val="22"/>
          <w:lang w:val="en-IN" w:eastAsia="ko-KR"/>
        </w:rPr>
      </w:pPr>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_Toc214976772 \h </w:instrText>
      </w:r>
      <w:r>
        <w:rPr>
          <w:noProof/>
        </w:rPr>
      </w:r>
      <w:r>
        <w:rPr>
          <w:noProof/>
        </w:rPr>
        <w:fldChar w:fldCharType="separate"/>
      </w:r>
      <w:r>
        <w:rPr>
          <w:noProof/>
        </w:rPr>
        <w:t>73</w:t>
      </w:r>
      <w:r>
        <w:rPr>
          <w:noProof/>
        </w:rPr>
        <w:fldChar w:fldCharType="end"/>
      </w:r>
    </w:p>
    <w:p w14:paraId="2DF0D7BA" w14:textId="1D304A63" w:rsidR="00C40730" w:rsidRDefault="00C40730">
      <w:pPr>
        <w:pStyle w:val="TOC4"/>
        <w:rPr>
          <w:rFonts w:asciiTheme="minorHAnsi" w:eastAsiaTheme="minorEastAsia" w:hAnsiTheme="minorHAnsi" w:cstheme="minorBidi"/>
          <w:noProof/>
          <w:sz w:val="22"/>
          <w:szCs w:val="22"/>
          <w:lang w:val="en-IN" w:eastAsia="ko-KR"/>
        </w:rPr>
      </w:pPr>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_Toc214976773 \h </w:instrText>
      </w:r>
      <w:r>
        <w:rPr>
          <w:noProof/>
        </w:rPr>
      </w:r>
      <w:r>
        <w:rPr>
          <w:noProof/>
        </w:rPr>
        <w:fldChar w:fldCharType="separate"/>
      </w:r>
      <w:r>
        <w:rPr>
          <w:noProof/>
        </w:rPr>
        <w:t>74</w:t>
      </w:r>
      <w:r>
        <w:rPr>
          <w:noProof/>
        </w:rPr>
        <w:fldChar w:fldCharType="end"/>
      </w:r>
    </w:p>
    <w:p w14:paraId="0B90C640" w14:textId="7C41A6F4" w:rsidR="00C40730" w:rsidRDefault="00C40730">
      <w:pPr>
        <w:pStyle w:val="TOC5"/>
        <w:rPr>
          <w:rFonts w:asciiTheme="minorHAnsi" w:eastAsiaTheme="minorEastAsia" w:hAnsiTheme="minorHAnsi" w:cstheme="minorBidi"/>
          <w:noProof/>
          <w:sz w:val="22"/>
          <w:szCs w:val="22"/>
          <w:lang w:val="en-IN" w:eastAsia="ko-KR"/>
        </w:rPr>
      </w:pPr>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_Toc214976774 \h </w:instrText>
      </w:r>
      <w:r>
        <w:rPr>
          <w:noProof/>
        </w:rPr>
      </w:r>
      <w:r>
        <w:rPr>
          <w:noProof/>
        </w:rPr>
        <w:fldChar w:fldCharType="separate"/>
      </w:r>
      <w:r>
        <w:rPr>
          <w:noProof/>
        </w:rPr>
        <w:t>74</w:t>
      </w:r>
      <w:r>
        <w:rPr>
          <w:noProof/>
        </w:rPr>
        <w:fldChar w:fldCharType="end"/>
      </w:r>
    </w:p>
    <w:p w14:paraId="4C124A42" w14:textId="1E3E15F3" w:rsidR="00C40730" w:rsidRDefault="00C40730">
      <w:pPr>
        <w:pStyle w:val="TOC5"/>
        <w:rPr>
          <w:rFonts w:asciiTheme="minorHAnsi" w:eastAsiaTheme="minorEastAsia" w:hAnsiTheme="minorHAnsi" w:cstheme="minorBidi"/>
          <w:noProof/>
          <w:sz w:val="22"/>
          <w:szCs w:val="22"/>
          <w:lang w:val="en-IN" w:eastAsia="ko-KR"/>
        </w:rPr>
      </w:pPr>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4809BF">
        <w:rPr>
          <w:noProof/>
          <w:lang w:val="en-US"/>
        </w:rPr>
        <w:t>Deletion</w:t>
      </w:r>
      <w:r>
        <w:rPr>
          <w:noProof/>
        </w:rPr>
        <w:tab/>
      </w:r>
      <w:r>
        <w:rPr>
          <w:noProof/>
        </w:rPr>
        <w:fldChar w:fldCharType="begin"/>
      </w:r>
      <w:r>
        <w:rPr>
          <w:noProof/>
        </w:rPr>
        <w:instrText xml:space="preserve"> PAGEREF _Toc214976775 \h </w:instrText>
      </w:r>
      <w:r>
        <w:rPr>
          <w:noProof/>
        </w:rPr>
      </w:r>
      <w:r>
        <w:rPr>
          <w:noProof/>
        </w:rPr>
        <w:fldChar w:fldCharType="separate"/>
      </w:r>
      <w:r>
        <w:rPr>
          <w:noProof/>
        </w:rPr>
        <w:t>74</w:t>
      </w:r>
      <w:r>
        <w:rPr>
          <w:noProof/>
        </w:rPr>
        <w:fldChar w:fldCharType="end"/>
      </w:r>
    </w:p>
    <w:p w14:paraId="74B7AAFA" w14:textId="7634C295" w:rsidR="00C40730" w:rsidRDefault="00C40730">
      <w:pPr>
        <w:pStyle w:val="TOC4"/>
        <w:rPr>
          <w:rFonts w:asciiTheme="minorHAnsi" w:eastAsiaTheme="minorEastAsia" w:hAnsiTheme="minorHAnsi" w:cstheme="minorBidi"/>
          <w:noProof/>
          <w:sz w:val="22"/>
          <w:szCs w:val="22"/>
          <w:lang w:val="en-IN" w:eastAsia="ko-KR"/>
        </w:rPr>
      </w:pPr>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_Toc214976776 \h </w:instrText>
      </w:r>
      <w:r>
        <w:rPr>
          <w:noProof/>
        </w:rPr>
      </w:r>
      <w:r>
        <w:rPr>
          <w:noProof/>
        </w:rPr>
        <w:fldChar w:fldCharType="separate"/>
      </w:r>
      <w:r>
        <w:rPr>
          <w:noProof/>
        </w:rPr>
        <w:t>74</w:t>
      </w:r>
      <w:r>
        <w:rPr>
          <w:noProof/>
        </w:rPr>
        <w:fldChar w:fldCharType="end"/>
      </w:r>
    </w:p>
    <w:p w14:paraId="45273354" w14:textId="238B094A" w:rsidR="00C40730" w:rsidRDefault="00C40730">
      <w:pPr>
        <w:pStyle w:val="TOC5"/>
        <w:rPr>
          <w:rFonts w:asciiTheme="minorHAnsi" w:eastAsiaTheme="minorEastAsia" w:hAnsiTheme="minorHAnsi" w:cstheme="minorBidi"/>
          <w:noProof/>
          <w:sz w:val="22"/>
          <w:szCs w:val="22"/>
          <w:lang w:val="en-IN" w:eastAsia="ko-KR"/>
        </w:rPr>
      </w:pPr>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_Toc214976777 \h </w:instrText>
      </w:r>
      <w:r>
        <w:rPr>
          <w:noProof/>
        </w:rPr>
      </w:r>
      <w:r>
        <w:rPr>
          <w:noProof/>
        </w:rPr>
        <w:fldChar w:fldCharType="separate"/>
      </w:r>
      <w:r>
        <w:rPr>
          <w:noProof/>
        </w:rPr>
        <w:t>74</w:t>
      </w:r>
      <w:r>
        <w:rPr>
          <w:noProof/>
        </w:rPr>
        <w:fldChar w:fldCharType="end"/>
      </w:r>
    </w:p>
    <w:p w14:paraId="0BE8F6C2" w14:textId="6A784928" w:rsidR="00C40730" w:rsidRDefault="00C40730">
      <w:pPr>
        <w:pStyle w:val="TOC5"/>
        <w:rPr>
          <w:rFonts w:asciiTheme="minorHAnsi" w:eastAsiaTheme="minorEastAsia" w:hAnsiTheme="minorHAnsi" w:cstheme="minorBidi"/>
          <w:noProof/>
          <w:sz w:val="22"/>
          <w:szCs w:val="22"/>
          <w:lang w:val="en-IN" w:eastAsia="ko-KR"/>
        </w:rPr>
      </w:pPr>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4809BF">
        <w:rPr>
          <w:noProof/>
          <w:lang w:val="en-US"/>
        </w:rPr>
        <w:t>Notification</w:t>
      </w:r>
      <w:r>
        <w:rPr>
          <w:noProof/>
        </w:rPr>
        <w:tab/>
      </w:r>
      <w:r>
        <w:rPr>
          <w:noProof/>
        </w:rPr>
        <w:fldChar w:fldCharType="begin"/>
      </w:r>
      <w:r>
        <w:rPr>
          <w:noProof/>
        </w:rPr>
        <w:instrText xml:space="preserve"> PAGEREF _Toc214976778 \h </w:instrText>
      </w:r>
      <w:r>
        <w:rPr>
          <w:noProof/>
        </w:rPr>
      </w:r>
      <w:r>
        <w:rPr>
          <w:noProof/>
        </w:rPr>
        <w:fldChar w:fldCharType="separate"/>
      </w:r>
      <w:r>
        <w:rPr>
          <w:noProof/>
        </w:rPr>
        <w:t>75</w:t>
      </w:r>
      <w:r>
        <w:rPr>
          <w:noProof/>
        </w:rPr>
        <w:fldChar w:fldCharType="end"/>
      </w:r>
    </w:p>
    <w:p w14:paraId="034F30C5" w14:textId="388F8794" w:rsidR="00C40730" w:rsidRDefault="00C40730">
      <w:pPr>
        <w:pStyle w:val="TOC1"/>
        <w:rPr>
          <w:rFonts w:asciiTheme="minorHAnsi" w:eastAsiaTheme="minorEastAsia" w:hAnsiTheme="minorHAnsi" w:cstheme="minorBidi"/>
          <w:noProof/>
          <w:szCs w:val="22"/>
          <w:lang w:val="en-IN" w:eastAsia="ko-KR"/>
        </w:rPr>
      </w:pPr>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_Toc214976779 \h </w:instrText>
      </w:r>
      <w:r>
        <w:rPr>
          <w:noProof/>
        </w:rPr>
      </w:r>
      <w:r>
        <w:rPr>
          <w:noProof/>
        </w:rPr>
        <w:fldChar w:fldCharType="separate"/>
      </w:r>
      <w:r>
        <w:rPr>
          <w:noProof/>
        </w:rPr>
        <w:t>75</w:t>
      </w:r>
      <w:r>
        <w:rPr>
          <w:noProof/>
        </w:rPr>
        <w:fldChar w:fldCharType="end"/>
      </w:r>
    </w:p>
    <w:p w14:paraId="100EA333" w14:textId="6D105B38" w:rsidR="00C40730" w:rsidRDefault="00C40730">
      <w:pPr>
        <w:pStyle w:val="TOC2"/>
        <w:rPr>
          <w:rFonts w:asciiTheme="minorHAnsi" w:eastAsiaTheme="minorEastAsia" w:hAnsiTheme="minorHAnsi" w:cstheme="minorBidi"/>
          <w:noProof/>
          <w:sz w:val="22"/>
          <w:szCs w:val="22"/>
          <w:lang w:val="en-IN" w:eastAsia="ko-KR"/>
        </w:rPr>
      </w:pPr>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_Toc214976780 \h </w:instrText>
      </w:r>
      <w:r>
        <w:rPr>
          <w:noProof/>
        </w:rPr>
      </w:r>
      <w:r>
        <w:rPr>
          <w:noProof/>
        </w:rPr>
        <w:fldChar w:fldCharType="separate"/>
      </w:r>
      <w:r>
        <w:rPr>
          <w:noProof/>
        </w:rPr>
        <w:t>75</w:t>
      </w:r>
      <w:r>
        <w:rPr>
          <w:noProof/>
        </w:rPr>
        <w:fldChar w:fldCharType="end"/>
      </w:r>
    </w:p>
    <w:p w14:paraId="1C97A6C3" w14:textId="7D4405A3" w:rsidR="00C40730" w:rsidRDefault="00C40730">
      <w:pPr>
        <w:pStyle w:val="TOC2"/>
        <w:rPr>
          <w:rFonts w:asciiTheme="minorHAnsi" w:eastAsiaTheme="minorEastAsia" w:hAnsiTheme="minorHAnsi" w:cstheme="minorBidi"/>
          <w:noProof/>
          <w:sz w:val="22"/>
          <w:szCs w:val="22"/>
          <w:lang w:val="en-IN" w:eastAsia="ko-KR"/>
        </w:rPr>
      </w:pPr>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_Toc214976781 \h </w:instrText>
      </w:r>
      <w:r>
        <w:rPr>
          <w:noProof/>
        </w:rPr>
      </w:r>
      <w:r>
        <w:rPr>
          <w:noProof/>
        </w:rPr>
        <w:fldChar w:fldCharType="separate"/>
      </w:r>
      <w:r>
        <w:rPr>
          <w:noProof/>
        </w:rPr>
        <w:t>75</w:t>
      </w:r>
      <w:r>
        <w:rPr>
          <w:noProof/>
        </w:rPr>
        <w:fldChar w:fldCharType="end"/>
      </w:r>
    </w:p>
    <w:p w14:paraId="00E5390C" w14:textId="526E954B" w:rsidR="00C40730" w:rsidRDefault="00C40730">
      <w:pPr>
        <w:pStyle w:val="TOC3"/>
        <w:rPr>
          <w:rFonts w:asciiTheme="minorHAnsi" w:eastAsiaTheme="minorEastAsia" w:hAnsiTheme="minorHAnsi" w:cstheme="minorBidi"/>
          <w:noProof/>
          <w:sz w:val="22"/>
          <w:szCs w:val="22"/>
          <w:lang w:val="en-IN" w:eastAsia="ko-KR"/>
        </w:rPr>
      </w:pPr>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_Toc214976782 \h </w:instrText>
      </w:r>
      <w:r>
        <w:rPr>
          <w:noProof/>
        </w:rPr>
      </w:r>
      <w:r>
        <w:rPr>
          <w:noProof/>
        </w:rPr>
        <w:fldChar w:fldCharType="separate"/>
      </w:r>
      <w:r>
        <w:rPr>
          <w:noProof/>
        </w:rPr>
        <w:t>75</w:t>
      </w:r>
      <w:r>
        <w:rPr>
          <w:noProof/>
        </w:rPr>
        <w:fldChar w:fldCharType="end"/>
      </w:r>
    </w:p>
    <w:p w14:paraId="74CA294B" w14:textId="61F5F4EA" w:rsidR="00C40730" w:rsidRDefault="00C40730">
      <w:pPr>
        <w:pStyle w:val="TOC3"/>
        <w:rPr>
          <w:rFonts w:asciiTheme="minorHAnsi" w:eastAsiaTheme="minorEastAsia" w:hAnsiTheme="minorHAnsi" w:cstheme="minorBidi"/>
          <w:noProof/>
          <w:sz w:val="22"/>
          <w:szCs w:val="22"/>
          <w:lang w:val="en-IN" w:eastAsia="ko-KR"/>
        </w:rPr>
      </w:pPr>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_Toc214976783 \h </w:instrText>
      </w:r>
      <w:r>
        <w:rPr>
          <w:noProof/>
        </w:rPr>
      </w:r>
      <w:r>
        <w:rPr>
          <w:noProof/>
        </w:rPr>
        <w:fldChar w:fldCharType="separate"/>
      </w:r>
      <w:r>
        <w:rPr>
          <w:noProof/>
        </w:rPr>
        <w:t>76</w:t>
      </w:r>
      <w:r>
        <w:rPr>
          <w:noProof/>
        </w:rPr>
        <w:fldChar w:fldCharType="end"/>
      </w:r>
    </w:p>
    <w:p w14:paraId="0A9F1B56" w14:textId="434EF000" w:rsidR="00C40730" w:rsidRDefault="00C40730">
      <w:pPr>
        <w:pStyle w:val="TOC4"/>
        <w:rPr>
          <w:rFonts w:asciiTheme="minorHAnsi" w:eastAsiaTheme="minorEastAsia" w:hAnsiTheme="minorHAnsi" w:cstheme="minorBidi"/>
          <w:noProof/>
          <w:sz w:val="22"/>
          <w:szCs w:val="22"/>
          <w:lang w:val="en-IN" w:eastAsia="ko-KR"/>
        </w:rPr>
      </w:pPr>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_Toc214976784 \h </w:instrText>
      </w:r>
      <w:r>
        <w:rPr>
          <w:noProof/>
        </w:rPr>
      </w:r>
      <w:r>
        <w:rPr>
          <w:noProof/>
        </w:rPr>
        <w:fldChar w:fldCharType="separate"/>
      </w:r>
      <w:r>
        <w:rPr>
          <w:noProof/>
        </w:rPr>
        <w:t>76</w:t>
      </w:r>
      <w:r>
        <w:rPr>
          <w:noProof/>
        </w:rPr>
        <w:fldChar w:fldCharType="end"/>
      </w:r>
    </w:p>
    <w:p w14:paraId="14E85F47" w14:textId="0AC9A94E" w:rsidR="00C40730" w:rsidRDefault="00C40730">
      <w:pPr>
        <w:pStyle w:val="TOC4"/>
        <w:rPr>
          <w:rFonts w:asciiTheme="minorHAnsi" w:eastAsiaTheme="minorEastAsia" w:hAnsiTheme="minorHAnsi" w:cstheme="minorBidi"/>
          <w:noProof/>
          <w:sz w:val="22"/>
          <w:szCs w:val="22"/>
          <w:lang w:val="en-IN" w:eastAsia="ko-KR"/>
        </w:rPr>
      </w:pPr>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_Toc214976785 \h </w:instrText>
      </w:r>
      <w:r>
        <w:rPr>
          <w:noProof/>
        </w:rPr>
      </w:r>
      <w:r>
        <w:rPr>
          <w:noProof/>
        </w:rPr>
        <w:fldChar w:fldCharType="separate"/>
      </w:r>
      <w:r>
        <w:rPr>
          <w:noProof/>
        </w:rPr>
        <w:t>76</w:t>
      </w:r>
      <w:r>
        <w:rPr>
          <w:noProof/>
        </w:rPr>
        <w:fldChar w:fldCharType="end"/>
      </w:r>
    </w:p>
    <w:p w14:paraId="319BE0A4" w14:textId="4ECA8155" w:rsidR="00C40730" w:rsidRDefault="00C40730">
      <w:pPr>
        <w:pStyle w:val="TOC5"/>
        <w:rPr>
          <w:rFonts w:asciiTheme="minorHAnsi" w:eastAsiaTheme="minorEastAsia" w:hAnsiTheme="minorHAnsi" w:cstheme="minorBidi"/>
          <w:noProof/>
          <w:sz w:val="22"/>
          <w:szCs w:val="22"/>
          <w:lang w:val="en-IN" w:eastAsia="ko-KR"/>
        </w:rPr>
      </w:pPr>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_Toc214976786 \h </w:instrText>
      </w:r>
      <w:r>
        <w:rPr>
          <w:noProof/>
        </w:rPr>
      </w:r>
      <w:r>
        <w:rPr>
          <w:noProof/>
        </w:rPr>
        <w:fldChar w:fldCharType="separate"/>
      </w:r>
      <w:r>
        <w:rPr>
          <w:noProof/>
        </w:rPr>
        <w:t>76</w:t>
      </w:r>
      <w:r>
        <w:rPr>
          <w:noProof/>
        </w:rPr>
        <w:fldChar w:fldCharType="end"/>
      </w:r>
    </w:p>
    <w:p w14:paraId="4405AFBF" w14:textId="105994BA" w:rsidR="00C40730" w:rsidRDefault="00C40730">
      <w:pPr>
        <w:pStyle w:val="TOC5"/>
        <w:rPr>
          <w:rFonts w:asciiTheme="minorHAnsi" w:eastAsiaTheme="minorEastAsia" w:hAnsiTheme="minorHAnsi" w:cstheme="minorBidi"/>
          <w:noProof/>
          <w:sz w:val="22"/>
          <w:szCs w:val="22"/>
          <w:lang w:val="en-IN" w:eastAsia="ko-KR"/>
        </w:rPr>
      </w:pPr>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_Toc214976787 \h </w:instrText>
      </w:r>
      <w:r>
        <w:rPr>
          <w:noProof/>
        </w:rPr>
      </w:r>
      <w:r>
        <w:rPr>
          <w:noProof/>
        </w:rPr>
        <w:fldChar w:fldCharType="separate"/>
      </w:r>
      <w:r>
        <w:rPr>
          <w:noProof/>
        </w:rPr>
        <w:t>76</w:t>
      </w:r>
      <w:r>
        <w:rPr>
          <w:noProof/>
        </w:rPr>
        <w:fldChar w:fldCharType="end"/>
      </w:r>
    </w:p>
    <w:p w14:paraId="293406C2" w14:textId="505C9F81" w:rsidR="00C40730" w:rsidRDefault="00C40730">
      <w:pPr>
        <w:pStyle w:val="TOC1"/>
        <w:rPr>
          <w:rFonts w:asciiTheme="minorHAnsi" w:eastAsiaTheme="minorEastAsia" w:hAnsiTheme="minorHAnsi" w:cstheme="minorBidi"/>
          <w:noProof/>
          <w:szCs w:val="22"/>
          <w:lang w:val="en-IN" w:eastAsia="ko-KR"/>
        </w:rPr>
      </w:pPr>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_Toc214976788 \h </w:instrText>
      </w:r>
      <w:r>
        <w:rPr>
          <w:noProof/>
        </w:rPr>
      </w:r>
      <w:r>
        <w:rPr>
          <w:noProof/>
        </w:rPr>
        <w:fldChar w:fldCharType="separate"/>
      </w:r>
      <w:r>
        <w:rPr>
          <w:noProof/>
        </w:rPr>
        <w:t>76</w:t>
      </w:r>
      <w:r>
        <w:rPr>
          <w:noProof/>
        </w:rPr>
        <w:fldChar w:fldCharType="end"/>
      </w:r>
    </w:p>
    <w:p w14:paraId="4BF4082F" w14:textId="415DA92E" w:rsidR="00C40730" w:rsidRDefault="00C40730">
      <w:pPr>
        <w:pStyle w:val="TOC2"/>
        <w:rPr>
          <w:rFonts w:asciiTheme="minorHAnsi" w:eastAsiaTheme="minorEastAsia" w:hAnsiTheme="minorHAnsi" w:cstheme="minorBidi"/>
          <w:noProof/>
          <w:sz w:val="22"/>
          <w:szCs w:val="22"/>
          <w:lang w:val="en-IN" w:eastAsia="ko-KR"/>
        </w:rPr>
      </w:pPr>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_Toc214976789 \h </w:instrText>
      </w:r>
      <w:r>
        <w:rPr>
          <w:noProof/>
        </w:rPr>
      </w:r>
      <w:r>
        <w:rPr>
          <w:noProof/>
        </w:rPr>
        <w:fldChar w:fldCharType="separate"/>
      </w:r>
      <w:r>
        <w:rPr>
          <w:noProof/>
        </w:rPr>
        <w:t>76</w:t>
      </w:r>
      <w:r>
        <w:rPr>
          <w:noProof/>
        </w:rPr>
        <w:fldChar w:fldCharType="end"/>
      </w:r>
    </w:p>
    <w:p w14:paraId="6BEAC664" w14:textId="13191C62" w:rsidR="00C40730" w:rsidRDefault="00C40730">
      <w:pPr>
        <w:pStyle w:val="TOC1"/>
        <w:rPr>
          <w:rFonts w:asciiTheme="minorHAnsi" w:eastAsiaTheme="minorEastAsia" w:hAnsiTheme="minorHAnsi" w:cstheme="minorBidi"/>
          <w:noProof/>
          <w:szCs w:val="22"/>
          <w:lang w:val="en-IN" w:eastAsia="ko-KR"/>
        </w:rPr>
      </w:pPr>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_Toc214976790 \h </w:instrText>
      </w:r>
      <w:r>
        <w:rPr>
          <w:noProof/>
        </w:rPr>
      </w:r>
      <w:r>
        <w:rPr>
          <w:noProof/>
        </w:rPr>
        <w:fldChar w:fldCharType="separate"/>
      </w:r>
      <w:r>
        <w:rPr>
          <w:noProof/>
        </w:rPr>
        <w:t>77</w:t>
      </w:r>
      <w:r>
        <w:rPr>
          <w:noProof/>
        </w:rPr>
        <w:fldChar w:fldCharType="end"/>
      </w:r>
    </w:p>
    <w:p w14:paraId="28C9E9EF" w14:textId="24434A8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_Toc214976791 \h </w:instrText>
      </w:r>
      <w:r>
        <w:rPr>
          <w:noProof/>
        </w:rPr>
      </w:r>
      <w:r>
        <w:rPr>
          <w:noProof/>
        </w:rPr>
        <w:fldChar w:fldCharType="separate"/>
      </w:r>
      <w:r>
        <w:rPr>
          <w:noProof/>
        </w:rPr>
        <w:t>77</w:t>
      </w:r>
      <w:r>
        <w:rPr>
          <w:noProof/>
        </w:rPr>
        <w:fldChar w:fldCharType="end"/>
      </w:r>
    </w:p>
    <w:p w14:paraId="65203630" w14:textId="749961C4"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7.2</w:t>
      </w:r>
      <w:r>
        <w:rPr>
          <w:rFonts w:asciiTheme="minorHAnsi" w:eastAsiaTheme="minorEastAsia" w:hAnsiTheme="minorHAnsi" w:cstheme="minorBidi"/>
          <w:noProof/>
          <w:sz w:val="22"/>
          <w:szCs w:val="22"/>
          <w:lang w:val="en-IN" w:eastAsia="ko-KR"/>
        </w:rPr>
        <w:tab/>
      </w:r>
      <w:r w:rsidRPr="004809BF">
        <w:rPr>
          <w:noProof/>
          <w:lang w:val="en-US"/>
        </w:rPr>
        <w:t>Data Types</w:t>
      </w:r>
      <w:r>
        <w:rPr>
          <w:noProof/>
        </w:rPr>
        <w:tab/>
      </w:r>
      <w:r>
        <w:rPr>
          <w:noProof/>
        </w:rPr>
        <w:fldChar w:fldCharType="begin"/>
      </w:r>
      <w:r>
        <w:rPr>
          <w:noProof/>
        </w:rPr>
        <w:instrText xml:space="preserve"> PAGEREF _Toc214976792 \h </w:instrText>
      </w:r>
      <w:r>
        <w:rPr>
          <w:noProof/>
        </w:rPr>
      </w:r>
      <w:r>
        <w:rPr>
          <w:noProof/>
        </w:rPr>
        <w:fldChar w:fldCharType="separate"/>
      </w:r>
      <w:r>
        <w:rPr>
          <w:noProof/>
        </w:rPr>
        <w:t>77</w:t>
      </w:r>
      <w:r>
        <w:rPr>
          <w:noProof/>
        </w:rPr>
        <w:fldChar w:fldCharType="end"/>
      </w:r>
    </w:p>
    <w:p w14:paraId="1FCBAA67" w14:textId="27D5DEDE"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_Toc214976793 \h </w:instrText>
      </w:r>
      <w:r>
        <w:rPr>
          <w:noProof/>
        </w:rPr>
      </w:r>
      <w:r>
        <w:rPr>
          <w:noProof/>
        </w:rPr>
        <w:fldChar w:fldCharType="separate"/>
      </w:r>
      <w:r>
        <w:rPr>
          <w:noProof/>
        </w:rPr>
        <w:t>77</w:t>
      </w:r>
      <w:r>
        <w:rPr>
          <w:noProof/>
        </w:rPr>
        <w:fldChar w:fldCharType="end"/>
      </w:r>
    </w:p>
    <w:p w14:paraId="6354F886" w14:textId="01608E0E"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7.2.2</w:t>
      </w:r>
      <w:r>
        <w:rPr>
          <w:rFonts w:asciiTheme="minorHAnsi" w:eastAsiaTheme="minorEastAsia" w:hAnsiTheme="minorHAnsi" w:cstheme="minorBidi"/>
          <w:noProof/>
          <w:sz w:val="22"/>
          <w:szCs w:val="22"/>
          <w:lang w:val="en-IN" w:eastAsia="ko-KR"/>
        </w:rPr>
        <w:tab/>
      </w:r>
      <w:r w:rsidRPr="004809BF">
        <w:rPr>
          <w:noProof/>
          <w:lang w:val="en-US"/>
        </w:rPr>
        <w:t>Referenced structured data types</w:t>
      </w:r>
      <w:r>
        <w:rPr>
          <w:noProof/>
        </w:rPr>
        <w:tab/>
      </w:r>
      <w:r>
        <w:rPr>
          <w:noProof/>
        </w:rPr>
        <w:fldChar w:fldCharType="begin"/>
      </w:r>
      <w:r>
        <w:rPr>
          <w:noProof/>
        </w:rPr>
        <w:instrText xml:space="preserve"> PAGEREF _Toc214976794 \h </w:instrText>
      </w:r>
      <w:r>
        <w:rPr>
          <w:noProof/>
        </w:rPr>
      </w:r>
      <w:r>
        <w:rPr>
          <w:noProof/>
        </w:rPr>
        <w:fldChar w:fldCharType="separate"/>
      </w:r>
      <w:r>
        <w:rPr>
          <w:noProof/>
        </w:rPr>
        <w:t>78</w:t>
      </w:r>
      <w:r>
        <w:rPr>
          <w:noProof/>
        </w:rPr>
        <w:fldChar w:fldCharType="end"/>
      </w:r>
    </w:p>
    <w:p w14:paraId="4DCF14FB" w14:textId="70DB68A8"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7.2.3</w:t>
      </w:r>
      <w:r>
        <w:rPr>
          <w:rFonts w:asciiTheme="minorHAnsi" w:eastAsiaTheme="minorEastAsia" w:hAnsiTheme="minorHAnsi" w:cstheme="minorBidi"/>
          <w:noProof/>
          <w:sz w:val="22"/>
          <w:szCs w:val="22"/>
          <w:lang w:val="en-IN" w:eastAsia="ko-KR"/>
        </w:rPr>
        <w:tab/>
      </w:r>
      <w:r w:rsidRPr="004809BF">
        <w:rPr>
          <w:noProof/>
          <w:lang w:val="en-US"/>
        </w:rPr>
        <w:t>Referenced simple data types and enumerations</w:t>
      </w:r>
      <w:r>
        <w:rPr>
          <w:noProof/>
        </w:rPr>
        <w:tab/>
      </w:r>
      <w:r>
        <w:rPr>
          <w:noProof/>
        </w:rPr>
        <w:fldChar w:fldCharType="begin"/>
      </w:r>
      <w:r>
        <w:rPr>
          <w:noProof/>
        </w:rPr>
        <w:instrText xml:space="preserve"> PAGEREF _Toc214976795 \h </w:instrText>
      </w:r>
      <w:r>
        <w:rPr>
          <w:noProof/>
        </w:rPr>
      </w:r>
      <w:r>
        <w:rPr>
          <w:noProof/>
        </w:rPr>
        <w:fldChar w:fldCharType="separate"/>
      </w:r>
      <w:r>
        <w:rPr>
          <w:noProof/>
        </w:rPr>
        <w:t>78</w:t>
      </w:r>
      <w:r>
        <w:rPr>
          <w:noProof/>
        </w:rPr>
        <w:fldChar w:fldCharType="end"/>
      </w:r>
    </w:p>
    <w:p w14:paraId="1C64B508" w14:textId="497DD097"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7.3</w:t>
      </w:r>
      <w:r>
        <w:rPr>
          <w:rFonts w:asciiTheme="minorHAnsi" w:eastAsiaTheme="minorEastAsia" w:hAnsiTheme="minorHAnsi" w:cstheme="minorBidi"/>
          <w:noProof/>
          <w:sz w:val="22"/>
          <w:szCs w:val="22"/>
          <w:lang w:val="en-IN" w:eastAsia="ko-KR"/>
        </w:rPr>
        <w:tab/>
      </w:r>
      <w:r w:rsidRPr="004809BF">
        <w:rPr>
          <w:noProof/>
          <w:lang w:val="en-US"/>
        </w:rPr>
        <w:t>Usage of HTTP</w:t>
      </w:r>
      <w:r>
        <w:rPr>
          <w:noProof/>
        </w:rPr>
        <w:tab/>
      </w:r>
      <w:r>
        <w:rPr>
          <w:noProof/>
        </w:rPr>
        <w:fldChar w:fldCharType="begin"/>
      </w:r>
      <w:r>
        <w:rPr>
          <w:noProof/>
        </w:rPr>
        <w:instrText xml:space="preserve"> PAGEREF _Toc214976796 \h </w:instrText>
      </w:r>
      <w:r>
        <w:rPr>
          <w:noProof/>
        </w:rPr>
      </w:r>
      <w:r>
        <w:rPr>
          <w:noProof/>
        </w:rPr>
        <w:fldChar w:fldCharType="separate"/>
      </w:r>
      <w:r>
        <w:rPr>
          <w:noProof/>
        </w:rPr>
        <w:t>78</w:t>
      </w:r>
      <w:r>
        <w:rPr>
          <w:noProof/>
        </w:rPr>
        <w:fldChar w:fldCharType="end"/>
      </w:r>
    </w:p>
    <w:p w14:paraId="5E81B132" w14:textId="3C795A5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7.4</w:t>
      </w:r>
      <w:r>
        <w:rPr>
          <w:rFonts w:asciiTheme="minorHAnsi" w:eastAsiaTheme="minorEastAsia" w:hAnsiTheme="minorHAnsi" w:cstheme="minorBidi"/>
          <w:noProof/>
          <w:sz w:val="22"/>
          <w:szCs w:val="22"/>
          <w:lang w:val="en-IN" w:eastAsia="ko-KR"/>
        </w:rPr>
        <w:tab/>
      </w:r>
      <w:r w:rsidRPr="004809BF">
        <w:rPr>
          <w:noProof/>
          <w:lang w:val="en-US"/>
        </w:rPr>
        <w:t>Content type</w:t>
      </w:r>
      <w:r>
        <w:rPr>
          <w:noProof/>
        </w:rPr>
        <w:tab/>
      </w:r>
      <w:r>
        <w:rPr>
          <w:noProof/>
        </w:rPr>
        <w:fldChar w:fldCharType="begin"/>
      </w:r>
      <w:r>
        <w:rPr>
          <w:noProof/>
        </w:rPr>
        <w:instrText xml:space="preserve"> PAGEREF _Toc214976797 \h </w:instrText>
      </w:r>
      <w:r>
        <w:rPr>
          <w:noProof/>
        </w:rPr>
      </w:r>
      <w:r>
        <w:rPr>
          <w:noProof/>
        </w:rPr>
        <w:fldChar w:fldCharType="separate"/>
      </w:r>
      <w:r>
        <w:rPr>
          <w:noProof/>
        </w:rPr>
        <w:t>78</w:t>
      </w:r>
      <w:r>
        <w:rPr>
          <w:noProof/>
        </w:rPr>
        <w:fldChar w:fldCharType="end"/>
      </w:r>
    </w:p>
    <w:p w14:paraId="3077BB55" w14:textId="3624A6D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7.5</w:t>
      </w:r>
      <w:r>
        <w:rPr>
          <w:rFonts w:asciiTheme="minorHAnsi" w:eastAsiaTheme="minorEastAsia" w:hAnsiTheme="minorHAnsi" w:cstheme="minorBidi"/>
          <w:noProof/>
          <w:sz w:val="22"/>
          <w:szCs w:val="22"/>
          <w:lang w:val="en-IN" w:eastAsia="ko-KR"/>
        </w:rPr>
        <w:tab/>
      </w:r>
      <w:r w:rsidRPr="004809BF">
        <w:rPr>
          <w:noProof/>
          <w:lang w:val="en-US"/>
        </w:rPr>
        <w:t>URI structure</w:t>
      </w:r>
      <w:r>
        <w:rPr>
          <w:noProof/>
        </w:rPr>
        <w:tab/>
      </w:r>
      <w:r>
        <w:rPr>
          <w:noProof/>
        </w:rPr>
        <w:fldChar w:fldCharType="begin"/>
      </w:r>
      <w:r>
        <w:rPr>
          <w:noProof/>
        </w:rPr>
        <w:instrText xml:space="preserve"> PAGEREF _Toc214976798 \h </w:instrText>
      </w:r>
      <w:r>
        <w:rPr>
          <w:noProof/>
        </w:rPr>
      </w:r>
      <w:r>
        <w:rPr>
          <w:noProof/>
        </w:rPr>
        <w:fldChar w:fldCharType="separate"/>
      </w:r>
      <w:r>
        <w:rPr>
          <w:noProof/>
        </w:rPr>
        <w:t>78</w:t>
      </w:r>
      <w:r>
        <w:rPr>
          <w:noProof/>
        </w:rPr>
        <w:fldChar w:fldCharType="end"/>
      </w:r>
    </w:p>
    <w:p w14:paraId="7C5A827E" w14:textId="084E8608"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7.5.1</w:t>
      </w:r>
      <w:r>
        <w:rPr>
          <w:rFonts w:asciiTheme="minorHAnsi" w:eastAsiaTheme="minorEastAsia" w:hAnsiTheme="minorHAnsi" w:cstheme="minorBidi"/>
          <w:noProof/>
          <w:sz w:val="22"/>
          <w:szCs w:val="22"/>
          <w:lang w:val="en-IN" w:eastAsia="ko-KR"/>
        </w:rPr>
        <w:tab/>
      </w:r>
      <w:r w:rsidRPr="004809BF">
        <w:rPr>
          <w:noProof/>
          <w:lang w:val="en-US"/>
        </w:rPr>
        <w:t>Resource URI structure</w:t>
      </w:r>
      <w:r>
        <w:rPr>
          <w:noProof/>
        </w:rPr>
        <w:tab/>
      </w:r>
      <w:r>
        <w:rPr>
          <w:noProof/>
        </w:rPr>
        <w:fldChar w:fldCharType="begin"/>
      </w:r>
      <w:r>
        <w:rPr>
          <w:noProof/>
        </w:rPr>
        <w:instrText xml:space="preserve"> PAGEREF _Toc214976799 \h </w:instrText>
      </w:r>
      <w:r>
        <w:rPr>
          <w:noProof/>
        </w:rPr>
      </w:r>
      <w:r>
        <w:rPr>
          <w:noProof/>
        </w:rPr>
        <w:fldChar w:fldCharType="separate"/>
      </w:r>
      <w:r>
        <w:rPr>
          <w:noProof/>
        </w:rPr>
        <w:t>78</w:t>
      </w:r>
      <w:r>
        <w:rPr>
          <w:noProof/>
        </w:rPr>
        <w:fldChar w:fldCharType="end"/>
      </w:r>
    </w:p>
    <w:p w14:paraId="374D1B14" w14:textId="141F657B" w:rsidR="00C40730" w:rsidRDefault="00C40730">
      <w:pPr>
        <w:pStyle w:val="TOC3"/>
        <w:rPr>
          <w:rFonts w:asciiTheme="minorHAnsi" w:eastAsiaTheme="minorEastAsia" w:hAnsiTheme="minorHAnsi" w:cstheme="minorBidi"/>
          <w:noProof/>
          <w:sz w:val="22"/>
          <w:szCs w:val="22"/>
          <w:lang w:val="en-IN" w:eastAsia="ko-KR"/>
        </w:rPr>
      </w:pPr>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_Toc214976800 \h </w:instrText>
      </w:r>
      <w:r>
        <w:rPr>
          <w:noProof/>
        </w:rPr>
      </w:r>
      <w:r>
        <w:rPr>
          <w:noProof/>
        </w:rPr>
        <w:fldChar w:fldCharType="separate"/>
      </w:r>
      <w:r>
        <w:rPr>
          <w:noProof/>
        </w:rPr>
        <w:t>79</w:t>
      </w:r>
      <w:r>
        <w:rPr>
          <w:noProof/>
        </w:rPr>
        <w:fldChar w:fldCharType="end"/>
      </w:r>
    </w:p>
    <w:p w14:paraId="2414991F" w14:textId="2702DE3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7.6</w:t>
      </w:r>
      <w:r>
        <w:rPr>
          <w:rFonts w:asciiTheme="minorHAnsi" w:eastAsiaTheme="minorEastAsia" w:hAnsiTheme="minorHAnsi" w:cstheme="minorBidi"/>
          <w:noProof/>
          <w:sz w:val="22"/>
          <w:szCs w:val="22"/>
          <w:lang w:val="en-IN" w:eastAsia="ko-KR"/>
        </w:rPr>
        <w:tab/>
      </w:r>
      <w:r w:rsidRPr="004809BF">
        <w:rPr>
          <w:noProof/>
          <w:lang w:val="en-US"/>
        </w:rPr>
        <w:t>Notifications</w:t>
      </w:r>
      <w:r>
        <w:rPr>
          <w:noProof/>
        </w:rPr>
        <w:tab/>
      </w:r>
      <w:r>
        <w:rPr>
          <w:noProof/>
        </w:rPr>
        <w:fldChar w:fldCharType="begin"/>
      </w:r>
      <w:r>
        <w:rPr>
          <w:noProof/>
        </w:rPr>
        <w:instrText xml:space="preserve"> PAGEREF _Toc214976801 \h </w:instrText>
      </w:r>
      <w:r>
        <w:rPr>
          <w:noProof/>
        </w:rPr>
      </w:r>
      <w:r>
        <w:rPr>
          <w:noProof/>
        </w:rPr>
        <w:fldChar w:fldCharType="separate"/>
      </w:r>
      <w:r>
        <w:rPr>
          <w:noProof/>
        </w:rPr>
        <w:t>79</w:t>
      </w:r>
      <w:r>
        <w:rPr>
          <w:noProof/>
        </w:rPr>
        <w:fldChar w:fldCharType="end"/>
      </w:r>
    </w:p>
    <w:p w14:paraId="4542FF58" w14:textId="4DDD8321"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7.7</w:t>
      </w:r>
      <w:r>
        <w:rPr>
          <w:rFonts w:asciiTheme="minorHAnsi" w:eastAsiaTheme="minorEastAsia" w:hAnsiTheme="minorHAnsi" w:cstheme="minorBidi"/>
          <w:noProof/>
          <w:sz w:val="22"/>
          <w:szCs w:val="22"/>
          <w:lang w:val="en-IN" w:eastAsia="ko-KR"/>
        </w:rPr>
        <w:tab/>
      </w:r>
      <w:r w:rsidRPr="004809BF">
        <w:rPr>
          <w:noProof/>
          <w:lang w:val="en-US"/>
        </w:rPr>
        <w:t>Error handling</w:t>
      </w:r>
      <w:r>
        <w:rPr>
          <w:noProof/>
        </w:rPr>
        <w:tab/>
      </w:r>
      <w:r>
        <w:rPr>
          <w:noProof/>
        </w:rPr>
        <w:fldChar w:fldCharType="begin"/>
      </w:r>
      <w:r>
        <w:rPr>
          <w:noProof/>
        </w:rPr>
        <w:instrText xml:space="preserve"> PAGEREF _Toc214976802 \h </w:instrText>
      </w:r>
      <w:r>
        <w:rPr>
          <w:noProof/>
        </w:rPr>
      </w:r>
      <w:r>
        <w:rPr>
          <w:noProof/>
        </w:rPr>
        <w:fldChar w:fldCharType="separate"/>
      </w:r>
      <w:r>
        <w:rPr>
          <w:noProof/>
        </w:rPr>
        <w:t>79</w:t>
      </w:r>
      <w:r>
        <w:rPr>
          <w:noProof/>
        </w:rPr>
        <w:fldChar w:fldCharType="end"/>
      </w:r>
    </w:p>
    <w:p w14:paraId="364ABEF1" w14:textId="60BF809E"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7.8</w:t>
      </w:r>
      <w:r>
        <w:rPr>
          <w:rFonts w:asciiTheme="minorHAnsi" w:eastAsiaTheme="minorEastAsia" w:hAnsiTheme="minorHAnsi" w:cstheme="minorBidi"/>
          <w:noProof/>
          <w:sz w:val="22"/>
          <w:szCs w:val="22"/>
          <w:lang w:val="en-IN" w:eastAsia="ko-KR"/>
        </w:rPr>
        <w:tab/>
      </w:r>
      <w:r w:rsidRPr="004809BF">
        <w:rPr>
          <w:noProof/>
          <w:lang w:val="en-US"/>
        </w:rPr>
        <w:t>Feature negotiation</w:t>
      </w:r>
      <w:r>
        <w:rPr>
          <w:noProof/>
        </w:rPr>
        <w:tab/>
      </w:r>
      <w:r>
        <w:rPr>
          <w:noProof/>
        </w:rPr>
        <w:fldChar w:fldCharType="begin"/>
      </w:r>
      <w:r>
        <w:rPr>
          <w:noProof/>
        </w:rPr>
        <w:instrText xml:space="preserve"> PAGEREF _Toc214976803 \h </w:instrText>
      </w:r>
      <w:r>
        <w:rPr>
          <w:noProof/>
        </w:rPr>
      </w:r>
      <w:r>
        <w:rPr>
          <w:noProof/>
        </w:rPr>
        <w:fldChar w:fldCharType="separate"/>
      </w:r>
      <w:r>
        <w:rPr>
          <w:noProof/>
        </w:rPr>
        <w:t>79</w:t>
      </w:r>
      <w:r>
        <w:rPr>
          <w:noProof/>
        </w:rPr>
        <w:fldChar w:fldCharType="end"/>
      </w:r>
    </w:p>
    <w:p w14:paraId="6C8BF392" w14:textId="76BAEC3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7.9</w:t>
      </w:r>
      <w:r>
        <w:rPr>
          <w:rFonts w:asciiTheme="minorHAnsi" w:eastAsiaTheme="minorEastAsia" w:hAnsiTheme="minorHAnsi" w:cstheme="minorBidi"/>
          <w:noProof/>
          <w:sz w:val="22"/>
          <w:szCs w:val="22"/>
          <w:lang w:val="en-IN" w:eastAsia="ko-KR"/>
        </w:rPr>
        <w:tab/>
      </w:r>
      <w:r w:rsidRPr="004809BF">
        <w:rPr>
          <w:noProof/>
          <w:lang w:val="en-US"/>
        </w:rPr>
        <w:t>HTTP headers</w:t>
      </w:r>
      <w:r>
        <w:rPr>
          <w:noProof/>
        </w:rPr>
        <w:tab/>
      </w:r>
      <w:r>
        <w:rPr>
          <w:noProof/>
        </w:rPr>
        <w:fldChar w:fldCharType="begin"/>
      </w:r>
      <w:r>
        <w:rPr>
          <w:noProof/>
        </w:rPr>
        <w:instrText xml:space="preserve"> PAGEREF _Toc214976804 \h </w:instrText>
      </w:r>
      <w:r>
        <w:rPr>
          <w:noProof/>
        </w:rPr>
      </w:r>
      <w:r>
        <w:rPr>
          <w:noProof/>
        </w:rPr>
        <w:fldChar w:fldCharType="separate"/>
      </w:r>
      <w:r>
        <w:rPr>
          <w:noProof/>
        </w:rPr>
        <w:t>79</w:t>
      </w:r>
      <w:r>
        <w:rPr>
          <w:noProof/>
        </w:rPr>
        <w:fldChar w:fldCharType="end"/>
      </w:r>
    </w:p>
    <w:p w14:paraId="500C27F1" w14:textId="56037F0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7.10</w:t>
      </w:r>
      <w:r>
        <w:rPr>
          <w:rFonts w:asciiTheme="minorHAnsi" w:eastAsiaTheme="minorEastAsia" w:hAnsiTheme="minorHAnsi" w:cstheme="minorBidi"/>
          <w:noProof/>
          <w:sz w:val="22"/>
          <w:szCs w:val="22"/>
          <w:lang w:val="en-IN" w:eastAsia="ko-KR"/>
        </w:rPr>
        <w:tab/>
      </w:r>
      <w:r w:rsidRPr="004809BF">
        <w:rPr>
          <w:noProof/>
          <w:lang w:val="en-US"/>
        </w:rPr>
        <w:t>Conventions for Open API specification files</w:t>
      </w:r>
      <w:r>
        <w:rPr>
          <w:noProof/>
        </w:rPr>
        <w:tab/>
      </w:r>
      <w:r>
        <w:rPr>
          <w:noProof/>
        </w:rPr>
        <w:fldChar w:fldCharType="begin"/>
      </w:r>
      <w:r>
        <w:rPr>
          <w:noProof/>
        </w:rPr>
        <w:instrText xml:space="preserve"> PAGEREF _Toc214976805 \h </w:instrText>
      </w:r>
      <w:r>
        <w:rPr>
          <w:noProof/>
        </w:rPr>
      </w:r>
      <w:r>
        <w:rPr>
          <w:noProof/>
        </w:rPr>
        <w:fldChar w:fldCharType="separate"/>
      </w:r>
      <w:r>
        <w:rPr>
          <w:noProof/>
        </w:rPr>
        <w:t>80</w:t>
      </w:r>
      <w:r>
        <w:rPr>
          <w:noProof/>
        </w:rPr>
        <w:fldChar w:fldCharType="end"/>
      </w:r>
    </w:p>
    <w:p w14:paraId="7D6524C9" w14:textId="5D87121E" w:rsidR="00C40730" w:rsidRDefault="00C40730">
      <w:pPr>
        <w:pStyle w:val="TOC1"/>
        <w:rPr>
          <w:rFonts w:asciiTheme="minorHAnsi" w:eastAsiaTheme="minorEastAsia" w:hAnsiTheme="minorHAnsi" w:cstheme="minorBidi"/>
          <w:noProof/>
          <w:szCs w:val="22"/>
          <w:lang w:val="en-IN" w:eastAsia="ko-KR"/>
        </w:rPr>
      </w:pPr>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_Toc214976806 \h </w:instrText>
      </w:r>
      <w:r>
        <w:rPr>
          <w:noProof/>
        </w:rPr>
      </w:r>
      <w:r>
        <w:rPr>
          <w:noProof/>
        </w:rPr>
        <w:fldChar w:fldCharType="separate"/>
      </w:r>
      <w:r>
        <w:rPr>
          <w:noProof/>
        </w:rPr>
        <w:t>80</w:t>
      </w:r>
      <w:r>
        <w:rPr>
          <w:noProof/>
        </w:rPr>
        <w:fldChar w:fldCharType="end"/>
      </w:r>
    </w:p>
    <w:p w14:paraId="2C4123DD" w14:textId="670CA218" w:rsidR="00C40730" w:rsidRDefault="00C40730">
      <w:pPr>
        <w:pStyle w:val="TOC2"/>
        <w:rPr>
          <w:rFonts w:asciiTheme="minorHAnsi" w:eastAsiaTheme="minorEastAsia" w:hAnsiTheme="minorHAnsi" w:cstheme="minorBidi"/>
          <w:noProof/>
          <w:sz w:val="22"/>
          <w:szCs w:val="22"/>
          <w:lang w:val="en-IN" w:eastAsia="ko-KR"/>
        </w:rPr>
      </w:pPr>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_Toc214976807 \h </w:instrText>
      </w:r>
      <w:r>
        <w:rPr>
          <w:noProof/>
        </w:rPr>
      </w:r>
      <w:r>
        <w:rPr>
          <w:noProof/>
        </w:rPr>
        <w:fldChar w:fldCharType="separate"/>
      </w:r>
      <w:r>
        <w:rPr>
          <w:noProof/>
        </w:rPr>
        <w:t>80</w:t>
      </w:r>
      <w:r>
        <w:rPr>
          <w:noProof/>
        </w:rPr>
        <w:fldChar w:fldCharType="end"/>
      </w:r>
    </w:p>
    <w:p w14:paraId="5A099E0A" w14:textId="4BE18440" w:rsidR="00C40730" w:rsidRDefault="00C40730">
      <w:pPr>
        <w:pStyle w:val="TOC3"/>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_Toc214976808 \h </w:instrText>
      </w:r>
      <w:r>
        <w:rPr>
          <w:noProof/>
        </w:rPr>
      </w:r>
      <w:r>
        <w:rPr>
          <w:noProof/>
        </w:rPr>
        <w:fldChar w:fldCharType="separate"/>
      </w:r>
      <w:r>
        <w:rPr>
          <w:noProof/>
        </w:rPr>
        <w:t>80</w:t>
      </w:r>
      <w:r>
        <w:rPr>
          <w:noProof/>
        </w:rPr>
        <w:fldChar w:fldCharType="end"/>
      </w:r>
    </w:p>
    <w:p w14:paraId="3E00CDC9" w14:textId="10BED442" w:rsidR="00C40730" w:rsidRDefault="00C40730">
      <w:pPr>
        <w:pStyle w:val="TOC3"/>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_Toc214976809 \h </w:instrText>
      </w:r>
      <w:r>
        <w:rPr>
          <w:noProof/>
        </w:rPr>
      </w:r>
      <w:r>
        <w:rPr>
          <w:noProof/>
        </w:rPr>
        <w:fldChar w:fldCharType="separate"/>
      </w:r>
      <w:r>
        <w:rPr>
          <w:noProof/>
        </w:rPr>
        <w:t>80</w:t>
      </w:r>
      <w:r>
        <w:rPr>
          <w:noProof/>
        </w:rPr>
        <w:fldChar w:fldCharType="end"/>
      </w:r>
    </w:p>
    <w:p w14:paraId="3FE35DEE" w14:textId="5A8F3478" w:rsidR="00C40730" w:rsidRDefault="00C40730">
      <w:pPr>
        <w:pStyle w:val="TOC4"/>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_Toc214976810 \h </w:instrText>
      </w:r>
      <w:r>
        <w:rPr>
          <w:noProof/>
        </w:rPr>
      </w:r>
      <w:r>
        <w:rPr>
          <w:noProof/>
        </w:rPr>
        <w:fldChar w:fldCharType="separate"/>
      </w:r>
      <w:r>
        <w:rPr>
          <w:noProof/>
        </w:rPr>
        <w:t>80</w:t>
      </w:r>
      <w:r>
        <w:rPr>
          <w:noProof/>
        </w:rPr>
        <w:fldChar w:fldCharType="end"/>
      </w:r>
    </w:p>
    <w:p w14:paraId="109738FF" w14:textId="5A5292C5" w:rsidR="00C40730" w:rsidRDefault="00C40730">
      <w:pPr>
        <w:pStyle w:val="TOC4"/>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_Toc214976811 \h </w:instrText>
      </w:r>
      <w:r>
        <w:rPr>
          <w:noProof/>
        </w:rPr>
      </w:r>
      <w:r>
        <w:rPr>
          <w:noProof/>
        </w:rPr>
        <w:fldChar w:fldCharType="separate"/>
      </w:r>
      <w:r>
        <w:rPr>
          <w:noProof/>
        </w:rPr>
        <w:t>81</w:t>
      </w:r>
      <w:r>
        <w:rPr>
          <w:noProof/>
        </w:rPr>
        <w:fldChar w:fldCharType="end"/>
      </w:r>
    </w:p>
    <w:p w14:paraId="147257B2" w14:textId="2E6CED8C" w:rsidR="00C40730" w:rsidRDefault="00C40730">
      <w:pPr>
        <w:pStyle w:val="TOC5"/>
        <w:rPr>
          <w:rFonts w:asciiTheme="minorHAnsi" w:eastAsiaTheme="minorEastAsia" w:hAnsiTheme="minorHAnsi" w:cstheme="minorBidi"/>
          <w:noProof/>
          <w:sz w:val="22"/>
          <w:szCs w:val="22"/>
          <w:lang w:val="en-IN" w:eastAsia="ko-KR"/>
        </w:rPr>
      </w:pPr>
      <w:r w:rsidRPr="004809BF">
        <w:rPr>
          <w:noProof/>
          <w:lang w:val="en-US" w:eastAsia="zh-CN"/>
        </w:rPr>
        <w:t>8.1.2.2.1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_Toc214976812 \h </w:instrText>
      </w:r>
      <w:r>
        <w:rPr>
          <w:noProof/>
        </w:rPr>
      </w:r>
      <w:r>
        <w:rPr>
          <w:noProof/>
        </w:rPr>
        <w:fldChar w:fldCharType="separate"/>
      </w:r>
      <w:r>
        <w:rPr>
          <w:noProof/>
        </w:rPr>
        <w:t>81</w:t>
      </w:r>
      <w:r>
        <w:rPr>
          <w:noProof/>
        </w:rPr>
        <w:fldChar w:fldCharType="end"/>
      </w:r>
    </w:p>
    <w:p w14:paraId="019AFEF7" w14:textId="3E6B465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_Toc214976813 \h </w:instrText>
      </w:r>
      <w:r>
        <w:rPr>
          <w:noProof/>
        </w:rPr>
      </w:r>
      <w:r>
        <w:rPr>
          <w:noProof/>
        </w:rPr>
        <w:fldChar w:fldCharType="separate"/>
      </w:r>
      <w:r>
        <w:rPr>
          <w:noProof/>
        </w:rPr>
        <w:t>81</w:t>
      </w:r>
      <w:r>
        <w:rPr>
          <w:noProof/>
        </w:rPr>
        <w:fldChar w:fldCharType="end"/>
      </w:r>
    </w:p>
    <w:p w14:paraId="3233FF28" w14:textId="79B2813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_Toc214976814 \h </w:instrText>
      </w:r>
      <w:r>
        <w:rPr>
          <w:noProof/>
        </w:rPr>
      </w:r>
      <w:r>
        <w:rPr>
          <w:noProof/>
        </w:rPr>
        <w:fldChar w:fldCharType="separate"/>
      </w:r>
      <w:r>
        <w:rPr>
          <w:noProof/>
        </w:rPr>
        <w:t>81</w:t>
      </w:r>
      <w:r>
        <w:rPr>
          <w:noProof/>
        </w:rPr>
        <w:fldChar w:fldCharType="end"/>
      </w:r>
    </w:p>
    <w:p w14:paraId="0FD06891" w14:textId="013F00F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_Toc214976815 \h </w:instrText>
      </w:r>
      <w:r>
        <w:rPr>
          <w:noProof/>
        </w:rPr>
      </w:r>
      <w:r>
        <w:rPr>
          <w:noProof/>
        </w:rPr>
        <w:fldChar w:fldCharType="separate"/>
      </w:r>
      <w:r>
        <w:rPr>
          <w:noProof/>
        </w:rPr>
        <w:t>81</w:t>
      </w:r>
      <w:r>
        <w:rPr>
          <w:noProof/>
        </w:rPr>
        <w:fldChar w:fldCharType="end"/>
      </w:r>
    </w:p>
    <w:p w14:paraId="49484925" w14:textId="51B35CA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_Toc214976816 \h </w:instrText>
      </w:r>
      <w:r>
        <w:rPr>
          <w:noProof/>
        </w:rPr>
      </w:r>
      <w:r>
        <w:rPr>
          <w:noProof/>
        </w:rPr>
        <w:fldChar w:fldCharType="separate"/>
      </w:r>
      <w:r>
        <w:rPr>
          <w:noProof/>
        </w:rPr>
        <w:t>82</w:t>
      </w:r>
      <w:r>
        <w:rPr>
          <w:noProof/>
        </w:rPr>
        <w:fldChar w:fldCharType="end"/>
      </w:r>
    </w:p>
    <w:p w14:paraId="752AF70E" w14:textId="65C8171D" w:rsidR="00C40730" w:rsidRDefault="00C40730">
      <w:pPr>
        <w:pStyle w:val="TOC4"/>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_Toc214976817 \h </w:instrText>
      </w:r>
      <w:r>
        <w:rPr>
          <w:noProof/>
        </w:rPr>
      </w:r>
      <w:r>
        <w:rPr>
          <w:noProof/>
        </w:rPr>
        <w:fldChar w:fldCharType="separate"/>
      </w:r>
      <w:r>
        <w:rPr>
          <w:noProof/>
        </w:rPr>
        <w:t>82</w:t>
      </w:r>
      <w:r>
        <w:rPr>
          <w:noProof/>
        </w:rPr>
        <w:fldChar w:fldCharType="end"/>
      </w:r>
    </w:p>
    <w:p w14:paraId="0C54B7BE" w14:textId="40392F7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_Toc214976818 \h </w:instrText>
      </w:r>
      <w:r>
        <w:rPr>
          <w:noProof/>
        </w:rPr>
      </w:r>
      <w:r>
        <w:rPr>
          <w:noProof/>
        </w:rPr>
        <w:fldChar w:fldCharType="separate"/>
      </w:r>
      <w:r>
        <w:rPr>
          <w:noProof/>
        </w:rPr>
        <w:t>82</w:t>
      </w:r>
      <w:r>
        <w:rPr>
          <w:noProof/>
        </w:rPr>
        <w:fldChar w:fldCharType="end"/>
      </w:r>
    </w:p>
    <w:p w14:paraId="2919BDFB" w14:textId="37508CF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_Toc214976819 \h </w:instrText>
      </w:r>
      <w:r>
        <w:rPr>
          <w:noProof/>
        </w:rPr>
      </w:r>
      <w:r>
        <w:rPr>
          <w:noProof/>
        </w:rPr>
        <w:fldChar w:fldCharType="separate"/>
      </w:r>
      <w:r>
        <w:rPr>
          <w:noProof/>
        </w:rPr>
        <w:t>82</w:t>
      </w:r>
      <w:r>
        <w:rPr>
          <w:noProof/>
        </w:rPr>
        <w:fldChar w:fldCharType="end"/>
      </w:r>
    </w:p>
    <w:p w14:paraId="5B9A045F" w14:textId="6DABF37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_Toc214976820 \h </w:instrText>
      </w:r>
      <w:r>
        <w:rPr>
          <w:noProof/>
        </w:rPr>
      </w:r>
      <w:r>
        <w:rPr>
          <w:noProof/>
        </w:rPr>
        <w:fldChar w:fldCharType="separate"/>
      </w:r>
      <w:r>
        <w:rPr>
          <w:noProof/>
        </w:rPr>
        <w:t>82</w:t>
      </w:r>
      <w:r>
        <w:rPr>
          <w:noProof/>
        </w:rPr>
        <w:fldChar w:fldCharType="end"/>
      </w:r>
    </w:p>
    <w:p w14:paraId="3EA6A793" w14:textId="036A51D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_Toc214976821 \h </w:instrText>
      </w:r>
      <w:r>
        <w:rPr>
          <w:noProof/>
        </w:rPr>
      </w:r>
      <w:r>
        <w:rPr>
          <w:noProof/>
        </w:rPr>
        <w:fldChar w:fldCharType="separate"/>
      </w:r>
      <w:r>
        <w:rPr>
          <w:noProof/>
        </w:rPr>
        <w:t>82</w:t>
      </w:r>
      <w:r>
        <w:rPr>
          <w:noProof/>
        </w:rPr>
        <w:fldChar w:fldCharType="end"/>
      </w:r>
    </w:p>
    <w:p w14:paraId="1A777DEF" w14:textId="31F2A84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_Toc214976822 \h </w:instrText>
      </w:r>
      <w:r>
        <w:rPr>
          <w:noProof/>
        </w:rPr>
      </w:r>
      <w:r>
        <w:rPr>
          <w:noProof/>
        </w:rPr>
        <w:fldChar w:fldCharType="separate"/>
      </w:r>
      <w:r>
        <w:rPr>
          <w:noProof/>
        </w:rPr>
        <w:t>83</w:t>
      </w:r>
      <w:r>
        <w:rPr>
          <w:noProof/>
        </w:rPr>
        <w:fldChar w:fldCharType="end"/>
      </w:r>
    </w:p>
    <w:p w14:paraId="7526F0E5" w14:textId="791FC95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_Toc214976823 \h </w:instrText>
      </w:r>
      <w:r>
        <w:rPr>
          <w:noProof/>
        </w:rPr>
      </w:r>
      <w:r>
        <w:rPr>
          <w:noProof/>
        </w:rPr>
        <w:fldChar w:fldCharType="separate"/>
      </w:r>
      <w:r>
        <w:rPr>
          <w:noProof/>
        </w:rPr>
        <w:t>84</w:t>
      </w:r>
      <w:r>
        <w:rPr>
          <w:noProof/>
        </w:rPr>
        <w:fldChar w:fldCharType="end"/>
      </w:r>
    </w:p>
    <w:p w14:paraId="71F46E6F" w14:textId="25261B5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_Toc214976824 \h </w:instrText>
      </w:r>
      <w:r>
        <w:rPr>
          <w:noProof/>
        </w:rPr>
      </w:r>
      <w:r>
        <w:rPr>
          <w:noProof/>
        </w:rPr>
        <w:fldChar w:fldCharType="separate"/>
      </w:r>
      <w:r>
        <w:rPr>
          <w:noProof/>
        </w:rPr>
        <w:t>85</w:t>
      </w:r>
      <w:r>
        <w:rPr>
          <w:noProof/>
        </w:rPr>
        <w:fldChar w:fldCharType="end"/>
      </w:r>
    </w:p>
    <w:p w14:paraId="493D923B" w14:textId="430C083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_Toc214976825 \h </w:instrText>
      </w:r>
      <w:r>
        <w:rPr>
          <w:noProof/>
        </w:rPr>
      </w:r>
      <w:r>
        <w:rPr>
          <w:noProof/>
        </w:rPr>
        <w:fldChar w:fldCharType="separate"/>
      </w:r>
      <w:r>
        <w:rPr>
          <w:noProof/>
        </w:rPr>
        <w:t>86</w:t>
      </w:r>
      <w:r>
        <w:rPr>
          <w:noProof/>
        </w:rPr>
        <w:fldChar w:fldCharType="end"/>
      </w:r>
    </w:p>
    <w:p w14:paraId="5A1FCFA7" w14:textId="599F3B5A" w:rsidR="00C40730" w:rsidRDefault="00C40730">
      <w:pPr>
        <w:pStyle w:val="TOC3"/>
        <w:rPr>
          <w:rFonts w:asciiTheme="minorHAnsi" w:eastAsiaTheme="minorEastAsia" w:hAnsiTheme="minorHAnsi" w:cstheme="minorBidi"/>
          <w:noProof/>
          <w:sz w:val="22"/>
          <w:szCs w:val="22"/>
          <w:lang w:val="en-IN" w:eastAsia="ko-KR"/>
        </w:rPr>
      </w:pPr>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_Toc214976826 \h </w:instrText>
      </w:r>
      <w:r>
        <w:rPr>
          <w:noProof/>
        </w:rPr>
      </w:r>
      <w:r>
        <w:rPr>
          <w:noProof/>
        </w:rPr>
        <w:fldChar w:fldCharType="separate"/>
      </w:r>
      <w:r>
        <w:rPr>
          <w:noProof/>
        </w:rPr>
        <w:t>86</w:t>
      </w:r>
      <w:r>
        <w:rPr>
          <w:noProof/>
        </w:rPr>
        <w:fldChar w:fldCharType="end"/>
      </w:r>
    </w:p>
    <w:p w14:paraId="116E1AEE" w14:textId="6A6AB7D0" w:rsidR="00C40730" w:rsidRDefault="00C40730">
      <w:pPr>
        <w:pStyle w:val="TOC3"/>
        <w:rPr>
          <w:rFonts w:asciiTheme="minorHAnsi" w:eastAsiaTheme="minorEastAsia" w:hAnsiTheme="minorHAnsi" w:cstheme="minorBidi"/>
          <w:noProof/>
          <w:sz w:val="22"/>
          <w:szCs w:val="22"/>
          <w:lang w:val="en-IN" w:eastAsia="ko-KR"/>
        </w:rPr>
      </w:pPr>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_Toc214976827 \h </w:instrText>
      </w:r>
      <w:r>
        <w:rPr>
          <w:noProof/>
        </w:rPr>
      </w:r>
      <w:r>
        <w:rPr>
          <w:noProof/>
        </w:rPr>
        <w:fldChar w:fldCharType="separate"/>
      </w:r>
      <w:r>
        <w:rPr>
          <w:noProof/>
        </w:rPr>
        <w:t>87</w:t>
      </w:r>
      <w:r>
        <w:rPr>
          <w:noProof/>
        </w:rPr>
        <w:fldChar w:fldCharType="end"/>
      </w:r>
    </w:p>
    <w:p w14:paraId="480BC718" w14:textId="777BB697" w:rsidR="00C40730" w:rsidRDefault="00C40730">
      <w:pPr>
        <w:pStyle w:val="TOC3"/>
        <w:rPr>
          <w:rFonts w:asciiTheme="minorHAnsi" w:eastAsiaTheme="minorEastAsia" w:hAnsiTheme="minorHAnsi" w:cstheme="minorBidi"/>
          <w:noProof/>
          <w:sz w:val="22"/>
          <w:szCs w:val="22"/>
          <w:lang w:val="en-IN" w:eastAsia="ko-KR"/>
        </w:rPr>
      </w:pPr>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_Toc214976828 \h </w:instrText>
      </w:r>
      <w:r>
        <w:rPr>
          <w:noProof/>
        </w:rPr>
      </w:r>
      <w:r>
        <w:rPr>
          <w:noProof/>
        </w:rPr>
        <w:fldChar w:fldCharType="separate"/>
      </w:r>
      <w:r>
        <w:rPr>
          <w:noProof/>
        </w:rPr>
        <w:t>87</w:t>
      </w:r>
      <w:r>
        <w:rPr>
          <w:noProof/>
        </w:rPr>
        <w:fldChar w:fldCharType="end"/>
      </w:r>
    </w:p>
    <w:p w14:paraId="06E1CB20" w14:textId="3EC0029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_Toc214976829 \h </w:instrText>
      </w:r>
      <w:r>
        <w:rPr>
          <w:noProof/>
        </w:rPr>
      </w:r>
      <w:r>
        <w:rPr>
          <w:noProof/>
        </w:rPr>
        <w:fldChar w:fldCharType="separate"/>
      </w:r>
      <w:r>
        <w:rPr>
          <w:noProof/>
        </w:rPr>
        <w:t>87</w:t>
      </w:r>
      <w:r>
        <w:rPr>
          <w:noProof/>
        </w:rPr>
        <w:fldChar w:fldCharType="end"/>
      </w:r>
    </w:p>
    <w:p w14:paraId="1F3A3137" w14:textId="5E947222"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_Toc214976830 \h </w:instrText>
      </w:r>
      <w:r>
        <w:rPr>
          <w:noProof/>
        </w:rPr>
      </w:r>
      <w:r>
        <w:rPr>
          <w:noProof/>
        </w:rPr>
        <w:fldChar w:fldCharType="separate"/>
      </w:r>
      <w:r>
        <w:rPr>
          <w:noProof/>
        </w:rPr>
        <w:t>88</w:t>
      </w:r>
      <w:r>
        <w:rPr>
          <w:noProof/>
        </w:rPr>
        <w:fldChar w:fldCharType="end"/>
      </w:r>
    </w:p>
    <w:p w14:paraId="167ED35D" w14:textId="5F56089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_Toc214976831 \h </w:instrText>
      </w:r>
      <w:r>
        <w:rPr>
          <w:noProof/>
        </w:rPr>
      </w:r>
      <w:r>
        <w:rPr>
          <w:noProof/>
        </w:rPr>
        <w:fldChar w:fldCharType="separate"/>
      </w:r>
      <w:r>
        <w:rPr>
          <w:noProof/>
        </w:rPr>
        <w:t>88</w:t>
      </w:r>
      <w:r>
        <w:rPr>
          <w:noProof/>
        </w:rPr>
        <w:fldChar w:fldCharType="end"/>
      </w:r>
    </w:p>
    <w:p w14:paraId="1A7F5C19" w14:textId="749BF40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_Toc214976832 \h </w:instrText>
      </w:r>
      <w:r>
        <w:rPr>
          <w:noProof/>
        </w:rPr>
      </w:r>
      <w:r>
        <w:rPr>
          <w:noProof/>
        </w:rPr>
        <w:fldChar w:fldCharType="separate"/>
      </w:r>
      <w:r>
        <w:rPr>
          <w:noProof/>
        </w:rPr>
        <w:t>88</w:t>
      </w:r>
      <w:r>
        <w:rPr>
          <w:noProof/>
        </w:rPr>
        <w:fldChar w:fldCharType="end"/>
      </w:r>
    </w:p>
    <w:p w14:paraId="22FCDF3C" w14:textId="15C22C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_Toc214976833 \h </w:instrText>
      </w:r>
      <w:r>
        <w:rPr>
          <w:noProof/>
        </w:rPr>
      </w:r>
      <w:r>
        <w:rPr>
          <w:noProof/>
        </w:rPr>
        <w:fldChar w:fldCharType="separate"/>
      </w:r>
      <w:r>
        <w:rPr>
          <w:noProof/>
        </w:rPr>
        <w:t>89</w:t>
      </w:r>
      <w:r>
        <w:rPr>
          <w:noProof/>
        </w:rPr>
        <w:fldChar w:fldCharType="end"/>
      </w:r>
    </w:p>
    <w:p w14:paraId="5A0CC475" w14:textId="2C72D41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_Toc214976834 \h </w:instrText>
      </w:r>
      <w:r>
        <w:rPr>
          <w:noProof/>
        </w:rPr>
      </w:r>
      <w:r>
        <w:rPr>
          <w:noProof/>
        </w:rPr>
        <w:fldChar w:fldCharType="separate"/>
      </w:r>
      <w:r>
        <w:rPr>
          <w:noProof/>
        </w:rPr>
        <w:t>92</w:t>
      </w:r>
      <w:r>
        <w:rPr>
          <w:noProof/>
        </w:rPr>
        <w:fldChar w:fldCharType="end"/>
      </w:r>
    </w:p>
    <w:p w14:paraId="36D9972B" w14:textId="5079870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_Toc214976835 \h </w:instrText>
      </w:r>
      <w:r>
        <w:rPr>
          <w:noProof/>
        </w:rPr>
      </w:r>
      <w:r>
        <w:rPr>
          <w:noProof/>
        </w:rPr>
        <w:fldChar w:fldCharType="separate"/>
      </w:r>
      <w:r>
        <w:rPr>
          <w:noProof/>
        </w:rPr>
        <w:t>92</w:t>
      </w:r>
      <w:r>
        <w:rPr>
          <w:noProof/>
        </w:rPr>
        <w:fldChar w:fldCharType="end"/>
      </w:r>
    </w:p>
    <w:p w14:paraId="54891E38" w14:textId="1C4BC4C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_Toc214976836 \h </w:instrText>
      </w:r>
      <w:r>
        <w:rPr>
          <w:noProof/>
        </w:rPr>
      </w:r>
      <w:r>
        <w:rPr>
          <w:noProof/>
        </w:rPr>
        <w:fldChar w:fldCharType="separate"/>
      </w:r>
      <w:r>
        <w:rPr>
          <w:noProof/>
        </w:rPr>
        <w:t>93</w:t>
      </w:r>
      <w:r>
        <w:rPr>
          <w:noProof/>
        </w:rPr>
        <w:fldChar w:fldCharType="end"/>
      </w:r>
    </w:p>
    <w:p w14:paraId="2B591CC4" w14:textId="28E8D3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_Toc214976837 \h </w:instrText>
      </w:r>
      <w:r>
        <w:rPr>
          <w:noProof/>
        </w:rPr>
      </w:r>
      <w:r>
        <w:rPr>
          <w:noProof/>
        </w:rPr>
        <w:fldChar w:fldCharType="separate"/>
      </w:r>
      <w:r>
        <w:rPr>
          <w:noProof/>
        </w:rPr>
        <w:t>93</w:t>
      </w:r>
      <w:r>
        <w:rPr>
          <w:noProof/>
        </w:rPr>
        <w:fldChar w:fldCharType="end"/>
      </w:r>
    </w:p>
    <w:p w14:paraId="14B15D8D" w14:textId="2FCA039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_Toc214976838 \h </w:instrText>
      </w:r>
      <w:r>
        <w:rPr>
          <w:noProof/>
        </w:rPr>
      </w:r>
      <w:r>
        <w:rPr>
          <w:noProof/>
        </w:rPr>
        <w:fldChar w:fldCharType="separate"/>
      </w:r>
      <w:r>
        <w:rPr>
          <w:noProof/>
        </w:rPr>
        <w:t>93</w:t>
      </w:r>
      <w:r>
        <w:rPr>
          <w:noProof/>
        </w:rPr>
        <w:fldChar w:fldCharType="end"/>
      </w:r>
    </w:p>
    <w:p w14:paraId="735EB599" w14:textId="77A0878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_Toc214976839 \h </w:instrText>
      </w:r>
      <w:r>
        <w:rPr>
          <w:noProof/>
        </w:rPr>
      </w:r>
      <w:r>
        <w:rPr>
          <w:noProof/>
        </w:rPr>
        <w:fldChar w:fldCharType="separate"/>
      </w:r>
      <w:r>
        <w:rPr>
          <w:noProof/>
        </w:rPr>
        <w:t>94</w:t>
      </w:r>
      <w:r>
        <w:rPr>
          <w:noProof/>
        </w:rPr>
        <w:fldChar w:fldCharType="end"/>
      </w:r>
    </w:p>
    <w:p w14:paraId="1369A473" w14:textId="047F3F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_Toc214976840 \h </w:instrText>
      </w:r>
      <w:r>
        <w:rPr>
          <w:noProof/>
        </w:rPr>
      </w:r>
      <w:r>
        <w:rPr>
          <w:noProof/>
        </w:rPr>
        <w:fldChar w:fldCharType="separate"/>
      </w:r>
      <w:r>
        <w:rPr>
          <w:noProof/>
        </w:rPr>
        <w:t>94</w:t>
      </w:r>
      <w:r>
        <w:rPr>
          <w:noProof/>
        </w:rPr>
        <w:fldChar w:fldCharType="end"/>
      </w:r>
    </w:p>
    <w:p w14:paraId="56D6789D" w14:textId="0B69EB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_Toc214976841 \h </w:instrText>
      </w:r>
      <w:r>
        <w:rPr>
          <w:noProof/>
        </w:rPr>
      </w:r>
      <w:r>
        <w:rPr>
          <w:noProof/>
        </w:rPr>
        <w:fldChar w:fldCharType="separate"/>
      </w:r>
      <w:r>
        <w:rPr>
          <w:noProof/>
        </w:rPr>
        <w:t>95</w:t>
      </w:r>
      <w:r>
        <w:rPr>
          <w:noProof/>
        </w:rPr>
        <w:fldChar w:fldCharType="end"/>
      </w:r>
    </w:p>
    <w:p w14:paraId="7CDDF8A5" w14:textId="6ECB51B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_Toc214976842 \h </w:instrText>
      </w:r>
      <w:r>
        <w:rPr>
          <w:noProof/>
        </w:rPr>
      </w:r>
      <w:r>
        <w:rPr>
          <w:noProof/>
        </w:rPr>
        <w:fldChar w:fldCharType="separate"/>
      </w:r>
      <w:r>
        <w:rPr>
          <w:noProof/>
        </w:rPr>
        <w:t>95</w:t>
      </w:r>
      <w:r>
        <w:rPr>
          <w:noProof/>
        </w:rPr>
        <w:fldChar w:fldCharType="end"/>
      </w:r>
    </w:p>
    <w:p w14:paraId="6A98DB6F" w14:textId="329ACB02" w:rsidR="00C40730" w:rsidRDefault="00C40730">
      <w:pPr>
        <w:pStyle w:val="TOC5"/>
        <w:rPr>
          <w:rFonts w:asciiTheme="minorHAnsi" w:eastAsiaTheme="minorEastAsia" w:hAnsiTheme="minorHAnsi" w:cstheme="minorBidi"/>
          <w:noProof/>
          <w:sz w:val="22"/>
          <w:szCs w:val="22"/>
          <w:lang w:val="en-IN" w:eastAsia="ko-KR"/>
        </w:rPr>
      </w:pPr>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_Toc214976843 \h </w:instrText>
      </w:r>
      <w:r>
        <w:rPr>
          <w:noProof/>
        </w:rPr>
      </w:r>
      <w:r>
        <w:rPr>
          <w:noProof/>
        </w:rPr>
        <w:fldChar w:fldCharType="separate"/>
      </w:r>
      <w:r>
        <w:rPr>
          <w:noProof/>
        </w:rPr>
        <w:t>95</w:t>
      </w:r>
      <w:r>
        <w:rPr>
          <w:noProof/>
        </w:rPr>
        <w:fldChar w:fldCharType="end"/>
      </w:r>
    </w:p>
    <w:p w14:paraId="05271728" w14:textId="2C91DFBF" w:rsidR="00C40730" w:rsidRDefault="00C40730">
      <w:pPr>
        <w:pStyle w:val="TOC5"/>
        <w:rPr>
          <w:rFonts w:asciiTheme="minorHAnsi" w:eastAsiaTheme="minorEastAsia" w:hAnsiTheme="minorHAnsi" w:cstheme="minorBidi"/>
          <w:noProof/>
          <w:sz w:val="22"/>
          <w:szCs w:val="22"/>
          <w:lang w:val="en-IN" w:eastAsia="ko-KR"/>
        </w:rPr>
      </w:pPr>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_Toc214976844 \h </w:instrText>
      </w:r>
      <w:r>
        <w:rPr>
          <w:noProof/>
        </w:rPr>
      </w:r>
      <w:r>
        <w:rPr>
          <w:noProof/>
        </w:rPr>
        <w:fldChar w:fldCharType="separate"/>
      </w:r>
      <w:r>
        <w:rPr>
          <w:noProof/>
        </w:rPr>
        <w:t>95</w:t>
      </w:r>
      <w:r>
        <w:rPr>
          <w:noProof/>
        </w:rPr>
        <w:fldChar w:fldCharType="end"/>
      </w:r>
    </w:p>
    <w:p w14:paraId="47B0073D" w14:textId="0FF57E9A" w:rsidR="00C40730" w:rsidRDefault="00C40730">
      <w:pPr>
        <w:pStyle w:val="TOC5"/>
        <w:rPr>
          <w:rFonts w:asciiTheme="minorHAnsi" w:eastAsiaTheme="minorEastAsia" w:hAnsiTheme="minorHAnsi" w:cstheme="minorBidi"/>
          <w:noProof/>
          <w:sz w:val="22"/>
          <w:szCs w:val="22"/>
          <w:lang w:val="en-IN" w:eastAsia="ko-KR"/>
        </w:rPr>
      </w:pPr>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_Toc214976845 \h </w:instrText>
      </w:r>
      <w:r>
        <w:rPr>
          <w:noProof/>
        </w:rPr>
      </w:r>
      <w:r>
        <w:rPr>
          <w:noProof/>
        </w:rPr>
        <w:fldChar w:fldCharType="separate"/>
      </w:r>
      <w:r>
        <w:rPr>
          <w:noProof/>
        </w:rPr>
        <w:t>95</w:t>
      </w:r>
      <w:r>
        <w:rPr>
          <w:noProof/>
        </w:rPr>
        <w:fldChar w:fldCharType="end"/>
      </w:r>
    </w:p>
    <w:p w14:paraId="4712815B" w14:textId="0C889C00" w:rsidR="00C40730" w:rsidRDefault="00C40730">
      <w:pPr>
        <w:pStyle w:val="TOC5"/>
        <w:rPr>
          <w:rFonts w:asciiTheme="minorHAnsi" w:eastAsiaTheme="minorEastAsia" w:hAnsiTheme="minorHAnsi" w:cstheme="minorBidi"/>
          <w:noProof/>
          <w:sz w:val="22"/>
          <w:szCs w:val="22"/>
          <w:lang w:val="en-IN" w:eastAsia="ko-KR"/>
        </w:rPr>
      </w:pPr>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_Toc214976846 \h </w:instrText>
      </w:r>
      <w:r>
        <w:rPr>
          <w:noProof/>
        </w:rPr>
      </w:r>
      <w:r>
        <w:rPr>
          <w:noProof/>
        </w:rPr>
        <w:fldChar w:fldCharType="separate"/>
      </w:r>
      <w:r>
        <w:rPr>
          <w:noProof/>
        </w:rPr>
        <w:t>95</w:t>
      </w:r>
      <w:r>
        <w:rPr>
          <w:noProof/>
        </w:rPr>
        <w:fldChar w:fldCharType="end"/>
      </w:r>
    </w:p>
    <w:p w14:paraId="2BF963DD" w14:textId="43ECAF42" w:rsidR="00C40730" w:rsidRDefault="00C40730">
      <w:pPr>
        <w:pStyle w:val="TOC5"/>
        <w:rPr>
          <w:rFonts w:asciiTheme="minorHAnsi" w:eastAsiaTheme="minorEastAsia" w:hAnsiTheme="minorHAnsi" w:cstheme="minorBidi"/>
          <w:noProof/>
          <w:sz w:val="22"/>
          <w:szCs w:val="22"/>
          <w:lang w:val="en-IN" w:eastAsia="ko-KR"/>
        </w:rPr>
      </w:pPr>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_Toc214976847 \h </w:instrText>
      </w:r>
      <w:r>
        <w:rPr>
          <w:noProof/>
        </w:rPr>
      </w:r>
      <w:r>
        <w:rPr>
          <w:noProof/>
        </w:rPr>
        <w:fldChar w:fldCharType="separate"/>
      </w:r>
      <w:r>
        <w:rPr>
          <w:noProof/>
        </w:rPr>
        <w:t>96</w:t>
      </w:r>
      <w:r>
        <w:rPr>
          <w:noProof/>
        </w:rPr>
        <w:fldChar w:fldCharType="end"/>
      </w:r>
    </w:p>
    <w:p w14:paraId="1978ED07" w14:textId="2FB8B0E5"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_Toc214976848 \h </w:instrText>
      </w:r>
      <w:r>
        <w:rPr>
          <w:noProof/>
        </w:rPr>
      </w:r>
      <w:r>
        <w:rPr>
          <w:noProof/>
        </w:rPr>
        <w:fldChar w:fldCharType="separate"/>
      </w:r>
      <w:r>
        <w:rPr>
          <w:noProof/>
        </w:rPr>
        <w:t>96</w:t>
      </w:r>
      <w:r>
        <w:rPr>
          <w:noProof/>
        </w:rPr>
        <w:fldChar w:fldCharType="end"/>
      </w:r>
    </w:p>
    <w:p w14:paraId="4F29F3EB" w14:textId="5B307FB4" w:rsidR="00C40730" w:rsidRDefault="00C40730">
      <w:pPr>
        <w:pStyle w:val="TOC5"/>
        <w:rPr>
          <w:rFonts w:asciiTheme="minorHAnsi" w:eastAsiaTheme="minorEastAsia" w:hAnsiTheme="minorHAnsi" w:cstheme="minorBidi"/>
          <w:noProof/>
          <w:sz w:val="22"/>
          <w:szCs w:val="22"/>
          <w:lang w:val="en-IN" w:eastAsia="ko-KR"/>
        </w:rPr>
      </w:pPr>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_Toc214976849 \h </w:instrText>
      </w:r>
      <w:r>
        <w:rPr>
          <w:noProof/>
        </w:rPr>
      </w:r>
      <w:r>
        <w:rPr>
          <w:noProof/>
        </w:rPr>
        <w:fldChar w:fldCharType="separate"/>
      </w:r>
      <w:r>
        <w:rPr>
          <w:noProof/>
        </w:rPr>
        <w:t>96</w:t>
      </w:r>
      <w:r>
        <w:rPr>
          <w:noProof/>
        </w:rPr>
        <w:fldChar w:fldCharType="end"/>
      </w:r>
    </w:p>
    <w:p w14:paraId="177F5810" w14:textId="234E8B0A" w:rsidR="00C40730" w:rsidRDefault="00C40730">
      <w:pPr>
        <w:pStyle w:val="TOC5"/>
        <w:rPr>
          <w:rFonts w:asciiTheme="minorHAnsi" w:eastAsiaTheme="minorEastAsia" w:hAnsiTheme="minorHAnsi" w:cstheme="minorBidi"/>
          <w:noProof/>
          <w:sz w:val="22"/>
          <w:szCs w:val="22"/>
          <w:lang w:val="en-IN" w:eastAsia="ko-KR"/>
        </w:rPr>
      </w:pPr>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_Toc214976850 \h </w:instrText>
      </w:r>
      <w:r>
        <w:rPr>
          <w:noProof/>
        </w:rPr>
      </w:r>
      <w:r>
        <w:rPr>
          <w:noProof/>
        </w:rPr>
        <w:fldChar w:fldCharType="separate"/>
      </w:r>
      <w:r>
        <w:rPr>
          <w:noProof/>
        </w:rPr>
        <w:t>96</w:t>
      </w:r>
      <w:r>
        <w:rPr>
          <w:noProof/>
        </w:rPr>
        <w:fldChar w:fldCharType="end"/>
      </w:r>
    </w:p>
    <w:p w14:paraId="0B62218D" w14:textId="1FE0B97C" w:rsidR="00C40730" w:rsidRDefault="00C40730">
      <w:pPr>
        <w:pStyle w:val="TOC5"/>
        <w:rPr>
          <w:rFonts w:asciiTheme="minorHAnsi" w:eastAsiaTheme="minorEastAsia" w:hAnsiTheme="minorHAnsi" w:cstheme="minorBidi"/>
          <w:noProof/>
          <w:sz w:val="22"/>
          <w:szCs w:val="22"/>
          <w:lang w:val="en-IN" w:eastAsia="ko-KR"/>
        </w:rPr>
      </w:pPr>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_Toc214976851 \h </w:instrText>
      </w:r>
      <w:r>
        <w:rPr>
          <w:noProof/>
        </w:rPr>
      </w:r>
      <w:r>
        <w:rPr>
          <w:noProof/>
        </w:rPr>
        <w:fldChar w:fldCharType="separate"/>
      </w:r>
      <w:r>
        <w:rPr>
          <w:noProof/>
        </w:rPr>
        <w:t>96</w:t>
      </w:r>
      <w:r>
        <w:rPr>
          <w:noProof/>
        </w:rPr>
        <w:fldChar w:fldCharType="end"/>
      </w:r>
    </w:p>
    <w:p w14:paraId="4EADD97E" w14:textId="0873DF1A" w:rsidR="00C40730" w:rsidRDefault="00C40730">
      <w:pPr>
        <w:pStyle w:val="TOC5"/>
        <w:rPr>
          <w:rFonts w:asciiTheme="minorHAnsi" w:eastAsiaTheme="minorEastAsia" w:hAnsiTheme="minorHAnsi" w:cstheme="minorBidi"/>
          <w:noProof/>
          <w:sz w:val="22"/>
          <w:szCs w:val="22"/>
          <w:lang w:val="en-IN" w:eastAsia="ko-KR"/>
        </w:rPr>
      </w:pPr>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_Toc214976852 \h </w:instrText>
      </w:r>
      <w:r>
        <w:rPr>
          <w:noProof/>
        </w:rPr>
      </w:r>
      <w:r>
        <w:rPr>
          <w:noProof/>
        </w:rPr>
        <w:fldChar w:fldCharType="separate"/>
      </w:r>
      <w:r>
        <w:rPr>
          <w:noProof/>
        </w:rPr>
        <w:t>97</w:t>
      </w:r>
      <w:r>
        <w:rPr>
          <w:noProof/>
        </w:rPr>
        <w:fldChar w:fldCharType="end"/>
      </w:r>
    </w:p>
    <w:p w14:paraId="7E7D843F" w14:textId="2D4EEE22" w:rsidR="00C40730" w:rsidRDefault="00C40730">
      <w:pPr>
        <w:pStyle w:val="TOC3"/>
        <w:rPr>
          <w:rFonts w:asciiTheme="minorHAnsi" w:eastAsiaTheme="minorEastAsia" w:hAnsiTheme="minorHAnsi" w:cstheme="minorBidi"/>
          <w:noProof/>
          <w:sz w:val="22"/>
          <w:szCs w:val="22"/>
          <w:lang w:val="en-IN" w:eastAsia="ko-KR"/>
        </w:rPr>
      </w:pPr>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_Toc214976853 \h </w:instrText>
      </w:r>
      <w:r>
        <w:rPr>
          <w:noProof/>
        </w:rPr>
      </w:r>
      <w:r>
        <w:rPr>
          <w:noProof/>
        </w:rPr>
        <w:fldChar w:fldCharType="separate"/>
      </w:r>
      <w:r>
        <w:rPr>
          <w:noProof/>
        </w:rPr>
        <w:t>97</w:t>
      </w:r>
      <w:r>
        <w:rPr>
          <w:noProof/>
        </w:rPr>
        <w:fldChar w:fldCharType="end"/>
      </w:r>
    </w:p>
    <w:p w14:paraId="30475E0C" w14:textId="6BF64BD8" w:rsidR="00C40730" w:rsidRDefault="00C40730">
      <w:pPr>
        <w:pStyle w:val="TOC4"/>
        <w:rPr>
          <w:rFonts w:asciiTheme="minorHAnsi" w:eastAsiaTheme="minorEastAsia" w:hAnsiTheme="minorHAnsi" w:cstheme="minorBidi"/>
          <w:noProof/>
          <w:sz w:val="22"/>
          <w:szCs w:val="22"/>
          <w:lang w:val="en-IN" w:eastAsia="ko-KR"/>
        </w:rPr>
      </w:pPr>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_Toc214976854 \h </w:instrText>
      </w:r>
      <w:r>
        <w:rPr>
          <w:noProof/>
        </w:rPr>
      </w:r>
      <w:r>
        <w:rPr>
          <w:noProof/>
        </w:rPr>
        <w:fldChar w:fldCharType="separate"/>
      </w:r>
      <w:r>
        <w:rPr>
          <w:noProof/>
        </w:rPr>
        <w:t>97</w:t>
      </w:r>
      <w:r>
        <w:rPr>
          <w:noProof/>
        </w:rPr>
        <w:fldChar w:fldCharType="end"/>
      </w:r>
    </w:p>
    <w:p w14:paraId="3CEFC142" w14:textId="5070095C" w:rsidR="00C40730" w:rsidRDefault="00C40730">
      <w:pPr>
        <w:pStyle w:val="TOC4"/>
        <w:rPr>
          <w:rFonts w:asciiTheme="minorHAnsi" w:eastAsiaTheme="minorEastAsia" w:hAnsiTheme="minorHAnsi" w:cstheme="minorBidi"/>
          <w:noProof/>
          <w:sz w:val="22"/>
          <w:szCs w:val="22"/>
          <w:lang w:val="en-IN" w:eastAsia="ko-KR"/>
        </w:rPr>
      </w:pPr>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_Toc214976855 \h </w:instrText>
      </w:r>
      <w:r>
        <w:rPr>
          <w:noProof/>
        </w:rPr>
      </w:r>
      <w:r>
        <w:rPr>
          <w:noProof/>
        </w:rPr>
        <w:fldChar w:fldCharType="separate"/>
      </w:r>
      <w:r>
        <w:rPr>
          <w:noProof/>
        </w:rPr>
        <w:t>97</w:t>
      </w:r>
      <w:r>
        <w:rPr>
          <w:noProof/>
        </w:rPr>
        <w:fldChar w:fldCharType="end"/>
      </w:r>
    </w:p>
    <w:p w14:paraId="54D5E514" w14:textId="65F3E9B5" w:rsidR="00C40730" w:rsidRDefault="00C40730">
      <w:pPr>
        <w:pStyle w:val="TOC4"/>
        <w:rPr>
          <w:rFonts w:asciiTheme="minorHAnsi" w:eastAsiaTheme="minorEastAsia" w:hAnsiTheme="minorHAnsi" w:cstheme="minorBidi"/>
          <w:noProof/>
          <w:sz w:val="22"/>
          <w:szCs w:val="22"/>
          <w:lang w:val="en-IN" w:eastAsia="ko-KR"/>
        </w:rPr>
      </w:pPr>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_Toc214976856 \h </w:instrText>
      </w:r>
      <w:r>
        <w:rPr>
          <w:noProof/>
        </w:rPr>
      </w:r>
      <w:r>
        <w:rPr>
          <w:noProof/>
        </w:rPr>
        <w:fldChar w:fldCharType="separate"/>
      </w:r>
      <w:r>
        <w:rPr>
          <w:noProof/>
        </w:rPr>
        <w:t>97</w:t>
      </w:r>
      <w:r>
        <w:rPr>
          <w:noProof/>
        </w:rPr>
        <w:fldChar w:fldCharType="end"/>
      </w:r>
    </w:p>
    <w:p w14:paraId="2CC223E2" w14:textId="7F74177D" w:rsidR="00C40730" w:rsidRDefault="00C40730">
      <w:pPr>
        <w:pStyle w:val="TOC3"/>
        <w:rPr>
          <w:rFonts w:asciiTheme="minorHAnsi" w:eastAsiaTheme="minorEastAsia" w:hAnsiTheme="minorHAnsi" w:cstheme="minorBidi"/>
          <w:noProof/>
          <w:sz w:val="22"/>
          <w:szCs w:val="22"/>
          <w:lang w:val="en-IN" w:eastAsia="ko-KR"/>
        </w:rPr>
      </w:pPr>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_Toc214976857 \h </w:instrText>
      </w:r>
      <w:r>
        <w:rPr>
          <w:noProof/>
        </w:rPr>
      </w:r>
      <w:r>
        <w:rPr>
          <w:noProof/>
        </w:rPr>
        <w:fldChar w:fldCharType="separate"/>
      </w:r>
      <w:r>
        <w:rPr>
          <w:noProof/>
        </w:rPr>
        <w:t>97</w:t>
      </w:r>
      <w:r>
        <w:rPr>
          <w:noProof/>
        </w:rPr>
        <w:fldChar w:fldCharType="end"/>
      </w:r>
    </w:p>
    <w:p w14:paraId="2EE752FE" w14:textId="7B6989B9" w:rsidR="00C40730" w:rsidRDefault="00C40730">
      <w:pPr>
        <w:pStyle w:val="TOC2"/>
        <w:rPr>
          <w:rFonts w:asciiTheme="minorHAnsi" w:eastAsiaTheme="minorEastAsia" w:hAnsiTheme="minorHAnsi" w:cstheme="minorBidi"/>
          <w:noProof/>
          <w:sz w:val="22"/>
          <w:szCs w:val="22"/>
          <w:lang w:val="en-IN" w:eastAsia="ko-KR"/>
        </w:rPr>
      </w:pPr>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_Toc214976858 \h </w:instrText>
      </w:r>
      <w:r>
        <w:rPr>
          <w:noProof/>
        </w:rPr>
      </w:r>
      <w:r>
        <w:rPr>
          <w:noProof/>
        </w:rPr>
        <w:fldChar w:fldCharType="separate"/>
      </w:r>
      <w:r>
        <w:rPr>
          <w:noProof/>
        </w:rPr>
        <w:t>98</w:t>
      </w:r>
      <w:r>
        <w:rPr>
          <w:noProof/>
        </w:rPr>
        <w:fldChar w:fldCharType="end"/>
      </w:r>
    </w:p>
    <w:p w14:paraId="7B67B575" w14:textId="4195EA08" w:rsidR="00C40730" w:rsidRDefault="00C40730">
      <w:pPr>
        <w:pStyle w:val="TOC3"/>
        <w:rPr>
          <w:rFonts w:asciiTheme="minorHAnsi" w:eastAsiaTheme="minorEastAsia" w:hAnsiTheme="minorHAnsi" w:cstheme="minorBidi"/>
          <w:noProof/>
          <w:sz w:val="22"/>
          <w:szCs w:val="22"/>
          <w:lang w:val="en-IN" w:eastAsia="ko-KR"/>
        </w:rPr>
      </w:pPr>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_Toc214976859 \h </w:instrText>
      </w:r>
      <w:r>
        <w:rPr>
          <w:noProof/>
        </w:rPr>
      </w:r>
      <w:r>
        <w:rPr>
          <w:noProof/>
        </w:rPr>
        <w:fldChar w:fldCharType="separate"/>
      </w:r>
      <w:r>
        <w:rPr>
          <w:noProof/>
        </w:rPr>
        <w:t>98</w:t>
      </w:r>
      <w:r>
        <w:rPr>
          <w:noProof/>
        </w:rPr>
        <w:fldChar w:fldCharType="end"/>
      </w:r>
    </w:p>
    <w:p w14:paraId="54A94BE1" w14:textId="5803DE06" w:rsidR="00C40730" w:rsidRDefault="00C40730">
      <w:pPr>
        <w:pStyle w:val="TOC3"/>
        <w:rPr>
          <w:rFonts w:asciiTheme="minorHAnsi" w:eastAsiaTheme="minorEastAsia" w:hAnsiTheme="minorHAnsi" w:cstheme="minorBidi"/>
          <w:noProof/>
          <w:sz w:val="22"/>
          <w:szCs w:val="22"/>
          <w:lang w:val="en-IN" w:eastAsia="ko-KR"/>
        </w:rPr>
      </w:pPr>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_Toc214976860 \h </w:instrText>
      </w:r>
      <w:r>
        <w:rPr>
          <w:noProof/>
        </w:rPr>
      </w:r>
      <w:r>
        <w:rPr>
          <w:noProof/>
        </w:rPr>
        <w:fldChar w:fldCharType="separate"/>
      </w:r>
      <w:r>
        <w:rPr>
          <w:noProof/>
        </w:rPr>
        <w:t>98</w:t>
      </w:r>
      <w:r>
        <w:rPr>
          <w:noProof/>
        </w:rPr>
        <w:fldChar w:fldCharType="end"/>
      </w:r>
    </w:p>
    <w:p w14:paraId="7DD0D2AC" w14:textId="0352A5B4" w:rsidR="00C40730" w:rsidRDefault="00C40730">
      <w:pPr>
        <w:pStyle w:val="TOC4"/>
        <w:rPr>
          <w:rFonts w:asciiTheme="minorHAnsi" w:eastAsiaTheme="minorEastAsia" w:hAnsiTheme="minorHAnsi" w:cstheme="minorBidi"/>
          <w:noProof/>
          <w:sz w:val="22"/>
          <w:szCs w:val="22"/>
          <w:lang w:val="en-IN" w:eastAsia="ko-KR"/>
        </w:rPr>
      </w:pPr>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_Toc214976861 \h </w:instrText>
      </w:r>
      <w:r>
        <w:rPr>
          <w:noProof/>
        </w:rPr>
      </w:r>
      <w:r>
        <w:rPr>
          <w:noProof/>
        </w:rPr>
        <w:fldChar w:fldCharType="separate"/>
      </w:r>
      <w:r>
        <w:rPr>
          <w:noProof/>
        </w:rPr>
        <w:t>98</w:t>
      </w:r>
      <w:r>
        <w:rPr>
          <w:noProof/>
        </w:rPr>
        <w:fldChar w:fldCharType="end"/>
      </w:r>
    </w:p>
    <w:p w14:paraId="4F2F0BD1" w14:textId="0BEA5598" w:rsidR="00C40730" w:rsidRDefault="00C40730">
      <w:pPr>
        <w:pStyle w:val="TOC4"/>
        <w:rPr>
          <w:rFonts w:asciiTheme="minorHAnsi" w:eastAsiaTheme="minorEastAsia" w:hAnsiTheme="minorHAnsi" w:cstheme="minorBidi"/>
          <w:noProof/>
          <w:sz w:val="22"/>
          <w:szCs w:val="22"/>
          <w:lang w:val="en-IN" w:eastAsia="ko-KR"/>
        </w:rPr>
      </w:pPr>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_Toc214976862 \h </w:instrText>
      </w:r>
      <w:r>
        <w:rPr>
          <w:noProof/>
        </w:rPr>
      </w:r>
      <w:r>
        <w:rPr>
          <w:noProof/>
        </w:rPr>
        <w:fldChar w:fldCharType="separate"/>
      </w:r>
      <w:r>
        <w:rPr>
          <w:noProof/>
        </w:rPr>
        <w:t>99</w:t>
      </w:r>
      <w:r>
        <w:rPr>
          <w:noProof/>
        </w:rPr>
        <w:fldChar w:fldCharType="end"/>
      </w:r>
    </w:p>
    <w:p w14:paraId="5AE52A2A" w14:textId="21EC05D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_Toc214976863 \h </w:instrText>
      </w:r>
      <w:r>
        <w:rPr>
          <w:noProof/>
        </w:rPr>
      </w:r>
      <w:r>
        <w:rPr>
          <w:noProof/>
        </w:rPr>
        <w:fldChar w:fldCharType="separate"/>
      </w:r>
      <w:r>
        <w:rPr>
          <w:noProof/>
        </w:rPr>
        <w:t>99</w:t>
      </w:r>
      <w:r>
        <w:rPr>
          <w:noProof/>
        </w:rPr>
        <w:fldChar w:fldCharType="end"/>
      </w:r>
    </w:p>
    <w:p w14:paraId="248F73E9" w14:textId="2FB3F31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_Toc214976864 \h </w:instrText>
      </w:r>
      <w:r>
        <w:rPr>
          <w:noProof/>
        </w:rPr>
      </w:r>
      <w:r>
        <w:rPr>
          <w:noProof/>
        </w:rPr>
        <w:fldChar w:fldCharType="separate"/>
      </w:r>
      <w:r>
        <w:rPr>
          <w:noProof/>
        </w:rPr>
        <w:t>99</w:t>
      </w:r>
      <w:r>
        <w:rPr>
          <w:noProof/>
        </w:rPr>
        <w:fldChar w:fldCharType="end"/>
      </w:r>
    </w:p>
    <w:p w14:paraId="2E5E85A4" w14:textId="2F1EF03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_Toc214976865 \h </w:instrText>
      </w:r>
      <w:r>
        <w:rPr>
          <w:noProof/>
        </w:rPr>
      </w:r>
      <w:r>
        <w:rPr>
          <w:noProof/>
        </w:rPr>
        <w:fldChar w:fldCharType="separate"/>
      </w:r>
      <w:r>
        <w:rPr>
          <w:noProof/>
        </w:rPr>
        <w:t>100</w:t>
      </w:r>
      <w:r>
        <w:rPr>
          <w:noProof/>
        </w:rPr>
        <w:fldChar w:fldCharType="end"/>
      </w:r>
    </w:p>
    <w:p w14:paraId="7B39AFCE" w14:textId="06F418D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_Toc214976866 \h </w:instrText>
      </w:r>
      <w:r>
        <w:rPr>
          <w:noProof/>
        </w:rPr>
      </w:r>
      <w:r>
        <w:rPr>
          <w:noProof/>
        </w:rPr>
        <w:fldChar w:fldCharType="separate"/>
      </w:r>
      <w:r>
        <w:rPr>
          <w:noProof/>
        </w:rPr>
        <w:t>100</w:t>
      </w:r>
      <w:r>
        <w:rPr>
          <w:noProof/>
        </w:rPr>
        <w:fldChar w:fldCharType="end"/>
      </w:r>
    </w:p>
    <w:p w14:paraId="6F1A59C2" w14:textId="2A8E332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_Toc214976867 \h </w:instrText>
      </w:r>
      <w:r>
        <w:rPr>
          <w:noProof/>
        </w:rPr>
      </w:r>
      <w:r>
        <w:rPr>
          <w:noProof/>
        </w:rPr>
        <w:fldChar w:fldCharType="separate"/>
      </w:r>
      <w:r>
        <w:rPr>
          <w:noProof/>
        </w:rPr>
        <w:t>100</w:t>
      </w:r>
      <w:r>
        <w:rPr>
          <w:noProof/>
        </w:rPr>
        <w:fldChar w:fldCharType="end"/>
      </w:r>
    </w:p>
    <w:p w14:paraId="60F26548" w14:textId="171039E0" w:rsidR="00C40730" w:rsidRDefault="00C40730">
      <w:pPr>
        <w:pStyle w:val="TOC4"/>
        <w:rPr>
          <w:rFonts w:asciiTheme="minorHAnsi" w:eastAsiaTheme="minorEastAsia" w:hAnsiTheme="minorHAnsi" w:cstheme="minorBidi"/>
          <w:noProof/>
          <w:sz w:val="22"/>
          <w:szCs w:val="22"/>
          <w:lang w:val="en-IN" w:eastAsia="ko-KR"/>
        </w:rPr>
      </w:pPr>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_Toc214976868 \h </w:instrText>
      </w:r>
      <w:r>
        <w:rPr>
          <w:noProof/>
        </w:rPr>
      </w:r>
      <w:r>
        <w:rPr>
          <w:noProof/>
        </w:rPr>
        <w:fldChar w:fldCharType="separate"/>
      </w:r>
      <w:r>
        <w:rPr>
          <w:noProof/>
        </w:rPr>
        <w:t>101</w:t>
      </w:r>
      <w:r>
        <w:rPr>
          <w:noProof/>
        </w:rPr>
        <w:fldChar w:fldCharType="end"/>
      </w:r>
    </w:p>
    <w:p w14:paraId="4E245418" w14:textId="61E577C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_Toc214976869 \h </w:instrText>
      </w:r>
      <w:r>
        <w:rPr>
          <w:noProof/>
        </w:rPr>
      </w:r>
      <w:r>
        <w:rPr>
          <w:noProof/>
        </w:rPr>
        <w:fldChar w:fldCharType="separate"/>
      </w:r>
      <w:r>
        <w:rPr>
          <w:noProof/>
        </w:rPr>
        <w:t>101</w:t>
      </w:r>
      <w:r>
        <w:rPr>
          <w:noProof/>
        </w:rPr>
        <w:fldChar w:fldCharType="end"/>
      </w:r>
    </w:p>
    <w:p w14:paraId="62BB0DDC" w14:textId="6867C53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_Toc214976870 \h </w:instrText>
      </w:r>
      <w:r>
        <w:rPr>
          <w:noProof/>
        </w:rPr>
      </w:r>
      <w:r>
        <w:rPr>
          <w:noProof/>
        </w:rPr>
        <w:fldChar w:fldCharType="separate"/>
      </w:r>
      <w:r>
        <w:rPr>
          <w:noProof/>
        </w:rPr>
        <w:t>101</w:t>
      </w:r>
      <w:r>
        <w:rPr>
          <w:noProof/>
        </w:rPr>
        <w:fldChar w:fldCharType="end"/>
      </w:r>
    </w:p>
    <w:p w14:paraId="3D0F9567" w14:textId="74547FE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_Toc214976871 \h </w:instrText>
      </w:r>
      <w:r>
        <w:rPr>
          <w:noProof/>
        </w:rPr>
      </w:r>
      <w:r>
        <w:rPr>
          <w:noProof/>
        </w:rPr>
        <w:fldChar w:fldCharType="separate"/>
      </w:r>
      <w:r>
        <w:rPr>
          <w:noProof/>
        </w:rPr>
        <w:t>101</w:t>
      </w:r>
      <w:r>
        <w:rPr>
          <w:noProof/>
        </w:rPr>
        <w:fldChar w:fldCharType="end"/>
      </w:r>
    </w:p>
    <w:p w14:paraId="19E35A26" w14:textId="777DEE8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_Toc214976872 \h </w:instrText>
      </w:r>
      <w:r>
        <w:rPr>
          <w:noProof/>
        </w:rPr>
      </w:r>
      <w:r>
        <w:rPr>
          <w:noProof/>
        </w:rPr>
        <w:fldChar w:fldCharType="separate"/>
      </w:r>
      <w:r>
        <w:rPr>
          <w:noProof/>
        </w:rPr>
        <w:t>101</w:t>
      </w:r>
      <w:r>
        <w:rPr>
          <w:noProof/>
        </w:rPr>
        <w:fldChar w:fldCharType="end"/>
      </w:r>
    </w:p>
    <w:p w14:paraId="42063374" w14:textId="67FF6D6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_Toc214976873 \h </w:instrText>
      </w:r>
      <w:r>
        <w:rPr>
          <w:noProof/>
        </w:rPr>
      </w:r>
      <w:r>
        <w:rPr>
          <w:noProof/>
        </w:rPr>
        <w:fldChar w:fldCharType="separate"/>
      </w:r>
      <w:r>
        <w:rPr>
          <w:noProof/>
        </w:rPr>
        <w:t>102</w:t>
      </w:r>
      <w:r>
        <w:rPr>
          <w:noProof/>
        </w:rPr>
        <w:fldChar w:fldCharType="end"/>
      </w:r>
    </w:p>
    <w:p w14:paraId="02F0C635" w14:textId="2B4D676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_Toc214976874 \h </w:instrText>
      </w:r>
      <w:r>
        <w:rPr>
          <w:noProof/>
        </w:rPr>
      </w:r>
      <w:r>
        <w:rPr>
          <w:noProof/>
        </w:rPr>
        <w:fldChar w:fldCharType="separate"/>
      </w:r>
      <w:r>
        <w:rPr>
          <w:noProof/>
        </w:rPr>
        <w:t>103</w:t>
      </w:r>
      <w:r>
        <w:rPr>
          <w:noProof/>
        </w:rPr>
        <w:fldChar w:fldCharType="end"/>
      </w:r>
    </w:p>
    <w:p w14:paraId="69F0834B" w14:textId="6BAD6E8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_Toc214976875 \h </w:instrText>
      </w:r>
      <w:r>
        <w:rPr>
          <w:noProof/>
        </w:rPr>
      </w:r>
      <w:r>
        <w:rPr>
          <w:noProof/>
        </w:rPr>
        <w:fldChar w:fldCharType="separate"/>
      </w:r>
      <w:r>
        <w:rPr>
          <w:noProof/>
        </w:rPr>
        <w:t>104</w:t>
      </w:r>
      <w:r>
        <w:rPr>
          <w:noProof/>
        </w:rPr>
        <w:fldChar w:fldCharType="end"/>
      </w:r>
    </w:p>
    <w:p w14:paraId="4AE9BC40" w14:textId="7E38CCE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_Toc214976876 \h </w:instrText>
      </w:r>
      <w:r>
        <w:rPr>
          <w:noProof/>
        </w:rPr>
      </w:r>
      <w:r>
        <w:rPr>
          <w:noProof/>
        </w:rPr>
        <w:fldChar w:fldCharType="separate"/>
      </w:r>
      <w:r>
        <w:rPr>
          <w:noProof/>
        </w:rPr>
        <w:t>105</w:t>
      </w:r>
      <w:r>
        <w:rPr>
          <w:noProof/>
        </w:rPr>
        <w:fldChar w:fldCharType="end"/>
      </w:r>
    </w:p>
    <w:p w14:paraId="03E7B23A" w14:textId="641931B1" w:rsidR="00C40730" w:rsidRDefault="00C40730">
      <w:pPr>
        <w:pStyle w:val="TOC3"/>
        <w:rPr>
          <w:rFonts w:asciiTheme="minorHAnsi" w:eastAsiaTheme="minorEastAsia" w:hAnsiTheme="minorHAnsi" w:cstheme="minorBidi"/>
          <w:noProof/>
          <w:sz w:val="22"/>
          <w:szCs w:val="22"/>
          <w:lang w:val="en-IN" w:eastAsia="ko-KR"/>
        </w:rPr>
      </w:pPr>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_Toc214976877 \h </w:instrText>
      </w:r>
      <w:r>
        <w:rPr>
          <w:noProof/>
        </w:rPr>
      </w:r>
      <w:r>
        <w:rPr>
          <w:noProof/>
        </w:rPr>
        <w:fldChar w:fldCharType="separate"/>
      </w:r>
      <w:r>
        <w:rPr>
          <w:noProof/>
        </w:rPr>
        <w:t>105</w:t>
      </w:r>
      <w:r>
        <w:rPr>
          <w:noProof/>
        </w:rPr>
        <w:fldChar w:fldCharType="end"/>
      </w:r>
    </w:p>
    <w:p w14:paraId="6AAD1FC7" w14:textId="471526F8" w:rsidR="00C40730" w:rsidRDefault="00C40730">
      <w:pPr>
        <w:pStyle w:val="TOC4"/>
        <w:rPr>
          <w:rFonts w:asciiTheme="minorHAnsi" w:eastAsiaTheme="minorEastAsia" w:hAnsiTheme="minorHAnsi" w:cstheme="minorBidi"/>
          <w:noProof/>
          <w:sz w:val="22"/>
          <w:szCs w:val="22"/>
          <w:lang w:val="en-IN" w:eastAsia="ko-KR"/>
        </w:rPr>
      </w:pPr>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_Toc214976878 \h </w:instrText>
      </w:r>
      <w:r>
        <w:rPr>
          <w:noProof/>
        </w:rPr>
      </w:r>
      <w:r>
        <w:rPr>
          <w:noProof/>
        </w:rPr>
        <w:fldChar w:fldCharType="separate"/>
      </w:r>
      <w:r>
        <w:rPr>
          <w:noProof/>
        </w:rPr>
        <w:t>105</w:t>
      </w:r>
      <w:r>
        <w:rPr>
          <w:noProof/>
        </w:rPr>
        <w:fldChar w:fldCharType="end"/>
      </w:r>
    </w:p>
    <w:p w14:paraId="0EA904CA" w14:textId="761A7F8B" w:rsidR="00C40730" w:rsidRDefault="00C40730">
      <w:pPr>
        <w:pStyle w:val="TOC4"/>
        <w:rPr>
          <w:rFonts w:asciiTheme="minorHAnsi" w:eastAsiaTheme="minorEastAsia" w:hAnsiTheme="minorHAnsi" w:cstheme="minorBidi"/>
          <w:noProof/>
          <w:sz w:val="22"/>
          <w:szCs w:val="22"/>
          <w:lang w:val="en-IN" w:eastAsia="ko-KR"/>
        </w:rPr>
      </w:pPr>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_Toc214976879 \h </w:instrText>
      </w:r>
      <w:r>
        <w:rPr>
          <w:noProof/>
        </w:rPr>
      </w:r>
      <w:r>
        <w:rPr>
          <w:noProof/>
        </w:rPr>
        <w:fldChar w:fldCharType="separate"/>
      </w:r>
      <w:r>
        <w:rPr>
          <w:noProof/>
        </w:rPr>
        <w:t>106</w:t>
      </w:r>
      <w:r>
        <w:rPr>
          <w:noProof/>
        </w:rPr>
        <w:fldChar w:fldCharType="end"/>
      </w:r>
    </w:p>
    <w:p w14:paraId="052977A7" w14:textId="3DAC8165" w:rsidR="00C40730" w:rsidRDefault="00C40730">
      <w:pPr>
        <w:pStyle w:val="TOC5"/>
        <w:rPr>
          <w:rFonts w:asciiTheme="minorHAnsi" w:eastAsiaTheme="minorEastAsia" w:hAnsiTheme="minorHAnsi" w:cstheme="minorBidi"/>
          <w:noProof/>
          <w:sz w:val="22"/>
          <w:szCs w:val="22"/>
          <w:lang w:val="en-IN" w:eastAsia="ko-KR"/>
        </w:rPr>
      </w:pPr>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_Toc214976880 \h </w:instrText>
      </w:r>
      <w:r>
        <w:rPr>
          <w:noProof/>
        </w:rPr>
      </w:r>
      <w:r>
        <w:rPr>
          <w:noProof/>
        </w:rPr>
        <w:fldChar w:fldCharType="separate"/>
      </w:r>
      <w:r>
        <w:rPr>
          <w:noProof/>
        </w:rPr>
        <w:t>106</w:t>
      </w:r>
      <w:r>
        <w:rPr>
          <w:noProof/>
        </w:rPr>
        <w:fldChar w:fldCharType="end"/>
      </w:r>
    </w:p>
    <w:p w14:paraId="22DFF2F9" w14:textId="046F959C" w:rsidR="00C40730" w:rsidRDefault="00C40730">
      <w:pPr>
        <w:pStyle w:val="TOC5"/>
        <w:rPr>
          <w:rFonts w:asciiTheme="minorHAnsi" w:eastAsiaTheme="minorEastAsia" w:hAnsiTheme="minorHAnsi" w:cstheme="minorBidi"/>
          <w:noProof/>
          <w:sz w:val="22"/>
          <w:szCs w:val="22"/>
          <w:lang w:val="en-IN" w:eastAsia="ko-KR"/>
        </w:rPr>
      </w:pPr>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_Toc214976881 \h </w:instrText>
      </w:r>
      <w:r>
        <w:rPr>
          <w:noProof/>
        </w:rPr>
      </w:r>
      <w:r>
        <w:rPr>
          <w:noProof/>
        </w:rPr>
        <w:fldChar w:fldCharType="separate"/>
      </w:r>
      <w:r>
        <w:rPr>
          <w:noProof/>
        </w:rPr>
        <w:t>106</w:t>
      </w:r>
      <w:r>
        <w:rPr>
          <w:noProof/>
        </w:rPr>
        <w:fldChar w:fldCharType="end"/>
      </w:r>
    </w:p>
    <w:p w14:paraId="047901DE" w14:textId="41082970" w:rsidR="00C40730" w:rsidRDefault="00C40730">
      <w:pPr>
        <w:pStyle w:val="TOC3"/>
        <w:rPr>
          <w:rFonts w:asciiTheme="minorHAnsi" w:eastAsiaTheme="minorEastAsia" w:hAnsiTheme="minorHAnsi" w:cstheme="minorBidi"/>
          <w:noProof/>
          <w:sz w:val="22"/>
          <w:szCs w:val="22"/>
          <w:lang w:val="en-IN" w:eastAsia="ko-KR"/>
        </w:rPr>
      </w:pPr>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_Toc214976882 \h </w:instrText>
      </w:r>
      <w:r>
        <w:rPr>
          <w:noProof/>
        </w:rPr>
      </w:r>
      <w:r>
        <w:rPr>
          <w:noProof/>
        </w:rPr>
        <w:fldChar w:fldCharType="separate"/>
      </w:r>
      <w:r>
        <w:rPr>
          <w:noProof/>
        </w:rPr>
        <w:t>107</w:t>
      </w:r>
      <w:r>
        <w:rPr>
          <w:noProof/>
        </w:rPr>
        <w:fldChar w:fldCharType="end"/>
      </w:r>
    </w:p>
    <w:p w14:paraId="31495919" w14:textId="1E06167E" w:rsidR="00C40730" w:rsidRDefault="00C40730">
      <w:pPr>
        <w:pStyle w:val="TOC4"/>
        <w:rPr>
          <w:rFonts w:asciiTheme="minorHAnsi" w:eastAsiaTheme="minorEastAsia" w:hAnsiTheme="minorHAnsi" w:cstheme="minorBidi"/>
          <w:noProof/>
          <w:sz w:val="22"/>
          <w:szCs w:val="22"/>
          <w:lang w:val="en-IN" w:eastAsia="ko-KR"/>
        </w:rPr>
      </w:pPr>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_Toc214976883 \h </w:instrText>
      </w:r>
      <w:r>
        <w:rPr>
          <w:noProof/>
        </w:rPr>
      </w:r>
      <w:r>
        <w:rPr>
          <w:noProof/>
        </w:rPr>
        <w:fldChar w:fldCharType="separate"/>
      </w:r>
      <w:r>
        <w:rPr>
          <w:noProof/>
        </w:rPr>
        <w:t>107</w:t>
      </w:r>
      <w:r>
        <w:rPr>
          <w:noProof/>
        </w:rPr>
        <w:fldChar w:fldCharType="end"/>
      </w:r>
    </w:p>
    <w:p w14:paraId="65EBD771" w14:textId="41C0D8A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_Toc214976884 \h </w:instrText>
      </w:r>
      <w:r>
        <w:rPr>
          <w:noProof/>
        </w:rPr>
      </w:r>
      <w:r>
        <w:rPr>
          <w:noProof/>
        </w:rPr>
        <w:fldChar w:fldCharType="separate"/>
      </w:r>
      <w:r>
        <w:rPr>
          <w:noProof/>
        </w:rPr>
        <w:t>108</w:t>
      </w:r>
      <w:r>
        <w:rPr>
          <w:noProof/>
        </w:rPr>
        <w:fldChar w:fldCharType="end"/>
      </w:r>
    </w:p>
    <w:p w14:paraId="23B4EF35" w14:textId="5D1DB86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_Toc214976885 \h </w:instrText>
      </w:r>
      <w:r>
        <w:rPr>
          <w:noProof/>
        </w:rPr>
      </w:r>
      <w:r>
        <w:rPr>
          <w:noProof/>
        </w:rPr>
        <w:fldChar w:fldCharType="separate"/>
      </w:r>
      <w:r>
        <w:rPr>
          <w:noProof/>
        </w:rPr>
        <w:t>108</w:t>
      </w:r>
      <w:r>
        <w:rPr>
          <w:noProof/>
        </w:rPr>
        <w:fldChar w:fldCharType="end"/>
      </w:r>
    </w:p>
    <w:p w14:paraId="6F497FF8" w14:textId="7C38A07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_Toc214976886 \h </w:instrText>
      </w:r>
      <w:r>
        <w:rPr>
          <w:noProof/>
        </w:rPr>
      </w:r>
      <w:r>
        <w:rPr>
          <w:noProof/>
        </w:rPr>
        <w:fldChar w:fldCharType="separate"/>
      </w:r>
      <w:r>
        <w:rPr>
          <w:noProof/>
        </w:rPr>
        <w:t>108</w:t>
      </w:r>
      <w:r>
        <w:rPr>
          <w:noProof/>
        </w:rPr>
        <w:fldChar w:fldCharType="end"/>
      </w:r>
    </w:p>
    <w:p w14:paraId="71BF4460" w14:textId="2DCA55C9" w:rsidR="00C40730" w:rsidRDefault="00C40730">
      <w:pPr>
        <w:pStyle w:val="TOC5"/>
        <w:rPr>
          <w:rFonts w:asciiTheme="minorHAnsi" w:eastAsiaTheme="minorEastAsia" w:hAnsiTheme="minorHAnsi" w:cstheme="minorBidi"/>
          <w:noProof/>
          <w:sz w:val="22"/>
          <w:szCs w:val="22"/>
          <w:lang w:val="en-IN" w:eastAsia="ko-KR"/>
        </w:rPr>
      </w:pPr>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_Toc214976887 \h </w:instrText>
      </w:r>
      <w:r>
        <w:rPr>
          <w:noProof/>
        </w:rPr>
      </w:r>
      <w:r>
        <w:rPr>
          <w:noProof/>
        </w:rPr>
        <w:fldChar w:fldCharType="separate"/>
      </w:r>
      <w:r>
        <w:rPr>
          <w:noProof/>
        </w:rPr>
        <w:t>108</w:t>
      </w:r>
      <w:r>
        <w:rPr>
          <w:noProof/>
        </w:rPr>
        <w:fldChar w:fldCharType="end"/>
      </w:r>
    </w:p>
    <w:p w14:paraId="51AF1DAC" w14:textId="103E1B9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_Toc214976888 \h </w:instrText>
      </w:r>
      <w:r>
        <w:rPr>
          <w:noProof/>
        </w:rPr>
      </w:r>
      <w:r>
        <w:rPr>
          <w:noProof/>
        </w:rPr>
        <w:fldChar w:fldCharType="separate"/>
      </w:r>
      <w:r>
        <w:rPr>
          <w:noProof/>
        </w:rPr>
        <w:t>108</w:t>
      </w:r>
      <w:r>
        <w:rPr>
          <w:noProof/>
        </w:rPr>
        <w:fldChar w:fldCharType="end"/>
      </w:r>
    </w:p>
    <w:p w14:paraId="461220A2" w14:textId="6A7EC759" w:rsidR="00C40730" w:rsidRDefault="00C40730">
      <w:pPr>
        <w:pStyle w:val="TOC4"/>
        <w:rPr>
          <w:rFonts w:asciiTheme="minorHAnsi" w:eastAsiaTheme="minorEastAsia" w:hAnsiTheme="minorHAnsi" w:cstheme="minorBidi"/>
          <w:noProof/>
          <w:sz w:val="22"/>
          <w:szCs w:val="22"/>
          <w:lang w:val="en-IN" w:eastAsia="ko-KR"/>
        </w:rPr>
      </w:pPr>
      <w:r w:rsidRPr="004809BF">
        <w:rPr>
          <w:noProof/>
          <w:lang w:val="fr-FR" w:eastAsia="zh-CN"/>
        </w:rPr>
        <w:t>8.2.4.3</w:t>
      </w:r>
      <w:r>
        <w:rPr>
          <w:rFonts w:asciiTheme="minorHAnsi" w:eastAsiaTheme="minorEastAsia" w:hAnsiTheme="minorHAnsi" w:cstheme="minorBidi"/>
          <w:noProof/>
          <w:sz w:val="22"/>
          <w:szCs w:val="22"/>
          <w:lang w:val="en-IN" w:eastAsia="ko-KR"/>
        </w:rPr>
        <w:tab/>
      </w:r>
      <w:r w:rsidRPr="004809BF">
        <w:rPr>
          <w:noProof/>
          <w:lang w:val="fr-FR"/>
        </w:rPr>
        <w:t>User Consent Revocation Notification</w:t>
      </w:r>
      <w:r>
        <w:rPr>
          <w:noProof/>
        </w:rPr>
        <w:tab/>
      </w:r>
      <w:r>
        <w:rPr>
          <w:noProof/>
        </w:rPr>
        <w:fldChar w:fldCharType="begin"/>
      </w:r>
      <w:r>
        <w:rPr>
          <w:noProof/>
        </w:rPr>
        <w:instrText xml:space="preserve"> PAGEREF _Toc214976889 \h </w:instrText>
      </w:r>
      <w:r>
        <w:rPr>
          <w:noProof/>
        </w:rPr>
      </w:r>
      <w:r>
        <w:rPr>
          <w:noProof/>
        </w:rPr>
        <w:fldChar w:fldCharType="separate"/>
      </w:r>
      <w:r>
        <w:rPr>
          <w:noProof/>
        </w:rPr>
        <w:t>109</w:t>
      </w:r>
      <w:r>
        <w:rPr>
          <w:noProof/>
        </w:rPr>
        <w:fldChar w:fldCharType="end"/>
      </w:r>
    </w:p>
    <w:p w14:paraId="407AB5D4" w14:textId="0608CC5E"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8.2.4.3.1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_Toc214976890 \h </w:instrText>
      </w:r>
      <w:r>
        <w:rPr>
          <w:noProof/>
        </w:rPr>
      </w:r>
      <w:r>
        <w:rPr>
          <w:noProof/>
        </w:rPr>
        <w:fldChar w:fldCharType="separate"/>
      </w:r>
      <w:r>
        <w:rPr>
          <w:noProof/>
        </w:rPr>
        <w:t>109</w:t>
      </w:r>
      <w:r>
        <w:rPr>
          <w:noProof/>
        </w:rPr>
        <w:fldChar w:fldCharType="end"/>
      </w:r>
    </w:p>
    <w:p w14:paraId="3E9E4ABA" w14:textId="69B4582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_Toc214976891 \h </w:instrText>
      </w:r>
      <w:r>
        <w:rPr>
          <w:noProof/>
        </w:rPr>
      </w:r>
      <w:r>
        <w:rPr>
          <w:noProof/>
        </w:rPr>
        <w:fldChar w:fldCharType="separate"/>
      </w:r>
      <w:r>
        <w:rPr>
          <w:noProof/>
        </w:rPr>
        <w:t>109</w:t>
      </w:r>
      <w:r>
        <w:rPr>
          <w:noProof/>
        </w:rPr>
        <w:fldChar w:fldCharType="end"/>
      </w:r>
    </w:p>
    <w:p w14:paraId="59A58AB3" w14:textId="79E5F07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_Toc214976892 \h </w:instrText>
      </w:r>
      <w:r>
        <w:rPr>
          <w:noProof/>
        </w:rPr>
      </w:r>
      <w:r>
        <w:rPr>
          <w:noProof/>
        </w:rPr>
        <w:fldChar w:fldCharType="separate"/>
      </w:r>
      <w:r>
        <w:rPr>
          <w:noProof/>
        </w:rPr>
        <w:t>109</w:t>
      </w:r>
      <w:r>
        <w:rPr>
          <w:noProof/>
        </w:rPr>
        <w:fldChar w:fldCharType="end"/>
      </w:r>
    </w:p>
    <w:p w14:paraId="3EC6D9A8" w14:textId="48F61DA4" w:rsidR="00C40730" w:rsidRDefault="00C40730">
      <w:pPr>
        <w:pStyle w:val="TOC3"/>
        <w:rPr>
          <w:rFonts w:asciiTheme="minorHAnsi" w:eastAsiaTheme="minorEastAsia" w:hAnsiTheme="minorHAnsi" w:cstheme="minorBidi"/>
          <w:noProof/>
          <w:sz w:val="22"/>
          <w:szCs w:val="22"/>
          <w:lang w:val="en-IN" w:eastAsia="ko-KR"/>
        </w:rPr>
      </w:pPr>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_Toc214976893 \h </w:instrText>
      </w:r>
      <w:r>
        <w:rPr>
          <w:noProof/>
        </w:rPr>
      </w:r>
      <w:r>
        <w:rPr>
          <w:noProof/>
        </w:rPr>
        <w:fldChar w:fldCharType="separate"/>
      </w:r>
      <w:r>
        <w:rPr>
          <w:noProof/>
        </w:rPr>
        <w:t>110</w:t>
      </w:r>
      <w:r>
        <w:rPr>
          <w:noProof/>
        </w:rPr>
        <w:fldChar w:fldCharType="end"/>
      </w:r>
    </w:p>
    <w:p w14:paraId="6D98D9B2" w14:textId="750A118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_Toc214976894 \h </w:instrText>
      </w:r>
      <w:r>
        <w:rPr>
          <w:noProof/>
        </w:rPr>
      </w:r>
      <w:r>
        <w:rPr>
          <w:noProof/>
        </w:rPr>
        <w:fldChar w:fldCharType="separate"/>
      </w:r>
      <w:r>
        <w:rPr>
          <w:noProof/>
        </w:rPr>
        <w:t>110</w:t>
      </w:r>
      <w:r>
        <w:rPr>
          <w:noProof/>
        </w:rPr>
        <w:fldChar w:fldCharType="end"/>
      </w:r>
    </w:p>
    <w:p w14:paraId="1BE46F70" w14:textId="61BF1E5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_Toc214976895 \h </w:instrText>
      </w:r>
      <w:r>
        <w:rPr>
          <w:noProof/>
        </w:rPr>
      </w:r>
      <w:r>
        <w:rPr>
          <w:noProof/>
        </w:rPr>
        <w:fldChar w:fldCharType="separate"/>
      </w:r>
      <w:r>
        <w:rPr>
          <w:noProof/>
        </w:rPr>
        <w:t>112</w:t>
      </w:r>
      <w:r>
        <w:rPr>
          <w:noProof/>
        </w:rPr>
        <w:fldChar w:fldCharType="end"/>
      </w:r>
    </w:p>
    <w:p w14:paraId="2593D336" w14:textId="14E5B28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_Toc214976896 \h </w:instrText>
      </w:r>
      <w:r>
        <w:rPr>
          <w:noProof/>
        </w:rPr>
      </w:r>
      <w:r>
        <w:rPr>
          <w:noProof/>
        </w:rPr>
        <w:fldChar w:fldCharType="separate"/>
      </w:r>
      <w:r>
        <w:rPr>
          <w:noProof/>
        </w:rPr>
        <w:t>112</w:t>
      </w:r>
      <w:r>
        <w:rPr>
          <w:noProof/>
        </w:rPr>
        <w:fldChar w:fldCharType="end"/>
      </w:r>
    </w:p>
    <w:p w14:paraId="331A88F2" w14:textId="287D75A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_Toc214976897 \h </w:instrText>
      </w:r>
      <w:r>
        <w:rPr>
          <w:noProof/>
        </w:rPr>
      </w:r>
      <w:r>
        <w:rPr>
          <w:noProof/>
        </w:rPr>
        <w:fldChar w:fldCharType="separate"/>
      </w:r>
      <w:r>
        <w:rPr>
          <w:noProof/>
        </w:rPr>
        <w:t>112</w:t>
      </w:r>
      <w:r>
        <w:rPr>
          <w:noProof/>
        </w:rPr>
        <w:fldChar w:fldCharType="end"/>
      </w:r>
    </w:p>
    <w:p w14:paraId="1C048CF3" w14:textId="5A99DDA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_Toc214976898 \h </w:instrText>
      </w:r>
      <w:r>
        <w:rPr>
          <w:noProof/>
        </w:rPr>
      </w:r>
      <w:r>
        <w:rPr>
          <w:noProof/>
        </w:rPr>
        <w:fldChar w:fldCharType="separate"/>
      </w:r>
      <w:r>
        <w:rPr>
          <w:noProof/>
        </w:rPr>
        <w:t>114</w:t>
      </w:r>
      <w:r>
        <w:rPr>
          <w:noProof/>
        </w:rPr>
        <w:fldChar w:fldCharType="end"/>
      </w:r>
    </w:p>
    <w:p w14:paraId="75A0025E" w14:textId="61049D9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_Toc214976899 \h </w:instrText>
      </w:r>
      <w:r>
        <w:rPr>
          <w:noProof/>
        </w:rPr>
      </w:r>
      <w:r>
        <w:rPr>
          <w:noProof/>
        </w:rPr>
        <w:fldChar w:fldCharType="separate"/>
      </w:r>
      <w:r>
        <w:rPr>
          <w:noProof/>
        </w:rPr>
        <w:t>114</w:t>
      </w:r>
      <w:r>
        <w:rPr>
          <w:noProof/>
        </w:rPr>
        <w:fldChar w:fldCharType="end"/>
      </w:r>
    </w:p>
    <w:p w14:paraId="1687C3EA" w14:textId="69AD37A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_Toc214976900 \h </w:instrText>
      </w:r>
      <w:r>
        <w:rPr>
          <w:noProof/>
        </w:rPr>
      </w:r>
      <w:r>
        <w:rPr>
          <w:noProof/>
        </w:rPr>
        <w:fldChar w:fldCharType="separate"/>
      </w:r>
      <w:r>
        <w:rPr>
          <w:noProof/>
        </w:rPr>
        <w:t>114</w:t>
      </w:r>
      <w:r>
        <w:rPr>
          <w:noProof/>
        </w:rPr>
        <w:fldChar w:fldCharType="end"/>
      </w:r>
    </w:p>
    <w:p w14:paraId="7173B3E8" w14:textId="55EE9CB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_Toc214976901 \h </w:instrText>
      </w:r>
      <w:r>
        <w:rPr>
          <w:noProof/>
        </w:rPr>
      </w:r>
      <w:r>
        <w:rPr>
          <w:noProof/>
        </w:rPr>
        <w:fldChar w:fldCharType="separate"/>
      </w:r>
      <w:r>
        <w:rPr>
          <w:noProof/>
        </w:rPr>
        <w:t>115</w:t>
      </w:r>
      <w:r>
        <w:rPr>
          <w:noProof/>
        </w:rPr>
        <w:fldChar w:fldCharType="end"/>
      </w:r>
    </w:p>
    <w:p w14:paraId="7EC9CB8E" w14:textId="7F7E23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_Toc214976902 \h </w:instrText>
      </w:r>
      <w:r>
        <w:rPr>
          <w:noProof/>
        </w:rPr>
      </w:r>
      <w:r>
        <w:rPr>
          <w:noProof/>
        </w:rPr>
        <w:fldChar w:fldCharType="separate"/>
      </w:r>
      <w:r>
        <w:rPr>
          <w:noProof/>
        </w:rPr>
        <w:t>115</w:t>
      </w:r>
      <w:r>
        <w:rPr>
          <w:noProof/>
        </w:rPr>
        <w:fldChar w:fldCharType="end"/>
      </w:r>
    </w:p>
    <w:p w14:paraId="1E930597" w14:textId="0F176870"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8.2.5.2.8</w:t>
      </w:r>
      <w:r>
        <w:rPr>
          <w:rFonts w:asciiTheme="minorHAnsi" w:eastAsiaTheme="minorEastAsia" w:hAnsiTheme="minorHAnsi" w:cstheme="minorBidi"/>
          <w:noProof/>
          <w:sz w:val="22"/>
          <w:szCs w:val="22"/>
          <w:lang w:val="en-IN" w:eastAsia="ko-KR"/>
        </w:rPr>
        <w:tab/>
      </w:r>
      <w:r w:rsidRPr="004809BF">
        <w:rPr>
          <w:noProof/>
          <w:lang w:val="fr-FR" w:eastAsia="zh-CN"/>
        </w:rPr>
        <w:t xml:space="preserve">Type: </w:t>
      </w:r>
      <w:r w:rsidRPr="004809BF">
        <w:rPr>
          <w:noProof/>
          <w:lang w:val="fr-FR"/>
        </w:rPr>
        <w:t>ConsentRevocNotif</w:t>
      </w:r>
      <w:r>
        <w:rPr>
          <w:noProof/>
        </w:rPr>
        <w:tab/>
      </w:r>
      <w:r>
        <w:rPr>
          <w:noProof/>
        </w:rPr>
        <w:fldChar w:fldCharType="begin"/>
      </w:r>
      <w:r>
        <w:rPr>
          <w:noProof/>
        </w:rPr>
        <w:instrText xml:space="preserve"> PAGEREF _Toc214976903 \h </w:instrText>
      </w:r>
      <w:r>
        <w:rPr>
          <w:noProof/>
        </w:rPr>
      </w:r>
      <w:r>
        <w:rPr>
          <w:noProof/>
        </w:rPr>
        <w:fldChar w:fldCharType="separate"/>
      </w:r>
      <w:r>
        <w:rPr>
          <w:noProof/>
        </w:rPr>
        <w:t>115</w:t>
      </w:r>
      <w:r>
        <w:rPr>
          <w:noProof/>
        </w:rPr>
        <w:fldChar w:fldCharType="end"/>
      </w:r>
    </w:p>
    <w:p w14:paraId="094A4734" w14:textId="45DA03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_Toc214976904 \h </w:instrText>
      </w:r>
      <w:r>
        <w:rPr>
          <w:noProof/>
        </w:rPr>
      </w:r>
      <w:r>
        <w:rPr>
          <w:noProof/>
        </w:rPr>
        <w:fldChar w:fldCharType="separate"/>
      </w:r>
      <w:r>
        <w:rPr>
          <w:noProof/>
        </w:rPr>
        <w:t>116</w:t>
      </w:r>
      <w:r>
        <w:rPr>
          <w:noProof/>
        </w:rPr>
        <w:fldChar w:fldCharType="end"/>
      </w:r>
    </w:p>
    <w:p w14:paraId="019A4519" w14:textId="4D78847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_Toc214976905 \h </w:instrText>
      </w:r>
      <w:r>
        <w:rPr>
          <w:noProof/>
        </w:rPr>
      </w:r>
      <w:r>
        <w:rPr>
          <w:noProof/>
        </w:rPr>
        <w:fldChar w:fldCharType="separate"/>
      </w:r>
      <w:r>
        <w:rPr>
          <w:noProof/>
        </w:rPr>
        <w:t>116</w:t>
      </w:r>
      <w:r>
        <w:rPr>
          <w:noProof/>
        </w:rPr>
        <w:fldChar w:fldCharType="end"/>
      </w:r>
    </w:p>
    <w:p w14:paraId="16599432" w14:textId="0CA0093D" w:rsidR="00C40730" w:rsidRDefault="00C40730">
      <w:pPr>
        <w:pStyle w:val="TOC3"/>
        <w:rPr>
          <w:rFonts w:asciiTheme="minorHAnsi" w:eastAsiaTheme="minorEastAsia" w:hAnsiTheme="minorHAnsi" w:cstheme="minorBidi"/>
          <w:noProof/>
          <w:sz w:val="22"/>
          <w:szCs w:val="22"/>
          <w:lang w:val="en-IN" w:eastAsia="ko-KR"/>
        </w:rPr>
      </w:pPr>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_Toc214976906 \h </w:instrText>
      </w:r>
      <w:r>
        <w:rPr>
          <w:noProof/>
        </w:rPr>
      </w:r>
      <w:r>
        <w:rPr>
          <w:noProof/>
        </w:rPr>
        <w:fldChar w:fldCharType="separate"/>
      </w:r>
      <w:r>
        <w:rPr>
          <w:noProof/>
        </w:rPr>
        <w:t>116</w:t>
      </w:r>
      <w:r>
        <w:rPr>
          <w:noProof/>
        </w:rPr>
        <w:fldChar w:fldCharType="end"/>
      </w:r>
    </w:p>
    <w:p w14:paraId="0596F9EA" w14:textId="1686C083" w:rsidR="00C40730" w:rsidRDefault="00C40730">
      <w:pPr>
        <w:pStyle w:val="TOC4"/>
        <w:rPr>
          <w:rFonts w:asciiTheme="minorHAnsi" w:eastAsiaTheme="minorEastAsia" w:hAnsiTheme="minorHAnsi" w:cstheme="minorBidi"/>
          <w:noProof/>
          <w:sz w:val="22"/>
          <w:szCs w:val="22"/>
          <w:lang w:val="en-IN" w:eastAsia="ko-KR"/>
        </w:rPr>
      </w:pPr>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_Toc214976907 \h </w:instrText>
      </w:r>
      <w:r>
        <w:rPr>
          <w:noProof/>
        </w:rPr>
      </w:r>
      <w:r>
        <w:rPr>
          <w:noProof/>
        </w:rPr>
        <w:fldChar w:fldCharType="separate"/>
      </w:r>
      <w:r>
        <w:rPr>
          <w:noProof/>
        </w:rPr>
        <w:t>116</w:t>
      </w:r>
      <w:r>
        <w:rPr>
          <w:noProof/>
        </w:rPr>
        <w:fldChar w:fldCharType="end"/>
      </w:r>
    </w:p>
    <w:p w14:paraId="0BFE4A62" w14:textId="7D6F4BC8" w:rsidR="00C40730" w:rsidRDefault="00C40730">
      <w:pPr>
        <w:pStyle w:val="TOC4"/>
        <w:rPr>
          <w:rFonts w:asciiTheme="minorHAnsi" w:eastAsiaTheme="minorEastAsia" w:hAnsiTheme="minorHAnsi" w:cstheme="minorBidi"/>
          <w:noProof/>
          <w:sz w:val="22"/>
          <w:szCs w:val="22"/>
          <w:lang w:val="en-IN" w:eastAsia="ko-KR"/>
        </w:rPr>
      </w:pPr>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_Toc214976908 \h </w:instrText>
      </w:r>
      <w:r>
        <w:rPr>
          <w:noProof/>
        </w:rPr>
      </w:r>
      <w:r>
        <w:rPr>
          <w:noProof/>
        </w:rPr>
        <w:fldChar w:fldCharType="separate"/>
      </w:r>
      <w:r>
        <w:rPr>
          <w:noProof/>
        </w:rPr>
        <w:t>116</w:t>
      </w:r>
      <w:r>
        <w:rPr>
          <w:noProof/>
        </w:rPr>
        <w:fldChar w:fldCharType="end"/>
      </w:r>
    </w:p>
    <w:p w14:paraId="35784E8F" w14:textId="6C12FD5E" w:rsidR="00C40730" w:rsidRDefault="00C40730">
      <w:pPr>
        <w:pStyle w:val="TOC4"/>
        <w:rPr>
          <w:rFonts w:asciiTheme="minorHAnsi" w:eastAsiaTheme="minorEastAsia" w:hAnsiTheme="minorHAnsi" w:cstheme="minorBidi"/>
          <w:noProof/>
          <w:sz w:val="22"/>
          <w:szCs w:val="22"/>
          <w:lang w:val="en-IN" w:eastAsia="ko-KR"/>
        </w:rPr>
      </w:pPr>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_Toc214976909 \h </w:instrText>
      </w:r>
      <w:r>
        <w:rPr>
          <w:noProof/>
        </w:rPr>
      </w:r>
      <w:r>
        <w:rPr>
          <w:noProof/>
        </w:rPr>
        <w:fldChar w:fldCharType="separate"/>
      </w:r>
      <w:r>
        <w:rPr>
          <w:noProof/>
        </w:rPr>
        <w:t>116</w:t>
      </w:r>
      <w:r>
        <w:rPr>
          <w:noProof/>
        </w:rPr>
        <w:fldChar w:fldCharType="end"/>
      </w:r>
    </w:p>
    <w:p w14:paraId="636A8193" w14:textId="66DEA6F5"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_Toc214976910 \h </w:instrText>
      </w:r>
      <w:r>
        <w:rPr>
          <w:noProof/>
        </w:rPr>
      </w:r>
      <w:r>
        <w:rPr>
          <w:noProof/>
        </w:rPr>
        <w:fldChar w:fldCharType="separate"/>
      </w:r>
      <w:r>
        <w:rPr>
          <w:noProof/>
        </w:rPr>
        <w:t>116</w:t>
      </w:r>
      <w:r>
        <w:rPr>
          <w:noProof/>
        </w:rPr>
        <w:fldChar w:fldCharType="end"/>
      </w:r>
    </w:p>
    <w:p w14:paraId="07F9E0C9" w14:textId="79D6B441" w:rsidR="00C40730" w:rsidRDefault="00C40730">
      <w:pPr>
        <w:pStyle w:val="TOC2"/>
        <w:rPr>
          <w:rFonts w:asciiTheme="minorHAnsi" w:eastAsiaTheme="minorEastAsia" w:hAnsiTheme="minorHAnsi" w:cstheme="minorBidi"/>
          <w:noProof/>
          <w:sz w:val="22"/>
          <w:szCs w:val="22"/>
          <w:lang w:val="en-IN" w:eastAsia="ko-KR"/>
        </w:rPr>
      </w:pPr>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_Toc214976911 \h </w:instrText>
      </w:r>
      <w:r>
        <w:rPr>
          <w:noProof/>
        </w:rPr>
      </w:r>
      <w:r>
        <w:rPr>
          <w:noProof/>
        </w:rPr>
        <w:fldChar w:fldCharType="separate"/>
      </w:r>
      <w:r>
        <w:rPr>
          <w:noProof/>
        </w:rPr>
        <w:t>117</w:t>
      </w:r>
      <w:r>
        <w:rPr>
          <w:noProof/>
        </w:rPr>
        <w:fldChar w:fldCharType="end"/>
      </w:r>
    </w:p>
    <w:p w14:paraId="18314694" w14:textId="63211093" w:rsidR="00C40730" w:rsidRDefault="00C40730">
      <w:pPr>
        <w:pStyle w:val="TOC3"/>
        <w:rPr>
          <w:rFonts w:asciiTheme="minorHAnsi" w:eastAsiaTheme="minorEastAsia" w:hAnsiTheme="minorHAnsi" w:cstheme="minorBidi"/>
          <w:noProof/>
          <w:sz w:val="22"/>
          <w:szCs w:val="22"/>
          <w:lang w:val="en-IN" w:eastAsia="ko-KR"/>
        </w:rPr>
      </w:pPr>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_Toc214976912 \h </w:instrText>
      </w:r>
      <w:r>
        <w:rPr>
          <w:noProof/>
        </w:rPr>
      </w:r>
      <w:r>
        <w:rPr>
          <w:noProof/>
        </w:rPr>
        <w:fldChar w:fldCharType="separate"/>
      </w:r>
      <w:r>
        <w:rPr>
          <w:noProof/>
        </w:rPr>
        <w:t>117</w:t>
      </w:r>
      <w:r>
        <w:rPr>
          <w:noProof/>
        </w:rPr>
        <w:fldChar w:fldCharType="end"/>
      </w:r>
    </w:p>
    <w:p w14:paraId="356D6126" w14:textId="07AD70D9" w:rsidR="00C40730" w:rsidRDefault="00C40730">
      <w:pPr>
        <w:pStyle w:val="TOC3"/>
        <w:rPr>
          <w:rFonts w:asciiTheme="minorHAnsi" w:eastAsiaTheme="minorEastAsia" w:hAnsiTheme="minorHAnsi" w:cstheme="minorBidi"/>
          <w:noProof/>
          <w:sz w:val="22"/>
          <w:szCs w:val="22"/>
          <w:lang w:val="en-IN" w:eastAsia="ko-KR"/>
        </w:rPr>
      </w:pPr>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_Toc214976913 \h </w:instrText>
      </w:r>
      <w:r>
        <w:rPr>
          <w:noProof/>
        </w:rPr>
      </w:r>
      <w:r>
        <w:rPr>
          <w:noProof/>
        </w:rPr>
        <w:fldChar w:fldCharType="separate"/>
      </w:r>
      <w:r>
        <w:rPr>
          <w:noProof/>
        </w:rPr>
        <w:t>117</w:t>
      </w:r>
      <w:r>
        <w:rPr>
          <w:noProof/>
        </w:rPr>
        <w:fldChar w:fldCharType="end"/>
      </w:r>
    </w:p>
    <w:p w14:paraId="4034D049" w14:textId="4F465E45" w:rsidR="00C40730" w:rsidRDefault="00C40730">
      <w:pPr>
        <w:pStyle w:val="TOC3"/>
        <w:rPr>
          <w:rFonts w:asciiTheme="minorHAnsi" w:eastAsiaTheme="minorEastAsia" w:hAnsiTheme="minorHAnsi" w:cstheme="minorBidi"/>
          <w:noProof/>
          <w:sz w:val="22"/>
          <w:szCs w:val="22"/>
          <w:lang w:val="en-IN" w:eastAsia="ko-KR"/>
        </w:rPr>
      </w:pPr>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_Toc214976914 \h </w:instrText>
      </w:r>
      <w:r>
        <w:rPr>
          <w:noProof/>
        </w:rPr>
      </w:r>
      <w:r>
        <w:rPr>
          <w:noProof/>
        </w:rPr>
        <w:fldChar w:fldCharType="separate"/>
      </w:r>
      <w:r>
        <w:rPr>
          <w:noProof/>
        </w:rPr>
        <w:t>117</w:t>
      </w:r>
      <w:r>
        <w:rPr>
          <w:noProof/>
        </w:rPr>
        <w:fldChar w:fldCharType="end"/>
      </w:r>
    </w:p>
    <w:p w14:paraId="4527666C" w14:textId="0F75DDCA" w:rsidR="00C40730" w:rsidRDefault="00C40730">
      <w:pPr>
        <w:pStyle w:val="TOC4"/>
        <w:rPr>
          <w:rFonts w:asciiTheme="minorHAnsi" w:eastAsiaTheme="minorEastAsia" w:hAnsiTheme="minorHAnsi" w:cstheme="minorBidi"/>
          <w:noProof/>
          <w:sz w:val="22"/>
          <w:szCs w:val="22"/>
          <w:lang w:val="en-IN" w:eastAsia="ko-KR"/>
        </w:rPr>
      </w:pPr>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_Toc214976915 \h </w:instrText>
      </w:r>
      <w:r>
        <w:rPr>
          <w:noProof/>
        </w:rPr>
      </w:r>
      <w:r>
        <w:rPr>
          <w:noProof/>
        </w:rPr>
        <w:fldChar w:fldCharType="separate"/>
      </w:r>
      <w:r>
        <w:rPr>
          <w:noProof/>
        </w:rPr>
        <w:t>117</w:t>
      </w:r>
      <w:r>
        <w:rPr>
          <w:noProof/>
        </w:rPr>
        <w:fldChar w:fldCharType="end"/>
      </w:r>
    </w:p>
    <w:p w14:paraId="13911846" w14:textId="25FBC952" w:rsidR="00C40730" w:rsidRDefault="00C40730">
      <w:pPr>
        <w:pStyle w:val="TOC4"/>
        <w:rPr>
          <w:rFonts w:asciiTheme="minorHAnsi" w:eastAsiaTheme="minorEastAsia" w:hAnsiTheme="minorHAnsi" w:cstheme="minorBidi"/>
          <w:noProof/>
          <w:sz w:val="22"/>
          <w:szCs w:val="22"/>
          <w:lang w:val="en-IN" w:eastAsia="ko-KR"/>
        </w:rPr>
      </w:pPr>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_Toc214976916 \h </w:instrText>
      </w:r>
      <w:r>
        <w:rPr>
          <w:noProof/>
        </w:rPr>
      </w:r>
      <w:r>
        <w:rPr>
          <w:noProof/>
        </w:rPr>
        <w:fldChar w:fldCharType="separate"/>
      </w:r>
      <w:r>
        <w:rPr>
          <w:noProof/>
        </w:rPr>
        <w:t>118</w:t>
      </w:r>
      <w:r>
        <w:rPr>
          <w:noProof/>
        </w:rPr>
        <w:fldChar w:fldCharType="end"/>
      </w:r>
    </w:p>
    <w:p w14:paraId="405D0381" w14:textId="689628BF" w:rsidR="00C40730" w:rsidRDefault="00C40730">
      <w:pPr>
        <w:pStyle w:val="TOC5"/>
        <w:rPr>
          <w:rFonts w:asciiTheme="minorHAnsi" w:eastAsiaTheme="minorEastAsia" w:hAnsiTheme="minorHAnsi" w:cstheme="minorBidi"/>
          <w:noProof/>
          <w:sz w:val="22"/>
          <w:szCs w:val="22"/>
          <w:lang w:val="en-IN" w:eastAsia="ko-KR"/>
        </w:rPr>
      </w:pPr>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_Toc214976917 \h </w:instrText>
      </w:r>
      <w:r>
        <w:rPr>
          <w:noProof/>
        </w:rPr>
      </w:r>
      <w:r>
        <w:rPr>
          <w:noProof/>
        </w:rPr>
        <w:fldChar w:fldCharType="separate"/>
      </w:r>
      <w:r>
        <w:rPr>
          <w:noProof/>
        </w:rPr>
        <w:t>118</w:t>
      </w:r>
      <w:r>
        <w:rPr>
          <w:noProof/>
        </w:rPr>
        <w:fldChar w:fldCharType="end"/>
      </w:r>
    </w:p>
    <w:p w14:paraId="4B5C500B" w14:textId="7A9702B8" w:rsidR="00C40730" w:rsidRDefault="00C40730">
      <w:pPr>
        <w:pStyle w:val="TOC5"/>
        <w:rPr>
          <w:rFonts w:asciiTheme="minorHAnsi" w:eastAsiaTheme="minorEastAsia" w:hAnsiTheme="minorHAnsi" w:cstheme="minorBidi"/>
          <w:noProof/>
          <w:sz w:val="22"/>
          <w:szCs w:val="22"/>
          <w:lang w:val="en-IN" w:eastAsia="ko-KR"/>
        </w:rPr>
      </w:pPr>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_Toc214976918 \h </w:instrText>
      </w:r>
      <w:r>
        <w:rPr>
          <w:noProof/>
        </w:rPr>
      </w:r>
      <w:r>
        <w:rPr>
          <w:noProof/>
        </w:rPr>
        <w:fldChar w:fldCharType="separate"/>
      </w:r>
      <w:r>
        <w:rPr>
          <w:noProof/>
        </w:rPr>
        <w:t>118</w:t>
      </w:r>
      <w:r>
        <w:rPr>
          <w:noProof/>
        </w:rPr>
        <w:fldChar w:fldCharType="end"/>
      </w:r>
    </w:p>
    <w:p w14:paraId="2F778A38" w14:textId="25D0B499" w:rsidR="00C40730" w:rsidRDefault="00C40730">
      <w:pPr>
        <w:pStyle w:val="TOC4"/>
        <w:rPr>
          <w:rFonts w:asciiTheme="minorHAnsi" w:eastAsiaTheme="minorEastAsia" w:hAnsiTheme="minorHAnsi" w:cstheme="minorBidi"/>
          <w:noProof/>
          <w:sz w:val="22"/>
          <w:szCs w:val="22"/>
          <w:lang w:val="en-IN" w:eastAsia="ko-KR"/>
        </w:rPr>
      </w:pPr>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_Toc214976919 \h </w:instrText>
      </w:r>
      <w:r>
        <w:rPr>
          <w:noProof/>
        </w:rPr>
      </w:r>
      <w:r>
        <w:rPr>
          <w:noProof/>
        </w:rPr>
        <w:fldChar w:fldCharType="separate"/>
      </w:r>
      <w:r>
        <w:rPr>
          <w:noProof/>
        </w:rPr>
        <w:t>119</w:t>
      </w:r>
      <w:r>
        <w:rPr>
          <w:noProof/>
        </w:rPr>
        <w:fldChar w:fldCharType="end"/>
      </w:r>
    </w:p>
    <w:p w14:paraId="17FE401E" w14:textId="18C5B6D3" w:rsidR="00C40730" w:rsidRDefault="00C40730">
      <w:pPr>
        <w:pStyle w:val="TOC5"/>
        <w:rPr>
          <w:rFonts w:asciiTheme="minorHAnsi" w:eastAsiaTheme="minorEastAsia" w:hAnsiTheme="minorHAnsi" w:cstheme="minorBidi"/>
          <w:noProof/>
          <w:sz w:val="22"/>
          <w:szCs w:val="22"/>
          <w:lang w:val="en-IN" w:eastAsia="ko-KR"/>
        </w:rPr>
      </w:pPr>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_Toc214976920 \h </w:instrText>
      </w:r>
      <w:r>
        <w:rPr>
          <w:noProof/>
        </w:rPr>
      </w:r>
      <w:r>
        <w:rPr>
          <w:noProof/>
        </w:rPr>
        <w:fldChar w:fldCharType="separate"/>
      </w:r>
      <w:r>
        <w:rPr>
          <w:noProof/>
        </w:rPr>
        <w:t>119</w:t>
      </w:r>
      <w:r>
        <w:rPr>
          <w:noProof/>
        </w:rPr>
        <w:fldChar w:fldCharType="end"/>
      </w:r>
    </w:p>
    <w:p w14:paraId="0FEE741A" w14:textId="10A91599" w:rsidR="00C40730" w:rsidRDefault="00C40730">
      <w:pPr>
        <w:pStyle w:val="TOC5"/>
        <w:rPr>
          <w:rFonts w:asciiTheme="minorHAnsi" w:eastAsiaTheme="minorEastAsia" w:hAnsiTheme="minorHAnsi" w:cstheme="minorBidi"/>
          <w:noProof/>
          <w:sz w:val="22"/>
          <w:szCs w:val="22"/>
          <w:lang w:val="en-IN" w:eastAsia="ko-KR"/>
        </w:rPr>
      </w:pPr>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_Toc214976921 \h </w:instrText>
      </w:r>
      <w:r>
        <w:rPr>
          <w:noProof/>
        </w:rPr>
      </w:r>
      <w:r>
        <w:rPr>
          <w:noProof/>
        </w:rPr>
        <w:fldChar w:fldCharType="separate"/>
      </w:r>
      <w:r>
        <w:rPr>
          <w:noProof/>
        </w:rPr>
        <w:t>119</w:t>
      </w:r>
      <w:r>
        <w:rPr>
          <w:noProof/>
        </w:rPr>
        <w:fldChar w:fldCharType="end"/>
      </w:r>
    </w:p>
    <w:p w14:paraId="49E8BB92" w14:textId="6D31811B" w:rsidR="00C40730" w:rsidRDefault="00C40730">
      <w:pPr>
        <w:pStyle w:val="TOC3"/>
        <w:rPr>
          <w:rFonts w:asciiTheme="minorHAnsi" w:eastAsiaTheme="minorEastAsia" w:hAnsiTheme="minorHAnsi" w:cstheme="minorBidi"/>
          <w:noProof/>
          <w:sz w:val="22"/>
          <w:szCs w:val="22"/>
          <w:lang w:val="en-IN" w:eastAsia="ko-KR"/>
        </w:rPr>
      </w:pPr>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_Toc214976922 \h </w:instrText>
      </w:r>
      <w:r>
        <w:rPr>
          <w:noProof/>
        </w:rPr>
      </w:r>
      <w:r>
        <w:rPr>
          <w:noProof/>
        </w:rPr>
        <w:fldChar w:fldCharType="separate"/>
      </w:r>
      <w:r>
        <w:rPr>
          <w:noProof/>
        </w:rPr>
        <w:t>120</w:t>
      </w:r>
      <w:r>
        <w:rPr>
          <w:noProof/>
        </w:rPr>
        <w:fldChar w:fldCharType="end"/>
      </w:r>
    </w:p>
    <w:p w14:paraId="0070BDBD" w14:textId="7687C351" w:rsidR="00C40730" w:rsidRDefault="00C40730">
      <w:pPr>
        <w:pStyle w:val="TOC3"/>
        <w:rPr>
          <w:rFonts w:asciiTheme="minorHAnsi" w:eastAsiaTheme="minorEastAsia" w:hAnsiTheme="minorHAnsi" w:cstheme="minorBidi"/>
          <w:noProof/>
          <w:sz w:val="22"/>
          <w:szCs w:val="22"/>
          <w:lang w:val="en-IN" w:eastAsia="ko-KR"/>
        </w:rPr>
      </w:pPr>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_Toc214976923 \h </w:instrText>
      </w:r>
      <w:r>
        <w:rPr>
          <w:noProof/>
        </w:rPr>
      </w:r>
      <w:r>
        <w:rPr>
          <w:noProof/>
        </w:rPr>
        <w:fldChar w:fldCharType="separate"/>
      </w:r>
      <w:r>
        <w:rPr>
          <w:noProof/>
        </w:rPr>
        <w:t>120</w:t>
      </w:r>
      <w:r>
        <w:rPr>
          <w:noProof/>
        </w:rPr>
        <w:fldChar w:fldCharType="end"/>
      </w:r>
    </w:p>
    <w:p w14:paraId="002BAC25" w14:textId="3B7D123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_Toc214976924 \h </w:instrText>
      </w:r>
      <w:r>
        <w:rPr>
          <w:noProof/>
        </w:rPr>
      </w:r>
      <w:r>
        <w:rPr>
          <w:noProof/>
        </w:rPr>
        <w:fldChar w:fldCharType="separate"/>
      </w:r>
      <w:r>
        <w:rPr>
          <w:noProof/>
        </w:rPr>
        <w:t>120</w:t>
      </w:r>
      <w:r>
        <w:rPr>
          <w:noProof/>
        </w:rPr>
        <w:fldChar w:fldCharType="end"/>
      </w:r>
    </w:p>
    <w:p w14:paraId="2677A890" w14:textId="5E3863C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_Toc214976925 \h </w:instrText>
      </w:r>
      <w:r>
        <w:rPr>
          <w:noProof/>
        </w:rPr>
      </w:r>
      <w:r>
        <w:rPr>
          <w:noProof/>
        </w:rPr>
        <w:fldChar w:fldCharType="separate"/>
      </w:r>
      <w:r>
        <w:rPr>
          <w:noProof/>
        </w:rPr>
        <w:t>121</w:t>
      </w:r>
      <w:r>
        <w:rPr>
          <w:noProof/>
        </w:rPr>
        <w:fldChar w:fldCharType="end"/>
      </w:r>
    </w:p>
    <w:p w14:paraId="578A663A" w14:textId="19FBF2E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_Toc214976926 \h </w:instrText>
      </w:r>
      <w:r>
        <w:rPr>
          <w:noProof/>
        </w:rPr>
      </w:r>
      <w:r>
        <w:rPr>
          <w:noProof/>
        </w:rPr>
        <w:fldChar w:fldCharType="separate"/>
      </w:r>
      <w:r>
        <w:rPr>
          <w:noProof/>
        </w:rPr>
        <w:t>121</w:t>
      </w:r>
      <w:r>
        <w:rPr>
          <w:noProof/>
        </w:rPr>
        <w:fldChar w:fldCharType="end"/>
      </w:r>
    </w:p>
    <w:p w14:paraId="73809F33" w14:textId="4C51326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_Toc214976927 \h </w:instrText>
      </w:r>
      <w:r>
        <w:rPr>
          <w:noProof/>
        </w:rPr>
      </w:r>
      <w:r>
        <w:rPr>
          <w:noProof/>
        </w:rPr>
        <w:fldChar w:fldCharType="separate"/>
      </w:r>
      <w:r>
        <w:rPr>
          <w:noProof/>
        </w:rPr>
        <w:t>121</w:t>
      </w:r>
      <w:r>
        <w:rPr>
          <w:noProof/>
        </w:rPr>
        <w:fldChar w:fldCharType="end"/>
      </w:r>
    </w:p>
    <w:p w14:paraId="28686974" w14:textId="5DC23E0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_Toc214976928 \h </w:instrText>
      </w:r>
      <w:r>
        <w:rPr>
          <w:noProof/>
        </w:rPr>
      </w:r>
      <w:r>
        <w:rPr>
          <w:noProof/>
        </w:rPr>
        <w:fldChar w:fldCharType="separate"/>
      </w:r>
      <w:r>
        <w:rPr>
          <w:noProof/>
        </w:rPr>
        <w:t>122</w:t>
      </w:r>
      <w:r>
        <w:rPr>
          <w:noProof/>
        </w:rPr>
        <w:fldChar w:fldCharType="end"/>
      </w:r>
    </w:p>
    <w:p w14:paraId="48A25FC8" w14:textId="562B3E0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_Toc214976929 \h </w:instrText>
      </w:r>
      <w:r>
        <w:rPr>
          <w:noProof/>
        </w:rPr>
      </w:r>
      <w:r>
        <w:rPr>
          <w:noProof/>
        </w:rPr>
        <w:fldChar w:fldCharType="separate"/>
      </w:r>
      <w:r>
        <w:rPr>
          <w:noProof/>
        </w:rPr>
        <w:t>122</w:t>
      </w:r>
      <w:r>
        <w:rPr>
          <w:noProof/>
        </w:rPr>
        <w:fldChar w:fldCharType="end"/>
      </w:r>
    </w:p>
    <w:p w14:paraId="184150ED" w14:textId="0B8D712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_Toc214976930 \h </w:instrText>
      </w:r>
      <w:r>
        <w:rPr>
          <w:noProof/>
        </w:rPr>
      </w:r>
      <w:r>
        <w:rPr>
          <w:noProof/>
        </w:rPr>
        <w:fldChar w:fldCharType="separate"/>
      </w:r>
      <w:r>
        <w:rPr>
          <w:noProof/>
        </w:rPr>
        <w:t>123</w:t>
      </w:r>
      <w:r>
        <w:rPr>
          <w:noProof/>
        </w:rPr>
        <w:fldChar w:fldCharType="end"/>
      </w:r>
    </w:p>
    <w:p w14:paraId="1CCA62B3" w14:textId="2D78119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_Toc214976931 \h </w:instrText>
      </w:r>
      <w:r>
        <w:rPr>
          <w:noProof/>
        </w:rPr>
      </w:r>
      <w:r>
        <w:rPr>
          <w:noProof/>
        </w:rPr>
        <w:fldChar w:fldCharType="separate"/>
      </w:r>
      <w:r>
        <w:rPr>
          <w:noProof/>
        </w:rPr>
        <w:t>123</w:t>
      </w:r>
      <w:r>
        <w:rPr>
          <w:noProof/>
        </w:rPr>
        <w:fldChar w:fldCharType="end"/>
      </w:r>
    </w:p>
    <w:p w14:paraId="1B393543" w14:textId="16B776EF" w:rsidR="00C40730" w:rsidRDefault="00C40730">
      <w:pPr>
        <w:pStyle w:val="TOC5"/>
        <w:rPr>
          <w:rFonts w:asciiTheme="minorHAnsi" w:eastAsiaTheme="minorEastAsia" w:hAnsiTheme="minorHAnsi" w:cstheme="minorBidi"/>
          <w:noProof/>
          <w:sz w:val="22"/>
          <w:szCs w:val="22"/>
          <w:lang w:val="en-IN" w:eastAsia="ko-KR"/>
        </w:rPr>
      </w:pPr>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_Toc214976932 \h </w:instrText>
      </w:r>
      <w:r>
        <w:rPr>
          <w:noProof/>
        </w:rPr>
      </w:r>
      <w:r>
        <w:rPr>
          <w:noProof/>
        </w:rPr>
        <w:fldChar w:fldCharType="separate"/>
      </w:r>
      <w:r>
        <w:rPr>
          <w:noProof/>
        </w:rPr>
        <w:t>123</w:t>
      </w:r>
      <w:r>
        <w:rPr>
          <w:noProof/>
        </w:rPr>
        <w:fldChar w:fldCharType="end"/>
      </w:r>
    </w:p>
    <w:p w14:paraId="7CBD02B5" w14:textId="3EF0B170" w:rsidR="00C40730" w:rsidRDefault="00C40730">
      <w:pPr>
        <w:pStyle w:val="TOC5"/>
        <w:rPr>
          <w:rFonts w:asciiTheme="minorHAnsi" w:eastAsiaTheme="minorEastAsia" w:hAnsiTheme="minorHAnsi" w:cstheme="minorBidi"/>
          <w:noProof/>
          <w:sz w:val="22"/>
          <w:szCs w:val="22"/>
          <w:lang w:val="en-IN" w:eastAsia="ko-KR"/>
        </w:rPr>
      </w:pPr>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_Toc214976933 \h </w:instrText>
      </w:r>
      <w:r>
        <w:rPr>
          <w:noProof/>
        </w:rPr>
      </w:r>
      <w:r>
        <w:rPr>
          <w:noProof/>
        </w:rPr>
        <w:fldChar w:fldCharType="separate"/>
      </w:r>
      <w:r>
        <w:rPr>
          <w:noProof/>
        </w:rPr>
        <w:t>123</w:t>
      </w:r>
      <w:r>
        <w:rPr>
          <w:noProof/>
        </w:rPr>
        <w:fldChar w:fldCharType="end"/>
      </w:r>
    </w:p>
    <w:p w14:paraId="7A1DE2DF" w14:textId="59505195" w:rsidR="00C40730" w:rsidRDefault="00C40730">
      <w:pPr>
        <w:pStyle w:val="TOC3"/>
        <w:rPr>
          <w:rFonts w:asciiTheme="minorHAnsi" w:eastAsiaTheme="minorEastAsia" w:hAnsiTheme="minorHAnsi" w:cstheme="minorBidi"/>
          <w:noProof/>
          <w:sz w:val="22"/>
          <w:szCs w:val="22"/>
          <w:lang w:val="en-IN" w:eastAsia="ko-KR"/>
        </w:rPr>
      </w:pPr>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_Toc214976934 \h </w:instrText>
      </w:r>
      <w:r>
        <w:rPr>
          <w:noProof/>
        </w:rPr>
      </w:r>
      <w:r>
        <w:rPr>
          <w:noProof/>
        </w:rPr>
        <w:fldChar w:fldCharType="separate"/>
      </w:r>
      <w:r>
        <w:rPr>
          <w:noProof/>
        </w:rPr>
        <w:t>123</w:t>
      </w:r>
      <w:r>
        <w:rPr>
          <w:noProof/>
        </w:rPr>
        <w:fldChar w:fldCharType="end"/>
      </w:r>
    </w:p>
    <w:p w14:paraId="67956E6F" w14:textId="2722ED73" w:rsidR="00C40730" w:rsidRDefault="00C40730">
      <w:pPr>
        <w:pStyle w:val="TOC4"/>
        <w:rPr>
          <w:rFonts w:asciiTheme="minorHAnsi" w:eastAsiaTheme="minorEastAsia" w:hAnsiTheme="minorHAnsi" w:cstheme="minorBidi"/>
          <w:noProof/>
          <w:sz w:val="22"/>
          <w:szCs w:val="22"/>
          <w:lang w:val="en-IN" w:eastAsia="ko-KR"/>
        </w:rPr>
      </w:pPr>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_Toc214976935 \h </w:instrText>
      </w:r>
      <w:r>
        <w:rPr>
          <w:noProof/>
        </w:rPr>
      </w:r>
      <w:r>
        <w:rPr>
          <w:noProof/>
        </w:rPr>
        <w:fldChar w:fldCharType="separate"/>
      </w:r>
      <w:r>
        <w:rPr>
          <w:noProof/>
        </w:rPr>
        <w:t>123</w:t>
      </w:r>
      <w:r>
        <w:rPr>
          <w:noProof/>
        </w:rPr>
        <w:fldChar w:fldCharType="end"/>
      </w:r>
    </w:p>
    <w:p w14:paraId="6ABA880A" w14:textId="3E586318" w:rsidR="00C40730" w:rsidRDefault="00C40730">
      <w:pPr>
        <w:pStyle w:val="TOC4"/>
        <w:rPr>
          <w:rFonts w:asciiTheme="minorHAnsi" w:eastAsiaTheme="minorEastAsia" w:hAnsiTheme="minorHAnsi" w:cstheme="minorBidi"/>
          <w:noProof/>
          <w:sz w:val="22"/>
          <w:szCs w:val="22"/>
          <w:lang w:val="en-IN" w:eastAsia="ko-KR"/>
        </w:rPr>
      </w:pPr>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_Toc214976936 \h </w:instrText>
      </w:r>
      <w:r>
        <w:rPr>
          <w:noProof/>
        </w:rPr>
      </w:r>
      <w:r>
        <w:rPr>
          <w:noProof/>
        </w:rPr>
        <w:fldChar w:fldCharType="separate"/>
      </w:r>
      <w:r>
        <w:rPr>
          <w:noProof/>
        </w:rPr>
        <w:t>123</w:t>
      </w:r>
      <w:r>
        <w:rPr>
          <w:noProof/>
        </w:rPr>
        <w:fldChar w:fldCharType="end"/>
      </w:r>
    </w:p>
    <w:p w14:paraId="1101E12B" w14:textId="719C5F63" w:rsidR="00C40730" w:rsidRDefault="00C40730">
      <w:pPr>
        <w:pStyle w:val="TOC4"/>
        <w:rPr>
          <w:rFonts w:asciiTheme="minorHAnsi" w:eastAsiaTheme="minorEastAsia" w:hAnsiTheme="minorHAnsi" w:cstheme="minorBidi"/>
          <w:noProof/>
          <w:sz w:val="22"/>
          <w:szCs w:val="22"/>
          <w:lang w:val="en-IN" w:eastAsia="ko-KR"/>
        </w:rPr>
      </w:pPr>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_Toc214976937 \h </w:instrText>
      </w:r>
      <w:r>
        <w:rPr>
          <w:noProof/>
        </w:rPr>
      </w:r>
      <w:r>
        <w:rPr>
          <w:noProof/>
        </w:rPr>
        <w:fldChar w:fldCharType="separate"/>
      </w:r>
      <w:r>
        <w:rPr>
          <w:noProof/>
        </w:rPr>
        <w:t>123</w:t>
      </w:r>
      <w:r>
        <w:rPr>
          <w:noProof/>
        </w:rPr>
        <w:fldChar w:fldCharType="end"/>
      </w:r>
    </w:p>
    <w:p w14:paraId="1027F9ED" w14:textId="165A209F" w:rsidR="00C40730" w:rsidRDefault="00C40730">
      <w:pPr>
        <w:pStyle w:val="TOC3"/>
        <w:rPr>
          <w:rFonts w:asciiTheme="minorHAnsi" w:eastAsiaTheme="minorEastAsia" w:hAnsiTheme="minorHAnsi" w:cstheme="minorBidi"/>
          <w:noProof/>
          <w:sz w:val="22"/>
          <w:szCs w:val="22"/>
          <w:lang w:val="en-IN" w:eastAsia="ko-KR"/>
        </w:rPr>
      </w:pPr>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_Toc214976938 \h </w:instrText>
      </w:r>
      <w:r>
        <w:rPr>
          <w:noProof/>
        </w:rPr>
      </w:r>
      <w:r>
        <w:rPr>
          <w:noProof/>
        </w:rPr>
        <w:fldChar w:fldCharType="separate"/>
      </w:r>
      <w:r>
        <w:rPr>
          <w:noProof/>
        </w:rPr>
        <w:t>124</w:t>
      </w:r>
      <w:r>
        <w:rPr>
          <w:noProof/>
        </w:rPr>
        <w:fldChar w:fldCharType="end"/>
      </w:r>
    </w:p>
    <w:p w14:paraId="68ABC1A0" w14:textId="2E176260" w:rsidR="00C40730" w:rsidRDefault="00C40730">
      <w:pPr>
        <w:pStyle w:val="TOC2"/>
        <w:rPr>
          <w:rFonts w:asciiTheme="minorHAnsi" w:eastAsiaTheme="minorEastAsia" w:hAnsiTheme="minorHAnsi" w:cstheme="minorBidi"/>
          <w:noProof/>
          <w:sz w:val="22"/>
          <w:szCs w:val="22"/>
          <w:lang w:val="en-IN" w:eastAsia="ko-KR"/>
        </w:rPr>
      </w:pPr>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_Toc214976939 \h </w:instrText>
      </w:r>
      <w:r>
        <w:rPr>
          <w:noProof/>
        </w:rPr>
      </w:r>
      <w:r>
        <w:rPr>
          <w:noProof/>
        </w:rPr>
        <w:fldChar w:fldCharType="separate"/>
      </w:r>
      <w:r>
        <w:rPr>
          <w:noProof/>
        </w:rPr>
        <w:t>124</w:t>
      </w:r>
      <w:r>
        <w:rPr>
          <w:noProof/>
        </w:rPr>
        <w:fldChar w:fldCharType="end"/>
      </w:r>
    </w:p>
    <w:p w14:paraId="203010BC" w14:textId="61CDBC77" w:rsidR="00C40730" w:rsidRDefault="00C40730">
      <w:pPr>
        <w:pStyle w:val="TOC3"/>
        <w:rPr>
          <w:rFonts w:asciiTheme="minorHAnsi" w:eastAsiaTheme="minorEastAsia" w:hAnsiTheme="minorHAnsi" w:cstheme="minorBidi"/>
          <w:noProof/>
          <w:sz w:val="22"/>
          <w:szCs w:val="22"/>
          <w:lang w:val="en-IN" w:eastAsia="ko-KR"/>
        </w:rPr>
      </w:pPr>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_Toc214976940 \h </w:instrText>
      </w:r>
      <w:r>
        <w:rPr>
          <w:noProof/>
        </w:rPr>
      </w:r>
      <w:r>
        <w:rPr>
          <w:noProof/>
        </w:rPr>
        <w:fldChar w:fldCharType="separate"/>
      </w:r>
      <w:r>
        <w:rPr>
          <w:noProof/>
        </w:rPr>
        <w:t>124</w:t>
      </w:r>
      <w:r>
        <w:rPr>
          <w:noProof/>
        </w:rPr>
        <w:fldChar w:fldCharType="end"/>
      </w:r>
    </w:p>
    <w:p w14:paraId="6EFECE91" w14:textId="7B377595" w:rsidR="00C40730" w:rsidRDefault="00C40730">
      <w:pPr>
        <w:pStyle w:val="TOC3"/>
        <w:rPr>
          <w:rFonts w:asciiTheme="minorHAnsi" w:eastAsiaTheme="minorEastAsia" w:hAnsiTheme="minorHAnsi" w:cstheme="minorBidi"/>
          <w:noProof/>
          <w:sz w:val="22"/>
          <w:szCs w:val="22"/>
          <w:lang w:val="en-IN" w:eastAsia="ko-KR"/>
        </w:rPr>
      </w:pPr>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_Toc214976941 \h </w:instrText>
      </w:r>
      <w:r>
        <w:rPr>
          <w:noProof/>
        </w:rPr>
      </w:r>
      <w:r>
        <w:rPr>
          <w:noProof/>
        </w:rPr>
        <w:fldChar w:fldCharType="separate"/>
      </w:r>
      <w:r>
        <w:rPr>
          <w:noProof/>
        </w:rPr>
        <w:t>124</w:t>
      </w:r>
      <w:r>
        <w:rPr>
          <w:noProof/>
        </w:rPr>
        <w:fldChar w:fldCharType="end"/>
      </w:r>
    </w:p>
    <w:p w14:paraId="40477B73" w14:textId="1CAF4E22" w:rsidR="00C40730" w:rsidRDefault="00C40730">
      <w:pPr>
        <w:pStyle w:val="TOC4"/>
        <w:rPr>
          <w:rFonts w:asciiTheme="minorHAnsi" w:eastAsiaTheme="minorEastAsia" w:hAnsiTheme="minorHAnsi" w:cstheme="minorBidi"/>
          <w:noProof/>
          <w:sz w:val="22"/>
          <w:szCs w:val="22"/>
          <w:lang w:val="en-IN" w:eastAsia="ko-KR"/>
        </w:rPr>
      </w:pPr>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_Toc214976942 \h </w:instrText>
      </w:r>
      <w:r>
        <w:rPr>
          <w:noProof/>
        </w:rPr>
      </w:r>
      <w:r>
        <w:rPr>
          <w:noProof/>
        </w:rPr>
        <w:fldChar w:fldCharType="separate"/>
      </w:r>
      <w:r>
        <w:rPr>
          <w:noProof/>
        </w:rPr>
        <w:t>124</w:t>
      </w:r>
      <w:r>
        <w:rPr>
          <w:noProof/>
        </w:rPr>
        <w:fldChar w:fldCharType="end"/>
      </w:r>
    </w:p>
    <w:p w14:paraId="1157BE7A" w14:textId="24383E94" w:rsidR="00C40730" w:rsidRDefault="00C40730">
      <w:pPr>
        <w:pStyle w:val="TOC4"/>
        <w:rPr>
          <w:rFonts w:asciiTheme="minorHAnsi" w:eastAsiaTheme="minorEastAsia" w:hAnsiTheme="minorHAnsi" w:cstheme="minorBidi"/>
          <w:noProof/>
          <w:sz w:val="22"/>
          <w:szCs w:val="22"/>
          <w:lang w:val="en-IN" w:eastAsia="ko-KR"/>
        </w:rPr>
      </w:pPr>
      <w:r w:rsidRPr="004809BF">
        <w:rPr>
          <w:noProof/>
          <w:lang w:val="fr-FR"/>
        </w:rPr>
        <w:t>8.4.2.2</w:t>
      </w:r>
      <w:r>
        <w:rPr>
          <w:rFonts w:asciiTheme="minorHAnsi" w:eastAsiaTheme="minorEastAsia" w:hAnsiTheme="minorHAnsi" w:cstheme="minorBidi"/>
          <w:noProof/>
          <w:sz w:val="22"/>
          <w:szCs w:val="22"/>
          <w:lang w:val="en-IN" w:eastAsia="ko-KR"/>
        </w:rPr>
        <w:tab/>
      </w:r>
      <w:r w:rsidRPr="004809BF">
        <w:rPr>
          <w:noProof/>
          <w:lang w:val="fr-FR"/>
        </w:rPr>
        <w:t>Resource: Application Client Information Subscriptions</w:t>
      </w:r>
      <w:r>
        <w:rPr>
          <w:noProof/>
        </w:rPr>
        <w:tab/>
      </w:r>
      <w:r>
        <w:rPr>
          <w:noProof/>
        </w:rPr>
        <w:fldChar w:fldCharType="begin"/>
      </w:r>
      <w:r>
        <w:rPr>
          <w:noProof/>
        </w:rPr>
        <w:instrText xml:space="preserve"> PAGEREF _Toc214976943 \h </w:instrText>
      </w:r>
      <w:r>
        <w:rPr>
          <w:noProof/>
        </w:rPr>
      </w:r>
      <w:r>
        <w:rPr>
          <w:noProof/>
        </w:rPr>
        <w:fldChar w:fldCharType="separate"/>
      </w:r>
      <w:r>
        <w:rPr>
          <w:noProof/>
        </w:rPr>
        <w:t>125</w:t>
      </w:r>
      <w:r>
        <w:rPr>
          <w:noProof/>
        </w:rPr>
        <w:fldChar w:fldCharType="end"/>
      </w:r>
    </w:p>
    <w:p w14:paraId="6E32FDAC" w14:textId="258024C6"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8.4.2.2.1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_Toc214976944 \h </w:instrText>
      </w:r>
      <w:r>
        <w:rPr>
          <w:noProof/>
        </w:rPr>
      </w:r>
      <w:r>
        <w:rPr>
          <w:noProof/>
        </w:rPr>
        <w:fldChar w:fldCharType="separate"/>
      </w:r>
      <w:r>
        <w:rPr>
          <w:noProof/>
        </w:rPr>
        <w:t>125</w:t>
      </w:r>
      <w:r>
        <w:rPr>
          <w:noProof/>
        </w:rPr>
        <w:fldChar w:fldCharType="end"/>
      </w:r>
    </w:p>
    <w:p w14:paraId="353AA7E5" w14:textId="78A247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_Toc214976945 \h </w:instrText>
      </w:r>
      <w:r>
        <w:rPr>
          <w:noProof/>
        </w:rPr>
      </w:r>
      <w:r>
        <w:rPr>
          <w:noProof/>
        </w:rPr>
        <w:fldChar w:fldCharType="separate"/>
      </w:r>
      <w:r>
        <w:rPr>
          <w:noProof/>
        </w:rPr>
        <w:t>125</w:t>
      </w:r>
      <w:r>
        <w:rPr>
          <w:noProof/>
        </w:rPr>
        <w:fldChar w:fldCharType="end"/>
      </w:r>
    </w:p>
    <w:p w14:paraId="2647D223" w14:textId="127507D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_Toc214976946 \h </w:instrText>
      </w:r>
      <w:r>
        <w:rPr>
          <w:noProof/>
        </w:rPr>
      </w:r>
      <w:r>
        <w:rPr>
          <w:noProof/>
        </w:rPr>
        <w:fldChar w:fldCharType="separate"/>
      </w:r>
      <w:r>
        <w:rPr>
          <w:noProof/>
        </w:rPr>
        <w:t>126</w:t>
      </w:r>
      <w:r>
        <w:rPr>
          <w:noProof/>
        </w:rPr>
        <w:fldChar w:fldCharType="end"/>
      </w:r>
    </w:p>
    <w:p w14:paraId="2C55494E" w14:textId="08CF37B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_Toc214976947 \h </w:instrText>
      </w:r>
      <w:r>
        <w:rPr>
          <w:noProof/>
        </w:rPr>
      </w:r>
      <w:r>
        <w:rPr>
          <w:noProof/>
        </w:rPr>
        <w:fldChar w:fldCharType="separate"/>
      </w:r>
      <w:r>
        <w:rPr>
          <w:noProof/>
        </w:rPr>
        <w:t>126</w:t>
      </w:r>
      <w:r>
        <w:rPr>
          <w:noProof/>
        </w:rPr>
        <w:fldChar w:fldCharType="end"/>
      </w:r>
    </w:p>
    <w:p w14:paraId="5EE9FED7" w14:textId="680E7DF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_Toc214976948 \h </w:instrText>
      </w:r>
      <w:r>
        <w:rPr>
          <w:noProof/>
        </w:rPr>
      </w:r>
      <w:r>
        <w:rPr>
          <w:noProof/>
        </w:rPr>
        <w:fldChar w:fldCharType="separate"/>
      </w:r>
      <w:r>
        <w:rPr>
          <w:noProof/>
        </w:rPr>
        <w:t>126</w:t>
      </w:r>
      <w:r>
        <w:rPr>
          <w:noProof/>
        </w:rPr>
        <w:fldChar w:fldCharType="end"/>
      </w:r>
    </w:p>
    <w:p w14:paraId="51E25F36" w14:textId="364A2F6A" w:rsidR="00C40730" w:rsidRDefault="00C40730">
      <w:pPr>
        <w:pStyle w:val="TOC4"/>
        <w:rPr>
          <w:rFonts w:asciiTheme="minorHAnsi" w:eastAsiaTheme="minorEastAsia" w:hAnsiTheme="minorHAnsi" w:cstheme="minorBidi"/>
          <w:noProof/>
          <w:sz w:val="22"/>
          <w:szCs w:val="22"/>
          <w:lang w:val="en-IN" w:eastAsia="ko-KR"/>
        </w:rPr>
      </w:pPr>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_Toc214976949 \h </w:instrText>
      </w:r>
      <w:r>
        <w:rPr>
          <w:noProof/>
        </w:rPr>
      </w:r>
      <w:r>
        <w:rPr>
          <w:noProof/>
        </w:rPr>
        <w:fldChar w:fldCharType="separate"/>
      </w:r>
      <w:r>
        <w:rPr>
          <w:noProof/>
        </w:rPr>
        <w:t>126</w:t>
      </w:r>
      <w:r>
        <w:rPr>
          <w:noProof/>
        </w:rPr>
        <w:fldChar w:fldCharType="end"/>
      </w:r>
    </w:p>
    <w:p w14:paraId="746B840A" w14:textId="56BBD9B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_Toc214976950 \h </w:instrText>
      </w:r>
      <w:r>
        <w:rPr>
          <w:noProof/>
        </w:rPr>
      </w:r>
      <w:r>
        <w:rPr>
          <w:noProof/>
        </w:rPr>
        <w:fldChar w:fldCharType="separate"/>
      </w:r>
      <w:r>
        <w:rPr>
          <w:noProof/>
        </w:rPr>
        <w:t>126</w:t>
      </w:r>
      <w:r>
        <w:rPr>
          <w:noProof/>
        </w:rPr>
        <w:fldChar w:fldCharType="end"/>
      </w:r>
    </w:p>
    <w:p w14:paraId="5BB56346" w14:textId="4887E72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_Toc214976951 \h </w:instrText>
      </w:r>
      <w:r>
        <w:rPr>
          <w:noProof/>
        </w:rPr>
      </w:r>
      <w:r>
        <w:rPr>
          <w:noProof/>
        </w:rPr>
        <w:fldChar w:fldCharType="separate"/>
      </w:r>
      <w:r>
        <w:rPr>
          <w:noProof/>
        </w:rPr>
        <w:t>126</w:t>
      </w:r>
      <w:r>
        <w:rPr>
          <w:noProof/>
        </w:rPr>
        <w:fldChar w:fldCharType="end"/>
      </w:r>
    </w:p>
    <w:p w14:paraId="58AE6725" w14:textId="3FCE72D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_Toc214976952 \h </w:instrText>
      </w:r>
      <w:r>
        <w:rPr>
          <w:noProof/>
        </w:rPr>
      </w:r>
      <w:r>
        <w:rPr>
          <w:noProof/>
        </w:rPr>
        <w:fldChar w:fldCharType="separate"/>
      </w:r>
      <w:r>
        <w:rPr>
          <w:noProof/>
        </w:rPr>
        <w:t>127</w:t>
      </w:r>
      <w:r>
        <w:rPr>
          <w:noProof/>
        </w:rPr>
        <w:fldChar w:fldCharType="end"/>
      </w:r>
    </w:p>
    <w:p w14:paraId="35B7D3CE" w14:textId="70E4BE2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_Toc214976953 \h </w:instrText>
      </w:r>
      <w:r>
        <w:rPr>
          <w:noProof/>
        </w:rPr>
      </w:r>
      <w:r>
        <w:rPr>
          <w:noProof/>
        </w:rPr>
        <w:fldChar w:fldCharType="separate"/>
      </w:r>
      <w:r>
        <w:rPr>
          <w:noProof/>
        </w:rPr>
        <w:t>127</w:t>
      </w:r>
      <w:r>
        <w:rPr>
          <w:noProof/>
        </w:rPr>
        <w:fldChar w:fldCharType="end"/>
      </w:r>
    </w:p>
    <w:p w14:paraId="684545BF" w14:textId="469AB9C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_Toc214976954 \h </w:instrText>
      </w:r>
      <w:r>
        <w:rPr>
          <w:noProof/>
        </w:rPr>
      </w:r>
      <w:r>
        <w:rPr>
          <w:noProof/>
        </w:rPr>
        <w:fldChar w:fldCharType="separate"/>
      </w:r>
      <w:r>
        <w:rPr>
          <w:noProof/>
        </w:rPr>
        <w:t>128</w:t>
      </w:r>
      <w:r>
        <w:rPr>
          <w:noProof/>
        </w:rPr>
        <w:fldChar w:fldCharType="end"/>
      </w:r>
    </w:p>
    <w:p w14:paraId="4491AE44" w14:textId="186414E9"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_Toc214976955 \h </w:instrText>
      </w:r>
      <w:r>
        <w:rPr>
          <w:noProof/>
        </w:rPr>
      </w:r>
      <w:r>
        <w:rPr>
          <w:noProof/>
        </w:rPr>
        <w:fldChar w:fldCharType="separate"/>
      </w:r>
      <w:r>
        <w:rPr>
          <w:noProof/>
        </w:rPr>
        <w:t>129</w:t>
      </w:r>
      <w:r>
        <w:rPr>
          <w:noProof/>
        </w:rPr>
        <w:fldChar w:fldCharType="end"/>
      </w:r>
    </w:p>
    <w:p w14:paraId="23D7468A" w14:textId="1D76AB1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_Toc214976956 \h </w:instrText>
      </w:r>
      <w:r>
        <w:rPr>
          <w:noProof/>
        </w:rPr>
      </w:r>
      <w:r>
        <w:rPr>
          <w:noProof/>
        </w:rPr>
        <w:fldChar w:fldCharType="separate"/>
      </w:r>
      <w:r>
        <w:rPr>
          <w:noProof/>
        </w:rPr>
        <w:t>130</w:t>
      </w:r>
      <w:r>
        <w:rPr>
          <w:noProof/>
        </w:rPr>
        <w:fldChar w:fldCharType="end"/>
      </w:r>
    </w:p>
    <w:p w14:paraId="14B9DBD3" w14:textId="2EE870E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_Toc214976957 \h </w:instrText>
      </w:r>
      <w:r>
        <w:rPr>
          <w:noProof/>
        </w:rPr>
      </w:r>
      <w:r>
        <w:rPr>
          <w:noProof/>
        </w:rPr>
        <w:fldChar w:fldCharType="separate"/>
      </w:r>
      <w:r>
        <w:rPr>
          <w:noProof/>
        </w:rPr>
        <w:t>131</w:t>
      </w:r>
      <w:r>
        <w:rPr>
          <w:noProof/>
        </w:rPr>
        <w:fldChar w:fldCharType="end"/>
      </w:r>
    </w:p>
    <w:p w14:paraId="3932F044" w14:textId="557FDA39" w:rsidR="00C40730" w:rsidRDefault="00C40730">
      <w:pPr>
        <w:pStyle w:val="TOC3"/>
        <w:rPr>
          <w:rFonts w:asciiTheme="minorHAnsi" w:eastAsiaTheme="minorEastAsia" w:hAnsiTheme="minorHAnsi" w:cstheme="minorBidi"/>
          <w:noProof/>
          <w:sz w:val="22"/>
          <w:szCs w:val="22"/>
          <w:lang w:val="en-IN" w:eastAsia="ko-KR"/>
        </w:rPr>
      </w:pPr>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_Toc214976958 \h </w:instrText>
      </w:r>
      <w:r>
        <w:rPr>
          <w:noProof/>
        </w:rPr>
      </w:r>
      <w:r>
        <w:rPr>
          <w:noProof/>
        </w:rPr>
        <w:fldChar w:fldCharType="separate"/>
      </w:r>
      <w:r>
        <w:rPr>
          <w:noProof/>
        </w:rPr>
        <w:t>131</w:t>
      </w:r>
      <w:r>
        <w:rPr>
          <w:noProof/>
        </w:rPr>
        <w:fldChar w:fldCharType="end"/>
      </w:r>
    </w:p>
    <w:p w14:paraId="72382689" w14:textId="1D5B0036" w:rsidR="00C40730" w:rsidRDefault="00C40730">
      <w:pPr>
        <w:pStyle w:val="TOC3"/>
        <w:rPr>
          <w:rFonts w:asciiTheme="minorHAnsi" w:eastAsiaTheme="minorEastAsia" w:hAnsiTheme="minorHAnsi" w:cstheme="minorBidi"/>
          <w:noProof/>
          <w:sz w:val="22"/>
          <w:szCs w:val="22"/>
          <w:lang w:val="en-IN" w:eastAsia="ko-KR"/>
        </w:rPr>
      </w:pPr>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_Toc214976959 \h </w:instrText>
      </w:r>
      <w:r>
        <w:rPr>
          <w:noProof/>
        </w:rPr>
      </w:r>
      <w:r>
        <w:rPr>
          <w:noProof/>
        </w:rPr>
        <w:fldChar w:fldCharType="separate"/>
      </w:r>
      <w:r>
        <w:rPr>
          <w:noProof/>
        </w:rPr>
        <w:t>131</w:t>
      </w:r>
      <w:r>
        <w:rPr>
          <w:noProof/>
        </w:rPr>
        <w:fldChar w:fldCharType="end"/>
      </w:r>
    </w:p>
    <w:p w14:paraId="6F2B3AB2" w14:textId="53BC4400" w:rsidR="00C40730" w:rsidRDefault="00C40730">
      <w:pPr>
        <w:pStyle w:val="TOC4"/>
        <w:rPr>
          <w:rFonts w:asciiTheme="minorHAnsi" w:eastAsiaTheme="minorEastAsia" w:hAnsiTheme="minorHAnsi" w:cstheme="minorBidi"/>
          <w:noProof/>
          <w:sz w:val="22"/>
          <w:szCs w:val="22"/>
          <w:lang w:val="en-IN" w:eastAsia="ko-KR"/>
        </w:rPr>
      </w:pPr>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_Toc214976960 \h </w:instrText>
      </w:r>
      <w:r>
        <w:rPr>
          <w:noProof/>
        </w:rPr>
      </w:r>
      <w:r>
        <w:rPr>
          <w:noProof/>
        </w:rPr>
        <w:fldChar w:fldCharType="separate"/>
      </w:r>
      <w:r>
        <w:rPr>
          <w:noProof/>
        </w:rPr>
        <w:t>131</w:t>
      </w:r>
      <w:r>
        <w:rPr>
          <w:noProof/>
        </w:rPr>
        <w:fldChar w:fldCharType="end"/>
      </w:r>
    </w:p>
    <w:p w14:paraId="6877B247" w14:textId="5C1A372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_Toc214976961 \h </w:instrText>
      </w:r>
      <w:r>
        <w:rPr>
          <w:noProof/>
        </w:rPr>
      </w:r>
      <w:r>
        <w:rPr>
          <w:noProof/>
        </w:rPr>
        <w:fldChar w:fldCharType="separate"/>
      </w:r>
      <w:r>
        <w:rPr>
          <w:noProof/>
        </w:rPr>
        <w:t>131</w:t>
      </w:r>
      <w:r>
        <w:rPr>
          <w:noProof/>
        </w:rPr>
        <w:fldChar w:fldCharType="end"/>
      </w:r>
    </w:p>
    <w:p w14:paraId="52FF321F" w14:textId="391E06F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_Toc214976962 \h </w:instrText>
      </w:r>
      <w:r>
        <w:rPr>
          <w:noProof/>
        </w:rPr>
      </w:r>
      <w:r>
        <w:rPr>
          <w:noProof/>
        </w:rPr>
        <w:fldChar w:fldCharType="separate"/>
      </w:r>
      <w:r>
        <w:rPr>
          <w:noProof/>
        </w:rPr>
        <w:t>131</w:t>
      </w:r>
      <w:r>
        <w:rPr>
          <w:noProof/>
        </w:rPr>
        <w:fldChar w:fldCharType="end"/>
      </w:r>
    </w:p>
    <w:p w14:paraId="2332B16B" w14:textId="04EB274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_Toc214976963 \h </w:instrText>
      </w:r>
      <w:r>
        <w:rPr>
          <w:noProof/>
        </w:rPr>
      </w:r>
      <w:r>
        <w:rPr>
          <w:noProof/>
        </w:rPr>
        <w:fldChar w:fldCharType="separate"/>
      </w:r>
      <w:r>
        <w:rPr>
          <w:noProof/>
        </w:rPr>
        <w:t>131</w:t>
      </w:r>
      <w:r>
        <w:rPr>
          <w:noProof/>
        </w:rPr>
        <w:fldChar w:fldCharType="end"/>
      </w:r>
    </w:p>
    <w:p w14:paraId="6ACD2DC2" w14:textId="76658E5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_Toc214976964 \h </w:instrText>
      </w:r>
      <w:r>
        <w:rPr>
          <w:noProof/>
        </w:rPr>
      </w:r>
      <w:r>
        <w:rPr>
          <w:noProof/>
        </w:rPr>
        <w:fldChar w:fldCharType="separate"/>
      </w:r>
      <w:r>
        <w:rPr>
          <w:noProof/>
        </w:rPr>
        <w:t>131</w:t>
      </w:r>
      <w:r>
        <w:rPr>
          <w:noProof/>
        </w:rPr>
        <w:fldChar w:fldCharType="end"/>
      </w:r>
    </w:p>
    <w:p w14:paraId="5C616E26" w14:textId="5D02D7A8"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_Toc214976965 \h </w:instrText>
      </w:r>
      <w:r>
        <w:rPr>
          <w:noProof/>
        </w:rPr>
      </w:r>
      <w:r>
        <w:rPr>
          <w:noProof/>
        </w:rPr>
        <w:fldChar w:fldCharType="separate"/>
      </w:r>
      <w:r>
        <w:rPr>
          <w:noProof/>
        </w:rPr>
        <w:t>131</w:t>
      </w:r>
      <w:r>
        <w:rPr>
          <w:noProof/>
        </w:rPr>
        <w:fldChar w:fldCharType="end"/>
      </w:r>
    </w:p>
    <w:p w14:paraId="20CB9F9E" w14:textId="27F932F9" w:rsidR="00C40730" w:rsidRDefault="00C40730">
      <w:pPr>
        <w:pStyle w:val="TOC3"/>
        <w:rPr>
          <w:rFonts w:asciiTheme="minorHAnsi" w:eastAsiaTheme="minorEastAsia" w:hAnsiTheme="minorHAnsi" w:cstheme="minorBidi"/>
          <w:noProof/>
          <w:sz w:val="22"/>
          <w:szCs w:val="22"/>
          <w:lang w:val="en-IN" w:eastAsia="ko-KR"/>
        </w:rPr>
      </w:pPr>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_Toc214976966 \h </w:instrText>
      </w:r>
      <w:r>
        <w:rPr>
          <w:noProof/>
        </w:rPr>
      </w:r>
      <w:r>
        <w:rPr>
          <w:noProof/>
        </w:rPr>
        <w:fldChar w:fldCharType="separate"/>
      </w:r>
      <w:r>
        <w:rPr>
          <w:noProof/>
        </w:rPr>
        <w:t>132</w:t>
      </w:r>
      <w:r>
        <w:rPr>
          <w:noProof/>
        </w:rPr>
        <w:fldChar w:fldCharType="end"/>
      </w:r>
    </w:p>
    <w:p w14:paraId="3EB734E2" w14:textId="1AD7427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_Toc214976967 \h </w:instrText>
      </w:r>
      <w:r>
        <w:rPr>
          <w:noProof/>
        </w:rPr>
      </w:r>
      <w:r>
        <w:rPr>
          <w:noProof/>
        </w:rPr>
        <w:fldChar w:fldCharType="separate"/>
      </w:r>
      <w:r>
        <w:rPr>
          <w:noProof/>
        </w:rPr>
        <w:t>132</w:t>
      </w:r>
      <w:r>
        <w:rPr>
          <w:noProof/>
        </w:rPr>
        <w:fldChar w:fldCharType="end"/>
      </w:r>
    </w:p>
    <w:p w14:paraId="15749CB1" w14:textId="57FF92D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_Toc214976968 \h </w:instrText>
      </w:r>
      <w:r>
        <w:rPr>
          <w:noProof/>
        </w:rPr>
      </w:r>
      <w:r>
        <w:rPr>
          <w:noProof/>
        </w:rPr>
        <w:fldChar w:fldCharType="separate"/>
      </w:r>
      <w:r>
        <w:rPr>
          <w:noProof/>
        </w:rPr>
        <w:t>135</w:t>
      </w:r>
      <w:r>
        <w:rPr>
          <w:noProof/>
        </w:rPr>
        <w:fldChar w:fldCharType="end"/>
      </w:r>
    </w:p>
    <w:p w14:paraId="35ABFCEE" w14:textId="0D9852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_Toc214976969 \h </w:instrText>
      </w:r>
      <w:r>
        <w:rPr>
          <w:noProof/>
        </w:rPr>
      </w:r>
      <w:r>
        <w:rPr>
          <w:noProof/>
        </w:rPr>
        <w:fldChar w:fldCharType="separate"/>
      </w:r>
      <w:r>
        <w:rPr>
          <w:noProof/>
        </w:rPr>
        <w:t>135</w:t>
      </w:r>
      <w:r>
        <w:rPr>
          <w:noProof/>
        </w:rPr>
        <w:fldChar w:fldCharType="end"/>
      </w:r>
    </w:p>
    <w:p w14:paraId="22130D01" w14:textId="6AE0FC2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_Toc214976970 \h </w:instrText>
      </w:r>
      <w:r>
        <w:rPr>
          <w:noProof/>
        </w:rPr>
      </w:r>
      <w:r>
        <w:rPr>
          <w:noProof/>
        </w:rPr>
        <w:fldChar w:fldCharType="separate"/>
      </w:r>
      <w:r>
        <w:rPr>
          <w:noProof/>
        </w:rPr>
        <w:t>135</w:t>
      </w:r>
      <w:r>
        <w:rPr>
          <w:noProof/>
        </w:rPr>
        <w:fldChar w:fldCharType="end"/>
      </w:r>
    </w:p>
    <w:p w14:paraId="4FE6B156" w14:textId="3FA41F8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_Toc214976971 \h </w:instrText>
      </w:r>
      <w:r>
        <w:rPr>
          <w:noProof/>
        </w:rPr>
      </w:r>
      <w:r>
        <w:rPr>
          <w:noProof/>
        </w:rPr>
        <w:fldChar w:fldCharType="separate"/>
      </w:r>
      <w:r>
        <w:rPr>
          <w:noProof/>
        </w:rPr>
        <w:t>136</w:t>
      </w:r>
      <w:r>
        <w:rPr>
          <w:noProof/>
        </w:rPr>
        <w:fldChar w:fldCharType="end"/>
      </w:r>
    </w:p>
    <w:p w14:paraId="602DFF24" w14:textId="5F158F04"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_Toc214976972 \h </w:instrText>
      </w:r>
      <w:r>
        <w:rPr>
          <w:noProof/>
        </w:rPr>
      </w:r>
      <w:r>
        <w:rPr>
          <w:noProof/>
        </w:rPr>
        <w:fldChar w:fldCharType="separate"/>
      </w:r>
      <w:r>
        <w:rPr>
          <w:noProof/>
        </w:rPr>
        <w:t>136</w:t>
      </w:r>
      <w:r>
        <w:rPr>
          <w:noProof/>
        </w:rPr>
        <w:fldChar w:fldCharType="end"/>
      </w:r>
    </w:p>
    <w:p w14:paraId="5FA1EC2E" w14:textId="1B0A96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_Toc214976973 \h </w:instrText>
      </w:r>
      <w:r>
        <w:rPr>
          <w:noProof/>
        </w:rPr>
      </w:r>
      <w:r>
        <w:rPr>
          <w:noProof/>
        </w:rPr>
        <w:fldChar w:fldCharType="separate"/>
      </w:r>
      <w:r>
        <w:rPr>
          <w:noProof/>
        </w:rPr>
        <w:t>137</w:t>
      </w:r>
      <w:r>
        <w:rPr>
          <w:noProof/>
        </w:rPr>
        <w:fldChar w:fldCharType="end"/>
      </w:r>
    </w:p>
    <w:p w14:paraId="61EE9453" w14:textId="2C729BF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_Toc214976974 \h </w:instrText>
      </w:r>
      <w:r>
        <w:rPr>
          <w:noProof/>
        </w:rPr>
      </w:r>
      <w:r>
        <w:rPr>
          <w:noProof/>
        </w:rPr>
        <w:fldChar w:fldCharType="separate"/>
      </w:r>
      <w:r>
        <w:rPr>
          <w:noProof/>
        </w:rPr>
        <w:t>137</w:t>
      </w:r>
      <w:r>
        <w:rPr>
          <w:noProof/>
        </w:rPr>
        <w:fldChar w:fldCharType="end"/>
      </w:r>
    </w:p>
    <w:p w14:paraId="18BD1869" w14:textId="14F4A8C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_Toc214976975 \h </w:instrText>
      </w:r>
      <w:r>
        <w:rPr>
          <w:noProof/>
        </w:rPr>
      </w:r>
      <w:r>
        <w:rPr>
          <w:noProof/>
        </w:rPr>
        <w:fldChar w:fldCharType="separate"/>
      </w:r>
      <w:r>
        <w:rPr>
          <w:noProof/>
        </w:rPr>
        <w:t>138</w:t>
      </w:r>
      <w:r>
        <w:rPr>
          <w:noProof/>
        </w:rPr>
        <w:fldChar w:fldCharType="end"/>
      </w:r>
    </w:p>
    <w:p w14:paraId="295E28F8" w14:textId="3706A55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_Toc214976976 \h </w:instrText>
      </w:r>
      <w:r>
        <w:rPr>
          <w:noProof/>
        </w:rPr>
      </w:r>
      <w:r>
        <w:rPr>
          <w:noProof/>
        </w:rPr>
        <w:fldChar w:fldCharType="separate"/>
      </w:r>
      <w:r>
        <w:rPr>
          <w:noProof/>
        </w:rPr>
        <w:t>138</w:t>
      </w:r>
      <w:r>
        <w:rPr>
          <w:noProof/>
        </w:rPr>
        <w:fldChar w:fldCharType="end"/>
      </w:r>
    </w:p>
    <w:p w14:paraId="1C568E1C" w14:textId="4839CDC3" w:rsidR="00C40730" w:rsidRDefault="00C40730">
      <w:pPr>
        <w:pStyle w:val="TOC5"/>
        <w:rPr>
          <w:rFonts w:asciiTheme="minorHAnsi" w:eastAsiaTheme="minorEastAsia" w:hAnsiTheme="minorHAnsi" w:cstheme="minorBidi"/>
          <w:noProof/>
          <w:sz w:val="22"/>
          <w:szCs w:val="22"/>
          <w:lang w:val="en-IN" w:eastAsia="ko-KR"/>
        </w:rPr>
      </w:pPr>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_Toc214976977 \h </w:instrText>
      </w:r>
      <w:r>
        <w:rPr>
          <w:noProof/>
        </w:rPr>
      </w:r>
      <w:r>
        <w:rPr>
          <w:noProof/>
        </w:rPr>
        <w:fldChar w:fldCharType="separate"/>
      </w:r>
      <w:r>
        <w:rPr>
          <w:noProof/>
        </w:rPr>
        <w:t>138</w:t>
      </w:r>
      <w:r>
        <w:rPr>
          <w:noProof/>
        </w:rPr>
        <w:fldChar w:fldCharType="end"/>
      </w:r>
    </w:p>
    <w:p w14:paraId="3F967DBF" w14:textId="31752C54" w:rsidR="00C40730" w:rsidRDefault="00C40730">
      <w:pPr>
        <w:pStyle w:val="TOC5"/>
        <w:rPr>
          <w:rFonts w:asciiTheme="minorHAnsi" w:eastAsiaTheme="minorEastAsia" w:hAnsiTheme="minorHAnsi" w:cstheme="minorBidi"/>
          <w:noProof/>
          <w:sz w:val="22"/>
          <w:szCs w:val="22"/>
          <w:lang w:val="en-IN" w:eastAsia="ko-KR"/>
        </w:rPr>
      </w:pPr>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_Toc214976978 \h </w:instrText>
      </w:r>
      <w:r>
        <w:rPr>
          <w:noProof/>
        </w:rPr>
      </w:r>
      <w:r>
        <w:rPr>
          <w:noProof/>
        </w:rPr>
        <w:fldChar w:fldCharType="separate"/>
      </w:r>
      <w:r>
        <w:rPr>
          <w:noProof/>
        </w:rPr>
        <w:t>138</w:t>
      </w:r>
      <w:r>
        <w:rPr>
          <w:noProof/>
        </w:rPr>
        <w:fldChar w:fldCharType="end"/>
      </w:r>
    </w:p>
    <w:p w14:paraId="0B62DD5C" w14:textId="20531670" w:rsidR="00C40730" w:rsidRDefault="00C40730">
      <w:pPr>
        <w:pStyle w:val="TOC5"/>
        <w:rPr>
          <w:rFonts w:asciiTheme="minorHAnsi" w:eastAsiaTheme="minorEastAsia" w:hAnsiTheme="minorHAnsi" w:cstheme="minorBidi"/>
          <w:noProof/>
          <w:sz w:val="22"/>
          <w:szCs w:val="22"/>
          <w:lang w:val="en-IN" w:eastAsia="ko-KR"/>
        </w:rPr>
      </w:pPr>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_Toc214976979 \h </w:instrText>
      </w:r>
      <w:r>
        <w:rPr>
          <w:noProof/>
        </w:rPr>
      </w:r>
      <w:r>
        <w:rPr>
          <w:noProof/>
        </w:rPr>
        <w:fldChar w:fldCharType="separate"/>
      </w:r>
      <w:r>
        <w:rPr>
          <w:noProof/>
        </w:rPr>
        <w:t>139</w:t>
      </w:r>
      <w:r>
        <w:rPr>
          <w:noProof/>
        </w:rPr>
        <w:fldChar w:fldCharType="end"/>
      </w:r>
    </w:p>
    <w:p w14:paraId="6AD2C525" w14:textId="3F498FE1" w:rsidR="00C40730" w:rsidRDefault="00C40730">
      <w:pPr>
        <w:pStyle w:val="TOC3"/>
        <w:rPr>
          <w:rFonts w:asciiTheme="minorHAnsi" w:eastAsiaTheme="minorEastAsia" w:hAnsiTheme="minorHAnsi" w:cstheme="minorBidi"/>
          <w:noProof/>
          <w:sz w:val="22"/>
          <w:szCs w:val="22"/>
          <w:lang w:val="en-IN" w:eastAsia="ko-KR"/>
        </w:rPr>
      </w:pPr>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_Toc214976980 \h </w:instrText>
      </w:r>
      <w:r>
        <w:rPr>
          <w:noProof/>
        </w:rPr>
      </w:r>
      <w:r>
        <w:rPr>
          <w:noProof/>
        </w:rPr>
        <w:fldChar w:fldCharType="separate"/>
      </w:r>
      <w:r>
        <w:rPr>
          <w:noProof/>
        </w:rPr>
        <w:t>139</w:t>
      </w:r>
      <w:r>
        <w:rPr>
          <w:noProof/>
        </w:rPr>
        <w:fldChar w:fldCharType="end"/>
      </w:r>
    </w:p>
    <w:p w14:paraId="32E21B85" w14:textId="2D58B5E4" w:rsidR="00C40730" w:rsidRDefault="00C40730">
      <w:pPr>
        <w:pStyle w:val="TOC4"/>
        <w:rPr>
          <w:rFonts w:asciiTheme="minorHAnsi" w:eastAsiaTheme="minorEastAsia" w:hAnsiTheme="minorHAnsi" w:cstheme="minorBidi"/>
          <w:noProof/>
          <w:sz w:val="22"/>
          <w:szCs w:val="22"/>
          <w:lang w:val="en-IN" w:eastAsia="ko-KR"/>
        </w:rPr>
      </w:pPr>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_Toc214976981 \h </w:instrText>
      </w:r>
      <w:r>
        <w:rPr>
          <w:noProof/>
        </w:rPr>
      </w:r>
      <w:r>
        <w:rPr>
          <w:noProof/>
        </w:rPr>
        <w:fldChar w:fldCharType="separate"/>
      </w:r>
      <w:r>
        <w:rPr>
          <w:noProof/>
        </w:rPr>
        <w:t>139</w:t>
      </w:r>
      <w:r>
        <w:rPr>
          <w:noProof/>
        </w:rPr>
        <w:fldChar w:fldCharType="end"/>
      </w:r>
    </w:p>
    <w:p w14:paraId="2746998E" w14:textId="0CC4E224" w:rsidR="00C40730" w:rsidRDefault="00C40730">
      <w:pPr>
        <w:pStyle w:val="TOC4"/>
        <w:rPr>
          <w:rFonts w:asciiTheme="minorHAnsi" w:eastAsiaTheme="minorEastAsia" w:hAnsiTheme="minorHAnsi" w:cstheme="minorBidi"/>
          <w:noProof/>
          <w:sz w:val="22"/>
          <w:szCs w:val="22"/>
          <w:lang w:val="en-IN" w:eastAsia="ko-KR"/>
        </w:rPr>
      </w:pPr>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_Toc214976982 \h </w:instrText>
      </w:r>
      <w:r>
        <w:rPr>
          <w:noProof/>
        </w:rPr>
      </w:r>
      <w:r>
        <w:rPr>
          <w:noProof/>
        </w:rPr>
        <w:fldChar w:fldCharType="separate"/>
      </w:r>
      <w:r>
        <w:rPr>
          <w:noProof/>
        </w:rPr>
        <w:t>139</w:t>
      </w:r>
      <w:r>
        <w:rPr>
          <w:noProof/>
        </w:rPr>
        <w:fldChar w:fldCharType="end"/>
      </w:r>
    </w:p>
    <w:p w14:paraId="5A7DA710" w14:textId="22788666" w:rsidR="00C40730" w:rsidRDefault="00C40730">
      <w:pPr>
        <w:pStyle w:val="TOC4"/>
        <w:rPr>
          <w:rFonts w:asciiTheme="minorHAnsi" w:eastAsiaTheme="minorEastAsia" w:hAnsiTheme="minorHAnsi" w:cstheme="minorBidi"/>
          <w:noProof/>
          <w:sz w:val="22"/>
          <w:szCs w:val="22"/>
          <w:lang w:val="en-IN" w:eastAsia="ko-KR"/>
        </w:rPr>
      </w:pPr>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_Toc214976983 \h </w:instrText>
      </w:r>
      <w:r>
        <w:rPr>
          <w:noProof/>
        </w:rPr>
      </w:r>
      <w:r>
        <w:rPr>
          <w:noProof/>
        </w:rPr>
        <w:fldChar w:fldCharType="separate"/>
      </w:r>
      <w:r>
        <w:rPr>
          <w:noProof/>
        </w:rPr>
        <w:t>139</w:t>
      </w:r>
      <w:r>
        <w:rPr>
          <w:noProof/>
        </w:rPr>
        <w:fldChar w:fldCharType="end"/>
      </w:r>
    </w:p>
    <w:p w14:paraId="217EFFC9" w14:textId="2DB3BEC8" w:rsidR="00C40730" w:rsidRDefault="00C40730">
      <w:pPr>
        <w:pStyle w:val="TOC3"/>
        <w:rPr>
          <w:rFonts w:asciiTheme="minorHAnsi" w:eastAsiaTheme="minorEastAsia" w:hAnsiTheme="minorHAnsi" w:cstheme="minorBidi"/>
          <w:noProof/>
          <w:sz w:val="22"/>
          <w:szCs w:val="22"/>
          <w:lang w:val="en-IN" w:eastAsia="ko-KR"/>
        </w:rPr>
      </w:pPr>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_Toc214976984 \h </w:instrText>
      </w:r>
      <w:r>
        <w:rPr>
          <w:noProof/>
        </w:rPr>
      </w:r>
      <w:r>
        <w:rPr>
          <w:noProof/>
        </w:rPr>
        <w:fldChar w:fldCharType="separate"/>
      </w:r>
      <w:r>
        <w:rPr>
          <w:noProof/>
        </w:rPr>
        <w:t>139</w:t>
      </w:r>
      <w:r>
        <w:rPr>
          <w:noProof/>
        </w:rPr>
        <w:fldChar w:fldCharType="end"/>
      </w:r>
    </w:p>
    <w:p w14:paraId="202775DF" w14:textId="035C8818" w:rsidR="00C40730" w:rsidRDefault="00C40730">
      <w:pPr>
        <w:pStyle w:val="TOC2"/>
        <w:rPr>
          <w:rFonts w:asciiTheme="minorHAnsi" w:eastAsiaTheme="minorEastAsia" w:hAnsiTheme="minorHAnsi" w:cstheme="minorBidi"/>
          <w:noProof/>
          <w:sz w:val="22"/>
          <w:szCs w:val="22"/>
          <w:lang w:val="en-IN" w:eastAsia="ko-KR"/>
        </w:rPr>
      </w:pPr>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_Toc214976985 \h </w:instrText>
      </w:r>
      <w:r>
        <w:rPr>
          <w:noProof/>
        </w:rPr>
      </w:r>
      <w:r>
        <w:rPr>
          <w:noProof/>
        </w:rPr>
        <w:fldChar w:fldCharType="separate"/>
      </w:r>
      <w:r>
        <w:rPr>
          <w:noProof/>
        </w:rPr>
        <w:t>140</w:t>
      </w:r>
      <w:r>
        <w:rPr>
          <w:noProof/>
        </w:rPr>
        <w:fldChar w:fldCharType="end"/>
      </w:r>
    </w:p>
    <w:p w14:paraId="24E1BA2A" w14:textId="0B9E0397" w:rsidR="00C40730" w:rsidRDefault="00C40730">
      <w:pPr>
        <w:pStyle w:val="TOC3"/>
        <w:rPr>
          <w:rFonts w:asciiTheme="minorHAnsi" w:eastAsiaTheme="minorEastAsia" w:hAnsiTheme="minorHAnsi" w:cstheme="minorBidi"/>
          <w:noProof/>
          <w:sz w:val="22"/>
          <w:szCs w:val="22"/>
          <w:lang w:val="en-IN" w:eastAsia="ko-KR"/>
        </w:rPr>
      </w:pPr>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_Toc214976986 \h </w:instrText>
      </w:r>
      <w:r>
        <w:rPr>
          <w:noProof/>
        </w:rPr>
      </w:r>
      <w:r>
        <w:rPr>
          <w:noProof/>
        </w:rPr>
        <w:fldChar w:fldCharType="separate"/>
      </w:r>
      <w:r>
        <w:rPr>
          <w:noProof/>
        </w:rPr>
        <w:t>140</w:t>
      </w:r>
      <w:r>
        <w:rPr>
          <w:noProof/>
        </w:rPr>
        <w:fldChar w:fldCharType="end"/>
      </w:r>
    </w:p>
    <w:p w14:paraId="02AFA20C" w14:textId="73EBCDD3" w:rsidR="00C40730" w:rsidRDefault="00C40730">
      <w:pPr>
        <w:pStyle w:val="TOC3"/>
        <w:rPr>
          <w:rFonts w:asciiTheme="minorHAnsi" w:eastAsiaTheme="minorEastAsia" w:hAnsiTheme="minorHAnsi" w:cstheme="minorBidi"/>
          <w:noProof/>
          <w:sz w:val="22"/>
          <w:szCs w:val="22"/>
          <w:lang w:val="en-IN" w:eastAsia="ko-KR"/>
        </w:rPr>
      </w:pPr>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_Toc214976987 \h </w:instrText>
      </w:r>
      <w:r>
        <w:rPr>
          <w:noProof/>
        </w:rPr>
      </w:r>
      <w:r>
        <w:rPr>
          <w:noProof/>
        </w:rPr>
        <w:fldChar w:fldCharType="separate"/>
      </w:r>
      <w:r>
        <w:rPr>
          <w:noProof/>
        </w:rPr>
        <w:t>140</w:t>
      </w:r>
      <w:r>
        <w:rPr>
          <w:noProof/>
        </w:rPr>
        <w:fldChar w:fldCharType="end"/>
      </w:r>
    </w:p>
    <w:p w14:paraId="26E85019" w14:textId="25BB849A" w:rsidR="00C40730" w:rsidRDefault="00C40730">
      <w:pPr>
        <w:pStyle w:val="TOC4"/>
        <w:rPr>
          <w:rFonts w:asciiTheme="minorHAnsi" w:eastAsiaTheme="minorEastAsia" w:hAnsiTheme="minorHAnsi" w:cstheme="minorBidi"/>
          <w:noProof/>
          <w:sz w:val="22"/>
          <w:szCs w:val="22"/>
          <w:lang w:val="en-IN" w:eastAsia="ko-KR"/>
        </w:rPr>
      </w:pPr>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_Toc214976988 \h </w:instrText>
      </w:r>
      <w:r>
        <w:rPr>
          <w:noProof/>
        </w:rPr>
      </w:r>
      <w:r>
        <w:rPr>
          <w:noProof/>
        </w:rPr>
        <w:fldChar w:fldCharType="separate"/>
      </w:r>
      <w:r>
        <w:rPr>
          <w:noProof/>
        </w:rPr>
        <w:t>140</w:t>
      </w:r>
      <w:r>
        <w:rPr>
          <w:noProof/>
        </w:rPr>
        <w:fldChar w:fldCharType="end"/>
      </w:r>
    </w:p>
    <w:p w14:paraId="3955893B" w14:textId="77FBF9E6" w:rsidR="00C40730" w:rsidRDefault="00C40730">
      <w:pPr>
        <w:pStyle w:val="TOC4"/>
        <w:rPr>
          <w:rFonts w:asciiTheme="minorHAnsi" w:eastAsiaTheme="minorEastAsia" w:hAnsiTheme="minorHAnsi" w:cstheme="minorBidi"/>
          <w:noProof/>
          <w:sz w:val="22"/>
          <w:szCs w:val="22"/>
          <w:lang w:val="en-IN" w:eastAsia="ko-KR"/>
        </w:rPr>
      </w:pPr>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_Toc214976989 \h </w:instrText>
      </w:r>
      <w:r>
        <w:rPr>
          <w:noProof/>
        </w:rPr>
      </w:r>
      <w:r>
        <w:rPr>
          <w:noProof/>
        </w:rPr>
        <w:fldChar w:fldCharType="separate"/>
      </w:r>
      <w:r>
        <w:rPr>
          <w:noProof/>
        </w:rPr>
        <w:t>141</w:t>
      </w:r>
      <w:r>
        <w:rPr>
          <w:noProof/>
        </w:rPr>
        <w:fldChar w:fldCharType="end"/>
      </w:r>
    </w:p>
    <w:p w14:paraId="217E651E" w14:textId="48F3A3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_Toc214976990 \h </w:instrText>
      </w:r>
      <w:r>
        <w:rPr>
          <w:noProof/>
        </w:rPr>
      </w:r>
      <w:r>
        <w:rPr>
          <w:noProof/>
        </w:rPr>
        <w:fldChar w:fldCharType="separate"/>
      </w:r>
      <w:r>
        <w:rPr>
          <w:noProof/>
        </w:rPr>
        <w:t>141</w:t>
      </w:r>
      <w:r>
        <w:rPr>
          <w:noProof/>
        </w:rPr>
        <w:fldChar w:fldCharType="end"/>
      </w:r>
    </w:p>
    <w:p w14:paraId="08F9EAB9" w14:textId="57F0E5C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_Toc214976991 \h </w:instrText>
      </w:r>
      <w:r>
        <w:rPr>
          <w:noProof/>
        </w:rPr>
      </w:r>
      <w:r>
        <w:rPr>
          <w:noProof/>
        </w:rPr>
        <w:fldChar w:fldCharType="separate"/>
      </w:r>
      <w:r>
        <w:rPr>
          <w:noProof/>
        </w:rPr>
        <w:t>141</w:t>
      </w:r>
      <w:r>
        <w:rPr>
          <w:noProof/>
        </w:rPr>
        <w:fldChar w:fldCharType="end"/>
      </w:r>
    </w:p>
    <w:p w14:paraId="76AE5EDF" w14:textId="52BC0AB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_Toc214976992 \h </w:instrText>
      </w:r>
      <w:r>
        <w:rPr>
          <w:noProof/>
        </w:rPr>
      </w:r>
      <w:r>
        <w:rPr>
          <w:noProof/>
        </w:rPr>
        <w:fldChar w:fldCharType="separate"/>
      </w:r>
      <w:r>
        <w:rPr>
          <w:noProof/>
        </w:rPr>
        <w:t>141</w:t>
      </w:r>
      <w:r>
        <w:rPr>
          <w:noProof/>
        </w:rPr>
        <w:fldChar w:fldCharType="end"/>
      </w:r>
    </w:p>
    <w:p w14:paraId="1A7A7C89" w14:textId="3369AE5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_Toc214976993 \h </w:instrText>
      </w:r>
      <w:r>
        <w:rPr>
          <w:noProof/>
        </w:rPr>
      </w:r>
      <w:r>
        <w:rPr>
          <w:noProof/>
        </w:rPr>
        <w:fldChar w:fldCharType="separate"/>
      </w:r>
      <w:r>
        <w:rPr>
          <w:noProof/>
        </w:rPr>
        <w:t>141</w:t>
      </w:r>
      <w:r>
        <w:rPr>
          <w:noProof/>
        </w:rPr>
        <w:fldChar w:fldCharType="end"/>
      </w:r>
    </w:p>
    <w:p w14:paraId="6808606B" w14:textId="1ABB987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_Toc214976994 \h </w:instrText>
      </w:r>
      <w:r>
        <w:rPr>
          <w:noProof/>
        </w:rPr>
      </w:r>
      <w:r>
        <w:rPr>
          <w:noProof/>
        </w:rPr>
        <w:fldChar w:fldCharType="separate"/>
      </w:r>
      <w:r>
        <w:rPr>
          <w:noProof/>
        </w:rPr>
        <w:t>142</w:t>
      </w:r>
      <w:r>
        <w:rPr>
          <w:noProof/>
        </w:rPr>
        <w:fldChar w:fldCharType="end"/>
      </w:r>
    </w:p>
    <w:p w14:paraId="2467E21B" w14:textId="4726B11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_Toc214976995 \h </w:instrText>
      </w:r>
      <w:r>
        <w:rPr>
          <w:noProof/>
        </w:rPr>
      </w:r>
      <w:r>
        <w:rPr>
          <w:noProof/>
        </w:rPr>
        <w:fldChar w:fldCharType="separate"/>
      </w:r>
      <w:r>
        <w:rPr>
          <w:noProof/>
        </w:rPr>
        <w:t>143</w:t>
      </w:r>
      <w:r>
        <w:rPr>
          <w:noProof/>
        </w:rPr>
        <w:fldChar w:fldCharType="end"/>
      </w:r>
    </w:p>
    <w:p w14:paraId="4059FB9A" w14:textId="74863C54" w:rsidR="00C40730" w:rsidRDefault="00C40730">
      <w:pPr>
        <w:pStyle w:val="TOC4"/>
        <w:rPr>
          <w:rFonts w:asciiTheme="minorHAnsi" w:eastAsiaTheme="minorEastAsia" w:hAnsiTheme="minorHAnsi" w:cstheme="minorBidi"/>
          <w:noProof/>
          <w:sz w:val="22"/>
          <w:szCs w:val="22"/>
          <w:lang w:val="en-IN" w:eastAsia="ko-KR"/>
        </w:rPr>
      </w:pPr>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_Toc214976996 \h </w:instrText>
      </w:r>
      <w:r>
        <w:rPr>
          <w:noProof/>
        </w:rPr>
      </w:r>
      <w:r>
        <w:rPr>
          <w:noProof/>
        </w:rPr>
        <w:fldChar w:fldCharType="separate"/>
      </w:r>
      <w:r>
        <w:rPr>
          <w:noProof/>
        </w:rPr>
        <w:t>143</w:t>
      </w:r>
      <w:r>
        <w:rPr>
          <w:noProof/>
        </w:rPr>
        <w:fldChar w:fldCharType="end"/>
      </w:r>
    </w:p>
    <w:p w14:paraId="57161BF6" w14:textId="676BADA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_Toc214976997 \h </w:instrText>
      </w:r>
      <w:r>
        <w:rPr>
          <w:noProof/>
        </w:rPr>
      </w:r>
      <w:r>
        <w:rPr>
          <w:noProof/>
        </w:rPr>
        <w:fldChar w:fldCharType="separate"/>
      </w:r>
      <w:r>
        <w:rPr>
          <w:noProof/>
        </w:rPr>
        <w:t>143</w:t>
      </w:r>
      <w:r>
        <w:rPr>
          <w:noProof/>
        </w:rPr>
        <w:fldChar w:fldCharType="end"/>
      </w:r>
    </w:p>
    <w:p w14:paraId="063B7E1E" w14:textId="1B9D115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_Toc214976998 \h </w:instrText>
      </w:r>
      <w:r>
        <w:rPr>
          <w:noProof/>
        </w:rPr>
      </w:r>
      <w:r>
        <w:rPr>
          <w:noProof/>
        </w:rPr>
        <w:fldChar w:fldCharType="separate"/>
      </w:r>
      <w:r>
        <w:rPr>
          <w:noProof/>
        </w:rPr>
        <w:t>143</w:t>
      </w:r>
      <w:r>
        <w:rPr>
          <w:noProof/>
        </w:rPr>
        <w:fldChar w:fldCharType="end"/>
      </w:r>
    </w:p>
    <w:p w14:paraId="3361FEE5" w14:textId="1CF5F5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_Toc214976999 \h </w:instrText>
      </w:r>
      <w:r>
        <w:rPr>
          <w:noProof/>
        </w:rPr>
      </w:r>
      <w:r>
        <w:rPr>
          <w:noProof/>
        </w:rPr>
        <w:fldChar w:fldCharType="separate"/>
      </w:r>
      <w:r>
        <w:rPr>
          <w:noProof/>
        </w:rPr>
        <w:t>144</w:t>
      </w:r>
      <w:r>
        <w:rPr>
          <w:noProof/>
        </w:rPr>
        <w:fldChar w:fldCharType="end"/>
      </w:r>
    </w:p>
    <w:p w14:paraId="517C614B" w14:textId="52407D1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_Toc214977000 \h </w:instrText>
      </w:r>
      <w:r>
        <w:rPr>
          <w:noProof/>
        </w:rPr>
      </w:r>
      <w:r>
        <w:rPr>
          <w:noProof/>
        </w:rPr>
        <w:fldChar w:fldCharType="separate"/>
      </w:r>
      <w:r>
        <w:rPr>
          <w:noProof/>
        </w:rPr>
        <w:t>144</w:t>
      </w:r>
      <w:r>
        <w:rPr>
          <w:noProof/>
        </w:rPr>
        <w:fldChar w:fldCharType="end"/>
      </w:r>
    </w:p>
    <w:p w14:paraId="2BAD6CBD" w14:textId="5C6B13F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_Toc214977001 \h </w:instrText>
      </w:r>
      <w:r>
        <w:rPr>
          <w:noProof/>
        </w:rPr>
      </w:r>
      <w:r>
        <w:rPr>
          <w:noProof/>
        </w:rPr>
        <w:fldChar w:fldCharType="separate"/>
      </w:r>
      <w:r>
        <w:rPr>
          <w:noProof/>
        </w:rPr>
        <w:t>145</w:t>
      </w:r>
      <w:r>
        <w:rPr>
          <w:noProof/>
        </w:rPr>
        <w:fldChar w:fldCharType="end"/>
      </w:r>
    </w:p>
    <w:p w14:paraId="3731571E" w14:textId="157BE4C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_Toc214977002 \h </w:instrText>
      </w:r>
      <w:r>
        <w:rPr>
          <w:noProof/>
        </w:rPr>
      </w:r>
      <w:r>
        <w:rPr>
          <w:noProof/>
        </w:rPr>
        <w:fldChar w:fldCharType="separate"/>
      </w:r>
      <w:r>
        <w:rPr>
          <w:noProof/>
        </w:rPr>
        <w:t>146</w:t>
      </w:r>
      <w:r>
        <w:rPr>
          <w:noProof/>
        </w:rPr>
        <w:fldChar w:fldCharType="end"/>
      </w:r>
    </w:p>
    <w:p w14:paraId="7AE7E62C" w14:textId="6161F10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_Toc214977003 \h </w:instrText>
      </w:r>
      <w:r>
        <w:rPr>
          <w:noProof/>
        </w:rPr>
      </w:r>
      <w:r>
        <w:rPr>
          <w:noProof/>
        </w:rPr>
        <w:fldChar w:fldCharType="separate"/>
      </w:r>
      <w:r>
        <w:rPr>
          <w:noProof/>
        </w:rPr>
        <w:t>147</w:t>
      </w:r>
      <w:r>
        <w:rPr>
          <w:noProof/>
        </w:rPr>
        <w:fldChar w:fldCharType="end"/>
      </w:r>
    </w:p>
    <w:p w14:paraId="2D7622BE" w14:textId="1FBB27B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_Toc214977004 \h </w:instrText>
      </w:r>
      <w:r>
        <w:rPr>
          <w:noProof/>
        </w:rPr>
      </w:r>
      <w:r>
        <w:rPr>
          <w:noProof/>
        </w:rPr>
        <w:fldChar w:fldCharType="separate"/>
      </w:r>
      <w:r>
        <w:rPr>
          <w:noProof/>
        </w:rPr>
        <w:t>148</w:t>
      </w:r>
      <w:r>
        <w:rPr>
          <w:noProof/>
        </w:rPr>
        <w:fldChar w:fldCharType="end"/>
      </w:r>
    </w:p>
    <w:p w14:paraId="281F9723" w14:textId="28C5B7D2" w:rsidR="00C40730" w:rsidRDefault="00C40730">
      <w:pPr>
        <w:pStyle w:val="TOC3"/>
        <w:rPr>
          <w:rFonts w:asciiTheme="minorHAnsi" w:eastAsiaTheme="minorEastAsia" w:hAnsiTheme="minorHAnsi" w:cstheme="minorBidi"/>
          <w:noProof/>
          <w:sz w:val="22"/>
          <w:szCs w:val="22"/>
          <w:lang w:val="en-IN" w:eastAsia="ko-KR"/>
        </w:rPr>
      </w:pPr>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_Toc214977005 \h </w:instrText>
      </w:r>
      <w:r>
        <w:rPr>
          <w:noProof/>
        </w:rPr>
      </w:r>
      <w:r>
        <w:rPr>
          <w:noProof/>
        </w:rPr>
        <w:fldChar w:fldCharType="separate"/>
      </w:r>
      <w:r>
        <w:rPr>
          <w:noProof/>
        </w:rPr>
        <w:t>148</w:t>
      </w:r>
      <w:r>
        <w:rPr>
          <w:noProof/>
        </w:rPr>
        <w:fldChar w:fldCharType="end"/>
      </w:r>
    </w:p>
    <w:p w14:paraId="5EF5D176" w14:textId="4095218B" w:rsidR="00C40730" w:rsidRDefault="00C40730">
      <w:pPr>
        <w:pStyle w:val="TOC3"/>
        <w:rPr>
          <w:rFonts w:asciiTheme="minorHAnsi" w:eastAsiaTheme="minorEastAsia" w:hAnsiTheme="minorHAnsi" w:cstheme="minorBidi"/>
          <w:noProof/>
          <w:sz w:val="22"/>
          <w:szCs w:val="22"/>
          <w:lang w:val="en-IN" w:eastAsia="ko-KR"/>
        </w:rPr>
      </w:pPr>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_Toc214977006 \h </w:instrText>
      </w:r>
      <w:r>
        <w:rPr>
          <w:noProof/>
        </w:rPr>
      </w:r>
      <w:r>
        <w:rPr>
          <w:noProof/>
        </w:rPr>
        <w:fldChar w:fldCharType="separate"/>
      </w:r>
      <w:r>
        <w:rPr>
          <w:noProof/>
        </w:rPr>
        <w:t>148</w:t>
      </w:r>
      <w:r>
        <w:rPr>
          <w:noProof/>
        </w:rPr>
        <w:fldChar w:fldCharType="end"/>
      </w:r>
    </w:p>
    <w:p w14:paraId="17717B1B" w14:textId="4A33D030" w:rsidR="00C40730" w:rsidRDefault="00C40730">
      <w:pPr>
        <w:pStyle w:val="TOC4"/>
        <w:rPr>
          <w:rFonts w:asciiTheme="minorHAnsi" w:eastAsiaTheme="minorEastAsia" w:hAnsiTheme="minorHAnsi" w:cstheme="minorBidi"/>
          <w:noProof/>
          <w:sz w:val="22"/>
          <w:szCs w:val="22"/>
          <w:lang w:val="en-IN" w:eastAsia="ko-KR"/>
        </w:rPr>
      </w:pPr>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_Toc214977007 \h </w:instrText>
      </w:r>
      <w:r>
        <w:rPr>
          <w:noProof/>
        </w:rPr>
      </w:r>
      <w:r>
        <w:rPr>
          <w:noProof/>
        </w:rPr>
        <w:fldChar w:fldCharType="separate"/>
      </w:r>
      <w:r>
        <w:rPr>
          <w:noProof/>
        </w:rPr>
        <w:t>148</w:t>
      </w:r>
      <w:r>
        <w:rPr>
          <w:noProof/>
        </w:rPr>
        <w:fldChar w:fldCharType="end"/>
      </w:r>
    </w:p>
    <w:p w14:paraId="778C691C" w14:textId="07E46F7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_Toc214977008 \h </w:instrText>
      </w:r>
      <w:r>
        <w:rPr>
          <w:noProof/>
        </w:rPr>
      </w:r>
      <w:r>
        <w:rPr>
          <w:noProof/>
        </w:rPr>
        <w:fldChar w:fldCharType="separate"/>
      </w:r>
      <w:r>
        <w:rPr>
          <w:noProof/>
        </w:rPr>
        <w:t>148</w:t>
      </w:r>
      <w:r>
        <w:rPr>
          <w:noProof/>
        </w:rPr>
        <w:fldChar w:fldCharType="end"/>
      </w:r>
    </w:p>
    <w:p w14:paraId="60A9611D" w14:textId="25073A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_Toc214977009 \h </w:instrText>
      </w:r>
      <w:r>
        <w:rPr>
          <w:noProof/>
        </w:rPr>
      </w:r>
      <w:r>
        <w:rPr>
          <w:noProof/>
        </w:rPr>
        <w:fldChar w:fldCharType="separate"/>
      </w:r>
      <w:r>
        <w:rPr>
          <w:noProof/>
        </w:rPr>
        <w:t>148</w:t>
      </w:r>
      <w:r>
        <w:rPr>
          <w:noProof/>
        </w:rPr>
        <w:fldChar w:fldCharType="end"/>
      </w:r>
    </w:p>
    <w:p w14:paraId="5CFF7ECF" w14:textId="6ECDB85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_Toc214977010 \h </w:instrText>
      </w:r>
      <w:r>
        <w:rPr>
          <w:noProof/>
        </w:rPr>
      </w:r>
      <w:r>
        <w:rPr>
          <w:noProof/>
        </w:rPr>
        <w:fldChar w:fldCharType="separate"/>
      </w:r>
      <w:r>
        <w:rPr>
          <w:noProof/>
        </w:rPr>
        <w:t>148</w:t>
      </w:r>
      <w:r>
        <w:rPr>
          <w:noProof/>
        </w:rPr>
        <w:fldChar w:fldCharType="end"/>
      </w:r>
    </w:p>
    <w:p w14:paraId="50B0ACE8" w14:textId="207E562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_Toc214977011 \h </w:instrText>
      </w:r>
      <w:r>
        <w:rPr>
          <w:noProof/>
        </w:rPr>
      </w:r>
      <w:r>
        <w:rPr>
          <w:noProof/>
        </w:rPr>
        <w:fldChar w:fldCharType="separate"/>
      </w:r>
      <w:r>
        <w:rPr>
          <w:noProof/>
        </w:rPr>
        <w:t>148</w:t>
      </w:r>
      <w:r>
        <w:rPr>
          <w:noProof/>
        </w:rPr>
        <w:fldChar w:fldCharType="end"/>
      </w:r>
    </w:p>
    <w:p w14:paraId="24E614BA" w14:textId="1A208A5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8.5.4.2.3</w:t>
      </w:r>
      <w:r>
        <w:rPr>
          <w:noProof/>
        </w:rPr>
        <w:t>.1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_Toc214977012 \h </w:instrText>
      </w:r>
      <w:r>
        <w:rPr>
          <w:noProof/>
        </w:rPr>
      </w:r>
      <w:r>
        <w:rPr>
          <w:noProof/>
        </w:rPr>
        <w:fldChar w:fldCharType="separate"/>
      </w:r>
      <w:r>
        <w:rPr>
          <w:noProof/>
        </w:rPr>
        <w:t>148</w:t>
      </w:r>
      <w:r>
        <w:rPr>
          <w:noProof/>
        </w:rPr>
        <w:fldChar w:fldCharType="end"/>
      </w:r>
    </w:p>
    <w:p w14:paraId="29B5F23F" w14:textId="34D3D199" w:rsidR="00C40730" w:rsidRDefault="00C40730">
      <w:pPr>
        <w:pStyle w:val="TOC3"/>
        <w:rPr>
          <w:rFonts w:asciiTheme="minorHAnsi" w:eastAsiaTheme="minorEastAsia" w:hAnsiTheme="minorHAnsi" w:cstheme="minorBidi"/>
          <w:noProof/>
          <w:sz w:val="22"/>
          <w:szCs w:val="22"/>
          <w:lang w:val="en-IN" w:eastAsia="ko-KR"/>
        </w:rPr>
      </w:pPr>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_Toc214977013 \h </w:instrText>
      </w:r>
      <w:r>
        <w:rPr>
          <w:noProof/>
        </w:rPr>
      </w:r>
      <w:r>
        <w:rPr>
          <w:noProof/>
        </w:rPr>
        <w:fldChar w:fldCharType="separate"/>
      </w:r>
      <w:r>
        <w:rPr>
          <w:noProof/>
        </w:rPr>
        <w:t>149</w:t>
      </w:r>
      <w:r>
        <w:rPr>
          <w:noProof/>
        </w:rPr>
        <w:fldChar w:fldCharType="end"/>
      </w:r>
    </w:p>
    <w:p w14:paraId="441B2A16" w14:textId="4524DA6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_Toc214977014 \h </w:instrText>
      </w:r>
      <w:r>
        <w:rPr>
          <w:noProof/>
        </w:rPr>
      </w:r>
      <w:r>
        <w:rPr>
          <w:noProof/>
        </w:rPr>
        <w:fldChar w:fldCharType="separate"/>
      </w:r>
      <w:r>
        <w:rPr>
          <w:noProof/>
        </w:rPr>
        <w:t>149</w:t>
      </w:r>
      <w:r>
        <w:rPr>
          <w:noProof/>
        </w:rPr>
        <w:fldChar w:fldCharType="end"/>
      </w:r>
    </w:p>
    <w:p w14:paraId="612A679B" w14:textId="72E1647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_Toc214977015 \h </w:instrText>
      </w:r>
      <w:r>
        <w:rPr>
          <w:noProof/>
        </w:rPr>
      </w:r>
      <w:r>
        <w:rPr>
          <w:noProof/>
        </w:rPr>
        <w:fldChar w:fldCharType="separate"/>
      </w:r>
      <w:r>
        <w:rPr>
          <w:noProof/>
        </w:rPr>
        <w:t>151</w:t>
      </w:r>
      <w:r>
        <w:rPr>
          <w:noProof/>
        </w:rPr>
        <w:fldChar w:fldCharType="end"/>
      </w:r>
    </w:p>
    <w:p w14:paraId="32D58871" w14:textId="45DA6C6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_Toc214977016 \h </w:instrText>
      </w:r>
      <w:r>
        <w:rPr>
          <w:noProof/>
        </w:rPr>
      </w:r>
      <w:r>
        <w:rPr>
          <w:noProof/>
        </w:rPr>
        <w:fldChar w:fldCharType="separate"/>
      </w:r>
      <w:r>
        <w:rPr>
          <w:noProof/>
        </w:rPr>
        <w:t>151</w:t>
      </w:r>
      <w:r>
        <w:rPr>
          <w:noProof/>
        </w:rPr>
        <w:fldChar w:fldCharType="end"/>
      </w:r>
    </w:p>
    <w:p w14:paraId="44E01671" w14:textId="273998F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_Toc214977017 \h </w:instrText>
      </w:r>
      <w:r>
        <w:rPr>
          <w:noProof/>
        </w:rPr>
      </w:r>
      <w:r>
        <w:rPr>
          <w:noProof/>
        </w:rPr>
        <w:fldChar w:fldCharType="separate"/>
      </w:r>
      <w:r>
        <w:rPr>
          <w:noProof/>
        </w:rPr>
        <w:t>151</w:t>
      </w:r>
      <w:r>
        <w:rPr>
          <w:noProof/>
        </w:rPr>
        <w:fldChar w:fldCharType="end"/>
      </w:r>
    </w:p>
    <w:p w14:paraId="63C9BA26" w14:textId="64EC37E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_Toc214977018 \h </w:instrText>
      </w:r>
      <w:r>
        <w:rPr>
          <w:noProof/>
        </w:rPr>
      </w:r>
      <w:r>
        <w:rPr>
          <w:noProof/>
        </w:rPr>
        <w:fldChar w:fldCharType="separate"/>
      </w:r>
      <w:r>
        <w:rPr>
          <w:noProof/>
        </w:rPr>
        <w:t>154</w:t>
      </w:r>
      <w:r>
        <w:rPr>
          <w:noProof/>
        </w:rPr>
        <w:fldChar w:fldCharType="end"/>
      </w:r>
    </w:p>
    <w:p w14:paraId="4CF7407C" w14:textId="70122C3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_Toc214977019 \h </w:instrText>
      </w:r>
      <w:r>
        <w:rPr>
          <w:noProof/>
        </w:rPr>
      </w:r>
      <w:r>
        <w:rPr>
          <w:noProof/>
        </w:rPr>
        <w:fldChar w:fldCharType="separate"/>
      </w:r>
      <w:r>
        <w:rPr>
          <w:noProof/>
        </w:rPr>
        <w:t>154</w:t>
      </w:r>
      <w:r>
        <w:rPr>
          <w:noProof/>
        </w:rPr>
        <w:fldChar w:fldCharType="end"/>
      </w:r>
    </w:p>
    <w:p w14:paraId="4471B87A" w14:textId="482D4AE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_Toc214977020 \h </w:instrText>
      </w:r>
      <w:r>
        <w:rPr>
          <w:noProof/>
        </w:rPr>
      </w:r>
      <w:r>
        <w:rPr>
          <w:noProof/>
        </w:rPr>
        <w:fldChar w:fldCharType="separate"/>
      </w:r>
      <w:r>
        <w:rPr>
          <w:noProof/>
        </w:rPr>
        <w:t>155</w:t>
      </w:r>
      <w:r>
        <w:rPr>
          <w:noProof/>
        </w:rPr>
        <w:fldChar w:fldCharType="end"/>
      </w:r>
    </w:p>
    <w:p w14:paraId="59BEFB95" w14:textId="5136493C" w:rsidR="00C40730" w:rsidRDefault="00C40730">
      <w:pPr>
        <w:pStyle w:val="TOC3"/>
        <w:rPr>
          <w:rFonts w:asciiTheme="minorHAnsi" w:eastAsiaTheme="minorEastAsia" w:hAnsiTheme="minorHAnsi" w:cstheme="minorBidi"/>
          <w:noProof/>
          <w:sz w:val="22"/>
          <w:szCs w:val="22"/>
          <w:lang w:val="en-IN" w:eastAsia="ko-KR"/>
        </w:rPr>
      </w:pPr>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_Toc214977021 \h </w:instrText>
      </w:r>
      <w:r>
        <w:rPr>
          <w:noProof/>
        </w:rPr>
      </w:r>
      <w:r>
        <w:rPr>
          <w:noProof/>
        </w:rPr>
        <w:fldChar w:fldCharType="separate"/>
      </w:r>
      <w:r>
        <w:rPr>
          <w:noProof/>
        </w:rPr>
        <w:t>155</w:t>
      </w:r>
      <w:r>
        <w:rPr>
          <w:noProof/>
        </w:rPr>
        <w:fldChar w:fldCharType="end"/>
      </w:r>
    </w:p>
    <w:p w14:paraId="0EC6661D" w14:textId="0944DFD1" w:rsidR="00C40730" w:rsidRDefault="00C40730">
      <w:pPr>
        <w:pStyle w:val="TOC4"/>
        <w:rPr>
          <w:rFonts w:asciiTheme="minorHAnsi" w:eastAsiaTheme="minorEastAsia" w:hAnsiTheme="minorHAnsi" w:cstheme="minorBidi"/>
          <w:noProof/>
          <w:sz w:val="22"/>
          <w:szCs w:val="22"/>
          <w:lang w:val="en-IN" w:eastAsia="ko-KR"/>
        </w:rPr>
      </w:pPr>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_Toc214977022 \h </w:instrText>
      </w:r>
      <w:r>
        <w:rPr>
          <w:noProof/>
        </w:rPr>
      </w:r>
      <w:r>
        <w:rPr>
          <w:noProof/>
        </w:rPr>
        <w:fldChar w:fldCharType="separate"/>
      </w:r>
      <w:r>
        <w:rPr>
          <w:noProof/>
        </w:rPr>
        <w:t>155</w:t>
      </w:r>
      <w:r>
        <w:rPr>
          <w:noProof/>
        </w:rPr>
        <w:fldChar w:fldCharType="end"/>
      </w:r>
    </w:p>
    <w:p w14:paraId="6C4817FC" w14:textId="116816AB" w:rsidR="00C40730" w:rsidRDefault="00C40730">
      <w:pPr>
        <w:pStyle w:val="TOC4"/>
        <w:rPr>
          <w:rFonts w:asciiTheme="minorHAnsi" w:eastAsiaTheme="minorEastAsia" w:hAnsiTheme="minorHAnsi" w:cstheme="minorBidi"/>
          <w:noProof/>
          <w:sz w:val="22"/>
          <w:szCs w:val="22"/>
          <w:lang w:val="en-IN" w:eastAsia="ko-KR"/>
        </w:rPr>
      </w:pPr>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_Toc214977023 \h </w:instrText>
      </w:r>
      <w:r>
        <w:rPr>
          <w:noProof/>
        </w:rPr>
      </w:r>
      <w:r>
        <w:rPr>
          <w:noProof/>
        </w:rPr>
        <w:fldChar w:fldCharType="separate"/>
      </w:r>
      <w:r>
        <w:rPr>
          <w:noProof/>
        </w:rPr>
        <w:t>155</w:t>
      </w:r>
      <w:r>
        <w:rPr>
          <w:noProof/>
        </w:rPr>
        <w:fldChar w:fldCharType="end"/>
      </w:r>
    </w:p>
    <w:p w14:paraId="24CD1A41" w14:textId="7B54A17D" w:rsidR="00C40730" w:rsidRDefault="00C40730">
      <w:pPr>
        <w:pStyle w:val="TOC4"/>
        <w:rPr>
          <w:rFonts w:asciiTheme="minorHAnsi" w:eastAsiaTheme="minorEastAsia" w:hAnsiTheme="minorHAnsi" w:cstheme="minorBidi"/>
          <w:noProof/>
          <w:sz w:val="22"/>
          <w:szCs w:val="22"/>
          <w:lang w:val="en-IN" w:eastAsia="ko-KR"/>
        </w:rPr>
      </w:pPr>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_Toc214977024 \h </w:instrText>
      </w:r>
      <w:r>
        <w:rPr>
          <w:noProof/>
        </w:rPr>
      </w:r>
      <w:r>
        <w:rPr>
          <w:noProof/>
        </w:rPr>
        <w:fldChar w:fldCharType="separate"/>
      </w:r>
      <w:r>
        <w:rPr>
          <w:noProof/>
        </w:rPr>
        <w:t>155</w:t>
      </w:r>
      <w:r>
        <w:rPr>
          <w:noProof/>
        </w:rPr>
        <w:fldChar w:fldCharType="end"/>
      </w:r>
    </w:p>
    <w:p w14:paraId="6B750541" w14:textId="2C95D4BE" w:rsidR="00C40730" w:rsidRDefault="00C40730">
      <w:pPr>
        <w:pStyle w:val="TOC3"/>
        <w:rPr>
          <w:rFonts w:asciiTheme="minorHAnsi" w:eastAsiaTheme="minorEastAsia" w:hAnsiTheme="minorHAnsi" w:cstheme="minorBidi"/>
          <w:noProof/>
          <w:sz w:val="22"/>
          <w:szCs w:val="22"/>
          <w:lang w:val="en-IN" w:eastAsia="ko-KR"/>
        </w:rPr>
      </w:pPr>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_Toc214977025 \h </w:instrText>
      </w:r>
      <w:r>
        <w:rPr>
          <w:noProof/>
        </w:rPr>
      </w:r>
      <w:r>
        <w:rPr>
          <w:noProof/>
        </w:rPr>
        <w:fldChar w:fldCharType="separate"/>
      </w:r>
      <w:r>
        <w:rPr>
          <w:noProof/>
        </w:rPr>
        <w:t>155</w:t>
      </w:r>
      <w:r>
        <w:rPr>
          <w:noProof/>
        </w:rPr>
        <w:fldChar w:fldCharType="end"/>
      </w:r>
    </w:p>
    <w:p w14:paraId="0357800F" w14:textId="5A448679" w:rsidR="00C40730" w:rsidRDefault="00C40730">
      <w:pPr>
        <w:pStyle w:val="TOC2"/>
        <w:rPr>
          <w:rFonts w:asciiTheme="minorHAnsi" w:eastAsiaTheme="minorEastAsia" w:hAnsiTheme="minorHAnsi" w:cstheme="minorBidi"/>
          <w:noProof/>
          <w:sz w:val="22"/>
          <w:szCs w:val="22"/>
          <w:lang w:val="en-IN" w:eastAsia="ko-KR"/>
        </w:rPr>
      </w:pPr>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_Toc214977026 \h </w:instrText>
      </w:r>
      <w:r>
        <w:rPr>
          <w:noProof/>
        </w:rPr>
      </w:r>
      <w:r>
        <w:rPr>
          <w:noProof/>
        </w:rPr>
        <w:fldChar w:fldCharType="separate"/>
      </w:r>
      <w:r>
        <w:rPr>
          <w:noProof/>
        </w:rPr>
        <w:t>155</w:t>
      </w:r>
      <w:r>
        <w:rPr>
          <w:noProof/>
        </w:rPr>
        <w:fldChar w:fldCharType="end"/>
      </w:r>
    </w:p>
    <w:p w14:paraId="4ED87339" w14:textId="3F896E64" w:rsidR="00C40730" w:rsidRDefault="00C40730">
      <w:pPr>
        <w:pStyle w:val="TOC3"/>
        <w:rPr>
          <w:rFonts w:asciiTheme="minorHAnsi" w:eastAsiaTheme="minorEastAsia" w:hAnsiTheme="minorHAnsi" w:cstheme="minorBidi"/>
          <w:noProof/>
          <w:sz w:val="22"/>
          <w:szCs w:val="22"/>
          <w:lang w:val="en-IN" w:eastAsia="ko-KR"/>
        </w:rPr>
      </w:pPr>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_Toc214977027 \h </w:instrText>
      </w:r>
      <w:r>
        <w:rPr>
          <w:noProof/>
        </w:rPr>
      </w:r>
      <w:r>
        <w:rPr>
          <w:noProof/>
        </w:rPr>
        <w:fldChar w:fldCharType="separate"/>
      </w:r>
      <w:r>
        <w:rPr>
          <w:noProof/>
        </w:rPr>
        <w:t>155</w:t>
      </w:r>
      <w:r>
        <w:rPr>
          <w:noProof/>
        </w:rPr>
        <w:fldChar w:fldCharType="end"/>
      </w:r>
    </w:p>
    <w:p w14:paraId="60C93F40" w14:textId="144C297D" w:rsidR="00C40730" w:rsidRDefault="00C40730">
      <w:pPr>
        <w:pStyle w:val="TOC3"/>
        <w:rPr>
          <w:rFonts w:asciiTheme="minorHAnsi" w:eastAsiaTheme="minorEastAsia" w:hAnsiTheme="minorHAnsi" w:cstheme="minorBidi"/>
          <w:noProof/>
          <w:sz w:val="22"/>
          <w:szCs w:val="22"/>
          <w:lang w:val="en-IN" w:eastAsia="ko-KR"/>
        </w:rPr>
      </w:pPr>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_Toc214977028 \h </w:instrText>
      </w:r>
      <w:r>
        <w:rPr>
          <w:noProof/>
        </w:rPr>
      </w:r>
      <w:r>
        <w:rPr>
          <w:noProof/>
        </w:rPr>
        <w:fldChar w:fldCharType="separate"/>
      </w:r>
      <w:r>
        <w:rPr>
          <w:noProof/>
        </w:rPr>
        <w:t>156</w:t>
      </w:r>
      <w:r>
        <w:rPr>
          <w:noProof/>
        </w:rPr>
        <w:fldChar w:fldCharType="end"/>
      </w:r>
    </w:p>
    <w:p w14:paraId="238C6985" w14:textId="096782B8" w:rsidR="00C40730" w:rsidRDefault="00C40730">
      <w:pPr>
        <w:pStyle w:val="TOC4"/>
        <w:rPr>
          <w:rFonts w:asciiTheme="minorHAnsi" w:eastAsiaTheme="minorEastAsia" w:hAnsiTheme="minorHAnsi" w:cstheme="minorBidi"/>
          <w:noProof/>
          <w:sz w:val="22"/>
          <w:szCs w:val="22"/>
          <w:lang w:val="en-IN" w:eastAsia="ko-KR"/>
        </w:rPr>
      </w:pPr>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_Toc214977029 \h </w:instrText>
      </w:r>
      <w:r>
        <w:rPr>
          <w:noProof/>
        </w:rPr>
      </w:r>
      <w:r>
        <w:rPr>
          <w:noProof/>
        </w:rPr>
        <w:fldChar w:fldCharType="separate"/>
      </w:r>
      <w:r>
        <w:rPr>
          <w:noProof/>
        </w:rPr>
        <w:t>156</w:t>
      </w:r>
      <w:r>
        <w:rPr>
          <w:noProof/>
        </w:rPr>
        <w:fldChar w:fldCharType="end"/>
      </w:r>
    </w:p>
    <w:p w14:paraId="5CB8E30A" w14:textId="48057590" w:rsidR="00C40730" w:rsidRDefault="00C40730">
      <w:pPr>
        <w:pStyle w:val="TOC4"/>
        <w:rPr>
          <w:rFonts w:asciiTheme="minorHAnsi" w:eastAsiaTheme="minorEastAsia" w:hAnsiTheme="minorHAnsi" w:cstheme="minorBidi"/>
          <w:noProof/>
          <w:sz w:val="22"/>
          <w:szCs w:val="22"/>
          <w:lang w:val="en-IN" w:eastAsia="ko-KR"/>
        </w:rPr>
      </w:pPr>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_Toc214977030 \h </w:instrText>
      </w:r>
      <w:r>
        <w:rPr>
          <w:noProof/>
        </w:rPr>
      </w:r>
      <w:r>
        <w:rPr>
          <w:noProof/>
        </w:rPr>
        <w:fldChar w:fldCharType="separate"/>
      </w:r>
      <w:r>
        <w:rPr>
          <w:noProof/>
        </w:rPr>
        <w:t>157</w:t>
      </w:r>
      <w:r>
        <w:rPr>
          <w:noProof/>
        </w:rPr>
        <w:fldChar w:fldCharType="end"/>
      </w:r>
    </w:p>
    <w:p w14:paraId="3BEADAAA" w14:textId="1043A80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_Toc214977031 \h </w:instrText>
      </w:r>
      <w:r>
        <w:rPr>
          <w:noProof/>
        </w:rPr>
      </w:r>
      <w:r>
        <w:rPr>
          <w:noProof/>
        </w:rPr>
        <w:fldChar w:fldCharType="separate"/>
      </w:r>
      <w:r>
        <w:rPr>
          <w:noProof/>
        </w:rPr>
        <w:t>157</w:t>
      </w:r>
      <w:r>
        <w:rPr>
          <w:noProof/>
        </w:rPr>
        <w:fldChar w:fldCharType="end"/>
      </w:r>
    </w:p>
    <w:p w14:paraId="3BD3720B" w14:textId="73765D0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_Toc214977032 \h </w:instrText>
      </w:r>
      <w:r>
        <w:rPr>
          <w:noProof/>
        </w:rPr>
      </w:r>
      <w:r>
        <w:rPr>
          <w:noProof/>
        </w:rPr>
        <w:fldChar w:fldCharType="separate"/>
      </w:r>
      <w:r>
        <w:rPr>
          <w:noProof/>
        </w:rPr>
        <w:t>157</w:t>
      </w:r>
      <w:r>
        <w:rPr>
          <w:noProof/>
        </w:rPr>
        <w:fldChar w:fldCharType="end"/>
      </w:r>
    </w:p>
    <w:p w14:paraId="39CAD202" w14:textId="5F9E580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_Toc214977033 \h </w:instrText>
      </w:r>
      <w:r>
        <w:rPr>
          <w:noProof/>
        </w:rPr>
      </w:r>
      <w:r>
        <w:rPr>
          <w:noProof/>
        </w:rPr>
        <w:fldChar w:fldCharType="separate"/>
      </w:r>
      <w:r>
        <w:rPr>
          <w:noProof/>
        </w:rPr>
        <w:t>157</w:t>
      </w:r>
      <w:r>
        <w:rPr>
          <w:noProof/>
        </w:rPr>
        <w:fldChar w:fldCharType="end"/>
      </w:r>
    </w:p>
    <w:p w14:paraId="34E7718A" w14:textId="756007F3" w:rsidR="00C40730" w:rsidRDefault="00C40730">
      <w:pPr>
        <w:pStyle w:val="TOC6"/>
        <w:rPr>
          <w:rFonts w:asciiTheme="minorHAnsi" w:eastAsiaTheme="minorEastAsia" w:hAnsiTheme="minorHAnsi" w:cstheme="minorBidi"/>
          <w:noProof/>
          <w:sz w:val="22"/>
          <w:szCs w:val="22"/>
          <w:lang w:val="en-IN" w:eastAsia="ko-KR"/>
        </w:rPr>
      </w:pPr>
      <w:r>
        <w:rPr>
          <w:noProof/>
          <w:lang w:eastAsia="zh-CN"/>
        </w:rPr>
        <w:lastRenderedPageBreak/>
        <w:t>8.6.2.2.3.1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_Toc214977034 \h </w:instrText>
      </w:r>
      <w:r>
        <w:rPr>
          <w:noProof/>
        </w:rPr>
      </w:r>
      <w:r>
        <w:rPr>
          <w:noProof/>
        </w:rPr>
        <w:fldChar w:fldCharType="separate"/>
      </w:r>
      <w:r>
        <w:rPr>
          <w:noProof/>
        </w:rPr>
        <w:t>157</w:t>
      </w:r>
      <w:r>
        <w:rPr>
          <w:noProof/>
        </w:rPr>
        <w:fldChar w:fldCharType="end"/>
      </w:r>
    </w:p>
    <w:p w14:paraId="2DFB9AAB" w14:textId="31840A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_Toc214977035 \h </w:instrText>
      </w:r>
      <w:r>
        <w:rPr>
          <w:noProof/>
        </w:rPr>
      </w:r>
      <w:r>
        <w:rPr>
          <w:noProof/>
        </w:rPr>
        <w:fldChar w:fldCharType="separate"/>
      </w:r>
      <w:r>
        <w:rPr>
          <w:noProof/>
        </w:rPr>
        <w:t>158</w:t>
      </w:r>
      <w:r>
        <w:rPr>
          <w:noProof/>
        </w:rPr>
        <w:fldChar w:fldCharType="end"/>
      </w:r>
    </w:p>
    <w:p w14:paraId="28695C4D" w14:textId="1E2B1D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_Toc214977036 \h </w:instrText>
      </w:r>
      <w:r>
        <w:rPr>
          <w:noProof/>
        </w:rPr>
      </w:r>
      <w:r>
        <w:rPr>
          <w:noProof/>
        </w:rPr>
        <w:fldChar w:fldCharType="separate"/>
      </w:r>
      <w:r>
        <w:rPr>
          <w:noProof/>
        </w:rPr>
        <w:t>159</w:t>
      </w:r>
      <w:r>
        <w:rPr>
          <w:noProof/>
        </w:rPr>
        <w:fldChar w:fldCharType="end"/>
      </w:r>
    </w:p>
    <w:p w14:paraId="6D06C911" w14:textId="5253B94C" w:rsidR="00C40730" w:rsidRDefault="00C40730">
      <w:pPr>
        <w:pStyle w:val="TOC4"/>
        <w:rPr>
          <w:rFonts w:asciiTheme="minorHAnsi" w:eastAsiaTheme="minorEastAsia" w:hAnsiTheme="minorHAnsi" w:cstheme="minorBidi"/>
          <w:noProof/>
          <w:sz w:val="22"/>
          <w:szCs w:val="22"/>
          <w:lang w:val="en-IN" w:eastAsia="ko-KR"/>
        </w:rPr>
      </w:pPr>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_Toc214977037 \h </w:instrText>
      </w:r>
      <w:r>
        <w:rPr>
          <w:noProof/>
        </w:rPr>
      </w:r>
      <w:r>
        <w:rPr>
          <w:noProof/>
        </w:rPr>
        <w:fldChar w:fldCharType="separate"/>
      </w:r>
      <w:r>
        <w:rPr>
          <w:noProof/>
        </w:rPr>
        <w:t>159</w:t>
      </w:r>
      <w:r>
        <w:rPr>
          <w:noProof/>
        </w:rPr>
        <w:fldChar w:fldCharType="end"/>
      </w:r>
    </w:p>
    <w:p w14:paraId="385C7BE0" w14:textId="5F37C5C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_Toc214977038 \h </w:instrText>
      </w:r>
      <w:r>
        <w:rPr>
          <w:noProof/>
        </w:rPr>
      </w:r>
      <w:r>
        <w:rPr>
          <w:noProof/>
        </w:rPr>
        <w:fldChar w:fldCharType="separate"/>
      </w:r>
      <w:r>
        <w:rPr>
          <w:noProof/>
        </w:rPr>
        <w:t>159</w:t>
      </w:r>
      <w:r>
        <w:rPr>
          <w:noProof/>
        </w:rPr>
        <w:fldChar w:fldCharType="end"/>
      </w:r>
    </w:p>
    <w:p w14:paraId="4F090D07" w14:textId="6450A53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_Toc214977039 \h </w:instrText>
      </w:r>
      <w:r>
        <w:rPr>
          <w:noProof/>
        </w:rPr>
      </w:r>
      <w:r>
        <w:rPr>
          <w:noProof/>
        </w:rPr>
        <w:fldChar w:fldCharType="separate"/>
      </w:r>
      <w:r>
        <w:rPr>
          <w:noProof/>
        </w:rPr>
        <w:t>159</w:t>
      </w:r>
      <w:r>
        <w:rPr>
          <w:noProof/>
        </w:rPr>
        <w:fldChar w:fldCharType="end"/>
      </w:r>
    </w:p>
    <w:p w14:paraId="2945986A" w14:textId="3F2DE70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_Toc214977040 \h </w:instrText>
      </w:r>
      <w:r>
        <w:rPr>
          <w:noProof/>
        </w:rPr>
      </w:r>
      <w:r>
        <w:rPr>
          <w:noProof/>
        </w:rPr>
        <w:fldChar w:fldCharType="separate"/>
      </w:r>
      <w:r>
        <w:rPr>
          <w:noProof/>
        </w:rPr>
        <w:t>159</w:t>
      </w:r>
      <w:r>
        <w:rPr>
          <w:noProof/>
        </w:rPr>
        <w:fldChar w:fldCharType="end"/>
      </w:r>
    </w:p>
    <w:p w14:paraId="6DF4F04C" w14:textId="39E918B6"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_Toc214977041 \h </w:instrText>
      </w:r>
      <w:r>
        <w:rPr>
          <w:noProof/>
        </w:rPr>
      </w:r>
      <w:r>
        <w:rPr>
          <w:noProof/>
        </w:rPr>
        <w:fldChar w:fldCharType="separate"/>
      </w:r>
      <w:r>
        <w:rPr>
          <w:noProof/>
        </w:rPr>
        <w:t>159</w:t>
      </w:r>
      <w:r>
        <w:rPr>
          <w:noProof/>
        </w:rPr>
        <w:fldChar w:fldCharType="end"/>
      </w:r>
    </w:p>
    <w:p w14:paraId="68B392FC" w14:textId="57BFA21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_Toc214977042 \h </w:instrText>
      </w:r>
      <w:r>
        <w:rPr>
          <w:noProof/>
        </w:rPr>
      </w:r>
      <w:r>
        <w:rPr>
          <w:noProof/>
        </w:rPr>
        <w:fldChar w:fldCharType="separate"/>
      </w:r>
      <w:r>
        <w:rPr>
          <w:noProof/>
        </w:rPr>
        <w:t>160</w:t>
      </w:r>
      <w:r>
        <w:rPr>
          <w:noProof/>
        </w:rPr>
        <w:fldChar w:fldCharType="end"/>
      </w:r>
    </w:p>
    <w:p w14:paraId="4C1AC5A8" w14:textId="1FA65EA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_Toc214977043 \h </w:instrText>
      </w:r>
      <w:r>
        <w:rPr>
          <w:noProof/>
        </w:rPr>
      </w:r>
      <w:r>
        <w:rPr>
          <w:noProof/>
        </w:rPr>
        <w:fldChar w:fldCharType="separate"/>
      </w:r>
      <w:r>
        <w:rPr>
          <w:noProof/>
        </w:rPr>
        <w:t>161</w:t>
      </w:r>
      <w:r>
        <w:rPr>
          <w:noProof/>
        </w:rPr>
        <w:fldChar w:fldCharType="end"/>
      </w:r>
    </w:p>
    <w:p w14:paraId="3A1D9E64" w14:textId="7668F25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_Toc214977044 \h </w:instrText>
      </w:r>
      <w:r>
        <w:rPr>
          <w:noProof/>
        </w:rPr>
      </w:r>
      <w:r>
        <w:rPr>
          <w:noProof/>
        </w:rPr>
        <w:fldChar w:fldCharType="separate"/>
      </w:r>
      <w:r>
        <w:rPr>
          <w:noProof/>
        </w:rPr>
        <w:t>162</w:t>
      </w:r>
      <w:r>
        <w:rPr>
          <w:noProof/>
        </w:rPr>
        <w:fldChar w:fldCharType="end"/>
      </w:r>
    </w:p>
    <w:p w14:paraId="1D522C6F" w14:textId="11FECCD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_Toc214977045 \h </w:instrText>
      </w:r>
      <w:r>
        <w:rPr>
          <w:noProof/>
        </w:rPr>
      </w:r>
      <w:r>
        <w:rPr>
          <w:noProof/>
        </w:rPr>
        <w:fldChar w:fldCharType="separate"/>
      </w:r>
      <w:r>
        <w:rPr>
          <w:noProof/>
        </w:rPr>
        <w:t>163</w:t>
      </w:r>
      <w:r>
        <w:rPr>
          <w:noProof/>
        </w:rPr>
        <w:fldChar w:fldCharType="end"/>
      </w:r>
    </w:p>
    <w:p w14:paraId="747F6A73" w14:textId="686F1615" w:rsidR="00C40730" w:rsidRDefault="00C40730">
      <w:pPr>
        <w:pStyle w:val="TOC3"/>
        <w:rPr>
          <w:rFonts w:asciiTheme="minorHAnsi" w:eastAsiaTheme="minorEastAsia" w:hAnsiTheme="minorHAnsi" w:cstheme="minorBidi"/>
          <w:noProof/>
          <w:sz w:val="22"/>
          <w:szCs w:val="22"/>
          <w:lang w:val="en-IN" w:eastAsia="ko-KR"/>
        </w:rPr>
      </w:pPr>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_Toc214977046 \h </w:instrText>
      </w:r>
      <w:r>
        <w:rPr>
          <w:noProof/>
        </w:rPr>
      </w:r>
      <w:r>
        <w:rPr>
          <w:noProof/>
        </w:rPr>
        <w:fldChar w:fldCharType="separate"/>
      </w:r>
      <w:r>
        <w:rPr>
          <w:noProof/>
        </w:rPr>
        <w:t>163</w:t>
      </w:r>
      <w:r>
        <w:rPr>
          <w:noProof/>
        </w:rPr>
        <w:fldChar w:fldCharType="end"/>
      </w:r>
    </w:p>
    <w:p w14:paraId="5723AC98" w14:textId="2ABB4E68" w:rsidR="00C40730" w:rsidRDefault="00C40730">
      <w:pPr>
        <w:pStyle w:val="TOC3"/>
        <w:rPr>
          <w:rFonts w:asciiTheme="minorHAnsi" w:eastAsiaTheme="minorEastAsia" w:hAnsiTheme="minorHAnsi" w:cstheme="minorBidi"/>
          <w:noProof/>
          <w:sz w:val="22"/>
          <w:szCs w:val="22"/>
          <w:lang w:val="en-IN" w:eastAsia="ko-KR"/>
        </w:rPr>
      </w:pPr>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_Toc214977047 \h </w:instrText>
      </w:r>
      <w:r>
        <w:rPr>
          <w:noProof/>
        </w:rPr>
      </w:r>
      <w:r>
        <w:rPr>
          <w:noProof/>
        </w:rPr>
        <w:fldChar w:fldCharType="separate"/>
      </w:r>
      <w:r>
        <w:rPr>
          <w:noProof/>
        </w:rPr>
        <w:t>164</w:t>
      </w:r>
      <w:r>
        <w:rPr>
          <w:noProof/>
        </w:rPr>
        <w:fldChar w:fldCharType="end"/>
      </w:r>
    </w:p>
    <w:p w14:paraId="0EA135F0" w14:textId="52119C49" w:rsidR="00C40730" w:rsidRDefault="00C40730">
      <w:pPr>
        <w:pStyle w:val="TOC4"/>
        <w:rPr>
          <w:rFonts w:asciiTheme="minorHAnsi" w:eastAsiaTheme="minorEastAsia" w:hAnsiTheme="minorHAnsi" w:cstheme="minorBidi"/>
          <w:noProof/>
          <w:sz w:val="22"/>
          <w:szCs w:val="22"/>
          <w:lang w:val="en-IN" w:eastAsia="ko-KR"/>
        </w:rPr>
      </w:pPr>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_Toc214977048 \h </w:instrText>
      </w:r>
      <w:r>
        <w:rPr>
          <w:noProof/>
        </w:rPr>
      </w:r>
      <w:r>
        <w:rPr>
          <w:noProof/>
        </w:rPr>
        <w:fldChar w:fldCharType="separate"/>
      </w:r>
      <w:r>
        <w:rPr>
          <w:noProof/>
        </w:rPr>
        <w:t>164</w:t>
      </w:r>
      <w:r>
        <w:rPr>
          <w:noProof/>
        </w:rPr>
        <w:fldChar w:fldCharType="end"/>
      </w:r>
    </w:p>
    <w:p w14:paraId="599EEF2F" w14:textId="42FFE5E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_Toc214977049 \h </w:instrText>
      </w:r>
      <w:r>
        <w:rPr>
          <w:noProof/>
        </w:rPr>
      </w:r>
      <w:r>
        <w:rPr>
          <w:noProof/>
        </w:rPr>
        <w:fldChar w:fldCharType="separate"/>
      </w:r>
      <w:r>
        <w:rPr>
          <w:noProof/>
        </w:rPr>
        <w:t>164</w:t>
      </w:r>
      <w:r>
        <w:rPr>
          <w:noProof/>
        </w:rPr>
        <w:fldChar w:fldCharType="end"/>
      </w:r>
    </w:p>
    <w:p w14:paraId="414AC45A" w14:textId="7F846C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_Toc214977050 \h </w:instrText>
      </w:r>
      <w:r>
        <w:rPr>
          <w:noProof/>
        </w:rPr>
      </w:r>
      <w:r>
        <w:rPr>
          <w:noProof/>
        </w:rPr>
        <w:fldChar w:fldCharType="separate"/>
      </w:r>
      <w:r>
        <w:rPr>
          <w:noProof/>
        </w:rPr>
        <w:t>164</w:t>
      </w:r>
      <w:r>
        <w:rPr>
          <w:noProof/>
        </w:rPr>
        <w:fldChar w:fldCharType="end"/>
      </w:r>
    </w:p>
    <w:p w14:paraId="6C5B8836" w14:textId="7346845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_Toc214977051 \h </w:instrText>
      </w:r>
      <w:r>
        <w:rPr>
          <w:noProof/>
        </w:rPr>
      </w:r>
      <w:r>
        <w:rPr>
          <w:noProof/>
        </w:rPr>
        <w:fldChar w:fldCharType="separate"/>
      </w:r>
      <w:r>
        <w:rPr>
          <w:noProof/>
        </w:rPr>
        <w:t>164</w:t>
      </w:r>
      <w:r>
        <w:rPr>
          <w:noProof/>
        </w:rPr>
        <w:fldChar w:fldCharType="end"/>
      </w:r>
    </w:p>
    <w:p w14:paraId="0E855F74" w14:textId="5541644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_Toc214977052 \h </w:instrText>
      </w:r>
      <w:r>
        <w:rPr>
          <w:noProof/>
        </w:rPr>
      </w:r>
      <w:r>
        <w:rPr>
          <w:noProof/>
        </w:rPr>
        <w:fldChar w:fldCharType="separate"/>
      </w:r>
      <w:r>
        <w:rPr>
          <w:noProof/>
        </w:rPr>
        <w:t>165</w:t>
      </w:r>
      <w:r>
        <w:rPr>
          <w:noProof/>
        </w:rPr>
        <w:fldChar w:fldCharType="end"/>
      </w:r>
    </w:p>
    <w:p w14:paraId="2DABA4E8" w14:textId="4C12FA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w:t>
      </w:r>
      <w:r w:rsidRPr="004809BF">
        <w:rPr>
          <w:noProof/>
          <w:lang w:val="en-US" w:eastAsia="zh-CN"/>
        </w:rPr>
        <w:t>.1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_Toc214977053 \h </w:instrText>
      </w:r>
      <w:r>
        <w:rPr>
          <w:noProof/>
        </w:rPr>
      </w:r>
      <w:r>
        <w:rPr>
          <w:noProof/>
        </w:rPr>
        <w:fldChar w:fldCharType="separate"/>
      </w:r>
      <w:r>
        <w:rPr>
          <w:noProof/>
        </w:rPr>
        <w:t>165</w:t>
      </w:r>
      <w:r>
        <w:rPr>
          <w:noProof/>
        </w:rPr>
        <w:fldChar w:fldCharType="end"/>
      </w:r>
    </w:p>
    <w:p w14:paraId="2CE221DD" w14:textId="617AF14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_Toc214977054 \h </w:instrText>
      </w:r>
      <w:r>
        <w:rPr>
          <w:noProof/>
        </w:rPr>
      </w:r>
      <w:r>
        <w:rPr>
          <w:noProof/>
        </w:rPr>
        <w:fldChar w:fldCharType="separate"/>
      </w:r>
      <w:r>
        <w:rPr>
          <w:noProof/>
        </w:rPr>
        <w:t>165</w:t>
      </w:r>
      <w:r>
        <w:rPr>
          <w:noProof/>
        </w:rPr>
        <w:fldChar w:fldCharType="end"/>
      </w:r>
    </w:p>
    <w:p w14:paraId="7A39DCFE" w14:textId="23940C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_Toc214977055 \h </w:instrText>
      </w:r>
      <w:r>
        <w:rPr>
          <w:noProof/>
        </w:rPr>
      </w:r>
      <w:r>
        <w:rPr>
          <w:noProof/>
        </w:rPr>
        <w:fldChar w:fldCharType="separate"/>
      </w:r>
      <w:r>
        <w:rPr>
          <w:noProof/>
        </w:rPr>
        <w:t>166</w:t>
      </w:r>
      <w:r>
        <w:rPr>
          <w:noProof/>
        </w:rPr>
        <w:fldChar w:fldCharType="end"/>
      </w:r>
    </w:p>
    <w:p w14:paraId="18E007F1" w14:textId="02EDA620" w:rsidR="00C40730" w:rsidRDefault="00C40730">
      <w:pPr>
        <w:pStyle w:val="TOC3"/>
        <w:rPr>
          <w:rFonts w:asciiTheme="minorHAnsi" w:eastAsiaTheme="minorEastAsia" w:hAnsiTheme="minorHAnsi" w:cstheme="minorBidi"/>
          <w:noProof/>
          <w:sz w:val="22"/>
          <w:szCs w:val="22"/>
          <w:lang w:val="en-IN" w:eastAsia="ko-KR"/>
        </w:rPr>
      </w:pPr>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_Toc214977056 \h </w:instrText>
      </w:r>
      <w:r>
        <w:rPr>
          <w:noProof/>
        </w:rPr>
      </w:r>
      <w:r>
        <w:rPr>
          <w:noProof/>
        </w:rPr>
        <w:fldChar w:fldCharType="separate"/>
      </w:r>
      <w:r>
        <w:rPr>
          <w:noProof/>
        </w:rPr>
        <w:t>166</w:t>
      </w:r>
      <w:r>
        <w:rPr>
          <w:noProof/>
        </w:rPr>
        <w:fldChar w:fldCharType="end"/>
      </w:r>
    </w:p>
    <w:p w14:paraId="659D7234" w14:textId="3307208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_Toc214977057 \h </w:instrText>
      </w:r>
      <w:r>
        <w:rPr>
          <w:noProof/>
        </w:rPr>
      </w:r>
      <w:r>
        <w:rPr>
          <w:noProof/>
        </w:rPr>
        <w:fldChar w:fldCharType="separate"/>
      </w:r>
      <w:r>
        <w:rPr>
          <w:noProof/>
        </w:rPr>
        <w:t>166</w:t>
      </w:r>
      <w:r>
        <w:rPr>
          <w:noProof/>
        </w:rPr>
        <w:fldChar w:fldCharType="end"/>
      </w:r>
    </w:p>
    <w:p w14:paraId="643323EF" w14:textId="17E9786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_Toc214977058 \h </w:instrText>
      </w:r>
      <w:r>
        <w:rPr>
          <w:noProof/>
        </w:rPr>
      </w:r>
      <w:r>
        <w:rPr>
          <w:noProof/>
        </w:rPr>
        <w:fldChar w:fldCharType="separate"/>
      </w:r>
      <w:r>
        <w:rPr>
          <w:noProof/>
        </w:rPr>
        <w:t>169</w:t>
      </w:r>
      <w:r>
        <w:rPr>
          <w:noProof/>
        </w:rPr>
        <w:fldChar w:fldCharType="end"/>
      </w:r>
    </w:p>
    <w:p w14:paraId="18F66902" w14:textId="4E697A5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_Toc214977059 \h </w:instrText>
      </w:r>
      <w:r>
        <w:rPr>
          <w:noProof/>
        </w:rPr>
      </w:r>
      <w:r>
        <w:rPr>
          <w:noProof/>
        </w:rPr>
        <w:fldChar w:fldCharType="separate"/>
      </w:r>
      <w:r>
        <w:rPr>
          <w:noProof/>
        </w:rPr>
        <w:t>169</w:t>
      </w:r>
      <w:r>
        <w:rPr>
          <w:noProof/>
        </w:rPr>
        <w:fldChar w:fldCharType="end"/>
      </w:r>
    </w:p>
    <w:p w14:paraId="40273BC2" w14:textId="3F4419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_Toc214977060 \h </w:instrText>
      </w:r>
      <w:r>
        <w:rPr>
          <w:noProof/>
        </w:rPr>
      </w:r>
      <w:r>
        <w:rPr>
          <w:noProof/>
        </w:rPr>
        <w:fldChar w:fldCharType="separate"/>
      </w:r>
      <w:r>
        <w:rPr>
          <w:noProof/>
        </w:rPr>
        <w:t>169</w:t>
      </w:r>
      <w:r>
        <w:rPr>
          <w:noProof/>
        </w:rPr>
        <w:fldChar w:fldCharType="end"/>
      </w:r>
    </w:p>
    <w:p w14:paraId="3C2C46A3" w14:textId="0817C4C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_Toc214977061 \h </w:instrText>
      </w:r>
      <w:r>
        <w:rPr>
          <w:noProof/>
        </w:rPr>
      </w:r>
      <w:r>
        <w:rPr>
          <w:noProof/>
        </w:rPr>
        <w:fldChar w:fldCharType="separate"/>
      </w:r>
      <w:r>
        <w:rPr>
          <w:noProof/>
        </w:rPr>
        <w:t>172</w:t>
      </w:r>
      <w:r>
        <w:rPr>
          <w:noProof/>
        </w:rPr>
        <w:fldChar w:fldCharType="end"/>
      </w:r>
    </w:p>
    <w:p w14:paraId="099EA7CC" w14:textId="3DF2FD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_Toc214977062 \h </w:instrText>
      </w:r>
      <w:r>
        <w:rPr>
          <w:noProof/>
        </w:rPr>
      </w:r>
      <w:r>
        <w:rPr>
          <w:noProof/>
        </w:rPr>
        <w:fldChar w:fldCharType="separate"/>
      </w:r>
      <w:r>
        <w:rPr>
          <w:noProof/>
        </w:rPr>
        <w:t>174</w:t>
      </w:r>
      <w:r>
        <w:rPr>
          <w:noProof/>
        </w:rPr>
        <w:fldChar w:fldCharType="end"/>
      </w:r>
    </w:p>
    <w:p w14:paraId="2697E2A6" w14:textId="23881EC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_Toc214977063 \h </w:instrText>
      </w:r>
      <w:r>
        <w:rPr>
          <w:noProof/>
        </w:rPr>
      </w:r>
      <w:r>
        <w:rPr>
          <w:noProof/>
        </w:rPr>
        <w:fldChar w:fldCharType="separate"/>
      </w:r>
      <w:r>
        <w:rPr>
          <w:noProof/>
        </w:rPr>
        <w:t>175</w:t>
      </w:r>
      <w:r>
        <w:rPr>
          <w:noProof/>
        </w:rPr>
        <w:fldChar w:fldCharType="end"/>
      </w:r>
    </w:p>
    <w:p w14:paraId="2BDED438" w14:textId="3C6611E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_Toc214977064 \h </w:instrText>
      </w:r>
      <w:r>
        <w:rPr>
          <w:noProof/>
        </w:rPr>
      </w:r>
      <w:r>
        <w:rPr>
          <w:noProof/>
        </w:rPr>
        <w:fldChar w:fldCharType="separate"/>
      </w:r>
      <w:r>
        <w:rPr>
          <w:noProof/>
        </w:rPr>
        <w:t>176</w:t>
      </w:r>
      <w:r>
        <w:rPr>
          <w:noProof/>
        </w:rPr>
        <w:fldChar w:fldCharType="end"/>
      </w:r>
    </w:p>
    <w:p w14:paraId="1E8040FC" w14:textId="0BC0E69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_Toc214977065 \h </w:instrText>
      </w:r>
      <w:r>
        <w:rPr>
          <w:noProof/>
        </w:rPr>
      </w:r>
      <w:r>
        <w:rPr>
          <w:noProof/>
        </w:rPr>
        <w:fldChar w:fldCharType="separate"/>
      </w:r>
      <w:r>
        <w:rPr>
          <w:noProof/>
        </w:rPr>
        <w:t>178</w:t>
      </w:r>
      <w:r>
        <w:rPr>
          <w:noProof/>
        </w:rPr>
        <w:fldChar w:fldCharType="end"/>
      </w:r>
    </w:p>
    <w:p w14:paraId="3949D8D1" w14:textId="1997D29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_Toc214977066 \h </w:instrText>
      </w:r>
      <w:r>
        <w:rPr>
          <w:noProof/>
        </w:rPr>
      </w:r>
      <w:r>
        <w:rPr>
          <w:noProof/>
        </w:rPr>
        <w:fldChar w:fldCharType="separate"/>
      </w:r>
      <w:r>
        <w:rPr>
          <w:noProof/>
        </w:rPr>
        <w:t>179</w:t>
      </w:r>
      <w:r>
        <w:rPr>
          <w:noProof/>
        </w:rPr>
        <w:fldChar w:fldCharType="end"/>
      </w:r>
    </w:p>
    <w:p w14:paraId="610F9886" w14:textId="78AB0E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_Toc214977067 \h </w:instrText>
      </w:r>
      <w:r>
        <w:rPr>
          <w:noProof/>
        </w:rPr>
      </w:r>
      <w:r>
        <w:rPr>
          <w:noProof/>
        </w:rPr>
        <w:fldChar w:fldCharType="separate"/>
      </w:r>
      <w:r>
        <w:rPr>
          <w:noProof/>
        </w:rPr>
        <w:t>179</w:t>
      </w:r>
      <w:r>
        <w:rPr>
          <w:noProof/>
        </w:rPr>
        <w:fldChar w:fldCharType="end"/>
      </w:r>
    </w:p>
    <w:p w14:paraId="2E5B3B46" w14:textId="1751B3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_Toc214977068 \h </w:instrText>
      </w:r>
      <w:r>
        <w:rPr>
          <w:noProof/>
        </w:rPr>
      </w:r>
      <w:r>
        <w:rPr>
          <w:noProof/>
        </w:rPr>
        <w:fldChar w:fldCharType="separate"/>
      </w:r>
      <w:r>
        <w:rPr>
          <w:noProof/>
        </w:rPr>
        <w:t>179</w:t>
      </w:r>
      <w:r>
        <w:rPr>
          <w:noProof/>
        </w:rPr>
        <w:fldChar w:fldCharType="end"/>
      </w:r>
    </w:p>
    <w:p w14:paraId="7CFDCA29" w14:textId="63F2FC0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_Toc214977069 \h </w:instrText>
      </w:r>
      <w:r>
        <w:rPr>
          <w:noProof/>
        </w:rPr>
      </w:r>
      <w:r>
        <w:rPr>
          <w:noProof/>
        </w:rPr>
        <w:fldChar w:fldCharType="separate"/>
      </w:r>
      <w:r>
        <w:rPr>
          <w:noProof/>
        </w:rPr>
        <w:t>180</w:t>
      </w:r>
      <w:r>
        <w:rPr>
          <w:noProof/>
        </w:rPr>
        <w:fldChar w:fldCharType="end"/>
      </w:r>
    </w:p>
    <w:p w14:paraId="2F419004" w14:textId="3AC9E9D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_Toc214977070 \h </w:instrText>
      </w:r>
      <w:r>
        <w:rPr>
          <w:noProof/>
        </w:rPr>
      </w:r>
      <w:r>
        <w:rPr>
          <w:noProof/>
        </w:rPr>
        <w:fldChar w:fldCharType="separate"/>
      </w:r>
      <w:r>
        <w:rPr>
          <w:noProof/>
        </w:rPr>
        <w:t>180</w:t>
      </w:r>
      <w:r>
        <w:rPr>
          <w:noProof/>
        </w:rPr>
        <w:fldChar w:fldCharType="end"/>
      </w:r>
    </w:p>
    <w:p w14:paraId="013EAC85" w14:textId="211D72C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_Toc214977071 \h </w:instrText>
      </w:r>
      <w:r>
        <w:rPr>
          <w:noProof/>
        </w:rPr>
      </w:r>
      <w:r>
        <w:rPr>
          <w:noProof/>
        </w:rPr>
        <w:fldChar w:fldCharType="separate"/>
      </w:r>
      <w:r>
        <w:rPr>
          <w:noProof/>
        </w:rPr>
        <w:t>180</w:t>
      </w:r>
      <w:r>
        <w:rPr>
          <w:noProof/>
        </w:rPr>
        <w:fldChar w:fldCharType="end"/>
      </w:r>
    </w:p>
    <w:p w14:paraId="5C6D0D3B" w14:textId="391ABA4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_Toc214977072 \h </w:instrText>
      </w:r>
      <w:r>
        <w:rPr>
          <w:noProof/>
        </w:rPr>
      </w:r>
      <w:r>
        <w:rPr>
          <w:noProof/>
        </w:rPr>
        <w:fldChar w:fldCharType="separate"/>
      </w:r>
      <w:r>
        <w:rPr>
          <w:noProof/>
        </w:rPr>
        <w:t>180</w:t>
      </w:r>
      <w:r>
        <w:rPr>
          <w:noProof/>
        </w:rPr>
        <w:fldChar w:fldCharType="end"/>
      </w:r>
    </w:p>
    <w:p w14:paraId="5EA18300" w14:textId="75402C4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_Toc214977073 \h </w:instrText>
      </w:r>
      <w:r>
        <w:rPr>
          <w:noProof/>
        </w:rPr>
      </w:r>
      <w:r>
        <w:rPr>
          <w:noProof/>
        </w:rPr>
        <w:fldChar w:fldCharType="separate"/>
      </w:r>
      <w:r>
        <w:rPr>
          <w:noProof/>
        </w:rPr>
        <w:t>181</w:t>
      </w:r>
      <w:r>
        <w:rPr>
          <w:noProof/>
        </w:rPr>
        <w:fldChar w:fldCharType="end"/>
      </w:r>
    </w:p>
    <w:p w14:paraId="752B71E3" w14:textId="5F99DE3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_Toc214977074 \h </w:instrText>
      </w:r>
      <w:r>
        <w:rPr>
          <w:noProof/>
        </w:rPr>
      </w:r>
      <w:r>
        <w:rPr>
          <w:noProof/>
        </w:rPr>
        <w:fldChar w:fldCharType="separate"/>
      </w:r>
      <w:r>
        <w:rPr>
          <w:noProof/>
        </w:rPr>
        <w:t>181</w:t>
      </w:r>
      <w:r>
        <w:rPr>
          <w:noProof/>
        </w:rPr>
        <w:fldChar w:fldCharType="end"/>
      </w:r>
    </w:p>
    <w:p w14:paraId="1EBCF7F8" w14:textId="43454FA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_Toc214977075 \h </w:instrText>
      </w:r>
      <w:r>
        <w:rPr>
          <w:noProof/>
        </w:rPr>
      </w:r>
      <w:r>
        <w:rPr>
          <w:noProof/>
        </w:rPr>
        <w:fldChar w:fldCharType="separate"/>
      </w:r>
      <w:r>
        <w:rPr>
          <w:noProof/>
        </w:rPr>
        <w:t>181</w:t>
      </w:r>
      <w:r>
        <w:rPr>
          <w:noProof/>
        </w:rPr>
        <w:fldChar w:fldCharType="end"/>
      </w:r>
    </w:p>
    <w:p w14:paraId="5281AB27" w14:textId="3D527DD3" w:rsidR="00C40730" w:rsidRDefault="00C40730">
      <w:pPr>
        <w:pStyle w:val="TOC5"/>
        <w:rPr>
          <w:rFonts w:asciiTheme="minorHAnsi" w:eastAsiaTheme="minorEastAsia" w:hAnsiTheme="minorHAnsi" w:cstheme="minorBidi"/>
          <w:noProof/>
          <w:sz w:val="22"/>
          <w:szCs w:val="22"/>
          <w:lang w:val="en-IN" w:eastAsia="ko-KR"/>
        </w:rPr>
      </w:pPr>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_Toc214977076 \h </w:instrText>
      </w:r>
      <w:r>
        <w:rPr>
          <w:noProof/>
        </w:rPr>
      </w:r>
      <w:r>
        <w:rPr>
          <w:noProof/>
        </w:rPr>
        <w:fldChar w:fldCharType="separate"/>
      </w:r>
      <w:r>
        <w:rPr>
          <w:noProof/>
        </w:rPr>
        <w:t>181</w:t>
      </w:r>
      <w:r>
        <w:rPr>
          <w:noProof/>
        </w:rPr>
        <w:fldChar w:fldCharType="end"/>
      </w:r>
    </w:p>
    <w:p w14:paraId="538FCAA3" w14:textId="3FA9D6BB" w:rsidR="00C40730" w:rsidRDefault="00C40730">
      <w:pPr>
        <w:pStyle w:val="TOC5"/>
        <w:rPr>
          <w:rFonts w:asciiTheme="minorHAnsi" w:eastAsiaTheme="minorEastAsia" w:hAnsiTheme="minorHAnsi" w:cstheme="minorBidi"/>
          <w:noProof/>
          <w:sz w:val="22"/>
          <w:szCs w:val="22"/>
          <w:lang w:val="en-IN" w:eastAsia="ko-KR"/>
        </w:rPr>
      </w:pPr>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_Toc214977077 \h </w:instrText>
      </w:r>
      <w:r>
        <w:rPr>
          <w:noProof/>
        </w:rPr>
      </w:r>
      <w:r>
        <w:rPr>
          <w:noProof/>
        </w:rPr>
        <w:fldChar w:fldCharType="separate"/>
      </w:r>
      <w:r>
        <w:rPr>
          <w:noProof/>
        </w:rPr>
        <w:t>181</w:t>
      </w:r>
      <w:r>
        <w:rPr>
          <w:noProof/>
        </w:rPr>
        <w:fldChar w:fldCharType="end"/>
      </w:r>
    </w:p>
    <w:p w14:paraId="4E5DB664" w14:textId="70A1EE0B" w:rsidR="00C40730" w:rsidRDefault="00C40730">
      <w:pPr>
        <w:pStyle w:val="TOC5"/>
        <w:rPr>
          <w:rFonts w:asciiTheme="minorHAnsi" w:eastAsiaTheme="minorEastAsia" w:hAnsiTheme="minorHAnsi" w:cstheme="minorBidi"/>
          <w:noProof/>
          <w:sz w:val="22"/>
          <w:szCs w:val="22"/>
          <w:lang w:val="en-IN" w:eastAsia="ko-KR"/>
        </w:rPr>
      </w:pPr>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_Toc214977078 \h </w:instrText>
      </w:r>
      <w:r>
        <w:rPr>
          <w:noProof/>
        </w:rPr>
      </w:r>
      <w:r>
        <w:rPr>
          <w:noProof/>
        </w:rPr>
        <w:fldChar w:fldCharType="separate"/>
      </w:r>
      <w:r>
        <w:rPr>
          <w:noProof/>
        </w:rPr>
        <w:t>181</w:t>
      </w:r>
      <w:r>
        <w:rPr>
          <w:noProof/>
        </w:rPr>
        <w:fldChar w:fldCharType="end"/>
      </w:r>
    </w:p>
    <w:p w14:paraId="7C2AF8BC" w14:textId="7455D7A4" w:rsidR="00C40730" w:rsidRDefault="00C40730">
      <w:pPr>
        <w:pStyle w:val="TOC5"/>
        <w:rPr>
          <w:rFonts w:asciiTheme="minorHAnsi" w:eastAsiaTheme="minorEastAsia" w:hAnsiTheme="minorHAnsi" w:cstheme="minorBidi"/>
          <w:noProof/>
          <w:sz w:val="22"/>
          <w:szCs w:val="22"/>
          <w:lang w:val="en-IN" w:eastAsia="ko-KR"/>
        </w:rPr>
      </w:pPr>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_Toc214977079 \h </w:instrText>
      </w:r>
      <w:r>
        <w:rPr>
          <w:noProof/>
        </w:rPr>
      </w:r>
      <w:r>
        <w:rPr>
          <w:noProof/>
        </w:rPr>
        <w:fldChar w:fldCharType="separate"/>
      </w:r>
      <w:r>
        <w:rPr>
          <w:noProof/>
        </w:rPr>
        <w:t>182</w:t>
      </w:r>
      <w:r>
        <w:rPr>
          <w:noProof/>
        </w:rPr>
        <w:fldChar w:fldCharType="end"/>
      </w:r>
    </w:p>
    <w:p w14:paraId="17953F68" w14:textId="681072AE" w:rsidR="00C40730" w:rsidRDefault="00C40730">
      <w:pPr>
        <w:pStyle w:val="TOC5"/>
        <w:rPr>
          <w:rFonts w:asciiTheme="minorHAnsi" w:eastAsiaTheme="minorEastAsia" w:hAnsiTheme="minorHAnsi" w:cstheme="minorBidi"/>
          <w:noProof/>
          <w:sz w:val="22"/>
          <w:szCs w:val="22"/>
          <w:lang w:val="en-IN" w:eastAsia="ko-KR"/>
        </w:rPr>
      </w:pPr>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_Toc214977080 \h </w:instrText>
      </w:r>
      <w:r>
        <w:rPr>
          <w:noProof/>
        </w:rPr>
      </w:r>
      <w:r>
        <w:rPr>
          <w:noProof/>
        </w:rPr>
        <w:fldChar w:fldCharType="separate"/>
      </w:r>
      <w:r>
        <w:rPr>
          <w:noProof/>
        </w:rPr>
        <w:t>182</w:t>
      </w:r>
      <w:r>
        <w:rPr>
          <w:noProof/>
        </w:rPr>
        <w:fldChar w:fldCharType="end"/>
      </w:r>
    </w:p>
    <w:p w14:paraId="53AE3D0A" w14:textId="7A4E1897" w:rsidR="00C40730" w:rsidRDefault="00C40730">
      <w:pPr>
        <w:pStyle w:val="TOC5"/>
        <w:rPr>
          <w:rFonts w:asciiTheme="minorHAnsi" w:eastAsiaTheme="minorEastAsia" w:hAnsiTheme="minorHAnsi" w:cstheme="minorBidi"/>
          <w:noProof/>
          <w:sz w:val="22"/>
          <w:szCs w:val="22"/>
          <w:lang w:val="en-IN" w:eastAsia="ko-KR"/>
        </w:rPr>
      </w:pPr>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_Toc214977081 \h </w:instrText>
      </w:r>
      <w:r>
        <w:rPr>
          <w:noProof/>
        </w:rPr>
      </w:r>
      <w:r>
        <w:rPr>
          <w:noProof/>
        </w:rPr>
        <w:fldChar w:fldCharType="separate"/>
      </w:r>
      <w:r>
        <w:rPr>
          <w:noProof/>
        </w:rPr>
        <w:t>182</w:t>
      </w:r>
      <w:r>
        <w:rPr>
          <w:noProof/>
        </w:rPr>
        <w:fldChar w:fldCharType="end"/>
      </w:r>
    </w:p>
    <w:p w14:paraId="5E6894AE" w14:textId="4F28171B" w:rsidR="00C40730" w:rsidRDefault="00C40730">
      <w:pPr>
        <w:pStyle w:val="TOC5"/>
        <w:rPr>
          <w:rFonts w:asciiTheme="minorHAnsi" w:eastAsiaTheme="minorEastAsia" w:hAnsiTheme="minorHAnsi" w:cstheme="minorBidi"/>
          <w:noProof/>
          <w:sz w:val="22"/>
          <w:szCs w:val="22"/>
          <w:lang w:val="en-IN" w:eastAsia="ko-KR"/>
        </w:rPr>
      </w:pPr>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_Toc214977082 \h </w:instrText>
      </w:r>
      <w:r>
        <w:rPr>
          <w:noProof/>
        </w:rPr>
      </w:r>
      <w:r>
        <w:rPr>
          <w:noProof/>
        </w:rPr>
        <w:fldChar w:fldCharType="separate"/>
      </w:r>
      <w:r>
        <w:rPr>
          <w:noProof/>
        </w:rPr>
        <w:t>182</w:t>
      </w:r>
      <w:r>
        <w:rPr>
          <w:noProof/>
        </w:rPr>
        <w:fldChar w:fldCharType="end"/>
      </w:r>
    </w:p>
    <w:p w14:paraId="6D1CAE33" w14:textId="4F81746F" w:rsidR="00C40730" w:rsidRDefault="00C40730">
      <w:pPr>
        <w:pStyle w:val="TOC5"/>
        <w:rPr>
          <w:rFonts w:asciiTheme="minorHAnsi" w:eastAsiaTheme="minorEastAsia" w:hAnsiTheme="minorHAnsi" w:cstheme="minorBidi"/>
          <w:noProof/>
          <w:sz w:val="22"/>
          <w:szCs w:val="22"/>
          <w:lang w:val="en-IN" w:eastAsia="ko-KR"/>
        </w:rPr>
      </w:pPr>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_Toc214977083 \h </w:instrText>
      </w:r>
      <w:r>
        <w:rPr>
          <w:noProof/>
        </w:rPr>
      </w:r>
      <w:r>
        <w:rPr>
          <w:noProof/>
        </w:rPr>
        <w:fldChar w:fldCharType="separate"/>
      </w:r>
      <w:r>
        <w:rPr>
          <w:noProof/>
        </w:rPr>
        <w:t>183</w:t>
      </w:r>
      <w:r>
        <w:rPr>
          <w:noProof/>
        </w:rPr>
        <w:fldChar w:fldCharType="end"/>
      </w:r>
    </w:p>
    <w:p w14:paraId="0053D650" w14:textId="0DFA5EE9" w:rsidR="00C40730" w:rsidRDefault="00C40730">
      <w:pPr>
        <w:pStyle w:val="TOC5"/>
        <w:rPr>
          <w:rFonts w:asciiTheme="minorHAnsi" w:eastAsiaTheme="minorEastAsia" w:hAnsiTheme="minorHAnsi" w:cstheme="minorBidi"/>
          <w:noProof/>
          <w:sz w:val="22"/>
          <w:szCs w:val="22"/>
          <w:lang w:val="en-IN" w:eastAsia="ko-KR"/>
        </w:rPr>
      </w:pPr>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_Toc214977084 \h </w:instrText>
      </w:r>
      <w:r>
        <w:rPr>
          <w:noProof/>
        </w:rPr>
      </w:r>
      <w:r>
        <w:rPr>
          <w:noProof/>
        </w:rPr>
        <w:fldChar w:fldCharType="separate"/>
      </w:r>
      <w:r>
        <w:rPr>
          <w:noProof/>
        </w:rPr>
        <w:t>183</w:t>
      </w:r>
      <w:r>
        <w:rPr>
          <w:noProof/>
        </w:rPr>
        <w:fldChar w:fldCharType="end"/>
      </w:r>
    </w:p>
    <w:p w14:paraId="2B51713D" w14:textId="6C530A68" w:rsidR="00C40730" w:rsidRDefault="00C40730">
      <w:pPr>
        <w:pStyle w:val="TOC3"/>
        <w:rPr>
          <w:rFonts w:asciiTheme="minorHAnsi" w:eastAsiaTheme="minorEastAsia" w:hAnsiTheme="minorHAnsi" w:cstheme="minorBidi"/>
          <w:noProof/>
          <w:sz w:val="22"/>
          <w:szCs w:val="22"/>
          <w:lang w:val="en-IN" w:eastAsia="ko-KR"/>
        </w:rPr>
      </w:pPr>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_Toc214977085 \h </w:instrText>
      </w:r>
      <w:r>
        <w:rPr>
          <w:noProof/>
        </w:rPr>
      </w:r>
      <w:r>
        <w:rPr>
          <w:noProof/>
        </w:rPr>
        <w:fldChar w:fldCharType="separate"/>
      </w:r>
      <w:r>
        <w:rPr>
          <w:noProof/>
        </w:rPr>
        <w:t>183</w:t>
      </w:r>
      <w:r>
        <w:rPr>
          <w:noProof/>
        </w:rPr>
        <w:fldChar w:fldCharType="end"/>
      </w:r>
    </w:p>
    <w:p w14:paraId="6E71F126" w14:textId="3A304FCB" w:rsidR="00C40730" w:rsidRDefault="00C40730">
      <w:pPr>
        <w:pStyle w:val="TOC4"/>
        <w:rPr>
          <w:rFonts w:asciiTheme="minorHAnsi" w:eastAsiaTheme="minorEastAsia" w:hAnsiTheme="minorHAnsi" w:cstheme="minorBidi"/>
          <w:noProof/>
          <w:sz w:val="22"/>
          <w:szCs w:val="22"/>
          <w:lang w:val="en-IN" w:eastAsia="ko-KR"/>
        </w:rPr>
      </w:pPr>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_Toc214977086 \h </w:instrText>
      </w:r>
      <w:r>
        <w:rPr>
          <w:noProof/>
        </w:rPr>
      </w:r>
      <w:r>
        <w:rPr>
          <w:noProof/>
        </w:rPr>
        <w:fldChar w:fldCharType="separate"/>
      </w:r>
      <w:r>
        <w:rPr>
          <w:noProof/>
        </w:rPr>
        <w:t>183</w:t>
      </w:r>
      <w:r>
        <w:rPr>
          <w:noProof/>
        </w:rPr>
        <w:fldChar w:fldCharType="end"/>
      </w:r>
    </w:p>
    <w:p w14:paraId="243D2BAD" w14:textId="626539DB" w:rsidR="00C40730" w:rsidRDefault="00C40730">
      <w:pPr>
        <w:pStyle w:val="TOC4"/>
        <w:rPr>
          <w:rFonts w:asciiTheme="minorHAnsi" w:eastAsiaTheme="minorEastAsia" w:hAnsiTheme="minorHAnsi" w:cstheme="minorBidi"/>
          <w:noProof/>
          <w:sz w:val="22"/>
          <w:szCs w:val="22"/>
          <w:lang w:val="en-IN" w:eastAsia="ko-KR"/>
        </w:rPr>
      </w:pPr>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_Toc214977087 \h </w:instrText>
      </w:r>
      <w:r>
        <w:rPr>
          <w:noProof/>
        </w:rPr>
      </w:r>
      <w:r>
        <w:rPr>
          <w:noProof/>
        </w:rPr>
        <w:fldChar w:fldCharType="separate"/>
      </w:r>
      <w:r>
        <w:rPr>
          <w:noProof/>
        </w:rPr>
        <w:t>183</w:t>
      </w:r>
      <w:r>
        <w:rPr>
          <w:noProof/>
        </w:rPr>
        <w:fldChar w:fldCharType="end"/>
      </w:r>
    </w:p>
    <w:p w14:paraId="59C162D7" w14:textId="49E28C06" w:rsidR="00C40730" w:rsidRDefault="00C40730">
      <w:pPr>
        <w:pStyle w:val="TOC4"/>
        <w:rPr>
          <w:rFonts w:asciiTheme="minorHAnsi" w:eastAsiaTheme="minorEastAsia" w:hAnsiTheme="minorHAnsi" w:cstheme="minorBidi"/>
          <w:noProof/>
          <w:sz w:val="22"/>
          <w:szCs w:val="22"/>
          <w:lang w:val="en-IN" w:eastAsia="ko-KR"/>
        </w:rPr>
      </w:pPr>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_Toc214977088 \h </w:instrText>
      </w:r>
      <w:r>
        <w:rPr>
          <w:noProof/>
        </w:rPr>
      </w:r>
      <w:r>
        <w:rPr>
          <w:noProof/>
        </w:rPr>
        <w:fldChar w:fldCharType="separate"/>
      </w:r>
      <w:r>
        <w:rPr>
          <w:noProof/>
        </w:rPr>
        <w:t>183</w:t>
      </w:r>
      <w:r>
        <w:rPr>
          <w:noProof/>
        </w:rPr>
        <w:fldChar w:fldCharType="end"/>
      </w:r>
    </w:p>
    <w:p w14:paraId="6AF9A785" w14:textId="293685FC" w:rsidR="00C40730" w:rsidRDefault="00C40730">
      <w:pPr>
        <w:pStyle w:val="TOC3"/>
        <w:rPr>
          <w:rFonts w:asciiTheme="minorHAnsi" w:eastAsiaTheme="minorEastAsia" w:hAnsiTheme="minorHAnsi" w:cstheme="minorBidi"/>
          <w:noProof/>
          <w:sz w:val="22"/>
          <w:szCs w:val="22"/>
          <w:lang w:val="en-IN" w:eastAsia="ko-KR"/>
        </w:rPr>
      </w:pPr>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_Toc214977089 \h </w:instrText>
      </w:r>
      <w:r>
        <w:rPr>
          <w:noProof/>
        </w:rPr>
      </w:r>
      <w:r>
        <w:rPr>
          <w:noProof/>
        </w:rPr>
        <w:fldChar w:fldCharType="separate"/>
      </w:r>
      <w:r>
        <w:rPr>
          <w:noProof/>
        </w:rPr>
        <w:t>183</w:t>
      </w:r>
      <w:r>
        <w:rPr>
          <w:noProof/>
        </w:rPr>
        <w:fldChar w:fldCharType="end"/>
      </w:r>
    </w:p>
    <w:p w14:paraId="069C9C38" w14:textId="7441637A" w:rsidR="00C40730" w:rsidRDefault="00C40730">
      <w:pPr>
        <w:pStyle w:val="TOC2"/>
        <w:rPr>
          <w:rFonts w:asciiTheme="minorHAnsi" w:eastAsiaTheme="minorEastAsia" w:hAnsiTheme="minorHAnsi" w:cstheme="minorBidi"/>
          <w:noProof/>
          <w:sz w:val="22"/>
          <w:szCs w:val="22"/>
          <w:lang w:val="en-IN" w:eastAsia="ko-KR"/>
        </w:rPr>
      </w:pPr>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_Toc214977090 \h </w:instrText>
      </w:r>
      <w:r>
        <w:rPr>
          <w:noProof/>
        </w:rPr>
      </w:r>
      <w:r>
        <w:rPr>
          <w:noProof/>
        </w:rPr>
        <w:fldChar w:fldCharType="separate"/>
      </w:r>
      <w:r>
        <w:rPr>
          <w:noProof/>
        </w:rPr>
        <w:t>184</w:t>
      </w:r>
      <w:r>
        <w:rPr>
          <w:noProof/>
        </w:rPr>
        <w:fldChar w:fldCharType="end"/>
      </w:r>
    </w:p>
    <w:p w14:paraId="4121D068" w14:textId="6D7E215C" w:rsidR="00C40730" w:rsidRDefault="00C40730">
      <w:pPr>
        <w:pStyle w:val="TOC3"/>
        <w:rPr>
          <w:rFonts w:asciiTheme="minorHAnsi" w:eastAsiaTheme="minorEastAsia" w:hAnsiTheme="minorHAnsi" w:cstheme="minorBidi"/>
          <w:noProof/>
          <w:sz w:val="22"/>
          <w:szCs w:val="22"/>
          <w:lang w:val="en-IN" w:eastAsia="ko-KR"/>
        </w:rPr>
      </w:pPr>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_Toc214977091 \h </w:instrText>
      </w:r>
      <w:r>
        <w:rPr>
          <w:noProof/>
        </w:rPr>
      </w:r>
      <w:r>
        <w:rPr>
          <w:noProof/>
        </w:rPr>
        <w:fldChar w:fldCharType="separate"/>
      </w:r>
      <w:r>
        <w:rPr>
          <w:noProof/>
        </w:rPr>
        <w:t>184</w:t>
      </w:r>
      <w:r>
        <w:rPr>
          <w:noProof/>
        </w:rPr>
        <w:fldChar w:fldCharType="end"/>
      </w:r>
    </w:p>
    <w:p w14:paraId="49450B3C" w14:textId="7B55235B" w:rsidR="00C40730" w:rsidRDefault="00C40730">
      <w:pPr>
        <w:pStyle w:val="TOC3"/>
        <w:rPr>
          <w:rFonts w:asciiTheme="minorHAnsi" w:eastAsiaTheme="minorEastAsia" w:hAnsiTheme="minorHAnsi" w:cstheme="minorBidi"/>
          <w:noProof/>
          <w:sz w:val="22"/>
          <w:szCs w:val="22"/>
          <w:lang w:val="en-IN" w:eastAsia="ko-KR"/>
        </w:rPr>
      </w:pPr>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_Toc214977092 \h </w:instrText>
      </w:r>
      <w:r>
        <w:rPr>
          <w:noProof/>
        </w:rPr>
      </w:r>
      <w:r>
        <w:rPr>
          <w:noProof/>
        </w:rPr>
        <w:fldChar w:fldCharType="separate"/>
      </w:r>
      <w:r>
        <w:rPr>
          <w:noProof/>
        </w:rPr>
        <w:t>184</w:t>
      </w:r>
      <w:r>
        <w:rPr>
          <w:noProof/>
        </w:rPr>
        <w:fldChar w:fldCharType="end"/>
      </w:r>
    </w:p>
    <w:p w14:paraId="78CCD463" w14:textId="23EB6C4F" w:rsidR="00C40730" w:rsidRDefault="00C40730">
      <w:pPr>
        <w:pStyle w:val="TOC3"/>
        <w:rPr>
          <w:rFonts w:asciiTheme="minorHAnsi" w:eastAsiaTheme="minorEastAsia" w:hAnsiTheme="minorHAnsi" w:cstheme="minorBidi"/>
          <w:noProof/>
          <w:sz w:val="22"/>
          <w:szCs w:val="22"/>
          <w:lang w:val="en-IN" w:eastAsia="ko-KR"/>
        </w:rPr>
      </w:pPr>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_Toc214977093 \h </w:instrText>
      </w:r>
      <w:r>
        <w:rPr>
          <w:noProof/>
        </w:rPr>
      </w:r>
      <w:r>
        <w:rPr>
          <w:noProof/>
        </w:rPr>
        <w:fldChar w:fldCharType="separate"/>
      </w:r>
      <w:r>
        <w:rPr>
          <w:noProof/>
        </w:rPr>
        <w:t>184</w:t>
      </w:r>
      <w:r>
        <w:rPr>
          <w:noProof/>
        </w:rPr>
        <w:fldChar w:fldCharType="end"/>
      </w:r>
    </w:p>
    <w:p w14:paraId="64FCC0C4" w14:textId="6F61F409" w:rsidR="00C40730" w:rsidRDefault="00C40730">
      <w:pPr>
        <w:pStyle w:val="TOC4"/>
        <w:rPr>
          <w:rFonts w:asciiTheme="minorHAnsi" w:eastAsiaTheme="minorEastAsia" w:hAnsiTheme="minorHAnsi" w:cstheme="minorBidi"/>
          <w:noProof/>
          <w:sz w:val="22"/>
          <w:szCs w:val="22"/>
          <w:lang w:val="en-IN" w:eastAsia="ko-KR"/>
        </w:rPr>
      </w:pPr>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_Toc214977094 \h </w:instrText>
      </w:r>
      <w:r>
        <w:rPr>
          <w:noProof/>
        </w:rPr>
      </w:r>
      <w:r>
        <w:rPr>
          <w:noProof/>
        </w:rPr>
        <w:fldChar w:fldCharType="separate"/>
      </w:r>
      <w:r>
        <w:rPr>
          <w:noProof/>
        </w:rPr>
        <w:t>184</w:t>
      </w:r>
      <w:r>
        <w:rPr>
          <w:noProof/>
        </w:rPr>
        <w:fldChar w:fldCharType="end"/>
      </w:r>
    </w:p>
    <w:p w14:paraId="4F7C0122" w14:textId="10D2C8E2" w:rsidR="00C40730" w:rsidRDefault="00C40730">
      <w:pPr>
        <w:pStyle w:val="TOC4"/>
        <w:rPr>
          <w:rFonts w:asciiTheme="minorHAnsi" w:eastAsiaTheme="minorEastAsia" w:hAnsiTheme="minorHAnsi" w:cstheme="minorBidi"/>
          <w:noProof/>
          <w:sz w:val="22"/>
          <w:szCs w:val="22"/>
          <w:lang w:val="en-IN" w:eastAsia="ko-KR"/>
        </w:rPr>
      </w:pPr>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_Toc214977095 \h </w:instrText>
      </w:r>
      <w:r>
        <w:rPr>
          <w:noProof/>
        </w:rPr>
      </w:r>
      <w:r>
        <w:rPr>
          <w:noProof/>
        </w:rPr>
        <w:fldChar w:fldCharType="separate"/>
      </w:r>
      <w:r>
        <w:rPr>
          <w:noProof/>
        </w:rPr>
        <w:t>185</w:t>
      </w:r>
      <w:r>
        <w:rPr>
          <w:noProof/>
        </w:rPr>
        <w:fldChar w:fldCharType="end"/>
      </w:r>
    </w:p>
    <w:p w14:paraId="63445EB3" w14:textId="299C78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_Toc214977096 \h </w:instrText>
      </w:r>
      <w:r>
        <w:rPr>
          <w:noProof/>
        </w:rPr>
      </w:r>
      <w:r>
        <w:rPr>
          <w:noProof/>
        </w:rPr>
        <w:fldChar w:fldCharType="separate"/>
      </w:r>
      <w:r>
        <w:rPr>
          <w:noProof/>
        </w:rPr>
        <w:t>185</w:t>
      </w:r>
      <w:r>
        <w:rPr>
          <w:noProof/>
        </w:rPr>
        <w:fldChar w:fldCharType="end"/>
      </w:r>
    </w:p>
    <w:p w14:paraId="50F1E1B4" w14:textId="6BE1C46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_Toc214977097 \h </w:instrText>
      </w:r>
      <w:r>
        <w:rPr>
          <w:noProof/>
        </w:rPr>
      </w:r>
      <w:r>
        <w:rPr>
          <w:noProof/>
        </w:rPr>
        <w:fldChar w:fldCharType="separate"/>
      </w:r>
      <w:r>
        <w:rPr>
          <w:noProof/>
        </w:rPr>
        <w:t>185</w:t>
      </w:r>
      <w:r>
        <w:rPr>
          <w:noProof/>
        </w:rPr>
        <w:fldChar w:fldCharType="end"/>
      </w:r>
    </w:p>
    <w:p w14:paraId="6A6C86B6" w14:textId="5BC1451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_Toc214977098 \h </w:instrText>
      </w:r>
      <w:r>
        <w:rPr>
          <w:noProof/>
        </w:rPr>
      </w:r>
      <w:r>
        <w:rPr>
          <w:noProof/>
        </w:rPr>
        <w:fldChar w:fldCharType="separate"/>
      </w:r>
      <w:r>
        <w:rPr>
          <w:noProof/>
        </w:rPr>
        <w:t>185</w:t>
      </w:r>
      <w:r>
        <w:rPr>
          <w:noProof/>
        </w:rPr>
        <w:fldChar w:fldCharType="end"/>
      </w:r>
    </w:p>
    <w:p w14:paraId="6078E987" w14:textId="5E81EAD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8.7.2.2.3.1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_Toc214977099 \h </w:instrText>
      </w:r>
      <w:r>
        <w:rPr>
          <w:noProof/>
        </w:rPr>
      </w:r>
      <w:r>
        <w:rPr>
          <w:noProof/>
        </w:rPr>
        <w:fldChar w:fldCharType="separate"/>
      </w:r>
      <w:r>
        <w:rPr>
          <w:noProof/>
        </w:rPr>
        <w:t>185</w:t>
      </w:r>
      <w:r>
        <w:rPr>
          <w:noProof/>
        </w:rPr>
        <w:fldChar w:fldCharType="end"/>
      </w:r>
    </w:p>
    <w:p w14:paraId="19A3D216" w14:textId="36310130"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8.7.2.2.3.2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_Toc214977100 \h </w:instrText>
      </w:r>
      <w:r>
        <w:rPr>
          <w:noProof/>
        </w:rPr>
      </w:r>
      <w:r>
        <w:rPr>
          <w:noProof/>
        </w:rPr>
        <w:fldChar w:fldCharType="separate"/>
      </w:r>
      <w:r>
        <w:rPr>
          <w:noProof/>
        </w:rPr>
        <w:t>186</w:t>
      </w:r>
      <w:r>
        <w:rPr>
          <w:noProof/>
        </w:rPr>
        <w:fldChar w:fldCharType="end"/>
      </w:r>
    </w:p>
    <w:p w14:paraId="3CBF5B00" w14:textId="652F50B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_Toc214977101 \h </w:instrText>
      </w:r>
      <w:r>
        <w:rPr>
          <w:noProof/>
        </w:rPr>
      </w:r>
      <w:r>
        <w:rPr>
          <w:noProof/>
        </w:rPr>
        <w:fldChar w:fldCharType="separate"/>
      </w:r>
      <w:r>
        <w:rPr>
          <w:noProof/>
        </w:rPr>
        <w:t>187</w:t>
      </w:r>
      <w:r>
        <w:rPr>
          <w:noProof/>
        </w:rPr>
        <w:fldChar w:fldCharType="end"/>
      </w:r>
    </w:p>
    <w:p w14:paraId="1412F402" w14:textId="22DB5DEA" w:rsidR="00C40730" w:rsidRDefault="00C40730">
      <w:pPr>
        <w:pStyle w:val="TOC3"/>
        <w:rPr>
          <w:rFonts w:asciiTheme="minorHAnsi" w:eastAsiaTheme="minorEastAsia" w:hAnsiTheme="minorHAnsi" w:cstheme="minorBidi"/>
          <w:noProof/>
          <w:sz w:val="22"/>
          <w:szCs w:val="22"/>
          <w:lang w:val="en-IN" w:eastAsia="ko-KR"/>
        </w:rPr>
      </w:pPr>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_Toc214977102 \h </w:instrText>
      </w:r>
      <w:r>
        <w:rPr>
          <w:noProof/>
        </w:rPr>
      </w:r>
      <w:r>
        <w:rPr>
          <w:noProof/>
        </w:rPr>
        <w:fldChar w:fldCharType="separate"/>
      </w:r>
      <w:r>
        <w:rPr>
          <w:noProof/>
        </w:rPr>
        <w:t>187</w:t>
      </w:r>
      <w:r>
        <w:rPr>
          <w:noProof/>
        </w:rPr>
        <w:fldChar w:fldCharType="end"/>
      </w:r>
    </w:p>
    <w:p w14:paraId="36279E82" w14:textId="74ECBD17" w:rsidR="00C40730" w:rsidRDefault="00C40730">
      <w:pPr>
        <w:pStyle w:val="TOC3"/>
        <w:rPr>
          <w:rFonts w:asciiTheme="minorHAnsi" w:eastAsiaTheme="minorEastAsia" w:hAnsiTheme="minorHAnsi" w:cstheme="minorBidi"/>
          <w:noProof/>
          <w:sz w:val="22"/>
          <w:szCs w:val="22"/>
          <w:lang w:val="en-IN" w:eastAsia="ko-KR"/>
        </w:rPr>
      </w:pPr>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_Toc214977103 \h </w:instrText>
      </w:r>
      <w:r>
        <w:rPr>
          <w:noProof/>
        </w:rPr>
      </w:r>
      <w:r>
        <w:rPr>
          <w:noProof/>
        </w:rPr>
        <w:fldChar w:fldCharType="separate"/>
      </w:r>
      <w:r>
        <w:rPr>
          <w:noProof/>
        </w:rPr>
        <w:t>187</w:t>
      </w:r>
      <w:r>
        <w:rPr>
          <w:noProof/>
        </w:rPr>
        <w:fldChar w:fldCharType="end"/>
      </w:r>
    </w:p>
    <w:p w14:paraId="28F8BA65" w14:textId="71BC0B0F" w:rsidR="00C40730" w:rsidRDefault="00C40730">
      <w:pPr>
        <w:pStyle w:val="TOC3"/>
        <w:rPr>
          <w:rFonts w:asciiTheme="minorHAnsi" w:eastAsiaTheme="minorEastAsia" w:hAnsiTheme="minorHAnsi" w:cstheme="minorBidi"/>
          <w:noProof/>
          <w:sz w:val="22"/>
          <w:szCs w:val="22"/>
          <w:lang w:val="en-IN" w:eastAsia="ko-KR"/>
        </w:rPr>
      </w:pPr>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_Toc214977104 \h </w:instrText>
      </w:r>
      <w:r>
        <w:rPr>
          <w:noProof/>
        </w:rPr>
      </w:r>
      <w:r>
        <w:rPr>
          <w:noProof/>
        </w:rPr>
        <w:fldChar w:fldCharType="separate"/>
      </w:r>
      <w:r>
        <w:rPr>
          <w:noProof/>
        </w:rPr>
        <w:t>187</w:t>
      </w:r>
      <w:r>
        <w:rPr>
          <w:noProof/>
        </w:rPr>
        <w:fldChar w:fldCharType="end"/>
      </w:r>
    </w:p>
    <w:p w14:paraId="69136E02" w14:textId="3E42907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_Toc214977105 \h </w:instrText>
      </w:r>
      <w:r>
        <w:rPr>
          <w:noProof/>
        </w:rPr>
      </w:r>
      <w:r>
        <w:rPr>
          <w:noProof/>
        </w:rPr>
        <w:fldChar w:fldCharType="separate"/>
      </w:r>
      <w:r>
        <w:rPr>
          <w:noProof/>
        </w:rPr>
        <w:t>187</w:t>
      </w:r>
      <w:r>
        <w:rPr>
          <w:noProof/>
        </w:rPr>
        <w:fldChar w:fldCharType="end"/>
      </w:r>
    </w:p>
    <w:p w14:paraId="29704135" w14:textId="535FFD3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_Toc214977106 \h </w:instrText>
      </w:r>
      <w:r>
        <w:rPr>
          <w:noProof/>
        </w:rPr>
      </w:r>
      <w:r>
        <w:rPr>
          <w:noProof/>
        </w:rPr>
        <w:fldChar w:fldCharType="separate"/>
      </w:r>
      <w:r>
        <w:rPr>
          <w:noProof/>
        </w:rPr>
        <w:t>188</w:t>
      </w:r>
      <w:r>
        <w:rPr>
          <w:noProof/>
        </w:rPr>
        <w:fldChar w:fldCharType="end"/>
      </w:r>
    </w:p>
    <w:p w14:paraId="5282591B" w14:textId="4F6CDC0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_Toc214977107 \h </w:instrText>
      </w:r>
      <w:r>
        <w:rPr>
          <w:noProof/>
        </w:rPr>
      </w:r>
      <w:r>
        <w:rPr>
          <w:noProof/>
        </w:rPr>
        <w:fldChar w:fldCharType="separate"/>
      </w:r>
      <w:r>
        <w:rPr>
          <w:noProof/>
        </w:rPr>
        <w:t>188</w:t>
      </w:r>
      <w:r>
        <w:rPr>
          <w:noProof/>
        </w:rPr>
        <w:fldChar w:fldCharType="end"/>
      </w:r>
    </w:p>
    <w:p w14:paraId="6DA14C41" w14:textId="5B360B42"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8.7.5.2.2</w:t>
      </w:r>
      <w:r>
        <w:rPr>
          <w:rFonts w:asciiTheme="minorHAnsi" w:eastAsiaTheme="minorEastAsia" w:hAnsiTheme="minorHAnsi" w:cstheme="minorBidi"/>
          <w:noProof/>
          <w:sz w:val="22"/>
          <w:szCs w:val="22"/>
          <w:lang w:val="en-IN" w:eastAsia="ko-KR"/>
        </w:rPr>
        <w:tab/>
      </w:r>
      <w:r w:rsidRPr="004809BF">
        <w:rPr>
          <w:noProof/>
          <w:lang w:val="fr-FR" w:eastAsia="zh-CN"/>
        </w:rPr>
        <w:t>Type: SessionContexts</w:t>
      </w:r>
      <w:r>
        <w:rPr>
          <w:noProof/>
        </w:rPr>
        <w:tab/>
      </w:r>
      <w:r>
        <w:rPr>
          <w:noProof/>
        </w:rPr>
        <w:fldChar w:fldCharType="begin"/>
      </w:r>
      <w:r>
        <w:rPr>
          <w:noProof/>
        </w:rPr>
        <w:instrText xml:space="preserve"> PAGEREF _Toc214977108 \h </w:instrText>
      </w:r>
      <w:r>
        <w:rPr>
          <w:noProof/>
        </w:rPr>
      </w:r>
      <w:r>
        <w:rPr>
          <w:noProof/>
        </w:rPr>
        <w:fldChar w:fldCharType="separate"/>
      </w:r>
      <w:r>
        <w:rPr>
          <w:noProof/>
        </w:rPr>
        <w:t>188</w:t>
      </w:r>
      <w:r>
        <w:rPr>
          <w:noProof/>
        </w:rPr>
        <w:fldChar w:fldCharType="end"/>
      </w:r>
    </w:p>
    <w:p w14:paraId="5FF74595" w14:textId="04535B0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_Toc214977109 \h </w:instrText>
      </w:r>
      <w:r>
        <w:rPr>
          <w:noProof/>
        </w:rPr>
      </w:r>
      <w:r>
        <w:rPr>
          <w:noProof/>
        </w:rPr>
        <w:fldChar w:fldCharType="separate"/>
      </w:r>
      <w:r>
        <w:rPr>
          <w:noProof/>
        </w:rPr>
        <w:t>188</w:t>
      </w:r>
      <w:r>
        <w:rPr>
          <w:noProof/>
        </w:rPr>
        <w:fldChar w:fldCharType="end"/>
      </w:r>
    </w:p>
    <w:p w14:paraId="2C355B98" w14:textId="7049492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_Toc214977110 \h </w:instrText>
      </w:r>
      <w:r>
        <w:rPr>
          <w:noProof/>
        </w:rPr>
      </w:r>
      <w:r>
        <w:rPr>
          <w:noProof/>
        </w:rPr>
        <w:fldChar w:fldCharType="separate"/>
      </w:r>
      <w:r>
        <w:rPr>
          <w:noProof/>
        </w:rPr>
        <w:t>189</w:t>
      </w:r>
      <w:r>
        <w:rPr>
          <w:noProof/>
        </w:rPr>
        <w:fldChar w:fldCharType="end"/>
      </w:r>
    </w:p>
    <w:p w14:paraId="1607905E" w14:textId="0AD41F8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_Toc214977111 \h </w:instrText>
      </w:r>
      <w:r>
        <w:rPr>
          <w:noProof/>
        </w:rPr>
      </w:r>
      <w:r>
        <w:rPr>
          <w:noProof/>
        </w:rPr>
        <w:fldChar w:fldCharType="separate"/>
      </w:r>
      <w:r>
        <w:rPr>
          <w:noProof/>
        </w:rPr>
        <w:t>190</w:t>
      </w:r>
      <w:r>
        <w:rPr>
          <w:noProof/>
        </w:rPr>
        <w:fldChar w:fldCharType="end"/>
      </w:r>
    </w:p>
    <w:p w14:paraId="3B3A17D4" w14:textId="16AC02B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_Toc214977112 \h </w:instrText>
      </w:r>
      <w:r>
        <w:rPr>
          <w:noProof/>
        </w:rPr>
      </w:r>
      <w:r>
        <w:rPr>
          <w:noProof/>
        </w:rPr>
        <w:fldChar w:fldCharType="separate"/>
      </w:r>
      <w:r>
        <w:rPr>
          <w:noProof/>
        </w:rPr>
        <w:t>190</w:t>
      </w:r>
      <w:r>
        <w:rPr>
          <w:noProof/>
        </w:rPr>
        <w:fldChar w:fldCharType="end"/>
      </w:r>
    </w:p>
    <w:p w14:paraId="3EB0E3E7" w14:textId="79339A7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_Toc214977113 \h </w:instrText>
      </w:r>
      <w:r>
        <w:rPr>
          <w:noProof/>
        </w:rPr>
      </w:r>
      <w:r>
        <w:rPr>
          <w:noProof/>
        </w:rPr>
        <w:fldChar w:fldCharType="separate"/>
      </w:r>
      <w:r>
        <w:rPr>
          <w:noProof/>
        </w:rPr>
        <w:t>191</w:t>
      </w:r>
      <w:r>
        <w:rPr>
          <w:noProof/>
        </w:rPr>
        <w:fldChar w:fldCharType="end"/>
      </w:r>
    </w:p>
    <w:p w14:paraId="2323DE20" w14:textId="4238D9B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_Toc214977114 \h </w:instrText>
      </w:r>
      <w:r>
        <w:rPr>
          <w:noProof/>
        </w:rPr>
      </w:r>
      <w:r>
        <w:rPr>
          <w:noProof/>
        </w:rPr>
        <w:fldChar w:fldCharType="separate"/>
      </w:r>
      <w:r>
        <w:rPr>
          <w:noProof/>
        </w:rPr>
        <w:t>191</w:t>
      </w:r>
      <w:r>
        <w:rPr>
          <w:noProof/>
        </w:rPr>
        <w:fldChar w:fldCharType="end"/>
      </w:r>
    </w:p>
    <w:p w14:paraId="320D36DC" w14:textId="6FAAD7D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_Toc214977115 \h </w:instrText>
      </w:r>
      <w:r>
        <w:rPr>
          <w:noProof/>
        </w:rPr>
      </w:r>
      <w:r>
        <w:rPr>
          <w:noProof/>
        </w:rPr>
        <w:fldChar w:fldCharType="separate"/>
      </w:r>
      <w:r>
        <w:rPr>
          <w:noProof/>
        </w:rPr>
        <w:t>191</w:t>
      </w:r>
      <w:r>
        <w:rPr>
          <w:noProof/>
        </w:rPr>
        <w:fldChar w:fldCharType="end"/>
      </w:r>
    </w:p>
    <w:p w14:paraId="3FFE6978" w14:textId="7C0F003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_Toc214977116 \h </w:instrText>
      </w:r>
      <w:r>
        <w:rPr>
          <w:noProof/>
        </w:rPr>
      </w:r>
      <w:r>
        <w:rPr>
          <w:noProof/>
        </w:rPr>
        <w:fldChar w:fldCharType="separate"/>
      </w:r>
      <w:r>
        <w:rPr>
          <w:noProof/>
        </w:rPr>
        <w:t>191</w:t>
      </w:r>
      <w:r>
        <w:rPr>
          <w:noProof/>
        </w:rPr>
        <w:fldChar w:fldCharType="end"/>
      </w:r>
    </w:p>
    <w:p w14:paraId="1E20E861" w14:textId="2C1287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_Toc214977117 \h </w:instrText>
      </w:r>
      <w:r>
        <w:rPr>
          <w:noProof/>
        </w:rPr>
      </w:r>
      <w:r>
        <w:rPr>
          <w:noProof/>
        </w:rPr>
        <w:fldChar w:fldCharType="separate"/>
      </w:r>
      <w:r>
        <w:rPr>
          <w:noProof/>
        </w:rPr>
        <w:t>191</w:t>
      </w:r>
      <w:r>
        <w:rPr>
          <w:noProof/>
        </w:rPr>
        <w:fldChar w:fldCharType="end"/>
      </w:r>
    </w:p>
    <w:p w14:paraId="6F7F8529" w14:textId="0314AF3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_Toc214977118 \h </w:instrText>
      </w:r>
      <w:r>
        <w:rPr>
          <w:noProof/>
        </w:rPr>
      </w:r>
      <w:r>
        <w:rPr>
          <w:noProof/>
        </w:rPr>
        <w:fldChar w:fldCharType="separate"/>
      </w:r>
      <w:r>
        <w:rPr>
          <w:noProof/>
        </w:rPr>
        <w:t>191</w:t>
      </w:r>
      <w:r>
        <w:rPr>
          <w:noProof/>
        </w:rPr>
        <w:fldChar w:fldCharType="end"/>
      </w:r>
    </w:p>
    <w:p w14:paraId="0A247161" w14:textId="3197CEE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_Toc214977119 \h </w:instrText>
      </w:r>
      <w:r>
        <w:rPr>
          <w:noProof/>
        </w:rPr>
      </w:r>
      <w:r>
        <w:rPr>
          <w:noProof/>
        </w:rPr>
        <w:fldChar w:fldCharType="separate"/>
      </w:r>
      <w:r>
        <w:rPr>
          <w:noProof/>
        </w:rPr>
        <w:t>192</w:t>
      </w:r>
      <w:r>
        <w:rPr>
          <w:noProof/>
        </w:rPr>
        <w:fldChar w:fldCharType="end"/>
      </w:r>
    </w:p>
    <w:p w14:paraId="331E56E7" w14:textId="4965F5E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_Toc214977120 \h </w:instrText>
      </w:r>
      <w:r>
        <w:rPr>
          <w:noProof/>
        </w:rPr>
      </w:r>
      <w:r>
        <w:rPr>
          <w:noProof/>
        </w:rPr>
        <w:fldChar w:fldCharType="separate"/>
      </w:r>
      <w:r>
        <w:rPr>
          <w:noProof/>
        </w:rPr>
        <w:t>192</w:t>
      </w:r>
      <w:r>
        <w:rPr>
          <w:noProof/>
        </w:rPr>
        <w:fldChar w:fldCharType="end"/>
      </w:r>
    </w:p>
    <w:p w14:paraId="2DF8AC64" w14:textId="00C51A61" w:rsidR="00C40730" w:rsidRDefault="00C40730">
      <w:pPr>
        <w:pStyle w:val="TOC3"/>
        <w:rPr>
          <w:rFonts w:asciiTheme="minorHAnsi" w:eastAsiaTheme="minorEastAsia" w:hAnsiTheme="minorHAnsi" w:cstheme="minorBidi"/>
          <w:noProof/>
          <w:sz w:val="22"/>
          <w:szCs w:val="22"/>
          <w:lang w:val="en-IN" w:eastAsia="ko-KR"/>
        </w:rPr>
      </w:pPr>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_Toc214977121 \h </w:instrText>
      </w:r>
      <w:r>
        <w:rPr>
          <w:noProof/>
        </w:rPr>
      </w:r>
      <w:r>
        <w:rPr>
          <w:noProof/>
        </w:rPr>
        <w:fldChar w:fldCharType="separate"/>
      </w:r>
      <w:r>
        <w:rPr>
          <w:noProof/>
        </w:rPr>
        <w:t>192</w:t>
      </w:r>
      <w:r>
        <w:rPr>
          <w:noProof/>
        </w:rPr>
        <w:fldChar w:fldCharType="end"/>
      </w:r>
    </w:p>
    <w:p w14:paraId="37FA5551" w14:textId="0DCEE493" w:rsidR="00C40730" w:rsidRDefault="00C40730">
      <w:pPr>
        <w:pStyle w:val="TOC4"/>
        <w:rPr>
          <w:rFonts w:asciiTheme="minorHAnsi" w:eastAsiaTheme="minorEastAsia" w:hAnsiTheme="minorHAnsi" w:cstheme="minorBidi"/>
          <w:noProof/>
          <w:sz w:val="22"/>
          <w:szCs w:val="22"/>
          <w:lang w:val="en-IN" w:eastAsia="ko-KR"/>
        </w:rPr>
      </w:pPr>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_Toc214977122 \h </w:instrText>
      </w:r>
      <w:r>
        <w:rPr>
          <w:noProof/>
        </w:rPr>
      </w:r>
      <w:r>
        <w:rPr>
          <w:noProof/>
        </w:rPr>
        <w:fldChar w:fldCharType="separate"/>
      </w:r>
      <w:r>
        <w:rPr>
          <w:noProof/>
        </w:rPr>
        <w:t>192</w:t>
      </w:r>
      <w:r>
        <w:rPr>
          <w:noProof/>
        </w:rPr>
        <w:fldChar w:fldCharType="end"/>
      </w:r>
    </w:p>
    <w:p w14:paraId="19A7C7DD" w14:textId="0EDEEB06" w:rsidR="00C40730" w:rsidRDefault="00C40730">
      <w:pPr>
        <w:pStyle w:val="TOC4"/>
        <w:rPr>
          <w:rFonts w:asciiTheme="minorHAnsi" w:eastAsiaTheme="minorEastAsia" w:hAnsiTheme="minorHAnsi" w:cstheme="minorBidi"/>
          <w:noProof/>
          <w:sz w:val="22"/>
          <w:szCs w:val="22"/>
          <w:lang w:val="en-IN" w:eastAsia="ko-KR"/>
        </w:rPr>
      </w:pPr>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_Toc214977123 \h </w:instrText>
      </w:r>
      <w:r>
        <w:rPr>
          <w:noProof/>
        </w:rPr>
      </w:r>
      <w:r>
        <w:rPr>
          <w:noProof/>
        </w:rPr>
        <w:fldChar w:fldCharType="separate"/>
      </w:r>
      <w:r>
        <w:rPr>
          <w:noProof/>
        </w:rPr>
        <w:t>192</w:t>
      </w:r>
      <w:r>
        <w:rPr>
          <w:noProof/>
        </w:rPr>
        <w:fldChar w:fldCharType="end"/>
      </w:r>
    </w:p>
    <w:p w14:paraId="54AB2F0B" w14:textId="799A9B31" w:rsidR="00C40730" w:rsidRDefault="00C40730">
      <w:pPr>
        <w:pStyle w:val="TOC4"/>
        <w:rPr>
          <w:rFonts w:asciiTheme="minorHAnsi" w:eastAsiaTheme="minorEastAsia" w:hAnsiTheme="minorHAnsi" w:cstheme="minorBidi"/>
          <w:noProof/>
          <w:sz w:val="22"/>
          <w:szCs w:val="22"/>
          <w:lang w:val="en-IN" w:eastAsia="ko-KR"/>
        </w:rPr>
      </w:pPr>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_Toc214977124 \h </w:instrText>
      </w:r>
      <w:r>
        <w:rPr>
          <w:noProof/>
        </w:rPr>
      </w:r>
      <w:r>
        <w:rPr>
          <w:noProof/>
        </w:rPr>
        <w:fldChar w:fldCharType="separate"/>
      </w:r>
      <w:r>
        <w:rPr>
          <w:noProof/>
        </w:rPr>
        <w:t>192</w:t>
      </w:r>
      <w:r>
        <w:rPr>
          <w:noProof/>
        </w:rPr>
        <w:fldChar w:fldCharType="end"/>
      </w:r>
    </w:p>
    <w:p w14:paraId="463896F5" w14:textId="552E7062" w:rsidR="00C40730" w:rsidRDefault="00C40730">
      <w:pPr>
        <w:pStyle w:val="TOC3"/>
        <w:rPr>
          <w:rFonts w:asciiTheme="minorHAnsi" w:eastAsiaTheme="minorEastAsia" w:hAnsiTheme="minorHAnsi" w:cstheme="minorBidi"/>
          <w:noProof/>
          <w:sz w:val="22"/>
          <w:szCs w:val="22"/>
          <w:lang w:val="en-IN" w:eastAsia="ko-KR"/>
        </w:rPr>
      </w:pPr>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_Toc214977125 \h </w:instrText>
      </w:r>
      <w:r>
        <w:rPr>
          <w:noProof/>
        </w:rPr>
      </w:r>
      <w:r>
        <w:rPr>
          <w:noProof/>
        </w:rPr>
        <w:fldChar w:fldCharType="separate"/>
      </w:r>
      <w:r>
        <w:rPr>
          <w:noProof/>
        </w:rPr>
        <w:t>192</w:t>
      </w:r>
      <w:r>
        <w:rPr>
          <w:noProof/>
        </w:rPr>
        <w:fldChar w:fldCharType="end"/>
      </w:r>
    </w:p>
    <w:p w14:paraId="0404064E" w14:textId="7832A182" w:rsidR="00C40730" w:rsidRDefault="00C40730">
      <w:pPr>
        <w:pStyle w:val="TOC2"/>
        <w:rPr>
          <w:rFonts w:asciiTheme="minorHAnsi" w:eastAsiaTheme="minorEastAsia" w:hAnsiTheme="minorHAnsi" w:cstheme="minorBidi"/>
          <w:noProof/>
          <w:sz w:val="22"/>
          <w:szCs w:val="22"/>
          <w:lang w:val="en-IN" w:eastAsia="ko-KR"/>
        </w:rPr>
      </w:pPr>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_Toc214977126 \h </w:instrText>
      </w:r>
      <w:r>
        <w:rPr>
          <w:noProof/>
        </w:rPr>
      </w:r>
      <w:r>
        <w:rPr>
          <w:noProof/>
        </w:rPr>
        <w:fldChar w:fldCharType="separate"/>
      </w:r>
      <w:r>
        <w:rPr>
          <w:noProof/>
        </w:rPr>
        <w:t>193</w:t>
      </w:r>
      <w:r>
        <w:rPr>
          <w:noProof/>
        </w:rPr>
        <w:fldChar w:fldCharType="end"/>
      </w:r>
    </w:p>
    <w:p w14:paraId="297294E3" w14:textId="27D6A976" w:rsidR="00C40730" w:rsidRDefault="00C40730">
      <w:pPr>
        <w:pStyle w:val="TOC3"/>
        <w:rPr>
          <w:rFonts w:asciiTheme="minorHAnsi" w:eastAsiaTheme="minorEastAsia" w:hAnsiTheme="minorHAnsi" w:cstheme="minorBidi"/>
          <w:noProof/>
          <w:sz w:val="22"/>
          <w:szCs w:val="22"/>
          <w:lang w:val="en-IN" w:eastAsia="ko-KR"/>
        </w:rPr>
      </w:pPr>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_Toc214977127 \h </w:instrText>
      </w:r>
      <w:r>
        <w:rPr>
          <w:noProof/>
        </w:rPr>
      </w:r>
      <w:r>
        <w:rPr>
          <w:noProof/>
        </w:rPr>
        <w:fldChar w:fldCharType="separate"/>
      </w:r>
      <w:r>
        <w:rPr>
          <w:noProof/>
        </w:rPr>
        <w:t>193</w:t>
      </w:r>
      <w:r>
        <w:rPr>
          <w:noProof/>
        </w:rPr>
        <w:fldChar w:fldCharType="end"/>
      </w:r>
    </w:p>
    <w:p w14:paraId="2BC684EF" w14:textId="6E583E63" w:rsidR="00C40730" w:rsidRDefault="00C40730">
      <w:pPr>
        <w:pStyle w:val="TOC3"/>
        <w:rPr>
          <w:rFonts w:asciiTheme="minorHAnsi" w:eastAsiaTheme="minorEastAsia" w:hAnsiTheme="minorHAnsi" w:cstheme="minorBidi"/>
          <w:noProof/>
          <w:sz w:val="22"/>
          <w:szCs w:val="22"/>
          <w:lang w:val="en-IN" w:eastAsia="ko-KR"/>
        </w:rPr>
      </w:pPr>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_Toc214977128 \h </w:instrText>
      </w:r>
      <w:r>
        <w:rPr>
          <w:noProof/>
        </w:rPr>
      </w:r>
      <w:r>
        <w:rPr>
          <w:noProof/>
        </w:rPr>
        <w:fldChar w:fldCharType="separate"/>
      </w:r>
      <w:r>
        <w:rPr>
          <w:noProof/>
        </w:rPr>
        <w:t>193</w:t>
      </w:r>
      <w:r>
        <w:rPr>
          <w:noProof/>
        </w:rPr>
        <w:fldChar w:fldCharType="end"/>
      </w:r>
    </w:p>
    <w:p w14:paraId="79E68EB3" w14:textId="0CFD375D" w:rsidR="00C40730" w:rsidRDefault="00C40730">
      <w:pPr>
        <w:pStyle w:val="TOC3"/>
        <w:rPr>
          <w:rFonts w:asciiTheme="minorHAnsi" w:eastAsiaTheme="minorEastAsia" w:hAnsiTheme="minorHAnsi" w:cstheme="minorBidi"/>
          <w:noProof/>
          <w:sz w:val="22"/>
          <w:szCs w:val="22"/>
          <w:lang w:val="en-IN" w:eastAsia="ko-KR"/>
        </w:rPr>
      </w:pPr>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_Toc214977129 \h </w:instrText>
      </w:r>
      <w:r>
        <w:rPr>
          <w:noProof/>
        </w:rPr>
      </w:r>
      <w:r>
        <w:rPr>
          <w:noProof/>
        </w:rPr>
        <w:fldChar w:fldCharType="separate"/>
      </w:r>
      <w:r>
        <w:rPr>
          <w:noProof/>
        </w:rPr>
        <w:t>193</w:t>
      </w:r>
      <w:r>
        <w:rPr>
          <w:noProof/>
        </w:rPr>
        <w:fldChar w:fldCharType="end"/>
      </w:r>
    </w:p>
    <w:p w14:paraId="1CFD6CFB" w14:textId="7AB97761" w:rsidR="00C40730" w:rsidRDefault="00C40730">
      <w:pPr>
        <w:pStyle w:val="TOC4"/>
        <w:rPr>
          <w:rFonts w:asciiTheme="minorHAnsi" w:eastAsiaTheme="minorEastAsia" w:hAnsiTheme="minorHAnsi" w:cstheme="minorBidi"/>
          <w:noProof/>
          <w:sz w:val="22"/>
          <w:szCs w:val="22"/>
          <w:lang w:val="en-IN" w:eastAsia="ko-KR"/>
        </w:rPr>
      </w:pPr>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_Toc214977130 \h </w:instrText>
      </w:r>
      <w:r>
        <w:rPr>
          <w:noProof/>
        </w:rPr>
      </w:r>
      <w:r>
        <w:rPr>
          <w:noProof/>
        </w:rPr>
        <w:fldChar w:fldCharType="separate"/>
      </w:r>
      <w:r>
        <w:rPr>
          <w:noProof/>
        </w:rPr>
        <w:t>193</w:t>
      </w:r>
      <w:r>
        <w:rPr>
          <w:noProof/>
        </w:rPr>
        <w:fldChar w:fldCharType="end"/>
      </w:r>
    </w:p>
    <w:p w14:paraId="414A87B7" w14:textId="34C195D0" w:rsidR="00C40730" w:rsidRDefault="00C40730">
      <w:pPr>
        <w:pStyle w:val="TOC4"/>
        <w:rPr>
          <w:rFonts w:asciiTheme="minorHAnsi" w:eastAsiaTheme="minorEastAsia" w:hAnsiTheme="minorHAnsi" w:cstheme="minorBidi"/>
          <w:noProof/>
          <w:sz w:val="22"/>
          <w:szCs w:val="22"/>
          <w:lang w:val="en-IN" w:eastAsia="ko-KR"/>
        </w:rPr>
      </w:pPr>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_Toc214977131 \h </w:instrText>
      </w:r>
      <w:r>
        <w:rPr>
          <w:noProof/>
        </w:rPr>
      </w:r>
      <w:r>
        <w:rPr>
          <w:noProof/>
        </w:rPr>
        <w:fldChar w:fldCharType="separate"/>
      </w:r>
      <w:r>
        <w:rPr>
          <w:noProof/>
        </w:rPr>
        <w:t>194</w:t>
      </w:r>
      <w:r>
        <w:rPr>
          <w:noProof/>
        </w:rPr>
        <w:fldChar w:fldCharType="end"/>
      </w:r>
    </w:p>
    <w:p w14:paraId="6345499A" w14:textId="72929727" w:rsidR="00C40730" w:rsidRDefault="00C40730">
      <w:pPr>
        <w:pStyle w:val="TOC5"/>
        <w:rPr>
          <w:rFonts w:asciiTheme="minorHAnsi" w:eastAsiaTheme="minorEastAsia" w:hAnsiTheme="minorHAnsi" w:cstheme="minorBidi"/>
          <w:noProof/>
          <w:sz w:val="22"/>
          <w:szCs w:val="22"/>
          <w:lang w:val="en-IN" w:eastAsia="ko-KR"/>
        </w:rPr>
      </w:pPr>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_Toc214977132 \h </w:instrText>
      </w:r>
      <w:r>
        <w:rPr>
          <w:noProof/>
        </w:rPr>
      </w:r>
      <w:r>
        <w:rPr>
          <w:noProof/>
        </w:rPr>
        <w:fldChar w:fldCharType="separate"/>
      </w:r>
      <w:r>
        <w:rPr>
          <w:noProof/>
        </w:rPr>
        <w:t>194</w:t>
      </w:r>
      <w:r>
        <w:rPr>
          <w:noProof/>
        </w:rPr>
        <w:fldChar w:fldCharType="end"/>
      </w:r>
    </w:p>
    <w:p w14:paraId="742575C7" w14:textId="17BAD814" w:rsidR="00C40730" w:rsidRDefault="00C40730">
      <w:pPr>
        <w:pStyle w:val="TOC5"/>
        <w:rPr>
          <w:rFonts w:asciiTheme="minorHAnsi" w:eastAsiaTheme="minorEastAsia" w:hAnsiTheme="minorHAnsi" w:cstheme="minorBidi"/>
          <w:noProof/>
          <w:sz w:val="22"/>
          <w:szCs w:val="22"/>
          <w:lang w:val="en-IN" w:eastAsia="ko-KR"/>
        </w:rPr>
      </w:pPr>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_Toc214977133 \h </w:instrText>
      </w:r>
      <w:r>
        <w:rPr>
          <w:noProof/>
        </w:rPr>
      </w:r>
      <w:r>
        <w:rPr>
          <w:noProof/>
        </w:rPr>
        <w:fldChar w:fldCharType="separate"/>
      </w:r>
      <w:r>
        <w:rPr>
          <w:noProof/>
        </w:rPr>
        <w:t>194</w:t>
      </w:r>
      <w:r>
        <w:rPr>
          <w:noProof/>
        </w:rPr>
        <w:fldChar w:fldCharType="end"/>
      </w:r>
    </w:p>
    <w:p w14:paraId="5C245584" w14:textId="7DB6474E" w:rsidR="00C40730" w:rsidRDefault="00C40730">
      <w:pPr>
        <w:pStyle w:val="TOC5"/>
        <w:rPr>
          <w:rFonts w:asciiTheme="minorHAnsi" w:eastAsiaTheme="minorEastAsia" w:hAnsiTheme="minorHAnsi" w:cstheme="minorBidi"/>
          <w:noProof/>
          <w:sz w:val="22"/>
          <w:szCs w:val="22"/>
          <w:lang w:val="en-IN" w:eastAsia="ko-KR"/>
        </w:rPr>
      </w:pPr>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_Toc214977134 \h </w:instrText>
      </w:r>
      <w:r>
        <w:rPr>
          <w:noProof/>
        </w:rPr>
      </w:r>
      <w:r>
        <w:rPr>
          <w:noProof/>
        </w:rPr>
        <w:fldChar w:fldCharType="separate"/>
      </w:r>
      <w:r>
        <w:rPr>
          <w:noProof/>
        </w:rPr>
        <w:t>194</w:t>
      </w:r>
      <w:r>
        <w:rPr>
          <w:noProof/>
        </w:rPr>
        <w:fldChar w:fldCharType="end"/>
      </w:r>
    </w:p>
    <w:p w14:paraId="78F19D77" w14:textId="3F7A0B09" w:rsidR="00C40730" w:rsidRDefault="00C40730">
      <w:pPr>
        <w:pStyle w:val="TOC6"/>
        <w:rPr>
          <w:rFonts w:asciiTheme="minorHAnsi" w:eastAsiaTheme="minorEastAsia" w:hAnsiTheme="minorHAnsi" w:cstheme="minorBidi"/>
          <w:noProof/>
          <w:sz w:val="22"/>
          <w:szCs w:val="22"/>
          <w:lang w:val="en-IN" w:eastAsia="ko-KR"/>
        </w:rPr>
      </w:pPr>
      <w:r>
        <w:rPr>
          <w:noProof/>
        </w:rPr>
        <w:t>8.8.3.2.3.1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_Toc214977135 \h </w:instrText>
      </w:r>
      <w:r>
        <w:rPr>
          <w:noProof/>
        </w:rPr>
      </w:r>
      <w:r>
        <w:rPr>
          <w:noProof/>
        </w:rPr>
        <w:fldChar w:fldCharType="separate"/>
      </w:r>
      <w:r>
        <w:rPr>
          <w:noProof/>
        </w:rPr>
        <w:t>195</w:t>
      </w:r>
      <w:r>
        <w:rPr>
          <w:noProof/>
        </w:rPr>
        <w:fldChar w:fldCharType="end"/>
      </w:r>
    </w:p>
    <w:p w14:paraId="6832C960" w14:textId="353B97D4" w:rsidR="00C40730" w:rsidRDefault="00C40730">
      <w:pPr>
        <w:pStyle w:val="TOC6"/>
        <w:rPr>
          <w:rFonts w:asciiTheme="minorHAnsi" w:eastAsiaTheme="minorEastAsia" w:hAnsiTheme="minorHAnsi" w:cstheme="minorBidi"/>
          <w:noProof/>
          <w:sz w:val="22"/>
          <w:szCs w:val="22"/>
          <w:lang w:val="en-IN" w:eastAsia="ko-KR"/>
        </w:rPr>
      </w:pPr>
      <w:r>
        <w:rPr>
          <w:noProof/>
        </w:rPr>
        <w:t>8.8.3.2.3.2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_Toc214977136 \h </w:instrText>
      </w:r>
      <w:r>
        <w:rPr>
          <w:noProof/>
        </w:rPr>
      </w:r>
      <w:r>
        <w:rPr>
          <w:noProof/>
        </w:rPr>
        <w:fldChar w:fldCharType="separate"/>
      </w:r>
      <w:r>
        <w:rPr>
          <w:noProof/>
        </w:rPr>
        <w:t>195</w:t>
      </w:r>
      <w:r>
        <w:rPr>
          <w:noProof/>
        </w:rPr>
        <w:fldChar w:fldCharType="end"/>
      </w:r>
    </w:p>
    <w:p w14:paraId="7F645E7C" w14:textId="454CEE9F" w:rsidR="00C40730" w:rsidRDefault="00C40730">
      <w:pPr>
        <w:pStyle w:val="TOC5"/>
        <w:rPr>
          <w:rFonts w:asciiTheme="minorHAnsi" w:eastAsiaTheme="minorEastAsia" w:hAnsiTheme="minorHAnsi" w:cstheme="minorBidi"/>
          <w:noProof/>
          <w:sz w:val="22"/>
          <w:szCs w:val="22"/>
          <w:lang w:val="en-IN" w:eastAsia="ko-KR"/>
        </w:rPr>
      </w:pPr>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_Toc214977137 \h </w:instrText>
      </w:r>
      <w:r>
        <w:rPr>
          <w:noProof/>
        </w:rPr>
      </w:r>
      <w:r>
        <w:rPr>
          <w:noProof/>
        </w:rPr>
        <w:fldChar w:fldCharType="separate"/>
      </w:r>
      <w:r>
        <w:rPr>
          <w:noProof/>
        </w:rPr>
        <w:t>196</w:t>
      </w:r>
      <w:r>
        <w:rPr>
          <w:noProof/>
        </w:rPr>
        <w:fldChar w:fldCharType="end"/>
      </w:r>
    </w:p>
    <w:p w14:paraId="4889A97E" w14:textId="24A532BC" w:rsidR="00C40730" w:rsidRDefault="00C40730">
      <w:pPr>
        <w:pStyle w:val="TOC4"/>
        <w:rPr>
          <w:rFonts w:asciiTheme="minorHAnsi" w:eastAsiaTheme="minorEastAsia" w:hAnsiTheme="minorHAnsi" w:cstheme="minorBidi"/>
          <w:noProof/>
          <w:sz w:val="22"/>
          <w:szCs w:val="22"/>
          <w:lang w:val="en-IN" w:eastAsia="ko-KR"/>
        </w:rPr>
      </w:pPr>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_Toc214977138 \h </w:instrText>
      </w:r>
      <w:r>
        <w:rPr>
          <w:noProof/>
        </w:rPr>
      </w:r>
      <w:r>
        <w:rPr>
          <w:noProof/>
        </w:rPr>
        <w:fldChar w:fldCharType="separate"/>
      </w:r>
      <w:r>
        <w:rPr>
          <w:noProof/>
        </w:rPr>
        <w:t>196</w:t>
      </w:r>
      <w:r>
        <w:rPr>
          <w:noProof/>
        </w:rPr>
        <w:fldChar w:fldCharType="end"/>
      </w:r>
    </w:p>
    <w:p w14:paraId="643816B8" w14:textId="2A3E8212" w:rsidR="00C40730" w:rsidRDefault="00C40730">
      <w:pPr>
        <w:pStyle w:val="TOC5"/>
        <w:rPr>
          <w:rFonts w:asciiTheme="minorHAnsi" w:eastAsiaTheme="minorEastAsia" w:hAnsiTheme="minorHAnsi" w:cstheme="minorBidi"/>
          <w:noProof/>
          <w:sz w:val="22"/>
          <w:szCs w:val="22"/>
          <w:lang w:val="en-IN" w:eastAsia="ko-KR"/>
        </w:rPr>
      </w:pPr>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_Toc214977139 \h </w:instrText>
      </w:r>
      <w:r>
        <w:rPr>
          <w:noProof/>
        </w:rPr>
      </w:r>
      <w:r>
        <w:rPr>
          <w:noProof/>
        </w:rPr>
        <w:fldChar w:fldCharType="separate"/>
      </w:r>
      <w:r>
        <w:rPr>
          <w:noProof/>
        </w:rPr>
        <w:t>196</w:t>
      </w:r>
      <w:r>
        <w:rPr>
          <w:noProof/>
        </w:rPr>
        <w:fldChar w:fldCharType="end"/>
      </w:r>
    </w:p>
    <w:p w14:paraId="56CC89C7" w14:textId="2421E401" w:rsidR="00C40730" w:rsidRDefault="00C40730">
      <w:pPr>
        <w:pStyle w:val="TOC5"/>
        <w:rPr>
          <w:rFonts w:asciiTheme="minorHAnsi" w:eastAsiaTheme="minorEastAsia" w:hAnsiTheme="minorHAnsi" w:cstheme="minorBidi"/>
          <w:noProof/>
          <w:sz w:val="22"/>
          <w:szCs w:val="22"/>
          <w:lang w:val="en-IN" w:eastAsia="ko-KR"/>
        </w:rPr>
      </w:pPr>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_Toc214977140 \h </w:instrText>
      </w:r>
      <w:r>
        <w:rPr>
          <w:noProof/>
        </w:rPr>
      </w:r>
      <w:r>
        <w:rPr>
          <w:noProof/>
        </w:rPr>
        <w:fldChar w:fldCharType="separate"/>
      </w:r>
      <w:r>
        <w:rPr>
          <w:noProof/>
        </w:rPr>
        <w:t>196</w:t>
      </w:r>
      <w:r>
        <w:rPr>
          <w:noProof/>
        </w:rPr>
        <w:fldChar w:fldCharType="end"/>
      </w:r>
    </w:p>
    <w:p w14:paraId="7FCE7792" w14:textId="15F36891" w:rsidR="00C40730" w:rsidRDefault="00C40730">
      <w:pPr>
        <w:pStyle w:val="TOC5"/>
        <w:rPr>
          <w:rFonts w:asciiTheme="minorHAnsi" w:eastAsiaTheme="minorEastAsia" w:hAnsiTheme="minorHAnsi" w:cstheme="minorBidi"/>
          <w:noProof/>
          <w:sz w:val="22"/>
          <w:szCs w:val="22"/>
          <w:lang w:val="en-IN" w:eastAsia="ko-KR"/>
        </w:rPr>
      </w:pPr>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_Toc214977141 \h </w:instrText>
      </w:r>
      <w:r>
        <w:rPr>
          <w:noProof/>
        </w:rPr>
      </w:r>
      <w:r>
        <w:rPr>
          <w:noProof/>
        </w:rPr>
        <w:fldChar w:fldCharType="separate"/>
      </w:r>
      <w:r>
        <w:rPr>
          <w:noProof/>
        </w:rPr>
        <w:t>196</w:t>
      </w:r>
      <w:r>
        <w:rPr>
          <w:noProof/>
        </w:rPr>
        <w:fldChar w:fldCharType="end"/>
      </w:r>
    </w:p>
    <w:p w14:paraId="2ECE2BE7" w14:textId="73DC25D1" w:rsidR="00C40730" w:rsidRDefault="00C40730">
      <w:pPr>
        <w:pStyle w:val="TOC6"/>
        <w:rPr>
          <w:rFonts w:asciiTheme="minorHAnsi" w:eastAsiaTheme="minorEastAsia" w:hAnsiTheme="minorHAnsi" w:cstheme="minorBidi"/>
          <w:noProof/>
          <w:sz w:val="22"/>
          <w:szCs w:val="22"/>
          <w:lang w:val="en-IN" w:eastAsia="ko-KR"/>
        </w:rPr>
      </w:pPr>
      <w:r>
        <w:rPr>
          <w:noProof/>
        </w:rPr>
        <w:t>8.8.3.3.3.1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_Toc214977142 \h </w:instrText>
      </w:r>
      <w:r>
        <w:rPr>
          <w:noProof/>
        </w:rPr>
      </w:r>
      <w:r>
        <w:rPr>
          <w:noProof/>
        </w:rPr>
        <w:fldChar w:fldCharType="separate"/>
      </w:r>
      <w:r>
        <w:rPr>
          <w:noProof/>
        </w:rPr>
        <w:t>197</w:t>
      </w:r>
      <w:r>
        <w:rPr>
          <w:noProof/>
        </w:rPr>
        <w:fldChar w:fldCharType="end"/>
      </w:r>
    </w:p>
    <w:p w14:paraId="36770D2B" w14:textId="09271841" w:rsidR="00C40730" w:rsidRDefault="00C40730">
      <w:pPr>
        <w:pStyle w:val="TOC5"/>
        <w:rPr>
          <w:rFonts w:asciiTheme="minorHAnsi" w:eastAsiaTheme="minorEastAsia" w:hAnsiTheme="minorHAnsi" w:cstheme="minorBidi"/>
          <w:noProof/>
          <w:sz w:val="22"/>
          <w:szCs w:val="22"/>
          <w:lang w:val="en-IN" w:eastAsia="ko-KR"/>
        </w:rPr>
      </w:pPr>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_Toc214977143 \h </w:instrText>
      </w:r>
      <w:r>
        <w:rPr>
          <w:noProof/>
        </w:rPr>
      </w:r>
      <w:r>
        <w:rPr>
          <w:noProof/>
        </w:rPr>
        <w:fldChar w:fldCharType="separate"/>
      </w:r>
      <w:r>
        <w:rPr>
          <w:noProof/>
        </w:rPr>
        <w:t>197</w:t>
      </w:r>
      <w:r>
        <w:rPr>
          <w:noProof/>
        </w:rPr>
        <w:fldChar w:fldCharType="end"/>
      </w:r>
    </w:p>
    <w:p w14:paraId="1040F2B5" w14:textId="6C1C6DDD" w:rsidR="00C40730" w:rsidRDefault="00C40730">
      <w:pPr>
        <w:pStyle w:val="TOC3"/>
        <w:rPr>
          <w:rFonts w:asciiTheme="minorHAnsi" w:eastAsiaTheme="minorEastAsia" w:hAnsiTheme="minorHAnsi" w:cstheme="minorBidi"/>
          <w:noProof/>
          <w:sz w:val="22"/>
          <w:szCs w:val="22"/>
          <w:lang w:val="en-IN" w:eastAsia="ko-KR"/>
        </w:rPr>
      </w:pPr>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_Toc214977144 \h </w:instrText>
      </w:r>
      <w:r>
        <w:rPr>
          <w:noProof/>
        </w:rPr>
      </w:r>
      <w:r>
        <w:rPr>
          <w:noProof/>
        </w:rPr>
        <w:fldChar w:fldCharType="separate"/>
      </w:r>
      <w:r>
        <w:rPr>
          <w:noProof/>
        </w:rPr>
        <w:t>198</w:t>
      </w:r>
      <w:r>
        <w:rPr>
          <w:noProof/>
        </w:rPr>
        <w:fldChar w:fldCharType="end"/>
      </w:r>
    </w:p>
    <w:p w14:paraId="26ABB331" w14:textId="7930C0A6" w:rsidR="00C40730" w:rsidRDefault="00C40730">
      <w:pPr>
        <w:pStyle w:val="TOC4"/>
        <w:rPr>
          <w:rFonts w:asciiTheme="minorHAnsi" w:eastAsiaTheme="minorEastAsia" w:hAnsiTheme="minorHAnsi" w:cstheme="minorBidi"/>
          <w:noProof/>
          <w:sz w:val="22"/>
          <w:szCs w:val="22"/>
          <w:lang w:val="en-IN" w:eastAsia="ko-KR"/>
        </w:rPr>
      </w:pPr>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_Toc214977145 \h </w:instrText>
      </w:r>
      <w:r>
        <w:rPr>
          <w:noProof/>
        </w:rPr>
      </w:r>
      <w:r>
        <w:rPr>
          <w:noProof/>
        </w:rPr>
        <w:fldChar w:fldCharType="separate"/>
      </w:r>
      <w:r>
        <w:rPr>
          <w:noProof/>
        </w:rPr>
        <w:t>198</w:t>
      </w:r>
      <w:r>
        <w:rPr>
          <w:noProof/>
        </w:rPr>
        <w:fldChar w:fldCharType="end"/>
      </w:r>
    </w:p>
    <w:p w14:paraId="24062370" w14:textId="32A21FFA" w:rsidR="00C40730" w:rsidRDefault="00C40730">
      <w:pPr>
        <w:pStyle w:val="TOC4"/>
        <w:rPr>
          <w:rFonts w:asciiTheme="minorHAnsi" w:eastAsiaTheme="minorEastAsia" w:hAnsiTheme="minorHAnsi" w:cstheme="minorBidi"/>
          <w:noProof/>
          <w:sz w:val="22"/>
          <w:szCs w:val="22"/>
          <w:lang w:val="en-IN" w:eastAsia="ko-KR"/>
        </w:rPr>
      </w:pPr>
      <w:r>
        <w:rPr>
          <w:noProof/>
        </w:rPr>
        <w:t>8.8.4.2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EELManagedACR</w:t>
      </w:r>
      <w:r>
        <w:rPr>
          <w:noProof/>
        </w:rPr>
        <w:tab/>
      </w:r>
      <w:r>
        <w:rPr>
          <w:noProof/>
        </w:rPr>
        <w:fldChar w:fldCharType="begin"/>
      </w:r>
      <w:r>
        <w:rPr>
          <w:noProof/>
        </w:rPr>
        <w:instrText xml:space="preserve"> PAGEREF _Toc214977146 \h </w:instrText>
      </w:r>
      <w:r>
        <w:rPr>
          <w:noProof/>
        </w:rPr>
      </w:r>
      <w:r>
        <w:rPr>
          <w:noProof/>
        </w:rPr>
        <w:fldChar w:fldCharType="separate"/>
      </w:r>
      <w:r>
        <w:rPr>
          <w:noProof/>
        </w:rPr>
        <w:t>198</w:t>
      </w:r>
      <w:r>
        <w:rPr>
          <w:noProof/>
        </w:rPr>
        <w:fldChar w:fldCharType="end"/>
      </w:r>
    </w:p>
    <w:p w14:paraId="1A8A41DA" w14:textId="30901C51" w:rsidR="00C40730" w:rsidRDefault="00C40730">
      <w:pPr>
        <w:pStyle w:val="TOC5"/>
        <w:rPr>
          <w:rFonts w:asciiTheme="minorHAnsi" w:eastAsiaTheme="minorEastAsia" w:hAnsiTheme="minorHAnsi" w:cstheme="minorBidi"/>
          <w:noProof/>
          <w:sz w:val="22"/>
          <w:szCs w:val="22"/>
          <w:lang w:val="en-IN" w:eastAsia="ko-KR"/>
        </w:rPr>
      </w:pPr>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_Toc214977147 \h </w:instrText>
      </w:r>
      <w:r>
        <w:rPr>
          <w:noProof/>
        </w:rPr>
      </w:r>
      <w:r>
        <w:rPr>
          <w:noProof/>
        </w:rPr>
        <w:fldChar w:fldCharType="separate"/>
      </w:r>
      <w:r>
        <w:rPr>
          <w:noProof/>
        </w:rPr>
        <w:t>198</w:t>
      </w:r>
      <w:r>
        <w:rPr>
          <w:noProof/>
        </w:rPr>
        <w:fldChar w:fldCharType="end"/>
      </w:r>
    </w:p>
    <w:p w14:paraId="450D0A95" w14:textId="133C4FF9" w:rsidR="00C40730" w:rsidRDefault="00C40730">
      <w:pPr>
        <w:pStyle w:val="TOC5"/>
        <w:rPr>
          <w:rFonts w:asciiTheme="minorHAnsi" w:eastAsiaTheme="minorEastAsia" w:hAnsiTheme="minorHAnsi" w:cstheme="minorBidi"/>
          <w:noProof/>
          <w:sz w:val="22"/>
          <w:szCs w:val="22"/>
          <w:lang w:val="en-IN" w:eastAsia="ko-KR"/>
        </w:rPr>
      </w:pPr>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_Toc214977148 \h </w:instrText>
      </w:r>
      <w:r>
        <w:rPr>
          <w:noProof/>
        </w:rPr>
      </w:r>
      <w:r>
        <w:rPr>
          <w:noProof/>
        </w:rPr>
        <w:fldChar w:fldCharType="separate"/>
      </w:r>
      <w:r>
        <w:rPr>
          <w:noProof/>
        </w:rPr>
        <w:t>198</w:t>
      </w:r>
      <w:r>
        <w:rPr>
          <w:noProof/>
        </w:rPr>
        <w:fldChar w:fldCharType="end"/>
      </w:r>
    </w:p>
    <w:p w14:paraId="205BCD6C" w14:textId="207B5002" w:rsidR="00C40730" w:rsidRDefault="00C40730">
      <w:pPr>
        <w:pStyle w:val="TOC3"/>
        <w:rPr>
          <w:rFonts w:asciiTheme="minorHAnsi" w:eastAsiaTheme="minorEastAsia" w:hAnsiTheme="minorHAnsi" w:cstheme="minorBidi"/>
          <w:noProof/>
          <w:sz w:val="22"/>
          <w:szCs w:val="22"/>
          <w:lang w:val="en-IN" w:eastAsia="ko-KR"/>
        </w:rPr>
      </w:pPr>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_Toc214977149 \h </w:instrText>
      </w:r>
      <w:r>
        <w:rPr>
          <w:noProof/>
        </w:rPr>
      </w:r>
      <w:r>
        <w:rPr>
          <w:noProof/>
        </w:rPr>
        <w:fldChar w:fldCharType="separate"/>
      </w:r>
      <w:r>
        <w:rPr>
          <w:noProof/>
        </w:rPr>
        <w:t>199</w:t>
      </w:r>
      <w:r>
        <w:rPr>
          <w:noProof/>
        </w:rPr>
        <w:fldChar w:fldCharType="end"/>
      </w:r>
    </w:p>
    <w:p w14:paraId="7CE47329" w14:textId="5733CEE5" w:rsidR="00C40730" w:rsidRDefault="00C40730">
      <w:pPr>
        <w:pStyle w:val="TOC4"/>
        <w:rPr>
          <w:rFonts w:asciiTheme="minorHAnsi" w:eastAsiaTheme="minorEastAsia" w:hAnsiTheme="minorHAnsi" w:cstheme="minorBidi"/>
          <w:noProof/>
          <w:sz w:val="22"/>
          <w:szCs w:val="22"/>
          <w:lang w:val="en-IN" w:eastAsia="ko-KR"/>
        </w:rPr>
      </w:pPr>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_Toc214977150 \h </w:instrText>
      </w:r>
      <w:r>
        <w:rPr>
          <w:noProof/>
        </w:rPr>
      </w:r>
      <w:r>
        <w:rPr>
          <w:noProof/>
        </w:rPr>
        <w:fldChar w:fldCharType="separate"/>
      </w:r>
      <w:r>
        <w:rPr>
          <w:noProof/>
        </w:rPr>
        <w:t>199</w:t>
      </w:r>
      <w:r>
        <w:rPr>
          <w:noProof/>
        </w:rPr>
        <w:fldChar w:fldCharType="end"/>
      </w:r>
    </w:p>
    <w:p w14:paraId="6322DE4F" w14:textId="5DA31920"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ACT Status Notification</w:t>
      </w:r>
      <w:r>
        <w:rPr>
          <w:noProof/>
        </w:rPr>
        <w:tab/>
      </w:r>
      <w:r>
        <w:rPr>
          <w:noProof/>
        </w:rPr>
        <w:fldChar w:fldCharType="begin"/>
      </w:r>
      <w:r>
        <w:rPr>
          <w:noProof/>
        </w:rPr>
        <w:instrText xml:space="preserve"> PAGEREF _Toc214977151 \h </w:instrText>
      </w:r>
      <w:r>
        <w:rPr>
          <w:noProof/>
        </w:rPr>
      </w:r>
      <w:r>
        <w:rPr>
          <w:noProof/>
        </w:rPr>
        <w:fldChar w:fldCharType="separate"/>
      </w:r>
      <w:r>
        <w:rPr>
          <w:noProof/>
        </w:rPr>
        <w:t>199</w:t>
      </w:r>
      <w:r>
        <w:rPr>
          <w:noProof/>
        </w:rPr>
        <w:fldChar w:fldCharType="end"/>
      </w:r>
    </w:p>
    <w:p w14:paraId="4BB764A0" w14:textId="2CE48A8F" w:rsidR="00C40730" w:rsidRDefault="00C40730">
      <w:pPr>
        <w:pStyle w:val="TOC5"/>
        <w:rPr>
          <w:rFonts w:asciiTheme="minorHAnsi" w:eastAsiaTheme="minorEastAsia" w:hAnsiTheme="minorHAnsi" w:cstheme="minorBidi"/>
          <w:noProof/>
          <w:sz w:val="22"/>
          <w:szCs w:val="22"/>
          <w:lang w:val="en-IN" w:eastAsia="ko-KR"/>
        </w:rPr>
      </w:pPr>
      <w:r>
        <w:rPr>
          <w:noProof/>
        </w:rPr>
        <w:t>8.8</w:t>
      </w:r>
      <w:r w:rsidRPr="004809BF">
        <w:rPr>
          <w:noProof/>
          <w:lang w:val="en-US"/>
        </w:rPr>
        <w:t>.5.2.1</w:t>
      </w:r>
      <w:r>
        <w:rPr>
          <w:rFonts w:asciiTheme="minorHAnsi" w:eastAsiaTheme="minorEastAsia" w:hAnsiTheme="minorHAnsi" w:cstheme="minorBidi"/>
          <w:noProof/>
          <w:sz w:val="22"/>
          <w:szCs w:val="22"/>
          <w:lang w:val="en-IN" w:eastAsia="ko-KR"/>
        </w:rPr>
        <w:tab/>
      </w:r>
      <w:r w:rsidRPr="004809BF">
        <w:rPr>
          <w:noProof/>
          <w:lang w:val="en-US"/>
        </w:rPr>
        <w:t>Description</w:t>
      </w:r>
      <w:r>
        <w:rPr>
          <w:noProof/>
        </w:rPr>
        <w:tab/>
      </w:r>
      <w:r>
        <w:rPr>
          <w:noProof/>
        </w:rPr>
        <w:fldChar w:fldCharType="begin"/>
      </w:r>
      <w:r>
        <w:rPr>
          <w:noProof/>
        </w:rPr>
        <w:instrText xml:space="preserve"> PAGEREF _Toc214977152 \h </w:instrText>
      </w:r>
      <w:r>
        <w:rPr>
          <w:noProof/>
        </w:rPr>
      </w:r>
      <w:r>
        <w:rPr>
          <w:noProof/>
        </w:rPr>
        <w:fldChar w:fldCharType="separate"/>
      </w:r>
      <w:r>
        <w:rPr>
          <w:noProof/>
        </w:rPr>
        <w:t>199</w:t>
      </w:r>
      <w:r>
        <w:rPr>
          <w:noProof/>
        </w:rPr>
        <w:fldChar w:fldCharType="end"/>
      </w:r>
    </w:p>
    <w:p w14:paraId="559C257E" w14:textId="4A852997" w:rsidR="00C40730" w:rsidRDefault="00C40730">
      <w:pPr>
        <w:pStyle w:val="TOC5"/>
        <w:rPr>
          <w:rFonts w:asciiTheme="minorHAnsi" w:eastAsiaTheme="minorEastAsia" w:hAnsiTheme="minorHAnsi" w:cstheme="minorBidi"/>
          <w:noProof/>
          <w:sz w:val="22"/>
          <w:szCs w:val="22"/>
          <w:lang w:val="en-IN" w:eastAsia="ko-KR"/>
        </w:rPr>
      </w:pPr>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_Toc214977153 \h </w:instrText>
      </w:r>
      <w:r>
        <w:rPr>
          <w:noProof/>
        </w:rPr>
      </w:r>
      <w:r>
        <w:rPr>
          <w:noProof/>
        </w:rPr>
        <w:fldChar w:fldCharType="separate"/>
      </w:r>
      <w:r>
        <w:rPr>
          <w:noProof/>
        </w:rPr>
        <w:t>199</w:t>
      </w:r>
      <w:r>
        <w:rPr>
          <w:noProof/>
        </w:rPr>
        <w:fldChar w:fldCharType="end"/>
      </w:r>
    </w:p>
    <w:p w14:paraId="625724AB" w14:textId="4DC3D61B" w:rsidR="00C40730" w:rsidRDefault="00C40730">
      <w:pPr>
        <w:pStyle w:val="TOC5"/>
        <w:rPr>
          <w:rFonts w:asciiTheme="minorHAnsi" w:eastAsiaTheme="minorEastAsia" w:hAnsiTheme="minorHAnsi" w:cstheme="minorBidi"/>
          <w:noProof/>
          <w:sz w:val="22"/>
          <w:szCs w:val="22"/>
          <w:lang w:val="en-IN" w:eastAsia="ko-KR"/>
        </w:rPr>
      </w:pPr>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_Toc214977154 \h </w:instrText>
      </w:r>
      <w:r>
        <w:rPr>
          <w:noProof/>
        </w:rPr>
      </w:r>
      <w:r>
        <w:rPr>
          <w:noProof/>
        </w:rPr>
        <w:fldChar w:fldCharType="separate"/>
      </w:r>
      <w:r>
        <w:rPr>
          <w:noProof/>
        </w:rPr>
        <w:t>200</w:t>
      </w:r>
      <w:r>
        <w:rPr>
          <w:noProof/>
        </w:rPr>
        <w:fldChar w:fldCharType="end"/>
      </w:r>
    </w:p>
    <w:p w14:paraId="4426A26A" w14:textId="10556196" w:rsidR="00C40730" w:rsidRDefault="00C40730">
      <w:pPr>
        <w:pStyle w:val="TOC6"/>
        <w:rPr>
          <w:rFonts w:asciiTheme="minorHAnsi" w:eastAsiaTheme="minorEastAsia" w:hAnsiTheme="minorHAnsi" w:cstheme="minorBidi"/>
          <w:noProof/>
          <w:sz w:val="22"/>
          <w:szCs w:val="22"/>
          <w:lang w:val="en-IN" w:eastAsia="ko-KR"/>
        </w:rPr>
      </w:pPr>
      <w:r>
        <w:rPr>
          <w:noProof/>
        </w:rPr>
        <w:t>8.8.5.2.3.1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_Toc214977155 \h </w:instrText>
      </w:r>
      <w:r>
        <w:rPr>
          <w:noProof/>
        </w:rPr>
      </w:r>
      <w:r>
        <w:rPr>
          <w:noProof/>
        </w:rPr>
        <w:fldChar w:fldCharType="separate"/>
      </w:r>
      <w:r>
        <w:rPr>
          <w:noProof/>
        </w:rPr>
        <w:t>200</w:t>
      </w:r>
      <w:r>
        <w:rPr>
          <w:noProof/>
        </w:rPr>
        <w:fldChar w:fldCharType="end"/>
      </w:r>
    </w:p>
    <w:p w14:paraId="1931A4BC" w14:textId="21F3EADE" w:rsidR="00C40730" w:rsidRDefault="00C40730">
      <w:pPr>
        <w:pStyle w:val="TOC3"/>
        <w:rPr>
          <w:rFonts w:asciiTheme="minorHAnsi" w:eastAsiaTheme="minorEastAsia" w:hAnsiTheme="minorHAnsi" w:cstheme="minorBidi"/>
          <w:noProof/>
          <w:sz w:val="22"/>
          <w:szCs w:val="22"/>
          <w:lang w:val="en-IN" w:eastAsia="ko-KR"/>
        </w:rPr>
      </w:pPr>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_Toc214977156 \h </w:instrText>
      </w:r>
      <w:r>
        <w:rPr>
          <w:noProof/>
        </w:rPr>
      </w:r>
      <w:r>
        <w:rPr>
          <w:noProof/>
        </w:rPr>
        <w:fldChar w:fldCharType="separate"/>
      </w:r>
      <w:r>
        <w:rPr>
          <w:noProof/>
        </w:rPr>
        <w:t>201</w:t>
      </w:r>
      <w:r>
        <w:rPr>
          <w:noProof/>
        </w:rPr>
        <w:fldChar w:fldCharType="end"/>
      </w:r>
    </w:p>
    <w:p w14:paraId="20898D2D" w14:textId="0710ED12" w:rsidR="00C40730" w:rsidRDefault="00C40730">
      <w:pPr>
        <w:pStyle w:val="TOC4"/>
        <w:rPr>
          <w:rFonts w:asciiTheme="minorHAnsi" w:eastAsiaTheme="minorEastAsia" w:hAnsiTheme="minorHAnsi" w:cstheme="minorBidi"/>
          <w:noProof/>
          <w:sz w:val="22"/>
          <w:szCs w:val="22"/>
          <w:lang w:val="en-IN" w:eastAsia="ko-KR"/>
        </w:rPr>
      </w:pPr>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_Toc214977157 \h </w:instrText>
      </w:r>
      <w:r>
        <w:rPr>
          <w:noProof/>
        </w:rPr>
      </w:r>
      <w:r>
        <w:rPr>
          <w:noProof/>
        </w:rPr>
        <w:fldChar w:fldCharType="separate"/>
      </w:r>
      <w:r>
        <w:rPr>
          <w:noProof/>
        </w:rPr>
        <w:t>201</w:t>
      </w:r>
      <w:r>
        <w:rPr>
          <w:noProof/>
        </w:rPr>
        <w:fldChar w:fldCharType="end"/>
      </w:r>
    </w:p>
    <w:p w14:paraId="57F9B8C2" w14:textId="67C62746"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8.8</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_Toc214977158 \h </w:instrText>
      </w:r>
      <w:r>
        <w:rPr>
          <w:noProof/>
        </w:rPr>
      </w:r>
      <w:r>
        <w:rPr>
          <w:noProof/>
        </w:rPr>
        <w:fldChar w:fldCharType="separate"/>
      </w:r>
      <w:r>
        <w:rPr>
          <w:noProof/>
        </w:rPr>
        <w:t>201</w:t>
      </w:r>
      <w:r>
        <w:rPr>
          <w:noProof/>
        </w:rPr>
        <w:fldChar w:fldCharType="end"/>
      </w:r>
    </w:p>
    <w:p w14:paraId="2231DA46" w14:textId="6BC1D654" w:rsidR="00C40730" w:rsidRDefault="00C40730">
      <w:pPr>
        <w:pStyle w:val="TOC5"/>
        <w:rPr>
          <w:rFonts w:asciiTheme="minorHAnsi" w:eastAsiaTheme="minorEastAsia" w:hAnsiTheme="minorHAnsi" w:cstheme="minorBidi"/>
          <w:noProof/>
          <w:sz w:val="22"/>
          <w:szCs w:val="22"/>
          <w:lang w:val="en-IN" w:eastAsia="ko-KR"/>
        </w:rPr>
      </w:pPr>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_Toc214977159 \h </w:instrText>
      </w:r>
      <w:r>
        <w:rPr>
          <w:noProof/>
        </w:rPr>
      </w:r>
      <w:r>
        <w:rPr>
          <w:noProof/>
        </w:rPr>
        <w:fldChar w:fldCharType="separate"/>
      </w:r>
      <w:r>
        <w:rPr>
          <w:noProof/>
        </w:rPr>
        <w:t>201</w:t>
      </w:r>
      <w:r>
        <w:rPr>
          <w:noProof/>
        </w:rPr>
        <w:fldChar w:fldCharType="end"/>
      </w:r>
    </w:p>
    <w:p w14:paraId="6D8F6334" w14:textId="6E98DD71" w:rsidR="00C40730" w:rsidRDefault="00C40730">
      <w:pPr>
        <w:pStyle w:val="TOC5"/>
        <w:rPr>
          <w:rFonts w:asciiTheme="minorHAnsi" w:eastAsiaTheme="minorEastAsia" w:hAnsiTheme="minorHAnsi" w:cstheme="minorBidi"/>
          <w:noProof/>
          <w:sz w:val="22"/>
          <w:szCs w:val="22"/>
          <w:lang w:val="en-IN" w:eastAsia="ko-KR"/>
        </w:rPr>
      </w:pPr>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_Toc214977160 \h </w:instrText>
      </w:r>
      <w:r>
        <w:rPr>
          <w:noProof/>
        </w:rPr>
      </w:r>
      <w:r>
        <w:rPr>
          <w:noProof/>
        </w:rPr>
        <w:fldChar w:fldCharType="separate"/>
      </w:r>
      <w:r>
        <w:rPr>
          <w:noProof/>
        </w:rPr>
        <w:t>201</w:t>
      </w:r>
      <w:r>
        <w:rPr>
          <w:noProof/>
        </w:rPr>
        <w:fldChar w:fldCharType="end"/>
      </w:r>
    </w:p>
    <w:p w14:paraId="30DDAF70" w14:textId="64DBFDA0" w:rsidR="00C40730" w:rsidRDefault="00C40730">
      <w:pPr>
        <w:pStyle w:val="TOC5"/>
        <w:rPr>
          <w:rFonts w:asciiTheme="minorHAnsi" w:eastAsiaTheme="minorEastAsia" w:hAnsiTheme="minorHAnsi" w:cstheme="minorBidi"/>
          <w:noProof/>
          <w:sz w:val="22"/>
          <w:szCs w:val="22"/>
          <w:lang w:val="en-IN" w:eastAsia="ko-KR"/>
        </w:rPr>
      </w:pPr>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_Toc214977161 \h </w:instrText>
      </w:r>
      <w:r>
        <w:rPr>
          <w:noProof/>
        </w:rPr>
      </w:r>
      <w:r>
        <w:rPr>
          <w:noProof/>
        </w:rPr>
        <w:fldChar w:fldCharType="separate"/>
      </w:r>
      <w:r>
        <w:rPr>
          <w:noProof/>
        </w:rPr>
        <w:t>202</w:t>
      </w:r>
      <w:r>
        <w:rPr>
          <w:noProof/>
        </w:rPr>
        <w:fldChar w:fldCharType="end"/>
      </w:r>
    </w:p>
    <w:p w14:paraId="43A024BE" w14:textId="20BFAE6C" w:rsidR="00C40730" w:rsidRDefault="00C40730">
      <w:pPr>
        <w:pStyle w:val="TOC5"/>
        <w:rPr>
          <w:rFonts w:asciiTheme="minorHAnsi" w:eastAsiaTheme="minorEastAsia" w:hAnsiTheme="minorHAnsi" w:cstheme="minorBidi"/>
          <w:noProof/>
          <w:sz w:val="22"/>
          <w:szCs w:val="22"/>
          <w:lang w:val="en-IN" w:eastAsia="ko-KR"/>
        </w:rPr>
      </w:pPr>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_Toc214977162 \h </w:instrText>
      </w:r>
      <w:r>
        <w:rPr>
          <w:noProof/>
        </w:rPr>
      </w:r>
      <w:r>
        <w:rPr>
          <w:noProof/>
        </w:rPr>
        <w:fldChar w:fldCharType="separate"/>
      </w:r>
      <w:r>
        <w:rPr>
          <w:noProof/>
        </w:rPr>
        <w:t>202</w:t>
      </w:r>
      <w:r>
        <w:rPr>
          <w:noProof/>
        </w:rPr>
        <w:fldChar w:fldCharType="end"/>
      </w:r>
    </w:p>
    <w:p w14:paraId="71AE6AAE" w14:textId="46CA1FC6" w:rsidR="00C40730" w:rsidRDefault="00C40730">
      <w:pPr>
        <w:pStyle w:val="TOC5"/>
        <w:rPr>
          <w:rFonts w:asciiTheme="minorHAnsi" w:eastAsiaTheme="minorEastAsia" w:hAnsiTheme="minorHAnsi" w:cstheme="minorBidi"/>
          <w:noProof/>
          <w:sz w:val="22"/>
          <w:szCs w:val="22"/>
          <w:lang w:val="en-IN" w:eastAsia="ko-KR"/>
        </w:rPr>
      </w:pPr>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_Toc214977163 \h </w:instrText>
      </w:r>
      <w:r>
        <w:rPr>
          <w:noProof/>
        </w:rPr>
      </w:r>
      <w:r>
        <w:rPr>
          <w:noProof/>
        </w:rPr>
        <w:fldChar w:fldCharType="separate"/>
      </w:r>
      <w:r>
        <w:rPr>
          <w:noProof/>
        </w:rPr>
        <w:t>202</w:t>
      </w:r>
      <w:r>
        <w:rPr>
          <w:noProof/>
        </w:rPr>
        <w:fldChar w:fldCharType="end"/>
      </w:r>
    </w:p>
    <w:p w14:paraId="4B3F975C" w14:textId="676838F2"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_Toc214977164 \h </w:instrText>
      </w:r>
      <w:r>
        <w:rPr>
          <w:noProof/>
        </w:rPr>
      </w:r>
      <w:r>
        <w:rPr>
          <w:noProof/>
        </w:rPr>
        <w:fldChar w:fldCharType="separate"/>
      </w:r>
      <w:r>
        <w:rPr>
          <w:noProof/>
        </w:rPr>
        <w:t>202</w:t>
      </w:r>
      <w:r>
        <w:rPr>
          <w:noProof/>
        </w:rPr>
        <w:fldChar w:fldCharType="end"/>
      </w:r>
    </w:p>
    <w:p w14:paraId="619E91E4" w14:textId="75199351" w:rsidR="00C40730" w:rsidRDefault="00C40730">
      <w:pPr>
        <w:pStyle w:val="TOC5"/>
        <w:rPr>
          <w:rFonts w:asciiTheme="minorHAnsi" w:eastAsiaTheme="minorEastAsia" w:hAnsiTheme="minorHAnsi" w:cstheme="minorBidi"/>
          <w:noProof/>
          <w:sz w:val="22"/>
          <w:szCs w:val="22"/>
          <w:lang w:val="en-IN" w:eastAsia="ko-KR"/>
        </w:rPr>
      </w:pPr>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_Toc214977165 \h </w:instrText>
      </w:r>
      <w:r>
        <w:rPr>
          <w:noProof/>
        </w:rPr>
      </w:r>
      <w:r>
        <w:rPr>
          <w:noProof/>
        </w:rPr>
        <w:fldChar w:fldCharType="separate"/>
      </w:r>
      <w:r>
        <w:rPr>
          <w:noProof/>
        </w:rPr>
        <w:t>202</w:t>
      </w:r>
      <w:r>
        <w:rPr>
          <w:noProof/>
        </w:rPr>
        <w:fldChar w:fldCharType="end"/>
      </w:r>
    </w:p>
    <w:p w14:paraId="1B4FC022" w14:textId="3BAF8596" w:rsidR="00C40730" w:rsidRDefault="00C40730">
      <w:pPr>
        <w:pStyle w:val="TOC5"/>
        <w:rPr>
          <w:rFonts w:asciiTheme="minorHAnsi" w:eastAsiaTheme="minorEastAsia" w:hAnsiTheme="minorHAnsi" w:cstheme="minorBidi"/>
          <w:noProof/>
          <w:sz w:val="22"/>
          <w:szCs w:val="22"/>
          <w:lang w:val="en-IN" w:eastAsia="ko-KR"/>
        </w:rPr>
      </w:pPr>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_Toc214977166 \h </w:instrText>
      </w:r>
      <w:r>
        <w:rPr>
          <w:noProof/>
        </w:rPr>
      </w:r>
      <w:r>
        <w:rPr>
          <w:noProof/>
        </w:rPr>
        <w:fldChar w:fldCharType="separate"/>
      </w:r>
      <w:r>
        <w:rPr>
          <w:noProof/>
        </w:rPr>
        <w:t>202</w:t>
      </w:r>
      <w:r>
        <w:rPr>
          <w:noProof/>
        </w:rPr>
        <w:fldChar w:fldCharType="end"/>
      </w:r>
    </w:p>
    <w:p w14:paraId="5D8A85D5" w14:textId="29E789D9"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_Toc214977167 \h </w:instrText>
      </w:r>
      <w:r>
        <w:rPr>
          <w:noProof/>
        </w:rPr>
      </w:r>
      <w:r>
        <w:rPr>
          <w:noProof/>
        </w:rPr>
        <w:fldChar w:fldCharType="separate"/>
      </w:r>
      <w:r>
        <w:rPr>
          <w:noProof/>
        </w:rPr>
        <w:t>203</w:t>
      </w:r>
      <w:r>
        <w:rPr>
          <w:noProof/>
        </w:rPr>
        <w:fldChar w:fldCharType="end"/>
      </w:r>
    </w:p>
    <w:p w14:paraId="263D2009" w14:textId="40348B07" w:rsidR="00C40730" w:rsidRDefault="00C40730">
      <w:pPr>
        <w:pStyle w:val="TOC4"/>
        <w:rPr>
          <w:rFonts w:asciiTheme="minorHAnsi" w:eastAsiaTheme="minorEastAsia" w:hAnsiTheme="minorHAnsi" w:cstheme="minorBidi"/>
          <w:noProof/>
          <w:sz w:val="22"/>
          <w:szCs w:val="22"/>
          <w:lang w:val="en-IN" w:eastAsia="ko-KR"/>
        </w:rPr>
      </w:pPr>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_Toc214977168 \h </w:instrText>
      </w:r>
      <w:r>
        <w:rPr>
          <w:noProof/>
        </w:rPr>
      </w:r>
      <w:r>
        <w:rPr>
          <w:noProof/>
        </w:rPr>
        <w:fldChar w:fldCharType="separate"/>
      </w:r>
      <w:r>
        <w:rPr>
          <w:noProof/>
        </w:rPr>
        <w:t>203</w:t>
      </w:r>
      <w:r>
        <w:rPr>
          <w:noProof/>
        </w:rPr>
        <w:fldChar w:fldCharType="end"/>
      </w:r>
    </w:p>
    <w:p w14:paraId="1202C314" w14:textId="50F44C68" w:rsidR="00C40730" w:rsidRDefault="00C40730">
      <w:pPr>
        <w:pStyle w:val="TOC5"/>
        <w:rPr>
          <w:rFonts w:asciiTheme="minorHAnsi" w:eastAsiaTheme="minorEastAsia" w:hAnsiTheme="minorHAnsi" w:cstheme="minorBidi"/>
          <w:noProof/>
          <w:sz w:val="22"/>
          <w:szCs w:val="22"/>
          <w:lang w:val="en-IN" w:eastAsia="ko-KR"/>
        </w:rPr>
      </w:pPr>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_Toc214977169 \h </w:instrText>
      </w:r>
      <w:r>
        <w:rPr>
          <w:noProof/>
        </w:rPr>
      </w:r>
      <w:r>
        <w:rPr>
          <w:noProof/>
        </w:rPr>
        <w:fldChar w:fldCharType="separate"/>
      </w:r>
      <w:r>
        <w:rPr>
          <w:noProof/>
        </w:rPr>
        <w:t>203</w:t>
      </w:r>
      <w:r>
        <w:rPr>
          <w:noProof/>
        </w:rPr>
        <w:fldChar w:fldCharType="end"/>
      </w:r>
    </w:p>
    <w:p w14:paraId="0F028686" w14:textId="3DFB5C8D" w:rsidR="00C40730" w:rsidRDefault="00C40730">
      <w:pPr>
        <w:pStyle w:val="TOC3"/>
        <w:rPr>
          <w:rFonts w:asciiTheme="minorHAnsi" w:eastAsiaTheme="minorEastAsia" w:hAnsiTheme="minorHAnsi" w:cstheme="minorBidi"/>
          <w:noProof/>
          <w:sz w:val="22"/>
          <w:szCs w:val="22"/>
          <w:lang w:val="en-IN" w:eastAsia="ko-KR"/>
        </w:rPr>
      </w:pPr>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_Toc214977170 \h </w:instrText>
      </w:r>
      <w:r>
        <w:rPr>
          <w:noProof/>
        </w:rPr>
      </w:r>
      <w:r>
        <w:rPr>
          <w:noProof/>
        </w:rPr>
        <w:fldChar w:fldCharType="separate"/>
      </w:r>
      <w:r>
        <w:rPr>
          <w:noProof/>
        </w:rPr>
        <w:t>203</w:t>
      </w:r>
      <w:r>
        <w:rPr>
          <w:noProof/>
        </w:rPr>
        <w:fldChar w:fldCharType="end"/>
      </w:r>
    </w:p>
    <w:p w14:paraId="6EEF7541" w14:textId="69D13BAF" w:rsidR="00C40730" w:rsidRDefault="00C40730">
      <w:pPr>
        <w:pStyle w:val="TOC4"/>
        <w:rPr>
          <w:rFonts w:asciiTheme="minorHAnsi" w:eastAsiaTheme="minorEastAsia" w:hAnsiTheme="minorHAnsi" w:cstheme="minorBidi"/>
          <w:noProof/>
          <w:sz w:val="22"/>
          <w:szCs w:val="22"/>
          <w:lang w:val="en-IN" w:eastAsia="ko-KR"/>
        </w:rPr>
      </w:pPr>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_Toc214977171 \h </w:instrText>
      </w:r>
      <w:r>
        <w:rPr>
          <w:noProof/>
        </w:rPr>
      </w:r>
      <w:r>
        <w:rPr>
          <w:noProof/>
        </w:rPr>
        <w:fldChar w:fldCharType="separate"/>
      </w:r>
      <w:r>
        <w:rPr>
          <w:noProof/>
        </w:rPr>
        <w:t>203</w:t>
      </w:r>
      <w:r>
        <w:rPr>
          <w:noProof/>
        </w:rPr>
        <w:fldChar w:fldCharType="end"/>
      </w:r>
    </w:p>
    <w:p w14:paraId="73722FC1" w14:textId="3C354EC2" w:rsidR="00C40730" w:rsidRDefault="00C40730">
      <w:pPr>
        <w:pStyle w:val="TOC4"/>
        <w:rPr>
          <w:rFonts w:asciiTheme="minorHAnsi" w:eastAsiaTheme="minorEastAsia" w:hAnsiTheme="minorHAnsi" w:cstheme="minorBidi"/>
          <w:noProof/>
          <w:sz w:val="22"/>
          <w:szCs w:val="22"/>
          <w:lang w:val="en-IN" w:eastAsia="ko-KR"/>
        </w:rPr>
      </w:pPr>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_Toc214977172 \h </w:instrText>
      </w:r>
      <w:r>
        <w:rPr>
          <w:noProof/>
        </w:rPr>
      </w:r>
      <w:r>
        <w:rPr>
          <w:noProof/>
        </w:rPr>
        <w:fldChar w:fldCharType="separate"/>
      </w:r>
      <w:r>
        <w:rPr>
          <w:noProof/>
        </w:rPr>
        <w:t>203</w:t>
      </w:r>
      <w:r>
        <w:rPr>
          <w:noProof/>
        </w:rPr>
        <w:fldChar w:fldCharType="end"/>
      </w:r>
    </w:p>
    <w:p w14:paraId="7E9EE3BD" w14:textId="402CB3A0" w:rsidR="00C40730" w:rsidRDefault="00C40730">
      <w:pPr>
        <w:pStyle w:val="TOC4"/>
        <w:rPr>
          <w:rFonts w:asciiTheme="minorHAnsi" w:eastAsiaTheme="minorEastAsia" w:hAnsiTheme="minorHAnsi" w:cstheme="minorBidi"/>
          <w:noProof/>
          <w:sz w:val="22"/>
          <w:szCs w:val="22"/>
          <w:lang w:val="en-IN" w:eastAsia="ko-KR"/>
        </w:rPr>
      </w:pPr>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_Toc214977173 \h </w:instrText>
      </w:r>
      <w:r>
        <w:rPr>
          <w:noProof/>
        </w:rPr>
      </w:r>
      <w:r>
        <w:rPr>
          <w:noProof/>
        </w:rPr>
        <w:fldChar w:fldCharType="separate"/>
      </w:r>
      <w:r>
        <w:rPr>
          <w:noProof/>
        </w:rPr>
        <w:t>203</w:t>
      </w:r>
      <w:r>
        <w:rPr>
          <w:noProof/>
        </w:rPr>
        <w:fldChar w:fldCharType="end"/>
      </w:r>
    </w:p>
    <w:p w14:paraId="3093C7C4" w14:textId="742BE78C" w:rsidR="00C40730" w:rsidRDefault="00C40730">
      <w:pPr>
        <w:pStyle w:val="TOC3"/>
        <w:rPr>
          <w:rFonts w:asciiTheme="minorHAnsi" w:eastAsiaTheme="minorEastAsia" w:hAnsiTheme="minorHAnsi" w:cstheme="minorBidi"/>
          <w:noProof/>
          <w:sz w:val="22"/>
          <w:szCs w:val="22"/>
          <w:lang w:val="en-IN" w:eastAsia="ko-KR"/>
        </w:rPr>
      </w:pPr>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_Toc214977174 \h </w:instrText>
      </w:r>
      <w:r>
        <w:rPr>
          <w:noProof/>
        </w:rPr>
      </w:r>
      <w:r>
        <w:rPr>
          <w:noProof/>
        </w:rPr>
        <w:fldChar w:fldCharType="separate"/>
      </w:r>
      <w:r>
        <w:rPr>
          <w:noProof/>
        </w:rPr>
        <w:t>203</w:t>
      </w:r>
      <w:r>
        <w:rPr>
          <w:noProof/>
        </w:rPr>
        <w:fldChar w:fldCharType="end"/>
      </w:r>
    </w:p>
    <w:p w14:paraId="306378A8" w14:textId="228594EC" w:rsidR="00C40730" w:rsidRDefault="00C40730">
      <w:pPr>
        <w:pStyle w:val="TOC2"/>
        <w:rPr>
          <w:rFonts w:asciiTheme="minorHAnsi" w:eastAsiaTheme="minorEastAsia" w:hAnsiTheme="minorHAnsi" w:cstheme="minorBidi"/>
          <w:noProof/>
          <w:sz w:val="22"/>
          <w:szCs w:val="22"/>
          <w:lang w:val="en-IN" w:eastAsia="ko-KR"/>
        </w:rPr>
      </w:pPr>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_Toc214977175 \h </w:instrText>
      </w:r>
      <w:r>
        <w:rPr>
          <w:noProof/>
        </w:rPr>
      </w:r>
      <w:r>
        <w:rPr>
          <w:noProof/>
        </w:rPr>
        <w:fldChar w:fldCharType="separate"/>
      </w:r>
      <w:r>
        <w:rPr>
          <w:noProof/>
        </w:rPr>
        <w:t>203</w:t>
      </w:r>
      <w:r>
        <w:rPr>
          <w:noProof/>
        </w:rPr>
        <w:fldChar w:fldCharType="end"/>
      </w:r>
    </w:p>
    <w:p w14:paraId="73187F53" w14:textId="45CE754D" w:rsidR="00C40730" w:rsidRDefault="00C40730">
      <w:pPr>
        <w:pStyle w:val="TOC3"/>
        <w:rPr>
          <w:rFonts w:asciiTheme="minorHAnsi" w:eastAsiaTheme="minorEastAsia" w:hAnsiTheme="minorHAnsi" w:cstheme="minorBidi"/>
          <w:noProof/>
          <w:sz w:val="22"/>
          <w:szCs w:val="22"/>
          <w:lang w:val="en-IN" w:eastAsia="ko-KR"/>
        </w:rPr>
      </w:pPr>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_Toc214977176 \h </w:instrText>
      </w:r>
      <w:r>
        <w:rPr>
          <w:noProof/>
        </w:rPr>
      </w:r>
      <w:r>
        <w:rPr>
          <w:noProof/>
        </w:rPr>
        <w:fldChar w:fldCharType="separate"/>
      </w:r>
      <w:r>
        <w:rPr>
          <w:noProof/>
        </w:rPr>
        <w:t>203</w:t>
      </w:r>
      <w:r>
        <w:rPr>
          <w:noProof/>
        </w:rPr>
        <w:fldChar w:fldCharType="end"/>
      </w:r>
    </w:p>
    <w:p w14:paraId="0DD97922" w14:textId="0006FD2E" w:rsidR="00C40730" w:rsidRDefault="00C40730">
      <w:pPr>
        <w:pStyle w:val="TOC3"/>
        <w:rPr>
          <w:rFonts w:asciiTheme="minorHAnsi" w:eastAsiaTheme="minorEastAsia" w:hAnsiTheme="minorHAnsi" w:cstheme="minorBidi"/>
          <w:noProof/>
          <w:sz w:val="22"/>
          <w:szCs w:val="22"/>
          <w:lang w:val="en-IN" w:eastAsia="ko-KR"/>
        </w:rPr>
      </w:pPr>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_Toc214977177 \h </w:instrText>
      </w:r>
      <w:r>
        <w:rPr>
          <w:noProof/>
        </w:rPr>
      </w:r>
      <w:r>
        <w:rPr>
          <w:noProof/>
        </w:rPr>
        <w:fldChar w:fldCharType="separate"/>
      </w:r>
      <w:r>
        <w:rPr>
          <w:noProof/>
        </w:rPr>
        <w:t>204</w:t>
      </w:r>
      <w:r>
        <w:rPr>
          <w:noProof/>
        </w:rPr>
        <w:fldChar w:fldCharType="end"/>
      </w:r>
    </w:p>
    <w:p w14:paraId="6B08C911" w14:textId="045FB113" w:rsidR="00C40730" w:rsidRDefault="00C40730">
      <w:pPr>
        <w:pStyle w:val="TOC3"/>
        <w:rPr>
          <w:rFonts w:asciiTheme="minorHAnsi" w:eastAsiaTheme="minorEastAsia" w:hAnsiTheme="minorHAnsi" w:cstheme="minorBidi"/>
          <w:noProof/>
          <w:sz w:val="22"/>
          <w:szCs w:val="22"/>
          <w:lang w:val="en-IN" w:eastAsia="ko-KR"/>
        </w:rPr>
      </w:pPr>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_Toc214977178 \h </w:instrText>
      </w:r>
      <w:r>
        <w:rPr>
          <w:noProof/>
        </w:rPr>
      </w:r>
      <w:r>
        <w:rPr>
          <w:noProof/>
        </w:rPr>
        <w:fldChar w:fldCharType="separate"/>
      </w:r>
      <w:r>
        <w:rPr>
          <w:noProof/>
        </w:rPr>
        <w:t>204</w:t>
      </w:r>
      <w:r>
        <w:rPr>
          <w:noProof/>
        </w:rPr>
        <w:fldChar w:fldCharType="end"/>
      </w:r>
    </w:p>
    <w:p w14:paraId="4B168876" w14:textId="0DA00216" w:rsidR="00C40730" w:rsidRDefault="00C40730">
      <w:pPr>
        <w:pStyle w:val="TOC3"/>
        <w:rPr>
          <w:rFonts w:asciiTheme="minorHAnsi" w:eastAsiaTheme="minorEastAsia" w:hAnsiTheme="minorHAnsi" w:cstheme="minorBidi"/>
          <w:noProof/>
          <w:sz w:val="22"/>
          <w:szCs w:val="22"/>
          <w:lang w:val="en-IN" w:eastAsia="ko-KR"/>
        </w:rPr>
      </w:pPr>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_Toc214977179 \h </w:instrText>
      </w:r>
      <w:r>
        <w:rPr>
          <w:noProof/>
        </w:rPr>
      </w:r>
      <w:r>
        <w:rPr>
          <w:noProof/>
        </w:rPr>
        <w:fldChar w:fldCharType="separate"/>
      </w:r>
      <w:r>
        <w:rPr>
          <w:noProof/>
        </w:rPr>
        <w:t>204</w:t>
      </w:r>
      <w:r>
        <w:rPr>
          <w:noProof/>
        </w:rPr>
        <w:fldChar w:fldCharType="end"/>
      </w:r>
    </w:p>
    <w:p w14:paraId="3A7DF74D" w14:textId="25B77E48" w:rsidR="00C40730" w:rsidRDefault="00C40730">
      <w:pPr>
        <w:pStyle w:val="TOC4"/>
        <w:rPr>
          <w:rFonts w:asciiTheme="minorHAnsi" w:eastAsiaTheme="minorEastAsia" w:hAnsiTheme="minorHAnsi" w:cstheme="minorBidi"/>
          <w:noProof/>
          <w:sz w:val="22"/>
          <w:szCs w:val="22"/>
          <w:lang w:val="en-IN" w:eastAsia="ko-KR"/>
        </w:rPr>
      </w:pPr>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_Toc214977180 \h </w:instrText>
      </w:r>
      <w:r>
        <w:rPr>
          <w:noProof/>
        </w:rPr>
      </w:r>
      <w:r>
        <w:rPr>
          <w:noProof/>
        </w:rPr>
        <w:fldChar w:fldCharType="separate"/>
      </w:r>
      <w:r>
        <w:rPr>
          <w:noProof/>
        </w:rPr>
        <w:t>204</w:t>
      </w:r>
      <w:r>
        <w:rPr>
          <w:noProof/>
        </w:rPr>
        <w:fldChar w:fldCharType="end"/>
      </w:r>
    </w:p>
    <w:p w14:paraId="0D85160C" w14:textId="7E9A8EF7" w:rsidR="00C40730" w:rsidRDefault="00C40730">
      <w:pPr>
        <w:pStyle w:val="TOC4"/>
        <w:rPr>
          <w:rFonts w:asciiTheme="minorHAnsi" w:eastAsiaTheme="minorEastAsia" w:hAnsiTheme="minorHAnsi" w:cstheme="minorBidi"/>
          <w:noProof/>
          <w:sz w:val="22"/>
          <w:szCs w:val="22"/>
          <w:lang w:val="en-IN" w:eastAsia="ko-KR"/>
        </w:rPr>
      </w:pPr>
      <w:r>
        <w:rPr>
          <w:noProof/>
        </w:rPr>
        <w:t>8.9.4.2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ACRUpdate</w:t>
      </w:r>
      <w:r>
        <w:rPr>
          <w:noProof/>
        </w:rPr>
        <w:tab/>
      </w:r>
      <w:r>
        <w:rPr>
          <w:noProof/>
        </w:rPr>
        <w:fldChar w:fldCharType="begin"/>
      </w:r>
      <w:r>
        <w:rPr>
          <w:noProof/>
        </w:rPr>
        <w:instrText xml:space="preserve"> PAGEREF _Toc214977181 \h </w:instrText>
      </w:r>
      <w:r>
        <w:rPr>
          <w:noProof/>
        </w:rPr>
      </w:r>
      <w:r>
        <w:rPr>
          <w:noProof/>
        </w:rPr>
        <w:fldChar w:fldCharType="separate"/>
      </w:r>
      <w:r>
        <w:rPr>
          <w:noProof/>
        </w:rPr>
        <w:t>205</w:t>
      </w:r>
      <w:r>
        <w:rPr>
          <w:noProof/>
        </w:rPr>
        <w:fldChar w:fldCharType="end"/>
      </w:r>
    </w:p>
    <w:p w14:paraId="45AB925E" w14:textId="227194CF" w:rsidR="00C40730" w:rsidRDefault="00C40730">
      <w:pPr>
        <w:pStyle w:val="TOC5"/>
        <w:rPr>
          <w:rFonts w:asciiTheme="minorHAnsi" w:eastAsiaTheme="minorEastAsia" w:hAnsiTheme="minorHAnsi" w:cstheme="minorBidi"/>
          <w:noProof/>
          <w:sz w:val="22"/>
          <w:szCs w:val="22"/>
          <w:lang w:val="en-IN" w:eastAsia="ko-KR"/>
        </w:rPr>
      </w:pPr>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_Toc214977182 \h </w:instrText>
      </w:r>
      <w:r>
        <w:rPr>
          <w:noProof/>
        </w:rPr>
      </w:r>
      <w:r>
        <w:rPr>
          <w:noProof/>
        </w:rPr>
        <w:fldChar w:fldCharType="separate"/>
      </w:r>
      <w:r>
        <w:rPr>
          <w:noProof/>
        </w:rPr>
        <w:t>205</w:t>
      </w:r>
      <w:r>
        <w:rPr>
          <w:noProof/>
        </w:rPr>
        <w:fldChar w:fldCharType="end"/>
      </w:r>
    </w:p>
    <w:p w14:paraId="621AE8FA" w14:textId="586F86DE" w:rsidR="00C40730" w:rsidRDefault="00C40730">
      <w:pPr>
        <w:pStyle w:val="TOC5"/>
        <w:rPr>
          <w:rFonts w:asciiTheme="minorHAnsi" w:eastAsiaTheme="minorEastAsia" w:hAnsiTheme="minorHAnsi" w:cstheme="minorBidi"/>
          <w:noProof/>
          <w:sz w:val="22"/>
          <w:szCs w:val="22"/>
          <w:lang w:val="en-IN" w:eastAsia="ko-KR"/>
        </w:rPr>
      </w:pPr>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_Toc214977183 \h </w:instrText>
      </w:r>
      <w:r>
        <w:rPr>
          <w:noProof/>
        </w:rPr>
      </w:r>
      <w:r>
        <w:rPr>
          <w:noProof/>
        </w:rPr>
        <w:fldChar w:fldCharType="separate"/>
      </w:r>
      <w:r>
        <w:rPr>
          <w:noProof/>
        </w:rPr>
        <w:t>205</w:t>
      </w:r>
      <w:r>
        <w:rPr>
          <w:noProof/>
        </w:rPr>
        <w:fldChar w:fldCharType="end"/>
      </w:r>
    </w:p>
    <w:p w14:paraId="3D68ADF0" w14:textId="22CEAFA2" w:rsidR="00C40730" w:rsidRDefault="00C40730">
      <w:pPr>
        <w:pStyle w:val="TOC3"/>
        <w:rPr>
          <w:rFonts w:asciiTheme="minorHAnsi" w:eastAsiaTheme="minorEastAsia" w:hAnsiTheme="minorHAnsi" w:cstheme="minorBidi"/>
          <w:noProof/>
          <w:sz w:val="22"/>
          <w:szCs w:val="22"/>
          <w:lang w:val="en-IN" w:eastAsia="ko-KR"/>
        </w:rPr>
      </w:pPr>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_Toc214977184 \h </w:instrText>
      </w:r>
      <w:r>
        <w:rPr>
          <w:noProof/>
        </w:rPr>
      </w:r>
      <w:r>
        <w:rPr>
          <w:noProof/>
        </w:rPr>
        <w:fldChar w:fldCharType="separate"/>
      </w:r>
      <w:r>
        <w:rPr>
          <w:noProof/>
        </w:rPr>
        <w:t>205</w:t>
      </w:r>
      <w:r>
        <w:rPr>
          <w:noProof/>
        </w:rPr>
        <w:fldChar w:fldCharType="end"/>
      </w:r>
    </w:p>
    <w:p w14:paraId="73E5B856" w14:textId="171EE4FE" w:rsidR="00C40730" w:rsidRDefault="00C40730">
      <w:pPr>
        <w:pStyle w:val="TOC3"/>
        <w:rPr>
          <w:rFonts w:asciiTheme="minorHAnsi" w:eastAsiaTheme="minorEastAsia" w:hAnsiTheme="minorHAnsi" w:cstheme="minorBidi"/>
          <w:noProof/>
          <w:sz w:val="22"/>
          <w:szCs w:val="22"/>
          <w:lang w:val="en-IN" w:eastAsia="ko-KR"/>
        </w:rPr>
      </w:pPr>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_Toc214977185 \h </w:instrText>
      </w:r>
      <w:r>
        <w:rPr>
          <w:noProof/>
        </w:rPr>
      </w:r>
      <w:r>
        <w:rPr>
          <w:noProof/>
        </w:rPr>
        <w:fldChar w:fldCharType="separate"/>
      </w:r>
      <w:r>
        <w:rPr>
          <w:noProof/>
        </w:rPr>
        <w:t>206</w:t>
      </w:r>
      <w:r>
        <w:rPr>
          <w:noProof/>
        </w:rPr>
        <w:fldChar w:fldCharType="end"/>
      </w:r>
    </w:p>
    <w:p w14:paraId="4EDDA783" w14:textId="53972820" w:rsidR="00C40730" w:rsidRDefault="00C40730">
      <w:pPr>
        <w:pStyle w:val="TOC4"/>
        <w:rPr>
          <w:rFonts w:asciiTheme="minorHAnsi" w:eastAsiaTheme="minorEastAsia" w:hAnsiTheme="minorHAnsi" w:cstheme="minorBidi"/>
          <w:noProof/>
          <w:sz w:val="22"/>
          <w:szCs w:val="22"/>
          <w:lang w:val="en-IN" w:eastAsia="ko-KR"/>
        </w:rPr>
      </w:pPr>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_Toc214977186 \h </w:instrText>
      </w:r>
      <w:r>
        <w:rPr>
          <w:noProof/>
        </w:rPr>
      </w:r>
      <w:r>
        <w:rPr>
          <w:noProof/>
        </w:rPr>
        <w:fldChar w:fldCharType="separate"/>
      </w:r>
      <w:r>
        <w:rPr>
          <w:noProof/>
        </w:rPr>
        <w:t>206</w:t>
      </w:r>
      <w:r>
        <w:rPr>
          <w:noProof/>
        </w:rPr>
        <w:fldChar w:fldCharType="end"/>
      </w:r>
    </w:p>
    <w:p w14:paraId="28703890" w14:textId="153988C7"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_Toc214977187 \h </w:instrText>
      </w:r>
      <w:r>
        <w:rPr>
          <w:noProof/>
        </w:rPr>
      </w:r>
      <w:r>
        <w:rPr>
          <w:noProof/>
        </w:rPr>
        <w:fldChar w:fldCharType="separate"/>
      </w:r>
      <w:r>
        <w:rPr>
          <w:noProof/>
        </w:rPr>
        <w:t>206</w:t>
      </w:r>
      <w:r>
        <w:rPr>
          <w:noProof/>
        </w:rPr>
        <w:fldChar w:fldCharType="end"/>
      </w:r>
    </w:p>
    <w:p w14:paraId="7436BC55" w14:textId="3C2D60C4" w:rsidR="00C40730" w:rsidRDefault="00C40730">
      <w:pPr>
        <w:pStyle w:val="TOC5"/>
        <w:rPr>
          <w:rFonts w:asciiTheme="minorHAnsi" w:eastAsiaTheme="minorEastAsia" w:hAnsiTheme="minorHAnsi" w:cstheme="minorBidi"/>
          <w:noProof/>
          <w:sz w:val="22"/>
          <w:szCs w:val="22"/>
          <w:lang w:val="en-IN" w:eastAsia="ko-KR"/>
        </w:rPr>
      </w:pPr>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_Toc214977188 \h </w:instrText>
      </w:r>
      <w:r>
        <w:rPr>
          <w:noProof/>
        </w:rPr>
      </w:r>
      <w:r>
        <w:rPr>
          <w:noProof/>
        </w:rPr>
        <w:fldChar w:fldCharType="separate"/>
      </w:r>
      <w:r>
        <w:rPr>
          <w:noProof/>
        </w:rPr>
        <w:t>206</w:t>
      </w:r>
      <w:r>
        <w:rPr>
          <w:noProof/>
        </w:rPr>
        <w:fldChar w:fldCharType="end"/>
      </w:r>
    </w:p>
    <w:p w14:paraId="72E408C7" w14:textId="7D9D808E" w:rsidR="00C40730" w:rsidRDefault="00C40730">
      <w:pPr>
        <w:pStyle w:val="TOC5"/>
        <w:rPr>
          <w:rFonts w:asciiTheme="minorHAnsi" w:eastAsiaTheme="minorEastAsia" w:hAnsiTheme="minorHAnsi" w:cstheme="minorBidi"/>
          <w:noProof/>
          <w:sz w:val="22"/>
          <w:szCs w:val="22"/>
          <w:lang w:val="en-IN" w:eastAsia="ko-KR"/>
        </w:rPr>
      </w:pPr>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_Toc214977189 \h </w:instrText>
      </w:r>
      <w:r>
        <w:rPr>
          <w:noProof/>
        </w:rPr>
      </w:r>
      <w:r>
        <w:rPr>
          <w:noProof/>
        </w:rPr>
        <w:fldChar w:fldCharType="separate"/>
      </w:r>
      <w:r>
        <w:rPr>
          <w:noProof/>
        </w:rPr>
        <w:t>207</w:t>
      </w:r>
      <w:r>
        <w:rPr>
          <w:noProof/>
        </w:rPr>
        <w:fldChar w:fldCharType="end"/>
      </w:r>
    </w:p>
    <w:p w14:paraId="3131BCE5" w14:textId="570B2688" w:rsidR="00C40730" w:rsidRDefault="00C40730">
      <w:pPr>
        <w:pStyle w:val="TOC5"/>
        <w:rPr>
          <w:rFonts w:asciiTheme="minorHAnsi" w:eastAsiaTheme="minorEastAsia" w:hAnsiTheme="minorHAnsi" w:cstheme="minorBidi"/>
          <w:noProof/>
          <w:sz w:val="22"/>
          <w:szCs w:val="22"/>
          <w:lang w:val="en-IN" w:eastAsia="ko-KR"/>
        </w:rPr>
      </w:pPr>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_Toc214977190 \h </w:instrText>
      </w:r>
      <w:r>
        <w:rPr>
          <w:noProof/>
        </w:rPr>
      </w:r>
      <w:r>
        <w:rPr>
          <w:noProof/>
        </w:rPr>
        <w:fldChar w:fldCharType="separate"/>
      </w:r>
      <w:r>
        <w:rPr>
          <w:noProof/>
        </w:rPr>
        <w:t>207</w:t>
      </w:r>
      <w:r>
        <w:rPr>
          <w:noProof/>
        </w:rPr>
        <w:fldChar w:fldCharType="end"/>
      </w:r>
    </w:p>
    <w:p w14:paraId="5C2867BE" w14:textId="35AEB409" w:rsidR="00C40730" w:rsidRDefault="00C40730">
      <w:pPr>
        <w:pStyle w:val="TOC5"/>
        <w:rPr>
          <w:rFonts w:asciiTheme="minorHAnsi" w:eastAsiaTheme="minorEastAsia" w:hAnsiTheme="minorHAnsi" w:cstheme="minorBidi"/>
          <w:noProof/>
          <w:sz w:val="22"/>
          <w:szCs w:val="22"/>
          <w:lang w:val="en-IN" w:eastAsia="ko-KR"/>
        </w:rPr>
      </w:pPr>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_Toc214977191 \h </w:instrText>
      </w:r>
      <w:r>
        <w:rPr>
          <w:noProof/>
        </w:rPr>
      </w:r>
      <w:r>
        <w:rPr>
          <w:noProof/>
        </w:rPr>
        <w:fldChar w:fldCharType="separate"/>
      </w:r>
      <w:r>
        <w:rPr>
          <w:noProof/>
        </w:rPr>
        <w:t>208</w:t>
      </w:r>
      <w:r>
        <w:rPr>
          <w:noProof/>
        </w:rPr>
        <w:fldChar w:fldCharType="end"/>
      </w:r>
    </w:p>
    <w:p w14:paraId="1520D9F7" w14:textId="24E8193F" w:rsidR="00C40730" w:rsidRDefault="00C40730">
      <w:pPr>
        <w:pStyle w:val="TOC5"/>
        <w:rPr>
          <w:rFonts w:asciiTheme="minorHAnsi" w:eastAsiaTheme="minorEastAsia" w:hAnsiTheme="minorHAnsi" w:cstheme="minorBidi"/>
          <w:noProof/>
          <w:sz w:val="22"/>
          <w:szCs w:val="22"/>
          <w:lang w:val="en-IN" w:eastAsia="ko-KR"/>
        </w:rPr>
      </w:pPr>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_Toc214977192 \h </w:instrText>
      </w:r>
      <w:r>
        <w:rPr>
          <w:noProof/>
        </w:rPr>
      </w:r>
      <w:r>
        <w:rPr>
          <w:noProof/>
        </w:rPr>
        <w:fldChar w:fldCharType="separate"/>
      </w:r>
      <w:r>
        <w:rPr>
          <w:noProof/>
        </w:rPr>
        <w:t>208</w:t>
      </w:r>
      <w:r>
        <w:rPr>
          <w:noProof/>
        </w:rPr>
        <w:fldChar w:fldCharType="end"/>
      </w:r>
    </w:p>
    <w:p w14:paraId="28568876" w14:textId="496AAFBC"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_Toc214977193 \h </w:instrText>
      </w:r>
      <w:r>
        <w:rPr>
          <w:noProof/>
        </w:rPr>
      </w:r>
      <w:r>
        <w:rPr>
          <w:noProof/>
        </w:rPr>
        <w:fldChar w:fldCharType="separate"/>
      </w:r>
      <w:r>
        <w:rPr>
          <w:noProof/>
        </w:rPr>
        <w:t>208</w:t>
      </w:r>
      <w:r>
        <w:rPr>
          <w:noProof/>
        </w:rPr>
        <w:fldChar w:fldCharType="end"/>
      </w:r>
    </w:p>
    <w:p w14:paraId="1ABDE565" w14:textId="38B4D966" w:rsidR="00C40730" w:rsidRDefault="00C40730">
      <w:pPr>
        <w:pStyle w:val="TOC5"/>
        <w:rPr>
          <w:rFonts w:asciiTheme="minorHAnsi" w:eastAsiaTheme="minorEastAsia" w:hAnsiTheme="minorHAnsi" w:cstheme="minorBidi"/>
          <w:noProof/>
          <w:sz w:val="22"/>
          <w:szCs w:val="22"/>
          <w:lang w:val="en-IN" w:eastAsia="ko-KR"/>
        </w:rPr>
      </w:pPr>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_Toc214977194 \h </w:instrText>
      </w:r>
      <w:r>
        <w:rPr>
          <w:noProof/>
        </w:rPr>
      </w:r>
      <w:r>
        <w:rPr>
          <w:noProof/>
        </w:rPr>
        <w:fldChar w:fldCharType="separate"/>
      </w:r>
      <w:r>
        <w:rPr>
          <w:noProof/>
        </w:rPr>
        <w:t>208</w:t>
      </w:r>
      <w:r>
        <w:rPr>
          <w:noProof/>
        </w:rPr>
        <w:fldChar w:fldCharType="end"/>
      </w:r>
    </w:p>
    <w:p w14:paraId="021614F5" w14:textId="65E508DB" w:rsidR="00C40730" w:rsidRDefault="00C40730">
      <w:pPr>
        <w:pStyle w:val="TOC5"/>
        <w:rPr>
          <w:rFonts w:asciiTheme="minorHAnsi" w:eastAsiaTheme="minorEastAsia" w:hAnsiTheme="minorHAnsi" w:cstheme="minorBidi"/>
          <w:noProof/>
          <w:sz w:val="22"/>
          <w:szCs w:val="22"/>
          <w:lang w:val="en-IN" w:eastAsia="ko-KR"/>
        </w:rPr>
      </w:pPr>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_Toc214977195 \h </w:instrText>
      </w:r>
      <w:r>
        <w:rPr>
          <w:noProof/>
        </w:rPr>
      </w:r>
      <w:r>
        <w:rPr>
          <w:noProof/>
        </w:rPr>
        <w:fldChar w:fldCharType="separate"/>
      </w:r>
      <w:r>
        <w:rPr>
          <w:noProof/>
        </w:rPr>
        <w:t>208</w:t>
      </w:r>
      <w:r>
        <w:rPr>
          <w:noProof/>
        </w:rPr>
        <w:fldChar w:fldCharType="end"/>
      </w:r>
    </w:p>
    <w:p w14:paraId="242EB680" w14:textId="5888F1DB" w:rsidR="00C40730" w:rsidRDefault="00C40730">
      <w:pPr>
        <w:pStyle w:val="TOC5"/>
        <w:rPr>
          <w:rFonts w:asciiTheme="minorHAnsi" w:eastAsiaTheme="minorEastAsia" w:hAnsiTheme="minorHAnsi" w:cstheme="minorBidi"/>
          <w:noProof/>
          <w:sz w:val="22"/>
          <w:szCs w:val="22"/>
          <w:lang w:val="en-IN" w:eastAsia="ko-KR"/>
        </w:rPr>
      </w:pPr>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_Toc214977196 \h </w:instrText>
      </w:r>
      <w:r>
        <w:rPr>
          <w:noProof/>
        </w:rPr>
      </w:r>
      <w:r>
        <w:rPr>
          <w:noProof/>
        </w:rPr>
        <w:fldChar w:fldCharType="separate"/>
      </w:r>
      <w:r>
        <w:rPr>
          <w:noProof/>
        </w:rPr>
        <w:t>208</w:t>
      </w:r>
      <w:r>
        <w:rPr>
          <w:noProof/>
        </w:rPr>
        <w:fldChar w:fldCharType="end"/>
      </w:r>
    </w:p>
    <w:p w14:paraId="2F1C0885" w14:textId="233C095E" w:rsidR="00C40730" w:rsidRDefault="00C40730">
      <w:pPr>
        <w:pStyle w:val="TOC5"/>
        <w:rPr>
          <w:rFonts w:asciiTheme="minorHAnsi" w:eastAsiaTheme="minorEastAsia" w:hAnsiTheme="minorHAnsi" w:cstheme="minorBidi"/>
          <w:noProof/>
          <w:sz w:val="22"/>
          <w:szCs w:val="22"/>
          <w:lang w:val="en-IN" w:eastAsia="ko-KR"/>
        </w:rPr>
      </w:pPr>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_Toc214977197 \h </w:instrText>
      </w:r>
      <w:r>
        <w:rPr>
          <w:noProof/>
        </w:rPr>
      </w:r>
      <w:r>
        <w:rPr>
          <w:noProof/>
        </w:rPr>
        <w:fldChar w:fldCharType="separate"/>
      </w:r>
      <w:r>
        <w:rPr>
          <w:noProof/>
        </w:rPr>
        <w:t>208</w:t>
      </w:r>
      <w:r>
        <w:rPr>
          <w:noProof/>
        </w:rPr>
        <w:fldChar w:fldCharType="end"/>
      </w:r>
    </w:p>
    <w:p w14:paraId="617FB3C0" w14:textId="5B3C537E" w:rsidR="00C40730" w:rsidRDefault="00C40730">
      <w:pPr>
        <w:pStyle w:val="TOC5"/>
        <w:rPr>
          <w:rFonts w:asciiTheme="minorHAnsi" w:eastAsiaTheme="minorEastAsia" w:hAnsiTheme="minorHAnsi" w:cstheme="minorBidi"/>
          <w:noProof/>
          <w:sz w:val="22"/>
          <w:szCs w:val="22"/>
          <w:lang w:val="en-IN" w:eastAsia="ko-KR"/>
        </w:rPr>
      </w:pPr>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_Toc214977198 \h </w:instrText>
      </w:r>
      <w:r>
        <w:rPr>
          <w:noProof/>
        </w:rPr>
      </w:r>
      <w:r>
        <w:rPr>
          <w:noProof/>
        </w:rPr>
        <w:fldChar w:fldCharType="separate"/>
      </w:r>
      <w:r>
        <w:rPr>
          <w:noProof/>
        </w:rPr>
        <w:t>209</w:t>
      </w:r>
      <w:r>
        <w:rPr>
          <w:noProof/>
        </w:rPr>
        <w:fldChar w:fldCharType="end"/>
      </w:r>
    </w:p>
    <w:p w14:paraId="7B1FB9FE" w14:textId="0BD18D06"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_Toc214977199 \h </w:instrText>
      </w:r>
      <w:r>
        <w:rPr>
          <w:noProof/>
        </w:rPr>
      </w:r>
      <w:r>
        <w:rPr>
          <w:noProof/>
        </w:rPr>
        <w:fldChar w:fldCharType="separate"/>
      </w:r>
      <w:r>
        <w:rPr>
          <w:noProof/>
        </w:rPr>
        <w:t>209</w:t>
      </w:r>
      <w:r>
        <w:rPr>
          <w:noProof/>
        </w:rPr>
        <w:fldChar w:fldCharType="end"/>
      </w:r>
    </w:p>
    <w:p w14:paraId="0B2F3F09" w14:textId="0AECAF1E" w:rsidR="00C40730" w:rsidRDefault="00C40730">
      <w:pPr>
        <w:pStyle w:val="TOC4"/>
        <w:rPr>
          <w:rFonts w:asciiTheme="minorHAnsi" w:eastAsiaTheme="minorEastAsia" w:hAnsiTheme="minorHAnsi" w:cstheme="minorBidi"/>
          <w:noProof/>
          <w:sz w:val="22"/>
          <w:szCs w:val="22"/>
          <w:lang w:val="en-IN" w:eastAsia="ko-KR"/>
        </w:rPr>
      </w:pPr>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_Toc214977200 \h </w:instrText>
      </w:r>
      <w:r>
        <w:rPr>
          <w:noProof/>
        </w:rPr>
      </w:r>
      <w:r>
        <w:rPr>
          <w:noProof/>
        </w:rPr>
        <w:fldChar w:fldCharType="separate"/>
      </w:r>
      <w:r>
        <w:rPr>
          <w:noProof/>
        </w:rPr>
        <w:t>209</w:t>
      </w:r>
      <w:r>
        <w:rPr>
          <w:noProof/>
        </w:rPr>
        <w:fldChar w:fldCharType="end"/>
      </w:r>
    </w:p>
    <w:p w14:paraId="2E91F631" w14:textId="2228840F" w:rsidR="00C40730" w:rsidRDefault="00C40730">
      <w:pPr>
        <w:pStyle w:val="TOC5"/>
        <w:rPr>
          <w:rFonts w:asciiTheme="minorHAnsi" w:eastAsiaTheme="minorEastAsia" w:hAnsiTheme="minorHAnsi" w:cstheme="minorBidi"/>
          <w:noProof/>
          <w:sz w:val="22"/>
          <w:szCs w:val="22"/>
          <w:lang w:val="en-IN" w:eastAsia="ko-KR"/>
        </w:rPr>
      </w:pPr>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_Toc214977201 \h </w:instrText>
      </w:r>
      <w:r>
        <w:rPr>
          <w:noProof/>
        </w:rPr>
      </w:r>
      <w:r>
        <w:rPr>
          <w:noProof/>
        </w:rPr>
        <w:fldChar w:fldCharType="separate"/>
      </w:r>
      <w:r>
        <w:rPr>
          <w:noProof/>
        </w:rPr>
        <w:t>209</w:t>
      </w:r>
      <w:r>
        <w:rPr>
          <w:noProof/>
        </w:rPr>
        <w:fldChar w:fldCharType="end"/>
      </w:r>
    </w:p>
    <w:p w14:paraId="309E78F0" w14:textId="348087E5" w:rsidR="00C40730" w:rsidRDefault="00C40730">
      <w:pPr>
        <w:pStyle w:val="TOC3"/>
        <w:rPr>
          <w:rFonts w:asciiTheme="minorHAnsi" w:eastAsiaTheme="minorEastAsia" w:hAnsiTheme="minorHAnsi" w:cstheme="minorBidi"/>
          <w:noProof/>
          <w:sz w:val="22"/>
          <w:szCs w:val="22"/>
          <w:lang w:val="en-IN" w:eastAsia="ko-KR"/>
        </w:rPr>
      </w:pPr>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_Toc214977202 \h </w:instrText>
      </w:r>
      <w:r>
        <w:rPr>
          <w:noProof/>
        </w:rPr>
      </w:r>
      <w:r>
        <w:rPr>
          <w:noProof/>
        </w:rPr>
        <w:fldChar w:fldCharType="separate"/>
      </w:r>
      <w:r>
        <w:rPr>
          <w:noProof/>
        </w:rPr>
        <w:t>209</w:t>
      </w:r>
      <w:r>
        <w:rPr>
          <w:noProof/>
        </w:rPr>
        <w:fldChar w:fldCharType="end"/>
      </w:r>
    </w:p>
    <w:p w14:paraId="4A925F6F" w14:textId="7CDF1DB5" w:rsidR="00C40730" w:rsidRDefault="00C40730">
      <w:pPr>
        <w:pStyle w:val="TOC4"/>
        <w:rPr>
          <w:rFonts w:asciiTheme="minorHAnsi" w:eastAsiaTheme="minorEastAsia" w:hAnsiTheme="minorHAnsi" w:cstheme="minorBidi"/>
          <w:noProof/>
          <w:sz w:val="22"/>
          <w:szCs w:val="22"/>
          <w:lang w:val="en-IN" w:eastAsia="ko-KR"/>
        </w:rPr>
      </w:pPr>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_Toc214977203 \h </w:instrText>
      </w:r>
      <w:r>
        <w:rPr>
          <w:noProof/>
        </w:rPr>
      </w:r>
      <w:r>
        <w:rPr>
          <w:noProof/>
        </w:rPr>
        <w:fldChar w:fldCharType="separate"/>
      </w:r>
      <w:r>
        <w:rPr>
          <w:noProof/>
        </w:rPr>
        <w:t>209</w:t>
      </w:r>
      <w:r>
        <w:rPr>
          <w:noProof/>
        </w:rPr>
        <w:fldChar w:fldCharType="end"/>
      </w:r>
    </w:p>
    <w:p w14:paraId="6C6413C4" w14:textId="7934B7FF" w:rsidR="00C40730" w:rsidRDefault="00C40730">
      <w:pPr>
        <w:pStyle w:val="TOC4"/>
        <w:rPr>
          <w:rFonts w:asciiTheme="minorHAnsi" w:eastAsiaTheme="minorEastAsia" w:hAnsiTheme="minorHAnsi" w:cstheme="minorBidi"/>
          <w:noProof/>
          <w:sz w:val="22"/>
          <w:szCs w:val="22"/>
          <w:lang w:val="en-IN" w:eastAsia="ko-KR"/>
        </w:rPr>
      </w:pPr>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_Toc214977204 \h </w:instrText>
      </w:r>
      <w:r>
        <w:rPr>
          <w:noProof/>
        </w:rPr>
      </w:r>
      <w:r>
        <w:rPr>
          <w:noProof/>
        </w:rPr>
        <w:fldChar w:fldCharType="separate"/>
      </w:r>
      <w:r>
        <w:rPr>
          <w:noProof/>
        </w:rPr>
        <w:t>209</w:t>
      </w:r>
      <w:r>
        <w:rPr>
          <w:noProof/>
        </w:rPr>
        <w:fldChar w:fldCharType="end"/>
      </w:r>
    </w:p>
    <w:p w14:paraId="56573C5D" w14:textId="5C7F9D68" w:rsidR="00C40730" w:rsidRDefault="00C40730">
      <w:pPr>
        <w:pStyle w:val="TOC4"/>
        <w:rPr>
          <w:rFonts w:asciiTheme="minorHAnsi" w:eastAsiaTheme="minorEastAsia" w:hAnsiTheme="minorHAnsi" w:cstheme="minorBidi"/>
          <w:noProof/>
          <w:sz w:val="22"/>
          <w:szCs w:val="22"/>
          <w:lang w:val="en-IN" w:eastAsia="ko-KR"/>
        </w:rPr>
      </w:pPr>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_Toc214977205 \h </w:instrText>
      </w:r>
      <w:r>
        <w:rPr>
          <w:noProof/>
        </w:rPr>
      </w:r>
      <w:r>
        <w:rPr>
          <w:noProof/>
        </w:rPr>
        <w:fldChar w:fldCharType="separate"/>
      </w:r>
      <w:r>
        <w:rPr>
          <w:noProof/>
        </w:rPr>
        <w:t>209</w:t>
      </w:r>
      <w:r>
        <w:rPr>
          <w:noProof/>
        </w:rPr>
        <w:fldChar w:fldCharType="end"/>
      </w:r>
    </w:p>
    <w:p w14:paraId="6BB3A6DB" w14:textId="5DBD2A6E" w:rsidR="00C40730" w:rsidRDefault="00C40730">
      <w:pPr>
        <w:pStyle w:val="TOC3"/>
        <w:rPr>
          <w:rFonts w:asciiTheme="minorHAnsi" w:eastAsiaTheme="minorEastAsia" w:hAnsiTheme="minorHAnsi" w:cstheme="minorBidi"/>
          <w:noProof/>
          <w:sz w:val="22"/>
          <w:szCs w:val="22"/>
          <w:lang w:val="en-IN" w:eastAsia="ko-KR"/>
        </w:rPr>
      </w:pPr>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_Toc214977206 \h </w:instrText>
      </w:r>
      <w:r>
        <w:rPr>
          <w:noProof/>
        </w:rPr>
      </w:r>
      <w:r>
        <w:rPr>
          <w:noProof/>
        </w:rPr>
        <w:fldChar w:fldCharType="separate"/>
      </w:r>
      <w:r>
        <w:rPr>
          <w:noProof/>
        </w:rPr>
        <w:t>210</w:t>
      </w:r>
      <w:r>
        <w:rPr>
          <w:noProof/>
        </w:rPr>
        <w:fldChar w:fldCharType="end"/>
      </w:r>
    </w:p>
    <w:p w14:paraId="66150F0D" w14:textId="68883D4F" w:rsidR="00C40730" w:rsidRDefault="00C40730">
      <w:pPr>
        <w:pStyle w:val="TOC2"/>
        <w:rPr>
          <w:rFonts w:asciiTheme="minorHAnsi" w:eastAsiaTheme="minorEastAsia" w:hAnsiTheme="minorHAnsi" w:cstheme="minorBidi"/>
          <w:noProof/>
          <w:sz w:val="22"/>
          <w:szCs w:val="22"/>
          <w:lang w:val="en-IN" w:eastAsia="ko-KR"/>
        </w:rPr>
      </w:pPr>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_Toc214977207 \h </w:instrText>
      </w:r>
      <w:r>
        <w:rPr>
          <w:noProof/>
        </w:rPr>
      </w:r>
      <w:r>
        <w:rPr>
          <w:noProof/>
        </w:rPr>
        <w:fldChar w:fldCharType="separate"/>
      </w:r>
      <w:r>
        <w:rPr>
          <w:noProof/>
        </w:rPr>
        <w:t>210</w:t>
      </w:r>
      <w:r>
        <w:rPr>
          <w:noProof/>
        </w:rPr>
        <w:fldChar w:fldCharType="end"/>
      </w:r>
    </w:p>
    <w:p w14:paraId="50EF4A5A" w14:textId="01E1548C" w:rsidR="00C40730" w:rsidRDefault="00C40730">
      <w:pPr>
        <w:pStyle w:val="TOC3"/>
        <w:rPr>
          <w:rFonts w:asciiTheme="minorHAnsi" w:eastAsiaTheme="minorEastAsia" w:hAnsiTheme="minorHAnsi" w:cstheme="minorBidi"/>
          <w:noProof/>
          <w:sz w:val="22"/>
          <w:szCs w:val="22"/>
          <w:lang w:val="en-IN" w:eastAsia="ko-KR"/>
        </w:rPr>
      </w:pPr>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_Toc214977208 \h </w:instrText>
      </w:r>
      <w:r>
        <w:rPr>
          <w:noProof/>
        </w:rPr>
      </w:r>
      <w:r>
        <w:rPr>
          <w:noProof/>
        </w:rPr>
        <w:fldChar w:fldCharType="separate"/>
      </w:r>
      <w:r>
        <w:rPr>
          <w:noProof/>
        </w:rPr>
        <w:t>210</w:t>
      </w:r>
      <w:r>
        <w:rPr>
          <w:noProof/>
        </w:rPr>
        <w:fldChar w:fldCharType="end"/>
      </w:r>
    </w:p>
    <w:p w14:paraId="0704365D" w14:textId="10A91BD5" w:rsidR="00C40730" w:rsidRDefault="00C40730">
      <w:pPr>
        <w:pStyle w:val="TOC3"/>
        <w:rPr>
          <w:rFonts w:asciiTheme="minorHAnsi" w:eastAsiaTheme="minorEastAsia" w:hAnsiTheme="minorHAnsi" w:cstheme="minorBidi"/>
          <w:noProof/>
          <w:sz w:val="22"/>
          <w:szCs w:val="22"/>
          <w:lang w:val="en-IN" w:eastAsia="ko-KR"/>
        </w:rPr>
      </w:pPr>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_Toc214977209 \h </w:instrText>
      </w:r>
      <w:r>
        <w:rPr>
          <w:noProof/>
        </w:rPr>
      </w:r>
      <w:r>
        <w:rPr>
          <w:noProof/>
        </w:rPr>
        <w:fldChar w:fldCharType="separate"/>
      </w:r>
      <w:r>
        <w:rPr>
          <w:noProof/>
        </w:rPr>
        <w:t>210</w:t>
      </w:r>
      <w:r>
        <w:rPr>
          <w:noProof/>
        </w:rPr>
        <w:fldChar w:fldCharType="end"/>
      </w:r>
    </w:p>
    <w:p w14:paraId="47A65531" w14:textId="5FEEF132" w:rsidR="00C40730" w:rsidRDefault="00C40730">
      <w:pPr>
        <w:pStyle w:val="TOC3"/>
        <w:rPr>
          <w:rFonts w:asciiTheme="minorHAnsi" w:eastAsiaTheme="minorEastAsia" w:hAnsiTheme="minorHAnsi" w:cstheme="minorBidi"/>
          <w:noProof/>
          <w:sz w:val="22"/>
          <w:szCs w:val="22"/>
          <w:lang w:val="en-IN" w:eastAsia="ko-KR"/>
        </w:rPr>
      </w:pPr>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_Toc214977210 \h </w:instrText>
      </w:r>
      <w:r>
        <w:rPr>
          <w:noProof/>
        </w:rPr>
      </w:r>
      <w:r>
        <w:rPr>
          <w:noProof/>
        </w:rPr>
        <w:fldChar w:fldCharType="separate"/>
      </w:r>
      <w:r>
        <w:rPr>
          <w:noProof/>
        </w:rPr>
        <w:t>210</w:t>
      </w:r>
      <w:r>
        <w:rPr>
          <w:noProof/>
        </w:rPr>
        <w:fldChar w:fldCharType="end"/>
      </w:r>
    </w:p>
    <w:p w14:paraId="531F169C" w14:textId="1BA70892" w:rsidR="00C40730" w:rsidRDefault="00C40730">
      <w:pPr>
        <w:pStyle w:val="TOC3"/>
        <w:rPr>
          <w:rFonts w:asciiTheme="minorHAnsi" w:eastAsiaTheme="minorEastAsia" w:hAnsiTheme="minorHAnsi" w:cstheme="minorBidi"/>
          <w:noProof/>
          <w:sz w:val="22"/>
          <w:szCs w:val="22"/>
          <w:lang w:val="en-IN" w:eastAsia="ko-KR"/>
        </w:rPr>
      </w:pPr>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_Toc214977211 \h </w:instrText>
      </w:r>
      <w:r>
        <w:rPr>
          <w:noProof/>
        </w:rPr>
      </w:r>
      <w:r>
        <w:rPr>
          <w:noProof/>
        </w:rPr>
        <w:fldChar w:fldCharType="separate"/>
      </w:r>
      <w:r>
        <w:rPr>
          <w:noProof/>
        </w:rPr>
        <w:t>211</w:t>
      </w:r>
      <w:r>
        <w:rPr>
          <w:noProof/>
        </w:rPr>
        <w:fldChar w:fldCharType="end"/>
      </w:r>
    </w:p>
    <w:p w14:paraId="6AB34865" w14:textId="161B83BF" w:rsidR="00C40730" w:rsidRDefault="00C40730">
      <w:pPr>
        <w:pStyle w:val="TOC4"/>
        <w:rPr>
          <w:rFonts w:asciiTheme="minorHAnsi" w:eastAsiaTheme="minorEastAsia" w:hAnsiTheme="minorHAnsi" w:cstheme="minorBidi"/>
          <w:noProof/>
          <w:sz w:val="22"/>
          <w:szCs w:val="22"/>
          <w:lang w:val="en-IN" w:eastAsia="ko-KR"/>
        </w:rPr>
      </w:pPr>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_Toc214977212 \h </w:instrText>
      </w:r>
      <w:r>
        <w:rPr>
          <w:noProof/>
        </w:rPr>
      </w:r>
      <w:r>
        <w:rPr>
          <w:noProof/>
        </w:rPr>
        <w:fldChar w:fldCharType="separate"/>
      </w:r>
      <w:r>
        <w:rPr>
          <w:noProof/>
        </w:rPr>
        <w:t>211</w:t>
      </w:r>
      <w:r>
        <w:rPr>
          <w:noProof/>
        </w:rPr>
        <w:fldChar w:fldCharType="end"/>
      </w:r>
    </w:p>
    <w:p w14:paraId="7AED2FD7" w14:textId="082396C1" w:rsidR="00C40730" w:rsidRDefault="00C40730">
      <w:pPr>
        <w:pStyle w:val="TOC4"/>
        <w:rPr>
          <w:rFonts w:asciiTheme="minorHAnsi" w:eastAsiaTheme="minorEastAsia" w:hAnsiTheme="minorHAnsi" w:cstheme="minorBidi"/>
          <w:noProof/>
          <w:sz w:val="22"/>
          <w:szCs w:val="22"/>
          <w:lang w:val="en-IN" w:eastAsia="ko-KR"/>
        </w:rPr>
      </w:pPr>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_Toc214977213 \h </w:instrText>
      </w:r>
      <w:r>
        <w:rPr>
          <w:noProof/>
        </w:rPr>
      </w:r>
      <w:r>
        <w:rPr>
          <w:noProof/>
        </w:rPr>
        <w:fldChar w:fldCharType="separate"/>
      </w:r>
      <w:r>
        <w:rPr>
          <w:noProof/>
        </w:rPr>
        <w:t>211</w:t>
      </w:r>
      <w:r>
        <w:rPr>
          <w:noProof/>
        </w:rPr>
        <w:fldChar w:fldCharType="end"/>
      </w:r>
    </w:p>
    <w:p w14:paraId="7851538C" w14:textId="6B1C5675" w:rsidR="00C40730" w:rsidRDefault="00C40730">
      <w:pPr>
        <w:pStyle w:val="TOC5"/>
        <w:rPr>
          <w:rFonts w:asciiTheme="minorHAnsi" w:eastAsiaTheme="minorEastAsia" w:hAnsiTheme="minorHAnsi" w:cstheme="minorBidi"/>
          <w:noProof/>
          <w:sz w:val="22"/>
          <w:szCs w:val="22"/>
          <w:lang w:val="en-IN" w:eastAsia="ko-KR"/>
        </w:rPr>
      </w:pPr>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_Toc214977214 \h </w:instrText>
      </w:r>
      <w:r>
        <w:rPr>
          <w:noProof/>
        </w:rPr>
      </w:r>
      <w:r>
        <w:rPr>
          <w:noProof/>
        </w:rPr>
        <w:fldChar w:fldCharType="separate"/>
      </w:r>
      <w:r>
        <w:rPr>
          <w:noProof/>
        </w:rPr>
        <w:t>211</w:t>
      </w:r>
      <w:r>
        <w:rPr>
          <w:noProof/>
        </w:rPr>
        <w:fldChar w:fldCharType="end"/>
      </w:r>
    </w:p>
    <w:p w14:paraId="62FF1938" w14:textId="54D14E6A" w:rsidR="00C40730" w:rsidRDefault="00C40730">
      <w:pPr>
        <w:pStyle w:val="TOC5"/>
        <w:rPr>
          <w:rFonts w:asciiTheme="minorHAnsi" w:eastAsiaTheme="minorEastAsia" w:hAnsiTheme="minorHAnsi" w:cstheme="minorBidi"/>
          <w:noProof/>
          <w:sz w:val="22"/>
          <w:szCs w:val="22"/>
          <w:lang w:val="en-IN" w:eastAsia="ko-KR"/>
        </w:rPr>
      </w:pPr>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_Toc214977215 \h </w:instrText>
      </w:r>
      <w:r>
        <w:rPr>
          <w:noProof/>
        </w:rPr>
      </w:r>
      <w:r>
        <w:rPr>
          <w:noProof/>
        </w:rPr>
        <w:fldChar w:fldCharType="separate"/>
      </w:r>
      <w:r>
        <w:rPr>
          <w:noProof/>
        </w:rPr>
        <w:t>211</w:t>
      </w:r>
      <w:r>
        <w:rPr>
          <w:noProof/>
        </w:rPr>
        <w:fldChar w:fldCharType="end"/>
      </w:r>
    </w:p>
    <w:p w14:paraId="6F7760D1" w14:textId="4A378B87" w:rsidR="00C40730" w:rsidRDefault="00C40730">
      <w:pPr>
        <w:pStyle w:val="TOC3"/>
        <w:rPr>
          <w:rFonts w:asciiTheme="minorHAnsi" w:eastAsiaTheme="minorEastAsia" w:hAnsiTheme="minorHAnsi" w:cstheme="minorBidi"/>
          <w:noProof/>
          <w:sz w:val="22"/>
          <w:szCs w:val="22"/>
          <w:lang w:val="en-IN" w:eastAsia="ko-KR"/>
        </w:rPr>
      </w:pPr>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_Toc214977216 \h </w:instrText>
      </w:r>
      <w:r>
        <w:rPr>
          <w:noProof/>
        </w:rPr>
      </w:r>
      <w:r>
        <w:rPr>
          <w:noProof/>
        </w:rPr>
        <w:fldChar w:fldCharType="separate"/>
      </w:r>
      <w:r>
        <w:rPr>
          <w:noProof/>
        </w:rPr>
        <w:t>212</w:t>
      </w:r>
      <w:r>
        <w:rPr>
          <w:noProof/>
        </w:rPr>
        <w:fldChar w:fldCharType="end"/>
      </w:r>
    </w:p>
    <w:p w14:paraId="51CA2C35" w14:textId="6A415F2F" w:rsidR="00C40730" w:rsidRDefault="00C40730">
      <w:pPr>
        <w:pStyle w:val="TOC3"/>
        <w:rPr>
          <w:rFonts w:asciiTheme="minorHAnsi" w:eastAsiaTheme="minorEastAsia" w:hAnsiTheme="minorHAnsi" w:cstheme="minorBidi"/>
          <w:noProof/>
          <w:sz w:val="22"/>
          <w:szCs w:val="22"/>
          <w:lang w:val="en-IN" w:eastAsia="ko-KR"/>
        </w:rPr>
      </w:pPr>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_Toc214977217 \h </w:instrText>
      </w:r>
      <w:r>
        <w:rPr>
          <w:noProof/>
        </w:rPr>
      </w:r>
      <w:r>
        <w:rPr>
          <w:noProof/>
        </w:rPr>
        <w:fldChar w:fldCharType="separate"/>
      </w:r>
      <w:r>
        <w:rPr>
          <w:noProof/>
        </w:rPr>
        <w:t>212</w:t>
      </w:r>
      <w:r>
        <w:rPr>
          <w:noProof/>
        </w:rPr>
        <w:fldChar w:fldCharType="end"/>
      </w:r>
    </w:p>
    <w:p w14:paraId="540ED7E0" w14:textId="08C34BE0" w:rsidR="00C40730" w:rsidRDefault="00C40730">
      <w:pPr>
        <w:pStyle w:val="TOC4"/>
        <w:rPr>
          <w:rFonts w:asciiTheme="minorHAnsi" w:eastAsiaTheme="minorEastAsia" w:hAnsiTheme="minorHAnsi" w:cstheme="minorBidi"/>
          <w:noProof/>
          <w:sz w:val="22"/>
          <w:szCs w:val="22"/>
          <w:lang w:val="en-IN" w:eastAsia="ko-KR"/>
        </w:rPr>
      </w:pPr>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_Toc214977218 \h </w:instrText>
      </w:r>
      <w:r>
        <w:rPr>
          <w:noProof/>
        </w:rPr>
      </w:r>
      <w:r>
        <w:rPr>
          <w:noProof/>
        </w:rPr>
        <w:fldChar w:fldCharType="separate"/>
      </w:r>
      <w:r>
        <w:rPr>
          <w:noProof/>
        </w:rPr>
        <w:t>212</w:t>
      </w:r>
      <w:r>
        <w:rPr>
          <w:noProof/>
        </w:rPr>
        <w:fldChar w:fldCharType="end"/>
      </w:r>
    </w:p>
    <w:p w14:paraId="587C986C" w14:textId="25B16921"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_Toc214977219 \h </w:instrText>
      </w:r>
      <w:r>
        <w:rPr>
          <w:noProof/>
        </w:rPr>
      </w:r>
      <w:r>
        <w:rPr>
          <w:noProof/>
        </w:rPr>
        <w:fldChar w:fldCharType="separate"/>
      </w:r>
      <w:r>
        <w:rPr>
          <w:noProof/>
        </w:rPr>
        <w:t>213</w:t>
      </w:r>
      <w:r>
        <w:rPr>
          <w:noProof/>
        </w:rPr>
        <w:fldChar w:fldCharType="end"/>
      </w:r>
    </w:p>
    <w:p w14:paraId="3EF03E3A" w14:textId="3960C6C0"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_Toc214977220 \h </w:instrText>
      </w:r>
      <w:r>
        <w:rPr>
          <w:noProof/>
        </w:rPr>
      </w:r>
      <w:r>
        <w:rPr>
          <w:noProof/>
        </w:rPr>
        <w:fldChar w:fldCharType="separate"/>
      </w:r>
      <w:r>
        <w:rPr>
          <w:noProof/>
        </w:rPr>
        <w:t>213</w:t>
      </w:r>
      <w:r>
        <w:rPr>
          <w:noProof/>
        </w:rPr>
        <w:fldChar w:fldCharType="end"/>
      </w:r>
    </w:p>
    <w:p w14:paraId="21900C7E" w14:textId="100F337D" w:rsidR="00C40730" w:rsidRDefault="00C40730">
      <w:pPr>
        <w:pStyle w:val="TOC5"/>
        <w:rPr>
          <w:rFonts w:asciiTheme="minorHAnsi" w:eastAsiaTheme="minorEastAsia" w:hAnsiTheme="minorHAnsi" w:cstheme="minorBidi"/>
          <w:noProof/>
          <w:sz w:val="22"/>
          <w:szCs w:val="22"/>
          <w:lang w:val="en-IN" w:eastAsia="ko-KR"/>
        </w:rPr>
      </w:pPr>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_Toc214977221 \h </w:instrText>
      </w:r>
      <w:r>
        <w:rPr>
          <w:noProof/>
        </w:rPr>
      </w:r>
      <w:r>
        <w:rPr>
          <w:noProof/>
        </w:rPr>
        <w:fldChar w:fldCharType="separate"/>
      </w:r>
      <w:r>
        <w:rPr>
          <w:noProof/>
        </w:rPr>
        <w:t>213</w:t>
      </w:r>
      <w:r>
        <w:rPr>
          <w:noProof/>
        </w:rPr>
        <w:fldChar w:fldCharType="end"/>
      </w:r>
    </w:p>
    <w:p w14:paraId="2E3BF3F3" w14:textId="452B6E61"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_Toc214977222 \h </w:instrText>
      </w:r>
      <w:r>
        <w:rPr>
          <w:noProof/>
        </w:rPr>
      </w:r>
      <w:r>
        <w:rPr>
          <w:noProof/>
        </w:rPr>
        <w:fldChar w:fldCharType="separate"/>
      </w:r>
      <w:r>
        <w:rPr>
          <w:noProof/>
        </w:rPr>
        <w:t>213</w:t>
      </w:r>
      <w:r>
        <w:rPr>
          <w:noProof/>
        </w:rPr>
        <w:fldChar w:fldCharType="end"/>
      </w:r>
    </w:p>
    <w:p w14:paraId="4D0A7144" w14:textId="7259BCDD" w:rsidR="00C40730" w:rsidRDefault="00C40730">
      <w:pPr>
        <w:pStyle w:val="TOC5"/>
        <w:rPr>
          <w:rFonts w:asciiTheme="minorHAnsi" w:eastAsiaTheme="minorEastAsia" w:hAnsiTheme="minorHAnsi" w:cstheme="minorBidi"/>
          <w:noProof/>
          <w:sz w:val="22"/>
          <w:szCs w:val="22"/>
          <w:lang w:val="en-IN" w:eastAsia="ko-KR"/>
        </w:rPr>
      </w:pPr>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_Toc214977223 \h </w:instrText>
      </w:r>
      <w:r>
        <w:rPr>
          <w:noProof/>
        </w:rPr>
      </w:r>
      <w:r>
        <w:rPr>
          <w:noProof/>
        </w:rPr>
        <w:fldChar w:fldCharType="separate"/>
      </w:r>
      <w:r>
        <w:rPr>
          <w:noProof/>
        </w:rPr>
        <w:t>213</w:t>
      </w:r>
      <w:r>
        <w:rPr>
          <w:noProof/>
        </w:rPr>
        <w:fldChar w:fldCharType="end"/>
      </w:r>
    </w:p>
    <w:p w14:paraId="24A81C31" w14:textId="073F7737" w:rsidR="00C40730" w:rsidRDefault="00C40730">
      <w:pPr>
        <w:pStyle w:val="TOC5"/>
        <w:rPr>
          <w:rFonts w:asciiTheme="minorHAnsi" w:eastAsiaTheme="minorEastAsia" w:hAnsiTheme="minorHAnsi" w:cstheme="minorBidi"/>
          <w:noProof/>
          <w:sz w:val="22"/>
          <w:szCs w:val="22"/>
          <w:lang w:val="en-IN" w:eastAsia="ko-KR"/>
        </w:rPr>
      </w:pPr>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_Toc214977224 \h </w:instrText>
      </w:r>
      <w:r>
        <w:rPr>
          <w:noProof/>
        </w:rPr>
      </w:r>
      <w:r>
        <w:rPr>
          <w:noProof/>
        </w:rPr>
        <w:fldChar w:fldCharType="separate"/>
      </w:r>
      <w:r>
        <w:rPr>
          <w:noProof/>
        </w:rPr>
        <w:t>213</w:t>
      </w:r>
      <w:r>
        <w:rPr>
          <w:noProof/>
        </w:rPr>
        <w:fldChar w:fldCharType="end"/>
      </w:r>
    </w:p>
    <w:p w14:paraId="604E3926" w14:textId="11ABF2CB"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_Toc214977225 \h </w:instrText>
      </w:r>
      <w:r>
        <w:rPr>
          <w:noProof/>
        </w:rPr>
      </w:r>
      <w:r>
        <w:rPr>
          <w:noProof/>
        </w:rPr>
        <w:fldChar w:fldCharType="separate"/>
      </w:r>
      <w:r>
        <w:rPr>
          <w:noProof/>
        </w:rPr>
        <w:t>213</w:t>
      </w:r>
      <w:r>
        <w:rPr>
          <w:noProof/>
        </w:rPr>
        <w:fldChar w:fldCharType="end"/>
      </w:r>
    </w:p>
    <w:p w14:paraId="33F34D3C" w14:textId="12648BD3" w:rsidR="00C40730" w:rsidRDefault="00C40730">
      <w:pPr>
        <w:pStyle w:val="TOC4"/>
        <w:rPr>
          <w:rFonts w:asciiTheme="minorHAnsi" w:eastAsiaTheme="minorEastAsia" w:hAnsiTheme="minorHAnsi" w:cstheme="minorBidi"/>
          <w:noProof/>
          <w:sz w:val="22"/>
          <w:szCs w:val="22"/>
          <w:lang w:val="en-IN" w:eastAsia="ko-KR"/>
        </w:rPr>
      </w:pPr>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_Toc214977226 \h </w:instrText>
      </w:r>
      <w:r>
        <w:rPr>
          <w:noProof/>
        </w:rPr>
      </w:r>
      <w:r>
        <w:rPr>
          <w:noProof/>
        </w:rPr>
        <w:fldChar w:fldCharType="separate"/>
      </w:r>
      <w:r>
        <w:rPr>
          <w:noProof/>
        </w:rPr>
        <w:t>214</w:t>
      </w:r>
      <w:r>
        <w:rPr>
          <w:noProof/>
        </w:rPr>
        <w:fldChar w:fldCharType="end"/>
      </w:r>
    </w:p>
    <w:p w14:paraId="17E6B5E4" w14:textId="148294AC" w:rsidR="00C40730" w:rsidRDefault="00C40730">
      <w:pPr>
        <w:pStyle w:val="TOC5"/>
        <w:rPr>
          <w:rFonts w:asciiTheme="minorHAnsi" w:eastAsiaTheme="minorEastAsia" w:hAnsiTheme="minorHAnsi" w:cstheme="minorBidi"/>
          <w:noProof/>
          <w:sz w:val="22"/>
          <w:szCs w:val="22"/>
          <w:lang w:val="en-IN" w:eastAsia="ko-KR"/>
        </w:rPr>
      </w:pPr>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_Toc214977227 \h </w:instrText>
      </w:r>
      <w:r>
        <w:rPr>
          <w:noProof/>
        </w:rPr>
      </w:r>
      <w:r>
        <w:rPr>
          <w:noProof/>
        </w:rPr>
        <w:fldChar w:fldCharType="separate"/>
      </w:r>
      <w:r>
        <w:rPr>
          <w:noProof/>
        </w:rPr>
        <w:t>214</w:t>
      </w:r>
      <w:r>
        <w:rPr>
          <w:noProof/>
        </w:rPr>
        <w:fldChar w:fldCharType="end"/>
      </w:r>
    </w:p>
    <w:p w14:paraId="08DC9D0F" w14:textId="6AB56F5E" w:rsidR="00C40730" w:rsidRDefault="00C40730">
      <w:pPr>
        <w:pStyle w:val="TOC3"/>
        <w:rPr>
          <w:rFonts w:asciiTheme="minorHAnsi" w:eastAsiaTheme="minorEastAsia" w:hAnsiTheme="minorHAnsi" w:cstheme="minorBidi"/>
          <w:noProof/>
          <w:sz w:val="22"/>
          <w:szCs w:val="22"/>
          <w:lang w:val="en-IN" w:eastAsia="ko-KR"/>
        </w:rPr>
      </w:pPr>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_Toc214977228 \h </w:instrText>
      </w:r>
      <w:r>
        <w:rPr>
          <w:noProof/>
        </w:rPr>
      </w:r>
      <w:r>
        <w:rPr>
          <w:noProof/>
        </w:rPr>
        <w:fldChar w:fldCharType="separate"/>
      </w:r>
      <w:r>
        <w:rPr>
          <w:noProof/>
        </w:rPr>
        <w:t>214</w:t>
      </w:r>
      <w:r>
        <w:rPr>
          <w:noProof/>
        </w:rPr>
        <w:fldChar w:fldCharType="end"/>
      </w:r>
    </w:p>
    <w:p w14:paraId="128208E4" w14:textId="5E9E4812" w:rsidR="00C40730" w:rsidRDefault="00C40730">
      <w:pPr>
        <w:pStyle w:val="TOC4"/>
        <w:rPr>
          <w:rFonts w:asciiTheme="minorHAnsi" w:eastAsiaTheme="minorEastAsia" w:hAnsiTheme="minorHAnsi" w:cstheme="minorBidi"/>
          <w:noProof/>
          <w:sz w:val="22"/>
          <w:szCs w:val="22"/>
          <w:lang w:val="en-IN" w:eastAsia="ko-KR"/>
        </w:rPr>
      </w:pPr>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_Toc214977229 \h </w:instrText>
      </w:r>
      <w:r>
        <w:rPr>
          <w:noProof/>
        </w:rPr>
      </w:r>
      <w:r>
        <w:rPr>
          <w:noProof/>
        </w:rPr>
        <w:fldChar w:fldCharType="separate"/>
      </w:r>
      <w:r>
        <w:rPr>
          <w:noProof/>
        </w:rPr>
        <w:t>214</w:t>
      </w:r>
      <w:r>
        <w:rPr>
          <w:noProof/>
        </w:rPr>
        <w:fldChar w:fldCharType="end"/>
      </w:r>
    </w:p>
    <w:p w14:paraId="219BCE66" w14:textId="7F8D1D1A" w:rsidR="00C40730" w:rsidRDefault="00C40730">
      <w:pPr>
        <w:pStyle w:val="TOC4"/>
        <w:rPr>
          <w:rFonts w:asciiTheme="minorHAnsi" w:eastAsiaTheme="minorEastAsia" w:hAnsiTheme="minorHAnsi" w:cstheme="minorBidi"/>
          <w:noProof/>
          <w:sz w:val="22"/>
          <w:szCs w:val="22"/>
          <w:lang w:val="en-IN" w:eastAsia="ko-KR"/>
        </w:rPr>
      </w:pPr>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_Toc214977230 \h </w:instrText>
      </w:r>
      <w:r>
        <w:rPr>
          <w:noProof/>
        </w:rPr>
      </w:r>
      <w:r>
        <w:rPr>
          <w:noProof/>
        </w:rPr>
        <w:fldChar w:fldCharType="separate"/>
      </w:r>
      <w:r>
        <w:rPr>
          <w:noProof/>
        </w:rPr>
        <w:t>214</w:t>
      </w:r>
      <w:r>
        <w:rPr>
          <w:noProof/>
        </w:rPr>
        <w:fldChar w:fldCharType="end"/>
      </w:r>
    </w:p>
    <w:p w14:paraId="7149E20A" w14:textId="61F7D037" w:rsidR="00C40730" w:rsidRDefault="00C40730">
      <w:pPr>
        <w:pStyle w:val="TOC4"/>
        <w:rPr>
          <w:rFonts w:asciiTheme="minorHAnsi" w:eastAsiaTheme="minorEastAsia" w:hAnsiTheme="minorHAnsi" w:cstheme="minorBidi"/>
          <w:noProof/>
          <w:sz w:val="22"/>
          <w:szCs w:val="22"/>
          <w:lang w:val="en-IN" w:eastAsia="ko-KR"/>
        </w:rPr>
      </w:pPr>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_Toc214977231 \h </w:instrText>
      </w:r>
      <w:r>
        <w:rPr>
          <w:noProof/>
        </w:rPr>
      </w:r>
      <w:r>
        <w:rPr>
          <w:noProof/>
        </w:rPr>
        <w:fldChar w:fldCharType="separate"/>
      </w:r>
      <w:r>
        <w:rPr>
          <w:noProof/>
        </w:rPr>
        <w:t>214</w:t>
      </w:r>
      <w:r>
        <w:rPr>
          <w:noProof/>
        </w:rPr>
        <w:fldChar w:fldCharType="end"/>
      </w:r>
    </w:p>
    <w:p w14:paraId="3A71824F" w14:textId="6427BECB" w:rsidR="00C40730" w:rsidRDefault="00C40730">
      <w:pPr>
        <w:pStyle w:val="TOC3"/>
        <w:rPr>
          <w:rFonts w:asciiTheme="minorHAnsi" w:eastAsiaTheme="minorEastAsia" w:hAnsiTheme="minorHAnsi" w:cstheme="minorBidi"/>
          <w:noProof/>
          <w:sz w:val="22"/>
          <w:szCs w:val="22"/>
          <w:lang w:val="en-IN" w:eastAsia="ko-KR"/>
        </w:rPr>
      </w:pPr>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_Toc214977232 \h </w:instrText>
      </w:r>
      <w:r>
        <w:rPr>
          <w:noProof/>
        </w:rPr>
      </w:r>
      <w:r>
        <w:rPr>
          <w:noProof/>
        </w:rPr>
        <w:fldChar w:fldCharType="separate"/>
      </w:r>
      <w:r>
        <w:rPr>
          <w:noProof/>
        </w:rPr>
        <w:t>214</w:t>
      </w:r>
      <w:r>
        <w:rPr>
          <w:noProof/>
        </w:rPr>
        <w:fldChar w:fldCharType="end"/>
      </w:r>
    </w:p>
    <w:p w14:paraId="2FA0E119" w14:textId="34A2B2C3" w:rsidR="00C40730" w:rsidRDefault="00C40730">
      <w:pPr>
        <w:pStyle w:val="TOC2"/>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_Toc214977233 \h </w:instrText>
      </w:r>
      <w:r>
        <w:rPr>
          <w:noProof/>
        </w:rPr>
      </w:r>
      <w:r>
        <w:rPr>
          <w:noProof/>
        </w:rPr>
        <w:fldChar w:fldCharType="separate"/>
      </w:r>
      <w:r>
        <w:rPr>
          <w:noProof/>
        </w:rPr>
        <w:t>214</w:t>
      </w:r>
      <w:r>
        <w:rPr>
          <w:noProof/>
        </w:rPr>
        <w:fldChar w:fldCharType="end"/>
      </w:r>
    </w:p>
    <w:p w14:paraId="49E85219" w14:textId="46E58DFA" w:rsidR="00C40730" w:rsidRDefault="00C40730">
      <w:pPr>
        <w:pStyle w:val="TOC3"/>
        <w:rPr>
          <w:rFonts w:asciiTheme="minorHAnsi" w:eastAsiaTheme="minorEastAsia" w:hAnsiTheme="minorHAnsi" w:cstheme="minorBidi"/>
          <w:noProof/>
          <w:sz w:val="22"/>
          <w:szCs w:val="22"/>
          <w:lang w:val="en-IN" w:eastAsia="ko-KR"/>
        </w:rPr>
      </w:pPr>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_Toc214977234 \h </w:instrText>
      </w:r>
      <w:r>
        <w:rPr>
          <w:noProof/>
        </w:rPr>
      </w:r>
      <w:r>
        <w:rPr>
          <w:noProof/>
        </w:rPr>
        <w:fldChar w:fldCharType="separate"/>
      </w:r>
      <w:r>
        <w:rPr>
          <w:noProof/>
        </w:rPr>
        <w:t>214</w:t>
      </w:r>
      <w:r>
        <w:rPr>
          <w:noProof/>
        </w:rPr>
        <w:fldChar w:fldCharType="end"/>
      </w:r>
    </w:p>
    <w:p w14:paraId="70A27700" w14:textId="7978D4E9" w:rsidR="00C40730" w:rsidRDefault="00C40730">
      <w:pPr>
        <w:pStyle w:val="TOC3"/>
        <w:rPr>
          <w:rFonts w:asciiTheme="minorHAnsi" w:eastAsiaTheme="minorEastAsia" w:hAnsiTheme="minorHAnsi" w:cstheme="minorBidi"/>
          <w:noProof/>
          <w:sz w:val="22"/>
          <w:szCs w:val="22"/>
          <w:lang w:val="en-IN" w:eastAsia="ko-KR"/>
        </w:rPr>
      </w:pPr>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_Toc214977235 \h </w:instrText>
      </w:r>
      <w:r>
        <w:rPr>
          <w:noProof/>
        </w:rPr>
      </w:r>
      <w:r>
        <w:rPr>
          <w:noProof/>
        </w:rPr>
        <w:fldChar w:fldCharType="separate"/>
      </w:r>
      <w:r>
        <w:rPr>
          <w:noProof/>
        </w:rPr>
        <w:t>215</w:t>
      </w:r>
      <w:r>
        <w:rPr>
          <w:noProof/>
        </w:rPr>
        <w:fldChar w:fldCharType="end"/>
      </w:r>
    </w:p>
    <w:p w14:paraId="23BC26C0" w14:textId="4F9247AA" w:rsidR="00C40730" w:rsidRDefault="00C40730">
      <w:pPr>
        <w:pStyle w:val="TOC3"/>
        <w:rPr>
          <w:rFonts w:asciiTheme="minorHAnsi" w:eastAsiaTheme="minorEastAsia" w:hAnsiTheme="minorHAnsi" w:cstheme="minorBidi"/>
          <w:noProof/>
          <w:sz w:val="22"/>
          <w:szCs w:val="22"/>
          <w:lang w:val="en-IN" w:eastAsia="ko-KR"/>
        </w:rPr>
      </w:pPr>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_Toc214977236 \h </w:instrText>
      </w:r>
      <w:r>
        <w:rPr>
          <w:noProof/>
        </w:rPr>
      </w:r>
      <w:r>
        <w:rPr>
          <w:noProof/>
        </w:rPr>
        <w:fldChar w:fldCharType="separate"/>
      </w:r>
      <w:r>
        <w:rPr>
          <w:noProof/>
        </w:rPr>
        <w:t>215</w:t>
      </w:r>
      <w:r>
        <w:rPr>
          <w:noProof/>
        </w:rPr>
        <w:fldChar w:fldCharType="end"/>
      </w:r>
    </w:p>
    <w:p w14:paraId="04274F06" w14:textId="052EE75C" w:rsidR="00C40730" w:rsidRDefault="00C40730">
      <w:pPr>
        <w:pStyle w:val="TOC3"/>
        <w:rPr>
          <w:rFonts w:asciiTheme="minorHAnsi" w:eastAsiaTheme="minorEastAsia" w:hAnsiTheme="minorHAnsi" w:cstheme="minorBidi"/>
          <w:noProof/>
          <w:sz w:val="22"/>
          <w:szCs w:val="22"/>
          <w:lang w:val="en-IN" w:eastAsia="ko-KR"/>
        </w:rPr>
      </w:pPr>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_Toc214977237 \h </w:instrText>
      </w:r>
      <w:r>
        <w:rPr>
          <w:noProof/>
        </w:rPr>
      </w:r>
      <w:r>
        <w:rPr>
          <w:noProof/>
        </w:rPr>
        <w:fldChar w:fldCharType="separate"/>
      </w:r>
      <w:r>
        <w:rPr>
          <w:noProof/>
        </w:rPr>
        <w:t>215</w:t>
      </w:r>
      <w:r>
        <w:rPr>
          <w:noProof/>
        </w:rPr>
        <w:fldChar w:fldCharType="end"/>
      </w:r>
    </w:p>
    <w:p w14:paraId="730F404A" w14:textId="6ADB1E36" w:rsidR="00C40730" w:rsidRDefault="00C40730">
      <w:pPr>
        <w:pStyle w:val="TOC4"/>
        <w:rPr>
          <w:rFonts w:asciiTheme="minorHAnsi" w:eastAsiaTheme="minorEastAsia" w:hAnsiTheme="minorHAnsi" w:cstheme="minorBidi"/>
          <w:noProof/>
          <w:sz w:val="22"/>
          <w:szCs w:val="22"/>
          <w:lang w:val="en-IN" w:eastAsia="ko-KR"/>
        </w:rPr>
      </w:pPr>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_Toc214977238 \h </w:instrText>
      </w:r>
      <w:r>
        <w:rPr>
          <w:noProof/>
        </w:rPr>
      </w:r>
      <w:r>
        <w:rPr>
          <w:noProof/>
        </w:rPr>
        <w:fldChar w:fldCharType="separate"/>
      </w:r>
      <w:r>
        <w:rPr>
          <w:noProof/>
        </w:rPr>
        <w:t>215</w:t>
      </w:r>
      <w:r>
        <w:rPr>
          <w:noProof/>
        </w:rPr>
        <w:fldChar w:fldCharType="end"/>
      </w:r>
    </w:p>
    <w:p w14:paraId="2B22500B" w14:textId="511CE3B7" w:rsidR="00C40730" w:rsidRDefault="00C40730">
      <w:pPr>
        <w:pStyle w:val="TOC4"/>
        <w:rPr>
          <w:rFonts w:asciiTheme="minorHAnsi" w:eastAsiaTheme="minorEastAsia" w:hAnsiTheme="minorHAnsi" w:cstheme="minorBidi"/>
          <w:noProof/>
          <w:sz w:val="22"/>
          <w:szCs w:val="22"/>
          <w:lang w:val="en-IN" w:eastAsia="ko-KR"/>
        </w:rPr>
      </w:pPr>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_Toc214977239 \h </w:instrText>
      </w:r>
      <w:r>
        <w:rPr>
          <w:noProof/>
        </w:rPr>
      </w:r>
      <w:r>
        <w:rPr>
          <w:noProof/>
        </w:rPr>
        <w:fldChar w:fldCharType="separate"/>
      </w:r>
      <w:r>
        <w:rPr>
          <w:noProof/>
        </w:rPr>
        <w:t>215</w:t>
      </w:r>
      <w:r>
        <w:rPr>
          <w:noProof/>
        </w:rPr>
        <w:fldChar w:fldCharType="end"/>
      </w:r>
    </w:p>
    <w:p w14:paraId="5E6584E5" w14:textId="6C0BEE38" w:rsidR="00C40730" w:rsidRDefault="00C40730">
      <w:pPr>
        <w:pStyle w:val="TOC5"/>
        <w:rPr>
          <w:rFonts w:asciiTheme="minorHAnsi" w:eastAsiaTheme="minorEastAsia" w:hAnsiTheme="minorHAnsi" w:cstheme="minorBidi"/>
          <w:noProof/>
          <w:sz w:val="22"/>
          <w:szCs w:val="22"/>
          <w:lang w:val="en-IN" w:eastAsia="ko-KR"/>
        </w:rPr>
      </w:pPr>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_Toc214977240 \h </w:instrText>
      </w:r>
      <w:r>
        <w:rPr>
          <w:noProof/>
        </w:rPr>
      </w:r>
      <w:r>
        <w:rPr>
          <w:noProof/>
        </w:rPr>
        <w:fldChar w:fldCharType="separate"/>
      </w:r>
      <w:r>
        <w:rPr>
          <w:noProof/>
        </w:rPr>
        <w:t>215</w:t>
      </w:r>
      <w:r>
        <w:rPr>
          <w:noProof/>
        </w:rPr>
        <w:fldChar w:fldCharType="end"/>
      </w:r>
    </w:p>
    <w:p w14:paraId="77A8294B" w14:textId="6354E560" w:rsidR="00C40730" w:rsidRDefault="00C40730">
      <w:pPr>
        <w:pStyle w:val="TOC5"/>
        <w:rPr>
          <w:rFonts w:asciiTheme="minorHAnsi" w:eastAsiaTheme="minorEastAsia" w:hAnsiTheme="minorHAnsi" w:cstheme="minorBidi"/>
          <w:noProof/>
          <w:sz w:val="22"/>
          <w:szCs w:val="22"/>
          <w:lang w:val="en-IN" w:eastAsia="ko-KR"/>
        </w:rPr>
      </w:pPr>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_Toc214977241 \h </w:instrText>
      </w:r>
      <w:r>
        <w:rPr>
          <w:noProof/>
        </w:rPr>
      </w:r>
      <w:r>
        <w:rPr>
          <w:noProof/>
        </w:rPr>
        <w:fldChar w:fldCharType="separate"/>
      </w:r>
      <w:r>
        <w:rPr>
          <w:noProof/>
        </w:rPr>
        <w:t>216</w:t>
      </w:r>
      <w:r>
        <w:rPr>
          <w:noProof/>
        </w:rPr>
        <w:fldChar w:fldCharType="end"/>
      </w:r>
    </w:p>
    <w:p w14:paraId="094515DD" w14:textId="0A0CDF22" w:rsidR="00C40730" w:rsidRDefault="00C40730">
      <w:pPr>
        <w:pStyle w:val="TOC3"/>
        <w:rPr>
          <w:rFonts w:asciiTheme="minorHAnsi" w:eastAsiaTheme="minorEastAsia" w:hAnsiTheme="minorHAnsi" w:cstheme="minorBidi"/>
          <w:noProof/>
          <w:sz w:val="22"/>
          <w:szCs w:val="22"/>
          <w:lang w:val="en-IN" w:eastAsia="ko-KR"/>
        </w:rPr>
      </w:pPr>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_Toc214977242 \h </w:instrText>
      </w:r>
      <w:r>
        <w:rPr>
          <w:noProof/>
        </w:rPr>
      </w:r>
      <w:r>
        <w:rPr>
          <w:noProof/>
        </w:rPr>
        <w:fldChar w:fldCharType="separate"/>
      </w:r>
      <w:r>
        <w:rPr>
          <w:noProof/>
        </w:rPr>
        <w:t>216</w:t>
      </w:r>
      <w:r>
        <w:rPr>
          <w:noProof/>
        </w:rPr>
        <w:fldChar w:fldCharType="end"/>
      </w:r>
    </w:p>
    <w:p w14:paraId="3A647D40" w14:textId="46312516" w:rsidR="00C40730" w:rsidRDefault="00C40730">
      <w:pPr>
        <w:pStyle w:val="TOC3"/>
        <w:rPr>
          <w:rFonts w:asciiTheme="minorHAnsi" w:eastAsiaTheme="minorEastAsia" w:hAnsiTheme="minorHAnsi" w:cstheme="minorBidi"/>
          <w:noProof/>
          <w:sz w:val="22"/>
          <w:szCs w:val="22"/>
          <w:lang w:val="en-IN" w:eastAsia="ko-KR"/>
        </w:rPr>
      </w:pPr>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_Toc214977243 \h </w:instrText>
      </w:r>
      <w:r>
        <w:rPr>
          <w:noProof/>
        </w:rPr>
      </w:r>
      <w:r>
        <w:rPr>
          <w:noProof/>
        </w:rPr>
        <w:fldChar w:fldCharType="separate"/>
      </w:r>
      <w:r>
        <w:rPr>
          <w:noProof/>
        </w:rPr>
        <w:t>216</w:t>
      </w:r>
      <w:r>
        <w:rPr>
          <w:noProof/>
        </w:rPr>
        <w:fldChar w:fldCharType="end"/>
      </w:r>
    </w:p>
    <w:p w14:paraId="3C25E268" w14:textId="60911CE3" w:rsidR="00C40730" w:rsidRDefault="00C40730">
      <w:pPr>
        <w:pStyle w:val="TOC4"/>
        <w:rPr>
          <w:rFonts w:asciiTheme="minorHAnsi" w:eastAsiaTheme="minorEastAsia" w:hAnsiTheme="minorHAnsi" w:cstheme="minorBidi"/>
          <w:noProof/>
          <w:sz w:val="22"/>
          <w:szCs w:val="22"/>
          <w:lang w:val="en-IN" w:eastAsia="ko-KR"/>
        </w:rPr>
      </w:pPr>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_Toc214977244 \h </w:instrText>
      </w:r>
      <w:r>
        <w:rPr>
          <w:noProof/>
        </w:rPr>
      </w:r>
      <w:r>
        <w:rPr>
          <w:noProof/>
        </w:rPr>
        <w:fldChar w:fldCharType="separate"/>
      </w:r>
      <w:r>
        <w:rPr>
          <w:noProof/>
        </w:rPr>
        <w:t>216</w:t>
      </w:r>
      <w:r>
        <w:rPr>
          <w:noProof/>
        </w:rPr>
        <w:fldChar w:fldCharType="end"/>
      </w:r>
    </w:p>
    <w:p w14:paraId="146B87AD" w14:textId="726515FB"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_Toc214977245 \h </w:instrText>
      </w:r>
      <w:r>
        <w:rPr>
          <w:noProof/>
        </w:rPr>
      </w:r>
      <w:r>
        <w:rPr>
          <w:noProof/>
        </w:rPr>
        <w:fldChar w:fldCharType="separate"/>
      </w:r>
      <w:r>
        <w:rPr>
          <w:noProof/>
        </w:rPr>
        <w:t>217</w:t>
      </w:r>
      <w:r>
        <w:rPr>
          <w:noProof/>
        </w:rPr>
        <w:fldChar w:fldCharType="end"/>
      </w:r>
    </w:p>
    <w:p w14:paraId="7C40ADCB" w14:textId="526C1DBA" w:rsidR="00C40730" w:rsidRDefault="00C40730">
      <w:pPr>
        <w:pStyle w:val="TOC5"/>
        <w:rPr>
          <w:rFonts w:asciiTheme="minorHAnsi" w:eastAsiaTheme="minorEastAsia" w:hAnsiTheme="minorHAnsi" w:cstheme="minorBidi"/>
          <w:noProof/>
          <w:sz w:val="22"/>
          <w:szCs w:val="22"/>
          <w:lang w:val="en-IN" w:eastAsia="ko-KR"/>
        </w:rPr>
      </w:pPr>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_Toc214977246 \h </w:instrText>
      </w:r>
      <w:r>
        <w:rPr>
          <w:noProof/>
        </w:rPr>
      </w:r>
      <w:r>
        <w:rPr>
          <w:noProof/>
        </w:rPr>
        <w:fldChar w:fldCharType="separate"/>
      </w:r>
      <w:r>
        <w:rPr>
          <w:noProof/>
        </w:rPr>
        <w:t>217</w:t>
      </w:r>
      <w:r>
        <w:rPr>
          <w:noProof/>
        </w:rPr>
        <w:fldChar w:fldCharType="end"/>
      </w:r>
    </w:p>
    <w:p w14:paraId="58583C8E" w14:textId="160A7088" w:rsidR="00C40730" w:rsidRDefault="00C40730">
      <w:pPr>
        <w:pStyle w:val="TOC5"/>
        <w:rPr>
          <w:rFonts w:asciiTheme="minorHAnsi" w:eastAsiaTheme="minorEastAsia" w:hAnsiTheme="minorHAnsi" w:cstheme="minorBidi"/>
          <w:noProof/>
          <w:sz w:val="22"/>
          <w:szCs w:val="22"/>
          <w:lang w:val="en-IN" w:eastAsia="ko-KR"/>
        </w:rPr>
      </w:pPr>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_Toc214977247 \h </w:instrText>
      </w:r>
      <w:r>
        <w:rPr>
          <w:noProof/>
        </w:rPr>
      </w:r>
      <w:r>
        <w:rPr>
          <w:noProof/>
        </w:rPr>
        <w:fldChar w:fldCharType="separate"/>
      </w:r>
      <w:r>
        <w:rPr>
          <w:noProof/>
        </w:rPr>
        <w:t>217</w:t>
      </w:r>
      <w:r>
        <w:rPr>
          <w:noProof/>
        </w:rPr>
        <w:fldChar w:fldCharType="end"/>
      </w:r>
    </w:p>
    <w:p w14:paraId="4C17FE82" w14:textId="49C79260" w:rsidR="00C40730" w:rsidRDefault="00C40730">
      <w:pPr>
        <w:pStyle w:val="TOC5"/>
        <w:rPr>
          <w:rFonts w:asciiTheme="minorHAnsi" w:eastAsiaTheme="minorEastAsia" w:hAnsiTheme="minorHAnsi" w:cstheme="minorBidi"/>
          <w:noProof/>
          <w:sz w:val="22"/>
          <w:szCs w:val="22"/>
          <w:lang w:val="en-IN" w:eastAsia="ko-KR"/>
        </w:rPr>
      </w:pPr>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_Toc214977248 \h </w:instrText>
      </w:r>
      <w:r>
        <w:rPr>
          <w:noProof/>
        </w:rPr>
      </w:r>
      <w:r>
        <w:rPr>
          <w:noProof/>
        </w:rPr>
        <w:fldChar w:fldCharType="separate"/>
      </w:r>
      <w:r>
        <w:rPr>
          <w:noProof/>
        </w:rPr>
        <w:t>218</w:t>
      </w:r>
      <w:r>
        <w:rPr>
          <w:noProof/>
        </w:rPr>
        <w:fldChar w:fldCharType="end"/>
      </w:r>
    </w:p>
    <w:p w14:paraId="4F8BA2C8" w14:textId="1B6E6EBF" w:rsidR="00C40730" w:rsidRDefault="00C40730">
      <w:pPr>
        <w:pStyle w:val="TOC5"/>
        <w:rPr>
          <w:rFonts w:asciiTheme="minorHAnsi" w:eastAsiaTheme="minorEastAsia" w:hAnsiTheme="minorHAnsi" w:cstheme="minorBidi"/>
          <w:noProof/>
          <w:sz w:val="22"/>
          <w:szCs w:val="22"/>
          <w:lang w:val="en-IN" w:eastAsia="ko-KR"/>
        </w:rPr>
      </w:pPr>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_Toc214977249 \h </w:instrText>
      </w:r>
      <w:r>
        <w:rPr>
          <w:noProof/>
        </w:rPr>
      </w:r>
      <w:r>
        <w:rPr>
          <w:noProof/>
        </w:rPr>
        <w:fldChar w:fldCharType="separate"/>
      </w:r>
      <w:r>
        <w:rPr>
          <w:noProof/>
        </w:rPr>
        <w:t>218</w:t>
      </w:r>
      <w:r>
        <w:rPr>
          <w:noProof/>
        </w:rPr>
        <w:fldChar w:fldCharType="end"/>
      </w:r>
    </w:p>
    <w:p w14:paraId="3AF0BF87" w14:textId="251ADC5C"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_Toc214977250 \h </w:instrText>
      </w:r>
      <w:r>
        <w:rPr>
          <w:noProof/>
        </w:rPr>
      </w:r>
      <w:r>
        <w:rPr>
          <w:noProof/>
        </w:rPr>
        <w:fldChar w:fldCharType="separate"/>
      </w:r>
      <w:r>
        <w:rPr>
          <w:noProof/>
        </w:rPr>
        <w:t>218</w:t>
      </w:r>
      <w:r>
        <w:rPr>
          <w:noProof/>
        </w:rPr>
        <w:fldChar w:fldCharType="end"/>
      </w:r>
    </w:p>
    <w:p w14:paraId="40F074F6" w14:textId="09F88EB4" w:rsidR="00C40730" w:rsidRDefault="00C40730">
      <w:pPr>
        <w:pStyle w:val="TOC5"/>
        <w:rPr>
          <w:rFonts w:asciiTheme="minorHAnsi" w:eastAsiaTheme="minorEastAsia" w:hAnsiTheme="minorHAnsi" w:cstheme="minorBidi"/>
          <w:noProof/>
          <w:sz w:val="22"/>
          <w:szCs w:val="22"/>
          <w:lang w:val="en-IN" w:eastAsia="ko-KR"/>
        </w:rPr>
      </w:pPr>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_Toc214977251 \h </w:instrText>
      </w:r>
      <w:r>
        <w:rPr>
          <w:noProof/>
        </w:rPr>
      </w:r>
      <w:r>
        <w:rPr>
          <w:noProof/>
        </w:rPr>
        <w:fldChar w:fldCharType="separate"/>
      </w:r>
      <w:r>
        <w:rPr>
          <w:noProof/>
        </w:rPr>
        <w:t>218</w:t>
      </w:r>
      <w:r>
        <w:rPr>
          <w:noProof/>
        </w:rPr>
        <w:fldChar w:fldCharType="end"/>
      </w:r>
    </w:p>
    <w:p w14:paraId="63C3CFD1" w14:textId="1F3B424E" w:rsidR="00C40730" w:rsidRDefault="00C40730">
      <w:pPr>
        <w:pStyle w:val="TOC5"/>
        <w:rPr>
          <w:rFonts w:asciiTheme="minorHAnsi" w:eastAsiaTheme="minorEastAsia" w:hAnsiTheme="minorHAnsi" w:cstheme="minorBidi"/>
          <w:noProof/>
          <w:sz w:val="22"/>
          <w:szCs w:val="22"/>
          <w:lang w:val="en-IN" w:eastAsia="ko-KR"/>
        </w:rPr>
      </w:pPr>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_Toc214977252 \h </w:instrText>
      </w:r>
      <w:r>
        <w:rPr>
          <w:noProof/>
        </w:rPr>
      </w:r>
      <w:r>
        <w:rPr>
          <w:noProof/>
        </w:rPr>
        <w:fldChar w:fldCharType="separate"/>
      </w:r>
      <w:r>
        <w:rPr>
          <w:noProof/>
        </w:rPr>
        <w:t>218</w:t>
      </w:r>
      <w:r>
        <w:rPr>
          <w:noProof/>
        </w:rPr>
        <w:fldChar w:fldCharType="end"/>
      </w:r>
    </w:p>
    <w:p w14:paraId="6A086595" w14:textId="76C5FBC7"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_Toc214977253 \h </w:instrText>
      </w:r>
      <w:r>
        <w:rPr>
          <w:noProof/>
        </w:rPr>
      </w:r>
      <w:r>
        <w:rPr>
          <w:noProof/>
        </w:rPr>
        <w:fldChar w:fldCharType="separate"/>
      </w:r>
      <w:r>
        <w:rPr>
          <w:noProof/>
        </w:rPr>
        <w:t>218</w:t>
      </w:r>
      <w:r>
        <w:rPr>
          <w:noProof/>
        </w:rPr>
        <w:fldChar w:fldCharType="end"/>
      </w:r>
    </w:p>
    <w:p w14:paraId="5F2DEB1B" w14:textId="469F304B" w:rsidR="00C40730" w:rsidRDefault="00C40730">
      <w:pPr>
        <w:pStyle w:val="TOC4"/>
        <w:rPr>
          <w:rFonts w:asciiTheme="minorHAnsi" w:eastAsiaTheme="minorEastAsia" w:hAnsiTheme="minorHAnsi" w:cstheme="minorBidi"/>
          <w:noProof/>
          <w:sz w:val="22"/>
          <w:szCs w:val="22"/>
          <w:lang w:val="en-IN" w:eastAsia="ko-KR"/>
        </w:rPr>
      </w:pPr>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_Toc214977254 \h </w:instrText>
      </w:r>
      <w:r>
        <w:rPr>
          <w:noProof/>
        </w:rPr>
      </w:r>
      <w:r>
        <w:rPr>
          <w:noProof/>
        </w:rPr>
        <w:fldChar w:fldCharType="separate"/>
      </w:r>
      <w:r>
        <w:rPr>
          <w:noProof/>
        </w:rPr>
        <w:t>219</w:t>
      </w:r>
      <w:r>
        <w:rPr>
          <w:noProof/>
        </w:rPr>
        <w:fldChar w:fldCharType="end"/>
      </w:r>
    </w:p>
    <w:p w14:paraId="7FA14CD0" w14:textId="072BF1A5" w:rsidR="00C40730" w:rsidRDefault="00C40730">
      <w:pPr>
        <w:pStyle w:val="TOC5"/>
        <w:rPr>
          <w:rFonts w:asciiTheme="minorHAnsi" w:eastAsiaTheme="minorEastAsia" w:hAnsiTheme="minorHAnsi" w:cstheme="minorBidi"/>
          <w:noProof/>
          <w:sz w:val="22"/>
          <w:szCs w:val="22"/>
          <w:lang w:val="en-IN" w:eastAsia="ko-KR"/>
        </w:rPr>
      </w:pPr>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_Toc214977255 \h </w:instrText>
      </w:r>
      <w:r>
        <w:rPr>
          <w:noProof/>
        </w:rPr>
      </w:r>
      <w:r>
        <w:rPr>
          <w:noProof/>
        </w:rPr>
        <w:fldChar w:fldCharType="separate"/>
      </w:r>
      <w:r>
        <w:rPr>
          <w:noProof/>
        </w:rPr>
        <w:t>219</w:t>
      </w:r>
      <w:r>
        <w:rPr>
          <w:noProof/>
        </w:rPr>
        <w:fldChar w:fldCharType="end"/>
      </w:r>
    </w:p>
    <w:p w14:paraId="6A0CB7E1" w14:textId="48452093" w:rsidR="00C40730" w:rsidRDefault="00C40730">
      <w:pPr>
        <w:pStyle w:val="TOC3"/>
        <w:rPr>
          <w:rFonts w:asciiTheme="minorHAnsi" w:eastAsiaTheme="minorEastAsia" w:hAnsiTheme="minorHAnsi" w:cstheme="minorBidi"/>
          <w:noProof/>
          <w:sz w:val="22"/>
          <w:szCs w:val="22"/>
          <w:lang w:val="en-IN" w:eastAsia="ko-KR"/>
        </w:rPr>
      </w:pPr>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_Toc214977256 \h </w:instrText>
      </w:r>
      <w:r>
        <w:rPr>
          <w:noProof/>
        </w:rPr>
      </w:r>
      <w:r>
        <w:rPr>
          <w:noProof/>
        </w:rPr>
        <w:fldChar w:fldCharType="separate"/>
      </w:r>
      <w:r>
        <w:rPr>
          <w:noProof/>
        </w:rPr>
        <w:t>219</w:t>
      </w:r>
      <w:r>
        <w:rPr>
          <w:noProof/>
        </w:rPr>
        <w:fldChar w:fldCharType="end"/>
      </w:r>
    </w:p>
    <w:p w14:paraId="04F7175F" w14:textId="05FC80F2" w:rsidR="00C40730" w:rsidRDefault="00C40730">
      <w:pPr>
        <w:pStyle w:val="TOC4"/>
        <w:rPr>
          <w:rFonts w:asciiTheme="minorHAnsi" w:eastAsiaTheme="minorEastAsia" w:hAnsiTheme="minorHAnsi" w:cstheme="minorBidi"/>
          <w:noProof/>
          <w:sz w:val="22"/>
          <w:szCs w:val="22"/>
          <w:lang w:val="en-IN" w:eastAsia="ko-KR"/>
        </w:rPr>
      </w:pPr>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_Toc214977257 \h </w:instrText>
      </w:r>
      <w:r>
        <w:rPr>
          <w:noProof/>
        </w:rPr>
      </w:r>
      <w:r>
        <w:rPr>
          <w:noProof/>
        </w:rPr>
        <w:fldChar w:fldCharType="separate"/>
      </w:r>
      <w:r>
        <w:rPr>
          <w:noProof/>
        </w:rPr>
        <w:t>219</w:t>
      </w:r>
      <w:r>
        <w:rPr>
          <w:noProof/>
        </w:rPr>
        <w:fldChar w:fldCharType="end"/>
      </w:r>
    </w:p>
    <w:p w14:paraId="164848D1" w14:textId="6B014F4A" w:rsidR="00C40730" w:rsidRDefault="00C40730">
      <w:pPr>
        <w:pStyle w:val="TOC4"/>
        <w:rPr>
          <w:rFonts w:asciiTheme="minorHAnsi" w:eastAsiaTheme="minorEastAsia" w:hAnsiTheme="minorHAnsi" w:cstheme="minorBidi"/>
          <w:noProof/>
          <w:sz w:val="22"/>
          <w:szCs w:val="22"/>
          <w:lang w:val="en-IN" w:eastAsia="ko-KR"/>
        </w:rPr>
      </w:pPr>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_Toc214977258 \h </w:instrText>
      </w:r>
      <w:r>
        <w:rPr>
          <w:noProof/>
        </w:rPr>
      </w:r>
      <w:r>
        <w:rPr>
          <w:noProof/>
        </w:rPr>
        <w:fldChar w:fldCharType="separate"/>
      </w:r>
      <w:r>
        <w:rPr>
          <w:noProof/>
        </w:rPr>
        <w:t>219</w:t>
      </w:r>
      <w:r>
        <w:rPr>
          <w:noProof/>
        </w:rPr>
        <w:fldChar w:fldCharType="end"/>
      </w:r>
    </w:p>
    <w:p w14:paraId="6E1E4154" w14:textId="67E1D55D" w:rsidR="00C40730" w:rsidRDefault="00C40730">
      <w:pPr>
        <w:pStyle w:val="TOC4"/>
        <w:rPr>
          <w:rFonts w:asciiTheme="minorHAnsi" w:eastAsiaTheme="minorEastAsia" w:hAnsiTheme="minorHAnsi" w:cstheme="minorBidi"/>
          <w:noProof/>
          <w:sz w:val="22"/>
          <w:szCs w:val="22"/>
          <w:lang w:val="en-IN" w:eastAsia="ko-KR"/>
        </w:rPr>
      </w:pPr>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_Toc214977259 \h </w:instrText>
      </w:r>
      <w:r>
        <w:rPr>
          <w:noProof/>
        </w:rPr>
      </w:r>
      <w:r>
        <w:rPr>
          <w:noProof/>
        </w:rPr>
        <w:fldChar w:fldCharType="separate"/>
      </w:r>
      <w:r>
        <w:rPr>
          <w:noProof/>
        </w:rPr>
        <w:t>219</w:t>
      </w:r>
      <w:r>
        <w:rPr>
          <w:noProof/>
        </w:rPr>
        <w:fldChar w:fldCharType="end"/>
      </w:r>
    </w:p>
    <w:p w14:paraId="19BD37B1" w14:textId="7D9DD0B0" w:rsidR="00C40730" w:rsidRDefault="00C40730">
      <w:pPr>
        <w:pStyle w:val="TOC3"/>
        <w:rPr>
          <w:rFonts w:asciiTheme="minorHAnsi" w:eastAsiaTheme="minorEastAsia" w:hAnsiTheme="minorHAnsi" w:cstheme="minorBidi"/>
          <w:noProof/>
          <w:sz w:val="22"/>
          <w:szCs w:val="22"/>
          <w:lang w:val="en-IN" w:eastAsia="ko-KR"/>
        </w:rPr>
      </w:pPr>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_Toc214977260 \h </w:instrText>
      </w:r>
      <w:r>
        <w:rPr>
          <w:noProof/>
        </w:rPr>
      </w:r>
      <w:r>
        <w:rPr>
          <w:noProof/>
        </w:rPr>
        <w:fldChar w:fldCharType="separate"/>
      </w:r>
      <w:r>
        <w:rPr>
          <w:noProof/>
        </w:rPr>
        <w:t>219</w:t>
      </w:r>
      <w:r>
        <w:rPr>
          <w:noProof/>
        </w:rPr>
        <w:fldChar w:fldCharType="end"/>
      </w:r>
    </w:p>
    <w:p w14:paraId="0B0E44AA" w14:textId="223C2507" w:rsidR="00C40730" w:rsidRDefault="00C40730">
      <w:pPr>
        <w:pStyle w:val="TOC2"/>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_Toc214977261 \h </w:instrText>
      </w:r>
      <w:r>
        <w:rPr>
          <w:noProof/>
        </w:rPr>
      </w:r>
      <w:r>
        <w:rPr>
          <w:noProof/>
        </w:rPr>
        <w:fldChar w:fldCharType="separate"/>
      </w:r>
      <w:r>
        <w:rPr>
          <w:noProof/>
        </w:rPr>
        <w:t>219</w:t>
      </w:r>
      <w:r>
        <w:rPr>
          <w:noProof/>
        </w:rPr>
        <w:fldChar w:fldCharType="end"/>
      </w:r>
    </w:p>
    <w:p w14:paraId="3D6CEC8C" w14:textId="0A908538" w:rsidR="00C40730" w:rsidRDefault="00C40730">
      <w:pPr>
        <w:pStyle w:val="TOC3"/>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_Toc214977262 \h </w:instrText>
      </w:r>
      <w:r>
        <w:rPr>
          <w:noProof/>
        </w:rPr>
      </w:r>
      <w:r>
        <w:rPr>
          <w:noProof/>
        </w:rPr>
        <w:fldChar w:fldCharType="separate"/>
      </w:r>
      <w:r>
        <w:rPr>
          <w:noProof/>
        </w:rPr>
        <w:t>219</w:t>
      </w:r>
      <w:r>
        <w:rPr>
          <w:noProof/>
        </w:rPr>
        <w:fldChar w:fldCharType="end"/>
      </w:r>
    </w:p>
    <w:p w14:paraId="16BB98F1" w14:textId="66E92ABD" w:rsidR="00C40730" w:rsidRDefault="00C40730">
      <w:pPr>
        <w:pStyle w:val="TOC3"/>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_Toc214977263 \h </w:instrText>
      </w:r>
      <w:r>
        <w:rPr>
          <w:noProof/>
        </w:rPr>
      </w:r>
      <w:r>
        <w:rPr>
          <w:noProof/>
        </w:rPr>
        <w:fldChar w:fldCharType="separate"/>
      </w:r>
      <w:r>
        <w:rPr>
          <w:noProof/>
        </w:rPr>
        <w:t>220</w:t>
      </w:r>
      <w:r>
        <w:rPr>
          <w:noProof/>
        </w:rPr>
        <w:fldChar w:fldCharType="end"/>
      </w:r>
    </w:p>
    <w:p w14:paraId="35E72679" w14:textId="71B1DD42" w:rsidR="00C40730" w:rsidRDefault="00C40730">
      <w:pPr>
        <w:pStyle w:val="TOC3"/>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_Toc214977264 \h </w:instrText>
      </w:r>
      <w:r>
        <w:rPr>
          <w:noProof/>
        </w:rPr>
      </w:r>
      <w:r>
        <w:rPr>
          <w:noProof/>
        </w:rPr>
        <w:fldChar w:fldCharType="separate"/>
      </w:r>
      <w:r>
        <w:rPr>
          <w:noProof/>
        </w:rPr>
        <w:t>220</w:t>
      </w:r>
      <w:r>
        <w:rPr>
          <w:noProof/>
        </w:rPr>
        <w:fldChar w:fldCharType="end"/>
      </w:r>
    </w:p>
    <w:p w14:paraId="7FBBD063" w14:textId="0BAECC51" w:rsidR="00C40730" w:rsidRDefault="00C40730">
      <w:pPr>
        <w:pStyle w:val="TOC4"/>
        <w:rPr>
          <w:rFonts w:asciiTheme="minorHAnsi" w:eastAsiaTheme="minorEastAsia" w:hAnsiTheme="minorHAnsi" w:cstheme="minorBidi"/>
          <w:noProof/>
          <w:sz w:val="22"/>
          <w:szCs w:val="22"/>
          <w:lang w:val="en-IN" w:eastAsia="ko-KR"/>
        </w:rPr>
      </w:pPr>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_Toc214977265 \h </w:instrText>
      </w:r>
      <w:r>
        <w:rPr>
          <w:noProof/>
        </w:rPr>
      </w:r>
      <w:r>
        <w:rPr>
          <w:noProof/>
        </w:rPr>
        <w:fldChar w:fldCharType="separate"/>
      </w:r>
      <w:r>
        <w:rPr>
          <w:noProof/>
        </w:rPr>
        <w:t>220</w:t>
      </w:r>
      <w:r>
        <w:rPr>
          <w:noProof/>
        </w:rPr>
        <w:fldChar w:fldCharType="end"/>
      </w:r>
    </w:p>
    <w:p w14:paraId="63365D66" w14:textId="68FD53D8" w:rsidR="00C40730" w:rsidRDefault="00C40730">
      <w:pPr>
        <w:pStyle w:val="TOC4"/>
        <w:rPr>
          <w:rFonts w:asciiTheme="minorHAnsi" w:eastAsiaTheme="minorEastAsia" w:hAnsiTheme="minorHAnsi" w:cstheme="minorBidi"/>
          <w:noProof/>
          <w:sz w:val="22"/>
          <w:szCs w:val="22"/>
          <w:lang w:val="en-IN" w:eastAsia="ko-KR"/>
        </w:rPr>
      </w:pPr>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_Toc214977266 \h </w:instrText>
      </w:r>
      <w:r>
        <w:rPr>
          <w:noProof/>
        </w:rPr>
      </w:r>
      <w:r>
        <w:rPr>
          <w:noProof/>
        </w:rPr>
        <w:fldChar w:fldCharType="separate"/>
      </w:r>
      <w:r>
        <w:rPr>
          <w:noProof/>
        </w:rPr>
        <w:t>221</w:t>
      </w:r>
      <w:r>
        <w:rPr>
          <w:noProof/>
        </w:rPr>
        <w:fldChar w:fldCharType="end"/>
      </w:r>
    </w:p>
    <w:p w14:paraId="37AA0093" w14:textId="147C66D7" w:rsidR="00C40730" w:rsidRDefault="00C40730">
      <w:pPr>
        <w:pStyle w:val="TOC5"/>
        <w:rPr>
          <w:rFonts w:asciiTheme="minorHAnsi" w:eastAsiaTheme="minorEastAsia" w:hAnsiTheme="minorHAnsi" w:cstheme="minorBidi"/>
          <w:noProof/>
          <w:sz w:val="22"/>
          <w:szCs w:val="22"/>
          <w:lang w:val="en-IN" w:eastAsia="ko-KR"/>
        </w:rPr>
      </w:pPr>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_Toc214977267 \h </w:instrText>
      </w:r>
      <w:r>
        <w:rPr>
          <w:noProof/>
        </w:rPr>
      </w:r>
      <w:r>
        <w:rPr>
          <w:noProof/>
        </w:rPr>
        <w:fldChar w:fldCharType="separate"/>
      </w:r>
      <w:r>
        <w:rPr>
          <w:noProof/>
        </w:rPr>
        <w:t>221</w:t>
      </w:r>
      <w:r>
        <w:rPr>
          <w:noProof/>
        </w:rPr>
        <w:fldChar w:fldCharType="end"/>
      </w:r>
    </w:p>
    <w:p w14:paraId="0FE4DE2C" w14:textId="3C6D8870" w:rsidR="00C40730" w:rsidRDefault="00C40730">
      <w:pPr>
        <w:pStyle w:val="TOC5"/>
        <w:rPr>
          <w:rFonts w:asciiTheme="minorHAnsi" w:eastAsiaTheme="minorEastAsia" w:hAnsiTheme="minorHAnsi" w:cstheme="minorBidi"/>
          <w:noProof/>
          <w:sz w:val="22"/>
          <w:szCs w:val="22"/>
          <w:lang w:val="en-IN" w:eastAsia="ko-KR"/>
        </w:rPr>
      </w:pPr>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_Toc214977268 \h </w:instrText>
      </w:r>
      <w:r>
        <w:rPr>
          <w:noProof/>
        </w:rPr>
      </w:r>
      <w:r>
        <w:rPr>
          <w:noProof/>
        </w:rPr>
        <w:fldChar w:fldCharType="separate"/>
      </w:r>
      <w:r>
        <w:rPr>
          <w:noProof/>
        </w:rPr>
        <w:t>221</w:t>
      </w:r>
      <w:r>
        <w:rPr>
          <w:noProof/>
        </w:rPr>
        <w:fldChar w:fldCharType="end"/>
      </w:r>
    </w:p>
    <w:p w14:paraId="5A2BFE7F" w14:textId="29AC1DA2" w:rsidR="00C40730" w:rsidRDefault="00C40730">
      <w:pPr>
        <w:pStyle w:val="TOC5"/>
        <w:rPr>
          <w:rFonts w:asciiTheme="minorHAnsi" w:eastAsiaTheme="minorEastAsia" w:hAnsiTheme="minorHAnsi" w:cstheme="minorBidi"/>
          <w:noProof/>
          <w:sz w:val="22"/>
          <w:szCs w:val="22"/>
          <w:lang w:val="en-IN" w:eastAsia="ko-KR"/>
        </w:rPr>
      </w:pPr>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_Toc214977269 \h </w:instrText>
      </w:r>
      <w:r>
        <w:rPr>
          <w:noProof/>
        </w:rPr>
      </w:r>
      <w:r>
        <w:rPr>
          <w:noProof/>
        </w:rPr>
        <w:fldChar w:fldCharType="separate"/>
      </w:r>
      <w:r>
        <w:rPr>
          <w:noProof/>
        </w:rPr>
        <w:t>221</w:t>
      </w:r>
      <w:r>
        <w:rPr>
          <w:noProof/>
        </w:rPr>
        <w:fldChar w:fldCharType="end"/>
      </w:r>
    </w:p>
    <w:p w14:paraId="64CF3709" w14:textId="72BE49A0" w:rsidR="00C40730" w:rsidRDefault="00C40730">
      <w:pPr>
        <w:pStyle w:val="TOC6"/>
        <w:rPr>
          <w:rFonts w:asciiTheme="minorHAnsi" w:eastAsiaTheme="minorEastAsia" w:hAnsiTheme="minorHAnsi" w:cstheme="minorBidi"/>
          <w:noProof/>
          <w:sz w:val="22"/>
          <w:szCs w:val="22"/>
          <w:lang w:val="en-IN" w:eastAsia="ko-KR"/>
        </w:rPr>
      </w:pPr>
      <w:r>
        <w:rPr>
          <w:noProof/>
        </w:rPr>
        <w:t>8.12.3.2.3.1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_Toc214977270 \h </w:instrText>
      </w:r>
      <w:r>
        <w:rPr>
          <w:noProof/>
        </w:rPr>
      </w:r>
      <w:r>
        <w:rPr>
          <w:noProof/>
        </w:rPr>
        <w:fldChar w:fldCharType="separate"/>
      </w:r>
      <w:r>
        <w:rPr>
          <w:noProof/>
        </w:rPr>
        <w:t>221</w:t>
      </w:r>
      <w:r>
        <w:rPr>
          <w:noProof/>
        </w:rPr>
        <w:fldChar w:fldCharType="end"/>
      </w:r>
    </w:p>
    <w:p w14:paraId="7C7F397F" w14:textId="773C4F6B" w:rsidR="00C40730" w:rsidRDefault="00C40730">
      <w:pPr>
        <w:pStyle w:val="TOC5"/>
        <w:rPr>
          <w:rFonts w:asciiTheme="minorHAnsi" w:eastAsiaTheme="minorEastAsia" w:hAnsiTheme="minorHAnsi" w:cstheme="minorBidi"/>
          <w:noProof/>
          <w:sz w:val="22"/>
          <w:szCs w:val="22"/>
          <w:lang w:val="en-IN" w:eastAsia="ko-KR"/>
        </w:rPr>
      </w:pPr>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_Toc214977271 \h </w:instrText>
      </w:r>
      <w:r>
        <w:rPr>
          <w:noProof/>
        </w:rPr>
      </w:r>
      <w:r>
        <w:rPr>
          <w:noProof/>
        </w:rPr>
        <w:fldChar w:fldCharType="separate"/>
      </w:r>
      <w:r>
        <w:rPr>
          <w:noProof/>
        </w:rPr>
        <w:t>222</w:t>
      </w:r>
      <w:r>
        <w:rPr>
          <w:noProof/>
        </w:rPr>
        <w:fldChar w:fldCharType="end"/>
      </w:r>
    </w:p>
    <w:p w14:paraId="37CDA630" w14:textId="445002BA" w:rsidR="00C40730" w:rsidRDefault="00C40730">
      <w:pPr>
        <w:pStyle w:val="TOC4"/>
        <w:rPr>
          <w:rFonts w:asciiTheme="minorHAnsi" w:eastAsiaTheme="minorEastAsia" w:hAnsiTheme="minorHAnsi" w:cstheme="minorBidi"/>
          <w:noProof/>
          <w:sz w:val="22"/>
          <w:szCs w:val="22"/>
          <w:lang w:val="en-IN" w:eastAsia="ko-KR"/>
        </w:rPr>
      </w:pPr>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_Toc214977272 \h </w:instrText>
      </w:r>
      <w:r>
        <w:rPr>
          <w:noProof/>
        </w:rPr>
      </w:r>
      <w:r>
        <w:rPr>
          <w:noProof/>
        </w:rPr>
        <w:fldChar w:fldCharType="separate"/>
      </w:r>
      <w:r>
        <w:rPr>
          <w:noProof/>
        </w:rPr>
        <w:t>222</w:t>
      </w:r>
      <w:r>
        <w:rPr>
          <w:noProof/>
        </w:rPr>
        <w:fldChar w:fldCharType="end"/>
      </w:r>
    </w:p>
    <w:p w14:paraId="676D4C63" w14:textId="2CE74699" w:rsidR="00C40730" w:rsidRDefault="00C40730">
      <w:pPr>
        <w:pStyle w:val="TOC5"/>
        <w:rPr>
          <w:rFonts w:asciiTheme="minorHAnsi" w:eastAsiaTheme="minorEastAsia" w:hAnsiTheme="minorHAnsi" w:cstheme="minorBidi"/>
          <w:noProof/>
          <w:sz w:val="22"/>
          <w:szCs w:val="22"/>
          <w:lang w:val="en-IN" w:eastAsia="ko-KR"/>
        </w:rPr>
      </w:pPr>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_Toc214977273 \h </w:instrText>
      </w:r>
      <w:r>
        <w:rPr>
          <w:noProof/>
        </w:rPr>
      </w:r>
      <w:r>
        <w:rPr>
          <w:noProof/>
        </w:rPr>
        <w:fldChar w:fldCharType="separate"/>
      </w:r>
      <w:r>
        <w:rPr>
          <w:noProof/>
        </w:rPr>
        <w:t>222</w:t>
      </w:r>
      <w:r>
        <w:rPr>
          <w:noProof/>
        </w:rPr>
        <w:fldChar w:fldCharType="end"/>
      </w:r>
    </w:p>
    <w:p w14:paraId="671860B5" w14:textId="540B1204" w:rsidR="00C40730" w:rsidRDefault="00C40730">
      <w:pPr>
        <w:pStyle w:val="TOC5"/>
        <w:rPr>
          <w:rFonts w:asciiTheme="minorHAnsi" w:eastAsiaTheme="minorEastAsia" w:hAnsiTheme="minorHAnsi" w:cstheme="minorBidi"/>
          <w:noProof/>
          <w:sz w:val="22"/>
          <w:szCs w:val="22"/>
          <w:lang w:val="en-IN" w:eastAsia="ko-KR"/>
        </w:rPr>
      </w:pPr>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_Toc214977274 \h </w:instrText>
      </w:r>
      <w:r>
        <w:rPr>
          <w:noProof/>
        </w:rPr>
      </w:r>
      <w:r>
        <w:rPr>
          <w:noProof/>
        </w:rPr>
        <w:fldChar w:fldCharType="separate"/>
      </w:r>
      <w:r>
        <w:rPr>
          <w:noProof/>
        </w:rPr>
        <w:t>222</w:t>
      </w:r>
      <w:r>
        <w:rPr>
          <w:noProof/>
        </w:rPr>
        <w:fldChar w:fldCharType="end"/>
      </w:r>
    </w:p>
    <w:p w14:paraId="2D42EB6D" w14:textId="22F70387" w:rsidR="00C40730" w:rsidRDefault="00C40730">
      <w:pPr>
        <w:pStyle w:val="TOC5"/>
        <w:rPr>
          <w:rFonts w:asciiTheme="minorHAnsi" w:eastAsiaTheme="minorEastAsia" w:hAnsiTheme="minorHAnsi" w:cstheme="minorBidi"/>
          <w:noProof/>
          <w:sz w:val="22"/>
          <w:szCs w:val="22"/>
          <w:lang w:val="en-IN" w:eastAsia="ko-KR"/>
        </w:rPr>
      </w:pPr>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_Toc214977275 \h </w:instrText>
      </w:r>
      <w:r>
        <w:rPr>
          <w:noProof/>
        </w:rPr>
      </w:r>
      <w:r>
        <w:rPr>
          <w:noProof/>
        </w:rPr>
        <w:fldChar w:fldCharType="separate"/>
      </w:r>
      <w:r>
        <w:rPr>
          <w:noProof/>
        </w:rPr>
        <w:t>222</w:t>
      </w:r>
      <w:r>
        <w:rPr>
          <w:noProof/>
        </w:rPr>
        <w:fldChar w:fldCharType="end"/>
      </w:r>
    </w:p>
    <w:p w14:paraId="7B4E8F1C" w14:textId="5229B515" w:rsidR="00C40730" w:rsidRDefault="00C40730">
      <w:pPr>
        <w:pStyle w:val="TOC6"/>
        <w:rPr>
          <w:rFonts w:asciiTheme="minorHAnsi" w:eastAsiaTheme="minorEastAsia" w:hAnsiTheme="minorHAnsi" w:cstheme="minorBidi"/>
          <w:noProof/>
          <w:sz w:val="22"/>
          <w:szCs w:val="22"/>
          <w:lang w:val="en-IN" w:eastAsia="ko-KR"/>
        </w:rPr>
      </w:pPr>
      <w:r>
        <w:rPr>
          <w:noProof/>
        </w:rPr>
        <w:t>8.12.3.3.3</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_Toc214977276 \h </w:instrText>
      </w:r>
      <w:r>
        <w:rPr>
          <w:noProof/>
        </w:rPr>
      </w:r>
      <w:r>
        <w:rPr>
          <w:noProof/>
        </w:rPr>
        <w:fldChar w:fldCharType="separate"/>
      </w:r>
      <w:r>
        <w:rPr>
          <w:noProof/>
        </w:rPr>
        <w:t>222</w:t>
      </w:r>
      <w:r>
        <w:rPr>
          <w:noProof/>
        </w:rPr>
        <w:fldChar w:fldCharType="end"/>
      </w:r>
    </w:p>
    <w:p w14:paraId="0FD50F33" w14:textId="5FC8FE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_Toc214977277 \h </w:instrText>
      </w:r>
      <w:r>
        <w:rPr>
          <w:noProof/>
        </w:rPr>
      </w:r>
      <w:r>
        <w:rPr>
          <w:noProof/>
        </w:rPr>
        <w:fldChar w:fldCharType="separate"/>
      </w:r>
      <w:r>
        <w:rPr>
          <w:noProof/>
        </w:rPr>
        <w:t>223</w:t>
      </w:r>
      <w:r>
        <w:rPr>
          <w:noProof/>
        </w:rPr>
        <w:fldChar w:fldCharType="end"/>
      </w:r>
    </w:p>
    <w:p w14:paraId="7BB4CBE6" w14:textId="14C8F51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8.12.3.3.3.3</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_Toc214977278 \h </w:instrText>
      </w:r>
      <w:r>
        <w:rPr>
          <w:noProof/>
        </w:rPr>
      </w:r>
      <w:r>
        <w:rPr>
          <w:noProof/>
        </w:rPr>
        <w:fldChar w:fldCharType="separate"/>
      </w:r>
      <w:r>
        <w:rPr>
          <w:noProof/>
        </w:rPr>
        <w:t>224</w:t>
      </w:r>
      <w:r>
        <w:rPr>
          <w:noProof/>
        </w:rPr>
        <w:fldChar w:fldCharType="end"/>
      </w:r>
    </w:p>
    <w:p w14:paraId="61FF357B" w14:textId="7A428F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_Toc214977279 \h </w:instrText>
      </w:r>
      <w:r>
        <w:rPr>
          <w:noProof/>
        </w:rPr>
      </w:r>
      <w:r>
        <w:rPr>
          <w:noProof/>
        </w:rPr>
        <w:fldChar w:fldCharType="separate"/>
      </w:r>
      <w:r>
        <w:rPr>
          <w:noProof/>
        </w:rPr>
        <w:t>226</w:t>
      </w:r>
      <w:r>
        <w:rPr>
          <w:noProof/>
        </w:rPr>
        <w:fldChar w:fldCharType="end"/>
      </w:r>
    </w:p>
    <w:p w14:paraId="16B3A480" w14:textId="487E2DE4" w:rsidR="00C40730" w:rsidRDefault="00C40730">
      <w:pPr>
        <w:pStyle w:val="TOC5"/>
        <w:rPr>
          <w:rFonts w:asciiTheme="minorHAnsi" w:eastAsiaTheme="minorEastAsia" w:hAnsiTheme="minorHAnsi" w:cstheme="minorBidi"/>
          <w:noProof/>
          <w:sz w:val="22"/>
          <w:szCs w:val="22"/>
          <w:lang w:val="en-IN" w:eastAsia="ko-KR"/>
        </w:rPr>
      </w:pPr>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_Toc214977280 \h </w:instrText>
      </w:r>
      <w:r>
        <w:rPr>
          <w:noProof/>
        </w:rPr>
      </w:r>
      <w:r>
        <w:rPr>
          <w:noProof/>
        </w:rPr>
        <w:fldChar w:fldCharType="separate"/>
      </w:r>
      <w:r>
        <w:rPr>
          <w:noProof/>
        </w:rPr>
        <w:t>226</w:t>
      </w:r>
      <w:r>
        <w:rPr>
          <w:noProof/>
        </w:rPr>
        <w:fldChar w:fldCharType="end"/>
      </w:r>
    </w:p>
    <w:p w14:paraId="04BA7CCC" w14:textId="511A0354" w:rsidR="00C40730" w:rsidRDefault="00C40730">
      <w:pPr>
        <w:pStyle w:val="TOC3"/>
        <w:rPr>
          <w:rFonts w:asciiTheme="minorHAnsi" w:eastAsiaTheme="minorEastAsia" w:hAnsiTheme="minorHAnsi" w:cstheme="minorBidi"/>
          <w:noProof/>
          <w:sz w:val="22"/>
          <w:szCs w:val="22"/>
          <w:lang w:val="en-IN" w:eastAsia="ko-KR"/>
        </w:rPr>
      </w:pPr>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_Toc214977281 \h </w:instrText>
      </w:r>
      <w:r>
        <w:rPr>
          <w:noProof/>
        </w:rPr>
      </w:r>
      <w:r>
        <w:rPr>
          <w:noProof/>
        </w:rPr>
        <w:fldChar w:fldCharType="separate"/>
      </w:r>
      <w:r>
        <w:rPr>
          <w:noProof/>
        </w:rPr>
        <w:t>227</w:t>
      </w:r>
      <w:r>
        <w:rPr>
          <w:noProof/>
        </w:rPr>
        <w:fldChar w:fldCharType="end"/>
      </w:r>
    </w:p>
    <w:p w14:paraId="01525DBA" w14:textId="2B917A49"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_Toc214977282 \h </w:instrText>
      </w:r>
      <w:r>
        <w:rPr>
          <w:noProof/>
        </w:rPr>
      </w:r>
      <w:r>
        <w:rPr>
          <w:noProof/>
        </w:rPr>
        <w:fldChar w:fldCharType="separate"/>
      </w:r>
      <w:r>
        <w:rPr>
          <w:noProof/>
        </w:rPr>
        <w:t>227</w:t>
      </w:r>
      <w:r>
        <w:rPr>
          <w:noProof/>
        </w:rPr>
        <w:fldChar w:fldCharType="end"/>
      </w:r>
    </w:p>
    <w:p w14:paraId="4FE26436" w14:textId="50D13756" w:rsidR="00C40730" w:rsidRDefault="00C40730">
      <w:pPr>
        <w:pStyle w:val="TOC4"/>
        <w:rPr>
          <w:rFonts w:asciiTheme="minorHAnsi" w:eastAsiaTheme="minorEastAsia" w:hAnsiTheme="minorHAnsi" w:cstheme="minorBidi"/>
          <w:noProof/>
          <w:sz w:val="22"/>
          <w:szCs w:val="22"/>
          <w:lang w:val="en-IN" w:eastAsia="ko-KR"/>
        </w:rPr>
      </w:pPr>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_Toc214977283 \h </w:instrText>
      </w:r>
      <w:r>
        <w:rPr>
          <w:noProof/>
        </w:rPr>
      </w:r>
      <w:r>
        <w:rPr>
          <w:noProof/>
        </w:rPr>
        <w:fldChar w:fldCharType="separate"/>
      </w:r>
      <w:r>
        <w:rPr>
          <w:noProof/>
        </w:rPr>
        <w:t>227</w:t>
      </w:r>
      <w:r>
        <w:rPr>
          <w:noProof/>
        </w:rPr>
        <w:fldChar w:fldCharType="end"/>
      </w:r>
    </w:p>
    <w:p w14:paraId="3B2B5BF0" w14:textId="55F46C7C"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_Toc214977284 \h </w:instrText>
      </w:r>
      <w:r>
        <w:rPr>
          <w:noProof/>
        </w:rPr>
      </w:r>
      <w:r>
        <w:rPr>
          <w:noProof/>
        </w:rPr>
        <w:fldChar w:fldCharType="separate"/>
      </w:r>
      <w:r>
        <w:rPr>
          <w:noProof/>
        </w:rPr>
        <w:t>227</w:t>
      </w:r>
      <w:r>
        <w:rPr>
          <w:noProof/>
        </w:rPr>
        <w:fldChar w:fldCharType="end"/>
      </w:r>
    </w:p>
    <w:p w14:paraId="0972CFD8" w14:textId="521129AF" w:rsidR="00C40730" w:rsidRDefault="00C40730">
      <w:pPr>
        <w:pStyle w:val="TOC5"/>
        <w:rPr>
          <w:rFonts w:asciiTheme="minorHAnsi" w:eastAsiaTheme="minorEastAsia" w:hAnsiTheme="minorHAnsi" w:cstheme="minorBidi"/>
          <w:noProof/>
          <w:sz w:val="22"/>
          <w:szCs w:val="22"/>
          <w:lang w:val="en-IN" w:eastAsia="ko-KR"/>
        </w:rPr>
      </w:pPr>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_Toc214977285 \h </w:instrText>
      </w:r>
      <w:r>
        <w:rPr>
          <w:noProof/>
        </w:rPr>
      </w:r>
      <w:r>
        <w:rPr>
          <w:noProof/>
        </w:rPr>
        <w:fldChar w:fldCharType="separate"/>
      </w:r>
      <w:r>
        <w:rPr>
          <w:noProof/>
        </w:rPr>
        <w:t>227</w:t>
      </w:r>
      <w:r>
        <w:rPr>
          <w:noProof/>
        </w:rPr>
        <w:fldChar w:fldCharType="end"/>
      </w:r>
    </w:p>
    <w:p w14:paraId="149C5A27" w14:textId="6F8EFCF3" w:rsidR="00C40730" w:rsidRDefault="00C40730">
      <w:pPr>
        <w:pStyle w:val="TOC5"/>
        <w:rPr>
          <w:rFonts w:asciiTheme="minorHAnsi" w:eastAsiaTheme="minorEastAsia" w:hAnsiTheme="minorHAnsi" w:cstheme="minorBidi"/>
          <w:noProof/>
          <w:sz w:val="22"/>
          <w:szCs w:val="22"/>
          <w:lang w:val="en-IN" w:eastAsia="ko-KR"/>
        </w:rPr>
      </w:pPr>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_Toc214977286 \h </w:instrText>
      </w:r>
      <w:r>
        <w:rPr>
          <w:noProof/>
        </w:rPr>
      </w:r>
      <w:r>
        <w:rPr>
          <w:noProof/>
        </w:rPr>
        <w:fldChar w:fldCharType="separate"/>
      </w:r>
      <w:r>
        <w:rPr>
          <w:noProof/>
        </w:rPr>
        <w:t>228</w:t>
      </w:r>
      <w:r>
        <w:rPr>
          <w:noProof/>
        </w:rPr>
        <w:fldChar w:fldCharType="end"/>
      </w:r>
    </w:p>
    <w:p w14:paraId="4D3B44FC" w14:textId="0AFD2D62" w:rsidR="00C40730" w:rsidRDefault="00C40730">
      <w:pPr>
        <w:pStyle w:val="TOC5"/>
        <w:rPr>
          <w:rFonts w:asciiTheme="minorHAnsi" w:eastAsiaTheme="minorEastAsia" w:hAnsiTheme="minorHAnsi" w:cstheme="minorBidi"/>
          <w:noProof/>
          <w:sz w:val="22"/>
          <w:szCs w:val="22"/>
          <w:lang w:val="en-IN" w:eastAsia="ko-KR"/>
        </w:rPr>
      </w:pPr>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4809BF">
        <w:rPr>
          <w:noProof/>
          <w:lang w:val="en-US"/>
        </w:rPr>
        <w:t>atch</w:t>
      </w:r>
      <w:r>
        <w:rPr>
          <w:noProof/>
        </w:rPr>
        <w:tab/>
      </w:r>
      <w:r>
        <w:rPr>
          <w:noProof/>
        </w:rPr>
        <w:fldChar w:fldCharType="begin"/>
      </w:r>
      <w:r>
        <w:rPr>
          <w:noProof/>
        </w:rPr>
        <w:instrText xml:space="preserve"> PAGEREF _Toc214977287 \h </w:instrText>
      </w:r>
      <w:r>
        <w:rPr>
          <w:noProof/>
        </w:rPr>
      </w:r>
      <w:r>
        <w:rPr>
          <w:noProof/>
        </w:rPr>
        <w:fldChar w:fldCharType="separate"/>
      </w:r>
      <w:r>
        <w:rPr>
          <w:noProof/>
        </w:rPr>
        <w:t>229</w:t>
      </w:r>
      <w:r>
        <w:rPr>
          <w:noProof/>
        </w:rPr>
        <w:fldChar w:fldCharType="end"/>
      </w:r>
    </w:p>
    <w:p w14:paraId="75D267F0" w14:textId="649CD2A5"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_Toc214977288 \h </w:instrText>
      </w:r>
      <w:r>
        <w:rPr>
          <w:noProof/>
        </w:rPr>
      </w:r>
      <w:r>
        <w:rPr>
          <w:noProof/>
        </w:rPr>
        <w:fldChar w:fldCharType="separate"/>
      </w:r>
      <w:r>
        <w:rPr>
          <w:noProof/>
        </w:rPr>
        <w:t>229</w:t>
      </w:r>
      <w:r>
        <w:rPr>
          <w:noProof/>
        </w:rPr>
        <w:fldChar w:fldCharType="end"/>
      </w:r>
    </w:p>
    <w:p w14:paraId="23EA4DB6" w14:textId="07DDA041" w:rsidR="00C40730" w:rsidRDefault="00C40730">
      <w:pPr>
        <w:pStyle w:val="TOC5"/>
        <w:rPr>
          <w:rFonts w:asciiTheme="minorHAnsi" w:eastAsiaTheme="minorEastAsia" w:hAnsiTheme="minorHAnsi" w:cstheme="minorBidi"/>
          <w:noProof/>
          <w:sz w:val="22"/>
          <w:szCs w:val="22"/>
          <w:lang w:val="en-IN" w:eastAsia="ko-KR"/>
        </w:rPr>
      </w:pPr>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_Toc214977289 \h </w:instrText>
      </w:r>
      <w:r>
        <w:rPr>
          <w:noProof/>
        </w:rPr>
      </w:r>
      <w:r>
        <w:rPr>
          <w:noProof/>
        </w:rPr>
        <w:fldChar w:fldCharType="separate"/>
      </w:r>
      <w:r>
        <w:rPr>
          <w:noProof/>
        </w:rPr>
        <w:t>229</w:t>
      </w:r>
      <w:r>
        <w:rPr>
          <w:noProof/>
        </w:rPr>
        <w:fldChar w:fldCharType="end"/>
      </w:r>
    </w:p>
    <w:p w14:paraId="6EB40BC4" w14:textId="73B0B03B" w:rsidR="00C40730" w:rsidRDefault="00C40730">
      <w:pPr>
        <w:pStyle w:val="TOC5"/>
        <w:rPr>
          <w:rFonts w:asciiTheme="minorHAnsi" w:eastAsiaTheme="minorEastAsia" w:hAnsiTheme="minorHAnsi" w:cstheme="minorBidi"/>
          <w:noProof/>
          <w:sz w:val="22"/>
          <w:szCs w:val="22"/>
          <w:lang w:val="en-IN" w:eastAsia="ko-KR"/>
        </w:rPr>
      </w:pPr>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_Toc214977290 \h </w:instrText>
      </w:r>
      <w:r>
        <w:rPr>
          <w:noProof/>
        </w:rPr>
      </w:r>
      <w:r>
        <w:rPr>
          <w:noProof/>
        </w:rPr>
        <w:fldChar w:fldCharType="separate"/>
      </w:r>
      <w:r>
        <w:rPr>
          <w:noProof/>
        </w:rPr>
        <w:t>229</w:t>
      </w:r>
      <w:r>
        <w:rPr>
          <w:noProof/>
        </w:rPr>
        <w:fldChar w:fldCharType="end"/>
      </w:r>
    </w:p>
    <w:p w14:paraId="0C345771" w14:textId="56DC418A"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_Toc214977291 \h </w:instrText>
      </w:r>
      <w:r>
        <w:rPr>
          <w:noProof/>
        </w:rPr>
      </w:r>
      <w:r>
        <w:rPr>
          <w:noProof/>
        </w:rPr>
        <w:fldChar w:fldCharType="separate"/>
      </w:r>
      <w:r>
        <w:rPr>
          <w:noProof/>
        </w:rPr>
        <w:t>229</w:t>
      </w:r>
      <w:r>
        <w:rPr>
          <w:noProof/>
        </w:rPr>
        <w:fldChar w:fldCharType="end"/>
      </w:r>
    </w:p>
    <w:p w14:paraId="4F0B39A1" w14:textId="022A466C" w:rsidR="00C40730" w:rsidRDefault="00C40730">
      <w:pPr>
        <w:pStyle w:val="TOC4"/>
        <w:rPr>
          <w:rFonts w:asciiTheme="minorHAnsi" w:eastAsiaTheme="minorEastAsia" w:hAnsiTheme="minorHAnsi" w:cstheme="minorBidi"/>
          <w:noProof/>
          <w:sz w:val="22"/>
          <w:szCs w:val="22"/>
          <w:lang w:val="en-IN" w:eastAsia="ko-KR"/>
        </w:rPr>
      </w:pPr>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_Toc214977292 \h </w:instrText>
      </w:r>
      <w:r>
        <w:rPr>
          <w:noProof/>
        </w:rPr>
      </w:r>
      <w:r>
        <w:rPr>
          <w:noProof/>
        </w:rPr>
        <w:fldChar w:fldCharType="separate"/>
      </w:r>
      <w:r>
        <w:rPr>
          <w:noProof/>
        </w:rPr>
        <w:t>229</w:t>
      </w:r>
      <w:r>
        <w:rPr>
          <w:noProof/>
        </w:rPr>
        <w:fldChar w:fldCharType="end"/>
      </w:r>
    </w:p>
    <w:p w14:paraId="7CAEBC70" w14:textId="58B504E1" w:rsidR="00C40730" w:rsidRDefault="00C40730">
      <w:pPr>
        <w:pStyle w:val="TOC5"/>
        <w:rPr>
          <w:rFonts w:asciiTheme="minorHAnsi" w:eastAsiaTheme="minorEastAsia" w:hAnsiTheme="minorHAnsi" w:cstheme="minorBidi"/>
          <w:noProof/>
          <w:sz w:val="22"/>
          <w:szCs w:val="22"/>
          <w:lang w:val="en-IN" w:eastAsia="ko-KR"/>
        </w:rPr>
      </w:pPr>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_Toc214977293 \h </w:instrText>
      </w:r>
      <w:r>
        <w:rPr>
          <w:noProof/>
        </w:rPr>
      </w:r>
      <w:r>
        <w:rPr>
          <w:noProof/>
        </w:rPr>
        <w:fldChar w:fldCharType="separate"/>
      </w:r>
      <w:r>
        <w:rPr>
          <w:noProof/>
        </w:rPr>
        <w:t>229</w:t>
      </w:r>
      <w:r>
        <w:rPr>
          <w:noProof/>
        </w:rPr>
        <w:fldChar w:fldCharType="end"/>
      </w:r>
    </w:p>
    <w:p w14:paraId="5680048E" w14:textId="6148CCD0" w:rsidR="00C40730" w:rsidRDefault="00C40730">
      <w:pPr>
        <w:pStyle w:val="TOC3"/>
        <w:rPr>
          <w:rFonts w:asciiTheme="minorHAnsi" w:eastAsiaTheme="minorEastAsia" w:hAnsiTheme="minorHAnsi" w:cstheme="minorBidi"/>
          <w:noProof/>
          <w:sz w:val="22"/>
          <w:szCs w:val="22"/>
          <w:lang w:val="en-IN" w:eastAsia="ko-KR"/>
        </w:rPr>
      </w:pPr>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_Toc214977294 \h </w:instrText>
      </w:r>
      <w:r>
        <w:rPr>
          <w:noProof/>
        </w:rPr>
      </w:r>
      <w:r>
        <w:rPr>
          <w:noProof/>
        </w:rPr>
        <w:fldChar w:fldCharType="separate"/>
      </w:r>
      <w:r>
        <w:rPr>
          <w:noProof/>
        </w:rPr>
        <w:t>230</w:t>
      </w:r>
      <w:r>
        <w:rPr>
          <w:noProof/>
        </w:rPr>
        <w:fldChar w:fldCharType="end"/>
      </w:r>
    </w:p>
    <w:p w14:paraId="083B9CC6" w14:textId="330BBA63" w:rsidR="00C40730" w:rsidRDefault="00C40730">
      <w:pPr>
        <w:pStyle w:val="TOC4"/>
        <w:rPr>
          <w:rFonts w:asciiTheme="minorHAnsi" w:eastAsiaTheme="minorEastAsia" w:hAnsiTheme="minorHAnsi" w:cstheme="minorBidi"/>
          <w:noProof/>
          <w:sz w:val="22"/>
          <w:szCs w:val="22"/>
          <w:lang w:val="en-IN" w:eastAsia="ko-KR"/>
        </w:rPr>
      </w:pPr>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_Toc214977295 \h </w:instrText>
      </w:r>
      <w:r>
        <w:rPr>
          <w:noProof/>
        </w:rPr>
      </w:r>
      <w:r>
        <w:rPr>
          <w:noProof/>
        </w:rPr>
        <w:fldChar w:fldCharType="separate"/>
      </w:r>
      <w:r>
        <w:rPr>
          <w:noProof/>
        </w:rPr>
        <w:t>230</w:t>
      </w:r>
      <w:r>
        <w:rPr>
          <w:noProof/>
        </w:rPr>
        <w:fldChar w:fldCharType="end"/>
      </w:r>
    </w:p>
    <w:p w14:paraId="71F9FB98" w14:textId="1DC09BAE" w:rsidR="00C40730" w:rsidRDefault="00C40730">
      <w:pPr>
        <w:pStyle w:val="TOC4"/>
        <w:rPr>
          <w:rFonts w:asciiTheme="minorHAnsi" w:eastAsiaTheme="minorEastAsia" w:hAnsiTheme="minorHAnsi" w:cstheme="minorBidi"/>
          <w:noProof/>
          <w:sz w:val="22"/>
          <w:szCs w:val="22"/>
          <w:lang w:val="en-IN" w:eastAsia="ko-KR"/>
        </w:rPr>
      </w:pPr>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_Toc214977296 \h </w:instrText>
      </w:r>
      <w:r>
        <w:rPr>
          <w:noProof/>
        </w:rPr>
      </w:r>
      <w:r>
        <w:rPr>
          <w:noProof/>
        </w:rPr>
        <w:fldChar w:fldCharType="separate"/>
      </w:r>
      <w:r>
        <w:rPr>
          <w:noProof/>
        </w:rPr>
        <w:t>230</w:t>
      </w:r>
      <w:r>
        <w:rPr>
          <w:noProof/>
        </w:rPr>
        <w:fldChar w:fldCharType="end"/>
      </w:r>
    </w:p>
    <w:p w14:paraId="1E35E1BE" w14:textId="4366D56C" w:rsidR="00C40730" w:rsidRDefault="00C40730">
      <w:pPr>
        <w:pStyle w:val="TOC4"/>
        <w:rPr>
          <w:rFonts w:asciiTheme="minorHAnsi" w:eastAsiaTheme="minorEastAsia" w:hAnsiTheme="minorHAnsi" w:cstheme="minorBidi"/>
          <w:noProof/>
          <w:sz w:val="22"/>
          <w:szCs w:val="22"/>
          <w:lang w:val="en-IN" w:eastAsia="ko-KR"/>
        </w:rPr>
      </w:pPr>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_Toc214977297 \h </w:instrText>
      </w:r>
      <w:r>
        <w:rPr>
          <w:noProof/>
        </w:rPr>
      </w:r>
      <w:r>
        <w:rPr>
          <w:noProof/>
        </w:rPr>
        <w:fldChar w:fldCharType="separate"/>
      </w:r>
      <w:r>
        <w:rPr>
          <w:noProof/>
        </w:rPr>
        <w:t>230</w:t>
      </w:r>
      <w:r>
        <w:rPr>
          <w:noProof/>
        </w:rPr>
        <w:fldChar w:fldCharType="end"/>
      </w:r>
    </w:p>
    <w:p w14:paraId="142202AE" w14:textId="32F65382" w:rsidR="00C40730" w:rsidRDefault="00C40730">
      <w:pPr>
        <w:pStyle w:val="TOC3"/>
        <w:rPr>
          <w:rFonts w:asciiTheme="minorHAnsi" w:eastAsiaTheme="minorEastAsia" w:hAnsiTheme="minorHAnsi" w:cstheme="minorBidi"/>
          <w:noProof/>
          <w:sz w:val="22"/>
          <w:szCs w:val="22"/>
          <w:lang w:val="en-IN" w:eastAsia="ko-KR"/>
        </w:rPr>
      </w:pPr>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_Toc214977298 \h </w:instrText>
      </w:r>
      <w:r>
        <w:rPr>
          <w:noProof/>
        </w:rPr>
      </w:r>
      <w:r>
        <w:rPr>
          <w:noProof/>
        </w:rPr>
        <w:fldChar w:fldCharType="separate"/>
      </w:r>
      <w:r>
        <w:rPr>
          <w:noProof/>
        </w:rPr>
        <w:t>230</w:t>
      </w:r>
      <w:r>
        <w:rPr>
          <w:noProof/>
        </w:rPr>
        <w:fldChar w:fldCharType="end"/>
      </w:r>
    </w:p>
    <w:p w14:paraId="77CD79B7" w14:textId="5BC67FC3" w:rsidR="00C40730" w:rsidRDefault="00C40730">
      <w:pPr>
        <w:pStyle w:val="TOC1"/>
        <w:rPr>
          <w:rFonts w:asciiTheme="minorHAnsi" w:eastAsiaTheme="minorEastAsia" w:hAnsiTheme="minorHAnsi" w:cstheme="minorBidi"/>
          <w:noProof/>
          <w:szCs w:val="22"/>
          <w:lang w:val="en-IN" w:eastAsia="ko-KR"/>
        </w:rPr>
      </w:pPr>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_Toc214977299 \h </w:instrText>
      </w:r>
      <w:r>
        <w:rPr>
          <w:noProof/>
        </w:rPr>
      </w:r>
      <w:r>
        <w:rPr>
          <w:noProof/>
        </w:rPr>
        <w:fldChar w:fldCharType="separate"/>
      </w:r>
      <w:r>
        <w:rPr>
          <w:noProof/>
        </w:rPr>
        <w:t>230</w:t>
      </w:r>
      <w:r>
        <w:rPr>
          <w:noProof/>
        </w:rPr>
        <w:fldChar w:fldCharType="end"/>
      </w:r>
    </w:p>
    <w:p w14:paraId="20C35DA4" w14:textId="7AAE8A2F" w:rsidR="00C40730" w:rsidRDefault="00C40730">
      <w:pPr>
        <w:pStyle w:val="TOC2"/>
        <w:rPr>
          <w:rFonts w:asciiTheme="minorHAnsi" w:eastAsiaTheme="minorEastAsia" w:hAnsiTheme="minorHAnsi" w:cstheme="minorBidi"/>
          <w:noProof/>
          <w:sz w:val="22"/>
          <w:szCs w:val="22"/>
          <w:lang w:val="en-IN" w:eastAsia="ko-KR"/>
        </w:rPr>
      </w:pPr>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_Toc214977300 \h </w:instrText>
      </w:r>
      <w:r>
        <w:rPr>
          <w:noProof/>
        </w:rPr>
      </w:r>
      <w:r>
        <w:rPr>
          <w:noProof/>
        </w:rPr>
        <w:fldChar w:fldCharType="separate"/>
      </w:r>
      <w:r>
        <w:rPr>
          <w:noProof/>
        </w:rPr>
        <w:t>230</w:t>
      </w:r>
      <w:r>
        <w:rPr>
          <w:noProof/>
        </w:rPr>
        <w:fldChar w:fldCharType="end"/>
      </w:r>
    </w:p>
    <w:p w14:paraId="01EC0F4F" w14:textId="335AC001" w:rsidR="00C40730" w:rsidRDefault="00C40730">
      <w:pPr>
        <w:pStyle w:val="TOC3"/>
        <w:rPr>
          <w:rFonts w:asciiTheme="minorHAnsi" w:eastAsiaTheme="minorEastAsia" w:hAnsiTheme="minorHAnsi" w:cstheme="minorBidi"/>
          <w:noProof/>
          <w:sz w:val="22"/>
          <w:szCs w:val="22"/>
          <w:lang w:val="en-IN" w:eastAsia="ko-KR"/>
        </w:rPr>
      </w:pPr>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_Toc214977301 \h </w:instrText>
      </w:r>
      <w:r>
        <w:rPr>
          <w:noProof/>
        </w:rPr>
      </w:r>
      <w:r>
        <w:rPr>
          <w:noProof/>
        </w:rPr>
        <w:fldChar w:fldCharType="separate"/>
      </w:r>
      <w:r>
        <w:rPr>
          <w:noProof/>
        </w:rPr>
        <w:t>230</w:t>
      </w:r>
      <w:r>
        <w:rPr>
          <w:noProof/>
        </w:rPr>
        <w:fldChar w:fldCharType="end"/>
      </w:r>
    </w:p>
    <w:p w14:paraId="5813FC0D" w14:textId="5E1C759C" w:rsidR="00C40730" w:rsidRDefault="00C40730">
      <w:pPr>
        <w:pStyle w:val="TOC3"/>
        <w:rPr>
          <w:rFonts w:asciiTheme="minorHAnsi" w:eastAsiaTheme="minorEastAsia" w:hAnsiTheme="minorHAnsi" w:cstheme="minorBidi"/>
          <w:noProof/>
          <w:sz w:val="22"/>
          <w:szCs w:val="22"/>
          <w:lang w:val="en-IN" w:eastAsia="ko-KR"/>
        </w:rPr>
      </w:pPr>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_Toc214977302 \h </w:instrText>
      </w:r>
      <w:r>
        <w:rPr>
          <w:noProof/>
        </w:rPr>
      </w:r>
      <w:r>
        <w:rPr>
          <w:noProof/>
        </w:rPr>
        <w:fldChar w:fldCharType="separate"/>
      </w:r>
      <w:r>
        <w:rPr>
          <w:noProof/>
        </w:rPr>
        <w:t>231</w:t>
      </w:r>
      <w:r>
        <w:rPr>
          <w:noProof/>
        </w:rPr>
        <w:fldChar w:fldCharType="end"/>
      </w:r>
    </w:p>
    <w:p w14:paraId="11B95AF7" w14:textId="2795D61D" w:rsidR="00C40730" w:rsidRDefault="00C40730">
      <w:pPr>
        <w:pStyle w:val="TOC3"/>
        <w:rPr>
          <w:rFonts w:asciiTheme="minorHAnsi" w:eastAsiaTheme="minorEastAsia" w:hAnsiTheme="minorHAnsi" w:cstheme="minorBidi"/>
          <w:noProof/>
          <w:sz w:val="22"/>
          <w:szCs w:val="22"/>
          <w:lang w:val="en-IN" w:eastAsia="ko-KR"/>
        </w:rPr>
      </w:pPr>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_Toc214977303 \h </w:instrText>
      </w:r>
      <w:r>
        <w:rPr>
          <w:noProof/>
        </w:rPr>
      </w:r>
      <w:r>
        <w:rPr>
          <w:noProof/>
        </w:rPr>
        <w:fldChar w:fldCharType="separate"/>
      </w:r>
      <w:r>
        <w:rPr>
          <w:noProof/>
        </w:rPr>
        <w:t>231</w:t>
      </w:r>
      <w:r>
        <w:rPr>
          <w:noProof/>
        </w:rPr>
        <w:fldChar w:fldCharType="end"/>
      </w:r>
    </w:p>
    <w:p w14:paraId="0EE370DA" w14:textId="50083513" w:rsidR="00C40730" w:rsidRDefault="00C40730">
      <w:pPr>
        <w:pStyle w:val="TOC3"/>
        <w:rPr>
          <w:rFonts w:asciiTheme="minorHAnsi" w:eastAsiaTheme="minorEastAsia" w:hAnsiTheme="minorHAnsi" w:cstheme="minorBidi"/>
          <w:noProof/>
          <w:sz w:val="22"/>
          <w:szCs w:val="22"/>
          <w:lang w:val="en-IN" w:eastAsia="ko-KR"/>
        </w:rPr>
      </w:pPr>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_Toc214977304 \h </w:instrText>
      </w:r>
      <w:r>
        <w:rPr>
          <w:noProof/>
        </w:rPr>
      </w:r>
      <w:r>
        <w:rPr>
          <w:noProof/>
        </w:rPr>
        <w:fldChar w:fldCharType="separate"/>
      </w:r>
      <w:r>
        <w:rPr>
          <w:noProof/>
        </w:rPr>
        <w:t>231</w:t>
      </w:r>
      <w:r>
        <w:rPr>
          <w:noProof/>
        </w:rPr>
        <w:fldChar w:fldCharType="end"/>
      </w:r>
    </w:p>
    <w:p w14:paraId="466D1ABC" w14:textId="747C1E24" w:rsidR="00C40730" w:rsidRDefault="00C40730">
      <w:pPr>
        <w:pStyle w:val="TOC4"/>
        <w:rPr>
          <w:rFonts w:asciiTheme="minorHAnsi" w:eastAsiaTheme="minorEastAsia" w:hAnsiTheme="minorHAnsi" w:cstheme="minorBidi"/>
          <w:noProof/>
          <w:sz w:val="22"/>
          <w:szCs w:val="22"/>
          <w:lang w:val="en-IN" w:eastAsia="ko-KR"/>
        </w:rPr>
      </w:pPr>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_Toc214977305 \h </w:instrText>
      </w:r>
      <w:r>
        <w:rPr>
          <w:noProof/>
        </w:rPr>
      </w:r>
      <w:r>
        <w:rPr>
          <w:noProof/>
        </w:rPr>
        <w:fldChar w:fldCharType="separate"/>
      </w:r>
      <w:r>
        <w:rPr>
          <w:noProof/>
        </w:rPr>
        <w:t>231</w:t>
      </w:r>
      <w:r>
        <w:rPr>
          <w:noProof/>
        </w:rPr>
        <w:fldChar w:fldCharType="end"/>
      </w:r>
    </w:p>
    <w:p w14:paraId="62A77955" w14:textId="2B0ED28F" w:rsidR="00C40730" w:rsidRDefault="00C40730">
      <w:pPr>
        <w:pStyle w:val="TOC4"/>
        <w:rPr>
          <w:rFonts w:asciiTheme="minorHAnsi" w:eastAsiaTheme="minorEastAsia" w:hAnsiTheme="minorHAnsi" w:cstheme="minorBidi"/>
          <w:noProof/>
          <w:sz w:val="22"/>
          <w:szCs w:val="22"/>
          <w:lang w:val="en-IN" w:eastAsia="ko-KR"/>
        </w:rPr>
      </w:pPr>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_Toc214977306 \h </w:instrText>
      </w:r>
      <w:r>
        <w:rPr>
          <w:noProof/>
        </w:rPr>
      </w:r>
      <w:r>
        <w:rPr>
          <w:noProof/>
        </w:rPr>
        <w:fldChar w:fldCharType="separate"/>
      </w:r>
      <w:r>
        <w:rPr>
          <w:noProof/>
        </w:rPr>
        <w:t>231</w:t>
      </w:r>
      <w:r>
        <w:rPr>
          <w:noProof/>
        </w:rPr>
        <w:fldChar w:fldCharType="end"/>
      </w:r>
    </w:p>
    <w:p w14:paraId="4DE6A651" w14:textId="3D702D8E" w:rsidR="00C40730" w:rsidRDefault="00C40730">
      <w:pPr>
        <w:pStyle w:val="TOC5"/>
        <w:rPr>
          <w:rFonts w:asciiTheme="minorHAnsi" w:eastAsiaTheme="minorEastAsia" w:hAnsiTheme="minorHAnsi" w:cstheme="minorBidi"/>
          <w:noProof/>
          <w:sz w:val="22"/>
          <w:szCs w:val="22"/>
          <w:lang w:val="en-IN" w:eastAsia="ko-KR"/>
        </w:rPr>
      </w:pPr>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_Toc214977307 \h </w:instrText>
      </w:r>
      <w:r>
        <w:rPr>
          <w:noProof/>
        </w:rPr>
      </w:r>
      <w:r>
        <w:rPr>
          <w:noProof/>
        </w:rPr>
        <w:fldChar w:fldCharType="separate"/>
      </w:r>
      <w:r>
        <w:rPr>
          <w:noProof/>
        </w:rPr>
        <w:t>231</w:t>
      </w:r>
      <w:r>
        <w:rPr>
          <w:noProof/>
        </w:rPr>
        <w:fldChar w:fldCharType="end"/>
      </w:r>
    </w:p>
    <w:p w14:paraId="2487559B" w14:textId="1812B5C5" w:rsidR="00C40730" w:rsidRDefault="00C40730">
      <w:pPr>
        <w:pStyle w:val="TOC5"/>
        <w:rPr>
          <w:rFonts w:asciiTheme="minorHAnsi" w:eastAsiaTheme="minorEastAsia" w:hAnsiTheme="minorHAnsi" w:cstheme="minorBidi"/>
          <w:noProof/>
          <w:sz w:val="22"/>
          <w:szCs w:val="22"/>
          <w:lang w:val="en-IN" w:eastAsia="ko-KR"/>
        </w:rPr>
      </w:pPr>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_Toc214977308 \h </w:instrText>
      </w:r>
      <w:r>
        <w:rPr>
          <w:noProof/>
        </w:rPr>
      </w:r>
      <w:r>
        <w:rPr>
          <w:noProof/>
        </w:rPr>
        <w:fldChar w:fldCharType="separate"/>
      </w:r>
      <w:r>
        <w:rPr>
          <w:noProof/>
        </w:rPr>
        <w:t>231</w:t>
      </w:r>
      <w:r>
        <w:rPr>
          <w:noProof/>
        </w:rPr>
        <w:fldChar w:fldCharType="end"/>
      </w:r>
    </w:p>
    <w:p w14:paraId="76EBEF86" w14:textId="78BF7B06" w:rsidR="00C40730" w:rsidRDefault="00C40730">
      <w:pPr>
        <w:pStyle w:val="TOC3"/>
        <w:rPr>
          <w:rFonts w:asciiTheme="minorHAnsi" w:eastAsiaTheme="minorEastAsia" w:hAnsiTheme="minorHAnsi" w:cstheme="minorBidi"/>
          <w:noProof/>
          <w:sz w:val="22"/>
          <w:szCs w:val="22"/>
          <w:lang w:val="en-IN" w:eastAsia="ko-KR"/>
        </w:rPr>
      </w:pPr>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_Toc214977309 \h </w:instrText>
      </w:r>
      <w:r>
        <w:rPr>
          <w:noProof/>
        </w:rPr>
      </w:r>
      <w:r>
        <w:rPr>
          <w:noProof/>
        </w:rPr>
        <w:fldChar w:fldCharType="separate"/>
      </w:r>
      <w:r>
        <w:rPr>
          <w:noProof/>
        </w:rPr>
        <w:t>232</w:t>
      </w:r>
      <w:r>
        <w:rPr>
          <w:noProof/>
        </w:rPr>
        <w:fldChar w:fldCharType="end"/>
      </w:r>
    </w:p>
    <w:p w14:paraId="5450EE2D" w14:textId="071435FF" w:rsidR="00C40730" w:rsidRDefault="00C40730">
      <w:pPr>
        <w:pStyle w:val="TOC3"/>
        <w:rPr>
          <w:rFonts w:asciiTheme="minorHAnsi" w:eastAsiaTheme="minorEastAsia" w:hAnsiTheme="minorHAnsi" w:cstheme="minorBidi"/>
          <w:noProof/>
          <w:sz w:val="22"/>
          <w:szCs w:val="22"/>
          <w:lang w:val="en-IN" w:eastAsia="ko-KR"/>
        </w:rPr>
      </w:pPr>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_Toc214977310 \h </w:instrText>
      </w:r>
      <w:r>
        <w:rPr>
          <w:noProof/>
        </w:rPr>
      </w:r>
      <w:r>
        <w:rPr>
          <w:noProof/>
        </w:rPr>
        <w:fldChar w:fldCharType="separate"/>
      </w:r>
      <w:r>
        <w:rPr>
          <w:noProof/>
        </w:rPr>
        <w:t>232</w:t>
      </w:r>
      <w:r>
        <w:rPr>
          <w:noProof/>
        </w:rPr>
        <w:fldChar w:fldCharType="end"/>
      </w:r>
    </w:p>
    <w:p w14:paraId="3FCE0FFC" w14:textId="74C8D8F4" w:rsidR="00C40730" w:rsidRDefault="00C40730">
      <w:pPr>
        <w:pStyle w:val="TOC4"/>
        <w:rPr>
          <w:rFonts w:asciiTheme="minorHAnsi" w:eastAsiaTheme="minorEastAsia" w:hAnsiTheme="minorHAnsi" w:cstheme="minorBidi"/>
          <w:noProof/>
          <w:sz w:val="22"/>
          <w:szCs w:val="22"/>
          <w:lang w:val="en-IN" w:eastAsia="ko-KR"/>
        </w:rPr>
      </w:pPr>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_Toc214977311 \h </w:instrText>
      </w:r>
      <w:r>
        <w:rPr>
          <w:noProof/>
        </w:rPr>
      </w:r>
      <w:r>
        <w:rPr>
          <w:noProof/>
        </w:rPr>
        <w:fldChar w:fldCharType="separate"/>
      </w:r>
      <w:r>
        <w:rPr>
          <w:noProof/>
        </w:rPr>
        <w:t>232</w:t>
      </w:r>
      <w:r>
        <w:rPr>
          <w:noProof/>
        </w:rPr>
        <w:fldChar w:fldCharType="end"/>
      </w:r>
    </w:p>
    <w:p w14:paraId="5F481601" w14:textId="2C6007FA"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_Toc214977312 \h </w:instrText>
      </w:r>
      <w:r>
        <w:rPr>
          <w:noProof/>
        </w:rPr>
      </w:r>
      <w:r>
        <w:rPr>
          <w:noProof/>
        </w:rPr>
        <w:fldChar w:fldCharType="separate"/>
      </w:r>
      <w:r>
        <w:rPr>
          <w:noProof/>
        </w:rPr>
        <w:t>233</w:t>
      </w:r>
      <w:r>
        <w:rPr>
          <w:noProof/>
        </w:rPr>
        <w:fldChar w:fldCharType="end"/>
      </w:r>
    </w:p>
    <w:p w14:paraId="6B810DEF" w14:textId="19356806" w:rsidR="00C40730" w:rsidRDefault="00C40730">
      <w:pPr>
        <w:pStyle w:val="TOC5"/>
        <w:rPr>
          <w:rFonts w:asciiTheme="minorHAnsi" w:eastAsiaTheme="minorEastAsia" w:hAnsiTheme="minorHAnsi" w:cstheme="minorBidi"/>
          <w:noProof/>
          <w:sz w:val="22"/>
          <w:szCs w:val="22"/>
          <w:lang w:val="en-IN" w:eastAsia="ko-KR"/>
        </w:rPr>
      </w:pPr>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_Toc214977313 \h </w:instrText>
      </w:r>
      <w:r>
        <w:rPr>
          <w:noProof/>
        </w:rPr>
      </w:r>
      <w:r>
        <w:rPr>
          <w:noProof/>
        </w:rPr>
        <w:fldChar w:fldCharType="separate"/>
      </w:r>
      <w:r>
        <w:rPr>
          <w:noProof/>
        </w:rPr>
        <w:t>233</w:t>
      </w:r>
      <w:r>
        <w:rPr>
          <w:noProof/>
        </w:rPr>
        <w:fldChar w:fldCharType="end"/>
      </w:r>
    </w:p>
    <w:p w14:paraId="51008767" w14:textId="0D36BBF5" w:rsidR="00C40730" w:rsidRDefault="00C40730">
      <w:pPr>
        <w:pStyle w:val="TOC5"/>
        <w:rPr>
          <w:rFonts w:asciiTheme="minorHAnsi" w:eastAsiaTheme="minorEastAsia" w:hAnsiTheme="minorHAnsi" w:cstheme="minorBidi"/>
          <w:noProof/>
          <w:sz w:val="22"/>
          <w:szCs w:val="22"/>
          <w:lang w:val="en-IN" w:eastAsia="ko-KR"/>
        </w:rPr>
      </w:pPr>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_Toc214977314 \h </w:instrText>
      </w:r>
      <w:r>
        <w:rPr>
          <w:noProof/>
        </w:rPr>
      </w:r>
      <w:r>
        <w:rPr>
          <w:noProof/>
        </w:rPr>
        <w:fldChar w:fldCharType="separate"/>
      </w:r>
      <w:r>
        <w:rPr>
          <w:noProof/>
        </w:rPr>
        <w:t>233</w:t>
      </w:r>
      <w:r>
        <w:rPr>
          <w:noProof/>
        </w:rPr>
        <w:fldChar w:fldCharType="end"/>
      </w:r>
    </w:p>
    <w:p w14:paraId="1C5764BE" w14:textId="46ACE343"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_Toc214977315 \h </w:instrText>
      </w:r>
      <w:r>
        <w:rPr>
          <w:noProof/>
        </w:rPr>
      </w:r>
      <w:r>
        <w:rPr>
          <w:noProof/>
        </w:rPr>
        <w:fldChar w:fldCharType="separate"/>
      </w:r>
      <w:r>
        <w:rPr>
          <w:noProof/>
        </w:rPr>
        <w:t>233</w:t>
      </w:r>
      <w:r>
        <w:rPr>
          <w:noProof/>
        </w:rPr>
        <w:fldChar w:fldCharType="end"/>
      </w:r>
    </w:p>
    <w:p w14:paraId="5FC09D32" w14:textId="002D5A15"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_Toc214977316 \h </w:instrText>
      </w:r>
      <w:r>
        <w:rPr>
          <w:noProof/>
        </w:rPr>
      </w:r>
      <w:r>
        <w:rPr>
          <w:noProof/>
        </w:rPr>
        <w:fldChar w:fldCharType="separate"/>
      </w:r>
      <w:r>
        <w:rPr>
          <w:noProof/>
        </w:rPr>
        <w:t>233</w:t>
      </w:r>
      <w:r>
        <w:rPr>
          <w:noProof/>
        </w:rPr>
        <w:fldChar w:fldCharType="end"/>
      </w:r>
    </w:p>
    <w:p w14:paraId="7B5B6EA3" w14:textId="4A092553"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_Toc214977317 \h </w:instrText>
      </w:r>
      <w:r>
        <w:rPr>
          <w:noProof/>
        </w:rPr>
      </w:r>
      <w:r>
        <w:rPr>
          <w:noProof/>
        </w:rPr>
        <w:fldChar w:fldCharType="separate"/>
      </w:r>
      <w:r>
        <w:rPr>
          <w:noProof/>
        </w:rPr>
        <w:t>233</w:t>
      </w:r>
      <w:r>
        <w:rPr>
          <w:noProof/>
        </w:rPr>
        <w:fldChar w:fldCharType="end"/>
      </w:r>
    </w:p>
    <w:p w14:paraId="7DB05D7F" w14:textId="10837490"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_Toc214977318 \h </w:instrText>
      </w:r>
      <w:r>
        <w:rPr>
          <w:noProof/>
        </w:rPr>
      </w:r>
      <w:r>
        <w:rPr>
          <w:noProof/>
        </w:rPr>
        <w:fldChar w:fldCharType="separate"/>
      </w:r>
      <w:r>
        <w:rPr>
          <w:noProof/>
        </w:rPr>
        <w:t>233</w:t>
      </w:r>
      <w:r>
        <w:rPr>
          <w:noProof/>
        </w:rPr>
        <w:fldChar w:fldCharType="end"/>
      </w:r>
    </w:p>
    <w:p w14:paraId="71FFBBC2" w14:textId="6A3A3CAE"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_Toc214977319 \h </w:instrText>
      </w:r>
      <w:r>
        <w:rPr>
          <w:noProof/>
        </w:rPr>
      </w:r>
      <w:r>
        <w:rPr>
          <w:noProof/>
        </w:rPr>
        <w:fldChar w:fldCharType="separate"/>
      </w:r>
      <w:r>
        <w:rPr>
          <w:noProof/>
        </w:rPr>
        <w:t>234</w:t>
      </w:r>
      <w:r>
        <w:rPr>
          <w:noProof/>
        </w:rPr>
        <w:fldChar w:fldCharType="end"/>
      </w:r>
    </w:p>
    <w:p w14:paraId="7AD2ED98" w14:textId="6A5EF10D"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_Toc214977320 \h </w:instrText>
      </w:r>
      <w:r>
        <w:rPr>
          <w:noProof/>
        </w:rPr>
      </w:r>
      <w:r>
        <w:rPr>
          <w:noProof/>
        </w:rPr>
        <w:fldChar w:fldCharType="separate"/>
      </w:r>
      <w:r>
        <w:rPr>
          <w:noProof/>
        </w:rPr>
        <w:t>234</w:t>
      </w:r>
      <w:r>
        <w:rPr>
          <w:noProof/>
        </w:rPr>
        <w:fldChar w:fldCharType="end"/>
      </w:r>
    </w:p>
    <w:p w14:paraId="08F1E49F" w14:textId="7AB191BF" w:rsidR="00C40730" w:rsidRDefault="00C40730">
      <w:pPr>
        <w:pStyle w:val="TOC3"/>
        <w:rPr>
          <w:rFonts w:asciiTheme="minorHAnsi" w:eastAsiaTheme="minorEastAsia" w:hAnsiTheme="minorHAnsi" w:cstheme="minorBidi"/>
          <w:noProof/>
          <w:sz w:val="22"/>
          <w:szCs w:val="22"/>
          <w:lang w:val="en-IN" w:eastAsia="ko-KR"/>
        </w:rPr>
      </w:pPr>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_Toc214977321 \h </w:instrText>
      </w:r>
      <w:r>
        <w:rPr>
          <w:noProof/>
        </w:rPr>
      </w:r>
      <w:r>
        <w:rPr>
          <w:noProof/>
        </w:rPr>
        <w:fldChar w:fldCharType="separate"/>
      </w:r>
      <w:r>
        <w:rPr>
          <w:noProof/>
        </w:rPr>
        <w:t>234</w:t>
      </w:r>
      <w:r>
        <w:rPr>
          <w:noProof/>
        </w:rPr>
        <w:fldChar w:fldCharType="end"/>
      </w:r>
    </w:p>
    <w:p w14:paraId="42DC59BD" w14:textId="540ABB3B" w:rsidR="00C40730" w:rsidRDefault="00C40730">
      <w:pPr>
        <w:pStyle w:val="TOC4"/>
        <w:rPr>
          <w:rFonts w:asciiTheme="minorHAnsi" w:eastAsiaTheme="minorEastAsia" w:hAnsiTheme="minorHAnsi" w:cstheme="minorBidi"/>
          <w:noProof/>
          <w:sz w:val="22"/>
          <w:szCs w:val="22"/>
          <w:lang w:val="en-IN" w:eastAsia="ko-KR"/>
        </w:rPr>
      </w:pPr>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_Toc214977322 \h </w:instrText>
      </w:r>
      <w:r>
        <w:rPr>
          <w:noProof/>
        </w:rPr>
      </w:r>
      <w:r>
        <w:rPr>
          <w:noProof/>
        </w:rPr>
        <w:fldChar w:fldCharType="separate"/>
      </w:r>
      <w:r>
        <w:rPr>
          <w:noProof/>
        </w:rPr>
        <w:t>234</w:t>
      </w:r>
      <w:r>
        <w:rPr>
          <w:noProof/>
        </w:rPr>
        <w:fldChar w:fldCharType="end"/>
      </w:r>
    </w:p>
    <w:p w14:paraId="1A6B876C" w14:textId="056E0181" w:rsidR="00C40730" w:rsidRDefault="00C40730">
      <w:pPr>
        <w:pStyle w:val="TOC4"/>
        <w:rPr>
          <w:rFonts w:asciiTheme="minorHAnsi" w:eastAsiaTheme="minorEastAsia" w:hAnsiTheme="minorHAnsi" w:cstheme="minorBidi"/>
          <w:noProof/>
          <w:sz w:val="22"/>
          <w:szCs w:val="22"/>
          <w:lang w:val="en-IN" w:eastAsia="ko-KR"/>
        </w:rPr>
      </w:pPr>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_Toc214977323 \h </w:instrText>
      </w:r>
      <w:r>
        <w:rPr>
          <w:noProof/>
        </w:rPr>
      </w:r>
      <w:r>
        <w:rPr>
          <w:noProof/>
        </w:rPr>
        <w:fldChar w:fldCharType="separate"/>
      </w:r>
      <w:r>
        <w:rPr>
          <w:noProof/>
        </w:rPr>
        <w:t>234</w:t>
      </w:r>
      <w:r>
        <w:rPr>
          <w:noProof/>
        </w:rPr>
        <w:fldChar w:fldCharType="end"/>
      </w:r>
    </w:p>
    <w:p w14:paraId="2A36F2F5" w14:textId="507D5A68" w:rsidR="00C40730" w:rsidRDefault="00C40730">
      <w:pPr>
        <w:pStyle w:val="TOC4"/>
        <w:rPr>
          <w:rFonts w:asciiTheme="minorHAnsi" w:eastAsiaTheme="minorEastAsia" w:hAnsiTheme="minorHAnsi" w:cstheme="minorBidi"/>
          <w:noProof/>
          <w:sz w:val="22"/>
          <w:szCs w:val="22"/>
          <w:lang w:val="en-IN" w:eastAsia="ko-KR"/>
        </w:rPr>
      </w:pPr>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_Toc214977324 \h </w:instrText>
      </w:r>
      <w:r>
        <w:rPr>
          <w:noProof/>
        </w:rPr>
      </w:r>
      <w:r>
        <w:rPr>
          <w:noProof/>
        </w:rPr>
        <w:fldChar w:fldCharType="separate"/>
      </w:r>
      <w:r>
        <w:rPr>
          <w:noProof/>
        </w:rPr>
        <w:t>234</w:t>
      </w:r>
      <w:r>
        <w:rPr>
          <w:noProof/>
        </w:rPr>
        <w:fldChar w:fldCharType="end"/>
      </w:r>
    </w:p>
    <w:p w14:paraId="191367BD" w14:textId="445C96FE" w:rsidR="00C40730" w:rsidRDefault="00C40730">
      <w:pPr>
        <w:pStyle w:val="TOC3"/>
        <w:rPr>
          <w:rFonts w:asciiTheme="minorHAnsi" w:eastAsiaTheme="minorEastAsia" w:hAnsiTheme="minorHAnsi" w:cstheme="minorBidi"/>
          <w:noProof/>
          <w:sz w:val="22"/>
          <w:szCs w:val="22"/>
          <w:lang w:val="en-IN" w:eastAsia="ko-KR"/>
        </w:rPr>
      </w:pPr>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_Toc214977325 \h </w:instrText>
      </w:r>
      <w:r>
        <w:rPr>
          <w:noProof/>
        </w:rPr>
      </w:r>
      <w:r>
        <w:rPr>
          <w:noProof/>
        </w:rPr>
        <w:fldChar w:fldCharType="separate"/>
      </w:r>
      <w:r>
        <w:rPr>
          <w:noProof/>
        </w:rPr>
        <w:t>234</w:t>
      </w:r>
      <w:r>
        <w:rPr>
          <w:noProof/>
        </w:rPr>
        <w:fldChar w:fldCharType="end"/>
      </w:r>
    </w:p>
    <w:p w14:paraId="187F831F" w14:textId="0A0404E4" w:rsidR="00C40730" w:rsidRDefault="00C40730">
      <w:pPr>
        <w:pStyle w:val="TOC1"/>
        <w:rPr>
          <w:rFonts w:asciiTheme="minorHAnsi" w:eastAsiaTheme="minorEastAsia" w:hAnsiTheme="minorHAnsi" w:cstheme="minorBidi"/>
          <w:noProof/>
          <w:szCs w:val="22"/>
          <w:lang w:val="en-IN" w:eastAsia="ko-KR"/>
        </w:rPr>
      </w:pPr>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_Toc214977326 \h </w:instrText>
      </w:r>
      <w:r>
        <w:rPr>
          <w:noProof/>
        </w:rPr>
      </w:r>
      <w:r>
        <w:rPr>
          <w:noProof/>
        </w:rPr>
        <w:fldChar w:fldCharType="separate"/>
      </w:r>
      <w:r>
        <w:rPr>
          <w:noProof/>
        </w:rPr>
        <w:t>234</w:t>
      </w:r>
      <w:r>
        <w:rPr>
          <w:noProof/>
        </w:rPr>
        <w:fldChar w:fldCharType="end"/>
      </w:r>
    </w:p>
    <w:p w14:paraId="6ED5FE59" w14:textId="088AA63D" w:rsidR="00C40730" w:rsidRDefault="00C40730">
      <w:pPr>
        <w:pStyle w:val="TOC2"/>
        <w:rPr>
          <w:rFonts w:asciiTheme="minorHAnsi" w:eastAsiaTheme="minorEastAsia" w:hAnsiTheme="minorHAnsi" w:cstheme="minorBidi"/>
          <w:noProof/>
          <w:sz w:val="22"/>
          <w:szCs w:val="22"/>
          <w:lang w:val="en-IN" w:eastAsia="ko-KR"/>
        </w:rPr>
      </w:pPr>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_Toc214977327 \h </w:instrText>
      </w:r>
      <w:r>
        <w:rPr>
          <w:noProof/>
        </w:rPr>
      </w:r>
      <w:r>
        <w:rPr>
          <w:noProof/>
        </w:rPr>
        <w:fldChar w:fldCharType="separate"/>
      </w:r>
      <w:r>
        <w:rPr>
          <w:noProof/>
        </w:rPr>
        <w:t>234</w:t>
      </w:r>
      <w:r>
        <w:rPr>
          <w:noProof/>
        </w:rPr>
        <w:fldChar w:fldCharType="end"/>
      </w:r>
    </w:p>
    <w:p w14:paraId="228B7E1E" w14:textId="2229586F" w:rsidR="00C40730" w:rsidRDefault="00C40730">
      <w:pPr>
        <w:pStyle w:val="TOC3"/>
        <w:rPr>
          <w:rFonts w:asciiTheme="minorHAnsi" w:eastAsiaTheme="minorEastAsia" w:hAnsiTheme="minorHAnsi" w:cstheme="minorBidi"/>
          <w:noProof/>
          <w:sz w:val="22"/>
          <w:szCs w:val="22"/>
          <w:lang w:val="en-IN" w:eastAsia="ko-KR"/>
        </w:rPr>
      </w:pPr>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_Toc214977328 \h </w:instrText>
      </w:r>
      <w:r>
        <w:rPr>
          <w:noProof/>
        </w:rPr>
      </w:r>
      <w:r>
        <w:rPr>
          <w:noProof/>
        </w:rPr>
        <w:fldChar w:fldCharType="separate"/>
      </w:r>
      <w:r>
        <w:rPr>
          <w:noProof/>
        </w:rPr>
        <w:t>234</w:t>
      </w:r>
      <w:r>
        <w:rPr>
          <w:noProof/>
        </w:rPr>
        <w:fldChar w:fldCharType="end"/>
      </w:r>
    </w:p>
    <w:p w14:paraId="5C71FA05" w14:textId="3CC52CAE" w:rsidR="00C40730" w:rsidRDefault="00C40730">
      <w:pPr>
        <w:pStyle w:val="TOC3"/>
        <w:rPr>
          <w:rFonts w:asciiTheme="minorHAnsi" w:eastAsiaTheme="minorEastAsia" w:hAnsiTheme="minorHAnsi" w:cstheme="minorBidi"/>
          <w:noProof/>
          <w:sz w:val="22"/>
          <w:szCs w:val="22"/>
          <w:lang w:val="en-IN" w:eastAsia="ko-KR"/>
        </w:rPr>
      </w:pPr>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_Toc214977329 \h </w:instrText>
      </w:r>
      <w:r>
        <w:rPr>
          <w:noProof/>
        </w:rPr>
      </w:r>
      <w:r>
        <w:rPr>
          <w:noProof/>
        </w:rPr>
        <w:fldChar w:fldCharType="separate"/>
      </w:r>
      <w:r>
        <w:rPr>
          <w:noProof/>
        </w:rPr>
        <w:t>235</w:t>
      </w:r>
      <w:r>
        <w:rPr>
          <w:noProof/>
        </w:rPr>
        <w:fldChar w:fldCharType="end"/>
      </w:r>
    </w:p>
    <w:p w14:paraId="1B9189B4" w14:textId="5F253052" w:rsidR="00C40730" w:rsidRDefault="00C40730">
      <w:pPr>
        <w:pStyle w:val="TOC4"/>
        <w:rPr>
          <w:rFonts w:asciiTheme="minorHAnsi" w:eastAsiaTheme="minorEastAsia" w:hAnsiTheme="minorHAnsi" w:cstheme="minorBidi"/>
          <w:noProof/>
          <w:sz w:val="22"/>
          <w:szCs w:val="22"/>
          <w:lang w:val="en-IN" w:eastAsia="ko-KR"/>
        </w:rPr>
      </w:pPr>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_Toc214977330 \h </w:instrText>
      </w:r>
      <w:r>
        <w:rPr>
          <w:noProof/>
        </w:rPr>
      </w:r>
      <w:r>
        <w:rPr>
          <w:noProof/>
        </w:rPr>
        <w:fldChar w:fldCharType="separate"/>
      </w:r>
      <w:r>
        <w:rPr>
          <w:noProof/>
        </w:rPr>
        <w:t>235</w:t>
      </w:r>
      <w:r>
        <w:rPr>
          <w:noProof/>
        </w:rPr>
        <w:fldChar w:fldCharType="end"/>
      </w:r>
    </w:p>
    <w:p w14:paraId="395C89D8" w14:textId="1DE789EF" w:rsidR="00C40730" w:rsidRDefault="00C40730">
      <w:pPr>
        <w:pStyle w:val="TOC4"/>
        <w:rPr>
          <w:rFonts w:asciiTheme="minorHAnsi" w:eastAsiaTheme="minorEastAsia" w:hAnsiTheme="minorHAnsi" w:cstheme="minorBidi"/>
          <w:noProof/>
          <w:sz w:val="22"/>
          <w:szCs w:val="22"/>
          <w:lang w:val="en-IN" w:eastAsia="ko-KR"/>
        </w:rPr>
      </w:pPr>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_Toc214977331 \h </w:instrText>
      </w:r>
      <w:r>
        <w:rPr>
          <w:noProof/>
        </w:rPr>
      </w:r>
      <w:r>
        <w:rPr>
          <w:noProof/>
        </w:rPr>
        <w:fldChar w:fldCharType="separate"/>
      </w:r>
      <w:r>
        <w:rPr>
          <w:noProof/>
        </w:rPr>
        <w:t>236</w:t>
      </w:r>
      <w:r>
        <w:rPr>
          <w:noProof/>
        </w:rPr>
        <w:fldChar w:fldCharType="end"/>
      </w:r>
    </w:p>
    <w:p w14:paraId="2E20F9F0" w14:textId="02901F8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_Toc214977332 \h </w:instrText>
      </w:r>
      <w:r>
        <w:rPr>
          <w:noProof/>
        </w:rPr>
      </w:r>
      <w:r>
        <w:rPr>
          <w:noProof/>
        </w:rPr>
        <w:fldChar w:fldCharType="separate"/>
      </w:r>
      <w:r>
        <w:rPr>
          <w:noProof/>
        </w:rPr>
        <w:t>236</w:t>
      </w:r>
      <w:r>
        <w:rPr>
          <w:noProof/>
        </w:rPr>
        <w:fldChar w:fldCharType="end"/>
      </w:r>
    </w:p>
    <w:p w14:paraId="42213731" w14:textId="02C66DE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_Toc214977333 \h </w:instrText>
      </w:r>
      <w:r>
        <w:rPr>
          <w:noProof/>
        </w:rPr>
      </w:r>
      <w:r>
        <w:rPr>
          <w:noProof/>
        </w:rPr>
        <w:fldChar w:fldCharType="separate"/>
      </w:r>
      <w:r>
        <w:rPr>
          <w:noProof/>
        </w:rPr>
        <w:t>236</w:t>
      </w:r>
      <w:r>
        <w:rPr>
          <w:noProof/>
        </w:rPr>
        <w:fldChar w:fldCharType="end"/>
      </w:r>
    </w:p>
    <w:p w14:paraId="0F4F25D3" w14:textId="32F9CB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_Toc214977334 \h </w:instrText>
      </w:r>
      <w:r>
        <w:rPr>
          <w:noProof/>
        </w:rPr>
      </w:r>
      <w:r>
        <w:rPr>
          <w:noProof/>
        </w:rPr>
        <w:fldChar w:fldCharType="separate"/>
      </w:r>
      <w:r>
        <w:rPr>
          <w:noProof/>
        </w:rPr>
        <w:t>236</w:t>
      </w:r>
      <w:r>
        <w:rPr>
          <w:noProof/>
        </w:rPr>
        <w:fldChar w:fldCharType="end"/>
      </w:r>
    </w:p>
    <w:p w14:paraId="6A6ACD04" w14:textId="25D5193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_Toc214977335 \h </w:instrText>
      </w:r>
      <w:r>
        <w:rPr>
          <w:noProof/>
        </w:rPr>
      </w:r>
      <w:r>
        <w:rPr>
          <w:noProof/>
        </w:rPr>
        <w:fldChar w:fldCharType="separate"/>
      </w:r>
      <w:r>
        <w:rPr>
          <w:noProof/>
        </w:rPr>
        <w:t>236</w:t>
      </w:r>
      <w:r>
        <w:rPr>
          <w:noProof/>
        </w:rPr>
        <w:fldChar w:fldCharType="end"/>
      </w:r>
    </w:p>
    <w:p w14:paraId="1E480997" w14:textId="13A37C9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_Toc214977336 \h </w:instrText>
      </w:r>
      <w:r>
        <w:rPr>
          <w:noProof/>
        </w:rPr>
      </w:r>
      <w:r>
        <w:rPr>
          <w:noProof/>
        </w:rPr>
        <w:fldChar w:fldCharType="separate"/>
      </w:r>
      <w:r>
        <w:rPr>
          <w:noProof/>
        </w:rPr>
        <w:t>237</w:t>
      </w:r>
      <w:r>
        <w:rPr>
          <w:noProof/>
        </w:rPr>
        <w:fldChar w:fldCharType="end"/>
      </w:r>
    </w:p>
    <w:p w14:paraId="4CA4B85A" w14:textId="616BAB97" w:rsidR="00C40730" w:rsidRDefault="00C40730">
      <w:pPr>
        <w:pStyle w:val="TOC4"/>
        <w:rPr>
          <w:rFonts w:asciiTheme="minorHAnsi" w:eastAsiaTheme="minorEastAsia" w:hAnsiTheme="minorHAnsi" w:cstheme="minorBidi"/>
          <w:noProof/>
          <w:sz w:val="22"/>
          <w:szCs w:val="22"/>
          <w:lang w:val="en-IN" w:eastAsia="ko-KR"/>
        </w:rPr>
      </w:pPr>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_Toc214977337 \h </w:instrText>
      </w:r>
      <w:r>
        <w:rPr>
          <w:noProof/>
        </w:rPr>
      </w:r>
      <w:r>
        <w:rPr>
          <w:noProof/>
        </w:rPr>
        <w:fldChar w:fldCharType="separate"/>
      </w:r>
      <w:r>
        <w:rPr>
          <w:noProof/>
        </w:rPr>
        <w:t>237</w:t>
      </w:r>
      <w:r>
        <w:rPr>
          <w:noProof/>
        </w:rPr>
        <w:fldChar w:fldCharType="end"/>
      </w:r>
    </w:p>
    <w:p w14:paraId="66412E02" w14:textId="6B8539B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_Toc214977338 \h </w:instrText>
      </w:r>
      <w:r>
        <w:rPr>
          <w:noProof/>
        </w:rPr>
      </w:r>
      <w:r>
        <w:rPr>
          <w:noProof/>
        </w:rPr>
        <w:fldChar w:fldCharType="separate"/>
      </w:r>
      <w:r>
        <w:rPr>
          <w:noProof/>
        </w:rPr>
        <w:t>237</w:t>
      </w:r>
      <w:r>
        <w:rPr>
          <w:noProof/>
        </w:rPr>
        <w:fldChar w:fldCharType="end"/>
      </w:r>
    </w:p>
    <w:p w14:paraId="6D8EF058" w14:textId="2268030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_Toc214977339 \h </w:instrText>
      </w:r>
      <w:r>
        <w:rPr>
          <w:noProof/>
        </w:rPr>
      </w:r>
      <w:r>
        <w:rPr>
          <w:noProof/>
        </w:rPr>
        <w:fldChar w:fldCharType="separate"/>
      </w:r>
      <w:r>
        <w:rPr>
          <w:noProof/>
        </w:rPr>
        <w:t>237</w:t>
      </w:r>
      <w:r>
        <w:rPr>
          <w:noProof/>
        </w:rPr>
        <w:fldChar w:fldCharType="end"/>
      </w:r>
    </w:p>
    <w:p w14:paraId="1FA75635" w14:textId="028CBE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_Toc214977340 \h </w:instrText>
      </w:r>
      <w:r>
        <w:rPr>
          <w:noProof/>
        </w:rPr>
      </w:r>
      <w:r>
        <w:rPr>
          <w:noProof/>
        </w:rPr>
        <w:fldChar w:fldCharType="separate"/>
      </w:r>
      <w:r>
        <w:rPr>
          <w:noProof/>
        </w:rPr>
        <w:t>237</w:t>
      </w:r>
      <w:r>
        <w:rPr>
          <w:noProof/>
        </w:rPr>
        <w:fldChar w:fldCharType="end"/>
      </w:r>
    </w:p>
    <w:p w14:paraId="71A2FB01" w14:textId="4970F61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_Toc214977341 \h </w:instrText>
      </w:r>
      <w:r>
        <w:rPr>
          <w:noProof/>
        </w:rPr>
      </w:r>
      <w:r>
        <w:rPr>
          <w:noProof/>
        </w:rPr>
        <w:fldChar w:fldCharType="separate"/>
      </w:r>
      <w:r>
        <w:rPr>
          <w:noProof/>
        </w:rPr>
        <w:t>237</w:t>
      </w:r>
      <w:r>
        <w:rPr>
          <w:noProof/>
        </w:rPr>
        <w:fldChar w:fldCharType="end"/>
      </w:r>
    </w:p>
    <w:p w14:paraId="148447B5" w14:textId="46FC6237" w:rsidR="00C40730" w:rsidRDefault="00C40730">
      <w:pPr>
        <w:pStyle w:val="TOC6"/>
        <w:rPr>
          <w:rFonts w:asciiTheme="minorHAnsi" w:eastAsiaTheme="minorEastAsia" w:hAnsiTheme="minorHAnsi" w:cstheme="minorBidi"/>
          <w:noProof/>
          <w:sz w:val="22"/>
          <w:szCs w:val="22"/>
          <w:lang w:val="en-IN" w:eastAsia="ko-KR"/>
        </w:rPr>
      </w:pPr>
      <w:r>
        <w:rPr>
          <w:noProof/>
          <w:lang w:eastAsia="zh-CN"/>
        </w:rPr>
        <w:lastRenderedPageBreak/>
        <w:t>9.1.2.3.3.2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_Toc214977342 \h </w:instrText>
      </w:r>
      <w:r>
        <w:rPr>
          <w:noProof/>
        </w:rPr>
      </w:r>
      <w:r>
        <w:rPr>
          <w:noProof/>
        </w:rPr>
        <w:fldChar w:fldCharType="separate"/>
      </w:r>
      <w:r>
        <w:rPr>
          <w:noProof/>
        </w:rPr>
        <w:t>238</w:t>
      </w:r>
      <w:r>
        <w:rPr>
          <w:noProof/>
        </w:rPr>
        <w:fldChar w:fldCharType="end"/>
      </w:r>
    </w:p>
    <w:p w14:paraId="31BFA56D" w14:textId="2032C2B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_Toc214977343 \h </w:instrText>
      </w:r>
      <w:r>
        <w:rPr>
          <w:noProof/>
        </w:rPr>
      </w:r>
      <w:r>
        <w:rPr>
          <w:noProof/>
        </w:rPr>
        <w:fldChar w:fldCharType="separate"/>
      </w:r>
      <w:r>
        <w:rPr>
          <w:noProof/>
        </w:rPr>
        <w:t>239</w:t>
      </w:r>
      <w:r>
        <w:rPr>
          <w:noProof/>
        </w:rPr>
        <w:fldChar w:fldCharType="end"/>
      </w:r>
    </w:p>
    <w:p w14:paraId="203A02B1" w14:textId="4132181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_Toc214977344 \h </w:instrText>
      </w:r>
      <w:r>
        <w:rPr>
          <w:noProof/>
        </w:rPr>
      </w:r>
      <w:r>
        <w:rPr>
          <w:noProof/>
        </w:rPr>
        <w:fldChar w:fldCharType="separate"/>
      </w:r>
      <w:r>
        <w:rPr>
          <w:noProof/>
        </w:rPr>
        <w:t>240</w:t>
      </w:r>
      <w:r>
        <w:rPr>
          <w:noProof/>
        </w:rPr>
        <w:fldChar w:fldCharType="end"/>
      </w:r>
    </w:p>
    <w:p w14:paraId="6C860DB3" w14:textId="7D056D5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_Toc214977345 \h </w:instrText>
      </w:r>
      <w:r>
        <w:rPr>
          <w:noProof/>
        </w:rPr>
      </w:r>
      <w:r>
        <w:rPr>
          <w:noProof/>
        </w:rPr>
        <w:fldChar w:fldCharType="separate"/>
      </w:r>
      <w:r>
        <w:rPr>
          <w:noProof/>
        </w:rPr>
        <w:t>241</w:t>
      </w:r>
      <w:r>
        <w:rPr>
          <w:noProof/>
        </w:rPr>
        <w:fldChar w:fldCharType="end"/>
      </w:r>
    </w:p>
    <w:p w14:paraId="6DC87E37" w14:textId="663CF4BE" w:rsidR="00C40730" w:rsidRDefault="00C40730">
      <w:pPr>
        <w:pStyle w:val="TOC3"/>
        <w:rPr>
          <w:rFonts w:asciiTheme="minorHAnsi" w:eastAsiaTheme="minorEastAsia" w:hAnsiTheme="minorHAnsi" w:cstheme="minorBidi"/>
          <w:noProof/>
          <w:sz w:val="22"/>
          <w:szCs w:val="22"/>
          <w:lang w:val="en-IN" w:eastAsia="ko-KR"/>
        </w:rPr>
      </w:pPr>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_Toc214977346 \h </w:instrText>
      </w:r>
      <w:r>
        <w:rPr>
          <w:noProof/>
        </w:rPr>
      </w:r>
      <w:r>
        <w:rPr>
          <w:noProof/>
        </w:rPr>
        <w:fldChar w:fldCharType="separate"/>
      </w:r>
      <w:r>
        <w:rPr>
          <w:noProof/>
        </w:rPr>
        <w:t>241</w:t>
      </w:r>
      <w:r>
        <w:rPr>
          <w:noProof/>
        </w:rPr>
        <w:fldChar w:fldCharType="end"/>
      </w:r>
    </w:p>
    <w:p w14:paraId="3F9EFD4A" w14:textId="2FEC0950" w:rsidR="00C40730" w:rsidRDefault="00C40730">
      <w:pPr>
        <w:pStyle w:val="TOC3"/>
        <w:rPr>
          <w:rFonts w:asciiTheme="minorHAnsi" w:eastAsiaTheme="minorEastAsia" w:hAnsiTheme="minorHAnsi" w:cstheme="minorBidi"/>
          <w:noProof/>
          <w:sz w:val="22"/>
          <w:szCs w:val="22"/>
          <w:lang w:val="en-IN" w:eastAsia="ko-KR"/>
        </w:rPr>
      </w:pPr>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_Toc214977347 \h </w:instrText>
      </w:r>
      <w:r>
        <w:rPr>
          <w:noProof/>
        </w:rPr>
      </w:r>
      <w:r>
        <w:rPr>
          <w:noProof/>
        </w:rPr>
        <w:fldChar w:fldCharType="separate"/>
      </w:r>
      <w:r>
        <w:rPr>
          <w:noProof/>
        </w:rPr>
        <w:t>241</w:t>
      </w:r>
      <w:r>
        <w:rPr>
          <w:noProof/>
        </w:rPr>
        <w:fldChar w:fldCharType="end"/>
      </w:r>
    </w:p>
    <w:p w14:paraId="5167DCB8" w14:textId="52FA749E" w:rsidR="00C40730" w:rsidRDefault="00C40730">
      <w:pPr>
        <w:pStyle w:val="TOC3"/>
        <w:rPr>
          <w:rFonts w:asciiTheme="minorHAnsi" w:eastAsiaTheme="minorEastAsia" w:hAnsiTheme="minorHAnsi" w:cstheme="minorBidi"/>
          <w:noProof/>
          <w:sz w:val="22"/>
          <w:szCs w:val="22"/>
          <w:lang w:val="en-IN" w:eastAsia="ko-KR"/>
        </w:rPr>
      </w:pPr>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_Toc214977348 \h </w:instrText>
      </w:r>
      <w:r>
        <w:rPr>
          <w:noProof/>
        </w:rPr>
      </w:r>
      <w:r>
        <w:rPr>
          <w:noProof/>
        </w:rPr>
        <w:fldChar w:fldCharType="separate"/>
      </w:r>
      <w:r>
        <w:rPr>
          <w:noProof/>
        </w:rPr>
        <w:t>241</w:t>
      </w:r>
      <w:r>
        <w:rPr>
          <w:noProof/>
        </w:rPr>
        <w:fldChar w:fldCharType="end"/>
      </w:r>
    </w:p>
    <w:p w14:paraId="188B5AB5" w14:textId="3B90F9A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_Toc214977349 \h </w:instrText>
      </w:r>
      <w:r>
        <w:rPr>
          <w:noProof/>
        </w:rPr>
      </w:r>
      <w:r>
        <w:rPr>
          <w:noProof/>
        </w:rPr>
        <w:fldChar w:fldCharType="separate"/>
      </w:r>
      <w:r>
        <w:rPr>
          <w:noProof/>
        </w:rPr>
        <w:t>241</w:t>
      </w:r>
      <w:r>
        <w:rPr>
          <w:noProof/>
        </w:rPr>
        <w:fldChar w:fldCharType="end"/>
      </w:r>
    </w:p>
    <w:p w14:paraId="35239FC1" w14:textId="6EF30AE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_Toc214977350 \h </w:instrText>
      </w:r>
      <w:r>
        <w:rPr>
          <w:noProof/>
        </w:rPr>
      </w:r>
      <w:r>
        <w:rPr>
          <w:noProof/>
        </w:rPr>
        <w:fldChar w:fldCharType="separate"/>
      </w:r>
      <w:r>
        <w:rPr>
          <w:noProof/>
        </w:rPr>
        <w:t>243</w:t>
      </w:r>
      <w:r>
        <w:rPr>
          <w:noProof/>
        </w:rPr>
        <w:fldChar w:fldCharType="end"/>
      </w:r>
    </w:p>
    <w:p w14:paraId="32B48C53" w14:textId="22F2DF2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_Toc214977351 \h </w:instrText>
      </w:r>
      <w:r>
        <w:rPr>
          <w:noProof/>
        </w:rPr>
      </w:r>
      <w:r>
        <w:rPr>
          <w:noProof/>
        </w:rPr>
        <w:fldChar w:fldCharType="separate"/>
      </w:r>
      <w:r>
        <w:rPr>
          <w:noProof/>
        </w:rPr>
        <w:t>243</w:t>
      </w:r>
      <w:r>
        <w:rPr>
          <w:noProof/>
        </w:rPr>
        <w:fldChar w:fldCharType="end"/>
      </w:r>
    </w:p>
    <w:p w14:paraId="5378247E" w14:textId="691E6B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_Toc214977352 \h </w:instrText>
      </w:r>
      <w:r>
        <w:rPr>
          <w:noProof/>
        </w:rPr>
      </w:r>
      <w:r>
        <w:rPr>
          <w:noProof/>
        </w:rPr>
        <w:fldChar w:fldCharType="separate"/>
      </w:r>
      <w:r>
        <w:rPr>
          <w:noProof/>
        </w:rPr>
        <w:t>243</w:t>
      </w:r>
      <w:r>
        <w:rPr>
          <w:noProof/>
        </w:rPr>
        <w:fldChar w:fldCharType="end"/>
      </w:r>
    </w:p>
    <w:p w14:paraId="431CD588" w14:textId="23EA9B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_Toc214977353 \h </w:instrText>
      </w:r>
      <w:r>
        <w:rPr>
          <w:noProof/>
        </w:rPr>
      </w:r>
      <w:r>
        <w:rPr>
          <w:noProof/>
        </w:rPr>
        <w:fldChar w:fldCharType="separate"/>
      </w:r>
      <w:r>
        <w:rPr>
          <w:noProof/>
        </w:rPr>
        <w:t>244</w:t>
      </w:r>
      <w:r>
        <w:rPr>
          <w:noProof/>
        </w:rPr>
        <w:fldChar w:fldCharType="end"/>
      </w:r>
    </w:p>
    <w:p w14:paraId="4438A17E" w14:textId="776DE5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_Toc214977354 \h </w:instrText>
      </w:r>
      <w:r>
        <w:rPr>
          <w:noProof/>
        </w:rPr>
      </w:r>
      <w:r>
        <w:rPr>
          <w:noProof/>
        </w:rPr>
        <w:fldChar w:fldCharType="separate"/>
      </w:r>
      <w:r>
        <w:rPr>
          <w:noProof/>
        </w:rPr>
        <w:t>246</w:t>
      </w:r>
      <w:r>
        <w:rPr>
          <w:noProof/>
        </w:rPr>
        <w:fldChar w:fldCharType="end"/>
      </w:r>
    </w:p>
    <w:p w14:paraId="4B982581" w14:textId="31E2D7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_Toc214977355 \h </w:instrText>
      </w:r>
      <w:r>
        <w:rPr>
          <w:noProof/>
        </w:rPr>
      </w:r>
      <w:r>
        <w:rPr>
          <w:noProof/>
        </w:rPr>
        <w:fldChar w:fldCharType="separate"/>
      </w:r>
      <w:r>
        <w:rPr>
          <w:noProof/>
        </w:rPr>
        <w:t>247</w:t>
      </w:r>
      <w:r>
        <w:rPr>
          <w:noProof/>
        </w:rPr>
        <w:fldChar w:fldCharType="end"/>
      </w:r>
    </w:p>
    <w:p w14:paraId="26E3B1B0" w14:textId="1D2ED73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_Toc214977356 \h </w:instrText>
      </w:r>
      <w:r>
        <w:rPr>
          <w:noProof/>
        </w:rPr>
      </w:r>
      <w:r>
        <w:rPr>
          <w:noProof/>
        </w:rPr>
        <w:fldChar w:fldCharType="separate"/>
      </w:r>
      <w:r>
        <w:rPr>
          <w:noProof/>
        </w:rPr>
        <w:t>247</w:t>
      </w:r>
      <w:r>
        <w:rPr>
          <w:noProof/>
        </w:rPr>
        <w:fldChar w:fldCharType="end"/>
      </w:r>
    </w:p>
    <w:p w14:paraId="08246F07" w14:textId="0DE97A8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_Toc214977357 \h </w:instrText>
      </w:r>
      <w:r>
        <w:rPr>
          <w:noProof/>
        </w:rPr>
      </w:r>
      <w:r>
        <w:rPr>
          <w:noProof/>
        </w:rPr>
        <w:fldChar w:fldCharType="separate"/>
      </w:r>
      <w:r>
        <w:rPr>
          <w:noProof/>
        </w:rPr>
        <w:t>247</w:t>
      </w:r>
      <w:r>
        <w:rPr>
          <w:noProof/>
        </w:rPr>
        <w:fldChar w:fldCharType="end"/>
      </w:r>
    </w:p>
    <w:p w14:paraId="78C41AF5" w14:textId="0EB9793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_Toc214977358 \h </w:instrText>
      </w:r>
      <w:r>
        <w:rPr>
          <w:noProof/>
        </w:rPr>
      </w:r>
      <w:r>
        <w:rPr>
          <w:noProof/>
        </w:rPr>
        <w:fldChar w:fldCharType="separate"/>
      </w:r>
      <w:r>
        <w:rPr>
          <w:noProof/>
        </w:rPr>
        <w:t>247</w:t>
      </w:r>
      <w:r>
        <w:rPr>
          <w:noProof/>
        </w:rPr>
        <w:fldChar w:fldCharType="end"/>
      </w:r>
    </w:p>
    <w:p w14:paraId="164B2AC8" w14:textId="1D57995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_Toc214977359 \h </w:instrText>
      </w:r>
      <w:r>
        <w:rPr>
          <w:noProof/>
        </w:rPr>
      </w:r>
      <w:r>
        <w:rPr>
          <w:noProof/>
        </w:rPr>
        <w:fldChar w:fldCharType="separate"/>
      </w:r>
      <w:r>
        <w:rPr>
          <w:noProof/>
        </w:rPr>
        <w:t>248</w:t>
      </w:r>
      <w:r>
        <w:rPr>
          <w:noProof/>
        </w:rPr>
        <w:fldChar w:fldCharType="end"/>
      </w:r>
    </w:p>
    <w:p w14:paraId="5CB50535" w14:textId="0319EB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_Toc214977360 \h </w:instrText>
      </w:r>
      <w:r>
        <w:rPr>
          <w:noProof/>
        </w:rPr>
      </w:r>
      <w:r>
        <w:rPr>
          <w:noProof/>
        </w:rPr>
        <w:fldChar w:fldCharType="separate"/>
      </w:r>
      <w:r>
        <w:rPr>
          <w:noProof/>
        </w:rPr>
        <w:t>248</w:t>
      </w:r>
      <w:r>
        <w:rPr>
          <w:noProof/>
        </w:rPr>
        <w:fldChar w:fldCharType="end"/>
      </w:r>
    </w:p>
    <w:p w14:paraId="2795B831" w14:textId="7A08841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_Toc214977361 \h </w:instrText>
      </w:r>
      <w:r>
        <w:rPr>
          <w:noProof/>
        </w:rPr>
      </w:r>
      <w:r>
        <w:rPr>
          <w:noProof/>
        </w:rPr>
        <w:fldChar w:fldCharType="separate"/>
      </w:r>
      <w:r>
        <w:rPr>
          <w:noProof/>
        </w:rPr>
        <w:t>248</w:t>
      </w:r>
      <w:r>
        <w:rPr>
          <w:noProof/>
        </w:rPr>
        <w:fldChar w:fldCharType="end"/>
      </w:r>
    </w:p>
    <w:p w14:paraId="35C805E5" w14:textId="6634A5B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_Toc214977362 \h </w:instrText>
      </w:r>
      <w:r>
        <w:rPr>
          <w:noProof/>
        </w:rPr>
      </w:r>
      <w:r>
        <w:rPr>
          <w:noProof/>
        </w:rPr>
        <w:fldChar w:fldCharType="separate"/>
      </w:r>
      <w:r>
        <w:rPr>
          <w:noProof/>
        </w:rPr>
        <w:t>249</w:t>
      </w:r>
      <w:r>
        <w:rPr>
          <w:noProof/>
        </w:rPr>
        <w:fldChar w:fldCharType="end"/>
      </w:r>
    </w:p>
    <w:p w14:paraId="5596F0B7" w14:textId="55E07F1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_Toc214977363 \h </w:instrText>
      </w:r>
      <w:r>
        <w:rPr>
          <w:noProof/>
        </w:rPr>
      </w:r>
      <w:r>
        <w:rPr>
          <w:noProof/>
        </w:rPr>
        <w:fldChar w:fldCharType="separate"/>
      </w:r>
      <w:r>
        <w:rPr>
          <w:noProof/>
        </w:rPr>
        <w:t>249</w:t>
      </w:r>
      <w:r>
        <w:rPr>
          <w:noProof/>
        </w:rPr>
        <w:fldChar w:fldCharType="end"/>
      </w:r>
    </w:p>
    <w:p w14:paraId="1A9D841C" w14:textId="0A5F5BE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_Toc214977364 \h </w:instrText>
      </w:r>
      <w:r>
        <w:rPr>
          <w:noProof/>
        </w:rPr>
      </w:r>
      <w:r>
        <w:rPr>
          <w:noProof/>
        </w:rPr>
        <w:fldChar w:fldCharType="separate"/>
      </w:r>
      <w:r>
        <w:rPr>
          <w:noProof/>
        </w:rPr>
        <w:t>249</w:t>
      </w:r>
      <w:r>
        <w:rPr>
          <w:noProof/>
        </w:rPr>
        <w:fldChar w:fldCharType="end"/>
      </w:r>
    </w:p>
    <w:p w14:paraId="27E1E1AB" w14:textId="3D876262" w:rsidR="00C40730" w:rsidRDefault="00C40730">
      <w:pPr>
        <w:pStyle w:val="TOC5"/>
        <w:rPr>
          <w:rFonts w:asciiTheme="minorHAnsi" w:eastAsiaTheme="minorEastAsia" w:hAnsiTheme="minorHAnsi" w:cstheme="minorBidi"/>
          <w:noProof/>
          <w:sz w:val="22"/>
          <w:szCs w:val="22"/>
          <w:lang w:val="en-IN" w:eastAsia="ko-KR"/>
        </w:rPr>
      </w:pPr>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_Toc214977365 \h </w:instrText>
      </w:r>
      <w:r>
        <w:rPr>
          <w:noProof/>
        </w:rPr>
      </w:r>
      <w:r>
        <w:rPr>
          <w:noProof/>
        </w:rPr>
        <w:fldChar w:fldCharType="separate"/>
      </w:r>
      <w:r>
        <w:rPr>
          <w:noProof/>
        </w:rPr>
        <w:t>249</w:t>
      </w:r>
      <w:r>
        <w:rPr>
          <w:noProof/>
        </w:rPr>
        <w:fldChar w:fldCharType="end"/>
      </w:r>
    </w:p>
    <w:p w14:paraId="1F9B1924" w14:textId="579E32CE" w:rsidR="00C40730" w:rsidRDefault="00C40730">
      <w:pPr>
        <w:pStyle w:val="TOC5"/>
        <w:rPr>
          <w:rFonts w:asciiTheme="minorHAnsi" w:eastAsiaTheme="minorEastAsia" w:hAnsiTheme="minorHAnsi" w:cstheme="minorBidi"/>
          <w:noProof/>
          <w:sz w:val="22"/>
          <w:szCs w:val="22"/>
          <w:lang w:val="en-IN" w:eastAsia="ko-KR"/>
        </w:rPr>
      </w:pPr>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_Toc214977366 \h </w:instrText>
      </w:r>
      <w:r>
        <w:rPr>
          <w:noProof/>
        </w:rPr>
      </w:r>
      <w:r>
        <w:rPr>
          <w:noProof/>
        </w:rPr>
        <w:fldChar w:fldCharType="separate"/>
      </w:r>
      <w:r>
        <w:rPr>
          <w:noProof/>
        </w:rPr>
        <w:t>249</w:t>
      </w:r>
      <w:r>
        <w:rPr>
          <w:noProof/>
        </w:rPr>
        <w:fldChar w:fldCharType="end"/>
      </w:r>
    </w:p>
    <w:p w14:paraId="1C204083" w14:textId="29B9289B" w:rsidR="00C40730" w:rsidRDefault="00C40730">
      <w:pPr>
        <w:pStyle w:val="TOC5"/>
        <w:rPr>
          <w:rFonts w:asciiTheme="minorHAnsi" w:eastAsiaTheme="minorEastAsia" w:hAnsiTheme="minorHAnsi" w:cstheme="minorBidi"/>
          <w:noProof/>
          <w:sz w:val="22"/>
          <w:szCs w:val="22"/>
          <w:lang w:val="en-IN" w:eastAsia="ko-KR"/>
        </w:rPr>
      </w:pPr>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_Toc214977367 \h </w:instrText>
      </w:r>
      <w:r>
        <w:rPr>
          <w:noProof/>
        </w:rPr>
      </w:r>
      <w:r>
        <w:rPr>
          <w:noProof/>
        </w:rPr>
        <w:fldChar w:fldCharType="separate"/>
      </w:r>
      <w:r>
        <w:rPr>
          <w:noProof/>
        </w:rPr>
        <w:t>249</w:t>
      </w:r>
      <w:r>
        <w:rPr>
          <w:noProof/>
        </w:rPr>
        <w:fldChar w:fldCharType="end"/>
      </w:r>
    </w:p>
    <w:p w14:paraId="1C57B18A" w14:textId="0AC1930F" w:rsidR="00C40730" w:rsidRDefault="00C40730">
      <w:pPr>
        <w:pStyle w:val="TOC5"/>
        <w:rPr>
          <w:rFonts w:asciiTheme="minorHAnsi" w:eastAsiaTheme="minorEastAsia" w:hAnsiTheme="minorHAnsi" w:cstheme="minorBidi"/>
          <w:noProof/>
          <w:sz w:val="22"/>
          <w:szCs w:val="22"/>
          <w:lang w:val="en-IN" w:eastAsia="ko-KR"/>
        </w:rPr>
      </w:pPr>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_Toc214977368 \h </w:instrText>
      </w:r>
      <w:r>
        <w:rPr>
          <w:noProof/>
        </w:rPr>
      </w:r>
      <w:r>
        <w:rPr>
          <w:noProof/>
        </w:rPr>
        <w:fldChar w:fldCharType="separate"/>
      </w:r>
      <w:r>
        <w:rPr>
          <w:noProof/>
        </w:rPr>
        <w:t>250</w:t>
      </w:r>
      <w:r>
        <w:rPr>
          <w:noProof/>
        </w:rPr>
        <w:fldChar w:fldCharType="end"/>
      </w:r>
    </w:p>
    <w:p w14:paraId="6B42CDB4" w14:textId="4490FBB5" w:rsidR="00C40730" w:rsidRDefault="00C40730">
      <w:pPr>
        <w:pStyle w:val="TOC3"/>
        <w:rPr>
          <w:rFonts w:asciiTheme="minorHAnsi" w:eastAsiaTheme="minorEastAsia" w:hAnsiTheme="minorHAnsi" w:cstheme="minorBidi"/>
          <w:noProof/>
          <w:sz w:val="22"/>
          <w:szCs w:val="22"/>
          <w:lang w:val="en-IN" w:eastAsia="ko-KR"/>
        </w:rPr>
      </w:pPr>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_Toc214977369 \h </w:instrText>
      </w:r>
      <w:r>
        <w:rPr>
          <w:noProof/>
        </w:rPr>
      </w:r>
      <w:r>
        <w:rPr>
          <w:noProof/>
        </w:rPr>
        <w:fldChar w:fldCharType="separate"/>
      </w:r>
      <w:r>
        <w:rPr>
          <w:noProof/>
        </w:rPr>
        <w:t>250</w:t>
      </w:r>
      <w:r>
        <w:rPr>
          <w:noProof/>
        </w:rPr>
        <w:fldChar w:fldCharType="end"/>
      </w:r>
    </w:p>
    <w:p w14:paraId="7CDA52AC" w14:textId="7532CCE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_Toc214977370 \h </w:instrText>
      </w:r>
      <w:r>
        <w:rPr>
          <w:noProof/>
        </w:rPr>
      </w:r>
      <w:r>
        <w:rPr>
          <w:noProof/>
        </w:rPr>
        <w:fldChar w:fldCharType="separate"/>
      </w:r>
      <w:r>
        <w:rPr>
          <w:noProof/>
        </w:rPr>
        <w:t>250</w:t>
      </w:r>
      <w:r>
        <w:rPr>
          <w:noProof/>
        </w:rPr>
        <w:fldChar w:fldCharType="end"/>
      </w:r>
    </w:p>
    <w:p w14:paraId="5EA27A0F" w14:textId="090940A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_Toc214977371 \h </w:instrText>
      </w:r>
      <w:r>
        <w:rPr>
          <w:noProof/>
        </w:rPr>
      </w:r>
      <w:r>
        <w:rPr>
          <w:noProof/>
        </w:rPr>
        <w:fldChar w:fldCharType="separate"/>
      </w:r>
      <w:r>
        <w:rPr>
          <w:noProof/>
        </w:rPr>
        <w:t>250</w:t>
      </w:r>
      <w:r>
        <w:rPr>
          <w:noProof/>
        </w:rPr>
        <w:fldChar w:fldCharType="end"/>
      </w:r>
    </w:p>
    <w:p w14:paraId="1A3168BE" w14:textId="20EAB03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_Toc214977372 \h </w:instrText>
      </w:r>
      <w:r>
        <w:rPr>
          <w:noProof/>
        </w:rPr>
      </w:r>
      <w:r>
        <w:rPr>
          <w:noProof/>
        </w:rPr>
        <w:fldChar w:fldCharType="separate"/>
      </w:r>
      <w:r>
        <w:rPr>
          <w:noProof/>
        </w:rPr>
        <w:t>250</w:t>
      </w:r>
      <w:r>
        <w:rPr>
          <w:noProof/>
        </w:rPr>
        <w:fldChar w:fldCharType="end"/>
      </w:r>
    </w:p>
    <w:p w14:paraId="748C0BF3" w14:textId="79546635" w:rsidR="00C40730" w:rsidRDefault="00C40730">
      <w:pPr>
        <w:pStyle w:val="TOC3"/>
        <w:rPr>
          <w:rFonts w:asciiTheme="minorHAnsi" w:eastAsiaTheme="minorEastAsia" w:hAnsiTheme="minorHAnsi" w:cstheme="minorBidi"/>
          <w:noProof/>
          <w:sz w:val="22"/>
          <w:szCs w:val="22"/>
          <w:lang w:val="en-IN" w:eastAsia="ko-KR"/>
        </w:rPr>
      </w:pPr>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_Toc214977373 \h </w:instrText>
      </w:r>
      <w:r>
        <w:rPr>
          <w:noProof/>
        </w:rPr>
      </w:r>
      <w:r>
        <w:rPr>
          <w:noProof/>
        </w:rPr>
        <w:fldChar w:fldCharType="separate"/>
      </w:r>
      <w:r>
        <w:rPr>
          <w:noProof/>
        </w:rPr>
        <w:t>250</w:t>
      </w:r>
      <w:r>
        <w:rPr>
          <w:noProof/>
        </w:rPr>
        <w:fldChar w:fldCharType="end"/>
      </w:r>
    </w:p>
    <w:p w14:paraId="3BB35BB2" w14:textId="2245F0EB" w:rsidR="00C40730" w:rsidRDefault="00C40730">
      <w:pPr>
        <w:pStyle w:val="TOC2"/>
        <w:rPr>
          <w:rFonts w:asciiTheme="minorHAnsi" w:eastAsiaTheme="minorEastAsia" w:hAnsiTheme="minorHAnsi" w:cstheme="minorBidi"/>
          <w:noProof/>
          <w:sz w:val="22"/>
          <w:szCs w:val="22"/>
          <w:lang w:val="en-IN" w:eastAsia="ko-KR"/>
        </w:rPr>
      </w:pPr>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_Toc214977374 \h </w:instrText>
      </w:r>
      <w:r>
        <w:rPr>
          <w:noProof/>
        </w:rPr>
      </w:r>
      <w:r>
        <w:rPr>
          <w:noProof/>
        </w:rPr>
        <w:fldChar w:fldCharType="separate"/>
      </w:r>
      <w:r>
        <w:rPr>
          <w:noProof/>
        </w:rPr>
        <w:t>251</w:t>
      </w:r>
      <w:r>
        <w:rPr>
          <w:noProof/>
        </w:rPr>
        <w:fldChar w:fldCharType="end"/>
      </w:r>
    </w:p>
    <w:p w14:paraId="6AD17D39" w14:textId="15FA5ACE" w:rsidR="00C40730" w:rsidRDefault="00C40730">
      <w:pPr>
        <w:pStyle w:val="TOC3"/>
        <w:rPr>
          <w:rFonts w:asciiTheme="minorHAnsi" w:eastAsiaTheme="minorEastAsia" w:hAnsiTheme="minorHAnsi" w:cstheme="minorBidi"/>
          <w:noProof/>
          <w:sz w:val="22"/>
          <w:szCs w:val="22"/>
          <w:lang w:val="en-IN" w:eastAsia="ko-KR"/>
        </w:rPr>
      </w:pPr>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_Toc214977375 \h </w:instrText>
      </w:r>
      <w:r>
        <w:rPr>
          <w:noProof/>
        </w:rPr>
      </w:r>
      <w:r>
        <w:rPr>
          <w:noProof/>
        </w:rPr>
        <w:fldChar w:fldCharType="separate"/>
      </w:r>
      <w:r>
        <w:rPr>
          <w:noProof/>
        </w:rPr>
        <w:t>251</w:t>
      </w:r>
      <w:r>
        <w:rPr>
          <w:noProof/>
        </w:rPr>
        <w:fldChar w:fldCharType="end"/>
      </w:r>
    </w:p>
    <w:p w14:paraId="01BDF171" w14:textId="0ADF994C" w:rsidR="00C40730" w:rsidRDefault="00C40730">
      <w:pPr>
        <w:pStyle w:val="TOC3"/>
        <w:rPr>
          <w:rFonts w:asciiTheme="minorHAnsi" w:eastAsiaTheme="minorEastAsia" w:hAnsiTheme="minorHAnsi" w:cstheme="minorBidi"/>
          <w:noProof/>
          <w:sz w:val="22"/>
          <w:szCs w:val="22"/>
          <w:lang w:val="en-IN" w:eastAsia="ko-KR"/>
        </w:rPr>
      </w:pPr>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_Toc214977376 \h </w:instrText>
      </w:r>
      <w:r>
        <w:rPr>
          <w:noProof/>
        </w:rPr>
      </w:r>
      <w:r>
        <w:rPr>
          <w:noProof/>
        </w:rPr>
        <w:fldChar w:fldCharType="separate"/>
      </w:r>
      <w:r>
        <w:rPr>
          <w:noProof/>
        </w:rPr>
        <w:t>251</w:t>
      </w:r>
      <w:r>
        <w:rPr>
          <w:noProof/>
        </w:rPr>
        <w:fldChar w:fldCharType="end"/>
      </w:r>
    </w:p>
    <w:p w14:paraId="6EE427BB" w14:textId="41E95328" w:rsidR="00C40730" w:rsidRDefault="00C40730">
      <w:pPr>
        <w:pStyle w:val="TOC4"/>
        <w:rPr>
          <w:rFonts w:asciiTheme="minorHAnsi" w:eastAsiaTheme="minorEastAsia" w:hAnsiTheme="minorHAnsi" w:cstheme="minorBidi"/>
          <w:noProof/>
          <w:sz w:val="22"/>
          <w:szCs w:val="22"/>
          <w:lang w:val="en-IN" w:eastAsia="ko-KR"/>
        </w:rPr>
      </w:pPr>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_Toc214977377 \h </w:instrText>
      </w:r>
      <w:r>
        <w:rPr>
          <w:noProof/>
        </w:rPr>
      </w:r>
      <w:r>
        <w:rPr>
          <w:noProof/>
        </w:rPr>
        <w:fldChar w:fldCharType="separate"/>
      </w:r>
      <w:r>
        <w:rPr>
          <w:noProof/>
        </w:rPr>
        <w:t>251</w:t>
      </w:r>
      <w:r>
        <w:rPr>
          <w:noProof/>
        </w:rPr>
        <w:fldChar w:fldCharType="end"/>
      </w:r>
    </w:p>
    <w:p w14:paraId="41D52D2B" w14:textId="70699B68" w:rsidR="00C40730" w:rsidRDefault="00C40730">
      <w:pPr>
        <w:pStyle w:val="TOC4"/>
        <w:rPr>
          <w:rFonts w:asciiTheme="minorHAnsi" w:eastAsiaTheme="minorEastAsia" w:hAnsiTheme="minorHAnsi" w:cstheme="minorBidi"/>
          <w:noProof/>
          <w:sz w:val="22"/>
          <w:szCs w:val="22"/>
          <w:lang w:val="en-IN" w:eastAsia="ko-KR"/>
        </w:rPr>
      </w:pPr>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_Toc214977378 \h </w:instrText>
      </w:r>
      <w:r>
        <w:rPr>
          <w:noProof/>
        </w:rPr>
      </w:r>
      <w:r>
        <w:rPr>
          <w:noProof/>
        </w:rPr>
        <w:fldChar w:fldCharType="separate"/>
      </w:r>
      <w:r>
        <w:rPr>
          <w:noProof/>
        </w:rPr>
        <w:t>252</w:t>
      </w:r>
      <w:r>
        <w:rPr>
          <w:noProof/>
        </w:rPr>
        <w:fldChar w:fldCharType="end"/>
      </w:r>
    </w:p>
    <w:p w14:paraId="2A329B52" w14:textId="2706C7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_Toc214977379 \h </w:instrText>
      </w:r>
      <w:r>
        <w:rPr>
          <w:noProof/>
        </w:rPr>
      </w:r>
      <w:r>
        <w:rPr>
          <w:noProof/>
        </w:rPr>
        <w:fldChar w:fldCharType="separate"/>
      </w:r>
      <w:r>
        <w:rPr>
          <w:noProof/>
        </w:rPr>
        <w:t>252</w:t>
      </w:r>
      <w:r>
        <w:rPr>
          <w:noProof/>
        </w:rPr>
        <w:fldChar w:fldCharType="end"/>
      </w:r>
    </w:p>
    <w:p w14:paraId="727D6450" w14:textId="4DD9C8D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_Toc214977380 \h </w:instrText>
      </w:r>
      <w:r>
        <w:rPr>
          <w:noProof/>
        </w:rPr>
      </w:r>
      <w:r>
        <w:rPr>
          <w:noProof/>
        </w:rPr>
        <w:fldChar w:fldCharType="separate"/>
      </w:r>
      <w:r>
        <w:rPr>
          <w:noProof/>
        </w:rPr>
        <w:t>252</w:t>
      </w:r>
      <w:r>
        <w:rPr>
          <w:noProof/>
        </w:rPr>
        <w:fldChar w:fldCharType="end"/>
      </w:r>
    </w:p>
    <w:p w14:paraId="4F7E54DC" w14:textId="0BD3358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_Toc214977381 \h </w:instrText>
      </w:r>
      <w:r>
        <w:rPr>
          <w:noProof/>
        </w:rPr>
      </w:r>
      <w:r>
        <w:rPr>
          <w:noProof/>
        </w:rPr>
        <w:fldChar w:fldCharType="separate"/>
      </w:r>
      <w:r>
        <w:rPr>
          <w:noProof/>
        </w:rPr>
        <w:t>252</w:t>
      </w:r>
      <w:r>
        <w:rPr>
          <w:noProof/>
        </w:rPr>
        <w:fldChar w:fldCharType="end"/>
      </w:r>
    </w:p>
    <w:p w14:paraId="3C8A693E" w14:textId="25E2EF1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9.2.2.2.3.1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_Toc214977382 \h </w:instrText>
      </w:r>
      <w:r>
        <w:rPr>
          <w:noProof/>
        </w:rPr>
      </w:r>
      <w:r>
        <w:rPr>
          <w:noProof/>
        </w:rPr>
        <w:fldChar w:fldCharType="separate"/>
      </w:r>
      <w:r>
        <w:rPr>
          <w:noProof/>
        </w:rPr>
        <w:t>252</w:t>
      </w:r>
      <w:r>
        <w:rPr>
          <w:noProof/>
        </w:rPr>
        <w:fldChar w:fldCharType="end"/>
      </w:r>
    </w:p>
    <w:p w14:paraId="24F449E4" w14:textId="36C3B0E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_Toc214977383 \h </w:instrText>
      </w:r>
      <w:r>
        <w:rPr>
          <w:noProof/>
        </w:rPr>
      </w:r>
      <w:r>
        <w:rPr>
          <w:noProof/>
        </w:rPr>
        <w:fldChar w:fldCharType="separate"/>
      </w:r>
      <w:r>
        <w:rPr>
          <w:noProof/>
        </w:rPr>
        <w:t>254</w:t>
      </w:r>
      <w:r>
        <w:rPr>
          <w:noProof/>
        </w:rPr>
        <w:fldChar w:fldCharType="end"/>
      </w:r>
    </w:p>
    <w:p w14:paraId="4AC3658D" w14:textId="051DC48C" w:rsidR="00C40730" w:rsidRDefault="00C40730">
      <w:pPr>
        <w:pStyle w:val="TOC3"/>
        <w:rPr>
          <w:rFonts w:asciiTheme="minorHAnsi" w:eastAsiaTheme="minorEastAsia" w:hAnsiTheme="minorHAnsi" w:cstheme="minorBidi"/>
          <w:noProof/>
          <w:sz w:val="22"/>
          <w:szCs w:val="22"/>
          <w:lang w:val="en-IN" w:eastAsia="ko-KR"/>
        </w:rPr>
      </w:pPr>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_Toc214977384 \h </w:instrText>
      </w:r>
      <w:r>
        <w:rPr>
          <w:noProof/>
        </w:rPr>
      </w:r>
      <w:r>
        <w:rPr>
          <w:noProof/>
        </w:rPr>
        <w:fldChar w:fldCharType="separate"/>
      </w:r>
      <w:r>
        <w:rPr>
          <w:noProof/>
        </w:rPr>
        <w:t>254</w:t>
      </w:r>
      <w:r>
        <w:rPr>
          <w:noProof/>
        </w:rPr>
        <w:fldChar w:fldCharType="end"/>
      </w:r>
    </w:p>
    <w:p w14:paraId="451BB521" w14:textId="4780247D" w:rsidR="00C40730" w:rsidRDefault="00C40730">
      <w:pPr>
        <w:pStyle w:val="TOC3"/>
        <w:rPr>
          <w:rFonts w:asciiTheme="minorHAnsi" w:eastAsiaTheme="minorEastAsia" w:hAnsiTheme="minorHAnsi" w:cstheme="minorBidi"/>
          <w:noProof/>
          <w:sz w:val="22"/>
          <w:szCs w:val="22"/>
          <w:lang w:val="en-IN" w:eastAsia="ko-KR"/>
        </w:rPr>
      </w:pPr>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_Toc214977385 \h </w:instrText>
      </w:r>
      <w:r>
        <w:rPr>
          <w:noProof/>
        </w:rPr>
      </w:r>
      <w:r>
        <w:rPr>
          <w:noProof/>
        </w:rPr>
        <w:fldChar w:fldCharType="separate"/>
      </w:r>
      <w:r>
        <w:rPr>
          <w:noProof/>
        </w:rPr>
        <w:t>254</w:t>
      </w:r>
      <w:r>
        <w:rPr>
          <w:noProof/>
        </w:rPr>
        <w:fldChar w:fldCharType="end"/>
      </w:r>
    </w:p>
    <w:p w14:paraId="530083D6" w14:textId="219E4F8C" w:rsidR="00C40730" w:rsidRDefault="00C40730">
      <w:pPr>
        <w:pStyle w:val="TOC3"/>
        <w:rPr>
          <w:rFonts w:asciiTheme="minorHAnsi" w:eastAsiaTheme="minorEastAsia" w:hAnsiTheme="minorHAnsi" w:cstheme="minorBidi"/>
          <w:noProof/>
          <w:sz w:val="22"/>
          <w:szCs w:val="22"/>
          <w:lang w:val="en-IN" w:eastAsia="ko-KR"/>
        </w:rPr>
      </w:pPr>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_Toc214977386 \h </w:instrText>
      </w:r>
      <w:r>
        <w:rPr>
          <w:noProof/>
        </w:rPr>
      </w:r>
      <w:r>
        <w:rPr>
          <w:noProof/>
        </w:rPr>
        <w:fldChar w:fldCharType="separate"/>
      </w:r>
      <w:r>
        <w:rPr>
          <w:noProof/>
        </w:rPr>
        <w:t>254</w:t>
      </w:r>
      <w:r>
        <w:rPr>
          <w:noProof/>
        </w:rPr>
        <w:fldChar w:fldCharType="end"/>
      </w:r>
    </w:p>
    <w:p w14:paraId="55CE8235" w14:textId="7C463F7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_Toc214977387 \h </w:instrText>
      </w:r>
      <w:r>
        <w:rPr>
          <w:noProof/>
        </w:rPr>
      </w:r>
      <w:r>
        <w:rPr>
          <w:noProof/>
        </w:rPr>
        <w:fldChar w:fldCharType="separate"/>
      </w:r>
      <w:r>
        <w:rPr>
          <w:noProof/>
        </w:rPr>
        <w:t>254</w:t>
      </w:r>
      <w:r>
        <w:rPr>
          <w:noProof/>
        </w:rPr>
        <w:fldChar w:fldCharType="end"/>
      </w:r>
    </w:p>
    <w:p w14:paraId="6E660072" w14:textId="144F8A4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_Toc214977388 \h </w:instrText>
      </w:r>
      <w:r>
        <w:rPr>
          <w:noProof/>
        </w:rPr>
      </w:r>
      <w:r>
        <w:rPr>
          <w:noProof/>
        </w:rPr>
        <w:fldChar w:fldCharType="separate"/>
      </w:r>
      <w:r>
        <w:rPr>
          <w:noProof/>
        </w:rPr>
        <w:t>255</w:t>
      </w:r>
      <w:r>
        <w:rPr>
          <w:noProof/>
        </w:rPr>
        <w:fldChar w:fldCharType="end"/>
      </w:r>
    </w:p>
    <w:p w14:paraId="5A2C0368" w14:textId="23EF7C42" w:rsidR="00C40730" w:rsidRDefault="00C40730">
      <w:pPr>
        <w:pStyle w:val="TOC5"/>
        <w:rPr>
          <w:rFonts w:asciiTheme="minorHAnsi" w:eastAsiaTheme="minorEastAsia" w:hAnsiTheme="minorHAnsi" w:cstheme="minorBidi"/>
          <w:noProof/>
          <w:sz w:val="22"/>
          <w:szCs w:val="22"/>
          <w:lang w:val="en-IN" w:eastAsia="ko-KR"/>
        </w:rPr>
      </w:pPr>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_Toc214977389 \h </w:instrText>
      </w:r>
      <w:r>
        <w:rPr>
          <w:noProof/>
        </w:rPr>
      </w:r>
      <w:r>
        <w:rPr>
          <w:noProof/>
        </w:rPr>
        <w:fldChar w:fldCharType="separate"/>
      </w:r>
      <w:r>
        <w:rPr>
          <w:noProof/>
        </w:rPr>
        <w:t>255</w:t>
      </w:r>
      <w:r>
        <w:rPr>
          <w:noProof/>
        </w:rPr>
        <w:fldChar w:fldCharType="end"/>
      </w:r>
    </w:p>
    <w:p w14:paraId="658B9F7F" w14:textId="4C952D3C" w:rsidR="00C40730" w:rsidRDefault="00C40730">
      <w:pPr>
        <w:pStyle w:val="TOC5"/>
        <w:rPr>
          <w:rFonts w:asciiTheme="minorHAnsi" w:eastAsiaTheme="minorEastAsia" w:hAnsiTheme="minorHAnsi" w:cstheme="minorBidi"/>
          <w:noProof/>
          <w:sz w:val="22"/>
          <w:szCs w:val="22"/>
          <w:lang w:val="en-IN" w:eastAsia="ko-KR"/>
        </w:rPr>
      </w:pPr>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TunnelInfo</w:t>
      </w:r>
      <w:r>
        <w:rPr>
          <w:noProof/>
        </w:rPr>
        <w:tab/>
      </w:r>
      <w:r>
        <w:rPr>
          <w:noProof/>
        </w:rPr>
        <w:fldChar w:fldCharType="begin"/>
      </w:r>
      <w:r>
        <w:rPr>
          <w:noProof/>
        </w:rPr>
        <w:instrText xml:space="preserve"> PAGEREF _Toc214977390 \h </w:instrText>
      </w:r>
      <w:r>
        <w:rPr>
          <w:noProof/>
        </w:rPr>
      </w:r>
      <w:r>
        <w:rPr>
          <w:noProof/>
        </w:rPr>
        <w:fldChar w:fldCharType="separate"/>
      </w:r>
      <w:r>
        <w:rPr>
          <w:noProof/>
        </w:rPr>
        <w:t>255</w:t>
      </w:r>
      <w:r>
        <w:rPr>
          <w:noProof/>
        </w:rPr>
        <w:fldChar w:fldCharType="end"/>
      </w:r>
    </w:p>
    <w:p w14:paraId="3872A880" w14:textId="356C1625" w:rsidR="00C40730" w:rsidRDefault="00C40730">
      <w:pPr>
        <w:pStyle w:val="TOC5"/>
        <w:rPr>
          <w:rFonts w:asciiTheme="minorHAnsi" w:eastAsiaTheme="minorEastAsia" w:hAnsiTheme="minorHAnsi" w:cstheme="minorBidi"/>
          <w:noProof/>
          <w:sz w:val="22"/>
          <w:szCs w:val="22"/>
          <w:lang w:val="en-IN" w:eastAsia="ko-KR"/>
        </w:rPr>
      </w:pPr>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_Toc214977391 \h </w:instrText>
      </w:r>
      <w:r>
        <w:rPr>
          <w:noProof/>
        </w:rPr>
      </w:r>
      <w:r>
        <w:rPr>
          <w:noProof/>
        </w:rPr>
        <w:fldChar w:fldCharType="separate"/>
      </w:r>
      <w:r>
        <w:rPr>
          <w:noProof/>
        </w:rPr>
        <w:t>256</w:t>
      </w:r>
      <w:r>
        <w:rPr>
          <w:noProof/>
        </w:rPr>
        <w:fldChar w:fldCharType="end"/>
      </w:r>
    </w:p>
    <w:p w14:paraId="21B6F66A" w14:textId="4F9206C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_Toc214977392 \h </w:instrText>
      </w:r>
      <w:r>
        <w:rPr>
          <w:noProof/>
        </w:rPr>
      </w:r>
      <w:r>
        <w:rPr>
          <w:noProof/>
        </w:rPr>
        <w:fldChar w:fldCharType="separate"/>
      </w:r>
      <w:r>
        <w:rPr>
          <w:noProof/>
        </w:rPr>
        <w:t>256</w:t>
      </w:r>
      <w:r>
        <w:rPr>
          <w:noProof/>
        </w:rPr>
        <w:fldChar w:fldCharType="end"/>
      </w:r>
    </w:p>
    <w:p w14:paraId="03181807" w14:textId="2ABC4E30" w:rsidR="00C40730" w:rsidRDefault="00C40730">
      <w:pPr>
        <w:pStyle w:val="TOC3"/>
        <w:rPr>
          <w:rFonts w:asciiTheme="minorHAnsi" w:eastAsiaTheme="minorEastAsia" w:hAnsiTheme="minorHAnsi" w:cstheme="minorBidi"/>
          <w:noProof/>
          <w:sz w:val="22"/>
          <w:szCs w:val="22"/>
          <w:lang w:val="en-IN" w:eastAsia="ko-KR"/>
        </w:rPr>
      </w:pPr>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_Toc214977393 \h </w:instrText>
      </w:r>
      <w:r>
        <w:rPr>
          <w:noProof/>
        </w:rPr>
      </w:r>
      <w:r>
        <w:rPr>
          <w:noProof/>
        </w:rPr>
        <w:fldChar w:fldCharType="separate"/>
      </w:r>
      <w:r>
        <w:rPr>
          <w:noProof/>
        </w:rPr>
        <w:t>256</w:t>
      </w:r>
      <w:r>
        <w:rPr>
          <w:noProof/>
        </w:rPr>
        <w:fldChar w:fldCharType="end"/>
      </w:r>
    </w:p>
    <w:p w14:paraId="4E5E7E03" w14:textId="7F08B94E" w:rsidR="00C40730" w:rsidRDefault="00C40730">
      <w:pPr>
        <w:pStyle w:val="TOC3"/>
        <w:rPr>
          <w:rFonts w:asciiTheme="minorHAnsi" w:eastAsiaTheme="minorEastAsia" w:hAnsiTheme="minorHAnsi" w:cstheme="minorBidi"/>
          <w:noProof/>
          <w:sz w:val="22"/>
          <w:szCs w:val="22"/>
          <w:lang w:val="en-IN" w:eastAsia="ko-KR"/>
        </w:rPr>
      </w:pPr>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_Toc214977394 \h </w:instrText>
      </w:r>
      <w:r>
        <w:rPr>
          <w:noProof/>
        </w:rPr>
      </w:r>
      <w:r>
        <w:rPr>
          <w:noProof/>
        </w:rPr>
        <w:fldChar w:fldCharType="separate"/>
      </w:r>
      <w:r>
        <w:rPr>
          <w:noProof/>
        </w:rPr>
        <w:t>256</w:t>
      </w:r>
      <w:r>
        <w:rPr>
          <w:noProof/>
        </w:rPr>
        <w:fldChar w:fldCharType="end"/>
      </w:r>
    </w:p>
    <w:p w14:paraId="1A151F26" w14:textId="47A96E8E" w:rsidR="00C40730" w:rsidRDefault="00C40730">
      <w:pPr>
        <w:pStyle w:val="TOC2"/>
        <w:rPr>
          <w:rFonts w:asciiTheme="minorHAnsi" w:eastAsiaTheme="minorEastAsia" w:hAnsiTheme="minorHAnsi" w:cstheme="minorBidi"/>
          <w:noProof/>
          <w:sz w:val="22"/>
          <w:szCs w:val="22"/>
          <w:lang w:val="en-IN" w:eastAsia="ko-KR"/>
        </w:rPr>
      </w:pPr>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_Toc214977395 \h </w:instrText>
      </w:r>
      <w:r>
        <w:rPr>
          <w:noProof/>
        </w:rPr>
      </w:r>
      <w:r>
        <w:rPr>
          <w:noProof/>
        </w:rPr>
        <w:fldChar w:fldCharType="separate"/>
      </w:r>
      <w:r>
        <w:rPr>
          <w:noProof/>
        </w:rPr>
        <w:t>257</w:t>
      </w:r>
      <w:r>
        <w:rPr>
          <w:noProof/>
        </w:rPr>
        <w:fldChar w:fldCharType="end"/>
      </w:r>
    </w:p>
    <w:p w14:paraId="3758A80E" w14:textId="4DC865C6" w:rsidR="00C40730" w:rsidRDefault="00C40730">
      <w:pPr>
        <w:pStyle w:val="TOC3"/>
        <w:rPr>
          <w:rFonts w:asciiTheme="minorHAnsi" w:eastAsiaTheme="minorEastAsia" w:hAnsiTheme="minorHAnsi" w:cstheme="minorBidi"/>
          <w:noProof/>
          <w:sz w:val="22"/>
          <w:szCs w:val="22"/>
          <w:lang w:val="en-IN" w:eastAsia="ko-KR"/>
        </w:rPr>
      </w:pPr>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_Toc214977396 \h </w:instrText>
      </w:r>
      <w:r>
        <w:rPr>
          <w:noProof/>
        </w:rPr>
      </w:r>
      <w:r>
        <w:rPr>
          <w:noProof/>
        </w:rPr>
        <w:fldChar w:fldCharType="separate"/>
      </w:r>
      <w:r>
        <w:rPr>
          <w:noProof/>
        </w:rPr>
        <w:t>257</w:t>
      </w:r>
      <w:r>
        <w:rPr>
          <w:noProof/>
        </w:rPr>
        <w:fldChar w:fldCharType="end"/>
      </w:r>
    </w:p>
    <w:p w14:paraId="5F340437" w14:textId="7D1F6BF3" w:rsidR="00C40730" w:rsidRDefault="00C40730">
      <w:pPr>
        <w:pStyle w:val="TOC3"/>
        <w:rPr>
          <w:rFonts w:asciiTheme="minorHAnsi" w:eastAsiaTheme="minorEastAsia" w:hAnsiTheme="minorHAnsi" w:cstheme="minorBidi"/>
          <w:noProof/>
          <w:sz w:val="22"/>
          <w:szCs w:val="22"/>
          <w:lang w:val="en-IN" w:eastAsia="ko-KR"/>
        </w:rPr>
      </w:pPr>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_Toc214977397 \h </w:instrText>
      </w:r>
      <w:r>
        <w:rPr>
          <w:noProof/>
        </w:rPr>
      </w:r>
      <w:r>
        <w:rPr>
          <w:noProof/>
        </w:rPr>
        <w:fldChar w:fldCharType="separate"/>
      </w:r>
      <w:r>
        <w:rPr>
          <w:noProof/>
        </w:rPr>
        <w:t>257</w:t>
      </w:r>
      <w:r>
        <w:rPr>
          <w:noProof/>
        </w:rPr>
        <w:fldChar w:fldCharType="end"/>
      </w:r>
    </w:p>
    <w:p w14:paraId="699297BB" w14:textId="40299B2C" w:rsidR="00C40730" w:rsidRDefault="00C40730">
      <w:pPr>
        <w:pStyle w:val="TOC3"/>
        <w:rPr>
          <w:rFonts w:asciiTheme="minorHAnsi" w:eastAsiaTheme="minorEastAsia" w:hAnsiTheme="minorHAnsi" w:cstheme="minorBidi"/>
          <w:noProof/>
          <w:sz w:val="22"/>
          <w:szCs w:val="22"/>
          <w:lang w:val="en-IN" w:eastAsia="ko-KR"/>
        </w:rPr>
      </w:pPr>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_Toc214977398 \h </w:instrText>
      </w:r>
      <w:r>
        <w:rPr>
          <w:noProof/>
        </w:rPr>
      </w:r>
      <w:r>
        <w:rPr>
          <w:noProof/>
        </w:rPr>
        <w:fldChar w:fldCharType="separate"/>
      </w:r>
      <w:r>
        <w:rPr>
          <w:noProof/>
        </w:rPr>
        <w:t>258</w:t>
      </w:r>
      <w:r>
        <w:rPr>
          <w:noProof/>
        </w:rPr>
        <w:fldChar w:fldCharType="end"/>
      </w:r>
    </w:p>
    <w:p w14:paraId="37D3D466" w14:textId="2D01EA72" w:rsidR="00C40730" w:rsidRDefault="00C40730">
      <w:pPr>
        <w:pStyle w:val="TOC4"/>
        <w:rPr>
          <w:rFonts w:asciiTheme="minorHAnsi" w:eastAsiaTheme="minorEastAsia" w:hAnsiTheme="minorHAnsi" w:cstheme="minorBidi"/>
          <w:noProof/>
          <w:sz w:val="22"/>
          <w:szCs w:val="22"/>
          <w:lang w:val="en-IN" w:eastAsia="ko-KR"/>
        </w:rPr>
      </w:pPr>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_Toc214977399 \h </w:instrText>
      </w:r>
      <w:r>
        <w:rPr>
          <w:noProof/>
        </w:rPr>
      </w:r>
      <w:r>
        <w:rPr>
          <w:noProof/>
        </w:rPr>
        <w:fldChar w:fldCharType="separate"/>
      </w:r>
      <w:r>
        <w:rPr>
          <w:noProof/>
        </w:rPr>
        <w:t>258</w:t>
      </w:r>
      <w:r>
        <w:rPr>
          <w:noProof/>
        </w:rPr>
        <w:fldChar w:fldCharType="end"/>
      </w:r>
    </w:p>
    <w:p w14:paraId="5488235F" w14:textId="603A9562" w:rsidR="00C40730" w:rsidRDefault="00C40730">
      <w:pPr>
        <w:pStyle w:val="TOC4"/>
        <w:rPr>
          <w:rFonts w:asciiTheme="minorHAnsi" w:eastAsiaTheme="minorEastAsia" w:hAnsiTheme="minorHAnsi" w:cstheme="minorBidi"/>
          <w:noProof/>
          <w:sz w:val="22"/>
          <w:szCs w:val="22"/>
          <w:lang w:val="en-IN" w:eastAsia="ko-KR"/>
        </w:rPr>
      </w:pPr>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_Toc214977400 \h </w:instrText>
      </w:r>
      <w:r>
        <w:rPr>
          <w:noProof/>
        </w:rPr>
      </w:r>
      <w:r>
        <w:rPr>
          <w:noProof/>
        </w:rPr>
        <w:fldChar w:fldCharType="separate"/>
      </w:r>
      <w:r>
        <w:rPr>
          <w:noProof/>
        </w:rPr>
        <w:t>258</w:t>
      </w:r>
      <w:r>
        <w:rPr>
          <w:noProof/>
        </w:rPr>
        <w:fldChar w:fldCharType="end"/>
      </w:r>
    </w:p>
    <w:p w14:paraId="05C1D6F2" w14:textId="333124F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_Toc214977401 \h </w:instrText>
      </w:r>
      <w:r>
        <w:rPr>
          <w:noProof/>
        </w:rPr>
      </w:r>
      <w:r>
        <w:rPr>
          <w:noProof/>
        </w:rPr>
        <w:fldChar w:fldCharType="separate"/>
      </w:r>
      <w:r>
        <w:rPr>
          <w:noProof/>
        </w:rPr>
        <w:t>258</w:t>
      </w:r>
      <w:r>
        <w:rPr>
          <w:noProof/>
        </w:rPr>
        <w:fldChar w:fldCharType="end"/>
      </w:r>
    </w:p>
    <w:p w14:paraId="785FB6CF" w14:textId="48A82F7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_Toc214977402 \h </w:instrText>
      </w:r>
      <w:r>
        <w:rPr>
          <w:noProof/>
        </w:rPr>
      </w:r>
      <w:r>
        <w:rPr>
          <w:noProof/>
        </w:rPr>
        <w:fldChar w:fldCharType="separate"/>
      </w:r>
      <w:r>
        <w:rPr>
          <w:noProof/>
        </w:rPr>
        <w:t>258</w:t>
      </w:r>
      <w:r>
        <w:rPr>
          <w:noProof/>
        </w:rPr>
        <w:fldChar w:fldCharType="end"/>
      </w:r>
    </w:p>
    <w:p w14:paraId="0AF52C8C" w14:textId="2B5D821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_Toc214977403 \h </w:instrText>
      </w:r>
      <w:r>
        <w:rPr>
          <w:noProof/>
        </w:rPr>
      </w:r>
      <w:r>
        <w:rPr>
          <w:noProof/>
        </w:rPr>
        <w:fldChar w:fldCharType="separate"/>
      </w:r>
      <w:r>
        <w:rPr>
          <w:noProof/>
        </w:rPr>
        <w:t>259</w:t>
      </w:r>
      <w:r>
        <w:rPr>
          <w:noProof/>
        </w:rPr>
        <w:fldChar w:fldCharType="end"/>
      </w:r>
    </w:p>
    <w:p w14:paraId="7ABAA862" w14:textId="031D7593" w:rsidR="00C40730" w:rsidRDefault="00C40730">
      <w:pPr>
        <w:pStyle w:val="TOC6"/>
        <w:rPr>
          <w:rFonts w:asciiTheme="minorHAnsi" w:eastAsiaTheme="minorEastAsia" w:hAnsiTheme="minorHAnsi" w:cstheme="minorBidi"/>
          <w:noProof/>
          <w:sz w:val="22"/>
          <w:szCs w:val="22"/>
          <w:lang w:val="en-IN" w:eastAsia="ko-KR"/>
        </w:rPr>
      </w:pPr>
      <w:r>
        <w:rPr>
          <w:noProof/>
        </w:rPr>
        <w:lastRenderedPageBreak/>
        <w:t>9.3.3.2.3.1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_Toc214977404 \h </w:instrText>
      </w:r>
      <w:r>
        <w:rPr>
          <w:noProof/>
        </w:rPr>
      </w:r>
      <w:r>
        <w:rPr>
          <w:noProof/>
        </w:rPr>
        <w:fldChar w:fldCharType="separate"/>
      </w:r>
      <w:r>
        <w:rPr>
          <w:noProof/>
        </w:rPr>
        <w:t>259</w:t>
      </w:r>
      <w:r>
        <w:rPr>
          <w:noProof/>
        </w:rPr>
        <w:fldChar w:fldCharType="end"/>
      </w:r>
    </w:p>
    <w:p w14:paraId="65DABA46" w14:textId="369E4239"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_Toc214977405 \h </w:instrText>
      </w:r>
      <w:r>
        <w:rPr>
          <w:noProof/>
        </w:rPr>
      </w:r>
      <w:r>
        <w:rPr>
          <w:noProof/>
        </w:rPr>
        <w:fldChar w:fldCharType="separate"/>
      </w:r>
      <w:r>
        <w:rPr>
          <w:noProof/>
        </w:rPr>
        <w:t>260</w:t>
      </w:r>
      <w:r>
        <w:rPr>
          <w:noProof/>
        </w:rPr>
        <w:fldChar w:fldCharType="end"/>
      </w:r>
    </w:p>
    <w:p w14:paraId="1329073E" w14:textId="695D379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_Toc214977406 \h </w:instrText>
      </w:r>
      <w:r>
        <w:rPr>
          <w:noProof/>
        </w:rPr>
      </w:r>
      <w:r>
        <w:rPr>
          <w:noProof/>
        </w:rPr>
        <w:fldChar w:fldCharType="separate"/>
      </w:r>
      <w:r>
        <w:rPr>
          <w:noProof/>
        </w:rPr>
        <w:t>261</w:t>
      </w:r>
      <w:r>
        <w:rPr>
          <w:noProof/>
        </w:rPr>
        <w:fldChar w:fldCharType="end"/>
      </w:r>
    </w:p>
    <w:p w14:paraId="28079A02" w14:textId="7B3FA743" w:rsidR="00C40730" w:rsidRDefault="00C40730">
      <w:pPr>
        <w:pStyle w:val="TOC4"/>
        <w:rPr>
          <w:rFonts w:asciiTheme="minorHAnsi" w:eastAsiaTheme="minorEastAsia" w:hAnsiTheme="minorHAnsi" w:cstheme="minorBidi"/>
          <w:noProof/>
          <w:sz w:val="22"/>
          <w:szCs w:val="22"/>
          <w:lang w:val="en-IN" w:eastAsia="ko-KR"/>
        </w:rPr>
      </w:pPr>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_Toc214977407 \h </w:instrText>
      </w:r>
      <w:r>
        <w:rPr>
          <w:noProof/>
        </w:rPr>
      </w:r>
      <w:r>
        <w:rPr>
          <w:noProof/>
        </w:rPr>
        <w:fldChar w:fldCharType="separate"/>
      </w:r>
      <w:r>
        <w:rPr>
          <w:noProof/>
        </w:rPr>
        <w:t>261</w:t>
      </w:r>
      <w:r>
        <w:rPr>
          <w:noProof/>
        </w:rPr>
        <w:fldChar w:fldCharType="end"/>
      </w:r>
    </w:p>
    <w:p w14:paraId="46AC1951" w14:textId="11EE2F8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_Toc214977408 \h </w:instrText>
      </w:r>
      <w:r>
        <w:rPr>
          <w:noProof/>
        </w:rPr>
      </w:r>
      <w:r>
        <w:rPr>
          <w:noProof/>
        </w:rPr>
        <w:fldChar w:fldCharType="separate"/>
      </w:r>
      <w:r>
        <w:rPr>
          <w:noProof/>
        </w:rPr>
        <w:t>261</w:t>
      </w:r>
      <w:r>
        <w:rPr>
          <w:noProof/>
        </w:rPr>
        <w:fldChar w:fldCharType="end"/>
      </w:r>
    </w:p>
    <w:p w14:paraId="5354030E" w14:textId="7A49F2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_Toc214977409 \h </w:instrText>
      </w:r>
      <w:r>
        <w:rPr>
          <w:noProof/>
        </w:rPr>
      </w:r>
      <w:r>
        <w:rPr>
          <w:noProof/>
        </w:rPr>
        <w:fldChar w:fldCharType="separate"/>
      </w:r>
      <w:r>
        <w:rPr>
          <w:noProof/>
        </w:rPr>
        <w:t>261</w:t>
      </w:r>
      <w:r>
        <w:rPr>
          <w:noProof/>
        </w:rPr>
        <w:fldChar w:fldCharType="end"/>
      </w:r>
    </w:p>
    <w:p w14:paraId="590606A0" w14:textId="3923A74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_Toc214977410 \h </w:instrText>
      </w:r>
      <w:r>
        <w:rPr>
          <w:noProof/>
        </w:rPr>
      </w:r>
      <w:r>
        <w:rPr>
          <w:noProof/>
        </w:rPr>
        <w:fldChar w:fldCharType="separate"/>
      </w:r>
      <w:r>
        <w:rPr>
          <w:noProof/>
        </w:rPr>
        <w:t>261</w:t>
      </w:r>
      <w:r>
        <w:rPr>
          <w:noProof/>
        </w:rPr>
        <w:fldChar w:fldCharType="end"/>
      </w:r>
    </w:p>
    <w:p w14:paraId="57392075" w14:textId="4917C1B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_Toc214977411 \h </w:instrText>
      </w:r>
      <w:r>
        <w:rPr>
          <w:noProof/>
        </w:rPr>
      </w:r>
      <w:r>
        <w:rPr>
          <w:noProof/>
        </w:rPr>
        <w:fldChar w:fldCharType="separate"/>
      </w:r>
      <w:r>
        <w:rPr>
          <w:noProof/>
        </w:rPr>
        <w:t>261</w:t>
      </w:r>
      <w:r>
        <w:rPr>
          <w:noProof/>
        </w:rPr>
        <w:fldChar w:fldCharType="end"/>
      </w:r>
    </w:p>
    <w:p w14:paraId="459F1DC4" w14:textId="3807AEB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_Toc214977412 \h </w:instrText>
      </w:r>
      <w:r>
        <w:rPr>
          <w:noProof/>
        </w:rPr>
      </w:r>
      <w:r>
        <w:rPr>
          <w:noProof/>
        </w:rPr>
        <w:fldChar w:fldCharType="separate"/>
      </w:r>
      <w:r>
        <w:rPr>
          <w:noProof/>
        </w:rPr>
        <w:t>262</w:t>
      </w:r>
      <w:r>
        <w:rPr>
          <w:noProof/>
        </w:rPr>
        <w:fldChar w:fldCharType="end"/>
      </w:r>
    </w:p>
    <w:p w14:paraId="0445CC50" w14:textId="26E77CD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_Toc214977413 \h </w:instrText>
      </w:r>
      <w:r>
        <w:rPr>
          <w:noProof/>
        </w:rPr>
      </w:r>
      <w:r>
        <w:rPr>
          <w:noProof/>
        </w:rPr>
        <w:fldChar w:fldCharType="separate"/>
      </w:r>
      <w:r>
        <w:rPr>
          <w:noProof/>
        </w:rPr>
        <w:t>263</w:t>
      </w:r>
      <w:r>
        <w:rPr>
          <w:noProof/>
        </w:rPr>
        <w:fldChar w:fldCharType="end"/>
      </w:r>
    </w:p>
    <w:p w14:paraId="04BBBFF4" w14:textId="60EB04C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_Toc214977414 \h </w:instrText>
      </w:r>
      <w:r>
        <w:rPr>
          <w:noProof/>
        </w:rPr>
      </w:r>
      <w:r>
        <w:rPr>
          <w:noProof/>
        </w:rPr>
        <w:fldChar w:fldCharType="separate"/>
      </w:r>
      <w:r>
        <w:rPr>
          <w:noProof/>
        </w:rPr>
        <w:t>264</w:t>
      </w:r>
      <w:r>
        <w:rPr>
          <w:noProof/>
        </w:rPr>
        <w:fldChar w:fldCharType="end"/>
      </w:r>
    </w:p>
    <w:p w14:paraId="31BFB188" w14:textId="2BB553B1" w:rsidR="00C40730" w:rsidRDefault="00C40730">
      <w:pPr>
        <w:pStyle w:val="TOC3"/>
        <w:rPr>
          <w:rFonts w:asciiTheme="minorHAnsi" w:eastAsiaTheme="minorEastAsia" w:hAnsiTheme="minorHAnsi" w:cstheme="minorBidi"/>
          <w:noProof/>
          <w:sz w:val="22"/>
          <w:szCs w:val="22"/>
          <w:lang w:val="en-IN" w:eastAsia="ko-KR"/>
        </w:rPr>
      </w:pPr>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_Toc214977415 \h </w:instrText>
      </w:r>
      <w:r>
        <w:rPr>
          <w:noProof/>
        </w:rPr>
      </w:r>
      <w:r>
        <w:rPr>
          <w:noProof/>
        </w:rPr>
        <w:fldChar w:fldCharType="separate"/>
      </w:r>
      <w:r>
        <w:rPr>
          <w:noProof/>
        </w:rPr>
        <w:t>265</w:t>
      </w:r>
      <w:r>
        <w:rPr>
          <w:noProof/>
        </w:rPr>
        <w:fldChar w:fldCharType="end"/>
      </w:r>
    </w:p>
    <w:p w14:paraId="220A8999" w14:textId="3ACEC0DA" w:rsidR="00C40730" w:rsidRDefault="00C40730">
      <w:pPr>
        <w:pStyle w:val="TOC3"/>
        <w:rPr>
          <w:rFonts w:asciiTheme="minorHAnsi" w:eastAsiaTheme="minorEastAsia" w:hAnsiTheme="minorHAnsi" w:cstheme="minorBidi"/>
          <w:noProof/>
          <w:sz w:val="22"/>
          <w:szCs w:val="22"/>
          <w:lang w:val="en-IN" w:eastAsia="ko-KR"/>
        </w:rPr>
      </w:pPr>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_Toc214977416 \h </w:instrText>
      </w:r>
      <w:r>
        <w:rPr>
          <w:noProof/>
        </w:rPr>
      </w:r>
      <w:r>
        <w:rPr>
          <w:noProof/>
        </w:rPr>
        <w:fldChar w:fldCharType="separate"/>
      </w:r>
      <w:r>
        <w:rPr>
          <w:noProof/>
        </w:rPr>
        <w:t>265</w:t>
      </w:r>
      <w:r>
        <w:rPr>
          <w:noProof/>
        </w:rPr>
        <w:fldChar w:fldCharType="end"/>
      </w:r>
    </w:p>
    <w:p w14:paraId="094D683C" w14:textId="34C0707A" w:rsidR="00C40730" w:rsidRDefault="00C40730">
      <w:pPr>
        <w:pStyle w:val="TOC3"/>
        <w:rPr>
          <w:rFonts w:asciiTheme="minorHAnsi" w:eastAsiaTheme="minorEastAsia" w:hAnsiTheme="minorHAnsi" w:cstheme="minorBidi"/>
          <w:noProof/>
          <w:sz w:val="22"/>
          <w:szCs w:val="22"/>
          <w:lang w:val="en-IN" w:eastAsia="ko-KR"/>
        </w:rPr>
      </w:pPr>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_Toc214977417 \h </w:instrText>
      </w:r>
      <w:r>
        <w:rPr>
          <w:noProof/>
        </w:rPr>
      </w:r>
      <w:r>
        <w:rPr>
          <w:noProof/>
        </w:rPr>
        <w:fldChar w:fldCharType="separate"/>
      </w:r>
      <w:r>
        <w:rPr>
          <w:noProof/>
        </w:rPr>
        <w:t>266</w:t>
      </w:r>
      <w:r>
        <w:rPr>
          <w:noProof/>
        </w:rPr>
        <w:fldChar w:fldCharType="end"/>
      </w:r>
    </w:p>
    <w:p w14:paraId="79A47B5E" w14:textId="533F43C1" w:rsidR="00C40730" w:rsidRDefault="00C40730">
      <w:pPr>
        <w:pStyle w:val="TOC4"/>
        <w:rPr>
          <w:rFonts w:asciiTheme="minorHAnsi" w:eastAsiaTheme="minorEastAsia" w:hAnsiTheme="minorHAnsi" w:cstheme="minorBidi"/>
          <w:noProof/>
          <w:sz w:val="22"/>
          <w:szCs w:val="22"/>
          <w:lang w:val="en-IN" w:eastAsia="ko-KR"/>
        </w:rPr>
      </w:pPr>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_Toc214977418 \h </w:instrText>
      </w:r>
      <w:r>
        <w:rPr>
          <w:noProof/>
        </w:rPr>
      </w:r>
      <w:r>
        <w:rPr>
          <w:noProof/>
        </w:rPr>
        <w:fldChar w:fldCharType="separate"/>
      </w:r>
      <w:r>
        <w:rPr>
          <w:noProof/>
        </w:rPr>
        <w:t>266</w:t>
      </w:r>
      <w:r>
        <w:rPr>
          <w:noProof/>
        </w:rPr>
        <w:fldChar w:fldCharType="end"/>
      </w:r>
    </w:p>
    <w:p w14:paraId="361DC07B" w14:textId="27497DDA"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_Toc214977419 \h </w:instrText>
      </w:r>
      <w:r>
        <w:rPr>
          <w:noProof/>
        </w:rPr>
      </w:r>
      <w:r>
        <w:rPr>
          <w:noProof/>
        </w:rPr>
        <w:fldChar w:fldCharType="separate"/>
      </w:r>
      <w:r>
        <w:rPr>
          <w:noProof/>
        </w:rPr>
        <w:t>266</w:t>
      </w:r>
      <w:r>
        <w:rPr>
          <w:noProof/>
        </w:rPr>
        <w:fldChar w:fldCharType="end"/>
      </w:r>
    </w:p>
    <w:p w14:paraId="2E6E07ED" w14:textId="28BDC0D9" w:rsidR="00C40730" w:rsidRDefault="00C40730">
      <w:pPr>
        <w:pStyle w:val="TOC5"/>
        <w:rPr>
          <w:rFonts w:asciiTheme="minorHAnsi" w:eastAsiaTheme="minorEastAsia" w:hAnsiTheme="minorHAnsi" w:cstheme="minorBidi"/>
          <w:noProof/>
          <w:sz w:val="22"/>
          <w:szCs w:val="22"/>
          <w:lang w:val="en-IN" w:eastAsia="ko-KR"/>
        </w:rPr>
      </w:pPr>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_Toc214977420 \h </w:instrText>
      </w:r>
      <w:r>
        <w:rPr>
          <w:noProof/>
        </w:rPr>
      </w:r>
      <w:r>
        <w:rPr>
          <w:noProof/>
        </w:rPr>
        <w:fldChar w:fldCharType="separate"/>
      </w:r>
      <w:r>
        <w:rPr>
          <w:noProof/>
        </w:rPr>
        <w:t>266</w:t>
      </w:r>
      <w:r>
        <w:rPr>
          <w:noProof/>
        </w:rPr>
        <w:fldChar w:fldCharType="end"/>
      </w:r>
    </w:p>
    <w:p w14:paraId="4E32CF63" w14:textId="607BD263" w:rsidR="00C40730" w:rsidRDefault="00C40730">
      <w:pPr>
        <w:pStyle w:val="TOC5"/>
        <w:rPr>
          <w:rFonts w:asciiTheme="minorHAnsi" w:eastAsiaTheme="minorEastAsia" w:hAnsiTheme="minorHAnsi" w:cstheme="minorBidi"/>
          <w:noProof/>
          <w:sz w:val="22"/>
          <w:szCs w:val="22"/>
          <w:lang w:val="en-IN" w:eastAsia="ko-KR"/>
        </w:rPr>
      </w:pPr>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_Toc214977421 \h </w:instrText>
      </w:r>
      <w:r>
        <w:rPr>
          <w:noProof/>
        </w:rPr>
      </w:r>
      <w:r>
        <w:rPr>
          <w:noProof/>
        </w:rPr>
        <w:fldChar w:fldCharType="separate"/>
      </w:r>
      <w:r>
        <w:rPr>
          <w:noProof/>
        </w:rPr>
        <w:t>267</w:t>
      </w:r>
      <w:r>
        <w:rPr>
          <w:noProof/>
        </w:rPr>
        <w:fldChar w:fldCharType="end"/>
      </w:r>
    </w:p>
    <w:p w14:paraId="0E4ADCF6" w14:textId="118D9701" w:rsidR="00C40730" w:rsidRDefault="00C40730">
      <w:pPr>
        <w:pStyle w:val="TOC5"/>
        <w:rPr>
          <w:rFonts w:asciiTheme="minorHAnsi" w:eastAsiaTheme="minorEastAsia" w:hAnsiTheme="minorHAnsi" w:cstheme="minorBidi"/>
          <w:noProof/>
          <w:sz w:val="22"/>
          <w:szCs w:val="22"/>
          <w:lang w:val="en-IN" w:eastAsia="ko-KR"/>
        </w:rPr>
      </w:pPr>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_Toc214977422 \h </w:instrText>
      </w:r>
      <w:r>
        <w:rPr>
          <w:noProof/>
        </w:rPr>
      </w:r>
      <w:r>
        <w:rPr>
          <w:noProof/>
        </w:rPr>
        <w:fldChar w:fldCharType="separate"/>
      </w:r>
      <w:r>
        <w:rPr>
          <w:noProof/>
        </w:rPr>
        <w:t>267</w:t>
      </w:r>
      <w:r>
        <w:rPr>
          <w:noProof/>
        </w:rPr>
        <w:fldChar w:fldCharType="end"/>
      </w:r>
    </w:p>
    <w:p w14:paraId="690B9498" w14:textId="55F41869" w:rsidR="00C40730" w:rsidRDefault="00C40730">
      <w:pPr>
        <w:pStyle w:val="TOC5"/>
        <w:rPr>
          <w:rFonts w:asciiTheme="minorHAnsi" w:eastAsiaTheme="minorEastAsia" w:hAnsiTheme="minorHAnsi" w:cstheme="minorBidi"/>
          <w:noProof/>
          <w:sz w:val="22"/>
          <w:szCs w:val="22"/>
          <w:lang w:val="en-IN" w:eastAsia="ko-KR"/>
        </w:rPr>
      </w:pPr>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_Toc214977423 \h </w:instrText>
      </w:r>
      <w:r>
        <w:rPr>
          <w:noProof/>
        </w:rPr>
      </w:r>
      <w:r>
        <w:rPr>
          <w:noProof/>
        </w:rPr>
        <w:fldChar w:fldCharType="separate"/>
      </w:r>
      <w:r>
        <w:rPr>
          <w:noProof/>
        </w:rPr>
        <w:t>268</w:t>
      </w:r>
      <w:r>
        <w:rPr>
          <w:noProof/>
        </w:rPr>
        <w:fldChar w:fldCharType="end"/>
      </w:r>
    </w:p>
    <w:p w14:paraId="7C507324" w14:textId="7C8F4946" w:rsidR="00C40730" w:rsidRDefault="00C40730">
      <w:pPr>
        <w:pStyle w:val="TOC5"/>
        <w:rPr>
          <w:rFonts w:asciiTheme="minorHAnsi" w:eastAsiaTheme="minorEastAsia" w:hAnsiTheme="minorHAnsi" w:cstheme="minorBidi"/>
          <w:noProof/>
          <w:sz w:val="22"/>
          <w:szCs w:val="22"/>
          <w:lang w:val="en-IN" w:eastAsia="ko-KR"/>
        </w:rPr>
      </w:pPr>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_Toc214977424 \h </w:instrText>
      </w:r>
      <w:r>
        <w:rPr>
          <w:noProof/>
        </w:rPr>
      </w:r>
      <w:r>
        <w:rPr>
          <w:noProof/>
        </w:rPr>
        <w:fldChar w:fldCharType="separate"/>
      </w:r>
      <w:r>
        <w:rPr>
          <w:noProof/>
        </w:rPr>
        <w:t>269</w:t>
      </w:r>
      <w:r>
        <w:rPr>
          <w:noProof/>
        </w:rPr>
        <w:fldChar w:fldCharType="end"/>
      </w:r>
    </w:p>
    <w:p w14:paraId="355E29CF" w14:textId="0F090EA2" w:rsidR="00C40730" w:rsidRDefault="00C40730">
      <w:pPr>
        <w:pStyle w:val="TOC5"/>
        <w:rPr>
          <w:rFonts w:asciiTheme="minorHAnsi" w:eastAsiaTheme="minorEastAsia" w:hAnsiTheme="minorHAnsi" w:cstheme="minorBidi"/>
          <w:noProof/>
          <w:sz w:val="22"/>
          <w:szCs w:val="22"/>
          <w:lang w:val="en-IN" w:eastAsia="ko-KR"/>
        </w:rPr>
      </w:pPr>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_Toc214977425 \h </w:instrText>
      </w:r>
      <w:r>
        <w:rPr>
          <w:noProof/>
        </w:rPr>
      </w:r>
      <w:r>
        <w:rPr>
          <w:noProof/>
        </w:rPr>
        <w:fldChar w:fldCharType="separate"/>
      </w:r>
      <w:r>
        <w:rPr>
          <w:noProof/>
        </w:rPr>
        <w:t>269</w:t>
      </w:r>
      <w:r>
        <w:rPr>
          <w:noProof/>
        </w:rPr>
        <w:fldChar w:fldCharType="end"/>
      </w:r>
    </w:p>
    <w:p w14:paraId="7876BC3E" w14:textId="02C12B03"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_Toc214977426 \h </w:instrText>
      </w:r>
      <w:r>
        <w:rPr>
          <w:noProof/>
        </w:rPr>
      </w:r>
      <w:r>
        <w:rPr>
          <w:noProof/>
        </w:rPr>
        <w:fldChar w:fldCharType="separate"/>
      </w:r>
      <w:r>
        <w:rPr>
          <w:noProof/>
        </w:rPr>
        <w:t>270</w:t>
      </w:r>
      <w:r>
        <w:rPr>
          <w:noProof/>
        </w:rPr>
        <w:fldChar w:fldCharType="end"/>
      </w:r>
    </w:p>
    <w:p w14:paraId="7E2092C0" w14:textId="5DA92B9E"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_Toc214977427 \h </w:instrText>
      </w:r>
      <w:r>
        <w:rPr>
          <w:noProof/>
        </w:rPr>
      </w:r>
      <w:r>
        <w:rPr>
          <w:noProof/>
        </w:rPr>
        <w:fldChar w:fldCharType="separate"/>
      </w:r>
      <w:r>
        <w:rPr>
          <w:noProof/>
        </w:rPr>
        <w:t>270</w:t>
      </w:r>
      <w:r>
        <w:rPr>
          <w:noProof/>
        </w:rPr>
        <w:fldChar w:fldCharType="end"/>
      </w:r>
    </w:p>
    <w:p w14:paraId="42AAD63F" w14:textId="17423D6D"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_Toc214977428 \h </w:instrText>
      </w:r>
      <w:r>
        <w:rPr>
          <w:noProof/>
        </w:rPr>
      </w:r>
      <w:r>
        <w:rPr>
          <w:noProof/>
        </w:rPr>
        <w:fldChar w:fldCharType="separate"/>
      </w:r>
      <w:r>
        <w:rPr>
          <w:noProof/>
        </w:rPr>
        <w:t>270</w:t>
      </w:r>
      <w:r>
        <w:rPr>
          <w:noProof/>
        </w:rPr>
        <w:fldChar w:fldCharType="end"/>
      </w:r>
    </w:p>
    <w:p w14:paraId="2EEA0A86" w14:textId="615C6BBC"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_Toc214977429 \h </w:instrText>
      </w:r>
      <w:r>
        <w:rPr>
          <w:noProof/>
        </w:rPr>
      </w:r>
      <w:r>
        <w:rPr>
          <w:noProof/>
        </w:rPr>
        <w:fldChar w:fldCharType="separate"/>
      </w:r>
      <w:r>
        <w:rPr>
          <w:noProof/>
        </w:rPr>
        <w:t>270</w:t>
      </w:r>
      <w:r>
        <w:rPr>
          <w:noProof/>
        </w:rPr>
        <w:fldChar w:fldCharType="end"/>
      </w:r>
    </w:p>
    <w:p w14:paraId="63A29623" w14:textId="1C7073E4"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_Toc214977430 \h </w:instrText>
      </w:r>
      <w:r>
        <w:rPr>
          <w:noProof/>
        </w:rPr>
      </w:r>
      <w:r>
        <w:rPr>
          <w:noProof/>
        </w:rPr>
        <w:fldChar w:fldCharType="separate"/>
      </w:r>
      <w:r>
        <w:rPr>
          <w:noProof/>
        </w:rPr>
        <w:t>270</w:t>
      </w:r>
      <w:r>
        <w:rPr>
          <w:noProof/>
        </w:rPr>
        <w:fldChar w:fldCharType="end"/>
      </w:r>
    </w:p>
    <w:p w14:paraId="6F66A649" w14:textId="1F2295BE"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_Toc214977431 \h </w:instrText>
      </w:r>
      <w:r>
        <w:rPr>
          <w:noProof/>
        </w:rPr>
      </w:r>
      <w:r>
        <w:rPr>
          <w:noProof/>
        </w:rPr>
        <w:fldChar w:fldCharType="separate"/>
      </w:r>
      <w:r>
        <w:rPr>
          <w:noProof/>
        </w:rPr>
        <w:t>270</w:t>
      </w:r>
      <w:r>
        <w:rPr>
          <w:noProof/>
        </w:rPr>
        <w:fldChar w:fldCharType="end"/>
      </w:r>
    </w:p>
    <w:p w14:paraId="50063C19" w14:textId="1B36BC64"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_Toc214977432 \h </w:instrText>
      </w:r>
      <w:r>
        <w:rPr>
          <w:noProof/>
        </w:rPr>
      </w:r>
      <w:r>
        <w:rPr>
          <w:noProof/>
        </w:rPr>
        <w:fldChar w:fldCharType="separate"/>
      </w:r>
      <w:r>
        <w:rPr>
          <w:noProof/>
        </w:rPr>
        <w:t>270</w:t>
      </w:r>
      <w:r>
        <w:rPr>
          <w:noProof/>
        </w:rPr>
        <w:fldChar w:fldCharType="end"/>
      </w:r>
    </w:p>
    <w:p w14:paraId="1A3C7568" w14:textId="23FD1094" w:rsidR="00C40730" w:rsidRDefault="00C40730">
      <w:pPr>
        <w:pStyle w:val="TOC3"/>
        <w:rPr>
          <w:rFonts w:asciiTheme="minorHAnsi" w:eastAsiaTheme="minorEastAsia" w:hAnsiTheme="minorHAnsi" w:cstheme="minorBidi"/>
          <w:noProof/>
          <w:sz w:val="22"/>
          <w:szCs w:val="22"/>
          <w:lang w:val="en-IN" w:eastAsia="ko-KR"/>
        </w:rPr>
      </w:pPr>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_Toc214977433 \h </w:instrText>
      </w:r>
      <w:r>
        <w:rPr>
          <w:noProof/>
        </w:rPr>
      </w:r>
      <w:r>
        <w:rPr>
          <w:noProof/>
        </w:rPr>
        <w:fldChar w:fldCharType="separate"/>
      </w:r>
      <w:r>
        <w:rPr>
          <w:noProof/>
        </w:rPr>
        <w:t>270</w:t>
      </w:r>
      <w:r>
        <w:rPr>
          <w:noProof/>
        </w:rPr>
        <w:fldChar w:fldCharType="end"/>
      </w:r>
    </w:p>
    <w:p w14:paraId="1C70E6F5" w14:textId="27AF344B" w:rsidR="00C40730" w:rsidRDefault="00C40730">
      <w:pPr>
        <w:pStyle w:val="TOC4"/>
        <w:rPr>
          <w:rFonts w:asciiTheme="minorHAnsi" w:eastAsiaTheme="minorEastAsia" w:hAnsiTheme="minorHAnsi" w:cstheme="minorBidi"/>
          <w:noProof/>
          <w:sz w:val="22"/>
          <w:szCs w:val="22"/>
          <w:lang w:val="en-IN" w:eastAsia="ko-KR"/>
        </w:rPr>
      </w:pPr>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_Toc214977434 \h </w:instrText>
      </w:r>
      <w:r>
        <w:rPr>
          <w:noProof/>
        </w:rPr>
      </w:r>
      <w:r>
        <w:rPr>
          <w:noProof/>
        </w:rPr>
        <w:fldChar w:fldCharType="separate"/>
      </w:r>
      <w:r>
        <w:rPr>
          <w:noProof/>
        </w:rPr>
        <w:t>270</w:t>
      </w:r>
      <w:r>
        <w:rPr>
          <w:noProof/>
        </w:rPr>
        <w:fldChar w:fldCharType="end"/>
      </w:r>
    </w:p>
    <w:p w14:paraId="3259061E" w14:textId="0FDB80AF" w:rsidR="00C40730" w:rsidRDefault="00C40730">
      <w:pPr>
        <w:pStyle w:val="TOC4"/>
        <w:rPr>
          <w:rFonts w:asciiTheme="minorHAnsi" w:eastAsiaTheme="minorEastAsia" w:hAnsiTheme="minorHAnsi" w:cstheme="minorBidi"/>
          <w:noProof/>
          <w:sz w:val="22"/>
          <w:szCs w:val="22"/>
          <w:lang w:val="en-IN" w:eastAsia="ko-KR"/>
        </w:rPr>
      </w:pPr>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_Toc214977435 \h </w:instrText>
      </w:r>
      <w:r>
        <w:rPr>
          <w:noProof/>
        </w:rPr>
      </w:r>
      <w:r>
        <w:rPr>
          <w:noProof/>
        </w:rPr>
        <w:fldChar w:fldCharType="separate"/>
      </w:r>
      <w:r>
        <w:rPr>
          <w:noProof/>
        </w:rPr>
        <w:t>270</w:t>
      </w:r>
      <w:r>
        <w:rPr>
          <w:noProof/>
        </w:rPr>
        <w:fldChar w:fldCharType="end"/>
      </w:r>
    </w:p>
    <w:p w14:paraId="1C4C80D2" w14:textId="3F1A9FEE" w:rsidR="00C40730" w:rsidRDefault="00C40730">
      <w:pPr>
        <w:pStyle w:val="TOC4"/>
        <w:rPr>
          <w:rFonts w:asciiTheme="minorHAnsi" w:eastAsiaTheme="minorEastAsia" w:hAnsiTheme="minorHAnsi" w:cstheme="minorBidi"/>
          <w:noProof/>
          <w:sz w:val="22"/>
          <w:szCs w:val="22"/>
          <w:lang w:val="en-IN" w:eastAsia="ko-KR"/>
        </w:rPr>
      </w:pPr>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_Toc214977436 \h </w:instrText>
      </w:r>
      <w:r>
        <w:rPr>
          <w:noProof/>
        </w:rPr>
      </w:r>
      <w:r>
        <w:rPr>
          <w:noProof/>
        </w:rPr>
        <w:fldChar w:fldCharType="separate"/>
      </w:r>
      <w:r>
        <w:rPr>
          <w:noProof/>
        </w:rPr>
        <w:t>270</w:t>
      </w:r>
      <w:r>
        <w:rPr>
          <w:noProof/>
        </w:rPr>
        <w:fldChar w:fldCharType="end"/>
      </w:r>
    </w:p>
    <w:p w14:paraId="3DF6BC8D" w14:textId="38672172" w:rsidR="00C40730" w:rsidRDefault="00C40730">
      <w:pPr>
        <w:pStyle w:val="TOC3"/>
        <w:rPr>
          <w:rFonts w:asciiTheme="minorHAnsi" w:eastAsiaTheme="minorEastAsia" w:hAnsiTheme="minorHAnsi" w:cstheme="minorBidi"/>
          <w:noProof/>
          <w:sz w:val="22"/>
          <w:szCs w:val="22"/>
          <w:lang w:val="en-IN" w:eastAsia="ko-KR"/>
        </w:rPr>
      </w:pPr>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_Toc214977437 \h </w:instrText>
      </w:r>
      <w:r>
        <w:rPr>
          <w:noProof/>
        </w:rPr>
      </w:r>
      <w:r>
        <w:rPr>
          <w:noProof/>
        </w:rPr>
        <w:fldChar w:fldCharType="separate"/>
      </w:r>
      <w:r>
        <w:rPr>
          <w:noProof/>
        </w:rPr>
        <w:t>271</w:t>
      </w:r>
      <w:r>
        <w:rPr>
          <w:noProof/>
        </w:rPr>
        <w:fldChar w:fldCharType="end"/>
      </w:r>
    </w:p>
    <w:p w14:paraId="3DAC32E8" w14:textId="66642C3A"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_Toc214977438 \h </w:instrText>
      </w:r>
      <w:r>
        <w:rPr>
          <w:noProof/>
        </w:rPr>
      </w:r>
      <w:r>
        <w:rPr>
          <w:noProof/>
        </w:rPr>
        <w:fldChar w:fldCharType="separate"/>
      </w:r>
      <w:r>
        <w:rPr>
          <w:noProof/>
        </w:rPr>
        <w:t>271</w:t>
      </w:r>
      <w:r>
        <w:rPr>
          <w:noProof/>
        </w:rPr>
        <w:fldChar w:fldCharType="end"/>
      </w:r>
    </w:p>
    <w:p w14:paraId="1229C547" w14:textId="24B8E78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_Toc214977439 \h </w:instrText>
      </w:r>
      <w:r>
        <w:rPr>
          <w:noProof/>
        </w:rPr>
      </w:r>
      <w:r>
        <w:rPr>
          <w:noProof/>
        </w:rPr>
        <w:fldChar w:fldCharType="separate"/>
      </w:r>
      <w:r>
        <w:rPr>
          <w:noProof/>
        </w:rPr>
        <w:t>271</w:t>
      </w:r>
      <w:r>
        <w:rPr>
          <w:noProof/>
        </w:rPr>
        <w:fldChar w:fldCharType="end"/>
      </w:r>
    </w:p>
    <w:p w14:paraId="6781E3D9" w14:textId="1132CDE8"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_Toc214977440 \h </w:instrText>
      </w:r>
      <w:r>
        <w:rPr>
          <w:noProof/>
        </w:rPr>
      </w:r>
      <w:r>
        <w:rPr>
          <w:noProof/>
        </w:rPr>
        <w:fldChar w:fldCharType="separate"/>
      </w:r>
      <w:r>
        <w:rPr>
          <w:noProof/>
        </w:rPr>
        <w:t>271</w:t>
      </w:r>
      <w:r>
        <w:rPr>
          <w:noProof/>
        </w:rPr>
        <w:fldChar w:fldCharType="end"/>
      </w:r>
    </w:p>
    <w:p w14:paraId="7D0ED85D" w14:textId="5DB922E5"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_Toc214977441 \h </w:instrText>
      </w:r>
      <w:r>
        <w:rPr>
          <w:noProof/>
        </w:rPr>
      </w:r>
      <w:r>
        <w:rPr>
          <w:noProof/>
        </w:rPr>
        <w:fldChar w:fldCharType="separate"/>
      </w:r>
      <w:r>
        <w:rPr>
          <w:noProof/>
        </w:rPr>
        <w:t>272</w:t>
      </w:r>
      <w:r>
        <w:rPr>
          <w:noProof/>
        </w:rPr>
        <w:fldChar w:fldCharType="end"/>
      </w:r>
    </w:p>
    <w:p w14:paraId="3D8F7480" w14:textId="684C3E0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_Toc214977442 \h </w:instrText>
      </w:r>
      <w:r>
        <w:rPr>
          <w:noProof/>
        </w:rPr>
      </w:r>
      <w:r>
        <w:rPr>
          <w:noProof/>
        </w:rPr>
        <w:fldChar w:fldCharType="separate"/>
      </w:r>
      <w:r>
        <w:rPr>
          <w:noProof/>
        </w:rPr>
        <w:t>272</w:t>
      </w:r>
      <w:r>
        <w:rPr>
          <w:noProof/>
        </w:rPr>
        <w:fldChar w:fldCharType="end"/>
      </w:r>
    </w:p>
    <w:p w14:paraId="43753122" w14:textId="21BC007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Service Provisioning</w:t>
      </w:r>
      <w:r w:rsidRPr="004809BF">
        <w:rPr>
          <w:rFonts w:eastAsia="DengXian"/>
          <w:noProof/>
        </w:rPr>
        <w:t xml:space="preserve"> Subscriptions</w:t>
      </w:r>
      <w:r>
        <w:rPr>
          <w:noProof/>
        </w:rPr>
        <w:tab/>
      </w:r>
      <w:r>
        <w:rPr>
          <w:noProof/>
        </w:rPr>
        <w:fldChar w:fldCharType="begin"/>
      </w:r>
      <w:r>
        <w:rPr>
          <w:noProof/>
        </w:rPr>
        <w:instrText xml:space="preserve"> PAGEREF _Toc214977443 \h </w:instrText>
      </w:r>
      <w:r>
        <w:rPr>
          <w:noProof/>
        </w:rPr>
      </w:r>
      <w:r>
        <w:rPr>
          <w:noProof/>
        </w:rPr>
        <w:fldChar w:fldCharType="separate"/>
      </w:r>
      <w:r>
        <w:rPr>
          <w:noProof/>
        </w:rPr>
        <w:t>272</w:t>
      </w:r>
      <w:r>
        <w:rPr>
          <w:noProof/>
        </w:rPr>
        <w:fldChar w:fldCharType="end"/>
      </w:r>
    </w:p>
    <w:p w14:paraId="01EACF01" w14:textId="50464AB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_Toc214977444 \h </w:instrText>
      </w:r>
      <w:r>
        <w:rPr>
          <w:noProof/>
        </w:rPr>
      </w:r>
      <w:r>
        <w:rPr>
          <w:noProof/>
        </w:rPr>
        <w:fldChar w:fldCharType="separate"/>
      </w:r>
      <w:r>
        <w:rPr>
          <w:noProof/>
        </w:rPr>
        <w:t>272</w:t>
      </w:r>
      <w:r>
        <w:rPr>
          <w:noProof/>
        </w:rPr>
        <w:fldChar w:fldCharType="end"/>
      </w:r>
    </w:p>
    <w:p w14:paraId="28141130" w14:textId="4045D3C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_Toc214977445 \h </w:instrText>
      </w:r>
      <w:r>
        <w:rPr>
          <w:noProof/>
        </w:rPr>
      </w:r>
      <w:r>
        <w:rPr>
          <w:noProof/>
        </w:rPr>
        <w:fldChar w:fldCharType="separate"/>
      </w:r>
      <w:r>
        <w:rPr>
          <w:noProof/>
        </w:rPr>
        <w:t>272</w:t>
      </w:r>
      <w:r>
        <w:rPr>
          <w:noProof/>
        </w:rPr>
        <w:fldChar w:fldCharType="end"/>
      </w:r>
    </w:p>
    <w:p w14:paraId="24E41E48" w14:textId="264D0DE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_Toc214977446 \h </w:instrText>
      </w:r>
      <w:r>
        <w:rPr>
          <w:noProof/>
        </w:rPr>
      </w:r>
      <w:r>
        <w:rPr>
          <w:noProof/>
        </w:rPr>
        <w:fldChar w:fldCharType="separate"/>
      </w:r>
      <w:r>
        <w:rPr>
          <w:noProof/>
        </w:rPr>
        <w:t>273</w:t>
      </w:r>
      <w:r>
        <w:rPr>
          <w:noProof/>
        </w:rPr>
        <w:fldChar w:fldCharType="end"/>
      </w:r>
    </w:p>
    <w:p w14:paraId="5E6A7158" w14:textId="2B6290E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_Toc214977447 \h </w:instrText>
      </w:r>
      <w:r>
        <w:rPr>
          <w:noProof/>
        </w:rPr>
      </w:r>
      <w:r>
        <w:rPr>
          <w:noProof/>
        </w:rPr>
        <w:fldChar w:fldCharType="separate"/>
      </w:r>
      <w:r>
        <w:rPr>
          <w:noProof/>
        </w:rPr>
        <w:t>273</w:t>
      </w:r>
      <w:r>
        <w:rPr>
          <w:noProof/>
        </w:rPr>
        <w:fldChar w:fldCharType="end"/>
      </w:r>
    </w:p>
    <w:p w14:paraId="348B17DC" w14:textId="6EE5C00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_Toc214977448 \h </w:instrText>
      </w:r>
      <w:r>
        <w:rPr>
          <w:noProof/>
        </w:rPr>
      </w:r>
      <w:r>
        <w:rPr>
          <w:noProof/>
        </w:rPr>
        <w:fldChar w:fldCharType="separate"/>
      </w:r>
      <w:r>
        <w:rPr>
          <w:noProof/>
        </w:rPr>
        <w:t>273</w:t>
      </w:r>
      <w:r>
        <w:rPr>
          <w:noProof/>
        </w:rPr>
        <w:fldChar w:fldCharType="end"/>
      </w:r>
    </w:p>
    <w:p w14:paraId="571F130F" w14:textId="00BB5DD3"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Service Provisioning</w:t>
      </w:r>
      <w:r w:rsidRPr="004809BF">
        <w:rPr>
          <w:rFonts w:eastAsia="DengXian"/>
          <w:noProof/>
        </w:rPr>
        <w:t xml:space="preserve"> Subscription</w:t>
      </w:r>
      <w:r>
        <w:rPr>
          <w:noProof/>
        </w:rPr>
        <w:tab/>
      </w:r>
      <w:r>
        <w:rPr>
          <w:noProof/>
        </w:rPr>
        <w:fldChar w:fldCharType="begin"/>
      </w:r>
      <w:r>
        <w:rPr>
          <w:noProof/>
        </w:rPr>
        <w:instrText xml:space="preserve"> PAGEREF _Toc214977449 \h </w:instrText>
      </w:r>
      <w:r>
        <w:rPr>
          <w:noProof/>
        </w:rPr>
      </w:r>
      <w:r>
        <w:rPr>
          <w:noProof/>
        </w:rPr>
        <w:fldChar w:fldCharType="separate"/>
      </w:r>
      <w:r>
        <w:rPr>
          <w:noProof/>
        </w:rPr>
        <w:t>273</w:t>
      </w:r>
      <w:r>
        <w:rPr>
          <w:noProof/>
        </w:rPr>
        <w:fldChar w:fldCharType="end"/>
      </w:r>
    </w:p>
    <w:p w14:paraId="5E2B12DE" w14:textId="5DB5B7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_Toc214977450 \h </w:instrText>
      </w:r>
      <w:r>
        <w:rPr>
          <w:noProof/>
        </w:rPr>
      </w:r>
      <w:r>
        <w:rPr>
          <w:noProof/>
        </w:rPr>
        <w:fldChar w:fldCharType="separate"/>
      </w:r>
      <w:r>
        <w:rPr>
          <w:noProof/>
        </w:rPr>
        <w:t>273</w:t>
      </w:r>
      <w:r>
        <w:rPr>
          <w:noProof/>
        </w:rPr>
        <w:fldChar w:fldCharType="end"/>
      </w:r>
    </w:p>
    <w:p w14:paraId="357FC87C" w14:textId="2BABA8C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_Toc214977451 \h </w:instrText>
      </w:r>
      <w:r>
        <w:rPr>
          <w:noProof/>
        </w:rPr>
      </w:r>
      <w:r>
        <w:rPr>
          <w:noProof/>
        </w:rPr>
        <w:fldChar w:fldCharType="separate"/>
      </w:r>
      <w:r>
        <w:rPr>
          <w:noProof/>
        </w:rPr>
        <w:t>274</w:t>
      </w:r>
      <w:r>
        <w:rPr>
          <w:noProof/>
        </w:rPr>
        <w:fldChar w:fldCharType="end"/>
      </w:r>
    </w:p>
    <w:p w14:paraId="023AFDDD" w14:textId="7842570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_Toc214977452 \h </w:instrText>
      </w:r>
      <w:r>
        <w:rPr>
          <w:noProof/>
        </w:rPr>
      </w:r>
      <w:r>
        <w:rPr>
          <w:noProof/>
        </w:rPr>
        <w:fldChar w:fldCharType="separate"/>
      </w:r>
      <w:r>
        <w:rPr>
          <w:noProof/>
        </w:rPr>
        <w:t>274</w:t>
      </w:r>
      <w:r>
        <w:rPr>
          <w:noProof/>
        </w:rPr>
        <w:fldChar w:fldCharType="end"/>
      </w:r>
    </w:p>
    <w:p w14:paraId="2C29BF55" w14:textId="54F31DA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_Toc214977453 \h </w:instrText>
      </w:r>
      <w:r>
        <w:rPr>
          <w:noProof/>
        </w:rPr>
      </w:r>
      <w:r>
        <w:rPr>
          <w:noProof/>
        </w:rPr>
        <w:fldChar w:fldCharType="separate"/>
      </w:r>
      <w:r>
        <w:rPr>
          <w:noProof/>
        </w:rPr>
        <w:t>274</w:t>
      </w:r>
      <w:r>
        <w:rPr>
          <w:noProof/>
        </w:rPr>
        <w:fldChar w:fldCharType="end"/>
      </w:r>
    </w:p>
    <w:p w14:paraId="589DF4A0" w14:textId="16C58EC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_Toc214977454 \h </w:instrText>
      </w:r>
      <w:r>
        <w:rPr>
          <w:noProof/>
        </w:rPr>
      </w:r>
      <w:r>
        <w:rPr>
          <w:noProof/>
        </w:rPr>
        <w:fldChar w:fldCharType="separate"/>
      </w:r>
      <w:r>
        <w:rPr>
          <w:noProof/>
        </w:rPr>
        <w:t>275</w:t>
      </w:r>
      <w:r>
        <w:rPr>
          <w:noProof/>
        </w:rPr>
        <w:fldChar w:fldCharType="end"/>
      </w:r>
    </w:p>
    <w:p w14:paraId="3EBE7950" w14:textId="27B4C2D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_Toc214977455 \h </w:instrText>
      </w:r>
      <w:r>
        <w:rPr>
          <w:noProof/>
        </w:rPr>
      </w:r>
      <w:r>
        <w:rPr>
          <w:noProof/>
        </w:rPr>
        <w:fldChar w:fldCharType="separate"/>
      </w:r>
      <w:r>
        <w:rPr>
          <w:noProof/>
        </w:rPr>
        <w:t>276</w:t>
      </w:r>
      <w:r>
        <w:rPr>
          <w:noProof/>
        </w:rPr>
        <w:fldChar w:fldCharType="end"/>
      </w:r>
    </w:p>
    <w:p w14:paraId="2C40CE13" w14:textId="496D5E8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_Toc214977456 \h </w:instrText>
      </w:r>
      <w:r>
        <w:rPr>
          <w:noProof/>
        </w:rPr>
      </w:r>
      <w:r>
        <w:rPr>
          <w:noProof/>
        </w:rPr>
        <w:fldChar w:fldCharType="separate"/>
      </w:r>
      <w:r>
        <w:rPr>
          <w:noProof/>
        </w:rPr>
        <w:t>277</w:t>
      </w:r>
      <w:r>
        <w:rPr>
          <w:noProof/>
        </w:rPr>
        <w:fldChar w:fldCharType="end"/>
      </w:r>
    </w:p>
    <w:p w14:paraId="4D2E8AD7" w14:textId="75EB7F80"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_Toc214977457 \h </w:instrText>
      </w:r>
      <w:r>
        <w:rPr>
          <w:noProof/>
        </w:rPr>
      </w:r>
      <w:r>
        <w:rPr>
          <w:noProof/>
        </w:rPr>
        <w:fldChar w:fldCharType="separate"/>
      </w:r>
      <w:r>
        <w:rPr>
          <w:noProof/>
        </w:rPr>
        <w:t>278</w:t>
      </w:r>
      <w:r>
        <w:rPr>
          <w:noProof/>
        </w:rPr>
        <w:fldChar w:fldCharType="end"/>
      </w:r>
    </w:p>
    <w:p w14:paraId="0D912F14" w14:textId="0E09131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_Toc214977458 \h </w:instrText>
      </w:r>
      <w:r>
        <w:rPr>
          <w:noProof/>
        </w:rPr>
      </w:r>
      <w:r>
        <w:rPr>
          <w:noProof/>
        </w:rPr>
        <w:fldChar w:fldCharType="separate"/>
      </w:r>
      <w:r>
        <w:rPr>
          <w:noProof/>
        </w:rPr>
        <w:t>278</w:t>
      </w:r>
      <w:r>
        <w:rPr>
          <w:noProof/>
        </w:rPr>
        <w:fldChar w:fldCharType="end"/>
      </w:r>
    </w:p>
    <w:p w14:paraId="15C7C4FF" w14:textId="6967F84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_Toc214977459 \h </w:instrText>
      </w:r>
      <w:r>
        <w:rPr>
          <w:noProof/>
        </w:rPr>
      </w:r>
      <w:r>
        <w:rPr>
          <w:noProof/>
        </w:rPr>
        <w:fldChar w:fldCharType="separate"/>
      </w:r>
      <w:r>
        <w:rPr>
          <w:noProof/>
        </w:rPr>
        <w:t>279</w:t>
      </w:r>
      <w:r>
        <w:rPr>
          <w:noProof/>
        </w:rPr>
        <w:fldChar w:fldCharType="end"/>
      </w:r>
    </w:p>
    <w:p w14:paraId="2BDD1CFD" w14:textId="3FE8298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_Toc214977460 \h </w:instrText>
      </w:r>
      <w:r>
        <w:rPr>
          <w:noProof/>
        </w:rPr>
      </w:r>
      <w:r>
        <w:rPr>
          <w:noProof/>
        </w:rPr>
        <w:fldChar w:fldCharType="separate"/>
      </w:r>
      <w:r>
        <w:rPr>
          <w:noProof/>
        </w:rPr>
        <w:t>279</w:t>
      </w:r>
      <w:r>
        <w:rPr>
          <w:noProof/>
        </w:rPr>
        <w:fldChar w:fldCharType="end"/>
      </w:r>
    </w:p>
    <w:p w14:paraId="5CADF225" w14:textId="5094554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_Toc214977461 \h </w:instrText>
      </w:r>
      <w:r>
        <w:rPr>
          <w:noProof/>
        </w:rPr>
      </w:r>
      <w:r>
        <w:rPr>
          <w:noProof/>
        </w:rPr>
        <w:fldChar w:fldCharType="separate"/>
      </w:r>
      <w:r>
        <w:rPr>
          <w:noProof/>
        </w:rPr>
        <w:t>279</w:t>
      </w:r>
      <w:r>
        <w:rPr>
          <w:noProof/>
        </w:rPr>
        <w:fldChar w:fldCharType="end"/>
      </w:r>
    </w:p>
    <w:p w14:paraId="182F6649" w14:textId="5D725A1D"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_Toc214977462 \h </w:instrText>
      </w:r>
      <w:r>
        <w:rPr>
          <w:noProof/>
        </w:rPr>
      </w:r>
      <w:r>
        <w:rPr>
          <w:noProof/>
        </w:rPr>
        <w:fldChar w:fldCharType="separate"/>
      </w:r>
      <w:r>
        <w:rPr>
          <w:noProof/>
        </w:rPr>
        <w:t>280</w:t>
      </w:r>
      <w:r>
        <w:rPr>
          <w:noProof/>
        </w:rPr>
        <w:fldChar w:fldCharType="end"/>
      </w:r>
    </w:p>
    <w:p w14:paraId="6D73C71F" w14:textId="799BE612"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_Toc214977463 \h </w:instrText>
      </w:r>
      <w:r>
        <w:rPr>
          <w:noProof/>
        </w:rPr>
      </w:r>
      <w:r>
        <w:rPr>
          <w:noProof/>
        </w:rPr>
        <w:fldChar w:fldCharType="separate"/>
      </w:r>
      <w:r>
        <w:rPr>
          <w:noProof/>
        </w:rPr>
        <w:t>280</w:t>
      </w:r>
      <w:r>
        <w:rPr>
          <w:noProof/>
        </w:rPr>
        <w:fldChar w:fldCharType="end"/>
      </w:r>
    </w:p>
    <w:p w14:paraId="0DAAF0D8" w14:textId="725A4DE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.5.2</w:t>
      </w:r>
      <w:r>
        <w:rPr>
          <w:rFonts w:asciiTheme="minorHAnsi" w:eastAsiaTheme="minorEastAsia" w:hAnsiTheme="minorHAnsi" w:cstheme="minorBidi"/>
          <w:noProof/>
          <w:sz w:val="22"/>
          <w:szCs w:val="22"/>
          <w:lang w:val="en-IN" w:eastAsia="ko-KR"/>
        </w:rPr>
        <w:tab/>
      </w:r>
      <w:r w:rsidRPr="004809BF">
        <w:rPr>
          <w:noProof/>
          <w:lang w:val="en-US"/>
        </w:rPr>
        <w:t>Service Provisioning</w:t>
      </w:r>
      <w:r>
        <w:rPr>
          <w:noProof/>
        </w:rPr>
        <w:t xml:space="preserve"> Notification</w:t>
      </w:r>
      <w:r>
        <w:rPr>
          <w:noProof/>
        </w:rPr>
        <w:tab/>
      </w:r>
      <w:r>
        <w:rPr>
          <w:noProof/>
        </w:rPr>
        <w:fldChar w:fldCharType="begin"/>
      </w:r>
      <w:r>
        <w:rPr>
          <w:noProof/>
        </w:rPr>
        <w:instrText xml:space="preserve"> PAGEREF _Toc214977464 \h </w:instrText>
      </w:r>
      <w:r>
        <w:rPr>
          <w:noProof/>
        </w:rPr>
      </w:r>
      <w:r>
        <w:rPr>
          <w:noProof/>
        </w:rPr>
        <w:fldChar w:fldCharType="separate"/>
      </w:r>
      <w:r>
        <w:rPr>
          <w:noProof/>
        </w:rPr>
        <w:t>281</w:t>
      </w:r>
      <w:r>
        <w:rPr>
          <w:noProof/>
        </w:rPr>
        <w:fldChar w:fldCharType="end"/>
      </w:r>
    </w:p>
    <w:p w14:paraId="71E63641" w14:textId="02C6D93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_Toc214977465 \h </w:instrText>
      </w:r>
      <w:r>
        <w:rPr>
          <w:noProof/>
        </w:rPr>
      </w:r>
      <w:r>
        <w:rPr>
          <w:noProof/>
        </w:rPr>
        <w:fldChar w:fldCharType="separate"/>
      </w:r>
      <w:r>
        <w:rPr>
          <w:noProof/>
        </w:rPr>
        <w:t>281</w:t>
      </w:r>
      <w:r>
        <w:rPr>
          <w:noProof/>
        </w:rPr>
        <w:fldChar w:fldCharType="end"/>
      </w:r>
    </w:p>
    <w:p w14:paraId="27BC46C3" w14:textId="402524F2"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_Toc214977466 \h </w:instrText>
      </w:r>
      <w:r>
        <w:rPr>
          <w:noProof/>
        </w:rPr>
      </w:r>
      <w:r>
        <w:rPr>
          <w:noProof/>
        </w:rPr>
        <w:fldChar w:fldCharType="separate"/>
      </w:r>
      <w:r>
        <w:rPr>
          <w:noProof/>
        </w:rPr>
        <w:t>281</w:t>
      </w:r>
      <w:r>
        <w:rPr>
          <w:noProof/>
        </w:rPr>
        <w:fldChar w:fldCharType="end"/>
      </w:r>
    </w:p>
    <w:p w14:paraId="7CF37716" w14:textId="2402571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_Toc214977467 \h </w:instrText>
      </w:r>
      <w:r>
        <w:rPr>
          <w:noProof/>
        </w:rPr>
      </w:r>
      <w:r>
        <w:rPr>
          <w:noProof/>
        </w:rPr>
        <w:fldChar w:fldCharType="separate"/>
      </w:r>
      <w:r>
        <w:rPr>
          <w:noProof/>
        </w:rPr>
        <w:t>281</w:t>
      </w:r>
      <w:r>
        <w:rPr>
          <w:noProof/>
        </w:rPr>
        <w:fldChar w:fldCharType="end"/>
      </w:r>
    </w:p>
    <w:p w14:paraId="232C7570" w14:textId="7C6427FB"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_Toc214977468 \h </w:instrText>
      </w:r>
      <w:r>
        <w:rPr>
          <w:noProof/>
        </w:rPr>
      </w:r>
      <w:r>
        <w:rPr>
          <w:noProof/>
        </w:rPr>
        <w:fldChar w:fldCharType="separate"/>
      </w:r>
      <w:r>
        <w:rPr>
          <w:noProof/>
        </w:rPr>
        <w:t>282</w:t>
      </w:r>
      <w:r>
        <w:rPr>
          <w:noProof/>
        </w:rPr>
        <w:fldChar w:fldCharType="end"/>
      </w:r>
    </w:p>
    <w:p w14:paraId="7BA219A2" w14:textId="65D1638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_Toc214977469 \h </w:instrText>
      </w:r>
      <w:r>
        <w:rPr>
          <w:noProof/>
        </w:rPr>
      </w:r>
      <w:r>
        <w:rPr>
          <w:noProof/>
        </w:rPr>
        <w:fldChar w:fldCharType="separate"/>
      </w:r>
      <w:r>
        <w:rPr>
          <w:noProof/>
        </w:rPr>
        <w:t>282</w:t>
      </w:r>
      <w:r>
        <w:rPr>
          <w:noProof/>
        </w:rPr>
        <w:fldChar w:fldCharType="end"/>
      </w:r>
    </w:p>
    <w:p w14:paraId="14BE54CA" w14:textId="2C12F02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_Toc214977470 \h </w:instrText>
      </w:r>
      <w:r>
        <w:rPr>
          <w:noProof/>
        </w:rPr>
      </w:r>
      <w:r>
        <w:rPr>
          <w:noProof/>
        </w:rPr>
        <w:fldChar w:fldCharType="separate"/>
      </w:r>
      <w:r>
        <w:rPr>
          <w:noProof/>
        </w:rPr>
        <w:t>283</w:t>
      </w:r>
      <w:r>
        <w:rPr>
          <w:noProof/>
        </w:rPr>
        <w:fldChar w:fldCharType="end"/>
      </w:r>
    </w:p>
    <w:p w14:paraId="64C78373" w14:textId="3BACBD0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_Toc214977471 \h </w:instrText>
      </w:r>
      <w:r>
        <w:rPr>
          <w:noProof/>
        </w:rPr>
      </w:r>
      <w:r>
        <w:rPr>
          <w:noProof/>
        </w:rPr>
        <w:fldChar w:fldCharType="separate"/>
      </w:r>
      <w:r>
        <w:rPr>
          <w:noProof/>
        </w:rPr>
        <w:t>283</w:t>
      </w:r>
      <w:r>
        <w:rPr>
          <w:noProof/>
        </w:rPr>
        <w:fldChar w:fldCharType="end"/>
      </w:r>
    </w:p>
    <w:p w14:paraId="550ACA36" w14:textId="6F1DF2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_Toc214977472 \h </w:instrText>
      </w:r>
      <w:r>
        <w:rPr>
          <w:noProof/>
        </w:rPr>
      </w:r>
      <w:r>
        <w:rPr>
          <w:noProof/>
        </w:rPr>
        <w:fldChar w:fldCharType="separate"/>
      </w:r>
      <w:r>
        <w:rPr>
          <w:noProof/>
        </w:rPr>
        <w:t>283</w:t>
      </w:r>
      <w:r>
        <w:rPr>
          <w:noProof/>
        </w:rPr>
        <w:fldChar w:fldCharType="end"/>
      </w:r>
    </w:p>
    <w:p w14:paraId="19FC67FD" w14:textId="4B98102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_Toc214977473 \h </w:instrText>
      </w:r>
      <w:r>
        <w:rPr>
          <w:noProof/>
        </w:rPr>
      </w:r>
      <w:r>
        <w:rPr>
          <w:noProof/>
        </w:rPr>
        <w:fldChar w:fldCharType="separate"/>
      </w:r>
      <w:r>
        <w:rPr>
          <w:noProof/>
        </w:rPr>
        <w:t>283</w:t>
      </w:r>
      <w:r>
        <w:rPr>
          <w:noProof/>
        </w:rPr>
        <w:fldChar w:fldCharType="end"/>
      </w:r>
    </w:p>
    <w:p w14:paraId="032E1DBF" w14:textId="0B20B0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w:t>
      </w:r>
      <w:r>
        <w:rPr>
          <w:noProof/>
        </w:rPr>
        <w:tab/>
      </w:r>
      <w:r>
        <w:rPr>
          <w:noProof/>
        </w:rPr>
        <w:fldChar w:fldCharType="begin"/>
      </w:r>
      <w:r>
        <w:rPr>
          <w:noProof/>
        </w:rPr>
        <w:instrText xml:space="preserve"> PAGEREF _Toc214977474 \h </w:instrText>
      </w:r>
      <w:r>
        <w:rPr>
          <w:noProof/>
        </w:rPr>
      </w:r>
      <w:r>
        <w:rPr>
          <w:noProof/>
        </w:rPr>
        <w:fldChar w:fldCharType="separate"/>
      </w:r>
      <w:r>
        <w:rPr>
          <w:noProof/>
        </w:rPr>
        <w:t>284</w:t>
      </w:r>
      <w:r>
        <w:rPr>
          <w:noProof/>
        </w:rPr>
        <w:fldChar w:fldCharType="end"/>
      </w:r>
    </w:p>
    <w:p w14:paraId="1B37CAC8" w14:textId="5615055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SubscPatch</w:t>
      </w:r>
      <w:r>
        <w:rPr>
          <w:noProof/>
        </w:rPr>
        <w:tab/>
      </w:r>
      <w:r>
        <w:rPr>
          <w:noProof/>
        </w:rPr>
        <w:fldChar w:fldCharType="begin"/>
      </w:r>
      <w:r>
        <w:rPr>
          <w:noProof/>
        </w:rPr>
        <w:instrText xml:space="preserve"> PAGEREF _Toc214977475 \h </w:instrText>
      </w:r>
      <w:r>
        <w:rPr>
          <w:noProof/>
        </w:rPr>
      </w:r>
      <w:r>
        <w:rPr>
          <w:noProof/>
        </w:rPr>
        <w:fldChar w:fldCharType="separate"/>
      </w:r>
      <w:r>
        <w:rPr>
          <w:noProof/>
        </w:rPr>
        <w:t>284</w:t>
      </w:r>
      <w:r>
        <w:rPr>
          <w:noProof/>
        </w:rPr>
        <w:fldChar w:fldCharType="end"/>
      </w:r>
    </w:p>
    <w:p w14:paraId="466B1C72" w14:textId="4AB8387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Notif</w:t>
      </w:r>
      <w:r>
        <w:rPr>
          <w:noProof/>
        </w:rPr>
        <w:tab/>
      </w:r>
      <w:r>
        <w:rPr>
          <w:noProof/>
        </w:rPr>
        <w:fldChar w:fldCharType="begin"/>
      </w:r>
      <w:r>
        <w:rPr>
          <w:noProof/>
        </w:rPr>
        <w:instrText xml:space="preserve"> PAGEREF _Toc214977476 \h </w:instrText>
      </w:r>
      <w:r>
        <w:rPr>
          <w:noProof/>
        </w:rPr>
      </w:r>
      <w:r>
        <w:rPr>
          <w:noProof/>
        </w:rPr>
        <w:fldChar w:fldCharType="separate"/>
      </w:r>
      <w:r>
        <w:rPr>
          <w:noProof/>
        </w:rPr>
        <w:t>285</w:t>
      </w:r>
      <w:r>
        <w:rPr>
          <w:noProof/>
        </w:rPr>
        <w:fldChar w:fldCharType="end"/>
      </w:r>
    </w:p>
    <w:p w14:paraId="162F1E54" w14:textId="2C71725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_Toc214977477 \h </w:instrText>
      </w:r>
      <w:r>
        <w:rPr>
          <w:noProof/>
        </w:rPr>
      </w:r>
      <w:r>
        <w:rPr>
          <w:noProof/>
        </w:rPr>
        <w:fldChar w:fldCharType="separate"/>
      </w:r>
      <w:r>
        <w:rPr>
          <w:noProof/>
        </w:rPr>
        <w:t>285</w:t>
      </w:r>
      <w:r>
        <w:rPr>
          <w:noProof/>
        </w:rPr>
        <w:fldChar w:fldCharType="end"/>
      </w:r>
    </w:p>
    <w:p w14:paraId="28AB38FC" w14:textId="028E279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_Toc214977478 \h </w:instrText>
      </w:r>
      <w:r>
        <w:rPr>
          <w:noProof/>
        </w:rPr>
      </w:r>
      <w:r>
        <w:rPr>
          <w:noProof/>
        </w:rPr>
        <w:fldChar w:fldCharType="separate"/>
      </w:r>
      <w:r>
        <w:rPr>
          <w:noProof/>
        </w:rPr>
        <w:t>285</w:t>
      </w:r>
      <w:r>
        <w:rPr>
          <w:noProof/>
        </w:rPr>
        <w:fldChar w:fldCharType="end"/>
      </w:r>
    </w:p>
    <w:p w14:paraId="4BB5E56D" w14:textId="4D0CCC5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_Toc214977479 \h </w:instrText>
      </w:r>
      <w:r>
        <w:rPr>
          <w:noProof/>
        </w:rPr>
      </w:r>
      <w:r>
        <w:rPr>
          <w:noProof/>
        </w:rPr>
        <w:fldChar w:fldCharType="separate"/>
      </w:r>
      <w:r>
        <w:rPr>
          <w:noProof/>
        </w:rPr>
        <w:t>285</w:t>
      </w:r>
      <w:r>
        <w:rPr>
          <w:noProof/>
        </w:rPr>
        <w:fldChar w:fldCharType="end"/>
      </w:r>
    </w:p>
    <w:p w14:paraId="1C2F6430" w14:textId="45035973"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_Toc214977480 \h </w:instrText>
      </w:r>
      <w:r>
        <w:rPr>
          <w:noProof/>
        </w:rPr>
      </w:r>
      <w:r>
        <w:rPr>
          <w:noProof/>
        </w:rPr>
        <w:fldChar w:fldCharType="separate"/>
      </w:r>
      <w:r>
        <w:rPr>
          <w:noProof/>
        </w:rPr>
        <w:t>285</w:t>
      </w:r>
      <w:r>
        <w:rPr>
          <w:noProof/>
        </w:rPr>
        <w:fldChar w:fldCharType="end"/>
      </w:r>
    </w:p>
    <w:p w14:paraId="612333E4" w14:textId="2753CE1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_Toc214977481 \h </w:instrText>
      </w:r>
      <w:r>
        <w:rPr>
          <w:noProof/>
        </w:rPr>
      </w:r>
      <w:r>
        <w:rPr>
          <w:noProof/>
        </w:rPr>
        <w:fldChar w:fldCharType="separate"/>
      </w:r>
      <w:r>
        <w:rPr>
          <w:noProof/>
        </w:rPr>
        <w:t>285</w:t>
      </w:r>
      <w:r>
        <w:rPr>
          <w:noProof/>
        </w:rPr>
        <w:fldChar w:fldCharType="end"/>
      </w:r>
    </w:p>
    <w:p w14:paraId="1E8AA359" w14:textId="44CB050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_Toc214977482 \h </w:instrText>
      </w:r>
      <w:r>
        <w:rPr>
          <w:noProof/>
        </w:rPr>
      </w:r>
      <w:r>
        <w:rPr>
          <w:noProof/>
        </w:rPr>
        <w:fldChar w:fldCharType="separate"/>
      </w:r>
      <w:r>
        <w:rPr>
          <w:noProof/>
        </w:rPr>
        <w:t>285</w:t>
      </w:r>
      <w:r>
        <w:rPr>
          <w:noProof/>
        </w:rPr>
        <w:fldChar w:fldCharType="end"/>
      </w:r>
    </w:p>
    <w:p w14:paraId="47A947ED" w14:textId="60FBE5E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_Toc214977483 \h </w:instrText>
      </w:r>
      <w:r>
        <w:rPr>
          <w:noProof/>
        </w:rPr>
      </w:r>
      <w:r>
        <w:rPr>
          <w:noProof/>
        </w:rPr>
        <w:fldChar w:fldCharType="separate"/>
      </w:r>
      <w:r>
        <w:rPr>
          <w:noProof/>
        </w:rPr>
        <w:t>286</w:t>
      </w:r>
      <w:r>
        <w:rPr>
          <w:noProof/>
        </w:rPr>
        <w:fldChar w:fldCharType="end"/>
      </w:r>
    </w:p>
    <w:p w14:paraId="44392A96" w14:textId="0034F13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_Toc214977484 \h </w:instrText>
      </w:r>
      <w:r>
        <w:rPr>
          <w:noProof/>
        </w:rPr>
      </w:r>
      <w:r>
        <w:rPr>
          <w:noProof/>
        </w:rPr>
        <w:fldChar w:fldCharType="separate"/>
      </w:r>
      <w:r>
        <w:rPr>
          <w:noProof/>
        </w:rPr>
        <w:t>286</w:t>
      </w:r>
      <w:r>
        <w:rPr>
          <w:noProof/>
        </w:rPr>
        <w:fldChar w:fldCharType="end"/>
      </w:r>
    </w:p>
    <w:p w14:paraId="60238E03" w14:textId="60B7051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_Toc214977485 \h </w:instrText>
      </w:r>
      <w:r>
        <w:rPr>
          <w:noProof/>
        </w:rPr>
      </w:r>
      <w:r>
        <w:rPr>
          <w:noProof/>
        </w:rPr>
        <w:fldChar w:fldCharType="separate"/>
      </w:r>
      <w:r>
        <w:rPr>
          <w:noProof/>
        </w:rPr>
        <w:t>286</w:t>
      </w:r>
      <w:r>
        <w:rPr>
          <w:noProof/>
        </w:rPr>
        <w:fldChar w:fldCharType="end"/>
      </w:r>
    </w:p>
    <w:p w14:paraId="4F0BFAE8" w14:textId="3219434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_Toc214977486 \h </w:instrText>
      </w:r>
      <w:r>
        <w:rPr>
          <w:noProof/>
        </w:rPr>
      </w:r>
      <w:r>
        <w:rPr>
          <w:noProof/>
        </w:rPr>
        <w:fldChar w:fldCharType="separate"/>
      </w:r>
      <w:r>
        <w:rPr>
          <w:noProof/>
        </w:rPr>
        <w:t>286</w:t>
      </w:r>
      <w:r>
        <w:rPr>
          <w:noProof/>
        </w:rPr>
        <w:fldChar w:fldCharType="end"/>
      </w:r>
    </w:p>
    <w:p w14:paraId="19A56CC0" w14:textId="3E15B22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_Toc214977487 \h </w:instrText>
      </w:r>
      <w:r>
        <w:rPr>
          <w:noProof/>
        </w:rPr>
      </w:r>
      <w:r>
        <w:rPr>
          <w:noProof/>
        </w:rPr>
        <w:fldChar w:fldCharType="separate"/>
      </w:r>
      <w:r>
        <w:rPr>
          <w:noProof/>
        </w:rPr>
        <w:t>286</w:t>
      </w:r>
      <w:r>
        <w:rPr>
          <w:noProof/>
        </w:rPr>
        <w:fldChar w:fldCharType="end"/>
      </w:r>
    </w:p>
    <w:p w14:paraId="7A49CCC0" w14:textId="2687AB3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_Toc214977488 \h </w:instrText>
      </w:r>
      <w:r>
        <w:rPr>
          <w:noProof/>
        </w:rPr>
      </w:r>
      <w:r>
        <w:rPr>
          <w:noProof/>
        </w:rPr>
        <w:fldChar w:fldCharType="separate"/>
      </w:r>
      <w:r>
        <w:rPr>
          <w:noProof/>
        </w:rPr>
        <w:t>286</w:t>
      </w:r>
      <w:r>
        <w:rPr>
          <w:noProof/>
        </w:rPr>
        <w:fldChar w:fldCharType="end"/>
      </w:r>
    </w:p>
    <w:p w14:paraId="7C40DB21" w14:textId="2E7B1EB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_Toc214977489 \h </w:instrText>
      </w:r>
      <w:r>
        <w:rPr>
          <w:noProof/>
        </w:rPr>
      </w:r>
      <w:r>
        <w:rPr>
          <w:noProof/>
        </w:rPr>
        <w:fldChar w:fldCharType="separate"/>
      </w:r>
      <w:r>
        <w:rPr>
          <w:noProof/>
        </w:rPr>
        <w:t>286</w:t>
      </w:r>
      <w:r>
        <w:rPr>
          <w:noProof/>
        </w:rPr>
        <w:fldChar w:fldCharType="end"/>
      </w:r>
    </w:p>
    <w:p w14:paraId="5F238B14" w14:textId="619DC304"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_Toc214977490 \h </w:instrText>
      </w:r>
      <w:r>
        <w:rPr>
          <w:noProof/>
        </w:rPr>
      </w:r>
      <w:r>
        <w:rPr>
          <w:noProof/>
        </w:rPr>
        <w:fldChar w:fldCharType="separate"/>
      </w:r>
      <w:r>
        <w:rPr>
          <w:noProof/>
        </w:rPr>
        <w:t>286</w:t>
      </w:r>
      <w:r>
        <w:rPr>
          <w:noProof/>
        </w:rPr>
        <w:fldChar w:fldCharType="end"/>
      </w:r>
    </w:p>
    <w:p w14:paraId="719B7579" w14:textId="50F872D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_Toc214977491 \h </w:instrText>
      </w:r>
      <w:r>
        <w:rPr>
          <w:noProof/>
        </w:rPr>
      </w:r>
      <w:r>
        <w:rPr>
          <w:noProof/>
        </w:rPr>
        <w:fldChar w:fldCharType="separate"/>
      </w:r>
      <w:r>
        <w:rPr>
          <w:noProof/>
        </w:rPr>
        <w:t>287</w:t>
      </w:r>
      <w:r>
        <w:rPr>
          <w:noProof/>
        </w:rPr>
        <w:fldChar w:fldCharType="end"/>
      </w:r>
    </w:p>
    <w:p w14:paraId="73F6A2C8" w14:textId="5FC234CF"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_Toc214977492 \h </w:instrText>
      </w:r>
      <w:r>
        <w:rPr>
          <w:noProof/>
        </w:rPr>
      </w:r>
      <w:r>
        <w:rPr>
          <w:noProof/>
        </w:rPr>
        <w:fldChar w:fldCharType="separate"/>
      </w:r>
      <w:r>
        <w:rPr>
          <w:noProof/>
        </w:rPr>
        <w:t>287</w:t>
      </w:r>
      <w:r>
        <w:rPr>
          <w:noProof/>
        </w:rPr>
        <w:fldChar w:fldCharType="end"/>
      </w:r>
    </w:p>
    <w:p w14:paraId="57CFCE5D" w14:textId="593D0CFD"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_Toc214977493 \h </w:instrText>
      </w:r>
      <w:r>
        <w:rPr>
          <w:noProof/>
        </w:rPr>
      </w:r>
      <w:r>
        <w:rPr>
          <w:noProof/>
        </w:rPr>
        <w:fldChar w:fldCharType="separate"/>
      </w:r>
      <w:r>
        <w:rPr>
          <w:noProof/>
        </w:rPr>
        <w:t>287</w:t>
      </w:r>
      <w:r>
        <w:rPr>
          <w:noProof/>
        </w:rPr>
        <w:fldChar w:fldCharType="end"/>
      </w:r>
    </w:p>
    <w:p w14:paraId="5A2C9B6D" w14:textId="0DFFADD4"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_Toc214977494 \h </w:instrText>
      </w:r>
      <w:r>
        <w:rPr>
          <w:noProof/>
        </w:rPr>
      </w:r>
      <w:r>
        <w:rPr>
          <w:noProof/>
        </w:rPr>
        <w:fldChar w:fldCharType="separate"/>
      </w:r>
      <w:r>
        <w:rPr>
          <w:noProof/>
        </w:rPr>
        <w:t>287</w:t>
      </w:r>
      <w:r>
        <w:rPr>
          <w:noProof/>
        </w:rPr>
        <w:fldChar w:fldCharType="end"/>
      </w:r>
    </w:p>
    <w:p w14:paraId="7C539609" w14:textId="0FED79C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_Toc214977495 \h </w:instrText>
      </w:r>
      <w:r>
        <w:rPr>
          <w:noProof/>
        </w:rPr>
      </w:r>
      <w:r>
        <w:rPr>
          <w:noProof/>
        </w:rPr>
        <w:fldChar w:fldCharType="separate"/>
      </w:r>
      <w:r>
        <w:rPr>
          <w:noProof/>
        </w:rPr>
        <w:t>287</w:t>
      </w:r>
      <w:r>
        <w:rPr>
          <w:noProof/>
        </w:rPr>
        <w:fldChar w:fldCharType="end"/>
      </w:r>
    </w:p>
    <w:p w14:paraId="2DAFD7A0" w14:textId="6419464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_Toc214977496 \h </w:instrText>
      </w:r>
      <w:r>
        <w:rPr>
          <w:noProof/>
        </w:rPr>
      </w:r>
      <w:r>
        <w:rPr>
          <w:noProof/>
        </w:rPr>
        <w:fldChar w:fldCharType="separate"/>
      </w:r>
      <w:r>
        <w:rPr>
          <w:noProof/>
        </w:rPr>
        <w:t>288</w:t>
      </w:r>
      <w:r>
        <w:rPr>
          <w:noProof/>
        </w:rPr>
        <w:fldChar w:fldCharType="end"/>
      </w:r>
    </w:p>
    <w:p w14:paraId="4DEFCE72" w14:textId="784E186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_Toc214977497 \h </w:instrText>
      </w:r>
      <w:r>
        <w:rPr>
          <w:noProof/>
        </w:rPr>
      </w:r>
      <w:r>
        <w:rPr>
          <w:noProof/>
        </w:rPr>
        <w:fldChar w:fldCharType="separate"/>
      </w:r>
      <w:r>
        <w:rPr>
          <w:noProof/>
        </w:rPr>
        <w:t>288</w:t>
      </w:r>
      <w:r>
        <w:rPr>
          <w:noProof/>
        </w:rPr>
        <w:fldChar w:fldCharType="end"/>
      </w:r>
    </w:p>
    <w:p w14:paraId="03CFC389" w14:textId="3DB0F4D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_Toc214977498 \h </w:instrText>
      </w:r>
      <w:r>
        <w:rPr>
          <w:noProof/>
        </w:rPr>
      </w:r>
      <w:r>
        <w:rPr>
          <w:noProof/>
        </w:rPr>
        <w:fldChar w:fldCharType="separate"/>
      </w:r>
      <w:r>
        <w:rPr>
          <w:noProof/>
        </w:rPr>
        <w:t>288</w:t>
      </w:r>
      <w:r>
        <w:rPr>
          <w:noProof/>
        </w:rPr>
        <w:fldChar w:fldCharType="end"/>
      </w:r>
    </w:p>
    <w:p w14:paraId="548D0342" w14:textId="1A919B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_Toc214977499 \h </w:instrText>
      </w:r>
      <w:r>
        <w:rPr>
          <w:noProof/>
        </w:rPr>
      </w:r>
      <w:r>
        <w:rPr>
          <w:noProof/>
        </w:rPr>
        <w:fldChar w:fldCharType="separate"/>
      </w:r>
      <w:r>
        <w:rPr>
          <w:noProof/>
        </w:rPr>
        <w:t>288</w:t>
      </w:r>
      <w:r>
        <w:rPr>
          <w:noProof/>
        </w:rPr>
        <w:fldChar w:fldCharType="end"/>
      </w:r>
    </w:p>
    <w:p w14:paraId="40C2E66D" w14:textId="434E3A4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_Toc214977500 \h </w:instrText>
      </w:r>
      <w:r>
        <w:rPr>
          <w:noProof/>
        </w:rPr>
      </w:r>
      <w:r>
        <w:rPr>
          <w:noProof/>
        </w:rPr>
        <w:fldChar w:fldCharType="separate"/>
      </w:r>
      <w:r>
        <w:rPr>
          <w:noProof/>
        </w:rPr>
        <w:t>288</w:t>
      </w:r>
      <w:r>
        <w:rPr>
          <w:noProof/>
        </w:rPr>
        <w:fldChar w:fldCharType="end"/>
      </w:r>
    </w:p>
    <w:p w14:paraId="100EA936" w14:textId="0755D55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_Toc214977501 \h </w:instrText>
      </w:r>
      <w:r>
        <w:rPr>
          <w:noProof/>
        </w:rPr>
      </w:r>
      <w:r>
        <w:rPr>
          <w:noProof/>
        </w:rPr>
        <w:fldChar w:fldCharType="separate"/>
      </w:r>
      <w:r>
        <w:rPr>
          <w:noProof/>
        </w:rPr>
        <w:t>288</w:t>
      </w:r>
      <w:r>
        <w:rPr>
          <w:noProof/>
        </w:rPr>
        <w:fldChar w:fldCharType="end"/>
      </w:r>
    </w:p>
    <w:p w14:paraId="1D7E2648" w14:textId="53367838"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ko-KR"/>
        </w:rPr>
        <w:tab/>
      </w:r>
      <w:r>
        <w:rPr>
          <w:noProof/>
        </w:rPr>
        <w:t xml:space="preserve">Operation: </w:t>
      </w:r>
      <w:r>
        <w:rPr>
          <w:noProof/>
          <w:lang w:eastAsia="zh-CN"/>
        </w:rPr>
        <w:t>Discover</w:t>
      </w:r>
      <w:r>
        <w:rPr>
          <w:noProof/>
        </w:rPr>
        <w:tab/>
      </w:r>
      <w:r>
        <w:rPr>
          <w:noProof/>
        </w:rPr>
        <w:fldChar w:fldCharType="begin"/>
      </w:r>
      <w:r>
        <w:rPr>
          <w:noProof/>
        </w:rPr>
        <w:instrText xml:space="preserve"> PAGEREF _Toc214977502 \h </w:instrText>
      </w:r>
      <w:r>
        <w:rPr>
          <w:noProof/>
        </w:rPr>
      </w:r>
      <w:r>
        <w:rPr>
          <w:noProof/>
        </w:rPr>
        <w:fldChar w:fldCharType="separate"/>
      </w:r>
      <w:r>
        <w:rPr>
          <w:noProof/>
        </w:rPr>
        <w:t>289</w:t>
      </w:r>
      <w:r>
        <w:rPr>
          <w:noProof/>
        </w:rPr>
        <w:fldChar w:fldCharType="end"/>
      </w:r>
    </w:p>
    <w:p w14:paraId="0B8F4B56" w14:textId="72B04DB0" w:rsidR="00C40730" w:rsidRDefault="00C40730">
      <w:pPr>
        <w:pStyle w:val="TOC7"/>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_Toc214977503 \h </w:instrText>
      </w:r>
      <w:r>
        <w:rPr>
          <w:noProof/>
        </w:rPr>
      </w:r>
      <w:r>
        <w:rPr>
          <w:noProof/>
        </w:rPr>
        <w:fldChar w:fldCharType="separate"/>
      </w:r>
      <w:r>
        <w:rPr>
          <w:noProof/>
        </w:rPr>
        <w:t>289</w:t>
      </w:r>
      <w:r>
        <w:rPr>
          <w:noProof/>
        </w:rPr>
        <w:fldChar w:fldCharType="end"/>
      </w:r>
    </w:p>
    <w:p w14:paraId="1349D80B" w14:textId="139F4EE0" w:rsidR="00C40730" w:rsidRDefault="00C40730">
      <w:pPr>
        <w:pStyle w:val="TOC7"/>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_Toc214977504 \h </w:instrText>
      </w:r>
      <w:r>
        <w:rPr>
          <w:noProof/>
        </w:rPr>
      </w:r>
      <w:r>
        <w:rPr>
          <w:noProof/>
        </w:rPr>
        <w:fldChar w:fldCharType="separate"/>
      </w:r>
      <w:r>
        <w:rPr>
          <w:noProof/>
        </w:rPr>
        <w:t>289</w:t>
      </w:r>
      <w:r>
        <w:rPr>
          <w:noProof/>
        </w:rPr>
        <w:fldChar w:fldCharType="end"/>
      </w:r>
    </w:p>
    <w:p w14:paraId="12F1E182" w14:textId="6C631D59"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_Toc214977505 \h </w:instrText>
      </w:r>
      <w:r>
        <w:rPr>
          <w:noProof/>
        </w:rPr>
      </w:r>
      <w:r>
        <w:rPr>
          <w:noProof/>
        </w:rPr>
        <w:fldChar w:fldCharType="separate"/>
      </w:r>
      <w:r>
        <w:rPr>
          <w:noProof/>
        </w:rPr>
        <w:t>290</w:t>
      </w:r>
      <w:r>
        <w:rPr>
          <w:noProof/>
        </w:rPr>
        <w:fldChar w:fldCharType="end"/>
      </w:r>
    </w:p>
    <w:p w14:paraId="646504F4" w14:textId="231145F3"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_Toc214977506 \h </w:instrText>
      </w:r>
      <w:r>
        <w:rPr>
          <w:noProof/>
        </w:rPr>
      </w:r>
      <w:r>
        <w:rPr>
          <w:noProof/>
        </w:rPr>
        <w:fldChar w:fldCharType="separate"/>
      </w:r>
      <w:r>
        <w:rPr>
          <w:noProof/>
        </w:rPr>
        <w:t>290</w:t>
      </w:r>
      <w:r>
        <w:rPr>
          <w:noProof/>
        </w:rPr>
        <w:fldChar w:fldCharType="end"/>
      </w:r>
    </w:p>
    <w:p w14:paraId="127BDE7C" w14:textId="46C451F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_Toc214977507 \h </w:instrText>
      </w:r>
      <w:r>
        <w:rPr>
          <w:noProof/>
        </w:rPr>
      </w:r>
      <w:r>
        <w:rPr>
          <w:noProof/>
        </w:rPr>
        <w:fldChar w:fldCharType="separate"/>
      </w:r>
      <w:r>
        <w:rPr>
          <w:noProof/>
        </w:rPr>
        <w:t>290</w:t>
      </w:r>
      <w:r>
        <w:rPr>
          <w:noProof/>
        </w:rPr>
        <w:fldChar w:fldCharType="end"/>
      </w:r>
    </w:p>
    <w:p w14:paraId="3512E65B" w14:textId="2DD7F32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_Toc214977508 \h </w:instrText>
      </w:r>
      <w:r>
        <w:rPr>
          <w:noProof/>
        </w:rPr>
      </w:r>
      <w:r>
        <w:rPr>
          <w:noProof/>
        </w:rPr>
        <w:fldChar w:fldCharType="separate"/>
      </w:r>
      <w:r>
        <w:rPr>
          <w:noProof/>
        </w:rPr>
        <w:t>290</w:t>
      </w:r>
      <w:r>
        <w:rPr>
          <w:noProof/>
        </w:rPr>
        <w:fldChar w:fldCharType="end"/>
      </w:r>
    </w:p>
    <w:p w14:paraId="311C0A73" w14:textId="69E0022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w:t>
      </w:r>
      <w:r>
        <w:rPr>
          <w:noProof/>
        </w:rPr>
        <w:t>.4.2</w:t>
      </w:r>
      <w:r w:rsidRPr="004809BF">
        <w:rPr>
          <w:noProof/>
          <w:lang w:val="en-IN"/>
        </w:rPr>
        <w:t>.1</w:t>
      </w:r>
      <w:r>
        <w:rPr>
          <w:rFonts w:asciiTheme="minorHAnsi" w:eastAsiaTheme="minorEastAsia" w:hAnsiTheme="minorHAnsi" w:cstheme="minorBidi"/>
          <w:noProof/>
          <w:sz w:val="22"/>
          <w:szCs w:val="22"/>
          <w:lang w:val="en-IN" w:eastAsia="ko-KR"/>
        </w:rPr>
        <w:tab/>
      </w:r>
      <w:r w:rsidRPr="004809BF">
        <w:rPr>
          <w:noProof/>
          <w:lang w:val="en-IN"/>
        </w:rPr>
        <w:t>Description</w:t>
      </w:r>
      <w:r>
        <w:rPr>
          <w:noProof/>
        </w:rPr>
        <w:tab/>
      </w:r>
      <w:r>
        <w:rPr>
          <w:noProof/>
        </w:rPr>
        <w:fldChar w:fldCharType="begin"/>
      </w:r>
      <w:r>
        <w:rPr>
          <w:noProof/>
        </w:rPr>
        <w:instrText xml:space="preserve"> PAGEREF _Toc214977509 \h </w:instrText>
      </w:r>
      <w:r>
        <w:rPr>
          <w:noProof/>
        </w:rPr>
      </w:r>
      <w:r>
        <w:rPr>
          <w:noProof/>
        </w:rPr>
        <w:fldChar w:fldCharType="separate"/>
      </w:r>
      <w:r>
        <w:rPr>
          <w:noProof/>
        </w:rPr>
        <w:t>290</w:t>
      </w:r>
      <w:r>
        <w:rPr>
          <w:noProof/>
        </w:rPr>
        <w:fldChar w:fldCharType="end"/>
      </w:r>
    </w:p>
    <w:p w14:paraId="1BC9AC01" w14:textId="25554B7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_Toc214977510 \h </w:instrText>
      </w:r>
      <w:r>
        <w:rPr>
          <w:noProof/>
        </w:rPr>
      </w:r>
      <w:r>
        <w:rPr>
          <w:noProof/>
        </w:rPr>
        <w:fldChar w:fldCharType="separate"/>
      </w:r>
      <w:r>
        <w:rPr>
          <w:noProof/>
        </w:rPr>
        <w:t>290</w:t>
      </w:r>
      <w:r>
        <w:rPr>
          <w:noProof/>
        </w:rPr>
        <w:fldChar w:fldCharType="end"/>
      </w:r>
    </w:p>
    <w:p w14:paraId="22D86E1E" w14:textId="03D1D18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_Toc214977511 \h </w:instrText>
      </w:r>
      <w:r>
        <w:rPr>
          <w:noProof/>
        </w:rPr>
      </w:r>
      <w:r>
        <w:rPr>
          <w:noProof/>
        </w:rPr>
        <w:fldChar w:fldCharType="separate"/>
      </w:r>
      <w:r>
        <w:rPr>
          <w:noProof/>
        </w:rPr>
        <w:t>290</w:t>
      </w:r>
      <w:r>
        <w:rPr>
          <w:noProof/>
        </w:rPr>
        <w:fldChar w:fldCharType="end"/>
      </w:r>
    </w:p>
    <w:p w14:paraId="640540E0" w14:textId="32B0845D"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_Toc214977512 \h </w:instrText>
      </w:r>
      <w:r>
        <w:rPr>
          <w:noProof/>
        </w:rPr>
      </w:r>
      <w:r>
        <w:rPr>
          <w:noProof/>
        </w:rPr>
        <w:fldChar w:fldCharType="separate"/>
      </w:r>
      <w:r>
        <w:rPr>
          <w:noProof/>
        </w:rPr>
        <w:t>290</w:t>
      </w:r>
      <w:r>
        <w:rPr>
          <w:noProof/>
        </w:rPr>
        <w:fldChar w:fldCharType="end"/>
      </w:r>
    </w:p>
    <w:p w14:paraId="3896B242" w14:textId="108689C2"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_Toc214977513 \h </w:instrText>
      </w:r>
      <w:r>
        <w:rPr>
          <w:noProof/>
        </w:rPr>
      </w:r>
      <w:r>
        <w:rPr>
          <w:noProof/>
        </w:rPr>
        <w:fldChar w:fldCharType="separate"/>
      </w:r>
      <w:r>
        <w:rPr>
          <w:noProof/>
        </w:rPr>
        <w:t>291</w:t>
      </w:r>
      <w:r>
        <w:rPr>
          <w:noProof/>
        </w:rPr>
        <w:fldChar w:fldCharType="end"/>
      </w:r>
    </w:p>
    <w:p w14:paraId="08416280" w14:textId="509FE8B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_Toc214977514 \h </w:instrText>
      </w:r>
      <w:r>
        <w:rPr>
          <w:noProof/>
        </w:rPr>
      </w:r>
      <w:r>
        <w:rPr>
          <w:noProof/>
        </w:rPr>
        <w:fldChar w:fldCharType="separate"/>
      </w:r>
      <w:r>
        <w:rPr>
          <w:noProof/>
        </w:rPr>
        <w:t>291</w:t>
      </w:r>
      <w:r>
        <w:rPr>
          <w:noProof/>
        </w:rPr>
        <w:fldChar w:fldCharType="end"/>
      </w:r>
    </w:p>
    <w:p w14:paraId="4F6C77C7" w14:textId="342637B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_Toc214977515 \h </w:instrText>
      </w:r>
      <w:r>
        <w:rPr>
          <w:noProof/>
        </w:rPr>
      </w:r>
      <w:r>
        <w:rPr>
          <w:noProof/>
        </w:rPr>
        <w:fldChar w:fldCharType="separate"/>
      </w:r>
      <w:r>
        <w:rPr>
          <w:noProof/>
        </w:rPr>
        <w:t>292</w:t>
      </w:r>
      <w:r>
        <w:rPr>
          <w:noProof/>
        </w:rPr>
        <w:fldChar w:fldCharType="end"/>
      </w:r>
    </w:p>
    <w:p w14:paraId="0F3BFEBD" w14:textId="4416A6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_Toc214977516 \h </w:instrText>
      </w:r>
      <w:r>
        <w:rPr>
          <w:noProof/>
        </w:rPr>
      </w:r>
      <w:r>
        <w:rPr>
          <w:noProof/>
        </w:rPr>
        <w:fldChar w:fldCharType="separate"/>
      </w:r>
      <w:r>
        <w:rPr>
          <w:noProof/>
        </w:rPr>
        <w:t>292</w:t>
      </w:r>
      <w:r>
        <w:rPr>
          <w:noProof/>
        </w:rPr>
        <w:fldChar w:fldCharType="end"/>
      </w:r>
    </w:p>
    <w:p w14:paraId="0BA84C4A" w14:textId="3A7DD2A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_Toc214977517 \h </w:instrText>
      </w:r>
      <w:r>
        <w:rPr>
          <w:noProof/>
        </w:rPr>
      </w:r>
      <w:r>
        <w:rPr>
          <w:noProof/>
        </w:rPr>
        <w:fldChar w:fldCharType="separate"/>
      </w:r>
      <w:r>
        <w:rPr>
          <w:noProof/>
        </w:rPr>
        <w:t>293</w:t>
      </w:r>
      <w:r>
        <w:rPr>
          <w:noProof/>
        </w:rPr>
        <w:fldChar w:fldCharType="end"/>
      </w:r>
    </w:p>
    <w:p w14:paraId="52836C21" w14:textId="32F36CE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_Toc214977518 \h </w:instrText>
      </w:r>
      <w:r>
        <w:rPr>
          <w:noProof/>
        </w:rPr>
      </w:r>
      <w:r>
        <w:rPr>
          <w:noProof/>
        </w:rPr>
        <w:fldChar w:fldCharType="separate"/>
      </w:r>
      <w:r>
        <w:rPr>
          <w:noProof/>
        </w:rPr>
        <w:t>293</w:t>
      </w:r>
      <w:r>
        <w:rPr>
          <w:noProof/>
        </w:rPr>
        <w:fldChar w:fldCharType="end"/>
      </w:r>
    </w:p>
    <w:p w14:paraId="16D7FF23" w14:textId="01BD824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_Toc214977519 \h </w:instrText>
      </w:r>
      <w:r>
        <w:rPr>
          <w:noProof/>
        </w:rPr>
      </w:r>
      <w:r>
        <w:rPr>
          <w:noProof/>
        </w:rPr>
        <w:fldChar w:fldCharType="separate"/>
      </w:r>
      <w:r>
        <w:rPr>
          <w:noProof/>
        </w:rPr>
        <w:t>293</w:t>
      </w:r>
      <w:r>
        <w:rPr>
          <w:noProof/>
        </w:rPr>
        <w:fldChar w:fldCharType="end"/>
      </w:r>
    </w:p>
    <w:p w14:paraId="7763B0B0" w14:textId="413AFF0C"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_Toc214977520 \h </w:instrText>
      </w:r>
      <w:r>
        <w:rPr>
          <w:noProof/>
        </w:rPr>
      </w:r>
      <w:r>
        <w:rPr>
          <w:noProof/>
        </w:rPr>
        <w:fldChar w:fldCharType="separate"/>
      </w:r>
      <w:r>
        <w:rPr>
          <w:noProof/>
        </w:rPr>
        <w:t>294</w:t>
      </w:r>
      <w:r>
        <w:rPr>
          <w:noProof/>
        </w:rPr>
        <w:fldChar w:fldCharType="end"/>
      </w:r>
    </w:p>
    <w:p w14:paraId="467E3B03" w14:textId="27501A44"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_Toc214977521 \h </w:instrText>
      </w:r>
      <w:r>
        <w:rPr>
          <w:noProof/>
        </w:rPr>
      </w:r>
      <w:r>
        <w:rPr>
          <w:noProof/>
        </w:rPr>
        <w:fldChar w:fldCharType="separate"/>
      </w:r>
      <w:r>
        <w:rPr>
          <w:noProof/>
        </w:rPr>
        <w:t>294</w:t>
      </w:r>
      <w:r>
        <w:rPr>
          <w:noProof/>
        </w:rPr>
        <w:fldChar w:fldCharType="end"/>
      </w:r>
    </w:p>
    <w:p w14:paraId="73AAAB4B" w14:textId="441D32AF"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_Toc214977522 \h </w:instrText>
      </w:r>
      <w:r>
        <w:rPr>
          <w:noProof/>
        </w:rPr>
      </w:r>
      <w:r>
        <w:rPr>
          <w:noProof/>
        </w:rPr>
        <w:fldChar w:fldCharType="separate"/>
      </w:r>
      <w:r>
        <w:rPr>
          <w:noProof/>
        </w:rPr>
        <w:t>294</w:t>
      </w:r>
      <w:r>
        <w:rPr>
          <w:noProof/>
        </w:rPr>
        <w:fldChar w:fldCharType="end"/>
      </w:r>
    </w:p>
    <w:p w14:paraId="757A47D7" w14:textId="1A0E1E69"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_Toc214977523 \h </w:instrText>
      </w:r>
      <w:r>
        <w:rPr>
          <w:noProof/>
        </w:rPr>
      </w:r>
      <w:r>
        <w:rPr>
          <w:noProof/>
        </w:rPr>
        <w:fldChar w:fldCharType="separate"/>
      </w:r>
      <w:r>
        <w:rPr>
          <w:noProof/>
        </w:rPr>
        <w:t>294</w:t>
      </w:r>
      <w:r>
        <w:rPr>
          <w:noProof/>
        </w:rPr>
        <w:fldChar w:fldCharType="end"/>
      </w:r>
    </w:p>
    <w:p w14:paraId="6F22FD03" w14:textId="1064113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_Toc214977524 \h </w:instrText>
      </w:r>
      <w:r>
        <w:rPr>
          <w:noProof/>
        </w:rPr>
      </w:r>
      <w:r>
        <w:rPr>
          <w:noProof/>
        </w:rPr>
        <w:fldChar w:fldCharType="separate"/>
      </w:r>
      <w:r>
        <w:rPr>
          <w:noProof/>
        </w:rPr>
        <w:t>295</w:t>
      </w:r>
      <w:r>
        <w:rPr>
          <w:noProof/>
        </w:rPr>
        <w:fldChar w:fldCharType="end"/>
      </w:r>
    </w:p>
    <w:p w14:paraId="2C514A50" w14:textId="5789FC2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_Toc214977525 \h </w:instrText>
      </w:r>
      <w:r>
        <w:rPr>
          <w:noProof/>
        </w:rPr>
      </w:r>
      <w:r>
        <w:rPr>
          <w:noProof/>
        </w:rPr>
        <w:fldChar w:fldCharType="separate"/>
      </w:r>
      <w:r>
        <w:rPr>
          <w:noProof/>
        </w:rPr>
        <w:t>295</w:t>
      </w:r>
      <w:r>
        <w:rPr>
          <w:noProof/>
        </w:rPr>
        <w:fldChar w:fldCharType="end"/>
      </w:r>
    </w:p>
    <w:p w14:paraId="459C9A08" w14:textId="1336FF1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_Toc214977526 \h </w:instrText>
      </w:r>
      <w:r>
        <w:rPr>
          <w:noProof/>
        </w:rPr>
      </w:r>
      <w:r>
        <w:rPr>
          <w:noProof/>
        </w:rPr>
        <w:fldChar w:fldCharType="separate"/>
      </w:r>
      <w:r>
        <w:rPr>
          <w:noProof/>
        </w:rPr>
        <w:t>295</w:t>
      </w:r>
      <w:r>
        <w:rPr>
          <w:noProof/>
        </w:rPr>
        <w:fldChar w:fldCharType="end"/>
      </w:r>
    </w:p>
    <w:p w14:paraId="23CDFCE0" w14:textId="7D369E5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_Toc214977527 \h </w:instrText>
      </w:r>
      <w:r>
        <w:rPr>
          <w:noProof/>
        </w:rPr>
      </w:r>
      <w:r>
        <w:rPr>
          <w:noProof/>
        </w:rPr>
        <w:fldChar w:fldCharType="separate"/>
      </w:r>
      <w:r>
        <w:rPr>
          <w:noProof/>
        </w:rPr>
        <w:t>295</w:t>
      </w:r>
      <w:r>
        <w:rPr>
          <w:noProof/>
        </w:rPr>
        <w:fldChar w:fldCharType="end"/>
      </w:r>
    </w:p>
    <w:p w14:paraId="306ADA4B" w14:textId="3A041AD5" w:rsidR="00C40730" w:rsidRDefault="00C40730">
      <w:pPr>
        <w:pStyle w:val="TOC4"/>
        <w:rPr>
          <w:rFonts w:asciiTheme="minorHAnsi" w:eastAsiaTheme="minorEastAsia" w:hAnsiTheme="minorHAnsi" w:cstheme="minorBidi"/>
          <w:noProof/>
          <w:sz w:val="22"/>
          <w:szCs w:val="22"/>
          <w:lang w:val="en-IN" w:eastAsia="ko-KR"/>
        </w:rPr>
      </w:pPr>
      <w:r>
        <w:rPr>
          <w:noProof/>
          <w:lang w:eastAsia="zh-CN"/>
        </w:rPr>
        <w:lastRenderedPageBreak/>
        <w:t>9.5.5.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_Toc214977528 \h </w:instrText>
      </w:r>
      <w:r>
        <w:rPr>
          <w:noProof/>
        </w:rPr>
      </w:r>
      <w:r>
        <w:rPr>
          <w:noProof/>
        </w:rPr>
        <w:fldChar w:fldCharType="separate"/>
      </w:r>
      <w:r>
        <w:rPr>
          <w:noProof/>
        </w:rPr>
        <w:t>295</w:t>
      </w:r>
      <w:r>
        <w:rPr>
          <w:noProof/>
        </w:rPr>
        <w:fldChar w:fldCharType="end"/>
      </w:r>
    </w:p>
    <w:p w14:paraId="0E453C93" w14:textId="7E190A5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_Toc214977529 \h </w:instrText>
      </w:r>
      <w:r>
        <w:rPr>
          <w:noProof/>
        </w:rPr>
      </w:r>
      <w:r>
        <w:rPr>
          <w:noProof/>
        </w:rPr>
        <w:fldChar w:fldCharType="separate"/>
      </w:r>
      <w:r>
        <w:rPr>
          <w:noProof/>
        </w:rPr>
        <w:t>295</w:t>
      </w:r>
      <w:r>
        <w:rPr>
          <w:noProof/>
        </w:rPr>
        <w:fldChar w:fldCharType="end"/>
      </w:r>
    </w:p>
    <w:p w14:paraId="11319844" w14:textId="69F61C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_Toc214977530 \h </w:instrText>
      </w:r>
      <w:r>
        <w:rPr>
          <w:noProof/>
        </w:rPr>
      </w:r>
      <w:r>
        <w:rPr>
          <w:noProof/>
        </w:rPr>
        <w:fldChar w:fldCharType="separate"/>
      </w:r>
      <w:r>
        <w:rPr>
          <w:noProof/>
        </w:rPr>
        <w:t>295</w:t>
      </w:r>
      <w:r>
        <w:rPr>
          <w:noProof/>
        </w:rPr>
        <w:fldChar w:fldCharType="end"/>
      </w:r>
    </w:p>
    <w:p w14:paraId="36AB1968" w14:textId="78038306"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_Toc214977531 \h </w:instrText>
      </w:r>
      <w:r>
        <w:rPr>
          <w:noProof/>
        </w:rPr>
      </w:r>
      <w:r>
        <w:rPr>
          <w:noProof/>
        </w:rPr>
        <w:fldChar w:fldCharType="separate"/>
      </w:r>
      <w:r>
        <w:rPr>
          <w:noProof/>
        </w:rPr>
        <w:t>295</w:t>
      </w:r>
      <w:r>
        <w:rPr>
          <w:noProof/>
        </w:rPr>
        <w:fldChar w:fldCharType="end"/>
      </w:r>
    </w:p>
    <w:p w14:paraId="5CFA872B" w14:textId="6850A0A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_Toc214977532 \h </w:instrText>
      </w:r>
      <w:r>
        <w:rPr>
          <w:noProof/>
        </w:rPr>
      </w:r>
      <w:r>
        <w:rPr>
          <w:noProof/>
        </w:rPr>
        <w:fldChar w:fldCharType="separate"/>
      </w:r>
      <w:r>
        <w:rPr>
          <w:noProof/>
        </w:rPr>
        <w:t>295</w:t>
      </w:r>
      <w:r>
        <w:rPr>
          <w:noProof/>
        </w:rPr>
        <w:fldChar w:fldCharType="end"/>
      </w:r>
    </w:p>
    <w:p w14:paraId="1220550A" w14:textId="30CAE09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_Toc214977533 \h </w:instrText>
      </w:r>
      <w:r>
        <w:rPr>
          <w:noProof/>
        </w:rPr>
      </w:r>
      <w:r>
        <w:rPr>
          <w:noProof/>
        </w:rPr>
        <w:fldChar w:fldCharType="separate"/>
      </w:r>
      <w:r>
        <w:rPr>
          <w:noProof/>
        </w:rPr>
        <w:t>295</w:t>
      </w:r>
      <w:r>
        <w:rPr>
          <w:noProof/>
        </w:rPr>
        <w:fldChar w:fldCharType="end"/>
      </w:r>
    </w:p>
    <w:p w14:paraId="7D6B20FE" w14:textId="5EF1A94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_Toc214977534 \h </w:instrText>
      </w:r>
      <w:r>
        <w:rPr>
          <w:noProof/>
        </w:rPr>
      </w:r>
      <w:r>
        <w:rPr>
          <w:noProof/>
        </w:rPr>
        <w:fldChar w:fldCharType="separate"/>
      </w:r>
      <w:r>
        <w:rPr>
          <w:noProof/>
        </w:rPr>
        <w:t>295</w:t>
      </w:r>
      <w:r>
        <w:rPr>
          <w:noProof/>
        </w:rPr>
        <w:fldChar w:fldCharType="end"/>
      </w:r>
    </w:p>
    <w:p w14:paraId="11DDB19A" w14:textId="38AB9BE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_Toc214977535 \h </w:instrText>
      </w:r>
      <w:r>
        <w:rPr>
          <w:noProof/>
        </w:rPr>
      </w:r>
      <w:r>
        <w:rPr>
          <w:noProof/>
        </w:rPr>
        <w:fldChar w:fldCharType="separate"/>
      </w:r>
      <w:r>
        <w:rPr>
          <w:noProof/>
        </w:rPr>
        <w:t>296</w:t>
      </w:r>
      <w:r>
        <w:rPr>
          <w:noProof/>
        </w:rPr>
        <w:fldChar w:fldCharType="end"/>
      </w:r>
    </w:p>
    <w:p w14:paraId="00F32835" w14:textId="3834A2CC"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_Toc214977536 \h </w:instrText>
      </w:r>
      <w:r>
        <w:rPr>
          <w:noProof/>
        </w:rPr>
      </w:r>
      <w:r>
        <w:rPr>
          <w:noProof/>
        </w:rPr>
        <w:fldChar w:fldCharType="separate"/>
      </w:r>
      <w:r>
        <w:rPr>
          <w:noProof/>
        </w:rPr>
        <w:t>296</w:t>
      </w:r>
      <w:r>
        <w:rPr>
          <w:noProof/>
        </w:rPr>
        <w:fldChar w:fldCharType="end"/>
      </w:r>
    </w:p>
    <w:p w14:paraId="0B5A22C5" w14:textId="6BCFD65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_Toc214977537 \h </w:instrText>
      </w:r>
      <w:r>
        <w:rPr>
          <w:noProof/>
        </w:rPr>
      </w:r>
      <w:r>
        <w:rPr>
          <w:noProof/>
        </w:rPr>
        <w:fldChar w:fldCharType="separate"/>
      </w:r>
      <w:r>
        <w:rPr>
          <w:noProof/>
        </w:rPr>
        <w:t>296</w:t>
      </w:r>
      <w:r>
        <w:rPr>
          <w:noProof/>
        </w:rPr>
        <w:fldChar w:fldCharType="end"/>
      </w:r>
    </w:p>
    <w:p w14:paraId="1BF484CF" w14:textId="498E4DD9"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_Toc214977538 \h </w:instrText>
      </w:r>
      <w:r>
        <w:rPr>
          <w:noProof/>
        </w:rPr>
      </w:r>
      <w:r>
        <w:rPr>
          <w:noProof/>
        </w:rPr>
        <w:fldChar w:fldCharType="separate"/>
      </w:r>
      <w:r>
        <w:rPr>
          <w:noProof/>
        </w:rPr>
        <w:t>296</w:t>
      </w:r>
      <w:r>
        <w:rPr>
          <w:noProof/>
        </w:rPr>
        <w:fldChar w:fldCharType="end"/>
      </w:r>
    </w:p>
    <w:p w14:paraId="0E97C2BF" w14:textId="68278FD2"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_Toc214977539 \h </w:instrText>
      </w:r>
      <w:r>
        <w:rPr>
          <w:noProof/>
        </w:rPr>
      </w:r>
      <w:r>
        <w:rPr>
          <w:noProof/>
        </w:rPr>
        <w:fldChar w:fldCharType="separate"/>
      </w:r>
      <w:r>
        <w:rPr>
          <w:noProof/>
        </w:rPr>
        <w:t>296</w:t>
      </w:r>
      <w:r>
        <w:rPr>
          <w:noProof/>
        </w:rPr>
        <w:fldChar w:fldCharType="end"/>
      </w:r>
    </w:p>
    <w:p w14:paraId="6F16C46E" w14:textId="3A64022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_Toc214977540 \h </w:instrText>
      </w:r>
      <w:r>
        <w:rPr>
          <w:noProof/>
        </w:rPr>
      </w:r>
      <w:r>
        <w:rPr>
          <w:noProof/>
        </w:rPr>
        <w:fldChar w:fldCharType="separate"/>
      </w:r>
      <w:r>
        <w:rPr>
          <w:noProof/>
        </w:rPr>
        <w:t>296</w:t>
      </w:r>
      <w:r>
        <w:rPr>
          <w:noProof/>
        </w:rPr>
        <w:fldChar w:fldCharType="end"/>
      </w:r>
    </w:p>
    <w:p w14:paraId="577AAA81" w14:textId="10085E5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ACR Events</w:t>
      </w:r>
      <w:r w:rsidRPr="004809BF">
        <w:rPr>
          <w:rFonts w:eastAsia="DengXian"/>
          <w:noProof/>
        </w:rPr>
        <w:t xml:space="preserve"> Subscriptions</w:t>
      </w:r>
      <w:r>
        <w:rPr>
          <w:noProof/>
        </w:rPr>
        <w:tab/>
      </w:r>
      <w:r>
        <w:rPr>
          <w:noProof/>
        </w:rPr>
        <w:fldChar w:fldCharType="begin"/>
      </w:r>
      <w:r>
        <w:rPr>
          <w:noProof/>
        </w:rPr>
        <w:instrText xml:space="preserve"> PAGEREF _Toc214977541 \h </w:instrText>
      </w:r>
      <w:r>
        <w:rPr>
          <w:noProof/>
        </w:rPr>
      </w:r>
      <w:r>
        <w:rPr>
          <w:noProof/>
        </w:rPr>
        <w:fldChar w:fldCharType="separate"/>
      </w:r>
      <w:r>
        <w:rPr>
          <w:noProof/>
        </w:rPr>
        <w:t>297</w:t>
      </w:r>
      <w:r>
        <w:rPr>
          <w:noProof/>
        </w:rPr>
        <w:fldChar w:fldCharType="end"/>
      </w:r>
    </w:p>
    <w:p w14:paraId="17EC06BC" w14:textId="3610415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_Toc214977542 \h </w:instrText>
      </w:r>
      <w:r>
        <w:rPr>
          <w:noProof/>
        </w:rPr>
      </w:r>
      <w:r>
        <w:rPr>
          <w:noProof/>
        </w:rPr>
        <w:fldChar w:fldCharType="separate"/>
      </w:r>
      <w:r>
        <w:rPr>
          <w:noProof/>
        </w:rPr>
        <w:t>297</w:t>
      </w:r>
      <w:r>
        <w:rPr>
          <w:noProof/>
        </w:rPr>
        <w:fldChar w:fldCharType="end"/>
      </w:r>
    </w:p>
    <w:p w14:paraId="54CB150A" w14:textId="55E2AAC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_Toc214977543 \h </w:instrText>
      </w:r>
      <w:r>
        <w:rPr>
          <w:noProof/>
        </w:rPr>
      </w:r>
      <w:r>
        <w:rPr>
          <w:noProof/>
        </w:rPr>
        <w:fldChar w:fldCharType="separate"/>
      </w:r>
      <w:r>
        <w:rPr>
          <w:noProof/>
        </w:rPr>
        <w:t>297</w:t>
      </w:r>
      <w:r>
        <w:rPr>
          <w:noProof/>
        </w:rPr>
        <w:fldChar w:fldCharType="end"/>
      </w:r>
    </w:p>
    <w:p w14:paraId="0DF30A0F" w14:textId="4E9C3E1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_Toc214977544 \h </w:instrText>
      </w:r>
      <w:r>
        <w:rPr>
          <w:noProof/>
        </w:rPr>
      </w:r>
      <w:r>
        <w:rPr>
          <w:noProof/>
        </w:rPr>
        <w:fldChar w:fldCharType="separate"/>
      </w:r>
      <w:r>
        <w:rPr>
          <w:noProof/>
        </w:rPr>
        <w:t>298</w:t>
      </w:r>
      <w:r>
        <w:rPr>
          <w:noProof/>
        </w:rPr>
        <w:fldChar w:fldCharType="end"/>
      </w:r>
    </w:p>
    <w:p w14:paraId="3FD5AABB" w14:textId="2DB0D43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_Toc214977545 \h </w:instrText>
      </w:r>
      <w:r>
        <w:rPr>
          <w:noProof/>
        </w:rPr>
      </w:r>
      <w:r>
        <w:rPr>
          <w:noProof/>
        </w:rPr>
        <w:fldChar w:fldCharType="separate"/>
      </w:r>
      <w:r>
        <w:rPr>
          <w:noProof/>
        </w:rPr>
        <w:t>298</w:t>
      </w:r>
      <w:r>
        <w:rPr>
          <w:noProof/>
        </w:rPr>
        <w:fldChar w:fldCharType="end"/>
      </w:r>
    </w:p>
    <w:p w14:paraId="03039424" w14:textId="2C44ED5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_Toc214977546 \h </w:instrText>
      </w:r>
      <w:r>
        <w:rPr>
          <w:noProof/>
        </w:rPr>
      </w:r>
      <w:r>
        <w:rPr>
          <w:noProof/>
        </w:rPr>
        <w:fldChar w:fldCharType="separate"/>
      </w:r>
      <w:r>
        <w:rPr>
          <w:noProof/>
        </w:rPr>
        <w:t>298</w:t>
      </w:r>
      <w:r>
        <w:rPr>
          <w:noProof/>
        </w:rPr>
        <w:fldChar w:fldCharType="end"/>
      </w:r>
    </w:p>
    <w:p w14:paraId="3B56D224" w14:textId="7A1FFFE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ACR Events</w:t>
      </w:r>
      <w:r w:rsidRPr="004809BF">
        <w:rPr>
          <w:rFonts w:eastAsia="DengXian"/>
          <w:noProof/>
        </w:rPr>
        <w:t xml:space="preserve"> Subscription</w:t>
      </w:r>
      <w:r>
        <w:rPr>
          <w:noProof/>
        </w:rPr>
        <w:tab/>
      </w:r>
      <w:r>
        <w:rPr>
          <w:noProof/>
        </w:rPr>
        <w:fldChar w:fldCharType="begin"/>
      </w:r>
      <w:r>
        <w:rPr>
          <w:noProof/>
        </w:rPr>
        <w:instrText xml:space="preserve"> PAGEREF _Toc214977547 \h </w:instrText>
      </w:r>
      <w:r>
        <w:rPr>
          <w:noProof/>
        </w:rPr>
      </w:r>
      <w:r>
        <w:rPr>
          <w:noProof/>
        </w:rPr>
        <w:fldChar w:fldCharType="separate"/>
      </w:r>
      <w:r>
        <w:rPr>
          <w:noProof/>
        </w:rPr>
        <w:t>298</w:t>
      </w:r>
      <w:r>
        <w:rPr>
          <w:noProof/>
        </w:rPr>
        <w:fldChar w:fldCharType="end"/>
      </w:r>
    </w:p>
    <w:p w14:paraId="0CC8773D" w14:textId="4A8BD5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_Toc214977548 \h </w:instrText>
      </w:r>
      <w:r>
        <w:rPr>
          <w:noProof/>
        </w:rPr>
      </w:r>
      <w:r>
        <w:rPr>
          <w:noProof/>
        </w:rPr>
        <w:fldChar w:fldCharType="separate"/>
      </w:r>
      <w:r>
        <w:rPr>
          <w:noProof/>
        </w:rPr>
        <w:t>298</w:t>
      </w:r>
      <w:r>
        <w:rPr>
          <w:noProof/>
        </w:rPr>
        <w:fldChar w:fldCharType="end"/>
      </w:r>
    </w:p>
    <w:p w14:paraId="01932692" w14:textId="16A39E0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_Toc214977549 \h </w:instrText>
      </w:r>
      <w:r>
        <w:rPr>
          <w:noProof/>
        </w:rPr>
      </w:r>
      <w:r>
        <w:rPr>
          <w:noProof/>
        </w:rPr>
        <w:fldChar w:fldCharType="separate"/>
      </w:r>
      <w:r>
        <w:rPr>
          <w:noProof/>
        </w:rPr>
        <w:t>298</w:t>
      </w:r>
      <w:r>
        <w:rPr>
          <w:noProof/>
        </w:rPr>
        <w:fldChar w:fldCharType="end"/>
      </w:r>
    </w:p>
    <w:p w14:paraId="053B667D" w14:textId="4364CD8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_Toc214977550 \h </w:instrText>
      </w:r>
      <w:r>
        <w:rPr>
          <w:noProof/>
        </w:rPr>
      </w:r>
      <w:r>
        <w:rPr>
          <w:noProof/>
        </w:rPr>
        <w:fldChar w:fldCharType="separate"/>
      </w:r>
      <w:r>
        <w:rPr>
          <w:noProof/>
        </w:rPr>
        <w:t>299</w:t>
      </w:r>
      <w:r>
        <w:rPr>
          <w:noProof/>
        </w:rPr>
        <w:fldChar w:fldCharType="end"/>
      </w:r>
    </w:p>
    <w:p w14:paraId="52D78CC5" w14:textId="67794BD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_Toc214977551 \h </w:instrText>
      </w:r>
      <w:r>
        <w:rPr>
          <w:noProof/>
        </w:rPr>
      </w:r>
      <w:r>
        <w:rPr>
          <w:noProof/>
        </w:rPr>
        <w:fldChar w:fldCharType="separate"/>
      </w:r>
      <w:r>
        <w:rPr>
          <w:noProof/>
        </w:rPr>
        <w:t>299</w:t>
      </w:r>
      <w:r>
        <w:rPr>
          <w:noProof/>
        </w:rPr>
        <w:fldChar w:fldCharType="end"/>
      </w:r>
    </w:p>
    <w:p w14:paraId="32405238" w14:textId="11BF235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_Toc214977552 \h </w:instrText>
      </w:r>
      <w:r>
        <w:rPr>
          <w:noProof/>
        </w:rPr>
      </w:r>
      <w:r>
        <w:rPr>
          <w:noProof/>
        </w:rPr>
        <w:fldChar w:fldCharType="separate"/>
      </w:r>
      <w:r>
        <w:rPr>
          <w:noProof/>
        </w:rPr>
        <w:t>300</w:t>
      </w:r>
      <w:r>
        <w:rPr>
          <w:noProof/>
        </w:rPr>
        <w:fldChar w:fldCharType="end"/>
      </w:r>
    </w:p>
    <w:p w14:paraId="689EF11A" w14:textId="31298CB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_Toc214977553 \h </w:instrText>
      </w:r>
      <w:r>
        <w:rPr>
          <w:noProof/>
        </w:rPr>
      </w:r>
      <w:r>
        <w:rPr>
          <w:noProof/>
        </w:rPr>
        <w:fldChar w:fldCharType="separate"/>
      </w:r>
      <w:r>
        <w:rPr>
          <w:noProof/>
        </w:rPr>
        <w:t>301</w:t>
      </w:r>
      <w:r>
        <w:rPr>
          <w:noProof/>
        </w:rPr>
        <w:fldChar w:fldCharType="end"/>
      </w:r>
    </w:p>
    <w:p w14:paraId="34946C94" w14:textId="7AF78FB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_Toc214977554 \h </w:instrText>
      </w:r>
      <w:r>
        <w:rPr>
          <w:noProof/>
        </w:rPr>
      </w:r>
      <w:r>
        <w:rPr>
          <w:noProof/>
        </w:rPr>
        <w:fldChar w:fldCharType="separate"/>
      </w:r>
      <w:r>
        <w:rPr>
          <w:noProof/>
        </w:rPr>
        <w:t>302</w:t>
      </w:r>
      <w:r>
        <w:rPr>
          <w:noProof/>
        </w:rPr>
        <w:fldChar w:fldCharType="end"/>
      </w:r>
    </w:p>
    <w:p w14:paraId="3D164674" w14:textId="7949B40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_Toc214977555 \h </w:instrText>
      </w:r>
      <w:r>
        <w:rPr>
          <w:noProof/>
        </w:rPr>
      </w:r>
      <w:r>
        <w:rPr>
          <w:noProof/>
        </w:rPr>
        <w:fldChar w:fldCharType="separate"/>
      </w:r>
      <w:r>
        <w:rPr>
          <w:noProof/>
        </w:rPr>
        <w:t>303</w:t>
      </w:r>
      <w:r>
        <w:rPr>
          <w:noProof/>
        </w:rPr>
        <w:fldChar w:fldCharType="end"/>
      </w:r>
    </w:p>
    <w:p w14:paraId="1A999E12" w14:textId="028E0C0C" w:rsidR="00C40730" w:rsidRDefault="00C40730">
      <w:pPr>
        <w:pStyle w:val="TOC3"/>
        <w:rPr>
          <w:rFonts w:asciiTheme="minorHAnsi" w:eastAsiaTheme="minorEastAsia" w:hAnsiTheme="minorHAnsi" w:cstheme="minorBidi"/>
          <w:noProof/>
          <w:sz w:val="22"/>
          <w:szCs w:val="22"/>
          <w:lang w:val="en-IN" w:eastAsia="ko-KR"/>
        </w:rPr>
      </w:pPr>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_Toc214977556 \h </w:instrText>
      </w:r>
      <w:r>
        <w:rPr>
          <w:noProof/>
        </w:rPr>
      </w:r>
      <w:r>
        <w:rPr>
          <w:noProof/>
        </w:rPr>
        <w:fldChar w:fldCharType="separate"/>
      </w:r>
      <w:r>
        <w:rPr>
          <w:noProof/>
        </w:rPr>
        <w:t>303</w:t>
      </w:r>
      <w:r>
        <w:rPr>
          <w:noProof/>
        </w:rPr>
        <w:fldChar w:fldCharType="end"/>
      </w:r>
    </w:p>
    <w:p w14:paraId="1251C86C" w14:textId="7E8DE6CD" w:rsidR="00C40730" w:rsidRDefault="00C40730">
      <w:pPr>
        <w:pStyle w:val="TOC3"/>
        <w:rPr>
          <w:rFonts w:asciiTheme="minorHAnsi" w:eastAsiaTheme="minorEastAsia" w:hAnsiTheme="minorHAnsi" w:cstheme="minorBidi"/>
          <w:noProof/>
          <w:sz w:val="22"/>
          <w:szCs w:val="22"/>
          <w:lang w:val="en-IN" w:eastAsia="ko-KR"/>
        </w:rPr>
      </w:pPr>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_Toc214977557 \h </w:instrText>
      </w:r>
      <w:r>
        <w:rPr>
          <w:noProof/>
        </w:rPr>
      </w:r>
      <w:r>
        <w:rPr>
          <w:noProof/>
        </w:rPr>
        <w:fldChar w:fldCharType="separate"/>
      </w:r>
      <w:r>
        <w:rPr>
          <w:noProof/>
        </w:rPr>
        <w:t>303</w:t>
      </w:r>
      <w:r>
        <w:rPr>
          <w:noProof/>
        </w:rPr>
        <w:fldChar w:fldCharType="end"/>
      </w:r>
    </w:p>
    <w:p w14:paraId="66828D55" w14:textId="5DB1934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_Toc214977558 \h </w:instrText>
      </w:r>
      <w:r>
        <w:rPr>
          <w:noProof/>
        </w:rPr>
      </w:r>
      <w:r>
        <w:rPr>
          <w:noProof/>
        </w:rPr>
        <w:fldChar w:fldCharType="separate"/>
      </w:r>
      <w:r>
        <w:rPr>
          <w:noProof/>
        </w:rPr>
        <w:t>303</w:t>
      </w:r>
      <w:r>
        <w:rPr>
          <w:noProof/>
        </w:rPr>
        <w:fldChar w:fldCharType="end"/>
      </w:r>
    </w:p>
    <w:p w14:paraId="3974D543" w14:textId="20D263B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.5.2</w:t>
      </w:r>
      <w:r>
        <w:rPr>
          <w:rFonts w:asciiTheme="minorHAnsi" w:eastAsiaTheme="minorEastAsia" w:hAnsiTheme="minorHAnsi" w:cstheme="minorBidi"/>
          <w:noProof/>
          <w:sz w:val="22"/>
          <w:szCs w:val="22"/>
          <w:lang w:val="en-IN" w:eastAsia="ko-KR"/>
        </w:rPr>
        <w:tab/>
      </w:r>
      <w:r w:rsidRPr="004809BF">
        <w:rPr>
          <w:noProof/>
          <w:lang w:val="en-US"/>
        </w:rPr>
        <w:t>ACR Events</w:t>
      </w:r>
      <w:r>
        <w:rPr>
          <w:noProof/>
        </w:rPr>
        <w:t xml:space="preserve"> Notification</w:t>
      </w:r>
      <w:r>
        <w:rPr>
          <w:noProof/>
        </w:rPr>
        <w:tab/>
      </w:r>
      <w:r>
        <w:rPr>
          <w:noProof/>
        </w:rPr>
        <w:fldChar w:fldCharType="begin"/>
      </w:r>
      <w:r>
        <w:rPr>
          <w:noProof/>
        </w:rPr>
        <w:instrText xml:space="preserve"> PAGEREF _Toc214977559 \h </w:instrText>
      </w:r>
      <w:r>
        <w:rPr>
          <w:noProof/>
        </w:rPr>
      </w:r>
      <w:r>
        <w:rPr>
          <w:noProof/>
        </w:rPr>
        <w:fldChar w:fldCharType="separate"/>
      </w:r>
      <w:r>
        <w:rPr>
          <w:noProof/>
        </w:rPr>
        <w:t>304</w:t>
      </w:r>
      <w:r>
        <w:rPr>
          <w:noProof/>
        </w:rPr>
        <w:fldChar w:fldCharType="end"/>
      </w:r>
    </w:p>
    <w:p w14:paraId="52264DF2" w14:textId="7428A0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_Toc214977560 \h </w:instrText>
      </w:r>
      <w:r>
        <w:rPr>
          <w:noProof/>
        </w:rPr>
      </w:r>
      <w:r>
        <w:rPr>
          <w:noProof/>
        </w:rPr>
        <w:fldChar w:fldCharType="separate"/>
      </w:r>
      <w:r>
        <w:rPr>
          <w:noProof/>
        </w:rPr>
        <w:t>304</w:t>
      </w:r>
      <w:r>
        <w:rPr>
          <w:noProof/>
        </w:rPr>
        <w:fldChar w:fldCharType="end"/>
      </w:r>
    </w:p>
    <w:p w14:paraId="22891841" w14:textId="1158DA0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_Toc214977561 \h </w:instrText>
      </w:r>
      <w:r>
        <w:rPr>
          <w:noProof/>
        </w:rPr>
      </w:r>
      <w:r>
        <w:rPr>
          <w:noProof/>
        </w:rPr>
        <w:fldChar w:fldCharType="separate"/>
      </w:r>
      <w:r>
        <w:rPr>
          <w:noProof/>
        </w:rPr>
        <w:t>304</w:t>
      </w:r>
      <w:r>
        <w:rPr>
          <w:noProof/>
        </w:rPr>
        <w:fldChar w:fldCharType="end"/>
      </w:r>
    </w:p>
    <w:p w14:paraId="00743934" w14:textId="42F5423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_Toc214977562 \h </w:instrText>
      </w:r>
      <w:r>
        <w:rPr>
          <w:noProof/>
        </w:rPr>
      </w:r>
      <w:r>
        <w:rPr>
          <w:noProof/>
        </w:rPr>
        <w:fldChar w:fldCharType="separate"/>
      </w:r>
      <w:r>
        <w:rPr>
          <w:noProof/>
        </w:rPr>
        <w:t>304</w:t>
      </w:r>
      <w:r>
        <w:rPr>
          <w:noProof/>
        </w:rPr>
        <w:fldChar w:fldCharType="end"/>
      </w:r>
    </w:p>
    <w:p w14:paraId="05C32D3A" w14:textId="4823E05F" w:rsidR="00C40730" w:rsidRDefault="00C40730">
      <w:pPr>
        <w:pStyle w:val="TOC3"/>
        <w:rPr>
          <w:rFonts w:asciiTheme="minorHAnsi" w:eastAsiaTheme="minorEastAsia" w:hAnsiTheme="minorHAnsi" w:cstheme="minorBidi"/>
          <w:noProof/>
          <w:sz w:val="22"/>
          <w:szCs w:val="22"/>
          <w:lang w:val="en-IN" w:eastAsia="ko-KR"/>
        </w:rPr>
      </w:pPr>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_Toc214977563 \h </w:instrText>
      </w:r>
      <w:r>
        <w:rPr>
          <w:noProof/>
        </w:rPr>
      </w:r>
      <w:r>
        <w:rPr>
          <w:noProof/>
        </w:rPr>
        <w:fldChar w:fldCharType="separate"/>
      </w:r>
      <w:r>
        <w:rPr>
          <w:noProof/>
        </w:rPr>
        <w:t>305</w:t>
      </w:r>
      <w:r>
        <w:rPr>
          <w:noProof/>
        </w:rPr>
        <w:fldChar w:fldCharType="end"/>
      </w:r>
    </w:p>
    <w:p w14:paraId="2BAAB96E" w14:textId="67A38087" w:rsidR="00C40730" w:rsidRDefault="00C40730">
      <w:pPr>
        <w:pStyle w:val="TOC4"/>
        <w:rPr>
          <w:rFonts w:asciiTheme="minorHAnsi" w:eastAsiaTheme="minorEastAsia" w:hAnsiTheme="minorHAnsi" w:cstheme="minorBidi"/>
          <w:noProof/>
          <w:sz w:val="22"/>
          <w:szCs w:val="22"/>
          <w:lang w:val="en-IN" w:eastAsia="ko-KR"/>
        </w:rPr>
      </w:pPr>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_Toc214977564 \h </w:instrText>
      </w:r>
      <w:r>
        <w:rPr>
          <w:noProof/>
        </w:rPr>
      </w:r>
      <w:r>
        <w:rPr>
          <w:noProof/>
        </w:rPr>
        <w:fldChar w:fldCharType="separate"/>
      </w:r>
      <w:r>
        <w:rPr>
          <w:noProof/>
        </w:rPr>
        <w:t>305</w:t>
      </w:r>
      <w:r>
        <w:rPr>
          <w:noProof/>
        </w:rPr>
        <w:fldChar w:fldCharType="end"/>
      </w:r>
    </w:p>
    <w:p w14:paraId="4F986824" w14:textId="29D4704A"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_Toc214977565 \h </w:instrText>
      </w:r>
      <w:r>
        <w:rPr>
          <w:noProof/>
        </w:rPr>
      </w:r>
      <w:r>
        <w:rPr>
          <w:noProof/>
        </w:rPr>
        <w:fldChar w:fldCharType="separate"/>
      </w:r>
      <w:r>
        <w:rPr>
          <w:noProof/>
        </w:rPr>
        <w:t>306</w:t>
      </w:r>
      <w:r>
        <w:rPr>
          <w:noProof/>
        </w:rPr>
        <w:fldChar w:fldCharType="end"/>
      </w:r>
    </w:p>
    <w:p w14:paraId="24E009F4" w14:textId="3D9E9DA0" w:rsidR="00C40730" w:rsidRDefault="00C40730">
      <w:pPr>
        <w:pStyle w:val="TOC5"/>
        <w:rPr>
          <w:rFonts w:asciiTheme="minorHAnsi" w:eastAsiaTheme="minorEastAsia" w:hAnsiTheme="minorHAnsi" w:cstheme="minorBidi"/>
          <w:noProof/>
          <w:sz w:val="22"/>
          <w:szCs w:val="22"/>
          <w:lang w:val="en-IN" w:eastAsia="ko-KR"/>
        </w:rPr>
      </w:pPr>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_Toc214977566 \h </w:instrText>
      </w:r>
      <w:r>
        <w:rPr>
          <w:noProof/>
        </w:rPr>
      </w:r>
      <w:r>
        <w:rPr>
          <w:noProof/>
        </w:rPr>
        <w:fldChar w:fldCharType="separate"/>
      </w:r>
      <w:r>
        <w:rPr>
          <w:noProof/>
        </w:rPr>
        <w:t>306</w:t>
      </w:r>
      <w:r>
        <w:rPr>
          <w:noProof/>
        </w:rPr>
        <w:fldChar w:fldCharType="end"/>
      </w:r>
    </w:p>
    <w:p w14:paraId="41EAA1C5" w14:textId="58718541" w:rsidR="00C40730" w:rsidRDefault="00C40730">
      <w:pPr>
        <w:pStyle w:val="TOC5"/>
        <w:rPr>
          <w:rFonts w:asciiTheme="minorHAnsi" w:eastAsiaTheme="minorEastAsia" w:hAnsiTheme="minorHAnsi" w:cstheme="minorBidi"/>
          <w:noProof/>
          <w:sz w:val="22"/>
          <w:szCs w:val="22"/>
          <w:lang w:val="en-IN" w:eastAsia="ko-KR"/>
        </w:rPr>
      </w:pPr>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w:t>
      </w:r>
      <w:r>
        <w:rPr>
          <w:noProof/>
        </w:rPr>
        <w:tab/>
      </w:r>
      <w:r>
        <w:rPr>
          <w:noProof/>
        </w:rPr>
        <w:fldChar w:fldCharType="begin"/>
      </w:r>
      <w:r>
        <w:rPr>
          <w:noProof/>
        </w:rPr>
        <w:instrText xml:space="preserve"> PAGEREF _Toc214977567 \h </w:instrText>
      </w:r>
      <w:r>
        <w:rPr>
          <w:noProof/>
        </w:rPr>
      </w:r>
      <w:r>
        <w:rPr>
          <w:noProof/>
        </w:rPr>
        <w:fldChar w:fldCharType="separate"/>
      </w:r>
      <w:r>
        <w:rPr>
          <w:noProof/>
        </w:rPr>
        <w:t>306</w:t>
      </w:r>
      <w:r>
        <w:rPr>
          <w:noProof/>
        </w:rPr>
        <w:fldChar w:fldCharType="end"/>
      </w:r>
    </w:p>
    <w:p w14:paraId="614CCB05" w14:textId="7EEAC42D" w:rsidR="00C40730" w:rsidRDefault="00C40730">
      <w:pPr>
        <w:pStyle w:val="TOC5"/>
        <w:rPr>
          <w:rFonts w:asciiTheme="minorHAnsi" w:eastAsiaTheme="minorEastAsia" w:hAnsiTheme="minorHAnsi" w:cstheme="minorBidi"/>
          <w:noProof/>
          <w:sz w:val="22"/>
          <w:szCs w:val="22"/>
          <w:lang w:val="en-IN" w:eastAsia="ko-KR"/>
        </w:rPr>
      </w:pPr>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SubscPatch</w:t>
      </w:r>
      <w:r>
        <w:rPr>
          <w:noProof/>
        </w:rPr>
        <w:tab/>
      </w:r>
      <w:r>
        <w:rPr>
          <w:noProof/>
        </w:rPr>
        <w:fldChar w:fldCharType="begin"/>
      </w:r>
      <w:r>
        <w:rPr>
          <w:noProof/>
        </w:rPr>
        <w:instrText xml:space="preserve"> PAGEREF _Toc214977568 \h </w:instrText>
      </w:r>
      <w:r>
        <w:rPr>
          <w:noProof/>
        </w:rPr>
      </w:r>
      <w:r>
        <w:rPr>
          <w:noProof/>
        </w:rPr>
        <w:fldChar w:fldCharType="separate"/>
      </w:r>
      <w:r>
        <w:rPr>
          <w:noProof/>
        </w:rPr>
        <w:t>307</w:t>
      </w:r>
      <w:r>
        <w:rPr>
          <w:noProof/>
        </w:rPr>
        <w:fldChar w:fldCharType="end"/>
      </w:r>
    </w:p>
    <w:p w14:paraId="5A157175" w14:textId="3AF97A60" w:rsidR="00C40730" w:rsidRDefault="00C40730">
      <w:pPr>
        <w:pStyle w:val="TOC5"/>
        <w:rPr>
          <w:rFonts w:asciiTheme="minorHAnsi" w:eastAsiaTheme="minorEastAsia" w:hAnsiTheme="minorHAnsi" w:cstheme="minorBidi"/>
          <w:noProof/>
          <w:sz w:val="22"/>
          <w:szCs w:val="22"/>
          <w:lang w:val="en-IN" w:eastAsia="ko-KR"/>
        </w:rPr>
      </w:pPr>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Notif</w:t>
      </w:r>
      <w:r>
        <w:rPr>
          <w:noProof/>
        </w:rPr>
        <w:tab/>
      </w:r>
      <w:r>
        <w:rPr>
          <w:noProof/>
        </w:rPr>
        <w:fldChar w:fldCharType="begin"/>
      </w:r>
      <w:r>
        <w:rPr>
          <w:noProof/>
        </w:rPr>
        <w:instrText xml:space="preserve"> PAGEREF _Toc214977569 \h </w:instrText>
      </w:r>
      <w:r>
        <w:rPr>
          <w:noProof/>
        </w:rPr>
      </w:r>
      <w:r>
        <w:rPr>
          <w:noProof/>
        </w:rPr>
        <w:fldChar w:fldCharType="separate"/>
      </w:r>
      <w:r>
        <w:rPr>
          <w:noProof/>
        </w:rPr>
        <w:t>307</w:t>
      </w:r>
      <w:r>
        <w:rPr>
          <w:noProof/>
        </w:rPr>
        <w:fldChar w:fldCharType="end"/>
      </w:r>
    </w:p>
    <w:p w14:paraId="03AE6BE6" w14:textId="013184C5"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_Toc214977570 \h </w:instrText>
      </w:r>
      <w:r>
        <w:rPr>
          <w:noProof/>
        </w:rPr>
      </w:r>
      <w:r>
        <w:rPr>
          <w:noProof/>
        </w:rPr>
        <w:fldChar w:fldCharType="separate"/>
      </w:r>
      <w:r>
        <w:rPr>
          <w:noProof/>
        </w:rPr>
        <w:t>307</w:t>
      </w:r>
      <w:r>
        <w:rPr>
          <w:noProof/>
        </w:rPr>
        <w:fldChar w:fldCharType="end"/>
      </w:r>
    </w:p>
    <w:p w14:paraId="556E1A97" w14:textId="66AEC5E7"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_Toc214977571 \h </w:instrText>
      </w:r>
      <w:r>
        <w:rPr>
          <w:noProof/>
        </w:rPr>
      </w:r>
      <w:r>
        <w:rPr>
          <w:noProof/>
        </w:rPr>
        <w:fldChar w:fldCharType="separate"/>
      </w:r>
      <w:r>
        <w:rPr>
          <w:noProof/>
        </w:rPr>
        <w:t>307</w:t>
      </w:r>
      <w:r>
        <w:rPr>
          <w:noProof/>
        </w:rPr>
        <w:fldChar w:fldCharType="end"/>
      </w:r>
    </w:p>
    <w:p w14:paraId="7BFEE9FE" w14:textId="006F148C"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_Toc214977572 \h </w:instrText>
      </w:r>
      <w:r>
        <w:rPr>
          <w:noProof/>
        </w:rPr>
      </w:r>
      <w:r>
        <w:rPr>
          <w:noProof/>
        </w:rPr>
        <w:fldChar w:fldCharType="separate"/>
      </w:r>
      <w:r>
        <w:rPr>
          <w:noProof/>
        </w:rPr>
        <w:t>307</w:t>
      </w:r>
      <w:r>
        <w:rPr>
          <w:noProof/>
        </w:rPr>
        <w:fldChar w:fldCharType="end"/>
      </w:r>
    </w:p>
    <w:p w14:paraId="7D63BEFD" w14:textId="51C49988" w:rsidR="00C40730" w:rsidRDefault="00C40730">
      <w:pPr>
        <w:pStyle w:val="TOC5"/>
        <w:rPr>
          <w:rFonts w:asciiTheme="minorHAnsi" w:eastAsiaTheme="minorEastAsia" w:hAnsiTheme="minorHAnsi" w:cstheme="minorBidi"/>
          <w:noProof/>
          <w:sz w:val="22"/>
          <w:szCs w:val="22"/>
          <w:lang w:val="en-IN" w:eastAsia="ko-KR"/>
        </w:rPr>
      </w:pPr>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_Toc214977573 \h </w:instrText>
      </w:r>
      <w:r>
        <w:rPr>
          <w:noProof/>
        </w:rPr>
      </w:r>
      <w:r>
        <w:rPr>
          <w:noProof/>
        </w:rPr>
        <w:fldChar w:fldCharType="separate"/>
      </w:r>
      <w:r>
        <w:rPr>
          <w:noProof/>
        </w:rPr>
        <w:t>307</w:t>
      </w:r>
      <w:r>
        <w:rPr>
          <w:noProof/>
        </w:rPr>
        <w:fldChar w:fldCharType="end"/>
      </w:r>
    </w:p>
    <w:p w14:paraId="76A2EAB7" w14:textId="0CED2E71"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_Toc214977574 \h </w:instrText>
      </w:r>
      <w:r>
        <w:rPr>
          <w:noProof/>
        </w:rPr>
      </w:r>
      <w:r>
        <w:rPr>
          <w:noProof/>
        </w:rPr>
        <w:fldChar w:fldCharType="separate"/>
      </w:r>
      <w:r>
        <w:rPr>
          <w:noProof/>
        </w:rPr>
        <w:t>308</w:t>
      </w:r>
      <w:r>
        <w:rPr>
          <w:noProof/>
        </w:rPr>
        <w:fldChar w:fldCharType="end"/>
      </w:r>
    </w:p>
    <w:p w14:paraId="63136397" w14:textId="511E95BD"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_Toc214977575 \h </w:instrText>
      </w:r>
      <w:r>
        <w:rPr>
          <w:noProof/>
        </w:rPr>
      </w:r>
      <w:r>
        <w:rPr>
          <w:noProof/>
        </w:rPr>
        <w:fldChar w:fldCharType="separate"/>
      </w:r>
      <w:r>
        <w:rPr>
          <w:noProof/>
        </w:rPr>
        <w:t>308</w:t>
      </w:r>
      <w:r>
        <w:rPr>
          <w:noProof/>
        </w:rPr>
        <w:fldChar w:fldCharType="end"/>
      </w:r>
    </w:p>
    <w:p w14:paraId="79E09475" w14:textId="1CA1EAF3"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_Toc214977576 \h </w:instrText>
      </w:r>
      <w:r>
        <w:rPr>
          <w:noProof/>
        </w:rPr>
      </w:r>
      <w:r>
        <w:rPr>
          <w:noProof/>
        </w:rPr>
        <w:fldChar w:fldCharType="separate"/>
      </w:r>
      <w:r>
        <w:rPr>
          <w:noProof/>
        </w:rPr>
        <w:t>308</w:t>
      </w:r>
      <w:r>
        <w:rPr>
          <w:noProof/>
        </w:rPr>
        <w:fldChar w:fldCharType="end"/>
      </w:r>
    </w:p>
    <w:p w14:paraId="37AC4F54" w14:textId="4DA16231" w:rsidR="00C40730" w:rsidRDefault="00C40730">
      <w:pPr>
        <w:pStyle w:val="TOC3"/>
        <w:rPr>
          <w:rFonts w:asciiTheme="minorHAnsi" w:eastAsiaTheme="minorEastAsia" w:hAnsiTheme="minorHAnsi" w:cstheme="minorBidi"/>
          <w:noProof/>
          <w:sz w:val="22"/>
          <w:szCs w:val="22"/>
          <w:lang w:val="en-IN" w:eastAsia="ko-KR"/>
        </w:rPr>
      </w:pPr>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_Toc214977577 \h </w:instrText>
      </w:r>
      <w:r>
        <w:rPr>
          <w:noProof/>
        </w:rPr>
      </w:r>
      <w:r>
        <w:rPr>
          <w:noProof/>
        </w:rPr>
        <w:fldChar w:fldCharType="separate"/>
      </w:r>
      <w:r>
        <w:rPr>
          <w:noProof/>
        </w:rPr>
        <w:t>308</w:t>
      </w:r>
      <w:r>
        <w:rPr>
          <w:noProof/>
        </w:rPr>
        <w:fldChar w:fldCharType="end"/>
      </w:r>
    </w:p>
    <w:p w14:paraId="686C290C" w14:textId="79F5586B" w:rsidR="00C40730" w:rsidRDefault="00C40730">
      <w:pPr>
        <w:pStyle w:val="TOC4"/>
        <w:rPr>
          <w:rFonts w:asciiTheme="minorHAnsi" w:eastAsiaTheme="minorEastAsia" w:hAnsiTheme="minorHAnsi" w:cstheme="minorBidi"/>
          <w:noProof/>
          <w:sz w:val="22"/>
          <w:szCs w:val="22"/>
          <w:lang w:val="en-IN" w:eastAsia="ko-KR"/>
        </w:rPr>
      </w:pPr>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_Toc214977578 \h </w:instrText>
      </w:r>
      <w:r>
        <w:rPr>
          <w:noProof/>
        </w:rPr>
      </w:r>
      <w:r>
        <w:rPr>
          <w:noProof/>
        </w:rPr>
        <w:fldChar w:fldCharType="separate"/>
      </w:r>
      <w:r>
        <w:rPr>
          <w:noProof/>
        </w:rPr>
        <w:t>308</w:t>
      </w:r>
      <w:r>
        <w:rPr>
          <w:noProof/>
        </w:rPr>
        <w:fldChar w:fldCharType="end"/>
      </w:r>
    </w:p>
    <w:p w14:paraId="186FA1E8" w14:textId="542F3163" w:rsidR="00C40730" w:rsidRDefault="00C40730">
      <w:pPr>
        <w:pStyle w:val="TOC4"/>
        <w:rPr>
          <w:rFonts w:asciiTheme="minorHAnsi" w:eastAsiaTheme="minorEastAsia" w:hAnsiTheme="minorHAnsi" w:cstheme="minorBidi"/>
          <w:noProof/>
          <w:sz w:val="22"/>
          <w:szCs w:val="22"/>
          <w:lang w:val="en-IN" w:eastAsia="ko-KR"/>
        </w:rPr>
      </w:pPr>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_Toc214977579 \h </w:instrText>
      </w:r>
      <w:r>
        <w:rPr>
          <w:noProof/>
        </w:rPr>
      </w:r>
      <w:r>
        <w:rPr>
          <w:noProof/>
        </w:rPr>
        <w:fldChar w:fldCharType="separate"/>
      </w:r>
      <w:r>
        <w:rPr>
          <w:noProof/>
        </w:rPr>
        <w:t>308</w:t>
      </w:r>
      <w:r>
        <w:rPr>
          <w:noProof/>
        </w:rPr>
        <w:fldChar w:fldCharType="end"/>
      </w:r>
    </w:p>
    <w:p w14:paraId="0DA2EE04" w14:textId="4B9CB0E6" w:rsidR="00C40730" w:rsidRDefault="00C40730">
      <w:pPr>
        <w:pStyle w:val="TOC4"/>
        <w:rPr>
          <w:rFonts w:asciiTheme="minorHAnsi" w:eastAsiaTheme="minorEastAsia" w:hAnsiTheme="minorHAnsi" w:cstheme="minorBidi"/>
          <w:noProof/>
          <w:sz w:val="22"/>
          <w:szCs w:val="22"/>
          <w:lang w:val="en-IN" w:eastAsia="ko-KR"/>
        </w:rPr>
      </w:pPr>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_Toc214977580 \h </w:instrText>
      </w:r>
      <w:r>
        <w:rPr>
          <w:noProof/>
        </w:rPr>
      </w:r>
      <w:r>
        <w:rPr>
          <w:noProof/>
        </w:rPr>
        <w:fldChar w:fldCharType="separate"/>
      </w:r>
      <w:r>
        <w:rPr>
          <w:noProof/>
        </w:rPr>
        <w:t>308</w:t>
      </w:r>
      <w:r>
        <w:rPr>
          <w:noProof/>
        </w:rPr>
        <w:fldChar w:fldCharType="end"/>
      </w:r>
    </w:p>
    <w:p w14:paraId="3E91D3CA" w14:textId="3A1DAA89" w:rsidR="00C40730" w:rsidRDefault="00C40730">
      <w:pPr>
        <w:pStyle w:val="TOC3"/>
        <w:rPr>
          <w:rFonts w:asciiTheme="minorHAnsi" w:eastAsiaTheme="minorEastAsia" w:hAnsiTheme="minorHAnsi" w:cstheme="minorBidi"/>
          <w:noProof/>
          <w:sz w:val="22"/>
          <w:szCs w:val="22"/>
          <w:lang w:val="en-IN" w:eastAsia="ko-KR"/>
        </w:rPr>
      </w:pPr>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_Toc214977581 \h </w:instrText>
      </w:r>
      <w:r>
        <w:rPr>
          <w:noProof/>
        </w:rPr>
      </w:r>
      <w:r>
        <w:rPr>
          <w:noProof/>
        </w:rPr>
        <w:fldChar w:fldCharType="separate"/>
      </w:r>
      <w:r>
        <w:rPr>
          <w:noProof/>
        </w:rPr>
        <w:t>308</w:t>
      </w:r>
      <w:r>
        <w:rPr>
          <w:noProof/>
        </w:rPr>
        <w:fldChar w:fldCharType="end"/>
      </w:r>
    </w:p>
    <w:p w14:paraId="7B76B908" w14:textId="1EE1971C"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_Toc214977582 \h </w:instrText>
      </w:r>
      <w:r>
        <w:rPr>
          <w:noProof/>
        </w:rPr>
      </w:r>
      <w:r>
        <w:rPr>
          <w:noProof/>
        </w:rPr>
        <w:fldChar w:fldCharType="separate"/>
      </w:r>
      <w:r>
        <w:rPr>
          <w:noProof/>
        </w:rPr>
        <w:t>309</w:t>
      </w:r>
      <w:r>
        <w:rPr>
          <w:noProof/>
        </w:rPr>
        <w:fldChar w:fldCharType="end"/>
      </w:r>
    </w:p>
    <w:p w14:paraId="14A56125" w14:textId="6C0A93E9" w:rsidR="00C40730" w:rsidRDefault="00C40730">
      <w:pPr>
        <w:pStyle w:val="TOC1"/>
        <w:rPr>
          <w:rFonts w:asciiTheme="minorHAnsi" w:eastAsiaTheme="minorEastAsia" w:hAnsiTheme="minorHAnsi" w:cstheme="minorBidi"/>
          <w:noProof/>
          <w:szCs w:val="22"/>
          <w:lang w:val="en-IN" w:eastAsia="ko-KR"/>
        </w:rPr>
      </w:pPr>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_Toc214977583 \h </w:instrText>
      </w:r>
      <w:r>
        <w:rPr>
          <w:noProof/>
        </w:rPr>
      </w:r>
      <w:r>
        <w:rPr>
          <w:noProof/>
        </w:rPr>
        <w:fldChar w:fldCharType="separate"/>
      </w:r>
      <w:r>
        <w:rPr>
          <w:noProof/>
        </w:rPr>
        <w:t>309</w:t>
      </w:r>
      <w:r>
        <w:rPr>
          <w:noProof/>
        </w:rPr>
        <w:fldChar w:fldCharType="end"/>
      </w:r>
    </w:p>
    <w:p w14:paraId="278C7806" w14:textId="2A07D9A8" w:rsidR="00C40730" w:rsidRDefault="00C40730">
      <w:pPr>
        <w:pStyle w:val="TOC2"/>
        <w:rPr>
          <w:rFonts w:asciiTheme="minorHAnsi" w:eastAsiaTheme="minorEastAsia" w:hAnsiTheme="minorHAnsi" w:cstheme="minorBidi"/>
          <w:noProof/>
          <w:sz w:val="22"/>
          <w:szCs w:val="22"/>
          <w:lang w:val="en-IN" w:eastAsia="ko-KR"/>
        </w:rPr>
      </w:pPr>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_Toc214977584 \h </w:instrText>
      </w:r>
      <w:r>
        <w:rPr>
          <w:noProof/>
        </w:rPr>
      </w:r>
      <w:r>
        <w:rPr>
          <w:noProof/>
        </w:rPr>
        <w:fldChar w:fldCharType="separate"/>
      </w:r>
      <w:r>
        <w:rPr>
          <w:noProof/>
        </w:rPr>
        <w:t>309</w:t>
      </w:r>
      <w:r>
        <w:rPr>
          <w:noProof/>
        </w:rPr>
        <w:fldChar w:fldCharType="end"/>
      </w:r>
    </w:p>
    <w:p w14:paraId="52E53EC4" w14:textId="5B468B16" w:rsidR="00C40730" w:rsidRDefault="00C40730">
      <w:pPr>
        <w:pStyle w:val="TOC2"/>
        <w:rPr>
          <w:rFonts w:asciiTheme="minorHAnsi" w:eastAsiaTheme="minorEastAsia" w:hAnsiTheme="minorHAnsi" w:cstheme="minorBidi"/>
          <w:noProof/>
          <w:sz w:val="22"/>
          <w:szCs w:val="22"/>
          <w:lang w:val="en-IN" w:eastAsia="ko-KR"/>
        </w:rPr>
      </w:pPr>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_Toc214977585 \h </w:instrText>
      </w:r>
      <w:r>
        <w:rPr>
          <w:noProof/>
        </w:rPr>
      </w:r>
      <w:r>
        <w:rPr>
          <w:noProof/>
        </w:rPr>
        <w:fldChar w:fldCharType="separate"/>
      </w:r>
      <w:r>
        <w:rPr>
          <w:noProof/>
        </w:rPr>
        <w:t>309</w:t>
      </w:r>
      <w:r>
        <w:rPr>
          <w:noProof/>
        </w:rPr>
        <w:fldChar w:fldCharType="end"/>
      </w:r>
    </w:p>
    <w:p w14:paraId="3FA5D512" w14:textId="0B17A1C8" w:rsidR="00C40730" w:rsidRDefault="00C40730">
      <w:pPr>
        <w:pStyle w:val="TOC1"/>
        <w:rPr>
          <w:rFonts w:asciiTheme="minorHAnsi" w:eastAsiaTheme="minorEastAsia" w:hAnsiTheme="minorHAnsi" w:cstheme="minorBidi"/>
          <w:noProof/>
          <w:szCs w:val="22"/>
          <w:lang w:val="en-IN" w:eastAsia="ko-KR"/>
        </w:rPr>
      </w:pPr>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_Toc214977586 \h </w:instrText>
      </w:r>
      <w:r>
        <w:rPr>
          <w:noProof/>
        </w:rPr>
      </w:r>
      <w:r>
        <w:rPr>
          <w:noProof/>
        </w:rPr>
        <w:fldChar w:fldCharType="separate"/>
      </w:r>
      <w:r>
        <w:rPr>
          <w:noProof/>
        </w:rPr>
        <w:t>310</w:t>
      </w:r>
      <w:r>
        <w:rPr>
          <w:noProof/>
        </w:rPr>
        <w:fldChar w:fldCharType="end"/>
      </w:r>
    </w:p>
    <w:p w14:paraId="57EBF4A5" w14:textId="388E50CF" w:rsidR="00C40730" w:rsidRDefault="00C40730">
      <w:pPr>
        <w:pStyle w:val="TOC8"/>
        <w:rPr>
          <w:rFonts w:asciiTheme="minorHAnsi" w:eastAsiaTheme="minorEastAsia" w:hAnsiTheme="minorHAnsi" w:cstheme="minorBidi"/>
          <w:b w:val="0"/>
          <w:noProof/>
          <w:szCs w:val="22"/>
          <w:lang w:val="en-IN" w:eastAsia="ko-KR"/>
        </w:rPr>
      </w:pPr>
      <w:r>
        <w:rPr>
          <w:noProof/>
        </w:rPr>
        <w:t>Annex A (normative): OpenAPI specification</w:t>
      </w:r>
      <w:r>
        <w:rPr>
          <w:noProof/>
        </w:rPr>
        <w:tab/>
      </w:r>
      <w:r>
        <w:rPr>
          <w:noProof/>
        </w:rPr>
        <w:fldChar w:fldCharType="begin"/>
      </w:r>
      <w:r>
        <w:rPr>
          <w:noProof/>
        </w:rPr>
        <w:instrText xml:space="preserve"> PAGEREF _Toc214977587 \h </w:instrText>
      </w:r>
      <w:r>
        <w:rPr>
          <w:noProof/>
        </w:rPr>
      </w:r>
      <w:r>
        <w:rPr>
          <w:noProof/>
        </w:rPr>
        <w:fldChar w:fldCharType="separate"/>
      </w:r>
      <w:r>
        <w:rPr>
          <w:noProof/>
        </w:rPr>
        <w:t>310</w:t>
      </w:r>
      <w:r>
        <w:rPr>
          <w:noProof/>
        </w:rPr>
        <w:fldChar w:fldCharType="end"/>
      </w:r>
    </w:p>
    <w:p w14:paraId="1215475E" w14:textId="7CDD8FD6" w:rsidR="00C40730" w:rsidRDefault="00C40730">
      <w:pPr>
        <w:pStyle w:val="TOC1"/>
        <w:rPr>
          <w:rFonts w:asciiTheme="minorHAnsi" w:eastAsiaTheme="minorEastAsia" w:hAnsiTheme="minorHAnsi" w:cstheme="minorBidi"/>
          <w:noProof/>
          <w:szCs w:val="22"/>
          <w:lang w:val="en-IN" w:eastAsia="ko-KR"/>
        </w:rPr>
      </w:pPr>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_Toc214977588 \h </w:instrText>
      </w:r>
      <w:r>
        <w:rPr>
          <w:noProof/>
        </w:rPr>
      </w:r>
      <w:r>
        <w:rPr>
          <w:noProof/>
        </w:rPr>
        <w:fldChar w:fldCharType="separate"/>
      </w:r>
      <w:r>
        <w:rPr>
          <w:noProof/>
        </w:rPr>
        <w:t>310</w:t>
      </w:r>
      <w:r>
        <w:rPr>
          <w:noProof/>
        </w:rPr>
        <w:fldChar w:fldCharType="end"/>
      </w:r>
    </w:p>
    <w:p w14:paraId="555FAA6D" w14:textId="59D50E74" w:rsidR="00C40730" w:rsidRDefault="00C40730">
      <w:pPr>
        <w:pStyle w:val="TOC1"/>
        <w:rPr>
          <w:rFonts w:asciiTheme="minorHAnsi" w:eastAsiaTheme="minorEastAsia" w:hAnsiTheme="minorHAnsi" w:cstheme="minorBidi"/>
          <w:noProof/>
          <w:szCs w:val="22"/>
          <w:lang w:val="en-IN" w:eastAsia="ko-KR"/>
        </w:rPr>
      </w:pPr>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_Toc214977589 \h </w:instrText>
      </w:r>
      <w:r>
        <w:rPr>
          <w:noProof/>
        </w:rPr>
      </w:r>
      <w:r>
        <w:rPr>
          <w:noProof/>
        </w:rPr>
        <w:fldChar w:fldCharType="separate"/>
      </w:r>
      <w:r>
        <w:rPr>
          <w:noProof/>
        </w:rPr>
        <w:t>310</w:t>
      </w:r>
      <w:r>
        <w:rPr>
          <w:noProof/>
        </w:rPr>
        <w:fldChar w:fldCharType="end"/>
      </w:r>
    </w:p>
    <w:p w14:paraId="521A0A2A" w14:textId="019E4C94" w:rsidR="00C40730" w:rsidRDefault="00C40730">
      <w:pPr>
        <w:pStyle w:val="TOC1"/>
        <w:rPr>
          <w:rFonts w:asciiTheme="minorHAnsi" w:eastAsiaTheme="minorEastAsia" w:hAnsiTheme="minorHAnsi" w:cstheme="minorBidi"/>
          <w:noProof/>
          <w:szCs w:val="22"/>
          <w:lang w:val="en-IN" w:eastAsia="ko-KR"/>
        </w:rPr>
      </w:pPr>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_Toc214977590 \h </w:instrText>
      </w:r>
      <w:r>
        <w:rPr>
          <w:noProof/>
        </w:rPr>
      </w:r>
      <w:r>
        <w:rPr>
          <w:noProof/>
        </w:rPr>
        <w:fldChar w:fldCharType="separate"/>
      </w:r>
      <w:r>
        <w:rPr>
          <w:noProof/>
        </w:rPr>
        <w:t>319</w:t>
      </w:r>
      <w:r>
        <w:rPr>
          <w:noProof/>
        </w:rPr>
        <w:fldChar w:fldCharType="end"/>
      </w:r>
    </w:p>
    <w:p w14:paraId="4C04BCAE" w14:textId="0997F420" w:rsidR="00C40730" w:rsidRDefault="00C40730">
      <w:pPr>
        <w:pStyle w:val="TOC1"/>
        <w:rPr>
          <w:rFonts w:asciiTheme="minorHAnsi" w:eastAsiaTheme="minorEastAsia" w:hAnsiTheme="minorHAnsi" w:cstheme="minorBidi"/>
          <w:noProof/>
          <w:szCs w:val="22"/>
          <w:lang w:val="en-IN" w:eastAsia="ko-KR"/>
        </w:rPr>
      </w:pPr>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_Toc214977591 \h </w:instrText>
      </w:r>
      <w:r>
        <w:rPr>
          <w:noProof/>
        </w:rPr>
      </w:r>
      <w:r>
        <w:rPr>
          <w:noProof/>
        </w:rPr>
        <w:fldChar w:fldCharType="separate"/>
      </w:r>
      <w:r>
        <w:rPr>
          <w:noProof/>
        </w:rPr>
        <w:t>327</w:t>
      </w:r>
      <w:r>
        <w:rPr>
          <w:noProof/>
        </w:rPr>
        <w:fldChar w:fldCharType="end"/>
      </w:r>
    </w:p>
    <w:p w14:paraId="6CC74DBA" w14:textId="5DF4DC33" w:rsidR="00C40730" w:rsidRDefault="00C40730">
      <w:pPr>
        <w:pStyle w:val="TOC1"/>
        <w:rPr>
          <w:rFonts w:asciiTheme="minorHAnsi" w:eastAsiaTheme="minorEastAsia" w:hAnsiTheme="minorHAnsi" w:cstheme="minorBidi"/>
          <w:noProof/>
          <w:szCs w:val="22"/>
          <w:lang w:val="en-IN" w:eastAsia="ko-KR"/>
        </w:rPr>
      </w:pPr>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_Toc214977592 \h </w:instrText>
      </w:r>
      <w:r>
        <w:rPr>
          <w:noProof/>
        </w:rPr>
      </w:r>
      <w:r>
        <w:rPr>
          <w:noProof/>
        </w:rPr>
        <w:fldChar w:fldCharType="separate"/>
      </w:r>
      <w:r>
        <w:rPr>
          <w:noProof/>
        </w:rPr>
        <w:t>330</w:t>
      </w:r>
      <w:r>
        <w:rPr>
          <w:noProof/>
        </w:rPr>
        <w:fldChar w:fldCharType="end"/>
      </w:r>
    </w:p>
    <w:p w14:paraId="34FDD5B4" w14:textId="0E59572E" w:rsidR="00C40730" w:rsidRDefault="00C40730">
      <w:pPr>
        <w:pStyle w:val="TOC1"/>
        <w:rPr>
          <w:rFonts w:asciiTheme="minorHAnsi" w:eastAsiaTheme="minorEastAsia" w:hAnsiTheme="minorHAnsi" w:cstheme="minorBidi"/>
          <w:noProof/>
          <w:szCs w:val="22"/>
          <w:lang w:val="en-IN" w:eastAsia="ko-KR"/>
        </w:rPr>
      </w:pPr>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_Toc214977593 \h </w:instrText>
      </w:r>
      <w:r>
        <w:rPr>
          <w:noProof/>
        </w:rPr>
      </w:r>
      <w:r>
        <w:rPr>
          <w:noProof/>
        </w:rPr>
        <w:fldChar w:fldCharType="separate"/>
      </w:r>
      <w:r>
        <w:rPr>
          <w:noProof/>
        </w:rPr>
        <w:t>336</w:t>
      </w:r>
      <w:r>
        <w:rPr>
          <w:noProof/>
        </w:rPr>
        <w:fldChar w:fldCharType="end"/>
      </w:r>
    </w:p>
    <w:p w14:paraId="08FC1B0F" w14:textId="2AB31AF0" w:rsidR="00C40730" w:rsidRDefault="00C40730">
      <w:pPr>
        <w:pStyle w:val="TOC1"/>
        <w:rPr>
          <w:rFonts w:asciiTheme="minorHAnsi" w:eastAsiaTheme="minorEastAsia" w:hAnsiTheme="minorHAnsi" w:cstheme="minorBidi"/>
          <w:noProof/>
          <w:szCs w:val="22"/>
          <w:lang w:val="en-IN" w:eastAsia="ko-KR"/>
        </w:rPr>
      </w:pPr>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_Toc214977594 \h </w:instrText>
      </w:r>
      <w:r>
        <w:rPr>
          <w:noProof/>
        </w:rPr>
      </w:r>
      <w:r>
        <w:rPr>
          <w:noProof/>
        </w:rPr>
        <w:fldChar w:fldCharType="separate"/>
      </w:r>
      <w:r>
        <w:rPr>
          <w:noProof/>
        </w:rPr>
        <w:t>343</w:t>
      </w:r>
      <w:r>
        <w:rPr>
          <w:noProof/>
        </w:rPr>
        <w:fldChar w:fldCharType="end"/>
      </w:r>
    </w:p>
    <w:p w14:paraId="4AA6B88F" w14:textId="5B294816" w:rsidR="00C40730" w:rsidRDefault="00C40730">
      <w:pPr>
        <w:pStyle w:val="TOC1"/>
        <w:rPr>
          <w:rFonts w:asciiTheme="minorHAnsi" w:eastAsiaTheme="minorEastAsia" w:hAnsiTheme="minorHAnsi" w:cstheme="minorBidi"/>
          <w:noProof/>
          <w:szCs w:val="22"/>
          <w:lang w:val="en-IN" w:eastAsia="ko-KR"/>
        </w:rPr>
      </w:pPr>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_Toc214977595 \h </w:instrText>
      </w:r>
      <w:r>
        <w:rPr>
          <w:noProof/>
        </w:rPr>
      </w:r>
      <w:r>
        <w:rPr>
          <w:noProof/>
        </w:rPr>
        <w:fldChar w:fldCharType="separate"/>
      </w:r>
      <w:r>
        <w:rPr>
          <w:noProof/>
        </w:rPr>
        <w:t>355</w:t>
      </w:r>
      <w:r>
        <w:rPr>
          <w:noProof/>
        </w:rPr>
        <w:fldChar w:fldCharType="end"/>
      </w:r>
    </w:p>
    <w:p w14:paraId="790322EF" w14:textId="51D943AA" w:rsidR="00C40730" w:rsidRDefault="00C40730">
      <w:pPr>
        <w:pStyle w:val="TOC1"/>
        <w:rPr>
          <w:rFonts w:asciiTheme="minorHAnsi" w:eastAsiaTheme="minorEastAsia" w:hAnsiTheme="minorHAnsi" w:cstheme="minorBidi"/>
          <w:noProof/>
          <w:szCs w:val="22"/>
          <w:lang w:val="en-IN" w:eastAsia="ko-KR"/>
        </w:rPr>
      </w:pPr>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_Toc214977596 \h </w:instrText>
      </w:r>
      <w:r>
        <w:rPr>
          <w:noProof/>
        </w:rPr>
      </w:r>
      <w:r>
        <w:rPr>
          <w:noProof/>
        </w:rPr>
        <w:fldChar w:fldCharType="separate"/>
      </w:r>
      <w:r>
        <w:rPr>
          <w:noProof/>
        </w:rPr>
        <w:t>358</w:t>
      </w:r>
      <w:r>
        <w:rPr>
          <w:noProof/>
        </w:rPr>
        <w:fldChar w:fldCharType="end"/>
      </w:r>
    </w:p>
    <w:p w14:paraId="086014A0" w14:textId="4F184EB3" w:rsidR="00C40730" w:rsidRDefault="00C40730">
      <w:pPr>
        <w:pStyle w:val="TOC1"/>
        <w:rPr>
          <w:rFonts w:asciiTheme="minorHAnsi" w:eastAsiaTheme="minorEastAsia" w:hAnsiTheme="minorHAnsi" w:cstheme="minorBidi"/>
          <w:noProof/>
          <w:szCs w:val="22"/>
          <w:lang w:val="en-IN" w:eastAsia="ko-KR"/>
        </w:rPr>
      </w:pPr>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_Toc214977597 \h </w:instrText>
      </w:r>
      <w:r>
        <w:rPr>
          <w:noProof/>
        </w:rPr>
      </w:r>
      <w:r>
        <w:rPr>
          <w:noProof/>
        </w:rPr>
        <w:fldChar w:fldCharType="separate"/>
      </w:r>
      <w:r>
        <w:rPr>
          <w:noProof/>
        </w:rPr>
        <w:t>362</w:t>
      </w:r>
      <w:r>
        <w:rPr>
          <w:noProof/>
        </w:rPr>
        <w:fldChar w:fldCharType="end"/>
      </w:r>
    </w:p>
    <w:p w14:paraId="690403E2" w14:textId="6EEF4BA6" w:rsidR="00C40730" w:rsidRDefault="00C40730">
      <w:pPr>
        <w:pStyle w:val="TOC1"/>
        <w:rPr>
          <w:rFonts w:asciiTheme="minorHAnsi" w:eastAsiaTheme="minorEastAsia" w:hAnsiTheme="minorHAnsi" w:cstheme="minorBidi"/>
          <w:noProof/>
          <w:szCs w:val="22"/>
          <w:lang w:val="en-IN" w:eastAsia="ko-KR"/>
        </w:rPr>
      </w:pPr>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_Toc214977598 \h </w:instrText>
      </w:r>
      <w:r>
        <w:rPr>
          <w:noProof/>
        </w:rPr>
      </w:r>
      <w:r>
        <w:rPr>
          <w:noProof/>
        </w:rPr>
        <w:fldChar w:fldCharType="separate"/>
      </w:r>
      <w:r>
        <w:rPr>
          <w:noProof/>
        </w:rPr>
        <w:t>365</w:t>
      </w:r>
      <w:r>
        <w:rPr>
          <w:noProof/>
        </w:rPr>
        <w:fldChar w:fldCharType="end"/>
      </w:r>
    </w:p>
    <w:p w14:paraId="5A15D30F" w14:textId="0B4FC87D" w:rsidR="00C40730" w:rsidRDefault="00C40730">
      <w:pPr>
        <w:pStyle w:val="TOC1"/>
        <w:rPr>
          <w:rFonts w:asciiTheme="minorHAnsi" w:eastAsiaTheme="minorEastAsia" w:hAnsiTheme="minorHAnsi" w:cstheme="minorBidi"/>
          <w:noProof/>
          <w:szCs w:val="22"/>
          <w:lang w:val="en-IN" w:eastAsia="ko-KR"/>
        </w:rPr>
      </w:pPr>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_Toc214977599 \h </w:instrText>
      </w:r>
      <w:r>
        <w:rPr>
          <w:noProof/>
        </w:rPr>
      </w:r>
      <w:r>
        <w:rPr>
          <w:noProof/>
        </w:rPr>
        <w:fldChar w:fldCharType="separate"/>
      </w:r>
      <w:r>
        <w:rPr>
          <w:noProof/>
        </w:rPr>
        <w:t>373</w:t>
      </w:r>
      <w:r>
        <w:rPr>
          <w:noProof/>
        </w:rPr>
        <w:fldChar w:fldCharType="end"/>
      </w:r>
    </w:p>
    <w:p w14:paraId="124EDE1D" w14:textId="3C452696" w:rsidR="00C40730" w:rsidRDefault="00C40730">
      <w:pPr>
        <w:pStyle w:val="TOC1"/>
        <w:rPr>
          <w:rFonts w:asciiTheme="minorHAnsi" w:eastAsiaTheme="minorEastAsia" w:hAnsiTheme="minorHAnsi" w:cstheme="minorBidi"/>
          <w:noProof/>
          <w:szCs w:val="22"/>
          <w:lang w:val="en-IN" w:eastAsia="ko-KR"/>
        </w:rPr>
      </w:pPr>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_Toc214977600 \h </w:instrText>
      </w:r>
      <w:r>
        <w:rPr>
          <w:noProof/>
        </w:rPr>
      </w:r>
      <w:r>
        <w:rPr>
          <w:noProof/>
        </w:rPr>
        <w:fldChar w:fldCharType="separate"/>
      </w:r>
      <w:r>
        <w:rPr>
          <w:noProof/>
        </w:rPr>
        <w:t>376</w:t>
      </w:r>
      <w:r>
        <w:rPr>
          <w:noProof/>
        </w:rPr>
        <w:fldChar w:fldCharType="end"/>
      </w:r>
    </w:p>
    <w:p w14:paraId="76ABB514" w14:textId="4D1821FE" w:rsidR="00C40730" w:rsidRDefault="00C40730">
      <w:pPr>
        <w:pStyle w:val="TOC1"/>
        <w:rPr>
          <w:rFonts w:asciiTheme="minorHAnsi" w:eastAsiaTheme="minorEastAsia" w:hAnsiTheme="minorHAnsi" w:cstheme="minorBidi"/>
          <w:noProof/>
          <w:szCs w:val="22"/>
          <w:lang w:val="en-IN" w:eastAsia="ko-KR"/>
        </w:rPr>
      </w:pPr>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_Toc214977601 \h </w:instrText>
      </w:r>
      <w:r>
        <w:rPr>
          <w:noProof/>
        </w:rPr>
      </w:r>
      <w:r>
        <w:rPr>
          <w:noProof/>
        </w:rPr>
        <w:fldChar w:fldCharType="separate"/>
      </w:r>
      <w:r>
        <w:rPr>
          <w:noProof/>
        </w:rPr>
        <w:t>378</w:t>
      </w:r>
      <w:r>
        <w:rPr>
          <w:noProof/>
        </w:rPr>
        <w:fldChar w:fldCharType="end"/>
      </w:r>
    </w:p>
    <w:p w14:paraId="344EC976" w14:textId="10644D5E" w:rsidR="00C40730" w:rsidRDefault="00C40730">
      <w:pPr>
        <w:pStyle w:val="TOC1"/>
        <w:rPr>
          <w:rFonts w:asciiTheme="minorHAnsi" w:eastAsiaTheme="minorEastAsia" w:hAnsiTheme="minorHAnsi" w:cstheme="minorBidi"/>
          <w:noProof/>
          <w:szCs w:val="22"/>
          <w:lang w:val="en-IN" w:eastAsia="ko-KR"/>
        </w:rPr>
      </w:pPr>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_Toc214977602 \h </w:instrText>
      </w:r>
      <w:r>
        <w:rPr>
          <w:noProof/>
        </w:rPr>
      </w:r>
      <w:r>
        <w:rPr>
          <w:noProof/>
        </w:rPr>
        <w:fldChar w:fldCharType="separate"/>
      </w:r>
      <w:r>
        <w:rPr>
          <w:noProof/>
        </w:rPr>
        <w:t>379</w:t>
      </w:r>
      <w:r>
        <w:rPr>
          <w:noProof/>
        </w:rPr>
        <w:fldChar w:fldCharType="end"/>
      </w:r>
    </w:p>
    <w:p w14:paraId="4D937DD2" w14:textId="48D9C822" w:rsidR="00C40730" w:rsidRDefault="00C40730">
      <w:pPr>
        <w:pStyle w:val="TOC1"/>
        <w:rPr>
          <w:rFonts w:asciiTheme="minorHAnsi" w:eastAsiaTheme="minorEastAsia" w:hAnsiTheme="minorHAnsi" w:cstheme="minorBidi"/>
          <w:noProof/>
          <w:szCs w:val="22"/>
          <w:lang w:val="en-IN" w:eastAsia="ko-KR"/>
        </w:rPr>
      </w:pPr>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_Toc214977603 \h </w:instrText>
      </w:r>
      <w:r>
        <w:rPr>
          <w:noProof/>
        </w:rPr>
      </w:r>
      <w:r>
        <w:rPr>
          <w:noProof/>
        </w:rPr>
        <w:fldChar w:fldCharType="separate"/>
      </w:r>
      <w:r>
        <w:rPr>
          <w:noProof/>
        </w:rPr>
        <w:t>381</w:t>
      </w:r>
      <w:r>
        <w:rPr>
          <w:noProof/>
        </w:rPr>
        <w:fldChar w:fldCharType="end"/>
      </w:r>
    </w:p>
    <w:p w14:paraId="2E4EC5D8" w14:textId="7E7646DC" w:rsidR="00C40730" w:rsidRDefault="00C40730">
      <w:pPr>
        <w:pStyle w:val="TOC1"/>
        <w:rPr>
          <w:rFonts w:asciiTheme="minorHAnsi" w:eastAsiaTheme="minorEastAsia" w:hAnsiTheme="minorHAnsi" w:cstheme="minorBidi"/>
          <w:noProof/>
          <w:szCs w:val="22"/>
          <w:lang w:val="en-IN" w:eastAsia="ko-KR"/>
        </w:rPr>
      </w:pPr>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_Toc214977604 \h </w:instrText>
      </w:r>
      <w:r>
        <w:rPr>
          <w:noProof/>
        </w:rPr>
      </w:r>
      <w:r>
        <w:rPr>
          <w:noProof/>
        </w:rPr>
        <w:fldChar w:fldCharType="separate"/>
      </w:r>
      <w:r>
        <w:rPr>
          <w:noProof/>
        </w:rPr>
        <w:t>387</w:t>
      </w:r>
      <w:r>
        <w:rPr>
          <w:noProof/>
        </w:rPr>
        <w:fldChar w:fldCharType="end"/>
      </w:r>
    </w:p>
    <w:p w14:paraId="1F08C02B" w14:textId="1FBA8D65" w:rsidR="00C40730" w:rsidRDefault="00C40730">
      <w:pPr>
        <w:pStyle w:val="TOC1"/>
        <w:rPr>
          <w:rFonts w:asciiTheme="minorHAnsi" w:eastAsiaTheme="minorEastAsia" w:hAnsiTheme="minorHAnsi" w:cstheme="minorBidi"/>
          <w:noProof/>
          <w:szCs w:val="22"/>
          <w:lang w:val="en-IN" w:eastAsia="ko-KR"/>
        </w:rPr>
      </w:pPr>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_Toc214977605 \h </w:instrText>
      </w:r>
      <w:r>
        <w:rPr>
          <w:noProof/>
        </w:rPr>
      </w:r>
      <w:r>
        <w:rPr>
          <w:noProof/>
        </w:rPr>
        <w:fldChar w:fldCharType="separate"/>
      </w:r>
      <w:r>
        <w:rPr>
          <w:noProof/>
        </w:rPr>
        <w:t>392</w:t>
      </w:r>
      <w:r>
        <w:rPr>
          <w:noProof/>
        </w:rPr>
        <w:fldChar w:fldCharType="end"/>
      </w:r>
    </w:p>
    <w:p w14:paraId="2DC0FD26" w14:textId="0A154743" w:rsidR="00C40730" w:rsidRDefault="00C40730">
      <w:pPr>
        <w:pStyle w:val="TOC1"/>
        <w:rPr>
          <w:rFonts w:asciiTheme="minorHAnsi" w:eastAsiaTheme="minorEastAsia" w:hAnsiTheme="minorHAnsi" w:cstheme="minorBidi"/>
          <w:noProof/>
          <w:szCs w:val="22"/>
          <w:lang w:val="en-IN" w:eastAsia="ko-KR"/>
        </w:rPr>
      </w:pPr>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_Toc214977606 \h </w:instrText>
      </w:r>
      <w:r>
        <w:rPr>
          <w:noProof/>
        </w:rPr>
      </w:r>
      <w:r>
        <w:rPr>
          <w:noProof/>
        </w:rPr>
        <w:fldChar w:fldCharType="separate"/>
      </w:r>
      <w:r>
        <w:rPr>
          <w:noProof/>
        </w:rPr>
        <w:t>398</w:t>
      </w:r>
      <w:r>
        <w:rPr>
          <w:noProof/>
        </w:rPr>
        <w:fldChar w:fldCharType="end"/>
      </w:r>
    </w:p>
    <w:p w14:paraId="5FBC783D" w14:textId="751AB7F2" w:rsidR="00C40730" w:rsidRDefault="00C40730">
      <w:pPr>
        <w:pStyle w:val="TOC1"/>
        <w:rPr>
          <w:rFonts w:asciiTheme="minorHAnsi" w:eastAsiaTheme="minorEastAsia" w:hAnsiTheme="minorHAnsi" w:cstheme="minorBidi"/>
          <w:noProof/>
          <w:szCs w:val="22"/>
          <w:lang w:val="en-IN" w:eastAsia="ko-KR"/>
        </w:rPr>
      </w:pPr>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_Toc214977607 \h </w:instrText>
      </w:r>
      <w:r>
        <w:rPr>
          <w:noProof/>
        </w:rPr>
      </w:r>
      <w:r>
        <w:rPr>
          <w:noProof/>
        </w:rPr>
        <w:fldChar w:fldCharType="separate"/>
      </w:r>
      <w:r>
        <w:rPr>
          <w:noProof/>
        </w:rPr>
        <w:t>402</w:t>
      </w:r>
      <w:r>
        <w:rPr>
          <w:noProof/>
        </w:rPr>
        <w:fldChar w:fldCharType="end"/>
      </w:r>
    </w:p>
    <w:p w14:paraId="5C5DA967" w14:textId="1FFC97FD" w:rsidR="00C40730" w:rsidRDefault="00C40730">
      <w:pPr>
        <w:pStyle w:val="TOC8"/>
        <w:rPr>
          <w:rFonts w:asciiTheme="minorHAnsi" w:eastAsiaTheme="minorEastAsia" w:hAnsiTheme="minorHAnsi" w:cstheme="minorBidi"/>
          <w:b w:val="0"/>
          <w:noProof/>
          <w:szCs w:val="22"/>
          <w:lang w:val="en-IN" w:eastAsia="ko-KR"/>
        </w:rPr>
      </w:pPr>
      <w:r>
        <w:rPr>
          <w:noProof/>
        </w:rPr>
        <w:t>Annex B (informative): Change history</w:t>
      </w:r>
      <w:r>
        <w:rPr>
          <w:noProof/>
        </w:rPr>
        <w:tab/>
      </w:r>
      <w:r>
        <w:rPr>
          <w:noProof/>
        </w:rPr>
        <w:fldChar w:fldCharType="begin"/>
      </w:r>
      <w:r>
        <w:rPr>
          <w:noProof/>
        </w:rPr>
        <w:instrText xml:space="preserve"> PAGEREF _Toc214977608 \h </w:instrText>
      </w:r>
      <w:r>
        <w:rPr>
          <w:noProof/>
        </w:rPr>
      </w:r>
      <w:r>
        <w:rPr>
          <w:noProof/>
        </w:rPr>
        <w:fldChar w:fldCharType="separate"/>
      </w:r>
      <w:r>
        <w:rPr>
          <w:noProof/>
        </w:rPr>
        <w:t>408</w:t>
      </w:r>
      <w:r>
        <w:rPr>
          <w:noProof/>
        </w:rPr>
        <w:fldChar w:fldCharType="end"/>
      </w:r>
    </w:p>
    <w:p w14:paraId="2379130B" w14:textId="6557D559"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14976516"/>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14976517"/>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14976518"/>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9" w:name="_Hlk506360308"/>
      <w:r>
        <w:t>Common API Framework for 3GPP Northbound APIs</w:t>
      </w:r>
      <w:bookmarkEnd w:id="6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70" w:name="definitions"/>
      <w:bookmarkStart w:id="71" w:name="_Toc85734050"/>
      <w:bookmarkStart w:id="72" w:name="_Toc89431349"/>
      <w:bookmarkStart w:id="73" w:name="_Toc97042141"/>
      <w:bookmarkStart w:id="74" w:name="_Toc97045285"/>
      <w:bookmarkStart w:id="75" w:name="_Toc97155030"/>
      <w:bookmarkStart w:id="76" w:name="_Toc101521180"/>
      <w:bookmarkStart w:id="77" w:name="_Toc138761436"/>
      <w:bookmarkStart w:id="78" w:name="_Toc145707630"/>
      <w:bookmarkStart w:id="79" w:name="_Toc160570088"/>
      <w:bookmarkStart w:id="80" w:name="_Toc162007684"/>
      <w:bookmarkStart w:id="81" w:name="_Toc185515297"/>
      <w:bookmarkStart w:id="82" w:name="_Toc192872604"/>
      <w:bookmarkStart w:id="83" w:name="_Toc200970306"/>
      <w:bookmarkStart w:id="84" w:name="_Toc207721637"/>
      <w:bookmarkStart w:id="85" w:name="_Toc209520500"/>
      <w:bookmarkStart w:id="86" w:name="_Toc214976519"/>
      <w:bookmarkEnd w:id="70"/>
      <w:r w:rsidRPr="004D3578">
        <w:t>3</w:t>
      </w:r>
      <w:r w:rsidRPr="004D3578">
        <w:tab/>
        <w:t>Definitions</w:t>
      </w:r>
      <w:r w:rsidR="00602AEA">
        <w:t xml:space="preserve">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ED1AA8A" w14:textId="2C136610" w:rsidR="00080512" w:rsidRPr="004D3578" w:rsidRDefault="00080512" w:rsidP="008C5791"/>
    <w:p w14:paraId="4C886013" w14:textId="6D72DE64" w:rsidR="00080512" w:rsidRPr="004D3578" w:rsidRDefault="00080512">
      <w:pPr>
        <w:pStyle w:val="Heading2"/>
      </w:pPr>
      <w:bookmarkStart w:id="87" w:name="_Toc85734051"/>
      <w:bookmarkStart w:id="88" w:name="_Toc89431350"/>
      <w:bookmarkStart w:id="89" w:name="_Toc97042142"/>
      <w:bookmarkStart w:id="90" w:name="_Toc97045286"/>
      <w:bookmarkStart w:id="91" w:name="_Toc97155031"/>
      <w:bookmarkStart w:id="92" w:name="_Toc101521181"/>
      <w:bookmarkStart w:id="93" w:name="_Toc138761437"/>
      <w:bookmarkStart w:id="94" w:name="_Toc145707631"/>
      <w:bookmarkStart w:id="95" w:name="_Toc160570089"/>
      <w:bookmarkStart w:id="96" w:name="_Toc162007685"/>
      <w:bookmarkStart w:id="97" w:name="_Toc185515298"/>
      <w:bookmarkStart w:id="98" w:name="_Toc192872605"/>
      <w:bookmarkStart w:id="99" w:name="_Toc200970307"/>
      <w:bookmarkStart w:id="100" w:name="_Toc207721638"/>
      <w:bookmarkStart w:id="101" w:name="_Toc209520501"/>
      <w:bookmarkStart w:id="102" w:name="_Toc214976520"/>
      <w:r w:rsidRPr="004D3578">
        <w:t>3.1</w:t>
      </w:r>
      <w:r w:rsidRPr="004D3578">
        <w:tab/>
      </w:r>
      <w:r w:rsidR="002B6339">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3" w:name="_Toc85734052"/>
      <w:bookmarkStart w:id="104" w:name="_Toc89431351"/>
      <w:bookmarkStart w:id="105" w:name="_Toc97042143"/>
      <w:bookmarkStart w:id="106" w:name="_Toc97045287"/>
      <w:bookmarkStart w:id="107" w:name="_Toc97155032"/>
      <w:bookmarkStart w:id="108" w:name="_Toc101521182"/>
      <w:bookmarkStart w:id="109" w:name="_Toc138761438"/>
      <w:bookmarkStart w:id="110" w:name="_Toc145707632"/>
      <w:bookmarkStart w:id="111" w:name="_Toc160570090"/>
      <w:bookmarkStart w:id="11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3" w:name="_Toc185515299"/>
      <w:bookmarkStart w:id="114" w:name="_Toc192872606"/>
      <w:bookmarkStart w:id="115" w:name="_Toc200970308"/>
      <w:bookmarkStart w:id="116" w:name="_Toc207721639"/>
      <w:bookmarkStart w:id="117" w:name="_Toc209520502"/>
      <w:bookmarkStart w:id="118" w:name="_Toc214976521"/>
      <w:r w:rsidRPr="004D3578">
        <w:t>3.2</w:t>
      </w:r>
      <w:r w:rsidRPr="004D3578">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9" w:name="_Toc85734053"/>
      <w:bookmarkStart w:id="120" w:name="_Toc89431352"/>
      <w:bookmarkStart w:id="121" w:name="_Toc97042144"/>
      <w:bookmarkStart w:id="122" w:name="_Toc97045288"/>
      <w:bookmarkStart w:id="123" w:name="_Toc97155033"/>
      <w:bookmarkStart w:id="124" w:name="_Toc101521183"/>
      <w:bookmarkStart w:id="125" w:name="_Toc138761439"/>
      <w:bookmarkStart w:id="126" w:name="_Toc145707633"/>
      <w:bookmarkStart w:id="127" w:name="_Toc160570091"/>
      <w:bookmarkStart w:id="128" w:name="_Toc162007687"/>
      <w:bookmarkStart w:id="129" w:name="_Toc185515300"/>
      <w:bookmarkStart w:id="130" w:name="_Toc192872607"/>
      <w:bookmarkStart w:id="131" w:name="_Toc200970309"/>
      <w:bookmarkStart w:id="132" w:name="_Toc207721640"/>
      <w:bookmarkStart w:id="133" w:name="_Toc209520503"/>
      <w:bookmarkStart w:id="134" w:name="_Toc214976522"/>
      <w:r w:rsidRPr="004D3578">
        <w:t>3.3</w:t>
      </w:r>
      <w:r w:rsidRPr="004D3578">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5" w:name="clause4"/>
      <w:bookmarkStart w:id="136" w:name="_Toc85734054"/>
      <w:bookmarkStart w:id="137" w:name="_Toc89431353"/>
      <w:bookmarkStart w:id="138" w:name="_Toc97042145"/>
      <w:bookmarkStart w:id="139" w:name="_Toc97045289"/>
      <w:bookmarkStart w:id="140" w:name="_Toc97155034"/>
      <w:bookmarkStart w:id="141" w:name="_Toc101521184"/>
      <w:bookmarkStart w:id="142" w:name="_Toc138761440"/>
      <w:bookmarkStart w:id="143" w:name="_Toc145707634"/>
      <w:bookmarkStart w:id="144" w:name="_Toc160570092"/>
      <w:bookmarkStart w:id="145" w:name="_Toc162007688"/>
      <w:bookmarkStart w:id="146" w:name="_Toc185515301"/>
      <w:bookmarkStart w:id="147" w:name="_Toc192872608"/>
      <w:bookmarkStart w:id="148" w:name="_Toc200970310"/>
      <w:bookmarkStart w:id="149" w:name="_Toc207721641"/>
      <w:bookmarkStart w:id="150" w:name="_Toc209520504"/>
      <w:bookmarkStart w:id="151" w:name="_Toc214976523"/>
      <w:bookmarkEnd w:id="135"/>
      <w:r w:rsidRPr="004D3578">
        <w:t>4</w:t>
      </w:r>
      <w:r w:rsidRPr="004D3578">
        <w:tab/>
      </w:r>
      <w:r w:rsidR="0024274C">
        <w:t>Overview</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2" w:name="_Toc85734055"/>
      <w:bookmarkStart w:id="153" w:name="_Toc89431354"/>
      <w:bookmarkStart w:id="154" w:name="_Toc97042146"/>
      <w:bookmarkStart w:id="155" w:name="_Toc97045290"/>
      <w:bookmarkStart w:id="156" w:name="_Toc97155035"/>
      <w:bookmarkStart w:id="157" w:name="_Toc101521185"/>
      <w:bookmarkStart w:id="158" w:name="_Toc138761441"/>
      <w:bookmarkStart w:id="159" w:name="_Toc145707635"/>
      <w:bookmarkStart w:id="160" w:name="_Toc160570093"/>
      <w:bookmarkStart w:id="161" w:name="_Toc162007689"/>
      <w:bookmarkStart w:id="162" w:name="_Toc185515302"/>
      <w:bookmarkStart w:id="163" w:name="_Toc192872609"/>
      <w:bookmarkStart w:id="164" w:name="_Toc200970311"/>
      <w:bookmarkStart w:id="165" w:name="_Toc207721642"/>
      <w:bookmarkStart w:id="166" w:name="_Toc209520505"/>
      <w:bookmarkStart w:id="167" w:name="_Toc214976524"/>
      <w:r>
        <w:t>5</w:t>
      </w:r>
      <w:r w:rsidR="00BA077D">
        <w:tab/>
        <w:t xml:space="preserve">Services offered by </w:t>
      </w:r>
      <w:r>
        <w:t>E</w:t>
      </w:r>
      <w:r w:rsidR="00CC1923">
        <w:t>dge Enabler Server</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4B9F646" w14:textId="2009BEC7" w:rsidR="00680C72" w:rsidRDefault="0024274C" w:rsidP="00680C72">
      <w:pPr>
        <w:pStyle w:val="Heading2"/>
      </w:pPr>
      <w:bookmarkStart w:id="168" w:name="_Toc85734056"/>
      <w:bookmarkStart w:id="169" w:name="_Toc89431355"/>
      <w:bookmarkStart w:id="170" w:name="_Toc97042147"/>
      <w:bookmarkStart w:id="171" w:name="_Toc97045291"/>
      <w:bookmarkStart w:id="172" w:name="_Toc97155036"/>
      <w:bookmarkStart w:id="173" w:name="_Toc101521186"/>
      <w:bookmarkStart w:id="174" w:name="_Toc138761442"/>
      <w:bookmarkStart w:id="175" w:name="_Toc145707636"/>
      <w:bookmarkStart w:id="176" w:name="_Toc160570094"/>
      <w:bookmarkStart w:id="177" w:name="_Toc162007690"/>
      <w:bookmarkStart w:id="178" w:name="_Toc185515303"/>
      <w:bookmarkStart w:id="179" w:name="_Toc192872610"/>
      <w:bookmarkStart w:id="180" w:name="_Toc200970312"/>
      <w:bookmarkStart w:id="181" w:name="_Toc207721643"/>
      <w:bookmarkStart w:id="182" w:name="_Toc209520506"/>
      <w:bookmarkStart w:id="183" w:name="_Toc214976525"/>
      <w:r>
        <w:t>5.1</w:t>
      </w:r>
      <w:r>
        <w:tab/>
        <w:t>Introduction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14976526"/>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14976527"/>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14976528"/>
      <w:r>
        <w:lastRenderedPageBreak/>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14976529"/>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14976530"/>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14976531"/>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14976532"/>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14976533"/>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14976534"/>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14976535"/>
      <w:r>
        <w:lastRenderedPageBreak/>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14976536"/>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14976537"/>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14976538"/>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14976539"/>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14976540"/>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14976541"/>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14976542"/>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14976543"/>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14976544"/>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14976545"/>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50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50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5" w:name="_Toc100767356"/>
      <w:bookmarkStart w:id="506" w:name="_Toc138761463"/>
      <w:bookmarkStart w:id="507" w:name="_Toc145707657"/>
      <w:bookmarkStart w:id="508" w:name="_Toc160570115"/>
      <w:bookmarkStart w:id="509" w:name="_Toc162007711"/>
      <w:bookmarkStart w:id="510" w:name="_Toc185515324"/>
      <w:bookmarkStart w:id="511" w:name="_Toc192872631"/>
      <w:bookmarkStart w:id="512" w:name="_Toc200970333"/>
      <w:bookmarkStart w:id="513" w:name="_Toc207721664"/>
      <w:bookmarkStart w:id="514" w:name="_Toc209520527"/>
      <w:bookmarkStart w:id="515" w:name="_Toc214976546"/>
      <w:bookmarkStart w:id="516" w:name="_Toc100767357"/>
      <w:r>
        <w:t>5.3.2.2.3</w:t>
      </w:r>
      <w:r>
        <w:tab/>
      </w:r>
      <w:bookmarkEnd w:id="505"/>
      <w:r>
        <w:t>User consent management</w:t>
      </w:r>
      <w:bookmarkEnd w:id="506"/>
      <w:bookmarkEnd w:id="507"/>
      <w:bookmarkEnd w:id="508"/>
      <w:bookmarkEnd w:id="509"/>
      <w:bookmarkEnd w:id="510"/>
      <w:bookmarkEnd w:id="511"/>
      <w:bookmarkEnd w:id="512"/>
      <w:bookmarkEnd w:id="513"/>
      <w:bookmarkEnd w:id="514"/>
      <w:bookmarkEnd w:id="515"/>
    </w:p>
    <w:bookmarkEnd w:id="516"/>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7" w:name="_Toc85734077"/>
      <w:bookmarkStart w:id="518" w:name="_Toc89431376"/>
      <w:bookmarkStart w:id="519" w:name="_Toc97042168"/>
      <w:bookmarkStart w:id="520" w:name="_Toc97045312"/>
      <w:bookmarkStart w:id="521" w:name="_Toc97155057"/>
      <w:bookmarkStart w:id="522" w:name="_Toc101521207"/>
      <w:bookmarkStart w:id="523" w:name="_Toc138761464"/>
      <w:bookmarkStart w:id="524" w:name="_Toc145707658"/>
      <w:bookmarkStart w:id="525" w:name="_Toc160570116"/>
      <w:bookmarkStart w:id="526" w:name="_Toc162007712"/>
      <w:bookmarkStart w:id="527" w:name="_Toc185515325"/>
      <w:bookmarkStart w:id="528" w:name="_Toc192872632"/>
      <w:bookmarkStart w:id="529" w:name="_Toc200970334"/>
      <w:bookmarkStart w:id="530" w:name="_Toc207721665"/>
      <w:bookmarkStart w:id="531" w:name="_Toc209520528"/>
      <w:bookmarkStart w:id="532" w:name="_Toc214976547"/>
      <w:r>
        <w:t>5.3</w:t>
      </w:r>
      <w:r w:rsidR="00095CF4">
        <w:t>.2.3</w:t>
      </w:r>
      <w:r w:rsidR="00095CF4">
        <w:tab/>
        <w:t>Eees_UELocation_Subscribe</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7E48EE4" w14:textId="0E72F281" w:rsidR="00095CF4" w:rsidRDefault="00B4294E" w:rsidP="00095CF4">
      <w:pPr>
        <w:pStyle w:val="Heading5"/>
      </w:pPr>
      <w:bookmarkStart w:id="533" w:name="_Toc85734078"/>
      <w:bookmarkStart w:id="534" w:name="_Toc89431377"/>
      <w:bookmarkStart w:id="535" w:name="_Toc97042169"/>
      <w:bookmarkStart w:id="536" w:name="_Toc97045313"/>
      <w:bookmarkStart w:id="537" w:name="_Toc97155058"/>
      <w:bookmarkStart w:id="538" w:name="_Toc101521208"/>
      <w:bookmarkStart w:id="539" w:name="_Toc138761465"/>
      <w:bookmarkStart w:id="540" w:name="_Toc145707659"/>
      <w:bookmarkStart w:id="541" w:name="_Toc160570117"/>
      <w:bookmarkStart w:id="542" w:name="_Toc162007713"/>
      <w:bookmarkStart w:id="543" w:name="_Toc185515326"/>
      <w:bookmarkStart w:id="544" w:name="_Toc192872633"/>
      <w:bookmarkStart w:id="545" w:name="_Toc200970335"/>
      <w:bookmarkStart w:id="546" w:name="_Toc207721666"/>
      <w:bookmarkStart w:id="547" w:name="_Toc209520529"/>
      <w:bookmarkStart w:id="548" w:name="_Toc214976548"/>
      <w:r>
        <w:t>5.3</w:t>
      </w:r>
      <w:r w:rsidR="00095CF4">
        <w:t>.2.3.1</w:t>
      </w:r>
      <w:r w:rsidR="00095CF4">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9" w:name="_Toc85734079"/>
      <w:bookmarkStart w:id="550" w:name="_Toc89431378"/>
      <w:bookmarkStart w:id="551" w:name="_Toc97042170"/>
      <w:bookmarkStart w:id="552" w:name="_Toc97045314"/>
      <w:bookmarkStart w:id="553" w:name="_Toc97155059"/>
      <w:bookmarkStart w:id="554" w:name="_Toc101521209"/>
      <w:bookmarkStart w:id="555" w:name="_Toc138761466"/>
      <w:bookmarkStart w:id="556" w:name="_Toc145707660"/>
      <w:bookmarkStart w:id="557" w:name="_Toc160570118"/>
      <w:bookmarkStart w:id="558" w:name="_Toc162007714"/>
      <w:bookmarkStart w:id="559" w:name="_Toc185515327"/>
      <w:bookmarkStart w:id="560" w:name="_Toc192872634"/>
      <w:bookmarkStart w:id="561" w:name="_Toc200970336"/>
      <w:bookmarkStart w:id="562" w:name="_Toc207721667"/>
      <w:bookmarkStart w:id="563" w:name="_Toc209520530"/>
      <w:bookmarkStart w:id="564" w:name="_Toc214976549"/>
      <w:r>
        <w:t>5.3</w:t>
      </w:r>
      <w:r w:rsidR="00095CF4">
        <w:t>.2.3.2</w:t>
      </w:r>
      <w:r w:rsidR="00095CF4">
        <w:tab/>
      </w:r>
      <w:r w:rsidR="00B7788E">
        <w:t xml:space="preserve">Service consumer </w:t>
      </w:r>
      <w:r w:rsidR="00095CF4">
        <w:t>subscribing to continuous UE(s) location reporting from EES using Eees_UELocation_Subscribe operation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5" w:name="_Toc138761467"/>
      <w:bookmarkStart w:id="566" w:name="_Toc145707661"/>
      <w:bookmarkStart w:id="567" w:name="_Toc160570119"/>
      <w:bookmarkStart w:id="568" w:name="_Toc162007715"/>
      <w:bookmarkStart w:id="569" w:name="_Toc185515328"/>
      <w:bookmarkStart w:id="570" w:name="_Toc192872635"/>
      <w:bookmarkStart w:id="571" w:name="_Toc200970337"/>
      <w:bookmarkStart w:id="572" w:name="_Toc207721668"/>
      <w:bookmarkStart w:id="573" w:name="_Toc209520531"/>
      <w:bookmarkStart w:id="574" w:name="_Toc214976550"/>
      <w:r>
        <w:t>5.3.2.3.3</w:t>
      </w:r>
      <w:r>
        <w:tab/>
        <w:t>User consent management</w:t>
      </w:r>
      <w:bookmarkEnd w:id="565"/>
      <w:bookmarkEnd w:id="566"/>
      <w:bookmarkEnd w:id="567"/>
      <w:bookmarkEnd w:id="568"/>
      <w:bookmarkEnd w:id="569"/>
      <w:bookmarkEnd w:id="570"/>
      <w:bookmarkEnd w:id="571"/>
      <w:bookmarkEnd w:id="572"/>
      <w:bookmarkEnd w:id="573"/>
      <w:bookmarkEnd w:id="57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5" w:name="_Toc85734080"/>
      <w:bookmarkStart w:id="576" w:name="_Toc89431379"/>
      <w:bookmarkStart w:id="577" w:name="_Toc97042171"/>
      <w:bookmarkStart w:id="578" w:name="_Toc97045315"/>
      <w:bookmarkStart w:id="579" w:name="_Toc97155060"/>
      <w:bookmarkStart w:id="580" w:name="_Toc101521210"/>
      <w:bookmarkStart w:id="581" w:name="_Toc138761468"/>
      <w:bookmarkStart w:id="582" w:name="_Toc145707662"/>
      <w:bookmarkStart w:id="583" w:name="_Toc160570120"/>
      <w:bookmarkStart w:id="584" w:name="_Toc162007716"/>
      <w:bookmarkStart w:id="585" w:name="_Toc185515329"/>
      <w:bookmarkStart w:id="586" w:name="_Toc192872636"/>
      <w:bookmarkStart w:id="587" w:name="_Toc200970338"/>
      <w:bookmarkStart w:id="588" w:name="_Toc207721669"/>
      <w:bookmarkStart w:id="589" w:name="_Toc209520532"/>
      <w:bookmarkStart w:id="590" w:name="_Toc214976551"/>
      <w:r>
        <w:t>5.3</w:t>
      </w:r>
      <w:r w:rsidR="00095CF4">
        <w:t>.2.4</w:t>
      </w:r>
      <w:r w:rsidR="00095CF4">
        <w:tab/>
        <w:t>Eees_UELocation_Notify</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DF44AF8" w14:textId="2A3A3A07" w:rsidR="00095CF4" w:rsidRDefault="00B4294E" w:rsidP="00095CF4">
      <w:pPr>
        <w:pStyle w:val="Heading5"/>
      </w:pPr>
      <w:bookmarkStart w:id="591" w:name="_Toc85734081"/>
      <w:bookmarkStart w:id="592" w:name="_Toc89431380"/>
      <w:bookmarkStart w:id="593" w:name="_Toc97042172"/>
      <w:bookmarkStart w:id="594" w:name="_Toc97045316"/>
      <w:bookmarkStart w:id="595" w:name="_Toc97155061"/>
      <w:bookmarkStart w:id="596" w:name="_Toc101521211"/>
      <w:bookmarkStart w:id="597" w:name="_Toc138761469"/>
      <w:bookmarkStart w:id="598" w:name="_Toc145707663"/>
      <w:bookmarkStart w:id="599" w:name="_Toc160570121"/>
      <w:bookmarkStart w:id="600" w:name="_Toc162007717"/>
      <w:bookmarkStart w:id="601" w:name="_Toc185515330"/>
      <w:bookmarkStart w:id="602" w:name="_Toc192872637"/>
      <w:bookmarkStart w:id="603" w:name="_Toc200970339"/>
      <w:bookmarkStart w:id="604" w:name="_Toc207721670"/>
      <w:bookmarkStart w:id="605" w:name="_Toc209520533"/>
      <w:bookmarkStart w:id="606" w:name="_Toc214976552"/>
      <w:r>
        <w:t>5.3</w:t>
      </w:r>
      <w:r w:rsidR="00095CF4">
        <w:t>.2.4.1</w:t>
      </w:r>
      <w:r w:rsidR="00095CF4">
        <w:tab/>
        <w:t>General</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7" w:name="_Toc85734082"/>
      <w:bookmarkStart w:id="608" w:name="_Toc89431381"/>
      <w:bookmarkStart w:id="609" w:name="_Toc97042173"/>
      <w:bookmarkStart w:id="610" w:name="_Toc97045317"/>
      <w:bookmarkStart w:id="611" w:name="_Toc97155062"/>
      <w:bookmarkStart w:id="612" w:name="_Toc101521212"/>
      <w:bookmarkStart w:id="613" w:name="_Toc138761470"/>
      <w:bookmarkStart w:id="614" w:name="_Toc145707664"/>
      <w:bookmarkStart w:id="615" w:name="_Toc160570122"/>
      <w:bookmarkStart w:id="616" w:name="_Toc162007718"/>
      <w:bookmarkStart w:id="617" w:name="_Toc185515331"/>
      <w:bookmarkStart w:id="618" w:name="_Toc192872638"/>
      <w:bookmarkStart w:id="619" w:name="_Toc200970340"/>
      <w:bookmarkStart w:id="620" w:name="_Toc207721671"/>
      <w:bookmarkStart w:id="621" w:name="_Toc209520534"/>
      <w:bookmarkStart w:id="622" w:name="_Toc214976553"/>
      <w:r>
        <w:t>5.3</w:t>
      </w:r>
      <w:r w:rsidR="00095CF4">
        <w:t>.2.4.2</w:t>
      </w:r>
      <w:r w:rsidR="00095CF4">
        <w:tab/>
        <w:t xml:space="preserve">EES notifying the UE(s) location reporting to </w:t>
      </w:r>
      <w:r w:rsidR="00B7788E">
        <w:t xml:space="preserve">service consumer </w:t>
      </w:r>
      <w:r w:rsidR="00095CF4">
        <w:t>using Eees_UELocation_Notify operation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3" w:name="_Toc138761471"/>
      <w:bookmarkStart w:id="624" w:name="_Toc145707665"/>
      <w:bookmarkStart w:id="625" w:name="_Toc160570123"/>
      <w:bookmarkStart w:id="626" w:name="_Toc162007719"/>
      <w:bookmarkStart w:id="627" w:name="_Toc185515332"/>
      <w:bookmarkStart w:id="628" w:name="_Toc192872639"/>
      <w:bookmarkStart w:id="629" w:name="_Toc200970341"/>
      <w:bookmarkStart w:id="630" w:name="_Toc207721672"/>
      <w:bookmarkStart w:id="631" w:name="_Toc209520535"/>
      <w:bookmarkStart w:id="632" w:name="_Toc214976554"/>
      <w:r>
        <w:t>5.3.2.4.3</w:t>
      </w:r>
      <w:r>
        <w:tab/>
        <w:t xml:space="preserve">EES notifying the </w:t>
      </w:r>
      <w:r w:rsidR="00B7788E">
        <w:t xml:space="preserve">service consumer </w:t>
      </w:r>
      <w:r>
        <w:t>about user consent revocation using Eees_UELocation_Notify operation</w:t>
      </w:r>
      <w:bookmarkEnd w:id="623"/>
      <w:bookmarkEnd w:id="624"/>
      <w:bookmarkEnd w:id="625"/>
      <w:bookmarkEnd w:id="626"/>
      <w:bookmarkEnd w:id="627"/>
      <w:bookmarkEnd w:id="628"/>
      <w:bookmarkEnd w:id="629"/>
      <w:bookmarkEnd w:id="630"/>
      <w:bookmarkEnd w:id="631"/>
      <w:bookmarkEnd w:id="632"/>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3" w:name="_Toc85734083"/>
      <w:bookmarkStart w:id="634" w:name="_Toc89431382"/>
      <w:bookmarkStart w:id="635" w:name="_Toc97042174"/>
      <w:bookmarkStart w:id="636" w:name="_Toc97045318"/>
      <w:bookmarkStart w:id="637" w:name="_Toc97155063"/>
      <w:bookmarkStart w:id="638" w:name="_Toc101521213"/>
      <w:bookmarkStart w:id="639" w:name="_Toc138761472"/>
      <w:bookmarkStart w:id="640" w:name="_Toc145707666"/>
      <w:bookmarkStart w:id="641" w:name="_Toc160570124"/>
      <w:bookmarkStart w:id="642" w:name="_Toc162007720"/>
      <w:bookmarkStart w:id="643" w:name="_Toc185515333"/>
      <w:bookmarkStart w:id="644" w:name="_Toc192872640"/>
      <w:bookmarkStart w:id="645" w:name="_Toc200970342"/>
      <w:bookmarkStart w:id="646" w:name="_Toc207721673"/>
      <w:bookmarkStart w:id="647" w:name="_Toc209520536"/>
      <w:bookmarkStart w:id="648" w:name="_Toc214976555"/>
      <w:r>
        <w:t>5.3</w:t>
      </w:r>
      <w:r w:rsidR="00095CF4">
        <w:t>.2.5</w:t>
      </w:r>
      <w:r w:rsidR="00095CF4">
        <w:tab/>
        <w:t>Eees_UELocation_UpdateSubscription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4463D93F" w14:textId="348FBDED" w:rsidR="00095CF4" w:rsidRDefault="00B4294E" w:rsidP="00095CF4">
      <w:pPr>
        <w:pStyle w:val="Heading5"/>
      </w:pPr>
      <w:bookmarkStart w:id="649" w:name="_Toc85734084"/>
      <w:bookmarkStart w:id="650" w:name="_Toc89431383"/>
      <w:bookmarkStart w:id="651" w:name="_Toc97042175"/>
      <w:bookmarkStart w:id="652" w:name="_Toc97045319"/>
      <w:bookmarkStart w:id="653" w:name="_Toc97155064"/>
      <w:bookmarkStart w:id="654" w:name="_Toc101521214"/>
      <w:bookmarkStart w:id="655" w:name="_Toc138761473"/>
      <w:bookmarkStart w:id="656" w:name="_Toc145707667"/>
      <w:bookmarkStart w:id="657" w:name="_Toc160570125"/>
      <w:bookmarkStart w:id="658" w:name="_Toc162007721"/>
      <w:bookmarkStart w:id="659" w:name="_Toc185515334"/>
      <w:bookmarkStart w:id="660" w:name="_Toc192872641"/>
      <w:bookmarkStart w:id="661" w:name="_Toc200970343"/>
      <w:bookmarkStart w:id="662" w:name="_Toc207721674"/>
      <w:bookmarkStart w:id="663" w:name="_Toc209520537"/>
      <w:bookmarkStart w:id="664" w:name="_Toc214976556"/>
      <w:r>
        <w:t>5.3</w:t>
      </w:r>
      <w:r w:rsidR="00095CF4">
        <w:t>.2.5.1</w:t>
      </w:r>
      <w:r w:rsidR="00095CF4">
        <w:tab/>
        <w:t>General</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5" w:name="_Toc85734085"/>
      <w:bookmarkStart w:id="666" w:name="_Toc89431384"/>
      <w:bookmarkStart w:id="667" w:name="_Toc97042176"/>
      <w:bookmarkStart w:id="668" w:name="_Toc97045320"/>
      <w:bookmarkStart w:id="669" w:name="_Toc97155065"/>
      <w:bookmarkStart w:id="670" w:name="_Toc101521215"/>
      <w:bookmarkStart w:id="671" w:name="_Toc138761474"/>
      <w:bookmarkStart w:id="672" w:name="_Toc145707668"/>
      <w:bookmarkStart w:id="673" w:name="_Toc160570126"/>
      <w:bookmarkStart w:id="674" w:name="_Toc162007722"/>
      <w:bookmarkStart w:id="675" w:name="_Toc185515335"/>
      <w:bookmarkStart w:id="676" w:name="_Toc192872642"/>
      <w:bookmarkStart w:id="677" w:name="_Toc200970344"/>
      <w:bookmarkStart w:id="678" w:name="_Toc207721675"/>
      <w:bookmarkStart w:id="679" w:name="_Toc209520538"/>
      <w:bookmarkStart w:id="680" w:name="_Toc214976557"/>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1" w:name="_Toc138761475"/>
      <w:bookmarkStart w:id="682" w:name="_Toc145707669"/>
      <w:bookmarkStart w:id="683" w:name="_Toc160570127"/>
      <w:bookmarkStart w:id="684" w:name="_Toc162007723"/>
      <w:bookmarkStart w:id="685" w:name="_Toc185515336"/>
      <w:bookmarkStart w:id="686" w:name="_Toc192872643"/>
      <w:bookmarkStart w:id="687" w:name="_Toc200970345"/>
      <w:bookmarkStart w:id="688" w:name="_Toc207721676"/>
      <w:bookmarkStart w:id="689" w:name="_Toc209520539"/>
      <w:bookmarkStart w:id="690" w:name="_Toc214976558"/>
      <w:r>
        <w:t>5.3.2.5.3</w:t>
      </w:r>
      <w:r>
        <w:tab/>
        <w:t>User consent management</w:t>
      </w:r>
      <w:bookmarkEnd w:id="681"/>
      <w:bookmarkEnd w:id="682"/>
      <w:bookmarkEnd w:id="683"/>
      <w:bookmarkEnd w:id="684"/>
      <w:bookmarkEnd w:id="685"/>
      <w:bookmarkEnd w:id="686"/>
      <w:bookmarkEnd w:id="687"/>
      <w:bookmarkEnd w:id="688"/>
      <w:bookmarkEnd w:id="689"/>
      <w:bookmarkEnd w:id="690"/>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1" w:name="_Toc85734086"/>
      <w:bookmarkStart w:id="692" w:name="_Toc89431385"/>
      <w:bookmarkStart w:id="693" w:name="_Toc97042177"/>
      <w:bookmarkStart w:id="694" w:name="_Toc97045321"/>
      <w:bookmarkStart w:id="695" w:name="_Toc97155066"/>
      <w:bookmarkStart w:id="696" w:name="_Toc101521216"/>
      <w:bookmarkStart w:id="697" w:name="_Toc138761476"/>
      <w:bookmarkStart w:id="698" w:name="_Toc145707670"/>
      <w:bookmarkStart w:id="699" w:name="_Toc160570128"/>
      <w:bookmarkStart w:id="700" w:name="_Toc162007724"/>
      <w:bookmarkStart w:id="701" w:name="_Toc185515337"/>
      <w:bookmarkStart w:id="702" w:name="_Toc192872644"/>
      <w:bookmarkStart w:id="703" w:name="_Toc200970346"/>
      <w:bookmarkStart w:id="704" w:name="_Toc207721677"/>
      <w:bookmarkStart w:id="705" w:name="_Toc209520540"/>
      <w:bookmarkStart w:id="706" w:name="_Toc214976559"/>
      <w:r>
        <w:t>5.3</w:t>
      </w:r>
      <w:r w:rsidR="00095CF4">
        <w:t>.2.6</w:t>
      </w:r>
      <w:r w:rsidR="00095CF4">
        <w:tab/>
        <w:t>Eees_UELocation_Unsubscribe</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797CC21B" w14:textId="5DEE5EFA" w:rsidR="00095CF4" w:rsidRDefault="00B4294E" w:rsidP="00095CF4">
      <w:pPr>
        <w:pStyle w:val="Heading5"/>
      </w:pPr>
      <w:bookmarkStart w:id="707" w:name="_Toc85734087"/>
      <w:bookmarkStart w:id="708" w:name="_Toc89431386"/>
      <w:bookmarkStart w:id="709" w:name="_Toc97042178"/>
      <w:bookmarkStart w:id="710" w:name="_Toc97045322"/>
      <w:bookmarkStart w:id="711" w:name="_Toc97155067"/>
      <w:bookmarkStart w:id="712" w:name="_Toc101521217"/>
      <w:bookmarkStart w:id="713" w:name="_Toc138761477"/>
      <w:bookmarkStart w:id="714" w:name="_Toc145707671"/>
      <w:bookmarkStart w:id="715" w:name="_Toc160570129"/>
      <w:bookmarkStart w:id="716" w:name="_Toc162007725"/>
      <w:bookmarkStart w:id="717" w:name="_Toc185515338"/>
      <w:bookmarkStart w:id="718" w:name="_Toc192872645"/>
      <w:bookmarkStart w:id="719" w:name="_Toc200970347"/>
      <w:bookmarkStart w:id="720" w:name="_Toc207721678"/>
      <w:bookmarkStart w:id="721" w:name="_Toc209520541"/>
      <w:bookmarkStart w:id="722" w:name="_Toc214976560"/>
      <w:r>
        <w:t>5.3</w:t>
      </w:r>
      <w:r w:rsidR="00095CF4">
        <w:t>.2.6.1</w:t>
      </w:r>
      <w:r w:rsidR="00095CF4">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3" w:name="_Toc85734088"/>
      <w:bookmarkStart w:id="724" w:name="_Toc89431387"/>
      <w:bookmarkStart w:id="725" w:name="_Toc97042179"/>
      <w:bookmarkStart w:id="726" w:name="_Toc97045323"/>
      <w:bookmarkStart w:id="727" w:name="_Toc97155068"/>
      <w:bookmarkStart w:id="728" w:name="_Toc101521218"/>
      <w:bookmarkStart w:id="729" w:name="_Toc138761478"/>
      <w:bookmarkStart w:id="730" w:name="_Toc145707672"/>
      <w:bookmarkStart w:id="731" w:name="_Toc160570130"/>
      <w:bookmarkStart w:id="732" w:name="_Toc162007726"/>
      <w:bookmarkStart w:id="733" w:name="_Toc185515339"/>
      <w:bookmarkStart w:id="734" w:name="_Toc192872646"/>
      <w:bookmarkStart w:id="735" w:name="_Toc200970348"/>
      <w:bookmarkStart w:id="736" w:name="_Toc207721679"/>
      <w:bookmarkStart w:id="737" w:name="_Toc209520542"/>
      <w:bookmarkStart w:id="738" w:name="_Toc214976561"/>
      <w:r>
        <w:t>5.3</w:t>
      </w:r>
      <w:r w:rsidR="00095CF4">
        <w:t>.2.6.2</w:t>
      </w:r>
      <w:r w:rsidR="00095CF4">
        <w:tab/>
      </w:r>
      <w:r w:rsidR="00B7788E">
        <w:t xml:space="preserve">Service consumer </w:t>
      </w:r>
      <w:r w:rsidR="00095CF4">
        <w:t>unsubscribing to continuous UE(s) location reporting from EES using Eees_UELocation_Unsubscribe operation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9" w:name="_Toc85734089"/>
      <w:bookmarkStart w:id="740" w:name="_Toc89431388"/>
      <w:bookmarkStart w:id="741" w:name="_Toc97042180"/>
      <w:bookmarkStart w:id="742" w:name="_Toc97045324"/>
      <w:bookmarkStart w:id="743" w:name="_Toc97155069"/>
      <w:bookmarkStart w:id="744" w:name="_Toc101521219"/>
      <w:bookmarkStart w:id="745" w:name="_Toc138761479"/>
      <w:bookmarkStart w:id="746" w:name="_Toc145707673"/>
      <w:bookmarkStart w:id="747" w:name="_Toc160570131"/>
      <w:bookmarkStart w:id="748" w:name="_Toc162007727"/>
      <w:bookmarkStart w:id="749" w:name="_Toc185515340"/>
      <w:bookmarkStart w:id="750" w:name="_Toc192872647"/>
      <w:bookmarkStart w:id="751" w:name="_Toc200970349"/>
      <w:bookmarkStart w:id="752" w:name="_Toc207721680"/>
      <w:bookmarkStart w:id="753" w:name="_Toc209520543"/>
      <w:bookmarkStart w:id="754" w:name="_Toc214976562"/>
      <w:r>
        <w:t>5.4</w:t>
      </w:r>
      <w:r>
        <w:tab/>
        <w:t>Eees_UEIdentifier Service</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4B7EA43" w14:textId="24DA8D57" w:rsidR="006B3EBC" w:rsidRDefault="006B3EBC" w:rsidP="006B3EBC">
      <w:pPr>
        <w:pStyle w:val="Heading3"/>
      </w:pPr>
      <w:bookmarkStart w:id="755" w:name="_Toc85734090"/>
      <w:bookmarkStart w:id="756" w:name="_Toc89431389"/>
      <w:bookmarkStart w:id="757" w:name="_Toc97042181"/>
      <w:bookmarkStart w:id="758" w:name="_Toc97045325"/>
      <w:bookmarkStart w:id="759" w:name="_Toc97155070"/>
      <w:bookmarkStart w:id="760" w:name="_Toc101521220"/>
      <w:bookmarkStart w:id="761" w:name="_Toc138761480"/>
      <w:bookmarkStart w:id="762" w:name="_Toc145707674"/>
      <w:bookmarkStart w:id="763" w:name="_Toc160570132"/>
      <w:bookmarkStart w:id="764" w:name="_Toc162007728"/>
      <w:bookmarkStart w:id="765" w:name="_Toc185515341"/>
      <w:bookmarkStart w:id="766" w:name="_Toc192872648"/>
      <w:bookmarkStart w:id="767" w:name="_Toc200970350"/>
      <w:bookmarkStart w:id="768" w:name="_Toc207721681"/>
      <w:bookmarkStart w:id="769" w:name="_Toc209520544"/>
      <w:bookmarkStart w:id="770" w:name="_Toc214976563"/>
      <w:r>
        <w:t>5.4.1</w:t>
      </w:r>
      <w:r>
        <w:tab/>
        <w:t>Service Description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1" w:name="_Toc85734091"/>
      <w:bookmarkStart w:id="772" w:name="_Toc89431390"/>
      <w:bookmarkStart w:id="773" w:name="_Toc97042182"/>
      <w:bookmarkStart w:id="774" w:name="_Toc97045326"/>
      <w:bookmarkStart w:id="775" w:name="_Toc97155071"/>
      <w:bookmarkStart w:id="776" w:name="_Toc101521221"/>
      <w:bookmarkStart w:id="777" w:name="_Toc138761481"/>
      <w:bookmarkStart w:id="778" w:name="_Toc145707675"/>
      <w:bookmarkStart w:id="779" w:name="_Toc160570133"/>
      <w:bookmarkStart w:id="780" w:name="_Toc162007729"/>
      <w:bookmarkStart w:id="781" w:name="_Toc185515342"/>
      <w:bookmarkStart w:id="782" w:name="_Toc192872649"/>
      <w:bookmarkStart w:id="783" w:name="_Toc200970351"/>
      <w:bookmarkStart w:id="784" w:name="_Toc207721682"/>
      <w:bookmarkStart w:id="785" w:name="_Toc209520545"/>
      <w:bookmarkStart w:id="786" w:name="_Toc214976564"/>
      <w:r>
        <w:t>5.4.2</w:t>
      </w:r>
      <w:r>
        <w:tab/>
        <w:t>Service Operations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DB8E824" w14:textId="707FF12A" w:rsidR="006B3EBC" w:rsidRDefault="006B3EBC" w:rsidP="006B3EBC">
      <w:pPr>
        <w:pStyle w:val="Heading4"/>
      </w:pPr>
      <w:bookmarkStart w:id="787" w:name="_Toc85734092"/>
      <w:bookmarkStart w:id="788" w:name="_Toc89431391"/>
      <w:bookmarkStart w:id="789" w:name="_Toc97042183"/>
      <w:bookmarkStart w:id="790" w:name="_Toc97045327"/>
      <w:bookmarkStart w:id="791" w:name="_Toc97155072"/>
      <w:bookmarkStart w:id="792" w:name="_Toc101521222"/>
      <w:bookmarkStart w:id="793" w:name="_Toc138761482"/>
      <w:bookmarkStart w:id="794" w:name="_Toc145707676"/>
      <w:bookmarkStart w:id="795" w:name="_Toc160570134"/>
      <w:bookmarkStart w:id="796" w:name="_Toc162007730"/>
      <w:bookmarkStart w:id="797" w:name="_Toc185515343"/>
      <w:bookmarkStart w:id="798" w:name="_Toc192872650"/>
      <w:bookmarkStart w:id="799" w:name="_Toc200970352"/>
      <w:bookmarkStart w:id="800" w:name="_Toc207721683"/>
      <w:bookmarkStart w:id="801" w:name="_Toc209520546"/>
      <w:bookmarkStart w:id="802" w:name="_Toc214976565"/>
      <w:r>
        <w:t>5.4.2.1</w:t>
      </w:r>
      <w:r>
        <w:tab/>
        <w:t>Introduction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20A86D6" w14:textId="1234D543" w:rsidR="00762A60" w:rsidRDefault="00762A60" w:rsidP="00762A60">
      <w:bookmarkStart w:id="803" w:name="_Toc85734093"/>
      <w:bookmarkStart w:id="804" w:name="_Toc89431392"/>
      <w:bookmarkStart w:id="805" w:name="_Toc97042184"/>
      <w:bookmarkStart w:id="806" w:name="_Toc97045328"/>
      <w:bookmarkStart w:id="807" w:name="_Toc97155073"/>
      <w:bookmarkStart w:id="808" w:name="_Toc101521223"/>
      <w:bookmarkStart w:id="809" w:name="_Toc138761483"/>
      <w:bookmarkStart w:id="810" w:name="_Toc145707677"/>
      <w:bookmarkStart w:id="811" w:name="_Toc160570135"/>
      <w:bookmarkStart w:id="81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3" w:name="_Toc185515344"/>
      <w:bookmarkStart w:id="814" w:name="_Toc192872651"/>
      <w:bookmarkStart w:id="815" w:name="_Toc200970353"/>
      <w:bookmarkStart w:id="816" w:name="_Toc207721684"/>
      <w:bookmarkStart w:id="817" w:name="_Toc209520547"/>
      <w:bookmarkStart w:id="818" w:name="_Toc214976566"/>
      <w:r>
        <w:t>5.4.2.2</w:t>
      </w:r>
      <w:r>
        <w:tab/>
        <w:t>Eees_UEIdentifier_Get</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9037B78" w14:textId="49EAEC44" w:rsidR="006B3EBC" w:rsidRDefault="006B3EBC" w:rsidP="006B3EBC">
      <w:pPr>
        <w:pStyle w:val="Heading5"/>
      </w:pPr>
      <w:bookmarkStart w:id="819" w:name="_Toc85734094"/>
      <w:bookmarkStart w:id="820" w:name="_Toc89431393"/>
      <w:bookmarkStart w:id="821" w:name="_Toc97042185"/>
      <w:bookmarkStart w:id="822" w:name="_Toc97045329"/>
      <w:bookmarkStart w:id="823" w:name="_Toc97155074"/>
      <w:bookmarkStart w:id="824" w:name="_Toc101521224"/>
      <w:bookmarkStart w:id="825" w:name="_Toc138761484"/>
      <w:bookmarkStart w:id="826" w:name="_Toc145707678"/>
      <w:bookmarkStart w:id="827" w:name="_Toc160570136"/>
      <w:bookmarkStart w:id="828" w:name="_Toc162007732"/>
      <w:bookmarkStart w:id="829" w:name="_Toc185515345"/>
      <w:bookmarkStart w:id="830" w:name="_Toc192872652"/>
      <w:bookmarkStart w:id="831" w:name="_Toc200970354"/>
      <w:bookmarkStart w:id="832" w:name="_Toc207721685"/>
      <w:bookmarkStart w:id="833" w:name="_Toc209520548"/>
      <w:bookmarkStart w:id="834" w:name="_Toc214976567"/>
      <w:r>
        <w:t>5.4.2.2.1</w:t>
      </w:r>
      <w:r>
        <w:tab/>
        <w:t>General</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5" w:name="_Toc160570137"/>
      <w:bookmarkStart w:id="836" w:name="_Toc162007733"/>
      <w:bookmarkStart w:id="837" w:name="_Toc185515346"/>
      <w:bookmarkStart w:id="838" w:name="_Toc192872653"/>
      <w:bookmarkStart w:id="839" w:name="_Toc200970355"/>
      <w:bookmarkStart w:id="840" w:name="_Toc207721686"/>
      <w:bookmarkStart w:id="841" w:name="_Toc209520549"/>
      <w:bookmarkStart w:id="842" w:name="_Toc214976568"/>
      <w:r w:rsidRPr="00527D5E">
        <w:t>5.4.2.2.1A</w:t>
      </w:r>
      <w:r>
        <w:tab/>
      </w:r>
      <w:r w:rsidR="00762A60">
        <w:t xml:space="preserve">Service consumer </w:t>
      </w:r>
      <w:r>
        <w:t xml:space="preserve">obtaining UE Identifier Information using </w:t>
      </w:r>
      <w:r w:rsidR="00762A60">
        <w:t xml:space="preserve">the </w:t>
      </w:r>
      <w:r>
        <w:t>"Get" custom operation</w:t>
      </w:r>
      <w:bookmarkEnd w:id="835"/>
      <w:bookmarkEnd w:id="836"/>
      <w:bookmarkEnd w:id="837"/>
      <w:bookmarkEnd w:id="838"/>
      <w:bookmarkEnd w:id="839"/>
      <w:bookmarkEnd w:id="840"/>
      <w:bookmarkEnd w:id="841"/>
      <w:bookmarkEnd w:id="842"/>
    </w:p>
    <w:p w14:paraId="7BEA0276" w14:textId="44836C8F" w:rsidR="00762A60" w:rsidRDefault="00762A60" w:rsidP="00762A60">
      <w:bookmarkStart w:id="843" w:name="_Toc85734095"/>
      <w:bookmarkStart w:id="844" w:name="_Toc89431394"/>
      <w:bookmarkStart w:id="845" w:name="_Toc97042186"/>
      <w:bookmarkStart w:id="846" w:name="_Toc97045330"/>
      <w:bookmarkStart w:id="847" w:name="_Toc97155075"/>
      <w:bookmarkStart w:id="848" w:name="_Toc101521225"/>
      <w:bookmarkStart w:id="849" w:name="_Toc138761485"/>
      <w:bookmarkStart w:id="850" w:name="_Toc145707679"/>
      <w:bookmarkStart w:id="851" w:name="_Toc160570138"/>
      <w:bookmarkStart w:id="852"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3" w:name="_Toc185515347"/>
      <w:bookmarkStart w:id="854" w:name="_Toc192872654"/>
      <w:bookmarkStart w:id="855" w:name="_Toc200970356"/>
      <w:bookmarkStart w:id="856" w:name="_Toc207721687"/>
      <w:bookmarkStart w:id="857" w:name="_Toc209520550"/>
      <w:bookmarkStart w:id="858" w:name="_Toc214976569"/>
      <w:r>
        <w:t>5.4.2.2.2</w:t>
      </w:r>
      <w:r>
        <w:tab/>
        <w:t>EAS obtaining UE identifier from EES using Eees_UEIdentifier_</w:t>
      </w:r>
      <w:r w:rsidR="008424C6">
        <w:t>Fetch custom</w:t>
      </w:r>
      <w:r>
        <w:t xml:space="preserve"> operation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9" w:name="_Toc85734096"/>
      <w:bookmarkStart w:id="860" w:name="_Toc89431395"/>
      <w:bookmarkStart w:id="861" w:name="_Toc97042187"/>
      <w:bookmarkStart w:id="862" w:name="_Toc97045331"/>
      <w:bookmarkStart w:id="863" w:name="_Toc97155076"/>
      <w:bookmarkStart w:id="864" w:name="_Toc101521226"/>
      <w:bookmarkStart w:id="865" w:name="_Toc138761486"/>
      <w:bookmarkStart w:id="866" w:name="_Toc145707680"/>
      <w:bookmarkStart w:id="867" w:name="_Toc160570139"/>
      <w:bookmarkStart w:id="86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9" w:name="_Toc185515348"/>
      <w:bookmarkStart w:id="870" w:name="_Toc192872655"/>
      <w:bookmarkStart w:id="871" w:name="_Toc200970357"/>
      <w:bookmarkStart w:id="872" w:name="_Toc207721688"/>
      <w:bookmarkStart w:id="873" w:name="_Toc209520551"/>
      <w:bookmarkStart w:id="874" w:name="_Toc214976570"/>
      <w:r>
        <w:t>5.5</w:t>
      </w:r>
      <w:r>
        <w:tab/>
        <w:t>Eees_AppClientInformation Service</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t xml:space="preserve">  </w:t>
      </w:r>
    </w:p>
    <w:p w14:paraId="0C27F658" w14:textId="728D3084" w:rsidR="00827F85" w:rsidRDefault="00827F85" w:rsidP="00827F85">
      <w:pPr>
        <w:pStyle w:val="Heading3"/>
      </w:pPr>
      <w:bookmarkStart w:id="875" w:name="_Toc85734097"/>
      <w:bookmarkStart w:id="876" w:name="_Toc89431396"/>
      <w:bookmarkStart w:id="877" w:name="_Toc97042188"/>
      <w:bookmarkStart w:id="878" w:name="_Toc97045332"/>
      <w:bookmarkStart w:id="879" w:name="_Toc97155077"/>
      <w:bookmarkStart w:id="880" w:name="_Toc101521227"/>
      <w:bookmarkStart w:id="881" w:name="_Toc138761487"/>
      <w:bookmarkStart w:id="882" w:name="_Toc145707681"/>
      <w:bookmarkStart w:id="883" w:name="_Toc160570140"/>
      <w:bookmarkStart w:id="884" w:name="_Toc162007736"/>
      <w:bookmarkStart w:id="885" w:name="_Toc185515349"/>
      <w:bookmarkStart w:id="886" w:name="_Toc192872656"/>
      <w:bookmarkStart w:id="887" w:name="_Toc200970358"/>
      <w:bookmarkStart w:id="888" w:name="_Toc207721689"/>
      <w:bookmarkStart w:id="889" w:name="_Toc209520552"/>
      <w:bookmarkStart w:id="890" w:name="_Toc214976571"/>
      <w:r>
        <w:t>5.5.1</w:t>
      </w:r>
      <w:r>
        <w:tab/>
        <w:t>Service Description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1" w:name="_Toc85734098"/>
      <w:bookmarkStart w:id="892" w:name="_Toc89431397"/>
      <w:bookmarkStart w:id="893" w:name="_Toc97042189"/>
      <w:bookmarkStart w:id="894" w:name="_Toc97045333"/>
      <w:bookmarkStart w:id="895" w:name="_Toc97155078"/>
      <w:bookmarkStart w:id="896" w:name="_Toc101521228"/>
      <w:bookmarkStart w:id="897" w:name="_Toc138761488"/>
      <w:bookmarkStart w:id="898" w:name="_Toc145707682"/>
      <w:bookmarkStart w:id="899" w:name="_Toc160570141"/>
      <w:bookmarkStart w:id="900" w:name="_Toc162007737"/>
      <w:bookmarkStart w:id="901" w:name="_Toc185515350"/>
      <w:bookmarkStart w:id="902" w:name="_Toc192872657"/>
      <w:bookmarkStart w:id="903" w:name="_Toc200970359"/>
      <w:bookmarkStart w:id="904" w:name="_Toc207721690"/>
      <w:bookmarkStart w:id="905" w:name="_Toc209520553"/>
      <w:bookmarkStart w:id="906" w:name="_Toc214976572"/>
      <w:r>
        <w:lastRenderedPageBreak/>
        <w:t>5.5.2</w:t>
      </w:r>
      <w:r>
        <w:tab/>
        <w:t>Service Operations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8A648D7" w14:textId="2DDBAFCA" w:rsidR="00827F85" w:rsidRDefault="00827F85" w:rsidP="00827F85">
      <w:pPr>
        <w:pStyle w:val="Heading4"/>
      </w:pPr>
      <w:bookmarkStart w:id="907" w:name="_Toc85734099"/>
      <w:bookmarkStart w:id="908" w:name="_Toc89431398"/>
      <w:bookmarkStart w:id="909" w:name="_Toc97042190"/>
      <w:bookmarkStart w:id="910" w:name="_Toc97045334"/>
      <w:bookmarkStart w:id="911" w:name="_Toc97155079"/>
      <w:bookmarkStart w:id="912" w:name="_Toc101521229"/>
      <w:bookmarkStart w:id="913" w:name="_Toc138761489"/>
      <w:bookmarkStart w:id="914" w:name="_Toc145707683"/>
      <w:bookmarkStart w:id="915" w:name="_Toc160570142"/>
      <w:bookmarkStart w:id="916" w:name="_Toc162007738"/>
      <w:bookmarkStart w:id="917" w:name="_Toc185515351"/>
      <w:bookmarkStart w:id="918" w:name="_Toc192872658"/>
      <w:bookmarkStart w:id="919" w:name="_Toc200970360"/>
      <w:bookmarkStart w:id="920" w:name="_Toc207721691"/>
      <w:bookmarkStart w:id="921" w:name="_Toc209520554"/>
      <w:bookmarkStart w:id="922" w:name="_Toc214976573"/>
      <w:r>
        <w:t>5.5.2.1</w:t>
      </w:r>
      <w:r>
        <w:tab/>
        <w:t>Introduction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3" w:name="_Toc85734100"/>
      <w:bookmarkStart w:id="924" w:name="_Toc89431399"/>
      <w:bookmarkStart w:id="925" w:name="_Toc97042191"/>
      <w:bookmarkStart w:id="926" w:name="_Toc97045335"/>
      <w:bookmarkStart w:id="927" w:name="_Toc97155080"/>
      <w:bookmarkStart w:id="928" w:name="_Toc101521230"/>
      <w:bookmarkStart w:id="929" w:name="_Toc138761490"/>
      <w:bookmarkStart w:id="930" w:name="_Toc145707684"/>
      <w:bookmarkStart w:id="931" w:name="_Toc160570143"/>
      <w:bookmarkStart w:id="932" w:name="_Toc162007739"/>
      <w:bookmarkStart w:id="933" w:name="_Toc185515352"/>
      <w:bookmarkStart w:id="934" w:name="_Toc192872659"/>
      <w:bookmarkStart w:id="935" w:name="_Toc200970361"/>
      <w:bookmarkStart w:id="936" w:name="_Toc207721692"/>
      <w:bookmarkStart w:id="937" w:name="_Toc209520555"/>
      <w:bookmarkStart w:id="938" w:name="_Toc214976574"/>
      <w:r>
        <w:t>5.5.2.2</w:t>
      </w:r>
      <w:r>
        <w:tab/>
        <w:t>Eees_AppClientInformation_Subscribe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8414666" w14:textId="0848F215" w:rsidR="00827F85" w:rsidRDefault="00827F85" w:rsidP="00827F85">
      <w:pPr>
        <w:pStyle w:val="Heading5"/>
      </w:pPr>
      <w:bookmarkStart w:id="939" w:name="_Toc85734101"/>
      <w:bookmarkStart w:id="940" w:name="_Toc89431400"/>
      <w:bookmarkStart w:id="941" w:name="_Toc97042192"/>
      <w:bookmarkStart w:id="942" w:name="_Toc97045336"/>
      <w:bookmarkStart w:id="943" w:name="_Toc97155081"/>
      <w:bookmarkStart w:id="944" w:name="_Toc101521231"/>
      <w:bookmarkStart w:id="945" w:name="_Toc138761491"/>
      <w:bookmarkStart w:id="946" w:name="_Toc145707685"/>
      <w:bookmarkStart w:id="947" w:name="_Toc160570144"/>
      <w:bookmarkStart w:id="948" w:name="_Toc162007740"/>
      <w:bookmarkStart w:id="949" w:name="_Toc185515353"/>
      <w:bookmarkStart w:id="950" w:name="_Toc192872660"/>
      <w:bookmarkStart w:id="951" w:name="_Toc200970362"/>
      <w:bookmarkStart w:id="952" w:name="_Toc207721693"/>
      <w:bookmarkStart w:id="953" w:name="_Toc209520556"/>
      <w:bookmarkStart w:id="954" w:name="_Toc214976575"/>
      <w:r>
        <w:t>5.5.2.2.1</w:t>
      </w:r>
      <w:r>
        <w:tab/>
        <w:t>General</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5" w:name="_Toc85734102"/>
      <w:bookmarkStart w:id="956" w:name="_Toc89431401"/>
      <w:bookmarkStart w:id="957" w:name="_Toc97042193"/>
      <w:bookmarkStart w:id="958" w:name="_Toc97045337"/>
      <w:bookmarkStart w:id="959" w:name="_Toc97155082"/>
      <w:bookmarkStart w:id="960" w:name="_Toc101521232"/>
      <w:bookmarkStart w:id="961" w:name="_Toc138761492"/>
      <w:bookmarkStart w:id="962" w:name="_Toc145707686"/>
      <w:bookmarkStart w:id="963" w:name="_Toc160570145"/>
      <w:bookmarkStart w:id="964" w:name="_Toc162007741"/>
      <w:bookmarkStart w:id="965" w:name="_Toc185515354"/>
      <w:bookmarkStart w:id="966" w:name="_Toc192872661"/>
      <w:bookmarkStart w:id="967" w:name="_Toc200970363"/>
      <w:bookmarkStart w:id="968" w:name="_Toc207721694"/>
      <w:bookmarkStart w:id="969" w:name="_Toc209520557"/>
      <w:bookmarkStart w:id="970" w:name="_Toc214976576"/>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1" w:name="_Toc85734103"/>
      <w:bookmarkStart w:id="972" w:name="_Toc89431402"/>
      <w:bookmarkStart w:id="973" w:name="_Toc97042194"/>
      <w:bookmarkStart w:id="974" w:name="_Toc97045338"/>
      <w:bookmarkStart w:id="975" w:name="_Toc97155083"/>
      <w:bookmarkStart w:id="976" w:name="_Toc101521233"/>
      <w:bookmarkStart w:id="977" w:name="_Toc138761493"/>
      <w:bookmarkStart w:id="978" w:name="_Toc145707687"/>
      <w:bookmarkStart w:id="979" w:name="_Toc160570146"/>
      <w:bookmarkStart w:id="980" w:name="_Toc162007742"/>
      <w:bookmarkStart w:id="981" w:name="_Toc185515355"/>
      <w:bookmarkStart w:id="982" w:name="_Toc192872662"/>
      <w:bookmarkStart w:id="983" w:name="_Toc200970364"/>
      <w:bookmarkStart w:id="984" w:name="_Toc207721695"/>
      <w:bookmarkStart w:id="985" w:name="_Toc209520558"/>
      <w:bookmarkStart w:id="986" w:name="_Toc214976577"/>
      <w:r>
        <w:lastRenderedPageBreak/>
        <w:t>5.5.2.3</w:t>
      </w:r>
      <w:r>
        <w:tab/>
        <w:t>Eees_AppClientInformation_Notify</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4EA70D54" w14:textId="6C1543F8" w:rsidR="00827F85" w:rsidRDefault="00827F85" w:rsidP="00827F85">
      <w:pPr>
        <w:pStyle w:val="Heading5"/>
      </w:pPr>
      <w:bookmarkStart w:id="987" w:name="_Toc85734104"/>
      <w:bookmarkStart w:id="988" w:name="_Toc89431403"/>
      <w:bookmarkStart w:id="989" w:name="_Toc97042195"/>
      <w:bookmarkStart w:id="990" w:name="_Toc97045339"/>
      <w:bookmarkStart w:id="991" w:name="_Toc97155084"/>
      <w:bookmarkStart w:id="992" w:name="_Toc101521234"/>
      <w:bookmarkStart w:id="993" w:name="_Toc138761494"/>
      <w:bookmarkStart w:id="994" w:name="_Toc145707688"/>
      <w:bookmarkStart w:id="995" w:name="_Toc160570147"/>
      <w:bookmarkStart w:id="996" w:name="_Toc162007743"/>
      <w:bookmarkStart w:id="997" w:name="_Toc185515356"/>
      <w:bookmarkStart w:id="998" w:name="_Toc192872663"/>
      <w:bookmarkStart w:id="999" w:name="_Toc200970365"/>
      <w:bookmarkStart w:id="1000" w:name="_Toc207721696"/>
      <w:bookmarkStart w:id="1001" w:name="_Toc209520559"/>
      <w:bookmarkStart w:id="1002" w:name="_Toc214976578"/>
      <w:r>
        <w:t>5.5.2.3.1</w:t>
      </w:r>
      <w:r>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3" w:name="_Toc85734105"/>
      <w:bookmarkStart w:id="1004" w:name="_Toc89431404"/>
      <w:bookmarkStart w:id="1005" w:name="_Toc97042196"/>
      <w:bookmarkStart w:id="1006" w:name="_Toc97045340"/>
      <w:bookmarkStart w:id="1007" w:name="_Toc97155085"/>
      <w:bookmarkStart w:id="1008" w:name="_Toc101521235"/>
      <w:bookmarkStart w:id="1009" w:name="_Toc138761495"/>
      <w:bookmarkStart w:id="1010" w:name="_Toc145707689"/>
      <w:bookmarkStart w:id="1011" w:name="_Toc160570148"/>
      <w:bookmarkStart w:id="1012" w:name="_Toc162007744"/>
      <w:bookmarkStart w:id="1013" w:name="_Toc185515357"/>
      <w:bookmarkStart w:id="1014" w:name="_Toc192872664"/>
      <w:bookmarkStart w:id="1015" w:name="_Toc200970366"/>
      <w:bookmarkStart w:id="1016" w:name="_Toc207721697"/>
      <w:bookmarkStart w:id="1017" w:name="_Toc209520560"/>
      <w:bookmarkStart w:id="1018" w:name="_Toc214976579"/>
      <w:r>
        <w:t>5.5.2.3.2</w:t>
      </w:r>
      <w:r>
        <w:tab/>
        <w:t xml:space="preserve">EES notifying the AC information to </w:t>
      </w:r>
      <w:r w:rsidR="00BA71B7">
        <w:t xml:space="preserve">the service consumer </w:t>
      </w:r>
      <w:r>
        <w:t>using Eees_AppClientInformation_Notify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9" w:name="_Toc85734106"/>
      <w:bookmarkStart w:id="1020" w:name="_Toc89431405"/>
      <w:bookmarkStart w:id="1021" w:name="_Toc97042197"/>
      <w:bookmarkStart w:id="1022" w:name="_Toc97045341"/>
      <w:bookmarkStart w:id="1023" w:name="_Toc97155086"/>
      <w:bookmarkStart w:id="1024" w:name="_Toc101521236"/>
      <w:bookmarkStart w:id="1025" w:name="_Toc138761496"/>
      <w:bookmarkStart w:id="1026" w:name="_Toc145707690"/>
      <w:bookmarkStart w:id="1027" w:name="_Toc160570149"/>
      <w:bookmarkStart w:id="1028" w:name="_Toc162007745"/>
      <w:bookmarkStart w:id="1029" w:name="_Toc185515358"/>
      <w:bookmarkStart w:id="1030" w:name="_Toc192872665"/>
      <w:bookmarkStart w:id="1031" w:name="_Toc200970367"/>
      <w:bookmarkStart w:id="1032" w:name="_Toc207721698"/>
      <w:bookmarkStart w:id="1033" w:name="_Toc209520561"/>
      <w:bookmarkStart w:id="1034" w:name="_Toc214976580"/>
      <w:r>
        <w:t>5.5.2.4</w:t>
      </w:r>
      <w:r>
        <w:tab/>
        <w:t>Eees_AppClientInformation_UpdateSubscription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B4526F1" w14:textId="431E1B87" w:rsidR="00827F85" w:rsidRDefault="00827F85" w:rsidP="00827F85">
      <w:pPr>
        <w:pStyle w:val="Heading5"/>
      </w:pPr>
      <w:bookmarkStart w:id="1035" w:name="_Toc85734107"/>
      <w:bookmarkStart w:id="1036" w:name="_Toc89431406"/>
      <w:bookmarkStart w:id="1037" w:name="_Toc97042198"/>
      <w:bookmarkStart w:id="1038" w:name="_Toc97045342"/>
      <w:bookmarkStart w:id="1039" w:name="_Toc97155087"/>
      <w:bookmarkStart w:id="1040" w:name="_Toc101521237"/>
      <w:bookmarkStart w:id="1041" w:name="_Toc138761497"/>
      <w:bookmarkStart w:id="1042" w:name="_Toc145707691"/>
      <w:bookmarkStart w:id="1043" w:name="_Toc160570150"/>
      <w:bookmarkStart w:id="1044" w:name="_Toc162007746"/>
      <w:bookmarkStart w:id="1045" w:name="_Toc185515359"/>
      <w:bookmarkStart w:id="1046" w:name="_Toc192872666"/>
      <w:bookmarkStart w:id="1047" w:name="_Toc200970368"/>
      <w:bookmarkStart w:id="1048" w:name="_Toc207721699"/>
      <w:bookmarkStart w:id="1049" w:name="_Toc209520562"/>
      <w:bookmarkStart w:id="1050" w:name="_Toc214976581"/>
      <w:r>
        <w:t>5.5.2.4.1</w:t>
      </w:r>
      <w: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1" w:name="_Toc85734108"/>
      <w:bookmarkStart w:id="1052" w:name="_Toc89431407"/>
      <w:bookmarkStart w:id="1053" w:name="_Toc97042199"/>
      <w:bookmarkStart w:id="1054" w:name="_Toc97045343"/>
      <w:bookmarkStart w:id="1055" w:name="_Toc97155088"/>
      <w:bookmarkStart w:id="1056" w:name="_Toc101521238"/>
      <w:bookmarkStart w:id="1057" w:name="_Toc138761498"/>
      <w:bookmarkStart w:id="1058" w:name="_Toc145707692"/>
      <w:bookmarkStart w:id="1059" w:name="_Toc160570151"/>
      <w:bookmarkStart w:id="1060" w:name="_Toc162007747"/>
      <w:bookmarkStart w:id="1061" w:name="_Toc185515360"/>
      <w:bookmarkStart w:id="1062" w:name="_Toc192872667"/>
      <w:bookmarkStart w:id="1063" w:name="_Toc200970369"/>
      <w:bookmarkStart w:id="1064" w:name="_Toc207721700"/>
      <w:bookmarkStart w:id="1065" w:name="_Toc209520563"/>
      <w:bookmarkStart w:id="1066" w:name="_Toc214976582"/>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7" w:name="_Toc85734109"/>
      <w:bookmarkStart w:id="1068" w:name="_Toc89431408"/>
      <w:bookmarkStart w:id="1069" w:name="_Toc97042200"/>
      <w:bookmarkStart w:id="1070" w:name="_Toc97045344"/>
      <w:bookmarkStart w:id="1071" w:name="_Toc97155089"/>
      <w:bookmarkStart w:id="1072" w:name="_Toc101521239"/>
      <w:bookmarkStart w:id="1073" w:name="_Toc138761499"/>
      <w:bookmarkStart w:id="1074" w:name="_Toc145707693"/>
      <w:bookmarkStart w:id="1075" w:name="_Toc160570152"/>
      <w:bookmarkStart w:id="1076" w:name="_Toc162007748"/>
      <w:bookmarkStart w:id="1077" w:name="_Toc185515361"/>
      <w:bookmarkStart w:id="1078" w:name="_Toc192872668"/>
      <w:bookmarkStart w:id="1079" w:name="_Toc200970370"/>
      <w:bookmarkStart w:id="1080" w:name="_Toc207721701"/>
      <w:bookmarkStart w:id="1081" w:name="_Toc209520564"/>
      <w:bookmarkStart w:id="1082" w:name="_Toc214976583"/>
      <w:r>
        <w:t>5.5.2.5</w:t>
      </w:r>
      <w:r>
        <w:tab/>
        <w:t>Eees_AppClientInformation_Unsubscribe</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1712CC75" w14:textId="10745DBC" w:rsidR="00827F85" w:rsidRDefault="00827F85" w:rsidP="00827F85">
      <w:pPr>
        <w:pStyle w:val="Heading5"/>
      </w:pPr>
      <w:bookmarkStart w:id="1083" w:name="_Toc85734110"/>
      <w:bookmarkStart w:id="1084" w:name="_Toc89431409"/>
      <w:bookmarkStart w:id="1085" w:name="_Toc97042201"/>
      <w:bookmarkStart w:id="1086" w:name="_Toc97045345"/>
      <w:bookmarkStart w:id="1087" w:name="_Toc97155090"/>
      <w:bookmarkStart w:id="1088" w:name="_Toc101521240"/>
      <w:bookmarkStart w:id="1089" w:name="_Toc138761500"/>
      <w:bookmarkStart w:id="1090" w:name="_Toc145707694"/>
      <w:bookmarkStart w:id="1091" w:name="_Toc160570153"/>
      <w:bookmarkStart w:id="1092" w:name="_Toc162007749"/>
      <w:bookmarkStart w:id="1093" w:name="_Toc185515362"/>
      <w:bookmarkStart w:id="1094" w:name="_Toc192872669"/>
      <w:bookmarkStart w:id="1095" w:name="_Toc200970371"/>
      <w:bookmarkStart w:id="1096" w:name="_Toc207721702"/>
      <w:bookmarkStart w:id="1097" w:name="_Toc209520565"/>
      <w:bookmarkStart w:id="1098" w:name="_Toc214976584"/>
      <w:r>
        <w:t>5.5.2.5.1</w:t>
      </w:r>
      <w:r>
        <w:tab/>
        <w:t>General</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9" w:name="_Toc85734111"/>
      <w:bookmarkStart w:id="1100" w:name="_Toc89431410"/>
      <w:bookmarkStart w:id="1101" w:name="_Toc97042202"/>
      <w:bookmarkStart w:id="1102" w:name="_Toc97045346"/>
      <w:bookmarkStart w:id="1103" w:name="_Toc97155091"/>
      <w:bookmarkStart w:id="1104" w:name="_Toc101521241"/>
      <w:bookmarkStart w:id="1105" w:name="_Toc138761501"/>
      <w:bookmarkStart w:id="1106" w:name="_Toc145707695"/>
      <w:bookmarkStart w:id="1107" w:name="_Toc160570154"/>
      <w:bookmarkStart w:id="1108" w:name="_Toc162007750"/>
      <w:bookmarkStart w:id="1109" w:name="_Toc185515363"/>
      <w:bookmarkStart w:id="1110" w:name="_Toc192872670"/>
      <w:bookmarkStart w:id="1111" w:name="_Toc200970372"/>
      <w:bookmarkStart w:id="1112" w:name="_Toc207721703"/>
      <w:bookmarkStart w:id="1113" w:name="_Toc209520566"/>
      <w:bookmarkStart w:id="1114" w:name="_Toc214976585"/>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5" w:name="_Toc85734112"/>
      <w:bookmarkStart w:id="1116" w:name="_Toc89431411"/>
      <w:bookmarkStart w:id="1117" w:name="_Toc97042203"/>
      <w:bookmarkStart w:id="1118" w:name="_Toc97045347"/>
      <w:bookmarkStart w:id="1119" w:name="_Toc97155092"/>
      <w:bookmarkStart w:id="1120" w:name="_Toc101521242"/>
      <w:bookmarkStart w:id="1121" w:name="_Toc138761502"/>
      <w:bookmarkStart w:id="1122" w:name="_Toc145707696"/>
      <w:bookmarkStart w:id="1123" w:name="_Toc160570155"/>
      <w:bookmarkStart w:id="1124" w:name="_Toc162007751"/>
      <w:bookmarkStart w:id="1125" w:name="_Toc185515364"/>
      <w:bookmarkStart w:id="1126" w:name="_Toc192872671"/>
      <w:bookmarkStart w:id="1127" w:name="_Toc200970373"/>
      <w:bookmarkStart w:id="1128" w:name="_Toc207721704"/>
      <w:bookmarkStart w:id="1129" w:name="_Toc209520567"/>
      <w:bookmarkStart w:id="1130" w:name="_Toc214976586"/>
      <w:r>
        <w:lastRenderedPageBreak/>
        <w:t>5.</w:t>
      </w:r>
      <w:r w:rsidR="008B763D">
        <w:t>6</w:t>
      </w:r>
      <w:r>
        <w:tab/>
        <w:t>Eees_SessionWithQoS Service</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349378" w14:textId="5E8238AD" w:rsidR="000612BF" w:rsidRDefault="000612BF" w:rsidP="000612BF">
      <w:pPr>
        <w:pStyle w:val="Heading3"/>
      </w:pPr>
      <w:bookmarkStart w:id="1131" w:name="_Toc65839150"/>
      <w:bookmarkStart w:id="1132" w:name="_Toc85734113"/>
      <w:bookmarkStart w:id="1133" w:name="_Toc89431412"/>
      <w:bookmarkStart w:id="1134" w:name="_Toc97042204"/>
      <w:bookmarkStart w:id="1135" w:name="_Toc97045348"/>
      <w:bookmarkStart w:id="1136" w:name="_Toc97155093"/>
      <w:bookmarkStart w:id="1137" w:name="_Toc101521243"/>
      <w:bookmarkStart w:id="1138" w:name="_Toc138761503"/>
      <w:bookmarkStart w:id="1139" w:name="_Toc145707697"/>
      <w:bookmarkStart w:id="1140" w:name="_Toc160570156"/>
      <w:bookmarkStart w:id="1141" w:name="_Toc162007752"/>
      <w:bookmarkStart w:id="1142" w:name="_Toc185515365"/>
      <w:bookmarkStart w:id="1143" w:name="_Toc192872672"/>
      <w:bookmarkStart w:id="1144" w:name="_Toc200970374"/>
      <w:bookmarkStart w:id="1145" w:name="_Toc207721705"/>
      <w:bookmarkStart w:id="1146" w:name="_Toc209520568"/>
      <w:bookmarkStart w:id="1147" w:name="_Toc214976587"/>
      <w:r>
        <w:t>5.</w:t>
      </w:r>
      <w:r w:rsidR="008B763D">
        <w:t>6</w:t>
      </w:r>
      <w:r>
        <w:t>.1</w:t>
      </w:r>
      <w:r>
        <w:tab/>
        <w:t>Service Description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8" w:name="_Toc65839151"/>
      <w:bookmarkStart w:id="1149" w:name="_Toc85734114"/>
      <w:bookmarkStart w:id="1150" w:name="_Toc89431413"/>
      <w:bookmarkStart w:id="1151" w:name="_Toc97042205"/>
      <w:bookmarkStart w:id="1152" w:name="_Toc97045349"/>
      <w:bookmarkStart w:id="1153" w:name="_Toc97155094"/>
      <w:bookmarkStart w:id="1154" w:name="_Toc101521244"/>
      <w:bookmarkStart w:id="1155" w:name="_Toc138761504"/>
      <w:bookmarkStart w:id="1156" w:name="_Toc145707698"/>
      <w:bookmarkStart w:id="1157" w:name="_Toc160570157"/>
      <w:bookmarkStart w:id="1158" w:name="_Toc162007753"/>
      <w:bookmarkStart w:id="1159" w:name="_Toc185515366"/>
      <w:bookmarkStart w:id="1160" w:name="_Toc192872673"/>
      <w:bookmarkStart w:id="1161" w:name="_Toc200970375"/>
      <w:bookmarkStart w:id="1162" w:name="_Toc207721706"/>
      <w:bookmarkStart w:id="1163" w:name="_Toc209520569"/>
      <w:bookmarkStart w:id="1164" w:name="_Toc214976588"/>
      <w:r>
        <w:t>5.</w:t>
      </w:r>
      <w:r w:rsidR="008B763D">
        <w:t>6</w:t>
      </w:r>
      <w:r>
        <w:t>.2</w:t>
      </w:r>
      <w:r>
        <w:tab/>
        <w:t>Service Operations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DA3BD8E" w14:textId="4B183E3C" w:rsidR="000612BF" w:rsidRDefault="000612BF" w:rsidP="000612BF">
      <w:pPr>
        <w:pStyle w:val="Heading4"/>
      </w:pPr>
      <w:bookmarkStart w:id="1165" w:name="_Toc65839152"/>
      <w:bookmarkStart w:id="1166" w:name="_Toc85734115"/>
      <w:bookmarkStart w:id="1167" w:name="_Toc89431414"/>
      <w:bookmarkStart w:id="1168" w:name="_Toc97042206"/>
      <w:bookmarkStart w:id="1169" w:name="_Toc97045350"/>
      <w:bookmarkStart w:id="1170" w:name="_Toc97155095"/>
      <w:bookmarkStart w:id="1171" w:name="_Toc101521245"/>
      <w:bookmarkStart w:id="1172" w:name="_Toc138761505"/>
      <w:bookmarkStart w:id="1173" w:name="_Toc145707699"/>
      <w:bookmarkStart w:id="1174" w:name="_Toc160570158"/>
      <w:bookmarkStart w:id="1175" w:name="_Toc162007754"/>
      <w:bookmarkStart w:id="1176" w:name="_Toc185515367"/>
      <w:bookmarkStart w:id="1177" w:name="_Toc192872674"/>
      <w:bookmarkStart w:id="1178" w:name="_Toc200970376"/>
      <w:bookmarkStart w:id="1179" w:name="_Toc207721707"/>
      <w:bookmarkStart w:id="1180" w:name="_Toc209520570"/>
      <w:bookmarkStart w:id="1181" w:name="_Toc214976589"/>
      <w:r>
        <w:t>5.</w:t>
      </w:r>
      <w:r w:rsidR="008B763D">
        <w:t>6</w:t>
      </w:r>
      <w:r>
        <w:t>.2.1</w:t>
      </w:r>
      <w:r>
        <w:tab/>
        <w:t>Introduction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0E0676C" w14:textId="543BF694" w:rsidR="00BA71B7" w:rsidRDefault="00BA71B7" w:rsidP="00BA71B7">
      <w:bookmarkStart w:id="118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3" w:name="_Toc85734116"/>
      <w:bookmarkStart w:id="1184" w:name="_Toc89431415"/>
      <w:bookmarkStart w:id="1185" w:name="_Toc97042207"/>
      <w:bookmarkStart w:id="1186" w:name="_Toc97045351"/>
      <w:bookmarkStart w:id="1187" w:name="_Toc97155096"/>
      <w:bookmarkStart w:id="1188" w:name="_Toc101521246"/>
      <w:bookmarkStart w:id="1189" w:name="_Toc138761506"/>
      <w:bookmarkStart w:id="1190" w:name="_Toc145707700"/>
      <w:bookmarkStart w:id="1191" w:name="_Toc160570159"/>
      <w:bookmarkStart w:id="1192" w:name="_Toc162007755"/>
      <w:bookmarkStart w:id="1193" w:name="_Toc185515368"/>
      <w:bookmarkStart w:id="1194" w:name="_Toc192872675"/>
      <w:bookmarkStart w:id="1195" w:name="_Toc200970377"/>
      <w:bookmarkStart w:id="1196" w:name="_Toc207721708"/>
      <w:bookmarkStart w:id="1197" w:name="_Toc209520571"/>
      <w:bookmarkStart w:id="1198" w:name="_Toc214976590"/>
      <w:r>
        <w:t>5.</w:t>
      </w:r>
      <w:r w:rsidR="008B763D">
        <w:t>6</w:t>
      </w:r>
      <w:r>
        <w:t>.2.2</w:t>
      </w:r>
      <w:r>
        <w:tab/>
        <w:t>Eees_SessionWithQoS_Create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22DAE60F" w14:textId="15FD8281" w:rsidR="000612BF" w:rsidRDefault="000612BF" w:rsidP="000612BF">
      <w:pPr>
        <w:pStyle w:val="Heading5"/>
      </w:pPr>
      <w:bookmarkStart w:id="1199" w:name="_Toc65839154"/>
      <w:bookmarkStart w:id="1200" w:name="_Toc85734117"/>
      <w:bookmarkStart w:id="1201" w:name="_Toc89431416"/>
      <w:bookmarkStart w:id="1202" w:name="_Toc97042208"/>
      <w:bookmarkStart w:id="1203" w:name="_Toc97045352"/>
      <w:bookmarkStart w:id="1204" w:name="_Toc97155097"/>
      <w:bookmarkStart w:id="1205" w:name="_Toc101521247"/>
      <w:bookmarkStart w:id="1206" w:name="_Toc138761507"/>
      <w:bookmarkStart w:id="1207" w:name="_Toc145707701"/>
      <w:bookmarkStart w:id="1208" w:name="_Toc160570160"/>
      <w:bookmarkStart w:id="1209" w:name="_Toc162007756"/>
      <w:bookmarkStart w:id="1210" w:name="_Toc185515369"/>
      <w:bookmarkStart w:id="1211" w:name="_Toc192872676"/>
      <w:bookmarkStart w:id="1212" w:name="_Toc200970378"/>
      <w:bookmarkStart w:id="1213" w:name="_Toc207721709"/>
      <w:bookmarkStart w:id="1214" w:name="_Toc209520572"/>
      <w:bookmarkStart w:id="1215" w:name="_Toc214976591"/>
      <w:r>
        <w:t>5.</w:t>
      </w:r>
      <w:r w:rsidR="008B763D">
        <w:t>6</w:t>
      </w:r>
      <w:r>
        <w:t>.2.2.1</w:t>
      </w:r>
      <w:r>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42B880DA" w14:textId="59C6573F" w:rsidR="000612BF" w:rsidRDefault="00BA71B7" w:rsidP="000612BF">
      <w:bookmarkStart w:id="121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7" w:name="_Toc85734118"/>
      <w:bookmarkStart w:id="1218" w:name="_Toc89431417"/>
      <w:bookmarkStart w:id="1219" w:name="_Toc97042209"/>
      <w:bookmarkStart w:id="1220" w:name="_Toc97045353"/>
      <w:bookmarkStart w:id="1221" w:name="_Toc97155098"/>
      <w:bookmarkStart w:id="1222" w:name="_Toc101521248"/>
      <w:bookmarkStart w:id="1223" w:name="_Toc138761508"/>
      <w:bookmarkStart w:id="1224" w:name="_Toc145707702"/>
      <w:bookmarkStart w:id="1225" w:name="_Toc160570161"/>
      <w:bookmarkStart w:id="1226" w:name="_Toc162007757"/>
      <w:bookmarkStart w:id="1227" w:name="_Toc185515370"/>
      <w:bookmarkStart w:id="1228" w:name="_Toc192872677"/>
      <w:bookmarkStart w:id="1229" w:name="_Toc200970379"/>
      <w:bookmarkStart w:id="1230" w:name="_Toc207721710"/>
      <w:bookmarkStart w:id="1231" w:name="_Toc209520573"/>
      <w:bookmarkStart w:id="1232" w:name="_Toc214976592"/>
      <w:r>
        <w:t>5.</w:t>
      </w:r>
      <w:r w:rsidR="008B763D">
        <w:t>6</w:t>
      </w:r>
      <w:r>
        <w:t>.2.2.2</w:t>
      </w:r>
      <w:r>
        <w:tab/>
      </w:r>
      <w:bookmarkEnd w:id="1216"/>
      <w:bookmarkEnd w:id="1217"/>
      <w:bookmarkEnd w:id="1218"/>
      <w:bookmarkEnd w:id="1219"/>
      <w:bookmarkEnd w:id="1220"/>
      <w:bookmarkEnd w:id="1221"/>
      <w:bookmarkEnd w:id="1222"/>
      <w:bookmarkEnd w:id="1223"/>
      <w:bookmarkEnd w:id="1224"/>
      <w:bookmarkEnd w:id="1225"/>
      <w:bookmarkEnd w:id="1226"/>
      <w:r w:rsidR="00BA71B7">
        <w:t>Service consumer requesting reservation of resources for a data session between AC and service consumer with specific QoS using Eees_SessionWithQoS operation</w:t>
      </w:r>
      <w:bookmarkEnd w:id="1227"/>
      <w:bookmarkEnd w:id="1228"/>
      <w:bookmarkEnd w:id="1229"/>
      <w:bookmarkEnd w:id="1230"/>
      <w:bookmarkEnd w:id="1231"/>
      <w:bookmarkEnd w:id="1232"/>
    </w:p>
    <w:p w14:paraId="417D0D62" w14:textId="2D4B6871" w:rsidR="00BA71B7" w:rsidRDefault="00BA71B7" w:rsidP="00BA71B7">
      <w:bookmarkStart w:id="123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4" w:name="_Toc85734119"/>
      <w:bookmarkStart w:id="1235" w:name="_Toc89431418"/>
      <w:bookmarkStart w:id="1236" w:name="_Toc97042210"/>
      <w:bookmarkStart w:id="1237" w:name="_Toc97045354"/>
      <w:bookmarkStart w:id="1238" w:name="_Toc97155099"/>
      <w:bookmarkStart w:id="1239" w:name="_Toc101521249"/>
      <w:bookmarkStart w:id="1240" w:name="_Toc138761509"/>
      <w:bookmarkStart w:id="1241" w:name="_Toc145707703"/>
      <w:bookmarkStart w:id="1242" w:name="_Toc160570162"/>
      <w:bookmarkStart w:id="1243" w:name="_Toc162007758"/>
      <w:bookmarkStart w:id="1244" w:name="_Toc185515371"/>
      <w:bookmarkStart w:id="1245" w:name="_Toc192872678"/>
      <w:bookmarkStart w:id="1246" w:name="_Toc200970380"/>
      <w:bookmarkStart w:id="1247" w:name="_Toc207721711"/>
      <w:bookmarkStart w:id="1248" w:name="_Toc209520574"/>
      <w:bookmarkStart w:id="1249" w:name="_Toc214976593"/>
      <w:bookmarkEnd w:id="1233"/>
      <w:r>
        <w:t>5.</w:t>
      </w:r>
      <w:r w:rsidR="008B763D">
        <w:t>6</w:t>
      </w:r>
      <w:r>
        <w:t>.2.3</w:t>
      </w:r>
      <w:r>
        <w:tab/>
        <w:t>Eees_SessionWithQoS_Update</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3E09ECE" w14:textId="2441964D" w:rsidR="000612BF" w:rsidRDefault="000612BF" w:rsidP="000612BF">
      <w:pPr>
        <w:pStyle w:val="Heading5"/>
      </w:pPr>
      <w:bookmarkStart w:id="1250" w:name="_Toc85734120"/>
      <w:bookmarkStart w:id="1251" w:name="_Toc89431419"/>
      <w:bookmarkStart w:id="1252" w:name="_Toc97042211"/>
      <w:bookmarkStart w:id="1253" w:name="_Toc97045355"/>
      <w:bookmarkStart w:id="1254" w:name="_Toc97155100"/>
      <w:bookmarkStart w:id="1255" w:name="_Toc101521250"/>
      <w:bookmarkStart w:id="1256" w:name="_Toc138761510"/>
      <w:bookmarkStart w:id="1257" w:name="_Toc145707704"/>
      <w:bookmarkStart w:id="1258" w:name="_Toc160570163"/>
      <w:bookmarkStart w:id="1259" w:name="_Toc162007759"/>
      <w:bookmarkStart w:id="1260" w:name="_Toc185515372"/>
      <w:bookmarkStart w:id="1261" w:name="_Toc192872679"/>
      <w:bookmarkStart w:id="1262" w:name="_Toc200970381"/>
      <w:bookmarkStart w:id="1263" w:name="_Toc207721712"/>
      <w:bookmarkStart w:id="1264" w:name="_Toc209520575"/>
      <w:bookmarkStart w:id="1265" w:name="_Toc214976594"/>
      <w:r>
        <w:t>5.</w:t>
      </w:r>
      <w:r w:rsidR="008B763D">
        <w:t>6</w:t>
      </w:r>
      <w:r>
        <w:t>.2.3.1</w:t>
      </w:r>
      <w:r>
        <w:tab/>
        <w:t>General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6" w:name="_Toc85734121"/>
      <w:bookmarkStart w:id="1267" w:name="_Toc89431420"/>
      <w:bookmarkStart w:id="1268" w:name="_Toc97042212"/>
      <w:bookmarkStart w:id="1269" w:name="_Toc97045356"/>
      <w:bookmarkStart w:id="1270" w:name="_Toc97155101"/>
      <w:bookmarkStart w:id="1271" w:name="_Toc101521251"/>
      <w:bookmarkStart w:id="1272" w:name="_Toc138761511"/>
      <w:bookmarkStart w:id="1273" w:name="_Toc145707705"/>
      <w:bookmarkStart w:id="1274" w:name="_Toc160570164"/>
      <w:bookmarkStart w:id="1275" w:name="_Toc162007760"/>
      <w:bookmarkStart w:id="1276" w:name="_Toc185515373"/>
      <w:bookmarkStart w:id="1277" w:name="_Toc192872680"/>
      <w:bookmarkStart w:id="1278" w:name="_Toc200970382"/>
      <w:bookmarkStart w:id="1279" w:name="_Toc207721713"/>
      <w:bookmarkStart w:id="1280" w:name="_Toc209520576"/>
      <w:bookmarkStart w:id="1281" w:name="_Toc214976595"/>
      <w:r>
        <w:t>5.</w:t>
      </w:r>
      <w:r w:rsidR="008B763D">
        <w:t>6</w:t>
      </w:r>
      <w:r>
        <w:t>.2.3.2</w:t>
      </w:r>
      <w:r>
        <w:tab/>
      </w:r>
      <w:bookmarkEnd w:id="1266"/>
      <w:bookmarkEnd w:id="1267"/>
      <w:bookmarkEnd w:id="1268"/>
      <w:bookmarkEnd w:id="1269"/>
      <w:bookmarkEnd w:id="1270"/>
      <w:bookmarkEnd w:id="1271"/>
      <w:bookmarkEnd w:id="1272"/>
      <w:bookmarkEnd w:id="1273"/>
      <w:bookmarkEnd w:id="1274"/>
      <w:bookmarkEnd w:id="1275"/>
      <w:r w:rsidR="00BA71B7">
        <w:t>Service consumer updating QoS of a data session between AC and service consumer using Eees_SessionWithQoS_Update operation</w:t>
      </w:r>
      <w:bookmarkEnd w:id="1276"/>
      <w:bookmarkEnd w:id="1277"/>
      <w:bookmarkEnd w:id="1278"/>
      <w:bookmarkEnd w:id="1279"/>
      <w:bookmarkEnd w:id="1280"/>
      <w:bookmarkEnd w:id="128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2" w:name="_Toc85734122"/>
      <w:bookmarkStart w:id="1283" w:name="_Toc89431421"/>
      <w:bookmarkStart w:id="1284" w:name="_Toc97042213"/>
      <w:bookmarkStart w:id="1285" w:name="_Toc97045357"/>
      <w:bookmarkStart w:id="1286" w:name="_Toc97155102"/>
      <w:bookmarkStart w:id="1287" w:name="_Toc101521252"/>
      <w:bookmarkStart w:id="1288" w:name="_Toc138761512"/>
      <w:bookmarkStart w:id="1289" w:name="_Toc145707706"/>
      <w:bookmarkStart w:id="1290" w:name="_Toc160570165"/>
      <w:bookmarkStart w:id="1291" w:name="_Toc162007761"/>
      <w:bookmarkStart w:id="1292" w:name="_Toc185515374"/>
      <w:bookmarkStart w:id="1293" w:name="_Toc192872681"/>
      <w:bookmarkStart w:id="1294" w:name="_Toc200970383"/>
      <w:bookmarkStart w:id="1295" w:name="_Toc207721714"/>
      <w:bookmarkStart w:id="1296" w:name="_Toc209520577"/>
      <w:bookmarkStart w:id="1297" w:name="_Toc214976596"/>
      <w:r>
        <w:t>5.</w:t>
      </w:r>
      <w:r w:rsidR="008B763D">
        <w:t>6</w:t>
      </w:r>
      <w:r>
        <w:t>.2.4</w:t>
      </w:r>
      <w:r>
        <w:tab/>
        <w:t>Eees_SessionWithQoS_Revoke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C6153F8" w14:textId="7505D326" w:rsidR="000612BF" w:rsidRDefault="000612BF" w:rsidP="000612BF">
      <w:pPr>
        <w:pStyle w:val="Heading5"/>
      </w:pPr>
      <w:bookmarkStart w:id="1298" w:name="_Toc85734123"/>
      <w:bookmarkStart w:id="1299" w:name="_Toc89431422"/>
      <w:bookmarkStart w:id="1300" w:name="_Toc97042214"/>
      <w:bookmarkStart w:id="1301" w:name="_Toc97045358"/>
      <w:bookmarkStart w:id="1302" w:name="_Toc97155103"/>
      <w:bookmarkStart w:id="1303" w:name="_Toc101521253"/>
      <w:bookmarkStart w:id="1304" w:name="_Toc138761513"/>
      <w:bookmarkStart w:id="1305" w:name="_Toc145707707"/>
      <w:bookmarkStart w:id="1306" w:name="_Toc160570166"/>
      <w:bookmarkStart w:id="1307" w:name="_Toc162007762"/>
      <w:bookmarkStart w:id="1308" w:name="_Toc185515375"/>
      <w:bookmarkStart w:id="1309" w:name="_Toc192872682"/>
      <w:bookmarkStart w:id="1310" w:name="_Toc200970384"/>
      <w:bookmarkStart w:id="1311" w:name="_Toc207721715"/>
      <w:bookmarkStart w:id="1312" w:name="_Toc209520578"/>
      <w:bookmarkStart w:id="1313" w:name="_Toc214976597"/>
      <w:r>
        <w:t>5.</w:t>
      </w:r>
      <w:r w:rsidR="008B763D">
        <w:t>6</w:t>
      </w:r>
      <w:r>
        <w:t>.2.4.1</w:t>
      </w:r>
      <w:r>
        <w:tab/>
        <w:t>General</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4" w:name="_Toc85734124"/>
      <w:bookmarkStart w:id="1315" w:name="_Toc89431423"/>
      <w:bookmarkStart w:id="1316" w:name="_Toc97042215"/>
      <w:bookmarkStart w:id="1317" w:name="_Toc97045359"/>
      <w:bookmarkStart w:id="1318" w:name="_Toc97155104"/>
      <w:bookmarkStart w:id="1319" w:name="_Toc101521254"/>
      <w:bookmarkStart w:id="1320" w:name="_Toc138761514"/>
      <w:bookmarkStart w:id="1321" w:name="_Toc145707708"/>
      <w:bookmarkStart w:id="1322" w:name="_Toc160570167"/>
      <w:bookmarkStart w:id="1323" w:name="_Toc162007763"/>
      <w:bookmarkStart w:id="1324" w:name="_Toc185515376"/>
      <w:bookmarkStart w:id="1325" w:name="_Toc192872683"/>
      <w:bookmarkStart w:id="1326" w:name="_Toc200970385"/>
      <w:bookmarkStart w:id="1327" w:name="_Toc207721716"/>
      <w:bookmarkStart w:id="1328" w:name="_Toc209520579"/>
      <w:bookmarkStart w:id="1329" w:name="_Toc214976598"/>
      <w:r>
        <w:t>5.</w:t>
      </w:r>
      <w:r w:rsidR="008B763D">
        <w:t>6</w:t>
      </w:r>
      <w:r>
        <w:t>.2.4.2</w:t>
      </w:r>
      <w:r>
        <w:tab/>
      </w:r>
      <w:bookmarkEnd w:id="1314"/>
      <w:bookmarkEnd w:id="1315"/>
      <w:bookmarkEnd w:id="1316"/>
      <w:bookmarkEnd w:id="1317"/>
      <w:bookmarkEnd w:id="1318"/>
      <w:bookmarkEnd w:id="1319"/>
      <w:bookmarkEnd w:id="1320"/>
      <w:bookmarkEnd w:id="1321"/>
      <w:bookmarkEnd w:id="1322"/>
      <w:bookmarkEnd w:id="1323"/>
      <w:r w:rsidR="00BA71B7">
        <w:t>Service consumer revoking QoS of a data session between AC and service consumer using Eees_SessionWithQoS_Revoke operation</w:t>
      </w:r>
      <w:bookmarkEnd w:id="1324"/>
      <w:bookmarkEnd w:id="1325"/>
      <w:bookmarkEnd w:id="1326"/>
      <w:bookmarkEnd w:id="1327"/>
      <w:bookmarkEnd w:id="1328"/>
      <w:bookmarkEnd w:id="1329"/>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30" w:name="_Toc85734125"/>
      <w:bookmarkStart w:id="1331" w:name="_Toc89431424"/>
      <w:bookmarkStart w:id="1332" w:name="_Toc97042216"/>
      <w:bookmarkStart w:id="1333" w:name="_Toc97045360"/>
      <w:bookmarkStart w:id="1334" w:name="_Toc97155105"/>
      <w:bookmarkStart w:id="1335" w:name="_Toc101521255"/>
      <w:bookmarkStart w:id="1336" w:name="_Toc138761515"/>
      <w:bookmarkStart w:id="1337" w:name="_Toc145707709"/>
      <w:bookmarkStart w:id="1338" w:name="_Toc160570168"/>
      <w:bookmarkStart w:id="1339" w:name="_Toc162007764"/>
      <w:bookmarkStart w:id="1340" w:name="_Toc185515377"/>
      <w:bookmarkStart w:id="1341" w:name="_Toc192872684"/>
      <w:bookmarkStart w:id="1342" w:name="_Toc200970386"/>
      <w:bookmarkStart w:id="1343" w:name="_Toc207721717"/>
      <w:bookmarkStart w:id="1344" w:name="_Toc209520580"/>
      <w:bookmarkStart w:id="1345" w:name="_Toc214976599"/>
      <w:r>
        <w:t>5.</w:t>
      </w:r>
      <w:r w:rsidR="008B763D">
        <w:t>6</w:t>
      </w:r>
      <w:r>
        <w:t>.2.5</w:t>
      </w:r>
      <w:r>
        <w:tab/>
        <w:t>Eees_SessionWithQoS_Notify</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059E782" w14:textId="2FB94D9C" w:rsidR="000612BF" w:rsidRDefault="000612BF" w:rsidP="000612BF">
      <w:pPr>
        <w:pStyle w:val="Heading5"/>
      </w:pPr>
      <w:bookmarkStart w:id="1346" w:name="_Toc85734126"/>
      <w:bookmarkStart w:id="1347" w:name="_Toc89431425"/>
      <w:bookmarkStart w:id="1348" w:name="_Toc97042217"/>
      <w:bookmarkStart w:id="1349" w:name="_Toc97045361"/>
      <w:bookmarkStart w:id="1350" w:name="_Toc97155106"/>
      <w:bookmarkStart w:id="1351" w:name="_Toc101521256"/>
      <w:bookmarkStart w:id="1352" w:name="_Toc138761516"/>
      <w:bookmarkStart w:id="1353" w:name="_Toc145707710"/>
      <w:bookmarkStart w:id="1354" w:name="_Toc160570169"/>
      <w:bookmarkStart w:id="1355" w:name="_Toc162007765"/>
      <w:bookmarkStart w:id="1356" w:name="_Toc185515378"/>
      <w:bookmarkStart w:id="1357" w:name="_Toc192872685"/>
      <w:bookmarkStart w:id="1358" w:name="_Toc200970387"/>
      <w:bookmarkStart w:id="1359" w:name="_Toc207721718"/>
      <w:bookmarkStart w:id="1360" w:name="_Toc209520581"/>
      <w:bookmarkStart w:id="1361" w:name="_Toc214976600"/>
      <w:r>
        <w:t>5.</w:t>
      </w:r>
      <w:r w:rsidR="008B763D">
        <w:t>6.2.5</w:t>
      </w:r>
      <w:r>
        <w:t>.1</w:t>
      </w:r>
      <w:r>
        <w:tab/>
        <w:t>General</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2" w:name="_Toc85734127"/>
      <w:bookmarkStart w:id="1363" w:name="_Toc89431426"/>
      <w:bookmarkStart w:id="1364" w:name="_Toc97042218"/>
      <w:bookmarkStart w:id="1365" w:name="_Toc97045362"/>
      <w:bookmarkStart w:id="1366" w:name="_Toc97155107"/>
      <w:bookmarkStart w:id="1367" w:name="_Toc101521257"/>
      <w:bookmarkStart w:id="1368" w:name="_Toc138761517"/>
      <w:bookmarkStart w:id="1369" w:name="_Toc145707711"/>
      <w:bookmarkStart w:id="1370" w:name="_Toc160570170"/>
      <w:bookmarkStart w:id="1371" w:name="_Toc162007766"/>
      <w:bookmarkStart w:id="1372" w:name="_Toc185515379"/>
      <w:bookmarkStart w:id="1373" w:name="_Toc192872686"/>
      <w:bookmarkStart w:id="1374" w:name="_Toc200970388"/>
      <w:bookmarkStart w:id="1375" w:name="_Toc207721719"/>
      <w:bookmarkStart w:id="1376" w:name="_Toc209520582"/>
      <w:bookmarkStart w:id="1377" w:name="_Toc214976601"/>
      <w:r>
        <w:t>5.</w:t>
      </w:r>
      <w:r w:rsidR="008B763D">
        <w:t>6</w:t>
      </w:r>
      <w:r>
        <w:t>.2.</w:t>
      </w:r>
      <w:r w:rsidR="008B763D">
        <w:t>5</w:t>
      </w:r>
      <w:r>
        <w:t>.2</w:t>
      </w:r>
      <w:r>
        <w:tab/>
      </w:r>
      <w:bookmarkEnd w:id="1362"/>
      <w:bookmarkEnd w:id="1363"/>
      <w:bookmarkEnd w:id="1364"/>
      <w:bookmarkEnd w:id="1365"/>
      <w:bookmarkEnd w:id="1366"/>
      <w:bookmarkEnd w:id="1367"/>
      <w:bookmarkEnd w:id="1368"/>
      <w:bookmarkEnd w:id="1369"/>
      <w:bookmarkEnd w:id="1370"/>
      <w:bookmarkEnd w:id="1371"/>
      <w:r w:rsidR="00BA71B7">
        <w:t>EES notifying QoS of a data session between AC and service consumer using Eees_SessionWithQoS_Notify operation</w:t>
      </w:r>
      <w:bookmarkEnd w:id="1372"/>
      <w:bookmarkEnd w:id="1373"/>
      <w:bookmarkEnd w:id="1374"/>
      <w:bookmarkEnd w:id="1375"/>
      <w:bookmarkEnd w:id="1376"/>
      <w:bookmarkEnd w:id="137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8" w:name="_Toc85734128"/>
      <w:bookmarkStart w:id="1379" w:name="_Toc89431427"/>
      <w:bookmarkStart w:id="1380" w:name="_Toc97042219"/>
      <w:bookmarkStart w:id="1381" w:name="_Toc97045363"/>
      <w:bookmarkStart w:id="1382" w:name="_Toc97155108"/>
      <w:bookmarkStart w:id="1383" w:name="_Toc101521258"/>
      <w:bookmarkStart w:id="1384" w:name="_Toc138761518"/>
      <w:bookmarkStart w:id="1385" w:name="_Toc145707712"/>
      <w:bookmarkStart w:id="1386" w:name="_Toc160570171"/>
      <w:bookmarkStart w:id="1387" w:name="_Toc162007767"/>
      <w:bookmarkStart w:id="1388" w:name="_Toc185515380"/>
      <w:bookmarkStart w:id="1389" w:name="_Toc192872687"/>
      <w:bookmarkStart w:id="1390" w:name="_Toc200970389"/>
      <w:bookmarkStart w:id="1391" w:name="_Toc207721720"/>
      <w:bookmarkStart w:id="1392" w:name="_Toc209520583"/>
      <w:bookmarkStart w:id="1393" w:name="_Toc214976602"/>
      <w:r>
        <w:t>5.7</w:t>
      </w:r>
      <w:r>
        <w:tab/>
        <w:t>Eees_EASDiscovery Service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7C9DB28" w14:textId="77777777" w:rsidR="001A6A41" w:rsidRDefault="001A6A41" w:rsidP="001A6A41">
      <w:pPr>
        <w:pStyle w:val="Heading3"/>
      </w:pPr>
      <w:bookmarkStart w:id="1394" w:name="_Toc96848057"/>
      <w:bookmarkStart w:id="1395" w:name="_Toc138761519"/>
      <w:bookmarkStart w:id="1396" w:name="_Toc145707713"/>
      <w:bookmarkStart w:id="1397" w:name="_Toc160570172"/>
      <w:bookmarkStart w:id="1398" w:name="_Toc162007768"/>
      <w:bookmarkStart w:id="1399" w:name="_Toc185515381"/>
      <w:bookmarkStart w:id="1400" w:name="_Toc192872688"/>
      <w:bookmarkStart w:id="1401" w:name="_Toc200970390"/>
      <w:bookmarkStart w:id="1402" w:name="_Toc207721721"/>
      <w:bookmarkStart w:id="1403" w:name="_Toc209520584"/>
      <w:bookmarkStart w:id="1404" w:name="_Toc214976603"/>
      <w:r>
        <w:rPr>
          <w:lang w:val="en-US"/>
        </w:rPr>
        <w:t>5.7.1</w:t>
      </w:r>
      <w:r>
        <w:rPr>
          <w:lang w:val="en-US"/>
        </w:rPr>
        <w:tab/>
      </w:r>
      <w:r>
        <w:t>Service Description</w:t>
      </w:r>
      <w:bookmarkEnd w:id="1394"/>
      <w:bookmarkEnd w:id="1395"/>
      <w:bookmarkEnd w:id="1396"/>
      <w:bookmarkEnd w:id="1397"/>
      <w:bookmarkEnd w:id="1398"/>
      <w:bookmarkEnd w:id="1399"/>
      <w:bookmarkEnd w:id="1400"/>
      <w:bookmarkEnd w:id="1401"/>
      <w:bookmarkEnd w:id="1402"/>
      <w:bookmarkEnd w:id="1403"/>
      <w:bookmarkEnd w:id="140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5" w:name="_Toc96848058"/>
      <w:bookmarkStart w:id="1406" w:name="_Toc138761520"/>
      <w:bookmarkStart w:id="1407" w:name="_Toc145707714"/>
      <w:bookmarkStart w:id="1408" w:name="_Toc160570173"/>
      <w:bookmarkStart w:id="1409" w:name="_Toc162007769"/>
      <w:bookmarkStart w:id="1410" w:name="_Toc185515382"/>
      <w:bookmarkStart w:id="1411" w:name="_Toc192872689"/>
      <w:bookmarkStart w:id="1412" w:name="_Toc200970391"/>
      <w:bookmarkStart w:id="1413" w:name="_Toc207721722"/>
      <w:bookmarkStart w:id="1414" w:name="_Toc209520585"/>
      <w:bookmarkStart w:id="1415" w:name="_Toc214976604"/>
      <w:r>
        <w:rPr>
          <w:lang w:val="en-US"/>
        </w:rPr>
        <w:t>5.7.2</w:t>
      </w:r>
      <w:r>
        <w:rPr>
          <w:lang w:val="en-US"/>
        </w:rPr>
        <w:tab/>
      </w:r>
      <w:r>
        <w:t>Service Operations</w:t>
      </w:r>
      <w:bookmarkEnd w:id="1405"/>
      <w:bookmarkEnd w:id="1406"/>
      <w:bookmarkEnd w:id="1407"/>
      <w:bookmarkEnd w:id="1408"/>
      <w:bookmarkEnd w:id="1409"/>
      <w:bookmarkEnd w:id="1410"/>
      <w:bookmarkEnd w:id="1411"/>
      <w:bookmarkEnd w:id="1412"/>
      <w:bookmarkEnd w:id="1413"/>
      <w:bookmarkEnd w:id="1414"/>
      <w:bookmarkEnd w:id="1415"/>
    </w:p>
    <w:p w14:paraId="30E2A438" w14:textId="77777777" w:rsidR="001A6A41" w:rsidRDefault="001A6A41" w:rsidP="001A6A41">
      <w:pPr>
        <w:pStyle w:val="Heading4"/>
      </w:pPr>
      <w:bookmarkStart w:id="1416" w:name="_Toc96848059"/>
      <w:bookmarkStart w:id="1417" w:name="_Toc138761521"/>
      <w:bookmarkStart w:id="1418" w:name="_Toc145707715"/>
      <w:bookmarkStart w:id="1419" w:name="_Toc160570174"/>
      <w:bookmarkStart w:id="1420" w:name="_Toc162007770"/>
      <w:bookmarkStart w:id="1421" w:name="_Toc185515383"/>
      <w:bookmarkStart w:id="1422" w:name="_Toc192872690"/>
      <w:bookmarkStart w:id="1423" w:name="_Toc200970392"/>
      <w:bookmarkStart w:id="1424" w:name="_Toc207721723"/>
      <w:bookmarkStart w:id="1425" w:name="_Toc209520586"/>
      <w:bookmarkStart w:id="1426" w:name="_Toc214976605"/>
      <w:r>
        <w:t>5.7.2.1</w:t>
      </w:r>
      <w:r>
        <w:tab/>
        <w:t>Introduction</w:t>
      </w:r>
      <w:bookmarkEnd w:id="1416"/>
      <w:bookmarkEnd w:id="1417"/>
      <w:bookmarkEnd w:id="1418"/>
      <w:bookmarkEnd w:id="1419"/>
      <w:bookmarkEnd w:id="1420"/>
      <w:bookmarkEnd w:id="1421"/>
      <w:bookmarkEnd w:id="1422"/>
      <w:bookmarkEnd w:id="1423"/>
      <w:bookmarkEnd w:id="1424"/>
      <w:bookmarkEnd w:id="1425"/>
      <w:bookmarkEnd w:id="142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7" w:name="_Toc96848060"/>
      <w:bookmarkStart w:id="1428" w:name="_Toc138761522"/>
      <w:bookmarkStart w:id="1429" w:name="_Toc145707716"/>
      <w:bookmarkStart w:id="1430" w:name="_Toc160570175"/>
      <w:bookmarkStart w:id="1431" w:name="_Toc162007771"/>
      <w:bookmarkStart w:id="1432" w:name="_Toc185515384"/>
      <w:bookmarkStart w:id="1433" w:name="_Toc192872691"/>
      <w:bookmarkStart w:id="1434" w:name="_Toc200970393"/>
      <w:bookmarkStart w:id="1435" w:name="_Toc207721724"/>
      <w:bookmarkStart w:id="1436" w:name="_Toc209520587"/>
      <w:bookmarkStart w:id="1437" w:name="_Toc214976606"/>
      <w:r>
        <w:t>5.7.2.2</w:t>
      </w:r>
      <w:r>
        <w:tab/>
      </w:r>
      <w:r w:rsidRPr="00F477AF">
        <w:t>Eees_EASDiscovery_</w:t>
      </w:r>
      <w:r>
        <w:t>TEasDisc</w:t>
      </w:r>
      <w:r w:rsidRPr="00F477AF">
        <w:t>Request</w:t>
      </w:r>
      <w:bookmarkEnd w:id="1427"/>
      <w:bookmarkEnd w:id="1428"/>
      <w:bookmarkEnd w:id="1429"/>
      <w:bookmarkEnd w:id="1430"/>
      <w:bookmarkEnd w:id="1431"/>
      <w:bookmarkEnd w:id="1432"/>
      <w:bookmarkEnd w:id="1433"/>
      <w:bookmarkEnd w:id="1434"/>
      <w:bookmarkEnd w:id="1435"/>
      <w:bookmarkEnd w:id="1436"/>
      <w:bookmarkEnd w:id="1437"/>
    </w:p>
    <w:p w14:paraId="479BC11A" w14:textId="77777777" w:rsidR="0004249C" w:rsidRDefault="0004249C" w:rsidP="0004249C">
      <w:pPr>
        <w:pStyle w:val="Heading5"/>
      </w:pPr>
      <w:bookmarkStart w:id="1438" w:name="_Toc96848061"/>
      <w:bookmarkStart w:id="1439" w:name="_Toc138761523"/>
      <w:bookmarkStart w:id="1440" w:name="_Toc145707717"/>
      <w:bookmarkStart w:id="1441" w:name="_Toc160570176"/>
      <w:bookmarkStart w:id="1442" w:name="_Toc162007772"/>
      <w:bookmarkStart w:id="1443" w:name="_Toc185515385"/>
      <w:bookmarkStart w:id="1444" w:name="_Toc192872692"/>
      <w:bookmarkStart w:id="1445" w:name="_Toc200970394"/>
      <w:bookmarkStart w:id="1446" w:name="_Toc207721725"/>
      <w:bookmarkStart w:id="1447" w:name="_Toc209520588"/>
      <w:bookmarkStart w:id="1448" w:name="_Toc214976607"/>
      <w:bookmarkStart w:id="1449" w:name="_Toc96848062"/>
      <w:bookmarkStart w:id="1450" w:name="_Toc138761524"/>
      <w:bookmarkStart w:id="1451" w:name="_Toc145707718"/>
      <w:bookmarkStart w:id="1452" w:name="_Toc160570177"/>
      <w:bookmarkStart w:id="1453" w:name="_Toc162007773"/>
      <w:bookmarkStart w:id="1454" w:name="_Toc185515386"/>
      <w:bookmarkStart w:id="1455" w:name="_Toc192872693"/>
      <w:bookmarkStart w:id="1456" w:name="_Toc200970395"/>
      <w:r>
        <w:t>5.7.2.2.1</w:t>
      </w:r>
      <w:r>
        <w:tab/>
        <w:t>General</w:t>
      </w:r>
      <w:bookmarkEnd w:id="1438"/>
      <w:bookmarkEnd w:id="1439"/>
      <w:bookmarkEnd w:id="1440"/>
      <w:bookmarkEnd w:id="1441"/>
      <w:bookmarkEnd w:id="1442"/>
      <w:bookmarkEnd w:id="1443"/>
      <w:bookmarkEnd w:id="1444"/>
      <w:bookmarkEnd w:id="1445"/>
      <w:bookmarkEnd w:id="1446"/>
      <w:bookmarkEnd w:id="1447"/>
      <w:bookmarkEnd w:id="144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7" w:name="_Toc207721726"/>
      <w:bookmarkStart w:id="1458" w:name="_Toc209520589"/>
      <w:bookmarkStart w:id="1459" w:name="_Toc214976608"/>
      <w:r>
        <w:t>5.7.2.2.2</w:t>
      </w:r>
      <w:r>
        <w:tab/>
      </w:r>
      <w:bookmarkEnd w:id="1449"/>
      <w:bookmarkEnd w:id="1450"/>
      <w:bookmarkEnd w:id="145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2"/>
      <w:bookmarkEnd w:id="1453"/>
      <w:bookmarkEnd w:id="1454"/>
      <w:bookmarkEnd w:id="1455"/>
      <w:bookmarkEnd w:id="1456"/>
      <w:bookmarkEnd w:id="1457"/>
      <w:bookmarkEnd w:id="1458"/>
      <w:bookmarkEnd w:id="145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60" w:name="_Toc85734135"/>
      <w:bookmarkStart w:id="1461" w:name="_Toc89431434"/>
      <w:bookmarkStart w:id="1462" w:name="_Toc97042226"/>
      <w:bookmarkStart w:id="1463" w:name="_Toc97045370"/>
      <w:bookmarkStart w:id="1464" w:name="_Toc97155115"/>
      <w:bookmarkStart w:id="1465" w:name="_Toc101521265"/>
      <w:bookmarkStart w:id="1466" w:name="_Toc138761525"/>
      <w:bookmarkStart w:id="1467" w:name="_Toc145707719"/>
      <w:bookmarkStart w:id="1468" w:name="_Toc160570178"/>
      <w:bookmarkStart w:id="1469" w:name="_Toc162007774"/>
      <w:bookmarkStart w:id="1470" w:name="_Toc185515387"/>
      <w:bookmarkStart w:id="1471" w:name="_Toc192872694"/>
      <w:bookmarkStart w:id="1472" w:name="_Toc200970396"/>
      <w:bookmarkStart w:id="1473" w:name="_Toc207721727"/>
      <w:bookmarkStart w:id="1474" w:name="_Toc209520590"/>
      <w:bookmarkStart w:id="1475" w:name="_Toc214976609"/>
      <w:r>
        <w:t>5.8</w:t>
      </w:r>
      <w:r>
        <w:tab/>
        <w:t>Eees_ACRManagementEvent Service</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161B7E9C" w14:textId="00229A7C" w:rsidR="00571C58" w:rsidRDefault="00571C58" w:rsidP="00571C58">
      <w:pPr>
        <w:pStyle w:val="Heading3"/>
      </w:pPr>
      <w:bookmarkStart w:id="1476" w:name="_Toc85734136"/>
      <w:bookmarkStart w:id="1477" w:name="_Toc89431435"/>
      <w:bookmarkStart w:id="1478" w:name="_Toc97042227"/>
      <w:bookmarkStart w:id="1479" w:name="_Toc97045371"/>
      <w:bookmarkStart w:id="1480" w:name="_Toc97155116"/>
      <w:bookmarkStart w:id="1481" w:name="_Toc101521266"/>
      <w:bookmarkStart w:id="1482" w:name="_Toc138761526"/>
      <w:bookmarkStart w:id="1483" w:name="_Toc145707720"/>
      <w:bookmarkStart w:id="1484" w:name="_Toc160570179"/>
      <w:bookmarkStart w:id="1485" w:name="_Toc162007775"/>
      <w:bookmarkStart w:id="1486" w:name="_Toc185515388"/>
      <w:bookmarkStart w:id="1487" w:name="_Toc192872695"/>
      <w:bookmarkStart w:id="1488" w:name="_Toc200970397"/>
      <w:bookmarkStart w:id="1489" w:name="_Toc207721728"/>
      <w:bookmarkStart w:id="1490" w:name="_Toc209520591"/>
      <w:bookmarkStart w:id="1491" w:name="_Toc214976610"/>
      <w:r>
        <w:t>5.8.1</w:t>
      </w:r>
      <w:r>
        <w:tab/>
        <w:t>Service Description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2" w:name="_Toc85734137"/>
      <w:bookmarkStart w:id="1493" w:name="_Toc89431436"/>
      <w:bookmarkStart w:id="1494" w:name="_Toc97042228"/>
      <w:bookmarkStart w:id="1495" w:name="_Toc97045372"/>
      <w:bookmarkStart w:id="1496" w:name="_Toc97155117"/>
      <w:bookmarkStart w:id="1497" w:name="_Toc101521267"/>
      <w:bookmarkStart w:id="1498" w:name="_Toc138761527"/>
      <w:bookmarkStart w:id="1499" w:name="_Toc145707721"/>
      <w:bookmarkStart w:id="1500" w:name="_Toc160570180"/>
      <w:bookmarkStart w:id="1501" w:name="_Toc162007776"/>
      <w:bookmarkStart w:id="1502" w:name="_Toc185515389"/>
      <w:bookmarkStart w:id="1503" w:name="_Toc192872696"/>
      <w:bookmarkStart w:id="1504" w:name="_Toc200970398"/>
      <w:bookmarkStart w:id="1505" w:name="_Toc207721729"/>
      <w:bookmarkStart w:id="1506" w:name="_Toc209520592"/>
      <w:bookmarkStart w:id="1507" w:name="_Toc214976611"/>
      <w:r>
        <w:t>5.8.2</w:t>
      </w:r>
      <w:r>
        <w:tab/>
        <w:t>Service Operations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13A0A31" w14:textId="2FF5577C" w:rsidR="00571C58" w:rsidRDefault="00571C58" w:rsidP="00571C58">
      <w:pPr>
        <w:pStyle w:val="Heading4"/>
      </w:pPr>
      <w:bookmarkStart w:id="1508" w:name="_Toc85734138"/>
      <w:bookmarkStart w:id="1509" w:name="_Toc89431437"/>
      <w:bookmarkStart w:id="1510" w:name="_Toc97042229"/>
      <w:bookmarkStart w:id="1511" w:name="_Toc97045373"/>
      <w:bookmarkStart w:id="1512" w:name="_Toc97155118"/>
      <w:bookmarkStart w:id="1513" w:name="_Toc101521268"/>
      <w:bookmarkStart w:id="1514" w:name="_Toc138761528"/>
      <w:bookmarkStart w:id="1515" w:name="_Toc145707722"/>
      <w:bookmarkStart w:id="1516" w:name="_Toc160570181"/>
      <w:bookmarkStart w:id="1517" w:name="_Toc162007777"/>
      <w:bookmarkStart w:id="1518" w:name="_Toc185515390"/>
      <w:bookmarkStart w:id="1519" w:name="_Toc192872697"/>
      <w:bookmarkStart w:id="1520" w:name="_Toc200970399"/>
      <w:bookmarkStart w:id="1521" w:name="_Toc207721730"/>
      <w:bookmarkStart w:id="1522" w:name="_Toc209520593"/>
      <w:bookmarkStart w:id="1523" w:name="_Toc214976612"/>
      <w:r>
        <w:t>5.8.2.1</w:t>
      </w:r>
      <w:r>
        <w:tab/>
        <w:t>Introduction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4" w:name="_Toc85734139"/>
      <w:bookmarkStart w:id="1525" w:name="_Toc89431438"/>
      <w:bookmarkStart w:id="1526" w:name="_Toc97042230"/>
      <w:bookmarkStart w:id="1527" w:name="_Toc97045374"/>
      <w:bookmarkStart w:id="1528" w:name="_Toc97155119"/>
      <w:bookmarkStart w:id="1529" w:name="_Toc101521269"/>
      <w:bookmarkStart w:id="1530" w:name="_Toc138761529"/>
      <w:bookmarkStart w:id="1531" w:name="_Toc145707723"/>
      <w:bookmarkStart w:id="1532" w:name="_Toc160570182"/>
      <w:bookmarkStart w:id="1533" w:name="_Toc162007778"/>
      <w:bookmarkStart w:id="1534" w:name="_Toc185515391"/>
      <w:bookmarkStart w:id="1535" w:name="_Toc192872698"/>
      <w:bookmarkStart w:id="1536" w:name="_Toc200970400"/>
      <w:bookmarkStart w:id="1537" w:name="_Toc207721731"/>
      <w:bookmarkStart w:id="1538" w:name="_Toc209520594"/>
      <w:bookmarkStart w:id="1539" w:name="_Toc214976613"/>
      <w:r>
        <w:t>5.8.2.2</w:t>
      </w:r>
      <w:r>
        <w:tab/>
        <w:t>Eees_ACRManagementEvent_Subscribe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92E1B0B" w14:textId="5A76F1FC" w:rsidR="00571C58" w:rsidRDefault="00571C58" w:rsidP="00571C58">
      <w:pPr>
        <w:pStyle w:val="Heading5"/>
      </w:pPr>
      <w:bookmarkStart w:id="1540" w:name="_Toc85734140"/>
      <w:bookmarkStart w:id="1541" w:name="_Toc89431439"/>
      <w:bookmarkStart w:id="1542" w:name="_Toc97042231"/>
      <w:bookmarkStart w:id="1543" w:name="_Toc97045375"/>
      <w:bookmarkStart w:id="1544" w:name="_Toc97155120"/>
      <w:bookmarkStart w:id="1545" w:name="_Toc101521270"/>
      <w:bookmarkStart w:id="1546" w:name="_Toc138761530"/>
      <w:bookmarkStart w:id="1547" w:name="_Toc145707724"/>
      <w:bookmarkStart w:id="1548" w:name="_Toc160570183"/>
      <w:bookmarkStart w:id="1549" w:name="_Toc162007779"/>
      <w:bookmarkStart w:id="1550" w:name="_Toc185515392"/>
      <w:bookmarkStart w:id="1551" w:name="_Toc192872699"/>
      <w:bookmarkStart w:id="1552" w:name="_Toc200970401"/>
      <w:bookmarkStart w:id="1553" w:name="_Toc207721732"/>
      <w:bookmarkStart w:id="1554" w:name="_Toc209520595"/>
      <w:bookmarkStart w:id="1555" w:name="_Toc214976614"/>
      <w:r>
        <w:t>5.8.2.2.1</w:t>
      </w:r>
      <w:r>
        <w:tab/>
        <w:t>General</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6" w:name="_Toc85734141"/>
      <w:bookmarkStart w:id="1557" w:name="_Toc89431440"/>
      <w:bookmarkStart w:id="1558" w:name="_Toc97042232"/>
      <w:bookmarkStart w:id="1559" w:name="_Toc97045376"/>
      <w:bookmarkStart w:id="1560" w:name="_Toc97155121"/>
      <w:bookmarkStart w:id="1561" w:name="_Toc101521271"/>
      <w:bookmarkStart w:id="1562" w:name="_Toc138761531"/>
      <w:bookmarkStart w:id="1563" w:name="_Toc145707725"/>
      <w:bookmarkStart w:id="1564" w:name="_Toc160570184"/>
      <w:bookmarkStart w:id="1565" w:name="_Toc162007780"/>
      <w:bookmarkStart w:id="1566" w:name="_Toc185515393"/>
      <w:bookmarkStart w:id="1567" w:name="_Toc192872700"/>
      <w:bookmarkStart w:id="1568" w:name="_Toc200970402"/>
      <w:bookmarkStart w:id="1569" w:name="_Toc207721733"/>
      <w:bookmarkStart w:id="1570" w:name="_Toc209520596"/>
      <w:bookmarkStart w:id="1571" w:name="_Toc214976615"/>
      <w:r>
        <w:t>5.8.2.2.2</w:t>
      </w:r>
      <w:r>
        <w:tab/>
      </w:r>
      <w:r w:rsidR="00C55650">
        <w:t xml:space="preserve">Service consumer </w:t>
      </w:r>
      <w:r>
        <w:t>requesting to get notifications of ACR management events using Eees_ACRManagementEvent_Subscribe service operation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2" w:name="_Toc85734142"/>
      <w:bookmarkStart w:id="1573" w:name="_Toc89431441"/>
      <w:bookmarkStart w:id="1574" w:name="_Toc97042233"/>
      <w:bookmarkStart w:id="1575" w:name="_Toc97045377"/>
      <w:bookmarkStart w:id="1576" w:name="_Toc97155122"/>
      <w:bookmarkStart w:id="1577" w:name="_Toc101521272"/>
      <w:bookmarkStart w:id="1578" w:name="_Toc138761532"/>
      <w:bookmarkStart w:id="1579" w:name="_Toc145707726"/>
      <w:bookmarkStart w:id="1580" w:name="_Toc160570185"/>
      <w:bookmarkStart w:id="15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2" w:name="_Toc185515394"/>
      <w:bookmarkStart w:id="1583" w:name="_Toc192872701"/>
      <w:bookmarkStart w:id="1584" w:name="_Toc200970403"/>
      <w:bookmarkStart w:id="1585" w:name="_Toc207721734"/>
      <w:bookmarkStart w:id="1586" w:name="_Toc209520597"/>
      <w:bookmarkStart w:id="1587" w:name="_Toc214976616"/>
      <w:r>
        <w:t>5.8.2.3</w:t>
      </w:r>
      <w:r>
        <w:tab/>
        <w:t>Eees_ACRManagementEvent_UpdateSubscription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158E57E5" w14:textId="1C449841" w:rsidR="00571C58" w:rsidRDefault="00571C58" w:rsidP="00571C58">
      <w:pPr>
        <w:pStyle w:val="Heading5"/>
      </w:pPr>
      <w:bookmarkStart w:id="1588" w:name="_Toc85734143"/>
      <w:bookmarkStart w:id="1589" w:name="_Toc89431442"/>
      <w:bookmarkStart w:id="1590" w:name="_Toc97042234"/>
      <w:bookmarkStart w:id="1591" w:name="_Toc97045378"/>
      <w:bookmarkStart w:id="1592" w:name="_Toc97155123"/>
      <w:bookmarkStart w:id="1593" w:name="_Toc101521273"/>
      <w:bookmarkStart w:id="1594" w:name="_Toc138761533"/>
      <w:bookmarkStart w:id="1595" w:name="_Toc145707727"/>
      <w:bookmarkStart w:id="1596" w:name="_Toc160570186"/>
      <w:bookmarkStart w:id="1597" w:name="_Toc162007782"/>
      <w:bookmarkStart w:id="1598" w:name="_Toc185515395"/>
      <w:bookmarkStart w:id="1599" w:name="_Toc192872702"/>
      <w:bookmarkStart w:id="1600" w:name="_Toc200970404"/>
      <w:bookmarkStart w:id="1601" w:name="_Toc207721735"/>
      <w:bookmarkStart w:id="1602" w:name="_Toc209520598"/>
      <w:bookmarkStart w:id="1603" w:name="_Toc214976617"/>
      <w:r>
        <w:t>5.8.2.3.1</w:t>
      </w:r>
      <w:r>
        <w:tab/>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4" w:name="_Toc85734144"/>
      <w:bookmarkStart w:id="1605" w:name="_Toc89431443"/>
      <w:bookmarkStart w:id="1606" w:name="_Toc97042235"/>
      <w:bookmarkStart w:id="1607" w:name="_Toc97045379"/>
      <w:bookmarkStart w:id="1608" w:name="_Toc97155124"/>
      <w:bookmarkStart w:id="1609" w:name="_Toc101521274"/>
      <w:bookmarkStart w:id="1610" w:name="_Toc138761534"/>
      <w:bookmarkStart w:id="1611" w:name="_Toc145707728"/>
      <w:bookmarkStart w:id="1612" w:name="_Toc160570187"/>
      <w:bookmarkStart w:id="1613" w:name="_Toc162007783"/>
      <w:bookmarkStart w:id="1614" w:name="_Toc185515396"/>
      <w:bookmarkStart w:id="1615" w:name="_Toc192872703"/>
      <w:bookmarkStart w:id="1616" w:name="_Toc200970405"/>
      <w:bookmarkStart w:id="1617" w:name="_Toc207721736"/>
      <w:bookmarkStart w:id="1618" w:name="_Toc209520599"/>
      <w:bookmarkStart w:id="1619" w:name="_Toc214976618"/>
      <w:r>
        <w:lastRenderedPageBreak/>
        <w:t>5.8.2.3.2</w:t>
      </w:r>
      <w:r>
        <w:tab/>
      </w:r>
      <w:r w:rsidR="00C55650">
        <w:t xml:space="preserve">Service consumer </w:t>
      </w:r>
      <w:r>
        <w:t>updating an existing Individual ACR Management Events Subscription using Eees_ACRManagementEvent_UpdateSubscription service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20" w:name="_Toc85734145"/>
      <w:bookmarkStart w:id="1621" w:name="_Toc89431444"/>
      <w:bookmarkStart w:id="1622" w:name="_Toc97042236"/>
      <w:bookmarkStart w:id="1623" w:name="_Toc97045380"/>
      <w:bookmarkStart w:id="1624" w:name="_Toc97155125"/>
      <w:bookmarkStart w:id="1625" w:name="_Toc101521275"/>
      <w:bookmarkStart w:id="1626" w:name="_Toc138761535"/>
      <w:bookmarkStart w:id="1627" w:name="_Toc145707729"/>
      <w:bookmarkStart w:id="1628" w:name="_Toc160570188"/>
      <w:bookmarkStart w:id="1629" w:name="_Toc162007784"/>
      <w:bookmarkStart w:id="1630" w:name="_Toc185515397"/>
      <w:bookmarkStart w:id="1631" w:name="_Toc192872704"/>
      <w:bookmarkStart w:id="1632" w:name="_Toc200970406"/>
      <w:bookmarkStart w:id="1633" w:name="_Toc207721737"/>
      <w:bookmarkStart w:id="1634" w:name="_Toc209520600"/>
      <w:bookmarkStart w:id="1635" w:name="_Toc214976619"/>
      <w:r>
        <w:t>5.8.2.4</w:t>
      </w:r>
      <w:r>
        <w:tab/>
        <w:t>Eees_ACRManagementEvent_Unsubscribe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034A68F1" w14:textId="302370F4" w:rsidR="00571C58" w:rsidRDefault="00571C58" w:rsidP="00571C58">
      <w:pPr>
        <w:pStyle w:val="Heading5"/>
      </w:pPr>
      <w:bookmarkStart w:id="1636" w:name="_Toc85734146"/>
      <w:bookmarkStart w:id="1637" w:name="_Toc89431445"/>
      <w:bookmarkStart w:id="1638" w:name="_Toc97042237"/>
      <w:bookmarkStart w:id="1639" w:name="_Toc97045381"/>
      <w:bookmarkStart w:id="1640" w:name="_Toc97155126"/>
      <w:bookmarkStart w:id="1641" w:name="_Toc101521276"/>
      <w:bookmarkStart w:id="1642" w:name="_Toc138761536"/>
      <w:bookmarkStart w:id="1643" w:name="_Toc145707730"/>
      <w:bookmarkStart w:id="1644" w:name="_Toc160570189"/>
      <w:bookmarkStart w:id="1645" w:name="_Toc162007785"/>
      <w:bookmarkStart w:id="1646" w:name="_Toc185515398"/>
      <w:bookmarkStart w:id="1647" w:name="_Toc192872705"/>
      <w:bookmarkStart w:id="1648" w:name="_Toc200970407"/>
      <w:bookmarkStart w:id="1649" w:name="_Toc207721738"/>
      <w:bookmarkStart w:id="1650" w:name="_Toc209520601"/>
      <w:bookmarkStart w:id="1651" w:name="_Toc214976620"/>
      <w:r>
        <w:t>5.8.2.4.1</w:t>
      </w:r>
      <w:r>
        <w:tab/>
        <w:t>General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2" w:name="_Toc85734147"/>
      <w:bookmarkStart w:id="1653" w:name="_Toc89431446"/>
      <w:bookmarkStart w:id="1654" w:name="_Toc97042238"/>
      <w:bookmarkStart w:id="1655" w:name="_Toc97045382"/>
      <w:bookmarkStart w:id="1656" w:name="_Toc97155127"/>
      <w:bookmarkStart w:id="1657" w:name="_Toc101521277"/>
      <w:bookmarkStart w:id="1658" w:name="_Toc138761537"/>
      <w:bookmarkStart w:id="1659" w:name="_Toc145707731"/>
      <w:bookmarkStart w:id="1660" w:name="_Toc160570190"/>
      <w:bookmarkStart w:id="1661" w:name="_Toc162007786"/>
      <w:bookmarkStart w:id="1662" w:name="_Toc185515399"/>
      <w:bookmarkStart w:id="1663" w:name="_Toc192872706"/>
      <w:bookmarkStart w:id="1664" w:name="_Toc200970408"/>
      <w:bookmarkStart w:id="1665" w:name="_Toc207721739"/>
      <w:bookmarkStart w:id="1666" w:name="_Toc209520602"/>
      <w:bookmarkStart w:id="1667" w:name="_Toc2149766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8" w:name="_Toc85734148"/>
      <w:bookmarkStart w:id="1669" w:name="_Toc89431447"/>
      <w:bookmarkStart w:id="1670" w:name="_Toc97042239"/>
      <w:bookmarkStart w:id="1671" w:name="_Toc97045383"/>
      <w:bookmarkStart w:id="1672" w:name="_Toc97155128"/>
      <w:bookmarkStart w:id="1673" w:name="_Toc101521278"/>
      <w:bookmarkStart w:id="1674" w:name="_Toc138761538"/>
      <w:bookmarkStart w:id="1675" w:name="_Toc145707732"/>
      <w:bookmarkStart w:id="1676" w:name="_Toc160570191"/>
      <w:bookmarkStart w:id="1677" w:name="_Toc162007787"/>
      <w:bookmarkStart w:id="1678" w:name="_Toc185515400"/>
      <w:bookmarkStart w:id="1679" w:name="_Toc192872707"/>
      <w:bookmarkStart w:id="1680" w:name="_Toc200970409"/>
      <w:bookmarkStart w:id="1681" w:name="_Toc207721740"/>
      <w:bookmarkStart w:id="1682" w:name="_Toc209520603"/>
      <w:bookmarkStart w:id="1683" w:name="_Toc214976622"/>
      <w:r>
        <w:lastRenderedPageBreak/>
        <w:t>5.8.2.5</w:t>
      </w:r>
      <w:r>
        <w:tab/>
        <w:t>Eees_ACRManagementEvent_Notify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D20B57" w14:textId="05558D17" w:rsidR="00571C58" w:rsidRDefault="00571C58" w:rsidP="00571C58">
      <w:pPr>
        <w:pStyle w:val="Heading5"/>
      </w:pPr>
      <w:bookmarkStart w:id="1684" w:name="_Toc85734149"/>
      <w:bookmarkStart w:id="1685" w:name="_Toc89431448"/>
      <w:bookmarkStart w:id="1686" w:name="_Toc97042240"/>
      <w:bookmarkStart w:id="1687" w:name="_Toc97045384"/>
      <w:bookmarkStart w:id="1688" w:name="_Toc97155129"/>
      <w:bookmarkStart w:id="1689" w:name="_Toc101521279"/>
      <w:bookmarkStart w:id="1690" w:name="_Toc138761539"/>
      <w:bookmarkStart w:id="1691" w:name="_Toc145707733"/>
      <w:bookmarkStart w:id="1692" w:name="_Toc160570192"/>
      <w:bookmarkStart w:id="1693" w:name="_Toc162007788"/>
      <w:bookmarkStart w:id="1694" w:name="_Toc185515401"/>
      <w:bookmarkStart w:id="1695" w:name="_Toc192872708"/>
      <w:bookmarkStart w:id="1696" w:name="_Toc200970410"/>
      <w:bookmarkStart w:id="1697" w:name="_Toc207721741"/>
      <w:bookmarkStart w:id="1698" w:name="_Toc209520604"/>
      <w:bookmarkStart w:id="1699" w:name="_Toc214976623"/>
      <w:r>
        <w:t>5.8.2.5.1</w:t>
      </w:r>
      <w: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700" w:name="_Toc85734150"/>
      <w:bookmarkStart w:id="1701" w:name="_Toc89431449"/>
      <w:bookmarkStart w:id="1702" w:name="_Toc97042241"/>
      <w:bookmarkStart w:id="1703" w:name="_Toc97045385"/>
      <w:bookmarkStart w:id="1704" w:name="_Toc97155130"/>
      <w:bookmarkStart w:id="1705" w:name="_Toc101521280"/>
      <w:bookmarkStart w:id="1706" w:name="_Toc138761540"/>
      <w:bookmarkStart w:id="1707" w:name="_Toc145707734"/>
      <w:bookmarkStart w:id="1708" w:name="_Toc160570193"/>
      <w:bookmarkStart w:id="1709" w:name="_Toc162007789"/>
      <w:bookmarkStart w:id="1710" w:name="_Toc185515402"/>
      <w:bookmarkStart w:id="1711" w:name="_Toc192872709"/>
      <w:bookmarkStart w:id="1712" w:name="_Toc200970411"/>
      <w:bookmarkStart w:id="1713" w:name="_Toc207721742"/>
      <w:bookmarkStart w:id="1714" w:name="_Toc209520605"/>
      <w:bookmarkStart w:id="1715" w:name="_Toc214976624"/>
      <w:r>
        <w:t>5.8.2.5.2</w:t>
      </w:r>
      <w:r>
        <w:tab/>
        <w:t>E</w:t>
      </w:r>
      <w:r w:rsidR="00FA31A6">
        <w:t>E</w:t>
      </w:r>
      <w:r>
        <w:t>S notifying ACR management events using Eees_ACRManagementEvent_Notify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6" w:name="_Toc138761541"/>
      <w:bookmarkStart w:id="1717" w:name="_Toc145707735"/>
      <w:bookmarkStart w:id="1718" w:name="_Toc160570194"/>
      <w:bookmarkStart w:id="1719" w:name="_Toc162007790"/>
      <w:bookmarkStart w:id="1720" w:name="_Toc185515403"/>
      <w:bookmarkStart w:id="1721" w:name="_Toc192872710"/>
      <w:bookmarkStart w:id="1722" w:name="_Toc200970412"/>
      <w:bookmarkStart w:id="1723" w:name="_Toc207721743"/>
      <w:bookmarkStart w:id="1724" w:name="_Toc209520606"/>
      <w:bookmarkStart w:id="1725" w:name="_Toc214976625"/>
      <w:r>
        <w:t>5.8.2.5.3</w:t>
      </w:r>
      <w:r>
        <w:tab/>
        <w:t>E</w:t>
      </w:r>
      <w:r w:rsidR="00FA31A6">
        <w:t>E</w:t>
      </w:r>
      <w:r>
        <w:t>S notifying the availability of user path management events monitoring via the 3GPP 5GC network using Eees_ACRManagementEvent_Notify operation</w:t>
      </w:r>
      <w:bookmarkEnd w:id="1716"/>
      <w:bookmarkEnd w:id="1717"/>
      <w:bookmarkEnd w:id="1718"/>
      <w:bookmarkEnd w:id="1719"/>
      <w:bookmarkEnd w:id="1720"/>
      <w:bookmarkEnd w:id="1721"/>
      <w:bookmarkEnd w:id="1722"/>
      <w:bookmarkEnd w:id="1723"/>
      <w:bookmarkEnd w:id="1724"/>
      <w:bookmarkEnd w:id="172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6" w:name="_Toc85734151"/>
      <w:bookmarkStart w:id="1727" w:name="_Toc89431450"/>
      <w:bookmarkStart w:id="1728" w:name="_Toc97042242"/>
      <w:bookmarkStart w:id="1729" w:name="_Toc97045386"/>
      <w:bookmarkStart w:id="1730" w:name="_Toc97155131"/>
      <w:bookmarkStart w:id="1731" w:name="_Toc101521281"/>
      <w:bookmarkStart w:id="1732" w:name="_Toc138761542"/>
      <w:bookmarkStart w:id="1733" w:name="_Toc145707736"/>
      <w:bookmarkStart w:id="1734" w:name="_Toc160570195"/>
      <w:bookmarkStart w:id="1735" w:name="_Toc162007791"/>
      <w:bookmarkStart w:id="1736" w:name="_Toc185515404"/>
      <w:bookmarkStart w:id="1737" w:name="_Toc192872711"/>
      <w:bookmarkStart w:id="1738" w:name="_Toc200970413"/>
      <w:bookmarkStart w:id="1739" w:name="_Toc207721744"/>
      <w:bookmarkStart w:id="1740" w:name="_Toc209520607"/>
      <w:bookmarkStart w:id="1741" w:name="_Toc214976626"/>
      <w:r>
        <w:lastRenderedPageBreak/>
        <w:t>5.9</w:t>
      </w:r>
      <w:r>
        <w:tab/>
        <w:t>Eees_</w:t>
      </w:r>
      <w:r w:rsidR="00EB3788">
        <w:t xml:space="preserve">AppContextRelocation </w:t>
      </w:r>
      <w:r>
        <w:t>Service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328674A3" w14:textId="40833654" w:rsidR="003339FD" w:rsidRDefault="003339FD" w:rsidP="003339FD">
      <w:pPr>
        <w:pStyle w:val="Heading3"/>
      </w:pPr>
      <w:bookmarkStart w:id="1742" w:name="_Toc85734152"/>
      <w:bookmarkStart w:id="1743" w:name="_Toc89431451"/>
      <w:bookmarkStart w:id="1744" w:name="_Toc97042243"/>
      <w:bookmarkStart w:id="1745" w:name="_Toc97045387"/>
      <w:bookmarkStart w:id="1746" w:name="_Toc97155132"/>
      <w:bookmarkStart w:id="1747" w:name="_Toc101521282"/>
      <w:bookmarkStart w:id="1748" w:name="_Toc138761543"/>
      <w:bookmarkStart w:id="1749" w:name="_Toc145707737"/>
      <w:bookmarkStart w:id="1750" w:name="_Toc160570196"/>
      <w:bookmarkStart w:id="1751" w:name="_Toc162007792"/>
      <w:bookmarkStart w:id="1752" w:name="_Toc185515405"/>
      <w:bookmarkStart w:id="1753" w:name="_Toc192872712"/>
      <w:bookmarkStart w:id="1754" w:name="_Toc200970414"/>
      <w:bookmarkStart w:id="1755" w:name="_Toc207721745"/>
      <w:bookmarkStart w:id="1756" w:name="_Toc209520608"/>
      <w:bookmarkStart w:id="1757" w:name="_Toc214976627"/>
      <w:r>
        <w:t>5.9.1</w:t>
      </w:r>
      <w:r>
        <w:tab/>
        <w:t>Service Description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8" w:name="_Toc85734153"/>
      <w:bookmarkStart w:id="1759" w:name="_Toc89431452"/>
      <w:bookmarkStart w:id="1760" w:name="_Toc97042244"/>
      <w:bookmarkStart w:id="1761" w:name="_Toc97045388"/>
      <w:bookmarkStart w:id="1762" w:name="_Toc97155133"/>
      <w:bookmarkStart w:id="1763" w:name="_Toc101521283"/>
      <w:bookmarkStart w:id="1764" w:name="_Toc138761544"/>
      <w:bookmarkStart w:id="1765" w:name="_Toc145707738"/>
      <w:bookmarkStart w:id="1766" w:name="_Toc160570197"/>
      <w:bookmarkStart w:id="1767" w:name="_Toc162007793"/>
      <w:bookmarkStart w:id="1768" w:name="_Toc185515406"/>
      <w:bookmarkStart w:id="1769" w:name="_Toc192872713"/>
      <w:bookmarkStart w:id="1770" w:name="_Toc200970415"/>
      <w:bookmarkStart w:id="1771" w:name="_Toc207721746"/>
      <w:bookmarkStart w:id="1772" w:name="_Toc209520609"/>
      <w:bookmarkStart w:id="1773" w:name="_Toc214976628"/>
      <w:r>
        <w:t>5.9.2</w:t>
      </w:r>
      <w:r>
        <w:tab/>
        <w:t>Service Operations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AD28553" w14:textId="79B6C900" w:rsidR="003339FD" w:rsidRDefault="003339FD" w:rsidP="003339FD">
      <w:pPr>
        <w:pStyle w:val="Heading4"/>
      </w:pPr>
      <w:bookmarkStart w:id="1774" w:name="_Toc85734154"/>
      <w:bookmarkStart w:id="1775" w:name="_Toc89431453"/>
      <w:bookmarkStart w:id="1776" w:name="_Toc97042245"/>
      <w:bookmarkStart w:id="1777" w:name="_Toc97045389"/>
      <w:bookmarkStart w:id="1778" w:name="_Toc97155134"/>
      <w:bookmarkStart w:id="1779" w:name="_Toc101521284"/>
      <w:bookmarkStart w:id="1780" w:name="_Toc138761545"/>
      <w:bookmarkStart w:id="1781" w:name="_Toc145707739"/>
      <w:bookmarkStart w:id="1782" w:name="_Toc160570198"/>
      <w:bookmarkStart w:id="1783" w:name="_Toc162007794"/>
      <w:bookmarkStart w:id="1784" w:name="_Toc185515407"/>
      <w:bookmarkStart w:id="1785" w:name="_Toc192872714"/>
      <w:bookmarkStart w:id="1786" w:name="_Toc200970416"/>
      <w:bookmarkStart w:id="1787" w:name="_Toc207721747"/>
      <w:bookmarkStart w:id="1788" w:name="_Toc209520610"/>
      <w:bookmarkStart w:id="1789" w:name="_Toc214976629"/>
      <w:r>
        <w:t>5.9.2.1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90" w:name="_Toc85734155"/>
      <w:bookmarkStart w:id="1791" w:name="_Toc89431454"/>
      <w:bookmarkStart w:id="1792" w:name="_Toc97042246"/>
      <w:bookmarkStart w:id="1793" w:name="_Toc97045390"/>
      <w:bookmarkStart w:id="1794" w:name="_Toc97155135"/>
      <w:bookmarkStart w:id="1795" w:name="_Toc101521285"/>
      <w:bookmarkStart w:id="1796" w:name="_Toc138761546"/>
      <w:bookmarkStart w:id="1797" w:name="_Toc145707740"/>
      <w:bookmarkStart w:id="1798" w:name="_Toc160570199"/>
      <w:bookmarkStart w:id="1799" w:name="_Toc162007795"/>
      <w:bookmarkStart w:id="1800" w:name="_Toc185515408"/>
      <w:bookmarkStart w:id="1801" w:name="_Toc192872715"/>
      <w:bookmarkStart w:id="1802" w:name="_Toc200970417"/>
      <w:bookmarkStart w:id="1803" w:name="_Toc207721748"/>
      <w:bookmarkStart w:id="1804" w:name="_Toc209520611"/>
      <w:bookmarkStart w:id="1805" w:name="_Toc214976630"/>
      <w:r>
        <w:t>5.</w:t>
      </w:r>
      <w:r w:rsidR="00C157E6">
        <w:t>9</w:t>
      </w:r>
      <w:r>
        <w:t>.2.2</w:t>
      </w:r>
      <w:r>
        <w:tab/>
        <w:t>Eees</w:t>
      </w:r>
      <w:r w:rsidR="00CF04A1">
        <w:t>_AppContextRelocation</w:t>
      </w:r>
      <w:r>
        <w:t>_SelectedTargetEAS_Declare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8A02DED" w14:textId="65D62415" w:rsidR="003339FD" w:rsidRDefault="003339FD" w:rsidP="003339FD">
      <w:pPr>
        <w:pStyle w:val="Heading5"/>
      </w:pPr>
      <w:bookmarkStart w:id="1806" w:name="_Toc85734156"/>
      <w:bookmarkStart w:id="1807" w:name="_Toc89431455"/>
      <w:bookmarkStart w:id="1808" w:name="_Toc97042247"/>
      <w:bookmarkStart w:id="1809" w:name="_Toc97045391"/>
      <w:bookmarkStart w:id="1810" w:name="_Toc97155136"/>
      <w:bookmarkStart w:id="1811" w:name="_Toc101521286"/>
      <w:bookmarkStart w:id="1812" w:name="_Toc138761547"/>
      <w:bookmarkStart w:id="1813" w:name="_Toc145707741"/>
      <w:bookmarkStart w:id="1814" w:name="_Toc160570200"/>
      <w:bookmarkStart w:id="1815" w:name="_Toc162007796"/>
      <w:bookmarkStart w:id="1816" w:name="_Toc185515409"/>
      <w:bookmarkStart w:id="1817" w:name="_Toc192872716"/>
      <w:bookmarkStart w:id="1818" w:name="_Toc200970418"/>
      <w:bookmarkStart w:id="1819" w:name="_Toc207721749"/>
      <w:bookmarkStart w:id="1820" w:name="_Toc209520612"/>
      <w:bookmarkStart w:id="1821" w:name="_Toc214976631"/>
      <w:r>
        <w:t>5.</w:t>
      </w:r>
      <w:r w:rsidR="00C157E6">
        <w:t>9</w:t>
      </w:r>
      <w:r>
        <w:t>.2.2.1</w:t>
      </w:r>
      <w:r>
        <w:tab/>
        <w:t>General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2" w:name="_Toc85734157"/>
      <w:bookmarkStart w:id="1823" w:name="_Toc89431456"/>
      <w:bookmarkStart w:id="1824" w:name="_Toc97042248"/>
      <w:bookmarkStart w:id="1825" w:name="_Toc97045392"/>
      <w:bookmarkStart w:id="1826" w:name="_Toc97155137"/>
      <w:bookmarkStart w:id="1827" w:name="_Toc101521287"/>
      <w:bookmarkStart w:id="1828" w:name="_Toc138761548"/>
      <w:bookmarkStart w:id="1829" w:name="_Toc145707742"/>
      <w:bookmarkStart w:id="1830" w:name="_Toc160570201"/>
      <w:bookmarkStart w:id="1831" w:name="_Toc162007797"/>
      <w:bookmarkStart w:id="1832" w:name="_Toc185515410"/>
      <w:bookmarkStart w:id="1833" w:name="_Toc192872717"/>
      <w:bookmarkStart w:id="1834" w:name="_Toc200970419"/>
      <w:bookmarkStart w:id="1835" w:name="_Toc207721750"/>
      <w:bookmarkStart w:id="1836" w:name="_Toc209520613"/>
      <w:bookmarkStart w:id="1837" w:name="_Toc214976632"/>
      <w:r>
        <w:t>5.</w:t>
      </w:r>
      <w:r w:rsidR="00C157E6">
        <w:t>9</w:t>
      </w:r>
      <w:r>
        <w:t>.2.2.2</w:t>
      </w:r>
      <w:r>
        <w:tab/>
        <w:t>S-EAS informing the S-EES about the selected T-EAS using Eees</w:t>
      </w:r>
      <w:r w:rsidR="00CF04A1">
        <w:t>_AppContextRelocation</w:t>
      </w:r>
      <w:r>
        <w:t>_SelectedTargetEAS_Declare operation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8" w:name="_Toc101521288"/>
      <w:bookmarkStart w:id="1839" w:name="_Toc138761549"/>
      <w:bookmarkStart w:id="1840" w:name="_Toc145707743"/>
      <w:bookmarkStart w:id="1841" w:name="_Toc160570202"/>
      <w:bookmarkStart w:id="1842" w:name="_Toc162007798"/>
      <w:bookmarkStart w:id="1843" w:name="_Toc185515411"/>
      <w:bookmarkStart w:id="1844" w:name="_Toc192872718"/>
      <w:bookmarkStart w:id="1845" w:name="_Toc200970420"/>
      <w:bookmarkStart w:id="1846" w:name="_Toc207721751"/>
      <w:bookmarkStart w:id="1847" w:name="_Toc209520614"/>
      <w:bookmarkStart w:id="1848" w:name="_Toc214976633"/>
      <w:r>
        <w:lastRenderedPageBreak/>
        <w:t>5.9.2.3</w:t>
      </w:r>
      <w:r>
        <w:tab/>
        <w:t>Eees_AppContextRelocation_ACRDetermination_Request</w:t>
      </w:r>
      <w:bookmarkEnd w:id="1838"/>
      <w:bookmarkEnd w:id="1839"/>
      <w:bookmarkEnd w:id="1840"/>
      <w:bookmarkEnd w:id="1841"/>
      <w:bookmarkEnd w:id="1842"/>
      <w:bookmarkEnd w:id="1843"/>
      <w:bookmarkEnd w:id="1844"/>
      <w:bookmarkEnd w:id="1845"/>
      <w:bookmarkEnd w:id="1846"/>
      <w:bookmarkEnd w:id="1847"/>
      <w:bookmarkEnd w:id="1848"/>
    </w:p>
    <w:p w14:paraId="7437446D" w14:textId="77777777" w:rsidR="008307FA" w:rsidRDefault="008307FA" w:rsidP="008307FA">
      <w:pPr>
        <w:pStyle w:val="Heading5"/>
      </w:pPr>
      <w:bookmarkStart w:id="1849" w:name="_Toc101521289"/>
      <w:bookmarkStart w:id="1850" w:name="_Toc138761550"/>
      <w:bookmarkStart w:id="1851" w:name="_Toc145707744"/>
      <w:bookmarkStart w:id="1852" w:name="_Toc160570203"/>
      <w:bookmarkStart w:id="1853" w:name="_Toc162007799"/>
      <w:bookmarkStart w:id="1854" w:name="_Toc185515412"/>
      <w:bookmarkStart w:id="1855" w:name="_Toc192872719"/>
      <w:bookmarkStart w:id="1856" w:name="_Toc200970421"/>
      <w:bookmarkStart w:id="1857" w:name="_Toc207721752"/>
      <w:bookmarkStart w:id="1858" w:name="_Toc209520615"/>
      <w:bookmarkStart w:id="1859" w:name="_Toc214976634"/>
      <w:r>
        <w:t>5.9.2.3.1</w:t>
      </w:r>
      <w:r>
        <w:tab/>
        <w:t>General</w:t>
      </w:r>
      <w:bookmarkEnd w:id="1849"/>
      <w:bookmarkEnd w:id="1850"/>
      <w:bookmarkEnd w:id="1851"/>
      <w:bookmarkEnd w:id="1852"/>
      <w:bookmarkEnd w:id="1853"/>
      <w:bookmarkEnd w:id="1854"/>
      <w:bookmarkEnd w:id="1855"/>
      <w:bookmarkEnd w:id="1856"/>
      <w:bookmarkEnd w:id="1857"/>
      <w:bookmarkEnd w:id="1858"/>
      <w:bookmarkEnd w:id="185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60" w:name="_Toc101521290"/>
      <w:bookmarkStart w:id="1861" w:name="_Toc138761551"/>
      <w:bookmarkStart w:id="1862" w:name="_Toc145707745"/>
      <w:bookmarkStart w:id="1863" w:name="_Toc160570204"/>
      <w:bookmarkStart w:id="1864" w:name="_Toc162007800"/>
      <w:bookmarkStart w:id="1865" w:name="_Toc185515413"/>
      <w:bookmarkStart w:id="1866" w:name="_Toc192872720"/>
      <w:bookmarkStart w:id="1867" w:name="_Toc200970422"/>
      <w:bookmarkStart w:id="1868" w:name="_Toc207721753"/>
      <w:bookmarkStart w:id="1869" w:name="_Toc209520616"/>
      <w:bookmarkStart w:id="1870" w:name="_Toc214976635"/>
      <w:r>
        <w:t>5.9.2.3.2</w:t>
      </w:r>
      <w:r>
        <w:tab/>
      </w:r>
      <w:r w:rsidR="000C1050">
        <w:t>R</w:t>
      </w:r>
      <w:r>
        <w:t>equest the S-EES to determine the ACR using Eees_AppContextRelocation_ACRDetermination_Request operation</w:t>
      </w:r>
      <w:bookmarkEnd w:id="1860"/>
      <w:bookmarkEnd w:id="1861"/>
      <w:bookmarkEnd w:id="1862"/>
      <w:bookmarkEnd w:id="1863"/>
      <w:bookmarkEnd w:id="1864"/>
      <w:bookmarkEnd w:id="1865"/>
      <w:bookmarkEnd w:id="1866"/>
      <w:bookmarkEnd w:id="1867"/>
      <w:bookmarkEnd w:id="1868"/>
      <w:bookmarkEnd w:id="1869"/>
      <w:bookmarkEnd w:id="187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871" w:name="_Toc85734158"/>
      <w:bookmarkStart w:id="1872" w:name="_Toc89431457"/>
      <w:bookmarkStart w:id="1873" w:name="_Toc97042249"/>
      <w:bookmarkStart w:id="1874" w:name="_Toc97045393"/>
      <w:bookmarkStart w:id="1875" w:name="_Toc97155138"/>
      <w:bookmarkStart w:id="1876" w:name="_Toc101521291"/>
      <w:bookmarkStart w:id="1877" w:name="_Toc138761552"/>
      <w:bookmarkStart w:id="1878" w:name="_Toc145707746"/>
      <w:bookmarkStart w:id="1879" w:name="_Toc160570205"/>
      <w:bookmarkStart w:id="1880" w:name="_Toc162007801"/>
      <w:bookmarkStart w:id="1881" w:name="_Toc185515414"/>
      <w:bookmarkStart w:id="1882" w:name="_Toc192872721"/>
      <w:bookmarkStart w:id="1883" w:name="_Toc200970423"/>
      <w:bookmarkStart w:id="1884" w:name="_Toc207721754"/>
      <w:bookmarkStart w:id="1885" w:name="_Toc209520617"/>
      <w:bookmarkStart w:id="1886" w:name="_Toc214976636"/>
      <w:r>
        <w:t>5.10</w:t>
      </w:r>
      <w:r>
        <w:tab/>
        <w:t>Eees_EECContext</w:t>
      </w:r>
      <w:r w:rsidR="00371DF3">
        <w:t>Relocation</w:t>
      </w:r>
      <w:r>
        <w:t xml:space="preserve"> Service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1AF52FF4" w14:textId="6147FB36" w:rsidR="0013039F" w:rsidRDefault="0013039F" w:rsidP="0013039F">
      <w:pPr>
        <w:pStyle w:val="Heading3"/>
      </w:pPr>
      <w:bookmarkStart w:id="1887" w:name="_Toc85734159"/>
      <w:bookmarkStart w:id="1888" w:name="_Toc89431458"/>
      <w:bookmarkStart w:id="1889" w:name="_Toc97042250"/>
      <w:bookmarkStart w:id="1890" w:name="_Toc97045394"/>
      <w:bookmarkStart w:id="1891" w:name="_Toc97155139"/>
      <w:bookmarkStart w:id="1892" w:name="_Toc101521292"/>
      <w:bookmarkStart w:id="1893" w:name="_Toc138761553"/>
      <w:bookmarkStart w:id="1894" w:name="_Toc145707747"/>
      <w:bookmarkStart w:id="1895" w:name="_Toc160570206"/>
      <w:bookmarkStart w:id="1896" w:name="_Toc162007802"/>
      <w:bookmarkStart w:id="1897" w:name="_Toc185515415"/>
      <w:bookmarkStart w:id="1898" w:name="_Toc192872722"/>
      <w:bookmarkStart w:id="1899" w:name="_Toc200970424"/>
      <w:bookmarkStart w:id="1900" w:name="_Toc207721755"/>
      <w:bookmarkStart w:id="1901" w:name="_Toc209520618"/>
      <w:bookmarkStart w:id="1902" w:name="_Toc214976637"/>
      <w:r>
        <w:t>5.10.1</w:t>
      </w:r>
      <w:r>
        <w:tab/>
        <w:t>Service Description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3" w:name="_Toc85734160"/>
      <w:bookmarkStart w:id="1904" w:name="_Toc89431459"/>
      <w:bookmarkStart w:id="1905" w:name="_Toc97042251"/>
      <w:bookmarkStart w:id="1906" w:name="_Toc97045395"/>
      <w:bookmarkStart w:id="1907" w:name="_Toc97155140"/>
      <w:bookmarkStart w:id="1908" w:name="_Toc101521293"/>
      <w:bookmarkStart w:id="1909" w:name="_Toc138761554"/>
      <w:bookmarkStart w:id="1910" w:name="_Toc145707748"/>
      <w:bookmarkStart w:id="1911" w:name="_Toc160570207"/>
      <w:bookmarkStart w:id="1912" w:name="_Toc162007803"/>
      <w:bookmarkStart w:id="1913" w:name="_Toc185515416"/>
      <w:bookmarkStart w:id="1914" w:name="_Toc192872723"/>
      <w:bookmarkStart w:id="1915" w:name="_Toc200970425"/>
      <w:bookmarkStart w:id="1916" w:name="_Toc207721756"/>
      <w:bookmarkStart w:id="1917" w:name="_Toc209520619"/>
      <w:bookmarkStart w:id="1918" w:name="_Toc214976638"/>
      <w:r>
        <w:t>5.10.2</w:t>
      </w:r>
      <w:r>
        <w:tab/>
        <w:t>Service Operations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48959CC1" w14:textId="04E167E5" w:rsidR="0013039F" w:rsidRDefault="0013039F" w:rsidP="0013039F">
      <w:pPr>
        <w:pStyle w:val="Heading4"/>
      </w:pPr>
      <w:bookmarkStart w:id="1919" w:name="_Toc85734161"/>
      <w:bookmarkStart w:id="1920" w:name="_Toc89431460"/>
      <w:bookmarkStart w:id="1921" w:name="_Toc97042252"/>
      <w:bookmarkStart w:id="1922" w:name="_Toc97045396"/>
      <w:bookmarkStart w:id="1923" w:name="_Toc97155141"/>
      <w:bookmarkStart w:id="1924" w:name="_Toc101521294"/>
      <w:bookmarkStart w:id="1925" w:name="_Toc138761555"/>
      <w:bookmarkStart w:id="1926" w:name="_Toc145707749"/>
      <w:bookmarkStart w:id="1927" w:name="_Toc160570208"/>
      <w:bookmarkStart w:id="1928" w:name="_Toc162007804"/>
      <w:bookmarkStart w:id="1929" w:name="_Toc185515417"/>
      <w:bookmarkStart w:id="1930" w:name="_Toc192872724"/>
      <w:bookmarkStart w:id="1931" w:name="_Toc200970426"/>
      <w:bookmarkStart w:id="1932" w:name="_Toc207721757"/>
      <w:bookmarkStart w:id="1933" w:name="_Toc209520620"/>
      <w:bookmarkStart w:id="1934" w:name="_Toc214976639"/>
      <w:r>
        <w:t>5.10.2.1</w:t>
      </w:r>
      <w:r>
        <w:tab/>
        <w:t>Introduction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5" w:name="_Toc85734162"/>
      <w:bookmarkStart w:id="1936" w:name="_Toc89431461"/>
      <w:bookmarkStart w:id="1937" w:name="_Toc97042253"/>
      <w:bookmarkStart w:id="1938" w:name="_Toc97045397"/>
      <w:bookmarkStart w:id="1939" w:name="_Toc97155142"/>
      <w:bookmarkStart w:id="1940" w:name="_Toc101521295"/>
      <w:bookmarkStart w:id="1941" w:name="_Toc138761556"/>
      <w:bookmarkStart w:id="1942" w:name="_Toc145707750"/>
      <w:bookmarkStart w:id="1943" w:name="_Toc160570209"/>
      <w:bookmarkStart w:id="1944" w:name="_Toc162007805"/>
      <w:bookmarkStart w:id="1945" w:name="_Toc185515418"/>
      <w:bookmarkStart w:id="1946" w:name="_Toc192872725"/>
      <w:bookmarkStart w:id="1947" w:name="_Toc200970427"/>
      <w:bookmarkStart w:id="1948" w:name="_Toc207721758"/>
      <w:bookmarkStart w:id="1949" w:name="_Toc209520621"/>
      <w:bookmarkStart w:id="1950" w:name="_Toc214976640"/>
      <w:r>
        <w:t>5.10.2.2</w:t>
      </w:r>
      <w:r>
        <w:tab/>
        <w:t>Eees_EECContext</w:t>
      </w:r>
      <w:r w:rsidR="00B71F03">
        <w:t>Relocation_</w:t>
      </w:r>
      <w:r>
        <w:t>Pull</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4234D06" w14:textId="2C7FE3A3" w:rsidR="0013039F" w:rsidRDefault="0013039F" w:rsidP="0013039F">
      <w:pPr>
        <w:pStyle w:val="Heading5"/>
      </w:pPr>
      <w:bookmarkStart w:id="1951" w:name="_Toc85734163"/>
      <w:bookmarkStart w:id="1952" w:name="_Toc89431462"/>
      <w:bookmarkStart w:id="1953" w:name="_Toc97042254"/>
      <w:bookmarkStart w:id="1954" w:name="_Toc97045398"/>
      <w:bookmarkStart w:id="1955" w:name="_Toc97155143"/>
      <w:bookmarkStart w:id="1956" w:name="_Toc101521296"/>
      <w:bookmarkStart w:id="1957" w:name="_Toc138761557"/>
      <w:bookmarkStart w:id="1958" w:name="_Toc145707751"/>
      <w:bookmarkStart w:id="1959" w:name="_Toc160570210"/>
      <w:bookmarkStart w:id="1960" w:name="_Toc162007806"/>
      <w:bookmarkStart w:id="1961" w:name="_Toc185515419"/>
      <w:bookmarkStart w:id="1962" w:name="_Toc192872726"/>
      <w:bookmarkStart w:id="1963" w:name="_Toc200970428"/>
      <w:bookmarkStart w:id="1964" w:name="_Toc207721759"/>
      <w:bookmarkStart w:id="1965" w:name="_Toc209520622"/>
      <w:bookmarkStart w:id="1966" w:name="_Toc214976641"/>
      <w:r>
        <w:t>5.10.2.2.1</w:t>
      </w:r>
      <w:r>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7" w:name="_Toc85734164"/>
      <w:bookmarkStart w:id="1968" w:name="_Toc89431463"/>
      <w:bookmarkStart w:id="1969" w:name="_Toc97042255"/>
      <w:bookmarkStart w:id="1970" w:name="_Toc97045399"/>
      <w:bookmarkStart w:id="1971" w:name="_Toc97155144"/>
      <w:bookmarkStart w:id="1972" w:name="_Toc101521297"/>
      <w:bookmarkStart w:id="1973" w:name="_Toc138761558"/>
      <w:bookmarkStart w:id="1974" w:name="_Toc145707752"/>
      <w:bookmarkStart w:id="1975" w:name="_Toc160570211"/>
      <w:bookmarkStart w:id="1976" w:name="_Toc162007807"/>
      <w:bookmarkStart w:id="1977" w:name="_Toc185515420"/>
      <w:bookmarkStart w:id="1978" w:name="_Toc192872727"/>
      <w:bookmarkStart w:id="1979" w:name="_Toc200970429"/>
      <w:bookmarkStart w:id="1980" w:name="_Toc207721760"/>
      <w:bookmarkStart w:id="1981" w:name="_Toc209520623"/>
      <w:bookmarkStart w:id="1982" w:name="_Toc214976642"/>
      <w:r>
        <w:t>5.10.2.2.2</w:t>
      </w:r>
      <w:r>
        <w:tab/>
      </w:r>
      <w:bookmarkEnd w:id="1967"/>
      <w:bookmarkEnd w:id="1968"/>
      <w:bookmarkEnd w:id="1969"/>
      <w:bookmarkEnd w:id="1970"/>
      <w:bookmarkEnd w:id="1971"/>
      <w:bookmarkEnd w:id="1972"/>
      <w:bookmarkEnd w:id="1973"/>
      <w:bookmarkEnd w:id="1974"/>
      <w:r w:rsidR="00D656F0">
        <w:t>Service consumer pulling the EEC context information from the EES using the Eees_EECContextRelocation_Pull operation</w:t>
      </w:r>
      <w:bookmarkEnd w:id="1975"/>
      <w:bookmarkEnd w:id="1976"/>
      <w:bookmarkEnd w:id="1977"/>
      <w:bookmarkEnd w:id="1978"/>
      <w:bookmarkEnd w:id="1979"/>
      <w:bookmarkEnd w:id="1980"/>
      <w:bookmarkEnd w:id="1981"/>
      <w:bookmarkEnd w:id="198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3" w:name="_Toc97042256"/>
      <w:bookmarkStart w:id="1984" w:name="_Toc97045400"/>
      <w:bookmarkStart w:id="1985" w:name="_Toc97155145"/>
      <w:bookmarkStart w:id="1986" w:name="_Toc101521298"/>
      <w:bookmarkStart w:id="1987" w:name="_Toc138761559"/>
      <w:bookmarkStart w:id="1988" w:name="_Toc145707753"/>
      <w:bookmarkStart w:id="1989" w:name="_Toc160570212"/>
      <w:bookmarkStart w:id="1990" w:name="_Toc162007808"/>
      <w:bookmarkStart w:id="1991" w:name="_Toc185515421"/>
      <w:bookmarkStart w:id="1992" w:name="_Toc192872728"/>
      <w:bookmarkStart w:id="1993" w:name="_Toc200970430"/>
      <w:bookmarkStart w:id="1994" w:name="_Toc207721761"/>
      <w:bookmarkStart w:id="1995" w:name="_Toc209520624"/>
      <w:bookmarkStart w:id="1996" w:name="_Toc214976643"/>
      <w:r>
        <w:t>5.10.2.3</w:t>
      </w:r>
      <w:r>
        <w:tab/>
        <w:t>Eees_EECContextRelocation_Push</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925259A" w14:textId="77777777" w:rsidR="00F04DD8" w:rsidRDefault="00F04DD8" w:rsidP="00F04DD8">
      <w:pPr>
        <w:pStyle w:val="Heading5"/>
      </w:pPr>
      <w:bookmarkStart w:id="1997" w:name="_Toc97042257"/>
      <w:bookmarkStart w:id="1998" w:name="_Toc97045401"/>
      <w:bookmarkStart w:id="1999" w:name="_Toc97155146"/>
      <w:bookmarkStart w:id="2000" w:name="_Toc101521299"/>
      <w:bookmarkStart w:id="2001" w:name="_Toc138761560"/>
      <w:bookmarkStart w:id="2002" w:name="_Toc145707754"/>
      <w:bookmarkStart w:id="2003" w:name="_Toc160570213"/>
      <w:bookmarkStart w:id="2004" w:name="_Toc162007809"/>
      <w:bookmarkStart w:id="2005" w:name="_Toc185515422"/>
      <w:bookmarkStart w:id="2006" w:name="_Toc192872729"/>
      <w:bookmarkStart w:id="2007" w:name="_Toc200970431"/>
      <w:bookmarkStart w:id="2008" w:name="_Toc207721762"/>
      <w:bookmarkStart w:id="2009" w:name="_Toc209520625"/>
      <w:bookmarkStart w:id="2010" w:name="_Toc214976644"/>
      <w:r>
        <w:t>5.10.2.3.1</w:t>
      </w:r>
      <w: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1" w:name="_Toc97042258"/>
      <w:bookmarkStart w:id="2012" w:name="_Toc97045402"/>
      <w:bookmarkStart w:id="2013" w:name="_Toc97155147"/>
      <w:bookmarkStart w:id="2014" w:name="_Toc101521300"/>
      <w:bookmarkStart w:id="2015" w:name="_Toc138761561"/>
      <w:bookmarkStart w:id="2016" w:name="_Toc145707755"/>
      <w:bookmarkStart w:id="2017" w:name="_Toc160570214"/>
      <w:bookmarkStart w:id="2018" w:name="_Toc162007810"/>
      <w:bookmarkStart w:id="2019" w:name="_Toc185515423"/>
      <w:bookmarkStart w:id="2020" w:name="_Toc192872730"/>
      <w:bookmarkStart w:id="2021" w:name="_Toc200970432"/>
      <w:bookmarkStart w:id="2022" w:name="_Toc207721763"/>
      <w:bookmarkStart w:id="2023" w:name="_Toc209520626"/>
      <w:bookmarkStart w:id="2024" w:name="_Toc214976645"/>
      <w:r>
        <w:t>5.10.2.3.2</w:t>
      </w:r>
      <w:r>
        <w:tab/>
      </w:r>
      <w:bookmarkEnd w:id="2011"/>
      <w:bookmarkEnd w:id="2012"/>
      <w:bookmarkEnd w:id="2013"/>
      <w:bookmarkEnd w:id="2014"/>
      <w:bookmarkEnd w:id="2015"/>
      <w:bookmarkEnd w:id="2016"/>
      <w:r w:rsidR="00D656F0">
        <w:t>Service consumer pushing the EEC context information to the EES using the Eees_EECContextRelocation_Push operation</w:t>
      </w:r>
      <w:bookmarkEnd w:id="2017"/>
      <w:bookmarkEnd w:id="2018"/>
      <w:bookmarkEnd w:id="2019"/>
      <w:bookmarkEnd w:id="2020"/>
      <w:bookmarkEnd w:id="2021"/>
      <w:bookmarkEnd w:id="2022"/>
      <w:bookmarkEnd w:id="2023"/>
      <w:bookmarkEnd w:id="202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5" w:name="_Toc97042259"/>
      <w:bookmarkStart w:id="2026" w:name="_Toc97045403"/>
      <w:bookmarkStart w:id="2027" w:name="_Toc97155148"/>
      <w:bookmarkStart w:id="2028" w:name="_Toc101521301"/>
      <w:bookmarkStart w:id="2029" w:name="_Toc138761562"/>
      <w:bookmarkStart w:id="2030" w:name="_Toc145707756"/>
      <w:bookmarkStart w:id="2031" w:name="_Toc160570215"/>
      <w:bookmarkStart w:id="2032" w:name="_Toc162007811"/>
      <w:bookmarkStart w:id="2033" w:name="_Toc185515424"/>
      <w:bookmarkStart w:id="2034" w:name="_Toc192872731"/>
      <w:bookmarkStart w:id="2035" w:name="_Toc200970433"/>
      <w:bookmarkStart w:id="2036" w:name="_Toc207721764"/>
      <w:bookmarkStart w:id="2037" w:name="_Toc209520627"/>
      <w:bookmarkStart w:id="2038" w:name="_Toc214976646"/>
      <w:r>
        <w:t>5.11</w:t>
      </w:r>
      <w:r>
        <w:tab/>
      </w:r>
      <w:r w:rsidRPr="00F477AF">
        <w:t>Eees_</w:t>
      </w:r>
      <w:r>
        <w:t>EELManaged</w:t>
      </w:r>
      <w:r w:rsidRPr="00F477AF">
        <w:t>ACR</w:t>
      </w:r>
      <w:r>
        <w:t xml:space="preserve"> Service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9BD05C7" w14:textId="479F7AD9" w:rsidR="00A5063B" w:rsidRDefault="00A5063B" w:rsidP="00A5063B">
      <w:pPr>
        <w:pStyle w:val="Heading3"/>
      </w:pPr>
      <w:bookmarkStart w:id="2039" w:name="_Toc97042260"/>
      <w:bookmarkStart w:id="2040" w:name="_Toc97045404"/>
      <w:bookmarkStart w:id="2041" w:name="_Toc97155149"/>
      <w:bookmarkStart w:id="2042" w:name="_Toc101521302"/>
      <w:bookmarkStart w:id="2043" w:name="_Toc138761563"/>
      <w:bookmarkStart w:id="2044" w:name="_Toc145707757"/>
      <w:bookmarkStart w:id="2045" w:name="_Toc160570216"/>
      <w:bookmarkStart w:id="2046" w:name="_Toc162007812"/>
      <w:bookmarkStart w:id="2047" w:name="_Toc185515425"/>
      <w:bookmarkStart w:id="2048" w:name="_Toc192872732"/>
      <w:bookmarkStart w:id="2049" w:name="_Toc200970434"/>
      <w:bookmarkStart w:id="2050" w:name="_Toc207721765"/>
      <w:bookmarkStart w:id="2051" w:name="_Toc209520628"/>
      <w:bookmarkStart w:id="2052" w:name="_Toc214976647"/>
      <w:r>
        <w:t>5.11.1</w:t>
      </w:r>
      <w:r>
        <w:tab/>
        <w:t>Service Description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3" w:name="_Toc97042261"/>
      <w:bookmarkStart w:id="2054" w:name="_Toc97045405"/>
      <w:bookmarkStart w:id="2055" w:name="_Toc97155150"/>
      <w:bookmarkStart w:id="2056" w:name="_Toc101521303"/>
      <w:bookmarkStart w:id="2057" w:name="_Toc138761564"/>
      <w:bookmarkStart w:id="2058" w:name="_Toc145707758"/>
      <w:bookmarkStart w:id="2059" w:name="_Toc160570217"/>
      <w:bookmarkStart w:id="2060" w:name="_Toc162007813"/>
      <w:bookmarkStart w:id="2061" w:name="_Toc185515426"/>
      <w:bookmarkStart w:id="2062" w:name="_Toc192872733"/>
      <w:bookmarkStart w:id="2063" w:name="_Toc200970435"/>
      <w:bookmarkStart w:id="2064" w:name="_Toc207721766"/>
      <w:bookmarkStart w:id="2065" w:name="_Toc209520629"/>
      <w:bookmarkStart w:id="2066" w:name="_Toc214976648"/>
      <w:r>
        <w:t>5.11.2</w:t>
      </w:r>
      <w:r>
        <w:tab/>
        <w:t>Service Operations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2FC51C18" w14:textId="10D40E96" w:rsidR="00A5063B" w:rsidRDefault="00A5063B" w:rsidP="00A5063B">
      <w:pPr>
        <w:pStyle w:val="Heading4"/>
      </w:pPr>
      <w:bookmarkStart w:id="2067" w:name="_Toc97042262"/>
      <w:bookmarkStart w:id="2068" w:name="_Toc97045406"/>
      <w:bookmarkStart w:id="2069" w:name="_Toc97155151"/>
      <w:bookmarkStart w:id="2070" w:name="_Toc101521304"/>
      <w:bookmarkStart w:id="2071" w:name="_Toc138761565"/>
      <w:bookmarkStart w:id="2072" w:name="_Toc145707759"/>
      <w:bookmarkStart w:id="2073" w:name="_Toc160570218"/>
      <w:bookmarkStart w:id="2074" w:name="_Toc162007814"/>
      <w:bookmarkStart w:id="2075" w:name="_Toc185515427"/>
      <w:bookmarkStart w:id="2076" w:name="_Toc192872734"/>
      <w:bookmarkStart w:id="2077" w:name="_Toc200970436"/>
      <w:bookmarkStart w:id="2078" w:name="_Toc207721767"/>
      <w:bookmarkStart w:id="2079" w:name="_Toc209520630"/>
      <w:bookmarkStart w:id="2080" w:name="_Toc214976649"/>
      <w:r>
        <w:t>5.11.2.1</w:t>
      </w:r>
      <w:r>
        <w:tab/>
        <w:t>Introduction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1" w:name="_Toc97042263"/>
      <w:bookmarkStart w:id="2082" w:name="_Toc97045407"/>
      <w:bookmarkStart w:id="2083" w:name="_Toc97155152"/>
      <w:bookmarkStart w:id="2084" w:name="_Toc101521305"/>
      <w:bookmarkStart w:id="2085" w:name="_Toc138761566"/>
      <w:bookmarkStart w:id="2086" w:name="_Toc145707760"/>
      <w:bookmarkStart w:id="2087" w:name="_Toc160570219"/>
      <w:bookmarkStart w:id="2088" w:name="_Toc162007815"/>
      <w:bookmarkStart w:id="2089" w:name="_Toc185515428"/>
      <w:bookmarkStart w:id="2090" w:name="_Toc192872735"/>
      <w:bookmarkStart w:id="2091" w:name="_Toc200970437"/>
      <w:bookmarkStart w:id="2092" w:name="_Toc207721768"/>
      <w:bookmarkStart w:id="2093" w:name="_Toc209520631"/>
      <w:bookmarkStart w:id="2094" w:name="_Toc214976650"/>
      <w:r>
        <w:t>5.11.2.2</w:t>
      </w:r>
      <w:r>
        <w:tab/>
      </w:r>
      <w:r w:rsidRPr="00F477AF">
        <w:t>Eees_</w:t>
      </w:r>
      <w:r>
        <w:t>EELManaged</w:t>
      </w:r>
      <w:r w:rsidRPr="00F477AF">
        <w:t>ACR</w:t>
      </w:r>
      <w:r w:rsidRPr="00F7022F">
        <w:t>_Request</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17B8313" w14:textId="6DD57581" w:rsidR="00A5063B" w:rsidRDefault="00A5063B" w:rsidP="00A5063B">
      <w:pPr>
        <w:pStyle w:val="Heading5"/>
      </w:pPr>
      <w:bookmarkStart w:id="2095" w:name="_Toc97042264"/>
      <w:bookmarkStart w:id="2096" w:name="_Toc97045408"/>
      <w:bookmarkStart w:id="2097" w:name="_Toc97155153"/>
      <w:bookmarkStart w:id="2098" w:name="_Toc101521306"/>
      <w:bookmarkStart w:id="2099" w:name="_Toc138761567"/>
      <w:bookmarkStart w:id="2100" w:name="_Toc145707761"/>
      <w:bookmarkStart w:id="2101" w:name="_Toc160570220"/>
      <w:bookmarkStart w:id="2102" w:name="_Toc162007816"/>
      <w:bookmarkStart w:id="2103" w:name="_Toc185515429"/>
      <w:bookmarkStart w:id="2104" w:name="_Toc192872736"/>
      <w:bookmarkStart w:id="2105" w:name="_Toc200970438"/>
      <w:bookmarkStart w:id="2106" w:name="_Toc207721769"/>
      <w:bookmarkStart w:id="2107" w:name="_Toc209520632"/>
      <w:bookmarkStart w:id="2108" w:name="_Toc214976651"/>
      <w:r>
        <w:t>5.11.2.2.1</w:t>
      </w:r>
      <w:r>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9" w:name="_Toc97042265"/>
      <w:bookmarkStart w:id="2110" w:name="_Toc97045409"/>
      <w:bookmarkStart w:id="2111" w:name="_Toc97155154"/>
      <w:bookmarkStart w:id="2112" w:name="_Toc101521307"/>
      <w:bookmarkStart w:id="2113" w:name="_Toc138761568"/>
      <w:bookmarkStart w:id="2114" w:name="_Toc145707762"/>
      <w:bookmarkStart w:id="2115" w:name="_Toc160570221"/>
      <w:bookmarkStart w:id="2116" w:name="_Toc162007817"/>
      <w:bookmarkStart w:id="2117" w:name="_Toc185515430"/>
      <w:bookmarkStart w:id="2118" w:name="_Toc192872737"/>
      <w:bookmarkStart w:id="2119" w:name="_Toc200970439"/>
      <w:bookmarkStart w:id="2120" w:name="_Toc207721770"/>
      <w:bookmarkStart w:id="2121" w:name="_Toc209520633"/>
      <w:bookmarkStart w:id="2122" w:name="_Toc214976652"/>
      <w:r>
        <w:t>5.11.2.2.2</w:t>
      </w:r>
      <w:r>
        <w:tab/>
        <w:t>EEL</w:t>
      </w:r>
      <w:r w:rsidRPr="00F7022F">
        <w:t xml:space="preserve"> </w:t>
      </w:r>
      <w:r>
        <w:t>Managed ACR</w:t>
      </w:r>
      <w:r w:rsidRPr="00F7022F">
        <w:t xml:space="preserve"> Request</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35558EE" w14:textId="6380D934" w:rsidR="00EF761A" w:rsidRDefault="00EF761A" w:rsidP="00EF761A">
      <w:bookmarkStart w:id="2123" w:name="_Toc510696594"/>
      <w:bookmarkStart w:id="212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5" w:name="_Toc97042266"/>
      <w:bookmarkStart w:id="2126" w:name="_Toc97045410"/>
      <w:bookmarkStart w:id="2127" w:name="_Toc97155155"/>
      <w:bookmarkStart w:id="2128" w:name="_Toc101521308"/>
      <w:bookmarkStart w:id="2129" w:name="_Toc138761569"/>
      <w:bookmarkStart w:id="2130" w:name="_Toc145707763"/>
      <w:bookmarkStart w:id="2131" w:name="_Toc160570222"/>
      <w:bookmarkStart w:id="2132" w:name="_Toc162007818"/>
      <w:bookmarkStart w:id="2133" w:name="_Toc185515431"/>
      <w:bookmarkStart w:id="2134" w:name="_Toc192872738"/>
      <w:bookmarkStart w:id="2135" w:name="_Toc200970440"/>
      <w:bookmarkStart w:id="2136" w:name="_Toc207721771"/>
      <w:bookmarkStart w:id="2137" w:name="_Toc209520634"/>
      <w:bookmarkStart w:id="2138" w:name="_Toc214976653"/>
      <w:bookmarkEnd w:id="2123"/>
      <w:bookmarkEnd w:id="2124"/>
      <w:r>
        <w:t>5.11.2.3</w:t>
      </w:r>
      <w:r>
        <w:tab/>
      </w:r>
      <w:r w:rsidRPr="00F477AF">
        <w:t>Eees_</w:t>
      </w:r>
      <w:r>
        <w:t>EELManaged</w:t>
      </w:r>
      <w:r w:rsidRPr="00F477AF">
        <w:t>ACR</w:t>
      </w:r>
      <w:r w:rsidRPr="00F7022F">
        <w:t>_</w:t>
      </w:r>
      <w:r>
        <w:t>Subscribe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94F515F" w14:textId="0BDDEA99" w:rsidR="00A5063B" w:rsidRDefault="00A5063B" w:rsidP="00A5063B">
      <w:pPr>
        <w:pStyle w:val="Heading5"/>
      </w:pPr>
      <w:bookmarkStart w:id="2139" w:name="_Toc97042267"/>
      <w:bookmarkStart w:id="2140" w:name="_Toc97045411"/>
      <w:bookmarkStart w:id="2141" w:name="_Toc97155156"/>
      <w:bookmarkStart w:id="2142" w:name="_Toc101521309"/>
      <w:bookmarkStart w:id="2143" w:name="_Toc138761570"/>
      <w:bookmarkStart w:id="2144" w:name="_Toc145707764"/>
      <w:bookmarkStart w:id="2145" w:name="_Toc160570223"/>
      <w:bookmarkStart w:id="2146" w:name="_Toc162007819"/>
      <w:bookmarkStart w:id="2147" w:name="_Toc185515432"/>
      <w:bookmarkStart w:id="2148" w:name="_Toc192872739"/>
      <w:bookmarkStart w:id="2149" w:name="_Toc200970441"/>
      <w:bookmarkStart w:id="2150" w:name="_Toc207721772"/>
      <w:bookmarkStart w:id="2151" w:name="_Toc209520635"/>
      <w:bookmarkStart w:id="2152" w:name="_Toc214976654"/>
      <w:r>
        <w:t>5.11.2.3.1</w:t>
      </w:r>
      <w:r>
        <w:tab/>
        <w:t>General</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3" w:name="_Toc97042268"/>
      <w:bookmarkStart w:id="2154" w:name="_Toc97045412"/>
      <w:bookmarkStart w:id="2155" w:name="_Toc97155157"/>
      <w:bookmarkStart w:id="2156" w:name="_Toc101521310"/>
      <w:bookmarkStart w:id="2157" w:name="_Toc138761571"/>
      <w:bookmarkStart w:id="2158" w:name="_Toc145707765"/>
      <w:bookmarkStart w:id="2159" w:name="_Toc160570224"/>
      <w:bookmarkStart w:id="2160" w:name="_Toc162007820"/>
      <w:bookmarkStart w:id="2161" w:name="_Toc185515433"/>
      <w:bookmarkStart w:id="2162" w:name="_Toc192872740"/>
      <w:bookmarkStart w:id="2163" w:name="_Toc200970442"/>
      <w:bookmarkStart w:id="2164" w:name="_Toc207721773"/>
      <w:bookmarkStart w:id="2165" w:name="_Toc209520636"/>
      <w:bookmarkStart w:id="2166" w:name="_Toc214976655"/>
      <w:r>
        <w:t>5.11.2.3.2</w:t>
      </w:r>
      <w:r>
        <w:tab/>
        <w:t>Subscribe to ACT status information reporting</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7" w:name="_Toc97042269"/>
      <w:bookmarkStart w:id="2168" w:name="_Toc97045413"/>
      <w:bookmarkStart w:id="2169" w:name="_Toc97155158"/>
      <w:bookmarkStart w:id="2170" w:name="_Toc101521311"/>
      <w:bookmarkStart w:id="2171" w:name="_Toc138761572"/>
      <w:bookmarkStart w:id="2172" w:name="_Toc145707766"/>
      <w:bookmarkStart w:id="2173" w:name="_Toc160570225"/>
      <w:bookmarkStart w:id="2174" w:name="_Toc162007821"/>
      <w:bookmarkStart w:id="2175" w:name="_Toc185515434"/>
      <w:bookmarkStart w:id="2176" w:name="_Toc192872741"/>
      <w:bookmarkStart w:id="2177" w:name="_Toc200970443"/>
      <w:bookmarkStart w:id="2178" w:name="_Toc207721774"/>
      <w:bookmarkStart w:id="2179" w:name="_Toc209520637"/>
      <w:bookmarkStart w:id="2180" w:name="_Toc214976656"/>
      <w:r>
        <w:t>5.11.2.4</w:t>
      </w:r>
      <w:r>
        <w:tab/>
      </w:r>
      <w:r w:rsidRPr="00F477AF">
        <w:t>Eees_</w:t>
      </w:r>
      <w:r>
        <w:t>EELManaged</w:t>
      </w:r>
      <w:r w:rsidRPr="00F477AF">
        <w:t>ACR</w:t>
      </w:r>
      <w:r w:rsidRPr="00F7022F">
        <w:t>_</w:t>
      </w:r>
      <w:r>
        <w:t>Notify</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B0B555D" w14:textId="4803D39C" w:rsidR="00A5063B" w:rsidRDefault="00A5063B" w:rsidP="00A5063B">
      <w:pPr>
        <w:pStyle w:val="Heading5"/>
      </w:pPr>
      <w:bookmarkStart w:id="2181" w:name="_Toc97042270"/>
      <w:bookmarkStart w:id="2182" w:name="_Toc97045414"/>
      <w:bookmarkStart w:id="2183" w:name="_Toc97155159"/>
      <w:bookmarkStart w:id="2184" w:name="_Toc101521312"/>
      <w:bookmarkStart w:id="2185" w:name="_Toc138761573"/>
      <w:bookmarkStart w:id="2186" w:name="_Toc145707767"/>
      <w:bookmarkStart w:id="2187" w:name="_Toc160570226"/>
      <w:bookmarkStart w:id="2188" w:name="_Toc162007822"/>
      <w:bookmarkStart w:id="2189" w:name="_Toc185515435"/>
      <w:bookmarkStart w:id="2190" w:name="_Toc192872742"/>
      <w:bookmarkStart w:id="2191" w:name="_Toc200970444"/>
      <w:bookmarkStart w:id="2192" w:name="_Toc207721775"/>
      <w:bookmarkStart w:id="2193" w:name="_Toc209520638"/>
      <w:bookmarkStart w:id="2194" w:name="_Toc214976657"/>
      <w:r>
        <w:t>5.11.2.4.1</w:t>
      </w:r>
      <w:r>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5" w:name="_Toc97042271"/>
      <w:bookmarkStart w:id="2196" w:name="_Toc97045415"/>
      <w:bookmarkStart w:id="2197" w:name="_Toc97155160"/>
      <w:bookmarkStart w:id="2198" w:name="_Toc101521313"/>
      <w:bookmarkStart w:id="2199" w:name="_Toc138761574"/>
      <w:bookmarkStart w:id="2200" w:name="_Toc145707768"/>
      <w:bookmarkStart w:id="2201" w:name="_Toc160570227"/>
      <w:bookmarkStart w:id="2202" w:name="_Toc162007823"/>
      <w:bookmarkStart w:id="2203" w:name="_Toc185515436"/>
      <w:bookmarkStart w:id="2204" w:name="_Toc192872743"/>
      <w:bookmarkStart w:id="2205" w:name="_Toc200970445"/>
      <w:bookmarkStart w:id="2206" w:name="_Toc207721776"/>
      <w:bookmarkStart w:id="2207" w:name="_Toc209520639"/>
      <w:bookmarkStart w:id="2208" w:name="_Toc214976658"/>
      <w:r>
        <w:t>5.11.2.4.2</w:t>
      </w:r>
      <w:r>
        <w:tab/>
        <w:t>ACT</w:t>
      </w:r>
      <w:r w:rsidRPr="00A076E8">
        <w:t xml:space="preserve"> Status Notification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9" w:name="_Toc97042272"/>
      <w:bookmarkStart w:id="2210" w:name="_Toc97045416"/>
      <w:bookmarkStart w:id="2211" w:name="_Toc97155161"/>
      <w:bookmarkStart w:id="2212" w:name="_Toc101521314"/>
      <w:bookmarkStart w:id="2213" w:name="_Toc138761575"/>
      <w:bookmarkStart w:id="2214" w:name="_Toc145707769"/>
      <w:bookmarkStart w:id="2215" w:name="_Toc160570228"/>
      <w:bookmarkStart w:id="2216" w:name="_Toc162007824"/>
      <w:bookmarkStart w:id="2217" w:name="_Toc185515437"/>
      <w:bookmarkStart w:id="2218" w:name="_Toc192872744"/>
      <w:bookmarkStart w:id="2219" w:name="_Toc200970446"/>
      <w:bookmarkStart w:id="2220" w:name="_Toc207721777"/>
      <w:bookmarkStart w:id="2221" w:name="_Toc209520640"/>
      <w:bookmarkStart w:id="2222" w:name="_Toc214976659"/>
      <w:r>
        <w:lastRenderedPageBreak/>
        <w:t>5.12</w:t>
      </w:r>
      <w:r>
        <w:tab/>
      </w:r>
      <w:r w:rsidRPr="00310802">
        <w:t>Eees_ACRStatusUpdate</w:t>
      </w:r>
      <w:r>
        <w:t xml:space="preserve"> Service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BDDA534" w14:textId="17564859" w:rsidR="004A7FAD" w:rsidRDefault="004A7FAD" w:rsidP="004A7FAD">
      <w:pPr>
        <w:pStyle w:val="Heading3"/>
      </w:pPr>
      <w:bookmarkStart w:id="2223" w:name="_Toc97042273"/>
      <w:bookmarkStart w:id="2224" w:name="_Toc97045417"/>
      <w:bookmarkStart w:id="2225" w:name="_Toc97155162"/>
      <w:bookmarkStart w:id="2226" w:name="_Toc101521315"/>
      <w:bookmarkStart w:id="2227" w:name="_Toc138761576"/>
      <w:bookmarkStart w:id="2228" w:name="_Toc145707770"/>
      <w:bookmarkStart w:id="2229" w:name="_Toc160570229"/>
      <w:bookmarkStart w:id="2230" w:name="_Toc162007825"/>
      <w:bookmarkStart w:id="2231" w:name="_Toc185515438"/>
      <w:bookmarkStart w:id="2232" w:name="_Toc192872745"/>
      <w:bookmarkStart w:id="2233" w:name="_Toc200970447"/>
      <w:bookmarkStart w:id="2234" w:name="_Toc207721778"/>
      <w:bookmarkStart w:id="2235" w:name="_Toc209520641"/>
      <w:bookmarkStart w:id="2236" w:name="_Toc214976660"/>
      <w:r>
        <w:t>5.12.1</w:t>
      </w:r>
      <w:r>
        <w:tab/>
        <w:t>Service Description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7" w:name="_Toc97042274"/>
      <w:bookmarkStart w:id="2238" w:name="_Toc97045418"/>
      <w:bookmarkStart w:id="2239" w:name="_Toc97155163"/>
      <w:bookmarkStart w:id="2240" w:name="_Toc101521316"/>
      <w:bookmarkStart w:id="2241" w:name="_Toc138761577"/>
      <w:bookmarkStart w:id="2242" w:name="_Toc145707771"/>
      <w:bookmarkStart w:id="2243" w:name="_Toc160570230"/>
      <w:bookmarkStart w:id="2244" w:name="_Toc162007826"/>
      <w:bookmarkStart w:id="2245" w:name="_Toc185515439"/>
      <w:bookmarkStart w:id="2246" w:name="_Toc192872746"/>
      <w:bookmarkStart w:id="2247" w:name="_Toc200970448"/>
      <w:bookmarkStart w:id="2248" w:name="_Toc207721779"/>
      <w:bookmarkStart w:id="2249" w:name="_Toc209520642"/>
      <w:bookmarkStart w:id="2250" w:name="_Toc214976661"/>
      <w:r>
        <w:t>5.12.2</w:t>
      </w:r>
      <w:r>
        <w:tab/>
        <w:t>Service Operations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071DAF4" w14:textId="51E871B4" w:rsidR="004A7FAD" w:rsidRDefault="004A7FAD" w:rsidP="004A7FAD">
      <w:pPr>
        <w:pStyle w:val="Heading4"/>
      </w:pPr>
      <w:bookmarkStart w:id="2251" w:name="_Toc97042275"/>
      <w:bookmarkStart w:id="2252" w:name="_Toc97045419"/>
      <w:bookmarkStart w:id="2253" w:name="_Toc97155164"/>
      <w:bookmarkStart w:id="2254" w:name="_Toc101521317"/>
      <w:bookmarkStart w:id="2255" w:name="_Toc138761578"/>
      <w:bookmarkStart w:id="2256" w:name="_Toc145707772"/>
      <w:bookmarkStart w:id="2257" w:name="_Toc160570231"/>
      <w:bookmarkStart w:id="2258" w:name="_Toc162007827"/>
      <w:bookmarkStart w:id="2259" w:name="_Toc185515440"/>
      <w:bookmarkStart w:id="2260" w:name="_Toc192872747"/>
      <w:bookmarkStart w:id="2261" w:name="_Toc200970449"/>
      <w:bookmarkStart w:id="2262" w:name="_Toc207721780"/>
      <w:bookmarkStart w:id="2263" w:name="_Toc209520643"/>
      <w:bookmarkStart w:id="2264" w:name="_Toc214976662"/>
      <w:r>
        <w:t>5.12.2.1</w:t>
      </w:r>
      <w:r>
        <w:tab/>
        <w:t>Introduction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5" w:name="_Toc97042276"/>
      <w:bookmarkStart w:id="2266" w:name="_Toc97045420"/>
      <w:bookmarkStart w:id="2267" w:name="_Toc97155165"/>
      <w:bookmarkStart w:id="2268" w:name="_Toc101521318"/>
      <w:bookmarkStart w:id="2269" w:name="_Toc138761579"/>
      <w:bookmarkStart w:id="2270" w:name="_Toc145707773"/>
      <w:bookmarkStart w:id="2271" w:name="_Toc160570232"/>
      <w:bookmarkStart w:id="2272" w:name="_Toc162007828"/>
      <w:bookmarkStart w:id="2273" w:name="_Toc185515441"/>
      <w:bookmarkStart w:id="2274" w:name="_Toc192872748"/>
      <w:bookmarkStart w:id="2275" w:name="_Toc200970450"/>
      <w:bookmarkStart w:id="2276" w:name="_Toc207721781"/>
      <w:bookmarkStart w:id="2277" w:name="_Toc209520644"/>
      <w:bookmarkStart w:id="2278" w:name="_Toc214976663"/>
      <w:r>
        <w:t>5.12.2.2</w:t>
      </w:r>
      <w:r>
        <w:tab/>
      </w:r>
      <w:r w:rsidRPr="00F7022F">
        <w:t>Eees_ACRStatusUpdate_Request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0F4874D" w14:textId="4CB8EB93" w:rsidR="004A7FAD" w:rsidRDefault="004A7FAD" w:rsidP="004A7FAD">
      <w:pPr>
        <w:pStyle w:val="Heading5"/>
      </w:pPr>
      <w:bookmarkStart w:id="2279" w:name="_Toc97042277"/>
      <w:bookmarkStart w:id="2280" w:name="_Toc97045421"/>
      <w:bookmarkStart w:id="2281" w:name="_Toc97155166"/>
      <w:bookmarkStart w:id="2282" w:name="_Toc101521319"/>
      <w:bookmarkStart w:id="2283" w:name="_Toc138761580"/>
      <w:bookmarkStart w:id="2284" w:name="_Toc145707774"/>
      <w:bookmarkStart w:id="2285" w:name="_Toc160570233"/>
      <w:bookmarkStart w:id="2286" w:name="_Toc162007829"/>
      <w:bookmarkStart w:id="2287" w:name="_Toc185515442"/>
      <w:bookmarkStart w:id="2288" w:name="_Toc192872749"/>
      <w:bookmarkStart w:id="2289" w:name="_Toc200970451"/>
      <w:bookmarkStart w:id="2290" w:name="_Toc207721782"/>
      <w:bookmarkStart w:id="2291" w:name="_Toc209520645"/>
      <w:bookmarkStart w:id="2292" w:name="_Toc214976664"/>
      <w:r>
        <w:t>5.12.2.2.1</w:t>
      </w:r>
      <w:r>
        <w:tab/>
        <w:t>General</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3" w:name="_Toc97042278"/>
      <w:bookmarkStart w:id="2294" w:name="_Toc97045422"/>
      <w:bookmarkStart w:id="2295" w:name="_Toc97155167"/>
      <w:bookmarkStart w:id="2296" w:name="_Toc101521320"/>
      <w:bookmarkStart w:id="2297" w:name="_Toc138761581"/>
      <w:bookmarkStart w:id="2298" w:name="_Toc145707775"/>
      <w:bookmarkStart w:id="2299" w:name="_Toc160570234"/>
      <w:bookmarkStart w:id="2300" w:name="_Toc162007830"/>
      <w:bookmarkStart w:id="2301" w:name="_Toc185515443"/>
      <w:bookmarkStart w:id="2302" w:name="_Toc192872750"/>
      <w:bookmarkStart w:id="2303" w:name="_Toc200970452"/>
      <w:bookmarkStart w:id="2304" w:name="_Toc207721783"/>
      <w:bookmarkStart w:id="2305" w:name="_Toc209520646"/>
      <w:bookmarkStart w:id="2306" w:name="_Toc214976665"/>
      <w:r>
        <w:t>5.12.2.2.2</w:t>
      </w:r>
      <w:r>
        <w:tab/>
        <w:t>ACR Status Update Request</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7" w:name="_Toc138761582"/>
      <w:bookmarkStart w:id="2308" w:name="_Toc145707776"/>
      <w:bookmarkStart w:id="2309" w:name="_Toc160570235"/>
      <w:bookmarkStart w:id="2310" w:name="_Toc162007831"/>
      <w:bookmarkStart w:id="2311" w:name="_Toc185515444"/>
      <w:bookmarkStart w:id="2312" w:name="_Toc192872751"/>
      <w:bookmarkStart w:id="2313" w:name="_Toc200970453"/>
      <w:bookmarkStart w:id="2314" w:name="_Toc207721784"/>
      <w:bookmarkStart w:id="2315" w:name="_Toc209520647"/>
      <w:bookmarkStart w:id="2316" w:name="_Toc214976666"/>
      <w:r>
        <w:lastRenderedPageBreak/>
        <w:t>5.</w:t>
      </w:r>
      <w:r w:rsidRPr="0072539A">
        <w:t>13</w:t>
      </w:r>
      <w:r>
        <w:tab/>
      </w:r>
      <w:r w:rsidRPr="00310802">
        <w:t>Eees_ACR</w:t>
      </w:r>
      <w:r>
        <w:t>ParameterInformation Service</w:t>
      </w:r>
      <w:bookmarkEnd w:id="2307"/>
      <w:bookmarkEnd w:id="2308"/>
      <w:bookmarkEnd w:id="2309"/>
      <w:bookmarkEnd w:id="2310"/>
      <w:bookmarkEnd w:id="2311"/>
      <w:bookmarkEnd w:id="2312"/>
      <w:bookmarkEnd w:id="2313"/>
      <w:bookmarkEnd w:id="2314"/>
      <w:bookmarkEnd w:id="2315"/>
      <w:bookmarkEnd w:id="2316"/>
    </w:p>
    <w:p w14:paraId="7EFF90D4" w14:textId="77777777" w:rsidR="0072539A" w:rsidRDefault="0072539A" w:rsidP="0072539A">
      <w:pPr>
        <w:pStyle w:val="Heading3"/>
      </w:pPr>
      <w:bookmarkStart w:id="2317" w:name="_Toc138761583"/>
      <w:bookmarkStart w:id="2318" w:name="_Toc145707777"/>
      <w:bookmarkStart w:id="2319" w:name="_Toc160570236"/>
      <w:bookmarkStart w:id="2320" w:name="_Toc162007832"/>
      <w:bookmarkStart w:id="2321" w:name="_Toc185515445"/>
      <w:bookmarkStart w:id="2322" w:name="_Toc192872752"/>
      <w:bookmarkStart w:id="2323" w:name="_Toc200970454"/>
      <w:bookmarkStart w:id="2324" w:name="_Toc207721785"/>
      <w:bookmarkStart w:id="2325" w:name="_Toc209520648"/>
      <w:bookmarkStart w:id="2326" w:name="_Toc214976667"/>
      <w:r>
        <w:t>5.</w:t>
      </w:r>
      <w:r w:rsidRPr="0072539A">
        <w:t>13</w:t>
      </w:r>
      <w:r>
        <w:t>.1</w:t>
      </w:r>
      <w:r>
        <w:tab/>
        <w:t>Service Description</w:t>
      </w:r>
      <w:bookmarkEnd w:id="2317"/>
      <w:bookmarkEnd w:id="2318"/>
      <w:bookmarkEnd w:id="2319"/>
      <w:bookmarkEnd w:id="2320"/>
      <w:bookmarkEnd w:id="2321"/>
      <w:bookmarkEnd w:id="2322"/>
      <w:bookmarkEnd w:id="2323"/>
      <w:bookmarkEnd w:id="2324"/>
      <w:bookmarkEnd w:id="2325"/>
      <w:bookmarkEnd w:id="232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7" w:name="_Toc138761584"/>
      <w:bookmarkStart w:id="2328" w:name="_Toc145707778"/>
      <w:bookmarkStart w:id="2329" w:name="_Toc160570237"/>
      <w:bookmarkStart w:id="2330" w:name="_Toc162007833"/>
      <w:bookmarkStart w:id="2331" w:name="_Toc185515446"/>
      <w:bookmarkStart w:id="2332" w:name="_Toc192872753"/>
      <w:bookmarkStart w:id="2333" w:name="_Toc200970455"/>
      <w:bookmarkStart w:id="2334" w:name="_Toc207721786"/>
      <w:bookmarkStart w:id="2335" w:name="_Toc209520649"/>
      <w:bookmarkStart w:id="2336" w:name="_Toc214976668"/>
      <w:r>
        <w:t>5.</w:t>
      </w:r>
      <w:r w:rsidRPr="0072539A">
        <w:t>13</w:t>
      </w:r>
      <w:r>
        <w:t>.2</w:t>
      </w:r>
      <w:r>
        <w:tab/>
        <w:t>Service Operations</w:t>
      </w:r>
      <w:bookmarkEnd w:id="2327"/>
      <w:bookmarkEnd w:id="2328"/>
      <w:bookmarkEnd w:id="2329"/>
      <w:bookmarkEnd w:id="2330"/>
      <w:bookmarkEnd w:id="2331"/>
      <w:bookmarkEnd w:id="2332"/>
      <w:bookmarkEnd w:id="2333"/>
      <w:bookmarkEnd w:id="2334"/>
      <w:bookmarkEnd w:id="2335"/>
      <w:bookmarkEnd w:id="2336"/>
    </w:p>
    <w:p w14:paraId="5D422DBE" w14:textId="77777777" w:rsidR="0072539A" w:rsidRDefault="0072539A" w:rsidP="0072539A">
      <w:pPr>
        <w:pStyle w:val="Heading4"/>
      </w:pPr>
      <w:bookmarkStart w:id="2337" w:name="_Toc138761585"/>
      <w:bookmarkStart w:id="2338" w:name="_Toc145707779"/>
      <w:bookmarkStart w:id="2339" w:name="_Toc160570238"/>
      <w:bookmarkStart w:id="2340" w:name="_Toc162007834"/>
      <w:bookmarkStart w:id="2341" w:name="_Toc185515447"/>
      <w:bookmarkStart w:id="2342" w:name="_Toc192872754"/>
      <w:bookmarkStart w:id="2343" w:name="_Toc200970456"/>
      <w:bookmarkStart w:id="2344" w:name="_Toc207721787"/>
      <w:bookmarkStart w:id="2345" w:name="_Toc209520650"/>
      <w:bookmarkStart w:id="2346" w:name="_Toc214976669"/>
      <w:r>
        <w:t>5.</w:t>
      </w:r>
      <w:r w:rsidRPr="0072539A">
        <w:t>13</w:t>
      </w:r>
      <w:r>
        <w:t>.2.1</w:t>
      </w:r>
      <w:r>
        <w:tab/>
        <w:t>Introduction</w:t>
      </w:r>
      <w:bookmarkEnd w:id="2337"/>
      <w:bookmarkEnd w:id="2338"/>
      <w:bookmarkEnd w:id="2339"/>
      <w:bookmarkEnd w:id="2340"/>
      <w:bookmarkEnd w:id="2341"/>
      <w:bookmarkEnd w:id="2342"/>
      <w:bookmarkEnd w:id="2343"/>
      <w:bookmarkEnd w:id="2344"/>
      <w:bookmarkEnd w:id="2345"/>
      <w:bookmarkEnd w:id="234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7" w:name="_Toc138761586"/>
      <w:bookmarkStart w:id="2348" w:name="_Toc145707780"/>
      <w:bookmarkStart w:id="2349" w:name="_Toc160570239"/>
      <w:bookmarkStart w:id="2350" w:name="_Toc162007835"/>
      <w:bookmarkStart w:id="2351" w:name="_Toc185515448"/>
      <w:bookmarkStart w:id="2352" w:name="_Toc192872755"/>
      <w:bookmarkStart w:id="2353" w:name="_Toc200970457"/>
      <w:bookmarkStart w:id="2354" w:name="_Toc207721788"/>
      <w:bookmarkStart w:id="2355" w:name="_Toc209520651"/>
      <w:bookmarkStart w:id="2356" w:name="_Toc214976670"/>
      <w:r>
        <w:t>5.</w:t>
      </w:r>
      <w:r w:rsidRPr="0072539A">
        <w:t>13</w:t>
      </w:r>
      <w:r>
        <w:t>.2.2</w:t>
      </w:r>
      <w:r>
        <w:tab/>
        <w:t>Eees_ACRParameterInformation</w:t>
      </w:r>
      <w:r w:rsidRPr="00F7022F">
        <w:t>_Request</w:t>
      </w:r>
      <w:bookmarkEnd w:id="2347"/>
      <w:bookmarkEnd w:id="2348"/>
      <w:bookmarkEnd w:id="2349"/>
      <w:bookmarkEnd w:id="2350"/>
      <w:bookmarkEnd w:id="2351"/>
      <w:bookmarkEnd w:id="2352"/>
      <w:bookmarkEnd w:id="2353"/>
      <w:bookmarkEnd w:id="2354"/>
      <w:bookmarkEnd w:id="2355"/>
      <w:bookmarkEnd w:id="2356"/>
    </w:p>
    <w:p w14:paraId="12D3048A" w14:textId="77777777" w:rsidR="0072539A" w:rsidRDefault="0072539A" w:rsidP="0072539A">
      <w:pPr>
        <w:pStyle w:val="Heading5"/>
      </w:pPr>
      <w:bookmarkStart w:id="2357" w:name="_Toc138761587"/>
      <w:bookmarkStart w:id="2358" w:name="_Toc145707781"/>
      <w:bookmarkStart w:id="2359" w:name="_Toc160570240"/>
      <w:bookmarkStart w:id="2360" w:name="_Toc162007836"/>
      <w:bookmarkStart w:id="2361" w:name="_Toc185515449"/>
      <w:bookmarkStart w:id="2362" w:name="_Toc192872756"/>
      <w:bookmarkStart w:id="2363" w:name="_Toc200970458"/>
      <w:bookmarkStart w:id="2364" w:name="_Toc207721789"/>
      <w:bookmarkStart w:id="2365" w:name="_Toc209520652"/>
      <w:bookmarkStart w:id="2366" w:name="_Toc214976671"/>
      <w:r>
        <w:t>5.</w:t>
      </w:r>
      <w:r w:rsidRPr="0072539A">
        <w:t>13</w:t>
      </w:r>
      <w:r>
        <w:t>.2.2.1</w:t>
      </w:r>
      <w:r>
        <w:tab/>
        <w:t>General</w:t>
      </w:r>
      <w:bookmarkEnd w:id="2357"/>
      <w:bookmarkEnd w:id="2358"/>
      <w:bookmarkEnd w:id="2359"/>
      <w:bookmarkEnd w:id="2360"/>
      <w:bookmarkEnd w:id="2361"/>
      <w:bookmarkEnd w:id="2362"/>
      <w:bookmarkEnd w:id="2363"/>
      <w:bookmarkEnd w:id="2364"/>
      <w:bookmarkEnd w:id="2365"/>
      <w:bookmarkEnd w:id="236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7" w:name="_Toc138761588"/>
      <w:bookmarkStart w:id="2368" w:name="_Toc145707782"/>
      <w:bookmarkStart w:id="2369" w:name="_Toc160570241"/>
      <w:bookmarkStart w:id="2370" w:name="_Toc162007837"/>
      <w:bookmarkStart w:id="2371" w:name="_Toc185515450"/>
      <w:bookmarkStart w:id="2372" w:name="_Toc192872757"/>
      <w:bookmarkStart w:id="2373" w:name="_Toc200970459"/>
      <w:bookmarkStart w:id="2374" w:name="_Toc207721790"/>
      <w:bookmarkStart w:id="2375" w:name="_Toc209520653"/>
      <w:bookmarkStart w:id="2376" w:name="_Toc214976672"/>
      <w:r>
        <w:t>5.</w:t>
      </w:r>
      <w:r w:rsidRPr="0072539A">
        <w:t>13</w:t>
      </w:r>
      <w:r>
        <w:t>.2.2.2</w:t>
      </w:r>
      <w:r>
        <w:tab/>
        <w:t>ACR Parameter</w:t>
      </w:r>
      <w:r w:rsidR="00D656F0">
        <w:t>s</w:t>
      </w:r>
      <w:r>
        <w:t xml:space="preserve"> Information Request</w:t>
      </w:r>
      <w:bookmarkEnd w:id="2367"/>
      <w:bookmarkEnd w:id="2368"/>
      <w:bookmarkEnd w:id="2369"/>
      <w:bookmarkEnd w:id="2370"/>
      <w:bookmarkEnd w:id="2371"/>
      <w:bookmarkEnd w:id="2372"/>
      <w:bookmarkEnd w:id="2373"/>
      <w:bookmarkEnd w:id="2374"/>
      <w:bookmarkEnd w:id="2375"/>
      <w:bookmarkEnd w:id="237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2377" w:name="_Toc145707783"/>
      <w:bookmarkStart w:id="2378" w:name="_Toc160570242"/>
      <w:bookmarkStart w:id="2379" w:name="_Toc162007838"/>
      <w:bookmarkStart w:id="2380" w:name="_Toc185515451"/>
      <w:bookmarkStart w:id="2381" w:name="_Toc192872758"/>
      <w:bookmarkStart w:id="2382" w:name="_Toc200970460"/>
      <w:bookmarkStart w:id="2383" w:name="_Toc207721791"/>
      <w:bookmarkStart w:id="2384" w:name="_Toc209520654"/>
      <w:bookmarkStart w:id="2385" w:name="_Toc214976673"/>
      <w:r>
        <w:t>5.</w:t>
      </w:r>
      <w:r w:rsidRPr="0072539A">
        <w:t>1</w:t>
      </w:r>
      <w:r>
        <w:t>4</w:t>
      </w:r>
      <w:r>
        <w:tab/>
      </w:r>
      <w:r w:rsidRPr="00310802">
        <w:t>Eees_</w:t>
      </w:r>
      <w:r>
        <w:t>CommonEAS</w:t>
      </w:r>
      <w:r w:rsidR="00EC376D">
        <w:t>Announcement</w:t>
      </w:r>
      <w:r>
        <w:t xml:space="preserve"> Service</w:t>
      </w:r>
      <w:bookmarkEnd w:id="2377"/>
      <w:bookmarkEnd w:id="2378"/>
      <w:bookmarkEnd w:id="2379"/>
      <w:bookmarkEnd w:id="2380"/>
      <w:bookmarkEnd w:id="2381"/>
      <w:bookmarkEnd w:id="2382"/>
      <w:bookmarkEnd w:id="2383"/>
      <w:bookmarkEnd w:id="2384"/>
      <w:bookmarkEnd w:id="2385"/>
    </w:p>
    <w:p w14:paraId="1DF159F3" w14:textId="77777777" w:rsidR="00FC328E" w:rsidRDefault="00FC328E" w:rsidP="00FC328E">
      <w:pPr>
        <w:pStyle w:val="Heading3"/>
      </w:pPr>
      <w:bookmarkStart w:id="2386" w:name="_Toc145707784"/>
      <w:bookmarkStart w:id="2387" w:name="_Toc160570243"/>
      <w:bookmarkStart w:id="2388" w:name="_Toc162007839"/>
      <w:bookmarkStart w:id="2389" w:name="_Toc185515452"/>
      <w:bookmarkStart w:id="2390" w:name="_Toc192872759"/>
      <w:bookmarkStart w:id="2391" w:name="_Toc200970461"/>
      <w:bookmarkStart w:id="2392" w:name="_Toc207721792"/>
      <w:bookmarkStart w:id="2393" w:name="_Toc209520655"/>
      <w:bookmarkStart w:id="2394" w:name="_Toc214976674"/>
      <w:r>
        <w:t>5.14.1</w:t>
      </w:r>
      <w:r>
        <w:tab/>
        <w:t>Service Description</w:t>
      </w:r>
      <w:bookmarkEnd w:id="2386"/>
      <w:bookmarkEnd w:id="2387"/>
      <w:bookmarkEnd w:id="2388"/>
      <w:bookmarkEnd w:id="2389"/>
      <w:bookmarkEnd w:id="2390"/>
      <w:bookmarkEnd w:id="2391"/>
      <w:bookmarkEnd w:id="2392"/>
      <w:bookmarkEnd w:id="2393"/>
      <w:bookmarkEnd w:id="239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395" w:name="_Toc145707785"/>
      <w:bookmarkStart w:id="2396" w:name="_Toc160570244"/>
      <w:bookmarkStart w:id="2397" w:name="_Toc162007840"/>
      <w:bookmarkStart w:id="2398" w:name="_Toc185515453"/>
      <w:bookmarkStart w:id="2399" w:name="_Toc192872760"/>
      <w:bookmarkStart w:id="2400" w:name="_Toc200970462"/>
      <w:bookmarkStart w:id="2401" w:name="_Toc207721793"/>
      <w:bookmarkStart w:id="2402" w:name="_Toc209520656"/>
      <w:bookmarkStart w:id="2403" w:name="_Toc214976675"/>
      <w:r>
        <w:t>5.14.2</w:t>
      </w:r>
      <w:r>
        <w:tab/>
        <w:t>Service Operations</w:t>
      </w:r>
      <w:bookmarkEnd w:id="2395"/>
      <w:bookmarkEnd w:id="2396"/>
      <w:bookmarkEnd w:id="2397"/>
      <w:bookmarkEnd w:id="2398"/>
      <w:bookmarkEnd w:id="2399"/>
      <w:bookmarkEnd w:id="2400"/>
      <w:bookmarkEnd w:id="2401"/>
      <w:bookmarkEnd w:id="2402"/>
      <w:bookmarkEnd w:id="2403"/>
    </w:p>
    <w:p w14:paraId="15E4526C" w14:textId="77777777" w:rsidR="00FC328E" w:rsidRDefault="00FC328E" w:rsidP="00FC328E">
      <w:pPr>
        <w:pStyle w:val="Heading4"/>
      </w:pPr>
      <w:bookmarkStart w:id="2404" w:name="_Toc145707786"/>
      <w:bookmarkStart w:id="2405" w:name="_Toc160570245"/>
      <w:bookmarkStart w:id="2406" w:name="_Toc162007841"/>
      <w:bookmarkStart w:id="2407" w:name="_Toc185515454"/>
      <w:bookmarkStart w:id="2408" w:name="_Toc192872761"/>
      <w:bookmarkStart w:id="2409" w:name="_Toc200970463"/>
      <w:bookmarkStart w:id="2410" w:name="_Toc207721794"/>
      <w:bookmarkStart w:id="2411" w:name="_Toc209520657"/>
      <w:bookmarkStart w:id="2412" w:name="_Toc214976676"/>
      <w:r>
        <w:t>5.14.2.1</w:t>
      </w:r>
      <w:r>
        <w:tab/>
        <w:t>Introduction</w:t>
      </w:r>
      <w:bookmarkEnd w:id="2404"/>
      <w:bookmarkEnd w:id="2405"/>
      <w:bookmarkEnd w:id="2406"/>
      <w:bookmarkEnd w:id="2407"/>
      <w:bookmarkEnd w:id="2408"/>
      <w:bookmarkEnd w:id="2409"/>
      <w:bookmarkEnd w:id="2410"/>
      <w:bookmarkEnd w:id="2411"/>
      <w:bookmarkEnd w:id="241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3" w:name="_Toc145707787"/>
      <w:bookmarkStart w:id="2414" w:name="_Toc160570246"/>
      <w:bookmarkStart w:id="2415" w:name="_Toc162007842"/>
      <w:bookmarkStart w:id="2416" w:name="_Toc185515455"/>
      <w:bookmarkStart w:id="2417" w:name="_Toc192872762"/>
      <w:bookmarkStart w:id="2418" w:name="_Toc200970464"/>
      <w:bookmarkStart w:id="2419" w:name="_Toc207721795"/>
      <w:bookmarkStart w:id="2420" w:name="_Toc209520658"/>
      <w:bookmarkStart w:id="2421" w:name="_Toc214976677"/>
      <w:r>
        <w:t>5.14.2.2</w:t>
      </w:r>
      <w:r>
        <w:tab/>
        <w:t>Eees_CommonEAS</w:t>
      </w:r>
      <w:r w:rsidR="00EC376D">
        <w:t>Announcement</w:t>
      </w:r>
      <w:r w:rsidRPr="00F7022F">
        <w:t>_</w:t>
      </w:r>
      <w:bookmarkEnd w:id="2413"/>
      <w:r w:rsidR="00EC376D">
        <w:t>Declare</w:t>
      </w:r>
      <w:bookmarkEnd w:id="2414"/>
      <w:bookmarkEnd w:id="2415"/>
      <w:bookmarkEnd w:id="2416"/>
      <w:bookmarkEnd w:id="2417"/>
      <w:bookmarkEnd w:id="2418"/>
      <w:bookmarkEnd w:id="2419"/>
      <w:bookmarkEnd w:id="2420"/>
      <w:bookmarkEnd w:id="2421"/>
    </w:p>
    <w:p w14:paraId="22D75060" w14:textId="77777777" w:rsidR="00FC328E" w:rsidRDefault="00FC328E" w:rsidP="00FC328E">
      <w:pPr>
        <w:pStyle w:val="Heading5"/>
      </w:pPr>
      <w:bookmarkStart w:id="2422" w:name="_Toc145707788"/>
      <w:bookmarkStart w:id="2423" w:name="_Toc160570247"/>
      <w:bookmarkStart w:id="2424" w:name="_Toc162007843"/>
      <w:bookmarkStart w:id="2425" w:name="_Toc185515456"/>
      <w:bookmarkStart w:id="2426" w:name="_Toc192872763"/>
      <w:bookmarkStart w:id="2427" w:name="_Toc200970465"/>
      <w:bookmarkStart w:id="2428" w:name="_Toc207721796"/>
      <w:bookmarkStart w:id="2429" w:name="_Toc209520659"/>
      <w:bookmarkStart w:id="2430" w:name="_Toc214976678"/>
      <w:r>
        <w:t>5.</w:t>
      </w:r>
      <w:r w:rsidRPr="0072539A">
        <w:t>1</w:t>
      </w:r>
      <w:r>
        <w:t>4.2.2.1</w:t>
      </w:r>
      <w:r>
        <w:tab/>
        <w:t>General</w:t>
      </w:r>
      <w:bookmarkEnd w:id="2422"/>
      <w:bookmarkEnd w:id="2423"/>
      <w:bookmarkEnd w:id="2424"/>
      <w:bookmarkEnd w:id="2425"/>
      <w:bookmarkEnd w:id="2426"/>
      <w:bookmarkEnd w:id="2427"/>
      <w:bookmarkEnd w:id="2428"/>
      <w:bookmarkEnd w:id="2429"/>
      <w:bookmarkEnd w:id="243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1" w:name="_Toc145707789"/>
      <w:bookmarkStart w:id="2432" w:name="_Toc160570248"/>
      <w:bookmarkStart w:id="2433" w:name="_Toc162007844"/>
      <w:bookmarkStart w:id="2434" w:name="_Toc185515457"/>
      <w:bookmarkStart w:id="2435" w:name="_Toc192872764"/>
      <w:bookmarkStart w:id="2436" w:name="_Toc200970466"/>
      <w:bookmarkStart w:id="2437" w:name="_Toc207721797"/>
      <w:bookmarkStart w:id="2438" w:name="_Toc209520660"/>
      <w:bookmarkStart w:id="2439" w:name="_Toc214976679"/>
      <w:r>
        <w:t>5.14.2.2.2</w:t>
      </w:r>
      <w:r>
        <w:tab/>
      </w:r>
      <w:bookmarkEnd w:id="2431"/>
      <w:r w:rsidR="007F1174">
        <w:t>Common EAS Information Declaration</w:t>
      </w:r>
      <w:bookmarkEnd w:id="2432"/>
      <w:bookmarkEnd w:id="2433"/>
      <w:bookmarkEnd w:id="2434"/>
      <w:bookmarkEnd w:id="2435"/>
      <w:bookmarkEnd w:id="2436"/>
      <w:bookmarkEnd w:id="2437"/>
      <w:bookmarkEnd w:id="2438"/>
      <w:bookmarkEnd w:id="2439"/>
    </w:p>
    <w:p w14:paraId="3903AF6D" w14:textId="77777777" w:rsidR="00DA76EA" w:rsidRDefault="00DA76EA" w:rsidP="00DA76EA">
      <w:bookmarkStart w:id="2440" w:name="_Toc160570249"/>
      <w:bookmarkStart w:id="244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2" w:name="_Toc185515458"/>
      <w:bookmarkStart w:id="2443" w:name="_Toc192872765"/>
      <w:bookmarkStart w:id="2444" w:name="_Toc200970467"/>
      <w:bookmarkStart w:id="2445" w:name="_Toc207721798"/>
      <w:bookmarkStart w:id="2446" w:name="_Toc209520661"/>
      <w:bookmarkStart w:id="2447" w:name="_Toc214976680"/>
      <w:r>
        <w:t>5.</w:t>
      </w:r>
      <w:r w:rsidRPr="0072539A">
        <w:t>1</w:t>
      </w:r>
      <w:r>
        <w:t>5</w:t>
      </w:r>
      <w:r>
        <w:tab/>
        <w:t>Eees_TrafficInfluenceEAS Service</w:t>
      </w:r>
      <w:bookmarkEnd w:id="2440"/>
      <w:bookmarkEnd w:id="2441"/>
      <w:bookmarkEnd w:id="2442"/>
      <w:bookmarkEnd w:id="2443"/>
      <w:bookmarkEnd w:id="2444"/>
      <w:bookmarkEnd w:id="2445"/>
      <w:bookmarkEnd w:id="2446"/>
      <w:bookmarkEnd w:id="2447"/>
    </w:p>
    <w:p w14:paraId="26916E83" w14:textId="77777777" w:rsidR="00F627CA" w:rsidRDefault="00F627CA" w:rsidP="00F627CA">
      <w:pPr>
        <w:pStyle w:val="Heading3"/>
      </w:pPr>
      <w:bookmarkStart w:id="2448" w:name="_Toc160570250"/>
      <w:bookmarkStart w:id="2449" w:name="_Toc162007846"/>
      <w:bookmarkStart w:id="2450" w:name="_Toc185515459"/>
      <w:bookmarkStart w:id="2451" w:name="_Toc192872766"/>
      <w:bookmarkStart w:id="2452" w:name="_Toc200970468"/>
      <w:bookmarkStart w:id="2453" w:name="_Toc207721799"/>
      <w:bookmarkStart w:id="2454" w:name="_Toc209520662"/>
      <w:bookmarkStart w:id="2455" w:name="_Toc214976681"/>
      <w:r>
        <w:t>5.15.1</w:t>
      </w:r>
      <w:r>
        <w:tab/>
        <w:t>Service Description</w:t>
      </w:r>
      <w:bookmarkEnd w:id="2448"/>
      <w:bookmarkEnd w:id="2449"/>
      <w:bookmarkEnd w:id="2450"/>
      <w:bookmarkEnd w:id="2451"/>
      <w:bookmarkEnd w:id="2452"/>
      <w:bookmarkEnd w:id="2453"/>
      <w:bookmarkEnd w:id="2454"/>
      <w:bookmarkEnd w:id="245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6" w:name="_Toc160570251"/>
      <w:bookmarkStart w:id="2457" w:name="_Toc162007847"/>
      <w:bookmarkStart w:id="2458" w:name="_Toc185515460"/>
      <w:bookmarkStart w:id="2459" w:name="_Toc192872767"/>
      <w:bookmarkStart w:id="2460" w:name="_Toc200970469"/>
      <w:bookmarkStart w:id="2461" w:name="_Toc207721800"/>
      <w:bookmarkStart w:id="2462" w:name="_Toc209520663"/>
      <w:bookmarkStart w:id="2463" w:name="_Toc214976682"/>
      <w:r>
        <w:lastRenderedPageBreak/>
        <w:t>5.15.2</w:t>
      </w:r>
      <w:r>
        <w:tab/>
        <w:t>Service Operations</w:t>
      </w:r>
      <w:bookmarkEnd w:id="2456"/>
      <w:bookmarkEnd w:id="2457"/>
      <w:bookmarkEnd w:id="2458"/>
      <w:bookmarkEnd w:id="2459"/>
      <w:bookmarkEnd w:id="2460"/>
      <w:bookmarkEnd w:id="2461"/>
      <w:bookmarkEnd w:id="2462"/>
      <w:bookmarkEnd w:id="2463"/>
    </w:p>
    <w:p w14:paraId="5372B232" w14:textId="77777777" w:rsidR="00F627CA" w:rsidRDefault="00F627CA" w:rsidP="00F627CA">
      <w:pPr>
        <w:pStyle w:val="Heading4"/>
      </w:pPr>
      <w:bookmarkStart w:id="2464" w:name="_Toc160570252"/>
      <w:bookmarkStart w:id="2465" w:name="_Toc162007848"/>
      <w:bookmarkStart w:id="2466" w:name="_Toc185515461"/>
      <w:bookmarkStart w:id="2467" w:name="_Toc192872768"/>
      <w:bookmarkStart w:id="2468" w:name="_Toc200970470"/>
      <w:bookmarkStart w:id="2469" w:name="_Toc207721801"/>
      <w:bookmarkStart w:id="2470" w:name="_Toc209520664"/>
      <w:bookmarkStart w:id="2471" w:name="_Toc214976683"/>
      <w:r>
        <w:t>5.15.2.1</w:t>
      </w:r>
      <w:r>
        <w:tab/>
        <w:t>Introduction</w:t>
      </w:r>
      <w:bookmarkEnd w:id="2464"/>
      <w:bookmarkEnd w:id="2465"/>
      <w:bookmarkEnd w:id="2466"/>
      <w:bookmarkEnd w:id="2467"/>
      <w:bookmarkEnd w:id="2468"/>
      <w:bookmarkEnd w:id="2469"/>
      <w:bookmarkEnd w:id="2470"/>
      <w:bookmarkEnd w:id="247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2" w:name="_Toc160570253"/>
      <w:bookmarkStart w:id="2473" w:name="_Toc162007849"/>
      <w:bookmarkStart w:id="2474" w:name="_Toc185515462"/>
      <w:bookmarkStart w:id="2475" w:name="_Toc192872769"/>
      <w:bookmarkStart w:id="2476" w:name="_Toc200970471"/>
      <w:bookmarkStart w:id="2477" w:name="_Toc207721802"/>
      <w:bookmarkStart w:id="2478" w:name="_Toc209520665"/>
      <w:bookmarkStart w:id="2479" w:name="_Toc214976684"/>
      <w:r>
        <w:t>5.15.2.2</w:t>
      </w:r>
      <w:r>
        <w:tab/>
        <w:t>Eees_TrafficInfluenceEAS_Manage</w:t>
      </w:r>
      <w:bookmarkEnd w:id="2472"/>
      <w:bookmarkEnd w:id="2473"/>
      <w:bookmarkEnd w:id="2474"/>
      <w:bookmarkEnd w:id="2475"/>
      <w:bookmarkEnd w:id="2476"/>
      <w:bookmarkEnd w:id="2477"/>
      <w:bookmarkEnd w:id="2478"/>
      <w:bookmarkEnd w:id="2479"/>
    </w:p>
    <w:p w14:paraId="7266A323" w14:textId="77777777" w:rsidR="00F627CA" w:rsidRDefault="00F627CA" w:rsidP="00F627CA">
      <w:pPr>
        <w:pStyle w:val="Heading5"/>
      </w:pPr>
      <w:bookmarkStart w:id="2480" w:name="_Toc160570254"/>
      <w:bookmarkStart w:id="2481" w:name="_Toc162007850"/>
      <w:bookmarkStart w:id="2482" w:name="_Toc185515463"/>
      <w:bookmarkStart w:id="2483" w:name="_Toc192872770"/>
      <w:bookmarkStart w:id="2484" w:name="_Toc200970472"/>
      <w:bookmarkStart w:id="2485" w:name="_Toc207721803"/>
      <w:bookmarkStart w:id="2486" w:name="_Toc209520666"/>
      <w:bookmarkStart w:id="2487" w:name="_Toc214976685"/>
      <w:r>
        <w:t>5.15.2.2.1</w:t>
      </w:r>
      <w:r>
        <w:tab/>
        <w:t>General</w:t>
      </w:r>
      <w:bookmarkEnd w:id="2480"/>
      <w:bookmarkEnd w:id="2481"/>
      <w:bookmarkEnd w:id="2482"/>
      <w:bookmarkEnd w:id="2483"/>
      <w:bookmarkEnd w:id="2484"/>
      <w:bookmarkEnd w:id="2485"/>
      <w:bookmarkEnd w:id="2486"/>
      <w:bookmarkEnd w:id="248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8" w:name="_Toc160570255"/>
      <w:bookmarkStart w:id="2489" w:name="_Toc162007851"/>
      <w:bookmarkStart w:id="2490" w:name="_Toc185515464"/>
      <w:bookmarkStart w:id="2491" w:name="_Toc192872771"/>
      <w:bookmarkStart w:id="2492" w:name="_Toc200970473"/>
      <w:bookmarkStart w:id="2493" w:name="_Toc207721804"/>
      <w:bookmarkStart w:id="2494" w:name="_Toc209520667"/>
      <w:bookmarkStart w:id="2495" w:name="_Toc214976686"/>
      <w:r>
        <w:t>5.15.2.2.2</w:t>
      </w:r>
      <w:r>
        <w:tab/>
        <w:t>Application Traffic Influence Initiation</w:t>
      </w:r>
      <w:bookmarkEnd w:id="2488"/>
      <w:bookmarkEnd w:id="2489"/>
      <w:bookmarkEnd w:id="2490"/>
      <w:bookmarkEnd w:id="2491"/>
      <w:bookmarkEnd w:id="2492"/>
      <w:bookmarkEnd w:id="2493"/>
      <w:bookmarkEnd w:id="2494"/>
      <w:bookmarkEnd w:id="249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6" w:name="_Toc160570256"/>
      <w:bookmarkStart w:id="2497" w:name="_Toc162007852"/>
      <w:bookmarkStart w:id="2498" w:name="_Toc185515465"/>
      <w:bookmarkStart w:id="2499" w:name="_Toc192872772"/>
      <w:bookmarkStart w:id="2500" w:name="_Toc200970474"/>
      <w:bookmarkStart w:id="2501" w:name="_Toc207721805"/>
      <w:bookmarkStart w:id="2502" w:name="_Toc209520668"/>
      <w:bookmarkStart w:id="2503" w:name="_Toc214976687"/>
      <w:r>
        <w:t>5.15.2.2.3</w:t>
      </w:r>
      <w:r>
        <w:tab/>
        <w:t>Application Traffic Influence Update</w:t>
      </w:r>
      <w:bookmarkEnd w:id="2496"/>
      <w:bookmarkEnd w:id="2497"/>
      <w:bookmarkEnd w:id="2498"/>
      <w:bookmarkEnd w:id="2499"/>
      <w:bookmarkEnd w:id="2500"/>
      <w:bookmarkEnd w:id="2501"/>
      <w:bookmarkEnd w:id="2502"/>
      <w:bookmarkEnd w:id="250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4" w:name="_Toc160570257"/>
      <w:bookmarkStart w:id="250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6" w:name="_Toc185515466"/>
      <w:bookmarkStart w:id="2507" w:name="_Toc192872773"/>
      <w:bookmarkStart w:id="2508" w:name="_Toc200970475"/>
      <w:bookmarkStart w:id="2509" w:name="_Toc207721806"/>
      <w:bookmarkStart w:id="2510" w:name="_Toc209520669"/>
      <w:bookmarkStart w:id="2511" w:name="_Toc214976688"/>
      <w:r>
        <w:t>5.15.2.2.4</w:t>
      </w:r>
      <w:r>
        <w:tab/>
        <w:t>Application Traffic Influence Cancellation</w:t>
      </w:r>
      <w:bookmarkEnd w:id="2504"/>
      <w:bookmarkEnd w:id="2505"/>
      <w:bookmarkEnd w:id="2506"/>
      <w:bookmarkEnd w:id="2507"/>
      <w:bookmarkEnd w:id="2508"/>
      <w:bookmarkEnd w:id="2509"/>
      <w:bookmarkEnd w:id="2510"/>
      <w:bookmarkEnd w:id="251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2" w:name="_Toc160570258"/>
      <w:bookmarkStart w:id="2513" w:name="_Toc162007854"/>
      <w:bookmarkStart w:id="2514" w:name="_Toc185515467"/>
      <w:bookmarkStart w:id="2515" w:name="_Toc192872774"/>
      <w:bookmarkStart w:id="2516" w:name="_Toc200970476"/>
      <w:bookmarkStart w:id="2517" w:name="_Toc207721807"/>
      <w:bookmarkStart w:id="2518" w:name="_Toc209520670"/>
      <w:bookmarkStart w:id="2519" w:name="_Toc2149766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2"/>
      <w:bookmarkEnd w:id="2513"/>
      <w:bookmarkEnd w:id="2514"/>
      <w:bookmarkEnd w:id="2515"/>
      <w:bookmarkEnd w:id="2516"/>
      <w:bookmarkEnd w:id="2517"/>
      <w:bookmarkEnd w:id="2518"/>
      <w:bookmarkEnd w:id="251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20" w:name="_Toc136427550"/>
      <w:bookmarkStart w:id="2521" w:name="_Toc160609225"/>
      <w:bookmarkStart w:id="2522" w:name="_Toc168502646"/>
      <w:bookmarkStart w:id="2523" w:name="_Toc185515468"/>
      <w:bookmarkStart w:id="2524" w:name="_Toc192872775"/>
      <w:bookmarkStart w:id="2525" w:name="_Toc200970477"/>
      <w:bookmarkStart w:id="2526" w:name="_Toc207721808"/>
      <w:bookmarkStart w:id="2527" w:name="_Toc209520671"/>
      <w:bookmarkStart w:id="2528" w:name="_Toc214976690"/>
      <w:r w:rsidRPr="00EE5843">
        <w:rPr>
          <w:lang w:val="en-US"/>
        </w:rPr>
        <w:lastRenderedPageBreak/>
        <w:t>5.</w:t>
      </w:r>
      <w:r>
        <w:rPr>
          <w:lang w:val="en-US"/>
        </w:rPr>
        <w:t>16</w:t>
      </w:r>
      <w:r w:rsidRPr="00EE5843">
        <w:rPr>
          <w:lang w:val="en-US"/>
        </w:rPr>
        <w:tab/>
        <w:t>Eees_EASInformationProvisioning Service</w:t>
      </w:r>
      <w:bookmarkEnd w:id="2520"/>
      <w:bookmarkEnd w:id="2521"/>
      <w:bookmarkEnd w:id="2522"/>
      <w:bookmarkEnd w:id="2523"/>
      <w:bookmarkEnd w:id="2524"/>
      <w:bookmarkEnd w:id="2525"/>
      <w:bookmarkEnd w:id="2526"/>
      <w:bookmarkEnd w:id="2527"/>
      <w:bookmarkEnd w:id="2528"/>
    </w:p>
    <w:p w14:paraId="0D6948DE" w14:textId="77777777" w:rsidR="006907A4" w:rsidRDefault="006907A4" w:rsidP="006907A4">
      <w:pPr>
        <w:pStyle w:val="Heading3"/>
      </w:pPr>
      <w:bookmarkStart w:id="2529" w:name="_Toc200970478"/>
      <w:bookmarkStart w:id="2530" w:name="_Toc207721809"/>
      <w:bookmarkStart w:id="2531" w:name="_Toc209520672"/>
      <w:bookmarkStart w:id="2532" w:name="_Toc214976691"/>
      <w:bookmarkStart w:id="2533" w:name="_Toc85734180"/>
      <w:bookmarkStart w:id="2534" w:name="_Toc89431479"/>
      <w:bookmarkStart w:id="2535" w:name="_Toc97042287"/>
      <w:bookmarkStart w:id="2536" w:name="_Toc97045431"/>
      <w:bookmarkStart w:id="2537" w:name="_Toc97155176"/>
      <w:bookmarkStart w:id="2538" w:name="_Toc101521321"/>
      <w:bookmarkStart w:id="2539" w:name="_Toc138761589"/>
      <w:bookmarkStart w:id="2540" w:name="_Toc145707790"/>
      <w:bookmarkStart w:id="2541" w:name="_Toc160570259"/>
      <w:bookmarkStart w:id="2542" w:name="_Toc162007855"/>
      <w:bookmarkStart w:id="2543" w:name="_Toc185515469"/>
      <w:bookmarkStart w:id="2544" w:name="_Toc192872776"/>
      <w:r>
        <w:t>5.16.1</w:t>
      </w:r>
      <w:r>
        <w:tab/>
        <w:t>Service Description</w:t>
      </w:r>
      <w:bookmarkEnd w:id="2529"/>
      <w:bookmarkEnd w:id="2530"/>
      <w:bookmarkEnd w:id="2531"/>
      <w:bookmarkEnd w:id="253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5" w:name="_Toc200970479"/>
      <w:bookmarkStart w:id="2546" w:name="_Toc207721810"/>
      <w:bookmarkStart w:id="2547" w:name="_Toc209520673"/>
      <w:bookmarkStart w:id="2548" w:name="_Toc214976692"/>
      <w:r>
        <w:t>5.16.2</w:t>
      </w:r>
      <w:r>
        <w:tab/>
        <w:t>Service Operations</w:t>
      </w:r>
      <w:bookmarkEnd w:id="2545"/>
      <w:bookmarkEnd w:id="2546"/>
      <w:bookmarkEnd w:id="2547"/>
      <w:bookmarkEnd w:id="2548"/>
    </w:p>
    <w:p w14:paraId="4B50C72D" w14:textId="77777777" w:rsidR="006907A4" w:rsidRDefault="006907A4" w:rsidP="006907A4">
      <w:pPr>
        <w:pStyle w:val="Heading4"/>
      </w:pPr>
      <w:bookmarkStart w:id="2549" w:name="_Toc200970480"/>
      <w:bookmarkStart w:id="2550" w:name="_Toc207721811"/>
      <w:bookmarkStart w:id="2551" w:name="_Toc209520674"/>
      <w:bookmarkStart w:id="2552" w:name="_Toc214976693"/>
      <w:r>
        <w:t>5.16.2.1</w:t>
      </w:r>
      <w:r>
        <w:tab/>
        <w:t>Introduction</w:t>
      </w:r>
      <w:bookmarkEnd w:id="2549"/>
      <w:bookmarkEnd w:id="2550"/>
      <w:bookmarkEnd w:id="2551"/>
      <w:bookmarkEnd w:id="2552"/>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3" w:name="_Toc200970481"/>
      <w:bookmarkStart w:id="2554" w:name="_Toc207721812"/>
      <w:bookmarkStart w:id="2555" w:name="_Toc209520675"/>
      <w:bookmarkStart w:id="2556" w:name="_Toc214976694"/>
      <w:r>
        <w:t>5.16.2.2</w:t>
      </w:r>
      <w:r>
        <w:tab/>
        <w:t>Eees_EASInformationProvisioning_Declare</w:t>
      </w:r>
      <w:bookmarkEnd w:id="2553"/>
      <w:bookmarkEnd w:id="2554"/>
      <w:bookmarkEnd w:id="2555"/>
      <w:bookmarkEnd w:id="2556"/>
    </w:p>
    <w:p w14:paraId="5A186B38" w14:textId="77777777" w:rsidR="006907A4" w:rsidRDefault="006907A4" w:rsidP="006907A4">
      <w:pPr>
        <w:pStyle w:val="Heading5"/>
      </w:pPr>
      <w:bookmarkStart w:id="2557" w:name="_Toc200970482"/>
      <w:bookmarkStart w:id="2558" w:name="_Toc207721813"/>
      <w:bookmarkStart w:id="2559" w:name="_Toc209520676"/>
      <w:bookmarkStart w:id="2560" w:name="_Toc214976695"/>
      <w:r>
        <w:t>5.16.2.2.1</w:t>
      </w:r>
      <w:r>
        <w:tab/>
        <w:t>General</w:t>
      </w:r>
      <w:bookmarkEnd w:id="2557"/>
      <w:bookmarkEnd w:id="2558"/>
      <w:bookmarkEnd w:id="2559"/>
      <w:bookmarkEnd w:id="256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1" w:name="_Toc200970483"/>
      <w:bookmarkStart w:id="2562" w:name="_Toc207721814"/>
      <w:bookmarkStart w:id="2563" w:name="_Toc209520677"/>
      <w:bookmarkStart w:id="2564" w:name="_Toc214976696"/>
      <w:r>
        <w:t>5.16.2.2.2</w:t>
      </w:r>
      <w:r>
        <w:tab/>
        <w:t>EAS Information Provisioning Information Declaration</w:t>
      </w:r>
      <w:bookmarkEnd w:id="2561"/>
      <w:bookmarkEnd w:id="2562"/>
      <w:bookmarkEnd w:id="2563"/>
      <w:bookmarkEnd w:id="2564"/>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5" w:name="_Toc200970484"/>
      <w:bookmarkStart w:id="2566" w:name="_Toc207721815"/>
      <w:bookmarkStart w:id="2567" w:name="_Toc209520678"/>
      <w:bookmarkStart w:id="2568" w:name="_Toc214976697"/>
      <w:r>
        <w:lastRenderedPageBreak/>
        <w:t>6</w:t>
      </w:r>
      <w:r w:rsidR="00BA077D">
        <w:tab/>
        <w:t xml:space="preserve">Services offered by </w:t>
      </w:r>
      <w:r w:rsidR="00CC1923">
        <w:t xml:space="preserve">Edge </w:t>
      </w:r>
      <w:r w:rsidR="00BA077D">
        <w:t>Configuration</w:t>
      </w:r>
      <w:r w:rsidR="00CC1923">
        <w:t xml:space="preserve"> Server</w:t>
      </w:r>
      <w:bookmarkEnd w:id="2533"/>
      <w:bookmarkEnd w:id="2534"/>
      <w:bookmarkEnd w:id="2535"/>
      <w:bookmarkEnd w:id="2536"/>
      <w:bookmarkEnd w:id="2537"/>
      <w:bookmarkEnd w:id="2538"/>
      <w:bookmarkEnd w:id="2539"/>
      <w:bookmarkEnd w:id="2540"/>
      <w:bookmarkEnd w:id="2541"/>
      <w:bookmarkEnd w:id="2542"/>
      <w:bookmarkEnd w:id="2543"/>
      <w:bookmarkEnd w:id="2544"/>
      <w:bookmarkEnd w:id="2565"/>
      <w:bookmarkEnd w:id="2566"/>
      <w:bookmarkEnd w:id="2567"/>
      <w:bookmarkEnd w:id="2568"/>
    </w:p>
    <w:p w14:paraId="0498B521" w14:textId="1A8FCCCC" w:rsidR="00CC1923" w:rsidRDefault="001C3C86" w:rsidP="00CC1923">
      <w:pPr>
        <w:pStyle w:val="Heading2"/>
      </w:pPr>
      <w:bookmarkStart w:id="2569" w:name="_Toc85734181"/>
      <w:bookmarkStart w:id="2570" w:name="_Toc89431480"/>
      <w:bookmarkStart w:id="2571" w:name="_Toc97042288"/>
      <w:bookmarkStart w:id="2572" w:name="_Toc97045432"/>
      <w:bookmarkStart w:id="2573" w:name="_Toc97155177"/>
      <w:bookmarkStart w:id="2574" w:name="_Toc101521322"/>
      <w:bookmarkStart w:id="2575" w:name="_Toc138761590"/>
      <w:bookmarkStart w:id="2576" w:name="_Toc145707791"/>
      <w:bookmarkStart w:id="2577" w:name="_Toc160570260"/>
      <w:bookmarkStart w:id="2578" w:name="_Toc162007856"/>
      <w:bookmarkStart w:id="2579" w:name="_Toc185515470"/>
      <w:bookmarkStart w:id="2580" w:name="_Toc192872777"/>
      <w:bookmarkStart w:id="2581" w:name="_Toc200970485"/>
      <w:bookmarkStart w:id="2582" w:name="_Toc207721816"/>
      <w:bookmarkStart w:id="2583" w:name="_Toc209520679"/>
      <w:bookmarkStart w:id="2584" w:name="_Toc214976698"/>
      <w:r>
        <w:t>6</w:t>
      </w:r>
      <w:r w:rsidR="00CC1923">
        <w:t>.1</w:t>
      </w:r>
      <w:r w:rsidR="00CC1923">
        <w:tab/>
        <w:t>Introduction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0D40F1A" w14:textId="77777777" w:rsidR="0093683C" w:rsidRDefault="0093683C" w:rsidP="0093683C">
      <w:bookmarkStart w:id="2585"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585"/>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586" w:name="_Hlk164316751"/>
      <w:bookmarkStart w:id="2587"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586"/>
      <w:bookmarkEnd w:id="2587"/>
    </w:p>
    <w:p w14:paraId="070DADF7" w14:textId="1F96A54D" w:rsidR="00511F30" w:rsidRDefault="00B42352" w:rsidP="00511F30">
      <w:pPr>
        <w:pStyle w:val="Heading2"/>
      </w:pPr>
      <w:bookmarkStart w:id="2588" w:name="_Toc85734182"/>
      <w:bookmarkStart w:id="2589" w:name="_Toc89431481"/>
      <w:bookmarkStart w:id="2590" w:name="_Toc97042289"/>
      <w:bookmarkStart w:id="2591" w:name="_Toc97045433"/>
      <w:bookmarkStart w:id="2592" w:name="_Toc97155178"/>
      <w:bookmarkStart w:id="2593" w:name="_Toc101521323"/>
      <w:bookmarkStart w:id="2594" w:name="_Toc138761591"/>
      <w:bookmarkStart w:id="2595" w:name="_Toc145707792"/>
      <w:bookmarkStart w:id="2596" w:name="_Toc160570261"/>
      <w:bookmarkStart w:id="2597" w:name="_Toc162007857"/>
      <w:bookmarkStart w:id="2598" w:name="_Toc185515471"/>
      <w:bookmarkStart w:id="2599" w:name="_Toc192872778"/>
      <w:bookmarkStart w:id="2600" w:name="_Toc200970486"/>
      <w:bookmarkStart w:id="2601" w:name="_Toc207721817"/>
      <w:bookmarkStart w:id="2602" w:name="_Toc209520680"/>
      <w:bookmarkStart w:id="2603" w:name="_Toc214976699"/>
      <w:r>
        <w:t>6.2</w:t>
      </w:r>
      <w:r w:rsidR="00511F30">
        <w:tab/>
        <w:t>Eecs_EESRegistration Service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2D78232" w14:textId="430B7EA6" w:rsidR="00511F30" w:rsidRDefault="00B42352" w:rsidP="00511F30">
      <w:pPr>
        <w:pStyle w:val="Heading3"/>
      </w:pPr>
      <w:bookmarkStart w:id="2604" w:name="_Toc85734183"/>
      <w:bookmarkStart w:id="2605" w:name="_Toc89431482"/>
      <w:bookmarkStart w:id="2606" w:name="_Toc97042290"/>
      <w:bookmarkStart w:id="2607" w:name="_Toc97045434"/>
      <w:bookmarkStart w:id="2608" w:name="_Toc97155179"/>
      <w:bookmarkStart w:id="2609" w:name="_Toc101521324"/>
      <w:bookmarkStart w:id="2610" w:name="_Toc138761592"/>
      <w:bookmarkStart w:id="2611" w:name="_Toc145707793"/>
      <w:bookmarkStart w:id="2612" w:name="_Toc160570262"/>
      <w:bookmarkStart w:id="2613" w:name="_Toc162007858"/>
      <w:bookmarkStart w:id="2614" w:name="_Toc185515472"/>
      <w:bookmarkStart w:id="2615" w:name="_Toc192872779"/>
      <w:bookmarkStart w:id="2616" w:name="_Toc200970487"/>
      <w:bookmarkStart w:id="2617" w:name="_Toc207721818"/>
      <w:bookmarkStart w:id="2618" w:name="_Toc209520681"/>
      <w:bookmarkStart w:id="2619" w:name="_Toc214976700"/>
      <w:r>
        <w:t>6.2</w:t>
      </w:r>
      <w:r w:rsidR="00511F30">
        <w:t>.1</w:t>
      </w:r>
      <w:r w:rsidR="00511F30">
        <w:tab/>
        <w:t>Service Description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20" w:name="_Toc85734184"/>
      <w:bookmarkStart w:id="2621" w:name="_Toc89431483"/>
      <w:bookmarkStart w:id="2622" w:name="_Toc97042291"/>
      <w:bookmarkStart w:id="2623" w:name="_Toc97045435"/>
      <w:bookmarkStart w:id="2624" w:name="_Toc97155180"/>
      <w:bookmarkStart w:id="2625" w:name="_Toc101521325"/>
      <w:bookmarkStart w:id="2626" w:name="_Toc138761593"/>
      <w:bookmarkStart w:id="2627" w:name="_Toc145707794"/>
      <w:bookmarkStart w:id="2628" w:name="_Toc160570263"/>
      <w:bookmarkStart w:id="2629" w:name="_Toc162007859"/>
      <w:bookmarkStart w:id="2630" w:name="_Toc185515473"/>
      <w:bookmarkStart w:id="2631" w:name="_Toc192872780"/>
      <w:bookmarkStart w:id="2632" w:name="_Toc200970488"/>
      <w:bookmarkStart w:id="2633" w:name="_Toc207721819"/>
      <w:bookmarkStart w:id="2634" w:name="_Toc209520682"/>
      <w:bookmarkStart w:id="2635" w:name="_Toc214976701"/>
      <w:r>
        <w:t>6.2</w:t>
      </w:r>
      <w:r w:rsidR="00511F30">
        <w:t>.2</w:t>
      </w:r>
      <w:r w:rsidR="00511F30">
        <w:tab/>
        <w:t>Service Operations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EF90B0B" w14:textId="345467F3" w:rsidR="00511F30" w:rsidRDefault="00B42352" w:rsidP="00511F30">
      <w:pPr>
        <w:pStyle w:val="Heading4"/>
      </w:pPr>
      <w:bookmarkStart w:id="2636" w:name="_Toc85734185"/>
      <w:bookmarkStart w:id="2637" w:name="_Toc89431484"/>
      <w:bookmarkStart w:id="2638" w:name="_Toc97042292"/>
      <w:bookmarkStart w:id="2639" w:name="_Toc97045436"/>
      <w:bookmarkStart w:id="2640" w:name="_Toc97155181"/>
      <w:bookmarkStart w:id="2641" w:name="_Toc101521326"/>
      <w:bookmarkStart w:id="2642" w:name="_Toc138761594"/>
      <w:bookmarkStart w:id="2643" w:name="_Toc145707795"/>
      <w:bookmarkStart w:id="2644" w:name="_Toc160570264"/>
      <w:bookmarkStart w:id="2645" w:name="_Toc162007860"/>
      <w:bookmarkStart w:id="2646" w:name="_Toc185515474"/>
      <w:bookmarkStart w:id="2647" w:name="_Toc192872781"/>
      <w:bookmarkStart w:id="2648" w:name="_Toc200970489"/>
      <w:bookmarkStart w:id="2649" w:name="_Toc207721820"/>
      <w:bookmarkStart w:id="2650" w:name="_Toc209520683"/>
      <w:bookmarkStart w:id="2651" w:name="_Toc214976702"/>
      <w:r>
        <w:t>6.2</w:t>
      </w:r>
      <w:r w:rsidR="00511F30">
        <w:t>.2.1</w:t>
      </w:r>
      <w:r w:rsidR="00511F30">
        <w:tab/>
        <w:t>Introduction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52" w:name="_Toc85734186"/>
      <w:bookmarkStart w:id="2653" w:name="_Toc89431485"/>
      <w:bookmarkStart w:id="2654" w:name="_Toc97042293"/>
      <w:bookmarkStart w:id="2655" w:name="_Toc97045437"/>
      <w:bookmarkStart w:id="2656" w:name="_Toc97155182"/>
      <w:bookmarkStart w:id="2657" w:name="_Toc101521327"/>
      <w:bookmarkStart w:id="2658" w:name="_Toc138761595"/>
      <w:bookmarkStart w:id="2659" w:name="_Toc145707796"/>
      <w:bookmarkStart w:id="2660" w:name="_Toc160570265"/>
      <w:bookmarkStart w:id="2661" w:name="_Toc162007861"/>
      <w:bookmarkStart w:id="2662" w:name="_Toc185515475"/>
      <w:bookmarkStart w:id="2663" w:name="_Toc192872782"/>
      <w:bookmarkStart w:id="2664" w:name="_Toc200970490"/>
      <w:bookmarkStart w:id="2665" w:name="_Toc207721821"/>
      <w:bookmarkStart w:id="2666" w:name="_Toc209520684"/>
      <w:bookmarkStart w:id="2667" w:name="_Toc214976703"/>
      <w:r>
        <w:t>6.</w:t>
      </w:r>
      <w:r w:rsidR="00B42352">
        <w:t>2</w:t>
      </w:r>
      <w:r>
        <w:t>.2.2</w:t>
      </w:r>
      <w:r>
        <w:tab/>
        <w:t>Eecs_EESRegistration_Request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637BDF91" w14:textId="49E05086" w:rsidR="00511F30" w:rsidRDefault="00B42352" w:rsidP="00511F30">
      <w:pPr>
        <w:pStyle w:val="Heading5"/>
      </w:pPr>
      <w:bookmarkStart w:id="2668" w:name="_Toc85734187"/>
      <w:bookmarkStart w:id="2669" w:name="_Toc89431486"/>
      <w:bookmarkStart w:id="2670" w:name="_Toc97042294"/>
      <w:bookmarkStart w:id="2671" w:name="_Toc97045438"/>
      <w:bookmarkStart w:id="2672" w:name="_Toc97155183"/>
      <w:bookmarkStart w:id="2673" w:name="_Toc101521328"/>
      <w:bookmarkStart w:id="2674" w:name="_Toc138761596"/>
      <w:bookmarkStart w:id="2675" w:name="_Toc145707797"/>
      <w:bookmarkStart w:id="2676" w:name="_Toc160570266"/>
      <w:bookmarkStart w:id="2677" w:name="_Toc162007862"/>
      <w:bookmarkStart w:id="2678" w:name="_Toc185515476"/>
      <w:bookmarkStart w:id="2679" w:name="_Toc192872783"/>
      <w:bookmarkStart w:id="2680" w:name="_Toc200970491"/>
      <w:bookmarkStart w:id="2681" w:name="_Toc207721822"/>
      <w:bookmarkStart w:id="2682" w:name="_Toc209520685"/>
      <w:bookmarkStart w:id="2683" w:name="_Toc214976704"/>
      <w:r>
        <w:t>6.2</w:t>
      </w:r>
      <w:r w:rsidR="00511F30">
        <w:t>.2.2.1</w:t>
      </w:r>
      <w:r w:rsidR="00511F30">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4" w:name="_Toc85734188"/>
      <w:bookmarkStart w:id="2685" w:name="_Toc89431487"/>
      <w:bookmarkStart w:id="2686" w:name="_Toc97042295"/>
      <w:bookmarkStart w:id="2687" w:name="_Toc97045439"/>
      <w:bookmarkStart w:id="2688" w:name="_Toc97155184"/>
      <w:bookmarkStart w:id="2689" w:name="_Toc101521329"/>
      <w:bookmarkStart w:id="2690" w:name="_Toc138761597"/>
      <w:bookmarkStart w:id="2691" w:name="_Toc145707798"/>
      <w:bookmarkStart w:id="2692" w:name="_Toc160570267"/>
      <w:bookmarkStart w:id="2693" w:name="_Toc162007863"/>
      <w:bookmarkStart w:id="2694" w:name="_Toc185515477"/>
      <w:bookmarkStart w:id="2695" w:name="_Toc192872784"/>
      <w:bookmarkStart w:id="2696" w:name="_Toc200970492"/>
      <w:bookmarkStart w:id="2697" w:name="_Toc207721823"/>
      <w:bookmarkStart w:id="2698" w:name="_Toc209520686"/>
      <w:bookmarkStart w:id="2699" w:name="_Toc214976705"/>
      <w:r>
        <w:t>6.2</w:t>
      </w:r>
      <w:r w:rsidR="00511F30">
        <w:t>.2.2.2</w:t>
      </w:r>
      <w:r w:rsidR="00511F30">
        <w:tab/>
        <w:t>EES registering to ECS using Eecs_EESRegistration_Request 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700" w:name="_Toc85734189"/>
      <w:bookmarkStart w:id="2701" w:name="_Toc89431488"/>
      <w:bookmarkStart w:id="2702" w:name="_Toc97042296"/>
      <w:bookmarkStart w:id="2703" w:name="_Toc97045440"/>
      <w:bookmarkStart w:id="2704" w:name="_Toc97155185"/>
      <w:bookmarkStart w:id="2705" w:name="_Toc101521330"/>
      <w:bookmarkStart w:id="2706" w:name="_Toc138761598"/>
      <w:bookmarkStart w:id="2707" w:name="_Toc145707799"/>
      <w:bookmarkStart w:id="2708" w:name="_Toc160570268"/>
      <w:bookmarkStart w:id="2709" w:name="_Toc162007864"/>
      <w:bookmarkStart w:id="2710" w:name="_Toc185515478"/>
      <w:bookmarkStart w:id="2711" w:name="_Toc192872785"/>
      <w:bookmarkStart w:id="2712" w:name="_Toc200970493"/>
      <w:bookmarkStart w:id="2713" w:name="_Toc207721824"/>
      <w:bookmarkStart w:id="2714" w:name="_Toc209520687"/>
      <w:bookmarkStart w:id="2715" w:name="_Toc214976706"/>
      <w:r>
        <w:t>6.</w:t>
      </w:r>
      <w:r w:rsidR="00B42352">
        <w:t>2</w:t>
      </w:r>
      <w:r>
        <w:t>.2.3</w:t>
      </w:r>
      <w:r>
        <w:tab/>
        <w:t>Eecs_EESRegistration_Update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A9800B6" w14:textId="4DF83758" w:rsidR="00511F30" w:rsidRDefault="00B42352" w:rsidP="00511F30">
      <w:pPr>
        <w:pStyle w:val="Heading5"/>
      </w:pPr>
      <w:bookmarkStart w:id="2716" w:name="_Toc85734190"/>
      <w:bookmarkStart w:id="2717" w:name="_Toc89431489"/>
      <w:bookmarkStart w:id="2718" w:name="_Toc97042297"/>
      <w:bookmarkStart w:id="2719" w:name="_Toc97045441"/>
      <w:bookmarkStart w:id="2720" w:name="_Toc97155186"/>
      <w:bookmarkStart w:id="2721" w:name="_Toc101521331"/>
      <w:bookmarkStart w:id="2722" w:name="_Toc138761599"/>
      <w:bookmarkStart w:id="2723" w:name="_Toc145707800"/>
      <w:bookmarkStart w:id="2724" w:name="_Toc160570269"/>
      <w:bookmarkStart w:id="2725" w:name="_Toc162007865"/>
      <w:bookmarkStart w:id="2726" w:name="_Toc185515479"/>
      <w:bookmarkStart w:id="2727" w:name="_Toc192872786"/>
      <w:bookmarkStart w:id="2728" w:name="_Toc200970494"/>
      <w:bookmarkStart w:id="2729" w:name="_Toc207721825"/>
      <w:bookmarkStart w:id="2730" w:name="_Toc209520688"/>
      <w:bookmarkStart w:id="2731" w:name="_Toc214976707"/>
      <w:r>
        <w:t>6.2</w:t>
      </w:r>
      <w:r w:rsidR="00511F30">
        <w:t>.2.3.1</w:t>
      </w:r>
      <w:r w:rsidR="00511F30">
        <w:tab/>
        <w:t>General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32" w:name="_Toc85734191"/>
      <w:bookmarkStart w:id="2733" w:name="_Toc89431490"/>
      <w:bookmarkStart w:id="2734" w:name="_Toc97042298"/>
      <w:bookmarkStart w:id="2735" w:name="_Toc97045442"/>
      <w:bookmarkStart w:id="2736" w:name="_Toc97155187"/>
      <w:bookmarkStart w:id="2737" w:name="_Toc101521332"/>
      <w:bookmarkStart w:id="2738" w:name="_Toc138761600"/>
      <w:bookmarkStart w:id="2739" w:name="_Toc145707801"/>
      <w:bookmarkStart w:id="2740" w:name="_Toc160570270"/>
      <w:bookmarkStart w:id="2741" w:name="_Toc162007866"/>
      <w:bookmarkStart w:id="2742" w:name="_Toc185515480"/>
      <w:bookmarkStart w:id="2743" w:name="_Toc192872787"/>
      <w:bookmarkStart w:id="2744" w:name="_Toc200970495"/>
      <w:bookmarkStart w:id="2745" w:name="_Toc207721826"/>
      <w:bookmarkStart w:id="2746" w:name="_Toc209520689"/>
      <w:bookmarkStart w:id="2747" w:name="_Toc214976708"/>
      <w:r>
        <w:t>6.2</w:t>
      </w:r>
      <w:r w:rsidR="00511F30">
        <w:t>.2.3.2</w:t>
      </w:r>
      <w:r w:rsidR="00511F30">
        <w:tab/>
        <w:t>EES updating registration information using Eecs_EESRegistration_Update operation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8" w:name="_Toc85734192"/>
      <w:bookmarkStart w:id="2749" w:name="_Toc89431491"/>
      <w:bookmarkStart w:id="2750" w:name="_Toc97042299"/>
      <w:bookmarkStart w:id="2751" w:name="_Toc97045443"/>
      <w:bookmarkStart w:id="2752" w:name="_Toc97155188"/>
      <w:bookmarkStart w:id="2753" w:name="_Toc101521333"/>
      <w:bookmarkStart w:id="2754" w:name="_Toc138761601"/>
      <w:bookmarkStart w:id="2755" w:name="_Toc145707802"/>
      <w:bookmarkStart w:id="2756" w:name="_Toc160570271"/>
      <w:bookmarkStart w:id="2757" w:name="_Toc162007867"/>
      <w:bookmarkStart w:id="2758" w:name="_Toc185515481"/>
      <w:bookmarkStart w:id="2759" w:name="_Toc192872788"/>
      <w:bookmarkStart w:id="2760" w:name="_Toc200970496"/>
      <w:bookmarkStart w:id="2761" w:name="_Toc207721827"/>
      <w:bookmarkStart w:id="2762" w:name="_Toc209520690"/>
      <w:bookmarkStart w:id="2763" w:name="_Toc214976709"/>
      <w:r>
        <w:t>6.2</w:t>
      </w:r>
      <w:r w:rsidR="00511F30">
        <w:t>.2.4</w:t>
      </w:r>
      <w:r w:rsidR="00511F30">
        <w:tab/>
        <w:t>Eecs_EESRegistration_Deregister</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314E4821" w14:textId="0EE0619F" w:rsidR="00511F30" w:rsidRDefault="00B42352" w:rsidP="00511F30">
      <w:pPr>
        <w:pStyle w:val="Heading5"/>
      </w:pPr>
      <w:bookmarkStart w:id="2764" w:name="_Toc85734193"/>
      <w:bookmarkStart w:id="2765" w:name="_Toc89431492"/>
      <w:bookmarkStart w:id="2766" w:name="_Toc97042300"/>
      <w:bookmarkStart w:id="2767" w:name="_Toc97045444"/>
      <w:bookmarkStart w:id="2768" w:name="_Toc97155189"/>
      <w:bookmarkStart w:id="2769" w:name="_Toc101521334"/>
      <w:bookmarkStart w:id="2770" w:name="_Toc138761602"/>
      <w:bookmarkStart w:id="2771" w:name="_Toc145707803"/>
      <w:bookmarkStart w:id="2772" w:name="_Toc160570272"/>
      <w:bookmarkStart w:id="2773" w:name="_Toc162007868"/>
      <w:bookmarkStart w:id="2774" w:name="_Toc185515482"/>
      <w:bookmarkStart w:id="2775" w:name="_Toc192872789"/>
      <w:bookmarkStart w:id="2776" w:name="_Toc200970497"/>
      <w:bookmarkStart w:id="2777" w:name="_Toc207721828"/>
      <w:bookmarkStart w:id="2778" w:name="_Toc209520691"/>
      <w:bookmarkStart w:id="2779" w:name="_Toc214976710"/>
      <w:r>
        <w:t>6.2</w:t>
      </w:r>
      <w:r w:rsidR="00511F30">
        <w:t>.2.4.1</w:t>
      </w:r>
      <w:r w:rsidR="00511F30">
        <w:tab/>
        <w:t>General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80" w:name="_Toc85734194"/>
      <w:bookmarkStart w:id="2781" w:name="_Toc89431493"/>
      <w:bookmarkStart w:id="2782" w:name="_Toc97042301"/>
      <w:bookmarkStart w:id="2783" w:name="_Toc97045445"/>
      <w:bookmarkStart w:id="2784" w:name="_Toc97155190"/>
      <w:bookmarkStart w:id="2785" w:name="_Toc101521335"/>
      <w:bookmarkStart w:id="2786" w:name="_Toc138761603"/>
      <w:bookmarkStart w:id="2787" w:name="_Toc145707804"/>
      <w:bookmarkStart w:id="2788" w:name="_Toc160570273"/>
      <w:bookmarkStart w:id="2789" w:name="_Toc162007869"/>
      <w:bookmarkStart w:id="2790" w:name="_Toc185515483"/>
      <w:bookmarkStart w:id="2791" w:name="_Toc192872790"/>
      <w:bookmarkStart w:id="2792" w:name="_Toc200970498"/>
      <w:bookmarkStart w:id="2793" w:name="_Toc207721829"/>
      <w:bookmarkStart w:id="2794" w:name="_Toc209520692"/>
      <w:bookmarkStart w:id="2795" w:name="_Toc214976711"/>
      <w:r>
        <w:lastRenderedPageBreak/>
        <w:t>6.</w:t>
      </w:r>
      <w:r w:rsidR="00B42352">
        <w:t>2</w:t>
      </w:r>
      <w:r>
        <w:t>.2.4.2</w:t>
      </w:r>
      <w:r>
        <w:tab/>
        <w:t>EES deregistering from ECS using Eecs_EESRegistration_Deregister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6" w:name="_Toc85734195"/>
      <w:bookmarkStart w:id="2797" w:name="_Toc89431494"/>
      <w:bookmarkStart w:id="2798" w:name="_Toc97042302"/>
      <w:bookmarkStart w:id="2799" w:name="_Toc97045446"/>
      <w:bookmarkStart w:id="2800" w:name="_Toc97155191"/>
      <w:bookmarkStart w:id="2801" w:name="_Toc101521336"/>
      <w:bookmarkStart w:id="2802" w:name="_Toc138761604"/>
      <w:bookmarkStart w:id="2803" w:name="_Toc145707805"/>
      <w:bookmarkStart w:id="2804" w:name="_Toc160570274"/>
      <w:bookmarkStart w:id="2805" w:name="_Toc162007870"/>
      <w:bookmarkStart w:id="2806" w:name="_Toc185515484"/>
      <w:bookmarkStart w:id="2807" w:name="_Toc192872791"/>
      <w:bookmarkStart w:id="2808" w:name="_Toc200970499"/>
      <w:bookmarkStart w:id="2809" w:name="_Toc207721830"/>
      <w:bookmarkStart w:id="2810" w:name="_Toc209520693"/>
      <w:bookmarkStart w:id="2811" w:name="_Toc214976712"/>
      <w:r>
        <w:t>6.3</w:t>
      </w:r>
      <w:r>
        <w:tab/>
        <w:t>Eecs_TargetEESDiscovery Service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934A18F" w14:textId="730FB962" w:rsidR="007C6CAC" w:rsidRDefault="007C6CAC" w:rsidP="007C6CAC">
      <w:pPr>
        <w:pStyle w:val="Heading3"/>
      </w:pPr>
      <w:bookmarkStart w:id="2812" w:name="_Toc85734196"/>
      <w:bookmarkStart w:id="2813" w:name="_Toc89431495"/>
      <w:bookmarkStart w:id="2814" w:name="_Toc97042303"/>
      <w:bookmarkStart w:id="2815" w:name="_Toc97045447"/>
      <w:bookmarkStart w:id="2816" w:name="_Toc97155192"/>
      <w:bookmarkStart w:id="2817" w:name="_Toc101521337"/>
      <w:bookmarkStart w:id="2818" w:name="_Toc138761605"/>
      <w:bookmarkStart w:id="2819" w:name="_Toc145707806"/>
      <w:bookmarkStart w:id="2820" w:name="_Toc160570275"/>
      <w:bookmarkStart w:id="2821" w:name="_Toc162007871"/>
      <w:bookmarkStart w:id="2822" w:name="_Toc185515485"/>
      <w:bookmarkStart w:id="2823" w:name="_Toc192872792"/>
      <w:bookmarkStart w:id="2824" w:name="_Toc200970500"/>
      <w:bookmarkStart w:id="2825" w:name="_Toc207721831"/>
      <w:bookmarkStart w:id="2826" w:name="_Toc209520694"/>
      <w:bookmarkStart w:id="2827" w:name="_Toc214976713"/>
      <w:r>
        <w:t>6.3.1</w:t>
      </w:r>
      <w:r>
        <w:tab/>
        <w:t>Service Description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8" w:name="_Toc85734197"/>
      <w:bookmarkStart w:id="2829" w:name="_Toc89431496"/>
      <w:bookmarkStart w:id="2830" w:name="_Toc97042304"/>
      <w:bookmarkStart w:id="2831" w:name="_Toc97045448"/>
      <w:bookmarkStart w:id="2832" w:name="_Toc97155193"/>
      <w:bookmarkStart w:id="2833" w:name="_Toc101521338"/>
      <w:bookmarkStart w:id="2834" w:name="_Toc138761606"/>
      <w:bookmarkStart w:id="2835" w:name="_Toc145707807"/>
      <w:bookmarkStart w:id="2836" w:name="_Toc160570276"/>
      <w:bookmarkStart w:id="2837" w:name="_Toc162007872"/>
      <w:bookmarkStart w:id="2838" w:name="_Toc185515486"/>
      <w:bookmarkStart w:id="2839" w:name="_Toc192872793"/>
      <w:bookmarkStart w:id="2840" w:name="_Toc200970501"/>
      <w:bookmarkStart w:id="2841" w:name="_Toc207721832"/>
      <w:bookmarkStart w:id="2842" w:name="_Toc209520695"/>
      <w:bookmarkStart w:id="2843" w:name="_Toc214976714"/>
      <w:r>
        <w:t>6.3.2</w:t>
      </w:r>
      <w:r>
        <w:tab/>
        <w:t>Service Operations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C54F209" w14:textId="6E67336B" w:rsidR="007C6CAC" w:rsidRDefault="007C6CAC" w:rsidP="007C6CAC">
      <w:pPr>
        <w:pStyle w:val="Heading4"/>
      </w:pPr>
      <w:bookmarkStart w:id="2844" w:name="_Toc85734198"/>
      <w:bookmarkStart w:id="2845" w:name="_Toc89431497"/>
      <w:bookmarkStart w:id="2846" w:name="_Toc97042305"/>
      <w:bookmarkStart w:id="2847" w:name="_Toc97045449"/>
      <w:bookmarkStart w:id="2848" w:name="_Toc97155194"/>
      <w:bookmarkStart w:id="2849" w:name="_Toc101521339"/>
      <w:bookmarkStart w:id="2850" w:name="_Toc138761607"/>
      <w:bookmarkStart w:id="2851" w:name="_Toc145707808"/>
      <w:bookmarkStart w:id="2852" w:name="_Toc160570277"/>
      <w:bookmarkStart w:id="2853" w:name="_Toc162007873"/>
      <w:bookmarkStart w:id="2854" w:name="_Toc185515487"/>
      <w:bookmarkStart w:id="2855" w:name="_Toc192872794"/>
      <w:bookmarkStart w:id="2856" w:name="_Toc200970502"/>
      <w:bookmarkStart w:id="2857" w:name="_Toc207721833"/>
      <w:bookmarkStart w:id="2858" w:name="_Toc209520696"/>
      <w:bookmarkStart w:id="2859" w:name="_Toc214976715"/>
      <w:r>
        <w:t>6.3.2.1</w:t>
      </w:r>
      <w:r>
        <w:tab/>
        <w:t>Introduction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60" w:name="_Toc85734199"/>
      <w:bookmarkStart w:id="2861" w:name="_Toc89431498"/>
      <w:bookmarkStart w:id="2862" w:name="_Toc97042306"/>
      <w:bookmarkStart w:id="2863" w:name="_Toc97045450"/>
      <w:bookmarkStart w:id="2864" w:name="_Toc97155195"/>
      <w:bookmarkStart w:id="2865" w:name="_Toc101521340"/>
      <w:bookmarkStart w:id="2866" w:name="_Toc138761608"/>
      <w:bookmarkStart w:id="2867" w:name="_Toc145707809"/>
      <w:bookmarkStart w:id="2868" w:name="_Toc160570278"/>
      <w:bookmarkStart w:id="2869" w:name="_Toc162007874"/>
      <w:bookmarkStart w:id="2870" w:name="_Toc185515488"/>
      <w:bookmarkStart w:id="2871" w:name="_Toc192872795"/>
      <w:bookmarkStart w:id="2872" w:name="_Toc200970503"/>
      <w:bookmarkStart w:id="2873" w:name="_Toc207721834"/>
      <w:bookmarkStart w:id="2874" w:name="_Toc209520697"/>
      <w:bookmarkStart w:id="2875" w:name="_Toc214976716"/>
      <w:r>
        <w:t>6.3.2.2</w:t>
      </w:r>
      <w:r>
        <w:tab/>
        <w:t>Eecs_TargetEESDiscovery_Request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4AD1AE38" w14:textId="7DF8B9D2" w:rsidR="007C6CAC" w:rsidRDefault="007C6CAC" w:rsidP="007C6CAC">
      <w:pPr>
        <w:pStyle w:val="Heading5"/>
      </w:pPr>
      <w:bookmarkStart w:id="2876" w:name="_Toc85734200"/>
      <w:bookmarkStart w:id="2877" w:name="_Toc89431499"/>
      <w:bookmarkStart w:id="2878" w:name="_Toc97042307"/>
      <w:bookmarkStart w:id="2879" w:name="_Toc97045451"/>
      <w:bookmarkStart w:id="2880" w:name="_Toc97155196"/>
      <w:bookmarkStart w:id="2881" w:name="_Toc101521341"/>
      <w:bookmarkStart w:id="2882" w:name="_Toc138761609"/>
      <w:bookmarkStart w:id="2883" w:name="_Toc145707810"/>
      <w:bookmarkStart w:id="2884" w:name="_Toc160570279"/>
      <w:bookmarkStart w:id="2885" w:name="_Toc162007875"/>
      <w:bookmarkStart w:id="2886" w:name="_Toc185515489"/>
      <w:bookmarkStart w:id="2887" w:name="_Toc192872796"/>
      <w:bookmarkStart w:id="2888" w:name="_Toc200970504"/>
      <w:bookmarkStart w:id="2889" w:name="_Toc207721835"/>
      <w:bookmarkStart w:id="2890" w:name="_Toc209520698"/>
      <w:bookmarkStart w:id="2891" w:name="_Toc214976717"/>
      <w:r>
        <w:t>6.3.2.2.1</w:t>
      </w:r>
      <w:r>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92" w:name="_Toc85734201"/>
      <w:bookmarkStart w:id="2893" w:name="_Toc89431500"/>
      <w:bookmarkStart w:id="2894" w:name="_Toc97042308"/>
      <w:bookmarkStart w:id="2895" w:name="_Toc97045452"/>
      <w:bookmarkStart w:id="2896" w:name="_Toc97155197"/>
      <w:bookmarkStart w:id="2897" w:name="_Toc101521342"/>
      <w:bookmarkStart w:id="2898" w:name="_Toc138761610"/>
      <w:bookmarkStart w:id="2899" w:name="_Toc145707811"/>
      <w:bookmarkStart w:id="2900" w:name="_Toc160570280"/>
      <w:bookmarkStart w:id="2901" w:name="_Toc162007876"/>
      <w:bookmarkStart w:id="2902" w:name="_Toc185515490"/>
      <w:bookmarkStart w:id="2903" w:name="_Toc192872797"/>
      <w:bookmarkStart w:id="2904" w:name="_Toc200970505"/>
      <w:bookmarkStart w:id="2905" w:name="_Toc207721836"/>
      <w:bookmarkStart w:id="2906" w:name="_Toc209520699"/>
      <w:bookmarkStart w:id="2907" w:name="_Toc214976718"/>
      <w:r>
        <w:t>6.3.2.2.2</w:t>
      </w:r>
      <w:r>
        <w:tab/>
      </w:r>
      <w:bookmarkEnd w:id="2892"/>
      <w:bookmarkEnd w:id="2893"/>
      <w:bookmarkEnd w:id="2894"/>
      <w:bookmarkEnd w:id="2895"/>
      <w:bookmarkEnd w:id="2896"/>
      <w:bookmarkEnd w:id="2897"/>
      <w:bookmarkEnd w:id="2898"/>
      <w:bookmarkEnd w:id="2899"/>
      <w:r w:rsidR="00D656F0">
        <w:t>Service consumer fetching the target Enabler Server</w:t>
      </w:r>
      <w:r w:rsidR="00D656F0" w:rsidDel="00C4515A">
        <w:t xml:space="preserve"> </w:t>
      </w:r>
      <w:r w:rsidR="00D656F0">
        <w:t>information from the ECS using Eecs_TargetEESDiscovery_Request operation</w:t>
      </w:r>
      <w:bookmarkEnd w:id="2900"/>
      <w:bookmarkEnd w:id="2901"/>
      <w:bookmarkEnd w:id="2902"/>
      <w:bookmarkEnd w:id="2903"/>
      <w:bookmarkEnd w:id="2904"/>
      <w:bookmarkEnd w:id="2905"/>
      <w:bookmarkEnd w:id="2906"/>
      <w:bookmarkEnd w:id="290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8" w:name="_Toc160570281"/>
      <w:bookmarkStart w:id="2909" w:name="_Toc162007877"/>
      <w:bookmarkStart w:id="2910" w:name="_Toc185515491"/>
      <w:bookmarkStart w:id="2911" w:name="_Toc192872798"/>
      <w:bookmarkStart w:id="2912" w:name="_Toc200970506"/>
      <w:bookmarkStart w:id="2913" w:name="_Toc207721837"/>
      <w:bookmarkStart w:id="2914" w:name="_Toc209520700"/>
      <w:bookmarkStart w:id="2915" w:name="_Toc214976719"/>
      <w:r>
        <w:t>6.4</w:t>
      </w:r>
      <w:r>
        <w:tab/>
        <w:t>Eecs_EASInfoManagement Service</w:t>
      </w:r>
      <w:bookmarkEnd w:id="2908"/>
      <w:bookmarkEnd w:id="2909"/>
      <w:bookmarkEnd w:id="2910"/>
      <w:bookmarkEnd w:id="2911"/>
      <w:bookmarkEnd w:id="2912"/>
      <w:bookmarkEnd w:id="2913"/>
      <w:bookmarkEnd w:id="2914"/>
      <w:bookmarkEnd w:id="2915"/>
    </w:p>
    <w:p w14:paraId="04E14E26" w14:textId="77777777" w:rsidR="0093683C" w:rsidRDefault="0093683C" w:rsidP="0093683C">
      <w:pPr>
        <w:pStyle w:val="Heading3"/>
      </w:pPr>
      <w:bookmarkStart w:id="2916" w:name="_Toc160570282"/>
      <w:bookmarkStart w:id="2917" w:name="_Toc162007878"/>
      <w:bookmarkStart w:id="2918" w:name="_Toc185515492"/>
      <w:bookmarkStart w:id="2919" w:name="_Toc192872799"/>
      <w:bookmarkStart w:id="2920" w:name="_Toc200970507"/>
      <w:bookmarkStart w:id="2921" w:name="_Toc207721838"/>
      <w:bookmarkStart w:id="2922" w:name="_Toc209520701"/>
      <w:bookmarkStart w:id="2923" w:name="_Toc214976720"/>
      <w:r>
        <w:t>6.4.1</w:t>
      </w:r>
      <w:r>
        <w:tab/>
        <w:t>Service Description</w:t>
      </w:r>
      <w:bookmarkEnd w:id="2916"/>
      <w:bookmarkEnd w:id="2917"/>
      <w:bookmarkEnd w:id="2918"/>
      <w:bookmarkEnd w:id="2919"/>
      <w:bookmarkEnd w:id="2920"/>
      <w:bookmarkEnd w:id="2921"/>
      <w:bookmarkEnd w:id="2922"/>
      <w:bookmarkEnd w:id="292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4" w:name="_Toc160570283"/>
      <w:bookmarkStart w:id="2925" w:name="_Toc162007879"/>
      <w:bookmarkStart w:id="2926" w:name="_Toc185515493"/>
      <w:bookmarkStart w:id="2927" w:name="_Toc192872800"/>
      <w:bookmarkStart w:id="2928" w:name="_Toc200970508"/>
      <w:bookmarkStart w:id="2929" w:name="_Toc207721839"/>
      <w:bookmarkStart w:id="2930" w:name="_Toc209520702"/>
      <w:bookmarkStart w:id="2931" w:name="_Toc214976721"/>
      <w:r>
        <w:t>6.4.2</w:t>
      </w:r>
      <w:r>
        <w:tab/>
        <w:t>Service Operations</w:t>
      </w:r>
      <w:bookmarkEnd w:id="2924"/>
      <w:bookmarkEnd w:id="2925"/>
      <w:bookmarkEnd w:id="2926"/>
      <w:bookmarkEnd w:id="2927"/>
      <w:bookmarkEnd w:id="2928"/>
      <w:bookmarkEnd w:id="2929"/>
      <w:bookmarkEnd w:id="2930"/>
      <w:bookmarkEnd w:id="2931"/>
    </w:p>
    <w:p w14:paraId="6319542A" w14:textId="77777777" w:rsidR="0093683C" w:rsidRDefault="0093683C" w:rsidP="0093683C">
      <w:pPr>
        <w:pStyle w:val="Heading4"/>
      </w:pPr>
      <w:bookmarkStart w:id="2932" w:name="_Toc160570284"/>
      <w:bookmarkStart w:id="2933" w:name="_Toc162007880"/>
      <w:bookmarkStart w:id="2934" w:name="_Toc185515494"/>
      <w:bookmarkStart w:id="2935" w:name="_Toc192872801"/>
      <w:bookmarkStart w:id="2936" w:name="_Toc200970509"/>
      <w:bookmarkStart w:id="2937" w:name="_Toc207721840"/>
      <w:bookmarkStart w:id="2938" w:name="_Toc209520703"/>
      <w:bookmarkStart w:id="2939" w:name="_Toc214976722"/>
      <w:r>
        <w:t>6.4.2.1</w:t>
      </w:r>
      <w:r>
        <w:tab/>
        <w:t>Introduction</w:t>
      </w:r>
      <w:bookmarkEnd w:id="2932"/>
      <w:bookmarkEnd w:id="2933"/>
      <w:bookmarkEnd w:id="2934"/>
      <w:bookmarkEnd w:id="2935"/>
      <w:bookmarkEnd w:id="2936"/>
      <w:bookmarkEnd w:id="2937"/>
      <w:bookmarkEnd w:id="2938"/>
      <w:bookmarkEnd w:id="293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40" w:name="_Toc160570285"/>
      <w:bookmarkStart w:id="2941" w:name="_Toc162007881"/>
      <w:bookmarkStart w:id="2942" w:name="_Toc185515495"/>
      <w:bookmarkStart w:id="2943" w:name="_Toc192872802"/>
      <w:bookmarkStart w:id="2944" w:name="_Toc200970510"/>
      <w:bookmarkStart w:id="2945" w:name="_Toc207721841"/>
      <w:bookmarkStart w:id="2946" w:name="_Toc209520704"/>
      <w:bookmarkStart w:id="2947" w:name="_Toc214976723"/>
      <w:r>
        <w:lastRenderedPageBreak/>
        <w:t>6.4.2.2</w:t>
      </w:r>
      <w:r>
        <w:tab/>
        <w:t>Eecs_EASInfoManagement_Get</w:t>
      </w:r>
      <w:bookmarkEnd w:id="2940"/>
      <w:bookmarkEnd w:id="2941"/>
      <w:bookmarkEnd w:id="2942"/>
      <w:bookmarkEnd w:id="2943"/>
      <w:bookmarkEnd w:id="2944"/>
      <w:bookmarkEnd w:id="2945"/>
      <w:bookmarkEnd w:id="2946"/>
      <w:bookmarkEnd w:id="2947"/>
    </w:p>
    <w:p w14:paraId="0B17498A" w14:textId="77777777" w:rsidR="0093683C" w:rsidRDefault="0093683C" w:rsidP="0093683C">
      <w:pPr>
        <w:pStyle w:val="Heading5"/>
      </w:pPr>
      <w:bookmarkStart w:id="2948" w:name="_Toc160570286"/>
      <w:bookmarkStart w:id="2949" w:name="_Toc162007882"/>
      <w:bookmarkStart w:id="2950" w:name="_Toc185515496"/>
      <w:bookmarkStart w:id="2951" w:name="_Toc192872803"/>
      <w:bookmarkStart w:id="2952" w:name="_Toc200970511"/>
      <w:bookmarkStart w:id="2953" w:name="_Toc207721842"/>
      <w:bookmarkStart w:id="2954" w:name="_Toc209520705"/>
      <w:bookmarkStart w:id="2955" w:name="_Toc214976724"/>
      <w:r>
        <w:t>6.4.2.2.1</w:t>
      </w:r>
      <w:r>
        <w:tab/>
        <w:t>General</w:t>
      </w:r>
      <w:bookmarkEnd w:id="2948"/>
      <w:bookmarkEnd w:id="2949"/>
      <w:bookmarkEnd w:id="2950"/>
      <w:bookmarkEnd w:id="2951"/>
      <w:bookmarkEnd w:id="2952"/>
      <w:bookmarkEnd w:id="2953"/>
      <w:bookmarkEnd w:id="2954"/>
      <w:bookmarkEnd w:id="295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6" w:name="_Toc160570287"/>
      <w:bookmarkStart w:id="2957" w:name="_Toc162007883"/>
      <w:bookmarkStart w:id="2958" w:name="_Toc185515497"/>
      <w:bookmarkStart w:id="2959" w:name="_Toc192872804"/>
      <w:bookmarkStart w:id="2960" w:name="_Toc200970512"/>
      <w:bookmarkStart w:id="2961" w:name="_Toc207721843"/>
      <w:bookmarkStart w:id="2962" w:name="_Toc209520706"/>
      <w:bookmarkStart w:id="2963" w:name="_Toc214976725"/>
      <w:r>
        <w:t>6.4.2.2.2</w:t>
      </w:r>
      <w:r>
        <w:tab/>
        <w:t>Common EAS Binding Information Retrieval</w:t>
      </w:r>
      <w:bookmarkEnd w:id="2956"/>
      <w:bookmarkEnd w:id="2957"/>
      <w:bookmarkEnd w:id="2958"/>
      <w:bookmarkEnd w:id="2959"/>
      <w:bookmarkEnd w:id="2960"/>
      <w:bookmarkEnd w:id="2961"/>
      <w:bookmarkEnd w:id="2962"/>
      <w:bookmarkEnd w:id="296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4" w:name="_Toc160570288"/>
      <w:bookmarkStart w:id="2965" w:name="_Toc162007884"/>
      <w:bookmarkStart w:id="2966" w:name="_Toc185515498"/>
      <w:bookmarkStart w:id="2967" w:name="_Toc192872805"/>
      <w:bookmarkStart w:id="2968" w:name="_Toc200970513"/>
      <w:bookmarkStart w:id="2969" w:name="_Toc207721844"/>
      <w:bookmarkStart w:id="2970" w:name="_Toc209520707"/>
      <w:bookmarkStart w:id="2971" w:name="_Toc214976726"/>
      <w:r>
        <w:t>6.4.2.3</w:t>
      </w:r>
      <w:r>
        <w:tab/>
        <w:t>Eecs_EASInfoManagement_Store</w:t>
      </w:r>
      <w:bookmarkEnd w:id="2964"/>
      <w:bookmarkEnd w:id="2965"/>
      <w:bookmarkEnd w:id="2966"/>
      <w:bookmarkEnd w:id="2967"/>
      <w:bookmarkEnd w:id="2968"/>
      <w:bookmarkEnd w:id="2969"/>
      <w:bookmarkEnd w:id="2970"/>
      <w:bookmarkEnd w:id="2971"/>
    </w:p>
    <w:p w14:paraId="3FD9629E" w14:textId="77777777" w:rsidR="0093683C" w:rsidRDefault="0093683C" w:rsidP="0093683C">
      <w:pPr>
        <w:pStyle w:val="Heading5"/>
      </w:pPr>
      <w:bookmarkStart w:id="2972" w:name="_Toc160570289"/>
      <w:bookmarkStart w:id="2973" w:name="_Toc162007885"/>
      <w:bookmarkStart w:id="2974" w:name="_Toc185515499"/>
      <w:bookmarkStart w:id="2975" w:name="_Toc192872806"/>
      <w:bookmarkStart w:id="2976" w:name="_Toc200970514"/>
      <w:bookmarkStart w:id="2977" w:name="_Toc207721845"/>
      <w:bookmarkStart w:id="2978" w:name="_Toc209520708"/>
      <w:bookmarkStart w:id="2979" w:name="_Toc214976727"/>
      <w:r>
        <w:t>6.4.2.3.1</w:t>
      </w:r>
      <w:r>
        <w:tab/>
        <w:t>General</w:t>
      </w:r>
      <w:bookmarkEnd w:id="2972"/>
      <w:bookmarkEnd w:id="2973"/>
      <w:bookmarkEnd w:id="2974"/>
      <w:bookmarkEnd w:id="2975"/>
      <w:bookmarkEnd w:id="2976"/>
      <w:bookmarkEnd w:id="2977"/>
      <w:bookmarkEnd w:id="2978"/>
      <w:bookmarkEnd w:id="297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80" w:name="_Toc160570290"/>
      <w:bookmarkStart w:id="2981" w:name="_Toc162007886"/>
      <w:bookmarkStart w:id="2982" w:name="_Toc185515500"/>
      <w:bookmarkStart w:id="2983" w:name="_Toc192872807"/>
      <w:bookmarkStart w:id="2984" w:name="_Toc200970515"/>
      <w:bookmarkStart w:id="2985" w:name="_Toc207721846"/>
      <w:bookmarkStart w:id="2986" w:name="_Toc209520709"/>
      <w:bookmarkStart w:id="2987" w:name="_Toc214976728"/>
      <w:r>
        <w:t>6.4.2.3.2</w:t>
      </w:r>
      <w:r>
        <w:tab/>
        <w:t>Common EAS Binding Information Storage</w:t>
      </w:r>
      <w:bookmarkEnd w:id="2980"/>
      <w:bookmarkEnd w:id="2981"/>
      <w:bookmarkEnd w:id="2982"/>
      <w:bookmarkEnd w:id="2983"/>
      <w:bookmarkEnd w:id="2984"/>
      <w:bookmarkEnd w:id="2985"/>
      <w:bookmarkEnd w:id="2986"/>
      <w:bookmarkEnd w:id="298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8" w:name="_Toc185515501"/>
      <w:bookmarkStart w:id="2989" w:name="_Toc192872808"/>
      <w:bookmarkStart w:id="2990" w:name="_Toc200970516"/>
      <w:bookmarkStart w:id="2991" w:name="_Toc207721847"/>
      <w:bookmarkStart w:id="2992" w:name="_Toc209520710"/>
      <w:bookmarkStart w:id="2993" w:name="_Toc214976729"/>
      <w:r w:rsidRPr="00A65026">
        <w:t>6.4.2.</w:t>
      </w:r>
      <w:r>
        <w:t>4</w:t>
      </w:r>
      <w:r w:rsidRPr="00A65026">
        <w:tab/>
        <w:t>Eecs_EASInfoManagement_</w:t>
      </w:r>
      <w:r>
        <w:t>Update</w:t>
      </w:r>
      <w:bookmarkEnd w:id="2988"/>
      <w:bookmarkEnd w:id="2989"/>
      <w:bookmarkEnd w:id="2990"/>
      <w:bookmarkEnd w:id="2991"/>
      <w:bookmarkEnd w:id="2992"/>
      <w:bookmarkEnd w:id="2993"/>
    </w:p>
    <w:p w14:paraId="64BD0D05" w14:textId="77777777" w:rsidR="00B4475B" w:rsidRPr="00491C4B" w:rsidRDefault="00B4475B" w:rsidP="00B4475B">
      <w:pPr>
        <w:pStyle w:val="Heading5"/>
      </w:pPr>
      <w:bookmarkStart w:id="2994" w:name="_Toc185515502"/>
      <w:bookmarkStart w:id="2995" w:name="_Toc192872809"/>
      <w:bookmarkStart w:id="2996" w:name="_Toc200970517"/>
      <w:bookmarkStart w:id="2997" w:name="_Toc207721848"/>
      <w:bookmarkStart w:id="2998" w:name="_Toc209520711"/>
      <w:bookmarkStart w:id="2999" w:name="_Toc214976730"/>
      <w:r w:rsidRPr="00491C4B">
        <w:t>6.4.2.4.1</w:t>
      </w:r>
      <w:r w:rsidRPr="00491C4B">
        <w:tab/>
        <w:t>General</w:t>
      </w:r>
      <w:bookmarkEnd w:id="2994"/>
      <w:bookmarkEnd w:id="2995"/>
      <w:bookmarkEnd w:id="2996"/>
      <w:bookmarkEnd w:id="2997"/>
      <w:bookmarkEnd w:id="2998"/>
      <w:bookmarkEnd w:id="299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3000" w:name="_Toc185515503"/>
      <w:bookmarkStart w:id="3001" w:name="_Toc192872810"/>
      <w:bookmarkStart w:id="3002" w:name="_Toc200970518"/>
      <w:bookmarkStart w:id="3003" w:name="_Toc207721849"/>
      <w:bookmarkStart w:id="3004" w:name="_Toc209520712"/>
      <w:bookmarkStart w:id="3005" w:name="_Toc214976731"/>
      <w:r w:rsidRPr="00A65026">
        <w:t>6.4.2.</w:t>
      </w:r>
      <w:r>
        <w:t>4</w:t>
      </w:r>
      <w:r w:rsidRPr="00A65026">
        <w:t>.2</w:t>
      </w:r>
      <w:r w:rsidRPr="00A65026">
        <w:tab/>
        <w:t xml:space="preserve">Common EAS Binding Information </w:t>
      </w:r>
      <w:r>
        <w:t>Update</w:t>
      </w:r>
      <w:bookmarkEnd w:id="3000"/>
      <w:bookmarkEnd w:id="3001"/>
      <w:bookmarkEnd w:id="3002"/>
      <w:bookmarkEnd w:id="3003"/>
      <w:bookmarkEnd w:id="3004"/>
      <w:bookmarkEnd w:id="300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6" w:name="_Toc185515504"/>
      <w:bookmarkStart w:id="3007" w:name="_Toc192872811"/>
      <w:bookmarkStart w:id="3008" w:name="_Toc200970519"/>
      <w:bookmarkStart w:id="3009" w:name="_Toc207721850"/>
      <w:bookmarkStart w:id="3010" w:name="_Toc209520713"/>
      <w:bookmarkStart w:id="3011" w:name="_Toc214976732"/>
      <w:r>
        <w:t>6.4.2.5</w:t>
      </w:r>
      <w:r>
        <w:tab/>
        <w:t>Eecs_</w:t>
      </w:r>
      <w:r w:rsidRPr="00A65026">
        <w:t>EASInfoManagement</w:t>
      </w:r>
      <w:r>
        <w:t>_Delete</w:t>
      </w:r>
      <w:bookmarkEnd w:id="3006"/>
      <w:bookmarkEnd w:id="3007"/>
      <w:bookmarkEnd w:id="3008"/>
      <w:bookmarkEnd w:id="3009"/>
      <w:bookmarkEnd w:id="3010"/>
      <w:bookmarkEnd w:id="3011"/>
    </w:p>
    <w:p w14:paraId="5A69B1E7" w14:textId="77777777" w:rsidR="000F32C7" w:rsidRDefault="000F32C7" w:rsidP="000F32C7">
      <w:pPr>
        <w:pStyle w:val="Heading5"/>
      </w:pPr>
      <w:bookmarkStart w:id="3012" w:name="_Toc185515505"/>
      <w:bookmarkStart w:id="3013" w:name="_Toc192872812"/>
      <w:bookmarkStart w:id="3014" w:name="_Toc200970520"/>
      <w:bookmarkStart w:id="3015" w:name="_Toc207721851"/>
      <w:bookmarkStart w:id="3016" w:name="_Toc209520714"/>
      <w:bookmarkStart w:id="3017" w:name="_Toc214976733"/>
      <w:r>
        <w:t>6.4.2.5.1</w:t>
      </w:r>
      <w:r>
        <w:tab/>
        <w:t>General</w:t>
      </w:r>
      <w:bookmarkEnd w:id="3012"/>
      <w:bookmarkEnd w:id="3013"/>
      <w:bookmarkEnd w:id="3014"/>
      <w:bookmarkEnd w:id="3015"/>
      <w:bookmarkEnd w:id="3016"/>
      <w:bookmarkEnd w:id="301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3018" w:name="_Toc185515506"/>
      <w:bookmarkStart w:id="3019" w:name="_Toc192872813"/>
      <w:bookmarkStart w:id="3020" w:name="_Toc200970521"/>
      <w:bookmarkStart w:id="3021" w:name="_Toc207721852"/>
      <w:bookmarkStart w:id="3022" w:name="_Toc209520715"/>
      <w:bookmarkStart w:id="3023" w:name="_Toc214976734"/>
      <w:r>
        <w:lastRenderedPageBreak/>
        <w:t>6.4.2.5.2</w:t>
      </w:r>
      <w:r>
        <w:tab/>
        <w:t>Common EAS Binding information Deletion</w:t>
      </w:r>
      <w:bookmarkEnd w:id="3018"/>
      <w:bookmarkEnd w:id="3019"/>
      <w:bookmarkEnd w:id="3020"/>
      <w:bookmarkEnd w:id="3021"/>
      <w:bookmarkEnd w:id="3022"/>
      <w:bookmarkEnd w:id="302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4" w:name="_Toc185515507"/>
      <w:bookmarkStart w:id="3025" w:name="_Toc192872814"/>
      <w:bookmarkStart w:id="3026" w:name="_Toc200970522"/>
      <w:bookmarkStart w:id="3027" w:name="_Toc207721853"/>
      <w:bookmarkStart w:id="3028" w:name="_Toc209520716"/>
      <w:bookmarkStart w:id="3029" w:name="_Toc214976735"/>
      <w:bookmarkStart w:id="3030" w:name="_Toc145707812"/>
      <w:bookmarkStart w:id="3031" w:name="_Toc160570291"/>
      <w:bookmarkStart w:id="3032" w:name="_Toc162007887"/>
      <w:r w:rsidRPr="00AC0183">
        <w:t>6.5</w:t>
      </w:r>
      <w:r w:rsidRPr="00AC0183">
        <w:tab/>
        <w:t>Eecs_ECSServiceProvisioning</w:t>
      </w:r>
      <w:bookmarkEnd w:id="3024"/>
      <w:bookmarkEnd w:id="3025"/>
      <w:bookmarkEnd w:id="3026"/>
      <w:bookmarkEnd w:id="3027"/>
      <w:bookmarkEnd w:id="3028"/>
      <w:bookmarkEnd w:id="3029"/>
    </w:p>
    <w:p w14:paraId="58D0B39B" w14:textId="77777777" w:rsidR="00AC0183" w:rsidRPr="00AC0183" w:rsidRDefault="00AC0183" w:rsidP="00AC0183">
      <w:pPr>
        <w:pStyle w:val="Heading3"/>
      </w:pPr>
      <w:bookmarkStart w:id="3033" w:name="_Toc151743066"/>
      <w:bookmarkStart w:id="3034" w:name="_Toc151743531"/>
      <w:bookmarkStart w:id="3035" w:name="_Toc185515508"/>
      <w:bookmarkStart w:id="3036" w:name="_Toc192872815"/>
      <w:bookmarkStart w:id="3037" w:name="_Toc200970523"/>
      <w:bookmarkStart w:id="3038" w:name="_Toc207721854"/>
      <w:bookmarkStart w:id="3039" w:name="_Toc209520717"/>
      <w:bookmarkStart w:id="3040" w:name="_Toc214976736"/>
      <w:r w:rsidRPr="00AC0183">
        <w:t>6.5.1</w:t>
      </w:r>
      <w:r w:rsidRPr="00AC0183">
        <w:tab/>
        <w:t>Service Description</w:t>
      </w:r>
      <w:bookmarkEnd w:id="3033"/>
      <w:bookmarkEnd w:id="3034"/>
      <w:bookmarkEnd w:id="3035"/>
      <w:bookmarkEnd w:id="3036"/>
      <w:bookmarkEnd w:id="3037"/>
      <w:bookmarkEnd w:id="3038"/>
      <w:bookmarkEnd w:id="3039"/>
      <w:bookmarkEnd w:id="304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41" w:name="_Toc151743067"/>
      <w:bookmarkStart w:id="304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3" w:name="_Toc185515509"/>
      <w:bookmarkStart w:id="3044" w:name="_Toc192872816"/>
      <w:bookmarkStart w:id="3045" w:name="_Toc200970524"/>
      <w:bookmarkStart w:id="3046" w:name="_Toc207721855"/>
      <w:bookmarkStart w:id="3047" w:name="_Toc209520718"/>
      <w:bookmarkStart w:id="3048" w:name="_Toc214976737"/>
      <w:r w:rsidRPr="00AC0183">
        <w:t>6.5.2.1</w:t>
      </w:r>
      <w:r w:rsidRPr="00AC0183">
        <w:tab/>
        <w:t>Introduction</w:t>
      </w:r>
      <w:bookmarkEnd w:id="3041"/>
      <w:bookmarkEnd w:id="3042"/>
      <w:bookmarkEnd w:id="3043"/>
      <w:bookmarkEnd w:id="3044"/>
      <w:bookmarkEnd w:id="3045"/>
      <w:bookmarkEnd w:id="3046"/>
      <w:bookmarkEnd w:id="3047"/>
      <w:bookmarkEnd w:id="304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9" w:name="_Toc151379187"/>
      <w:bookmarkStart w:id="3050" w:name="_Toc151445369"/>
      <w:bookmarkStart w:id="3051" w:name="_Toc151536527"/>
      <w:bookmarkStart w:id="3052" w:name="_Toc185515510"/>
      <w:bookmarkStart w:id="3053" w:name="_Toc192872817"/>
      <w:bookmarkStart w:id="3054" w:name="_Toc200970525"/>
      <w:bookmarkStart w:id="3055" w:name="_Toc207721856"/>
      <w:bookmarkStart w:id="3056" w:name="_Toc209520719"/>
      <w:bookmarkStart w:id="3057" w:name="_Toc214976738"/>
      <w:r w:rsidRPr="00AC0183">
        <w:lastRenderedPageBreak/>
        <w:t>6.5.2.2</w:t>
      </w:r>
      <w:r w:rsidRPr="00AC0183">
        <w:tab/>
        <w:t>Eecs_ECSServiceProvisioning_</w:t>
      </w:r>
      <w:r w:rsidRPr="00AC0183">
        <w:rPr>
          <w:lang w:val="en-US"/>
        </w:rPr>
        <w:t>Request</w:t>
      </w:r>
      <w:bookmarkEnd w:id="3049"/>
      <w:bookmarkEnd w:id="3050"/>
      <w:bookmarkEnd w:id="3051"/>
      <w:bookmarkEnd w:id="3052"/>
      <w:bookmarkEnd w:id="3053"/>
      <w:bookmarkEnd w:id="3054"/>
      <w:bookmarkEnd w:id="3055"/>
      <w:bookmarkEnd w:id="3056"/>
      <w:bookmarkEnd w:id="3057"/>
    </w:p>
    <w:p w14:paraId="51438F77" w14:textId="77777777" w:rsidR="00AC0183" w:rsidRPr="00AC0183" w:rsidRDefault="00AC0183" w:rsidP="00AC0183">
      <w:pPr>
        <w:pStyle w:val="Heading5"/>
      </w:pPr>
      <w:bookmarkStart w:id="3058" w:name="_Toc151379188"/>
      <w:bookmarkStart w:id="3059" w:name="_Toc151445370"/>
      <w:bookmarkStart w:id="3060" w:name="_Toc151536528"/>
      <w:bookmarkStart w:id="3061" w:name="_Toc185515511"/>
      <w:bookmarkStart w:id="3062" w:name="_Toc192872818"/>
      <w:bookmarkStart w:id="3063" w:name="_Toc200970526"/>
      <w:bookmarkStart w:id="3064" w:name="_Toc207721857"/>
      <w:bookmarkStart w:id="3065" w:name="_Toc209520720"/>
      <w:bookmarkStart w:id="3066" w:name="_Toc214976739"/>
      <w:r w:rsidRPr="00AC0183">
        <w:t>6.5.2.2.1</w:t>
      </w:r>
      <w:r w:rsidRPr="00AC0183">
        <w:tab/>
        <w:t>General</w:t>
      </w:r>
      <w:bookmarkEnd w:id="3058"/>
      <w:bookmarkEnd w:id="3059"/>
      <w:bookmarkEnd w:id="3060"/>
      <w:bookmarkEnd w:id="3061"/>
      <w:bookmarkEnd w:id="3062"/>
      <w:bookmarkEnd w:id="3063"/>
      <w:bookmarkEnd w:id="3064"/>
      <w:bookmarkEnd w:id="3065"/>
      <w:bookmarkEnd w:id="306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7" w:name="_Toc151379189"/>
      <w:bookmarkStart w:id="3068" w:name="_Toc151445371"/>
      <w:bookmarkStart w:id="3069" w:name="_Toc151536529"/>
      <w:bookmarkStart w:id="3070" w:name="_Toc185515512"/>
      <w:bookmarkStart w:id="3071" w:name="_Toc192872819"/>
      <w:bookmarkStart w:id="3072" w:name="_Toc200970527"/>
      <w:bookmarkStart w:id="3073" w:name="_Toc207721858"/>
      <w:bookmarkStart w:id="3074" w:name="_Toc209520721"/>
      <w:bookmarkStart w:id="3075" w:name="_Toc214976740"/>
      <w:r w:rsidRPr="00AC0183">
        <w:t>6.5.2.2.2</w:t>
      </w:r>
      <w:r w:rsidRPr="00AC0183">
        <w:tab/>
      </w:r>
      <w:bookmarkEnd w:id="3067"/>
      <w:bookmarkEnd w:id="3068"/>
      <w:bookmarkEnd w:id="3069"/>
      <w:r w:rsidRPr="00AC0183">
        <w:t>S</w:t>
      </w:r>
      <w:r w:rsidRPr="00AC0183">
        <w:rPr>
          <w:lang w:val="en-US"/>
        </w:rPr>
        <w:t>ervice Provisioning Information</w:t>
      </w:r>
      <w:r w:rsidRPr="00AC0183">
        <w:rPr>
          <w:rFonts w:cs="Courier New"/>
          <w:szCs w:val="16"/>
        </w:rPr>
        <w:t xml:space="preserve"> Retrieval Request</w:t>
      </w:r>
      <w:bookmarkEnd w:id="3070"/>
      <w:bookmarkEnd w:id="3071"/>
      <w:bookmarkEnd w:id="3072"/>
      <w:bookmarkEnd w:id="3073"/>
      <w:bookmarkEnd w:id="3074"/>
      <w:bookmarkEnd w:id="307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6" w:name="_Toc185515513"/>
      <w:bookmarkStart w:id="3077" w:name="_Toc192872820"/>
      <w:bookmarkStart w:id="3078" w:name="_Toc200970528"/>
      <w:bookmarkStart w:id="3079" w:name="_Toc207721859"/>
      <w:bookmarkStart w:id="3080" w:name="_Toc209520722"/>
      <w:bookmarkStart w:id="3081" w:name="_Toc214976741"/>
      <w:r w:rsidRPr="00AC0183">
        <w:t>6.5.2.3</w:t>
      </w:r>
      <w:r w:rsidRPr="00AC0183">
        <w:tab/>
        <w:t>Eecs_ECSServiceProvisioning_Subscribe</w:t>
      </w:r>
      <w:bookmarkEnd w:id="3076"/>
      <w:bookmarkEnd w:id="3077"/>
      <w:bookmarkEnd w:id="3078"/>
      <w:bookmarkEnd w:id="3079"/>
      <w:bookmarkEnd w:id="3080"/>
      <w:bookmarkEnd w:id="3081"/>
    </w:p>
    <w:p w14:paraId="07BD4E6B" w14:textId="77777777" w:rsidR="00AC0183" w:rsidRPr="00AC0183" w:rsidRDefault="00AC0183" w:rsidP="00AC0183">
      <w:pPr>
        <w:pStyle w:val="Heading5"/>
      </w:pPr>
      <w:bookmarkStart w:id="3082" w:name="_Toc185515514"/>
      <w:bookmarkStart w:id="3083" w:name="_Toc192872821"/>
      <w:bookmarkStart w:id="3084" w:name="_Toc200970529"/>
      <w:bookmarkStart w:id="3085" w:name="_Toc207721860"/>
      <w:bookmarkStart w:id="3086" w:name="_Toc209520723"/>
      <w:bookmarkStart w:id="3087" w:name="_Toc214976742"/>
      <w:r w:rsidRPr="00AC0183">
        <w:t>6.5.2.3.1</w:t>
      </w:r>
      <w:r w:rsidRPr="00AC0183">
        <w:tab/>
        <w:t>General</w:t>
      </w:r>
      <w:bookmarkEnd w:id="3082"/>
      <w:bookmarkEnd w:id="3083"/>
      <w:bookmarkEnd w:id="3084"/>
      <w:bookmarkEnd w:id="3085"/>
      <w:bookmarkEnd w:id="3086"/>
      <w:bookmarkEnd w:id="308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8" w:name="_Toc185515515"/>
      <w:bookmarkStart w:id="3089" w:name="_Toc192872822"/>
      <w:bookmarkStart w:id="3090" w:name="_Toc200970530"/>
      <w:bookmarkStart w:id="3091" w:name="_Toc207721861"/>
      <w:bookmarkStart w:id="3092" w:name="_Toc209520724"/>
      <w:bookmarkStart w:id="3093" w:name="_Toc214976743"/>
      <w:r w:rsidRPr="00AC0183">
        <w:t>6.5.2.3.2</w:t>
      </w:r>
      <w:r w:rsidRPr="00AC0183">
        <w:tab/>
        <w:t>Service Provisioning Subscription Creation</w:t>
      </w:r>
      <w:bookmarkEnd w:id="3088"/>
      <w:bookmarkEnd w:id="3089"/>
      <w:bookmarkEnd w:id="3090"/>
      <w:bookmarkEnd w:id="3091"/>
      <w:bookmarkEnd w:id="3092"/>
      <w:bookmarkEnd w:id="309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4" w:name="_Toc185515516"/>
      <w:bookmarkStart w:id="3095" w:name="_Toc192872823"/>
      <w:bookmarkStart w:id="3096" w:name="_Toc200970531"/>
      <w:bookmarkStart w:id="3097" w:name="_Toc207721862"/>
      <w:bookmarkStart w:id="3098" w:name="_Toc209520725"/>
      <w:bookmarkStart w:id="3099" w:name="_Toc214976744"/>
      <w:r w:rsidRPr="00AC0183">
        <w:t>6.5.2.4</w:t>
      </w:r>
      <w:r w:rsidRPr="00AC0183">
        <w:tab/>
        <w:t>Eecs_ECSServiceProvisioning_UpdateSubscription</w:t>
      </w:r>
      <w:bookmarkEnd w:id="3094"/>
      <w:bookmarkEnd w:id="3095"/>
      <w:bookmarkEnd w:id="3096"/>
      <w:bookmarkEnd w:id="3097"/>
      <w:bookmarkEnd w:id="3098"/>
      <w:bookmarkEnd w:id="3099"/>
    </w:p>
    <w:p w14:paraId="3078FFFB" w14:textId="77777777" w:rsidR="00AC0183" w:rsidRPr="00AC0183" w:rsidRDefault="00AC0183" w:rsidP="00AC0183">
      <w:pPr>
        <w:pStyle w:val="Heading5"/>
      </w:pPr>
      <w:bookmarkStart w:id="3100" w:name="_Toc185515517"/>
      <w:bookmarkStart w:id="3101" w:name="_Toc192872824"/>
      <w:bookmarkStart w:id="3102" w:name="_Toc200970532"/>
      <w:bookmarkStart w:id="3103" w:name="_Toc207721863"/>
      <w:bookmarkStart w:id="3104" w:name="_Toc209520726"/>
      <w:bookmarkStart w:id="3105" w:name="_Toc214976745"/>
      <w:r w:rsidRPr="00AC0183">
        <w:t>6.5.2.4.1</w:t>
      </w:r>
      <w:r w:rsidRPr="00AC0183">
        <w:tab/>
        <w:t>General</w:t>
      </w:r>
      <w:bookmarkEnd w:id="3100"/>
      <w:bookmarkEnd w:id="3101"/>
      <w:bookmarkEnd w:id="3102"/>
      <w:bookmarkEnd w:id="3103"/>
      <w:bookmarkEnd w:id="3104"/>
      <w:bookmarkEnd w:id="310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6" w:name="_Toc185515518"/>
      <w:bookmarkStart w:id="3107" w:name="_Toc192872825"/>
      <w:bookmarkStart w:id="3108" w:name="_Toc200970533"/>
      <w:bookmarkStart w:id="3109" w:name="_Toc207721864"/>
      <w:bookmarkStart w:id="3110" w:name="_Toc209520727"/>
      <w:bookmarkStart w:id="3111" w:name="_Toc214976746"/>
      <w:r w:rsidRPr="00AC0183">
        <w:t>6.5.2.4.2</w:t>
      </w:r>
      <w:r w:rsidRPr="00AC0183">
        <w:tab/>
        <w:t>Service Provisioning Subscription Update</w:t>
      </w:r>
      <w:bookmarkEnd w:id="3106"/>
      <w:bookmarkEnd w:id="3107"/>
      <w:bookmarkEnd w:id="3108"/>
      <w:bookmarkEnd w:id="3109"/>
      <w:bookmarkEnd w:id="3110"/>
      <w:bookmarkEnd w:id="311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12" w:name="_Toc185515519"/>
      <w:bookmarkStart w:id="3113" w:name="_Toc192872826"/>
      <w:bookmarkStart w:id="3114" w:name="_Toc200970534"/>
      <w:bookmarkStart w:id="3115" w:name="_Toc207721865"/>
      <w:bookmarkStart w:id="3116" w:name="_Toc209520728"/>
      <w:bookmarkStart w:id="3117" w:name="_Toc214976747"/>
      <w:r w:rsidRPr="00AC0183">
        <w:t>6.5.2.5</w:t>
      </w:r>
      <w:r w:rsidRPr="00AC0183">
        <w:tab/>
        <w:t>Eecs_ECSServiceProvisioning_Unsubscribe</w:t>
      </w:r>
      <w:bookmarkEnd w:id="3112"/>
      <w:bookmarkEnd w:id="3113"/>
      <w:bookmarkEnd w:id="3114"/>
      <w:bookmarkEnd w:id="3115"/>
      <w:bookmarkEnd w:id="3116"/>
      <w:bookmarkEnd w:id="3117"/>
    </w:p>
    <w:p w14:paraId="779FDFA8" w14:textId="77777777" w:rsidR="00AC0183" w:rsidRPr="00AC0183" w:rsidRDefault="00AC0183" w:rsidP="00AC0183">
      <w:pPr>
        <w:pStyle w:val="Heading5"/>
      </w:pPr>
      <w:bookmarkStart w:id="3118" w:name="_Toc185515520"/>
      <w:bookmarkStart w:id="3119" w:name="_Toc192872827"/>
      <w:bookmarkStart w:id="3120" w:name="_Toc200970535"/>
      <w:bookmarkStart w:id="3121" w:name="_Toc207721866"/>
      <w:bookmarkStart w:id="3122" w:name="_Toc209520729"/>
      <w:bookmarkStart w:id="3123" w:name="_Toc214976748"/>
      <w:r w:rsidRPr="00AC0183">
        <w:t>6.5.2.5.1</w:t>
      </w:r>
      <w:r w:rsidRPr="00AC0183">
        <w:tab/>
        <w:t>General</w:t>
      </w:r>
      <w:bookmarkEnd w:id="3118"/>
      <w:bookmarkEnd w:id="3119"/>
      <w:bookmarkEnd w:id="3120"/>
      <w:bookmarkEnd w:id="3121"/>
      <w:bookmarkEnd w:id="3122"/>
      <w:bookmarkEnd w:id="312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4" w:name="_Toc185515521"/>
      <w:bookmarkStart w:id="3125" w:name="_Toc192872828"/>
      <w:bookmarkStart w:id="3126" w:name="_Toc200970536"/>
      <w:bookmarkStart w:id="3127" w:name="_Toc207721867"/>
      <w:bookmarkStart w:id="3128" w:name="_Toc209520730"/>
      <w:bookmarkStart w:id="3129" w:name="_Toc214976749"/>
      <w:r w:rsidRPr="00AC0183">
        <w:t>6.5.2.5.2</w:t>
      </w:r>
      <w:r w:rsidRPr="00AC0183">
        <w:tab/>
        <w:t xml:space="preserve">Service Provisioning Subscription </w:t>
      </w:r>
      <w:r w:rsidRPr="00AC0183">
        <w:rPr>
          <w:lang w:val="en-US"/>
        </w:rPr>
        <w:t>Deletion</w:t>
      </w:r>
      <w:bookmarkEnd w:id="3124"/>
      <w:bookmarkEnd w:id="3125"/>
      <w:bookmarkEnd w:id="3126"/>
      <w:bookmarkEnd w:id="3127"/>
      <w:bookmarkEnd w:id="3128"/>
      <w:bookmarkEnd w:id="312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30" w:name="_Toc144024139"/>
      <w:bookmarkStart w:id="3131" w:name="_Toc148176838"/>
      <w:bookmarkStart w:id="3132" w:name="_Toc148358888"/>
      <w:bookmarkStart w:id="3133" w:name="_Toc151743082"/>
      <w:bookmarkStart w:id="3134" w:name="_Toc151743547"/>
      <w:bookmarkStart w:id="3135" w:name="_Toc185515522"/>
      <w:bookmarkStart w:id="3136" w:name="_Toc192872829"/>
      <w:bookmarkStart w:id="3137" w:name="_Toc200970537"/>
      <w:bookmarkStart w:id="3138" w:name="_Toc207721868"/>
      <w:bookmarkStart w:id="3139" w:name="_Toc209520731"/>
      <w:bookmarkStart w:id="3140" w:name="_Toc214976750"/>
      <w:r w:rsidRPr="00AC0183">
        <w:t>6.5.2.6</w:t>
      </w:r>
      <w:r w:rsidRPr="00AC0183">
        <w:tab/>
      </w:r>
      <w:bookmarkEnd w:id="3130"/>
      <w:bookmarkEnd w:id="3131"/>
      <w:bookmarkEnd w:id="3132"/>
      <w:bookmarkEnd w:id="3133"/>
      <w:bookmarkEnd w:id="3134"/>
      <w:r w:rsidRPr="00AC0183">
        <w:t>Eecs_ECSServiceProvisioning_Notify</w:t>
      </w:r>
      <w:bookmarkEnd w:id="3135"/>
      <w:bookmarkEnd w:id="3136"/>
      <w:bookmarkEnd w:id="3137"/>
      <w:bookmarkEnd w:id="3138"/>
      <w:bookmarkEnd w:id="3139"/>
      <w:bookmarkEnd w:id="3140"/>
    </w:p>
    <w:p w14:paraId="2C671A22" w14:textId="77777777" w:rsidR="00AC0183" w:rsidRPr="00AC0183" w:rsidRDefault="00AC0183" w:rsidP="00AC0183">
      <w:pPr>
        <w:pStyle w:val="Heading5"/>
      </w:pPr>
      <w:bookmarkStart w:id="3141" w:name="_Toc96843336"/>
      <w:bookmarkStart w:id="3142" w:name="_Toc96844311"/>
      <w:bookmarkStart w:id="3143" w:name="_Toc100739884"/>
      <w:bookmarkStart w:id="3144" w:name="_Toc129252457"/>
      <w:bookmarkStart w:id="3145" w:name="_Toc144024140"/>
      <w:bookmarkStart w:id="3146" w:name="_Toc148176839"/>
      <w:bookmarkStart w:id="3147" w:name="_Toc148358889"/>
      <w:bookmarkStart w:id="3148" w:name="_Toc151743083"/>
      <w:bookmarkStart w:id="3149" w:name="_Toc151743548"/>
      <w:bookmarkStart w:id="3150" w:name="_Toc185515523"/>
      <w:bookmarkStart w:id="3151" w:name="_Toc192872830"/>
      <w:bookmarkStart w:id="3152" w:name="_Toc200970538"/>
      <w:bookmarkStart w:id="3153" w:name="_Toc207721869"/>
      <w:bookmarkStart w:id="3154" w:name="_Toc209520732"/>
      <w:bookmarkStart w:id="3155" w:name="_Toc214976751"/>
      <w:r w:rsidRPr="00AC0183">
        <w:t>6.5.2.6.1</w:t>
      </w:r>
      <w:r w:rsidRPr="00AC0183">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6" w:name="_Toc96843337"/>
      <w:bookmarkStart w:id="3157" w:name="_Toc96844312"/>
      <w:bookmarkStart w:id="3158" w:name="_Toc100739885"/>
      <w:bookmarkStart w:id="3159" w:name="_Toc129252458"/>
      <w:bookmarkStart w:id="3160" w:name="_Toc144024141"/>
      <w:bookmarkStart w:id="3161" w:name="_Toc148176840"/>
      <w:bookmarkStart w:id="3162" w:name="_Toc148358890"/>
      <w:bookmarkStart w:id="3163" w:name="_Toc151743084"/>
      <w:bookmarkStart w:id="3164" w:name="_Toc151743549"/>
      <w:bookmarkStart w:id="3165" w:name="_Toc185515524"/>
      <w:bookmarkStart w:id="3166" w:name="_Toc192872831"/>
      <w:bookmarkStart w:id="3167" w:name="_Toc200970539"/>
      <w:bookmarkStart w:id="3168" w:name="_Toc207721870"/>
      <w:bookmarkStart w:id="3169" w:name="_Toc209520733"/>
      <w:bookmarkStart w:id="3170" w:name="_Toc214976752"/>
      <w:r w:rsidRPr="00AC0183">
        <w:t>6.5.2.6.2</w:t>
      </w:r>
      <w:r w:rsidRPr="00AC0183">
        <w:tab/>
      </w:r>
      <w:bookmarkEnd w:id="3156"/>
      <w:bookmarkEnd w:id="3157"/>
      <w:bookmarkEnd w:id="3158"/>
      <w:bookmarkEnd w:id="3159"/>
      <w:r w:rsidRPr="00AC0183">
        <w:t xml:space="preserve">Service Provisioning </w:t>
      </w:r>
      <w:r w:rsidRPr="00AC0183">
        <w:rPr>
          <w:lang w:val="en-US"/>
        </w:rPr>
        <w:t>Notification</w:t>
      </w:r>
      <w:bookmarkEnd w:id="3160"/>
      <w:bookmarkEnd w:id="3161"/>
      <w:bookmarkEnd w:id="3162"/>
      <w:bookmarkEnd w:id="3163"/>
      <w:bookmarkEnd w:id="3164"/>
      <w:bookmarkEnd w:id="3165"/>
      <w:bookmarkEnd w:id="3166"/>
      <w:bookmarkEnd w:id="3167"/>
      <w:bookmarkEnd w:id="3168"/>
      <w:bookmarkEnd w:id="3169"/>
      <w:bookmarkEnd w:id="317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71" w:name="_Toc185515525"/>
      <w:bookmarkStart w:id="3172" w:name="_Toc192872832"/>
      <w:bookmarkStart w:id="3173" w:name="_Toc200970540"/>
      <w:bookmarkStart w:id="3174" w:name="_Toc207721871"/>
      <w:bookmarkStart w:id="3175" w:name="_Toc209520734"/>
      <w:bookmarkStart w:id="3176" w:name="_Toc214976753"/>
      <w:r>
        <w:t>6.6</w:t>
      </w:r>
      <w:r>
        <w:tab/>
        <w:t>Eecs_ECSDiscovery Service</w:t>
      </w:r>
      <w:bookmarkEnd w:id="3171"/>
      <w:bookmarkEnd w:id="3172"/>
      <w:bookmarkEnd w:id="3173"/>
      <w:bookmarkEnd w:id="3174"/>
      <w:bookmarkEnd w:id="3175"/>
      <w:bookmarkEnd w:id="3176"/>
    </w:p>
    <w:p w14:paraId="6F47B2EB" w14:textId="77777777" w:rsidR="008354A6" w:rsidRDefault="008354A6" w:rsidP="008354A6">
      <w:pPr>
        <w:pStyle w:val="Heading3"/>
      </w:pPr>
      <w:bookmarkStart w:id="3177" w:name="_Toc185515526"/>
      <w:bookmarkStart w:id="3178" w:name="_Toc192872833"/>
      <w:bookmarkStart w:id="3179" w:name="_Toc200970541"/>
      <w:bookmarkStart w:id="3180" w:name="_Toc207721872"/>
      <w:bookmarkStart w:id="3181" w:name="_Toc209520735"/>
      <w:bookmarkStart w:id="3182" w:name="_Toc214976754"/>
      <w:r>
        <w:t>6.6.1</w:t>
      </w:r>
      <w:r>
        <w:tab/>
        <w:t>Service Description</w:t>
      </w:r>
      <w:bookmarkEnd w:id="3177"/>
      <w:bookmarkEnd w:id="3178"/>
      <w:bookmarkEnd w:id="3179"/>
      <w:bookmarkEnd w:id="3180"/>
      <w:bookmarkEnd w:id="3181"/>
      <w:bookmarkEnd w:id="318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3" w:name="_Toc185515527"/>
      <w:bookmarkStart w:id="3184" w:name="_Toc192872834"/>
      <w:bookmarkStart w:id="3185" w:name="_Toc200970542"/>
      <w:bookmarkStart w:id="3186" w:name="_Toc207721873"/>
      <w:bookmarkStart w:id="3187" w:name="_Toc209520736"/>
      <w:bookmarkStart w:id="3188" w:name="_Toc214976755"/>
      <w:r>
        <w:t>6.6.2</w:t>
      </w:r>
      <w:r>
        <w:tab/>
        <w:t>Service Operations</w:t>
      </w:r>
      <w:bookmarkEnd w:id="3183"/>
      <w:bookmarkEnd w:id="3184"/>
      <w:bookmarkEnd w:id="3185"/>
      <w:bookmarkEnd w:id="3186"/>
      <w:bookmarkEnd w:id="3187"/>
      <w:bookmarkEnd w:id="3188"/>
    </w:p>
    <w:p w14:paraId="2FF6AACC" w14:textId="77777777" w:rsidR="008354A6" w:rsidRDefault="008354A6" w:rsidP="008354A6">
      <w:pPr>
        <w:pStyle w:val="Heading4"/>
      </w:pPr>
      <w:bookmarkStart w:id="3189" w:name="_Toc185515528"/>
      <w:bookmarkStart w:id="3190" w:name="_Toc192872835"/>
      <w:bookmarkStart w:id="3191" w:name="_Toc200970543"/>
      <w:bookmarkStart w:id="3192" w:name="_Toc207721874"/>
      <w:bookmarkStart w:id="3193" w:name="_Toc209520737"/>
      <w:bookmarkStart w:id="3194" w:name="_Toc214976756"/>
      <w:r>
        <w:t>6.6.2.1</w:t>
      </w:r>
      <w:r>
        <w:tab/>
        <w:t>Introduction</w:t>
      </w:r>
      <w:bookmarkEnd w:id="3189"/>
      <w:bookmarkEnd w:id="3190"/>
      <w:bookmarkEnd w:id="3191"/>
      <w:bookmarkEnd w:id="3192"/>
      <w:bookmarkEnd w:id="3193"/>
      <w:bookmarkEnd w:id="319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3195" w:name="_Hlk166525297"/>
            <w:r>
              <w:t xml:space="preserve">This service operation is used by the </w:t>
            </w:r>
            <w:r>
              <w:rPr>
                <w:lang w:eastAsia="ja-JP"/>
              </w:rPr>
              <w:t xml:space="preserve">ECS </w:t>
            </w:r>
            <w:r>
              <w:t>to notify a previously subscribed service consumer on partner ECS information.</w:t>
            </w:r>
            <w:bookmarkEnd w:id="3195"/>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6" w:name="_Toc185515529"/>
      <w:bookmarkStart w:id="3197" w:name="_Toc192872836"/>
      <w:bookmarkStart w:id="3198" w:name="_Toc200970544"/>
      <w:bookmarkStart w:id="3199" w:name="_Toc207721875"/>
      <w:bookmarkStart w:id="3200" w:name="_Toc209520738"/>
      <w:bookmarkStart w:id="3201" w:name="_Toc214976757"/>
      <w:r w:rsidRPr="004900B8">
        <w:t>6.6.2.2</w:t>
      </w:r>
      <w:r w:rsidRPr="004900B8">
        <w:tab/>
        <w:t>Eecs_ECSDiscovery_Request</w:t>
      </w:r>
      <w:bookmarkEnd w:id="3196"/>
      <w:bookmarkEnd w:id="3197"/>
      <w:bookmarkEnd w:id="3198"/>
      <w:bookmarkEnd w:id="3199"/>
      <w:bookmarkEnd w:id="3200"/>
      <w:bookmarkEnd w:id="3201"/>
    </w:p>
    <w:p w14:paraId="4276E141" w14:textId="77777777" w:rsidR="008354A6" w:rsidRPr="004900B8" w:rsidRDefault="008354A6" w:rsidP="008354A6">
      <w:pPr>
        <w:pStyle w:val="Heading5"/>
      </w:pPr>
      <w:bookmarkStart w:id="3202" w:name="_Toc185515530"/>
      <w:bookmarkStart w:id="3203" w:name="_Toc192872837"/>
      <w:bookmarkStart w:id="3204" w:name="_Toc200970545"/>
      <w:bookmarkStart w:id="3205" w:name="_Toc207721876"/>
      <w:bookmarkStart w:id="3206" w:name="_Toc209520739"/>
      <w:bookmarkStart w:id="3207" w:name="_Toc214976758"/>
      <w:r w:rsidRPr="004900B8">
        <w:t>6.6.2.2.1</w:t>
      </w:r>
      <w:r w:rsidRPr="004900B8">
        <w:tab/>
        <w:t>General</w:t>
      </w:r>
      <w:bookmarkEnd w:id="3202"/>
      <w:bookmarkEnd w:id="3203"/>
      <w:bookmarkEnd w:id="3204"/>
      <w:bookmarkEnd w:id="3205"/>
      <w:bookmarkEnd w:id="3206"/>
      <w:bookmarkEnd w:id="320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8" w:name="_Toc185515531"/>
      <w:bookmarkStart w:id="3209" w:name="_Toc192872838"/>
      <w:bookmarkStart w:id="3210" w:name="_Toc200970546"/>
      <w:bookmarkStart w:id="3211" w:name="_Toc207721877"/>
      <w:bookmarkStart w:id="3212" w:name="_Toc209520740"/>
      <w:bookmarkStart w:id="3213" w:name="_Toc214976759"/>
      <w:r w:rsidRPr="004900B8">
        <w:t>6.6.2.2.2</w:t>
      </w:r>
      <w:r w:rsidRPr="004900B8">
        <w:tab/>
        <w:t>Service consumer fetching partner ECS information from the ECS using the Eecs_ECSDiscovery_Request operation</w:t>
      </w:r>
      <w:bookmarkEnd w:id="3208"/>
      <w:bookmarkEnd w:id="3209"/>
      <w:bookmarkEnd w:id="3210"/>
      <w:bookmarkEnd w:id="3211"/>
      <w:bookmarkEnd w:id="3212"/>
      <w:bookmarkEnd w:id="321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4" w:name="_Toc185515532"/>
      <w:bookmarkStart w:id="3215" w:name="_Toc192872839"/>
      <w:bookmarkStart w:id="3216" w:name="_Toc200970547"/>
      <w:bookmarkStart w:id="3217" w:name="_Toc207721878"/>
      <w:bookmarkStart w:id="3218" w:name="_Toc209520741"/>
      <w:bookmarkStart w:id="3219" w:name="_Toc214976760"/>
      <w:r w:rsidRPr="004900B8">
        <w:t>6.6.2.</w:t>
      </w:r>
      <w:r>
        <w:t>3</w:t>
      </w:r>
      <w:r w:rsidRPr="004900B8">
        <w:tab/>
        <w:t>Eecs_ECSDiscovery_Request</w:t>
      </w:r>
      <w:bookmarkEnd w:id="3214"/>
      <w:bookmarkEnd w:id="3215"/>
      <w:bookmarkEnd w:id="3216"/>
      <w:bookmarkEnd w:id="3217"/>
      <w:bookmarkEnd w:id="3218"/>
      <w:bookmarkEnd w:id="3219"/>
    </w:p>
    <w:p w14:paraId="3DE34C94" w14:textId="77777777" w:rsidR="008354A6" w:rsidRPr="004900B8" w:rsidRDefault="008354A6" w:rsidP="008354A6">
      <w:pPr>
        <w:pStyle w:val="Heading5"/>
      </w:pPr>
      <w:bookmarkStart w:id="3220" w:name="_Toc185515533"/>
      <w:bookmarkStart w:id="3221" w:name="_Toc192872840"/>
      <w:bookmarkStart w:id="3222" w:name="_Toc200970548"/>
      <w:bookmarkStart w:id="3223" w:name="_Toc207721879"/>
      <w:bookmarkStart w:id="3224" w:name="_Toc209520742"/>
      <w:bookmarkStart w:id="3225" w:name="_Toc214976761"/>
      <w:r w:rsidRPr="004900B8">
        <w:t>6.6.2.</w:t>
      </w:r>
      <w:r>
        <w:t>3</w:t>
      </w:r>
      <w:r w:rsidRPr="004900B8">
        <w:t>.1</w:t>
      </w:r>
      <w:r w:rsidRPr="004900B8">
        <w:tab/>
        <w:t>General</w:t>
      </w:r>
      <w:bookmarkEnd w:id="3220"/>
      <w:bookmarkEnd w:id="3221"/>
      <w:bookmarkEnd w:id="3222"/>
      <w:bookmarkEnd w:id="3223"/>
      <w:bookmarkEnd w:id="3224"/>
      <w:bookmarkEnd w:id="322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6" w:name="_Toc185515534"/>
      <w:bookmarkStart w:id="3227" w:name="_Toc192872841"/>
      <w:bookmarkStart w:id="3228" w:name="_Toc200970549"/>
      <w:bookmarkStart w:id="3229" w:name="_Toc207721880"/>
      <w:bookmarkStart w:id="3230" w:name="_Toc209520743"/>
      <w:bookmarkStart w:id="3231" w:name="_Toc214976762"/>
      <w:r w:rsidRPr="004900B8">
        <w:t>6.6.2.</w:t>
      </w:r>
      <w:r>
        <w:t>3</w:t>
      </w:r>
      <w:r w:rsidRPr="004900B8">
        <w:t>.</w:t>
      </w:r>
      <w:r>
        <w:t>2</w:t>
      </w:r>
      <w:r w:rsidRPr="004900B8">
        <w:tab/>
      </w:r>
      <w:r>
        <w:t>ECS notifying the ECS information to the service consumer using Eecs_ECSDiscovery_Notification operation</w:t>
      </w:r>
      <w:bookmarkEnd w:id="3226"/>
      <w:bookmarkEnd w:id="3227"/>
      <w:bookmarkEnd w:id="3228"/>
      <w:bookmarkEnd w:id="3229"/>
      <w:bookmarkEnd w:id="3230"/>
      <w:bookmarkEnd w:id="323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32" w:name="_Toc185515535"/>
      <w:bookmarkStart w:id="3233" w:name="_Toc192872842"/>
      <w:bookmarkStart w:id="3234" w:name="_Toc200970550"/>
      <w:bookmarkStart w:id="3235" w:name="_Toc207721881"/>
      <w:bookmarkStart w:id="3236" w:name="_Toc209520744"/>
      <w:bookmarkStart w:id="3237" w:name="_Toc214976763"/>
      <w:r>
        <w:t>6.7</w:t>
      </w:r>
      <w:r w:rsidRPr="00B54DBF">
        <w:tab/>
        <w:t>Eecs_</w:t>
      </w:r>
      <w:r>
        <w:t>ACREvents</w:t>
      </w:r>
      <w:bookmarkEnd w:id="3232"/>
      <w:bookmarkEnd w:id="3233"/>
      <w:bookmarkEnd w:id="3234"/>
      <w:bookmarkEnd w:id="3235"/>
      <w:bookmarkEnd w:id="3236"/>
      <w:bookmarkEnd w:id="3237"/>
    </w:p>
    <w:p w14:paraId="008A73D6" w14:textId="77777777" w:rsidR="001B4C79" w:rsidRPr="00B54DBF" w:rsidRDefault="001B4C79" w:rsidP="001B4C79">
      <w:pPr>
        <w:pStyle w:val="Heading3"/>
      </w:pPr>
      <w:bookmarkStart w:id="3238" w:name="_Toc185515536"/>
      <w:bookmarkStart w:id="3239" w:name="_Toc192872843"/>
      <w:bookmarkStart w:id="3240" w:name="_Toc200970551"/>
      <w:bookmarkStart w:id="3241" w:name="_Toc207721882"/>
      <w:bookmarkStart w:id="3242" w:name="_Toc209520745"/>
      <w:bookmarkStart w:id="3243" w:name="_Toc214976764"/>
      <w:r>
        <w:t>6.7</w:t>
      </w:r>
      <w:r w:rsidRPr="00B54DBF">
        <w:t>.1</w:t>
      </w:r>
      <w:r w:rsidRPr="00B54DBF">
        <w:tab/>
        <w:t>Service Description</w:t>
      </w:r>
      <w:bookmarkEnd w:id="3238"/>
      <w:bookmarkEnd w:id="3239"/>
      <w:bookmarkEnd w:id="3240"/>
      <w:bookmarkEnd w:id="3241"/>
      <w:bookmarkEnd w:id="3242"/>
      <w:bookmarkEnd w:id="324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4" w:name="_Toc185515537"/>
      <w:bookmarkStart w:id="3245" w:name="_Toc192872844"/>
      <w:bookmarkStart w:id="3246" w:name="_Toc200970552"/>
      <w:bookmarkStart w:id="3247" w:name="_Toc207721883"/>
      <w:bookmarkStart w:id="3248" w:name="_Toc209520746"/>
      <w:bookmarkStart w:id="3249" w:name="_Toc214976765"/>
      <w:r>
        <w:t>6.7.2</w:t>
      </w:r>
      <w:r>
        <w:tab/>
        <w:t>Service Operations</w:t>
      </w:r>
      <w:bookmarkEnd w:id="3244"/>
      <w:bookmarkEnd w:id="3245"/>
      <w:bookmarkEnd w:id="3246"/>
      <w:bookmarkEnd w:id="3247"/>
      <w:bookmarkEnd w:id="3248"/>
      <w:bookmarkEnd w:id="3249"/>
    </w:p>
    <w:p w14:paraId="0B115126" w14:textId="77777777" w:rsidR="001B4C79" w:rsidRPr="00B54DBF" w:rsidRDefault="001B4C79" w:rsidP="001B4C79">
      <w:pPr>
        <w:pStyle w:val="Heading4"/>
      </w:pPr>
      <w:bookmarkStart w:id="3250" w:name="_Toc185515538"/>
      <w:bookmarkStart w:id="3251" w:name="_Toc192872845"/>
      <w:bookmarkStart w:id="3252" w:name="_Toc200970553"/>
      <w:bookmarkStart w:id="3253" w:name="_Toc207721884"/>
      <w:bookmarkStart w:id="3254" w:name="_Toc209520747"/>
      <w:bookmarkStart w:id="3255" w:name="_Toc214976766"/>
      <w:r>
        <w:t>6.7</w:t>
      </w:r>
      <w:r w:rsidRPr="00B54DBF">
        <w:t>.2.1</w:t>
      </w:r>
      <w:r w:rsidRPr="00B54DBF">
        <w:tab/>
        <w:t>Introduction</w:t>
      </w:r>
      <w:bookmarkEnd w:id="3250"/>
      <w:bookmarkEnd w:id="3251"/>
      <w:bookmarkEnd w:id="3252"/>
      <w:bookmarkEnd w:id="3253"/>
      <w:bookmarkEnd w:id="3254"/>
      <w:bookmarkEnd w:id="325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6" w:name="_Toc185515539"/>
      <w:bookmarkStart w:id="3257" w:name="_Toc192872846"/>
      <w:bookmarkStart w:id="3258" w:name="_Toc200970554"/>
      <w:bookmarkStart w:id="3259" w:name="_Toc207721885"/>
      <w:bookmarkStart w:id="3260" w:name="_Toc209520748"/>
      <w:bookmarkStart w:id="3261" w:name="_Toc214976767"/>
      <w:r>
        <w:t>6.7.2.2</w:t>
      </w:r>
      <w:r w:rsidRPr="00AC0183">
        <w:tab/>
        <w:t>Eecs_</w:t>
      </w:r>
      <w:r>
        <w:t>ACREvents</w:t>
      </w:r>
      <w:r w:rsidRPr="00AC0183">
        <w:t>_Subscribe</w:t>
      </w:r>
      <w:bookmarkEnd w:id="3256"/>
      <w:bookmarkEnd w:id="3257"/>
      <w:bookmarkEnd w:id="3258"/>
      <w:bookmarkEnd w:id="3259"/>
      <w:bookmarkEnd w:id="3260"/>
      <w:bookmarkEnd w:id="3261"/>
    </w:p>
    <w:p w14:paraId="65C92318" w14:textId="77777777" w:rsidR="001B4C79" w:rsidRPr="00AC0183" w:rsidRDefault="001B4C79" w:rsidP="001B4C79">
      <w:pPr>
        <w:pStyle w:val="Heading5"/>
      </w:pPr>
      <w:bookmarkStart w:id="3262" w:name="_Toc185515540"/>
      <w:bookmarkStart w:id="3263" w:name="_Toc192872847"/>
      <w:bookmarkStart w:id="3264" w:name="_Toc200970555"/>
      <w:bookmarkStart w:id="3265" w:name="_Toc207721886"/>
      <w:bookmarkStart w:id="3266" w:name="_Toc209520749"/>
      <w:bookmarkStart w:id="3267" w:name="_Toc214976768"/>
      <w:r>
        <w:t>6.7.2.2</w:t>
      </w:r>
      <w:r w:rsidRPr="00AC0183">
        <w:t>.1</w:t>
      </w:r>
      <w:r w:rsidRPr="00AC0183">
        <w:tab/>
        <w:t>General</w:t>
      </w:r>
      <w:bookmarkEnd w:id="3262"/>
      <w:bookmarkEnd w:id="3263"/>
      <w:bookmarkEnd w:id="3264"/>
      <w:bookmarkEnd w:id="3265"/>
      <w:bookmarkEnd w:id="3266"/>
      <w:bookmarkEnd w:id="326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8" w:name="_Toc185515541"/>
      <w:bookmarkStart w:id="3269" w:name="_Toc192872848"/>
      <w:bookmarkStart w:id="3270" w:name="_Toc200970556"/>
      <w:bookmarkStart w:id="3271" w:name="_Toc207721887"/>
      <w:bookmarkStart w:id="3272" w:name="_Toc209520750"/>
      <w:bookmarkStart w:id="3273" w:name="_Toc214976769"/>
      <w:r>
        <w:t>6.7.2.2</w:t>
      </w:r>
      <w:r w:rsidRPr="00AC0183">
        <w:t>.2</w:t>
      </w:r>
      <w:r w:rsidRPr="00AC0183">
        <w:tab/>
      </w:r>
      <w:r>
        <w:t>ACR Events</w:t>
      </w:r>
      <w:r w:rsidRPr="00AC0183">
        <w:t xml:space="preserve"> Subscription Creation</w:t>
      </w:r>
      <w:bookmarkEnd w:id="3268"/>
      <w:bookmarkEnd w:id="3269"/>
      <w:bookmarkEnd w:id="3270"/>
      <w:bookmarkEnd w:id="3271"/>
      <w:bookmarkEnd w:id="3272"/>
      <w:bookmarkEnd w:id="327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4" w:name="_Toc185515542"/>
      <w:bookmarkStart w:id="3275" w:name="_Toc192872849"/>
      <w:bookmarkStart w:id="3276" w:name="_Toc200970557"/>
      <w:bookmarkStart w:id="3277" w:name="_Toc207721888"/>
      <w:bookmarkStart w:id="3278" w:name="_Toc209520751"/>
      <w:bookmarkStart w:id="3279" w:name="_Toc214976770"/>
      <w:r>
        <w:t>6.7.2.3</w:t>
      </w:r>
      <w:r w:rsidRPr="00AC0183">
        <w:tab/>
        <w:t>Eecs_</w:t>
      </w:r>
      <w:r>
        <w:t>ACREvents</w:t>
      </w:r>
      <w:r w:rsidRPr="00AC0183">
        <w:t>_Update</w:t>
      </w:r>
      <w:bookmarkEnd w:id="3274"/>
      <w:bookmarkEnd w:id="3275"/>
      <w:bookmarkEnd w:id="3276"/>
      <w:bookmarkEnd w:id="3277"/>
      <w:bookmarkEnd w:id="3278"/>
      <w:bookmarkEnd w:id="3279"/>
    </w:p>
    <w:p w14:paraId="7693A1C5" w14:textId="77777777" w:rsidR="001B4C79" w:rsidRPr="00AC0183" w:rsidRDefault="001B4C79" w:rsidP="001B4C79">
      <w:pPr>
        <w:pStyle w:val="Heading5"/>
      </w:pPr>
      <w:bookmarkStart w:id="3280" w:name="_Toc185515543"/>
      <w:bookmarkStart w:id="3281" w:name="_Toc192872850"/>
      <w:bookmarkStart w:id="3282" w:name="_Toc200970558"/>
      <w:bookmarkStart w:id="3283" w:name="_Toc207721889"/>
      <w:bookmarkStart w:id="3284" w:name="_Toc209520752"/>
      <w:bookmarkStart w:id="3285" w:name="_Toc214976771"/>
      <w:r>
        <w:t>6.7.2.3</w:t>
      </w:r>
      <w:r w:rsidRPr="00AC0183">
        <w:t>.1</w:t>
      </w:r>
      <w:r w:rsidRPr="00AC0183">
        <w:tab/>
        <w:t>General</w:t>
      </w:r>
      <w:bookmarkEnd w:id="3280"/>
      <w:bookmarkEnd w:id="3281"/>
      <w:bookmarkEnd w:id="3282"/>
      <w:bookmarkEnd w:id="3283"/>
      <w:bookmarkEnd w:id="3284"/>
      <w:bookmarkEnd w:id="328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6" w:name="_Toc185515544"/>
      <w:bookmarkStart w:id="3287" w:name="_Toc192872851"/>
      <w:bookmarkStart w:id="3288" w:name="_Toc200970559"/>
      <w:bookmarkStart w:id="3289" w:name="_Toc207721890"/>
      <w:bookmarkStart w:id="3290" w:name="_Toc209520753"/>
      <w:bookmarkStart w:id="3291" w:name="_Toc214976772"/>
      <w:r>
        <w:t>6.7.2.3</w:t>
      </w:r>
      <w:r w:rsidRPr="00AC0183">
        <w:t>.2</w:t>
      </w:r>
      <w:r w:rsidRPr="00AC0183">
        <w:tab/>
      </w:r>
      <w:r>
        <w:t>ACR Events</w:t>
      </w:r>
      <w:r w:rsidRPr="00AC0183">
        <w:t xml:space="preserve"> Subscription Update</w:t>
      </w:r>
      <w:bookmarkEnd w:id="3286"/>
      <w:bookmarkEnd w:id="3287"/>
      <w:bookmarkEnd w:id="3288"/>
      <w:bookmarkEnd w:id="3289"/>
      <w:bookmarkEnd w:id="3290"/>
      <w:bookmarkEnd w:id="329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92" w:name="_Toc185515545"/>
      <w:bookmarkStart w:id="3293" w:name="_Toc192872852"/>
      <w:bookmarkStart w:id="3294" w:name="_Toc200970560"/>
      <w:bookmarkStart w:id="3295" w:name="_Toc207721891"/>
      <w:bookmarkStart w:id="3296" w:name="_Toc209520754"/>
      <w:bookmarkStart w:id="3297" w:name="_Toc214976773"/>
      <w:r>
        <w:t>6.7.2.4</w:t>
      </w:r>
      <w:r w:rsidRPr="00AC0183">
        <w:tab/>
        <w:t>Eecs_</w:t>
      </w:r>
      <w:r>
        <w:t>ACREvents</w:t>
      </w:r>
      <w:r w:rsidRPr="00AC0183">
        <w:t>_Unsubscribe</w:t>
      </w:r>
      <w:bookmarkEnd w:id="3292"/>
      <w:bookmarkEnd w:id="3293"/>
      <w:bookmarkEnd w:id="3294"/>
      <w:bookmarkEnd w:id="3295"/>
      <w:bookmarkEnd w:id="3296"/>
      <w:bookmarkEnd w:id="3297"/>
    </w:p>
    <w:p w14:paraId="0C97F3EE" w14:textId="77777777" w:rsidR="001B4C79" w:rsidRPr="00AC0183" w:rsidRDefault="001B4C79" w:rsidP="001B4C79">
      <w:pPr>
        <w:pStyle w:val="Heading5"/>
      </w:pPr>
      <w:bookmarkStart w:id="3298" w:name="_Toc185515546"/>
      <w:bookmarkStart w:id="3299" w:name="_Toc192872853"/>
      <w:bookmarkStart w:id="3300" w:name="_Toc200970561"/>
      <w:bookmarkStart w:id="3301" w:name="_Toc207721892"/>
      <w:bookmarkStart w:id="3302" w:name="_Toc209520755"/>
      <w:bookmarkStart w:id="3303" w:name="_Toc214976774"/>
      <w:r>
        <w:t>6.7.2.4</w:t>
      </w:r>
      <w:r w:rsidRPr="00AC0183">
        <w:t>.1</w:t>
      </w:r>
      <w:r w:rsidRPr="00AC0183">
        <w:tab/>
        <w:t>General</w:t>
      </w:r>
      <w:bookmarkEnd w:id="3298"/>
      <w:bookmarkEnd w:id="3299"/>
      <w:bookmarkEnd w:id="3300"/>
      <w:bookmarkEnd w:id="3301"/>
      <w:bookmarkEnd w:id="3302"/>
      <w:bookmarkEnd w:id="330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4" w:name="_Toc185515547"/>
      <w:bookmarkStart w:id="3305" w:name="_Toc192872854"/>
      <w:bookmarkStart w:id="3306" w:name="_Toc200970562"/>
      <w:bookmarkStart w:id="3307" w:name="_Toc207721893"/>
      <w:bookmarkStart w:id="3308" w:name="_Toc209520756"/>
      <w:bookmarkStart w:id="3309" w:name="_Toc214976775"/>
      <w:r>
        <w:t>6.7.2.4</w:t>
      </w:r>
      <w:r w:rsidRPr="00AC0183">
        <w:t>.2</w:t>
      </w:r>
      <w:r w:rsidRPr="00AC0183">
        <w:tab/>
      </w:r>
      <w:r>
        <w:t>ACR Events</w:t>
      </w:r>
      <w:r w:rsidRPr="00AC0183">
        <w:t xml:space="preserve"> Subscription </w:t>
      </w:r>
      <w:r w:rsidRPr="00AC0183">
        <w:rPr>
          <w:lang w:val="en-US"/>
        </w:rPr>
        <w:t>Deletion</w:t>
      </w:r>
      <w:bookmarkEnd w:id="3304"/>
      <w:bookmarkEnd w:id="3305"/>
      <w:bookmarkEnd w:id="3306"/>
      <w:bookmarkEnd w:id="3307"/>
      <w:bookmarkEnd w:id="3308"/>
      <w:bookmarkEnd w:id="330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10" w:name="_Toc185515548"/>
      <w:bookmarkStart w:id="3311" w:name="_Toc192872855"/>
      <w:bookmarkStart w:id="3312" w:name="_Toc200970563"/>
      <w:bookmarkStart w:id="3313" w:name="_Toc207721894"/>
      <w:bookmarkStart w:id="3314" w:name="_Toc209520757"/>
      <w:bookmarkStart w:id="3315" w:name="_Toc214976776"/>
      <w:r>
        <w:t>6.7.2.5</w:t>
      </w:r>
      <w:r w:rsidRPr="00AC0183">
        <w:tab/>
        <w:t>Eecs_</w:t>
      </w:r>
      <w:r>
        <w:t>ACREvents</w:t>
      </w:r>
      <w:r w:rsidRPr="00AC0183">
        <w:t>_Notify</w:t>
      </w:r>
      <w:bookmarkEnd w:id="3310"/>
      <w:bookmarkEnd w:id="3311"/>
      <w:bookmarkEnd w:id="3312"/>
      <w:bookmarkEnd w:id="3313"/>
      <w:bookmarkEnd w:id="3314"/>
      <w:bookmarkEnd w:id="3315"/>
    </w:p>
    <w:p w14:paraId="43F5B18A" w14:textId="77777777" w:rsidR="001B4C79" w:rsidRPr="00AC0183" w:rsidRDefault="001B4C79" w:rsidP="001B4C79">
      <w:pPr>
        <w:pStyle w:val="Heading5"/>
      </w:pPr>
      <w:bookmarkStart w:id="3316" w:name="_Toc185515549"/>
      <w:bookmarkStart w:id="3317" w:name="_Toc192872856"/>
      <w:bookmarkStart w:id="3318" w:name="_Toc200970564"/>
      <w:bookmarkStart w:id="3319" w:name="_Toc207721895"/>
      <w:bookmarkStart w:id="3320" w:name="_Toc209520758"/>
      <w:bookmarkStart w:id="3321" w:name="_Toc214976777"/>
      <w:r>
        <w:t>6.7.2.5</w:t>
      </w:r>
      <w:r w:rsidRPr="00AC0183">
        <w:t>.1</w:t>
      </w:r>
      <w:r w:rsidRPr="00AC0183">
        <w:tab/>
        <w:t>General</w:t>
      </w:r>
      <w:bookmarkEnd w:id="3316"/>
      <w:bookmarkEnd w:id="3317"/>
      <w:bookmarkEnd w:id="3318"/>
      <w:bookmarkEnd w:id="3319"/>
      <w:bookmarkEnd w:id="3320"/>
      <w:bookmarkEnd w:id="332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22" w:name="_Toc185515550"/>
      <w:bookmarkStart w:id="3323" w:name="_Toc192872857"/>
      <w:bookmarkStart w:id="3324" w:name="_Toc200970565"/>
      <w:bookmarkStart w:id="3325" w:name="_Toc207721896"/>
      <w:bookmarkStart w:id="3326" w:name="_Toc209520759"/>
      <w:bookmarkStart w:id="3327" w:name="_Toc214976778"/>
      <w:r>
        <w:t>6.7.2.5</w:t>
      </w:r>
      <w:r w:rsidRPr="00AC0183">
        <w:t>.2</w:t>
      </w:r>
      <w:r w:rsidRPr="00AC0183">
        <w:tab/>
      </w:r>
      <w:r>
        <w:t>ACR Events</w:t>
      </w:r>
      <w:r w:rsidRPr="00AC0183">
        <w:t xml:space="preserve"> </w:t>
      </w:r>
      <w:r w:rsidRPr="00AC0183">
        <w:rPr>
          <w:lang w:val="en-US"/>
        </w:rPr>
        <w:t>Notification</w:t>
      </w:r>
      <w:bookmarkEnd w:id="3322"/>
      <w:bookmarkEnd w:id="3323"/>
      <w:bookmarkEnd w:id="3324"/>
      <w:bookmarkEnd w:id="3325"/>
      <w:bookmarkEnd w:id="3326"/>
      <w:bookmarkEnd w:id="332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8" w:name="_Toc185515551"/>
      <w:bookmarkStart w:id="3329" w:name="_Toc192872858"/>
      <w:bookmarkStart w:id="3330" w:name="_Toc200970566"/>
      <w:bookmarkStart w:id="3331" w:name="_Toc207721897"/>
      <w:bookmarkStart w:id="3332" w:name="_Toc209520760"/>
      <w:bookmarkStart w:id="3333" w:name="_Toc214976779"/>
      <w:r w:rsidRPr="00794D38">
        <w:t>6A</w:t>
      </w:r>
      <w:r w:rsidR="00CB3144">
        <w:tab/>
      </w:r>
      <w:bookmarkEnd w:id="3030"/>
      <w:r w:rsidR="00D656F0">
        <w:t>Services offered by the Cloud Application Server (CAS)</w:t>
      </w:r>
      <w:bookmarkEnd w:id="3031"/>
      <w:bookmarkEnd w:id="3032"/>
      <w:bookmarkEnd w:id="3328"/>
      <w:bookmarkEnd w:id="3329"/>
      <w:bookmarkEnd w:id="3330"/>
      <w:bookmarkEnd w:id="3331"/>
      <w:bookmarkEnd w:id="3332"/>
      <w:bookmarkEnd w:id="3333"/>
    </w:p>
    <w:p w14:paraId="3E3EA928" w14:textId="77777777" w:rsidR="00794D38" w:rsidRDefault="00794D38" w:rsidP="00794D38">
      <w:pPr>
        <w:pStyle w:val="Heading2"/>
      </w:pPr>
      <w:bookmarkStart w:id="3334" w:name="_Toc145707813"/>
      <w:bookmarkStart w:id="3335" w:name="_Toc160570292"/>
      <w:bookmarkStart w:id="3336" w:name="_Toc162007888"/>
      <w:bookmarkStart w:id="3337" w:name="_Toc185515552"/>
      <w:bookmarkStart w:id="3338" w:name="_Toc192872859"/>
      <w:bookmarkStart w:id="3339" w:name="_Toc200970567"/>
      <w:bookmarkStart w:id="3340" w:name="_Toc207721898"/>
      <w:bookmarkStart w:id="3341" w:name="_Toc209520761"/>
      <w:bookmarkStart w:id="3342" w:name="_Toc214976780"/>
      <w:r>
        <w:t>6A.1</w:t>
      </w:r>
      <w:r>
        <w:tab/>
        <w:t>Introduction</w:t>
      </w:r>
      <w:bookmarkEnd w:id="3334"/>
      <w:bookmarkEnd w:id="3335"/>
      <w:bookmarkEnd w:id="3336"/>
      <w:bookmarkEnd w:id="3337"/>
      <w:bookmarkEnd w:id="3338"/>
      <w:bookmarkEnd w:id="3339"/>
      <w:bookmarkEnd w:id="3340"/>
      <w:bookmarkEnd w:id="3341"/>
      <w:bookmarkEnd w:id="334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43" w:name="_Toc145707814"/>
      <w:bookmarkStart w:id="3344" w:name="_Toc160570293"/>
      <w:bookmarkStart w:id="3345" w:name="_Toc162007889"/>
      <w:bookmarkStart w:id="3346" w:name="_Toc185515553"/>
      <w:bookmarkStart w:id="3347" w:name="_Toc192872860"/>
      <w:bookmarkStart w:id="3348" w:name="_Toc200970568"/>
      <w:bookmarkStart w:id="3349" w:name="_Toc207721899"/>
      <w:bookmarkStart w:id="3350" w:name="_Toc209520762"/>
      <w:bookmarkStart w:id="3351" w:name="_Toc214976781"/>
      <w:r>
        <w:t>6A.2</w:t>
      </w:r>
      <w:r>
        <w:tab/>
        <w:t>Ecas_SelectedEES Service</w:t>
      </w:r>
      <w:bookmarkEnd w:id="3343"/>
      <w:bookmarkEnd w:id="3344"/>
      <w:bookmarkEnd w:id="3345"/>
      <w:bookmarkEnd w:id="3346"/>
      <w:bookmarkEnd w:id="3347"/>
      <w:bookmarkEnd w:id="3348"/>
      <w:bookmarkEnd w:id="3349"/>
      <w:bookmarkEnd w:id="3350"/>
      <w:bookmarkEnd w:id="3351"/>
    </w:p>
    <w:p w14:paraId="124A75D3" w14:textId="77777777" w:rsidR="00794D38" w:rsidRDefault="00794D38" w:rsidP="00794D38">
      <w:pPr>
        <w:pStyle w:val="Heading3"/>
      </w:pPr>
      <w:bookmarkStart w:id="3352" w:name="_Toc129169536"/>
      <w:bookmarkStart w:id="3353" w:name="_Toc145707815"/>
      <w:bookmarkStart w:id="3354" w:name="_Toc160570294"/>
      <w:bookmarkStart w:id="3355" w:name="_Toc162007890"/>
      <w:bookmarkStart w:id="3356" w:name="_Toc185515554"/>
      <w:bookmarkStart w:id="3357" w:name="_Toc192872861"/>
      <w:bookmarkStart w:id="3358" w:name="_Toc200970569"/>
      <w:bookmarkStart w:id="3359" w:name="_Toc207721900"/>
      <w:bookmarkStart w:id="3360" w:name="_Toc209520763"/>
      <w:bookmarkStart w:id="3361" w:name="_Toc214976782"/>
      <w:r>
        <w:t>6A.2.1</w:t>
      </w:r>
      <w:r>
        <w:tab/>
        <w:t>Service Description</w:t>
      </w:r>
      <w:bookmarkEnd w:id="3352"/>
      <w:bookmarkEnd w:id="3353"/>
      <w:bookmarkEnd w:id="3354"/>
      <w:bookmarkEnd w:id="3355"/>
      <w:bookmarkEnd w:id="3356"/>
      <w:bookmarkEnd w:id="3357"/>
      <w:bookmarkEnd w:id="3358"/>
      <w:bookmarkEnd w:id="3359"/>
      <w:bookmarkEnd w:id="3360"/>
      <w:bookmarkEnd w:id="33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62" w:name="_Toc129169537"/>
      <w:bookmarkStart w:id="3363" w:name="_Toc145707816"/>
      <w:bookmarkStart w:id="3364" w:name="_Toc160570295"/>
      <w:bookmarkStart w:id="3365" w:name="_Toc162007891"/>
      <w:bookmarkStart w:id="3366" w:name="_Toc185515555"/>
      <w:bookmarkStart w:id="3367" w:name="_Toc192872862"/>
      <w:bookmarkStart w:id="3368" w:name="_Toc200970570"/>
      <w:bookmarkStart w:id="3369" w:name="_Toc207721901"/>
      <w:bookmarkStart w:id="3370" w:name="_Toc209520764"/>
      <w:bookmarkStart w:id="3371" w:name="_Toc214976783"/>
      <w:r>
        <w:lastRenderedPageBreak/>
        <w:t>6A.2.2</w:t>
      </w:r>
      <w:r>
        <w:tab/>
        <w:t>Service Operations</w:t>
      </w:r>
      <w:bookmarkEnd w:id="3362"/>
      <w:bookmarkEnd w:id="3363"/>
      <w:bookmarkEnd w:id="3364"/>
      <w:bookmarkEnd w:id="3365"/>
      <w:bookmarkEnd w:id="3366"/>
      <w:bookmarkEnd w:id="3367"/>
      <w:bookmarkEnd w:id="3368"/>
      <w:bookmarkEnd w:id="3369"/>
      <w:bookmarkEnd w:id="3370"/>
      <w:bookmarkEnd w:id="3371"/>
    </w:p>
    <w:p w14:paraId="5F904993" w14:textId="77777777" w:rsidR="00794D38" w:rsidRDefault="00794D38" w:rsidP="00794D38">
      <w:pPr>
        <w:pStyle w:val="Heading4"/>
      </w:pPr>
      <w:bookmarkStart w:id="3372" w:name="_Toc129169538"/>
      <w:bookmarkStart w:id="3373" w:name="_Toc145707817"/>
      <w:bookmarkStart w:id="3374" w:name="_Toc160570296"/>
      <w:bookmarkStart w:id="3375" w:name="_Toc162007892"/>
      <w:bookmarkStart w:id="3376" w:name="_Toc185515556"/>
      <w:bookmarkStart w:id="3377" w:name="_Toc192872863"/>
      <w:bookmarkStart w:id="3378" w:name="_Toc200970571"/>
      <w:bookmarkStart w:id="3379" w:name="_Toc207721902"/>
      <w:bookmarkStart w:id="3380" w:name="_Toc209520765"/>
      <w:bookmarkStart w:id="3381" w:name="_Toc214976784"/>
      <w:r>
        <w:t>6A.2.2.1</w:t>
      </w:r>
      <w:r>
        <w:tab/>
        <w:t>Introduction</w:t>
      </w:r>
      <w:bookmarkEnd w:id="3372"/>
      <w:bookmarkEnd w:id="3373"/>
      <w:bookmarkEnd w:id="3374"/>
      <w:bookmarkEnd w:id="3375"/>
      <w:bookmarkEnd w:id="3376"/>
      <w:bookmarkEnd w:id="3377"/>
      <w:bookmarkEnd w:id="3378"/>
      <w:bookmarkEnd w:id="3379"/>
      <w:bookmarkEnd w:id="3380"/>
      <w:bookmarkEnd w:id="33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82" w:name="_Toc129169539"/>
      <w:bookmarkStart w:id="3383" w:name="_Toc145707818"/>
      <w:bookmarkStart w:id="3384" w:name="_Toc160570297"/>
      <w:bookmarkStart w:id="3385" w:name="_Toc162007893"/>
      <w:bookmarkStart w:id="3386" w:name="_Toc185515557"/>
      <w:bookmarkStart w:id="3387" w:name="_Toc192872864"/>
      <w:bookmarkStart w:id="3388" w:name="_Toc200970572"/>
      <w:bookmarkStart w:id="3389" w:name="_Toc207721903"/>
      <w:bookmarkStart w:id="3390" w:name="_Toc209520766"/>
      <w:bookmarkStart w:id="3391" w:name="_Toc214976785"/>
      <w:r>
        <w:t>6A.2.2.2</w:t>
      </w:r>
      <w:r>
        <w:tab/>
        <w:t>Ecas_SelectedEES_Request</w:t>
      </w:r>
      <w:bookmarkEnd w:id="3382"/>
      <w:bookmarkEnd w:id="3383"/>
      <w:bookmarkEnd w:id="3384"/>
      <w:bookmarkEnd w:id="3385"/>
      <w:bookmarkEnd w:id="3386"/>
      <w:bookmarkEnd w:id="3387"/>
      <w:bookmarkEnd w:id="3388"/>
      <w:bookmarkEnd w:id="3389"/>
      <w:bookmarkEnd w:id="3390"/>
      <w:bookmarkEnd w:id="3391"/>
    </w:p>
    <w:p w14:paraId="71FBC382" w14:textId="77777777" w:rsidR="00794D38" w:rsidRDefault="00794D38" w:rsidP="00794D38">
      <w:pPr>
        <w:pStyle w:val="Heading5"/>
      </w:pPr>
      <w:bookmarkStart w:id="3392" w:name="_Toc129169540"/>
      <w:bookmarkStart w:id="3393" w:name="_Toc145707819"/>
      <w:bookmarkStart w:id="3394" w:name="_Toc160570298"/>
      <w:bookmarkStart w:id="3395" w:name="_Toc162007894"/>
      <w:bookmarkStart w:id="3396" w:name="_Toc185515558"/>
      <w:bookmarkStart w:id="3397" w:name="_Toc192872865"/>
      <w:bookmarkStart w:id="3398" w:name="_Toc200970573"/>
      <w:bookmarkStart w:id="3399" w:name="_Toc207721904"/>
      <w:bookmarkStart w:id="3400" w:name="_Toc209520767"/>
      <w:bookmarkStart w:id="3401" w:name="_Toc214976786"/>
      <w:r>
        <w:t>6A.2.2.2.1</w:t>
      </w:r>
      <w:r>
        <w:tab/>
        <w:t>General</w:t>
      </w:r>
      <w:bookmarkEnd w:id="3392"/>
      <w:bookmarkEnd w:id="3393"/>
      <w:bookmarkEnd w:id="3394"/>
      <w:bookmarkEnd w:id="3395"/>
      <w:bookmarkEnd w:id="3396"/>
      <w:bookmarkEnd w:id="3397"/>
      <w:bookmarkEnd w:id="3398"/>
      <w:bookmarkEnd w:id="3399"/>
      <w:bookmarkEnd w:id="3400"/>
      <w:bookmarkEnd w:id="340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402" w:name="_Toc129169541"/>
      <w:bookmarkStart w:id="3403" w:name="_Toc145707820"/>
      <w:bookmarkStart w:id="3404" w:name="_Toc160570299"/>
      <w:bookmarkStart w:id="3405" w:name="_Toc162007895"/>
      <w:bookmarkStart w:id="3406" w:name="_Toc185515559"/>
      <w:bookmarkStart w:id="3407" w:name="_Toc192872866"/>
      <w:bookmarkStart w:id="3408" w:name="_Toc200970574"/>
      <w:bookmarkStart w:id="3409" w:name="_Toc207721905"/>
      <w:bookmarkStart w:id="3410" w:name="_Toc209520768"/>
      <w:bookmarkStart w:id="3411" w:name="_Toc214976787"/>
      <w:r>
        <w:t>6A.2.2.2.2</w:t>
      </w:r>
      <w:r>
        <w:tab/>
        <w:t>Service consumer inform</w:t>
      </w:r>
      <w:r w:rsidR="00D656F0">
        <w:t>ing</w:t>
      </w:r>
      <w:r>
        <w:t xml:space="preserve"> the CAS of the selected EES using Ecas_SelectedEES_Declare operation</w:t>
      </w:r>
      <w:bookmarkEnd w:id="3402"/>
      <w:bookmarkEnd w:id="3403"/>
      <w:bookmarkEnd w:id="3404"/>
      <w:bookmarkEnd w:id="3405"/>
      <w:bookmarkEnd w:id="3406"/>
      <w:bookmarkEnd w:id="3407"/>
      <w:bookmarkEnd w:id="3408"/>
      <w:bookmarkEnd w:id="3409"/>
      <w:bookmarkEnd w:id="3410"/>
      <w:bookmarkEnd w:id="341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12" w:name="_Toc160570300"/>
      <w:bookmarkStart w:id="3413" w:name="_Toc162007896"/>
      <w:bookmarkStart w:id="3414" w:name="_Toc185515560"/>
      <w:bookmarkStart w:id="3415" w:name="_Toc192872867"/>
      <w:bookmarkStart w:id="3416" w:name="_Toc200970575"/>
      <w:bookmarkStart w:id="3417" w:name="_Toc207721906"/>
      <w:bookmarkStart w:id="3418" w:name="_Toc209520769"/>
      <w:bookmarkStart w:id="3419" w:name="_Toc214976788"/>
      <w:r w:rsidRPr="002B0B42">
        <w:t>6B</w:t>
      </w:r>
      <w:r>
        <w:tab/>
        <w:t>Services offered by the Cloud Enabler Server (CES)</w:t>
      </w:r>
      <w:bookmarkEnd w:id="3412"/>
      <w:bookmarkEnd w:id="3413"/>
      <w:bookmarkEnd w:id="3414"/>
      <w:bookmarkEnd w:id="3415"/>
      <w:bookmarkEnd w:id="3416"/>
      <w:bookmarkEnd w:id="3417"/>
      <w:bookmarkEnd w:id="3418"/>
      <w:bookmarkEnd w:id="3419"/>
    </w:p>
    <w:p w14:paraId="705FC51B" w14:textId="77777777" w:rsidR="00D656F0" w:rsidRDefault="00D656F0" w:rsidP="00D656F0">
      <w:pPr>
        <w:pStyle w:val="Heading2"/>
      </w:pPr>
      <w:bookmarkStart w:id="3420" w:name="_Toc160570301"/>
      <w:bookmarkStart w:id="3421" w:name="_Toc162007897"/>
      <w:bookmarkStart w:id="3422" w:name="_Toc185515561"/>
      <w:bookmarkStart w:id="3423" w:name="_Toc192872868"/>
      <w:bookmarkStart w:id="3424" w:name="_Toc200970576"/>
      <w:bookmarkStart w:id="3425" w:name="_Toc207721907"/>
      <w:bookmarkStart w:id="3426" w:name="_Toc209520770"/>
      <w:bookmarkStart w:id="3427" w:name="_Toc214976789"/>
      <w:r w:rsidRPr="002B0B42">
        <w:t>6B</w:t>
      </w:r>
      <w:r>
        <w:t>.1</w:t>
      </w:r>
      <w:r>
        <w:tab/>
        <w:t>Introduction</w:t>
      </w:r>
      <w:bookmarkEnd w:id="3420"/>
      <w:bookmarkEnd w:id="3421"/>
      <w:bookmarkEnd w:id="3422"/>
      <w:bookmarkEnd w:id="3423"/>
      <w:bookmarkEnd w:id="3424"/>
      <w:bookmarkEnd w:id="3425"/>
      <w:bookmarkEnd w:id="3426"/>
      <w:bookmarkEnd w:id="3427"/>
    </w:p>
    <w:p w14:paraId="73EC6A4B" w14:textId="77777777" w:rsidR="00BA71B7" w:rsidRPr="001D62C7" w:rsidRDefault="00BA71B7" w:rsidP="00BA71B7">
      <w:bookmarkStart w:id="3428" w:name="_Toc85734210"/>
      <w:bookmarkStart w:id="3429" w:name="_Toc89431509"/>
      <w:bookmarkStart w:id="3430" w:name="_Toc97042317"/>
      <w:bookmarkStart w:id="3431" w:name="_Toc97045461"/>
      <w:bookmarkStart w:id="3432" w:name="_Toc97155206"/>
      <w:bookmarkStart w:id="3433" w:name="_Toc101521343"/>
      <w:bookmarkStart w:id="3434" w:name="_Toc138761611"/>
      <w:bookmarkStart w:id="3435" w:name="_Toc145707821"/>
      <w:bookmarkStart w:id="3436" w:name="_Toc160570302"/>
      <w:bookmarkStart w:id="343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8" w:name="_Toc185515562"/>
      <w:bookmarkStart w:id="3439" w:name="_Toc192872869"/>
      <w:bookmarkStart w:id="3440" w:name="_Toc200970577"/>
      <w:bookmarkStart w:id="3441" w:name="_Toc207721908"/>
      <w:bookmarkStart w:id="3442" w:name="_Toc209520771"/>
      <w:bookmarkStart w:id="3443" w:name="_Toc214976790"/>
      <w:r>
        <w:t>7</w:t>
      </w:r>
      <w:r w:rsidR="00B64F7C">
        <w:tab/>
      </w:r>
      <w:r w:rsidR="00AD6A62">
        <w:t xml:space="preserve">Information applicable to </w:t>
      </w:r>
      <w:r w:rsidR="008064B9">
        <w:t>several</w:t>
      </w:r>
      <w:r w:rsidR="00B64F7C">
        <w:t xml:space="preserve"> </w:t>
      </w:r>
      <w:r w:rsidR="00F37749">
        <w:t>APIs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2F88C71" w14:textId="77777777" w:rsidR="00755AA5" w:rsidRDefault="00755AA5" w:rsidP="00755AA5">
      <w:pPr>
        <w:pStyle w:val="Heading2"/>
        <w:rPr>
          <w:lang w:val="en-US"/>
        </w:rPr>
      </w:pPr>
      <w:bookmarkStart w:id="3444" w:name="_Toc85734211"/>
      <w:bookmarkStart w:id="3445" w:name="_Toc89431510"/>
      <w:bookmarkStart w:id="3446" w:name="_Toc97042318"/>
      <w:bookmarkStart w:id="3447" w:name="_Toc97045462"/>
      <w:bookmarkStart w:id="3448" w:name="_Toc97155207"/>
      <w:bookmarkStart w:id="3449" w:name="_Toc101521344"/>
      <w:bookmarkStart w:id="3450" w:name="_Toc138761612"/>
      <w:bookmarkStart w:id="3451" w:name="_Toc145707822"/>
      <w:bookmarkStart w:id="3452" w:name="_Toc160570303"/>
      <w:bookmarkStart w:id="3453" w:name="_Toc162007899"/>
      <w:bookmarkStart w:id="3454" w:name="_Toc185515563"/>
      <w:bookmarkStart w:id="3455" w:name="_Toc192872870"/>
      <w:bookmarkStart w:id="3456" w:name="_Toc200970578"/>
      <w:bookmarkStart w:id="3457" w:name="_Toc207721909"/>
      <w:bookmarkStart w:id="3458" w:name="_Toc209520772"/>
      <w:bookmarkStart w:id="3459" w:name="_Toc214976791"/>
      <w:r>
        <w:rPr>
          <w:lang w:val="en-US"/>
        </w:rPr>
        <w:t>7.1</w:t>
      </w:r>
      <w:r>
        <w:rPr>
          <w:lang w:val="en-US"/>
        </w:rPr>
        <w:tab/>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60" w:name="_Toc85734212"/>
      <w:bookmarkStart w:id="3461" w:name="_Toc89431511"/>
      <w:bookmarkStart w:id="3462" w:name="_Toc97042319"/>
      <w:bookmarkStart w:id="3463" w:name="_Toc97045463"/>
      <w:bookmarkStart w:id="3464" w:name="_Toc97155208"/>
      <w:bookmarkStart w:id="3465" w:name="_Toc101521345"/>
      <w:bookmarkStart w:id="3466" w:name="_Toc138761613"/>
      <w:bookmarkStart w:id="3467" w:name="_Toc145707823"/>
      <w:bookmarkStart w:id="3468" w:name="_Toc160570304"/>
      <w:bookmarkStart w:id="3469" w:name="_Toc162007900"/>
      <w:bookmarkStart w:id="3470" w:name="_Toc185515564"/>
      <w:bookmarkStart w:id="3471" w:name="_Toc192872871"/>
      <w:bookmarkStart w:id="3472" w:name="_Toc200970579"/>
      <w:bookmarkStart w:id="3473" w:name="_Toc207721910"/>
      <w:bookmarkStart w:id="3474" w:name="_Toc209520773"/>
      <w:bookmarkStart w:id="3475" w:name="_Toc214976792"/>
      <w:r>
        <w:rPr>
          <w:lang w:val="en-US"/>
        </w:rPr>
        <w:t>7.2</w:t>
      </w:r>
      <w:r>
        <w:rPr>
          <w:lang w:val="en-US"/>
        </w:rPr>
        <w:tab/>
        <w:t>Data Types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87032A7" w14:textId="77777777" w:rsidR="00755AA5" w:rsidRDefault="00755AA5" w:rsidP="00755AA5">
      <w:pPr>
        <w:pStyle w:val="Heading3"/>
        <w:rPr>
          <w:lang w:val="en-US"/>
        </w:rPr>
      </w:pPr>
      <w:bookmarkStart w:id="3476" w:name="_Toc85734213"/>
      <w:bookmarkStart w:id="3477" w:name="_Toc89431512"/>
      <w:bookmarkStart w:id="3478" w:name="_Toc97042320"/>
      <w:bookmarkStart w:id="3479" w:name="_Toc97045464"/>
      <w:bookmarkStart w:id="3480" w:name="_Toc97155209"/>
      <w:bookmarkStart w:id="3481" w:name="_Toc101521346"/>
      <w:bookmarkStart w:id="3482" w:name="_Toc138761614"/>
      <w:bookmarkStart w:id="3483" w:name="_Toc145707824"/>
      <w:bookmarkStart w:id="3484" w:name="_Toc160570305"/>
      <w:bookmarkStart w:id="3485" w:name="_Toc162007901"/>
      <w:bookmarkStart w:id="3486" w:name="_Toc185515565"/>
      <w:bookmarkStart w:id="3487" w:name="_Toc192872872"/>
      <w:bookmarkStart w:id="3488" w:name="_Toc200970580"/>
      <w:bookmarkStart w:id="3489" w:name="_Toc207721911"/>
      <w:bookmarkStart w:id="3490" w:name="_Toc209520774"/>
      <w:bookmarkStart w:id="3491" w:name="_Toc214976793"/>
      <w:r>
        <w:rPr>
          <w:lang w:val="en-US"/>
        </w:rPr>
        <w:t>7.2.1</w:t>
      </w:r>
      <w:r>
        <w:rPr>
          <w:lang w:val="en-US"/>
        </w:rPr>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92" w:name="_Toc85734214"/>
      <w:bookmarkStart w:id="3493" w:name="_Toc89431513"/>
      <w:bookmarkStart w:id="3494" w:name="_Toc97042321"/>
      <w:bookmarkStart w:id="3495" w:name="_Toc97045465"/>
      <w:bookmarkStart w:id="3496" w:name="_Toc97155210"/>
    </w:p>
    <w:p w14:paraId="5421DF80" w14:textId="03F52090" w:rsidR="00755AA5" w:rsidRDefault="00755AA5" w:rsidP="00755AA5">
      <w:pPr>
        <w:pStyle w:val="Heading3"/>
        <w:rPr>
          <w:lang w:val="en-US"/>
        </w:rPr>
      </w:pPr>
      <w:bookmarkStart w:id="3497" w:name="_Toc101521347"/>
      <w:bookmarkStart w:id="3498" w:name="_Toc138761615"/>
      <w:bookmarkStart w:id="3499" w:name="_Toc145707825"/>
      <w:bookmarkStart w:id="3500" w:name="_Toc160570306"/>
      <w:bookmarkStart w:id="3501" w:name="_Toc162007902"/>
      <w:bookmarkStart w:id="3502" w:name="_Toc185515566"/>
      <w:bookmarkStart w:id="3503" w:name="_Toc192872873"/>
      <w:bookmarkStart w:id="3504" w:name="_Toc200970581"/>
      <w:bookmarkStart w:id="3505" w:name="_Toc207721912"/>
      <w:bookmarkStart w:id="3506" w:name="_Toc209520775"/>
      <w:bookmarkStart w:id="3507" w:name="_Toc214976794"/>
      <w:r>
        <w:rPr>
          <w:lang w:val="en-US"/>
        </w:rPr>
        <w:t>7.2.2</w:t>
      </w:r>
      <w:r>
        <w:rPr>
          <w:lang w:val="en-US"/>
        </w:rPr>
        <w:tab/>
        <w:t>Referenced structured data types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8" w:name="_Toc85734215"/>
      <w:bookmarkStart w:id="3509" w:name="_Toc89431514"/>
      <w:bookmarkStart w:id="3510" w:name="_Toc97042322"/>
      <w:bookmarkStart w:id="3511" w:name="_Toc97045466"/>
      <w:bookmarkStart w:id="3512" w:name="_Toc97155211"/>
      <w:bookmarkStart w:id="3513" w:name="_Toc101521348"/>
      <w:bookmarkStart w:id="3514" w:name="_Toc138761616"/>
      <w:bookmarkStart w:id="3515" w:name="_Toc145707826"/>
      <w:bookmarkStart w:id="3516" w:name="_Toc160570307"/>
      <w:bookmarkStart w:id="3517" w:name="_Toc162007903"/>
      <w:bookmarkStart w:id="3518" w:name="_Toc185515567"/>
      <w:bookmarkStart w:id="3519" w:name="_Toc192872874"/>
      <w:bookmarkStart w:id="3520" w:name="_Toc200970582"/>
      <w:bookmarkStart w:id="3521" w:name="_Toc207721913"/>
      <w:bookmarkStart w:id="3522" w:name="_Toc209520776"/>
      <w:bookmarkStart w:id="3523" w:name="_Toc214976795"/>
      <w:r>
        <w:rPr>
          <w:lang w:val="en-US"/>
        </w:rPr>
        <w:t>7.2.3</w:t>
      </w:r>
      <w:r>
        <w:rPr>
          <w:lang w:val="en-US"/>
        </w:rPr>
        <w:tab/>
        <w:t>Referenced simple data types and enumerations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4" w:name="_Toc85734216"/>
      <w:bookmarkStart w:id="3525" w:name="_Toc89431515"/>
      <w:bookmarkStart w:id="3526" w:name="_Toc97042323"/>
      <w:bookmarkStart w:id="3527" w:name="_Toc97045467"/>
      <w:bookmarkStart w:id="3528" w:name="_Toc97155212"/>
      <w:bookmarkStart w:id="3529" w:name="_Toc101521349"/>
      <w:bookmarkStart w:id="3530" w:name="_Toc138761617"/>
      <w:bookmarkStart w:id="3531" w:name="_Toc145707827"/>
      <w:bookmarkStart w:id="3532" w:name="_Toc160570308"/>
      <w:bookmarkStart w:id="3533" w:name="_Toc162007904"/>
      <w:bookmarkStart w:id="3534" w:name="_Toc185515568"/>
      <w:bookmarkStart w:id="3535" w:name="_Toc192872875"/>
      <w:bookmarkStart w:id="3536" w:name="_Toc200970583"/>
      <w:bookmarkStart w:id="3537" w:name="_Toc207721914"/>
      <w:bookmarkStart w:id="3538" w:name="_Toc209520777"/>
      <w:bookmarkStart w:id="3539" w:name="_Toc214976796"/>
      <w:r>
        <w:rPr>
          <w:lang w:val="en-US"/>
        </w:rPr>
        <w:t>7.3</w:t>
      </w:r>
      <w:r>
        <w:rPr>
          <w:lang w:val="en-US"/>
        </w:rPr>
        <w:tab/>
        <w:t>Usage of HTTP</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40" w:name="_Toc85734217"/>
      <w:bookmarkStart w:id="3541" w:name="_Toc89431516"/>
      <w:bookmarkStart w:id="3542" w:name="_Toc97042324"/>
      <w:bookmarkStart w:id="3543" w:name="_Toc97045468"/>
      <w:bookmarkStart w:id="3544" w:name="_Toc97155213"/>
      <w:bookmarkStart w:id="3545" w:name="_Toc101521350"/>
      <w:bookmarkStart w:id="3546" w:name="_Toc138761618"/>
      <w:bookmarkStart w:id="3547" w:name="_Toc145707828"/>
      <w:bookmarkStart w:id="3548" w:name="_Toc160570309"/>
      <w:bookmarkStart w:id="3549" w:name="_Toc162007905"/>
      <w:bookmarkStart w:id="3550" w:name="_Toc185515569"/>
      <w:bookmarkStart w:id="3551" w:name="_Toc192872876"/>
      <w:bookmarkStart w:id="3552" w:name="_Toc200970584"/>
      <w:bookmarkStart w:id="3553" w:name="_Toc207721915"/>
      <w:bookmarkStart w:id="3554" w:name="_Toc209520778"/>
      <w:bookmarkStart w:id="3555" w:name="_Toc214976797"/>
      <w:r>
        <w:rPr>
          <w:lang w:val="en-US"/>
        </w:rPr>
        <w:t>7.4</w:t>
      </w:r>
      <w:r>
        <w:rPr>
          <w:lang w:val="en-US"/>
        </w:rPr>
        <w:tab/>
        <w:t>Content type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6" w:name="_Toc85734218"/>
      <w:bookmarkStart w:id="3557" w:name="_Toc89431517"/>
      <w:bookmarkStart w:id="3558" w:name="_Toc97042325"/>
      <w:bookmarkStart w:id="3559" w:name="_Toc97045469"/>
      <w:bookmarkStart w:id="3560" w:name="_Toc97155214"/>
      <w:bookmarkStart w:id="3561" w:name="_Toc101521351"/>
      <w:bookmarkStart w:id="3562" w:name="_Toc138761619"/>
      <w:bookmarkStart w:id="3563" w:name="_Toc145707829"/>
      <w:bookmarkStart w:id="3564" w:name="_Toc160570310"/>
      <w:bookmarkStart w:id="3565" w:name="_Toc162007906"/>
      <w:bookmarkStart w:id="3566" w:name="_Toc185515570"/>
      <w:bookmarkStart w:id="3567" w:name="_Toc192872877"/>
      <w:bookmarkStart w:id="3568" w:name="_Toc200970585"/>
      <w:bookmarkStart w:id="3569" w:name="_Toc207721916"/>
      <w:bookmarkStart w:id="3570" w:name="_Toc209520779"/>
      <w:bookmarkStart w:id="3571" w:name="_Toc214976798"/>
      <w:r>
        <w:rPr>
          <w:lang w:val="en-US"/>
        </w:rPr>
        <w:t>7.5</w:t>
      </w:r>
      <w:r>
        <w:rPr>
          <w:lang w:val="en-US"/>
        </w:rPr>
        <w:tab/>
        <w:t>URI structure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6DC1DC1" w14:textId="77777777" w:rsidR="00755AA5" w:rsidRDefault="00755AA5" w:rsidP="00755AA5">
      <w:pPr>
        <w:pStyle w:val="Heading3"/>
        <w:rPr>
          <w:lang w:val="en-US"/>
        </w:rPr>
      </w:pPr>
      <w:bookmarkStart w:id="3572" w:name="_Toc85734219"/>
      <w:bookmarkStart w:id="3573" w:name="_Toc89431518"/>
      <w:bookmarkStart w:id="3574" w:name="_Toc97042326"/>
      <w:bookmarkStart w:id="3575" w:name="_Toc97045470"/>
      <w:bookmarkStart w:id="3576" w:name="_Toc97155215"/>
      <w:bookmarkStart w:id="3577" w:name="_Toc101521352"/>
      <w:bookmarkStart w:id="3578" w:name="_Toc138761620"/>
      <w:bookmarkStart w:id="3579" w:name="_Toc145707830"/>
      <w:bookmarkStart w:id="3580" w:name="_Toc160570311"/>
      <w:bookmarkStart w:id="3581" w:name="_Toc162007907"/>
      <w:bookmarkStart w:id="3582" w:name="_Toc185515571"/>
      <w:bookmarkStart w:id="3583" w:name="_Toc192872878"/>
      <w:bookmarkStart w:id="3584" w:name="_Toc200970586"/>
      <w:bookmarkStart w:id="3585" w:name="_Toc207721917"/>
      <w:bookmarkStart w:id="3586" w:name="_Toc209520780"/>
      <w:bookmarkStart w:id="3587" w:name="_Toc214976799"/>
      <w:r>
        <w:rPr>
          <w:lang w:val="en-US"/>
        </w:rPr>
        <w:t>7.5.1</w:t>
      </w:r>
      <w:r>
        <w:rPr>
          <w:lang w:val="en-US"/>
        </w:rPr>
        <w:tab/>
        <w:t>Resource URI structure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8" w:name="_Toc85734220"/>
      <w:bookmarkStart w:id="3589" w:name="_Toc89431519"/>
      <w:bookmarkStart w:id="3590" w:name="_Toc97042327"/>
      <w:bookmarkStart w:id="3591" w:name="_Toc97045471"/>
      <w:bookmarkStart w:id="3592" w:name="_Toc97155216"/>
      <w:bookmarkStart w:id="3593" w:name="_Toc101521353"/>
      <w:bookmarkStart w:id="3594" w:name="_Toc138761621"/>
      <w:bookmarkStart w:id="3595" w:name="_Toc145707831"/>
      <w:bookmarkStart w:id="3596" w:name="_Toc160570312"/>
      <w:bookmarkStart w:id="3597" w:name="_Toc162007908"/>
      <w:bookmarkStart w:id="3598" w:name="_Toc185515572"/>
      <w:bookmarkStart w:id="3599" w:name="_Toc192872879"/>
      <w:bookmarkStart w:id="3600" w:name="_Toc200970587"/>
      <w:bookmarkStart w:id="3601" w:name="_Toc207721918"/>
      <w:bookmarkStart w:id="3602" w:name="_Toc209520781"/>
      <w:bookmarkStart w:id="3603" w:name="_Toc214976800"/>
      <w:r>
        <w:lastRenderedPageBreak/>
        <w:t>7.5.2</w:t>
      </w:r>
      <w:r>
        <w:tab/>
        <w:t>Custom operations URI structure</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4" w:name="_Toc85734221"/>
      <w:bookmarkStart w:id="3605" w:name="_Toc89431520"/>
      <w:bookmarkStart w:id="3606" w:name="_Toc97042328"/>
      <w:bookmarkStart w:id="3607" w:name="_Toc97045472"/>
      <w:bookmarkStart w:id="3608" w:name="_Toc97155217"/>
      <w:bookmarkStart w:id="3609" w:name="_Toc101521354"/>
      <w:bookmarkStart w:id="3610" w:name="_Toc138761622"/>
      <w:bookmarkStart w:id="3611" w:name="_Toc145707832"/>
      <w:bookmarkStart w:id="3612" w:name="_Toc160570313"/>
      <w:bookmarkStart w:id="3613" w:name="_Toc162007909"/>
      <w:bookmarkStart w:id="3614" w:name="_Toc185515573"/>
      <w:bookmarkStart w:id="3615" w:name="_Toc192872880"/>
      <w:bookmarkStart w:id="3616" w:name="_Toc200970588"/>
      <w:bookmarkStart w:id="3617" w:name="_Toc207721919"/>
      <w:bookmarkStart w:id="3618" w:name="_Toc209520782"/>
      <w:bookmarkStart w:id="3619" w:name="_Toc214976801"/>
      <w:r>
        <w:rPr>
          <w:lang w:val="en-US"/>
        </w:rPr>
        <w:t>7.6</w:t>
      </w:r>
      <w:r>
        <w:rPr>
          <w:lang w:val="en-US"/>
        </w:rPr>
        <w:tab/>
        <w:t>Notifications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20" w:name="_Toc85734222"/>
      <w:bookmarkStart w:id="3621" w:name="_Toc89431521"/>
      <w:bookmarkStart w:id="3622" w:name="_Toc97042329"/>
      <w:bookmarkStart w:id="3623" w:name="_Toc97045473"/>
      <w:bookmarkStart w:id="3624" w:name="_Toc97155218"/>
      <w:bookmarkStart w:id="3625" w:name="_Toc101521355"/>
      <w:bookmarkStart w:id="3626" w:name="_Toc138761623"/>
      <w:bookmarkStart w:id="3627" w:name="_Toc145707833"/>
      <w:bookmarkStart w:id="3628" w:name="_Toc160570314"/>
      <w:bookmarkStart w:id="3629" w:name="_Toc162007910"/>
      <w:bookmarkStart w:id="3630" w:name="_Toc185515574"/>
      <w:bookmarkStart w:id="3631" w:name="_Toc192872881"/>
      <w:bookmarkStart w:id="3632" w:name="_Toc200970589"/>
      <w:bookmarkStart w:id="3633" w:name="_Toc207721920"/>
      <w:bookmarkStart w:id="3634" w:name="_Toc209520783"/>
      <w:bookmarkStart w:id="3635" w:name="_Toc214976802"/>
      <w:r>
        <w:rPr>
          <w:lang w:val="en-US"/>
        </w:rPr>
        <w:t>7.7</w:t>
      </w:r>
      <w:r>
        <w:rPr>
          <w:lang w:val="en-US"/>
        </w:rPr>
        <w:tab/>
        <w:t>Error handling</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6" w:name="_Toc85734223"/>
      <w:bookmarkStart w:id="3637" w:name="_Toc89431522"/>
      <w:bookmarkStart w:id="3638" w:name="_Toc97042330"/>
      <w:bookmarkStart w:id="3639" w:name="_Toc97045474"/>
      <w:bookmarkStart w:id="3640" w:name="_Toc97155219"/>
      <w:bookmarkStart w:id="3641" w:name="_Toc101521356"/>
      <w:bookmarkStart w:id="3642" w:name="_Toc138761624"/>
      <w:bookmarkStart w:id="3643" w:name="_Toc145707834"/>
      <w:bookmarkStart w:id="3644" w:name="_Toc160570315"/>
      <w:bookmarkStart w:id="3645" w:name="_Toc162007911"/>
      <w:bookmarkStart w:id="3646" w:name="_Toc185515575"/>
      <w:bookmarkStart w:id="3647" w:name="_Toc192872882"/>
      <w:bookmarkStart w:id="3648" w:name="_Toc200970590"/>
      <w:bookmarkStart w:id="3649" w:name="_Toc207721921"/>
      <w:bookmarkStart w:id="3650" w:name="_Toc209520784"/>
      <w:bookmarkStart w:id="3651" w:name="_Toc214976803"/>
      <w:r>
        <w:rPr>
          <w:lang w:val="en-US"/>
        </w:rPr>
        <w:t>7.8</w:t>
      </w:r>
      <w:r>
        <w:rPr>
          <w:lang w:val="en-US"/>
        </w:rPr>
        <w:tab/>
        <w:t>Feature negotiation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52" w:name="_Toc85734224"/>
      <w:bookmarkStart w:id="3653" w:name="_Toc89431523"/>
      <w:bookmarkStart w:id="3654" w:name="_Toc97042331"/>
      <w:bookmarkStart w:id="3655" w:name="_Toc97045475"/>
      <w:bookmarkStart w:id="3656" w:name="_Toc97155220"/>
      <w:bookmarkStart w:id="3657" w:name="_Toc101521357"/>
      <w:bookmarkStart w:id="3658" w:name="_Toc138761625"/>
      <w:bookmarkStart w:id="3659" w:name="_Toc145707835"/>
      <w:bookmarkStart w:id="3660" w:name="_Toc160570316"/>
      <w:bookmarkStart w:id="3661" w:name="_Toc162007912"/>
      <w:bookmarkStart w:id="3662" w:name="_Toc185515576"/>
      <w:bookmarkStart w:id="3663" w:name="_Toc192872883"/>
      <w:bookmarkStart w:id="3664" w:name="_Toc200970591"/>
      <w:bookmarkStart w:id="3665" w:name="_Toc207721922"/>
      <w:bookmarkStart w:id="3666" w:name="_Toc209520785"/>
      <w:bookmarkStart w:id="3667" w:name="_Toc214976804"/>
      <w:r>
        <w:rPr>
          <w:lang w:val="en-US"/>
        </w:rPr>
        <w:t>7.9</w:t>
      </w:r>
      <w:r>
        <w:rPr>
          <w:lang w:val="en-US"/>
        </w:rPr>
        <w:tab/>
        <w:t>HTTP headers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8" w:name="_Toc85734225"/>
      <w:bookmarkStart w:id="3669" w:name="_Toc89431524"/>
      <w:bookmarkStart w:id="3670" w:name="_Toc97042332"/>
      <w:bookmarkStart w:id="3671" w:name="_Toc97045476"/>
      <w:bookmarkStart w:id="3672" w:name="_Toc97155221"/>
      <w:bookmarkStart w:id="3673" w:name="_Toc101521358"/>
      <w:bookmarkStart w:id="3674" w:name="_Toc138761626"/>
      <w:bookmarkStart w:id="3675" w:name="_Toc145707836"/>
      <w:bookmarkStart w:id="3676" w:name="_Toc160570317"/>
      <w:bookmarkStart w:id="3677" w:name="_Toc162007913"/>
      <w:bookmarkStart w:id="3678" w:name="_Toc185515577"/>
      <w:bookmarkStart w:id="3679" w:name="_Toc192872884"/>
      <w:bookmarkStart w:id="3680" w:name="_Toc200970592"/>
      <w:bookmarkStart w:id="3681" w:name="_Toc207721923"/>
      <w:bookmarkStart w:id="3682" w:name="_Toc209520786"/>
      <w:bookmarkStart w:id="3683" w:name="_Toc214976805"/>
      <w:r>
        <w:rPr>
          <w:lang w:val="en-US"/>
        </w:rPr>
        <w:lastRenderedPageBreak/>
        <w:t>7.10</w:t>
      </w:r>
      <w:r>
        <w:rPr>
          <w:lang w:val="en-US"/>
        </w:rPr>
        <w:tab/>
        <w:t>Conventions for Open API specification files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4" w:name="_Toc85734226"/>
      <w:bookmarkStart w:id="3685" w:name="_Toc89431525"/>
      <w:bookmarkStart w:id="3686" w:name="_Toc97042333"/>
      <w:bookmarkStart w:id="3687" w:name="_Toc97045477"/>
      <w:bookmarkStart w:id="3688" w:name="_Toc97155222"/>
      <w:bookmarkStart w:id="3689" w:name="_Toc101521359"/>
      <w:bookmarkStart w:id="3690" w:name="_Toc138761627"/>
      <w:bookmarkStart w:id="3691" w:name="_Toc145707837"/>
      <w:bookmarkStart w:id="3692" w:name="_Toc160570318"/>
      <w:bookmarkStart w:id="3693" w:name="_Toc162007914"/>
      <w:bookmarkStart w:id="3694" w:name="_Toc185515578"/>
      <w:bookmarkStart w:id="3695" w:name="_Toc192872885"/>
      <w:bookmarkStart w:id="3696" w:name="_Toc200970593"/>
      <w:bookmarkStart w:id="3697" w:name="_Toc207721924"/>
      <w:bookmarkStart w:id="3698" w:name="_Toc209520787"/>
      <w:bookmarkStart w:id="3699" w:name="_Toc214976806"/>
      <w:r>
        <w:t>8</w:t>
      </w:r>
      <w:r w:rsidR="00F37749">
        <w:tab/>
        <w:t>E</w:t>
      </w:r>
      <w:r w:rsidR="00461762">
        <w:t>dge Enabler Server A</w:t>
      </w:r>
      <w:r w:rsidR="00F37749">
        <w:t>PI Definitions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A2720F1" w14:textId="3BA5652C" w:rsidR="00E667B4" w:rsidRPr="00771852" w:rsidRDefault="00E667B4" w:rsidP="00E667B4">
      <w:pPr>
        <w:pStyle w:val="Heading2"/>
      </w:pPr>
      <w:bookmarkStart w:id="3700" w:name="_Toc85734227"/>
      <w:bookmarkStart w:id="3701" w:name="_Toc89431526"/>
      <w:bookmarkStart w:id="3702" w:name="_Toc97042334"/>
      <w:bookmarkStart w:id="3703" w:name="_Toc97045478"/>
      <w:bookmarkStart w:id="3704" w:name="_Toc97155223"/>
      <w:bookmarkStart w:id="3705" w:name="_Toc101521360"/>
      <w:bookmarkStart w:id="3706" w:name="_Toc138761628"/>
      <w:bookmarkStart w:id="3707" w:name="_Toc145707838"/>
      <w:bookmarkStart w:id="3708" w:name="_Toc160570319"/>
      <w:bookmarkStart w:id="3709" w:name="_Toc162007915"/>
      <w:bookmarkStart w:id="3710" w:name="_Toc185515579"/>
      <w:bookmarkStart w:id="3711" w:name="_Toc192872886"/>
      <w:bookmarkStart w:id="3712" w:name="_Toc200970594"/>
      <w:bookmarkStart w:id="3713" w:name="_Toc207721925"/>
      <w:bookmarkStart w:id="3714" w:name="_Toc209520788"/>
      <w:bookmarkStart w:id="3715" w:name="_Toc214976807"/>
      <w:r>
        <w:t>8.1</w:t>
      </w:r>
      <w:r>
        <w:tab/>
        <w:t>Eees_EASRegistration API</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2A27A33B" w14:textId="2BEAF11A" w:rsidR="00E667B4" w:rsidRDefault="00E667B4" w:rsidP="00E667B4">
      <w:pPr>
        <w:pStyle w:val="Heading3"/>
      </w:pPr>
      <w:bookmarkStart w:id="3716" w:name="_Toc85734228"/>
      <w:bookmarkStart w:id="3717" w:name="_Toc89431527"/>
      <w:bookmarkStart w:id="3718" w:name="_Toc97042335"/>
      <w:bookmarkStart w:id="3719" w:name="_Toc97045479"/>
      <w:bookmarkStart w:id="3720" w:name="_Toc97155224"/>
      <w:bookmarkStart w:id="3721" w:name="_Toc101521361"/>
      <w:bookmarkStart w:id="3722" w:name="_Toc138761629"/>
      <w:bookmarkStart w:id="3723" w:name="_Toc145707839"/>
      <w:bookmarkStart w:id="3724" w:name="_Toc160570320"/>
      <w:bookmarkStart w:id="3725" w:name="_Toc162007916"/>
      <w:bookmarkStart w:id="3726" w:name="_Toc185515580"/>
      <w:bookmarkStart w:id="3727" w:name="_Toc192872887"/>
      <w:bookmarkStart w:id="3728" w:name="_Toc200970595"/>
      <w:bookmarkStart w:id="3729" w:name="_Toc207721926"/>
      <w:bookmarkStart w:id="3730" w:name="_Toc209520789"/>
      <w:bookmarkStart w:id="3731" w:name="_Toc214976808"/>
      <w:r>
        <w:t>8.1.1</w:t>
      </w:r>
      <w:r>
        <w:tab/>
      </w:r>
      <w:bookmarkEnd w:id="3716"/>
      <w:r w:rsidR="00D16A7A">
        <w:t>Introduction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32" w:name="_Toc85734229"/>
      <w:bookmarkStart w:id="3733" w:name="_Toc89431528"/>
      <w:bookmarkStart w:id="3734" w:name="_Toc97042336"/>
      <w:bookmarkStart w:id="3735" w:name="_Toc97045480"/>
      <w:bookmarkStart w:id="3736" w:name="_Toc97155225"/>
      <w:bookmarkStart w:id="3737" w:name="_Toc101521362"/>
      <w:bookmarkStart w:id="3738" w:name="_Toc138761630"/>
      <w:bookmarkStart w:id="3739" w:name="_Toc145707840"/>
      <w:bookmarkStart w:id="3740" w:name="_Toc160570321"/>
      <w:bookmarkStart w:id="3741" w:name="_Toc162007917"/>
      <w:bookmarkStart w:id="3742" w:name="_Toc185515581"/>
      <w:bookmarkStart w:id="3743" w:name="_Toc192872888"/>
      <w:bookmarkStart w:id="3744" w:name="_Toc200970596"/>
      <w:bookmarkStart w:id="3745" w:name="_Toc207721927"/>
      <w:bookmarkStart w:id="3746" w:name="_Toc209520790"/>
      <w:bookmarkStart w:id="3747" w:name="_Toc214976809"/>
      <w:r>
        <w:t>8.</w:t>
      </w:r>
      <w:r w:rsidR="000A43F5">
        <w:t>1</w:t>
      </w:r>
      <w:r>
        <w:t>.2</w:t>
      </w:r>
      <w:r>
        <w:tab/>
        <w:t>Resources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10942E8A" w14:textId="680EAA35" w:rsidR="00E667B4" w:rsidRDefault="000A43F5" w:rsidP="00E667B4">
      <w:pPr>
        <w:pStyle w:val="Heading4"/>
      </w:pPr>
      <w:bookmarkStart w:id="3748" w:name="_Toc85734230"/>
      <w:bookmarkStart w:id="3749" w:name="_Toc89431529"/>
      <w:bookmarkStart w:id="3750" w:name="_Toc97042337"/>
      <w:bookmarkStart w:id="3751" w:name="_Toc97045481"/>
      <w:bookmarkStart w:id="3752" w:name="_Toc97155226"/>
      <w:bookmarkStart w:id="3753" w:name="_Toc101521363"/>
      <w:bookmarkStart w:id="3754" w:name="_Toc138761631"/>
      <w:bookmarkStart w:id="3755" w:name="_Toc145707841"/>
      <w:bookmarkStart w:id="3756" w:name="_Toc160570322"/>
      <w:bookmarkStart w:id="3757" w:name="_Toc162007918"/>
      <w:bookmarkStart w:id="3758" w:name="_Toc185515582"/>
      <w:bookmarkStart w:id="3759" w:name="_Toc192872889"/>
      <w:bookmarkStart w:id="3760" w:name="_Toc200970597"/>
      <w:bookmarkStart w:id="3761" w:name="_Toc207721928"/>
      <w:bookmarkStart w:id="3762" w:name="_Toc209520791"/>
      <w:bookmarkStart w:id="3763" w:name="_Toc214976810"/>
      <w:r>
        <w:t>8.1</w:t>
      </w:r>
      <w:r w:rsidR="00E667B4">
        <w:t>.2.1</w:t>
      </w:r>
      <w:r w:rsidR="00E667B4">
        <w:tab/>
        <w:t>Overview</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9.3pt" o:ole="">
            <v:imagedata r:id="rId13" o:title=""/>
          </v:shape>
          <o:OLEObject Type="Embed" ProgID="Visio.Drawing.11" ShapeID="_x0000_i1026" DrawAspect="Content" ObjectID="_182695872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4" w:name="_Toc85734231"/>
      <w:bookmarkStart w:id="3765" w:name="_Toc89431530"/>
      <w:bookmarkStart w:id="3766" w:name="_Toc97042338"/>
      <w:bookmarkStart w:id="3767" w:name="_Toc97045482"/>
      <w:bookmarkStart w:id="3768" w:name="_Toc97155227"/>
      <w:bookmarkStart w:id="3769" w:name="_Toc101521364"/>
      <w:bookmarkStart w:id="3770" w:name="_Toc138761632"/>
      <w:bookmarkStart w:id="3771" w:name="_Toc145707842"/>
      <w:bookmarkStart w:id="3772" w:name="_Toc160570323"/>
      <w:bookmarkStart w:id="3773" w:name="_Toc162007919"/>
      <w:bookmarkStart w:id="3774" w:name="_Toc185515583"/>
      <w:bookmarkStart w:id="3775" w:name="_Toc192872890"/>
      <w:bookmarkStart w:id="3776" w:name="_Toc200970598"/>
      <w:bookmarkStart w:id="3777" w:name="_Toc207721929"/>
      <w:bookmarkStart w:id="3778" w:name="_Toc209520792"/>
      <w:bookmarkStart w:id="3779" w:name="_Toc214976811"/>
      <w:r>
        <w:t>8.</w:t>
      </w:r>
      <w:r w:rsidR="000A43F5">
        <w:t>1</w:t>
      </w:r>
      <w:r>
        <w:t>.2.2</w:t>
      </w:r>
      <w:r>
        <w:tab/>
        <w:t>Resource</w:t>
      </w:r>
      <w:r w:rsidRPr="00831458">
        <w:t xml:space="preserve">: </w:t>
      </w:r>
      <w:r>
        <w:t>EAS Registrations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43C4D30" w14:textId="77777777" w:rsidR="00F90585" w:rsidRPr="004E2574" w:rsidRDefault="00F90585" w:rsidP="00F90585">
      <w:pPr>
        <w:pStyle w:val="Heading5"/>
        <w:rPr>
          <w:lang w:val="en-US" w:eastAsia="zh-CN"/>
        </w:rPr>
      </w:pPr>
      <w:bookmarkStart w:id="3780" w:name="_Toc85734232"/>
      <w:bookmarkStart w:id="3781" w:name="_Toc89431531"/>
      <w:bookmarkStart w:id="3782" w:name="_Toc97042339"/>
      <w:bookmarkStart w:id="3783" w:name="_Toc97045483"/>
      <w:bookmarkStart w:id="3784" w:name="_Toc97155228"/>
      <w:bookmarkStart w:id="3785" w:name="_Toc101521365"/>
      <w:bookmarkStart w:id="3786" w:name="_Toc138761633"/>
      <w:bookmarkStart w:id="3787" w:name="_Toc145707843"/>
      <w:bookmarkStart w:id="3788" w:name="_Toc160570324"/>
      <w:bookmarkStart w:id="3789" w:name="_Toc162007920"/>
      <w:bookmarkStart w:id="3790" w:name="_Toc185515584"/>
      <w:bookmarkStart w:id="3791" w:name="_Toc200970599"/>
      <w:bookmarkStart w:id="3792" w:name="_Toc207721930"/>
      <w:bookmarkStart w:id="3793" w:name="_Toc209520793"/>
      <w:bookmarkStart w:id="3794" w:name="_Toc214976812"/>
      <w:r w:rsidRPr="004E2574">
        <w:rPr>
          <w:lang w:val="en-US" w:eastAsia="zh-CN"/>
        </w:rPr>
        <w:t>8.1.2.2.1</w:t>
      </w:r>
      <w:r w:rsidRPr="004E2574">
        <w:rPr>
          <w:lang w:val="en-US" w:eastAsia="zh-CN"/>
        </w:rPr>
        <w:tab/>
        <w:t>Description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5" w:name="_Toc85734233"/>
      <w:bookmarkStart w:id="3796" w:name="_Toc89431532"/>
      <w:bookmarkStart w:id="3797" w:name="_Toc97042340"/>
      <w:bookmarkStart w:id="3798" w:name="_Toc97045484"/>
      <w:bookmarkStart w:id="3799" w:name="_Toc97155229"/>
      <w:bookmarkStart w:id="3800" w:name="_Toc101521366"/>
      <w:bookmarkStart w:id="3801" w:name="_Toc138761634"/>
      <w:bookmarkStart w:id="3802" w:name="_Toc145707844"/>
      <w:bookmarkStart w:id="3803" w:name="_Toc160570325"/>
      <w:bookmarkStart w:id="3804" w:name="_Toc162007921"/>
      <w:bookmarkStart w:id="3805" w:name="_Toc185515585"/>
      <w:bookmarkStart w:id="3806" w:name="_Toc192872892"/>
      <w:bookmarkStart w:id="3807" w:name="_Toc200970600"/>
      <w:bookmarkStart w:id="3808" w:name="_Toc207721931"/>
      <w:bookmarkStart w:id="3809" w:name="_Toc209520794"/>
      <w:bookmarkStart w:id="3810" w:name="_Toc214976813"/>
      <w:r>
        <w:rPr>
          <w:lang w:eastAsia="zh-CN"/>
        </w:rPr>
        <w:t>8.</w:t>
      </w:r>
      <w:r w:rsidR="000A43F5">
        <w:rPr>
          <w:lang w:eastAsia="zh-CN"/>
        </w:rPr>
        <w:t>1</w:t>
      </w:r>
      <w:r>
        <w:rPr>
          <w:lang w:eastAsia="zh-CN"/>
        </w:rPr>
        <w:t>.2.2.2</w:t>
      </w:r>
      <w:r>
        <w:rPr>
          <w:lang w:eastAsia="zh-CN"/>
        </w:rPr>
        <w:tab/>
        <w:t>Resource Definition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11" w:name="_Toc85734234"/>
      <w:bookmarkStart w:id="3812" w:name="_Toc89431533"/>
      <w:bookmarkStart w:id="3813" w:name="_Toc97042341"/>
      <w:bookmarkStart w:id="3814" w:name="_Toc97045485"/>
      <w:bookmarkStart w:id="3815" w:name="_Toc97155230"/>
      <w:bookmarkStart w:id="3816" w:name="_Toc101521367"/>
      <w:bookmarkStart w:id="3817" w:name="_Toc138761635"/>
      <w:bookmarkStart w:id="3818" w:name="_Toc145707845"/>
      <w:bookmarkStart w:id="3819" w:name="_Toc160570326"/>
      <w:bookmarkStart w:id="3820" w:name="_Toc162007922"/>
      <w:bookmarkStart w:id="3821" w:name="_Toc185515586"/>
      <w:bookmarkStart w:id="3822" w:name="_Toc192872893"/>
      <w:bookmarkStart w:id="3823" w:name="_Toc200970601"/>
      <w:bookmarkStart w:id="3824" w:name="_Toc207721932"/>
      <w:bookmarkStart w:id="3825" w:name="_Toc209520795"/>
      <w:bookmarkStart w:id="3826" w:name="_Toc214976814"/>
      <w:r>
        <w:rPr>
          <w:lang w:eastAsia="zh-CN"/>
        </w:rPr>
        <w:t>8.</w:t>
      </w:r>
      <w:r w:rsidR="001166B0">
        <w:rPr>
          <w:lang w:eastAsia="zh-CN"/>
        </w:rPr>
        <w:t>1</w:t>
      </w:r>
      <w:r>
        <w:rPr>
          <w:lang w:eastAsia="zh-CN"/>
        </w:rPr>
        <w:t>.2.2.3</w:t>
      </w:r>
      <w:r>
        <w:rPr>
          <w:lang w:eastAsia="zh-CN"/>
        </w:rPr>
        <w:tab/>
        <w:t>Resource Standard Methods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3ADBAE6" w14:textId="342CFE2A" w:rsidR="00E667B4" w:rsidRDefault="001166B0" w:rsidP="00E667B4">
      <w:pPr>
        <w:pStyle w:val="Heading6"/>
        <w:rPr>
          <w:lang w:eastAsia="zh-CN"/>
        </w:rPr>
      </w:pPr>
      <w:bookmarkStart w:id="3827" w:name="_Toc85734235"/>
      <w:bookmarkStart w:id="3828" w:name="_Toc89431534"/>
      <w:bookmarkStart w:id="3829" w:name="_Toc97042342"/>
      <w:bookmarkStart w:id="3830" w:name="_Toc97045486"/>
      <w:bookmarkStart w:id="3831" w:name="_Toc97155231"/>
      <w:bookmarkStart w:id="3832" w:name="_Toc101521368"/>
      <w:bookmarkStart w:id="3833" w:name="_Toc138761636"/>
      <w:bookmarkStart w:id="3834" w:name="_Toc145707846"/>
      <w:bookmarkStart w:id="3835" w:name="_Toc160570327"/>
      <w:bookmarkStart w:id="3836" w:name="_Toc162007923"/>
      <w:bookmarkStart w:id="3837" w:name="_Toc185515587"/>
      <w:bookmarkStart w:id="3838" w:name="_Toc192872894"/>
      <w:bookmarkStart w:id="3839" w:name="_Toc200970602"/>
      <w:bookmarkStart w:id="3840" w:name="_Toc207721933"/>
      <w:bookmarkStart w:id="3841" w:name="_Toc209520796"/>
      <w:bookmarkStart w:id="3842" w:name="_Toc214976815"/>
      <w:r>
        <w:rPr>
          <w:lang w:eastAsia="zh-CN"/>
        </w:rPr>
        <w:t>8.1</w:t>
      </w:r>
      <w:r w:rsidR="00E667B4">
        <w:rPr>
          <w:lang w:eastAsia="zh-CN"/>
        </w:rPr>
        <w:t>.2.2.3.1</w:t>
      </w:r>
      <w:r w:rsidR="00E667B4">
        <w:rPr>
          <w:lang w:eastAsia="zh-CN"/>
        </w:rPr>
        <w:tab/>
        <w:t>POST</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43" w:name="_Toc85734236"/>
      <w:bookmarkStart w:id="3844" w:name="_Toc89431535"/>
      <w:bookmarkStart w:id="3845" w:name="_Toc97042343"/>
      <w:bookmarkStart w:id="3846" w:name="_Toc97045487"/>
      <w:bookmarkStart w:id="3847" w:name="_Toc97155232"/>
      <w:bookmarkStart w:id="3848" w:name="_Toc101521369"/>
      <w:bookmarkStart w:id="3849" w:name="_Toc138761637"/>
      <w:bookmarkStart w:id="3850" w:name="_Toc145707847"/>
      <w:bookmarkStart w:id="3851" w:name="_Toc160570328"/>
      <w:bookmarkStart w:id="3852" w:name="_Toc162007924"/>
      <w:bookmarkStart w:id="3853" w:name="_Toc185515588"/>
      <w:bookmarkStart w:id="3854" w:name="_Toc192872895"/>
      <w:bookmarkStart w:id="3855" w:name="_Toc200970603"/>
      <w:bookmarkStart w:id="3856" w:name="_Toc207721934"/>
      <w:bookmarkStart w:id="3857" w:name="_Toc209520797"/>
      <w:bookmarkStart w:id="3858" w:name="_Toc214976816"/>
      <w:r>
        <w:rPr>
          <w:lang w:eastAsia="zh-CN"/>
        </w:rPr>
        <w:t>8.</w:t>
      </w:r>
      <w:r w:rsidR="001166B0">
        <w:rPr>
          <w:lang w:eastAsia="zh-CN"/>
        </w:rPr>
        <w:t>1</w:t>
      </w:r>
      <w:r>
        <w:rPr>
          <w:lang w:eastAsia="zh-CN"/>
        </w:rPr>
        <w:t>.2.2.4</w:t>
      </w:r>
      <w:r>
        <w:rPr>
          <w:lang w:eastAsia="zh-CN"/>
        </w:rPr>
        <w:tab/>
        <w:t>Resource Custom Operations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9" w:name="_Toc85734237"/>
      <w:bookmarkStart w:id="3860" w:name="_Toc89431536"/>
      <w:bookmarkStart w:id="3861" w:name="_Toc97042344"/>
      <w:bookmarkStart w:id="3862" w:name="_Toc97045488"/>
      <w:bookmarkStart w:id="3863" w:name="_Toc97155233"/>
      <w:bookmarkStart w:id="3864" w:name="_Toc101521370"/>
      <w:bookmarkStart w:id="3865" w:name="_Toc138761638"/>
      <w:bookmarkStart w:id="3866" w:name="_Toc145707848"/>
      <w:bookmarkStart w:id="3867" w:name="_Toc160570329"/>
      <w:bookmarkStart w:id="3868" w:name="_Toc162007925"/>
      <w:bookmarkStart w:id="3869" w:name="_Toc185515589"/>
      <w:bookmarkStart w:id="3870" w:name="_Toc192872896"/>
      <w:bookmarkStart w:id="3871" w:name="_Toc200970604"/>
      <w:bookmarkStart w:id="3872" w:name="_Toc207721935"/>
      <w:bookmarkStart w:id="3873" w:name="_Toc209520798"/>
      <w:bookmarkStart w:id="3874" w:name="_Toc214976817"/>
      <w:r>
        <w:t>8.</w:t>
      </w:r>
      <w:r w:rsidR="001166B0">
        <w:t>1</w:t>
      </w:r>
      <w:r>
        <w:t>.2.3</w:t>
      </w:r>
      <w:r>
        <w:tab/>
        <w:t>Resource</w:t>
      </w:r>
      <w:r w:rsidRPr="00831458">
        <w:t xml:space="preserve">: </w:t>
      </w:r>
      <w:r>
        <w:t>Individual EAS Registration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AA27DA2" w14:textId="68A43BFA" w:rsidR="00E667B4" w:rsidRDefault="00E667B4" w:rsidP="00E667B4">
      <w:pPr>
        <w:pStyle w:val="Heading5"/>
        <w:rPr>
          <w:lang w:eastAsia="zh-CN"/>
        </w:rPr>
      </w:pPr>
      <w:bookmarkStart w:id="3875" w:name="_Toc85734238"/>
      <w:bookmarkStart w:id="3876" w:name="_Toc89431537"/>
      <w:bookmarkStart w:id="3877" w:name="_Toc97042345"/>
      <w:bookmarkStart w:id="3878" w:name="_Toc97045489"/>
      <w:bookmarkStart w:id="3879" w:name="_Toc97155234"/>
      <w:bookmarkStart w:id="3880" w:name="_Toc101521371"/>
      <w:bookmarkStart w:id="3881" w:name="_Toc138761639"/>
      <w:bookmarkStart w:id="3882" w:name="_Toc145707849"/>
      <w:bookmarkStart w:id="3883" w:name="_Toc160570330"/>
      <w:bookmarkStart w:id="3884" w:name="_Toc162007926"/>
      <w:bookmarkStart w:id="3885" w:name="_Toc185515590"/>
      <w:bookmarkStart w:id="3886" w:name="_Toc192872897"/>
      <w:bookmarkStart w:id="3887" w:name="_Toc200970605"/>
      <w:bookmarkStart w:id="3888" w:name="_Toc207721936"/>
      <w:bookmarkStart w:id="3889" w:name="_Toc209520799"/>
      <w:bookmarkStart w:id="3890" w:name="_Toc214976818"/>
      <w:r>
        <w:rPr>
          <w:lang w:eastAsia="zh-CN"/>
        </w:rPr>
        <w:t>8.</w:t>
      </w:r>
      <w:r w:rsidR="001166B0">
        <w:rPr>
          <w:lang w:eastAsia="zh-CN"/>
        </w:rPr>
        <w:t>1</w:t>
      </w:r>
      <w:r>
        <w:rPr>
          <w:lang w:eastAsia="zh-CN"/>
        </w:rPr>
        <w:t>.2.3.1</w:t>
      </w:r>
      <w:r>
        <w:rPr>
          <w:lang w:eastAsia="zh-CN"/>
        </w:rPr>
        <w:tab/>
        <w:t>Description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91" w:name="_Toc85734239"/>
      <w:bookmarkStart w:id="3892" w:name="_Toc89431538"/>
      <w:bookmarkStart w:id="3893" w:name="_Toc97042346"/>
      <w:bookmarkStart w:id="3894" w:name="_Toc97045490"/>
      <w:bookmarkStart w:id="3895" w:name="_Toc97155235"/>
      <w:bookmarkStart w:id="3896" w:name="_Toc101521372"/>
      <w:bookmarkStart w:id="3897" w:name="_Toc138761640"/>
      <w:bookmarkStart w:id="3898" w:name="_Toc145707850"/>
      <w:bookmarkStart w:id="3899" w:name="_Toc160570331"/>
      <w:bookmarkStart w:id="3900" w:name="_Toc162007927"/>
      <w:bookmarkStart w:id="3901" w:name="_Toc185515591"/>
      <w:bookmarkStart w:id="3902" w:name="_Toc192872898"/>
      <w:bookmarkStart w:id="3903" w:name="_Toc200970606"/>
      <w:bookmarkStart w:id="3904" w:name="_Toc207721937"/>
      <w:bookmarkStart w:id="3905" w:name="_Toc209520800"/>
      <w:bookmarkStart w:id="3906" w:name="_Toc214976819"/>
      <w:r>
        <w:rPr>
          <w:lang w:eastAsia="zh-CN"/>
        </w:rPr>
        <w:t>8.</w:t>
      </w:r>
      <w:r w:rsidR="001166B0">
        <w:rPr>
          <w:lang w:eastAsia="zh-CN"/>
        </w:rPr>
        <w:t>1</w:t>
      </w:r>
      <w:r>
        <w:rPr>
          <w:lang w:eastAsia="zh-CN"/>
        </w:rPr>
        <w:t>.2.3.2</w:t>
      </w:r>
      <w:r>
        <w:rPr>
          <w:lang w:eastAsia="zh-CN"/>
        </w:rPr>
        <w:tab/>
        <w:t>Resource Definition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7" w:name="_Toc85734240"/>
      <w:bookmarkStart w:id="3908" w:name="_Toc89431539"/>
      <w:bookmarkStart w:id="3909" w:name="_Toc97042347"/>
      <w:bookmarkStart w:id="3910" w:name="_Toc97045491"/>
      <w:bookmarkStart w:id="3911" w:name="_Toc97155236"/>
      <w:bookmarkStart w:id="3912" w:name="_Toc101521373"/>
      <w:bookmarkStart w:id="3913" w:name="_Toc138761641"/>
      <w:bookmarkStart w:id="3914" w:name="_Toc145707851"/>
      <w:bookmarkStart w:id="3915" w:name="_Toc160570332"/>
      <w:bookmarkStart w:id="3916" w:name="_Toc162007928"/>
      <w:bookmarkStart w:id="3917" w:name="_Toc185515592"/>
      <w:bookmarkStart w:id="3918" w:name="_Toc192872899"/>
      <w:bookmarkStart w:id="3919" w:name="_Toc200970607"/>
      <w:bookmarkStart w:id="3920" w:name="_Toc207721938"/>
      <w:bookmarkStart w:id="3921" w:name="_Toc209520801"/>
      <w:bookmarkStart w:id="3922" w:name="_Toc214976820"/>
      <w:r>
        <w:rPr>
          <w:lang w:eastAsia="zh-CN"/>
        </w:rPr>
        <w:t>8.</w:t>
      </w:r>
      <w:r w:rsidR="00C21EAA">
        <w:rPr>
          <w:lang w:eastAsia="zh-CN"/>
        </w:rPr>
        <w:t>1</w:t>
      </w:r>
      <w:r>
        <w:rPr>
          <w:lang w:eastAsia="zh-CN"/>
        </w:rPr>
        <w:t>.2.3.3</w:t>
      </w:r>
      <w:r>
        <w:rPr>
          <w:lang w:eastAsia="zh-CN"/>
        </w:rPr>
        <w:tab/>
        <w:t>Resource Standard Methods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676D8C4" w14:textId="5EFF451A" w:rsidR="00E667B4" w:rsidRDefault="00E667B4" w:rsidP="00E667B4">
      <w:pPr>
        <w:pStyle w:val="Heading6"/>
        <w:rPr>
          <w:lang w:eastAsia="zh-CN"/>
        </w:rPr>
      </w:pPr>
      <w:bookmarkStart w:id="3923" w:name="_Toc85734241"/>
      <w:bookmarkStart w:id="3924" w:name="_Toc89431540"/>
      <w:bookmarkStart w:id="3925" w:name="_Toc97042348"/>
      <w:bookmarkStart w:id="3926" w:name="_Toc97045492"/>
      <w:bookmarkStart w:id="3927" w:name="_Toc97155237"/>
      <w:bookmarkStart w:id="3928" w:name="_Toc101521374"/>
      <w:bookmarkStart w:id="3929" w:name="_Toc138761642"/>
      <w:bookmarkStart w:id="3930" w:name="_Toc145707852"/>
      <w:bookmarkStart w:id="3931" w:name="_Toc160570333"/>
      <w:bookmarkStart w:id="3932" w:name="_Toc162007929"/>
      <w:bookmarkStart w:id="3933" w:name="_Toc185515593"/>
      <w:bookmarkStart w:id="3934" w:name="_Toc192872900"/>
      <w:bookmarkStart w:id="3935" w:name="_Toc200970608"/>
      <w:bookmarkStart w:id="3936" w:name="_Toc207721939"/>
      <w:bookmarkStart w:id="3937" w:name="_Toc209520802"/>
      <w:bookmarkStart w:id="3938" w:name="_Toc214976821"/>
      <w:r>
        <w:rPr>
          <w:lang w:eastAsia="zh-CN"/>
        </w:rPr>
        <w:t>8.</w:t>
      </w:r>
      <w:r w:rsidR="00C21EAA">
        <w:rPr>
          <w:lang w:eastAsia="zh-CN"/>
        </w:rPr>
        <w:t>1</w:t>
      </w:r>
      <w:r>
        <w:rPr>
          <w:lang w:eastAsia="zh-CN"/>
        </w:rPr>
        <w:t>.2.3.3.1</w:t>
      </w:r>
      <w:r>
        <w:rPr>
          <w:lang w:eastAsia="zh-CN"/>
        </w:rPr>
        <w:tab/>
        <w:t>GET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939" w:name="_Toc85734242"/>
      <w:bookmarkStart w:id="3940" w:name="_Toc89431541"/>
      <w:bookmarkStart w:id="3941" w:name="_Toc97042349"/>
      <w:bookmarkStart w:id="3942" w:name="_Toc97045493"/>
      <w:bookmarkStart w:id="3943" w:name="_Toc97155238"/>
      <w:bookmarkStart w:id="3944" w:name="_Toc101521375"/>
      <w:bookmarkStart w:id="3945" w:name="_Toc138761643"/>
      <w:bookmarkStart w:id="3946" w:name="_Toc145707853"/>
      <w:bookmarkStart w:id="3947" w:name="_Toc160570334"/>
      <w:bookmarkStart w:id="3948" w:name="_Toc162007930"/>
      <w:bookmarkStart w:id="3949" w:name="_Toc185515594"/>
      <w:bookmarkStart w:id="3950" w:name="_Toc192872901"/>
      <w:bookmarkStart w:id="3951" w:name="_Toc200970609"/>
      <w:bookmarkStart w:id="3952" w:name="_Toc207721940"/>
      <w:bookmarkStart w:id="3953" w:name="_Toc209520803"/>
      <w:bookmarkStart w:id="3954" w:name="_Toc214976822"/>
      <w:r>
        <w:rPr>
          <w:lang w:eastAsia="zh-CN"/>
        </w:rPr>
        <w:t>8.</w:t>
      </w:r>
      <w:r w:rsidR="00ED4A19">
        <w:rPr>
          <w:lang w:eastAsia="zh-CN"/>
        </w:rPr>
        <w:t>1</w:t>
      </w:r>
      <w:r>
        <w:rPr>
          <w:lang w:eastAsia="zh-CN"/>
        </w:rPr>
        <w:t>.2.3.3.2</w:t>
      </w:r>
      <w:r>
        <w:rPr>
          <w:lang w:eastAsia="zh-CN"/>
        </w:rPr>
        <w:tab/>
        <w:t>PUT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955" w:name="_Toc85734243"/>
      <w:bookmarkStart w:id="3956" w:name="_Toc89431542"/>
      <w:bookmarkStart w:id="3957" w:name="_Toc97042350"/>
      <w:bookmarkStart w:id="3958" w:name="_Toc97045494"/>
      <w:bookmarkStart w:id="3959" w:name="_Toc97155239"/>
      <w:bookmarkStart w:id="3960" w:name="_Toc101521376"/>
      <w:bookmarkStart w:id="3961" w:name="_Toc138761644"/>
      <w:bookmarkStart w:id="3962" w:name="_Toc145707854"/>
      <w:bookmarkStart w:id="3963" w:name="_Toc160570335"/>
      <w:bookmarkStart w:id="3964" w:name="_Toc162007931"/>
      <w:bookmarkStart w:id="3965" w:name="_Toc185515595"/>
      <w:bookmarkStart w:id="3966" w:name="_Toc192872902"/>
      <w:bookmarkStart w:id="3967" w:name="_Toc200970610"/>
      <w:bookmarkStart w:id="3968" w:name="_Toc207721941"/>
      <w:bookmarkStart w:id="3969" w:name="_Toc209520804"/>
      <w:bookmarkStart w:id="3970" w:name="_Toc214976823"/>
      <w:r>
        <w:rPr>
          <w:lang w:eastAsia="zh-CN"/>
        </w:rPr>
        <w:t>8.</w:t>
      </w:r>
      <w:r w:rsidR="00ED4A19">
        <w:rPr>
          <w:lang w:eastAsia="zh-CN"/>
        </w:rPr>
        <w:t>1</w:t>
      </w:r>
      <w:r>
        <w:rPr>
          <w:lang w:eastAsia="zh-CN"/>
        </w:rPr>
        <w:t>.2.3.3.3</w:t>
      </w:r>
      <w:r>
        <w:rPr>
          <w:lang w:eastAsia="zh-CN"/>
        </w:rPr>
        <w:tab/>
        <w:t>DELETE</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971" w:name="_Toc85734244"/>
      <w:bookmarkStart w:id="3972" w:name="_Toc89431543"/>
      <w:bookmarkStart w:id="3973" w:name="_Toc97042351"/>
      <w:bookmarkStart w:id="3974" w:name="_Toc97045495"/>
      <w:bookmarkStart w:id="3975" w:name="_Toc97155240"/>
      <w:bookmarkStart w:id="3976" w:name="_Toc101521377"/>
      <w:bookmarkStart w:id="3977" w:name="_Toc138761645"/>
      <w:bookmarkStart w:id="3978" w:name="_Toc145707855"/>
      <w:bookmarkStart w:id="3979" w:name="_Toc160570336"/>
      <w:bookmarkStart w:id="3980" w:name="_Toc162007932"/>
      <w:bookmarkStart w:id="3981" w:name="_Toc185515596"/>
      <w:bookmarkStart w:id="3982" w:name="_Toc192872903"/>
      <w:bookmarkStart w:id="3983" w:name="_Toc200970611"/>
      <w:bookmarkStart w:id="3984" w:name="_Toc207721942"/>
      <w:bookmarkStart w:id="3985" w:name="_Toc209520805"/>
      <w:bookmarkStart w:id="3986" w:name="_Toc214976824"/>
      <w:r>
        <w:rPr>
          <w:lang w:eastAsia="zh-CN"/>
        </w:rPr>
        <w:t>8.1.2.3.3.4</w:t>
      </w:r>
      <w:r>
        <w:rPr>
          <w:lang w:eastAsia="zh-CN"/>
        </w:rPr>
        <w:tab/>
        <w:t>PATCH</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87" w:name="_Toc85734245"/>
      <w:bookmarkStart w:id="3988" w:name="_Toc89431544"/>
      <w:bookmarkStart w:id="3989" w:name="_Toc97042352"/>
      <w:bookmarkStart w:id="3990" w:name="_Toc97045496"/>
      <w:bookmarkStart w:id="3991" w:name="_Toc97155241"/>
      <w:bookmarkStart w:id="3992" w:name="_Toc101521378"/>
      <w:bookmarkStart w:id="3993" w:name="_Toc138761646"/>
      <w:bookmarkStart w:id="3994" w:name="_Toc145707856"/>
      <w:bookmarkStart w:id="3995" w:name="_Toc160570337"/>
      <w:bookmarkStart w:id="3996" w:name="_Toc162007933"/>
      <w:bookmarkStart w:id="3997" w:name="_Toc185515597"/>
      <w:bookmarkStart w:id="3998" w:name="_Toc192872904"/>
      <w:bookmarkStart w:id="3999" w:name="_Toc200970612"/>
      <w:bookmarkStart w:id="4000" w:name="_Toc207721943"/>
      <w:bookmarkStart w:id="4001" w:name="_Toc209520806"/>
      <w:bookmarkStart w:id="4002" w:name="_Toc214976825"/>
      <w:r>
        <w:rPr>
          <w:lang w:eastAsia="zh-CN"/>
        </w:rPr>
        <w:t>8.</w:t>
      </w:r>
      <w:r w:rsidR="007B0A3F">
        <w:rPr>
          <w:lang w:eastAsia="zh-CN"/>
        </w:rPr>
        <w:t>1</w:t>
      </w:r>
      <w:r>
        <w:rPr>
          <w:lang w:eastAsia="zh-CN"/>
        </w:rPr>
        <w:t>.2.3.4</w:t>
      </w:r>
      <w:r>
        <w:rPr>
          <w:lang w:eastAsia="zh-CN"/>
        </w:rPr>
        <w:tab/>
        <w:t>Resource Custom Operations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4003" w:name="_Toc85734246"/>
      <w:bookmarkStart w:id="4004" w:name="_Toc89431545"/>
      <w:bookmarkStart w:id="4005" w:name="_Toc97042353"/>
      <w:bookmarkStart w:id="4006" w:name="_Toc97045497"/>
      <w:bookmarkStart w:id="4007" w:name="_Toc97155242"/>
      <w:bookmarkStart w:id="4008" w:name="_Toc101521379"/>
      <w:bookmarkStart w:id="4009" w:name="_Toc138761647"/>
      <w:bookmarkStart w:id="4010" w:name="_Toc145707857"/>
      <w:bookmarkStart w:id="4011" w:name="_Toc160570338"/>
      <w:bookmarkStart w:id="4012" w:name="_Toc162007934"/>
      <w:bookmarkStart w:id="4013" w:name="_Toc185515598"/>
      <w:bookmarkStart w:id="4014" w:name="_Toc192872905"/>
      <w:bookmarkStart w:id="4015" w:name="_Toc200970613"/>
      <w:bookmarkStart w:id="4016" w:name="_Toc207721944"/>
      <w:bookmarkStart w:id="4017" w:name="_Toc209520807"/>
      <w:bookmarkStart w:id="4018" w:name="_Toc214976826"/>
      <w:r>
        <w:t>8.1</w:t>
      </w:r>
      <w:r w:rsidR="00E667B4">
        <w:t>.3</w:t>
      </w:r>
      <w:r w:rsidR="00E667B4">
        <w:tab/>
        <w:t>Custom Operations without associated resources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9" w:name="_Toc85734247"/>
      <w:bookmarkStart w:id="4020" w:name="_Toc89431546"/>
      <w:bookmarkStart w:id="4021" w:name="_Toc97042354"/>
      <w:bookmarkStart w:id="4022" w:name="_Toc97045498"/>
      <w:bookmarkStart w:id="4023" w:name="_Toc97155243"/>
      <w:bookmarkStart w:id="4024" w:name="_Toc101521380"/>
      <w:bookmarkStart w:id="4025" w:name="_Toc138761648"/>
      <w:bookmarkStart w:id="4026" w:name="_Toc145707858"/>
      <w:bookmarkStart w:id="4027" w:name="_Toc160570339"/>
      <w:bookmarkStart w:id="4028" w:name="_Toc162007935"/>
      <w:bookmarkStart w:id="4029" w:name="_Toc185515599"/>
      <w:bookmarkStart w:id="4030" w:name="_Toc192872906"/>
      <w:bookmarkStart w:id="4031" w:name="_Toc200970614"/>
      <w:bookmarkStart w:id="4032" w:name="_Toc207721945"/>
      <w:bookmarkStart w:id="4033" w:name="_Toc209520808"/>
      <w:bookmarkStart w:id="4034" w:name="_Toc214976827"/>
      <w:r>
        <w:lastRenderedPageBreak/>
        <w:t>8.1</w:t>
      </w:r>
      <w:r w:rsidR="00E667B4">
        <w:t>.4</w:t>
      </w:r>
      <w:r w:rsidR="00E667B4">
        <w:tab/>
        <w:t>Notifications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35" w:name="_Toc85734248"/>
      <w:bookmarkStart w:id="4036" w:name="_Toc89431547"/>
      <w:bookmarkStart w:id="4037" w:name="_Toc97042355"/>
      <w:bookmarkStart w:id="4038" w:name="_Toc97045499"/>
      <w:bookmarkStart w:id="4039" w:name="_Toc97155244"/>
      <w:bookmarkStart w:id="4040" w:name="_Toc101521381"/>
      <w:bookmarkStart w:id="4041" w:name="_Toc138761649"/>
      <w:bookmarkStart w:id="4042" w:name="_Toc145707859"/>
      <w:bookmarkStart w:id="4043" w:name="_Toc160570340"/>
      <w:bookmarkStart w:id="4044" w:name="_Toc162007936"/>
      <w:bookmarkStart w:id="4045" w:name="_Toc185515600"/>
      <w:bookmarkStart w:id="4046" w:name="_Toc192872907"/>
      <w:bookmarkStart w:id="4047" w:name="_Toc200970615"/>
      <w:bookmarkStart w:id="4048" w:name="_Toc207721946"/>
      <w:bookmarkStart w:id="4049" w:name="_Toc209520809"/>
      <w:bookmarkStart w:id="4050" w:name="_Toc214976828"/>
      <w:r>
        <w:t>8.1</w:t>
      </w:r>
      <w:r w:rsidR="00E667B4">
        <w:t>.5</w:t>
      </w:r>
      <w:r w:rsidR="00E667B4">
        <w:tab/>
        <w:t>Data Model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649D96D" w14:textId="3253D329" w:rsidR="00E667B4" w:rsidRDefault="00E667B4" w:rsidP="00E667B4">
      <w:pPr>
        <w:pStyle w:val="Heading4"/>
        <w:rPr>
          <w:lang w:eastAsia="zh-CN"/>
        </w:rPr>
      </w:pPr>
      <w:bookmarkStart w:id="4051" w:name="_Toc85734249"/>
      <w:bookmarkStart w:id="4052" w:name="_Toc89431548"/>
      <w:bookmarkStart w:id="4053" w:name="_Toc97042356"/>
      <w:bookmarkStart w:id="4054" w:name="_Toc97045500"/>
      <w:bookmarkStart w:id="4055" w:name="_Toc97155245"/>
      <w:bookmarkStart w:id="4056" w:name="_Toc101521382"/>
      <w:bookmarkStart w:id="4057" w:name="_Toc138761650"/>
      <w:bookmarkStart w:id="4058" w:name="_Toc145707860"/>
      <w:bookmarkStart w:id="4059" w:name="_Toc160570341"/>
      <w:bookmarkStart w:id="4060" w:name="_Toc162007937"/>
      <w:bookmarkStart w:id="4061" w:name="_Toc185515601"/>
      <w:bookmarkStart w:id="4062" w:name="_Toc192872908"/>
      <w:bookmarkStart w:id="4063" w:name="_Toc200970616"/>
      <w:bookmarkStart w:id="4064" w:name="_Toc207721947"/>
      <w:bookmarkStart w:id="4065" w:name="_Toc209520810"/>
      <w:bookmarkStart w:id="4066" w:name="_Toc214976829"/>
      <w:r>
        <w:rPr>
          <w:lang w:eastAsia="zh-CN"/>
        </w:rPr>
        <w:t>8.</w:t>
      </w:r>
      <w:r w:rsidR="007B0A3F">
        <w:rPr>
          <w:lang w:eastAsia="zh-CN"/>
        </w:rPr>
        <w:t>1</w:t>
      </w:r>
      <w:r>
        <w:rPr>
          <w:lang w:eastAsia="zh-CN"/>
        </w:rPr>
        <w:t>.5.1</w:t>
      </w:r>
      <w:r>
        <w:rPr>
          <w:lang w:eastAsia="zh-CN"/>
        </w:rPr>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67" w:name="_Toc85734250"/>
      <w:bookmarkStart w:id="4068" w:name="_Toc89431549"/>
      <w:bookmarkStart w:id="4069" w:name="_Toc97042357"/>
      <w:bookmarkStart w:id="4070" w:name="_Toc97045501"/>
      <w:bookmarkStart w:id="4071" w:name="_Toc97155246"/>
      <w:bookmarkStart w:id="4072" w:name="_Toc101521383"/>
      <w:bookmarkStart w:id="4073" w:name="_Toc138761651"/>
      <w:bookmarkStart w:id="4074" w:name="_Toc145707861"/>
      <w:bookmarkStart w:id="4075" w:name="_Toc160570342"/>
      <w:bookmarkStart w:id="4076" w:name="_Toc162007938"/>
      <w:bookmarkStart w:id="4077" w:name="_Toc185515602"/>
      <w:bookmarkStart w:id="4078" w:name="_Toc192872909"/>
      <w:bookmarkStart w:id="4079" w:name="_Toc200970617"/>
      <w:bookmarkStart w:id="4080" w:name="_Toc207721948"/>
      <w:bookmarkStart w:id="4081"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82" w:name="_Toc214976830"/>
      <w:r>
        <w:rPr>
          <w:lang w:eastAsia="zh-CN"/>
        </w:rPr>
        <w:t>8.</w:t>
      </w:r>
      <w:r w:rsidR="007B0A3F">
        <w:rPr>
          <w:lang w:eastAsia="zh-CN"/>
        </w:rPr>
        <w:t>1</w:t>
      </w:r>
      <w:r>
        <w:rPr>
          <w:lang w:eastAsia="zh-CN"/>
        </w:rPr>
        <w:t>.5.2</w:t>
      </w:r>
      <w:r>
        <w:rPr>
          <w:lang w:eastAsia="zh-CN"/>
        </w:rPr>
        <w:tab/>
        <w:t>Structured data types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0444C0A" w14:textId="1DE5199A" w:rsidR="00E667B4" w:rsidRDefault="00E667B4" w:rsidP="00E667B4">
      <w:pPr>
        <w:pStyle w:val="Heading5"/>
        <w:rPr>
          <w:lang w:eastAsia="zh-CN"/>
        </w:rPr>
      </w:pPr>
      <w:bookmarkStart w:id="4083" w:name="_Toc85734251"/>
      <w:bookmarkStart w:id="4084" w:name="_Toc89431550"/>
      <w:bookmarkStart w:id="4085" w:name="_Toc97042358"/>
      <w:bookmarkStart w:id="4086" w:name="_Toc97045502"/>
      <w:bookmarkStart w:id="4087" w:name="_Toc97155247"/>
      <w:bookmarkStart w:id="4088" w:name="_Toc101521384"/>
      <w:bookmarkStart w:id="4089" w:name="_Toc138761652"/>
      <w:bookmarkStart w:id="4090" w:name="_Toc145707862"/>
      <w:bookmarkStart w:id="4091" w:name="_Toc160570343"/>
      <w:bookmarkStart w:id="4092" w:name="_Toc162007939"/>
      <w:bookmarkStart w:id="4093" w:name="_Toc185515603"/>
      <w:bookmarkStart w:id="4094" w:name="_Toc192872910"/>
      <w:bookmarkStart w:id="4095" w:name="_Toc200970618"/>
      <w:bookmarkStart w:id="4096" w:name="_Toc207721949"/>
      <w:bookmarkStart w:id="4097" w:name="_Toc209520812"/>
      <w:bookmarkStart w:id="4098" w:name="_Toc214976831"/>
      <w:r>
        <w:rPr>
          <w:lang w:eastAsia="zh-CN"/>
        </w:rPr>
        <w:t>8.</w:t>
      </w:r>
      <w:r w:rsidR="007B0A3F">
        <w:rPr>
          <w:lang w:eastAsia="zh-CN"/>
        </w:rPr>
        <w:t>1</w:t>
      </w:r>
      <w:r>
        <w:rPr>
          <w:lang w:eastAsia="zh-CN"/>
        </w:rPr>
        <w:t>.5.2.1</w:t>
      </w:r>
      <w:r>
        <w:rPr>
          <w:lang w:eastAsia="zh-CN"/>
        </w:rPr>
        <w:tab/>
        <w:t>Introduction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9" w:name="_Toc85734252"/>
      <w:bookmarkStart w:id="4100" w:name="_Toc89431551"/>
      <w:bookmarkStart w:id="4101" w:name="_Toc97042359"/>
      <w:bookmarkStart w:id="4102" w:name="_Toc97045503"/>
      <w:bookmarkStart w:id="4103" w:name="_Toc97155248"/>
      <w:bookmarkStart w:id="4104" w:name="_Toc101521385"/>
      <w:bookmarkStart w:id="4105" w:name="_Toc138761653"/>
      <w:bookmarkStart w:id="4106" w:name="_Toc145707863"/>
      <w:bookmarkStart w:id="4107" w:name="_Toc160570344"/>
      <w:bookmarkStart w:id="4108" w:name="_Toc162007940"/>
      <w:bookmarkStart w:id="4109" w:name="_Toc185515604"/>
      <w:bookmarkStart w:id="4110" w:name="_Toc192872911"/>
      <w:bookmarkStart w:id="4111" w:name="_Toc200970619"/>
      <w:bookmarkStart w:id="4112" w:name="_Toc207721950"/>
      <w:bookmarkStart w:id="4113" w:name="_Toc209520813"/>
      <w:bookmarkStart w:id="4114" w:name="_Toc214976832"/>
      <w:r>
        <w:rPr>
          <w:lang w:eastAsia="zh-CN"/>
        </w:rPr>
        <w:t>8.</w:t>
      </w:r>
      <w:r w:rsidR="007B0A3F">
        <w:rPr>
          <w:lang w:eastAsia="zh-CN"/>
        </w:rPr>
        <w:t>1</w:t>
      </w:r>
      <w:r>
        <w:rPr>
          <w:lang w:eastAsia="zh-CN"/>
        </w:rPr>
        <w:t>.5.2.2</w:t>
      </w:r>
      <w:r>
        <w:rPr>
          <w:lang w:eastAsia="zh-CN"/>
        </w:rPr>
        <w:tab/>
        <w:t>Type: EASRegistration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15" w:name="_Toc85734253"/>
      <w:bookmarkStart w:id="4116" w:name="_Toc89431552"/>
      <w:bookmarkStart w:id="4117" w:name="_Toc97042360"/>
      <w:bookmarkStart w:id="4118" w:name="_Toc97045504"/>
      <w:bookmarkStart w:id="4119" w:name="_Toc97155249"/>
      <w:bookmarkStart w:id="4120" w:name="_Toc101521386"/>
      <w:bookmarkStart w:id="4121" w:name="_Toc138761654"/>
      <w:bookmarkStart w:id="4122" w:name="_Toc145707864"/>
      <w:bookmarkStart w:id="4123" w:name="_Toc160570345"/>
      <w:bookmarkStart w:id="4124" w:name="_Toc162007941"/>
      <w:bookmarkStart w:id="4125" w:name="_Toc185515605"/>
      <w:bookmarkStart w:id="4126" w:name="_Toc192872912"/>
      <w:bookmarkStart w:id="4127" w:name="_Toc200970620"/>
      <w:bookmarkStart w:id="4128" w:name="_Toc207721951"/>
      <w:bookmarkStart w:id="4129" w:name="_Toc209520814"/>
      <w:bookmarkStart w:id="4130" w:name="_Toc214976833"/>
      <w:r>
        <w:rPr>
          <w:lang w:eastAsia="zh-CN"/>
        </w:rPr>
        <w:lastRenderedPageBreak/>
        <w:t>8.</w:t>
      </w:r>
      <w:r w:rsidR="007B0A3F">
        <w:rPr>
          <w:lang w:eastAsia="zh-CN"/>
        </w:rPr>
        <w:t>1</w:t>
      </w:r>
      <w:r>
        <w:rPr>
          <w:lang w:eastAsia="zh-CN"/>
        </w:rPr>
        <w:t>.5.2.3</w:t>
      </w:r>
      <w:r>
        <w:rPr>
          <w:lang w:eastAsia="zh-CN"/>
        </w:rPr>
        <w:tab/>
        <w:t>Type: EASProfile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31" w:name="_Toc85734254"/>
      <w:bookmarkStart w:id="4132" w:name="_Toc89431553"/>
      <w:bookmarkStart w:id="4133" w:name="_Toc97042361"/>
      <w:bookmarkStart w:id="4134" w:name="_Toc97045505"/>
      <w:bookmarkStart w:id="4135" w:name="_Toc97155250"/>
      <w:bookmarkStart w:id="4136" w:name="_Toc101521387"/>
      <w:bookmarkStart w:id="4137" w:name="_Toc138761655"/>
      <w:bookmarkStart w:id="4138" w:name="_Toc145707865"/>
      <w:bookmarkStart w:id="4139" w:name="_Toc160570346"/>
      <w:bookmarkStart w:id="4140" w:name="_Toc162007942"/>
      <w:bookmarkStart w:id="4141" w:name="_Toc185515606"/>
      <w:bookmarkStart w:id="4142" w:name="_Toc192872913"/>
      <w:bookmarkStart w:id="4143" w:name="_Toc200970621"/>
      <w:bookmarkStart w:id="4144" w:name="_Toc207721952"/>
      <w:bookmarkStart w:id="4145" w:name="_Toc209520815"/>
      <w:bookmarkStart w:id="4146" w:name="_Toc214976834"/>
      <w:r>
        <w:rPr>
          <w:lang w:eastAsia="zh-CN"/>
        </w:rPr>
        <w:t>8.</w:t>
      </w:r>
      <w:r w:rsidR="007B0A3F">
        <w:rPr>
          <w:lang w:eastAsia="zh-CN"/>
        </w:rPr>
        <w:t>1</w:t>
      </w:r>
      <w:r>
        <w:rPr>
          <w:lang w:eastAsia="zh-CN"/>
        </w:rPr>
        <w:t>.5.2.4</w:t>
      </w:r>
      <w:r>
        <w:rPr>
          <w:lang w:eastAsia="zh-CN"/>
        </w:rPr>
        <w:tab/>
        <w:t>Type: EASServiceKPI</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7" w:name="_Toc85734255"/>
      <w:bookmarkStart w:id="4148" w:name="_Toc89431554"/>
      <w:bookmarkStart w:id="4149" w:name="_Toc97042362"/>
      <w:bookmarkStart w:id="4150" w:name="_Toc97045506"/>
      <w:bookmarkStart w:id="4151" w:name="_Toc97155251"/>
      <w:bookmarkStart w:id="4152" w:name="_Toc101521388"/>
      <w:bookmarkStart w:id="4153" w:name="_Toc138761656"/>
      <w:bookmarkStart w:id="4154" w:name="_Toc145707866"/>
      <w:bookmarkStart w:id="4155" w:name="_Toc160570347"/>
      <w:bookmarkStart w:id="4156" w:name="_Toc162007943"/>
      <w:bookmarkStart w:id="4157" w:name="_Toc185515607"/>
      <w:bookmarkStart w:id="4158" w:name="_Toc192872914"/>
      <w:bookmarkStart w:id="4159" w:name="_Toc200970622"/>
      <w:bookmarkStart w:id="4160" w:name="_Toc207721953"/>
      <w:bookmarkStart w:id="4161" w:name="_Toc209520816"/>
      <w:bookmarkStart w:id="4162" w:name="_Toc214976835"/>
      <w:r>
        <w:rPr>
          <w:lang w:eastAsia="zh-CN"/>
        </w:rPr>
        <w:t>8.</w:t>
      </w:r>
      <w:r w:rsidR="007B0A3F">
        <w:rPr>
          <w:lang w:eastAsia="zh-CN"/>
        </w:rPr>
        <w:t>1</w:t>
      </w:r>
      <w:r>
        <w:rPr>
          <w:lang w:eastAsia="zh-CN"/>
        </w:rPr>
        <w:t>.5.2.5</w:t>
      </w:r>
      <w:r>
        <w:rPr>
          <w:lang w:eastAsia="zh-CN"/>
        </w:rPr>
        <w:tab/>
        <w:t>Type: EndPoint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63" w:name="_Toc85734256"/>
      <w:bookmarkStart w:id="4164" w:name="_Toc89431555"/>
      <w:bookmarkStart w:id="4165" w:name="_Toc97042363"/>
      <w:bookmarkStart w:id="4166" w:name="_Toc97045507"/>
      <w:bookmarkStart w:id="4167" w:name="_Toc97155252"/>
      <w:bookmarkStart w:id="4168" w:name="_Toc101521389"/>
      <w:bookmarkStart w:id="4169" w:name="_Toc138761657"/>
      <w:bookmarkStart w:id="4170" w:name="_Toc145707867"/>
      <w:bookmarkStart w:id="4171" w:name="_Toc160570348"/>
      <w:bookmarkStart w:id="4172" w:name="_Toc162007944"/>
      <w:bookmarkStart w:id="4173" w:name="_Toc185515608"/>
      <w:bookmarkStart w:id="4174" w:name="_Toc192872915"/>
      <w:bookmarkStart w:id="4175" w:name="_Toc200970623"/>
      <w:bookmarkStart w:id="4176" w:name="_Toc207721954"/>
      <w:bookmarkStart w:id="4177" w:name="_Toc209520817"/>
      <w:bookmarkStart w:id="4178" w:name="_Toc214976836"/>
      <w:r>
        <w:rPr>
          <w:lang w:eastAsia="zh-CN"/>
        </w:rPr>
        <w:lastRenderedPageBreak/>
        <w:t>8.1.5.2.6</w:t>
      </w:r>
      <w:r>
        <w:rPr>
          <w:lang w:eastAsia="zh-CN"/>
        </w:rPr>
        <w:tab/>
        <w:t>Type: EASRegistrationPatch</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9" w:name="_Toc138761658"/>
      <w:bookmarkStart w:id="4180" w:name="_Toc145707868"/>
      <w:bookmarkStart w:id="4181" w:name="_Toc160570349"/>
      <w:bookmarkStart w:id="4182" w:name="_Toc162007945"/>
      <w:bookmarkStart w:id="4183" w:name="_Toc185515609"/>
      <w:bookmarkStart w:id="4184" w:name="_Toc192872916"/>
      <w:bookmarkStart w:id="4185" w:name="_Toc200970624"/>
      <w:bookmarkStart w:id="4186" w:name="_Toc207721955"/>
      <w:bookmarkStart w:id="4187" w:name="_Toc209520818"/>
      <w:bookmarkStart w:id="4188" w:name="_Toc214976837"/>
      <w:r>
        <w:rPr>
          <w:lang w:eastAsia="zh-CN"/>
        </w:rPr>
        <w:t>8.1.5.2.7</w:t>
      </w:r>
      <w:r>
        <w:rPr>
          <w:lang w:eastAsia="zh-CN"/>
        </w:rPr>
        <w:tab/>
        <w:t xml:space="preserve">Type: </w:t>
      </w:r>
      <w:r>
        <w:t>TransContSuppDetails</w:t>
      </w:r>
      <w:bookmarkEnd w:id="4179"/>
      <w:bookmarkEnd w:id="4180"/>
      <w:bookmarkEnd w:id="4181"/>
      <w:bookmarkEnd w:id="4182"/>
      <w:bookmarkEnd w:id="4183"/>
      <w:bookmarkEnd w:id="4184"/>
      <w:bookmarkEnd w:id="4185"/>
      <w:bookmarkEnd w:id="4186"/>
      <w:bookmarkEnd w:id="4187"/>
      <w:bookmarkEnd w:id="418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9" w:name="_Toc138761659"/>
      <w:bookmarkStart w:id="4190" w:name="_Toc145707869"/>
      <w:bookmarkStart w:id="4191" w:name="_Toc160570350"/>
      <w:bookmarkStart w:id="4192" w:name="_Toc162007946"/>
      <w:bookmarkStart w:id="4193" w:name="_Toc185515610"/>
      <w:bookmarkStart w:id="4194" w:name="_Toc192872917"/>
      <w:bookmarkStart w:id="4195" w:name="_Toc200970625"/>
      <w:bookmarkStart w:id="4196" w:name="_Toc207721956"/>
      <w:bookmarkStart w:id="4197" w:name="_Toc209520819"/>
      <w:bookmarkStart w:id="4198" w:name="_Toc21497683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9"/>
      <w:bookmarkEnd w:id="4190"/>
      <w:bookmarkEnd w:id="4191"/>
      <w:bookmarkEnd w:id="4192"/>
      <w:bookmarkEnd w:id="4193"/>
      <w:bookmarkEnd w:id="4194"/>
      <w:bookmarkEnd w:id="4195"/>
      <w:bookmarkEnd w:id="4196"/>
      <w:bookmarkEnd w:id="4197"/>
      <w:bookmarkEnd w:id="4198"/>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9" w:name="_Toc145707870"/>
      <w:bookmarkStart w:id="4200" w:name="_Toc160570351"/>
      <w:bookmarkStart w:id="4201" w:name="_Toc162007947"/>
      <w:bookmarkStart w:id="4202" w:name="_Toc185515611"/>
      <w:bookmarkStart w:id="4203" w:name="_Toc192872918"/>
      <w:bookmarkStart w:id="4204" w:name="_Toc200970626"/>
      <w:bookmarkStart w:id="4205" w:name="_Toc207721957"/>
      <w:bookmarkStart w:id="4206" w:name="_Toc209520820"/>
      <w:bookmarkStart w:id="4207" w:name="_Toc214976839"/>
      <w:r>
        <w:rPr>
          <w:lang w:eastAsia="zh-CN"/>
        </w:rPr>
        <w:lastRenderedPageBreak/>
        <w:t>8.1.5.2.</w:t>
      </w:r>
      <w:r w:rsidRPr="009F6FAC">
        <w:rPr>
          <w:lang w:eastAsia="zh-CN"/>
        </w:rPr>
        <w:t>9</w:t>
      </w:r>
      <w:r>
        <w:rPr>
          <w:lang w:eastAsia="zh-CN"/>
        </w:rPr>
        <w:tab/>
        <w:t xml:space="preserve">Type: </w:t>
      </w:r>
      <w:r>
        <w:t>EASBdlReqs</w:t>
      </w:r>
      <w:bookmarkEnd w:id="4199"/>
      <w:bookmarkEnd w:id="4200"/>
      <w:bookmarkEnd w:id="4201"/>
      <w:bookmarkEnd w:id="4202"/>
      <w:bookmarkEnd w:id="4203"/>
      <w:bookmarkEnd w:id="4204"/>
      <w:bookmarkEnd w:id="4205"/>
      <w:bookmarkEnd w:id="4206"/>
      <w:bookmarkEnd w:id="420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8" w:name="_Toc145707871"/>
      <w:bookmarkStart w:id="4209" w:name="_Toc160570352"/>
      <w:bookmarkStart w:id="4210" w:name="_Toc162007948"/>
      <w:bookmarkStart w:id="4211" w:name="_Toc185515612"/>
      <w:bookmarkStart w:id="4212" w:name="_Toc192872919"/>
      <w:bookmarkStart w:id="4213" w:name="_Toc200970627"/>
      <w:bookmarkStart w:id="4214" w:name="_Toc207721958"/>
      <w:bookmarkStart w:id="4215" w:name="_Toc209520821"/>
      <w:bookmarkStart w:id="4216" w:name="_Toc214976840"/>
      <w:r>
        <w:rPr>
          <w:lang w:eastAsia="zh-CN"/>
        </w:rPr>
        <w:t>8.1.5.2.</w:t>
      </w:r>
      <w:r w:rsidRPr="009F6FAC">
        <w:rPr>
          <w:lang w:eastAsia="zh-CN"/>
        </w:rPr>
        <w:t>10</w:t>
      </w:r>
      <w:r>
        <w:rPr>
          <w:lang w:eastAsia="zh-CN"/>
        </w:rPr>
        <w:tab/>
        <w:t xml:space="preserve">Type: </w:t>
      </w:r>
      <w:r>
        <w:t>CoordinatedAcrReqs</w:t>
      </w:r>
      <w:bookmarkEnd w:id="4208"/>
      <w:bookmarkEnd w:id="4209"/>
      <w:bookmarkEnd w:id="4210"/>
      <w:bookmarkEnd w:id="4211"/>
      <w:bookmarkEnd w:id="4212"/>
      <w:bookmarkEnd w:id="4213"/>
      <w:bookmarkEnd w:id="4214"/>
      <w:bookmarkEnd w:id="4215"/>
      <w:bookmarkEnd w:id="4216"/>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7" w:name="_Toc200970628"/>
      <w:bookmarkStart w:id="4218" w:name="_Toc207721959"/>
      <w:bookmarkStart w:id="4219" w:name="_Toc209520822"/>
      <w:bookmarkStart w:id="4220" w:name="_Toc214976841"/>
      <w:r>
        <w:rPr>
          <w:lang w:eastAsia="zh-CN"/>
        </w:rPr>
        <w:lastRenderedPageBreak/>
        <w:t>8.1.5.2.11</w:t>
      </w:r>
      <w:r>
        <w:rPr>
          <w:lang w:eastAsia="zh-CN"/>
        </w:rPr>
        <w:tab/>
        <w:t xml:space="preserve">Type: </w:t>
      </w:r>
      <w:r>
        <w:t>AssociatedDevice</w:t>
      </w:r>
      <w:bookmarkEnd w:id="4217"/>
      <w:bookmarkEnd w:id="4218"/>
      <w:bookmarkEnd w:id="4219"/>
      <w:bookmarkEnd w:id="4220"/>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21" w:name="_Toc85734257"/>
      <w:bookmarkStart w:id="4222" w:name="_Toc89431556"/>
      <w:bookmarkStart w:id="4223" w:name="_Toc97042364"/>
      <w:bookmarkStart w:id="4224" w:name="_Toc97045508"/>
      <w:bookmarkStart w:id="4225" w:name="_Toc97155253"/>
      <w:bookmarkStart w:id="4226" w:name="_Toc101521390"/>
      <w:bookmarkStart w:id="4227" w:name="_Toc138761660"/>
      <w:bookmarkStart w:id="4228" w:name="_Toc145707872"/>
      <w:bookmarkStart w:id="4229" w:name="_Toc160570353"/>
      <w:bookmarkStart w:id="4230" w:name="_Toc162007949"/>
      <w:bookmarkStart w:id="4231" w:name="_Toc185515613"/>
      <w:bookmarkStart w:id="4232" w:name="_Toc192872920"/>
      <w:bookmarkStart w:id="4233" w:name="_Toc200970629"/>
      <w:bookmarkStart w:id="4234" w:name="_Toc207721960"/>
      <w:bookmarkStart w:id="4235" w:name="_Toc209520823"/>
      <w:bookmarkStart w:id="4236" w:name="_Toc214976842"/>
      <w:r>
        <w:rPr>
          <w:lang w:eastAsia="zh-CN"/>
        </w:rPr>
        <w:t>8.</w:t>
      </w:r>
      <w:r w:rsidR="007B0A3F">
        <w:rPr>
          <w:lang w:eastAsia="zh-CN"/>
        </w:rPr>
        <w:t>1</w:t>
      </w:r>
      <w:r>
        <w:rPr>
          <w:lang w:eastAsia="zh-CN"/>
        </w:rPr>
        <w:t>.5.3</w:t>
      </w:r>
      <w:r>
        <w:rPr>
          <w:lang w:eastAsia="zh-CN"/>
        </w:rPr>
        <w:tab/>
        <w:t>Simple data types and enumerations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2FEA8B3" w14:textId="77777777" w:rsidR="0094697A" w:rsidRDefault="0094697A" w:rsidP="0094697A">
      <w:pPr>
        <w:pStyle w:val="Heading5"/>
      </w:pPr>
      <w:bookmarkStart w:id="4237" w:name="_Toc97042365"/>
      <w:bookmarkStart w:id="4238" w:name="_Toc97045509"/>
      <w:bookmarkStart w:id="4239" w:name="_Toc97155254"/>
      <w:bookmarkStart w:id="4240" w:name="_Toc101521391"/>
      <w:bookmarkStart w:id="4241" w:name="_Toc138761661"/>
      <w:bookmarkStart w:id="4242" w:name="_Toc145707873"/>
      <w:bookmarkStart w:id="4243" w:name="_Toc160570354"/>
      <w:bookmarkStart w:id="4244" w:name="_Toc162007950"/>
      <w:bookmarkStart w:id="4245" w:name="_Toc185515614"/>
      <w:bookmarkStart w:id="4246" w:name="_Toc192872921"/>
      <w:bookmarkStart w:id="4247" w:name="_Toc200970630"/>
      <w:bookmarkStart w:id="4248" w:name="_Toc207721961"/>
      <w:bookmarkStart w:id="4249" w:name="_Toc209520824"/>
      <w:bookmarkStart w:id="4250" w:name="_Toc214976843"/>
      <w:r>
        <w:t>8.1.5.3.1</w:t>
      </w:r>
      <w:r>
        <w:tab/>
        <w:t>Introduction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51" w:name="_Toc97042366"/>
      <w:bookmarkStart w:id="4252" w:name="_Toc97045510"/>
      <w:bookmarkStart w:id="4253" w:name="_Toc97155255"/>
      <w:bookmarkStart w:id="4254" w:name="_Toc101521392"/>
      <w:bookmarkStart w:id="4255" w:name="_Toc138761662"/>
      <w:bookmarkStart w:id="4256" w:name="_Toc145707874"/>
      <w:bookmarkStart w:id="4257" w:name="_Toc160570355"/>
      <w:bookmarkStart w:id="4258" w:name="_Toc162007951"/>
      <w:bookmarkStart w:id="4259" w:name="_Toc185515615"/>
      <w:bookmarkStart w:id="4260" w:name="_Toc192872922"/>
      <w:bookmarkStart w:id="4261" w:name="_Toc200970631"/>
      <w:bookmarkStart w:id="4262" w:name="_Toc207721962"/>
      <w:bookmarkStart w:id="4263" w:name="_Toc209520825"/>
      <w:bookmarkStart w:id="4264" w:name="_Toc214976844"/>
      <w:r>
        <w:t>8.1.5.3.2</w:t>
      </w:r>
      <w:r>
        <w:tab/>
        <w:t>Simple data types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5" w:name="_Toc97042367"/>
      <w:bookmarkStart w:id="4266" w:name="_Toc97045511"/>
      <w:bookmarkStart w:id="4267" w:name="_Toc97155256"/>
      <w:bookmarkStart w:id="4268" w:name="_Toc101521393"/>
      <w:bookmarkStart w:id="4269" w:name="_Toc138761663"/>
      <w:bookmarkStart w:id="4270" w:name="_Toc145707875"/>
      <w:bookmarkStart w:id="4271" w:name="_Toc160570356"/>
      <w:bookmarkStart w:id="4272" w:name="_Toc162007952"/>
      <w:bookmarkStart w:id="4273" w:name="_Toc185515616"/>
      <w:bookmarkStart w:id="4274" w:name="_Toc192872923"/>
      <w:bookmarkStart w:id="4275" w:name="_Toc200970632"/>
      <w:bookmarkStart w:id="4276" w:name="_Toc207721963"/>
      <w:bookmarkStart w:id="4277" w:name="_Toc209520826"/>
      <w:bookmarkStart w:id="4278" w:name="_Toc214976845"/>
      <w:r>
        <w:t>8.1.5.3.3</w:t>
      </w:r>
      <w:r>
        <w:tab/>
        <w:t>Enumeration: PermissionLevel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9" w:name="_Toc97042368"/>
      <w:bookmarkStart w:id="4280" w:name="_Toc97045512"/>
      <w:bookmarkStart w:id="4281" w:name="_Toc97155257"/>
      <w:bookmarkStart w:id="4282" w:name="_Toc101521394"/>
      <w:bookmarkStart w:id="4283" w:name="_Toc138761664"/>
      <w:bookmarkStart w:id="4284" w:name="_Toc145707876"/>
      <w:bookmarkStart w:id="4285" w:name="_Toc160570357"/>
      <w:bookmarkStart w:id="4286" w:name="_Toc162007953"/>
      <w:bookmarkStart w:id="4287" w:name="_Toc185515617"/>
      <w:bookmarkStart w:id="4288" w:name="_Toc192872924"/>
      <w:bookmarkStart w:id="4289" w:name="_Toc200970633"/>
      <w:bookmarkStart w:id="4290" w:name="_Toc207721964"/>
      <w:bookmarkStart w:id="4291" w:name="_Toc209520827"/>
      <w:bookmarkStart w:id="4292" w:name="_Toc214976846"/>
      <w:r>
        <w:t>8.1.5.3.4</w:t>
      </w:r>
      <w:r>
        <w:tab/>
        <w:t>Enumeration: EASCategory</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93" w:name="_Toc138761665"/>
      <w:bookmarkStart w:id="4294" w:name="_Toc145707877"/>
      <w:bookmarkStart w:id="4295" w:name="_Toc160570358"/>
      <w:bookmarkStart w:id="4296" w:name="_Toc162007954"/>
      <w:bookmarkStart w:id="4297" w:name="_Toc185515618"/>
      <w:bookmarkStart w:id="4298" w:name="_Toc192872925"/>
      <w:bookmarkStart w:id="4299" w:name="_Toc200970634"/>
      <w:bookmarkStart w:id="4300" w:name="_Toc207721965"/>
      <w:bookmarkStart w:id="4301" w:name="_Toc209520828"/>
      <w:bookmarkStart w:id="4302" w:name="_Toc214976847"/>
      <w:r>
        <w:lastRenderedPageBreak/>
        <w:t>8.1.5.3.5</w:t>
      </w:r>
      <w:r>
        <w:tab/>
        <w:t>Enumeration: TransportProtocol</w:t>
      </w:r>
      <w:bookmarkEnd w:id="4293"/>
      <w:bookmarkEnd w:id="4294"/>
      <w:bookmarkEnd w:id="4295"/>
      <w:bookmarkEnd w:id="4296"/>
      <w:bookmarkEnd w:id="4297"/>
      <w:bookmarkEnd w:id="4298"/>
      <w:bookmarkEnd w:id="4299"/>
      <w:bookmarkEnd w:id="4300"/>
      <w:bookmarkEnd w:id="4301"/>
      <w:bookmarkEnd w:id="4302"/>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303" w:name="_Toc145707878"/>
      <w:bookmarkStart w:id="4304" w:name="_Toc160570359"/>
      <w:bookmarkStart w:id="4305" w:name="_Toc162007955"/>
      <w:bookmarkStart w:id="4306" w:name="_Toc185515619"/>
      <w:bookmarkStart w:id="4307" w:name="_Toc192872926"/>
      <w:bookmarkStart w:id="4308" w:name="_Toc200970635"/>
      <w:bookmarkStart w:id="4309" w:name="_Toc207721966"/>
      <w:bookmarkStart w:id="4310" w:name="_Toc209520829"/>
      <w:bookmarkStart w:id="4311" w:name="_Toc214976848"/>
      <w:r>
        <w:t>8.1.5.3.</w:t>
      </w:r>
      <w:r w:rsidRPr="009F6FAC">
        <w:t>6</w:t>
      </w:r>
      <w:r>
        <w:tab/>
        <w:t>Enumeration: BdlType</w:t>
      </w:r>
      <w:bookmarkEnd w:id="4303"/>
      <w:bookmarkEnd w:id="4304"/>
      <w:bookmarkEnd w:id="4305"/>
      <w:bookmarkEnd w:id="4306"/>
      <w:bookmarkEnd w:id="4307"/>
      <w:bookmarkEnd w:id="4308"/>
      <w:bookmarkEnd w:id="4309"/>
      <w:bookmarkEnd w:id="4310"/>
      <w:bookmarkEnd w:id="431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12" w:name="_Toc145707879"/>
      <w:bookmarkStart w:id="4313" w:name="_Toc160570360"/>
      <w:bookmarkStart w:id="4314" w:name="_Toc162007956"/>
      <w:bookmarkStart w:id="4315" w:name="_Toc185515620"/>
      <w:bookmarkStart w:id="4316" w:name="_Toc192872927"/>
      <w:bookmarkStart w:id="4317" w:name="_Toc200970636"/>
      <w:bookmarkStart w:id="4318" w:name="_Toc207721967"/>
      <w:bookmarkStart w:id="4319" w:name="_Toc209520830"/>
      <w:bookmarkStart w:id="4320" w:name="_Toc214976849"/>
      <w:r>
        <w:t>8.1.5.3.</w:t>
      </w:r>
      <w:r w:rsidRPr="009F6FAC">
        <w:t>7</w:t>
      </w:r>
      <w:r>
        <w:tab/>
        <w:t>Enumeration: Affinity</w:t>
      </w:r>
      <w:bookmarkEnd w:id="4312"/>
      <w:bookmarkEnd w:id="4313"/>
      <w:bookmarkEnd w:id="4314"/>
      <w:bookmarkEnd w:id="4315"/>
      <w:bookmarkEnd w:id="4316"/>
      <w:bookmarkEnd w:id="4317"/>
      <w:bookmarkEnd w:id="4318"/>
      <w:bookmarkEnd w:id="4319"/>
      <w:bookmarkEnd w:id="432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21" w:name="_Toc145707880"/>
      <w:bookmarkStart w:id="4322" w:name="_Toc160570361"/>
      <w:bookmarkStart w:id="4323" w:name="_Toc162007957"/>
      <w:bookmarkStart w:id="4324" w:name="_Toc185515621"/>
      <w:bookmarkStart w:id="4325" w:name="_Toc192872928"/>
      <w:bookmarkStart w:id="4326" w:name="_Toc200970637"/>
      <w:bookmarkStart w:id="4327" w:name="_Toc207721968"/>
      <w:bookmarkStart w:id="4328" w:name="_Toc209520831"/>
      <w:bookmarkStart w:id="4329" w:name="_Toc214976850"/>
      <w:r>
        <w:t>8.1.5.3.</w:t>
      </w:r>
      <w:r w:rsidRPr="009F6FAC">
        <w:t>8</w:t>
      </w:r>
      <w:r>
        <w:tab/>
        <w:t>Enumeration: FailureAction</w:t>
      </w:r>
      <w:bookmarkEnd w:id="4321"/>
      <w:bookmarkEnd w:id="4322"/>
      <w:bookmarkEnd w:id="4323"/>
      <w:bookmarkEnd w:id="4324"/>
      <w:bookmarkEnd w:id="4325"/>
      <w:bookmarkEnd w:id="4326"/>
      <w:bookmarkEnd w:id="4327"/>
      <w:bookmarkEnd w:id="4328"/>
      <w:bookmarkEnd w:id="4329"/>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30" w:name="_Toc192872929"/>
      <w:bookmarkStart w:id="4331" w:name="_Toc200970638"/>
      <w:bookmarkStart w:id="4332" w:name="_Toc207721969"/>
      <w:bookmarkStart w:id="4333" w:name="_Toc209520832"/>
      <w:bookmarkStart w:id="4334" w:name="_Toc214976851"/>
      <w:r>
        <w:t>8.1.5.3.9</w:t>
      </w:r>
      <w:r>
        <w:tab/>
        <w:t>Enumeration: EASStatus</w:t>
      </w:r>
      <w:bookmarkEnd w:id="4330"/>
      <w:bookmarkEnd w:id="4331"/>
      <w:bookmarkEnd w:id="4332"/>
      <w:bookmarkEnd w:id="4333"/>
      <w:bookmarkEnd w:id="4334"/>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5" w:name="_Toc200970639"/>
      <w:bookmarkStart w:id="4336" w:name="_Toc207721970"/>
      <w:bookmarkStart w:id="4337" w:name="_Toc209520833"/>
      <w:bookmarkStart w:id="4338" w:name="_Toc214976852"/>
      <w:r>
        <w:lastRenderedPageBreak/>
        <w:t>8.1.5.3.10</w:t>
      </w:r>
      <w:r>
        <w:tab/>
        <w:t>Enumeration: DeviceType</w:t>
      </w:r>
      <w:bookmarkEnd w:id="4335"/>
      <w:bookmarkEnd w:id="4336"/>
      <w:bookmarkEnd w:id="4337"/>
      <w:bookmarkEnd w:id="4338"/>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9" w:name="_Toc85734258"/>
      <w:bookmarkStart w:id="4340" w:name="_Toc89431557"/>
      <w:bookmarkStart w:id="4341" w:name="_Toc97042369"/>
      <w:bookmarkStart w:id="4342" w:name="_Toc97045513"/>
      <w:bookmarkStart w:id="4343" w:name="_Toc97155258"/>
      <w:bookmarkStart w:id="4344" w:name="_Toc101521395"/>
      <w:bookmarkStart w:id="4345" w:name="_Toc138761666"/>
      <w:bookmarkStart w:id="4346" w:name="_Toc145707881"/>
      <w:bookmarkStart w:id="4347" w:name="_Toc160570362"/>
      <w:bookmarkStart w:id="4348" w:name="_Toc162007958"/>
      <w:bookmarkStart w:id="4349" w:name="_Toc185515622"/>
      <w:bookmarkStart w:id="4350" w:name="_Toc192872930"/>
      <w:bookmarkStart w:id="4351" w:name="_Toc200970640"/>
      <w:bookmarkStart w:id="4352" w:name="_Toc207721971"/>
      <w:bookmarkStart w:id="4353" w:name="_Toc209520834"/>
      <w:bookmarkStart w:id="4354" w:name="_Toc214976853"/>
      <w:r>
        <w:t>8.</w:t>
      </w:r>
      <w:r w:rsidR="007B0A3F">
        <w:t>1</w:t>
      </w:r>
      <w:r>
        <w:t>.6</w:t>
      </w:r>
      <w:r>
        <w:tab/>
        <w:t>Error Handling</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E4791BA" w14:textId="77777777" w:rsidR="00031925" w:rsidRPr="00D00D02" w:rsidRDefault="00031925" w:rsidP="00031925">
      <w:pPr>
        <w:pStyle w:val="Heading4"/>
      </w:pPr>
      <w:bookmarkStart w:id="4355" w:name="_Toc200970641"/>
      <w:bookmarkStart w:id="4356" w:name="_Toc207721972"/>
      <w:bookmarkStart w:id="4357" w:name="_Toc209520835"/>
      <w:bookmarkStart w:id="4358" w:name="_Toc214976854"/>
      <w:r>
        <w:t>8.1.6</w:t>
      </w:r>
      <w:r w:rsidRPr="00D00D02">
        <w:t>.1</w:t>
      </w:r>
      <w:r w:rsidRPr="00D00D02">
        <w:tab/>
        <w:t>General</w:t>
      </w:r>
      <w:bookmarkEnd w:id="4355"/>
      <w:bookmarkEnd w:id="4356"/>
      <w:bookmarkEnd w:id="4357"/>
      <w:bookmarkEnd w:id="4358"/>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9" w:name="_Toc200970642"/>
      <w:bookmarkStart w:id="4360" w:name="_Toc207721973"/>
      <w:bookmarkStart w:id="4361" w:name="_Toc209520836"/>
      <w:bookmarkStart w:id="4362" w:name="_Toc214976855"/>
      <w:r>
        <w:t>8.1.6</w:t>
      </w:r>
      <w:r w:rsidRPr="00D00D02">
        <w:t>.2</w:t>
      </w:r>
      <w:r w:rsidRPr="00D00D02">
        <w:tab/>
        <w:t>Protocol Errors</w:t>
      </w:r>
      <w:bookmarkEnd w:id="4359"/>
      <w:bookmarkEnd w:id="4360"/>
      <w:bookmarkEnd w:id="4361"/>
      <w:bookmarkEnd w:id="436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63" w:name="_Toc200970643"/>
      <w:bookmarkStart w:id="4364" w:name="_Toc207721974"/>
      <w:bookmarkStart w:id="4365" w:name="_Toc209520837"/>
      <w:bookmarkStart w:id="4366" w:name="_Toc214976856"/>
      <w:r>
        <w:t>8.1.6</w:t>
      </w:r>
      <w:r w:rsidRPr="00D00D02">
        <w:t>.3</w:t>
      </w:r>
      <w:r w:rsidRPr="00D00D02">
        <w:tab/>
        <w:t>Application Errors</w:t>
      </w:r>
      <w:bookmarkEnd w:id="4363"/>
      <w:bookmarkEnd w:id="4364"/>
      <w:bookmarkEnd w:id="4365"/>
      <w:bookmarkEnd w:id="4366"/>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7" w:name="_Toc85734259"/>
      <w:bookmarkStart w:id="4368" w:name="_Toc89431558"/>
      <w:bookmarkStart w:id="4369" w:name="_Toc97042370"/>
      <w:bookmarkStart w:id="4370" w:name="_Toc97045514"/>
      <w:bookmarkStart w:id="4371" w:name="_Toc97155259"/>
      <w:bookmarkStart w:id="4372" w:name="_Toc101521396"/>
      <w:bookmarkStart w:id="4373" w:name="_Toc138761667"/>
      <w:bookmarkStart w:id="4374" w:name="_Toc145707882"/>
      <w:bookmarkStart w:id="4375" w:name="_Toc160570363"/>
      <w:bookmarkStart w:id="4376" w:name="_Toc162007959"/>
      <w:bookmarkStart w:id="4377" w:name="_Toc185515623"/>
      <w:bookmarkStart w:id="4378" w:name="_Toc192872931"/>
      <w:bookmarkStart w:id="4379" w:name="_Toc200970644"/>
      <w:bookmarkStart w:id="4380" w:name="_Toc207721975"/>
      <w:bookmarkStart w:id="4381" w:name="_Toc209520838"/>
      <w:bookmarkStart w:id="4382" w:name="_Toc214976857"/>
      <w:r>
        <w:t>8.</w:t>
      </w:r>
      <w:r w:rsidR="007B0A3F">
        <w:t>1</w:t>
      </w:r>
      <w:r>
        <w:t>.7</w:t>
      </w:r>
      <w:r>
        <w:tab/>
        <w:t>Feature negotiation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83" w:name="_Toc85734260"/>
      <w:bookmarkStart w:id="4384" w:name="_Toc89431559"/>
      <w:bookmarkStart w:id="4385" w:name="_Toc97042371"/>
      <w:bookmarkStart w:id="4386" w:name="_Toc97045515"/>
      <w:bookmarkStart w:id="4387" w:name="_Toc97155260"/>
      <w:bookmarkStart w:id="4388" w:name="_Toc101521397"/>
      <w:bookmarkStart w:id="4389" w:name="_Toc138761668"/>
      <w:bookmarkStart w:id="4390" w:name="_Toc145707883"/>
      <w:bookmarkStart w:id="4391" w:name="_Toc160570364"/>
      <w:bookmarkStart w:id="4392" w:name="_Toc162007960"/>
      <w:bookmarkStart w:id="4393" w:name="_Toc185515624"/>
      <w:bookmarkStart w:id="4394" w:name="_Toc192872932"/>
      <w:bookmarkStart w:id="4395" w:name="_Toc200970645"/>
      <w:bookmarkStart w:id="4396" w:name="_Toc207721976"/>
      <w:bookmarkStart w:id="4397" w:name="_Toc209520839"/>
      <w:bookmarkStart w:id="4398" w:name="_Toc214976858"/>
      <w:r>
        <w:t>8.2</w:t>
      </w:r>
      <w:r>
        <w:tab/>
        <w:t>Eees_UELocation API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D967C31" w14:textId="732F6D3F" w:rsidR="00C95A9A" w:rsidRDefault="00C95A9A" w:rsidP="00C95A9A">
      <w:pPr>
        <w:pStyle w:val="Heading3"/>
      </w:pPr>
      <w:bookmarkStart w:id="4399" w:name="_Toc85734261"/>
      <w:bookmarkStart w:id="4400" w:name="_Toc89431560"/>
      <w:bookmarkStart w:id="4401" w:name="_Toc97042372"/>
      <w:bookmarkStart w:id="4402" w:name="_Toc97045516"/>
      <w:bookmarkStart w:id="4403" w:name="_Toc97155261"/>
      <w:bookmarkStart w:id="4404" w:name="_Toc101521398"/>
      <w:bookmarkStart w:id="4405" w:name="_Toc138761669"/>
      <w:bookmarkStart w:id="4406" w:name="_Toc145707884"/>
      <w:bookmarkStart w:id="4407" w:name="_Toc160570365"/>
      <w:bookmarkStart w:id="4408" w:name="_Toc162007961"/>
      <w:bookmarkStart w:id="4409" w:name="_Toc185515625"/>
      <w:bookmarkStart w:id="4410" w:name="_Toc192872933"/>
      <w:bookmarkStart w:id="4411" w:name="_Toc200970646"/>
      <w:bookmarkStart w:id="4412" w:name="_Toc207721977"/>
      <w:bookmarkStart w:id="4413" w:name="_Toc209520840"/>
      <w:bookmarkStart w:id="4414" w:name="_Toc214976859"/>
      <w:r>
        <w:t>8.2.1</w:t>
      </w:r>
      <w:r>
        <w:tab/>
      </w:r>
      <w:bookmarkEnd w:id="4399"/>
      <w:r w:rsidR="00F63995">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5" w:name="_Toc85734262"/>
      <w:bookmarkStart w:id="4416" w:name="_Toc89431561"/>
      <w:bookmarkStart w:id="4417" w:name="_Toc97042373"/>
      <w:bookmarkStart w:id="4418" w:name="_Toc97045517"/>
      <w:bookmarkStart w:id="4419" w:name="_Toc97155262"/>
      <w:bookmarkStart w:id="4420" w:name="_Toc101521399"/>
      <w:bookmarkStart w:id="4421" w:name="_Toc138761670"/>
      <w:bookmarkStart w:id="4422" w:name="_Toc145707885"/>
      <w:bookmarkStart w:id="4423" w:name="_Toc160570366"/>
      <w:bookmarkStart w:id="4424" w:name="_Toc162007962"/>
      <w:bookmarkStart w:id="4425" w:name="_Toc185515626"/>
      <w:bookmarkStart w:id="4426" w:name="_Toc192872934"/>
      <w:bookmarkStart w:id="4427" w:name="_Toc200970647"/>
      <w:bookmarkStart w:id="4428" w:name="_Toc207721978"/>
      <w:bookmarkStart w:id="4429" w:name="_Toc209520841"/>
      <w:bookmarkStart w:id="4430" w:name="_Toc214976860"/>
      <w:r>
        <w:t>8.2.2</w:t>
      </w:r>
      <w:r>
        <w:tab/>
        <w:t>Resources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F4D41DF" w14:textId="440D3E81" w:rsidR="00C95A9A" w:rsidRDefault="00C95A9A" w:rsidP="00C95A9A">
      <w:pPr>
        <w:pStyle w:val="Heading4"/>
      </w:pPr>
      <w:bookmarkStart w:id="4431" w:name="_Toc85734263"/>
      <w:bookmarkStart w:id="4432" w:name="_Toc89431562"/>
      <w:bookmarkStart w:id="4433" w:name="_Toc97042374"/>
      <w:bookmarkStart w:id="4434" w:name="_Toc97045518"/>
      <w:bookmarkStart w:id="4435" w:name="_Toc97155263"/>
      <w:bookmarkStart w:id="4436" w:name="_Toc101521400"/>
      <w:bookmarkStart w:id="4437" w:name="_Toc138761671"/>
      <w:bookmarkStart w:id="4438" w:name="_Toc145707886"/>
      <w:bookmarkStart w:id="4439" w:name="_Toc160570367"/>
      <w:bookmarkStart w:id="4440" w:name="_Toc162007963"/>
      <w:bookmarkStart w:id="4441" w:name="_Toc185515627"/>
      <w:bookmarkStart w:id="4442" w:name="_Toc192872935"/>
      <w:bookmarkStart w:id="4443" w:name="_Toc200970648"/>
      <w:bookmarkStart w:id="4444" w:name="_Toc207721979"/>
      <w:bookmarkStart w:id="4445" w:name="_Toc209520842"/>
      <w:bookmarkStart w:id="4446" w:name="_Toc214976861"/>
      <w:r>
        <w:t>8.2.2.1</w:t>
      </w:r>
      <w:r>
        <w:tab/>
        <w:t>Overview</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65pt" o:ole="">
            <v:imagedata r:id="rId15" o:title=""/>
          </v:shape>
          <o:OLEObject Type="Embed" ProgID="Visio.Drawing.11" ShapeID="_x0000_i1027" DrawAspect="Content" ObjectID="_182695872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7" w:name="_Toc85734264"/>
      <w:bookmarkStart w:id="4448" w:name="_Toc89431563"/>
      <w:bookmarkStart w:id="4449" w:name="_Toc97042375"/>
      <w:bookmarkStart w:id="4450" w:name="_Toc97045519"/>
      <w:bookmarkStart w:id="4451" w:name="_Toc97155264"/>
      <w:bookmarkStart w:id="4452" w:name="_Toc101521401"/>
      <w:bookmarkStart w:id="4453" w:name="_Toc138761672"/>
      <w:bookmarkStart w:id="4454" w:name="_Toc145707887"/>
      <w:bookmarkStart w:id="4455" w:name="_Toc160570368"/>
      <w:bookmarkStart w:id="4456" w:name="_Toc162007964"/>
      <w:bookmarkStart w:id="4457" w:name="_Toc185515628"/>
      <w:bookmarkStart w:id="4458" w:name="_Toc192872936"/>
      <w:bookmarkStart w:id="4459" w:name="_Toc200970649"/>
      <w:bookmarkStart w:id="4460" w:name="_Toc207721980"/>
      <w:bookmarkStart w:id="4461" w:name="_Toc209520843"/>
      <w:bookmarkStart w:id="4462" w:name="_Toc214976862"/>
      <w:r>
        <w:t>8.2.2.2</w:t>
      </w:r>
      <w:r>
        <w:tab/>
        <w:t>Resource</w:t>
      </w:r>
      <w:r w:rsidRPr="00831458">
        <w:t xml:space="preserve">: </w:t>
      </w:r>
      <w:r>
        <w:t>Location Information Subscriptions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390CD20" w14:textId="17A056FB" w:rsidR="00C95A9A" w:rsidRDefault="00C95A9A" w:rsidP="00C95A9A">
      <w:pPr>
        <w:pStyle w:val="Heading5"/>
        <w:rPr>
          <w:lang w:eastAsia="zh-CN"/>
        </w:rPr>
      </w:pPr>
      <w:bookmarkStart w:id="4463" w:name="_Toc85734265"/>
      <w:bookmarkStart w:id="4464" w:name="_Toc89431564"/>
      <w:bookmarkStart w:id="4465" w:name="_Toc97042376"/>
      <w:bookmarkStart w:id="4466" w:name="_Toc97045520"/>
      <w:bookmarkStart w:id="4467" w:name="_Toc97155265"/>
      <w:bookmarkStart w:id="4468" w:name="_Toc101521402"/>
      <w:bookmarkStart w:id="4469" w:name="_Toc138761673"/>
      <w:bookmarkStart w:id="4470" w:name="_Toc145707888"/>
      <w:bookmarkStart w:id="4471" w:name="_Toc160570369"/>
      <w:bookmarkStart w:id="4472" w:name="_Toc162007965"/>
      <w:bookmarkStart w:id="4473" w:name="_Toc185515629"/>
      <w:bookmarkStart w:id="4474" w:name="_Toc192872937"/>
      <w:bookmarkStart w:id="4475" w:name="_Toc200970650"/>
      <w:bookmarkStart w:id="4476" w:name="_Toc207721981"/>
      <w:bookmarkStart w:id="4477" w:name="_Toc209520844"/>
      <w:bookmarkStart w:id="4478" w:name="_Toc214976863"/>
      <w:r>
        <w:rPr>
          <w:lang w:eastAsia="zh-CN"/>
        </w:rPr>
        <w:t>8.2.2.2.1</w:t>
      </w:r>
      <w:r>
        <w:rPr>
          <w:lang w:eastAsia="zh-CN"/>
        </w:rPr>
        <w:tab/>
        <w:t>Description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9" w:name="_Toc85734266"/>
      <w:bookmarkStart w:id="4480" w:name="_Toc89431565"/>
      <w:bookmarkStart w:id="4481" w:name="_Toc97042377"/>
      <w:bookmarkStart w:id="4482" w:name="_Toc97045521"/>
      <w:bookmarkStart w:id="4483" w:name="_Toc97155266"/>
      <w:bookmarkStart w:id="4484" w:name="_Toc101521403"/>
      <w:bookmarkStart w:id="4485" w:name="_Toc138761674"/>
      <w:bookmarkStart w:id="4486" w:name="_Toc145707889"/>
      <w:bookmarkStart w:id="4487" w:name="_Toc160570370"/>
      <w:bookmarkStart w:id="4488" w:name="_Toc162007966"/>
      <w:bookmarkStart w:id="4489" w:name="_Toc185515630"/>
      <w:bookmarkStart w:id="4490" w:name="_Toc192872938"/>
      <w:bookmarkStart w:id="4491" w:name="_Toc200970651"/>
      <w:bookmarkStart w:id="4492" w:name="_Toc207721982"/>
      <w:bookmarkStart w:id="4493" w:name="_Toc209520845"/>
      <w:bookmarkStart w:id="4494" w:name="_Toc214976864"/>
      <w:r>
        <w:rPr>
          <w:lang w:eastAsia="zh-CN"/>
        </w:rPr>
        <w:t>8.2.2.2.2</w:t>
      </w:r>
      <w:r>
        <w:rPr>
          <w:lang w:eastAsia="zh-CN"/>
        </w:rPr>
        <w:tab/>
        <w:t>Resource Definition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5" w:name="_Toc85734267"/>
      <w:bookmarkStart w:id="4496" w:name="_Toc89431566"/>
      <w:bookmarkStart w:id="4497" w:name="_Toc97042378"/>
      <w:bookmarkStart w:id="4498" w:name="_Toc97045522"/>
      <w:bookmarkStart w:id="4499" w:name="_Toc97155267"/>
      <w:bookmarkStart w:id="4500" w:name="_Toc101521404"/>
      <w:bookmarkStart w:id="4501" w:name="_Toc138761675"/>
      <w:bookmarkStart w:id="4502" w:name="_Toc145707890"/>
      <w:bookmarkStart w:id="4503" w:name="_Toc160570371"/>
      <w:bookmarkStart w:id="4504" w:name="_Toc162007967"/>
      <w:bookmarkStart w:id="4505" w:name="_Toc185515631"/>
      <w:bookmarkStart w:id="4506" w:name="_Toc192872939"/>
      <w:bookmarkStart w:id="4507" w:name="_Toc200970652"/>
      <w:bookmarkStart w:id="4508" w:name="_Toc207721983"/>
      <w:bookmarkStart w:id="4509" w:name="_Toc209520846"/>
      <w:bookmarkStart w:id="4510" w:name="_Toc214976865"/>
      <w:r>
        <w:rPr>
          <w:lang w:eastAsia="zh-CN"/>
        </w:rPr>
        <w:t>8.2.2.2.3</w:t>
      </w:r>
      <w:r>
        <w:rPr>
          <w:lang w:eastAsia="zh-CN"/>
        </w:rPr>
        <w:tab/>
        <w:t>Resource Standard Methods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2F835E" w14:textId="321DBDD0" w:rsidR="00C95A9A" w:rsidRDefault="00C95A9A" w:rsidP="00C95A9A">
      <w:pPr>
        <w:pStyle w:val="Heading6"/>
        <w:rPr>
          <w:lang w:eastAsia="zh-CN"/>
        </w:rPr>
      </w:pPr>
      <w:bookmarkStart w:id="4511" w:name="_Toc85734268"/>
      <w:bookmarkStart w:id="4512" w:name="_Toc89431567"/>
      <w:bookmarkStart w:id="4513" w:name="_Toc97042379"/>
      <w:bookmarkStart w:id="4514" w:name="_Toc97045523"/>
      <w:bookmarkStart w:id="4515" w:name="_Toc97155268"/>
      <w:bookmarkStart w:id="4516" w:name="_Toc101521405"/>
      <w:bookmarkStart w:id="4517" w:name="_Toc138761676"/>
      <w:bookmarkStart w:id="4518" w:name="_Toc145707891"/>
      <w:bookmarkStart w:id="4519" w:name="_Toc160570372"/>
      <w:bookmarkStart w:id="4520" w:name="_Toc162007968"/>
      <w:bookmarkStart w:id="4521" w:name="_Toc185515632"/>
      <w:bookmarkStart w:id="4522" w:name="_Toc192872940"/>
      <w:bookmarkStart w:id="4523" w:name="_Toc200970653"/>
      <w:bookmarkStart w:id="4524" w:name="_Toc207721984"/>
      <w:bookmarkStart w:id="4525" w:name="_Toc209520847"/>
      <w:bookmarkStart w:id="4526" w:name="_Toc214976866"/>
      <w:r>
        <w:rPr>
          <w:lang w:eastAsia="zh-CN"/>
        </w:rPr>
        <w:t>8.2.2.2.3.1</w:t>
      </w:r>
      <w:r>
        <w:rPr>
          <w:lang w:eastAsia="zh-CN"/>
        </w:rPr>
        <w:tab/>
        <w:t>POST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7" w:name="_Toc85734269"/>
      <w:bookmarkStart w:id="4528" w:name="_Toc89431568"/>
      <w:bookmarkStart w:id="4529" w:name="_Toc97042380"/>
      <w:bookmarkStart w:id="4530" w:name="_Toc97045524"/>
      <w:bookmarkStart w:id="4531" w:name="_Toc97155269"/>
      <w:bookmarkStart w:id="4532" w:name="_Toc101521406"/>
      <w:bookmarkStart w:id="4533" w:name="_Toc138761677"/>
      <w:bookmarkStart w:id="4534" w:name="_Toc145707892"/>
      <w:bookmarkStart w:id="4535" w:name="_Toc160570373"/>
      <w:bookmarkStart w:id="4536" w:name="_Toc162007969"/>
      <w:bookmarkStart w:id="4537" w:name="_Toc185515633"/>
      <w:bookmarkStart w:id="4538" w:name="_Toc192872941"/>
      <w:bookmarkStart w:id="4539" w:name="_Toc200970654"/>
      <w:bookmarkStart w:id="4540" w:name="_Toc207721985"/>
      <w:bookmarkStart w:id="4541" w:name="_Toc209520848"/>
      <w:bookmarkStart w:id="4542" w:name="_Toc214976867"/>
      <w:r>
        <w:rPr>
          <w:lang w:eastAsia="zh-CN"/>
        </w:rPr>
        <w:t>8.2.2.2.4</w:t>
      </w:r>
      <w:r>
        <w:rPr>
          <w:lang w:eastAsia="zh-CN"/>
        </w:rPr>
        <w:tab/>
        <w:t>Resource Custom Operations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A14BA72" w14:textId="77777777" w:rsidR="00C95A9A" w:rsidRDefault="00C95A9A" w:rsidP="00C95A9A">
      <w:r>
        <w:t>None.</w:t>
      </w:r>
    </w:p>
    <w:p w14:paraId="18418CCB" w14:textId="7AFCBE58" w:rsidR="00C95A9A" w:rsidRDefault="00C95A9A" w:rsidP="00C95A9A">
      <w:pPr>
        <w:pStyle w:val="Heading4"/>
      </w:pPr>
      <w:bookmarkStart w:id="4543" w:name="_Toc85734270"/>
      <w:bookmarkStart w:id="4544" w:name="_Toc89431569"/>
      <w:bookmarkStart w:id="4545" w:name="_Toc97042381"/>
      <w:bookmarkStart w:id="4546" w:name="_Toc97045525"/>
      <w:bookmarkStart w:id="4547" w:name="_Toc97155270"/>
      <w:bookmarkStart w:id="4548" w:name="_Toc101521407"/>
      <w:bookmarkStart w:id="4549" w:name="_Toc138761678"/>
      <w:bookmarkStart w:id="4550" w:name="_Toc145707893"/>
      <w:bookmarkStart w:id="4551" w:name="_Toc160570374"/>
      <w:bookmarkStart w:id="4552" w:name="_Toc162007970"/>
      <w:bookmarkStart w:id="4553" w:name="_Toc185515634"/>
      <w:bookmarkStart w:id="4554" w:name="_Toc192872942"/>
      <w:bookmarkStart w:id="4555" w:name="_Toc200970655"/>
      <w:bookmarkStart w:id="4556" w:name="_Toc207721986"/>
      <w:bookmarkStart w:id="4557" w:name="_Toc209520849"/>
      <w:bookmarkStart w:id="4558" w:name="_Toc214976868"/>
      <w:r>
        <w:lastRenderedPageBreak/>
        <w:t>8.2.2.3</w:t>
      </w:r>
      <w:r>
        <w:tab/>
        <w:t>Resource</w:t>
      </w:r>
      <w:r w:rsidRPr="00831458">
        <w:t xml:space="preserve">: </w:t>
      </w:r>
      <w:r>
        <w:t>Individual Location Information Subscription</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5C3185F" w14:textId="10387C15" w:rsidR="00C95A9A" w:rsidRDefault="00C95A9A" w:rsidP="00C95A9A">
      <w:pPr>
        <w:pStyle w:val="Heading5"/>
        <w:rPr>
          <w:lang w:eastAsia="zh-CN"/>
        </w:rPr>
      </w:pPr>
      <w:bookmarkStart w:id="4559" w:name="_Toc85734271"/>
      <w:bookmarkStart w:id="4560" w:name="_Toc89431570"/>
      <w:bookmarkStart w:id="4561" w:name="_Toc97042382"/>
      <w:bookmarkStart w:id="4562" w:name="_Toc97045526"/>
      <w:bookmarkStart w:id="4563" w:name="_Toc97155271"/>
      <w:bookmarkStart w:id="4564" w:name="_Toc101521408"/>
      <w:bookmarkStart w:id="4565" w:name="_Toc138761679"/>
      <w:bookmarkStart w:id="4566" w:name="_Toc145707894"/>
      <w:bookmarkStart w:id="4567" w:name="_Toc160570375"/>
      <w:bookmarkStart w:id="4568" w:name="_Toc162007971"/>
      <w:bookmarkStart w:id="4569" w:name="_Toc185515635"/>
      <w:bookmarkStart w:id="4570" w:name="_Toc192872943"/>
      <w:bookmarkStart w:id="4571" w:name="_Toc200970656"/>
      <w:bookmarkStart w:id="4572" w:name="_Toc207721987"/>
      <w:bookmarkStart w:id="4573" w:name="_Toc209520850"/>
      <w:bookmarkStart w:id="4574" w:name="_Toc214976869"/>
      <w:r>
        <w:rPr>
          <w:lang w:eastAsia="zh-CN"/>
        </w:rPr>
        <w:t>8.2.2.3.1</w:t>
      </w:r>
      <w:r>
        <w:rPr>
          <w:lang w:eastAsia="zh-CN"/>
        </w:rPr>
        <w:tab/>
        <w:t>Description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5" w:name="_Toc85734272"/>
      <w:bookmarkStart w:id="4576" w:name="_Toc89431571"/>
      <w:bookmarkStart w:id="4577" w:name="_Toc97042383"/>
      <w:bookmarkStart w:id="4578" w:name="_Toc97045527"/>
      <w:bookmarkStart w:id="4579" w:name="_Toc97155272"/>
      <w:bookmarkStart w:id="4580" w:name="_Toc101521409"/>
      <w:bookmarkStart w:id="4581" w:name="_Toc138761680"/>
      <w:bookmarkStart w:id="4582" w:name="_Toc145707895"/>
      <w:bookmarkStart w:id="4583" w:name="_Toc160570376"/>
      <w:bookmarkStart w:id="4584" w:name="_Toc162007972"/>
      <w:bookmarkStart w:id="4585" w:name="_Toc185515636"/>
      <w:bookmarkStart w:id="4586" w:name="_Toc192872944"/>
      <w:bookmarkStart w:id="4587" w:name="_Toc200970657"/>
      <w:bookmarkStart w:id="4588" w:name="_Toc207721988"/>
      <w:bookmarkStart w:id="4589" w:name="_Toc209520851"/>
      <w:bookmarkStart w:id="4590" w:name="_Toc214976870"/>
      <w:r>
        <w:rPr>
          <w:lang w:eastAsia="zh-CN"/>
        </w:rPr>
        <w:t>8.2.2.3.2</w:t>
      </w:r>
      <w:r>
        <w:rPr>
          <w:lang w:eastAsia="zh-CN"/>
        </w:rPr>
        <w:tab/>
        <w:t>Resource Definition</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91" w:name="_Toc85734273"/>
      <w:bookmarkStart w:id="4592" w:name="_Toc89431572"/>
      <w:bookmarkStart w:id="4593" w:name="_Toc97042384"/>
      <w:bookmarkStart w:id="4594" w:name="_Toc97045528"/>
      <w:bookmarkStart w:id="4595" w:name="_Toc97155273"/>
      <w:bookmarkStart w:id="4596" w:name="_Toc101521410"/>
      <w:bookmarkStart w:id="4597" w:name="_Toc138761681"/>
      <w:bookmarkStart w:id="4598" w:name="_Toc145707896"/>
      <w:bookmarkStart w:id="4599" w:name="_Toc160570377"/>
      <w:bookmarkStart w:id="4600" w:name="_Toc162007973"/>
      <w:bookmarkStart w:id="4601" w:name="_Toc185515637"/>
      <w:bookmarkStart w:id="4602" w:name="_Toc192872945"/>
      <w:bookmarkStart w:id="4603" w:name="_Toc200970658"/>
      <w:bookmarkStart w:id="4604" w:name="_Toc207721989"/>
      <w:bookmarkStart w:id="4605" w:name="_Toc209520852"/>
      <w:bookmarkStart w:id="4606" w:name="_Toc214976871"/>
      <w:r>
        <w:rPr>
          <w:lang w:eastAsia="zh-CN"/>
        </w:rPr>
        <w:t>8.2.2.3.3</w:t>
      </w:r>
      <w:r>
        <w:rPr>
          <w:lang w:eastAsia="zh-CN"/>
        </w:rPr>
        <w:tab/>
        <w:t>Resource Standard Methods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495ACCB9" w14:textId="4169AF66" w:rsidR="00C95A9A" w:rsidRDefault="00C95A9A" w:rsidP="00C95A9A">
      <w:pPr>
        <w:pStyle w:val="Heading6"/>
        <w:rPr>
          <w:lang w:eastAsia="zh-CN"/>
        </w:rPr>
      </w:pPr>
      <w:bookmarkStart w:id="4607" w:name="_Toc85734274"/>
      <w:bookmarkStart w:id="4608" w:name="_Toc89431573"/>
      <w:bookmarkStart w:id="4609" w:name="_Toc97042385"/>
      <w:bookmarkStart w:id="4610" w:name="_Toc97045529"/>
      <w:bookmarkStart w:id="4611" w:name="_Toc97155274"/>
      <w:bookmarkStart w:id="4612" w:name="_Toc101521411"/>
      <w:bookmarkStart w:id="4613" w:name="_Toc138761682"/>
      <w:bookmarkStart w:id="4614" w:name="_Toc145707897"/>
      <w:bookmarkStart w:id="4615" w:name="_Toc160570378"/>
      <w:bookmarkStart w:id="4616" w:name="_Toc162007974"/>
      <w:bookmarkStart w:id="4617" w:name="_Toc185515638"/>
      <w:bookmarkStart w:id="4618" w:name="_Toc192872946"/>
      <w:bookmarkStart w:id="4619" w:name="_Toc200970659"/>
      <w:bookmarkStart w:id="4620" w:name="_Toc207721990"/>
      <w:bookmarkStart w:id="4621" w:name="_Toc209520853"/>
      <w:bookmarkStart w:id="4622" w:name="_Toc214976872"/>
      <w:r>
        <w:rPr>
          <w:lang w:eastAsia="zh-CN"/>
        </w:rPr>
        <w:t>8.2.2.3.3.1</w:t>
      </w:r>
      <w:r>
        <w:rPr>
          <w:lang w:eastAsia="zh-CN"/>
        </w:rPr>
        <w:tab/>
        <w:t>GET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4623" w:name="_Toc85734275"/>
      <w:bookmarkStart w:id="4624" w:name="_Toc89431574"/>
      <w:bookmarkStart w:id="4625" w:name="_Toc97042386"/>
      <w:bookmarkStart w:id="4626" w:name="_Toc97045530"/>
      <w:bookmarkStart w:id="4627" w:name="_Toc97155275"/>
      <w:bookmarkStart w:id="4628" w:name="_Toc101521412"/>
      <w:bookmarkStart w:id="4629" w:name="_Toc138761683"/>
      <w:bookmarkStart w:id="4630" w:name="_Toc145707898"/>
      <w:bookmarkStart w:id="4631" w:name="_Toc160570379"/>
      <w:bookmarkStart w:id="4632" w:name="_Toc162007975"/>
      <w:bookmarkStart w:id="4633" w:name="_Toc185515639"/>
      <w:bookmarkStart w:id="4634" w:name="_Toc192872947"/>
      <w:bookmarkStart w:id="4635" w:name="_Toc200970660"/>
      <w:bookmarkStart w:id="4636" w:name="_Toc207721991"/>
      <w:bookmarkStart w:id="4637" w:name="_Toc209520854"/>
      <w:bookmarkStart w:id="4638" w:name="_Toc214976873"/>
      <w:r>
        <w:rPr>
          <w:lang w:eastAsia="zh-CN"/>
        </w:rPr>
        <w:t>8.2.2.3.3.2</w:t>
      </w:r>
      <w:r>
        <w:rPr>
          <w:lang w:eastAsia="zh-CN"/>
        </w:rPr>
        <w:tab/>
        <w:t>PATCH</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4639" w:name="_Toc85734276"/>
      <w:bookmarkStart w:id="4640" w:name="_Toc89431575"/>
      <w:bookmarkStart w:id="4641" w:name="_Toc97042387"/>
      <w:bookmarkStart w:id="4642" w:name="_Toc97045531"/>
      <w:bookmarkStart w:id="4643" w:name="_Toc97155276"/>
      <w:bookmarkStart w:id="4644" w:name="_Toc101521413"/>
      <w:bookmarkStart w:id="4645" w:name="_Toc138761684"/>
      <w:bookmarkStart w:id="4646" w:name="_Toc145707899"/>
      <w:bookmarkStart w:id="4647" w:name="_Toc160570380"/>
      <w:bookmarkStart w:id="4648" w:name="_Toc162007976"/>
      <w:bookmarkStart w:id="4649" w:name="_Toc185515640"/>
      <w:bookmarkStart w:id="4650" w:name="_Toc192872948"/>
      <w:bookmarkStart w:id="4651" w:name="_Toc200970661"/>
      <w:bookmarkStart w:id="4652" w:name="_Toc207721992"/>
      <w:bookmarkStart w:id="4653" w:name="_Toc209520855"/>
      <w:bookmarkStart w:id="4654" w:name="_Toc214976874"/>
      <w:r>
        <w:rPr>
          <w:lang w:eastAsia="zh-CN"/>
        </w:rPr>
        <w:t>8.2.2.3.3.3</w:t>
      </w:r>
      <w:r>
        <w:rPr>
          <w:lang w:eastAsia="zh-CN"/>
        </w:rPr>
        <w:tab/>
        <w:t>PUT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4655" w:name="_Toc85734277"/>
      <w:bookmarkStart w:id="4656" w:name="_Toc89431576"/>
      <w:bookmarkStart w:id="4657" w:name="_Toc97042388"/>
      <w:bookmarkStart w:id="4658" w:name="_Toc97045532"/>
      <w:bookmarkStart w:id="4659" w:name="_Toc97155277"/>
      <w:bookmarkStart w:id="4660" w:name="_Toc101521414"/>
      <w:bookmarkStart w:id="4661" w:name="_Toc138761685"/>
      <w:bookmarkStart w:id="4662" w:name="_Toc145707900"/>
      <w:bookmarkStart w:id="4663" w:name="_Toc160570381"/>
      <w:bookmarkStart w:id="4664" w:name="_Toc162007977"/>
      <w:bookmarkStart w:id="4665" w:name="_Toc185515641"/>
      <w:bookmarkStart w:id="4666" w:name="_Toc192872949"/>
      <w:bookmarkStart w:id="4667" w:name="_Toc200970662"/>
      <w:bookmarkStart w:id="4668" w:name="_Toc207721993"/>
      <w:bookmarkStart w:id="4669" w:name="_Toc209520856"/>
      <w:bookmarkStart w:id="4670" w:name="_Toc214976875"/>
      <w:r>
        <w:rPr>
          <w:lang w:eastAsia="zh-CN"/>
        </w:rPr>
        <w:t>8.2</w:t>
      </w:r>
      <w:r w:rsidR="00C95A9A">
        <w:rPr>
          <w:lang w:eastAsia="zh-CN"/>
        </w:rPr>
        <w:t>.2.3.3.4</w:t>
      </w:r>
      <w:r w:rsidR="00C95A9A">
        <w:rPr>
          <w:lang w:eastAsia="zh-CN"/>
        </w:rPr>
        <w:tab/>
        <w:t>DELETE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71" w:name="_Toc85734278"/>
      <w:bookmarkStart w:id="4672" w:name="_Toc89431577"/>
      <w:bookmarkStart w:id="4673" w:name="_Toc97042389"/>
      <w:bookmarkStart w:id="4674" w:name="_Toc97045533"/>
      <w:bookmarkStart w:id="4675" w:name="_Toc97155278"/>
      <w:bookmarkStart w:id="4676" w:name="_Toc101521415"/>
      <w:bookmarkStart w:id="4677" w:name="_Toc138761686"/>
      <w:bookmarkStart w:id="4678" w:name="_Toc145707901"/>
      <w:bookmarkStart w:id="4679" w:name="_Toc160570382"/>
      <w:bookmarkStart w:id="4680" w:name="_Toc162007978"/>
      <w:bookmarkStart w:id="4681" w:name="_Toc185515642"/>
      <w:bookmarkStart w:id="4682" w:name="_Toc192872950"/>
      <w:bookmarkStart w:id="4683" w:name="_Toc200970663"/>
      <w:bookmarkStart w:id="4684" w:name="_Toc207721994"/>
      <w:bookmarkStart w:id="4685" w:name="_Toc209520857"/>
      <w:bookmarkStart w:id="4686" w:name="_Toc214976876"/>
      <w:r>
        <w:rPr>
          <w:lang w:eastAsia="zh-CN"/>
        </w:rPr>
        <w:t>8.2</w:t>
      </w:r>
      <w:r w:rsidR="00C95A9A">
        <w:rPr>
          <w:lang w:eastAsia="zh-CN"/>
        </w:rPr>
        <w:t>.2.3.4</w:t>
      </w:r>
      <w:r w:rsidR="00C95A9A">
        <w:rPr>
          <w:lang w:eastAsia="zh-CN"/>
        </w:rPr>
        <w:tab/>
        <w:t>Resource Custom Operations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87" w:name="_Toc85734279"/>
      <w:bookmarkStart w:id="4688" w:name="_Toc89431578"/>
      <w:bookmarkStart w:id="4689" w:name="_Toc97042390"/>
      <w:bookmarkStart w:id="4690" w:name="_Toc97045534"/>
      <w:bookmarkStart w:id="4691" w:name="_Toc97155279"/>
      <w:bookmarkStart w:id="4692" w:name="_Toc101521416"/>
      <w:bookmarkStart w:id="4693" w:name="_Toc138761687"/>
      <w:bookmarkStart w:id="4694" w:name="_Toc145707902"/>
      <w:bookmarkStart w:id="4695" w:name="_Toc160570383"/>
      <w:bookmarkStart w:id="4696" w:name="_Toc162007979"/>
      <w:bookmarkStart w:id="4697" w:name="_Toc185515643"/>
      <w:bookmarkStart w:id="4698" w:name="_Toc192872951"/>
      <w:bookmarkStart w:id="4699" w:name="_Toc200970664"/>
      <w:bookmarkStart w:id="4700" w:name="_Toc207721995"/>
      <w:bookmarkStart w:id="4701" w:name="_Toc209520858"/>
      <w:bookmarkStart w:id="4702" w:name="_Toc214976877"/>
      <w:r>
        <w:t>8.2</w:t>
      </w:r>
      <w:r w:rsidR="00C95A9A">
        <w:t>.3</w:t>
      </w:r>
      <w:r w:rsidR="00C95A9A">
        <w:tab/>
        <w:t>Custom Operations without associated resources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83CACC6" w14:textId="77777777" w:rsidR="0016246B" w:rsidRPr="000A7435" w:rsidRDefault="0016246B" w:rsidP="0016246B">
      <w:pPr>
        <w:pStyle w:val="Heading4"/>
      </w:pPr>
      <w:bookmarkStart w:id="4703" w:name="_Toc65839243"/>
      <w:bookmarkStart w:id="4704" w:name="_Toc85734280"/>
      <w:bookmarkStart w:id="4705" w:name="_Toc89431579"/>
      <w:bookmarkStart w:id="4706" w:name="_Toc97042391"/>
      <w:bookmarkStart w:id="4707" w:name="_Toc97045535"/>
      <w:bookmarkStart w:id="4708" w:name="_Toc97155280"/>
      <w:bookmarkStart w:id="4709" w:name="_Toc101521417"/>
      <w:bookmarkStart w:id="4710" w:name="_Toc138761688"/>
      <w:bookmarkStart w:id="4711" w:name="_Toc145707903"/>
      <w:bookmarkStart w:id="4712" w:name="_Toc160570384"/>
      <w:bookmarkStart w:id="4713" w:name="_Toc162007980"/>
      <w:bookmarkStart w:id="4714" w:name="_Toc185515644"/>
      <w:bookmarkStart w:id="4715" w:name="_Toc192872952"/>
      <w:bookmarkStart w:id="4716" w:name="_Toc200970665"/>
      <w:bookmarkStart w:id="4717" w:name="_Toc207721996"/>
      <w:bookmarkStart w:id="4718" w:name="_Toc209520859"/>
      <w:bookmarkStart w:id="4719" w:name="_Toc214976878"/>
      <w:r>
        <w:t>8.2.3.1</w:t>
      </w:r>
      <w:r>
        <w:tab/>
        <w:t>Overview</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15pt" o:ole="">
            <v:imagedata r:id="rId17" o:title=""/>
          </v:shape>
          <o:OLEObject Type="Embed" ProgID="Visio.Drawing.11" ShapeID="_x0000_i1028" DrawAspect="Content" ObjectID="_182695872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20" w:name="_Toc65839244"/>
      <w:bookmarkStart w:id="4721" w:name="_Toc85734281"/>
      <w:bookmarkStart w:id="4722" w:name="_Toc89431580"/>
      <w:bookmarkStart w:id="4723" w:name="_Toc97042392"/>
      <w:bookmarkStart w:id="4724" w:name="_Toc97045536"/>
      <w:bookmarkStart w:id="4725" w:name="_Toc97155281"/>
      <w:bookmarkStart w:id="4726" w:name="_Toc101521418"/>
      <w:bookmarkStart w:id="4727" w:name="_Toc138761689"/>
      <w:bookmarkStart w:id="4728" w:name="_Toc145707904"/>
      <w:bookmarkStart w:id="4729" w:name="_Toc160570385"/>
      <w:bookmarkStart w:id="4730" w:name="_Toc162007981"/>
      <w:bookmarkStart w:id="4731" w:name="_Toc185515645"/>
      <w:bookmarkStart w:id="4732" w:name="_Toc192872953"/>
      <w:bookmarkStart w:id="4733" w:name="_Toc200970666"/>
      <w:bookmarkStart w:id="4734" w:name="_Toc207721997"/>
      <w:bookmarkStart w:id="4735" w:name="_Toc209520860"/>
      <w:bookmarkStart w:id="4736" w:name="_Toc214976879"/>
      <w:r>
        <w:t>8.2.3.2</w:t>
      </w:r>
      <w:r>
        <w:tab/>
        <w:t xml:space="preserve">Operation: </w:t>
      </w:r>
      <w:bookmarkEnd w:id="4720"/>
      <w:r>
        <w:t>Fetch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7DBEC0F6" w14:textId="77777777" w:rsidR="0016246B" w:rsidRDefault="0016246B" w:rsidP="0016246B">
      <w:pPr>
        <w:pStyle w:val="Heading5"/>
      </w:pPr>
      <w:bookmarkStart w:id="4737" w:name="_Toc65839245"/>
      <w:bookmarkStart w:id="4738" w:name="_Toc85734282"/>
      <w:bookmarkStart w:id="4739" w:name="_Toc89431581"/>
      <w:bookmarkStart w:id="4740" w:name="_Toc97042393"/>
      <w:bookmarkStart w:id="4741" w:name="_Toc97045537"/>
      <w:bookmarkStart w:id="4742" w:name="_Toc97155282"/>
      <w:bookmarkStart w:id="4743" w:name="_Toc101521419"/>
      <w:bookmarkStart w:id="4744" w:name="_Toc138761690"/>
      <w:bookmarkStart w:id="4745" w:name="_Toc145707905"/>
      <w:bookmarkStart w:id="4746" w:name="_Toc160570386"/>
      <w:bookmarkStart w:id="4747" w:name="_Toc162007982"/>
      <w:bookmarkStart w:id="4748" w:name="_Toc185515646"/>
      <w:bookmarkStart w:id="4749" w:name="_Toc192872954"/>
      <w:bookmarkStart w:id="4750" w:name="_Toc200970667"/>
      <w:bookmarkStart w:id="4751" w:name="_Toc207721998"/>
      <w:bookmarkStart w:id="4752" w:name="_Toc209520861"/>
      <w:bookmarkStart w:id="4753" w:name="_Toc214976880"/>
      <w:r>
        <w:t>8.2.3.2.1</w:t>
      </w:r>
      <w:r>
        <w:tab/>
        <w:t>Description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54" w:name="_Toc65839246"/>
      <w:bookmarkStart w:id="4755" w:name="_Toc85734283"/>
      <w:bookmarkStart w:id="4756" w:name="_Toc89431582"/>
      <w:bookmarkStart w:id="4757" w:name="_Toc97042394"/>
      <w:bookmarkStart w:id="4758" w:name="_Toc97045538"/>
      <w:bookmarkStart w:id="4759" w:name="_Toc97155283"/>
      <w:bookmarkStart w:id="4760" w:name="_Toc101521420"/>
      <w:bookmarkStart w:id="4761" w:name="_Toc138761691"/>
      <w:bookmarkStart w:id="4762" w:name="_Toc145707906"/>
      <w:bookmarkStart w:id="4763" w:name="_Toc160570387"/>
      <w:bookmarkStart w:id="4764" w:name="_Toc162007983"/>
      <w:bookmarkStart w:id="4765" w:name="_Toc185515647"/>
      <w:bookmarkStart w:id="4766" w:name="_Toc192872955"/>
      <w:bookmarkStart w:id="4767" w:name="_Toc200970668"/>
      <w:bookmarkStart w:id="4768" w:name="_Toc207721999"/>
      <w:bookmarkStart w:id="4769" w:name="_Toc209520862"/>
      <w:bookmarkStart w:id="4770" w:name="_Toc214976881"/>
      <w:r>
        <w:t>8.2.3.2.2</w:t>
      </w:r>
      <w:r>
        <w:tab/>
        <w:t>Operation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71" w:name="_Toc85734284"/>
      <w:bookmarkStart w:id="4772" w:name="_Toc89431583"/>
      <w:bookmarkStart w:id="4773" w:name="_Toc97042395"/>
      <w:bookmarkStart w:id="4774" w:name="_Toc97045539"/>
      <w:bookmarkStart w:id="4775" w:name="_Toc97155284"/>
      <w:bookmarkStart w:id="4776" w:name="_Toc101521421"/>
      <w:bookmarkStart w:id="4777" w:name="_Toc138761692"/>
      <w:bookmarkStart w:id="4778" w:name="_Toc145707907"/>
      <w:bookmarkStart w:id="4779" w:name="_Toc160570388"/>
      <w:bookmarkStart w:id="4780" w:name="_Toc162007984"/>
      <w:bookmarkStart w:id="4781" w:name="_Toc185515648"/>
      <w:bookmarkStart w:id="4782" w:name="_Toc192872956"/>
      <w:bookmarkStart w:id="4783" w:name="_Toc200970669"/>
      <w:bookmarkStart w:id="4784" w:name="_Toc207722000"/>
      <w:bookmarkStart w:id="4785" w:name="_Toc209520863"/>
      <w:bookmarkStart w:id="4786" w:name="_Toc214976882"/>
      <w:r>
        <w:t>8.2</w:t>
      </w:r>
      <w:r w:rsidR="00C95A9A">
        <w:t>.4</w:t>
      </w:r>
      <w:r w:rsidR="00C95A9A">
        <w:tab/>
        <w:t>Notifications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4202B195" w14:textId="4671DEE7" w:rsidR="00C95A9A" w:rsidRPr="00AF7276" w:rsidRDefault="00377899" w:rsidP="00C95A9A">
      <w:pPr>
        <w:pStyle w:val="Heading4"/>
      </w:pPr>
      <w:bookmarkStart w:id="4787" w:name="_Toc85734285"/>
      <w:bookmarkStart w:id="4788" w:name="_Toc89431584"/>
      <w:bookmarkStart w:id="4789" w:name="_Toc97042396"/>
      <w:bookmarkStart w:id="4790" w:name="_Toc97045540"/>
      <w:bookmarkStart w:id="4791" w:name="_Toc97155285"/>
      <w:bookmarkStart w:id="4792" w:name="_Toc101521422"/>
      <w:bookmarkStart w:id="4793" w:name="_Toc138761693"/>
      <w:bookmarkStart w:id="4794" w:name="_Toc145707908"/>
      <w:bookmarkStart w:id="4795" w:name="_Toc160570389"/>
      <w:bookmarkStart w:id="4796" w:name="_Toc162007985"/>
      <w:bookmarkStart w:id="4797" w:name="_Toc185515649"/>
      <w:bookmarkStart w:id="4798" w:name="_Toc192872957"/>
      <w:bookmarkStart w:id="4799" w:name="_Toc200970670"/>
      <w:bookmarkStart w:id="4800" w:name="_Toc207722001"/>
      <w:bookmarkStart w:id="4801" w:name="_Toc209520864"/>
      <w:bookmarkStart w:id="4802" w:name="_Toc214976883"/>
      <w:r>
        <w:t>8.2</w:t>
      </w:r>
      <w:r w:rsidR="00C95A9A" w:rsidRPr="00AF7276">
        <w:t>.</w:t>
      </w:r>
      <w:r w:rsidR="00C95A9A">
        <w:t>4</w:t>
      </w:r>
      <w:r w:rsidR="00C95A9A" w:rsidRPr="00AF7276">
        <w:t>.1</w:t>
      </w:r>
      <w:r w:rsidR="00C95A9A" w:rsidRPr="00AF7276">
        <w:tab/>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803" w:name="_Toc85734286"/>
      <w:bookmarkStart w:id="4804" w:name="_Toc89431585"/>
      <w:bookmarkStart w:id="4805" w:name="_Toc97042397"/>
      <w:bookmarkStart w:id="4806" w:name="_Toc97045541"/>
      <w:bookmarkStart w:id="4807" w:name="_Toc97155286"/>
      <w:bookmarkStart w:id="4808" w:name="_Toc101521423"/>
      <w:bookmarkStart w:id="4809" w:name="_Toc138761694"/>
      <w:bookmarkStart w:id="4810" w:name="_Toc145707909"/>
      <w:bookmarkStart w:id="4811" w:name="_Toc160570390"/>
      <w:bookmarkStart w:id="4812" w:name="_Toc162007986"/>
      <w:bookmarkStart w:id="4813" w:name="_Toc185515650"/>
      <w:bookmarkStart w:id="4814" w:name="_Toc192872958"/>
      <w:bookmarkStart w:id="4815" w:name="_Toc200970671"/>
      <w:bookmarkStart w:id="4816" w:name="_Toc207722002"/>
      <w:bookmarkStart w:id="4817" w:name="_Toc209520865"/>
      <w:bookmarkStart w:id="4818" w:name="_Toc214976884"/>
      <w:r>
        <w:rPr>
          <w:lang w:eastAsia="zh-CN"/>
        </w:rPr>
        <w:lastRenderedPageBreak/>
        <w:t>8.2</w:t>
      </w:r>
      <w:r w:rsidR="00C95A9A">
        <w:rPr>
          <w:lang w:eastAsia="zh-CN"/>
        </w:rPr>
        <w:t>.4.2</w:t>
      </w:r>
      <w:r w:rsidR="00C95A9A">
        <w:rPr>
          <w:lang w:eastAsia="zh-CN"/>
        </w:rPr>
        <w:tab/>
        <w:t>Location Information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8935CA8" w14:textId="1ACA0FA2" w:rsidR="00C95A9A" w:rsidRDefault="00377899" w:rsidP="00C95A9A">
      <w:pPr>
        <w:pStyle w:val="Heading5"/>
        <w:rPr>
          <w:lang w:eastAsia="zh-CN"/>
        </w:rPr>
      </w:pPr>
      <w:bookmarkStart w:id="4819" w:name="_Toc85734287"/>
      <w:bookmarkStart w:id="4820" w:name="_Toc89431586"/>
      <w:bookmarkStart w:id="4821" w:name="_Toc97042398"/>
      <w:bookmarkStart w:id="4822" w:name="_Toc97045542"/>
      <w:bookmarkStart w:id="4823" w:name="_Toc97155287"/>
      <w:bookmarkStart w:id="4824" w:name="_Toc101521424"/>
      <w:bookmarkStart w:id="4825" w:name="_Toc138761695"/>
      <w:bookmarkStart w:id="4826" w:name="_Toc145707910"/>
      <w:bookmarkStart w:id="4827" w:name="_Toc160570391"/>
      <w:bookmarkStart w:id="4828" w:name="_Toc162007987"/>
      <w:bookmarkStart w:id="4829" w:name="_Toc185515651"/>
      <w:bookmarkStart w:id="4830" w:name="_Toc192872959"/>
      <w:bookmarkStart w:id="4831" w:name="_Toc200970672"/>
      <w:bookmarkStart w:id="4832" w:name="_Toc207722003"/>
      <w:bookmarkStart w:id="4833" w:name="_Toc209520866"/>
      <w:bookmarkStart w:id="4834" w:name="_Toc214976885"/>
      <w:r>
        <w:rPr>
          <w:lang w:eastAsia="zh-CN"/>
        </w:rPr>
        <w:t>8.2</w:t>
      </w:r>
      <w:r w:rsidR="00C95A9A">
        <w:rPr>
          <w:lang w:eastAsia="zh-CN"/>
        </w:rPr>
        <w:t>.4.2.1</w:t>
      </w:r>
      <w:r w:rsidR="00C95A9A">
        <w:rPr>
          <w:lang w:eastAsia="zh-CN"/>
        </w:rPr>
        <w:tab/>
        <w:t>Description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35" w:name="_Toc85734288"/>
      <w:bookmarkStart w:id="4836" w:name="_Toc89431587"/>
      <w:bookmarkStart w:id="4837" w:name="_Toc97042399"/>
      <w:bookmarkStart w:id="4838" w:name="_Toc97045543"/>
      <w:bookmarkStart w:id="4839" w:name="_Toc97155288"/>
      <w:bookmarkStart w:id="4840" w:name="_Toc101521425"/>
      <w:bookmarkStart w:id="4841" w:name="_Toc138761696"/>
      <w:bookmarkStart w:id="4842" w:name="_Toc145707911"/>
      <w:bookmarkStart w:id="4843" w:name="_Toc160570392"/>
      <w:bookmarkStart w:id="4844" w:name="_Toc162007988"/>
      <w:bookmarkStart w:id="4845" w:name="_Toc185515652"/>
      <w:bookmarkStart w:id="4846" w:name="_Toc192872960"/>
      <w:bookmarkStart w:id="4847" w:name="_Toc200970673"/>
      <w:bookmarkStart w:id="4848" w:name="_Toc207722004"/>
      <w:bookmarkStart w:id="4849" w:name="_Toc209520867"/>
      <w:bookmarkStart w:id="4850" w:name="_Toc214976886"/>
      <w:r>
        <w:rPr>
          <w:lang w:eastAsia="zh-CN"/>
        </w:rPr>
        <w:t>8.2</w:t>
      </w:r>
      <w:r w:rsidR="00C95A9A">
        <w:rPr>
          <w:lang w:eastAsia="zh-CN"/>
        </w:rPr>
        <w:t>.4.2.2</w:t>
      </w:r>
      <w:r w:rsidR="00C95A9A">
        <w:rPr>
          <w:lang w:eastAsia="zh-CN"/>
        </w:rPr>
        <w:tab/>
      </w:r>
      <w:bookmarkEnd w:id="4835"/>
      <w:bookmarkEnd w:id="4836"/>
      <w:bookmarkEnd w:id="4837"/>
      <w:bookmarkEnd w:id="4838"/>
      <w:bookmarkEnd w:id="4839"/>
      <w:bookmarkEnd w:id="4840"/>
      <w:r w:rsidR="00C46D36">
        <w:rPr>
          <w:lang w:eastAsia="zh-CN"/>
        </w:rPr>
        <w:t>Target URI</w:t>
      </w:r>
      <w:bookmarkEnd w:id="4841"/>
      <w:bookmarkEnd w:id="4842"/>
      <w:bookmarkEnd w:id="4843"/>
      <w:bookmarkEnd w:id="4844"/>
      <w:bookmarkEnd w:id="4845"/>
      <w:bookmarkEnd w:id="4846"/>
      <w:bookmarkEnd w:id="4847"/>
      <w:bookmarkEnd w:id="4848"/>
      <w:bookmarkEnd w:id="4849"/>
      <w:bookmarkEnd w:id="4850"/>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51" w:name="_Toc532994457"/>
      <w:bookmarkStart w:id="4852" w:name="_Toc35971424"/>
      <w:bookmarkStart w:id="4853" w:name="_Toc67903541"/>
      <w:bookmarkStart w:id="4854" w:name="_Toc138761697"/>
      <w:bookmarkStart w:id="4855" w:name="_Toc145707912"/>
      <w:bookmarkStart w:id="4856" w:name="_Toc160570393"/>
      <w:bookmarkStart w:id="4857" w:name="_Toc162007989"/>
      <w:bookmarkStart w:id="4858" w:name="_Toc185515653"/>
      <w:bookmarkStart w:id="4859" w:name="_Toc192872961"/>
      <w:bookmarkStart w:id="4860" w:name="_Toc200970674"/>
      <w:bookmarkStart w:id="4861" w:name="_Toc207722005"/>
      <w:bookmarkStart w:id="4862" w:name="_Toc209520868"/>
      <w:bookmarkStart w:id="4863" w:name="_Toc214976887"/>
      <w:r w:rsidRPr="006C7EB1">
        <w:t>8.2.4.2.3</w:t>
      </w:r>
      <w:r w:rsidRPr="006C7EB1">
        <w:tab/>
        <w:t>Standard Methods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69C8ED1" w14:textId="1DF0991F" w:rsidR="00C95A9A" w:rsidRPr="00E73566" w:rsidRDefault="00C46D36" w:rsidP="006C7EB1">
      <w:pPr>
        <w:pStyle w:val="Heading6"/>
      </w:pPr>
      <w:bookmarkStart w:id="4864" w:name="_Toc532994458"/>
      <w:bookmarkStart w:id="4865" w:name="_Toc35971425"/>
      <w:bookmarkStart w:id="4866" w:name="_Toc138761698"/>
      <w:bookmarkStart w:id="4867" w:name="_Toc145707913"/>
      <w:bookmarkStart w:id="4868" w:name="_Toc160570394"/>
      <w:bookmarkStart w:id="4869" w:name="_Toc162007990"/>
      <w:bookmarkStart w:id="4870" w:name="_Toc185515654"/>
      <w:bookmarkStart w:id="4871" w:name="_Toc192872962"/>
      <w:bookmarkStart w:id="4872" w:name="_Toc200970675"/>
      <w:bookmarkStart w:id="4873" w:name="_Toc207722006"/>
      <w:bookmarkStart w:id="4874" w:name="_Toc209520869"/>
      <w:bookmarkStart w:id="4875" w:name="_Toc214976888"/>
      <w:r>
        <w:rPr>
          <w:lang w:eastAsia="zh-CN"/>
        </w:rPr>
        <w:t>8.2.4.2</w:t>
      </w:r>
      <w:r>
        <w:t>.3</w:t>
      </w:r>
      <w:r w:rsidRPr="00986E88">
        <w:rPr>
          <w:noProof/>
        </w:rPr>
        <w:t>.1</w:t>
      </w:r>
      <w:r w:rsidRPr="00986E88">
        <w:rPr>
          <w:noProof/>
        </w:rPr>
        <w:tab/>
        <w:t>POST</w:t>
      </w:r>
      <w:bookmarkEnd w:id="4864"/>
      <w:bookmarkEnd w:id="4865"/>
      <w:bookmarkEnd w:id="4866"/>
      <w:bookmarkEnd w:id="4867"/>
      <w:bookmarkEnd w:id="4868"/>
      <w:bookmarkEnd w:id="4869"/>
      <w:bookmarkEnd w:id="4870"/>
      <w:bookmarkEnd w:id="4871"/>
      <w:bookmarkEnd w:id="4872"/>
      <w:bookmarkEnd w:id="4873"/>
      <w:bookmarkEnd w:id="4874"/>
      <w:bookmarkEnd w:id="487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76" w:name="_Toc100767573"/>
      <w:bookmarkStart w:id="4877" w:name="_Toc138761699"/>
      <w:bookmarkStart w:id="4878" w:name="_Toc145707914"/>
      <w:bookmarkStart w:id="4879" w:name="_Toc160570395"/>
      <w:bookmarkStart w:id="4880" w:name="_Toc162007991"/>
      <w:bookmarkStart w:id="4881" w:name="_Toc185515655"/>
      <w:bookmarkStart w:id="4882" w:name="_Toc192872963"/>
      <w:bookmarkStart w:id="4883" w:name="_Toc200970676"/>
      <w:bookmarkStart w:id="4884" w:name="_Toc207722007"/>
      <w:bookmarkStart w:id="4885" w:name="_Toc209520870"/>
      <w:bookmarkStart w:id="4886" w:name="_Toc214976889"/>
      <w:r w:rsidRPr="00C955D0">
        <w:rPr>
          <w:lang w:val="fr-FR" w:eastAsia="zh-CN"/>
        </w:rPr>
        <w:t>8.2.4.</w:t>
      </w:r>
      <w:r w:rsidR="00AE15D9">
        <w:rPr>
          <w:lang w:val="fr-FR" w:eastAsia="zh-CN"/>
        </w:rPr>
        <w:t>3</w:t>
      </w:r>
      <w:r w:rsidRPr="00C955D0">
        <w:rPr>
          <w:lang w:val="fr-FR" w:eastAsia="zh-CN"/>
        </w:rPr>
        <w:tab/>
      </w:r>
      <w:bookmarkEnd w:id="4876"/>
      <w:r w:rsidRPr="00C955D0">
        <w:rPr>
          <w:lang w:val="fr-FR"/>
        </w:rPr>
        <w:t>User Consent Revocation Notification</w:t>
      </w:r>
      <w:bookmarkEnd w:id="4877"/>
      <w:bookmarkEnd w:id="4878"/>
      <w:bookmarkEnd w:id="4879"/>
      <w:bookmarkEnd w:id="4880"/>
      <w:bookmarkEnd w:id="4881"/>
      <w:bookmarkEnd w:id="4882"/>
      <w:bookmarkEnd w:id="4883"/>
      <w:bookmarkEnd w:id="4884"/>
      <w:bookmarkEnd w:id="4885"/>
      <w:bookmarkEnd w:id="4886"/>
    </w:p>
    <w:p w14:paraId="54C0443E" w14:textId="0339CE8D" w:rsidR="00606C35" w:rsidRPr="00C955D0" w:rsidRDefault="00606C35" w:rsidP="00606C35">
      <w:pPr>
        <w:pStyle w:val="Heading5"/>
        <w:rPr>
          <w:lang w:val="fr-FR" w:eastAsia="zh-CN"/>
        </w:rPr>
      </w:pPr>
      <w:bookmarkStart w:id="4887" w:name="_Toc100767574"/>
      <w:bookmarkStart w:id="4888" w:name="_Toc138761700"/>
      <w:bookmarkStart w:id="4889" w:name="_Toc145707915"/>
      <w:bookmarkStart w:id="4890" w:name="_Toc160570396"/>
      <w:bookmarkStart w:id="4891" w:name="_Toc162007992"/>
      <w:bookmarkStart w:id="4892" w:name="_Toc185515656"/>
      <w:bookmarkStart w:id="4893" w:name="_Toc192872964"/>
      <w:bookmarkStart w:id="4894" w:name="_Toc200970677"/>
      <w:bookmarkStart w:id="4895" w:name="_Toc207722008"/>
      <w:bookmarkStart w:id="4896" w:name="_Toc209520871"/>
      <w:bookmarkStart w:id="4897" w:name="_Toc21497689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87"/>
      <w:bookmarkEnd w:id="4888"/>
      <w:bookmarkEnd w:id="4889"/>
      <w:bookmarkEnd w:id="4890"/>
      <w:bookmarkEnd w:id="4891"/>
      <w:bookmarkEnd w:id="4892"/>
      <w:bookmarkEnd w:id="4893"/>
      <w:bookmarkEnd w:id="4894"/>
      <w:bookmarkEnd w:id="4895"/>
      <w:bookmarkEnd w:id="4896"/>
      <w:bookmarkEnd w:id="4897"/>
    </w:p>
    <w:p w14:paraId="6F06DB82" w14:textId="77777777" w:rsidR="00606C35" w:rsidRDefault="00606C35" w:rsidP="00606C35">
      <w:pPr>
        <w:rPr>
          <w:noProof/>
        </w:rPr>
      </w:pPr>
      <w:bookmarkStart w:id="489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99" w:name="_Toc138761701"/>
      <w:bookmarkStart w:id="4900" w:name="_Toc145707916"/>
      <w:bookmarkStart w:id="4901" w:name="_Toc160570397"/>
      <w:bookmarkStart w:id="4902" w:name="_Toc162007993"/>
      <w:bookmarkStart w:id="4903" w:name="_Toc185515657"/>
      <w:bookmarkStart w:id="4904" w:name="_Toc192872965"/>
      <w:bookmarkStart w:id="4905" w:name="_Toc200970678"/>
      <w:bookmarkStart w:id="4906" w:name="_Toc207722009"/>
      <w:bookmarkStart w:id="4907" w:name="_Toc209520872"/>
      <w:bookmarkStart w:id="4908" w:name="_Toc214976891"/>
      <w:r>
        <w:rPr>
          <w:lang w:eastAsia="zh-CN"/>
        </w:rPr>
        <w:t>8.2.4.</w:t>
      </w:r>
      <w:r w:rsidR="00AE15D9">
        <w:rPr>
          <w:lang w:eastAsia="zh-CN"/>
        </w:rPr>
        <w:t>3</w:t>
      </w:r>
      <w:r>
        <w:rPr>
          <w:lang w:eastAsia="zh-CN"/>
        </w:rPr>
        <w:t>.2</w:t>
      </w:r>
      <w:r>
        <w:rPr>
          <w:lang w:eastAsia="zh-CN"/>
        </w:rPr>
        <w:tab/>
      </w:r>
      <w:bookmarkEnd w:id="4898"/>
      <w:r>
        <w:rPr>
          <w:lang w:eastAsia="zh-CN"/>
        </w:rPr>
        <w:t>Target URI</w:t>
      </w:r>
      <w:bookmarkEnd w:id="4899"/>
      <w:bookmarkEnd w:id="4900"/>
      <w:bookmarkEnd w:id="4901"/>
      <w:bookmarkEnd w:id="4902"/>
      <w:bookmarkEnd w:id="4903"/>
      <w:bookmarkEnd w:id="4904"/>
      <w:bookmarkEnd w:id="4905"/>
      <w:bookmarkEnd w:id="4906"/>
      <w:bookmarkEnd w:id="4907"/>
      <w:bookmarkEnd w:id="490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909" w:name="_Toc138761702"/>
      <w:bookmarkStart w:id="4910" w:name="_Toc145707917"/>
      <w:bookmarkStart w:id="4911" w:name="_Toc160570398"/>
      <w:bookmarkStart w:id="4912" w:name="_Toc162007994"/>
      <w:bookmarkStart w:id="4913" w:name="_Toc185515658"/>
      <w:bookmarkStart w:id="4914" w:name="_Toc192872966"/>
      <w:bookmarkStart w:id="4915" w:name="_Toc200970679"/>
      <w:bookmarkStart w:id="4916" w:name="_Toc207722010"/>
      <w:bookmarkStart w:id="4917" w:name="_Toc209520873"/>
      <w:bookmarkStart w:id="4918" w:name="_Toc214976892"/>
      <w:r>
        <w:rPr>
          <w:lang w:eastAsia="zh-CN"/>
        </w:rPr>
        <w:t>8.2.4.</w:t>
      </w:r>
      <w:r w:rsidR="00AE15D9">
        <w:rPr>
          <w:lang w:eastAsia="zh-CN"/>
        </w:rPr>
        <w:t>3</w:t>
      </w:r>
      <w:r w:rsidRPr="00986E88">
        <w:rPr>
          <w:noProof/>
        </w:rPr>
        <w:t>.3</w:t>
      </w:r>
      <w:r w:rsidRPr="00986E88">
        <w:rPr>
          <w:noProof/>
        </w:rPr>
        <w:tab/>
        <w:t>Standard Methods</w:t>
      </w:r>
      <w:bookmarkEnd w:id="4909"/>
      <w:bookmarkEnd w:id="4910"/>
      <w:bookmarkEnd w:id="4911"/>
      <w:bookmarkEnd w:id="4912"/>
      <w:bookmarkEnd w:id="4913"/>
      <w:bookmarkEnd w:id="4914"/>
      <w:bookmarkEnd w:id="4915"/>
      <w:bookmarkEnd w:id="4916"/>
      <w:bookmarkEnd w:id="4917"/>
      <w:bookmarkEnd w:id="491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19" w:name="_Toc85734289"/>
      <w:bookmarkStart w:id="4920" w:name="_Toc89431588"/>
      <w:bookmarkStart w:id="4921" w:name="_Toc97042400"/>
      <w:bookmarkStart w:id="4922" w:name="_Toc97045544"/>
      <w:bookmarkStart w:id="4923" w:name="_Toc97155289"/>
      <w:bookmarkStart w:id="4924" w:name="_Toc101521426"/>
      <w:bookmarkStart w:id="4925" w:name="_Toc138761703"/>
      <w:bookmarkStart w:id="4926" w:name="_Toc145707918"/>
      <w:bookmarkStart w:id="4927" w:name="_Toc160570399"/>
      <w:bookmarkStart w:id="4928" w:name="_Toc162007995"/>
      <w:bookmarkStart w:id="4929" w:name="_Toc185515659"/>
      <w:bookmarkStart w:id="4930" w:name="_Toc192872967"/>
      <w:bookmarkStart w:id="4931" w:name="_Toc200970680"/>
      <w:bookmarkStart w:id="4932" w:name="_Toc207722011"/>
      <w:bookmarkStart w:id="4933" w:name="_Toc209520874"/>
      <w:bookmarkStart w:id="4934" w:name="_Toc214976893"/>
      <w:r>
        <w:t>8.2</w:t>
      </w:r>
      <w:r w:rsidR="00C95A9A">
        <w:t>.5</w:t>
      </w:r>
      <w:r w:rsidR="00C95A9A">
        <w:tab/>
        <w:t>Data Model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69D2C9E" w14:textId="68F99EBE" w:rsidR="00C95A9A" w:rsidRDefault="00C95A9A" w:rsidP="00C95A9A">
      <w:pPr>
        <w:pStyle w:val="Heading4"/>
        <w:rPr>
          <w:lang w:eastAsia="zh-CN"/>
        </w:rPr>
      </w:pPr>
      <w:bookmarkStart w:id="4935" w:name="_Toc85734290"/>
      <w:bookmarkStart w:id="4936" w:name="_Toc89431589"/>
      <w:bookmarkStart w:id="4937" w:name="_Toc97042401"/>
      <w:bookmarkStart w:id="4938" w:name="_Toc97045545"/>
      <w:bookmarkStart w:id="4939" w:name="_Toc97155290"/>
      <w:bookmarkStart w:id="4940" w:name="_Toc101521427"/>
      <w:bookmarkStart w:id="4941" w:name="_Toc138761704"/>
      <w:bookmarkStart w:id="4942" w:name="_Toc145707919"/>
      <w:bookmarkStart w:id="4943" w:name="_Toc160570400"/>
      <w:bookmarkStart w:id="4944" w:name="_Toc162007996"/>
      <w:bookmarkStart w:id="4945" w:name="_Toc185515660"/>
      <w:bookmarkStart w:id="4946" w:name="_Toc192872968"/>
      <w:bookmarkStart w:id="4947" w:name="_Toc200970681"/>
      <w:bookmarkStart w:id="4948" w:name="_Toc207722012"/>
      <w:bookmarkStart w:id="4949" w:name="_Toc209520875"/>
      <w:bookmarkStart w:id="4950" w:name="_Toc214976894"/>
      <w:r>
        <w:rPr>
          <w:lang w:eastAsia="zh-CN"/>
        </w:rPr>
        <w:t>8.</w:t>
      </w:r>
      <w:r w:rsidR="00377899">
        <w:rPr>
          <w:lang w:eastAsia="zh-CN"/>
        </w:rPr>
        <w:t>2</w:t>
      </w:r>
      <w:r>
        <w:rPr>
          <w:lang w:eastAsia="zh-CN"/>
        </w:rPr>
        <w:t>.5.1</w:t>
      </w:r>
      <w:r>
        <w:rPr>
          <w:lang w:eastAsia="zh-CN"/>
        </w:rPr>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51" w:name="_Toc85734291"/>
      <w:bookmarkStart w:id="4952" w:name="_Toc89431590"/>
      <w:bookmarkStart w:id="4953" w:name="_Toc97042402"/>
      <w:bookmarkStart w:id="4954" w:name="_Toc97045546"/>
      <w:bookmarkStart w:id="4955" w:name="_Toc97155291"/>
      <w:bookmarkStart w:id="4956" w:name="_Toc101521428"/>
      <w:bookmarkStart w:id="4957" w:name="_Toc138761705"/>
      <w:bookmarkStart w:id="4958" w:name="_Toc145707920"/>
      <w:bookmarkStart w:id="4959" w:name="_Toc160570401"/>
      <w:bookmarkStart w:id="4960" w:name="_Toc162007997"/>
      <w:bookmarkStart w:id="4961" w:name="_Toc185515661"/>
      <w:bookmarkStart w:id="4962" w:name="_Toc192872969"/>
      <w:bookmarkStart w:id="4963" w:name="_Toc200970682"/>
      <w:bookmarkStart w:id="4964" w:name="_Toc207722013"/>
      <w:bookmarkStart w:id="4965"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66" w:name="_Toc214976895"/>
      <w:r>
        <w:rPr>
          <w:lang w:eastAsia="zh-CN"/>
        </w:rPr>
        <w:lastRenderedPageBreak/>
        <w:t>8.2</w:t>
      </w:r>
      <w:r w:rsidR="00C95A9A">
        <w:rPr>
          <w:lang w:eastAsia="zh-CN"/>
        </w:rPr>
        <w:t>.5.2</w:t>
      </w:r>
      <w:r w:rsidR="00C95A9A">
        <w:rPr>
          <w:lang w:eastAsia="zh-CN"/>
        </w:rPr>
        <w:tab/>
        <w:t>Structured data types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28C1213A" w14:textId="57E237A7" w:rsidR="00C95A9A" w:rsidRDefault="00377899" w:rsidP="00C95A9A">
      <w:pPr>
        <w:pStyle w:val="Heading5"/>
        <w:rPr>
          <w:lang w:eastAsia="zh-CN"/>
        </w:rPr>
      </w:pPr>
      <w:bookmarkStart w:id="4967" w:name="_Toc85734292"/>
      <w:bookmarkStart w:id="4968" w:name="_Toc89431591"/>
      <w:bookmarkStart w:id="4969" w:name="_Toc97042403"/>
      <w:bookmarkStart w:id="4970" w:name="_Toc97045547"/>
      <w:bookmarkStart w:id="4971" w:name="_Toc97155292"/>
      <w:bookmarkStart w:id="4972" w:name="_Toc101521429"/>
      <w:bookmarkStart w:id="4973" w:name="_Toc138761706"/>
      <w:bookmarkStart w:id="4974" w:name="_Toc145707921"/>
      <w:bookmarkStart w:id="4975" w:name="_Toc160570402"/>
      <w:bookmarkStart w:id="4976" w:name="_Toc162007998"/>
      <w:bookmarkStart w:id="4977" w:name="_Toc185515662"/>
      <w:bookmarkStart w:id="4978" w:name="_Toc192872970"/>
      <w:bookmarkStart w:id="4979" w:name="_Toc200970683"/>
      <w:bookmarkStart w:id="4980" w:name="_Toc207722014"/>
      <w:bookmarkStart w:id="4981" w:name="_Toc209520877"/>
      <w:bookmarkStart w:id="4982" w:name="_Toc214976896"/>
      <w:r>
        <w:rPr>
          <w:lang w:eastAsia="zh-CN"/>
        </w:rPr>
        <w:t>8.2</w:t>
      </w:r>
      <w:r w:rsidR="00C95A9A">
        <w:rPr>
          <w:lang w:eastAsia="zh-CN"/>
        </w:rPr>
        <w:t>.5.2.1</w:t>
      </w:r>
      <w:r w:rsidR="00C95A9A">
        <w:rPr>
          <w:lang w:eastAsia="zh-CN"/>
        </w:rPr>
        <w:tab/>
        <w:t>Introduction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42473D5" w14:textId="6F9C799D" w:rsidR="00C95A9A" w:rsidRDefault="00377899" w:rsidP="00C95A9A">
      <w:pPr>
        <w:pStyle w:val="Heading5"/>
        <w:rPr>
          <w:lang w:eastAsia="zh-CN"/>
        </w:rPr>
      </w:pPr>
      <w:bookmarkStart w:id="4983" w:name="_Toc85734293"/>
      <w:bookmarkStart w:id="4984" w:name="_Toc89431592"/>
      <w:bookmarkStart w:id="4985" w:name="_Toc97042404"/>
      <w:bookmarkStart w:id="4986" w:name="_Toc97045548"/>
      <w:bookmarkStart w:id="4987" w:name="_Toc97155293"/>
      <w:bookmarkStart w:id="4988" w:name="_Toc101521430"/>
      <w:bookmarkStart w:id="4989" w:name="_Toc138761707"/>
      <w:bookmarkStart w:id="4990" w:name="_Toc145707922"/>
      <w:bookmarkStart w:id="4991" w:name="_Toc160570403"/>
      <w:bookmarkStart w:id="4992" w:name="_Toc162007999"/>
      <w:bookmarkStart w:id="4993" w:name="_Toc185515663"/>
      <w:bookmarkStart w:id="4994" w:name="_Toc192872971"/>
      <w:bookmarkStart w:id="4995" w:name="_Toc200970684"/>
      <w:bookmarkStart w:id="4996" w:name="_Toc207722015"/>
      <w:bookmarkStart w:id="4997" w:name="_Toc209520878"/>
      <w:bookmarkStart w:id="4998" w:name="_Toc214976897"/>
      <w:r>
        <w:rPr>
          <w:lang w:eastAsia="zh-CN"/>
        </w:rPr>
        <w:t>8.2</w:t>
      </w:r>
      <w:r w:rsidR="00C95A9A">
        <w:rPr>
          <w:lang w:eastAsia="zh-CN"/>
        </w:rPr>
        <w:t>.5.2.2</w:t>
      </w:r>
      <w:r w:rsidR="00C95A9A">
        <w:rPr>
          <w:lang w:eastAsia="zh-CN"/>
        </w:rPr>
        <w:tab/>
        <w:t>Type: LocationSubscription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99" w:name="_Toc85734294"/>
      <w:bookmarkStart w:id="5000" w:name="_Toc89431593"/>
      <w:bookmarkStart w:id="5001" w:name="_Toc97042405"/>
      <w:bookmarkStart w:id="5002" w:name="_Toc97045549"/>
      <w:bookmarkStart w:id="5003" w:name="_Toc97155294"/>
      <w:bookmarkStart w:id="5004" w:name="_Toc101521431"/>
      <w:bookmarkStart w:id="5005" w:name="_Toc138761708"/>
      <w:bookmarkStart w:id="5006" w:name="_Toc145707923"/>
      <w:bookmarkStart w:id="5007" w:name="_Toc160570404"/>
      <w:bookmarkStart w:id="5008" w:name="_Toc162008000"/>
      <w:bookmarkStart w:id="5009" w:name="_Toc185515664"/>
      <w:bookmarkStart w:id="5010" w:name="_Toc192872972"/>
      <w:bookmarkStart w:id="5011" w:name="_Toc200970685"/>
      <w:bookmarkStart w:id="5012" w:name="_Toc207722016"/>
      <w:bookmarkStart w:id="5013" w:name="_Toc209520879"/>
      <w:bookmarkStart w:id="5014" w:name="_Toc214976898"/>
      <w:r>
        <w:rPr>
          <w:lang w:eastAsia="zh-CN"/>
        </w:rPr>
        <w:t>8.2</w:t>
      </w:r>
      <w:r w:rsidR="00C95A9A">
        <w:rPr>
          <w:lang w:eastAsia="zh-CN"/>
        </w:rPr>
        <w:t>.5.2.3</w:t>
      </w:r>
      <w:r w:rsidR="00C95A9A">
        <w:rPr>
          <w:lang w:eastAsia="zh-CN"/>
        </w:rPr>
        <w:tab/>
        <w:t>Type: LocationSubscriptionPatch</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15" w:name="_Toc85734295"/>
      <w:bookmarkStart w:id="5016" w:name="_Toc89431594"/>
      <w:bookmarkStart w:id="5017" w:name="_Toc97042406"/>
      <w:bookmarkStart w:id="5018" w:name="_Toc97045550"/>
      <w:bookmarkStart w:id="5019" w:name="_Toc97155295"/>
      <w:bookmarkStart w:id="5020" w:name="_Toc101521432"/>
      <w:bookmarkStart w:id="5021" w:name="_Toc138761709"/>
      <w:bookmarkStart w:id="5022" w:name="_Toc145707924"/>
      <w:bookmarkStart w:id="5023" w:name="_Toc160570405"/>
      <w:bookmarkStart w:id="5024" w:name="_Toc162008001"/>
      <w:bookmarkStart w:id="5025" w:name="_Toc185515665"/>
      <w:bookmarkStart w:id="5026" w:name="_Toc192872973"/>
      <w:bookmarkStart w:id="5027" w:name="_Toc200970686"/>
      <w:bookmarkStart w:id="5028" w:name="_Toc207722017"/>
      <w:bookmarkStart w:id="5029" w:name="_Toc209520880"/>
      <w:bookmarkStart w:id="5030" w:name="_Toc214976899"/>
      <w:r>
        <w:rPr>
          <w:lang w:eastAsia="zh-CN"/>
        </w:rPr>
        <w:t>8.</w:t>
      </w:r>
      <w:r w:rsidR="00377899">
        <w:rPr>
          <w:lang w:eastAsia="zh-CN"/>
        </w:rPr>
        <w:t>2</w:t>
      </w:r>
      <w:r>
        <w:rPr>
          <w:lang w:eastAsia="zh-CN"/>
        </w:rPr>
        <w:t>.5.2.4</w:t>
      </w:r>
      <w:r>
        <w:rPr>
          <w:lang w:eastAsia="zh-CN"/>
        </w:rPr>
        <w:tab/>
        <w:t>Type: LocationNotification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31" w:name="_Toc85734296"/>
      <w:bookmarkStart w:id="5032" w:name="_Toc89431595"/>
      <w:bookmarkStart w:id="5033" w:name="_Toc97042407"/>
      <w:bookmarkStart w:id="5034" w:name="_Toc97045551"/>
      <w:bookmarkStart w:id="5035" w:name="_Toc97155296"/>
      <w:bookmarkStart w:id="5036" w:name="_Toc101521433"/>
      <w:bookmarkStart w:id="5037" w:name="_Toc138761710"/>
      <w:bookmarkStart w:id="5038" w:name="_Toc145707925"/>
      <w:bookmarkStart w:id="5039" w:name="_Toc160570406"/>
      <w:bookmarkStart w:id="5040" w:name="_Toc162008002"/>
      <w:bookmarkStart w:id="5041" w:name="_Toc185515666"/>
      <w:bookmarkStart w:id="5042" w:name="_Toc192872974"/>
      <w:bookmarkStart w:id="5043" w:name="_Toc200970687"/>
      <w:bookmarkStart w:id="5044" w:name="_Toc207722018"/>
      <w:bookmarkStart w:id="5045" w:name="_Toc209520881"/>
      <w:bookmarkStart w:id="5046" w:name="_Toc214976900"/>
      <w:r>
        <w:rPr>
          <w:lang w:eastAsia="zh-CN"/>
        </w:rPr>
        <w:t>8.2</w:t>
      </w:r>
      <w:r w:rsidR="00C95A9A">
        <w:rPr>
          <w:lang w:eastAsia="zh-CN"/>
        </w:rPr>
        <w:t>.5.2.5</w:t>
      </w:r>
      <w:r w:rsidR="00C95A9A">
        <w:rPr>
          <w:lang w:eastAsia="zh-CN"/>
        </w:rPr>
        <w:tab/>
        <w:t>Type: LocationEvent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47" w:name="_Toc85734297"/>
      <w:bookmarkStart w:id="5048" w:name="_Toc89431596"/>
      <w:bookmarkStart w:id="5049" w:name="_Toc97042408"/>
      <w:bookmarkStart w:id="5050" w:name="_Toc97045552"/>
      <w:bookmarkStart w:id="5051" w:name="_Toc97155297"/>
      <w:bookmarkStart w:id="5052" w:name="_Toc101521434"/>
      <w:bookmarkStart w:id="5053" w:name="_Toc138761711"/>
      <w:bookmarkStart w:id="5054" w:name="_Toc145707926"/>
      <w:bookmarkStart w:id="5055" w:name="_Toc160570407"/>
      <w:bookmarkStart w:id="5056" w:name="_Toc162008003"/>
      <w:bookmarkStart w:id="5057" w:name="_Toc185515667"/>
      <w:bookmarkStart w:id="5058" w:name="_Toc192872975"/>
      <w:bookmarkStart w:id="5059" w:name="_Toc200970688"/>
      <w:bookmarkStart w:id="5060" w:name="_Toc207722019"/>
      <w:bookmarkStart w:id="5061" w:name="_Toc209520882"/>
      <w:bookmarkStart w:id="5062" w:name="_Toc214976901"/>
      <w:r>
        <w:rPr>
          <w:lang w:eastAsia="zh-CN"/>
        </w:rPr>
        <w:t>8.2.5.2.6</w:t>
      </w:r>
      <w:r>
        <w:rPr>
          <w:lang w:eastAsia="zh-CN"/>
        </w:rPr>
        <w:tab/>
        <w:t>Type: LocationRequest</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63" w:name="_Toc138761712"/>
      <w:bookmarkStart w:id="5064" w:name="_Toc145707927"/>
      <w:bookmarkStart w:id="5065" w:name="_Toc160570408"/>
      <w:bookmarkStart w:id="5066" w:name="_Toc162008004"/>
      <w:bookmarkStart w:id="5067" w:name="_Toc185515668"/>
      <w:bookmarkStart w:id="5068" w:name="_Toc192872976"/>
      <w:bookmarkStart w:id="5069" w:name="_Toc200970689"/>
      <w:bookmarkStart w:id="5070" w:name="_Toc207722020"/>
      <w:bookmarkStart w:id="5071" w:name="_Toc209520883"/>
      <w:bookmarkStart w:id="5072" w:name="_Toc214976902"/>
      <w:r>
        <w:rPr>
          <w:lang w:eastAsia="zh-CN"/>
        </w:rPr>
        <w:t>8.2.5.2.7</w:t>
      </w:r>
      <w:r>
        <w:rPr>
          <w:lang w:eastAsia="zh-CN"/>
        </w:rPr>
        <w:tab/>
        <w:t>Type: LocationResponse</w:t>
      </w:r>
      <w:bookmarkEnd w:id="5063"/>
      <w:bookmarkEnd w:id="5064"/>
      <w:bookmarkEnd w:id="5065"/>
      <w:bookmarkEnd w:id="5066"/>
      <w:bookmarkEnd w:id="5067"/>
      <w:bookmarkEnd w:id="5068"/>
      <w:bookmarkEnd w:id="5069"/>
      <w:bookmarkEnd w:id="5070"/>
      <w:bookmarkEnd w:id="5071"/>
      <w:bookmarkEnd w:id="507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73" w:name="_Toc138761713"/>
      <w:bookmarkStart w:id="5074" w:name="_Toc145707928"/>
      <w:bookmarkStart w:id="5075" w:name="_Toc160570409"/>
      <w:bookmarkStart w:id="5076" w:name="_Toc162008005"/>
      <w:bookmarkStart w:id="5077" w:name="_Toc185515669"/>
      <w:bookmarkStart w:id="5078" w:name="_Toc192872977"/>
      <w:bookmarkStart w:id="5079" w:name="_Toc200970690"/>
      <w:bookmarkStart w:id="5080" w:name="_Toc207722021"/>
      <w:bookmarkStart w:id="5081" w:name="_Toc209520884"/>
      <w:bookmarkStart w:id="5082" w:name="_Toc21497690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73"/>
      <w:bookmarkEnd w:id="5074"/>
      <w:bookmarkEnd w:id="5075"/>
      <w:bookmarkEnd w:id="5076"/>
      <w:bookmarkEnd w:id="5077"/>
      <w:bookmarkEnd w:id="5078"/>
      <w:bookmarkEnd w:id="5079"/>
      <w:bookmarkEnd w:id="5080"/>
      <w:bookmarkEnd w:id="5081"/>
      <w:bookmarkEnd w:id="508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83" w:name="_Toc138761714"/>
      <w:bookmarkStart w:id="5084" w:name="_Toc145707929"/>
      <w:bookmarkStart w:id="5085" w:name="_Toc160570410"/>
      <w:bookmarkStart w:id="5086" w:name="_Toc162008006"/>
      <w:bookmarkStart w:id="5087" w:name="_Toc185515670"/>
      <w:bookmarkStart w:id="5088" w:name="_Toc192872978"/>
      <w:bookmarkStart w:id="5089" w:name="_Toc200970691"/>
      <w:bookmarkStart w:id="5090" w:name="_Toc207722022"/>
      <w:bookmarkStart w:id="5091" w:name="_Toc209520885"/>
      <w:bookmarkStart w:id="5092" w:name="_Toc214976904"/>
      <w:r>
        <w:rPr>
          <w:lang w:eastAsia="zh-CN"/>
        </w:rPr>
        <w:t>8.2.5.2</w:t>
      </w:r>
      <w:r>
        <w:t>.9</w:t>
      </w:r>
      <w:r>
        <w:tab/>
        <w:t xml:space="preserve">Type: </w:t>
      </w:r>
      <w:r>
        <w:rPr>
          <w:lang w:eastAsia="zh-CN"/>
        </w:rPr>
        <w:t>ConsentRevoked</w:t>
      </w:r>
      <w:bookmarkEnd w:id="5083"/>
      <w:bookmarkEnd w:id="5084"/>
      <w:bookmarkEnd w:id="5085"/>
      <w:bookmarkEnd w:id="5086"/>
      <w:bookmarkEnd w:id="5087"/>
      <w:bookmarkEnd w:id="5088"/>
      <w:bookmarkEnd w:id="5089"/>
      <w:bookmarkEnd w:id="5090"/>
      <w:bookmarkEnd w:id="5091"/>
      <w:bookmarkEnd w:id="509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93" w:name="_Toc85734298"/>
      <w:bookmarkStart w:id="5094" w:name="_Toc89431597"/>
      <w:bookmarkStart w:id="5095" w:name="_Toc97042409"/>
      <w:bookmarkStart w:id="5096" w:name="_Toc97045553"/>
      <w:bookmarkStart w:id="5097" w:name="_Toc97155298"/>
      <w:bookmarkStart w:id="5098" w:name="_Toc101521435"/>
      <w:bookmarkStart w:id="5099" w:name="_Toc138761715"/>
      <w:bookmarkStart w:id="5100" w:name="_Toc145707930"/>
      <w:bookmarkStart w:id="5101" w:name="_Toc160570411"/>
      <w:bookmarkStart w:id="5102" w:name="_Toc162008007"/>
      <w:bookmarkStart w:id="5103" w:name="_Toc185515671"/>
      <w:bookmarkStart w:id="5104" w:name="_Toc192872979"/>
      <w:bookmarkStart w:id="5105" w:name="_Toc200970692"/>
      <w:bookmarkStart w:id="5106" w:name="_Toc207722023"/>
      <w:bookmarkStart w:id="5107" w:name="_Toc209520886"/>
      <w:bookmarkStart w:id="5108" w:name="_Toc214976905"/>
      <w:r>
        <w:rPr>
          <w:lang w:eastAsia="zh-CN"/>
        </w:rPr>
        <w:t>8.</w:t>
      </w:r>
      <w:r w:rsidR="00377899">
        <w:rPr>
          <w:lang w:eastAsia="zh-CN"/>
        </w:rPr>
        <w:t>2</w:t>
      </w:r>
      <w:r>
        <w:rPr>
          <w:lang w:eastAsia="zh-CN"/>
        </w:rPr>
        <w:t>.5.3</w:t>
      </w:r>
      <w:r>
        <w:rPr>
          <w:lang w:eastAsia="zh-CN"/>
        </w:rPr>
        <w:tab/>
        <w:t>Simple data types and enumerations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109" w:name="_Toc85734299"/>
      <w:bookmarkStart w:id="5110" w:name="_Toc89431598"/>
      <w:bookmarkStart w:id="5111" w:name="_Toc97042410"/>
      <w:bookmarkStart w:id="5112" w:name="_Toc97045554"/>
      <w:bookmarkStart w:id="5113" w:name="_Toc97155299"/>
      <w:bookmarkStart w:id="5114" w:name="_Toc101521436"/>
      <w:bookmarkStart w:id="5115" w:name="_Toc138761716"/>
      <w:bookmarkStart w:id="5116" w:name="_Toc145707931"/>
      <w:bookmarkStart w:id="5117" w:name="_Toc160570412"/>
      <w:bookmarkStart w:id="5118" w:name="_Toc162008008"/>
      <w:bookmarkStart w:id="5119" w:name="_Toc185515672"/>
      <w:bookmarkStart w:id="5120" w:name="_Toc192872980"/>
      <w:bookmarkStart w:id="5121" w:name="_Toc200970693"/>
      <w:bookmarkStart w:id="5122" w:name="_Toc207722024"/>
      <w:bookmarkStart w:id="5123" w:name="_Toc209520887"/>
      <w:bookmarkStart w:id="5124" w:name="_Toc214976906"/>
      <w:r>
        <w:t>8.</w:t>
      </w:r>
      <w:r w:rsidR="00377899">
        <w:t>2</w:t>
      </w:r>
      <w:r>
        <w:t>.6</w:t>
      </w:r>
      <w:r>
        <w:tab/>
        <w:t>Error Handling</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D0402E1" w14:textId="7FD8285F" w:rsidR="00D017C1" w:rsidRDefault="00D017C1" w:rsidP="00D017C1">
      <w:pPr>
        <w:pStyle w:val="Heading4"/>
      </w:pPr>
      <w:bookmarkStart w:id="5125" w:name="_Toc100767822"/>
      <w:bookmarkStart w:id="5126" w:name="_Toc138761717"/>
      <w:bookmarkStart w:id="5127" w:name="_Toc145707932"/>
      <w:bookmarkStart w:id="5128" w:name="_Toc160570413"/>
      <w:bookmarkStart w:id="5129" w:name="_Toc162008009"/>
      <w:bookmarkStart w:id="5130" w:name="_Toc185515673"/>
      <w:bookmarkStart w:id="5131" w:name="_Toc192872981"/>
      <w:bookmarkStart w:id="5132" w:name="_Toc200970694"/>
      <w:bookmarkStart w:id="5133" w:name="_Toc207722025"/>
      <w:bookmarkStart w:id="5134" w:name="_Toc209520888"/>
      <w:bookmarkStart w:id="5135" w:name="_Toc214976907"/>
      <w:r>
        <w:t>8.2.6.1</w:t>
      </w:r>
      <w:r>
        <w:tab/>
        <w:t>General</w:t>
      </w:r>
      <w:bookmarkEnd w:id="5125"/>
      <w:bookmarkEnd w:id="5126"/>
      <w:bookmarkEnd w:id="5127"/>
      <w:bookmarkEnd w:id="5128"/>
      <w:bookmarkEnd w:id="5129"/>
      <w:bookmarkEnd w:id="5130"/>
      <w:bookmarkEnd w:id="5131"/>
      <w:bookmarkEnd w:id="5132"/>
      <w:bookmarkEnd w:id="5133"/>
      <w:bookmarkEnd w:id="5134"/>
      <w:bookmarkEnd w:id="513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36" w:name="_Toc100767823"/>
      <w:bookmarkStart w:id="5137" w:name="_Toc138761718"/>
      <w:bookmarkStart w:id="5138" w:name="_Toc145707933"/>
      <w:bookmarkStart w:id="5139" w:name="_Toc160570414"/>
      <w:bookmarkStart w:id="5140" w:name="_Toc162008010"/>
      <w:bookmarkStart w:id="5141" w:name="_Toc185515674"/>
      <w:bookmarkStart w:id="5142" w:name="_Toc192872982"/>
      <w:bookmarkStart w:id="5143" w:name="_Toc200970695"/>
      <w:bookmarkStart w:id="5144" w:name="_Toc207722026"/>
      <w:bookmarkStart w:id="5145" w:name="_Toc209520889"/>
      <w:bookmarkStart w:id="5146" w:name="_Toc214976908"/>
      <w:r>
        <w:t>8.2.6.2</w:t>
      </w:r>
      <w:r>
        <w:tab/>
        <w:t>Protocol Errors</w:t>
      </w:r>
      <w:bookmarkEnd w:id="5136"/>
      <w:bookmarkEnd w:id="5137"/>
      <w:bookmarkEnd w:id="5138"/>
      <w:bookmarkEnd w:id="5139"/>
      <w:bookmarkEnd w:id="5140"/>
      <w:bookmarkEnd w:id="5141"/>
      <w:bookmarkEnd w:id="5142"/>
      <w:bookmarkEnd w:id="5143"/>
      <w:bookmarkEnd w:id="5144"/>
      <w:bookmarkEnd w:id="5145"/>
      <w:bookmarkEnd w:id="514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47" w:name="_Toc100767824"/>
      <w:bookmarkStart w:id="5148" w:name="_Toc138761719"/>
      <w:bookmarkStart w:id="5149" w:name="_Toc145707934"/>
      <w:bookmarkStart w:id="5150" w:name="_Toc160570415"/>
      <w:bookmarkStart w:id="5151" w:name="_Toc162008011"/>
      <w:bookmarkStart w:id="5152" w:name="_Toc185515675"/>
      <w:bookmarkStart w:id="5153" w:name="_Toc192872983"/>
      <w:bookmarkStart w:id="5154" w:name="_Toc200970696"/>
      <w:bookmarkStart w:id="5155" w:name="_Toc207722027"/>
      <w:bookmarkStart w:id="5156" w:name="_Toc209520890"/>
      <w:bookmarkStart w:id="5157" w:name="_Toc214976909"/>
      <w:r>
        <w:t>8.2.6.3</w:t>
      </w:r>
      <w:r>
        <w:tab/>
        <w:t>Application Errors</w:t>
      </w:r>
      <w:bookmarkEnd w:id="5147"/>
      <w:bookmarkEnd w:id="5148"/>
      <w:bookmarkEnd w:id="5149"/>
      <w:bookmarkEnd w:id="5150"/>
      <w:bookmarkEnd w:id="5151"/>
      <w:bookmarkEnd w:id="5152"/>
      <w:bookmarkEnd w:id="5153"/>
      <w:bookmarkEnd w:id="5154"/>
      <w:bookmarkEnd w:id="5155"/>
      <w:bookmarkEnd w:id="5156"/>
      <w:bookmarkEnd w:id="515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58" w:name="_Toc85734300"/>
      <w:bookmarkStart w:id="5159" w:name="_Toc89431599"/>
      <w:bookmarkStart w:id="5160" w:name="_Toc97042411"/>
      <w:bookmarkStart w:id="5161" w:name="_Toc97045555"/>
      <w:bookmarkStart w:id="5162" w:name="_Toc97155300"/>
      <w:bookmarkStart w:id="5163" w:name="_Toc101521437"/>
      <w:bookmarkStart w:id="5164" w:name="_Toc138761720"/>
      <w:bookmarkStart w:id="5165" w:name="_Toc145707935"/>
      <w:bookmarkStart w:id="5166" w:name="_Toc160570416"/>
      <w:bookmarkStart w:id="5167" w:name="_Toc162008012"/>
      <w:bookmarkStart w:id="5168" w:name="_Toc185515676"/>
      <w:bookmarkStart w:id="5169" w:name="_Toc192872984"/>
      <w:bookmarkStart w:id="5170" w:name="_Toc200970697"/>
      <w:bookmarkStart w:id="5171" w:name="_Toc207722028"/>
      <w:bookmarkStart w:id="5172" w:name="_Toc209520891"/>
      <w:bookmarkStart w:id="5173" w:name="_Toc214976910"/>
      <w:r>
        <w:t>8.</w:t>
      </w:r>
      <w:r w:rsidR="00377899">
        <w:t>2</w:t>
      </w:r>
      <w:r>
        <w:t>.7</w:t>
      </w:r>
      <w:r>
        <w:tab/>
        <w:t>Feature negotiation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74" w:name="_Toc85734301"/>
      <w:bookmarkStart w:id="5175" w:name="_Toc89431600"/>
      <w:bookmarkStart w:id="5176" w:name="_Toc97042412"/>
      <w:bookmarkStart w:id="5177" w:name="_Toc97045556"/>
      <w:bookmarkStart w:id="5178" w:name="_Toc97155301"/>
      <w:bookmarkStart w:id="5179" w:name="_Toc101521438"/>
      <w:bookmarkStart w:id="5180" w:name="_Toc138761721"/>
      <w:bookmarkStart w:id="5181" w:name="_Toc145707936"/>
      <w:bookmarkStart w:id="5182" w:name="_Toc160570417"/>
      <w:bookmarkStart w:id="5183" w:name="_Toc162008013"/>
      <w:bookmarkStart w:id="5184" w:name="_Toc185515677"/>
      <w:bookmarkStart w:id="5185" w:name="_Toc192872985"/>
      <w:bookmarkStart w:id="5186" w:name="_Toc200970698"/>
      <w:bookmarkStart w:id="5187" w:name="_Toc207722029"/>
      <w:bookmarkStart w:id="5188" w:name="_Toc209520892"/>
      <w:bookmarkStart w:id="5189" w:name="_Toc214976911"/>
      <w:r>
        <w:t>8.3</w:t>
      </w:r>
      <w:r>
        <w:tab/>
        <w:t>Eees_UEIdentifier API</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2A38C20" w14:textId="03D50268" w:rsidR="00BD7A82" w:rsidRDefault="00BD7A82" w:rsidP="00BD7A82">
      <w:pPr>
        <w:pStyle w:val="Heading3"/>
      </w:pPr>
      <w:bookmarkStart w:id="5190" w:name="_Toc85734302"/>
      <w:bookmarkStart w:id="5191" w:name="_Toc89431601"/>
      <w:bookmarkStart w:id="5192" w:name="_Toc97042413"/>
      <w:bookmarkStart w:id="5193" w:name="_Toc97045557"/>
      <w:bookmarkStart w:id="5194" w:name="_Toc97155302"/>
      <w:bookmarkStart w:id="5195" w:name="_Toc101521439"/>
      <w:bookmarkStart w:id="5196" w:name="_Toc138761722"/>
      <w:bookmarkStart w:id="5197" w:name="_Toc145707937"/>
      <w:bookmarkStart w:id="5198" w:name="_Toc160570418"/>
      <w:bookmarkStart w:id="5199" w:name="_Toc162008014"/>
      <w:bookmarkStart w:id="5200" w:name="_Toc185515678"/>
      <w:bookmarkStart w:id="5201" w:name="_Toc192872986"/>
      <w:bookmarkStart w:id="5202" w:name="_Toc200970699"/>
      <w:bookmarkStart w:id="5203" w:name="_Toc207722030"/>
      <w:bookmarkStart w:id="5204" w:name="_Toc209520893"/>
      <w:bookmarkStart w:id="5205" w:name="_Toc214976912"/>
      <w:r>
        <w:t>8.3.1</w:t>
      </w:r>
      <w:r>
        <w:tab/>
      </w:r>
      <w:bookmarkEnd w:id="5190"/>
      <w:r w:rsidR="00B01C2E">
        <w:t>Introduction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206" w:name="_Toc85734303"/>
      <w:bookmarkStart w:id="5207" w:name="_Toc89431602"/>
      <w:bookmarkStart w:id="5208" w:name="_Toc97042414"/>
      <w:bookmarkStart w:id="5209" w:name="_Toc97045558"/>
      <w:bookmarkStart w:id="5210" w:name="_Toc97155303"/>
      <w:bookmarkStart w:id="5211" w:name="_Toc101521440"/>
      <w:bookmarkStart w:id="5212" w:name="_Toc138761723"/>
      <w:bookmarkStart w:id="5213" w:name="_Toc145707938"/>
      <w:bookmarkStart w:id="5214" w:name="_Toc160570419"/>
      <w:bookmarkStart w:id="5215" w:name="_Toc162008015"/>
      <w:bookmarkStart w:id="5216" w:name="_Toc185515679"/>
      <w:bookmarkStart w:id="5217" w:name="_Toc192872987"/>
      <w:bookmarkStart w:id="5218" w:name="_Toc200970700"/>
      <w:bookmarkStart w:id="5219" w:name="_Toc207722031"/>
      <w:bookmarkStart w:id="5220" w:name="_Toc209520894"/>
      <w:bookmarkStart w:id="5221" w:name="_Toc214976913"/>
      <w:r>
        <w:t>8.3</w:t>
      </w:r>
      <w:r w:rsidR="00BD7A82">
        <w:t>.2</w:t>
      </w:r>
      <w:r w:rsidR="00BD7A82">
        <w:tab/>
        <w:t>Resources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22" w:name="_Toc85734314"/>
      <w:bookmarkStart w:id="5223" w:name="_Toc89431613"/>
      <w:bookmarkStart w:id="5224" w:name="_Toc97042425"/>
      <w:bookmarkStart w:id="5225" w:name="_Toc97045569"/>
      <w:bookmarkStart w:id="5226" w:name="_Toc97155314"/>
      <w:bookmarkStart w:id="5227" w:name="_Toc101521451"/>
      <w:bookmarkStart w:id="5228" w:name="_Toc138761724"/>
      <w:bookmarkStart w:id="5229" w:name="_Toc145707939"/>
      <w:bookmarkStart w:id="5230" w:name="_Toc160570420"/>
      <w:bookmarkStart w:id="5231" w:name="_Toc162008016"/>
      <w:bookmarkStart w:id="5232" w:name="_Toc185515680"/>
      <w:bookmarkStart w:id="5233" w:name="_Toc192872988"/>
      <w:bookmarkStart w:id="5234" w:name="_Toc200970701"/>
      <w:bookmarkStart w:id="5235" w:name="_Toc207722032"/>
      <w:bookmarkStart w:id="5236" w:name="_Toc209520895"/>
      <w:bookmarkStart w:id="5237" w:name="_Toc214976914"/>
      <w:r>
        <w:t>8.</w:t>
      </w:r>
      <w:r w:rsidR="0026562D">
        <w:t>3</w:t>
      </w:r>
      <w:r>
        <w:t>.3</w:t>
      </w:r>
      <w:r>
        <w:tab/>
        <w:t>Custom Operations without associated resources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C1841AC" w14:textId="77777777" w:rsidR="003633CB" w:rsidRDefault="003633CB" w:rsidP="003633CB">
      <w:pPr>
        <w:pStyle w:val="Heading4"/>
      </w:pPr>
      <w:bookmarkStart w:id="5238" w:name="_Toc510696623"/>
      <w:bookmarkStart w:id="5239" w:name="_Toc35971414"/>
      <w:bookmarkStart w:id="5240" w:name="_Toc96843360"/>
      <w:bookmarkStart w:id="5241" w:name="_Toc96844335"/>
      <w:bookmarkStart w:id="5242" w:name="_Toc97039889"/>
      <w:bookmarkStart w:id="5243" w:name="_Toc138761725"/>
      <w:bookmarkStart w:id="5244" w:name="_Toc145707940"/>
      <w:bookmarkStart w:id="5245" w:name="_Toc160570421"/>
      <w:bookmarkStart w:id="5246" w:name="_Toc162008017"/>
      <w:bookmarkStart w:id="5247" w:name="_Toc185515681"/>
      <w:bookmarkStart w:id="5248" w:name="_Toc192872989"/>
      <w:bookmarkStart w:id="5249" w:name="_Toc200970702"/>
      <w:bookmarkStart w:id="5250" w:name="_Toc207722033"/>
      <w:bookmarkStart w:id="5251" w:name="_Toc209520896"/>
      <w:bookmarkStart w:id="5252" w:name="_Toc214976915"/>
      <w:r>
        <w:t>8.3.3.1</w:t>
      </w:r>
      <w:r>
        <w:tab/>
        <w:t>Overview</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6.5pt;height:136.6pt" o:ole="">
            <v:imagedata r:id="rId19" o:title=""/>
          </v:shape>
          <o:OLEObject Type="Embed" ProgID="Visio.Drawing.15" ShapeID="_x0000_i1029" DrawAspect="Content" ObjectID="_182695872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53" w:name="_Toc510696624"/>
      <w:bookmarkStart w:id="5254" w:name="_Toc35971415"/>
      <w:bookmarkStart w:id="5255" w:name="_Toc96843361"/>
      <w:bookmarkStart w:id="5256" w:name="_Toc96844336"/>
      <w:bookmarkStart w:id="5257" w:name="_Toc97039890"/>
      <w:bookmarkStart w:id="5258" w:name="_Toc138761726"/>
      <w:bookmarkStart w:id="5259" w:name="_Toc145707941"/>
      <w:bookmarkStart w:id="5260" w:name="_Toc160570422"/>
      <w:bookmarkStart w:id="5261" w:name="_Toc162008018"/>
      <w:bookmarkStart w:id="5262" w:name="_Toc185515682"/>
      <w:bookmarkStart w:id="5263" w:name="_Toc192872990"/>
      <w:bookmarkStart w:id="5264" w:name="_Toc200970703"/>
      <w:bookmarkStart w:id="5265" w:name="_Toc207722034"/>
      <w:bookmarkStart w:id="5266" w:name="_Toc209520897"/>
      <w:bookmarkStart w:id="5267" w:name="_Toc214976916"/>
      <w:r>
        <w:t>8.3.3.2</w:t>
      </w:r>
      <w:r>
        <w:tab/>
        <w:t xml:space="preserve">Operation: </w:t>
      </w:r>
      <w:bookmarkEnd w:id="5253"/>
      <w:bookmarkEnd w:id="5254"/>
      <w:bookmarkEnd w:id="5255"/>
      <w:bookmarkEnd w:id="5256"/>
      <w:bookmarkEnd w:id="5257"/>
      <w:r>
        <w:t>Fetch</w:t>
      </w:r>
      <w:bookmarkEnd w:id="5258"/>
      <w:bookmarkEnd w:id="5259"/>
      <w:bookmarkEnd w:id="5260"/>
      <w:bookmarkEnd w:id="5261"/>
      <w:bookmarkEnd w:id="5262"/>
      <w:bookmarkEnd w:id="5263"/>
      <w:bookmarkEnd w:id="5264"/>
      <w:bookmarkEnd w:id="5265"/>
      <w:bookmarkEnd w:id="5266"/>
      <w:bookmarkEnd w:id="5267"/>
    </w:p>
    <w:p w14:paraId="47A584C0" w14:textId="639BF4BF" w:rsidR="00D0620E" w:rsidRDefault="00D0620E" w:rsidP="00527D5E">
      <w:bookmarkStart w:id="5268" w:name="_Toc510696625"/>
      <w:bookmarkStart w:id="5269" w:name="_Toc35971416"/>
      <w:bookmarkStart w:id="5270" w:name="_Toc96843362"/>
      <w:bookmarkStart w:id="5271" w:name="_Toc96844337"/>
      <w:bookmarkStart w:id="5272" w:name="_Toc97039891"/>
      <w:bookmarkStart w:id="5273" w:name="_Toc138761727"/>
      <w:bookmarkStart w:id="5274" w:name="_Toc145707942"/>
      <w:r>
        <w:t>This operation is deprecated. The operation defined in clause 8.3.3.3 should be used instead.</w:t>
      </w:r>
    </w:p>
    <w:p w14:paraId="1293A99A" w14:textId="01DAF2E9" w:rsidR="003633CB" w:rsidRDefault="003633CB" w:rsidP="003633CB">
      <w:pPr>
        <w:pStyle w:val="Heading5"/>
      </w:pPr>
      <w:bookmarkStart w:id="5275" w:name="_Toc160570423"/>
      <w:bookmarkStart w:id="5276" w:name="_Toc162008019"/>
      <w:bookmarkStart w:id="5277" w:name="_Toc185515683"/>
      <w:bookmarkStart w:id="5278" w:name="_Toc192872991"/>
      <w:bookmarkStart w:id="5279" w:name="_Toc200970704"/>
      <w:bookmarkStart w:id="5280" w:name="_Toc207722035"/>
      <w:bookmarkStart w:id="5281" w:name="_Toc209520898"/>
      <w:bookmarkStart w:id="5282" w:name="_Toc214976917"/>
      <w:r>
        <w:t>8.3.3.2.1</w:t>
      </w:r>
      <w:r>
        <w:tab/>
        <w:t>Description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45DE3BEE" w14:textId="77777777" w:rsidR="003633CB" w:rsidRPr="00384E92" w:rsidRDefault="003633CB" w:rsidP="003633CB">
      <w:bookmarkStart w:id="5283" w:name="_Toc510696626"/>
      <w:bookmarkStart w:id="5284" w:name="_Toc35971417"/>
      <w:bookmarkStart w:id="5285" w:name="_Toc96843363"/>
      <w:bookmarkStart w:id="5286" w:name="_Toc96844338"/>
      <w:bookmarkStart w:id="5287"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88" w:name="_Toc138761728"/>
      <w:bookmarkStart w:id="5289" w:name="_Toc145707943"/>
      <w:bookmarkStart w:id="5290" w:name="_Toc160570424"/>
      <w:bookmarkStart w:id="5291" w:name="_Toc162008020"/>
      <w:bookmarkStart w:id="5292" w:name="_Toc185515684"/>
      <w:bookmarkStart w:id="5293" w:name="_Toc192872992"/>
      <w:bookmarkStart w:id="5294" w:name="_Toc200970705"/>
      <w:bookmarkStart w:id="5295" w:name="_Toc207722036"/>
      <w:bookmarkStart w:id="5296" w:name="_Toc209520899"/>
      <w:bookmarkStart w:id="5297" w:name="_Toc214976918"/>
      <w:r>
        <w:t>8.3.3.2.2</w:t>
      </w:r>
      <w:r>
        <w:tab/>
        <w:t>Operation Definition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98" w:name="_Toc510696627"/>
      <w:bookmarkStart w:id="529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98"/>
      <w:bookmarkEnd w:id="5299"/>
    </w:tbl>
    <w:p w14:paraId="3CB40F72" w14:textId="019F058B" w:rsidR="00BD7A82" w:rsidRDefault="00BD7A82" w:rsidP="00BD7A82"/>
    <w:p w14:paraId="23AB7917" w14:textId="77777777" w:rsidR="00D0620E" w:rsidRDefault="00D0620E" w:rsidP="00D0620E">
      <w:pPr>
        <w:pStyle w:val="Heading4"/>
      </w:pPr>
      <w:bookmarkStart w:id="5300" w:name="_Toc160570425"/>
      <w:bookmarkStart w:id="5301" w:name="_Toc162008021"/>
      <w:bookmarkStart w:id="5302" w:name="_Toc185515685"/>
      <w:bookmarkStart w:id="5303" w:name="_Toc192872993"/>
      <w:bookmarkStart w:id="5304" w:name="_Toc200970706"/>
      <w:bookmarkStart w:id="5305" w:name="_Toc207722037"/>
      <w:bookmarkStart w:id="5306" w:name="_Toc209520900"/>
      <w:bookmarkStart w:id="5307" w:name="_Toc214976919"/>
      <w:r>
        <w:t>8.3.3.3</w:t>
      </w:r>
      <w:r>
        <w:tab/>
        <w:t>Operation: Get</w:t>
      </w:r>
      <w:bookmarkEnd w:id="5300"/>
      <w:bookmarkEnd w:id="5301"/>
      <w:bookmarkEnd w:id="5302"/>
      <w:bookmarkEnd w:id="5303"/>
      <w:bookmarkEnd w:id="5304"/>
      <w:bookmarkEnd w:id="5305"/>
      <w:bookmarkEnd w:id="5306"/>
      <w:bookmarkEnd w:id="5307"/>
    </w:p>
    <w:p w14:paraId="0451374F" w14:textId="77777777" w:rsidR="00D0620E" w:rsidRDefault="00D0620E" w:rsidP="00D0620E">
      <w:pPr>
        <w:pStyle w:val="Heading5"/>
      </w:pPr>
      <w:bookmarkStart w:id="5308" w:name="_Toc160570426"/>
      <w:bookmarkStart w:id="5309" w:name="_Toc162008022"/>
      <w:bookmarkStart w:id="5310" w:name="_Toc185515686"/>
      <w:bookmarkStart w:id="5311" w:name="_Toc192872994"/>
      <w:bookmarkStart w:id="5312" w:name="_Toc200970707"/>
      <w:bookmarkStart w:id="5313" w:name="_Toc207722038"/>
      <w:bookmarkStart w:id="5314" w:name="_Toc209520901"/>
      <w:bookmarkStart w:id="5315" w:name="_Toc214976920"/>
      <w:r>
        <w:t>8.3.3.3.1</w:t>
      </w:r>
      <w:r>
        <w:tab/>
        <w:t>Description</w:t>
      </w:r>
      <w:bookmarkEnd w:id="5308"/>
      <w:bookmarkEnd w:id="5309"/>
      <w:bookmarkEnd w:id="5310"/>
      <w:bookmarkEnd w:id="5311"/>
      <w:bookmarkEnd w:id="5312"/>
      <w:bookmarkEnd w:id="5313"/>
      <w:bookmarkEnd w:id="5314"/>
      <w:bookmarkEnd w:id="5315"/>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16" w:name="_Toc160570427"/>
      <w:bookmarkStart w:id="5317" w:name="_Toc162008023"/>
      <w:bookmarkStart w:id="5318" w:name="_Toc185515687"/>
      <w:bookmarkStart w:id="5319" w:name="_Toc192872995"/>
      <w:bookmarkStart w:id="5320" w:name="_Toc200970708"/>
      <w:bookmarkStart w:id="5321" w:name="_Toc207722039"/>
      <w:bookmarkStart w:id="5322" w:name="_Toc209520902"/>
      <w:bookmarkStart w:id="5323" w:name="_Toc214976921"/>
      <w:r>
        <w:t>8.3.3.3.2</w:t>
      </w:r>
      <w:r>
        <w:tab/>
        <w:t>Operation Definition</w:t>
      </w:r>
      <w:bookmarkEnd w:id="5316"/>
      <w:bookmarkEnd w:id="5317"/>
      <w:bookmarkEnd w:id="5318"/>
      <w:bookmarkEnd w:id="5319"/>
      <w:bookmarkEnd w:id="5320"/>
      <w:bookmarkEnd w:id="5321"/>
      <w:bookmarkEnd w:id="5322"/>
      <w:bookmarkEnd w:id="5323"/>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24" w:name="_Toc85734315"/>
      <w:bookmarkStart w:id="5325" w:name="_Toc89431614"/>
      <w:bookmarkStart w:id="5326" w:name="_Toc97042426"/>
      <w:bookmarkStart w:id="5327" w:name="_Toc97045570"/>
      <w:bookmarkStart w:id="5328" w:name="_Toc97155315"/>
      <w:bookmarkStart w:id="5329" w:name="_Toc101521452"/>
      <w:bookmarkStart w:id="5330" w:name="_Toc138761729"/>
      <w:bookmarkStart w:id="5331" w:name="_Toc145707944"/>
      <w:bookmarkStart w:id="5332" w:name="_Toc160570428"/>
      <w:bookmarkStart w:id="5333" w:name="_Toc162008024"/>
      <w:bookmarkStart w:id="5334" w:name="_Toc185515688"/>
      <w:bookmarkStart w:id="5335" w:name="_Toc192872996"/>
      <w:bookmarkStart w:id="5336" w:name="_Toc200970709"/>
      <w:bookmarkStart w:id="5337" w:name="_Toc207722040"/>
      <w:bookmarkStart w:id="5338" w:name="_Toc209520903"/>
      <w:bookmarkStart w:id="5339" w:name="_Toc214976922"/>
      <w:r>
        <w:t>8.</w:t>
      </w:r>
      <w:r w:rsidR="0026562D">
        <w:t>3</w:t>
      </w:r>
      <w:r>
        <w:t>.4</w:t>
      </w:r>
      <w:r>
        <w:tab/>
        <w:t>Notifications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0C35F33" w14:textId="77777777" w:rsidR="00BD7A82" w:rsidRDefault="00BD7A82" w:rsidP="00BD7A82">
      <w:r>
        <w:t>None.</w:t>
      </w:r>
    </w:p>
    <w:p w14:paraId="5227F261" w14:textId="13E54C29" w:rsidR="00BD7A82" w:rsidRDefault="00BD7A82" w:rsidP="00BD7A82">
      <w:pPr>
        <w:pStyle w:val="Heading3"/>
      </w:pPr>
      <w:bookmarkStart w:id="5340" w:name="_Toc85734316"/>
      <w:bookmarkStart w:id="5341" w:name="_Toc89431615"/>
      <w:bookmarkStart w:id="5342" w:name="_Toc97042427"/>
      <w:bookmarkStart w:id="5343" w:name="_Toc97045571"/>
      <w:bookmarkStart w:id="5344" w:name="_Toc97155316"/>
      <w:bookmarkStart w:id="5345" w:name="_Toc101521453"/>
      <w:bookmarkStart w:id="5346" w:name="_Toc138761730"/>
      <w:bookmarkStart w:id="5347" w:name="_Toc145707945"/>
      <w:bookmarkStart w:id="5348" w:name="_Toc160570429"/>
      <w:bookmarkStart w:id="5349" w:name="_Toc162008025"/>
      <w:bookmarkStart w:id="5350" w:name="_Toc185515689"/>
      <w:bookmarkStart w:id="5351" w:name="_Toc192872997"/>
      <w:bookmarkStart w:id="5352" w:name="_Toc200970710"/>
      <w:bookmarkStart w:id="5353" w:name="_Toc207722041"/>
      <w:bookmarkStart w:id="5354" w:name="_Toc209520904"/>
      <w:bookmarkStart w:id="5355" w:name="_Toc214976923"/>
      <w:r>
        <w:t>8.</w:t>
      </w:r>
      <w:r w:rsidR="0026562D">
        <w:t>3</w:t>
      </w:r>
      <w:r>
        <w:t>.5</w:t>
      </w:r>
      <w:r>
        <w:tab/>
        <w:t>Data Model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18A5EAF" w14:textId="5A676C24" w:rsidR="00BD7A82" w:rsidRDefault="0026562D" w:rsidP="00BD7A82">
      <w:pPr>
        <w:pStyle w:val="Heading4"/>
        <w:rPr>
          <w:lang w:eastAsia="zh-CN"/>
        </w:rPr>
      </w:pPr>
      <w:bookmarkStart w:id="5356" w:name="_Toc85734317"/>
      <w:bookmarkStart w:id="5357" w:name="_Toc89431616"/>
      <w:bookmarkStart w:id="5358" w:name="_Toc97042428"/>
      <w:bookmarkStart w:id="5359" w:name="_Toc97045572"/>
      <w:bookmarkStart w:id="5360" w:name="_Toc97155317"/>
      <w:bookmarkStart w:id="5361" w:name="_Toc101521454"/>
      <w:bookmarkStart w:id="5362" w:name="_Toc138761731"/>
      <w:bookmarkStart w:id="5363" w:name="_Toc145707946"/>
      <w:bookmarkStart w:id="5364" w:name="_Toc160570430"/>
      <w:bookmarkStart w:id="5365" w:name="_Toc162008026"/>
      <w:bookmarkStart w:id="5366" w:name="_Toc185515690"/>
      <w:bookmarkStart w:id="5367" w:name="_Toc192872998"/>
      <w:bookmarkStart w:id="5368" w:name="_Toc200970711"/>
      <w:bookmarkStart w:id="5369" w:name="_Toc207722042"/>
      <w:bookmarkStart w:id="5370" w:name="_Toc209520905"/>
      <w:bookmarkStart w:id="5371" w:name="_Toc214976924"/>
      <w:r>
        <w:rPr>
          <w:lang w:eastAsia="zh-CN"/>
        </w:rPr>
        <w:t>8.3</w:t>
      </w:r>
      <w:r w:rsidR="00BD7A82">
        <w:rPr>
          <w:lang w:eastAsia="zh-CN"/>
        </w:rPr>
        <w:t>.5.1</w:t>
      </w:r>
      <w:r w:rsidR="00BD7A82">
        <w:rPr>
          <w:lang w:eastAsia="zh-CN"/>
        </w:rPr>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72" w:name="_Toc85734318"/>
      <w:bookmarkStart w:id="5373" w:name="_Toc89431617"/>
      <w:bookmarkStart w:id="5374" w:name="_Toc97042429"/>
      <w:bookmarkStart w:id="5375" w:name="_Toc97045573"/>
      <w:bookmarkStart w:id="5376" w:name="_Toc97155318"/>
      <w:bookmarkStart w:id="5377" w:name="_Toc101521455"/>
      <w:bookmarkStart w:id="5378" w:name="_Toc138761732"/>
      <w:bookmarkStart w:id="5379" w:name="_Toc145707947"/>
      <w:bookmarkStart w:id="5380" w:name="_Toc160570431"/>
      <w:bookmarkStart w:id="5381" w:name="_Toc162008027"/>
      <w:bookmarkStart w:id="5382" w:name="_Toc185515691"/>
      <w:bookmarkStart w:id="5383" w:name="_Toc192872999"/>
      <w:bookmarkStart w:id="5384" w:name="_Toc200970712"/>
      <w:bookmarkStart w:id="5385" w:name="_Toc207722043"/>
      <w:bookmarkStart w:id="5386" w:name="_Toc209520906"/>
      <w:bookmarkStart w:id="5387" w:name="_Toc214976925"/>
      <w:r>
        <w:rPr>
          <w:lang w:eastAsia="zh-CN"/>
        </w:rPr>
        <w:t>8.</w:t>
      </w:r>
      <w:r w:rsidR="0026562D">
        <w:rPr>
          <w:lang w:eastAsia="zh-CN"/>
        </w:rPr>
        <w:t>3</w:t>
      </w:r>
      <w:r>
        <w:rPr>
          <w:lang w:eastAsia="zh-CN"/>
        </w:rPr>
        <w:t>.5.2</w:t>
      </w:r>
      <w:r>
        <w:rPr>
          <w:lang w:eastAsia="zh-CN"/>
        </w:rPr>
        <w:tab/>
        <w:t>Structured data types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CE86B58" w14:textId="364B2A37" w:rsidR="00BD7A82" w:rsidRDefault="00BD7A82" w:rsidP="00BD7A82">
      <w:pPr>
        <w:pStyle w:val="Heading5"/>
        <w:rPr>
          <w:lang w:eastAsia="zh-CN"/>
        </w:rPr>
      </w:pPr>
      <w:bookmarkStart w:id="5388" w:name="_Toc85734319"/>
      <w:bookmarkStart w:id="5389" w:name="_Toc89431618"/>
      <w:bookmarkStart w:id="5390" w:name="_Toc97042430"/>
      <w:bookmarkStart w:id="5391" w:name="_Toc97045574"/>
      <w:bookmarkStart w:id="5392" w:name="_Toc97155319"/>
      <w:bookmarkStart w:id="5393" w:name="_Toc101521456"/>
      <w:bookmarkStart w:id="5394" w:name="_Toc138761733"/>
      <w:bookmarkStart w:id="5395" w:name="_Toc145707948"/>
      <w:bookmarkStart w:id="5396" w:name="_Toc160570432"/>
      <w:bookmarkStart w:id="5397" w:name="_Toc162008028"/>
      <w:bookmarkStart w:id="5398" w:name="_Toc185515692"/>
      <w:bookmarkStart w:id="5399" w:name="_Toc192873000"/>
      <w:bookmarkStart w:id="5400" w:name="_Toc200970713"/>
      <w:bookmarkStart w:id="5401" w:name="_Toc207722044"/>
      <w:bookmarkStart w:id="5402" w:name="_Toc209520907"/>
      <w:bookmarkStart w:id="5403" w:name="_Toc214976926"/>
      <w:r>
        <w:rPr>
          <w:lang w:eastAsia="zh-CN"/>
        </w:rPr>
        <w:t>8.</w:t>
      </w:r>
      <w:r w:rsidR="0026562D">
        <w:rPr>
          <w:lang w:eastAsia="zh-CN"/>
        </w:rPr>
        <w:t>3</w:t>
      </w:r>
      <w:r>
        <w:rPr>
          <w:lang w:eastAsia="zh-CN"/>
        </w:rPr>
        <w:t>.5.2.1</w:t>
      </w:r>
      <w:r>
        <w:rPr>
          <w:lang w:eastAsia="zh-CN"/>
        </w:rPr>
        <w:tab/>
        <w:t>Introduction</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0B6AEFDB" w14:textId="60987BF1" w:rsidR="00BD7A82" w:rsidRDefault="00BD7A82" w:rsidP="00BD7A82">
      <w:pPr>
        <w:pStyle w:val="Heading5"/>
        <w:rPr>
          <w:lang w:eastAsia="zh-CN"/>
        </w:rPr>
      </w:pPr>
      <w:bookmarkStart w:id="5404" w:name="_Toc85734320"/>
      <w:bookmarkStart w:id="5405" w:name="_Toc89431619"/>
      <w:bookmarkStart w:id="5406" w:name="_Toc97042431"/>
      <w:bookmarkStart w:id="5407" w:name="_Toc97045575"/>
      <w:bookmarkStart w:id="5408" w:name="_Toc97155320"/>
      <w:bookmarkStart w:id="5409" w:name="_Toc101521457"/>
      <w:bookmarkStart w:id="5410" w:name="_Toc138761734"/>
      <w:bookmarkStart w:id="5411" w:name="_Toc145707949"/>
      <w:bookmarkStart w:id="5412" w:name="_Toc160570433"/>
      <w:bookmarkStart w:id="5413" w:name="_Toc162008029"/>
      <w:bookmarkStart w:id="5414" w:name="_Toc185515693"/>
      <w:bookmarkStart w:id="5415" w:name="_Toc192873001"/>
      <w:bookmarkStart w:id="5416" w:name="_Toc200970714"/>
      <w:bookmarkStart w:id="5417" w:name="_Toc207722045"/>
      <w:bookmarkStart w:id="5418" w:name="_Toc209520908"/>
      <w:bookmarkStart w:id="5419" w:name="_Toc214976927"/>
      <w:r>
        <w:rPr>
          <w:lang w:eastAsia="zh-CN"/>
        </w:rPr>
        <w:t>8.</w:t>
      </w:r>
      <w:r w:rsidR="0026562D">
        <w:rPr>
          <w:lang w:eastAsia="zh-CN"/>
        </w:rPr>
        <w:t>3</w:t>
      </w:r>
      <w:r>
        <w:rPr>
          <w:lang w:eastAsia="zh-CN"/>
        </w:rPr>
        <w:t>.5.2.2</w:t>
      </w:r>
      <w:r>
        <w:rPr>
          <w:lang w:eastAsia="zh-CN"/>
        </w:rPr>
        <w:tab/>
        <w:t>Type: UserInformation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20" w:name="_Toc160570434"/>
      <w:bookmarkStart w:id="5421" w:name="_Toc162008030"/>
      <w:bookmarkStart w:id="5422" w:name="_Toc185515694"/>
      <w:bookmarkStart w:id="5423" w:name="_Toc192873002"/>
      <w:bookmarkStart w:id="5424" w:name="_Toc199336032"/>
      <w:bookmarkStart w:id="5425" w:name="_Toc207722046"/>
      <w:bookmarkStart w:id="5426" w:name="_Toc209520909"/>
      <w:bookmarkStart w:id="5427" w:name="_Toc214976928"/>
      <w:bookmarkStart w:id="5428" w:name="_Toc160570435"/>
      <w:bookmarkStart w:id="5429" w:name="_Toc162008031"/>
      <w:bookmarkStart w:id="5430" w:name="_Toc185515695"/>
      <w:bookmarkStart w:id="5431" w:name="_Toc192873003"/>
      <w:bookmarkStart w:id="5432" w:name="_Toc200970716"/>
      <w:r w:rsidRPr="00527D5E">
        <w:rPr>
          <w:lang w:eastAsia="zh-CN"/>
        </w:rPr>
        <w:t>8.3.5.2.3</w:t>
      </w:r>
      <w:r>
        <w:rPr>
          <w:lang w:eastAsia="zh-CN"/>
        </w:rPr>
        <w:tab/>
        <w:t>Type: UserInfo</w:t>
      </w:r>
      <w:bookmarkEnd w:id="5420"/>
      <w:bookmarkEnd w:id="5421"/>
      <w:bookmarkEnd w:id="5422"/>
      <w:bookmarkEnd w:id="5423"/>
      <w:bookmarkEnd w:id="5424"/>
      <w:bookmarkEnd w:id="5425"/>
      <w:bookmarkEnd w:id="5426"/>
      <w:bookmarkEnd w:id="5427"/>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33" w:name="_Toc199336033"/>
      <w:bookmarkStart w:id="5434" w:name="_Toc207722047"/>
      <w:bookmarkStart w:id="5435" w:name="_Toc209520910"/>
      <w:bookmarkStart w:id="5436" w:name="_Toc214976929"/>
      <w:bookmarkStart w:id="5437" w:name="_Toc160570436"/>
      <w:bookmarkStart w:id="5438" w:name="_Toc162008032"/>
      <w:bookmarkStart w:id="5439" w:name="_Toc185515696"/>
      <w:bookmarkStart w:id="5440" w:name="_Toc192873004"/>
      <w:bookmarkStart w:id="5441" w:name="_Toc200970717"/>
      <w:bookmarkEnd w:id="5428"/>
      <w:bookmarkEnd w:id="5429"/>
      <w:bookmarkEnd w:id="5430"/>
      <w:bookmarkEnd w:id="5431"/>
      <w:bookmarkEnd w:id="5432"/>
      <w:r w:rsidRPr="00527D5E">
        <w:rPr>
          <w:lang w:eastAsia="zh-CN"/>
        </w:rPr>
        <w:t>8.3.5.2.4</w:t>
      </w:r>
      <w:r>
        <w:rPr>
          <w:lang w:eastAsia="zh-CN"/>
        </w:rPr>
        <w:tab/>
        <w:t>Type: UeIdInfo</w:t>
      </w:r>
      <w:bookmarkEnd w:id="5433"/>
      <w:bookmarkEnd w:id="5434"/>
      <w:bookmarkEnd w:id="5435"/>
      <w:bookmarkEnd w:id="5436"/>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42" w:name="_Toc207722048"/>
      <w:bookmarkStart w:id="5443" w:name="_Toc209520911"/>
      <w:bookmarkStart w:id="5444" w:name="_Toc214976930"/>
      <w:r w:rsidRPr="00527D5E">
        <w:rPr>
          <w:lang w:eastAsia="zh-CN"/>
        </w:rPr>
        <w:t>8.3.5.2.5</w:t>
      </w:r>
      <w:r>
        <w:rPr>
          <w:lang w:eastAsia="zh-CN"/>
        </w:rPr>
        <w:tab/>
        <w:t>Type: UeId</w:t>
      </w:r>
      <w:bookmarkEnd w:id="5437"/>
      <w:bookmarkEnd w:id="5438"/>
      <w:bookmarkEnd w:id="5439"/>
      <w:bookmarkEnd w:id="5440"/>
      <w:bookmarkEnd w:id="5441"/>
      <w:bookmarkEnd w:id="5442"/>
      <w:bookmarkEnd w:id="5443"/>
      <w:bookmarkEnd w:id="544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45" w:name="_Toc85734321"/>
      <w:bookmarkStart w:id="5446" w:name="_Toc89431620"/>
      <w:bookmarkStart w:id="5447" w:name="_Toc97042432"/>
      <w:bookmarkStart w:id="5448" w:name="_Toc97045576"/>
      <w:bookmarkStart w:id="5449" w:name="_Toc97155321"/>
      <w:bookmarkStart w:id="5450" w:name="_Toc101521458"/>
      <w:bookmarkStart w:id="5451" w:name="_Toc138761735"/>
      <w:bookmarkStart w:id="5452" w:name="_Toc145707950"/>
      <w:bookmarkStart w:id="5453" w:name="_Toc160570437"/>
      <w:bookmarkStart w:id="5454" w:name="_Toc162008033"/>
      <w:bookmarkStart w:id="5455" w:name="_Toc185515697"/>
      <w:bookmarkStart w:id="5456" w:name="_Toc192873005"/>
      <w:bookmarkStart w:id="5457" w:name="_Toc200970718"/>
      <w:bookmarkStart w:id="5458" w:name="_Toc207722049"/>
      <w:bookmarkStart w:id="5459" w:name="_Toc209520912"/>
      <w:bookmarkStart w:id="5460" w:name="_Toc214976931"/>
      <w:r>
        <w:rPr>
          <w:lang w:eastAsia="zh-CN"/>
        </w:rPr>
        <w:t>8.3</w:t>
      </w:r>
      <w:r w:rsidR="00BD7A82">
        <w:rPr>
          <w:lang w:eastAsia="zh-CN"/>
        </w:rPr>
        <w:t>.5.3</w:t>
      </w:r>
      <w:r w:rsidR="00BD7A82">
        <w:rPr>
          <w:lang w:eastAsia="zh-CN"/>
        </w:rPr>
        <w:tab/>
        <w:t>Simple data types and enumerations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E735318" w14:textId="77777777" w:rsidR="004E6468" w:rsidRDefault="004E6468" w:rsidP="004E6468">
      <w:pPr>
        <w:pStyle w:val="Heading5"/>
      </w:pPr>
      <w:bookmarkStart w:id="5461" w:name="_Toc160570438"/>
      <w:bookmarkStart w:id="5462" w:name="_Toc162008034"/>
      <w:bookmarkStart w:id="5463" w:name="_Toc185515698"/>
      <w:bookmarkStart w:id="5464" w:name="_Toc192873006"/>
      <w:bookmarkStart w:id="5465" w:name="_Toc200970719"/>
      <w:bookmarkStart w:id="5466" w:name="_Toc207722050"/>
      <w:bookmarkStart w:id="5467" w:name="_Toc209520913"/>
      <w:bookmarkStart w:id="5468" w:name="_Toc214976932"/>
      <w:r>
        <w:t>8.3.5.3.</w:t>
      </w:r>
      <w:r w:rsidRPr="00527D5E">
        <w:t>1</w:t>
      </w:r>
      <w:r>
        <w:tab/>
        <w:t>Introduction</w:t>
      </w:r>
      <w:bookmarkEnd w:id="5461"/>
      <w:bookmarkEnd w:id="5462"/>
      <w:bookmarkEnd w:id="5463"/>
      <w:bookmarkEnd w:id="5464"/>
      <w:bookmarkEnd w:id="5465"/>
      <w:bookmarkEnd w:id="5466"/>
      <w:bookmarkEnd w:id="5467"/>
      <w:bookmarkEnd w:id="546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9" w:name="_Toc129169592"/>
      <w:bookmarkStart w:id="5470" w:name="_Toc160570439"/>
      <w:bookmarkStart w:id="5471" w:name="_Toc162008035"/>
      <w:bookmarkStart w:id="5472" w:name="_Toc185515699"/>
      <w:bookmarkStart w:id="5473" w:name="_Toc192873007"/>
      <w:bookmarkStart w:id="5474" w:name="_Toc200970720"/>
      <w:bookmarkStart w:id="5475" w:name="_Toc207722051"/>
      <w:bookmarkStart w:id="5476" w:name="_Toc209520914"/>
      <w:bookmarkStart w:id="5477" w:name="_Toc214976933"/>
      <w:r>
        <w:t>8.3.5.3.</w:t>
      </w:r>
      <w:r w:rsidRPr="00527D5E">
        <w:t>2</w:t>
      </w:r>
      <w:r>
        <w:tab/>
        <w:t>Simple data types</w:t>
      </w:r>
      <w:bookmarkEnd w:id="5469"/>
      <w:bookmarkEnd w:id="5470"/>
      <w:bookmarkEnd w:id="5471"/>
      <w:bookmarkEnd w:id="5472"/>
      <w:bookmarkEnd w:id="5473"/>
      <w:bookmarkEnd w:id="5474"/>
      <w:bookmarkEnd w:id="5475"/>
      <w:bookmarkEnd w:id="5476"/>
      <w:bookmarkEnd w:id="547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78" w:name="_Toc85734322"/>
      <w:bookmarkStart w:id="5479" w:name="_Toc89431621"/>
      <w:bookmarkStart w:id="5480" w:name="_Toc97042433"/>
      <w:bookmarkStart w:id="5481" w:name="_Toc97045577"/>
      <w:bookmarkStart w:id="5482" w:name="_Toc97155322"/>
      <w:bookmarkStart w:id="5483" w:name="_Toc101521459"/>
      <w:bookmarkStart w:id="5484" w:name="_Toc138761736"/>
      <w:bookmarkStart w:id="5485" w:name="_Toc145707951"/>
      <w:bookmarkStart w:id="5486" w:name="_Toc160570440"/>
      <w:bookmarkStart w:id="5487" w:name="_Toc162008036"/>
      <w:bookmarkStart w:id="5488" w:name="_Toc185515700"/>
      <w:bookmarkStart w:id="5489" w:name="_Toc192873008"/>
      <w:bookmarkStart w:id="5490" w:name="_Toc200970721"/>
      <w:bookmarkStart w:id="5491" w:name="_Toc207722052"/>
      <w:bookmarkStart w:id="5492" w:name="_Toc209520915"/>
      <w:bookmarkStart w:id="5493" w:name="_Toc214976934"/>
      <w:r>
        <w:t>8.3</w:t>
      </w:r>
      <w:r w:rsidR="00BD7A82">
        <w:t>.6</w:t>
      </w:r>
      <w:r w:rsidR="00BD7A82">
        <w:tab/>
        <w:t>Error Handling</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4B0AD80" w14:textId="77777777" w:rsidR="000641F8" w:rsidRDefault="000641F8" w:rsidP="000641F8">
      <w:pPr>
        <w:pStyle w:val="Heading4"/>
      </w:pPr>
      <w:bookmarkStart w:id="5494" w:name="_Toc185515701"/>
      <w:bookmarkStart w:id="5495" w:name="_Toc192873009"/>
      <w:bookmarkStart w:id="5496" w:name="_Toc200970722"/>
      <w:bookmarkStart w:id="5497" w:name="_Toc207722053"/>
      <w:bookmarkStart w:id="5498" w:name="_Toc209520916"/>
      <w:bookmarkStart w:id="5499" w:name="_Toc214976935"/>
      <w:bookmarkStart w:id="5500" w:name="_Toc85734323"/>
      <w:bookmarkStart w:id="5501" w:name="_Toc89431622"/>
      <w:bookmarkStart w:id="5502" w:name="_Toc97042434"/>
      <w:bookmarkStart w:id="5503" w:name="_Toc97045578"/>
      <w:bookmarkStart w:id="5504" w:name="_Toc97155323"/>
      <w:bookmarkStart w:id="5505" w:name="_Toc101521460"/>
      <w:bookmarkStart w:id="5506" w:name="_Toc138761737"/>
      <w:bookmarkStart w:id="5507" w:name="_Toc145707952"/>
      <w:bookmarkStart w:id="5508" w:name="_Toc160570441"/>
      <w:bookmarkStart w:id="5509" w:name="_Toc162008037"/>
      <w:r>
        <w:t>8.3.6.1</w:t>
      </w:r>
      <w:r>
        <w:tab/>
        <w:t>General</w:t>
      </w:r>
      <w:bookmarkEnd w:id="5494"/>
      <w:bookmarkEnd w:id="5495"/>
      <w:bookmarkEnd w:id="5496"/>
      <w:bookmarkEnd w:id="5497"/>
      <w:bookmarkEnd w:id="5498"/>
      <w:bookmarkEnd w:id="549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10" w:name="_Toc185515702"/>
      <w:bookmarkStart w:id="5511" w:name="_Toc192873010"/>
      <w:bookmarkStart w:id="5512" w:name="_Toc200970723"/>
      <w:bookmarkStart w:id="5513" w:name="_Toc207722054"/>
      <w:bookmarkStart w:id="5514" w:name="_Toc209520917"/>
      <w:bookmarkStart w:id="5515" w:name="_Toc214976936"/>
      <w:r>
        <w:t>8.3.6.2</w:t>
      </w:r>
      <w:r>
        <w:tab/>
        <w:t>Protocol Errors</w:t>
      </w:r>
      <w:bookmarkEnd w:id="5510"/>
      <w:bookmarkEnd w:id="5511"/>
      <w:bookmarkEnd w:id="5512"/>
      <w:bookmarkEnd w:id="5513"/>
      <w:bookmarkEnd w:id="5514"/>
      <w:bookmarkEnd w:id="551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16" w:name="_Toc185515703"/>
      <w:bookmarkStart w:id="5517" w:name="_Toc192873011"/>
      <w:bookmarkStart w:id="5518" w:name="_Toc200970724"/>
      <w:bookmarkStart w:id="5519" w:name="_Toc207722055"/>
      <w:bookmarkStart w:id="5520" w:name="_Toc209520918"/>
      <w:bookmarkStart w:id="5521" w:name="_Toc214976937"/>
      <w:r>
        <w:t>8.3.6.3</w:t>
      </w:r>
      <w:r>
        <w:tab/>
        <w:t>Application Errors</w:t>
      </w:r>
      <w:bookmarkEnd w:id="5516"/>
      <w:bookmarkEnd w:id="5517"/>
      <w:bookmarkEnd w:id="5518"/>
      <w:bookmarkEnd w:id="5519"/>
      <w:bookmarkEnd w:id="5520"/>
      <w:bookmarkEnd w:id="552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22" w:name="_Toc185515704"/>
      <w:bookmarkStart w:id="5523" w:name="_Toc192873012"/>
      <w:bookmarkStart w:id="5524" w:name="_Toc200970725"/>
      <w:bookmarkStart w:id="5525" w:name="_Toc207722056"/>
      <w:bookmarkStart w:id="5526" w:name="_Toc209520919"/>
      <w:bookmarkStart w:id="5527" w:name="_Toc214976938"/>
      <w:r>
        <w:t>8.3</w:t>
      </w:r>
      <w:r w:rsidR="00BD7A82">
        <w:t>.7</w:t>
      </w:r>
      <w:r w:rsidR="00BD7A82">
        <w:tab/>
        <w:t>Feature negotiation</w:t>
      </w:r>
      <w:bookmarkEnd w:id="5500"/>
      <w:bookmarkEnd w:id="5501"/>
      <w:bookmarkEnd w:id="5502"/>
      <w:bookmarkEnd w:id="5503"/>
      <w:bookmarkEnd w:id="5504"/>
      <w:bookmarkEnd w:id="5505"/>
      <w:bookmarkEnd w:id="5506"/>
      <w:bookmarkEnd w:id="5507"/>
      <w:bookmarkEnd w:id="5508"/>
      <w:bookmarkEnd w:id="5509"/>
      <w:bookmarkEnd w:id="5522"/>
      <w:bookmarkEnd w:id="5523"/>
      <w:bookmarkEnd w:id="5524"/>
      <w:bookmarkEnd w:id="5525"/>
      <w:bookmarkEnd w:id="5526"/>
      <w:bookmarkEnd w:id="552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5528" w:name="_Toc85734324"/>
      <w:bookmarkStart w:id="5529" w:name="_Toc89431623"/>
      <w:bookmarkStart w:id="5530" w:name="_Toc97042435"/>
      <w:bookmarkStart w:id="5531" w:name="_Toc97045579"/>
      <w:bookmarkStart w:id="5532" w:name="_Toc97155324"/>
      <w:bookmarkStart w:id="5533" w:name="_Toc101521461"/>
      <w:bookmarkStart w:id="5534" w:name="_Toc138761738"/>
      <w:bookmarkStart w:id="5535" w:name="_Toc145707953"/>
      <w:bookmarkStart w:id="5536" w:name="_Toc160570442"/>
      <w:bookmarkStart w:id="5537" w:name="_Toc162008038"/>
      <w:bookmarkStart w:id="5538" w:name="_Toc185515705"/>
      <w:bookmarkStart w:id="5539" w:name="_Toc192873013"/>
      <w:bookmarkStart w:id="5540" w:name="_Toc200970726"/>
      <w:bookmarkStart w:id="5541" w:name="_Toc207722057"/>
      <w:bookmarkStart w:id="5542" w:name="_Toc209520920"/>
      <w:bookmarkStart w:id="5543" w:name="_Toc214976939"/>
      <w:r>
        <w:t>8.4</w:t>
      </w:r>
      <w:r w:rsidR="00C1068C">
        <w:tab/>
        <w:t>Eees_AppClientInformation API</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5C35719" w14:textId="5491D110" w:rsidR="00C1068C" w:rsidRDefault="008D1128" w:rsidP="00C1068C">
      <w:pPr>
        <w:pStyle w:val="Heading3"/>
      </w:pPr>
      <w:bookmarkStart w:id="5544" w:name="_Toc85734325"/>
      <w:bookmarkStart w:id="5545" w:name="_Toc89431624"/>
      <w:bookmarkStart w:id="5546" w:name="_Toc97042436"/>
      <w:bookmarkStart w:id="5547" w:name="_Toc97045580"/>
      <w:bookmarkStart w:id="5548" w:name="_Toc97155325"/>
      <w:bookmarkStart w:id="5549" w:name="_Toc101521462"/>
      <w:bookmarkStart w:id="5550" w:name="_Toc138761739"/>
      <w:bookmarkStart w:id="5551" w:name="_Toc145707954"/>
      <w:bookmarkStart w:id="5552" w:name="_Toc160570443"/>
      <w:bookmarkStart w:id="5553" w:name="_Toc162008039"/>
      <w:bookmarkStart w:id="5554" w:name="_Toc185515706"/>
      <w:bookmarkStart w:id="5555" w:name="_Toc192873014"/>
      <w:bookmarkStart w:id="5556" w:name="_Toc200970727"/>
      <w:bookmarkStart w:id="5557" w:name="_Toc207722058"/>
      <w:bookmarkStart w:id="5558" w:name="_Toc209520921"/>
      <w:bookmarkStart w:id="5559" w:name="_Toc214976940"/>
      <w:r>
        <w:t>8.4</w:t>
      </w:r>
      <w:r w:rsidR="00C1068C">
        <w:t>.1</w:t>
      </w:r>
      <w:r w:rsidR="00C1068C">
        <w:tab/>
      </w:r>
      <w:bookmarkEnd w:id="5544"/>
      <w:r w:rsidR="00C96826">
        <w:t>I</w:t>
      </w:r>
      <w:r w:rsidR="00A81404">
        <w:t>ntroduction</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60" w:name="_Toc85734326"/>
      <w:bookmarkStart w:id="5561" w:name="_Toc89431625"/>
      <w:bookmarkStart w:id="5562" w:name="_Toc97042437"/>
      <w:bookmarkStart w:id="5563" w:name="_Toc97045581"/>
      <w:bookmarkStart w:id="5564" w:name="_Toc97155326"/>
      <w:bookmarkStart w:id="5565" w:name="_Toc101521463"/>
      <w:bookmarkStart w:id="5566" w:name="_Toc138761740"/>
      <w:bookmarkStart w:id="5567" w:name="_Toc145707955"/>
      <w:bookmarkStart w:id="5568" w:name="_Toc160570444"/>
      <w:bookmarkStart w:id="5569" w:name="_Toc162008040"/>
      <w:bookmarkStart w:id="5570" w:name="_Toc185515707"/>
      <w:bookmarkStart w:id="5571" w:name="_Toc192873015"/>
      <w:bookmarkStart w:id="5572" w:name="_Toc200970728"/>
      <w:bookmarkStart w:id="5573" w:name="_Toc207722059"/>
      <w:bookmarkStart w:id="5574" w:name="_Toc209520922"/>
      <w:bookmarkStart w:id="5575" w:name="_Toc214976941"/>
      <w:r>
        <w:t>8.</w:t>
      </w:r>
      <w:r w:rsidR="008D1128">
        <w:t>4</w:t>
      </w:r>
      <w:r>
        <w:t>.2</w:t>
      </w:r>
      <w:r>
        <w:tab/>
        <w:t>Resources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4671252" w14:textId="27EFFCE5" w:rsidR="00C1068C" w:rsidRDefault="008D1128" w:rsidP="00C1068C">
      <w:pPr>
        <w:pStyle w:val="Heading4"/>
      </w:pPr>
      <w:bookmarkStart w:id="5576" w:name="_Toc85734327"/>
      <w:bookmarkStart w:id="5577" w:name="_Toc89431626"/>
      <w:bookmarkStart w:id="5578" w:name="_Toc97042438"/>
      <w:bookmarkStart w:id="5579" w:name="_Toc97045582"/>
      <w:bookmarkStart w:id="5580" w:name="_Toc97155327"/>
      <w:bookmarkStart w:id="5581" w:name="_Toc101521464"/>
      <w:bookmarkStart w:id="5582" w:name="_Toc138761741"/>
      <w:bookmarkStart w:id="5583" w:name="_Toc145707956"/>
      <w:bookmarkStart w:id="5584" w:name="_Toc160570445"/>
      <w:bookmarkStart w:id="5585" w:name="_Toc162008041"/>
      <w:bookmarkStart w:id="5586" w:name="_Toc185515708"/>
      <w:bookmarkStart w:id="5587" w:name="_Toc192873016"/>
      <w:bookmarkStart w:id="5588" w:name="_Toc200970729"/>
      <w:bookmarkStart w:id="5589" w:name="_Toc207722060"/>
      <w:bookmarkStart w:id="5590" w:name="_Toc209520923"/>
      <w:bookmarkStart w:id="5591" w:name="_Toc214976942"/>
      <w:r>
        <w:t>8.4</w:t>
      </w:r>
      <w:r w:rsidR="00C1068C">
        <w:t>.2.1</w:t>
      </w:r>
      <w:r w:rsidR="00C1068C">
        <w:tab/>
        <w:t>Overview</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35pt;height:204.5pt" o:ole="">
            <v:imagedata r:id="rId21" o:title=""/>
          </v:shape>
          <o:OLEObject Type="Embed" ProgID="Visio.Drawing.11" ShapeID="_x0000_i1030" DrawAspect="Content" ObjectID="_182695872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92" w:name="_Toc85734328"/>
      <w:bookmarkStart w:id="5593" w:name="_Toc89431627"/>
      <w:bookmarkStart w:id="5594" w:name="_Toc97042439"/>
      <w:bookmarkStart w:id="5595" w:name="_Toc97045583"/>
      <w:bookmarkStart w:id="5596" w:name="_Toc97155328"/>
      <w:bookmarkStart w:id="5597" w:name="_Toc101521465"/>
      <w:bookmarkStart w:id="5598" w:name="_Toc138761742"/>
      <w:bookmarkStart w:id="5599" w:name="_Toc145707957"/>
      <w:bookmarkStart w:id="5600" w:name="_Toc160570446"/>
      <w:bookmarkStart w:id="5601" w:name="_Toc162008042"/>
      <w:bookmarkStart w:id="5602" w:name="_Toc185515709"/>
      <w:bookmarkStart w:id="5603" w:name="_Toc192873017"/>
      <w:bookmarkStart w:id="5604" w:name="_Toc200970730"/>
      <w:bookmarkStart w:id="5605" w:name="_Toc207722061"/>
      <w:bookmarkStart w:id="5606" w:name="_Toc209520924"/>
      <w:bookmarkStart w:id="5607" w:name="_Toc214976943"/>
      <w:r w:rsidRPr="0067699A">
        <w:rPr>
          <w:lang w:val="fr-FR"/>
        </w:rPr>
        <w:t>8.4</w:t>
      </w:r>
      <w:r w:rsidR="00C1068C" w:rsidRPr="0067699A">
        <w:rPr>
          <w:lang w:val="fr-FR"/>
        </w:rPr>
        <w:t>.2.2</w:t>
      </w:r>
      <w:r w:rsidR="00C1068C" w:rsidRPr="0067699A">
        <w:rPr>
          <w:lang w:val="fr-FR"/>
        </w:rPr>
        <w:tab/>
        <w:t>Resource: Application Client Information Subscriptions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976BB28" w14:textId="08DE9A62" w:rsidR="00C1068C" w:rsidRPr="0067699A" w:rsidRDefault="008D1128" w:rsidP="00C1068C">
      <w:pPr>
        <w:pStyle w:val="Heading5"/>
        <w:rPr>
          <w:lang w:val="fr-FR" w:eastAsia="zh-CN"/>
        </w:rPr>
      </w:pPr>
      <w:bookmarkStart w:id="5608" w:name="_Toc85734329"/>
      <w:bookmarkStart w:id="5609" w:name="_Toc89431628"/>
      <w:bookmarkStart w:id="5610" w:name="_Toc97042440"/>
      <w:bookmarkStart w:id="5611" w:name="_Toc97045584"/>
      <w:bookmarkStart w:id="5612" w:name="_Toc97155329"/>
      <w:bookmarkStart w:id="5613" w:name="_Toc101521466"/>
      <w:bookmarkStart w:id="5614" w:name="_Toc138761743"/>
      <w:bookmarkStart w:id="5615" w:name="_Toc145707958"/>
      <w:bookmarkStart w:id="5616" w:name="_Toc160570447"/>
      <w:bookmarkStart w:id="5617" w:name="_Toc162008043"/>
      <w:bookmarkStart w:id="5618" w:name="_Toc185515710"/>
      <w:bookmarkStart w:id="5619" w:name="_Toc192873018"/>
      <w:bookmarkStart w:id="5620" w:name="_Toc200970731"/>
      <w:bookmarkStart w:id="5621" w:name="_Toc207722062"/>
      <w:bookmarkStart w:id="5622" w:name="_Toc209520925"/>
      <w:bookmarkStart w:id="5623" w:name="_Toc214976944"/>
      <w:r w:rsidRPr="0067699A">
        <w:rPr>
          <w:lang w:val="fr-FR" w:eastAsia="zh-CN"/>
        </w:rPr>
        <w:t>8.4</w:t>
      </w:r>
      <w:r w:rsidR="00C1068C" w:rsidRPr="0067699A">
        <w:rPr>
          <w:lang w:val="fr-FR" w:eastAsia="zh-CN"/>
        </w:rPr>
        <w:t>.2.2.1</w:t>
      </w:r>
      <w:r w:rsidR="00C1068C" w:rsidRPr="0067699A">
        <w:rPr>
          <w:lang w:val="fr-FR" w:eastAsia="zh-CN"/>
        </w:rPr>
        <w:tab/>
        <w:t>Description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24" w:name="_Toc85734330"/>
      <w:bookmarkStart w:id="5625" w:name="_Toc89431629"/>
      <w:bookmarkStart w:id="5626" w:name="_Toc97042441"/>
      <w:bookmarkStart w:id="5627" w:name="_Toc97045585"/>
      <w:bookmarkStart w:id="5628" w:name="_Toc97155330"/>
      <w:bookmarkStart w:id="5629" w:name="_Toc101521467"/>
      <w:bookmarkStart w:id="5630" w:name="_Toc138761744"/>
      <w:bookmarkStart w:id="5631" w:name="_Toc145707959"/>
      <w:bookmarkStart w:id="5632" w:name="_Toc160570448"/>
      <w:bookmarkStart w:id="5633" w:name="_Toc162008044"/>
      <w:bookmarkStart w:id="5634" w:name="_Toc185515711"/>
      <w:bookmarkStart w:id="5635" w:name="_Toc192873019"/>
      <w:bookmarkStart w:id="5636" w:name="_Toc200970732"/>
      <w:bookmarkStart w:id="5637" w:name="_Toc207722063"/>
      <w:bookmarkStart w:id="5638" w:name="_Toc209520926"/>
      <w:bookmarkStart w:id="5639" w:name="_Toc214976945"/>
      <w:r>
        <w:rPr>
          <w:lang w:eastAsia="zh-CN"/>
        </w:rPr>
        <w:t>8.4</w:t>
      </w:r>
      <w:r w:rsidR="00C1068C">
        <w:rPr>
          <w:lang w:eastAsia="zh-CN"/>
        </w:rPr>
        <w:t>.2.2.2</w:t>
      </w:r>
      <w:r w:rsidR="00C1068C">
        <w:rPr>
          <w:lang w:eastAsia="zh-CN"/>
        </w:rPr>
        <w:tab/>
        <w:t>Resource Definition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40" w:name="_Toc85734331"/>
      <w:bookmarkStart w:id="5641" w:name="_Toc89431630"/>
      <w:bookmarkStart w:id="5642" w:name="_Toc97042442"/>
      <w:bookmarkStart w:id="5643" w:name="_Toc97045586"/>
      <w:bookmarkStart w:id="5644" w:name="_Toc97155331"/>
      <w:bookmarkStart w:id="5645" w:name="_Toc101521468"/>
      <w:bookmarkStart w:id="5646" w:name="_Toc138761745"/>
      <w:bookmarkStart w:id="5647" w:name="_Toc145707960"/>
      <w:bookmarkStart w:id="5648" w:name="_Toc160570449"/>
      <w:bookmarkStart w:id="5649" w:name="_Toc162008045"/>
      <w:bookmarkStart w:id="5650" w:name="_Toc185515712"/>
      <w:bookmarkStart w:id="5651" w:name="_Toc192873020"/>
      <w:bookmarkStart w:id="5652" w:name="_Toc200970733"/>
      <w:bookmarkStart w:id="5653" w:name="_Toc207722064"/>
      <w:bookmarkStart w:id="5654" w:name="_Toc209520927"/>
      <w:bookmarkStart w:id="5655" w:name="_Toc214976946"/>
      <w:r>
        <w:rPr>
          <w:lang w:eastAsia="zh-CN"/>
        </w:rPr>
        <w:t>8.</w:t>
      </w:r>
      <w:r w:rsidR="008D1128">
        <w:rPr>
          <w:lang w:eastAsia="zh-CN"/>
        </w:rPr>
        <w:t>4</w:t>
      </w:r>
      <w:r>
        <w:rPr>
          <w:lang w:eastAsia="zh-CN"/>
        </w:rPr>
        <w:t>.2.2.3</w:t>
      </w:r>
      <w:r>
        <w:rPr>
          <w:lang w:eastAsia="zh-CN"/>
        </w:rPr>
        <w:tab/>
        <w:t>Resource Standard Methods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596308F" w14:textId="145E13E1" w:rsidR="00C1068C" w:rsidRDefault="00C1068C" w:rsidP="00C1068C">
      <w:pPr>
        <w:pStyle w:val="Heading6"/>
        <w:rPr>
          <w:lang w:eastAsia="zh-CN"/>
        </w:rPr>
      </w:pPr>
      <w:bookmarkStart w:id="5656" w:name="_Toc85734332"/>
      <w:bookmarkStart w:id="5657" w:name="_Toc89431631"/>
      <w:bookmarkStart w:id="5658" w:name="_Toc97042443"/>
      <w:bookmarkStart w:id="5659" w:name="_Toc97045587"/>
      <w:bookmarkStart w:id="5660" w:name="_Toc97155332"/>
      <w:bookmarkStart w:id="5661" w:name="_Toc101521469"/>
      <w:bookmarkStart w:id="5662" w:name="_Toc138761746"/>
      <w:bookmarkStart w:id="5663" w:name="_Toc145707961"/>
      <w:bookmarkStart w:id="5664" w:name="_Toc160570450"/>
      <w:bookmarkStart w:id="5665" w:name="_Toc162008046"/>
      <w:bookmarkStart w:id="5666" w:name="_Toc185515713"/>
      <w:bookmarkStart w:id="5667" w:name="_Toc192873021"/>
      <w:bookmarkStart w:id="5668" w:name="_Toc200970734"/>
      <w:bookmarkStart w:id="5669" w:name="_Toc207722065"/>
      <w:bookmarkStart w:id="5670" w:name="_Toc209520928"/>
      <w:bookmarkStart w:id="5671" w:name="_Toc214976947"/>
      <w:r>
        <w:rPr>
          <w:lang w:eastAsia="zh-CN"/>
        </w:rPr>
        <w:t>8.</w:t>
      </w:r>
      <w:r w:rsidR="008D1128">
        <w:rPr>
          <w:lang w:eastAsia="zh-CN"/>
        </w:rPr>
        <w:t>4</w:t>
      </w:r>
      <w:r>
        <w:rPr>
          <w:lang w:eastAsia="zh-CN"/>
        </w:rPr>
        <w:t>.2.2.3.1</w:t>
      </w:r>
      <w:r>
        <w:rPr>
          <w:lang w:eastAsia="zh-CN"/>
        </w:rPr>
        <w:tab/>
        <w:t>POST</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72" w:name="_Toc85734333"/>
      <w:bookmarkStart w:id="5673" w:name="_Toc89431632"/>
      <w:bookmarkStart w:id="5674" w:name="_Toc97042444"/>
      <w:bookmarkStart w:id="5675" w:name="_Toc97045588"/>
      <w:bookmarkStart w:id="5676" w:name="_Toc97155333"/>
      <w:bookmarkStart w:id="5677" w:name="_Toc101521470"/>
      <w:bookmarkStart w:id="5678" w:name="_Toc138761747"/>
      <w:bookmarkStart w:id="5679" w:name="_Toc145707962"/>
      <w:bookmarkStart w:id="5680" w:name="_Toc160570451"/>
      <w:bookmarkStart w:id="5681" w:name="_Toc162008047"/>
      <w:bookmarkStart w:id="5682" w:name="_Toc185515714"/>
      <w:bookmarkStart w:id="5683" w:name="_Toc192873022"/>
      <w:bookmarkStart w:id="5684" w:name="_Toc200970735"/>
      <w:bookmarkStart w:id="5685" w:name="_Toc207722066"/>
      <w:bookmarkStart w:id="5686" w:name="_Toc209520929"/>
      <w:bookmarkStart w:id="5687" w:name="_Toc214976948"/>
      <w:r>
        <w:rPr>
          <w:lang w:eastAsia="zh-CN"/>
        </w:rPr>
        <w:t>8.4</w:t>
      </w:r>
      <w:r w:rsidR="00C1068C">
        <w:rPr>
          <w:lang w:eastAsia="zh-CN"/>
        </w:rPr>
        <w:t>.2.2.4</w:t>
      </w:r>
      <w:r w:rsidR="00C1068C">
        <w:rPr>
          <w:lang w:eastAsia="zh-CN"/>
        </w:rPr>
        <w:tab/>
        <w:t>Resource Custom Operations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C793A34" w14:textId="77777777" w:rsidR="00C1068C" w:rsidRDefault="00C1068C" w:rsidP="00C1068C">
      <w:r>
        <w:t>None.</w:t>
      </w:r>
    </w:p>
    <w:p w14:paraId="31BAD23B" w14:textId="0A56C226" w:rsidR="00C1068C" w:rsidRDefault="008D1128" w:rsidP="00C1068C">
      <w:pPr>
        <w:pStyle w:val="Heading4"/>
      </w:pPr>
      <w:bookmarkStart w:id="5688" w:name="_Toc85734334"/>
      <w:bookmarkStart w:id="5689" w:name="_Toc89431633"/>
      <w:bookmarkStart w:id="5690" w:name="_Toc97042445"/>
      <w:bookmarkStart w:id="5691" w:name="_Toc97045589"/>
      <w:bookmarkStart w:id="5692" w:name="_Toc97155334"/>
      <w:bookmarkStart w:id="5693" w:name="_Toc101521471"/>
      <w:bookmarkStart w:id="5694" w:name="_Toc138761748"/>
      <w:bookmarkStart w:id="5695" w:name="_Toc145707963"/>
      <w:bookmarkStart w:id="5696" w:name="_Toc160570452"/>
      <w:bookmarkStart w:id="5697" w:name="_Toc162008048"/>
      <w:bookmarkStart w:id="5698" w:name="_Toc185515715"/>
      <w:bookmarkStart w:id="5699" w:name="_Toc192873023"/>
      <w:bookmarkStart w:id="5700" w:name="_Toc200970736"/>
      <w:bookmarkStart w:id="5701" w:name="_Toc207722067"/>
      <w:bookmarkStart w:id="5702" w:name="_Toc209520930"/>
      <w:bookmarkStart w:id="5703" w:name="_Toc214976949"/>
      <w:r>
        <w:t>8.4</w:t>
      </w:r>
      <w:r w:rsidR="00C1068C">
        <w:t>.2.3</w:t>
      </w:r>
      <w:r w:rsidR="00C1068C">
        <w:tab/>
        <w:t>Resource</w:t>
      </w:r>
      <w:r w:rsidR="00C1068C" w:rsidRPr="00831458">
        <w:t xml:space="preserve">: </w:t>
      </w:r>
      <w:r w:rsidR="00C1068C">
        <w:t>Individual Application Client Information Subscription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71FE624" w14:textId="40259E52" w:rsidR="00C1068C" w:rsidRDefault="008D1128" w:rsidP="00C1068C">
      <w:pPr>
        <w:pStyle w:val="Heading5"/>
        <w:rPr>
          <w:lang w:eastAsia="zh-CN"/>
        </w:rPr>
      </w:pPr>
      <w:bookmarkStart w:id="5704" w:name="_Toc85734335"/>
      <w:bookmarkStart w:id="5705" w:name="_Toc89431634"/>
      <w:bookmarkStart w:id="5706" w:name="_Toc97042446"/>
      <w:bookmarkStart w:id="5707" w:name="_Toc97045590"/>
      <w:bookmarkStart w:id="5708" w:name="_Toc97155335"/>
      <w:bookmarkStart w:id="5709" w:name="_Toc101521472"/>
      <w:bookmarkStart w:id="5710" w:name="_Toc138761749"/>
      <w:bookmarkStart w:id="5711" w:name="_Toc145707964"/>
      <w:bookmarkStart w:id="5712" w:name="_Toc160570453"/>
      <w:bookmarkStart w:id="5713" w:name="_Toc162008049"/>
      <w:bookmarkStart w:id="5714" w:name="_Toc185515716"/>
      <w:bookmarkStart w:id="5715" w:name="_Toc192873024"/>
      <w:bookmarkStart w:id="5716" w:name="_Toc200970737"/>
      <w:bookmarkStart w:id="5717" w:name="_Toc207722068"/>
      <w:bookmarkStart w:id="5718" w:name="_Toc209520931"/>
      <w:bookmarkStart w:id="5719" w:name="_Toc214976950"/>
      <w:r>
        <w:rPr>
          <w:lang w:eastAsia="zh-CN"/>
        </w:rPr>
        <w:t>8.4</w:t>
      </w:r>
      <w:r w:rsidR="00C1068C">
        <w:rPr>
          <w:lang w:eastAsia="zh-CN"/>
        </w:rPr>
        <w:t>.2.3.1</w:t>
      </w:r>
      <w:r w:rsidR="00C1068C">
        <w:rPr>
          <w:lang w:eastAsia="zh-CN"/>
        </w:rPr>
        <w:tab/>
        <w:t>Description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20" w:name="_Toc85734336"/>
      <w:bookmarkStart w:id="5721" w:name="_Toc89431635"/>
      <w:bookmarkStart w:id="5722" w:name="_Toc97042447"/>
      <w:bookmarkStart w:id="5723" w:name="_Toc97045591"/>
      <w:bookmarkStart w:id="5724" w:name="_Toc97155336"/>
      <w:bookmarkStart w:id="5725" w:name="_Toc101521473"/>
      <w:bookmarkStart w:id="5726" w:name="_Toc138761750"/>
      <w:bookmarkStart w:id="5727" w:name="_Toc145707965"/>
      <w:bookmarkStart w:id="5728" w:name="_Toc160570454"/>
      <w:bookmarkStart w:id="5729" w:name="_Toc162008050"/>
      <w:bookmarkStart w:id="5730" w:name="_Toc185515717"/>
      <w:bookmarkStart w:id="5731" w:name="_Toc192873025"/>
      <w:bookmarkStart w:id="5732" w:name="_Toc200970738"/>
      <w:bookmarkStart w:id="5733" w:name="_Toc207722069"/>
      <w:bookmarkStart w:id="5734" w:name="_Toc209520932"/>
      <w:bookmarkStart w:id="5735" w:name="_Toc214976951"/>
      <w:r>
        <w:rPr>
          <w:lang w:eastAsia="zh-CN"/>
        </w:rPr>
        <w:t>8.4</w:t>
      </w:r>
      <w:r w:rsidR="00C1068C">
        <w:rPr>
          <w:lang w:eastAsia="zh-CN"/>
        </w:rPr>
        <w:t>.2.3.2</w:t>
      </w:r>
      <w:r w:rsidR="00C1068C">
        <w:rPr>
          <w:lang w:eastAsia="zh-CN"/>
        </w:rPr>
        <w:tab/>
        <w:t>Resource Definition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36" w:name="_Toc85734337"/>
      <w:bookmarkStart w:id="5737" w:name="_Toc89431636"/>
      <w:bookmarkStart w:id="5738" w:name="_Toc97042448"/>
      <w:bookmarkStart w:id="5739" w:name="_Toc97045592"/>
      <w:bookmarkStart w:id="5740" w:name="_Toc97155337"/>
      <w:bookmarkStart w:id="5741" w:name="_Toc101521474"/>
      <w:bookmarkStart w:id="5742" w:name="_Toc138761751"/>
      <w:bookmarkStart w:id="5743" w:name="_Toc145707966"/>
      <w:bookmarkStart w:id="5744" w:name="_Toc160570455"/>
      <w:bookmarkStart w:id="5745" w:name="_Toc162008051"/>
      <w:bookmarkStart w:id="5746" w:name="_Toc185515718"/>
      <w:bookmarkStart w:id="5747" w:name="_Toc192873026"/>
      <w:bookmarkStart w:id="5748" w:name="_Toc200970739"/>
      <w:bookmarkStart w:id="5749" w:name="_Toc207722070"/>
      <w:bookmarkStart w:id="5750" w:name="_Toc209520933"/>
      <w:bookmarkStart w:id="5751" w:name="_Toc214976952"/>
      <w:r>
        <w:rPr>
          <w:lang w:eastAsia="zh-CN"/>
        </w:rPr>
        <w:t>8.</w:t>
      </w:r>
      <w:r w:rsidR="008D1128">
        <w:rPr>
          <w:lang w:eastAsia="zh-CN"/>
        </w:rPr>
        <w:t>4</w:t>
      </w:r>
      <w:r>
        <w:rPr>
          <w:lang w:eastAsia="zh-CN"/>
        </w:rPr>
        <w:t>.2.3.3</w:t>
      </w:r>
      <w:r>
        <w:rPr>
          <w:lang w:eastAsia="zh-CN"/>
        </w:rPr>
        <w:tab/>
        <w:t>Resource Standard Methods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6D336A9" w14:textId="23C312AC" w:rsidR="00C1068C" w:rsidRDefault="00C1068C" w:rsidP="00C1068C">
      <w:pPr>
        <w:pStyle w:val="Heading6"/>
        <w:rPr>
          <w:lang w:eastAsia="zh-CN"/>
        </w:rPr>
      </w:pPr>
      <w:bookmarkStart w:id="5752" w:name="_Toc85734338"/>
      <w:bookmarkStart w:id="5753" w:name="_Toc89431637"/>
      <w:bookmarkStart w:id="5754" w:name="_Toc97042449"/>
      <w:bookmarkStart w:id="5755" w:name="_Toc97045593"/>
      <w:bookmarkStart w:id="5756" w:name="_Toc97155338"/>
      <w:bookmarkStart w:id="5757" w:name="_Toc101521475"/>
      <w:bookmarkStart w:id="5758" w:name="_Toc138761752"/>
      <w:bookmarkStart w:id="5759" w:name="_Toc145707967"/>
      <w:bookmarkStart w:id="5760" w:name="_Toc160570456"/>
      <w:bookmarkStart w:id="5761" w:name="_Toc162008052"/>
      <w:bookmarkStart w:id="5762" w:name="_Toc185515719"/>
      <w:bookmarkStart w:id="5763" w:name="_Toc192873027"/>
      <w:bookmarkStart w:id="5764" w:name="_Toc200970740"/>
      <w:bookmarkStart w:id="5765" w:name="_Toc207722071"/>
      <w:bookmarkStart w:id="5766" w:name="_Toc209520934"/>
      <w:bookmarkStart w:id="5767" w:name="_Toc214976953"/>
      <w:r>
        <w:rPr>
          <w:lang w:eastAsia="zh-CN"/>
        </w:rPr>
        <w:t>8.</w:t>
      </w:r>
      <w:r w:rsidR="008D1128">
        <w:rPr>
          <w:lang w:eastAsia="zh-CN"/>
        </w:rPr>
        <w:t>4</w:t>
      </w:r>
      <w:r>
        <w:rPr>
          <w:lang w:eastAsia="zh-CN"/>
        </w:rPr>
        <w:t>.2.3.3.1</w:t>
      </w:r>
      <w:r>
        <w:rPr>
          <w:lang w:eastAsia="zh-CN"/>
        </w:rPr>
        <w:tab/>
        <w:t>GET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5768" w:name="_Toc85734339"/>
      <w:bookmarkStart w:id="5769" w:name="_Toc89431638"/>
      <w:bookmarkStart w:id="5770" w:name="_Toc97042450"/>
      <w:bookmarkStart w:id="5771" w:name="_Toc97045594"/>
      <w:bookmarkStart w:id="5772" w:name="_Toc97155339"/>
      <w:bookmarkStart w:id="5773" w:name="_Toc101521476"/>
      <w:bookmarkStart w:id="5774" w:name="_Toc138761753"/>
      <w:bookmarkStart w:id="5775" w:name="_Toc145707968"/>
      <w:bookmarkStart w:id="5776" w:name="_Toc160570457"/>
      <w:bookmarkStart w:id="5777" w:name="_Toc162008053"/>
      <w:bookmarkStart w:id="5778" w:name="_Toc185515720"/>
      <w:bookmarkStart w:id="5779" w:name="_Toc192873028"/>
      <w:bookmarkStart w:id="5780" w:name="_Toc200970741"/>
      <w:bookmarkStart w:id="5781" w:name="_Toc207722072"/>
      <w:bookmarkStart w:id="5782" w:name="_Toc209520935"/>
      <w:bookmarkStart w:id="5783" w:name="_Toc214976954"/>
      <w:r>
        <w:rPr>
          <w:lang w:eastAsia="zh-CN"/>
        </w:rPr>
        <w:t>8.</w:t>
      </w:r>
      <w:r w:rsidR="008D1128">
        <w:rPr>
          <w:lang w:eastAsia="zh-CN"/>
        </w:rPr>
        <w:t>4</w:t>
      </w:r>
      <w:r>
        <w:rPr>
          <w:lang w:eastAsia="zh-CN"/>
        </w:rPr>
        <w:t>.2.3.3.2</w:t>
      </w:r>
      <w:r>
        <w:rPr>
          <w:lang w:eastAsia="zh-CN"/>
        </w:rPr>
        <w:tab/>
        <w:t>PATCH</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5784" w:name="_Toc85734340"/>
      <w:bookmarkStart w:id="5785" w:name="_Toc89431639"/>
      <w:bookmarkStart w:id="5786" w:name="_Toc97042451"/>
      <w:bookmarkStart w:id="5787" w:name="_Toc97045595"/>
      <w:bookmarkStart w:id="5788" w:name="_Toc97155340"/>
      <w:bookmarkStart w:id="5789" w:name="_Toc101521477"/>
      <w:bookmarkStart w:id="5790" w:name="_Toc138761754"/>
      <w:bookmarkStart w:id="5791" w:name="_Toc145707969"/>
      <w:bookmarkStart w:id="5792" w:name="_Toc160570458"/>
      <w:bookmarkStart w:id="5793" w:name="_Toc162008054"/>
      <w:bookmarkStart w:id="5794" w:name="_Toc185515721"/>
      <w:bookmarkStart w:id="5795" w:name="_Toc192873029"/>
      <w:bookmarkStart w:id="5796" w:name="_Toc200970742"/>
      <w:bookmarkStart w:id="5797" w:name="_Toc207722073"/>
      <w:bookmarkStart w:id="5798" w:name="_Toc209520936"/>
      <w:bookmarkStart w:id="5799" w:name="_Toc214976955"/>
      <w:r>
        <w:rPr>
          <w:lang w:eastAsia="zh-CN"/>
        </w:rPr>
        <w:t>8.</w:t>
      </w:r>
      <w:r w:rsidR="008D1128">
        <w:rPr>
          <w:lang w:eastAsia="zh-CN"/>
        </w:rPr>
        <w:t>4</w:t>
      </w:r>
      <w:r>
        <w:rPr>
          <w:lang w:eastAsia="zh-CN"/>
        </w:rPr>
        <w:t>.2.3.3.3</w:t>
      </w:r>
      <w:r>
        <w:rPr>
          <w:lang w:eastAsia="zh-CN"/>
        </w:rPr>
        <w:tab/>
        <w:t>PUT</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5800" w:name="_Toc85734341"/>
      <w:bookmarkStart w:id="5801" w:name="_Toc89431640"/>
      <w:bookmarkStart w:id="5802" w:name="_Toc97042452"/>
      <w:bookmarkStart w:id="5803" w:name="_Toc97045596"/>
      <w:bookmarkStart w:id="5804" w:name="_Toc97155341"/>
      <w:bookmarkStart w:id="5805" w:name="_Toc101521478"/>
      <w:bookmarkStart w:id="5806" w:name="_Toc138761755"/>
      <w:bookmarkStart w:id="5807" w:name="_Toc145707970"/>
      <w:bookmarkStart w:id="5808" w:name="_Toc160570459"/>
      <w:bookmarkStart w:id="5809" w:name="_Toc162008055"/>
      <w:bookmarkStart w:id="5810" w:name="_Toc185515722"/>
      <w:bookmarkStart w:id="5811" w:name="_Toc192873030"/>
      <w:bookmarkStart w:id="5812" w:name="_Toc200970743"/>
      <w:bookmarkStart w:id="5813" w:name="_Toc207722074"/>
      <w:bookmarkStart w:id="5814" w:name="_Toc209520937"/>
      <w:bookmarkStart w:id="5815" w:name="_Toc214976956"/>
      <w:r>
        <w:rPr>
          <w:lang w:eastAsia="zh-CN"/>
        </w:rPr>
        <w:t>8.</w:t>
      </w:r>
      <w:r w:rsidR="008D1128">
        <w:rPr>
          <w:lang w:eastAsia="zh-CN"/>
        </w:rPr>
        <w:t>4</w:t>
      </w:r>
      <w:r>
        <w:rPr>
          <w:lang w:eastAsia="zh-CN"/>
        </w:rPr>
        <w:t>.2.3.3.4</w:t>
      </w:r>
      <w:r>
        <w:rPr>
          <w:lang w:eastAsia="zh-CN"/>
        </w:rPr>
        <w:tab/>
        <w:t>DELETE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16" w:name="_Toc85734342"/>
      <w:bookmarkStart w:id="5817" w:name="_Toc89431641"/>
      <w:bookmarkStart w:id="5818" w:name="_Toc97042453"/>
      <w:bookmarkStart w:id="5819" w:name="_Toc97045597"/>
      <w:bookmarkStart w:id="5820" w:name="_Toc97155342"/>
      <w:bookmarkStart w:id="5821" w:name="_Toc101521479"/>
      <w:bookmarkStart w:id="5822" w:name="_Toc138761756"/>
      <w:bookmarkStart w:id="5823" w:name="_Toc145707971"/>
      <w:bookmarkStart w:id="5824" w:name="_Toc160570460"/>
      <w:bookmarkStart w:id="5825" w:name="_Toc162008056"/>
      <w:bookmarkStart w:id="5826" w:name="_Toc185515723"/>
      <w:bookmarkStart w:id="5827" w:name="_Toc192873031"/>
      <w:bookmarkStart w:id="5828" w:name="_Toc200970744"/>
      <w:bookmarkStart w:id="5829" w:name="_Toc207722075"/>
      <w:bookmarkStart w:id="5830" w:name="_Toc209520938"/>
      <w:bookmarkStart w:id="5831" w:name="_Toc214976957"/>
      <w:r>
        <w:rPr>
          <w:lang w:eastAsia="zh-CN"/>
        </w:rPr>
        <w:t>8.</w:t>
      </w:r>
      <w:r w:rsidR="008D1128">
        <w:rPr>
          <w:lang w:eastAsia="zh-CN"/>
        </w:rPr>
        <w:t>4</w:t>
      </w:r>
      <w:r>
        <w:rPr>
          <w:lang w:eastAsia="zh-CN"/>
        </w:rPr>
        <w:t>.2.3.4</w:t>
      </w:r>
      <w:r>
        <w:rPr>
          <w:lang w:eastAsia="zh-CN"/>
        </w:rPr>
        <w:tab/>
        <w:t>Resource Custom Operations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32" w:name="_Toc85734343"/>
      <w:bookmarkStart w:id="5833" w:name="_Toc89431642"/>
      <w:bookmarkStart w:id="5834" w:name="_Toc97042454"/>
      <w:bookmarkStart w:id="5835" w:name="_Toc97045598"/>
      <w:bookmarkStart w:id="5836" w:name="_Toc97155343"/>
      <w:bookmarkStart w:id="5837" w:name="_Toc101521480"/>
      <w:bookmarkStart w:id="5838" w:name="_Toc138761757"/>
      <w:bookmarkStart w:id="5839" w:name="_Toc145707972"/>
      <w:bookmarkStart w:id="5840" w:name="_Toc160570461"/>
      <w:bookmarkStart w:id="5841" w:name="_Toc162008057"/>
      <w:bookmarkStart w:id="5842" w:name="_Toc185515724"/>
      <w:bookmarkStart w:id="5843" w:name="_Toc192873032"/>
      <w:bookmarkStart w:id="5844" w:name="_Toc200970745"/>
      <w:bookmarkStart w:id="5845" w:name="_Toc207722076"/>
      <w:bookmarkStart w:id="5846" w:name="_Toc209520939"/>
      <w:bookmarkStart w:id="5847" w:name="_Toc214976958"/>
      <w:r>
        <w:t>8.</w:t>
      </w:r>
      <w:r w:rsidR="008D1128">
        <w:t>4</w:t>
      </w:r>
      <w:r>
        <w:t>.3</w:t>
      </w:r>
      <w:r>
        <w:tab/>
        <w:t>Custom Operations without associated resources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48" w:name="_Toc85734344"/>
      <w:bookmarkStart w:id="5849" w:name="_Toc89431643"/>
      <w:bookmarkStart w:id="5850" w:name="_Toc97042455"/>
      <w:bookmarkStart w:id="5851" w:name="_Toc97045599"/>
      <w:bookmarkStart w:id="5852" w:name="_Toc97155344"/>
      <w:bookmarkStart w:id="5853" w:name="_Toc101521481"/>
      <w:bookmarkStart w:id="5854" w:name="_Toc138761758"/>
      <w:bookmarkStart w:id="5855" w:name="_Toc145707973"/>
      <w:bookmarkStart w:id="5856" w:name="_Toc160570462"/>
      <w:bookmarkStart w:id="5857" w:name="_Toc162008058"/>
      <w:bookmarkStart w:id="5858" w:name="_Toc185515725"/>
      <w:bookmarkStart w:id="5859" w:name="_Toc192873033"/>
      <w:bookmarkStart w:id="5860" w:name="_Toc200970746"/>
      <w:bookmarkStart w:id="5861" w:name="_Toc207722077"/>
      <w:bookmarkStart w:id="5862" w:name="_Toc209520940"/>
      <w:bookmarkStart w:id="5863" w:name="_Toc214976959"/>
      <w:r>
        <w:t>8.</w:t>
      </w:r>
      <w:r w:rsidR="008D1128">
        <w:t>4</w:t>
      </w:r>
      <w:r>
        <w:t>.4</w:t>
      </w:r>
      <w:r>
        <w:tab/>
        <w:t>Notifications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041A3EC" w14:textId="2F7CEC22" w:rsidR="00C1068C" w:rsidRPr="00AF7276" w:rsidRDefault="00C1068C" w:rsidP="00C1068C">
      <w:pPr>
        <w:pStyle w:val="Heading4"/>
      </w:pPr>
      <w:bookmarkStart w:id="5864" w:name="_Toc85734345"/>
      <w:bookmarkStart w:id="5865" w:name="_Toc89431644"/>
      <w:bookmarkStart w:id="5866" w:name="_Toc97042456"/>
      <w:bookmarkStart w:id="5867" w:name="_Toc97045600"/>
      <w:bookmarkStart w:id="5868" w:name="_Toc97155345"/>
      <w:bookmarkStart w:id="5869" w:name="_Toc101521482"/>
      <w:bookmarkStart w:id="5870" w:name="_Toc138761759"/>
      <w:bookmarkStart w:id="5871" w:name="_Toc145707974"/>
      <w:bookmarkStart w:id="5872" w:name="_Toc160570463"/>
      <w:bookmarkStart w:id="5873" w:name="_Toc162008059"/>
      <w:bookmarkStart w:id="5874" w:name="_Toc185515726"/>
      <w:bookmarkStart w:id="5875" w:name="_Toc192873034"/>
      <w:bookmarkStart w:id="5876" w:name="_Toc200970747"/>
      <w:bookmarkStart w:id="5877" w:name="_Toc207722078"/>
      <w:bookmarkStart w:id="5878" w:name="_Toc209520941"/>
      <w:bookmarkStart w:id="5879" w:name="_Toc214976960"/>
      <w:r>
        <w:t>8.</w:t>
      </w:r>
      <w:r w:rsidR="008D1128">
        <w:t>4</w:t>
      </w:r>
      <w:r w:rsidRPr="00AF7276">
        <w:t>.</w:t>
      </w:r>
      <w:r>
        <w:t>4</w:t>
      </w:r>
      <w:r w:rsidRPr="00AF7276">
        <w:t>.1</w:t>
      </w:r>
      <w:r w:rsidRPr="00AF7276">
        <w:tab/>
        <w:t>General</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80" w:name="_Toc85734346"/>
      <w:bookmarkStart w:id="5881" w:name="_Toc89431645"/>
      <w:bookmarkStart w:id="5882" w:name="_Toc97042457"/>
      <w:bookmarkStart w:id="5883" w:name="_Toc97045601"/>
      <w:bookmarkStart w:id="5884" w:name="_Toc97155346"/>
      <w:bookmarkStart w:id="5885" w:name="_Toc101521483"/>
      <w:bookmarkStart w:id="5886" w:name="_Toc138761760"/>
      <w:bookmarkStart w:id="5887" w:name="_Toc145707975"/>
      <w:bookmarkStart w:id="5888" w:name="_Toc160570464"/>
      <w:bookmarkStart w:id="5889" w:name="_Toc162008060"/>
      <w:bookmarkStart w:id="5890" w:name="_Toc185515727"/>
      <w:bookmarkStart w:id="5891" w:name="_Toc192873035"/>
      <w:bookmarkStart w:id="5892" w:name="_Toc200970748"/>
      <w:bookmarkStart w:id="5893" w:name="_Toc207722079"/>
      <w:bookmarkStart w:id="5894" w:name="_Toc209520942"/>
      <w:bookmarkStart w:id="5895" w:name="_Toc214976961"/>
      <w:r>
        <w:rPr>
          <w:lang w:eastAsia="zh-CN"/>
        </w:rPr>
        <w:t>8.</w:t>
      </w:r>
      <w:r w:rsidR="008D1128">
        <w:rPr>
          <w:lang w:eastAsia="zh-CN"/>
        </w:rPr>
        <w:t>4</w:t>
      </w:r>
      <w:r>
        <w:rPr>
          <w:lang w:eastAsia="zh-CN"/>
        </w:rPr>
        <w:t>.4.2</w:t>
      </w:r>
      <w:r>
        <w:rPr>
          <w:lang w:eastAsia="zh-CN"/>
        </w:rPr>
        <w:tab/>
        <w:t>AC Information Notification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75E38EEE" w14:textId="21577E2D" w:rsidR="00C1068C" w:rsidRDefault="00C1068C" w:rsidP="00C1068C">
      <w:pPr>
        <w:pStyle w:val="Heading5"/>
        <w:rPr>
          <w:lang w:eastAsia="zh-CN"/>
        </w:rPr>
      </w:pPr>
      <w:bookmarkStart w:id="5896" w:name="_Toc85734347"/>
      <w:bookmarkStart w:id="5897" w:name="_Toc89431646"/>
      <w:bookmarkStart w:id="5898" w:name="_Toc97042458"/>
      <w:bookmarkStart w:id="5899" w:name="_Toc97045602"/>
      <w:bookmarkStart w:id="5900" w:name="_Toc97155347"/>
      <w:bookmarkStart w:id="5901" w:name="_Toc101521484"/>
      <w:bookmarkStart w:id="5902" w:name="_Toc138761761"/>
      <w:bookmarkStart w:id="5903" w:name="_Toc145707976"/>
      <w:bookmarkStart w:id="5904" w:name="_Toc160570465"/>
      <w:bookmarkStart w:id="5905" w:name="_Toc162008061"/>
      <w:bookmarkStart w:id="5906" w:name="_Toc185515728"/>
      <w:bookmarkStart w:id="5907" w:name="_Toc192873036"/>
      <w:bookmarkStart w:id="5908" w:name="_Toc200970749"/>
      <w:bookmarkStart w:id="5909" w:name="_Toc207722080"/>
      <w:bookmarkStart w:id="5910" w:name="_Toc209520943"/>
      <w:bookmarkStart w:id="5911" w:name="_Toc214976962"/>
      <w:r>
        <w:rPr>
          <w:lang w:eastAsia="zh-CN"/>
        </w:rPr>
        <w:t>8.</w:t>
      </w:r>
      <w:r w:rsidR="008D1128">
        <w:rPr>
          <w:lang w:eastAsia="zh-CN"/>
        </w:rPr>
        <w:t>4</w:t>
      </w:r>
      <w:r>
        <w:rPr>
          <w:lang w:eastAsia="zh-CN"/>
        </w:rPr>
        <w:t>.4.2.1</w:t>
      </w:r>
      <w:r>
        <w:rPr>
          <w:lang w:eastAsia="zh-CN"/>
        </w:rPr>
        <w:tab/>
        <w:t>Description</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12" w:name="_Toc85734348"/>
      <w:bookmarkStart w:id="5913" w:name="_Toc89431647"/>
      <w:bookmarkStart w:id="5914" w:name="_Toc97042459"/>
      <w:bookmarkStart w:id="5915" w:name="_Toc97045603"/>
      <w:bookmarkStart w:id="5916" w:name="_Toc97155348"/>
      <w:bookmarkStart w:id="5917" w:name="_Toc101521485"/>
      <w:bookmarkStart w:id="5918" w:name="_Toc138761762"/>
      <w:bookmarkStart w:id="5919" w:name="_Toc145707977"/>
      <w:bookmarkStart w:id="5920" w:name="_Toc160570466"/>
      <w:bookmarkStart w:id="5921" w:name="_Toc162008062"/>
      <w:bookmarkStart w:id="5922" w:name="_Toc185515729"/>
      <w:bookmarkStart w:id="5923" w:name="_Toc192873037"/>
      <w:bookmarkStart w:id="5924" w:name="_Toc200970750"/>
      <w:bookmarkStart w:id="5925" w:name="_Toc207722081"/>
      <w:bookmarkStart w:id="5926" w:name="_Toc209520944"/>
      <w:bookmarkStart w:id="5927" w:name="_Toc214976963"/>
      <w:r>
        <w:rPr>
          <w:lang w:eastAsia="zh-CN"/>
        </w:rPr>
        <w:t>8.4</w:t>
      </w:r>
      <w:r w:rsidR="00C1068C">
        <w:rPr>
          <w:lang w:eastAsia="zh-CN"/>
        </w:rPr>
        <w:t>.4.2.2</w:t>
      </w:r>
      <w:r w:rsidR="00C1068C">
        <w:rPr>
          <w:lang w:eastAsia="zh-CN"/>
        </w:rPr>
        <w:tab/>
      </w:r>
      <w:bookmarkEnd w:id="5912"/>
      <w:bookmarkEnd w:id="5913"/>
      <w:bookmarkEnd w:id="5914"/>
      <w:bookmarkEnd w:id="5915"/>
      <w:bookmarkEnd w:id="5916"/>
      <w:bookmarkEnd w:id="5917"/>
      <w:r w:rsidR="00A97864">
        <w:rPr>
          <w:lang w:eastAsia="zh-CN"/>
        </w:rPr>
        <w:t>Target URI</w:t>
      </w:r>
      <w:bookmarkEnd w:id="5918"/>
      <w:bookmarkEnd w:id="5919"/>
      <w:bookmarkEnd w:id="5920"/>
      <w:bookmarkEnd w:id="5921"/>
      <w:bookmarkEnd w:id="5922"/>
      <w:bookmarkEnd w:id="5923"/>
      <w:bookmarkEnd w:id="5924"/>
      <w:bookmarkEnd w:id="5925"/>
      <w:bookmarkEnd w:id="5926"/>
      <w:bookmarkEnd w:id="592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28" w:name="_Toc138761763"/>
      <w:bookmarkStart w:id="5929" w:name="_Toc145707978"/>
      <w:bookmarkStart w:id="5930" w:name="_Toc160570467"/>
      <w:bookmarkStart w:id="5931" w:name="_Toc162008063"/>
      <w:bookmarkStart w:id="5932" w:name="_Toc185515730"/>
      <w:bookmarkStart w:id="5933" w:name="_Toc192873038"/>
      <w:bookmarkStart w:id="5934" w:name="_Toc200970751"/>
      <w:bookmarkStart w:id="5935" w:name="_Toc207722082"/>
      <w:bookmarkStart w:id="5936" w:name="_Toc209520945"/>
      <w:bookmarkStart w:id="5937" w:name="_Toc214976964"/>
      <w:r>
        <w:rPr>
          <w:lang w:eastAsia="zh-CN"/>
        </w:rPr>
        <w:t>8.4.4.2</w:t>
      </w:r>
      <w:r w:rsidRPr="00986E88">
        <w:rPr>
          <w:noProof/>
        </w:rPr>
        <w:t>.3</w:t>
      </w:r>
      <w:r w:rsidRPr="00986E88">
        <w:rPr>
          <w:noProof/>
        </w:rPr>
        <w:tab/>
        <w:t>Standard Methods</w:t>
      </w:r>
      <w:bookmarkEnd w:id="5928"/>
      <w:bookmarkEnd w:id="5929"/>
      <w:bookmarkEnd w:id="5930"/>
      <w:bookmarkEnd w:id="5931"/>
      <w:bookmarkEnd w:id="5932"/>
      <w:bookmarkEnd w:id="5933"/>
      <w:bookmarkEnd w:id="5934"/>
      <w:bookmarkEnd w:id="5935"/>
      <w:bookmarkEnd w:id="5936"/>
      <w:bookmarkEnd w:id="5937"/>
    </w:p>
    <w:p w14:paraId="0994A695" w14:textId="77777777" w:rsidR="00A97864" w:rsidRPr="00986E88" w:rsidRDefault="00A97864" w:rsidP="006C7EB1">
      <w:pPr>
        <w:pStyle w:val="Heading6"/>
        <w:rPr>
          <w:noProof/>
        </w:rPr>
      </w:pPr>
      <w:bookmarkStart w:id="5938" w:name="_Toc138761764"/>
      <w:bookmarkStart w:id="5939" w:name="_Toc145707979"/>
      <w:bookmarkStart w:id="5940" w:name="_Toc160570468"/>
      <w:bookmarkStart w:id="5941" w:name="_Toc162008064"/>
      <w:bookmarkStart w:id="5942" w:name="_Toc185515731"/>
      <w:bookmarkStart w:id="5943" w:name="_Toc192873039"/>
      <w:bookmarkStart w:id="5944" w:name="_Toc200970752"/>
      <w:bookmarkStart w:id="5945" w:name="_Toc207722083"/>
      <w:bookmarkStart w:id="5946" w:name="_Toc209520946"/>
      <w:bookmarkStart w:id="5947" w:name="_Toc214976965"/>
      <w:r>
        <w:rPr>
          <w:lang w:eastAsia="zh-CN"/>
        </w:rPr>
        <w:t>8.4.4.2</w:t>
      </w:r>
      <w:r>
        <w:t>.3</w:t>
      </w:r>
      <w:r w:rsidRPr="00986E88">
        <w:rPr>
          <w:noProof/>
        </w:rPr>
        <w:t>.1</w:t>
      </w:r>
      <w:r w:rsidRPr="00986E88">
        <w:rPr>
          <w:noProof/>
        </w:rPr>
        <w:tab/>
        <w:t>POST</w:t>
      </w:r>
      <w:bookmarkEnd w:id="5938"/>
      <w:bookmarkEnd w:id="5939"/>
      <w:bookmarkEnd w:id="5940"/>
      <w:bookmarkEnd w:id="5941"/>
      <w:bookmarkEnd w:id="5942"/>
      <w:bookmarkEnd w:id="5943"/>
      <w:bookmarkEnd w:id="5944"/>
      <w:bookmarkEnd w:id="5945"/>
      <w:bookmarkEnd w:id="5946"/>
      <w:bookmarkEnd w:id="594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48" w:name="_Toc85734349"/>
      <w:bookmarkStart w:id="5949" w:name="_Toc89431648"/>
      <w:bookmarkStart w:id="5950" w:name="_Toc97042460"/>
      <w:bookmarkStart w:id="5951" w:name="_Toc97045604"/>
      <w:bookmarkStart w:id="5952" w:name="_Toc97155349"/>
      <w:bookmarkStart w:id="5953" w:name="_Toc101521486"/>
      <w:bookmarkStart w:id="5954" w:name="_Toc138761765"/>
      <w:bookmarkStart w:id="5955" w:name="_Toc145707980"/>
      <w:bookmarkStart w:id="5956" w:name="_Toc160570469"/>
      <w:bookmarkStart w:id="5957" w:name="_Toc162008065"/>
      <w:bookmarkStart w:id="5958" w:name="_Toc185515732"/>
      <w:bookmarkStart w:id="5959" w:name="_Toc192873040"/>
      <w:bookmarkStart w:id="5960" w:name="_Toc200970753"/>
      <w:bookmarkStart w:id="5961" w:name="_Toc207722084"/>
      <w:bookmarkStart w:id="5962" w:name="_Toc209520947"/>
      <w:bookmarkStart w:id="5963" w:name="_Toc214976966"/>
      <w:r>
        <w:t>8.</w:t>
      </w:r>
      <w:r w:rsidR="008D1128">
        <w:t>4</w:t>
      </w:r>
      <w:r>
        <w:t>.5</w:t>
      </w:r>
      <w:r>
        <w:tab/>
        <w:t>Data Model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5EB4011" w14:textId="268CAE6C" w:rsidR="00C1068C" w:rsidRDefault="00C1068C" w:rsidP="00C1068C">
      <w:pPr>
        <w:pStyle w:val="Heading4"/>
        <w:rPr>
          <w:lang w:eastAsia="zh-CN"/>
        </w:rPr>
      </w:pPr>
      <w:bookmarkStart w:id="5964" w:name="_Toc85734350"/>
      <w:bookmarkStart w:id="5965" w:name="_Toc89431649"/>
      <w:bookmarkStart w:id="5966" w:name="_Toc97042461"/>
      <w:bookmarkStart w:id="5967" w:name="_Toc97045605"/>
      <w:bookmarkStart w:id="5968" w:name="_Toc97155350"/>
      <w:bookmarkStart w:id="5969" w:name="_Toc101521487"/>
      <w:bookmarkStart w:id="5970" w:name="_Toc138761766"/>
      <w:bookmarkStart w:id="5971" w:name="_Toc145707981"/>
      <w:bookmarkStart w:id="5972" w:name="_Toc160570470"/>
      <w:bookmarkStart w:id="5973" w:name="_Toc162008066"/>
      <w:bookmarkStart w:id="5974" w:name="_Toc185515733"/>
      <w:bookmarkStart w:id="5975" w:name="_Toc192873041"/>
      <w:bookmarkStart w:id="5976" w:name="_Toc200970754"/>
      <w:bookmarkStart w:id="5977" w:name="_Toc207722085"/>
      <w:bookmarkStart w:id="5978" w:name="_Toc209520948"/>
      <w:bookmarkStart w:id="5979" w:name="_Toc214976967"/>
      <w:r>
        <w:rPr>
          <w:lang w:eastAsia="zh-CN"/>
        </w:rPr>
        <w:t>8.</w:t>
      </w:r>
      <w:r w:rsidR="008D1128">
        <w:rPr>
          <w:lang w:eastAsia="zh-CN"/>
        </w:rPr>
        <w:t>4</w:t>
      </w:r>
      <w:r>
        <w:rPr>
          <w:lang w:eastAsia="zh-CN"/>
        </w:rPr>
        <w:t>.5.1</w:t>
      </w:r>
      <w:r>
        <w:rPr>
          <w:lang w:eastAsia="zh-CN"/>
        </w:rPr>
        <w:tab/>
        <w:t>General</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80" w:name="_Toc85734351"/>
      <w:bookmarkStart w:id="5981" w:name="_Toc89431650"/>
      <w:bookmarkStart w:id="5982" w:name="_Toc97042462"/>
      <w:bookmarkStart w:id="5983" w:name="_Toc97045606"/>
      <w:bookmarkStart w:id="5984" w:name="_Toc97155351"/>
      <w:bookmarkStart w:id="5985" w:name="_Toc101521488"/>
      <w:bookmarkStart w:id="5986" w:name="_Toc138761767"/>
      <w:bookmarkStart w:id="5987" w:name="_Toc145707982"/>
      <w:bookmarkStart w:id="5988" w:name="_Toc160570471"/>
      <w:bookmarkStart w:id="5989" w:name="_Toc162008067"/>
      <w:bookmarkStart w:id="5990" w:name="_Toc185515734"/>
      <w:bookmarkStart w:id="5991" w:name="_Toc192873042"/>
      <w:bookmarkStart w:id="5992" w:name="_Toc200970755"/>
      <w:bookmarkStart w:id="5993" w:name="_Toc207722086"/>
      <w:bookmarkStart w:id="5994"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95" w:name="_Toc214976968"/>
      <w:r>
        <w:rPr>
          <w:lang w:eastAsia="zh-CN"/>
        </w:rPr>
        <w:t>8.4</w:t>
      </w:r>
      <w:r w:rsidR="00C1068C">
        <w:rPr>
          <w:lang w:eastAsia="zh-CN"/>
        </w:rPr>
        <w:t>.5.2</w:t>
      </w:r>
      <w:r w:rsidR="00C1068C">
        <w:rPr>
          <w:lang w:eastAsia="zh-CN"/>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7A908A66" w14:textId="29E0D7B6" w:rsidR="00C1068C" w:rsidRDefault="008D1128" w:rsidP="00C1068C">
      <w:pPr>
        <w:pStyle w:val="Heading5"/>
        <w:rPr>
          <w:lang w:eastAsia="zh-CN"/>
        </w:rPr>
      </w:pPr>
      <w:bookmarkStart w:id="5996" w:name="_Toc85734352"/>
      <w:bookmarkStart w:id="5997" w:name="_Toc89431651"/>
      <w:bookmarkStart w:id="5998" w:name="_Toc97042463"/>
      <w:bookmarkStart w:id="5999" w:name="_Toc97045607"/>
      <w:bookmarkStart w:id="6000" w:name="_Toc97155352"/>
      <w:bookmarkStart w:id="6001" w:name="_Toc101521489"/>
      <w:bookmarkStart w:id="6002" w:name="_Toc138761768"/>
      <w:bookmarkStart w:id="6003" w:name="_Toc145707983"/>
      <w:bookmarkStart w:id="6004" w:name="_Toc160570472"/>
      <w:bookmarkStart w:id="6005" w:name="_Toc162008068"/>
      <w:bookmarkStart w:id="6006" w:name="_Toc185515735"/>
      <w:bookmarkStart w:id="6007" w:name="_Toc192873043"/>
      <w:bookmarkStart w:id="6008" w:name="_Toc200970756"/>
      <w:bookmarkStart w:id="6009" w:name="_Toc207722087"/>
      <w:bookmarkStart w:id="6010" w:name="_Toc209520950"/>
      <w:bookmarkStart w:id="6011" w:name="_Toc214976969"/>
      <w:r>
        <w:rPr>
          <w:lang w:eastAsia="zh-CN"/>
        </w:rPr>
        <w:t>8.4</w:t>
      </w:r>
      <w:r w:rsidR="00C1068C">
        <w:rPr>
          <w:lang w:eastAsia="zh-CN"/>
        </w:rPr>
        <w:t>.5.2.1</w:t>
      </w:r>
      <w:r w:rsidR="00C1068C">
        <w:rPr>
          <w:lang w:eastAsia="zh-CN"/>
        </w:rPr>
        <w:tab/>
        <w:t>Introduction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187D46CC" w14:textId="77777777" w:rsidR="0004249C" w:rsidRDefault="0004249C" w:rsidP="0004249C">
      <w:pPr>
        <w:pStyle w:val="Heading5"/>
        <w:rPr>
          <w:lang w:eastAsia="zh-CN"/>
        </w:rPr>
      </w:pPr>
      <w:bookmarkStart w:id="6012" w:name="_Toc85734353"/>
      <w:bookmarkStart w:id="6013" w:name="_Toc89431652"/>
      <w:bookmarkStart w:id="6014" w:name="_Toc97042464"/>
      <w:bookmarkStart w:id="6015" w:name="_Toc97045608"/>
      <w:bookmarkStart w:id="6016" w:name="_Toc97155353"/>
      <w:bookmarkStart w:id="6017" w:name="_Toc101521490"/>
      <w:bookmarkStart w:id="6018" w:name="_Toc138761769"/>
      <w:bookmarkStart w:id="6019" w:name="_Toc145707984"/>
      <w:bookmarkStart w:id="6020" w:name="_Toc160570473"/>
      <w:bookmarkStart w:id="6021" w:name="_Toc162008069"/>
      <w:bookmarkStart w:id="6022" w:name="_Toc185515736"/>
      <w:bookmarkStart w:id="6023" w:name="_Toc192873044"/>
      <w:bookmarkStart w:id="6024" w:name="_Toc199336074"/>
      <w:bookmarkStart w:id="6025" w:name="_Toc207722088"/>
      <w:bookmarkStart w:id="6026" w:name="_Toc209520951"/>
      <w:bookmarkStart w:id="6027" w:name="_Toc214976970"/>
      <w:bookmarkStart w:id="6028" w:name="_Toc85734354"/>
      <w:bookmarkStart w:id="6029" w:name="_Toc89431653"/>
      <w:bookmarkStart w:id="6030" w:name="_Toc97042465"/>
      <w:bookmarkStart w:id="6031" w:name="_Toc97045609"/>
      <w:bookmarkStart w:id="6032" w:name="_Toc97155354"/>
      <w:bookmarkStart w:id="6033" w:name="_Toc101521491"/>
      <w:bookmarkStart w:id="6034" w:name="_Toc138761770"/>
      <w:bookmarkStart w:id="6035" w:name="_Toc145707985"/>
      <w:bookmarkStart w:id="6036" w:name="_Toc160570474"/>
      <w:bookmarkStart w:id="6037" w:name="_Toc162008070"/>
      <w:bookmarkStart w:id="6038" w:name="_Toc185515737"/>
      <w:bookmarkStart w:id="6039" w:name="_Toc192873045"/>
      <w:bookmarkStart w:id="6040" w:name="_Toc200970758"/>
      <w:r>
        <w:rPr>
          <w:lang w:eastAsia="zh-CN"/>
        </w:rPr>
        <w:t>8.4.5.2.2</w:t>
      </w:r>
      <w:r>
        <w:rPr>
          <w:lang w:eastAsia="zh-CN"/>
        </w:rPr>
        <w:tab/>
        <w:t>Type: ACInfoSubscription</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41" w:name="_Toc207722089"/>
      <w:bookmarkStart w:id="6042" w:name="_Toc209520952"/>
      <w:bookmarkStart w:id="6043" w:name="_Toc214976971"/>
      <w:r>
        <w:rPr>
          <w:lang w:eastAsia="zh-CN"/>
        </w:rPr>
        <w:t>8.4</w:t>
      </w:r>
      <w:r w:rsidR="00C1068C">
        <w:rPr>
          <w:lang w:eastAsia="zh-CN"/>
        </w:rPr>
        <w:t>.5.2.3</w:t>
      </w:r>
      <w:r w:rsidR="00C1068C">
        <w:rPr>
          <w:lang w:eastAsia="zh-CN"/>
        </w:rPr>
        <w:tab/>
        <w:t>Type: ACInfoSubscriptionPatch</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44" w:name="_Toc85734355"/>
      <w:bookmarkStart w:id="6045" w:name="_Toc89431654"/>
      <w:bookmarkStart w:id="6046" w:name="_Toc97042466"/>
      <w:bookmarkStart w:id="6047" w:name="_Toc97045610"/>
      <w:bookmarkStart w:id="6048" w:name="_Toc97155355"/>
      <w:bookmarkStart w:id="6049" w:name="_Toc101521492"/>
      <w:bookmarkStart w:id="6050" w:name="_Toc138761771"/>
      <w:bookmarkStart w:id="6051" w:name="_Toc145707986"/>
      <w:bookmarkStart w:id="6052" w:name="_Toc160570475"/>
      <w:bookmarkStart w:id="6053" w:name="_Toc162008071"/>
      <w:bookmarkStart w:id="6054" w:name="_Toc185515738"/>
      <w:bookmarkStart w:id="6055" w:name="_Toc192873046"/>
      <w:bookmarkStart w:id="6056" w:name="_Toc200970759"/>
      <w:bookmarkStart w:id="6057" w:name="_Toc207722090"/>
      <w:bookmarkStart w:id="6058" w:name="_Toc209520953"/>
      <w:bookmarkStart w:id="6059" w:name="_Toc214976972"/>
      <w:r>
        <w:rPr>
          <w:lang w:eastAsia="zh-CN"/>
        </w:rPr>
        <w:t>8.</w:t>
      </w:r>
      <w:r w:rsidR="008D1128">
        <w:rPr>
          <w:lang w:eastAsia="zh-CN"/>
        </w:rPr>
        <w:t>4</w:t>
      </w:r>
      <w:r>
        <w:rPr>
          <w:lang w:eastAsia="zh-CN"/>
        </w:rPr>
        <w:t>.5.2.4</w:t>
      </w:r>
      <w:r>
        <w:rPr>
          <w:lang w:eastAsia="zh-CN"/>
        </w:rPr>
        <w:tab/>
        <w:t>Type: ACFilter</w:t>
      </w:r>
      <w:r w:rsidR="00F85E3F">
        <w:rPr>
          <w:lang w:eastAsia="zh-CN"/>
        </w:rPr>
        <w:t>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60" w:name="_Toc85734356"/>
      <w:bookmarkStart w:id="6061" w:name="_Toc89431655"/>
      <w:bookmarkStart w:id="6062" w:name="_Toc97042467"/>
      <w:bookmarkStart w:id="6063" w:name="_Toc97045611"/>
      <w:bookmarkStart w:id="6064" w:name="_Toc97155356"/>
      <w:bookmarkStart w:id="6065" w:name="_Toc101521493"/>
      <w:bookmarkStart w:id="6066" w:name="_Toc138761772"/>
      <w:bookmarkStart w:id="6067" w:name="_Toc145707987"/>
      <w:bookmarkStart w:id="6068" w:name="_Toc160570476"/>
      <w:bookmarkStart w:id="6069" w:name="_Toc162008072"/>
      <w:bookmarkStart w:id="6070" w:name="_Toc185515739"/>
      <w:bookmarkStart w:id="6071" w:name="_Toc192873047"/>
      <w:bookmarkStart w:id="6072" w:name="_Toc200970760"/>
      <w:bookmarkStart w:id="6073" w:name="_Toc207722091"/>
      <w:bookmarkStart w:id="6074" w:name="_Toc209520954"/>
      <w:bookmarkStart w:id="6075" w:name="_Toc214976973"/>
      <w:r>
        <w:rPr>
          <w:lang w:eastAsia="zh-CN"/>
        </w:rPr>
        <w:t>8.</w:t>
      </w:r>
      <w:r w:rsidR="008D1128">
        <w:rPr>
          <w:lang w:eastAsia="zh-CN"/>
        </w:rPr>
        <w:t>4</w:t>
      </w:r>
      <w:r>
        <w:rPr>
          <w:lang w:eastAsia="zh-CN"/>
        </w:rPr>
        <w:t>.5.2.5</w:t>
      </w:r>
      <w:r>
        <w:rPr>
          <w:lang w:eastAsia="zh-CN"/>
        </w:rPr>
        <w:tab/>
        <w:t>Type: ACInfoNotification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76" w:name="_Toc85734357"/>
      <w:bookmarkStart w:id="6077" w:name="_Toc89431656"/>
      <w:bookmarkStart w:id="6078" w:name="_Toc97042468"/>
      <w:bookmarkStart w:id="6079" w:name="_Toc97045612"/>
      <w:bookmarkStart w:id="6080" w:name="_Toc97155357"/>
      <w:bookmarkStart w:id="6081" w:name="_Toc101521494"/>
      <w:bookmarkStart w:id="6082" w:name="_Toc138761773"/>
      <w:bookmarkStart w:id="6083" w:name="_Toc145707988"/>
      <w:bookmarkStart w:id="6084" w:name="_Toc160570477"/>
      <w:bookmarkStart w:id="6085" w:name="_Toc162008073"/>
      <w:bookmarkStart w:id="6086" w:name="_Toc185515740"/>
      <w:bookmarkStart w:id="6087" w:name="_Toc192873048"/>
      <w:bookmarkStart w:id="6088" w:name="_Toc200970761"/>
      <w:bookmarkStart w:id="6089" w:name="_Toc207722092"/>
      <w:bookmarkStart w:id="6090" w:name="_Toc209520955"/>
      <w:bookmarkStart w:id="6091" w:name="_Toc214976974"/>
      <w:r>
        <w:rPr>
          <w:lang w:eastAsia="zh-CN"/>
        </w:rPr>
        <w:t>8.</w:t>
      </w:r>
      <w:r w:rsidR="008D1128">
        <w:rPr>
          <w:lang w:eastAsia="zh-CN"/>
        </w:rPr>
        <w:t>4</w:t>
      </w:r>
      <w:r>
        <w:rPr>
          <w:lang w:eastAsia="zh-CN"/>
        </w:rPr>
        <w:t>.5.2.6</w:t>
      </w:r>
      <w:r>
        <w:rPr>
          <w:lang w:eastAsia="zh-CN"/>
        </w:rPr>
        <w:tab/>
        <w:t>Type: ACInformation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92" w:name="_Toc160570478"/>
      <w:bookmarkStart w:id="6093" w:name="_Toc162008074"/>
      <w:bookmarkStart w:id="6094" w:name="_Toc185515741"/>
      <w:bookmarkStart w:id="6095" w:name="_Toc192873049"/>
      <w:bookmarkStart w:id="6096" w:name="_Toc200970762"/>
      <w:bookmarkStart w:id="6097" w:name="_Toc207722093"/>
      <w:bookmarkStart w:id="6098" w:name="_Toc209520956"/>
      <w:bookmarkStart w:id="6099" w:name="_Toc214976975"/>
      <w:r>
        <w:rPr>
          <w:lang w:eastAsia="zh-CN"/>
        </w:rPr>
        <w:t>8.4.5.2.7</w:t>
      </w:r>
      <w:r>
        <w:rPr>
          <w:lang w:eastAsia="zh-CN"/>
        </w:rPr>
        <w:tab/>
        <w:t xml:space="preserve">Type: </w:t>
      </w:r>
      <w:r w:rsidRPr="00B559FC">
        <w:t>EAS</w:t>
      </w:r>
      <w:r>
        <w:t>B</w:t>
      </w:r>
      <w:r w:rsidRPr="00B559FC">
        <w:t>dl</w:t>
      </w:r>
      <w:r>
        <w:t>I</w:t>
      </w:r>
      <w:r w:rsidRPr="00B559FC">
        <w:t>n</w:t>
      </w:r>
      <w:r>
        <w:t>d</w:t>
      </w:r>
      <w:bookmarkEnd w:id="6092"/>
      <w:bookmarkEnd w:id="6093"/>
      <w:bookmarkEnd w:id="6094"/>
      <w:bookmarkEnd w:id="6095"/>
      <w:bookmarkEnd w:id="6096"/>
      <w:bookmarkEnd w:id="6097"/>
      <w:bookmarkEnd w:id="6098"/>
      <w:bookmarkEnd w:id="609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100" w:name="_Toc85734358"/>
      <w:bookmarkStart w:id="6101" w:name="_Toc89431657"/>
      <w:bookmarkStart w:id="6102" w:name="_Toc97042469"/>
      <w:bookmarkStart w:id="6103" w:name="_Toc97045613"/>
      <w:bookmarkStart w:id="6104" w:name="_Toc97155358"/>
      <w:bookmarkStart w:id="6105" w:name="_Toc101521495"/>
      <w:bookmarkStart w:id="6106" w:name="_Toc138761774"/>
      <w:bookmarkStart w:id="6107" w:name="_Toc145707989"/>
      <w:bookmarkStart w:id="6108" w:name="_Toc160570479"/>
      <w:bookmarkStart w:id="6109" w:name="_Toc162008075"/>
      <w:bookmarkStart w:id="6110" w:name="_Toc185515742"/>
      <w:bookmarkStart w:id="6111" w:name="_Toc192873050"/>
      <w:bookmarkStart w:id="6112" w:name="_Toc200970763"/>
      <w:bookmarkStart w:id="6113" w:name="_Toc207722094"/>
      <w:bookmarkStart w:id="6114" w:name="_Toc209520957"/>
      <w:bookmarkStart w:id="6115" w:name="_Toc214976976"/>
      <w:r>
        <w:rPr>
          <w:lang w:eastAsia="zh-CN"/>
        </w:rPr>
        <w:t>8.</w:t>
      </w:r>
      <w:r w:rsidR="008D1128">
        <w:rPr>
          <w:lang w:eastAsia="zh-CN"/>
        </w:rPr>
        <w:t>4</w:t>
      </w:r>
      <w:r>
        <w:rPr>
          <w:lang w:eastAsia="zh-CN"/>
        </w:rPr>
        <w:t>.5.3</w:t>
      </w:r>
      <w:r>
        <w:rPr>
          <w:lang w:eastAsia="zh-CN"/>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CF38572" w14:textId="3B67BD76" w:rsidR="00803090" w:rsidRDefault="00803090" w:rsidP="00803090">
      <w:pPr>
        <w:pStyle w:val="Heading5"/>
      </w:pPr>
      <w:bookmarkStart w:id="6116" w:name="_Toc160570480"/>
      <w:bookmarkStart w:id="6117" w:name="_Toc162008076"/>
      <w:bookmarkStart w:id="6118" w:name="_Toc185515743"/>
      <w:bookmarkStart w:id="6119" w:name="_Toc192873051"/>
      <w:bookmarkStart w:id="6120" w:name="_Toc200970764"/>
      <w:bookmarkStart w:id="6121" w:name="_Toc207722095"/>
      <w:bookmarkStart w:id="6122" w:name="_Toc209520958"/>
      <w:bookmarkStart w:id="6123" w:name="_Toc214976977"/>
      <w:r>
        <w:t>8.4.5.3.1</w:t>
      </w:r>
      <w:r>
        <w:tab/>
        <w:t>Introduction</w:t>
      </w:r>
      <w:bookmarkEnd w:id="6116"/>
      <w:bookmarkEnd w:id="6117"/>
      <w:bookmarkEnd w:id="6118"/>
      <w:bookmarkEnd w:id="6119"/>
      <w:bookmarkEnd w:id="6120"/>
      <w:bookmarkEnd w:id="6121"/>
      <w:bookmarkEnd w:id="6122"/>
      <w:bookmarkEnd w:id="612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24" w:name="_Toc160570481"/>
      <w:bookmarkStart w:id="6125" w:name="_Toc162008077"/>
      <w:bookmarkStart w:id="6126" w:name="_Toc185515744"/>
      <w:bookmarkStart w:id="6127" w:name="_Toc192873052"/>
      <w:bookmarkStart w:id="6128" w:name="_Toc200970765"/>
      <w:bookmarkStart w:id="6129" w:name="_Toc207722096"/>
      <w:bookmarkStart w:id="6130" w:name="_Toc209520959"/>
      <w:bookmarkStart w:id="6131" w:name="_Toc214976978"/>
      <w:r>
        <w:t>8.4.5.3.2</w:t>
      </w:r>
      <w:r>
        <w:tab/>
        <w:t>Simple data types</w:t>
      </w:r>
      <w:bookmarkEnd w:id="6124"/>
      <w:bookmarkEnd w:id="6125"/>
      <w:bookmarkEnd w:id="6126"/>
      <w:bookmarkEnd w:id="6127"/>
      <w:bookmarkEnd w:id="6128"/>
      <w:bookmarkEnd w:id="6129"/>
      <w:bookmarkEnd w:id="6130"/>
      <w:bookmarkEnd w:id="613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32" w:name="_Toc160570482"/>
      <w:bookmarkStart w:id="6133" w:name="_Toc162008078"/>
      <w:bookmarkStart w:id="6134" w:name="_Toc185515745"/>
      <w:bookmarkStart w:id="6135" w:name="_Toc192873053"/>
      <w:bookmarkStart w:id="6136" w:name="_Toc200970766"/>
      <w:bookmarkStart w:id="6137" w:name="_Toc207722097"/>
      <w:bookmarkStart w:id="6138" w:name="_Toc209520960"/>
      <w:bookmarkStart w:id="6139" w:name="_Toc214976979"/>
      <w:r>
        <w:t>8.4.5.3.3</w:t>
      </w:r>
      <w:r>
        <w:tab/>
        <w:t>Enumeration: T</w:t>
      </w:r>
      <w:r w:rsidRPr="009218AF">
        <w:t>rigCondParams</w:t>
      </w:r>
      <w:bookmarkEnd w:id="6132"/>
      <w:bookmarkEnd w:id="6133"/>
      <w:bookmarkEnd w:id="6134"/>
      <w:bookmarkEnd w:id="6135"/>
      <w:bookmarkEnd w:id="6136"/>
      <w:bookmarkEnd w:id="6137"/>
      <w:bookmarkEnd w:id="6138"/>
      <w:bookmarkEnd w:id="613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40" w:name="_Toc85734359"/>
      <w:bookmarkStart w:id="6141" w:name="_Toc89431658"/>
      <w:bookmarkStart w:id="6142" w:name="_Toc97042470"/>
      <w:bookmarkStart w:id="6143" w:name="_Toc97045614"/>
      <w:bookmarkStart w:id="6144" w:name="_Toc97155359"/>
      <w:bookmarkStart w:id="6145" w:name="_Toc101521496"/>
      <w:bookmarkStart w:id="6146" w:name="_Toc138761775"/>
      <w:bookmarkStart w:id="6147" w:name="_Toc145707990"/>
      <w:bookmarkStart w:id="6148" w:name="_Toc160570483"/>
      <w:bookmarkStart w:id="6149" w:name="_Toc162008079"/>
      <w:bookmarkStart w:id="6150" w:name="_Toc185515746"/>
      <w:bookmarkStart w:id="6151" w:name="_Toc192873054"/>
      <w:bookmarkStart w:id="6152" w:name="_Toc200970767"/>
      <w:bookmarkStart w:id="6153" w:name="_Toc207722098"/>
      <w:bookmarkStart w:id="6154" w:name="_Toc209520961"/>
      <w:bookmarkStart w:id="6155" w:name="_Toc214976980"/>
      <w:r>
        <w:t>8.4</w:t>
      </w:r>
      <w:r w:rsidR="00C1068C">
        <w:t>.6</w:t>
      </w:r>
      <w:r w:rsidR="00C1068C">
        <w:tab/>
        <w:t>Error Handling</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732DCF8B" w14:textId="297538D6" w:rsidR="00CE7F7F" w:rsidRDefault="00CE7F7F" w:rsidP="00CE7F7F">
      <w:pPr>
        <w:pStyle w:val="Heading4"/>
      </w:pPr>
      <w:bookmarkStart w:id="6156" w:name="_Toc96843454"/>
      <w:bookmarkStart w:id="6157" w:name="_Toc96844429"/>
      <w:bookmarkStart w:id="6158" w:name="_Toc97039983"/>
      <w:bookmarkStart w:id="6159" w:name="_Toc101521497"/>
      <w:bookmarkStart w:id="6160" w:name="_Toc138761776"/>
      <w:bookmarkStart w:id="6161" w:name="_Toc145707991"/>
      <w:bookmarkStart w:id="6162" w:name="_Toc160570484"/>
      <w:bookmarkStart w:id="6163" w:name="_Toc162008080"/>
      <w:bookmarkStart w:id="6164" w:name="_Toc185515747"/>
      <w:bookmarkStart w:id="6165" w:name="_Toc192873055"/>
      <w:bookmarkStart w:id="6166" w:name="_Toc200970768"/>
      <w:bookmarkStart w:id="6167" w:name="_Toc207722099"/>
      <w:bookmarkStart w:id="6168" w:name="_Toc209520962"/>
      <w:bookmarkStart w:id="6169" w:name="_Toc214976981"/>
      <w:r>
        <w:t>8.4.6.1</w:t>
      </w:r>
      <w:r>
        <w:tab/>
        <w:t>General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70" w:name="_Toc96843455"/>
      <w:bookmarkStart w:id="6171" w:name="_Toc96844430"/>
      <w:bookmarkStart w:id="6172" w:name="_Toc97039984"/>
      <w:bookmarkStart w:id="6173" w:name="_Toc101521498"/>
      <w:bookmarkStart w:id="6174" w:name="_Toc138761777"/>
      <w:bookmarkStart w:id="6175" w:name="_Toc145707992"/>
      <w:bookmarkStart w:id="6176" w:name="_Toc160570485"/>
      <w:bookmarkStart w:id="6177" w:name="_Toc162008081"/>
      <w:bookmarkStart w:id="6178" w:name="_Toc185515748"/>
      <w:bookmarkStart w:id="6179" w:name="_Toc192873056"/>
      <w:bookmarkStart w:id="6180" w:name="_Toc200970769"/>
      <w:bookmarkStart w:id="6181" w:name="_Toc207722100"/>
      <w:bookmarkStart w:id="6182" w:name="_Toc209520963"/>
      <w:bookmarkStart w:id="6183" w:name="_Toc214976982"/>
      <w:r>
        <w:t>8.4.6.2</w:t>
      </w:r>
      <w:r>
        <w:tab/>
        <w:t>Protocol Errors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84" w:name="_Toc96843456"/>
      <w:bookmarkStart w:id="6185" w:name="_Toc96844431"/>
      <w:bookmarkStart w:id="6186" w:name="_Toc97039985"/>
      <w:bookmarkStart w:id="6187" w:name="_Toc101521499"/>
      <w:bookmarkStart w:id="6188" w:name="_Toc138761778"/>
      <w:bookmarkStart w:id="6189" w:name="_Toc145707993"/>
      <w:bookmarkStart w:id="6190" w:name="_Toc160570486"/>
      <w:bookmarkStart w:id="6191" w:name="_Toc162008082"/>
      <w:bookmarkStart w:id="6192" w:name="_Toc185515749"/>
      <w:bookmarkStart w:id="6193" w:name="_Toc192873057"/>
      <w:bookmarkStart w:id="6194" w:name="_Toc200970770"/>
      <w:bookmarkStart w:id="6195" w:name="_Toc207722101"/>
      <w:bookmarkStart w:id="6196" w:name="_Toc209520964"/>
      <w:bookmarkStart w:id="6197" w:name="_Toc214976983"/>
      <w:r>
        <w:t>8.4.6.3</w:t>
      </w:r>
      <w:r>
        <w:tab/>
        <w:t>Application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98" w:name="_Toc85734360"/>
      <w:bookmarkStart w:id="6199" w:name="_Toc89431659"/>
      <w:bookmarkStart w:id="6200" w:name="_Toc97042471"/>
      <w:bookmarkStart w:id="6201" w:name="_Toc97045615"/>
      <w:bookmarkStart w:id="6202" w:name="_Toc97155360"/>
      <w:bookmarkStart w:id="6203" w:name="_Toc101521500"/>
      <w:bookmarkStart w:id="6204" w:name="_Toc138761779"/>
      <w:bookmarkStart w:id="6205" w:name="_Toc145707994"/>
      <w:bookmarkStart w:id="6206" w:name="_Toc160570487"/>
      <w:bookmarkStart w:id="6207" w:name="_Toc162008083"/>
      <w:bookmarkStart w:id="6208" w:name="_Toc185515750"/>
      <w:bookmarkStart w:id="6209" w:name="_Toc192873058"/>
      <w:bookmarkStart w:id="6210" w:name="_Toc200970771"/>
      <w:bookmarkStart w:id="6211" w:name="_Toc207722102"/>
      <w:bookmarkStart w:id="6212" w:name="_Toc209520965"/>
      <w:bookmarkStart w:id="6213" w:name="_Toc214976984"/>
      <w:r>
        <w:t>8.4</w:t>
      </w:r>
      <w:r w:rsidR="00C1068C">
        <w:t>.7</w:t>
      </w:r>
      <w:r w:rsidR="00C1068C">
        <w:tab/>
        <w:t>Feature negotiation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6214" w:name="_Toc65839228"/>
      <w:bookmarkStart w:id="6215" w:name="_Toc85734361"/>
      <w:bookmarkStart w:id="6216" w:name="_Toc89431660"/>
      <w:bookmarkStart w:id="6217" w:name="_Toc97042472"/>
      <w:bookmarkStart w:id="6218" w:name="_Toc97045616"/>
      <w:bookmarkStart w:id="6219" w:name="_Toc97155361"/>
      <w:bookmarkStart w:id="6220" w:name="_Toc101521501"/>
      <w:bookmarkStart w:id="6221" w:name="_Toc138761780"/>
      <w:bookmarkStart w:id="6222" w:name="_Toc145707995"/>
      <w:bookmarkStart w:id="6223" w:name="_Toc160570488"/>
      <w:bookmarkStart w:id="6224" w:name="_Toc162008084"/>
      <w:bookmarkStart w:id="6225" w:name="_Toc185515751"/>
      <w:bookmarkStart w:id="6226" w:name="_Toc192873059"/>
      <w:bookmarkStart w:id="6227" w:name="_Toc200970772"/>
      <w:bookmarkStart w:id="6228" w:name="_Toc207722103"/>
      <w:bookmarkStart w:id="6229" w:name="_Toc209520966"/>
      <w:bookmarkStart w:id="6230" w:name="_Toc214976985"/>
      <w:r>
        <w:t>8.5</w:t>
      </w:r>
      <w:r>
        <w:tab/>
        <w:t>Eees_SessionWithQoS API</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15F9B120" w14:textId="3A6D2E5A" w:rsidR="00AD269B" w:rsidRDefault="00AD269B" w:rsidP="00AD269B">
      <w:pPr>
        <w:pStyle w:val="Heading3"/>
      </w:pPr>
      <w:bookmarkStart w:id="6231" w:name="_Toc65839229"/>
      <w:bookmarkStart w:id="6232" w:name="_Toc85734362"/>
      <w:bookmarkStart w:id="6233" w:name="_Toc89431661"/>
      <w:bookmarkStart w:id="6234" w:name="_Toc97042473"/>
      <w:bookmarkStart w:id="6235" w:name="_Toc97045617"/>
      <w:bookmarkStart w:id="6236" w:name="_Toc97155362"/>
      <w:bookmarkStart w:id="6237" w:name="_Toc101521502"/>
      <w:bookmarkStart w:id="6238" w:name="_Toc138761781"/>
      <w:bookmarkStart w:id="6239" w:name="_Toc145707996"/>
      <w:bookmarkStart w:id="6240" w:name="_Toc160570489"/>
      <w:bookmarkStart w:id="6241" w:name="_Toc162008085"/>
      <w:bookmarkStart w:id="6242" w:name="_Toc185515752"/>
      <w:bookmarkStart w:id="6243" w:name="_Toc192873060"/>
      <w:bookmarkStart w:id="6244" w:name="_Toc200970773"/>
      <w:bookmarkStart w:id="6245" w:name="_Toc207722104"/>
      <w:bookmarkStart w:id="6246" w:name="_Toc209520967"/>
      <w:bookmarkStart w:id="6247" w:name="_Toc214976986"/>
      <w:r>
        <w:t>8.5.1</w:t>
      </w:r>
      <w:r>
        <w:tab/>
      </w:r>
      <w:bookmarkEnd w:id="6231"/>
      <w:bookmarkEnd w:id="6232"/>
      <w:r w:rsidR="004F0C39">
        <w:t>Introduction</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70CE115" w14:textId="115345B7" w:rsidR="00AD269B" w:rsidRDefault="00AD269B" w:rsidP="00AD269B">
      <w:pPr>
        <w:rPr>
          <w:noProof/>
          <w:lang w:eastAsia="zh-CN"/>
        </w:rPr>
      </w:pPr>
      <w:bookmarkStart w:id="624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9" w:name="_Toc85734363"/>
      <w:bookmarkStart w:id="6250" w:name="_Toc89431662"/>
      <w:bookmarkStart w:id="6251" w:name="_Toc97042474"/>
      <w:bookmarkStart w:id="6252" w:name="_Toc97045618"/>
      <w:bookmarkStart w:id="6253" w:name="_Toc97155363"/>
      <w:bookmarkStart w:id="6254" w:name="_Toc101521503"/>
      <w:bookmarkStart w:id="6255" w:name="_Toc138761782"/>
      <w:bookmarkStart w:id="6256" w:name="_Toc145707997"/>
      <w:bookmarkStart w:id="6257" w:name="_Toc160570490"/>
      <w:bookmarkStart w:id="6258" w:name="_Toc162008086"/>
      <w:bookmarkStart w:id="6259" w:name="_Toc185515753"/>
      <w:bookmarkStart w:id="6260" w:name="_Toc192873061"/>
      <w:bookmarkStart w:id="6261" w:name="_Toc200970774"/>
      <w:bookmarkStart w:id="6262" w:name="_Toc207722105"/>
      <w:bookmarkStart w:id="6263" w:name="_Toc209520968"/>
      <w:bookmarkStart w:id="6264" w:name="_Toc214976987"/>
      <w:r>
        <w:t>8.5.2</w:t>
      </w:r>
      <w:r>
        <w:tab/>
        <w:t>Resources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21C4208" w14:textId="231A52EA" w:rsidR="00AD269B" w:rsidRDefault="00AD269B" w:rsidP="00AD269B">
      <w:pPr>
        <w:pStyle w:val="Heading4"/>
      </w:pPr>
      <w:bookmarkStart w:id="6265" w:name="_Toc65839231"/>
      <w:bookmarkStart w:id="6266" w:name="_Toc85734364"/>
      <w:bookmarkStart w:id="6267" w:name="_Toc89431663"/>
      <w:bookmarkStart w:id="6268" w:name="_Toc97042475"/>
      <w:bookmarkStart w:id="6269" w:name="_Toc97045619"/>
      <w:bookmarkStart w:id="6270" w:name="_Toc97155364"/>
      <w:bookmarkStart w:id="6271" w:name="_Toc101521504"/>
      <w:bookmarkStart w:id="6272" w:name="_Toc138761783"/>
      <w:bookmarkStart w:id="6273" w:name="_Toc145707998"/>
      <w:bookmarkStart w:id="6274" w:name="_Toc160570491"/>
      <w:bookmarkStart w:id="6275" w:name="_Toc162008087"/>
      <w:bookmarkStart w:id="6276" w:name="_Toc185515754"/>
      <w:bookmarkStart w:id="6277" w:name="_Toc192873062"/>
      <w:bookmarkStart w:id="6278" w:name="_Toc200970775"/>
      <w:bookmarkStart w:id="6279" w:name="_Toc207722106"/>
      <w:bookmarkStart w:id="6280" w:name="_Toc209520969"/>
      <w:bookmarkStart w:id="6281" w:name="_Toc214976988"/>
      <w:r>
        <w:t>8.5.2.1</w:t>
      </w:r>
      <w:r>
        <w:tab/>
        <w:t>Overview</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35pt;height:204.5pt" o:ole="">
            <v:imagedata r:id="rId23" o:title=""/>
          </v:shape>
          <o:OLEObject Type="Embed" ProgID="Visio.Drawing.11" ShapeID="_x0000_i1031" DrawAspect="Content" ObjectID="_182695872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82" w:name="_Toc65839232"/>
      <w:bookmarkStart w:id="6283" w:name="_Toc85734365"/>
      <w:bookmarkStart w:id="6284" w:name="_Toc89431664"/>
      <w:bookmarkStart w:id="6285" w:name="_Toc97042476"/>
      <w:bookmarkStart w:id="6286" w:name="_Toc97045620"/>
      <w:bookmarkStart w:id="6287" w:name="_Toc97155365"/>
      <w:bookmarkStart w:id="6288" w:name="_Toc101521505"/>
      <w:bookmarkStart w:id="6289" w:name="_Toc138761784"/>
      <w:bookmarkStart w:id="6290" w:name="_Toc145707999"/>
      <w:bookmarkStart w:id="6291" w:name="_Toc160570492"/>
      <w:bookmarkStart w:id="6292" w:name="_Toc162008088"/>
      <w:bookmarkStart w:id="6293" w:name="_Toc185515755"/>
      <w:bookmarkStart w:id="6294" w:name="_Toc192873063"/>
      <w:bookmarkStart w:id="6295" w:name="_Toc200970776"/>
      <w:bookmarkStart w:id="6296" w:name="_Toc207722107"/>
      <w:bookmarkStart w:id="6297" w:name="_Toc209520970"/>
      <w:bookmarkStart w:id="6298" w:name="_Toc214976989"/>
      <w:r>
        <w:t>8.</w:t>
      </w:r>
      <w:r w:rsidR="004D4A70">
        <w:t>5</w:t>
      </w:r>
      <w:r>
        <w:t>.2.2</w:t>
      </w:r>
      <w:r>
        <w:tab/>
        <w:t>Resource</w:t>
      </w:r>
      <w:r w:rsidRPr="00831458">
        <w:t xml:space="preserve">: </w:t>
      </w:r>
      <w:bookmarkEnd w:id="6282"/>
      <w:r>
        <w:t>Sessions with QoS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r>
        <w:t xml:space="preserve"> </w:t>
      </w:r>
    </w:p>
    <w:p w14:paraId="34A6222B" w14:textId="30A98EE1" w:rsidR="00AD269B" w:rsidRPr="00C14CE6" w:rsidRDefault="00AD269B" w:rsidP="00AD269B">
      <w:pPr>
        <w:pStyle w:val="Heading5"/>
        <w:rPr>
          <w:lang w:eastAsia="zh-CN"/>
        </w:rPr>
      </w:pPr>
      <w:bookmarkStart w:id="6299" w:name="_Toc65839233"/>
      <w:bookmarkStart w:id="6300" w:name="_Toc85734366"/>
      <w:bookmarkStart w:id="6301" w:name="_Toc89431665"/>
      <w:bookmarkStart w:id="6302" w:name="_Toc97042477"/>
      <w:bookmarkStart w:id="6303" w:name="_Toc97045621"/>
      <w:bookmarkStart w:id="6304" w:name="_Toc97155366"/>
      <w:bookmarkStart w:id="6305" w:name="_Toc101521506"/>
      <w:bookmarkStart w:id="6306" w:name="_Toc138761785"/>
      <w:bookmarkStart w:id="6307" w:name="_Toc145708000"/>
      <w:bookmarkStart w:id="6308" w:name="_Toc160570493"/>
      <w:bookmarkStart w:id="6309" w:name="_Toc162008089"/>
      <w:bookmarkStart w:id="6310" w:name="_Toc185515756"/>
      <w:bookmarkStart w:id="6311" w:name="_Toc192873064"/>
      <w:bookmarkStart w:id="6312" w:name="_Toc200970777"/>
      <w:bookmarkStart w:id="6313" w:name="_Toc207722108"/>
      <w:bookmarkStart w:id="6314" w:name="_Toc209520971"/>
      <w:bookmarkStart w:id="6315" w:name="_Toc214976990"/>
      <w:r>
        <w:rPr>
          <w:lang w:eastAsia="zh-CN"/>
        </w:rPr>
        <w:t>8.</w:t>
      </w:r>
      <w:r w:rsidR="004D4A70">
        <w:rPr>
          <w:lang w:eastAsia="zh-CN"/>
        </w:rPr>
        <w:t>5</w:t>
      </w:r>
      <w:r>
        <w:rPr>
          <w:lang w:eastAsia="zh-CN"/>
        </w:rPr>
        <w:t>.2.2.1</w:t>
      </w:r>
      <w:r>
        <w:rPr>
          <w:lang w:eastAsia="zh-CN"/>
        </w:rPr>
        <w:tab/>
        <w:t>Description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479A9CE" w14:textId="77777777" w:rsidR="00AD269B" w:rsidRPr="00AD3B51" w:rsidRDefault="00AD269B" w:rsidP="00AD269B">
      <w:pPr>
        <w:rPr>
          <w:lang w:eastAsia="zh-CN"/>
        </w:rPr>
      </w:pPr>
      <w:bookmarkStart w:id="631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7" w:name="_Toc85734367"/>
      <w:bookmarkStart w:id="6318" w:name="_Toc89431666"/>
      <w:bookmarkStart w:id="6319" w:name="_Toc97042478"/>
      <w:bookmarkStart w:id="6320" w:name="_Toc97045622"/>
      <w:bookmarkStart w:id="6321" w:name="_Toc97155367"/>
      <w:bookmarkStart w:id="6322" w:name="_Toc101521507"/>
      <w:bookmarkStart w:id="6323" w:name="_Toc138761786"/>
      <w:bookmarkStart w:id="6324" w:name="_Toc145708001"/>
      <w:bookmarkStart w:id="6325" w:name="_Toc160570494"/>
      <w:bookmarkStart w:id="6326" w:name="_Toc162008090"/>
      <w:bookmarkStart w:id="6327" w:name="_Toc185515757"/>
      <w:bookmarkStart w:id="6328" w:name="_Toc192873065"/>
      <w:bookmarkStart w:id="6329" w:name="_Toc200970778"/>
      <w:bookmarkStart w:id="6330" w:name="_Toc207722109"/>
      <w:bookmarkStart w:id="6331" w:name="_Toc209520972"/>
      <w:bookmarkStart w:id="6332" w:name="_Toc214976991"/>
      <w:r>
        <w:rPr>
          <w:lang w:eastAsia="zh-CN"/>
        </w:rPr>
        <w:t>8.</w:t>
      </w:r>
      <w:r w:rsidR="004D4A70">
        <w:rPr>
          <w:lang w:eastAsia="zh-CN"/>
        </w:rPr>
        <w:t>5</w:t>
      </w:r>
      <w:r>
        <w:rPr>
          <w:lang w:eastAsia="zh-CN"/>
        </w:rPr>
        <w:t>.2.2.2</w:t>
      </w:r>
      <w:r>
        <w:rPr>
          <w:lang w:eastAsia="zh-CN"/>
        </w:rP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57D922E" w14:textId="4A6CA664" w:rsidR="00AD269B" w:rsidRDefault="00AD269B" w:rsidP="00AD269B">
      <w:pPr>
        <w:rPr>
          <w:lang w:eastAsia="zh-CN"/>
        </w:rPr>
      </w:pPr>
      <w:bookmarkStart w:id="633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34" w:name="_Toc85734368"/>
      <w:bookmarkStart w:id="6335" w:name="_Toc89431667"/>
      <w:bookmarkStart w:id="6336" w:name="_Toc97042479"/>
      <w:bookmarkStart w:id="6337" w:name="_Toc97045623"/>
      <w:bookmarkStart w:id="6338" w:name="_Toc97155368"/>
      <w:bookmarkStart w:id="6339" w:name="_Toc101521508"/>
      <w:bookmarkStart w:id="6340" w:name="_Toc138761787"/>
      <w:bookmarkStart w:id="6341" w:name="_Toc145708002"/>
      <w:bookmarkStart w:id="6342" w:name="_Toc160570495"/>
      <w:bookmarkStart w:id="6343" w:name="_Toc162008091"/>
      <w:bookmarkStart w:id="6344" w:name="_Toc185515758"/>
      <w:bookmarkStart w:id="6345" w:name="_Toc192873066"/>
      <w:bookmarkStart w:id="6346" w:name="_Toc200970779"/>
      <w:bookmarkStart w:id="6347" w:name="_Toc207722110"/>
      <w:bookmarkStart w:id="6348" w:name="_Toc209520973"/>
      <w:bookmarkStart w:id="6349" w:name="_Toc214976992"/>
      <w:r>
        <w:rPr>
          <w:lang w:eastAsia="zh-CN"/>
        </w:rPr>
        <w:t>8.</w:t>
      </w:r>
      <w:r w:rsidR="00E26693">
        <w:rPr>
          <w:lang w:eastAsia="zh-CN"/>
        </w:rPr>
        <w:t>5</w:t>
      </w:r>
      <w:r>
        <w:rPr>
          <w:lang w:eastAsia="zh-CN"/>
        </w:rPr>
        <w:t>.2.2.3</w:t>
      </w:r>
      <w:r>
        <w:rPr>
          <w:lang w:eastAsia="zh-CN"/>
        </w:rPr>
        <w:tab/>
        <w:t>Resource Standard Methods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35F1657F" w14:textId="36B8DEEE" w:rsidR="00AD269B" w:rsidRDefault="00AD269B" w:rsidP="00AD269B">
      <w:pPr>
        <w:pStyle w:val="Heading6"/>
        <w:rPr>
          <w:lang w:eastAsia="zh-CN"/>
        </w:rPr>
      </w:pPr>
      <w:bookmarkStart w:id="6350" w:name="_Toc85734369"/>
      <w:bookmarkStart w:id="6351" w:name="_Toc89431668"/>
      <w:bookmarkStart w:id="6352" w:name="_Toc97042480"/>
      <w:bookmarkStart w:id="6353" w:name="_Toc97045624"/>
      <w:bookmarkStart w:id="6354" w:name="_Toc97155369"/>
      <w:bookmarkStart w:id="6355" w:name="_Toc101521509"/>
      <w:bookmarkStart w:id="6356" w:name="_Toc138761788"/>
      <w:bookmarkStart w:id="6357" w:name="_Toc145708003"/>
      <w:bookmarkStart w:id="6358" w:name="_Toc160570496"/>
      <w:bookmarkStart w:id="6359" w:name="_Toc162008092"/>
      <w:bookmarkStart w:id="6360" w:name="_Toc185515759"/>
      <w:bookmarkStart w:id="6361" w:name="_Toc192873067"/>
      <w:bookmarkStart w:id="6362" w:name="_Toc200970780"/>
      <w:bookmarkStart w:id="6363" w:name="_Toc207722111"/>
      <w:bookmarkStart w:id="6364" w:name="_Toc209520974"/>
      <w:bookmarkStart w:id="6365" w:name="_Toc214976993"/>
      <w:bookmarkStart w:id="6366" w:name="_Toc65839242"/>
      <w:r>
        <w:rPr>
          <w:lang w:eastAsia="zh-CN"/>
        </w:rPr>
        <w:t>8.</w:t>
      </w:r>
      <w:r w:rsidR="00E26693">
        <w:rPr>
          <w:lang w:eastAsia="zh-CN"/>
        </w:rPr>
        <w:t>5</w:t>
      </w:r>
      <w:r>
        <w:rPr>
          <w:lang w:eastAsia="zh-CN"/>
        </w:rPr>
        <w:t>.2.2.3.1</w:t>
      </w:r>
      <w:r>
        <w:rPr>
          <w:lang w:eastAsia="zh-CN"/>
        </w:rPr>
        <w:tab/>
        <w:t>POST</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6367" w:name="_Toc85734370"/>
      <w:bookmarkStart w:id="6368" w:name="_Toc89431669"/>
      <w:bookmarkStart w:id="6369" w:name="_Toc97042481"/>
      <w:bookmarkStart w:id="6370" w:name="_Toc97045625"/>
      <w:bookmarkStart w:id="6371" w:name="_Toc97155370"/>
      <w:bookmarkStart w:id="6372" w:name="_Toc101521510"/>
      <w:bookmarkStart w:id="6373" w:name="_Toc138761789"/>
      <w:bookmarkStart w:id="6374" w:name="_Toc145708004"/>
      <w:bookmarkStart w:id="6375" w:name="_Toc160570497"/>
      <w:bookmarkStart w:id="6376" w:name="_Toc162008093"/>
      <w:bookmarkStart w:id="6377" w:name="_Toc185515760"/>
      <w:bookmarkStart w:id="6378" w:name="_Toc192873068"/>
      <w:bookmarkStart w:id="6379" w:name="_Toc200970781"/>
      <w:bookmarkStart w:id="6380" w:name="_Toc207722112"/>
      <w:bookmarkStart w:id="6381" w:name="_Toc209520975"/>
      <w:bookmarkStart w:id="6382" w:name="_Toc214976994"/>
      <w:r>
        <w:rPr>
          <w:lang w:eastAsia="zh-CN"/>
        </w:rPr>
        <w:t>8.5.2.2.3.2</w:t>
      </w:r>
      <w:r>
        <w:rPr>
          <w:lang w:eastAsia="zh-CN"/>
        </w:rPr>
        <w:tab/>
        <w:t>GET</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83" w:name="_Toc85734371"/>
      <w:bookmarkStart w:id="6384" w:name="_Toc89431670"/>
      <w:bookmarkStart w:id="6385" w:name="_Toc97042482"/>
      <w:bookmarkStart w:id="6386" w:name="_Toc97045626"/>
      <w:bookmarkStart w:id="6387" w:name="_Toc97155371"/>
      <w:bookmarkStart w:id="6388" w:name="_Toc101521511"/>
      <w:bookmarkStart w:id="6389" w:name="_Toc138761790"/>
      <w:bookmarkStart w:id="6390" w:name="_Toc145708005"/>
      <w:bookmarkStart w:id="6391" w:name="_Toc160570498"/>
      <w:bookmarkStart w:id="6392" w:name="_Toc162008094"/>
      <w:bookmarkStart w:id="6393" w:name="_Toc185515761"/>
      <w:bookmarkStart w:id="6394" w:name="_Toc192873069"/>
      <w:bookmarkStart w:id="6395" w:name="_Toc200970782"/>
      <w:bookmarkStart w:id="6396" w:name="_Toc207722113"/>
      <w:bookmarkStart w:id="6397" w:name="_Toc209520976"/>
      <w:bookmarkStart w:id="6398" w:name="_Toc214976995"/>
      <w:r>
        <w:rPr>
          <w:lang w:eastAsia="zh-CN"/>
        </w:rPr>
        <w:t>8.</w:t>
      </w:r>
      <w:r w:rsidR="00E26693">
        <w:rPr>
          <w:lang w:eastAsia="zh-CN"/>
        </w:rPr>
        <w:t>5</w:t>
      </w:r>
      <w:r>
        <w:rPr>
          <w:lang w:eastAsia="zh-CN"/>
        </w:rPr>
        <w:t>.2.2.4</w:t>
      </w:r>
      <w:r>
        <w:rPr>
          <w:lang w:eastAsia="zh-CN"/>
        </w:rPr>
        <w:tab/>
        <w:t>Resource Custom Operations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CEC88CC" w14:textId="77777777" w:rsidR="00AD269B" w:rsidRDefault="00AD269B" w:rsidP="00AD269B">
      <w:r>
        <w:t>None.</w:t>
      </w:r>
    </w:p>
    <w:p w14:paraId="7948F237" w14:textId="4118A0C9" w:rsidR="00AD269B" w:rsidRDefault="00AD269B" w:rsidP="00AD269B">
      <w:pPr>
        <w:pStyle w:val="Heading4"/>
      </w:pPr>
      <w:bookmarkStart w:id="6399" w:name="_Toc85734372"/>
      <w:bookmarkStart w:id="6400" w:name="_Toc89431671"/>
      <w:bookmarkStart w:id="6401" w:name="_Toc97042483"/>
      <w:bookmarkStart w:id="6402" w:name="_Toc97045627"/>
      <w:bookmarkStart w:id="6403" w:name="_Toc97155372"/>
      <w:bookmarkStart w:id="6404" w:name="_Toc101521512"/>
      <w:bookmarkStart w:id="6405" w:name="_Toc138761791"/>
      <w:bookmarkStart w:id="6406" w:name="_Toc145708006"/>
      <w:bookmarkStart w:id="6407" w:name="_Toc160570499"/>
      <w:bookmarkStart w:id="6408" w:name="_Toc162008095"/>
      <w:bookmarkStart w:id="6409" w:name="_Toc185515762"/>
      <w:bookmarkStart w:id="6410" w:name="_Toc192873070"/>
      <w:bookmarkStart w:id="6411" w:name="_Toc200970783"/>
      <w:bookmarkStart w:id="6412" w:name="_Toc207722114"/>
      <w:bookmarkStart w:id="6413" w:name="_Toc209520977"/>
      <w:bookmarkStart w:id="6414" w:name="_Toc214976996"/>
      <w:bookmarkStart w:id="6415" w:name="_Toc65839248"/>
      <w:bookmarkEnd w:id="6366"/>
      <w:r>
        <w:t>8.</w:t>
      </w:r>
      <w:r w:rsidR="00E26693">
        <w:t>5</w:t>
      </w:r>
      <w:r>
        <w:t>.2.3</w:t>
      </w:r>
      <w:r>
        <w:tab/>
        <w:t>Resource</w:t>
      </w:r>
      <w:r w:rsidRPr="00831458">
        <w:t xml:space="preserve">: </w:t>
      </w:r>
      <w:r>
        <w:t>Individual Session with QoS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7E812EB3" w14:textId="1405F524" w:rsidR="00AD269B" w:rsidRPr="00C14CE6" w:rsidRDefault="00AD269B" w:rsidP="00AD269B">
      <w:pPr>
        <w:pStyle w:val="Heading5"/>
        <w:rPr>
          <w:lang w:eastAsia="zh-CN"/>
        </w:rPr>
      </w:pPr>
      <w:bookmarkStart w:id="6416" w:name="_Toc85734373"/>
      <w:bookmarkStart w:id="6417" w:name="_Toc89431672"/>
      <w:bookmarkStart w:id="6418" w:name="_Toc97042484"/>
      <w:bookmarkStart w:id="6419" w:name="_Toc97045628"/>
      <w:bookmarkStart w:id="6420" w:name="_Toc97155373"/>
      <w:bookmarkStart w:id="6421" w:name="_Toc101521513"/>
      <w:bookmarkStart w:id="6422" w:name="_Toc138761792"/>
      <w:bookmarkStart w:id="6423" w:name="_Toc145708007"/>
      <w:bookmarkStart w:id="6424" w:name="_Toc160570500"/>
      <w:bookmarkStart w:id="6425" w:name="_Toc162008096"/>
      <w:bookmarkStart w:id="6426" w:name="_Toc185515763"/>
      <w:bookmarkStart w:id="6427" w:name="_Toc192873071"/>
      <w:bookmarkStart w:id="6428" w:name="_Toc200970784"/>
      <w:bookmarkStart w:id="6429" w:name="_Toc207722115"/>
      <w:bookmarkStart w:id="6430" w:name="_Toc209520978"/>
      <w:bookmarkStart w:id="6431" w:name="_Toc214976997"/>
      <w:r>
        <w:rPr>
          <w:lang w:eastAsia="zh-CN"/>
        </w:rPr>
        <w:t>8.</w:t>
      </w:r>
      <w:r w:rsidR="00E26693">
        <w:rPr>
          <w:lang w:eastAsia="zh-CN"/>
        </w:rPr>
        <w:t>5</w:t>
      </w:r>
      <w:r>
        <w:rPr>
          <w:lang w:eastAsia="zh-CN"/>
        </w:rPr>
        <w:t>.2.3.1</w:t>
      </w:r>
      <w:r>
        <w:rPr>
          <w:lang w:eastAsia="zh-CN"/>
        </w:rPr>
        <w:tab/>
        <w:t>Description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32" w:name="_Toc85734374"/>
      <w:bookmarkStart w:id="6433" w:name="_Toc89431673"/>
      <w:bookmarkStart w:id="6434" w:name="_Toc97042485"/>
      <w:bookmarkStart w:id="6435" w:name="_Toc97045629"/>
      <w:bookmarkStart w:id="6436" w:name="_Toc97155374"/>
      <w:bookmarkStart w:id="6437" w:name="_Toc101521514"/>
      <w:bookmarkStart w:id="6438" w:name="_Toc138761793"/>
      <w:bookmarkStart w:id="6439" w:name="_Toc145708008"/>
      <w:bookmarkStart w:id="6440" w:name="_Toc160570501"/>
      <w:bookmarkStart w:id="6441" w:name="_Toc162008097"/>
      <w:bookmarkStart w:id="6442" w:name="_Toc185515764"/>
      <w:bookmarkStart w:id="6443" w:name="_Toc192873072"/>
      <w:bookmarkStart w:id="6444" w:name="_Toc200970785"/>
      <w:bookmarkStart w:id="6445" w:name="_Toc207722116"/>
      <w:bookmarkStart w:id="6446" w:name="_Toc209520979"/>
      <w:bookmarkStart w:id="6447" w:name="_Toc214976998"/>
      <w:r>
        <w:rPr>
          <w:lang w:eastAsia="zh-CN"/>
        </w:rPr>
        <w:t>8.</w:t>
      </w:r>
      <w:r w:rsidR="00E26693">
        <w:rPr>
          <w:lang w:eastAsia="zh-CN"/>
        </w:rPr>
        <w:t>5</w:t>
      </w:r>
      <w:r>
        <w:rPr>
          <w:lang w:eastAsia="zh-CN"/>
        </w:rPr>
        <w:t>.2.3.2</w:t>
      </w:r>
      <w:r>
        <w:rPr>
          <w:lang w:eastAsia="zh-CN"/>
        </w:rPr>
        <w:tab/>
        <w:t>Resource Definition</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8" w:name="_Toc85734375"/>
      <w:bookmarkStart w:id="6449" w:name="_Toc89431674"/>
      <w:bookmarkStart w:id="6450" w:name="_Toc97042486"/>
      <w:bookmarkStart w:id="6451" w:name="_Toc97045630"/>
      <w:bookmarkStart w:id="6452" w:name="_Toc97155375"/>
      <w:bookmarkStart w:id="6453" w:name="_Toc101521515"/>
      <w:bookmarkStart w:id="6454" w:name="_Toc138761794"/>
      <w:bookmarkStart w:id="6455" w:name="_Toc145708009"/>
      <w:bookmarkStart w:id="6456" w:name="_Toc160570502"/>
      <w:bookmarkStart w:id="6457" w:name="_Toc162008098"/>
      <w:bookmarkStart w:id="6458" w:name="_Toc185515765"/>
      <w:bookmarkStart w:id="6459" w:name="_Toc192873073"/>
      <w:bookmarkStart w:id="6460" w:name="_Toc200970786"/>
      <w:bookmarkStart w:id="6461" w:name="_Toc207722117"/>
      <w:bookmarkStart w:id="6462" w:name="_Toc209520980"/>
      <w:bookmarkStart w:id="6463" w:name="_Toc214976999"/>
      <w:r>
        <w:rPr>
          <w:lang w:eastAsia="zh-CN"/>
        </w:rPr>
        <w:t>8.</w:t>
      </w:r>
      <w:r w:rsidR="00E26693">
        <w:rPr>
          <w:lang w:eastAsia="zh-CN"/>
        </w:rPr>
        <w:t>5</w:t>
      </w:r>
      <w:r>
        <w:rPr>
          <w:lang w:eastAsia="zh-CN"/>
        </w:rPr>
        <w:t>.2.3.3</w:t>
      </w:r>
      <w:r>
        <w:rPr>
          <w:lang w:eastAsia="zh-CN"/>
        </w:rPr>
        <w:tab/>
        <w:t>Resource Standard Methods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86ACE98" w14:textId="2AB904F8" w:rsidR="00AD269B" w:rsidRDefault="00AD269B" w:rsidP="00AD269B">
      <w:pPr>
        <w:pStyle w:val="Heading6"/>
        <w:rPr>
          <w:lang w:eastAsia="zh-CN"/>
        </w:rPr>
      </w:pPr>
      <w:bookmarkStart w:id="6464" w:name="_Toc85734376"/>
      <w:bookmarkStart w:id="6465" w:name="_Toc89431675"/>
      <w:bookmarkStart w:id="6466" w:name="_Toc97042487"/>
      <w:bookmarkStart w:id="6467" w:name="_Toc97045631"/>
      <w:bookmarkStart w:id="6468" w:name="_Toc97155376"/>
      <w:bookmarkStart w:id="6469" w:name="_Toc101521516"/>
      <w:bookmarkStart w:id="6470" w:name="_Toc138761795"/>
      <w:bookmarkStart w:id="6471" w:name="_Toc145708010"/>
      <w:bookmarkStart w:id="6472" w:name="_Toc160570503"/>
      <w:bookmarkStart w:id="6473" w:name="_Toc162008099"/>
      <w:bookmarkStart w:id="6474" w:name="_Toc185515766"/>
      <w:bookmarkStart w:id="6475" w:name="_Toc192873074"/>
      <w:bookmarkStart w:id="6476" w:name="_Toc200970787"/>
      <w:bookmarkStart w:id="6477" w:name="_Toc207722118"/>
      <w:bookmarkStart w:id="6478" w:name="_Toc209520981"/>
      <w:bookmarkStart w:id="6479" w:name="_Toc214977000"/>
      <w:r>
        <w:rPr>
          <w:lang w:eastAsia="zh-CN"/>
        </w:rPr>
        <w:t>8.</w:t>
      </w:r>
      <w:r w:rsidR="00E26693">
        <w:rPr>
          <w:lang w:eastAsia="zh-CN"/>
        </w:rPr>
        <w:t>5</w:t>
      </w:r>
      <w:r>
        <w:rPr>
          <w:lang w:eastAsia="zh-CN"/>
        </w:rPr>
        <w:t>.2.3.3.1</w:t>
      </w:r>
      <w:r>
        <w:rPr>
          <w:lang w:eastAsia="zh-CN"/>
        </w:rPr>
        <w:tab/>
        <w:t>PATCH</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6480" w:name="_Toc85734377"/>
      <w:bookmarkStart w:id="6481" w:name="_Toc89431676"/>
      <w:bookmarkStart w:id="6482" w:name="_Toc97042488"/>
      <w:bookmarkStart w:id="6483" w:name="_Toc97045632"/>
      <w:bookmarkStart w:id="6484" w:name="_Toc97155377"/>
      <w:bookmarkStart w:id="6485" w:name="_Toc101521517"/>
      <w:bookmarkStart w:id="6486" w:name="_Toc138761796"/>
      <w:bookmarkStart w:id="6487" w:name="_Toc145708011"/>
      <w:bookmarkStart w:id="6488" w:name="_Toc160570504"/>
      <w:bookmarkStart w:id="6489" w:name="_Toc162008100"/>
      <w:bookmarkStart w:id="6490" w:name="_Toc185515767"/>
      <w:bookmarkStart w:id="6491" w:name="_Toc192873075"/>
      <w:bookmarkStart w:id="6492" w:name="_Toc200970788"/>
      <w:bookmarkStart w:id="6493" w:name="_Toc207722119"/>
      <w:bookmarkStart w:id="6494" w:name="_Toc209520982"/>
      <w:bookmarkStart w:id="6495" w:name="_Toc214977001"/>
      <w:r>
        <w:rPr>
          <w:lang w:eastAsia="zh-CN"/>
        </w:rPr>
        <w:t>8.</w:t>
      </w:r>
      <w:r w:rsidR="00E26693">
        <w:rPr>
          <w:lang w:eastAsia="zh-CN"/>
        </w:rPr>
        <w:t>5</w:t>
      </w:r>
      <w:r>
        <w:rPr>
          <w:lang w:eastAsia="zh-CN"/>
        </w:rPr>
        <w:t>.2.3.3.2</w:t>
      </w:r>
      <w:r>
        <w:rPr>
          <w:lang w:eastAsia="zh-CN"/>
        </w:rPr>
        <w:tab/>
        <w:t>PUT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496" w:name="_Toc85734378"/>
      <w:bookmarkStart w:id="6497" w:name="_Toc89431677"/>
      <w:bookmarkStart w:id="6498" w:name="_Toc97042489"/>
      <w:bookmarkStart w:id="6499" w:name="_Toc97045633"/>
      <w:bookmarkStart w:id="6500" w:name="_Toc97155378"/>
      <w:bookmarkStart w:id="6501" w:name="_Toc101521518"/>
      <w:bookmarkStart w:id="6502" w:name="_Toc138761797"/>
      <w:bookmarkStart w:id="6503" w:name="_Toc145708012"/>
      <w:bookmarkStart w:id="6504" w:name="_Toc160570505"/>
      <w:bookmarkStart w:id="6505" w:name="_Toc162008101"/>
      <w:bookmarkStart w:id="6506" w:name="_Toc185515768"/>
      <w:bookmarkStart w:id="6507" w:name="_Toc192873076"/>
      <w:bookmarkStart w:id="6508" w:name="_Toc200970789"/>
      <w:bookmarkStart w:id="6509" w:name="_Toc207722120"/>
      <w:bookmarkStart w:id="6510" w:name="_Toc209520983"/>
      <w:bookmarkStart w:id="6511" w:name="_Toc214977002"/>
      <w:r>
        <w:rPr>
          <w:lang w:eastAsia="zh-CN"/>
        </w:rPr>
        <w:t>8.</w:t>
      </w:r>
      <w:r w:rsidR="008575FC">
        <w:rPr>
          <w:lang w:eastAsia="zh-CN"/>
        </w:rPr>
        <w:t>5</w:t>
      </w:r>
      <w:r>
        <w:rPr>
          <w:lang w:eastAsia="zh-CN"/>
        </w:rPr>
        <w:t>.2.3.3.3</w:t>
      </w:r>
      <w:r>
        <w:rPr>
          <w:lang w:eastAsia="zh-CN"/>
        </w:rPr>
        <w:tab/>
        <w:t>DELETE</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512" w:name="_Toc85734379"/>
      <w:bookmarkStart w:id="6513" w:name="_Toc89431678"/>
      <w:bookmarkStart w:id="6514" w:name="_Toc97042490"/>
      <w:bookmarkStart w:id="6515" w:name="_Toc97045634"/>
      <w:bookmarkStart w:id="6516" w:name="_Toc97155379"/>
      <w:bookmarkStart w:id="6517" w:name="_Toc101521519"/>
      <w:bookmarkStart w:id="6518" w:name="_Toc138761798"/>
      <w:bookmarkStart w:id="6519" w:name="_Toc145708013"/>
      <w:bookmarkStart w:id="6520" w:name="_Toc160570506"/>
      <w:bookmarkStart w:id="6521" w:name="_Toc162008102"/>
      <w:bookmarkStart w:id="6522" w:name="_Toc185515769"/>
      <w:bookmarkStart w:id="6523" w:name="_Toc192873077"/>
      <w:bookmarkStart w:id="6524" w:name="_Toc200970790"/>
      <w:bookmarkStart w:id="6525" w:name="_Toc207722121"/>
      <w:bookmarkStart w:id="6526" w:name="_Toc209520984"/>
      <w:bookmarkStart w:id="6527" w:name="_Toc214977003"/>
      <w:r>
        <w:rPr>
          <w:lang w:eastAsia="zh-CN"/>
        </w:rPr>
        <w:t>8.5.2.3.3.4</w:t>
      </w:r>
      <w:r>
        <w:rPr>
          <w:lang w:eastAsia="zh-CN"/>
        </w:rPr>
        <w:tab/>
        <w:t>GET</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28" w:name="_Toc85734380"/>
      <w:bookmarkStart w:id="6529" w:name="_Toc89431679"/>
      <w:bookmarkStart w:id="6530" w:name="_Toc97042491"/>
      <w:bookmarkStart w:id="6531" w:name="_Toc97045635"/>
      <w:bookmarkStart w:id="6532" w:name="_Toc97155380"/>
      <w:bookmarkStart w:id="6533" w:name="_Toc101521520"/>
      <w:bookmarkStart w:id="6534" w:name="_Toc138761799"/>
      <w:bookmarkStart w:id="6535" w:name="_Toc145708014"/>
      <w:bookmarkStart w:id="6536" w:name="_Toc160570507"/>
      <w:bookmarkStart w:id="6537" w:name="_Toc162008103"/>
      <w:bookmarkStart w:id="6538" w:name="_Toc185515770"/>
      <w:bookmarkStart w:id="6539" w:name="_Toc192873078"/>
      <w:bookmarkStart w:id="6540" w:name="_Toc200970791"/>
      <w:bookmarkStart w:id="6541" w:name="_Toc207722122"/>
      <w:bookmarkStart w:id="6542" w:name="_Toc209520985"/>
      <w:bookmarkStart w:id="6543" w:name="_Toc214977004"/>
      <w:r>
        <w:rPr>
          <w:lang w:eastAsia="zh-CN"/>
        </w:rPr>
        <w:t>8.</w:t>
      </w:r>
      <w:r w:rsidR="008575FC">
        <w:rPr>
          <w:lang w:eastAsia="zh-CN"/>
        </w:rPr>
        <w:t>5</w:t>
      </w:r>
      <w:r>
        <w:rPr>
          <w:lang w:eastAsia="zh-CN"/>
        </w:rPr>
        <w:t>.2.3.4</w:t>
      </w:r>
      <w:r>
        <w:rPr>
          <w:lang w:eastAsia="zh-CN"/>
        </w:rPr>
        <w:tab/>
        <w:t>Resource Custom Operations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977EB96" w14:textId="77777777" w:rsidR="00AD269B" w:rsidRDefault="00AD269B" w:rsidP="00AD269B">
      <w:r>
        <w:t>None.</w:t>
      </w:r>
    </w:p>
    <w:p w14:paraId="6895D26D" w14:textId="292E67E8" w:rsidR="00AD269B" w:rsidRDefault="00AD269B" w:rsidP="00AD269B">
      <w:pPr>
        <w:pStyle w:val="Heading3"/>
      </w:pPr>
      <w:bookmarkStart w:id="6544" w:name="_Toc85734381"/>
      <w:bookmarkStart w:id="6545" w:name="_Toc89431680"/>
      <w:bookmarkStart w:id="6546" w:name="_Toc97042492"/>
      <w:bookmarkStart w:id="6547" w:name="_Toc97045636"/>
      <w:bookmarkStart w:id="6548" w:name="_Toc97155381"/>
      <w:bookmarkStart w:id="6549" w:name="_Toc101521521"/>
      <w:bookmarkStart w:id="6550" w:name="_Toc138761800"/>
      <w:bookmarkStart w:id="6551" w:name="_Toc145708015"/>
      <w:bookmarkStart w:id="6552" w:name="_Toc160570508"/>
      <w:bookmarkStart w:id="6553" w:name="_Toc162008104"/>
      <w:bookmarkStart w:id="6554" w:name="_Toc185515771"/>
      <w:bookmarkStart w:id="6555" w:name="_Toc192873079"/>
      <w:bookmarkStart w:id="6556" w:name="_Toc200970792"/>
      <w:bookmarkStart w:id="6557" w:name="_Toc207722123"/>
      <w:bookmarkStart w:id="6558" w:name="_Toc209520986"/>
      <w:bookmarkStart w:id="6559" w:name="_Toc214977005"/>
      <w:r>
        <w:t>8.</w:t>
      </w:r>
      <w:r w:rsidR="008575FC">
        <w:t>5</w:t>
      </w:r>
      <w:r>
        <w:t>.3</w:t>
      </w:r>
      <w:r>
        <w:tab/>
        <w:t>Custom Operations without associated resources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60" w:name="_Toc85734382"/>
      <w:bookmarkStart w:id="6561" w:name="_Toc89431681"/>
      <w:bookmarkStart w:id="6562" w:name="_Toc97042493"/>
      <w:bookmarkStart w:id="6563" w:name="_Toc97045637"/>
      <w:bookmarkStart w:id="6564" w:name="_Toc97155382"/>
      <w:bookmarkStart w:id="6565" w:name="_Toc101521522"/>
      <w:bookmarkStart w:id="6566" w:name="_Toc138761801"/>
      <w:bookmarkStart w:id="6567" w:name="_Toc145708016"/>
      <w:bookmarkStart w:id="6568" w:name="_Toc160570509"/>
      <w:bookmarkStart w:id="6569" w:name="_Toc162008105"/>
      <w:bookmarkStart w:id="6570" w:name="_Toc185515772"/>
      <w:bookmarkStart w:id="6571" w:name="_Toc192873080"/>
      <w:bookmarkStart w:id="6572" w:name="_Toc200970793"/>
      <w:bookmarkStart w:id="6573" w:name="_Toc207722124"/>
      <w:bookmarkStart w:id="6574" w:name="_Toc209520987"/>
      <w:bookmarkStart w:id="6575" w:name="_Toc214977006"/>
      <w:r>
        <w:t>8.</w:t>
      </w:r>
      <w:r w:rsidR="008575FC">
        <w:t>5</w:t>
      </w:r>
      <w:r>
        <w:t>.4</w:t>
      </w:r>
      <w:r>
        <w:tab/>
        <w:t>Notifications</w:t>
      </w:r>
      <w:bookmarkEnd w:id="6415"/>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8F92868" w14:textId="7A6940B1" w:rsidR="00AD269B" w:rsidRPr="00AF7276" w:rsidRDefault="00AD269B" w:rsidP="00AD269B">
      <w:pPr>
        <w:pStyle w:val="Heading4"/>
      </w:pPr>
      <w:bookmarkStart w:id="6576" w:name="_Toc65839249"/>
      <w:bookmarkStart w:id="6577" w:name="_Toc85734383"/>
      <w:bookmarkStart w:id="6578" w:name="_Toc89431682"/>
      <w:bookmarkStart w:id="6579" w:name="_Toc97042494"/>
      <w:bookmarkStart w:id="6580" w:name="_Toc97045638"/>
      <w:bookmarkStart w:id="6581" w:name="_Toc97155383"/>
      <w:bookmarkStart w:id="6582" w:name="_Toc101521523"/>
      <w:bookmarkStart w:id="6583" w:name="_Toc138761802"/>
      <w:bookmarkStart w:id="6584" w:name="_Toc145708017"/>
      <w:bookmarkStart w:id="6585" w:name="_Toc160570510"/>
      <w:bookmarkStart w:id="6586" w:name="_Toc162008106"/>
      <w:bookmarkStart w:id="6587" w:name="_Toc185515773"/>
      <w:bookmarkStart w:id="6588" w:name="_Toc192873081"/>
      <w:bookmarkStart w:id="6589" w:name="_Toc200970794"/>
      <w:bookmarkStart w:id="6590" w:name="_Toc207722125"/>
      <w:bookmarkStart w:id="6591" w:name="_Toc209520988"/>
      <w:bookmarkStart w:id="6592" w:name="_Toc214977007"/>
      <w:r>
        <w:t>8.</w:t>
      </w:r>
      <w:r w:rsidR="008575FC">
        <w:t>5</w:t>
      </w:r>
      <w:r w:rsidRPr="00AF7276">
        <w:t>.</w:t>
      </w:r>
      <w:r>
        <w:t>4</w:t>
      </w:r>
      <w:r w:rsidRPr="00AF7276">
        <w:t>.1</w:t>
      </w:r>
      <w:r w:rsidRPr="00AF7276">
        <w:tab/>
        <w:t>General</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93" w:name="_Toc65839250"/>
      <w:bookmarkStart w:id="6594" w:name="_Toc85734384"/>
      <w:bookmarkStart w:id="6595" w:name="_Toc89431683"/>
      <w:bookmarkStart w:id="6596" w:name="_Toc97042495"/>
      <w:bookmarkStart w:id="6597" w:name="_Toc97045639"/>
      <w:bookmarkStart w:id="6598" w:name="_Toc97155384"/>
      <w:bookmarkStart w:id="6599" w:name="_Toc101521524"/>
      <w:bookmarkStart w:id="6600" w:name="_Toc138761803"/>
      <w:bookmarkStart w:id="6601" w:name="_Toc145708018"/>
      <w:bookmarkStart w:id="6602" w:name="_Toc160570511"/>
      <w:bookmarkStart w:id="6603" w:name="_Toc162008107"/>
      <w:bookmarkStart w:id="6604" w:name="_Toc185515774"/>
      <w:bookmarkStart w:id="6605" w:name="_Toc192873082"/>
      <w:bookmarkStart w:id="6606" w:name="_Toc200970795"/>
      <w:bookmarkStart w:id="6607" w:name="_Toc207722126"/>
      <w:bookmarkStart w:id="6608" w:name="_Toc209520989"/>
      <w:bookmarkStart w:id="6609" w:name="_Toc214977008"/>
      <w:r>
        <w:rPr>
          <w:lang w:eastAsia="zh-CN"/>
        </w:rPr>
        <w:t>8.</w:t>
      </w:r>
      <w:r w:rsidR="008575FC">
        <w:rPr>
          <w:lang w:eastAsia="zh-CN"/>
        </w:rPr>
        <w:t>5</w:t>
      </w:r>
      <w:r>
        <w:rPr>
          <w:lang w:eastAsia="zh-CN"/>
        </w:rPr>
        <w:t>.4.2</w:t>
      </w:r>
      <w:r>
        <w:rPr>
          <w:lang w:eastAsia="zh-CN"/>
        </w:rPr>
        <w:tab/>
      </w:r>
      <w:bookmarkEnd w:id="6593"/>
      <w:r>
        <w:rPr>
          <w:lang w:eastAsia="zh-CN"/>
        </w:rPr>
        <w:t>User Plane Event Notification</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56E6A87" w14:textId="1E6F63F9" w:rsidR="00AD269B" w:rsidRDefault="00AD269B" w:rsidP="00AD269B">
      <w:pPr>
        <w:pStyle w:val="Heading5"/>
        <w:rPr>
          <w:lang w:eastAsia="zh-CN"/>
        </w:rPr>
      </w:pPr>
      <w:bookmarkStart w:id="6610" w:name="_Toc65839251"/>
      <w:bookmarkStart w:id="6611" w:name="_Toc85734385"/>
      <w:bookmarkStart w:id="6612" w:name="_Toc89431684"/>
      <w:bookmarkStart w:id="6613" w:name="_Toc97042496"/>
      <w:bookmarkStart w:id="6614" w:name="_Toc97045640"/>
      <w:bookmarkStart w:id="6615" w:name="_Toc97155385"/>
      <w:bookmarkStart w:id="6616" w:name="_Toc101521525"/>
      <w:bookmarkStart w:id="6617" w:name="_Toc138761804"/>
      <w:bookmarkStart w:id="6618" w:name="_Toc145708019"/>
      <w:bookmarkStart w:id="6619" w:name="_Toc160570512"/>
      <w:bookmarkStart w:id="6620" w:name="_Toc162008108"/>
      <w:bookmarkStart w:id="6621" w:name="_Toc185515775"/>
      <w:bookmarkStart w:id="6622" w:name="_Toc192873083"/>
      <w:bookmarkStart w:id="6623" w:name="_Toc200970796"/>
      <w:bookmarkStart w:id="6624" w:name="_Toc207722127"/>
      <w:bookmarkStart w:id="6625" w:name="_Toc209520990"/>
      <w:bookmarkStart w:id="6626" w:name="_Toc214977009"/>
      <w:r>
        <w:rPr>
          <w:lang w:eastAsia="zh-CN"/>
        </w:rPr>
        <w:t>8.</w:t>
      </w:r>
      <w:r w:rsidR="008575FC">
        <w:rPr>
          <w:lang w:eastAsia="zh-CN"/>
        </w:rPr>
        <w:t>5</w:t>
      </w:r>
      <w:r>
        <w:rPr>
          <w:lang w:eastAsia="zh-CN"/>
        </w:rPr>
        <w:t>.4.2.1</w:t>
      </w:r>
      <w:r>
        <w:rPr>
          <w:lang w:eastAsia="zh-CN"/>
        </w:rPr>
        <w:tab/>
        <w:t>Description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7F982A7" w14:textId="0DB05610" w:rsidR="00AD269B" w:rsidRDefault="00AD269B" w:rsidP="00AD269B">
      <w:pPr>
        <w:pStyle w:val="Heading5"/>
        <w:rPr>
          <w:lang w:eastAsia="zh-CN"/>
        </w:rPr>
      </w:pPr>
      <w:bookmarkStart w:id="6627" w:name="_Toc65839252"/>
      <w:bookmarkStart w:id="6628" w:name="_Toc85734386"/>
      <w:bookmarkStart w:id="6629" w:name="_Toc89431685"/>
      <w:bookmarkStart w:id="6630" w:name="_Toc97042497"/>
      <w:bookmarkStart w:id="6631" w:name="_Toc97045641"/>
      <w:bookmarkStart w:id="6632" w:name="_Toc97155386"/>
      <w:bookmarkStart w:id="6633" w:name="_Toc101521526"/>
      <w:bookmarkStart w:id="6634" w:name="_Toc138761805"/>
      <w:bookmarkStart w:id="6635" w:name="_Toc145708020"/>
      <w:bookmarkStart w:id="6636" w:name="_Toc160570513"/>
      <w:bookmarkStart w:id="6637" w:name="_Toc162008109"/>
      <w:bookmarkStart w:id="6638" w:name="_Toc185515776"/>
      <w:bookmarkStart w:id="6639" w:name="_Toc192873084"/>
      <w:bookmarkStart w:id="6640" w:name="_Toc200970797"/>
      <w:bookmarkStart w:id="6641" w:name="_Toc207722128"/>
      <w:bookmarkStart w:id="6642" w:name="_Toc209520991"/>
      <w:bookmarkStart w:id="6643" w:name="_Toc214977010"/>
      <w:r>
        <w:rPr>
          <w:lang w:eastAsia="zh-CN"/>
        </w:rPr>
        <w:t>8.</w:t>
      </w:r>
      <w:r w:rsidR="008575FC">
        <w:rPr>
          <w:lang w:eastAsia="zh-CN"/>
        </w:rPr>
        <w:t>5</w:t>
      </w:r>
      <w:r>
        <w:rPr>
          <w:lang w:eastAsia="zh-CN"/>
        </w:rPr>
        <w:t>.4.2.2</w:t>
      </w:r>
      <w:r>
        <w:rPr>
          <w:lang w:eastAsia="zh-CN"/>
        </w:rPr>
        <w:tab/>
      </w:r>
      <w:r w:rsidR="00B0153A">
        <w:rPr>
          <w:lang w:eastAsia="zh-CN"/>
        </w:rPr>
        <w:t>TargetURI</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44" w:name="_Toc138761806"/>
      <w:bookmarkStart w:id="6645" w:name="_Toc145708021"/>
      <w:bookmarkStart w:id="6646" w:name="_Toc160570514"/>
      <w:bookmarkStart w:id="6647" w:name="_Toc162008110"/>
      <w:bookmarkStart w:id="6648" w:name="_Toc185515777"/>
      <w:bookmarkStart w:id="6649" w:name="_Toc192873085"/>
      <w:bookmarkStart w:id="6650" w:name="_Toc200970798"/>
      <w:bookmarkStart w:id="6651" w:name="_Toc207722129"/>
      <w:bookmarkStart w:id="6652" w:name="_Toc209520992"/>
      <w:bookmarkStart w:id="6653" w:name="_Toc214977011"/>
      <w:r>
        <w:rPr>
          <w:lang w:eastAsia="zh-CN"/>
        </w:rPr>
        <w:t>8.5.4.2.3</w:t>
      </w:r>
      <w:r w:rsidRPr="00986E88">
        <w:rPr>
          <w:noProof/>
        </w:rPr>
        <w:tab/>
        <w:t>Standard Methods</w:t>
      </w:r>
      <w:bookmarkEnd w:id="6644"/>
      <w:bookmarkEnd w:id="6645"/>
      <w:bookmarkEnd w:id="6646"/>
      <w:bookmarkEnd w:id="6647"/>
      <w:bookmarkEnd w:id="6648"/>
      <w:bookmarkEnd w:id="6649"/>
      <w:bookmarkEnd w:id="6650"/>
      <w:bookmarkEnd w:id="6651"/>
      <w:bookmarkEnd w:id="6652"/>
      <w:bookmarkEnd w:id="6653"/>
    </w:p>
    <w:p w14:paraId="34DDF84D" w14:textId="77777777" w:rsidR="00B0153A" w:rsidRPr="00986E88" w:rsidRDefault="00B0153A" w:rsidP="006C7EB1">
      <w:pPr>
        <w:pStyle w:val="Heading6"/>
        <w:rPr>
          <w:noProof/>
        </w:rPr>
      </w:pPr>
      <w:bookmarkStart w:id="6654" w:name="_Toc138761807"/>
      <w:bookmarkStart w:id="6655" w:name="_Toc145708022"/>
      <w:bookmarkStart w:id="6656" w:name="_Toc160570515"/>
      <w:bookmarkStart w:id="6657" w:name="_Toc162008111"/>
      <w:bookmarkStart w:id="6658" w:name="_Toc185515778"/>
      <w:bookmarkStart w:id="6659" w:name="_Toc192873086"/>
      <w:bookmarkStart w:id="6660" w:name="_Toc200970799"/>
      <w:bookmarkStart w:id="6661" w:name="_Toc207722130"/>
      <w:bookmarkStart w:id="6662" w:name="_Toc209520993"/>
      <w:bookmarkStart w:id="6663" w:name="_Toc214977012"/>
      <w:r>
        <w:rPr>
          <w:lang w:eastAsia="zh-CN"/>
        </w:rPr>
        <w:t>8.5.4.2.3</w:t>
      </w:r>
      <w:r w:rsidRPr="00986E88">
        <w:rPr>
          <w:noProof/>
        </w:rPr>
        <w:t>.1</w:t>
      </w:r>
      <w:r w:rsidRPr="00986E88">
        <w:rPr>
          <w:noProof/>
        </w:rPr>
        <w:tab/>
        <w:t>POST</w:t>
      </w:r>
      <w:bookmarkEnd w:id="6654"/>
      <w:bookmarkEnd w:id="6655"/>
      <w:bookmarkEnd w:id="6656"/>
      <w:bookmarkEnd w:id="6657"/>
      <w:bookmarkEnd w:id="6658"/>
      <w:bookmarkEnd w:id="6659"/>
      <w:bookmarkEnd w:id="6660"/>
      <w:bookmarkEnd w:id="6661"/>
      <w:bookmarkEnd w:id="6662"/>
      <w:bookmarkEnd w:id="666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64" w:name="_Toc65839253"/>
      <w:bookmarkStart w:id="6665" w:name="_Toc85734387"/>
      <w:bookmarkStart w:id="6666" w:name="_Toc89431686"/>
      <w:bookmarkStart w:id="6667" w:name="_Toc97042498"/>
      <w:bookmarkStart w:id="6668" w:name="_Toc97045642"/>
      <w:bookmarkStart w:id="6669" w:name="_Toc97155387"/>
      <w:bookmarkStart w:id="6670" w:name="_Toc101521527"/>
      <w:bookmarkStart w:id="6671" w:name="_Toc138761808"/>
      <w:bookmarkStart w:id="6672" w:name="_Toc145708023"/>
      <w:bookmarkStart w:id="6673" w:name="_Toc160570516"/>
      <w:bookmarkStart w:id="6674" w:name="_Toc162008112"/>
      <w:bookmarkStart w:id="6675" w:name="_Toc185515779"/>
      <w:bookmarkStart w:id="6676" w:name="_Toc192873087"/>
      <w:bookmarkStart w:id="6677" w:name="_Toc200970800"/>
      <w:bookmarkStart w:id="6678" w:name="_Toc207722131"/>
      <w:bookmarkStart w:id="6679" w:name="_Toc209520994"/>
      <w:bookmarkStart w:id="6680" w:name="_Toc214977013"/>
      <w:r>
        <w:t>8.</w:t>
      </w:r>
      <w:r w:rsidR="008575FC">
        <w:t>5</w:t>
      </w:r>
      <w:r>
        <w:t>.5</w:t>
      </w:r>
      <w:r>
        <w:tab/>
        <w:t>Data Model</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7F533CE" w14:textId="01A2D3DE" w:rsidR="00AD269B" w:rsidRDefault="00AD269B" w:rsidP="00AD269B">
      <w:pPr>
        <w:pStyle w:val="Heading4"/>
        <w:rPr>
          <w:lang w:eastAsia="zh-CN"/>
        </w:rPr>
      </w:pPr>
      <w:bookmarkStart w:id="6681" w:name="_Toc65839254"/>
      <w:bookmarkStart w:id="6682" w:name="_Toc85734388"/>
      <w:bookmarkStart w:id="6683" w:name="_Toc89431687"/>
      <w:bookmarkStart w:id="6684" w:name="_Toc97042499"/>
      <w:bookmarkStart w:id="6685" w:name="_Toc97045643"/>
      <w:bookmarkStart w:id="6686" w:name="_Toc97155388"/>
      <w:bookmarkStart w:id="6687" w:name="_Toc101521528"/>
      <w:bookmarkStart w:id="6688" w:name="_Toc138761809"/>
      <w:bookmarkStart w:id="6689" w:name="_Toc145708024"/>
      <w:bookmarkStart w:id="6690" w:name="_Toc160570517"/>
      <w:bookmarkStart w:id="6691" w:name="_Toc162008113"/>
      <w:bookmarkStart w:id="6692" w:name="_Toc185515780"/>
      <w:bookmarkStart w:id="6693" w:name="_Toc192873088"/>
      <w:bookmarkStart w:id="6694" w:name="_Toc200970801"/>
      <w:bookmarkStart w:id="6695" w:name="_Toc207722132"/>
      <w:bookmarkStart w:id="6696" w:name="_Toc209520995"/>
      <w:bookmarkStart w:id="6697" w:name="_Toc214977014"/>
      <w:r>
        <w:rPr>
          <w:lang w:eastAsia="zh-CN"/>
        </w:rPr>
        <w:t>8.</w:t>
      </w:r>
      <w:r w:rsidR="008575FC">
        <w:rPr>
          <w:lang w:eastAsia="zh-CN"/>
        </w:rPr>
        <w:t>5</w:t>
      </w:r>
      <w:r>
        <w:rPr>
          <w:lang w:eastAsia="zh-CN"/>
        </w:rPr>
        <w:t>.5.1</w:t>
      </w:r>
      <w:r>
        <w:rPr>
          <w:lang w:eastAsia="zh-CN"/>
        </w:rPr>
        <w:tab/>
        <w:t>General</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98" w:name="_Toc65839255"/>
      <w:bookmarkStart w:id="6699" w:name="_Toc85734389"/>
      <w:bookmarkStart w:id="6700" w:name="_Toc89431688"/>
      <w:bookmarkStart w:id="6701" w:name="_Toc97042500"/>
      <w:bookmarkStart w:id="6702" w:name="_Toc97045644"/>
      <w:bookmarkStart w:id="6703" w:name="_Toc97155389"/>
      <w:bookmarkStart w:id="6704" w:name="_Toc101521529"/>
      <w:bookmarkStart w:id="6705" w:name="_Toc138761810"/>
      <w:bookmarkStart w:id="6706" w:name="_Toc145708025"/>
      <w:bookmarkStart w:id="6707" w:name="_Toc160570518"/>
      <w:bookmarkStart w:id="6708" w:name="_Toc162008114"/>
      <w:bookmarkStart w:id="6709" w:name="_Toc185515781"/>
      <w:bookmarkStart w:id="6710" w:name="_Toc192873089"/>
      <w:bookmarkStart w:id="6711" w:name="_Toc200970802"/>
      <w:bookmarkStart w:id="6712" w:name="_Toc207722133"/>
      <w:bookmarkStart w:id="6713"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14" w:name="_Toc214977015"/>
      <w:r>
        <w:rPr>
          <w:lang w:eastAsia="zh-CN"/>
        </w:rPr>
        <w:t>8.</w:t>
      </w:r>
      <w:r w:rsidR="008575FC">
        <w:rPr>
          <w:lang w:eastAsia="zh-CN"/>
        </w:rPr>
        <w:t>5</w:t>
      </w:r>
      <w:r>
        <w:rPr>
          <w:lang w:eastAsia="zh-CN"/>
        </w:rPr>
        <w:t>.5.2</w:t>
      </w:r>
      <w:r>
        <w:rPr>
          <w:lang w:eastAsia="zh-CN"/>
        </w:rPr>
        <w:tab/>
        <w:t>Structured data types</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AD40DA" w14:textId="2807CE9C" w:rsidR="00AD269B" w:rsidRDefault="00AD269B" w:rsidP="00AD269B">
      <w:pPr>
        <w:pStyle w:val="Heading5"/>
        <w:rPr>
          <w:lang w:eastAsia="zh-CN"/>
        </w:rPr>
      </w:pPr>
      <w:bookmarkStart w:id="6715" w:name="_Toc65839256"/>
      <w:bookmarkStart w:id="6716" w:name="_Toc85734390"/>
      <w:bookmarkStart w:id="6717" w:name="_Toc89431689"/>
      <w:bookmarkStart w:id="6718" w:name="_Toc97042501"/>
      <w:bookmarkStart w:id="6719" w:name="_Toc97045645"/>
      <w:bookmarkStart w:id="6720" w:name="_Toc97155390"/>
      <w:bookmarkStart w:id="6721" w:name="_Toc101521530"/>
      <w:bookmarkStart w:id="6722" w:name="_Toc138761811"/>
      <w:bookmarkStart w:id="6723" w:name="_Toc145708026"/>
      <w:bookmarkStart w:id="6724" w:name="_Toc160570519"/>
      <w:bookmarkStart w:id="6725" w:name="_Toc162008115"/>
      <w:bookmarkStart w:id="6726" w:name="_Toc185515782"/>
      <w:bookmarkStart w:id="6727" w:name="_Toc192873090"/>
      <w:bookmarkStart w:id="6728" w:name="_Toc200970803"/>
      <w:bookmarkStart w:id="6729" w:name="_Toc207722134"/>
      <w:bookmarkStart w:id="6730" w:name="_Toc209520997"/>
      <w:bookmarkStart w:id="6731" w:name="_Toc214977016"/>
      <w:r>
        <w:rPr>
          <w:lang w:eastAsia="zh-CN"/>
        </w:rPr>
        <w:t>8.</w:t>
      </w:r>
      <w:r w:rsidR="008575FC">
        <w:rPr>
          <w:lang w:eastAsia="zh-CN"/>
        </w:rPr>
        <w:t>5</w:t>
      </w:r>
      <w:r>
        <w:rPr>
          <w:lang w:eastAsia="zh-CN"/>
        </w:rPr>
        <w:t>.5.2.1</w:t>
      </w:r>
      <w:r>
        <w:rPr>
          <w:lang w:eastAsia="zh-CN"/>
        </w:rPr>
        <w:tab/>
        <w:t>Introduction</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5377A5F1" w14:textId="77777777" w:rsidR="0004249C" w:rsidRDefault="0004249C" w:rsidP="0004249C">
      <w:pPr>
        <w:pStyle w:val="Heading5"/>
        <w:rPr>
          <w:lang w:eastAsia="zh-CN"/>
        </w:rPr>
      </w:pPr>
      <w:bookmarkStart w:id="6732" w:name="_Toc65839257"/>
      <w:bookmarkStart w:id="6733" w:name="_Toc85734391"/>
      <w:bookmarkStart w:id="6734" w:name="_Toc89431690"/>
      <w:bookmarkStart w:id="6735" w:name="_Toc97042502"/>
      <w:bookmarkStart w:id="6736" w:name="_Toc97045646"/>
      <w:bookmarkStart w:id="6737" w:name="_Toc97155391"/>
      <w:bookmarkStart w:id="6738" w:name="_Toc101521531"/>
      <w:bookmarkStart w:id="6739" w:name="_Toc138761812"/>
      <w:bookmarkStart w:id="6740" w:name="_Toc145708027"/>
      <w:bookmarkStart w:id="6741" w:name="_Toc160570520"/>
      <w:bookmarkStart w:id="6742" w:name="_Toc162008116"/>
      <w:bookmarkStart w:id="6743" w:name="_Toc185515783"/>
      <w:bookmarkStart w:id="6744" w:name="_Toc192873091"/>
      <w:bookmarkStart w:id="6745" w:name="_Toc199336121"/>
      <w:bookmarkStart w:id="6746" w:name="_Toc207722135"/>
      <w:bookmarkStart w:id="6747" w:name="_Toc209520998"/>
      <w:bookmarkStart w:id="6748" w:name="_Toc214977017"/>
      <w:bookmarkStart w:id="6749" w:name="_Toc85734392"/>
      <w:bookmarkStart w:id="6750" w:name="_Toc89431691"/>
      <w:bookmarkStart w:id="6751" w:name="_Toc97042503"/>
      <w:bookmarkStart w:id="6752" w:name="_Toc97045647"/>
      <w:bookmarkStart w:id="6753" w:name="_Toc97155392"/>
      <w:bookmarkStart w:id="6754" w:name="_Toc101521532"/>
      <w:bookmarkStart w:id="6755" w:name="_Toc138761813"/>
      <w:bookmarkStart w:id="6756" w:name="_Toc145708028"/>
      <w:bookmarkStart w:id="6757" w:name="_Toc160570521"/>
      <w:bookmarkStart w:id="6758" w:name="_Toc162008117"/>
      <w:bookmarkStart w:id="6759" w:name="_Toc185515784"/>
      <w:bookmarkStart w:id="6760" w:name="_Toc192873092"/>
      <w:bookmarkStart w:id="6761" w:name="_Toc200970805"/>
      <w:r>
        <w:rPr>
          <w:lang w:eastAsia="zh-CN"/>
        </w:rPr>
        <w:t>8.5.5.2.2</w:t>
      </w:r>
      <w:r>
        <w:rPr>
          <w:lang w:eastAsia="zh-CN"/>
        </w:rPr>
        <w:tab/>
        <w:t xml:space="preserve">Type: </w:t>
      </w:r>
      <w:bookmarkEnd w:id="6732"/>
      <w:r>
        <w:rPr>
          <w:lang w:eastAsia="zh-CN"/>
        </w:rPr>
        <w:t>SessionWithQoS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62" w:name="_Toc207722136"/>
      <w:bookmarkStart w:id="6763" w:name="_Toc209520999"/>
      <w:bookmarkStart w:id="6764" w:name="_Toc214977018"/>
      <w:r>
        <w:rPr>
          <w:lang w:eastAsia="zh-CN"/>
        </w:rPr>
        <w:t>8.</w:t>
      </w:r>
      <w:r w:rsidR="008575FC">
        <w:rPr>
          <w:lang w:eastAsia="zh-CN"/>
        </w:rPr>
        <w:t>5</w:t>
      </w:r>
      <w:r>
        <w:rPr>
          <w:lang w:eastAsia="zh-CN"/>
        </w:rPr>
        <w:t>.5.2.3</w:t>
      </w:r>
      <w:r>
        <w:rPr>
          <w:lang w:eastAsia="zh-CN"/>
        </w:rPr>
        <w:tab/>
        <w:t>Type: SessionWithQoSPatch</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65" w:name="_Toc85734393"/>
      <w:bookmarkStart w:id="6766" w:name="_Toc89431692"/>
      <w:bookmarkStart w:id="6767" w:name="_Toc97042504"/>
      <w:bookmarkStart w:id="6768" w:name="_Toc97045648"/>
      <w:bookmarkStart w:id="6769" w:name="_Toc97155393"/>
      <w:bookmarkStart w:id="6770" w:name="_Toc101521533"/>
      <w:bookmarkStart w:id="6771" w:name="_Toc138761814"/>
      <w:bookmarkStart w:id="6772" w:name="_Toc145708029"/>
      <w:bookmarkStart w:id="6773" w:name="_Toc160570522"/>
      <w:bookmarkStart w:id="6774" w:name="_Toc162008118"/>
      <w:bookmarkStart w:id="6775" w:name="_Toc185515785"/>
      <w:bookmarkStart w:id="6776" w:name="_Toc192873093"/>
      <w:bookmarkStart w:id="6777" w:name="_Toc200970806"/>
      <w:bookmarkStart w:id="6778" w:name="_Toc207722137"/>
      <w:bookmarkStart w:id="6779" w:name="_Toc209521000"/>
      <w:bookmarkStart w:id="6780" w:name="_Toc214977019"/>
      <w:r>
        <w:rPr>
          <w:lang w:eastAsia="zh-CN"/>
        </w:rPr>
        <w:t>8.</w:t>
      </w:r>
      <w:r w:rsidR="008575FC">
        <w:rPr>
          <w:lang w:eastAsia="zh-CN"/>
        </w:rPr>
        <w:t>5</w:t>
      </w:r>
      <w:r>
        <w:rPr>
          <w:lang w:eastAsia="zh-CN"/>
        </w:rPr>
        <w:t>.5.2.4</w:t>
      </w:r>
      <w:r>
        <w:rPr>
          <w:lang w:eastAsia="zh-CN"/>
        </w:rPr>
        <w:tab/>
        <w:t>Type: UserPlaneEventNotification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81" w:name="_Toc65839258"/>
      <w:bookmarkStart w:id="6782" w:name="_Toc85734394"/>
      <w:bookmarkStart w:id="6783" w:name="_Toc89431693"/>
      <w:bookmarkStart w:id="6784" w:name="_Toc97042505"/>
      <w:bookmarkStart w:id="6785" w:name="_Toc97045649"/>
      <w:bookmarkStart w:id="6786" w:name="_Toc97155394"/>
      <w:bookmarkStart w:id="6787" w:name="_Toc101521534"/>
      <w:bookmarkStart w:id="6788" w:name="_Toc138761815"/>
      <w:bookmarkStart w:id="6789" w:name="_Toc145708030"/>
      <w:bookmarkStart w:id="6790" w:name="_Toc160570523"/>
      <w:bookmarkStart w:id="6791" w:name="_Toc162008119"/>
      <w:bookmarkStart w:id="6792" w:name="_Toc185515786"/>
      <w:bookmarkStart w:id="6793" w:name="_Toc192873094"/>
      <w:bookmarkStart w:id="6794" w:name="_Toc200970807"/>
      <w:bookmarkStart w:id="6795" w:name="_Toc207722138"/>
      <w:bookmarkStart w:id="6796" w:name="_Toc209521001"/>
      <w:bookmarkStart w:id="6797" w:name="_Toc214977020"/>
      <w:r>
        <w:rPr>
          <w:lang w:eastAsia="zh-CN"/>
        </w:rPr>
        <w:t>8.</w:t>
      </w:r>
      <w:r w:rsidR="008575FC">
        <w:rPr>
          <w:lang w:eastAsia="zh-CN"/>
        </w:rPr>
        <w:t>5</w:t>
      </w:r>
      <w:r w:rsidRPr="008D61CA">
        <w:rPr>
          <w:lang w:eastAsia="zh-CN"/>
        </w:rPr>
        <w:t>.5.3</w:t>
      </w:r>
      <w:r w:rsidRPr="008D61CA">
        <w:rPr>
          <w:lang w:eastAsia="zh-CN"/>
        </w:rPr>
        <w:tab/>
        <w:t>Simple data types and enumerations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98" w:name="_Toc65839262"/>
      <w:bookmarkStart w:id="6799" w:name="_Toc85734395"/>
      <w:bookmarkStart w:id="6800" w:name="_Toc89431694"/>
      <w:bookmarkStart w:id="6801" w:name="_Toc97042506"/>
      <w:bookmarkStart w:id="6802" w:name="_Toc97045650"/>
      <w:bookmarkStart w:id="6803" w:name="_Toc97155395"/>
      <w:bookmarkStart w:id="6804" w:name="_Toc101521535"/>
      <w:bookmarkStart w:id="6805" w:name="_Toc138761816"/>
      <w:bookmarkStart w:id="6806" w:name="_Toc145708031"/>
      <w:bookmarkStart w:id="6807" w:name="_Toc160570524"/>
      <w:bookmarkStart w:id="6808" w:name="_Toc162008120"/>
      <w:bookmarkStart w:id="6809" w:name="_Toc185515787"/>
      <w:bookmarkStart w:id="6810" w:name="_Toc192873095"/>
      <w:bookmarkStart w:id="6811" w:name="_Toc200970808"/>
      <w:bookmarkStart w:id="6812" w:name="_Toc207722139"/>
      <w:bookmarkStart w:id="6813" w:name="_Toc209521002"/>
      <w:bookmarkStart w:id="6814" w:name="_Toc214977021"/>
      <w:r>
        <w:t>8.</w:t>
      </w:r>
      <w:r w:rsidR="008575FC">
        <w:t>5</w:t>
      </w:r>
      <w:r>
        <w:t>.6</w:t>
      </w:r>
      <w:r>
        <w:tab/>
        <w:t>Error Handling</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69317CE2" w14:textId="77777777" w:rsidR="001408CA" w:rsidRDefault="001408CA" w:rsidP="001408CA">
      <w:pPr>
        <w:pStyle w:val="Heading4"/>
      </w:pPr>
      <w:bookmarkStart w:id="6815" w:name="_Toc138761817"/>
      <w:bookmarkStart w:id="6816" w:name="_Toc145708032"/>
      <w:bookmarkStart w:id="6817" w:name="_Toc160570525"/>
      <w:bookmarkStart w:id="6818" w:name="_Toc162008121"/>
      <w:bookmarkStart w:id="6819" w:name="_Toc185515788"/>
      <w:bookmarkStart w:id="6820" w:name="_Toc192873096"/>
      <w:bookmarkStart w:id="6821" w:name="_Toc200970809"/>
      <w:bookmarkStart w:id="6822" w:name="_Toc207722140"/>
      <w:bookmarkStart w:id="6823" w:name="_Toc209521003"/>
      <w:bookmarkStart w:id="6824" w:name="_Toc214977022"/>
      <w:bookmarkStart w:id="6825" w:name="_Toc65839263"/>
      <w:r>
        <w:t>8.5.6.1</w:t>
      </w:r>
      <w:r>
        <w:tab/>
        <w:t>General</w:t>
      </w:r>
      <w:bookmarkEnd w:id="6815"/>
      <w:bookmarkEnd w:id="6816"/>
      <w:bookmarkEnd w:id="6817"/>
      <w:bookmarkEnd w:id="6818"/>
      <w:bookmarkEnd w:id="6819"/>
      <w:bookmarkEnd w:id="6820"/>
      <w:bookmarkEnd w:id="6821"/>
      <w:bookmarkEnd w:id="6822"/>
      <w:bookmarkEnd w:id="6823"/>
      <w:bookmarkEnd w:id="682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26" w:name="_Toc138761818"/>
      <w:bookmarkStart w:id="6827" w:name="_Toc145708033"/>
      <w:bookmarkStart w:id="6828" w:name="_Toc160570526"/>
      <w:bookmarkStart w:id="6829" w:name="_Toc162008122"/>
      <w:bookmarkStart w:id="6830" w:name="_Toc185515789"/>
      <w:bookmarkStart w:id="6831" w:name="_Toc192873097"/>
      <w:bookmarkStart w:id="6832" w:name="_Toc200970810"/>
      <w:bookmarkStart w:id="6833" w:name="_Toc207722141"/>
      <w:bookmarkStart w:id="6834" w:name="_Toc209521004"/>
      <w:bookmarkStart w:id="6835" w:name="_Toc214977023"/>
      <w:r>
        <w:t>8.5.6.2</w:t>
      </w:r>
      <w:r>
        <w:tab/>
        <w:t>Protocol Errors</w:t>
      </w:r>
      <w:bookmarkEnd w:id="6826"/>
      <w:bookmarkEnd w:id="6827"/>
      <w:bookmarkEnd w:id="6828"/>
      <w:bookmarkEnd w:id="6829"/>
      <w:bookmarkEnd w:id="6830"/>
      <w:bookmarkEnd w:id="6831"/>
      <w:bookmarkEnd w:id="6832"/>
      <w:bookmarkEnd w:id="6833"/>
      <w:bookmarkEnd w:id="6834"/>
      <w:bookmarkEnd w:id="683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36" w:name="_Toc138761819"/>
      <w:bookmarkStart w:id="6837" w:name="_Toc145708034"/>
      <w:bookmarkStart w:id="6838" w:name="_Toc160570527"/>
      <w:bookmarkStart w:id="6839" w:name="_Toc162008123"/>
      <w:bookmarkStart w:id="6840" w:name="_Toc185515790"/>
      <w:bookmarkStart w:id="6841" w:name="_Toc192873098"/>
      <w:bookmarkStart w:id="6842" w:name="_Toc200970811"/>
      <w:bookmarkStart w:id="6843" w:name="_Toc207722142"/>
      <w:bookmarkStart w:id="6844" w:name="_Toc209521005"/>
      <w:bookmarkStart w:id="6845" w:name="_Toc214977024"/>
      <w:r>
        <w:t>8.5.6.3</w:t>
      </w:r>
      <w:r>
        <w:tab/>
        <w:t>Application Errors</w:t>
      </w:r>
      <w:bookmarkEnd w:id="6836"/>
      <w:bookmarkEnd w:id="6837"/>
      <w:bookmarkEnd w:id="6838"/>
      <w:bookmarkEnd w:id="6839"/>
      <w:bookmarkEnd w:id="6840"/>
      <w:bookmarkEnd w:id="6841"/>
      <w:bookmarkEnd w:id="6842"/>
      <w:bookmarkEnd w:id="6843"/>
      <w:bookmarkEnd w:id="6844"/>
      <w:bookmarkEnd w:id="684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46" w:name="_Toc85734396"/>
      <w:bookmarkStart w:id="6847" w:name="_Toc89431695"/>
      <w:bookmarkStart w:id="6848" w:name="_Toc97042507"/>
      <w:bookmarkStart w:id="6849" w:name="_Toc97045651"/>
      <w:bookmarkStart w:id="6850" w:name="_Toc97155396"/>
      <w:bookmarkStart w:id="6851" w:name="_Toc101521536"/>
      <w:bookmarkStart w:id="6852" w:name="_Toc138761820"/>
      <w:bookmarkStart w:id="6853" w:name="_Toc145708035"/>
      <w:bookmarkStart w:id="6854" w:name="_Toc160570528"/>
      <w:bookmarkStart w:id="6855" w:name="_Toc162008124"/>
      <w:bookmarkStart w:id="6856" w:name="_Toc185515791"/>
      <w:bookmarkStart w:id="6857" w:name="_Toc192873099"/>
      <w:bookmarkStart w:id="6858" w:name="_Toc200970812"/>
      <w:bookmarkStart w:id="6859" w:name="_Toc207722143"/>
      <w:bookmarkStart w:id="6860" w:name="_Toc209521006"/>
      <w:bookmarkStart w:id="6861" w:name="_Toc214977025"/>
      <w:r>
        <w:t>8.</w:t>
      </w:r>
      <w:r w:rsidR="008575FC">
        <w:t>5</w:t>
      </w:r>
      <w:r>
        <w:t>.7</w:t>
      </w:r>
      <w:r>
        <w:tab/>
        <w:t>Feature negotiation</w:t>
      </w:r>
      <w:bookmarkEnd w:id="682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62" w:name="_Toc85734417"/>
      <w:bookmarkStart w:id="6863" w:name="_Toc89431716"/>
      <w:bookmarkStart w:id="6864" w:name="_Toc97042528"/>
      <w:bookmarkStart w:id="6865" w:name="_Toc97045672"/>
      <w:bookmarkStart w:id="6866" w:name="_Toc97155417"/>
      <w:bookmarkStart w:id="6867" w:name="_Toc101521557"/>
      <w:bookmarkStart w:id="6868" w:name="_Toc138761821"/>
      <w:bookmarkStart w:id="6869" w:name="_Toc145708036"/>
      <w:bookmarkStart w:id="6870" w:name="_Toc160570529"/>
      <w:bookmarkStart w:id="6871" w:name="_Toc162008125"/>
      <w:bookmarkStart w:id="6872" w:name="_Toc185515792"/>
      <w:bookmarkStart w:id="6873" w:name="_Toc192873100"/>
      <w:bookmarkStart w:id="6874" w:name="_Toc200970813"/>
      <w:bookmarkStart w:id="6875" w:name="_Toc207722144"/>
      <w:bookmarkStart w:id="6876" w:name="_Toc209521007"/>
      <w:bookmarkStart w:id="6877" w:name="_Toc214977026"/>
      <w:r>
        <w:t>8.</w:t>
      </w:r>
      <w:r w:rsidR="00A670FE">
        <w:t>6</w:t>
      </w:r>
      <w:r>
        <w:tab/>
        <w:t>Eees_ACRManagementEvent API</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91AA276" w14:textId="78BCBFE7" w:rsidR="009D1C10" w:rsidRDefault="009D1C10" w:rsidP="009D1C10">
      <w:pPr>
        <w:pStyle w:val="Heading3"/>
      </w:pPr>
      <w:bookmarkStart w:id="6878" w:name="_Toc85734418"/>
      <w:bookmarkStart w:id="6879" w:name="_Toc89431717"/>
      <w:bookmarkStart w:id="6880" w:name="_Toc97042529"/>
      <w:bookmarkStart w:id="6881" w:name="_Toc97045673"/>
      <w:bookmarkStart w:id="6882" w:name="_Toc97155418"/>
      <w:bookmarkStart w:id="6883" w:name="_Toc101521558"/>
      <w:bookmarkStart w:id="6884" w:name="_Toc138761822"/>
      <w:bookmarkStart w:id="6885" w:name="_Toc145708037"/>
      <w:bookmarkStart w:id="6886" w:name="_Toc160570530"/>
      <w:bookmarkStart w:id="6887" w:name="_Toc162008126"/>
      <w:bookmarkStart w:id="6888" w:name="_Toc185515793"/>
      <w:bookmarkStart w:id="6889" w:name="_Toc192873101"/>
      <w:bookmarkStart w:id="6890" w:name="_Toc200970814"/>
      <w:bookmarkStart w:id="6891" w:name="_Toc207722145"/>
      <w:bookmarkStart w:id="6892" w:name="_Toc209521008"/>
      <w:bookmarkStart w:id="6893" w:name="_Toc214977027"/>
      <w:r>
        <w:t>8.</w:t>
      </w:r>
      <w:r w:rsidR="00A670FE">
        <w:t>6</w:t>
      </w:r>
      <w:r>
        <w:t>.1</w:t>
      </w:r>
      <w:r>
        <w:tab/>
      </w:r>
      <w:bookmarkEnd w:id="6878"/>
      <w:r w:rsidR="004F0C39">
        <w:t>Introduction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94" w:name="_Toc85734419"/>
      <w:bookmarkStart w:id="6895" w:name="_Toc89431718"/>
      <w:bookmarkStart w:id="6896" w:name="_Toc97042530"/>
      <w:bookmarkStart w:id="6897" w:name="_Toc97045674"/>
      <w:bookmarkStart w:id="6898" w:name="_Toc97155419"/>
      <w:bookmarkStart w:id="6899" w:name="_Toc101521559"/>
      <w:bookmarkStart w:id="6900" w:name="_Toc138761823"/>
      <w:bookmarkStart w:id="6901" w:name="_Toc145708038"/>
      <w:bookmarkStart w:id="6902" w:name="_Toc160570531"/>
      <w:bookmarkStart w:id="6903" w:name="_Toc162008127"/>
      <w:bookmarkStart w:id="6904" w:name="_Toc185515794"/>
      <w:bookmarkStart w:id="6905" w:name="_Toc192873102"/>
      <w:bookmarkStart w:id="6906" w:name="_Toc200970815"/>
      <w:bookmarkStart w:id="6907" w:name="_Toc207722146"/>
      <w:bookmarkStart w:id="6908" w:name="_Toc209521009"/>
      <w:bookmarkStart w:id="6909" w:name="_Toc214977028"/>
      <w:r>
        <w:t>8.</w:t>
      </w:r>
      <w:r w:rsidR="00A670FE">
        <w:t>6</w:t>
      </w:r>
      <w:r>
        <w:t>.2</w:t>
      </w:r>
      <w:r>
        <w:tab/>
        <w:t>Resources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4A65CCF5" w14:textId="5130A70E" w:rsidR="009D1C10" w:rsidRDefault="009D1C10" w:rsidP="009D1C10">
      <w:pPr>
        <w:pStyle w:val="Heading4"/>
      </w:pPr>
      <w:bookmarkStart w:id="6910" w:name="_Toc85734420"/>
      <w:bookmarkStart w:id="6911" w:name="_Toc89431719"/>
      <w:bookmarkStart w:id="6912" w:name="_Toc97042531"/>
      <w:bookmarkStart w:id="6913" w:name="_Toc97045675"/>
      <w:bookmarkStart w:id="6914" w:name="_Toc97155420"/>
      <w:bookmarkStart w:id="6915" w:name="_Toc101521560"/>
      <w:bookmarkStart w:id="6916" w:name="_Toc138761824"/>
      <w:bookmarkStart w:id="6917" w:name="_Toc145708039"/>
      <w:bookmarkStart w:id="6918" w:name="_Toc160570532"/>
      <w:bookmarkStart w:id="6919" w:name="_Toc162008128"/>
      <w:bookmarkStart w:id="6920" w:name="_Toc185515795"/>
      <w:bookmarkStart w:id="6921" w:name="_Toc192873103"/>
      <w:bookmarkStart w:id="6922" w:name="_Toc200970816"/>
      <w:bookmarkStart w:id="6923" w:name="_Toc207722147"/>
      <w:bookmarkStart w:id="6924" w:name="_Toc209521010"/>
      <w:bookmarkStart w:id="6925" w:name="_Toc214977029"/>
      <w:r>
        <w:t>8.</w:t>
      </w:r>
      <w:r w:rsidR="00A670FE">
        <w:t>6</w:t>
      </w:r>
      <w:r>
        <w:t>.2.1</w:t>
      </w:r>
      <w:r>
        <w:tab/>
        <w:t>Overview</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pt;height:155.15pt" o:ole="">
            <v:imagedata r:id="rId25" o:title="" croptop="8995f" cropbottom="6565f"/>
          </v:shape>
          <o:OLEObject Type="Embed" ProgID="Visio.Drawing.11" ShapeID="_x0000_i1032" DrawAspect="Content" ObjectID="_182695873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26" w:name="_Toc85734421"/>
      <w:bookmarkStart w:id="6927" w:name="_Toc89431720"/>
      <w:bookmarkStart w:id="6928" w:name="_Toc97042532"/>
      <w:bookmarkStart w:id="6929" w:name="_Toc97045676"/>
      <w:bookmarkStart w:id="6930" w:name="_Toc97155421"/>
      <w:bookmarkStart w:id="6931" w:name="_Toc101521561"/>
      <w:bookmarkStart w:id="6932" w:name="_Toc138761825"/>
      <w:bookmarkStart w:id="6933" w:name="_Toc145708040"/>
      <w:bookmarkStart w:id="6934" w:name="_Toc160570533"/>
      <w:bookmarkStart w:id="6935" w:name="_Toc162008129"/>
      <w:bookmarkStart w:id="6936" w:name="_Toc185515796"/>
      <w:bookmarkStart w:id="6937" w:name="_Toc192873104"/>
      <w:bookmarkStart w:id="6938" w:name="_Toc200970817"/>
      <w:bookmarkStart w:id="6939" w:name="_Toc207722148"/>
      <w:bookmarkStart w:id="6940" w:name="_Toc209521011"/>
      <w:bookmarkStart w:id="6941" w:name="_Toc214977030"/>
      <w:r>
        <w:t>8.</w:t>
      </w:r>
      <w:r w:rsidR="00A670FE">
        <w:t>6</w:t>
      </w:r>
      <w:r>
        <w:t>.2.2</w:t>
      </w:r>
      <w:r>
        <w:tab/>
        <w:t>Resource</w:t>
      </w:r>
      <w:r w:rsidRPr="00831458">
        <w:t xml:space="preserve">: </w:t>
      </w:r>
      <w:r>
        <w:rPr>
          <w:lang w:eastAsia="ja-JP"/>
        </w:rPr>
        <w:t>ACR Management Events Subscriptions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r>
        <w:t xml:space="preserve"> </w:t>
      </w:r>
    </w:p>
    <w:p w14:paraId="53F7AB06" w14:textId="630DFD01" w:rsidR="009D1C10" w:rsidRPr="00C14CE6" w:rsidRDefault="009D1C10" w:rsidP="009D1C10">
      <w:pPr>
        <w:pStyle w:val="Heading5"/>
        <w:rPr>
          <w:lang w:eastAsia="zh-CN"/>
        </w:rPr>
      </w:pPr>
      <w:bookmarkStart w:id="6942" w:name="_Toc85734422"/>
      <w:bookmarkStart w:id="6943" w:name="_Toc89431721"/>
      <w:bookmarkStart w:id="6944" w:name="_Toc97042533"/>
      <w:bookmarkStart w:id="6945" w:name="_Toc97045677"/>
      <w:bookmarkStart w:id="6946" w:name="_Toc97155422"/>
      <w:bookmarkStart w:id="6947" w:name="_Toc101521562"/>
      <w:bookmarkStart w:id="6948" w:name="_Toc138761826"/>
      <w:bookmarkStart w:id="6949" w:name="_Toc145708041"/>
      <w:bookmarkStart w:id="6950" w:name="_Toc160570534"/>
      <w:bookmarkStart w:id="6951" w:name="_Toc162008130"/>
      <w:bookmarkStart w:id="6952" w:name="_Toc185515797"/>
      <w:bookmarkStart w:id="6953" w:name="_Toc192873105"/>
      <w:bookmarkStart w:id="6954" w:name="_Toc200970818"/>
      <w:bookmarkStart w:id="6955" w:name="_Toc207722149"/>
      <w:bookmarkStart w:id="6956" w:name="_Toc209521012"/>
      <w:bookmarkStart w:id="6957" w:name="_Toc214977031"/>
      <w:r>
        <w:rPr>
          <w:lang w:eastAsia="zh-CN"/>
        </w:rPr>
        <w:t>8.</w:t>
      </w:r>
      <w:r w:rsidR="00A670FE">
        <w:rPr>
          <w:lang w:eastAsia="zh-CN"/>
        </w:rPr>
        <w:t>6</w:t>
      </w:r>
      <w:r>
        <w:rPr>
          <w:lang w:eastAsia="zh-CN"/>
        </w:rPr>
        <w:t>.2.2.1</w:t>
      </w:r>
      <w:r>
        <w:rPr>
          <w:lang w:eastAsia="zh-CN"/>
        </w:rPr>
        <w:tab/>
        <w:t>Description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58" w:name="_Toc85734423"/>
      <w:bookmarkStart w:id="6959" w:name="_Toc89431722"/>
      <w:bookmarkStart w:id="6960" w:name="_Toc97042534"/>
      <w:bookmarkStart w:id="6961" w:name="_Toc97045678"/>
      <w:bookmarkStart w:id="6962" w:name="_Toc97155423"/>
      <w:bookmarkStart w:id="6963" w:name="_Toc101521563"/>
      <w:bookmarkStart w:id="6964" w:name="_Toc138761827"/>
      <w:bookmarkStart w:id="6965" w:name="_Toc145708042"/>
      <w:bookmarkStart w:id="6966" w:name="_Toc160570535"/>
      <w:bookmarkStart w:id="6967" w:name="_Toc162008131"/>
      <w:bookmarkStart w:id="6968" w:name="_Toc185515798"/>
      <w:bookmarkStart w:id="6969" w:name="_Toc192873106"/>
      <w:bookmarkStart w:id="6970" w:name="_Toc200970819"/>
      <w:bookmarkStart w:id="6971" w:name="_Toc207722150"/>
      <w:bookmarkStart w:id="6972" w:name="_Toc209521013"/>
      <w:bookmarkStart w:id="6973" w:name="_Toc214977032"/>
      <w:r>
        <w:rPr>
          <w:lang w:eastAsia="zh-CN"/>
        </w:rPr>
        <w:t>8.</w:t>
      </w:r>
      <w:r w:rsidR="00A670FE">
        <w:rPr>
          <w:lang w:eastAsia="zh-CN"/>
        </w:rPr>
        <w:t>6</w:t>
      </w:r>
      <w:r>
        <w:rPr>
          <w:lang w:eastAsia="zh-CN"/>
        </w:rPr>
        <w:t>.2.2.2</w:t>
      </w:r>
      <w:r>
        <w:rPr>
          <w:lang w:eastAsia="zh-CN"/>
        </w:rPr>
        <w:tab/>
        <w:t>Resource Definition</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74" w:name="_Toc85734424"/>
      <w:bookmarkStart w:id="6975" w:name="_Toc89431723"/>
      <w:bookmarkStart w:id="6976" w:name="_Toc97042535"/>
      <w:bookmarkStart w:id="6977" w:name="_Toc97045679"/>
      <w:bookmarkStart w:id="6978" w:name="_Toc97155424"/>
      <w:bookmarkStart w:id="6979" w:name="_Toc101521564"/>
      <w:bookmarkStart w:id="6980" w:name="_Toc138761828"/>
      <w:bookmarkStart w:id="6981" w:name="_Toc145708043"/>
      <w:bookmarkStart w:id="6982" w:name="_Toc160570536"/>
      <w:bookmarkStart w:id="6983" w:name="_Toc162008132"/>
      <w:bookmarkStart w:id="6984" w:name="_Toc185515799"/>
      <w:bookmarkStart w:id="6985" w:name="_Toc192873107"/>
      <w:bookmarkStart w:id="6986" w:name="_Toc200970820"/>
      <w:bookmarkStart w:id="6987" w:name="_Toc207722151"/>
      <w:bookmarkStart w:id="6988" w:name="_Toc209521014"/>
      <w:bookmarkStart w:id="6989" w:name="_Toc214977033"/>
      <w:r>
        <w:rPr>
          <w:lang w:eastAsia="zh-CN"/>
        </w:rPr>
        <w:t>8.</w:t>
      </w:r>
      <w:r w:rsidR="00A670FE">
        <w:rPr>
          <w:lang w:eastAsia="zh-CN"/>
        </w:rPr>
        <w:t>6</w:t>
      </w:r>
      <w:r>
        <w:rPr>
          <w:lang w:eastAsia="zh-CN"/>
        </w:rPr>
        <w:t>.2.2.3</w:t>
      </w:r>
      <w:r>
        <w:rPr>
          <w:lang w:eastAsia="zh-CN"/>
        </w:rPr>
        <w:tab/>
        <w:t>Resource Standard Methods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30CA0E7B" w14:textId="02DDF02D" w:rsidR="009D1C10" w:rsidRDefault="009D1C10" w:rsidP="009D1C10">
      <w:pPr>
        <w:pStyle w:val="Heading6"/>
        <w:rPr>
          <w:lang w:eastAsia="zh-CN"/>
        </w:rPr>
      </w:pPr>
      <w:bookmarkStart w:id="6990" w:name="_Toc85734425"/>
      <w:bookmarkStart w:id="6991" w:name="_Toc89431724"/>
      <w:bookmarkStart w:id="6992" w:name="_Toc97042536"/>
      <w:bookmarkStart w:id="6993" w:name="_Toc97045680"/>
      <w:bookmarkStart w:id="6994" w:name="_Toc97155425"/>
      <w:bookmarkStart w:id="6995" w:name="_Toc101521565"/>
      <w:bookmarkStart w:id="6996" w:name="_Toc138761829"/>
      <w:bookmarkStart w:id="6997" w:name="_Toc145708044"/>
      <w:bookmarkStart w:id="6998" w:name="_Toc160570537"/>
      <w:bookmarkStart w:id="6999" w:name="_Toc162008133"/>
      <w:bookmarkStart w:id="7000" w:name="_Toc185515800"/>
      <w:bookmarkStart w:id="7001" w:name="_Toc192873108"/>
      <w:bookmarkStart w:id="7002" w:name="_Toc200970821"/>
      <w:bookmarkStart w:id="7003" w:name="_Toc207722152"/>
      <w:bookmarkStart w:id="7004" w:name="_Toc209521015"/>
      <w:bookmarkStart w:id="7005" w:name="_Toc214977034"/>
      <w:r>
        <w:rPr>
          <w:lang w:eastAsia="zh-CN"/>
        </w:rPr>
        <w:t>8.</w:t>
      </w:r>
      <w:r w:rsidR="00A670FE">
        <w:rPr>
          <w:lang w:eastAsia="zh-CN"/>
        </w:rPr>
        <w:t>6</w:t>
      </w:r>
      <w:r>
        <w:rPr>
          <w:lang w:eastAsia="zh-CN"/>
        </w:rPr>
        <w:t>.2.2.3.1</w:t>
      </w:r>
      <w:r>
        <w:rPr>
          <w:lang w:eastAsia="zh-CN"/>
        </w:rPr>
        <w:tab/>
        <w:t>POST</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006" w:name="_Toc85734426"/>
      <w:bookmarkStart w:id="7007" w:name="_Toc89431725"/>
      <w:bookmarkStart w:id="7008" w:name="_Toc97042537"/>
      <w:bookmarkStart w:id="7009" w:name="_Toc97045681"/>
      <w:bookmarkStart w:id="7010" w:name="_Toc97155426"/>
      <w:bookmarkStart w:id="7011" w:name="_Toc101521566"/>
      <w:bookmarkStart w:id="7012" w:name="_Toc138761830"/>
      <w:bookmarkStart w:id="7013" w:name="_Toc145708045"/>
      <w:bookmarkStart w:id="7014" w:name="_Toc160570538"/>
      <w:bookmarkStart w:id="7015" w:name="_Toc162008134"/>
      <w:bookmarkStart w:id="7016" w:name="_Toc185515801"/>
      <w:bookmarkStart w:id="7017" w:name="_Toc192873109"/>
      <w:bookmarkStart w:id="7018" w:name="_Toc200970822"/>
      <w:bookmarkStart w:id="7019" w:name="_Toc207722153"/>
      <w:bookmarkStart w:id="7020" w:name="_Toc209521016"/>
      <w:bookmarkStart w:id="7021" w:name="_Toc214977035"/>
      <w:r>
        <w:rPr>
          <w:lang w:eastAsia="zh-CN"/>
        </w:rPr>
        <w:t>8.</w:t>
      </w:r>
      <w:r w:rsidR="00A670FE">
        <w:rPr>
          <w:lang w:eastAsia="zh-CN"/>
        </w:rPr>
        <w:t>6</w:t>
      </w:r>
      <w:r>
        <w:rPr>
          <w:lang w:eastAsia="zh-CN"/>
        </w:rPr>
        <w:t>.2.2.3.2</w:t>
      </w:r>
      <w:r>
        <w:rPr>
          <w:lang w:eastAsia="zh-CN"/>
        </w:rPr>
        <w:tab/>
        <w:t>GET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22" w:name="_Toc85734427"/>
      <w:bookmarkStart w:id="7023" w:name="_Toc89431726"/>
      <w:bookmarkStart w:id="7024" w:name="_Toc97042538"/>
      <w:bookmarkStart w:id="7025" w:name="_Toc97045682"/>
      <w:bookmarkStart w:id="7026" w:name="_Toc97155427"/>
      <w:bookmarkStart w:id="7027" w:name="_Toc101521567"/>
      <w:bookmarkStart w:id="7028" w:name="_Toc138761831"/>
      <w:bookmarkStart w:id="7029" w:name="_Toc145708046"/>
      <w:bookmarkStart w:id="7030" w:name="_Toc160570539"/>
      <w:bookmarkStart w:id="7031" w:name="_Toc162008135"/>
      <w:bookmarkStart w:id="7032" w:name="_Toc185515802"/>
      <w:bookmarkStart w:id="7033" w:name="_Toc192873110"/>
      <w:bookmarkStart w:id="7034" w:name="_Toc200970823"/>
      <w:bookmarkStart w:id="7035" w:name="_Toc207722154"/>
      <w:bookmarkStart w:id="7036" w:name="_Toc209521017"/>
      <w:bookmarkStart w:id="7037" w:name="_Toc214977036"/>
      <w:r>
        <w:rPr>
          <w:lang w:eastAsia="zh-CN"/>
        </w:rPr>
        <w:t>8.</w:t>
      </w:r>
      <w:r w:rsidR="00A670FE">
        <w:rPr>
          <w:lang w:eastAsia="zh-CN"/>
        </w:rPr>
        <w:t>6</w:t>
      </w:r>
      <w:r>
        <w:rPr>
          <w:lang w:eastAsia="zh-CN"/>
        </w:rPr>
        <w:t>.2.2.4</w:t>
      </w:r>
      <w:r>
        <w:rPr>
          <w:lang w:eastAsia="zh-CN"/>
        </w:rPr>
        <w:tab/>
        <w:t>Resource Custom Operations</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3713D7FC" w14:textId="77777777" w:rsidR="009D1C10" w:rsidRDefault="009D1C10" w:rsidP="009D1C10">
      <w:r>
        <w:t>None.</w:t>
      </w:r>
    </w:p>
    <w:p w14:paraId="0F519E50" w14:textId="3487297A" w:rsidR="009D1C10" w:rsidRDefault="009D1C10" w:rsidP="009D1C10">
      <w:pPr>
        <w:pStyle w:val="Heading4"/>
      </w:pPr>
      <w:bookmarkStart w:id="7038" w:name="_Toc85734428"/>
      <w:bookmarkStart w:id="7039" w:name="_Toc89431727"/>
      <w:bookmarkStart w:id="7040" w:name="_Toc97042539"/>
      <w:bookmarkStart w:id="7041" w:name="_Toc97045683"/>
      <w:bookmarkStart w:id="7042" w:name="_Toc97155428"/>
      <w:bookmarkStart w:id="7043" w:name="_Toc101521568"/>
      <w:bookmarkStart w:id="7044" w:name="_Toc138761832"/>
      <w:bookmarkStart w:id="7045" w:name="_Toc145708047"/>
      <w:bookmarkStart w:id="7046" w:name="_Toc160570540"/>
      <w:bookmarkStart w:id="7047" w:name="_Toc162008136"/>
      <w:bookmarkStart w:id="7048" w:name="_Toc185515803"/>
      <w:bookmarkStart w:id="7049" w:name="_Toc192873111"/>
      <w:bookmarkStart w:id="7050" w:name="_Toc200970824"/>
      <w:bookmarkStart w:id="7051" w:name="_Toc207722155"/>
      <w:bookmarkStart w:id="7052" w:name="_Toc209521018"/>
      <w:bookmarkStart w:id="7053" w:name="_Toc214977037"/>
      <w:r>
        <w:t>8.</w:t>
      </w:r>
      <w:r w:rsidR="00A670FE">
        <w:t>6</w:t>
      </w:r>
      <w:r>
        <w:t>.2.3</w:t>
      </w:r>
      <w:r>
        <w:tab/>
        <w:t>Resource</w:t>
      </w:r>
      <w:r w:rsidRPr="00831458">
        <w:t xml:space="preserve">: </w:t>
      </w:r>
      <w:r>
        <w:t xml:space="preserve">Individual </w:t>
      </w:r>
      <w:r>
        <w:rPr>
          <w:lang w:eastAsia="ja-JP"/>
        </w:rPr>
        <w:t>ACR Management Events Subscription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9332CA4" w14:textId="2BCC1A43" w:rsidR="009D1C10" w:rsidRPr="00C14CE6" w:rsidRDefault="009D1C10" w:rsidP="009D1C10">
      <w:pPr>
        <w:pStyle w:val="Heading5"/>
        <w:rPr>
          <w:lang w:eastAsia="zh-CN"/>
        </w:rPr>
      </w:pPr>
      <w:bookmarkStart w:id="7054" w:name="_Toc85734429"/>
      <w:bookmarkStart w:id="7055" w:name="_Toc89431728"/>
      <w:bookmarkStart w:id="7056" w:name="_Toc97042540"/>
      <w:bookmarkStart w:id="7057" w:name="_Toc97045684"/>
      <w:bookmarkStart w:id="7058" w:name="_Toc97155429"/>
      <w:bookmarkStart w:id="7059" w:name="_Toc101521569"/>
      <w:bookmarkStart w:id="7060" w:name="_Toc138761833"/>
      <w:bookmarkStart w:id="7061" w:name="_Toc145708048"/>
      <w:bookmarkStart w:id="7062" w:name="_Toc160570541"/>
      <w:bookmarkStart w:id="7063" w:name="_Toc162008137"/>
      <w:bookmarkStart w:id="7064" w:name="_Toc185515804"/>
      <w:bookmarkStart w:id="7065" w:name="_Toc192873112"/>
      <w:bookmarkStart w:id="7066" w:name="_Toc200970825"/>
      <w:bookmarkStart w:id="7067" w:name="_Toc207722156"/>
      <w:bookmarkStart w:id="7068" w:name="_Toc209521019"/>
      <w:bookmarkStart w:id="7069" w:name="_Toc214977038"/>
      <w:r>
        <w:rPr>
          <w:lang w:eastAsia="zh-CN"/>
        </w:rPr>
        <w:t>8.</w:t>
      </w:r>
      <w:r w:rsidR="00A670FE">
        <w:rPr>
          <w:lang w:eastAsia="zh-CN"/>
        </w:rPr>
        <w:t>6</w:t>
      </w:r>
      <w:r>
        <w:rPr>
          <w:lang w:eastAsia="zh-CN"/>
        </w:rPr>
        <w:t>.2.3.1</w:t>
      </w:r>
      <w:r>
        <w:rPr>
          <w:lang w:eastAsia="zh-CN"/>
        </w:rPr>
        <w:tab/>
        <w:t>Description</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70" w:name="_Toc85734430"/>
      <w:bookmarkStart w:id="7071" w:name="_Toc89431729"/>
      <w:bookmarkStart w:id="7072" w:name="_Toc97042541"/>
      <w:bookmarkStart w:id="7073" w:name="_Toc97045685"/>
      <w:bookmarkStart w:id="7074" w:name="_Toc97155430"/>
      <w:bookmarkStart w:id="7075" w:name="_Toc101521570"/>
      <w:bookmarkStart w:id="7076" w:name="_Toc138761834"/>
      <w:bookmarkStart w:id="7077" w:name="_Toc145708049"/>
      <w:bookmarkStart w:id="7078" w:name="_Toc160570542"/>
      <w:bookmarkStart w:id="7079" w:name="_Toc162008138"/>
      <w:bookmarkStart w:id="7080" w:name="_Toc185515805"/>
      <w:bookmarkStart w:id="7081" w:name="_Toc192873113"/>
      <w:bookmarkStart w:id="7082" w:name="_Toc200970826"/>
      <w:bookmarkStart w:id="7083" w:name="_Toc207722157"/>
      <w:bookmarkStart w:id="7084" w:name="_Toc209521020"/>
      <w:bookmarkStart w:id="7085" w:name="_Toc214977039"/>
      <w:r>
        <w:rPr>
          <w:lang w:eastAsia="zh-CN"/>
        </w:rPr>
        <w:t>8.</w:t>
      </w:r>
      <w:r w:rsidR="00A670FE">
        <w:rPr>
          <w:lang w:eastAsia="zh-CN"/>
        </w:rPr>
        <w:t>6</w:t>
      </w:r>
      <w:r>
        <w:rPr>
          <w:lang w:eastAsia="zh-CN"/>
        </w:rPr>
        <w:t>.2.3.2</w:t>
      </w:r>
      <w:r>
        <w:rPr>
          <w:lang w:eastAsia="zh-CN"/>
        </w:rPr>
        <w:tab/>
        <w:t>Resource Definition</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86" w:name="_Toc85734431"/>
      <w:bookmarkStart w:id="7087" w:name="_Toc89431730"/>
      <w:bookmarkStart w:id="7088" w:name="_Toc97042542"/>
      <w:bookmarkStart w:id="7089" w:name="_Toc97045686"/>
      <w:bookmarkStart w:id="7090" w:name="_Toc97155431"/>
      <w:bookmarkStart w:id="7091" w:name="_Toc101521571"/>
      <w:bookmarkStart w:id="7092" w:name="_Toc138761835"/>
      <w:bookmarkStart w:id="7093" w:name="_Toc145708050"/>
      <w:bookmarkStart w:id="7094" w:name="_Toc160570543"/>
      <w:bookmarkStart w:id="7095" w:name="_Toc162008139"/>
      <w:bookmarkStart w:id="7096" w:name="_Toc185515806"/>
      <w:bookmarkStart w:id="7097" w:name="_Toc192873114"/>
      <w:bookmarkStart w:id="7098" w:name="_Toc200970827"/>
      <w:bookmarkStart w:id="7099" w:name="_Toc207722158"/>
      <w:bookmarkStart w:id="7100" w:name="_Toc209521021"/>
      <w:bookmarkStart w:id="7101" w:name="_Toc214977040"/>
      <w:r>
        <w:rPr>
          <w:lang w:eastAsia="zh-CN"/>
        </w:rPr>
        <w:t>8.</w:t>
      </w:r>
      <w:r w:rsidR="00A670FE">
        <w:rPr>
          <w:lang w:eastAsia="zh-CN"/>
        </w:rPr>
        <w:t>6</w:t>
      </w:r>
      <w:r>
        <w:rPr>
          <w:lang w:eastAsia="zh-CN"/>
        </w:rPr>
        <w:t>.2.3.3</w:t>
      </w:r>
      <w:r>
        <w:rPr>
          <w:lang w:eastAsia="zh-CN"/>
        </w:rPr>
        <w:tab/>
        <w:t>Resource Standard Methods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4FBF3F4D" w14:textId="47C3C3E8" w:rsidR="009D1C10" w:rsidRDefault="009D1C10" w:rsidP="009D1C10">
      <w:pPr>
        <w:pStyle w:val="Heading6"/>
        <w:rPr>
          <w:lang w:eastAsia="zh-CN"/>
        </w:rPr>
      </w:pPr>
      <w:bookmarkStart w:id="7102" w:name="_Toc85734432"/>
      <w:bookmarkStart w:id="7103" w:name="_Toc89431731"/>
      <w:bookmarkStart w:id="7104" w:name="_Toc97042543"/>
      <w:bookmarkStart w:id="7105" w:name="_Toc97045687"/>
      <w:bookmarkStart w:id="7106" w:name="_Toc97155432"/>
      <w:bookmarkStart w:id="7107" w:name="_Toc101521572"/>
      <w:bookmarkStart w:id="7108" w:name="_Toc138761836"/>
      <w:bookmarkStart w:id="7109" w:name="_Toc145708051"/>
      <w:bookmarkStart w:id="7110" w:name="_Toc160570544"/>
      <w:bookmarkStart w:id="7111" w:name="_Toc162008140"/>
      <w:bookmarkStart w:id="7112" w:name="_Toc185515807"/>
      <w:bookmarkStart w:id="7113" w:name="_Toc192873115"/>
      <w:bookmarkStart w:id="7114" w:name="_Toc200970828"/>
      <w:bookmarkStart w:id="7115" w:name="_Toc207722159"/>
      <w:bookmarkStart w:id="7116" w:name="_Toc209521022"/>
      <w:bookmarkStart w:id="7117" w:name="_Toc214977041"/>
      <w:r>
        <w:rPr>
          <w:lang w:eastAsia="zh-CN"/>
        </w:rPr>
        <w:t>8.</w:t>
      </w:r>
      <w:r w:rsidR="00A670FE">
        <w:rPr>
          <w:lang w:eastAsia="zh-CN"/>
        </w:rPr>
        <w:t>6</w:t>
      </w:r>
      <w:r>
        <w:rPr>
          <w:lang w:eastAsia="zh-CN"/>
        </w:rPr>
        <w:t>.2.3.3.1</w:t>
      </w:r>
      <w:r>
        <w:rPr>
          <w:lang w:eastAsia="zh-CN"/>
        </w:rPr>
        <w:tab/>
        <w:t>PATCH</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118" w:name="_Toc85734433"/>
      <w:bookmarkStart w:id="7119" w:name="_Toc89431732"/>
      <w:bookmarkStart w:id="7120" w:name="_Toc97042544"/>
      <w:bookmarkStart w:id="7121" w:name="_Toc97045688"/>
      <w:bookmarkStart w:id="7122" w:name="_Toc97155433"/>
      <w:bookmarkStart w:id="7123" w:name="_Toc101521573"/>
      <w:bookmarkStart w:id="7124" w:name="_Toc138761837"/>
      <w:bookmarkStart w:id="7125" w:name="_Toc145708052"/>
      <w:bookmarkStart w:id="7126" w:name="_Toc160570545"/>
      <w:bookmarkStart w:id="7127" w:name="_Toc162008141"/>
      <w:bookmarkStart w:id="7128" w:name="_Toc185515808"/>
      <w:bookmarkStart w:id="7129" w:name="_Toc192873116"/>
      <w:bookmarkStart w:id="7130" w:name="_Toc200970829"/>
      <w:bookmarkStart w:id="7131" w:name="_Toc207722160"/>
      <w:bookmarkStart w:id="7132" w:name="_Toc209521023"/>
      <w:bookmarkStart w:id="7133" w:name="_Toc214977042"/>
      <w:r>
        <w:rPr>
          <w:lang w:eastAsia="zh-CN"/>
        </w:rPr>
        <w:t>8.</w:t>
      </w:r>
      <w:r w:rsidR="00A670FE">
        <w:rPr>
          <w:lang w:eastAsia="zh-CN"/>
        </w:rPr>
        <w:t>6</w:t>
      </w:r>
      <w:r>
        <w:rPr>
          <w:lang w:eastAsia="zh-CN"/>
        </w:rPr>
        <w:t>.2.3.3.2</w:t>
      </w:r>
      <w:r>
        <w:rPr>
          <w:lang w:eastAsia="zh-CN"/>
        </w:rPr>
        <w:tab/>
        <w:t>PUT</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7134" w:name="_Toc85734434"/>
      <w:bookmarkStart w:id="7135" w:name="_Toc89431733"/>
      <w:bookmarkStart w:id="7136" w:name="_Toc97042545"/>
      <w:bookmarkStart w:id="7137" w:name="_Toc97045689"/>
      <w:bookmarkStart w:id="7138" w:name="_Toc97155434"/>
      <w:bookmarkStart w:id="7139" w:name="_Toc101521574"/>
      <w:bookmarkStart w:id="7140" w:name="_Toc138761838"/>
      <w:bookmarkStart w:id="7141" w:name="_Toc145708053"/>
      <w:bookmarkStart w:id="7142" w:name="_Toc160570546"/>
      <w:bookmarkStart w:id="7143" w:name="_Toc162008142"/>
      <w:bookmarkStart w:id="7144" w:name="_Toc185515809"/>
      <w:bookmarkStart w:id="7145" w:name="_Toc192873117"/>
      <w:bookmarkStart w:id="7146" w:name="_Toc200970830"/>
      <w:bookmarkStart w:id="7147" w:name="_Toc207722161"/>
      <w:bookmarkStart w:id="7148" w:name="_Toc209521024"/>
      <w:bookmarkStart w:id="7149" w:name="_Toc214977043"/>
      <w:r>
        <w:rPr>
          <w:lang w:eastAsia="zh-CN"/>
        </w:rPr>
        <w:t>8.</w:t>
      </w:r>
      <w:r w:rsidR="00CB13E5">
        <w:rPr>
          <w:lang w:eastAsia="zh-CN"/>
        </w:rPr>
        <w:t>6</w:t>
      </w:r>
      <w:r>
        <w:rPr>
          <w:lang w:eastAsia="zh-CN"/>
        </w:rPr>
        <w:t>.2.3.3.3</w:t>
      </w:r>
      <w:r>
        <w:rPr>
          <w:lang w:eastAsia="zh-CN"/>
        </w:rPr>
        <w:tab/>
        <w:t>DELETE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7150" w:name="_Toc85734435"/>
      <w:bookmarkStart w:id="7151" w:name="_Toc89431734"/>
      <w:bookmarkStart w:id="7152" w:name="_Toc97042546"/>
      <w:bookmarkStart w:id="7153" w:name="_Toc97045690"/>
      <w:bookmarkStart w:id="7154" w:name="_Toc97155435"/>
      <w:bookmarkStart w:id="7155" w:name="_Toc101521575"/>
      <w:bookmarkStart w:id="7156" w:name="_Toc138761839"/>
      <w:bookmarkStart w:id="7157" w:name="_Toc145708054"/>
      <w:bookmarkStart w:id="7158" w:name="_Toc160570547"/>
      <w:bookmarkStart w:id="7159" w:name="_Toc162008143"/>
      <w:bookmarkStart w:id="7160" w:name="_Toc185515810"/>
      <w:bookmarkStart w:id="7161" w:name="_Toc192873118"/>
      <w:bookmarkStart w:id="7162" w:name="_Toc200970831"/>
      <w:bookmarkStart w:id="7163" w:name="_Toc207722162"/>
      <w:bookmarkStart w:id="7164" w:name="_Toc209521025"/>
      <w:bookmarkStart w:id="7165" w:name="_Toc214977044"/>
      <w:r>
        <w:rPr>
          <w:lang w:eastAsia="zh-CN"/>
        </w:rPr>
        <w:t>8.</w:t>
      </w:r>
      <w:r w:rsidR="00CB13E5">
        <w:rPr>
          <w:lang w:eastAsia="zh-CN"/>
        </w:rPr>
        <w:t>6</w:t>
      </w:r>
      <w:r w:rsidR="009D1C10">
        <w:rPr>
          <w:lang w:eastAsia="zh-CN"/>
        </w:rPr>
        <w:t>.2.3.3.4</w:t>
      </w:r>
      <w:r w:rsidR="009D1C10">
        <w:rPr>
          <w:lang w:eastAsia="zh-CN"/>
        </w:rPr>
        <w:tab/>
        <w:t>GET</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66" w:name="_Toc85734436"/>
      <w:bookmarkStart w:id="7167" w:name="_Toc89431735"/>
      <w:bookmarkStart w:id="7168" w:name="_Toc97042547"/>
      <w:bookmarkStart w:id="7169" w:name="_Toc97045691"/>
      <w:bookmarkStart w:id="7170" w:name="_Toc97155436"/>
      <w:bookmarkStart w:id="7171" w:name="_Toc101521576"/>
      <w:bookmarkStart w:id="7172" w:name="_Toc138761840"/>
      <w:bookmarkStart w:id="7173" w:name="_Toc145708055"/>
      <w:bookmarkStart w:id="7174" w:name="_Toc160570548"/>
      <w:bookmarkStart w:id="7175" w:name="_Toc162008144"/>
      <w:bookmarkStart w:id="7176" w:name="_Toc185515811"/>
      <w:bookmarkStart w:id="7177" w:name="_Toc192873119"/>
      <w:bookmarkStart w:id="7178" w:name="_Toc200970832"/>
      <w:bookmarkStart w:id="7179" w:name="_Toc207722163"/>
      <w:bookmarkStart w:id="7180" w:name="_Toc209521026"/>
      <w:bookmarkStart w:id="7181" w:name="_Toc214977045"/>
      <w:r>
        <w:rPr>
          <w:lang w:eastAsia="zh-CN"/>
        </w:rPr>
        <w:t>8.</w:t>
      </w:r>
      <w:r w:rsidR="00CB13E5">
        <w:rPr>
          <w:lang w:eastAsia="zh-CN"/>
        </w:rPr>
        <w:t>6</w:t>
      </w:r>
      <w:r>
        <w:rPr>
          <w:lang w:eastAsia="zh-CN"/>
        </w:rPr>
        <w:t>.2.3.4</w:t>
      </w:r>
      <w:r>
        <w:rPr>
          <w:lang w:eastAsia="zh-CN"/>
        </w:rPr>
        <w:tab/>
        <w:t>Resource Custom Operations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E84F741" w14:textId="77777777" w:rsidR="009D1C10" w:rsidRDefault="009D1C10" w:rsidP="009D1C10">
      <w:r>
        <w:t>None.</w:t>
      </w:r>
    </w:p>
    <w:p w14:paraId="5E0E462A" w14:textId="3F783621" w:rsidR="009D1C10" w:rsidRDefault="009D1C10" w:rsidP="009D1C10">
      <w:pPr>
        <w:pStyle w:val="Heading3"/>
      </w:pPr>
      <w:bookmarkStart w:id="7182" w:name="_Toc85734437"/>
      <w:bookmarkStart w:id="7183" w:name="_Toc89431736"/>
      <w:bookmarkStart w:id="7184" w:name="_Toc97042548"/>
      <w:bookmarkStart w:id="7185" w:name="_Toc97045692"/>
      <w:bookmarkStart w:id="7186" w:name="_Toc97155437"/>
      <w:bookmarkStart w:id="7187" w:name="_Toc101521577"/>
      <w:bookmarkStart w:id="7188" w:name="_Toc138761841"/>
      <w:bookmarkStart w:id="7189" w:name="_Toc145708056"/>
      <w:bookmarkStart w:id="7190" w:name="_Toc160570549"/>
      <w:bookmarkStart w:id="7191" w:name="_Toc162008145"/>
      <w:bookmarkStart w:id="7192" w:name="_Toc185515812"/>
      <w:bookmarkStart w:id="7193" w:name="_Toc192873120"/>
      <w:bookmarkStart w:id="7194" w:name="_Toc200970833"/>
      <w:bookmarkStart w:id="7195" w:name="_Toc207722164"/>
      <w:bookmarkStart w:id="7196" w:name="_Toc209521027"/>
      <w:bookmarkStart w:id="7197" w:name="_Toc214977046"/>
      <w:r>
        <w:t>8.</w:t>
      </w:r>
      <w:r w:rsidR="00CB13E5">
        <w:t>6</w:t>
      </w:r>
      <w:r>
        <w:t>.3</w:t>
      </w:r>
      <w:r>
        <w:tab/>
        <w:t>Custom Operations without associated resources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98" w:name="_Toc85734438"/>
      <w:bookmarkStart w:id="7199" w:name="_Toc89431737"/>
      <w:bookmarkStart w:id="7200" w:name="_Toc97042549"/>
      <w:bookmarkStart w:id="7201" w:name="_Toc97045693"/>
      <w:bookmarkStart w:id="7202" w:name="_Toc97155438"/>
      <w:bookmarkStart w:id="7203" w:name="_Toc101521578"/>
      <w:bookmarkStart w:id="7204" w:name="_Toc138761842"/>
      <w:bookmarkStart w:id="7205" w:name="_Toc145708057"/>
      <w:bookmarkStart w:id="7206" w:name="_Toc160570550"/>
      <w:bookmarkStart w:id="7207" w:name="_Toc162008146"/>
      <w:bookmarkStart w:id="7208" w:name="_Toc185515813"/>
      <w:bookmarkStart w:id="7209" w:name="_Toc192873121"/>
      <w:bookmarkStart w:id="7210" w:name="_Toc200970834"/>
      <w:bookmarkStart w:id="7211" w:name="_Toc207722165"/>
      <w:bookmarkStart w:id="7212" w:name="_Toc209521028"/>
      <w:bookmarkStart w:id="7213" w:name="_Toc214977047"/>
      <w:r>
        <w:t>8.</w:t>
      </w:r>
      <w:r w:rsidR="00CB13E5">
        <w:t>6</w:t>
      </w:r>
      <w:r>
        <w:t>.4</w:t>
      </w:r>
      <w:r>
        <w:tab/>
        <w:t>Notifications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598169D" w14:textId="2B2B6031" w:rsidR="009D1C10" w:rsidRPr="00AF7276" w:rsidRDefault="009D1C10" w:rsidP="009D1C10">
      <w:pPr>
        <w:pStyle w:val="Heading4"/>
      </w:pPr>
      <w:bookmarkStart w:id="7214" w:name="_Toc85734439"/>
      <w:bookmarkStart w:id="7215" w:name="_Toc89431738"/>
      <w:bookmarkStart w:id="7216" w:name="_Toc97042550"/>
      <w:bookmarkStart w:id="7217" w:name="_Toc97045694"/>
      <w:bookmarkStart w:id="7218" w:name="_Toc97155439"/>
      <w:bookmarkStart w:id="7219" w:name="_Toc101521579"/>
      <w:bookmarkStart w:id="7220" w:name="_Toc138761843"/>
      <w:bookmarkStart w:id="7221" w:name="_Toc145708058"/>
      <w:bookmarkStart w:id="7222" w:name="_Toc160570551"/>
      <w:bookmarkStart w:id="7223" w:name="_Toc162008147"/>
      <w:bookmarkStart w:id="7224" w:name="_Toc185515814"/>
      <w:bookmarkStart w:id="7225" w:name="_Toc192873122"/>
      <w:bookmarkStart w:id="7226" w:name="_Toc200970835"/>
      <w:bookmarkStart w:id="7227" w:name="_Toc207722166"/>
      <w:bookmarkStart w:id="7228" w:name="_Toc209521029"/>
      <w:bookmarkStart w:id="7229" w:name="_Toc214977048"/>
      <w:r>
        <w:t>8.</w:t>
      </w:r>
      <w:r w:rsidR="00CB13E5">
        <w:t>6</w:t>
      </w:r>
      <w:r w:rsidRPr="00AF7276">
        <w:t>.</w:t>
      </w:r>
      <w:r>
        <w:t>4</w:t>
      </w:r>
      <w:r w:rsidRPr="00AF7276">
        <w:t>.1</w:t>
      </w:r>
      <w:r w:rsidRPr="00AF7276">
        <w:tab/>
        <w:t>General</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30" w:name="_Toc85734440"/>
      <w:bookmarkStart w:id="7231" w:name="_Toc89431739"/>
      <w:bookmarkStart w:id="7232" w:name="_Toc97042551"/>
      <w:bookmarkStart w:id="7233" w:name="_Toc97045695"/>
      <w:bookmarkStart w:id="7234" w:name="_Toc97155440"/>
      <w:bookmarkStart w:id="7235" w:name="_Toc101521580"/>
      <w:bookmarkStart w:id="7236" w:name="_Toc138761844"/>
      <w:bookmarkStart w:id="7237" w:name="_Toc145708059"/>
      <w:bookmarkStart w:id="7238" w:name="_Toc160570552"/>
      <w:bookmarkStart w:id="7239" w:name="_Toc162008148"/>
      <w:bookmarkStart w:id="7240" w:name="_Toc185515815"/>
      <w:bookmarkStart w:id="7241" w:name="_Toc192873123"/>
      <w:bookmarkStart w:id="7242" w:name="_Toc200970836"/>
      <w:bookmarkStart w:id="7243" w:name="_Toc207722167"/>
      <w:bookmarkStart w:id="7244" w:name="_Toc209521030"/>
      <w:bookmarkStart w:id="7245" w:name="_Toc214977049"/>
      <w:r>
        <w:rPr>
          <w:lang w:eastAsia="zh-CN"/>
        </w:rPr>
        <w:t>8.</w:t>
      </w:r>
      <w:r w:rsidR="00CB13E5">
        <w:rPr>
          <w:lang w:eastAsia="zh-CN"/>
        </w:rPr>
        <w:t>6</w:t>
      </w:r>
      <w:r>
        <w:rPr>
          <w:lang w:eastAsia="zh-CN"/>
        </w:rPr>
        <w:t>.4.2</w:t>
      </w:r>
      <w:r>
        <w:rPr>
          <w:lang w:eastAsia="zh-CN"/>
        </w:rPr>
        <w:tab/>
        <w:t>ACR Management Events Notification</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58BFD2AF" w14:textId="0FB5F139" w:rsidR="009D1C10" w:rsidRDefault="009D1C10" w:rsidP="009D1C10">
      <w:pPr>
        <w:pStyle w:val="Heading5"/>
        <w:rPr>
          <w:lang w:eastAsia="zh-CN"/>
        </w:rPr>
      </w:pPr>
      <w:bookmarkStart w:id="7246" w:name="_Toc85734441"/>
      <w:bookmarkStart w:id="7247" w:name="_Toc89431740"/>
      <w:bookmarkStart w:id="7248" w:name="_Toc97042552"/>
      <w:bookmarkStart w:id="7249" w:name="_Toc97045696"/>
      <w:bookmarkStart w:id="7250" w:name="_Toc97155441"/>
      <w:bookmarkStart w:id="7251" w:name="_Toc101521581"/>
      <w:bookmarkStart w:id="7252" w:name="_Toc138761845"/>
      <w:bookmarkStart w:id="7253" w:name="_Toc145708060"/>
      <w:bookmarkStart w:id="7254" w:name="_Toc160570553"/>
      <w:bookmarkStart w:id="7255" w:name="_Toc162008149"/>
      <w:bookmarkStart w:id="7256" w:name="_Toc185515816"/>
      <w:bookmarkStart w:id="7257" w:name="_Toc192873124"/>
      <w:bookmarkStart w:id="7258" w:name="_Toc200970837"/>
      <w:bookmarkStart w:id="7259" w:name="_Toc207722168"/>
      <w:bookmarkStart w:id="7260" w:name="_Toc209521031"/>
      <w:bookmarkStart w:id="7261" w:name="_Toc214977050"/>
      <w:r>
        <w:rPr>
          <w:lang w:eastAsia="zh-CN"/>
        </w:rPr>
        <w:t>8.</w:t>
      </w:r>
      <w:r w:rsidR="00CB13E5">
        <w:rPr>
          <w:lang w:eastAsia="zh-CN"/>
        </w:rPr>
        <w:t>6</w:t>
      </w:r>
      <w:r>
        <w:rPr>
          <w:lang w:eastAsia="zh-CN"/>
        </w:rPr>
        <w:t>.4.2.1</w:t>
      </w:r>
      <w:r>
        <w:rPr>
          <w:lang w:eastAsia="zh-CN"/>
        </w:rPr>
        <w:tab/>
        <w:t>Description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52025D7D" w14:textId="0831564F" w:rsidR="009D1C10" w:rsidRDefault="009D1C10" w:rsidP="009D1C10">
      <w:pPr>
        <w:pStyle w:val="Heading5"/>
        <w:rPr>
          <w:lang w:eastAsia="zh-CN"/>
        </w:rPr>
      </w:pPr>
      <w:bookmarkStart w:id="7262" w:name="_Toc85734442"/>
      <w:bookmarkStart w:id="7263" w:name="_Toc89431741"/>
      <w:bookmarkStart w:id="7264" w:name="_Toc97042553"/>
      <w:bookmarkStart w:id="7265" w:name="_Toc97045697"/>
      <w:bookmarkStart w:id="7266" w:name="_Toc97155442"/>
      <w:bookmarkStart w:id="7267" w:name="_Toc101521582"/>
      <w:bookmarkStart w:id="7268" w:name="_Toc138761846"/>
      <w:bookmarkStart w:id="7269" w:name="_Toc145708061"/>
      <w:bookmarkStart w:id="7270" w:name="_Toc160570554"/>
      <w:bookmarkStart w:id="7271" w:name="_Toc162008150"/>
      <w:bookmarkStart w:id="7272" w:name="_Toc185515817"/>
      <w:bookmarkStart w:id="7273" w:name="_Toc192873125"/>
      <w:bookmarkStart w:id="7274" w:name="_Toc200970838"/>
      <w:bookmarkStart w:id="7275" w:name="_Toc207722169"/>
      <w:bookmarkStart w:id="7276" w:name="_Toc209521032"/>
      <w:bookmarkStart w:id="7277" w:name="_Toc214977051"/>
      <w:r>
        <w:rPr>
          <w:lang w:eastAsia="zh-CN"/>
        </w:rPr>
        <w:t>8.</w:t>
      </w:r>
      <w:r w:rsidR="00CB13E5">
        <w:rPr>
          <w:lang w:eastAsia="zh-CN"/>
        </w:rPr>
        <w:t>6</w:t>
      </w:r>
      <w:r>
        <w:rPr>
          <w:lang w:eastAsia="zh-CN"/>
        </w:rPr>
        <w:t>.4.2.2</w:t>
      </w:r>
      <w:r>
        <w:rPr>
          <w:lang w:eastAsia="zh-CN"/>
        </w:rPr>
        <w:tab/>
        <w:t>Notification definition</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78" w:name="_Toc138761847"/>
      <w:bookmarkStart w:id="7279" w:name="_Toc145708062"/>
      <w:bookmarkStart w:id="7280" w:name="_Toc160570555"/>
      <w:bookmarkStart w:id="7281" w:name="_Toc162008151"/>
      <w:bookmarkStart w:id="7282" w:name="_Toc185515818"/>
      <w:bookmarkStart w:id="7283" w:name="_Toc192873126"/>
      <w:bookmarkStart w:id="7284" w:name="_Toc200970839"/>
      <w:bookmarkStart w:id="7285" w:name="_Toc207722170"/>
      <w:bookmarkStart w:id="7286" w:name="_Toc209521033"/>
      <w:bookmarkStart w:id="7287" w:name="_Toc214977052"/>
      <w:r>
        <w:rPr>
          <w:lang w:eastAsia="zh-CN"/>
        </w:rPr>
        <w:t>8.</w:t>
      </w:r>
      <w:r w:rsidR="00CB13E5">
        <w:rPr>
          <w:lang w:eastAsia="zh-CN"/>
        </w:rPr>
        <w:t>6</w:t>
      </w:r>
      <w:r>
        <w:rPr>
          <w:lang w:eastAsia="zh-CN"/>
        </w:rPr>
        <w:t>.4.3</w:t>
      </w:r>
      <w:r>
        <w:rPr>
          <w:lang w:eastAsia="zh-CN"/>
        </w:rPr>
        <w:tab/>
        <w:t>User Plane Path Change Availability Notification</w:t>
      </w:r>
      <w:bookmarkEnd w:id="7278"/>
      <w:bookmarkEnd w:id="7279"/>
      <w:bookmarkEnd w:id="7280"/>
      <w:bookmarkEnd w:id="7281"/>
      <w:bookmarkEnd w:id="7282"/>
      <w:bookmarkEnd w:id="7283"/>
      <w:bookmarkEnd w:id="7284"/>
      <w:bookmarkEnd w:id="7285"/>
      <w:bookmarkEnd w:id="7286"/>
      <w:bookmarkEnd w:id="7287"/>
    </w:p>
    <w:p w14:paraId="0081FEF4" w14:textId="0AB004DA" w:rsidR="00DC4646" w:rsidRPr="00C7213A" w:rsidRDefault="00DC4646" w:rsidP="00DC4646">
      <w:pPr>
        <w:pStyle w:val="Heading5"/>
        <w:rPr>
          <w:lang w:val="en-US" w:eastAsia="zh-CN"/>
        </w:rPr>
      </w:pPr>
      <w:bookmarkStart w:id="7288" w:name="_Toc138761848"/>
      <w:bookmarkStart w:id="7289" w:name="_Toc145708063"/>
      <w:bookmarkStart w:id="7290" w:name="_Toc160570556"/>
      <w:bookmarkStart w:id="7291" w:name="_Toc162008152"/>
      <w:bookmarkStart w:id="7292" w:name="_Toc185515819"/>
      <w:bookmarkStart w:id="7293" w:name="_Toc192873127"/>
      <w:bookmarkStart w:id="7294" w:name="_Toc200970840"/>
      <w:bookmarkStart w:id="7295" w:name="_Toc207722171"/>
      <w:bookmarkStart w:id="7296" w:name="_Toc209521034"/>
      <w:bookmarkStart w:id="7297" w:name="_Toc214977053"/>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88"/>
      <w:bookmarkEnd w:id="7289"/>
      <w:bookmarkEnd w:id="7290"/>
      <w:bookmarkEnd w:id="7291"/>
      <w:bookmarkEnd w:id="7292"/>
      <w:bookmarkEnd w:id="7293"/>
      <w:bookmarkEnd w:id="7294"/>
      <w:bookmarkEnd w:id="7295"/>
      <w:bookmarkEnd w:id="7296"/>
      <w:bookmarkEnd w:id="7297"/>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98" w:name="_Toc138761849"/>
      <w:bookmarkStart w:id="7299" w:name="_Toc145708064"/>
      <w:bookmarkStart w:id="7300" w:name="_Toc160570557"/>
      <w:bookmarkStart w:id="7301" w:name="_Toc162008153"/>
      <w:bookmarkStart w:id="7302" w:name="_Toc185515820"/>
      <w:bookmarkStart w:id="7303" w:name="_Toc192873128"/>
      <w:bookmarkStart w:id="7304" w:name="_Toc200970841"/>
      <w:bookmarkStart w:id="7305" w:name="_Toc207722172"/>
      <w:bookmarkStart w:id="7306" w:name="_Toc209521035"/>
      <w:bookmarkStart w:id="7307" w:name="_Toc214977054"/>
      <w:r>
        <w:rPr>
          <w:lang w:eastAsia="zh-CN"/>
        </w:rPr>
        <w:t>8.</w:t>
      </w:r>
      <w:r w:rsidR="00CB13E5">
        <w:rPr>
          <w:lang w:eastAsia="zh-CN"/>
        </w:rPr>
        <w:t>6</w:t>
      </w:r>
      <w:r>
        <w:rPr>
          <w:lang w:eastAsia="zh-CN"/>
        </w:rPr>
        <w:t>.4.3.2</w:t>
      </w:r>
      <w:r>
        <w:rPr>
          <w:lang w:eastAsia="zh-CN"/>
        </w:rPr>
        <w:tab/>
        <w:t>Target URI</w:t>
      </w:r>
      <w:bookmarkEnd w:id="7298"/>
      <w:bookmarkEnd w:id="7299"/>
      <w:bookmarkEnd w:id="7300"/>
      <w:bookmarkEnd w:id="7301"/>
      <w:bookmarkEnd w:id="7302"/>
      <w:bookmarkEnd w:id="7303"/>
      <w:bookmarkEnd w:id="7304"/>
      <w:bookmarkEnd w:id="7305"/>
      <w:bookmarkEnd w:id="7306"/>
      <w:bookmarkEnd w:id="730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308" w:name="_Toc138761850"/>
      <w:bookmarkStart w:id="7309" w:name="_Toc145708065"/>
      <w:bookmarkStart w:id="7310" w:name="_Toc160570558"/>
      <w:bookmarkStart w:id="7311" w:name="_Toc162008154"/>
      <w:bookmarkStart w:id="7312" w:name="_Toc185515821"/>
      <w:bookmarkStart w:id="7313" w:name="_Toc192873129"/>
      <w:bookmarkStart w:id="7314" w:name="_Toc200970842"/>
      <w:bookmarkStart w:id="7315" w:name="_Toc207722173"/>
      <w:bookmarkStart w:id="7316" w:name="_Toc209521036"/>
      <w:bookmarkStart w:id="7317" w:name="_Toc214977055"/>
      <w:r>
        <w:rPr>
          <w:lang w:eastAsia="zh-CN"/>
        </w:rPr>
        <w:t>8.</w:t>
      </w:r>
      <w:r w:rsidR="00CB13E5">
        <w:rPr>
          <w:lang w:eastAsia="zh-CN"/>
        </w:rPr>
        <w:t>6</w:t>
      </w:r>
      <w:r>
        <w:rPr>
          <w:lang w:eastAsia="zh-CN"/>
        </w:rPr>
        <w:t>.4.3</w:t>
      </w:r>
      <w:r w:rsidRPr="00986E88">
        <w:rPr>
          <w:noProof/>
        </w:rPr>
        <w:t>.3</w:t>
      </w:r>
      <w:r w:rsidRPr="00986E88">
        <w:rPr>
          <w:noProof/>
        </w:rPr>
        <w:tab/>
        <w:t>Standard Methods</w:t>
      </w:r>
      <w:bookmarkEnd w:id="7308"/>
      <w:bookmarkEnd w:id="7309"/>
      <w:bookmarkEnd w:id="7310"/>
      <w:bookmarkEnd w:id="7311"/>
      <w:bookmarkEnd w:id="7312"/>
      <w:bookmarkEnd w:id="7313"/>
      <w:bookmarkEnd w:id="7314"/>
      <w:bookmarkEnd w:id="7315"/>
      <w:bookmarkEnd w:id="7316"/>
      <w:bookmarkEnd w:id="731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318" w:name="_Toc85734443"/>
      <w:bookmarkStart w:id="7319" w:name="_Toc89431742"/>
      <w:bookmarkStart w:id="7320" w:name="_Toc97042554"/>
      <w:bookmarkStart w:id="7321" w:name="_Toc97045698"/>
      <w:bookmarkStart w:id="7322" w:name="_Toc97155443"/>
      <w:bookmarkStart w:id="7323" w:name="_Toc101521583"/>
      <w:bookmarkStart w:id="7324" w:name="_Toc138761851"/>
      <w:bookmarkStart w:id="7325" w:name="_Toc145708066"/>
      <w:bookmarkStart w:id="7326" w:name="_Toc160570559"/>
      <w:bookmarkStart w:id="7327" w:name="_Toc162008155"/>
      <w:bookmarkStart w:id="7328" w:name="_Toc185515822"/>
      <w:bookmarkStart w:id="7329" w:name="_Toc192873130"/>
      <w:bookmarkStart w:id="7330" w:name="_Toc200970843"/>
      <w:bookmarkStart w:id="7331" w:name="_Toc207722174"/>
      <w:bookmarkStart w:id="7332" w:name="_Toc209521037"/>
      <w:bookmarkStart w:id="7333" w:name="_Toc214977056"/>
      <w:r>
        <w:t>8.</w:t>
      </w:r>
      <w:r w:rsidR="00CB13E5">
        <w:t>6</w:t>
      </w:r>
      <w:r>
        <w:t>.5</w:t>
      </w:r>
      <w:r>
        <w:tab/>
        <w:t>Data Model</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137BB7C6" w14:textId="430BC7EE" w:rsidR="009D1C10" w:rsidRDefault="009D1C10" w:rsidP="009D1C10">
      <w:pPr>
        <w:pStyle w:val="Heading4"/>
        <w:rPr>
          <w:lang w:eastAsia="zh-CN"/>
        </w:rPr>
      </w:pPr>
      <w:bookmarkStart w:id="7334" w:name="_Toc85734444"/>
      <w:bookmarkStart w:id="7335" w:name="_Toc89431743"/>
      <w:bookmarkStart w:id="7336" w:name="_Toc97042555"/>
      <w:bookmarkStart w:id="7337" w:name="_Toc97045699"/>
      <w:bookmarkStart w:id="7338" w:name="_Toc97155444"/>
      <w:bookmarkStart w:id="7339" w:name="_Toc101521584"/>
      <w:bookmarkStart w:id="7340" w:name="_Toc138761852"/>
      <w:bookmarkStart w:id="7341" w:name="_Toc145708067"/>
      <w:bookmarkStart w:id="7342" w:name="_Toc160570560"/>
      <w:bookmarkStart w:id="7343" w:name="_Toc162008156"/>
      <w:bookmarkStart w:id="7344" w:name="_Toc185515823"/>
      <w:bookmarkStart w:id="7345" w:name="_Toc192873131"/>
      <w:bookmarkStart w:id="7346" w:name="_Toc200970844"/>
      <w:bookmarkStart w:id="7347" w:name="_Toc207722175"/>
      <w:bookmarkStart w:id="7348" w:name="_Toc209521038"/>
      <w:bookmarkStart w:id="7349" w:name="_Toc214977057"/>
      <w:r>
        <w:rPr>
          <w:lang w:eastAsia="zh-CN"/>
        </w:rPr>
        <w:t>8.</w:t>
      </w:r>
      <w:r w:rsidR="00CB13E5">
        <w:rPr>
          <w:lang w:eastAsia="zh-CN"/>
        </w:rPr>
        <w:t>6</w:t>
      </w:r>
      <w:r>
        <w:rPr>
          <w:lang w:eastAsia="zh-CN"/>
        </w:rPr>
        <w:t>.5.1</w:t>
      </w:r>
      <w:r>
        <w:rPr>
          <w:lang w:eastAsia="zh-CN"/>
        </w:rPr>
        <w:tab/>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50" w:name="_Toc85734445"/>
      <w:bookmarkStart w:id="7351" w:name="_Toc89431744"/>
      <w:bookmarkStart w:id="7352" w:name="_Toc97042556"/>
      <w:bookmarkStart w:id="7353" w:name="_Toc97045700"/>
      <w:bookmarkStart w:id="7354" w:name="_Toc97155445"/>
      <w:bookmarkStart w:id="7355" w:name="_Toc101521585"/>
      <w:bookmarkStart w:id="7356" w:name="_Toc138761853"/>
      <w:bookmarkStart w:id="7357" w:name="_Toc145708068"/>
      <w:bookmarkStart w:id="7358" w:name="_Toc160570561"/>
      <w:bookmarkStart w:id="7359" w:name="_Toc162008157"/>
      <w:bookmarkStart w:id="7360" w:name="_Toc185515824"/>
      <w:bookmarkStart w:id="7361" w:name="_Toc192873132"/>
      <w:bookmarkStart w:id="7362" w:name="_Toc200970845"/>
      <w:bookmarkStart w:id="7363" w:name="_Toc207722176"/>
      <w:bookmarkStart w:id="7364"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65" w:name="_Toc214977058"/>
      <w:r>
        <w:rPr>
          <w:lang w:eastAsia="zh-CN"/>
        </w:rPr>
        <w:t>8.</w:t>
      </w:r>
      <w:r w:rsidR="0085033B">
        <w:rPr>
          <w:lang w:eastAsia="zh-CN"/>
        </w:rPr>
        <w:t>6</w:t>
      </w:r>
      <w:r w:rsidR="009D1C10">
        <w:rPr>
          <w:lang w:eastAsia="zh-CN"/>
        </w:rPr>
        <w:t>.5.2</w:t>
      </w:r>
      <w:r w:rsidR="009D1C10">
        <w:rPr>
          <w:lang w:eastAsia="zh-CN"/>
        </w:rPr>
        <w:tab/>
        <w:t>Structured data types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657D14C6" w14:textId="3863D709" w:rsidR="009D1C10" w:rsidRDefault="00977663" w:rsidP="009D1C10">
      <w:pPr>
        <w:pStyle w:val="Heading5"/>
        <w:rPr>
          <w:lang w:eastAsia="zh-CN"/>
        </w:rPr>
      </w:pPr>
      <w:bookmarkStart w:id="7366" w:name="_Toc85734446"/>
      <w:bookmarkStart w:id="7367" w:name="_Toc89431745"/>
      <w:bookmarkStart w:id="7368" w:name="_Toc97042557"/>
      <w:bookmarkStart w:id="7369" w:name="_Toc97045701"/>
      <w:bookmarkStart w:id="7370" w:name="_Toc97155446"/>
      <w:bookmarkStart w:id="7371" w:name="_Toc101521586"/>
      <w:bookmarkStart w:id="7372" w:name="_Toc138761854"/>
      <w:bookmarkStart w:id="7373" w:name="_Toc145708069"/>
      <w:bookmarkStart w:id="7374" w:name="_Toc160570562"/>
      <w:bookmarkStart w:id="7375" w:name="_Toc162008158"/>
      <w:bookmarkStart w:id="7376" w:name="_Toc185515825"/>
      <w:bookmarkStart w:id="7377" w:name="_Toc192873133"/>
      <w:bookmarkStart w:id="7378" w:name="_Toc200970846"/>
      <w:bookmarkStart w:id="7379" w:name="_Toc207722177"/>
      <w:bookmarkStart w:id="7380" w:name="_Toc209521040"/>
      <w:bookmarkStart w:id="7381" w:name="_Toc214977059"/>
      <w:r>
        <w:rPr>
          <w:lang w:eastAsia="zh-CN"/>
        </w:rPr>
        <w:t>8.</w:t>
      </w:r>
      <w:r w:rsidR="0085033B">
        <w:rPr>
          <w:lang w:eastAsia="zh-CN"/>
        </w:rPr>
        <w:t>6</w:t>
      </w:r>
      <w:r w:rsidR="009D1C10">
        <w:rPr>
          <w:lang w:eastAsia="zh-CN"/>
        </w:rPr>
        <w:t>.5.2.1</w:t>
      </w:r>
      <w:r w:rsidR="009D1C10">
        <w:rPr>
          <w:lang w:eastAsia="zh-CN"/>
        </w:rPr>
        <w:tab/>
        <w:t>Introduction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A92E113" w14:textId="5D3A82BF" w:rsidR="009D1C10" w:rsidRDefault="00977663" w:rsidP="009D1C10">
      <w:pPr>
        <w:pStyle w:val="Heading5"/>
        <w:rPr>
          <w:lang w:eastAsia="zh-CN"/>
        </w:rPr>
      </w:pPr>
      <w:bookmarkStart w:id="7382" w:name="_Toc85734447"/>
      <w:bookmarkStart w:id="7383" w:name="_Toc89431746"/>
      <w:bookmarkStart w:id="7384" w:name="_Toc97042558"/>
      <w:bookmarkStart w:id="7385" w:name="_Toc97045702"/>
      <w:bookmarkStart w:id="7386" w:name="_Toc97155447"/>
      <w:bookmarkStart w:id="7387" w:name="_Toc101521587"/>
      <w:bookmarkStart w:id="7388" w:name="_Toc138761855"/>
      <w:bookmarkStart w:id="7389" w:name="_Toc145708070"/>
      <w:bookmarkStart w:id="7390" w:name="_Toc160570563"/>
      <w:bookmarkStart w:id="7391" w:name="_Toc162008159"/>
      <w:bookmarkStart w:id="7392" w:name="_Toc185515826"/>
      <w:bookmarkStart w:id="7393" w:name="_Toc192873134"/>
      <w:bookmarkStart w:id="7394" w:name="_Toc200970847"/>
      <w:bookmarkStart w:id="7395" w:name="_Toc207722178"/>
      <w:bookmarkStart w:id="7396" w:name="_Toc209521041"/>
      <w:bookmarkStart w:id="7397" w:name="_Toc214977060"/>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98" w:name="_Toc85734448"/>
      <w:bookmarkStart w:id="7399" w:name="_Toc89431747"/>
      <w:bookmarkStart w:id="7400" w:name="_Toc97042559"/>
      <w:bookmarkStart w:id="7401" w:name="_Toc97045703"/>
      <w:bookmarkStart w:id="7402" w:name="_Toc97155448"/>
      <w:bookmarkStart w:id="7403" w:name="_Toc101521588"/>
      <w:bookmarkStart w:id="7404" w:name="_Toc138761856"/>
      <w:bookmarkStart w:id="7405" w:name="_Toc145708071"/>
      <w:bookmarkStart w:id="7406" w:name="_Toc160570564"/>
      <w:bookmarkStart w:id="7407" w:name="_Toc162008160"/>
      <w:bookmarkStart w:id="7408" w:name="_Toc185515827"/>
      <w:bookmarkStart w:id="7409" w:name="_Toc192873135"/>
      <w:bookmarkStart w:id="7410" w:name="_Toc200970848"/>
      <w:bookmarkStart w:id="7411" w:name="_Toc207722179"/>
      <w:bookmarkStart w:id="7412" w:name="_Toc209521042"/>
      <w:bookmarkStart w:id="7413" w:name="_Toc214977061"/>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414" w:name="_Toc85734449"/>
      <w:bookmarkStart w:id="7415" w:name="_Toc89431748"/>
      <w:bookmarkStart w:id="7416" w:name="_Toc97042560"/>
      <w:bookmarkStart w:id="7417" w:name="_Toc97045704"/>
      <w:bookmarkStart w:id="7418" w:name="_Toc97155449"/>
      <w:bookmarkStart w:id="7419" w:name="_Toc101521589"/>
      <w:bookmarkStart w:id="7420" w:name="_Toc138761857"/>
      <w:bookmarkStart w:id="7421" w:name="_Toc145708072"/>
      <w:bookmarkStart w:id="7422" w:name="_Toc160570565"/>
      <w:bookmarkStart w:id="7423" w:name="_Toc162008161"/>
      <w:bookmarkStart w:id="7424" w:name="_Toc185515828"/>
      <w:bookmarkStart w:id="7425" w:name="_Toc192873136"/>
      <w:bookmarkStart w:id="7426" w:name="_Toc200970849"/>
      <w:bookmarkStart w:id="7427" w:name="_Toc207722180"/>
      <w:bookmarkStart w:id="7428" w:name="_Toc209521043"/>
      <w:bookmarkStart w:id="7429" w:name="_Toc214977062"/>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30" w:name="_Toc85734450"/>
      <w:bookmarkStart w:id="7431" w:name="_Toc89431749"/>
      <w:bookmarkStart w:id="7432" w:name="_Toc97042561"/>
      <w:bookmarkStart w:id="7433" w:name="_Toc97045705"/>
      <w:bookmarkStart w:id="7434" w:name="_Toc97155450"/>
      <w:bookmarkStart w:id="7435" w:name="_Toc101521590"/>
      <w:bookmarkStart w:id="7436" w:name="_Toc138761858"/>
      <w:bookmarkStart w:id="7437" w:name="_Toc145708073"/>
      <w:bookmarkStart w:id="7438" w:name="_Toc160570566"/>
      <w:bookmarkStart w:id="7439" w:name="_Toc162008162"/>
      <w:bookmarkStart w:id="7440" w:name="_Toc185515829"/>
      <w:bookmarkStart w:id="7441" w:name="_Toc192873137"/>
      <w:bookmarkStart w:id="7442" w:name="_Toc200970850"/>
      <w:bookmarkStart w:id="7443" w:name="_Toc207722181"/>
      <w:bookmarkStart w:id="7444" w:name="_Toc209521044"/>
      <w:bookmarkStart w:id="7445" w:name="_Toc214977063"/>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46" w:name="_Toc85734451"/>
      <w:bookmarkStart w:id="7447" w:name="_Toc89431750"/>
      <w:bookmarkStart w:id="7448" w:name="_Toc97042562"/>
      <w:bookmarkStart w:id="7449" w:name="_Toc97045706"/>
      <w:bookmarkStart w:id="7450" w:name="_Toc97155451"/>
      <w:bookmarkStart w:id="7451" w:name="_Toc101521591"/>
      <w:bookmarkStart w:id="7452" w:name="_Toc138761859"/>
      <w:bookmarkStart w:id="7453" w:name="_Toc145708074"/>
      <w:bookmarkStart w:id="7454" w:name="_Toc160570567"/>
      <w:bookmarkStart w:id="7455" w:name="_Toc162008163"/>
      <w:bookmarkStart w:id="7456" w:name="_Toc185515830"/>
      <w:bookmarkStart w:id="7457" w:name="_Toc192873138"/>
      <w:bookmarkStart w:id="7458" w:name="_Toc200970851"/>
      <w:bookmarkStart w:id="7459" w:name="_Toc207722182"/>
      <w:bookmarkStart w:id="7460" w:name="_Toc209521045"/>
      <w:bookmarkStart w:id="7461" w:name="_Toc214977064"/>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62" w:name="_Toc85734452"/>
      <w:bookmarkStart w:id="7463" w:name="_Toc89431751"/>
      <w:bookmarkStart w:id="7464" w:name="_Toc97042563"/>
      <w:bookmarkStart w:id="7465" w:name="_Toc97045707"/>
      <w:bookmarkStart w:id="7466" w:name="_Toc97155452"/>
      <w:bookmarkStart w:id="7467" w:name="_Toc101521592"/>
      <w:bookmarkStart w:id="7468" w:name="_Toc138761860"/>
      <w:bookmarkStart w:id="7469" w:name="_Toc145708075"/>
      <w:bookmarkStart w:id="7470" w:name="_Toc160570568"/>
      <w:bookmarkStart w:id="7471" w:name="_Toc162008164"/>
      <w:bookmarkStart w:id="7472" w:name="_Toc185515831"/>
      <w:bookmarkStart w:id="7473" w:name="_Toc192873139"/>
      <w:bookmarkStart w:id="7474" w:name="_Toc200970852"/>
      <w:bookmarkStart w:id="7475" w:name="_Toc207722183"/>
      <w:bookmarkStart w:id="7476" w:name="_Toc209521046"/>
      <w:bookmarkStart w:id="7477" w:name="_Toc214977065"/>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78" w:name="_Toc85734453"/>
      <w:bookmarkStart w:id="7479" w:name="_Toc89431752"/>
      <w:bookmarkStart w:id="7480" w:name="_Toc97042564"/>
      <w:bookmarkStart w:id="7481" w:name="_Toc97045708"/>
      <w:bookmarkStart w:id="7482" w:name="_Toc97155453"/>
      <w:bookmarkStart w:id="7483" w:name="_Toc101521593"/>
      <w:bookmarkStart w:id="7484" w:name="_Toc138761861"/>
      <w:bookmarkStart w:id="7485" w:name="_Toc145708076"/>
      <w:bookmarkStart w:id="7486" w:name="_Toc160570569"/>
      <w:bookmarkStart w:id="7487" w:name="_Toc162008165"/>
      <w:bookmarkStart w:id="7488" w:name="_Toc185515832"/>
      <w:bookmarkStart w:id="7489" w:name="_Toc192873140"/>
      <w:bookmarkStart w:id="7490" w:name="_Toc200970853"/>
      <w:bookmarkStart w:id="7491" w:name="_Toc207722184"/>
      <w:bookmarkStart w:id="7492" w:name="_Toc209521047"/>
      <w:bookmarkStart w:id="7493" w:name="_Toc214977066"/>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94" w:name="_Toc138761862"/>
      <w:bookmarkStart w:id="7495" w:name="_Toc145708077"/>
      <w:bookmarkStart w:id="7496" w:name="_Toc160570570"/>
      <w:bookmarkStart w:id="7497" w:name="_Toc162008166"/>
      <w:bookmarkStart w:id="7498" w:name="_Toc185515833"/>
      <w:bookmarkStart w:id="7499" w:name="_Toc192873141"/>
      <w:bookmarkStart w:id="7500" w:name="_Toc200970854"/>
      <w:bookmarkStart w:id="7501" w:name="_Toc207722185"/>
      <w:bookmarkStart w:id="7502" w:name="_Toc209521048"/>
      <w:bookmarkStart w:id="7503" w:name="_Toc214977067"/>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94"/>
      <w:bookmarkEnd w:id="7495"/>
      <w:bookmarkEnd w:id="7496"/>
      <w:bookmarkEnd w:id="7497"/>
      <w:bookmarkEnd w:id="7498"/>
      <w:bookmarkEnd w:id="7499"/>
      <w:bookmarkEnd w:id="7500"/>
      <w:bookmarkEnd w:id="7501"/>
      <w:bookmarkEnd w:id="7502"/>
      <w:bookmarkEnd w:id="750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504" w:name="_Toc138761863"/>
      <w:bookmarkStart w:id="7505" w:name="_Toc145708078"/>
      <w:bookmarkStart w:id="7506" w:name="_Toc160570571"/>
      <w:bookmarkStart w:id="7507" w:name="_Toc162008167"/>
      <w:bookmarkStart w:id="7508" w:name="_Toc185515834"/>
      <w:bookmarkStart w:id="7509" w:name="_Toc192873142"/>
      <w:bookmarkStart w:id="7510" w:name="_Toc200970855"/>
      <w:bookmarkStart w:id="7511" w:name="_Toc207722186"/>
      <w:bookmarkStart w:id="7512" w:name="_Toc209521049"/>
      <w:bookmarkStart w:id="7513" w:name="_Toc214977068"/>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504"/>
      <w:bookmarkEnd w:id="7505"/>
      <w:bookmarkEnd w:id="7506"/>
      <w:bookmarkEnd w:id="7507"/>
      <w:bookmarkEnd w:id="7508"/>
      <w:bookmarkEnd w:id="7509"/>
      <w:bookmarkEnd w:id="7510"/>
      <w:bookmarkEnd w:id="7511"/>
      <w:bookmarkEnd w:id="7512"/>
      <w:bookmarkEnd w:id="751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514" w:name="_Toc138761864"/>
      <w:bookmarkStart w:id="7515" w:name="_Toc145708079"/>
      <w:bookmarkStart w:id="7516" w:name="_Toc160570572"/>
      <w:bookmarkStart w:id="7517" w:name="_Toc162008168"/>
      <w:bookmarkStart w:id="7518" w:name="_Toc185515835"/>
      <w:bookmarkStart w:id="7519" w:name="_Toc192873143"/>
      <w:bookmarkStart w:id="7520" w:name="_Toc200970856"/>
      <w:bookmarkStart w:id="7521" w:name="_Toc207722187"/>
      <w:bookmarkStart w:id="7522" w:name="_Toc209521050"/>
      <w:bookmarkStart w:id="7523" w:name="_Toc214977069"/>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514"/>
      <w:bookmarkEnd w:id="7515"/>
      <w:bookmarkEnd w:id="7516"/>
      <w:bookmarkEnd w:id="7517"/>
      <w:bookmarkEnd w:id="7518"/>
      <w:bookmarkEnd w:id="7519"/>
      <w:bookmarkEnd w:id="7520"/>
      <w:bookmarkEnd w:id="7521"/>
      <w:bookmarkEnd w:id="7522"/>
      <w:bookmarkEnd w:id="752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24" w:name="_Toc138761865"/>
      <w:bookmarkStart w:id="7525" w:name="_Toc145708080"/>
      <w:bookmarkStart w:id="7526" w:name="_Toc160570573"/>
      <w:bookmarkStart w:id="7527" w:name="_Toc162008169"/>
      <w:bookmarkStart w:id="7528" w:name="_Toc185515836"/>
      <w:bookmarkStart w:id="7529" w:name="_Toc192873144"/>
      <w:bookmarkStart w:id="7530" w:name="_Toc200970857"/>
      <w:bookmarkStart w:id="7531" w:name="_Toc207722188"/>
      <w:bookmarkStart w:id="7532" w:name="_Toc209521051"/>
      <w:bookmarkStart w:id="7533" w:name="_Toc214977070"/>
      <w:r>
        <w:rPr>
          <w:lang w:eastAsia="zh-CN"/>
        </w:rPr>
        <w:t>8.6.5.2.</w:t>
      </w:r>
      <w:r w:rsidRPr="005C2581">
        <w:rPr>
          <w:lang w:eastAsia="zh-CN"/>
        </w:rPr>
        <w:t>12</w:t>
      </w:r>
      <w:r>
        <w:rPr>
          <w:lang w:eastAsia="zh-CN"/>
        </w:rPr>
        <w:tab/>
        <w:t>Type: SelectedACRScenarios</w:t>
      </w:r>
      <w:bookmarkEnd w:id="7524"/>
      <w:bookmarkEnd w:id="7525"/>
      <w:bookmarkEnd w:id="7526"/>
      <w:bookmarkEnd w:id="7527"/>
      <w:bookmarkEnd w:id="7528"/>
      <w:bookmarkEnd w:id="7529"/>
      <w:bookmarkEnd w:id="7530"/>
      <w:bookmarkEnd w:id="7531"/>
      <w:bookmarkEnd w:id="7532"/>
      <w:bookmarkEnd w:id="753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7534" w:name="_Toc138761866"/>
      <w:bookmarkStart w:id="7535" w:name="_Toc145708081"/>
      <w:bookmarkStart w:id="7536" w:name="_Toc160570574"/>
      <w:bookmarkStart w:id="7537" w:name="_Toc162008170"/>
      <w:bookmarkStart w:id="7538" w:name="_Toc185515837"/>
      <w:bookmarkStart w:id="7539" w:name="_Toc192873145"/>
      <w:bookmarkStart w:id="7540" w:name="_Toc200970858"/>
      <w:bookmarkStart w:id="7541" w:name="_Toc207722189"/>
      <w:bookmarkStart w:id="7542" w:name="_Toc209521052"/>
      <w:bookmarkStart w:id="7543" w:name="_Toc214977071"/>
      <w:r>
        <w:rPr>
          <w:lang w:eastAsia="zh-CN"/>
        </w:rPr>
        <w:t>8.6.5.2.13</w:t>
      </w:r>
      <w:r>
        <w:rPr>
          <w:lang w:eastAsia="zh-CN"/>
        </w:rPr>
        <w:tab/>
        <w:t xml:space="preserve">Type: </w:t>
      </w:r>
      <w:r>
        <w:rPr>
          <w:lang w:eastAsia="ja-JP"/>
        </w:rPr>
        <w:t>ACRParameters</w:t>
      </w:r>
      <w:bookmarkEnd w:id="7534"/>
      <w:bookmarkEnd w:id="7535"/>
      <w:bookmarkEnd w:id="7536"/>
      <w:bookmarkEnd w:id="7537"/>
      <w:bookmarkEnd w:id="7538"/>
      <w:bookmarkEnd w:id="7539"/>
      <w:bookmarkEnd w:id="7540"/>
      <w:bookmarkEnd w:id="7541"/>
      <w:bookmarkEnd w:id="7542"/>
      <w:bookmarkEnd w:id="7543"/>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44" w:name="_Toc138761867"/>
      <w:bookmarkStart w:id="7545" w:name="_Toc145708082"/>
      <w:bookmarkStart w:id="7546" w:name="_Toc160570575"/>
      <w:bookmarkStart w:id="7547" w:name="_Toc162008171"/>
      <w:bookmarkStart w:id="7548" w:name="_Toc185515838"/>
      <w:bookmarkStart w:id="7549" w:name="_Toc192873146"/>
      <w:bookmarkStart w:id="7550" w:name="_Toc200970859"/>
      <w:bookmarkStart w:id="7551" w:name="_Toc207722190"/>
      <w:bookmarkStart w:id="7552" w:name="_Toc209521053"/>
      <w:bookmarkStart w:id="7553" w:name="_Toc214977072"/>
      <w:r>
        <w:rPr>
          <w:lang w:eastAsia="zh-CN"/>
        </w:rPr>
        <w:t>8.6.5.2.14</w:t>
      </w:r>
      <w:r>
        <w:rPr>
          <w:lang w:eastAsia="zh-CN"/>
        </w:rPr>
        <w:tab/>
        <w:t xml:space="preserve">Type: </w:t>
      </w:r>
      <w:r>
        <w:rPr>
          <w:rFonts w:hint="eastAsia"/>
          <w:lang w:eastAsia="zh-CN"/>
        </w:rPr>
        <w:t>T</w:t>
      </w:r>
      <w:r>
        <w:rPr>
          <w:lang w:eastAsia="zh-CN"/>
        </w:rPr>
        <w:t>rafficFilterInfo</w:t>
      </w:r>
      <w:bookmarkEnd w:id="7544"/>
      <w:bookmarkEnd w:id="7545"/>
      <w:bookmarkEnd w:id="7546"/>
      <w:bookmarkEnd w:id="7547"/>
      <w:bookmarkEnd w:id="7548"/>
      <w:bookmarkEnd w:id="7549"/>
      <w:bookmarkEnd w:id="7550"/>
      <w:bookmarkEnd w:id="7551"/>
      <w:bookmarkEnd w:id="7552"/>
      <w:bookmarkEnd w:id="755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54" w:name="_Toc160570576"/>
      <w:bookmarkStart w:id="7555" w:name="_Toc162008172"/>
      <w:bookmarkStart w:id="7556" w:name="_Toc185515839"/>
      <w:bookmarkStart w:id="7557" w:name="_Toc192873147"/>
      <w:bookmarkStart w:id="7558" w:name="_Toc200970860"/>
      <w:bookmarkStart w:id="7559" w:name="_Toc207722191"/>
      <w:bookmarkStart w:id="7560" w:name="_Toc209521054"/>
      <w:bookmarkStart w:id="7561" w:name="_Toc214977073"/>
      <w:r>
        <w:rPr>
          <w:lang w:eastAsia="zh-CN"/>
        </w:rPr>
        <w:t>8.6.5.2.1</w:t>
      </w:r>
      <w:r w:rsidRPr="00527D5E">
        <w:rPr>
          <w:lang w:eastAsia="zh-CN"/>
        </w:rPr>
        <w:t>5</w:t>
      </w:r>
      <w:r>
        <w:rPr>
          <w:lang w:eastAsia="zh-CN"/>
        </w:rPr>
        <w:tab/>
        <w:t>Type: EasAckInformation</w:t>
      </w:r>
      <w:bookmarkEnd w:id="7554"/>
      <w:bookmarkEnd w:id="7555"/>
      <w:bookmarkEnd w:id="7556"/>
      <w:bookmarkEnd w:id="7557"/>
      <w:bookmarkEnd w:id="7558"/>
      <w:bookmarkEnd w:id="7559"/>
      <w:bookmarkEnd w:id="7560"/>
      <w:bookmarkEnd w:id="7561"/>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62" w:name="_Toc160570577"/>
      <w:bookmarkStart w:id="7563" w:name="_Toc162008173"/>
      <w:bookmarkStart w:id="7564" w:name="_Toc185515840"/>
      <w:bookmarkStart w:id="7565" w:name="_Toc192873148"/>
      <w:bookmarkStart w:id="7566" w:name="_Toc200970861"/>
      <w:bookmarkStart w:id="7567" w:name="_Toc207722192"/>
      <w:bookmarkStart w:id="7568" w:name="_Toc209521055"/>
      <w:bookmarkStart w:id="7569" w:name="_Toc214977074"/>
      <w:r>
        <w:rPr>
          <w:lang w:eastAsia="zh-CN"/>
        </w:rPr>
        <w:t>8.6.5.2.</w:t>
      </w:r>
      <w:r w:rsidRPr="005C2581">
        <w:rPr>
          <w:lang w:eastAsia="zh-CN"/>
        </w:rPr>
        <w:t>1</w:t>
      </w:r>
      <w:r>
        <w:rPr>
          <w:lang w:eastAsia="zh-CN"/>
        </w:rPr>
        <w:t>6</w:t>
      </w:r>
      <w:r>
        <w:rPr>
          <w:lang w:eastAsia="zh-CN"/>
        </w:rPr>
        <w:tab/>
        <w:t>Type: EasInBundleInfo</w:t>
      </w:r>
      <w:bookmarkEnd w:id="7562"/>
      <w:bookmarkEnd w:id="7563"/>
      <w:bookmarkEnd w:id="7564"/>
      <w:bookmarkEnd w:id="7565"/>
      <w:bookmarkEnd w:id="7566"/>
      <w:bookmarkEnd w:id="7567"/>
      <w:bookmarkEnd w:id="7568"/>
      <w:bookmarkEnd w:id="756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70" w:name="_Toc85734454"/>
      <w:bookmarkStart w:id="7571" w:name="_Toc89431753"/>
      <w:bookmarkStart w:id="7572" w:name="_Toc97042565"/>
      <w:bookmarkStart w:id="7573" w:name="_Toc97045709"/>
      <w:bookmarkStart w:id="7574" w:name="_Toc97155454"/>
      <w:bookmarkStart w:id="7575" w:name="_Toc101521594"/>
      <w:bookmarkStart w:id="7576" w:name="_Toc138761868"/>
      <w:bookmarkStart w:id="7577" w:name="_Toc145708083"/>
      <w:bookmarkStart w:id="7578" w:name="_Toc160570578"/>
      <w:bookmarkStart w:id="7579" w:name="_Toc162008174"/>
      <w:bookmarkStart w:id="7580" w:name="_Toc185515841"/>
      <w:bookmarkStart w:id="7581" w:name="_Toc192873149"/>
      <w:bookmarkStart w:id="7582" w:name="_Toc200970862"/>
      <w:bookmarkStart w:id="7583" w:name="_Toc207722193"/>
      <w:bookmarkStart w:id="7584" w:name="_Toc209521056"/>
      <w:bookmarkStart w:id="7585" w:name="_Toc214977075"/>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5F2A51B2" w14:textId="3D070328" w:rsidR="009D1C10" w:rsidRDefault="009D1C10" w:rsidP="009D1C10">
      <w:pPr>
        <w:pStyle w:val="Heading5"/>
      </w:pPr>
      <w:bookmarkStart w:id="7586" w:name="_Toc28012835"/>
      <w:bookmarkStart w:id="7587" w:name="_Toc34266317"/>
      <w:bookmarkStart w:id="7588" w:name="_Toc36102488"/>
      <w:bookmarkStart w:id="7589" w:name="_Toc43563532"/>
      <w:bookmarkStart w:id="7590" w:name="_Toc45134075"/>
      <w:bookmarkStart w:id="7591" w:name="_Toc50032007"/>
      <w:bookmarkStart w:id="7592" w:name="_Toc51762927"/>
      <w:bookmarkStart w:id="7593" w:name="_Toc56640995"/>
      <w:bookmarkStart w:id="7594" w:name="_Toc59017963"/>
      <w:bookmarkStart w:id="7595" w:name="_Toc66231831"/>
      <w:bookmarkStart w:id="7596" w:name="_Toc68168992"/>
      <w:bookmarkStart w:id="7597" w:name="_Toc70550659"/>
      <w:bookmarkStart w:id="7598" w:name="_Toc73564473"/>
      <w:bookmarkStart w:id="7599" w:name="_Toc85734455"/>
      <w:bookmarkStart w:id="7600" w:name="_Toc89431754"/>
      <w:bookmarkStart w:id="7601" w:name="_Toc97042566"/>
      <w:bookmarkStart w:id="7602" w:name="_Toc97045710"/>
      <w:bookmarkStart w:id="7603" w:name="_Toc97155455"/>
      <w:bookmarkStart w:id="7604" w:name="_Toc101521595"/>
      <w:bookmarkStart w:id="7605" w:name="_Toc138761869"/>
      <w:bookmarkStart w:id="7606" w:name="_Toc145708084"/>
      <w:bookmarkStart w:id="7607" w:name="_Toc160570579"/>
      <w:bookmarkStart w:id="7608" w:name="_Toc162008175"/>
      <w:bookmarkStart w:id="7609" w:name="_Toc185515842"/>
      <w:bookmarkStart w:id="7610" w:name="_Toc192873150"/>
      <w:bookmarkStart w:id="7611" w:name="_Toc200970863"/>
      <w:bookmarkStart w:id="7612" w:name="_Toc207722194"/>
      <w:bookmarkStart w:id="7613" w:name="_Toc209521057"/>
      <w:bookmarkStart w:id="7614" w:name="_Toc214977076"/>
      <w:r>
        <w:t>8.</w:t>
      </w:r>
      <w:r w:rsidR="0085033B">
        <w:t>6</w:t>
      </w:r>
      <w:r>
        <w:t>.5.3.1</w:t>
      </w:r>
      <w:r>
        <w:tab/>
        <w:t>Introduction</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615" w:name="_Toc28012836"/>
      <w:bookmarkStart w:id="7616" w:name="_Toc34266318"/>
      <w:bookmarkStart w:id="7617" w:name="_Toc36102489"/>
      <w:bookmarkStart w:id="7618" w:name="_Toc43563533"/>
      <w:bookmarkStart w:id="7619" w:name="_Toc45134076"/>
      <w:bookmarkStart w:id="7620" w:name="_Toc50032008"/>
      <w:bookmarkStart w:id="7621" w:name="_Toc51762928"/>
      <w:bookmarkStart w:id="7622" w:name="_Toc56640996"/>
      <w:bookmarkStart w:id="7623" w:name="_Toc59017964"/>
      <w:bookmarkStart w:id="7624" w:name="_Toc66231832"/>
      <w:bookmarkStart w:id="7625" w:name="_Toc68168993"/>
      <w:bookmarkStart w:id="7626" w:name="_Toc70550660"/>
      <w:bookmarkStart w:id="7627" w:name="_Toc73564474"/>
      <w:bookmarkStart w:id="7628" w:name="_Toc85734456"/>
      <w:bookmarkStart w:id="7629" w:name="_Toc89431755"/>
      <w:bookmarkStart w:id="7630" w:name="_Toc97042567"/>
      <w:bookmarkStart w:id="7631" w:name="_Toc97045711"/>
      <w:bookmarkStart w:id="7632" w:name="_Toc97155456"/>
      <w:bookmarkStart w:id="7633" w:name="_Toc101521596"/>
      <w:bookmarkStart w:id="7634" w:name="_Toc138761870"/>
      <w:bookmarkStart w:id="7635" w:name="_Toc145708085"/>
      <w:bookmarkStart w:id="7636" w:name="_Toc160570580"/>
      <w:bookmarkStart w:id="7637" w:name="_Toc162008176"/>
      <w:bookmarkStart w:id="7638" w:name="_Toc185515843"/>
      <w:bookmarkStart w:id="7639" w:name="_Toc192873151"/>
      <w:bookmarkStart w:id="7640" w:name="_Toc200970864"/>
      <w:bookmarkStart w:id="7641" w:name="_Toc207722195"/>
      <w:bookmarkStart w:id="7642" w:name="_Toc209521058"/>
      <w:bookmarkStart w:id="7643" w:name="_Toc214977077"/>
      <w:r>
        <w:t>8.</w:t>
      </w:r>
      <w:r w:rsidR="0085033B">
        <w:t>6</w:t>
      </w:r>
      <w:r w:rsidR="009D1C10">
        <w:t>.5.3.2</w:t>
      </w:r>
      <w:r w:rsidR="009D1C10">
        <w:tab/>
        <w:t>Simple data types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44" w:name="_Toc28012837"/>
      <w:bookmarkStart w:id="7645" w:name="_Toc34266319"/>
      <w:bookmarkStart w:id="7646" w:name="_Toc36102490"/>
      <w:bookmarkStart w:id="7647" w:name="_Toc43563534"/>
      <w:bookmarkStart w:id="7648" w:name="_Toc45134077"/>
      <w:bookmarkStart w:id="7649" w:name="_Toc50032009"/>
      <w:bookmarkStart w:id="7650" w:name="_Toc51762929"/>
      <w:bookmarkStart w:id="7651" w:name="_Toc56640997"/>
      <w:bookmarkStart w:id="7652" w:name="_Toc59017965"/>
      <w:bookmarkStart w:id="7653" w:name="_Toc66231833"/>
      <w:bookmarkStart w:id="7654" w:name="_Toc68168994"/>
      <w:bookmarkStart w:id="7655" w:name="_Toc70550661"/>
      <w:bookmarkStart w:id="7656" w:name="_Toc73564475"/>
      <w:bookmarkStart w:id="7657" w:name="_Toc85734457"/>
      <w:bookmarkStart w:id="7658" w:name="_Toc89431756"/>
      <w:bookmarkStart w:id="7659" w:name="_Toc97042568"/>
      <w:bookmarkStart w:id="7660" w:name="_Toc97045712"/>
      <w:bookmarkStart w:id="7661" w:name="_Toc97155457"/>
      <w:bookmarkStart w:id="7662" w:name="_Toc101521597"/>
      <w:bookmarkStart w:id="7663" w:name="_Toc138761871"/>
      <w:bookmarkStart w:id="7664" w:name="_Toc145708086"/>
      <w:bookmarkStart w:id="7665" w:name="_Toc160570581"/>
      <w:bookmarkStart w:id="7666" w:name="_Toc162008177"/>
      <w:bookmarkStart w:id="7667" w:name="_Toc185515844"/>
      <w:bookmarkStart w:id="7668" w:name="_Toc192873152"/>
      <w:bookmarkStart w:id="7669" w:name="_Toc200970865"/>
      <w:bookmarkStart w:id="7670" w:name="_Toc207722196"/>
      <w:bookmarkStart w:id="7671" w:name="_Toc209521059"/>
      <w:bookmarkStart w:id="7672" w:name="_Toc214977078"/>
      <w:r>
        <w:t>8.</w:t>
      </w:r>
      <w:r w:rsidR="0085033B">
        <w:t>6</w:t>
      </w:r>
      <w:r w:rsidR="009D1C10">
        <w:t>.5.3.3</w:t>
      </w:r>
      <w:r w:rsidR="009D1C10">
        <w:tab/>
        <w:t xml:space="preserve">Enumeration: </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r w:rsidR="009D1C10">
        <w:t>AcrMgntEvent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73" w:name="_Toc101521598"/>
      <w:bookmarkStart w:id="7674" w:name="_Toc138761872"/>
      <w:bookmarkStart w:id="7675" w:name="_Toc145708087"/>
      <w:bookmarkStart w:id="7676" w:name="_Toc160570582"/>
      <w:bookmarkStart w:id="7677" w:name="_Toc162008178"/>
      <w:bookmarkStart w:id="7678" w:name="_Toc185515845"/>
      <w:bookmarkStart w:id="7679" w:name="_Toc192873153"/>
      <w:bookmarkStart w:id="7680" w:name="_Toc200970866"/>
      <w:bookmarkStart w:id="7681" w:name="_Toc207722197"/>
      <w:bookmarkStart w:id="7682" w:name="_Toc209521060"/>
      <w:bookmarkStart w:id="7683" w:name="_Toc214977079"/>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73"/>
      <w:bookmarkEnd w:id="7674"/>
      <w:bookmarkEnd w:id="7675"/>
      <w:bookmarkEnd w:id="7676"/>
      <w:bookmarkEnd w:id="7677"/>
      <w:bookmarkEnd w:id="7678"/>
      <w:bookmarkEnd w:id="7679"/>
      <w:bookmarkEnd w:id="7680"/>
      <w:bookmarkEnd w:id="7681"/>
      <w:bookmarkEnd w:id="7682"/>
      <w:bookmarkEnd w:id="7683"/>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84" w:name="_Toc101521599"/>
      <w:bookmarkStart w:id="7685" w:name="_Toc138761873"/>
      <w:bookmarkStart w:id="7686" w:name="_Toc145708088"/>
      <w:bookmarkStart w:id="7687" w:name="_Toc160570583"/>
      <w:bookmarkStart w:id="7688" w:name="_Toc162008179"/>
      <w:bookmarkStart w:id="7689" w:name="_Toc185515846"/>
      <w:bookmarkStart w:id="7690" w:name="_Toc192873154"/>
      <w:bookmarkStart w:id="7691" w:name="_Toc200970867"/>
      <w:bookmarkStart w:id="7692" w:name="_Toc207722198"/>
      <w:bookmarkStart w:id="7693" w:name="_Toc209521061"/>
      <w:bookmarkStart w:id="7694" w:name="_Toc214977080"/>
      <w:r>
        <w:t>8.</w:t>
      </w:r>
      <w:r w:rsidR="0085033B">
        <w:t>6</w:t>
      </w:r>
      <w:r>
        <w:t>.5.3.5</w:t>
      </w:r>
      <w:r>
        <w:tab/>
        <w:t>Enumeration: ActStatus</w:t>
      </w:r>
      <w:bookmarkEnd w:id="7684"/>
      <w:bookmarkEnd w:id="7685"/>
      <w:bookmarkEnd w:id="7686"/>
      <w:bookmarkEnd w:id="7687"/>
      <w:bookmarkEnd w:id="7688"/>
      <w:bookmarkEnd w:id="7689"/>
      <w:bookmarkEnd w:id="7690"/>
      <w:bookmarkEnd w:id="7691"/>
      <w:bookmarkEnd w:id="7692"/>
      <w:bookmarkEnd w:id="7693"/>
      <w:bookmarkEnd w:id="769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95" w:name="_Toc138761874"/>
      <w:bookmarkStart w:id="7696" w:name="_Toc145708089"/>
      <w:bookmarkStart w:id="7697" w:name="_Toc160570584"/>
      <w:bookmarkStart w:id="7698" w:name="_Toc162008180"/>
      <w:bookmarkStart w:id="7699" w:name="_Toc185515847"/>
      <w:bookmarkStart w:id="7700" w:name="_Toc192873155"/>
      <w:bookmarkStart w:id="7701" w:name="_Toc200970868"/>
      <w:bookmarkStart w:id="7702" w:name="_Toc207722199"/>
      <w:bookmarkStart w:id="7703" w:name="_Toc209521062"/>
      <w:bookmarkStart w:id="7704" w:name="_Toc214977081"/>
      <w:r>
        <w:t>8.</w:t>
      </w:r>
      <w:r w:rsidR="0085033B">
        <w:t>6</w:t>
      </w:r>
      <w:r>
        <w:t>.5.3.6</w:t>
      </w:r>
      <w:r>
        <w:tab/>
        <w:t>Enumeration: AcrMgnt</w:t>
      </w:r>
      <w:r w:rsidRPr="001E0D95">
        <w:t>Event</w:t>
      </w:r>
      <w:r>
        <w:rPr>
          <w:lang w:eastAsia="zh-CN"/>
        </w:rPr>
        <w:t>FailureCode</w:t>
      </w:r>
      <w:bookmarkEnd w:id="7695"/>
      <w:bookmarkEnd w:id="7696"/>
      <w:bookmarkEnd w:id="7697"/>
      <w:bookmarkEnd w:id="7698"/>
      <w:bookmarkEnd w:id="7699"/>
      <w:bookmarkEnd w:id="7700"/>
      <w:bookmarkEnd w:id="7701"/>
      <w:bookmarkEnd w:id="7702"/>
      <w:bookmarkEnd w:id="7703"/>
      <w:bookmarkEnd w:id="7704"/>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705" w:name="_Toc138761875"/>
      <w:bookmarkStart w:id="7706" w:name="_Toc145708090"/>
      <w:bookmarkStart w:id="7707" w:name="_Toc160570585"/>
      <w:bookmarkStart w:id="7708" w:name="_Toc162008181"/>
      <w:bookmarkStart w:id="7709" w:name="_Toc185515848"/>
      <w:bookmarkStart w:id="7710" w:name="_Toc192873156"/>
      <w:bookmarkStart w:id="7711" w:name="_Toc200970869"/>
      <w:bookmarkStart w:id="7712" w:name="_Toc207722200"/>
      <w:bookmarkStart w:id="7713" w:name="_Toc209521063"/>
      <w:bookmarkStart w:id="7714" w:name="_Toc214977082"/>
      <w:r>
        <w:t>8.</w:t>
      </w:r>
      <w:r w:rsidR="0085033B">
        <w:t>6</w:t>
      </w:r>
      <w:r>
        <w:t>.5.3.7</w:t>
      </w:r>
      <w:r>
        <w:tab/>
        <w:t>Enumeration: AvailabilityStatus</w:t>
      </w:r>
      <w:bookmarkEnd w:id="7705"/>
      <w:bookmarkEnd w:id="7706"/>
      <w:bookmarkEnd w:id="7707"/>
      <w:bookmarkEnd w:id="7708"/>
      <w:bookmarkEnd w:id="7709"/>
      <w:bookmarkEnd w:id="7710"/>
      <w:bookmarkEnd w:id="7711"/>
      <w:bookmarkEnd w:id="7712"/>
      <w:bookmarkEnd w:id="7713"/>
      <w:bookmarkEnd w:id="771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715" w:name="_Toc160570586"/>
      <w:bookmarkStart w:id="7716" w:name="_Toc162008182"/>
      <w:bookmarkStart w:id="7717" w:name="_Toc185515849"/>
      <w:bookmarkStart w:id="7718" w:name="_Toc192873157"/>
      <w:bookmarkStart w:id="7719" w:name="_Toc200970870"/>
      <w:bookmarkStart w:id="7720" w:name="_Toc207722201"/>
      <w:bookmarkStart w:id="7721" w:name="_Toc209521064"/>
      <w:bookmarkStart w:id="7722" w:name="_Toc214977083"/>
      <w:r>
        <w:t>8.6.5.3.</w:t>
      </w:r>
      <w:r w:rsidRPr="00527D5E">
        <w:t>8</w:t>
      </w:r>
      <w:r>
        <w:tab/>
        <w:t>Enumeration: ResultCode</w:t>
      </w:r>
      <w:bookmarkEnd w:id="7715"/>
      <w:bookmarkEnd w:id="7716"/>
      <w:bookmarkEnd w:id="7717"/>
      <w:bookmarkEnd w:id="7718"/>
      <w:bookmarkEnd w:id="7719"/>
      <w:bookmarkEnd w:id="7720"/>
      <w:bookmarkEnd w:id="7721"/>
      <w:bookmarkEnd w:id="7722"/>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23" w:name="_Toc185515850"/>
      <w:bookmarkStart w:id="7724" w:name="_Toc192873158"/>
      <w:bookmarkStart w:id="7725" w:name="_Toc200970871"/>
      <w:bookmarkStart w:id="7726" w:name="_Toc207722202"/>
      <w:bookmarkStart w:id="7727" w:name="_Toc209521065"/>
      <w:bookmarkStart w:id="7728" w:name="_Toc214977084"/>
      <w:r>
        <w:t>8.6.5.3.</w:t>
      </w:r>
      <w:r w:rsidRPr="003418D4">
        <w:t>9</w:t>
      </w:r>
      <w:r>
        <w:tab/>
        <w:t xml:space="preserve">Enumeration: </w:t>
      </w:r>
      <w:r w:rsidRPr="00140949">
        <w:t>InOutArea</w:t>
      </w:r>
      <w:bookmarkEnd w:id="7723"/>
      <w:bookmarkEnd w:id="7724"/>
      <w:bookmarkEnd w:id="7725"/>
      <w:bookmarkEnd w:id="7726"/>
      <w:bookmarkEnd w:id="7727"/>
      <w:bookmarkEnd w:id="7728"/>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29" w:name="_Toc85734458"/>
      <w:bookmarkStart w:id="7730" w:name="_Toc89431757"/>
      <w:bookmarkStart w:id="7731" w:name="_Toc97042569"/>
      <w:bookmarkStart w:id="7732" w:name="_Toc97045713"/>
      <w:bookmarkStart w:id="7733" w:name="_Toc97155458"/>
      <w:bookmarkStart w:id="7734" w:name="_Toc101521600"/>
      <w:bookmarkStart w:id="7735" w:name="_Toc138761876"/>
      <w:bookmarkStart w:id="7736" w:name="_Toc145708091"/>
      <w:bookmarkStart w:id="7737" w:name="_Toc160570587"/>
      <w:bookmarkStart w:id="7738" w:name="_Toc162008183"/>
      <w:bookmarkStart w:id="7739" w:name="_Toc185515851"/>
      <w:bookmarkStart w:id="7740" w:name="_Toc192873159"/>
      <w:bookmarkStart w:id="7741" w:name="_Toc200970872"/>
      <w:bookmarkStart w:id="7742" w:name="_Toc207722203"/>
      <w:bookmarkStart w:id="7743" w:name="_Toc209521066"/>
      <w:bookmarkStart w:id="7744" w:name="_Toc214977085"/>
      <w:r>
        <w:t>8.</w:t>
      </w:r>
      <w:r w:rsidR="0085033B">
        <w:t>6</w:t>
      </w:r>
      <w:r w:rsidR="009D1C10">
        <w:t>.6</w:t>
      </w:r>
      <w:r w:rsidR="009D1C10">
        <w:tab/>
        <w:t>Error Handling</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83DFEF2" w14:textId="77777777" w:rsidR="008277F0" w:rsidRDefault="008277F0" w:rsidP="008277F0">
      <w:pPr>
        <w:pStyle w:val="Heading4"/>
      </w:pPr>
      <w:bookmarkStart w:id="7745" w:name="_Toc138761877"/>
      <w:bookmarkStart w:id="7746" w:name="_Toc145708092"/>
      <w:bookmarkStart w:id="7747" w:name="_Toc160570588"/>
      <w:bookmarkStart w:id="7748" w:name="_Toc162008184"/>
      <w:bookmarkStart w:id="7749" w:name="_Toc185515852"/>
      <w:bookmarkStart w:id="7750" w:name="_Toc192873160"/>
      <w:bookmarkStart w:id="7751" w:name="_Toc200970873"/>
      <w:bookmarkStart w:id="7752" w:name="_Toc207722204"/>
      <w:bookmarkStart w:id="7753" w:name="_Toc209521067"/>
      <w:bookmarkStart w:id="7754" w:name="_Toc214977086"/>
      <w:r>
        <w:t>8.6.6.1</w:t>
      </w:r>
      <w:r>
        <w:tab/>
        <w:t>General</w:t>
      </w:r>
      <w:bookmarkEnd w:id="7745"/>
      <w:bookmarkEnd w:id="7746"/>
      <w:bookmarkEnd w:id="7747"/>
      <w:bookmarkEnd w:id="7748"/>
      <w:bookmarkEnd w:id="7749"/>
      <w:bookmarkEnd w:id="7750"/>
      <w:bookmarkEnd w:id="7751"/>
      <w:bookmarkEnd w:id="7752"/>
      <w:bookmarkEnd w:id="7753"/>
      <w:bookmarkEnd w:id="775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55" w:name="_Toc138761878"/>
      <w:bookmarkStart w:id="7756" w:name="_Toc145708093"/>
      <w:bookmarkStart w:id="7757" w:name="_Toc160570589"/>
      <w:bookmarkStart w:id="7758" w:name="_Toc162008185"/>
      <w:bookmarkStart w:id="7759" w:name="_Toc185515853"/>
      <w:bookmarkStart w:id="7760" w:name="_Toc192873161"/>
      <w:bookmarkStart w:id="7761" w:name="_Toc200970874"/>
      <w:bookmarkStart w:id="7762" w:name="_Toc207722205"/>
      <w:bookmarkStart w:id="7763" w:name="_Toc209521068"/>
      <w:bookmarkStart w:id="7764" w:name="_Toc214977087"/>
      <w:r>
        <w:t>8.6.6.2</w:t>
      </w:r>
      <w:r>
        <w:tab/>
        <w:t>Protocol Errors</w:t>
      </w:r>
      <w:bookmarkEnd w:id="7755"/>
      <w:bookmarkEnd w:id="7756"/>
      <w:bookmarkEnd w:id="7757"/>
      <w:bookmarkEnd w:id="7758"/>
      <w:bookmarkEnd w:id="7759"/>
      <w:bookmarkEnd w:id="7760"/>
      <w:bookmarkEnd w:id="7761"/>
      <w:bookmarkEnd w:id="7762"/>
      <w:bookmarkEnd w:id="7763"/>
      <w:bookmarkEnd w:id="776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65" w:name="_Toc138761879"/>
      <w:bookmarkStart w:id="7766" w:name="_Toc145708094"/>
      <w:bookmarkStart w:id="7767" w:name="_Toc160570590"/>
      <w:bookmarkStart w:id="7768" w:name="_Toc162008186"/>
      <w:bookmarkStart w:id="7769" w:name="_Toc185515854"/>
      <w:bookmarkStart w:id="7770" w:name="_Toc192873162"/>
      <w:bookmarkStart w:id="7771" w:name="_Toc200970875"/>
      <w:bookmarkStart w:id="7772" w:name="_Toc207722206"/>
      <w:bookmarkStart w:id="7773" w:name="_Toc209521069"/>
      <w:bookmarkStart w:id="7774" w:name="_Toc214977088"/>
      <w:r>
        <w:t>8.6.6.3</w:t>
      </w:r>
      <w:r>
        <w:tab/>
        <w:t>Application Errors</w:t>
      </w:r>
      <w:bookmarkEnd w:id="7765"/>
      <w:bookmarkEnd w:id="7766"/>
      <w:bookmarkEnd w:id="7767"/>
      <w:bookmarkEnd w:id="7768"/>
      <w:bookmarkEnd w:id="7769"/>
      <w:bookmarkEnd w:id="7770"/>
      <w:bookmarkEnd w:id="7771"/>
      <w:bookmarkEnd w:id="7772"/>
      <w:bookmarkEnd w:id="7773"/>
      <w:bookmarkEnd w:id="777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75" w:name="_Toc85734459"/>
      <w:bookmarkStart w:id="7776" w:name="_Toc89431758"/>
      <w:bookmarkStart w:id="7777" w:name="_Toc97042570"/>
      <w:bookmarkStart w:id="7778" w:name="_Toc97045714"/>
      <w:bookmarkStart w:id="7779" w:name="_Toc97155459"/>
      <w:bookmarkStart w:id="7780" w:name="_Toc101521601"/>
      <w:bookmarkStart w:id="7781" w:name="_Toc138761880"/>
      <w:bookmarkStart w:id="7782" w:name="_Toc145708095"/>
      <w:bookmarkStart w:id="7783" w:name="_Toc160570591"/>
      <w:bookmarkStart w:id="7784" w:name="_Toc162008187"/>
      <w:bookmarkStart w:id="7785" w:name="_Toc185515855"/>
      <w:bookmarkStart w:id="7786" w:name="_Toc192873163"/>
      <w:bookmarkStart w:id="7787" w:name="_Toc200970876"/>
      <w:bookmarkStart w:id="7788" w:name="_Toc207722207"/>
      <w:bookmarkStart w:id="7789" w:name="_Toc209521070"/>
      <w:bookmarkStart w:id="7790" w:name="_Toc214977089"/>
      <w:r>
        <w:t>8.</w:t>
      </w:r>
      <w:r w:rsidR="0085033B">
        <w:t>6</w:t>
      </w:r>
      <w:r w:rsidR="009D1C10">
        <w:t>.7</w:t>
      </w:r>
      <w:r w:rsidR="009D1C10">
        <w:tab/>
        <w:t>Feature negotiation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7791" w:name="_Toc97042588"/>
      <w:bookmarkStart w:id="7792" w:name="_Toc97045732"/>
      <w:bookmarkStart w:id="7793" w:name="_Toc97155477"/>
      <w:bookmarkStart w:id="7794" w:name="_Toc101521603"/>
      <w:bookmarkStart w:id="7795" w:name="_Toc138761881"/>
      <w:bookmarkStart w:id="7796" w:name="_Toc145708096"/>
      <w:bookmarkStart w:id="7797" w:name="_Toc160570592"/>
      <w:bookmarkStart w:id="7798" w:name="_Toc162008188"/>
      <w:bookmarkStart w:id="7799" w:name="_Toc185515856"/>
      <w:bookmarkStart w:id="7800" w:name="_Toc192873164"/>
      <w:bookmarkStart w:id="7801" w:name="_Toc200970877"/>
      <w:bookmarkStart w:id="7802" w:name="_Toc207722208"/>
      <w:bookmarkStart w:id="7803" w:name="_Toc209521071"/>
      <w:bookmarkStart w:id="7804" w:name="_Toc214977090"/>
      <w:r>
        <w:t>8.</w:t>
      </w:r>
      <w:r w:rsidR="0085033B">
        <w:t>7</w:t>
      </w:r>
      <w:r>
        <w:tab/>
        <w:t>Eees_EECContextRelocation API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06E77A4" w14:textId="75C4C899" w:rsidR="006264CE" w:rsidRDefault="006264CE" w:rsidP="006264CE">
      <w:pPr>
        <w:pStyle w:val="Heading3"/>
      </w:pPr>
      <w:bookmarkStart w:id="7805" w:name="_Toc97042589"/>
      <w:bookmarkStart w:id="7806" w:name="_Toc97045733"/>
      <w:bookmarkStart w:id="7807" w:name="_Toc97155478"/>
      <w:bookmarkStart w:id="7808" w:name="_Toc101521604"/>
      <w:bookmarkStart w:id="7809" w:name="_Toc138761882"/>
      <w:bookmarkStart w:id="7810" w:name="_Toc145708097"/>
      <w:bookmarkStart w:id="7811" w:name="_Toc160570593"/>
      <w:bookmarkStart w:id="7812" w:name="_Toc162008189"/>
      <w:bookmarkStart w:id="7813" w:name="_Toc185515857"/>
      <w:bookmarkStart w:id="7814" w:name="_Toc192873165"/>
      <w:bookmarkStart w:id="7815" w:name="_Toc200970878"/>
      <w:bookmarkStart w:id="7816" w:name="_Toc207722209"/>
      <w:bookmarkStart w:id="7817" w:name="_Toc209521072"/>
      <w:bookmarkStart w:id="7818" w:name="_Toc214977091"/>
      <w:r>
        <w:t>8.</w:t>
      </w:r>
      <w:r w:rsidR="0085033B">
        <w:t>7</w:t>
      </w:r>
      <w:r>
        <w:t>.1</w:t>
      </w:r>
      <w:r>
        <w:tab/>
        <w:t>API URI</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19" w:name="_Toc160570594"/>
      <w:bookmarkStart w:id="7820" w:name="_Toc162008190"/>
      <w:bookmarkStart w:id="7821" w:name="_Toc185515858"/>
      <w:bookmarkStart w:id="7822" w:name="_Toc192873166"/>
      <w:bookmarkStart w:id="7823" w:name="_Toc200970879"/>
      <w:bookmarkStart w:id="7824" w:name="_Toc207722210"/>
      <w:bookmarkStart w:id="7825" w:name="_Toc209521073"/>
      <w:bookmarkStart w:id="7826" w:name="_Toc214977092"/>
      <w:r>
        <w:t>8.7.</w:t>
      </w:r>
      <w:r w:rsidRPr="008610C2">
        <w:t>1A</w:t>
      </w:r>
      <w:r>
        <w:tab/>
        <w:t>Usage of HTTP</w:t>
      </w:r>
      <w:bookmarkEnd w:id="7819"/>
      <w:bookmarkEnd w:id="7820"/>
      <w:bookmarkEnd w:id="7821"/>
      <w:bookmarkEnd w:id="7822"/>
      <w:bookmarkEnd w:id="7823"/>
      <w:bookmarkEnd w:id="7824"/>
      <w:bookmarkEnd w:id="7825"/>
      <w:bookmarkEnd w:id="78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27" w:name="_Toc97042590"/>
      <w:bookmarkStart w:id="7828" w:name="_Toc97045734"/>
      <w:bookmarkStart w:id="7829" w:name="_Toc97155479"/>
      <w:bookmarkStart w:id="7830" w:name="_Toc101521605"/>
      <w:bookmarkStart w:id="7831" w:name="_Toc138761883"/>
      <w:bookmarkStart w:id="7832" w:name="_Toc145708098"/>
      <w:bookmarkStart w:id="7833" w:name="_Toc160570595"/>
      <w:bookmarkStart w:id="7834" w:name="_Toc162008191"/>
      <w:bookmarkStart w:id="7835" w:name="_Toc185515859"/>
      <w:bookmarkStart w:id="7836" w:name="_Toc192873167"/>
      <w:bookmarkStart w:id="7837" w:name="_Toc200970880"/>
      <w:bookmarkStart w:id="7838" w:name="_Toc207722211"/>
      <w:bookmarkStart w:id="7839" w:name="_Toc209521074"/>
      <w:bookmarkStart w:id="7840" w:name="_Toc214977093"/>
      <w:r>
        <w:t>8.</w:t>
      </w:r>
      <w:r w:rsidR="0085033B">
        <w:t>7</w:t>
      </w:r>
      <w:r>
        <w:t>.2</w:t>
      </w:r>
      <w:r>
        <w:tab/>
        <w:t>Resources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DBFD2C7" w14:textId="619C34B1" w:rsidR="006264CE" w:rsidRDefault="006264CE" w:rsidP="006264CE">
      <w:pPr>
        <w:pStyle w:val="Heading4"/>
      </w:pPr>
      <w:bookmarkStart w:id="7841" w:name="_Toc97042591"/>
      <w:bookmarkStart w:id="7842" w:name="_Toc97045735"/>
      <w:bookmarkStart w:id="7843" w:name="_Toc97155480"/>
      <w:bookmarkStart w:id="7844" w:name="_Toc101521606"/>
      <w:bookmarkStart w:id="7845" w:name="_Toc138761884"/>
      <w:bookmarkStart w:id="7846" w:name="_Toc145708099"/>
      <w:bookmarkStart w:id="7847" w:name="_Toc160570596"/>
      <w:bookmarkStart w:id="7848" w:name="_Toc162008192"/>
      <w:bookmarkStart w:id="7849" w:name="_Toc185515860"/>
      <w:bookmarkStart w:id="7850" w:name="_Toc192873168"/>
      <w:bookmarkStart w:id="7851" w:name="_Toc200970881"/>
      <w:bookmarkStart w:id="7852" w:name="_Toc207722212"/>
      <w:bookmarkStart w:id="7853" w:name="_Toc209521075"/>
      <w:bookmarkStart w:id="7854" w:name="_Toc214977094"/>
      <w:r>
        <w:t>8.</w:t>
      </w:r>
      <w:r w:rsidR="0085033B">
        <w:t>7</w:t>
      </w:r>
      <w:r>
        <w:t>.2.1</w:t>
      </w:r>
      <w:r>
        <w:tab/>
        <w:t>Overview</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05pt;height:151.8pt" o:ole="">
            <v:imagedata r:id="rId27" o:title=""/>
          </v:shape>
          <o:OLEObject Type="Embed" ProgID="Visio.Drawing.11" ShapeID="_x0000_i1033" DrawAspect="Content" ObjectID="_182695873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55" w:name="_Toc97042592"/>
      <w:bookmarkStart w:id="7856" w:name="_Toc97045736"/>
      <w:bookmarkStart w:id="7857" w:name="_Toc97155481"/>
      <w:bookmarkStart w:id="7858" w:name="_Toc101521607"/>
      <w:bookmarkStart w:id="7859" w:name="_Toc138761885"/>
      <w:bookmarkStart w:id="7860" w:name="_Toc145708100"/>
      <w:bookmarkStart w:id="7861" w:name="_Toc160570597"/>
      <w:bookmarkStart w:id="7862" w:name="_Toc162008193"/>
      <w:bookmarkStart w:id="7863" w:name="_Toc185515861"/>
      <w:bookmarkStart w:id="7864" w:name="_Toc192873169"/>
      <w:bookmarkStart w:id="7865" w:name="_Toc200970882"/>
      <w:bookmarkStart w:id="7866" w:name="_Toc207722213"/>
      <w:bookmarkStart w:id="7867" w:name="_Toc209521076"/>
      <w:bookmarkStart w:id="7868" w:name="_Toc214977095"/>
      <w:r>
        <w:t>8.</w:t>
      </w:r>
      <w:r w:rsidR="0085033B">
        <w:t>7</w:t>
      </w:r>
      <w:r>
        <w:t>.2.2</w:t>
      </w:r>
      <w:r>
        <w:tab/>
        <w:t>Resource</w:t>
      </w:r>
      <w:r w:rsidRPr="00831458">
        <w:t xml:space="preserve">: </w:t>
      </w:r>
      <w:r>
        <w:t>EEC Contexts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0A6033A" w14:textId="344FFC75" w:rsidR="006264CE" w:rsidRDefault="006264CE" w:rsidP="006264CE">
      <w:pPr>
        <w:pStyle w:val="Heading5"/>
        <w:rPr>
          <w:lang w:eastAsia="zh-CN"/>
        </w:rPr>
      </w:pPr>
      <w:bookmarkStart w:id="7869" w:name="_Toc97042593"/>
      <w:bookmarkStart w:id="7870" w:name="_Toc97045737"/>
      <w:bookmarkStart w:id="7871" w:name="_Toc97155482"/>
      <w:bookmarkStart w:id="7872" w:name="_Toc101521608"/>
      <w:bookmarkStart w:id="7873" w:name="_Toc138761886"/>
      <w:bookmarkStart w:id="7874" w:name="_Toc145708101"/>
      <w:bookmarkStart w:id="7875" w:name="_Toc160570598"/>
      <w:bookmarkStart w:id="7876" w:name="_Toc162008194"/>
      <w:bookmarkStart w:id="7877" w:name="_Toc185515862"/>
      <w:bookmarkStart w:id="7878" w:name="_Toc192873170"/>
      <w:bookmarkStart w:id="7879" w:name="_Toc200970883"/>
      <w:bookmarkStart w:id="7880" w:name="_Toc207722214"/>
      <w:bookmarkStart w:id="7881" w:name="_Toc209521077"/>
      <w:bookmarkStart w:id="7882" w:name="_Toc214977096"/>
      <w:r>
        <w:rPr>
          <w:lang w:eastAsia="zh-CN"/>
        </w:rPr>
        <w:t>8.</w:t>
      </w:r>
      <w:r w:rsidR="0085033B">
        <w:rPr>
          <w:lang w:eastAsia="zh-CN"/>
        </w:rPr>
        <w:t>7</w:t>
      </w:r>
      <w:r>
        <w:rPr>
          <w:lang w:eastAsia="zh-CN"/>
        </w:rPr>
        <w:t>.2.2.1</w:t>
      </w:r>
      <w:r>
        <w:rPr>
          <w:lang w:eastAsia="zh-CN"/>
        </w:rPr>
        <w:tab/>
        <w:t>Description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83" w:name="_Toc97042594"/>
      <w:bookmarkStart w:id="7884" w:name="_Toc97045738"/>
      <w:bookmarkStart w:id="7885" w:name="_Toc97155483"/>
      <w:bookmarkStart w:id="7886" w:name="_Toc101521609"/>
      <w:bookmarkStart w:id="7887" w:name="_Toc138761887"/>
      <w:bookmarkStart w:id="7888" w:name="_Toc145708102"/>
      <w:bookmarkStart w:id="7889" w:name="_Toc160570599"/>
      <w:bookmarkStart w:id="7890" w:name="_Toc162008195"/>
      <w:bookmarkStart w:id="7891" w:name="_Toc185515863"/>
      <w:bookmarkStart w:id="7892" w:name="_Toc192873171"/>
      <w:bookmarkStart w:id="7893" w:name="_Toc200970884"/>
      <w:bookmarkStart w:id="7894" w:name="_Toc207722215"/>
      <w:bookmarkStart w:id="7895" w:name="_Toc209521078"/>
      <w:bookmarkStart w:id="7896" w:name="_Toc214977097"/>
      <w:r>
        <w:rPr>
          <w:lang w:eastAsia="zh-CN"/>
        </w:rPr>
        <w:t>8.</w:t>
      </w:r>
      <w:r w:rsidR="0085033B">
        <w:rPr>
          <w:lang w:eastAsia="zh-CN"/>
        </w:rPr>
        <w:t>7</w:t>
      </w:r>
      <w:r>
        <w:rPr>
          <w:lang w:eastAsia="zh-CN"/>
        </w:rPr>
        <w:t>.2.2.2</w:t>
      </w:r>
      <w:r>
        <w:rPr>
          <w:lang w:eastAsia="zh-CN"/>
        </w:rPr>
        <w:tab/>
        <w:t>Resource Definition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97" w:name="_Toc97042595"/>
      <w:bookmarkStart w:id="7898" w:name="_Toc97045739"/>
      <w:bookmarkStart w:id="7899" w:name="_Toc97155484"/>
      <w:bookmarkStart w:id="7900" w:name="_Toc101521610"/>
      <w:bookmarkStart w:id="7901" w:name="_Toc138761888"/>
      <w:bookmarkStart w:id="7902" w:name="_Toc145708103"/>
      <w:bookmarkStart w:id="7903" w:name="_Toc160570600"/>
      <w:bookmarkStart w:id="7904" w:name="_Toc162008196"/>
      <w:bookmarkStart w:id="7905" w:name="_Toc185515864"/>
      <w:bookmarkStart w:id="7906" w:name="_Toc192873172"/>
      <w:bookmarkStart w:id="7907" w:name="_Toc200970885"/>
      <w:bookmarkStart w:id="7908" w:name="_Toc207722216"/>
      <w:bookmarkStart w:id="7909" w:name="_Toc209521079"/>
      <w:bookmarkStart w:id="7910" w:name="_Toc214977098"/>
      <w:r>
        <w:rPr>
          <w:lang w:eastAsia="zh-CN"/>
        </w:rPr>
        <w:t>8.</w:t>
      </w:r>
      <w:r w:rsidR="0085033B">
        <w:rPr>
          <w:lang w:eastAsia="zh-CN"/>
        </w:rPr>
        <w:t>7</w:t>
      </w:r>
      <w:r>
        <w:rPr>
          <w:lang w:eastAsia="zh-CN"/>
        </w:rPr>
        <w:t>.2.2.3</w:t>
      </w:r>
      <w:r>
        <w:rPr>
          <w:lang w:eastAsia="zh-CN"/>
        </w:rPr>
        <w:tab/>
        <w:t>Resource Standard Methods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4BDF02B" w14:textId="0C93AD35" w:rsidR="006264CE" w:rsidRDefault="006264CE" w:rsidP="006264CE">
      <w:pPr>
        <w:pStyle w:val="Heading6"/>
        <w:rPr>
          <w:lang w:eastAsia="zh-CN"/>
        </w:rPr>
      </w:pPr>
      <w:bookmarkStart w:id="7911" w:name="_Toc97042596"/>
      <w:bookmarkStart w:id="7912" w:name="_Toc97045740"/>
      <w:bookmarkStart w:id="7913" w:name="_Toc97155485"/>
      <w:bookmarkStart w:id="7914" w:name="_Toc101521611"/>
      <w:bookmarkStart w:id="7915" w:name="_Toc138761889"/>
      <w:bookmarkStart w:id="7916" w:name="_Toc145708104"/>
      <w:bookmarkStart w:id="7917" w:name="_Toc160570601"/>
      <w:bookmarkStart w:id="7918" w:name="_Toc162008197"/>
      <w:bookmarkStart w:id="7919" w:name="_Toc185515865"/>
      <w:bookmarkStart w:id="7920" w:name="_Toc192873173"/>
      <w:bookmarkStart w:id="7921" w:name="_Toc200970886"/>
      <w:bookmarkStart w:id="7922" w:name="_Toc207722217"/>
      <w:bookmarkStart w:id="7923" w:name="_Toc209521080"/>
      <w:bookmarkStart w:id="7924" w:name="_Toc214977099"/>
      <w:r>
        <w:rPr>
          <w:lang w:eastAsia="zh-CN"/>
        </w:rPr>
        <w:t>8.</w:t>
      </w:r>
      <w:r w:rsidR="0085033B">
        <w:rPr>
          <w:lang w:eastAsia="zh-CN"/>
        </w:rPr>
        <w:t>7</w:t>
      </w:r>
      <w:r>
        <w:rPr>
          <w:lang w:eastAsia="zh-CN"/>
        </w:rPr>
        <w:t>.2.2.3.1</w:t>
      </w:r>
      <w:r>
        <w:rPr>
          <w:lang w:eastAsia="zh-CN"/>
        </w:rPr>
        <w:tab/>
        <w:t>GET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925" w:name="_Toc97042597"/>
      <w:bookmarkStart w:id="7926" w:name="_Toc97045741"/>
      <w:bookmarkStart w:id="7927" w:name="_Toc97155486"/>
      <w:bookmarkStart w:id="7928" w:name="_Toc101521612"/>
      <w:bookmarkStart w:id="7929" w:name="_Toc138761890"/>
      <w:bookmarkStart w:id="7930" w:name="_Toc145708105"/>
      <w:bookmarkStart w:id="7931" w:name="_Toc160570602"/>
      <w:bookmarkStart w:id="7932" w:name="_Toc162008198"/>
      <w:bookmarkStart w:id="7933" w:name="_Toc185515866"/>
      <w:bookmarkStart w:id="7934" w:name="_Toc192873174"/>
      <w:bookmarkStart w:id="7935" w:name="_Toc200970887"/>
      <w:bookmarkStart w:id="7936" w:name="_Toc207722218"/>
      <w:bookmarkStart w:id="7937" w:name="_Toc209521081"/>
      <w:bookmarkStart w:id="7938" w:name="_Toc214977100"/>
      <w:r>
        <w:rPr>
          <w:lang w:eastAsia="zh-CN"/>
        </w:rPr>
        <w:t>8.</w:t>
      </w:r>
      <w:r w:rsidR="0085033B">
        <w:rPr>
          <w:lang w:eastAsia="zh-CN"/>
        </w:rPr>
        <w:t>7</w:t>
      </w:r>
      <w:r>
        <w:rPr>
          <w:lang w:eastAsia="zh-CN"/>
        </w:rPr>
        <w:t>.2.2.3.2</w:t>
      </w:r>
      <w:r>
        <w:rPr>
          <w:lang w:eastAsia="zh-CN"/>
        </w:rPr>
        <w:tab/>
        <w:t>POST</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39" w:name="_Toc97042598"/>
      <w:bookmarkStart w:id="7940" w:name="_Toc97045742"/>
      <w:bookmarkStart w:id="7941" w:name="_Toc97155487"/>
      <w:bookmarkStart w:id="7942" w:name="_Toc101521613"/>
      <w:bookmarkStart w:id="7943" w:name="_Toc138761891"/>
      <w:bookmarkStart w:id="7944" w:name="_Toc145708106"/>
      <w:bookmarkStart w:id="7945" w:name="_Toc160570603"/>
      <w:bookmarkStart w:id="7946" w:name="_Toc162008199"/>
      <w:bookmarkStart w:id="7947" w:name="_Toc185515867"/>
      <w:bookmarkStart w:id="7948" w:name="_Toc192873175"/>
      <w:bookmarkStart w:id="7949" w:name="_Toc200970888"/>
      <w:bookmarkStart w:id="7950" w:name="_Toc207722219"/>
      <w:bookmarkStart w:id="7951" w:name="_Toc209521082"/>
      <w:bookmarkStart w:id="7952" w:name="_Toc214977101"/>
      <w:r>
        <w:rPr>
          <w:lang w:eastAsia="zh-CN"/>
        </w:rPr>
        <w:t>8.</w:t>
      </w:r>
      <w:r w:rsidR="003300AE">
        <w:rPr>
          <w:lang w:eastAsia="zh-CN"/>
        </w:rPr>
        <w:t>7</w:t>
      </w:r>
      <w:r>
        <w:rPr>
          <w:lang w:eastAsia="zh-CN"/>
        </w:rPr>
        <w:t>.2.2.4</w:t>
      </w:r>
      <w:r>
        <w:rPr>
          <w:lang w:eastAsia="zh-CN"/>
        </w:rPr>
        <w:tab/>
        <w:t>Resource Custom Operations</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53" w:name="_Toc97042599"/>
      <w:bookmarkStart w:id="7954" w:name="_Toc97045743"/>
      <w:bookmarkStart w:id="7955" w:name="_Toc97155488"/>
      <w:bookmarkStart w:id="7956" w:name="_Toc101521614"/>
      <w:bookmarkStart w:id="7957" w:name="_Toc138761892"/>
      <w:bookmarkStart w:id="7958" w:name="_Toc145708107"/>
      <w:bookmarkStart w:id="7959" w:name="_Toc160570604"/>
      <w:bookmarkStart w:id="7960" w:name="_Toc162008200"/>
      <w:bookmarkStart w:id="7961" w:name="_Toc185515868"/>
      <w:bookmarkStart w:id="7962" w:name="_Toc192873176"/>
      <w:bookmarkStart w:id="7963" w:name="_Toc200970889"/>
      <w:bookmarkStart w:id="7964" w:name="_Toc207722220"/>
      <w:bookmarkStart w:id="7965" w:name="_Toc209521083"/>
      <w:bookmarkStart w:id="7966" w:name="_Toc214977102"/>
      <w:r>
        <w:t>8.</w:t>
      </w:r>
      <w:r w:rsidR="003300AE">
        <w:t>7</w:t>
      </w:r>
      <w:r>
        <w:t>.3</w:t>
      </w:r>
      <w:r>
        <w:tab/>
        <w:t>Custom Operations without associated resources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67" w:name="_Toc97042600"/>
      <w:bookmarkStart w:id="7968" w:name="_Toc97045744"/>
      <w:bookmarkStart w:id="7969" w:name="_Toc97155489"/>
      <w:bookmarkStart w:id="7970" w:name="_Toc101521615"/>
      <w:bookmarkStart w:id="7971" w:name="_Toc138761893"/>
      <w:bookmarkStart w:id="7972" w:name="_Toc145708108"/>
      <w:bookmarkStart w:id="7973" w:name="_Toc160570605"/>
      <w:bookmarkStart w:id="7974" w:name="_Toc162008201"/>
      <w:bookmarkStart w:id="7975" w:name="_Toc185515869"/>
      <w:bookmarkStart w:id="7976" w:name="_Toc192873177"/>
      <w:bookmarkStart w:id="7977" w:name="_Toc200970890"/>
      <w:bookmarkStart w:id="7978" w:name="_Toc207722221"/>
      <w:bookmarkStart w:id="7979" w:name="_Toc209521084"/>
      <w:bookmarkStart w:id="7980" w:name="_Toc214977103"/>
      <w:r>
        <w:t>8.</w:t>
      </w:r>
      <w:r w:rsidR="003300AE">
        <w:t>7</w:t>
      </w:r>
      <w:r>
        <w:t>.4</w:t>
      </w:r>
      <w:r>
        <w:tab/>
        <w:t>Notifications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81" w:name="_Toc97042601"/>
      <w:bookmarkStart w:id="7982" w:name="_Toc97045745"/>
      <w:bookmarkStart w:id="7983" w:name="_Toc97155490"/>
      <w:bookmarkStart w:id="7984" w:name="_Toc101521616"/>
      <w:bookmarkStart w:id="7985" w:name="_Toc138761894"/>
      <w:bookmarkStart w:id="7986" w:name="_Toc145708109"/>
      <w:bookmarkStart w:id="7987" w:name="_Toc160570606"/>
      <w:bookmarkStart w:id="7988" w:name="_Toc162008202"/>
      <w:bookmarkStart w:id="7989" w:name="_Toc185515870"/>
      <w:bookmarkStart w:id="7990" w:name="_Toc192873178"/>
      <w:bookmarkStart w:id="7991" w:name="_Toc200970891"/>
      <w:bookmarkStart w:id="7992" w:name="_Toc207722222"/>
      <w:bookmarkStart w:id="7993" w:name="_Toc209521085"/>
      <w:bookmarkStart w:id="7994" w:name="_Toc214977104"/>
      <w:r>
        <w:t>8.</w:t>
      </w:r>
      <w:r w:rsidR="003300AE">
        <w:t>7</w:t>
      </w:r>
      <w:r>
        <w:t>.5</w:t>
      </w:r>
      <w:r>
        <w:tab/>
        <w:t>Data Model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AAD7F5A" w14:textId="15A7354A" w:rsidR="006264CE" w:rsidRDefault="006264CE" w:rsidP="006264CE">
      <w:pPr>
        <w:pStyle w:val="Heading4"/>
        <w:rPr>
          <w:lang w:eastAsia="zh-CN"/>
        </w:rPr>
      </w:pPr>
      <w:bookmarkStart w:id="7995" w:name="_Toc97042602"/>
      <w:bookmarkStart w:id="7996" w:name="_Toc97045746"/>
      <w:bookmarkStart w:id="7997" w:name="_Toc97155491"/>
      <w:bookmarkStart w:id="7998" w:name="_Toc101521617"/>
      <w:bookmarkStart w:id="7999" w:name="_Toc138761895"/>
      <w:bookmarkStart w:id="8000" w:name="_Toc145708110"/>
      <w:bookmarkStart w:id="8001" w:name="_Toc160570607"/>
      <w:bookmarkStart w:id="8002" w:name="_Toc162008203"/>
      <w:bookmarkStart w:id="8003" w:name="_Toc185515871"/>
      <w:bookmarkStart w:id="8004" w:name="_Toc192873179"/>
      <w:bookmarkStart w:id="8005" w:name="_Toc200970892"/>
      <w:bookmarkStart w:id="8006" w:name="_Toc207722223"/>
      <w:bookmarkStart w:id="8007" w:name="_Toc209521086"/>
      <w:bookmarkStart w:id="8008" w:name="_Toc214977105"/>
      <w:r>
        <w:rPr>
          <w:lang w:eastAsia="zh-CN"/>
        </w:rPr>
        <w:t>8.</w:t>
      </w:r>
      <w:r w:rsidR="003300AE">
        <w:rPr>
          <w:lang w:eastAsia="zh-CN"/>
        </w:rPr>
        <w:t>7</w:t>
      </w:r>
      <w:r>
        <w:rPr>
          <w:lang w:eastAsia="zh-CN"/>
        </w:rPr>
        <w:t>.5.1</w:t>
      </w:r>
      <w:r>
        <w:rPr>
          <w:lang w:eastAsia="zh-CN"/>
        </w:rPr>
        <w:tab/>
        <w:t>General</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009" w:name="_Toc97042603"/>
      <w:bookmarkStart w:id="8010" w:name="_Toc97045747"/>
      <w:bookmarkStart w:id="8011" w:name="_Toc97155492"/>
      <w:bookmarkStart w:id="8012" w:name="_Toc101521618"/>
      <w:bookmarkStart w:id="8013" w:name="_Toc138761896"/>
      <w:bookmarkStart w:id="8014" w:name="_Toc145708111"/>
      <w:bookmarkStart w:id="8015" w:name="_Toc160570608"/>
      <w:bookmarkStart w:id="8016" w:name="_Toc162008204"/>
      <w:bookmarkStart w:id="8017" w:name="_Toc185515872"/>
      <w:bookmarkStart w:id="8018" w:name="_Toc192873180"/>
      <w:bookmarkStart w:id="8019" w:name="_Toc200970893"/>
      <w:bookmarkStart w:id="8020" w:name="_Toc207722224"/>
      <w:bookmarkStart w:id="8021" w:name="_Toc209521087"/>
      <w:bookmarkStart w:id="8022" w:name="_Toc214977106"/>
      <w:r>
        <w:rPr>
          <w:lang w:eastAsia="zh-CN"/>
        </w:rPr>
        <w:t>8.</w:t>
      </w:r>
      <w:r w:rsidR="003300AE">
        <w:rPr>
          <w:lang w:eastAsia="zh-CN"/>
        </w:rPr>
        <w:t>7</w:t>
      </w:r>
      <w:r>
        <w:rPr>
          <w:lang w:eastAsia="zh-CN"/>
        </w:rPr>
        <w:t>.5.2</w:t>
      </w:r>
      <w:r>
        <w:rPr>
          <w:lang w:eastAsia="zh-CN"/>
        </w:rPr>
        <w:tab/>
        <w:t>Structured data types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7229682F" w14:textId="4D53D962" w:rsidR="006264CE" w:rsidRDefault="006264CE" w:rsidP="006264CE">
      <w:pPr>
        <w:pStyle w:val="Heading5"/>
        <w:rPr>
          <w:lang w:eastAsia="zh-CN"/>
        </w:rPr>
      </w:pPr>
      <w:bookmarkStart w:id="8023" w:name="_Toc97042604"/>
      <w:bookmarkStart w:id="8024" w:name="_Toc97045748"/>
      <w:bookmarkStart w:id="8025" w:name="_Toc97155493"/>
      <w:bookmarkStart w:id="8026" w:name="_Toc101521619"/>
      <w:bookmarkStart w:id="8027" w:name="_Toc138761897"/>
      <w:bookmarkStart w:id="8028" w:name="_Toc145708112"/>
      <w:bookmarkStart w:id="8029" w:name="_Toc160570609"/>
      <w:bookmarkStart w:id="8030" w:name="_Toc162008205"/>
      <w:bookmarkStart w:id="8031" w:name="_Toc185515873"/>
      <w:bookmarkStart w:id="8032" w:name="_Toc192873181"/>
      <w:bookmarkStart w:id="8033" w:name="_Toc200970894"/>
      <w:bookmarkStart w:id="8034" w:name="_Toc207722225"/>
      <w:bookmarkStart w:id="8035" w:name="_Toc209521088"/>
      <w:bookmarkStart w:id="8036" w:name="_Toc214977107"/>
      <w:r>
        <w:rPr>
          <w:lang w:eastAsia="zh-CN"/>
        </w:rPr>
        <w:t>8.</w:t>
      </w:r>
      <w:r w:rsidR="003300AE">
        <w:rPr>
          <w:lang w:eastAsia="zh-CN"/>
        </w:rPr>
        <w:t>7</w:t>
      </w:r>
      <w:r>
        <w:rPr>
          <w:lang w:eastAsia="zh-CN"/>
        </w:rPr>
        <w:t>.5.2.1</w:t>
      </w:r>
      <w:r>
        <w:rPr>
          <w:lang w:eastAsia="zh-CN"/>
        </w:rPr>
        <w:tab/>
        <w:t>Introduction</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37" w:name="_Toc97042605"/>
      <w:bookmarkStart w:id="8038" w:name="_Toc97045749"/>
      <w:bookmarkStart w:id="8039" w:name="_Toc97155494"/>
      <w:bookmarkStart w:id="8040" w:name="_Toc101521620"/>
      <w:bookmarkStart w:id="8041" w:name="_Toc138761898"/>
      <w:bookmarkStart w:id="8042" w:name="_Toc145708113"/>
      <w:bookmarkStart w:id="8043" w:name="_Toc160570610"/>
      <w:bookmarkStart w:id="8044" w:name="_Toc162008206"/>
      <w:bookmarkStart w:id="8045" w:name="_Toc185515874"/>
      <w:bookmarkStart w:id="8046" w:name="_Toc192873182"/>
      <w:bookmarkStart w:id="8047" w:name="_Toc200970895"/>
      <w:bookmarkStart w:id="8048" w:name="_Toc207722226"/>
      <w:bookmarkStart w:id="8049" w:name="_Toc209521089"/>
      <w:bookmarkStart w:id="8050" w:name="_Toc21497710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51" w:name="_Toc97042606"/>
      <w:bookmarkStart w:id="8052" w:name="_Toc97045750"/>
      <w:bookmarkStart w:id="8053" w:name="_Toc97155495"/>
      <w:bookmarkStart w:id="8054" w:name="_Toc101521621"/>
      <w:bookmarkStart w:id="8055" w:name="_Toc138761899"/>
      <w:bookmarkStart w:id="8056" w:name="_Toc145708114"/>
      <w:bookmarkStart w:id="8057" w:name="_Toc160570611"/>
      <w:bookmarkStart w:id="8058" w:name="_Toc162008207"/>
      <w:bookmarkStart w:id="8059" w:name="_Toc185515875"/>
      <w:bookmarkStart w:id="8060" w:name="_Toc192873183"/>
      <w:bookmarkStart w:id="8061" w:name="_Toc200970896"/>
      <w:bookmarkStart w:id="8062" w:name="_Toc207722227"/>
      <w:bookmarkStart w:id="8063" w:name="_Toc209521090"/>
      <w:bookmarkStart w:id="8064" w:name="_Toc214977109"/>
      <w:r>
        <w:rPr>
          <w:lang w:eastAsia="zh-CN"/>
        </w:rPr>
        <w:t>8.</w:t>
      </w:r>
      <w:r w:rsidR="003300AE">
        <w:rPr>
          <w:lang w:eastAsia="zh-CN"/>
        </w:rPr>
        <w:t>7</w:t>
      </w:r>
      <w:r>
        <w:rPr>
          <w:lang w:eastAsia="zh-CN"/>
        </w:rPr>
        <w:t>.5.2.3</w:t>
      </w:r>
      <w:r>
        <w:rPr>
          <w:lang w:eastAsia="zh-CN"/>
        </w:rPr>
        <w:tab/>
        <w:t>Type: IndividualSessionContext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65" w:name="_Toc97042607"/>
      <w:bookmarkStart w:id="8066" w:name="_Toc97045751"/>
      <w:bookmarkStart w:id="8067" w:name="_Toc97155496"/>
      <w:bookmarkStart w:id="8068" w:name="_Toc101521622"/>
      <w:bookmarkStart w:id="8069" w:name="_Toc138761900"/>
      <w:bookmarkStart w:id="8070" w:name="_Toc145708115"/>
      <w:bookmarkStart w:id="8071" w:name="_Toc160570612"/>
      <w:bookmarkStart w:id="8072" w:name="_Toc162008208"/>
      <w:bookmarkStart w:id="8073" w:name="_Toc185515876"/>
      <w:bookmarkStart w:id="8074" w:name="_Toc192873184"/>
      <w:bookmarkStart w:id="8075" w:name="_Toc200970897"/>
      <w:bookmarkStart w:id="8076" w:name="_Toc207722228"/>
      <w:bookmarkStart w:id="8077" w:name="_Toc209521091"/>
      <w:bookmarkStart w:id="8078" w:name="_Toc214977110"/>
      <w:r>
        <w:rPr>
          <w:lang w:eastAsia="zh-CN"/>
        </w:rPr>
        <w:t>8.</w:t>
      </w:r>
      <w:r w:rsidR="003300AE">
        <w:rPr>
          <w:lang w:eastAsia="zh-CN"/>
        </w:rPr>
        <w:t>7</w:t>
      </w:r>
      <w:r>
        <w:rPr>
          <w:lang w:eastAsia="zh-CN"/>
        </w:rPr>
        <w:t>.5.2.4</w:t>
      </w:r>
      <w:r>
        <w:rPr>
          <w:lang w:eastAsia="zh-CN"/>
        </w:rPr>
        <w:tab/>
        <w:t>Type: EECContextPush</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79" w:name="_Toc97042608"/>
      <w:bookmarkStart w:id="8080" w:name="_Toc97045752"/>
      <w:bookmarkStart w:id="8081" w:name="_Toc97155497"/>
      <w:bookmarkStart w:id="8082" w:name="_Toc101521623"/>
      <w:bookmarkStart w:id="8083" w:name="_Toc138761901"/>
      <w:bookmarkStart w:id="8084" w:name="_Toc145708116"/>
      <w:bookmarkStart w:id="8085" w:name="_Toc160570613"/>
      <w:bookmarkStart w:id="8086" w:name="_Toc162008209"/>
      <w:bookmarkStart w:id="8087" w:name="_Toc185515877"/>
      <w:bookmarkStart w:id="8088" w:name="_Toc192873185"/>
      <w:bookmarkStart w:id="8089" w:name="_Toc200970898"/>
      <w:bookmarkStart w:id="8090" w:name="_Toc207722229"/>
      <w:bookmarkStart w:id="8091" w:name="_Toc209521092"/>
      <w:bookmarkStart w:id="8092" w:name="_Toc214977111"/>
      <w:r>
        <w:rPr>
          <w:lang w:eastAsia="zh-CN"/>
        </w:rPr>
        <w:t>8.</w:t>
      </w:r>
      <w:r w:rsidR="003300AE">
        <w:rPr>
          <w:lang w:eastAsia="zh-CN"/>
        </w:rPr>
        <w:t>7</w:t>
      </w:r>
      <w:r>
        <w:rPr>
          <w:lang w:eastAsia="zh-CN"/>
        </w:rPr>
        <w:t>.5.2.5</w:t>
      </w:r>
      <w:r>
        <w:rPr>
          <w:lang w:eastAsia="zh-CN"/>
        </w:rPr>
        <w:tab/>
        <w:t>Type: EECContext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93" w:name="_Toc138761902"/>
      <w:bookmarkStart w:id="8094" w:name="_Toc145708117"/>
      <w:bookmarkStart w:id="8095" w:name="_Toc160570614"/>
      <w:bookmarkStart w:id="8096" w:name="_Toc162008210"/>
      <w:bookmarkStart w:id="8097" w:name="_Toc185515878"/>
      <w:bookmarkStart w:id="8098" w:name="_Toc192873186"/>
      <w:bookmarkStart w:id="8099" w:name="_Toc200970899"/>
      <w:bookmarkStart w:id="8100" w:name="_Toc207722230"/>
      <w:bookmarkStart w:id="8101" w:name="_Toc209521093"/>
      <w:bookmarkStart w:id="8102" w:name="_Toc214977112"/>
      <w:r>
        <w:rPr>
          <w:lang w:eastAsia="zh-CN"/>
        </w:rPr>
        <w:t>8.</w:t>
      </w:r>
      <w:r w:rsidR="004800D1">
        <w:rPr>
          <w:lang w:eastAsia="zh-CN"/>
        </w:rPr>
        <w:t>7</w:t>
      </w:r>
      <w:r>
        <w:rPr>
          <w:lang w:eastAsia="zh-CN"/>
        </w:rPr>
        <w:t>.5.2.6</w:t>
      </w:r>
      <w:r>
        <w:rPr>
          <w:lang w:eastAsia="zh-CN"/>
        </w:rPr>
        <w:tab/>
        <w:t>Type: EECContextPushRes</w:t>
      </w:r>
      <w:bookmarkEnd w:id="8093"/>
      <w:bookmarkEnd w:id="8094"/>
      <w:bookmarkEnd w:id="8095"/>
      <w:bookmarkEnd w:id="8096"/>
      <w:bookmarkEnd w:id="8097"/>
      <w:bookmarkEnd w:id="8098"/>
      <w:bookmarkEnd w:id="8099"/>
      <w:bookmarkEnd w:id="8100"/>
      <w:bookmarkEnd w:id="8101"/>
      <w:bookmarkEnd w:id="8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103" w:name="_Toc138761903"/>
      <w:bookmarkStart w:id="8104" w:name="_Toc145708118"/>
      <w:bookmarkStart w:id="8105" w:name="_Toc160570615"/>
      <w:bookmarkStart w:id="8106" w:name="_Toc162008211"/>
      <w:bookmarkStart w:id="8107" w:name="_Toc185515879"/>
      <w:bookmarkStart w:id="8108" w:name="_Toc192873187"/>
      <w:bookmarkStart w:id="8109" w:name="_Toc200970900"/>
      <w:bookmarkStart w:id="8110" w:name="_Toc207722231"/>
      <w:bookmarkStart w:id="8111" w:name="_Toc209521094"/>
      <w:bookmarkStart w:id="8112" w:name="_Toc214977113"/>
      <w:r>
        <w:rPr>
          <w:lang w:eastAsia="zh-CN"/>
        </w:rPr>
        <w:t>8.</w:t>
      </w:r>
      <w:r w:rsidR="004800D1">
        <w:rPr>
          <w:lang w:eastAsia="zh-CN"/>
        </w:rPr>
        <w:t>7</w:t>
      </w:r>
      <w:r>
        <w:rPr>
          <w:lang w:eastAsia="zh-CN"/>
        </w:rPr>
        <w:t>.5.2.7</w:t>
      </w:r>
      <w:r>
        <w:rPr>
          <w:lang w:eastAsia="zh-CN"/>
        </w:rPr>
        <w:tab/>
        <w:t xml:space="preserve">Type: </w:t>
      </w:r>
      <w:r>
        <w:t>ImplicitRegDetails</w:t>
      </w:r>
      <w:bookmarkEnd w:id="8103"/>
      <w:bookmarkEnd w:id="8104"/>
      <w:bookmarkEnd w:id="8105"/>
      <w:bookmarkEnd w:id="8106"/>
      <w:bookmarkEnd w:id="8107"/>
      <w:bookmarkEnd w:id="8108"/>
      <w:bookmarkEnd w:id="8109"/>
      <w:bookmarkEnd w:id="8110"/>
      <w:bookmarkEnd w:id="8111"/>
      <w:bookmarkEnd w:id="811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113" w:name="_Toc138761904"/>
      <w:bookmarkStart w:id="8114" w:name="_Toc145708119"/>
      <w:bookmarkStart w:id="8115" w:name="_Toc160570616"/>
      <w:bookmarkStart w:id="8116" w:name="_Toc162008212"/>
      <w:bookmarkStart w:id="8117" w:name="_Toc185515880"/>
      <w:bookmarkStart w:id="8118" w:name="_Toc192873188"/>
      <w:bookmarkStart w:id="8119" w:name="_Toc200970901"/>
      <w:bookmarkStart w:id="8120" w:name="_Toc207722232"/>
      <w:bookmarkStart w:id="8121" w:name="_Toc209521095"/>
      <w:bookmarkStart w:id="8122" w:name="_Toc214977114"/>
      <w:r>
        <w:rPr>
          <w:lang w:eastAsia="zh-CN"/>
        </w:rPr>
        <w:t>8.7.5.2.</w:t>
      </w:r>
      <w:r w:rsidRPr="00FB696D">
        <w:rPr>
          <w:lang w:eastAsia="zh-CN"/>
        </w:rPr>
        <w:t>8</w:t>
      </w:r>
      <w:r>
        <w:rPr>
          <w:lang w:eastAsia="zh-CN"/>
        </w:rPr>
        <w:tab/>
        <w:t xml:space="preserve">Type: </w:t>
      </w:r>
      <w:r>
        <w:t>EECSrvContinuitySupport</w:t>
      </w:r>
      <w:bookmarkEnd w:id="8113"/>
      <w:bookmarkEnd w:id="8114"/>
      <w:bookmarkEnd w:id="8115"/>
      <w:bookmarkEnd w:id="8116"/>
      <w:bookmarkEnd w:id="8117"/>
      <w:bookmarkEnd w:id="8118"/>
      <w:bookmarkEnd w:id="8119"/>
      <w:bookmarkEnd w:id="8120"/>
      <w:bookmarkEnd w:id="8121"/>
      <w:bookmarkEnd w:id="812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23" w:name="_Toc97042609"/>
      <w:bookmarkStart w:id="8124" w:name="_Toc97045753"/>
      <w:bookmarkStart w:id="8125" w:name="_Toc97155498"/>
      <w:bookmarkStart w:id="8126" w:name="_Toc101521624"/>
      <w:bookmarkStart w:id="8127" w:name="_Toc138761905"/>
      <w:bookmarkStart w:id="8128" w:name="_Toc145708120"/>
      <w:bookmarkStart w:id="8129" w:name="_Toc160570617"/>
      <w:bookmarkStart w:id="8130" w:name="_Toc162008213"/>
      <w:bookmarkStart w:id="8131" w:name="_Toc185515881"/>
      <w:bookmarkStart w:id="8132" w:name="_Toc192873189"/>
      <w:bookmarkStart w:id="8133" w:name="_Toc200970902"/>
      <w:bookmarkStart w:id="8134" w:name="_Toc207722233"/>
      <w:bookmarkStart w:id="8135" w:name="_Toc209521096"/>
      <w:bookmarkStart w:id="8136" w:name="_Toc214977115"/>
      <w:r>
        <w:rPr>
          <w:lang w:eastAsia="zh-CN"/>
        </w:rPr>
        <w:t>8.</w:t>
      </w:r>
      <w:r w:rsidR="004800D1">
        <w:rPr>
          <w:lang w:eastAsia="zh-CN"/>
        </w:rPr>
        <w:t>7</w:t>
      </w:r>
      <w:r>
        <w:rPr>
          <w:lang w:eastAsia="zh-CN"/>
        </w:rPr>
        <w:t>.5.3</w:t>
      </w:r>
      <w:r>
        <w:rPr>
          <w:lang w:eastAsia="zh-CN"/>
        </w:rPr>
        <w:tab/>
        <w:t>Simple data types and enumerations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9EA7A63" w14:textId="77777777" w:rsidR="008610C2" w:rsidRDefault="008610C2" w:rsidP="008610C2">
      <w:pPr>
        <w:pStyle w:val="Heading5"/>
      </w:pPr>
      <w:bookmarkStart w:id="8137" w:name="_Toc160570618"/>
      <w:bookmarkStart w:id="8138" w:name="_Toc162008214"/>
      <w:bookmarkStart w:id="8139" w:name="_Toc185515882"/>
      <w:bookmarkStart w:id="8140" w:name="_Toc192873190"/>
      <w:bookmarkStart w:id="8141" w:name="_Toc200970903"/>
      <w:bookmarkStart w:id="8142" w:name="_Toc207722234"/>
      <w:bookmarkStart w:id="8143" w:name="_Toc209521097"/>
      <w:bookmarkStart w:id="8144" w:name="_Toc214977116"/>
      <w:r>
        <w:rPr>
          <w:lang w:eastAsia="zh-CN"/>
        </w:rPr>
        <w:t>8.7.5</w:t>
      </w:r>
      <w:r>
        <w:t>.3.1</w:t>
      </w:r>
      <w:r>
        <w:tab/>
        <w:t>Introduction</w:t>
      </w:r>
      <w:bookmarkEnd w:id="8137"/>
      <w:bookmarkEnd w:id="8138"/>
      <w:bookmarkEnd w:id="8139"/>
      <w:bookmarkEnd w:id="8140"/>
      <w:bookmarkEnd w:id="8141"/>
      <w:bookmarkEnd w:id="8142"/>
      <w:bookmarkEnd w:id="8143"/>
      <w:bookmarkEnd w:id="814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45" w:name="_Toc160570619"/>
      <w:bookmarkStart w:id="8146" w:name="_Toc162008215"/>
      <w:bookmarkStart w:id="8147" w:name="_Toc185515883"/>
      <w:bookmarkStart w:id="8148" w:name="_Toc192873191"/>
      <w:bookmarkStart w:id="8149" w:name="_Toc200970904"/>
      <w:bookmarkStart w:id="8150" w:name="_Toc207722235"/>
      <w:bookmarkStart w:id="8151" w:name="_Toc209521098"/>
      <w:bookmarkStart w:id="8152" w:name="_Toc214977117"/>
      <w:r>
        <w:rPr>
          <w:lang w:eastAsia="zh-CN"/>
        </w:rPr>
        <w:t>8.7.5</w:t>
      </w:r>
      <w:r>
        <w:t>.3.2</w:t>
      </w:r>
      <w:r>
        <w:tab/>
        <w:t>Simple data types</w:t>
      </w:r>
      <w:bookmarkEnd w:id="8145"/>
      <w:bookmarkEnd w:id="8146"/>
      <w:bookmarkEnd w:id="8147"/>
      <w:bookmarkEnd w:id="8148"/>
      <w:bookmarkEnd w:id="8149"/>
      <w:bookmarkEnd w:id="8150"/>
      <w:bookmarkEnd w:id="8151"/>
      <w:bookmarkEnd w:id="815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53" w:name="_Toc160570620"/>
      <w:bookmarkStart w:id="8154" w:name="_Toc162008216"/>
      <w:bookmarkStart w:id="8155" w:name="_Toc185515884"/>
      <w:bookmarkStart w:id="8156" w:name="_Toc192873192"/>
      <w:bookmarkStart w:id="8157" w:name="_Toc200970905"/>
      <w:bookmarkStart w:id="8158" w:name="_Toc207722236"/>
      <w:bookmarkStart w:id="8159" w:name="_Toc209521099"/>
      <w:bookmarkStart w:id="8160" w:name="_Toc21497711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53"/>
      <w:bookmarkEnd w:id="8154"/>
      <w:bookmarkEnd w:id="8155"/>
      <w:bookmarkEnd w:id="8156"/>
      <w:bookmarkEnd w:id="8157"/>
      <w:bookmarkEnd w:id="8158"/>
      <w:bookmarkEnd w:id="8159"/>
      <w:bookmarkEnd w:id="816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61" w:name="_Toc160570621"/>
      <w:bookmarkStart w:id="8162" w:name="_Toc162008217"/>
      <w:bookmarkStart w:id="8163" w:name="_Toc185515885"/>
      <w:bookmarkStart w:id="8164" w:name="_Toc192873193"/>
      <w:bookmarkStart w:id="8165" w:name="_Toc200970906"/>
      <w:bookmarkStart w:id="8166" w:name="_Toc207722237"/>
      <w:bookmarkStart w:id="8167" w:name="_Toc209521100"/>
      <w:bookmarkStart w:id="8168" w:name="_Toc214977119"/>
      <w:r>
        <w:rPr>
          <w:lang w:eastAsia="zh-CN"/>
        </w:rPr>
        <w:t>8.7.5</w:t>
      </w:r>
      <w:r>
        <w:t>.5</w:t>
      </w:r>
      <w:r>
        <w:tab/>
        <w:t>Binary data</w:t>
      </w:r>
      <w:bookmarkEnd w:id="8161"/>
      <w:bookmarkEnd w:id="8162"/>
      <w:bookmarkEnd w:id="8163"/>
      <w:bookmarkEnd w:id="8164"/>
      <w:bookmarkEnd w:id="8165"/>
      <w:bookmarkEnd w:id="8166"/>
      <w:bookmarkEnd w:id="8167"/>
      <w:bookmarkEnd w:id="8168"/>
    </w:p>
    <w:p w14:paraId="2062F292" w14:textId="77777777" w:rsidR="008610C2" w:rsidRDefault="008610C2" w:rsidP="008610C2">
      <w:pPr>
        <w:pStyle w:val="Heading5"/>
      </w:pPr>
      <w:bookmarkStart w:id="8169" w:name="_Toc160570622"/>
      <w:bookmarkStart w:id="8170" w:name="_Toc162008218"/>
      <w:bookmarkStart w:id="8171" w:name="_Toc185515886"/>
      <w:bookmarkStart w:id="8172" w:name="_Toc192873194"/>
      <w:bookmarkStart w:id="8173" w:name="_Toc200970907"/>
      <w:bookmarkStart w:id="8174" w:name="_Toc207722238"/>
      <w:bookmarkStart w:id="8175" w:name="_Toc209521101"/>
      <w:bookmarkStart w:id="8176" w:name="_Toc214977120"/>
      <w:r>
        <w:rPr>
          <w:lang w:eastAsia="zh-CN"/>
        </w:rPr>
        <w:t>8.7.5</w:t>
      </w:r>
      <w:r>
        <w:t>.5.1</w:t>
      </w:r>
      <w:r>
        <w:tab/>
        <w:t>Binary Data Types</w:t>
      </w:r>
      <w:bookmarkEnd w:id="8169"/>
      <w:bookmarkEnd w:id="8170"/>
      <w:bookmarkEnd w:id="8171"/>
      <w:bookmarkEnd w:id="8172"/>
      <w:bookmarkEnd w:id="8173"/>
      <w:bookmarkEnd w:id="8174"/>
      <w:bookmarkEnd w:id="8175"/>
      <w:bookmarkEnd w:id="817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77" w:name="_Toc97042610"/>
      <w:bookmarkStart w:id="8178" w:name="_Toc97045754"/>
      <w:bookmarkStart w:id="8179" w:name="_Toc97155499"/>
      <w:bookmarkStart w:id="8180" w:name="_Toc101521625"/>
      <w:bookmarkStart w:id="8181" w:name="_Toc138761906"/>
      <w:bookmarkStart w:id="8182" w:name="_Toc145708121"/>
      <w:bookmarkStart w:id="8183" w:name="_Toc160570623"/>
      <w:bookmarkStart w:id="8184" w:name="_Toc162008219"/>
      <w:bookmarkStart w:id="8185" w:name="_Toc185515887"/>
      <w:bookmarkStart w:id="8186" w:name="_Toc192873195"/>
      <w:bookmarkStart w:id="8187" w:name="_Toc200970908"/>
      <w:bookmarkStart w:id="8188" w:name="_Toc207722239"/>
      <w:bookmarkStart w:id="8189" w:name="_Toc209521102"/>
      <w:bookmarkStart w:id="8190" w:name="_Toc214977121"/>
      <w:r>
        <w:t>8.</w:t>
      </w:r>
      <w:r w:rsidR="004800D1">
        <w:t>7</w:t>
      </w:r>
      <w:r>
        <w:t>.6</w:t>
      </w:r>
      <w:r>
        <w:tab/>
        <w:t>Error Handling</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0212974C" w14:textId="77777777" w:rsidR="008610C2" w:rsidRDefault="008610C2" w:rsidP="008610C2">
      <w:pPr>
        <w:pStyle w:val="Heading4"/>
      </w:pPr>
      <w:bookmarkStart w:id="8191" w:name="_Toc160570624"/>
      <w:bookmarkStart w:id="8192" w:name="_Toc162008220"/>
      <w:bookmarkStart w:id="8193" w:name="_Toc185515888"/>
      <w:bookmarkStart w:id="8194" w:name="_Toc192873196"/>
      <w:bookmarkStart w:id="8195" w:name="_Toc200970909"/>
      <w:bookmarkStart w:id="8196" w:name="_Toc207722240"/>
      <w:bookmarkStart w:id="8197" w:name="_Toc209521103"/>
      <w:bookmarkStart w:id="8198" w:name="_Toc214977122"/>
      <w:r>
        <w:t>8.7.6.1</w:t>
      </w:r>
      <w:r>
        <w:tab/>
        <w:t>General</w:t>
      </w:r>
      <w:bookmarkEnd w:id="8191"/>
      <w:bookmarkEnd w:id="8192"/>
      <w:bookmarkEnd w:id="8193"/>
      <w:bookmarkEnd w:id="8194"/>
      <w:bookmarkEnd w:id="8195"/>
      <w:bookmarkEnd w:id="8196"/>
      <w:bookmarkEnd w:id="8197"/>
      <w:bookmarkEnd w:id="819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99" w:name="_Toc160570625"/>
      <w:bookmarkStart w:id="8200" w:name="_Toc162008221"/>
      <w:bookmarkStart w:id="8201" w:name="_Toc185515889"/>
      <w:bookmarkStart w:id="8202" w:name="_Toc192873197"/>
      <w:bookmarkStart w:id="8203" w:name="_Toc200970910"/>
      <w:bookmarkStart w:id="8204" w:name="_Toc207722241"/>
      <w:bookmarkStart w:id="8205" w:name="_Toc209521104"/>
      <w:bookmarkStart w:id="8206" w:name="_Toc214977123"/>
      <w:r>
        <w:t>8.7.6.2</w:t>
      </w:r>
      <w:r>
        <w:tab/>
        <w:t>Protocol Errors</w:t>
      </w:r>
      <w:bookmarkEnd w:id="8199"/>
      <w:bookmarkEnd w:id="8200"/>
      <w:bookmarkEnd w:id="8201"/>
      <w:bookmarkEnd w:id="8202"/>
      <w:bookmarkEnd w:id="8203"/>
      <w:bookmarkEnd w:id="8204"/>
      <w:bookmarkEnd w:id="8205"/>
      <w:bookmarkEnd w:id="820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207" w:name="_Toc160570626"/>
      <w:bookmarkStart w:id="8208" w:name="_Toc162008222"/>
      <w:bookmarkStart w:id="8209" w:name="_Toc185515890"/>
      <w:bookmarkStart w:id="8210" w:name="_Toc192873198"/>
      <w:bookmarkStart w:id="8211" w:name="_Toc200970911"/>
      <w:bookmarkStart w:id="8212" w:name="_Toc207722242"/>
      <w:bookmarkStart w:id="8213" w:name="_Toc209521105"/>
      <w:bookmarkStart w:id="8214" w:name="_Toc214977124"/>
      <w:r>
        <w:t>8.7.6.3</w:t>
      </w:r>
      <w:r>
        <w:tab/>
        <w:t>Application Errors</w:t>
      </w:r>
      <w:bookmarkEnd w:id="8207"/>
      <w:bookmarkEnd w:id="8208"/>
      <w:bookmarkEnd w:id="8209"/>
      <w:bookmarkEnd w:id="8210"/>
      <w:bookmarkEnd w:id="8211"/>
      <w:bookmarkEnd w:id="8212"/>
      <w:bookmarkEnd w:id="8213"/>
      <w:bookmarkEnd w:id="821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15" w:name="_Toc97042611"/>
      <w:bookmarkStart w:id="8216" w:name="_Toc97045755"/>
      <w:bookmarkStart w:id="8217" w:name="_Toc97155500"/>
      <w:bookmarkStart w:id="8218" w:name="_Toc101521626"/>
      <w:bookmarkStart w:id="8219" w:name="_Toc138761907"/>
      <w:bookmarkStart w:id="8220" w:name="_Toc145708122"/>
      <w:bookmarkStart w:id="8221" w:name="_Toc160570627"/>
      <w:bookmarkStart w:id="8222" w:name="_Toc162008223"/>
      <w:bookmarkStart w:id="8223" w:name="_Toc185515891"/>
      <w:bookmarkStart w:id="8224" w:name="_Toc192873199"/>
      <w:bookmarkStart w:id="8225" w:name="_Toc200970912"/>
      <w:bookmarkStart w:id="8226" w:name="_Toc207722243"/>
      <w:bookmarkStart w:id="8227" w:name="_Toc209521106"/>
      <w:bookmarkStart w:id="8228" w:name="_Toc214977125"/>
      <w:r>
        <w:t>8.</w:t>
      </w:r>
      <w:r w:rsidR="004800D1">
        <w:t>7</w:t>
      </w:r>
      <w:r>
        <w:t>.7</w:t>
      </w:r>
      <w:r>
        <w:tab/>
        <w:t>Feature negotiation</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229" w:name="_Toc97042612"/>
      <w:bookmarkStart w:id="8230" w:name="_Toc97045756"/>
      <w:bookmarkStart w:id="8231" w:name="_Toc97155501"/>
      <w:bookmarkStart w:id="8232" w:name="_Toc101521627"/>
      <w:bookmarkStart w:id="8233" w:name="_Toc138761908"/>
      <w:bookmarkStart w:id="8234" w:name="_Toc145708123"/>
      <w:bookmarkStart w:id="8235" w:name="_Toc160570628"/>
      <w:bookmarkStart w:id="8236" w:name="_Toc162008224"/>
      <w:bookmarkStart w:id="8237" w:name="_Toc185515892"/>
      <w:bookmarkStart w:id="8238" w:name="_Toc192873200"/>
      <w:bookmarkStart w:id="8239" w:name="_Toc200970913"/>
      <w:bookmarkStart w:id="8240" w:name="_Toc207722244"/>
      <w:bookmarkStart w:id="8241" w:name="_Toc209521107"/>
      <w:bookmarkStart w:id="8242" w:name="_Toc214977126"/>
      <w:r>
        <w:t>8.</w:t>
      </w:r>
      <w:r w:rsidR="004800D1">
        <w:t>8</w:t>
      </w:r>
      <w:r>
        <w:tab/>
      </w:r>
      <w:r w:rsidRPr="00F477AF">
        <w:t>Eees_</w:t>
      </w:r>
      <w:r>
        <w:t>EELManaged</w:t>
      </w:r>
      <w:r w:rsidRPr="00F477AF">
        <w:t>ACR</w:t>
      </w:r>
      <w:r>
        <w:t xml:space="preserve"> API</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3B69BCED" w14:textId="54799D32" w:rsidR="004B37D6" w:rsidRDefault="004B37D6" w:rsidP="004B37D6">
      <w:pPr>
        <w:pStyle w:val="Heading3"/>
      </w:pPr>
      <w:bookmarkStart w:id="8243" w:name="_Toc97042613"/>
      <w:bookmarkStart w:id="8244" w:name="_Toc97045757"/>
      <w:bookmarkStart w:id="8245" w:name="_Toc97155502"/>
      <w:bookmarkStart w:id="8246" w:name="_Toc101521628"/>
      <w:bookmarkStart w:id="8247" w:name="_Toc138761909"/>
      <w:bookmarkStart w:id="8248" w:name="_Toc145708124"/>
      <w:bookmarkStart w:id="8249" w:name="_Toc160570629"/>
      <w:bookmarkStart w:id="8250" w:name="_Toc162008225"/>
      <w:bookmarkStart w:id="8251" w:name="_Toc185515893"/>
      <w:bookmarkStart w:id="8252" w:name="_Toc192873201"/>
      <w:bookmarkStart w:id="8253" w:name="_Toc200970914"/>
      <w:bookmarkStart w:id="8254" w:name="_Toc207722245"/>
      <w:bookmarkStart w:id="8255" w:name="_Toc209521108"/>
      <w:bookmarkStart w:id="8256" w:name="_Toc214977127"/>
      <w:r>
        <w:t>8.</w:t>
      </w:r>
      <w:r w:rsidR="004800D1">
        <w:t>8</w:t>
      </w:r>
      <w:r>
        <w:t>.1</w:t>
      </w:r>
      <w:r>
        <w:tab/>
        <w:t>Introduction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57" w:name="_Toc97042614"/>
      <w:bookmarkStart w:id="8258" w:name="_Toc97045758"/>
      <w:bookmarkStart w:id="8259" w:name="_Toc97155503"/>
      <w:bookmarkStart w:id="8260" w:name="_Toc101521629"/>
      <w:bookmarkStart w:id="8261" w:name="_Toc138761910"/>
      <w:bookmarkStart w:id="8262" w:name="_Toc145708125"/>
      <w:bookmarkStart w:id="8263" w:name="_Toc160570630"/>
      <w:bookmarkStart w:id="8264" w:name="_Toc162008226"/>
      <w:bookmarkStart w:id="8265" w:name="_Toc185515894"/>
      <w:bookmarkStart w:id="8266" w:name="_Toc192873202"/>
      <w:bookmarkStart w:id="8267" w:name="_Toc200970915"/>
      <w:bookmarkStart w:id="8268" w:name="_Toc207722246"/>
      <w:bookmarkStart w:id="8269" w:name="_Toc209521109"/>
      <w:bookmarkStart w:id="8270" w:name="_Toc214977128"/>
      <w:r>
        <w:t>8.</w:t>
      </w:r>
      <w:r w:rsidR="00211FE5">
        <w:t>8</w:t>
      </w:r>
      <w:r>
        <w:t>.2</w:t>
      </w:r>
      <w:r>
        <w:tab/>
        <w:t>Usage of HTTP</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71" w:name="_Toc94194874"/>
      <w:bookmarkStart w:id="8272" w:name="_Toc97042615"/>
      <w:bookmarkStart w:id="8273" w:name="_Toc97045759"/>
      <w:bookmarkStart w:id="8274" w:name="_Toc97155504"/>
      <w:bookmarkStart w:id="8275" w:name="_Toc101521630"/>
      <w:bookmarkStart w:id="8276" w:name="_Toc138761911"/>
      <w:bookmarkStart w:id="8277" w:name="_Toc145708126"/>
      <w:bookmarkStart w:id="8278" w:name="_Toc160570631"/>
      <w:bookmarkStart w:id="8279" w:name="_Toc162008227"/>
      <w:bookmarkStart w:id="8280" w:name="_Toc185515895"/>
      <w:bookmarkStart w:id="8281" w:name="_Toc192873203"/>
      <w:bookmarkStart w:id="8282" w:name="_Toc200970916"/>
      <w:bookmarkStart w:id="8283" w:name="_Toc207722247"/>
      <w:bookmarkStart w:id="8284" w:name="_Toc209521110"/>
      <w:bookmarkStart w:id="8285" w:name="_Toc214977129"/>
      <w:r>
        <w:t>8.</w:t>
      </w:r>
      <w:r w:rsidR="00211FE5">
        <w:t>8</w:t>
      </w:r>
      <w:r>
        <w:t>.3</w:t>
      </w:r>
      <w:r>
        <w:tab/>
        <w:t>Resources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80595A4" w14:textId="1E927A3F" w:rsidR="004B37D6" w:rsidRPr="000A7435" w:rsidRDefault="004B37D6" w:rsidP="004B37D6">
      <w:pPr>
        <w:pStyle w:val="Heading4"/>
      </w:pPr>
      <w:bookmarkStart w:id="8286" w:name="_Toc67903523"/>
      <w:bookmarkStart w:id="8287" w:name="_Toc94194929"/>
      <w:bookmarkStart w:id="8288" w:name="_Toc97042616"/>
      <w:bookmarkStart w:id="8289" w:name="_Toc97045760"/>
      <w:bookmarkStart w:id="8290" w:name="_Toc97155505"/>
      <w:bookmarkStart w:id="8291" w:name="_Toc101521631"/>
      <w:bookmarkStart w:id="8292" w:name="_Toc138761912"/>
      <w:bookmarkStart w:id="8293" w:name="_Toc145708127"/>
      <w:bookmarkStart w:id="8294" w:name="_Toc160570632"/>
      <w:bookmarkStart w:id="8295" w:name="_Toc162008228"/>
      <w:bookmarkStart w:id="8296" w:name="_Toc185515896"/>
      <w:bookmarkStart w:id="8297" w:name="_Toc192873204"/>
      <w:bookmarkStart w:id="8298" w:name="_Toc200970917"/>
      <w:bookmarkStart w:id="8299" w:name="_Toc207722248"/>
      <w:bookmarkStart w:id="8300" w:name="_Toc209521111"/>
      <w:bookmarkStart w:id="8301" w:name="_Toc214977130"/>
      <w:r>
        <w:t>8.</w:t>
      </w:r>
      <w:r w:rsidR="00211FE5">
        <w:t>8</w:t>
      </w:r>
      <w:r>
        <w:t>.3.1</w:t>
      </w:r>
      <w:r>
        <w:tab/>
        <w:t>Overview</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95pt;height:185.55pt" o:ole="">
            <v:imagedata r:id="rId29" o:title=""/>
          </v:shape>
          <o:OLEObject Type="Embed" ProgID="Visio.Drawing.15" ShapeID="_x0000_i1034" DrawAspect="Content" ObjectID="_182695873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302" w:name="_Toc510696609"/>
      <w:bookmarkStart w:id="8303" w:name="_Toc35971400"/>
      <w:bookmarkStart w:id="8304" w:name="_Toc67903524"/>
      <w:bookmarkStart w:id="8305" w:name="_Toc94194930"/>
    </w:p>
    <w:p w14:paraId="59C24254" w14:textId="23148CE1" w:rsidR="004B37D6" w:rsidRDefault="004B37D6" w:rsidP="004B37D6">
      <w:pPr>
        <w:pStyle w:val="Heading4"/>
      </w:pPr>
      <w:bookmarkStart w:id="8306" w:name="_Toc97042617"/>
      <w:bookmarkStart w:id="8307" w:name="_Toc97045761"/>
      <w:bookmarkStart w:id="8308" w:name="_Toc97155506"/>
      <w:bookmarkStart w:id="8309" w:name="_Toc101521632"/>
      <w:bookmarkStart w:id="8310" w:name="_Toc138761913"/>
      <w:bookmarkStart w:id="8311" w:name="_Toc145708128"/>
      <w:bookmarkStart w:id="8312" w:name="_Toc160570633"/>
      <w:bookmarkStart w:id="8313" w:name="_Toc162008229"/>
      <w:bookmarkStart w:id="8314" w:name="_Toc185515897"/>
      <w:bookmarkStart w:id="8315" w:name="_Toc192873205"/>
      <w:bookmarkStart w:id="8316" w:name="_Toc200970918"/>
      <w:bookmarkStart w:id="8317" w:name="_Toc207722249"/>
      <w:bookmarkStart w:id="8318" w:name="_Toc209521112"/>
      <w:bookmarkStart w:id="8319" w:name="_Toc214977131"/>
      <w:r>
        <w:t>8.</w:t>
      </w:r>
      <w:r w:rsidR="00211FE5">
        <w:t>8</w:t>
      </w:r>
      <w:r>
        <w:t>.3.2</w:t>
      </w:r>
      <w:r>
        <w:tab/>
        <w:t xml:space="preserve">Resource: </w:t>
      </w:r>
      <w:bookmarkEnd w:id="8302"/>
      <w:bookmarkEnd w:id="8303"/>
      <w:bookmarkEnd w:id="8304"/>
      <w:r>
        <w:t>ACT</w:t>
      </w:r>
      <w:r w:rsidRPr="00B14C1D">
        <w:t xml:space="preserve"> Status Subscriptions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0C77694F" w14:textId="745E5B17" w:rsidR="004B37D6" w:rsidRDefault="004B37D6" w:rsidP="004B37D6">
      <w:pPr>
        <w:pStyle w:val="Heading5"/>
      </w:pPr>
      <w:bookmarkStart w:id="8320" w:name="_Toc510696610"/>
      <w:bookmarkStart w:id="8321" w:name="_Toc35971401"/>
      <w:bookmarkStart w:id="8322" w:name="_Toc67903525"/>
      <w:bookmarkStart w:id="8323" w:name="_Toc94194931"/>
      <w:bookmarkStart w:id="8324" w:name="_Toc97042618"/>
      <w:bookmarkStart w:id="8325" w:name="_Toc97045762"/>
      <w:bookmarkStart w:id="8326" w:name="_Toc97155507"/>
      <w:bookmarkStart w:id="8327" w:name="_Toc101521633"/>
      <w:bookmarkStart w:id="8328" w:name="_Toc138761914"/>
      <w:bookmarkStart w:id="8329" w:name="_Toc145708129"/>
      <w:bookmarkStart w:id="8330" w:name="_Toc160570634"/>
      <w:bookmarkStart w:id="8331" w:name="_Toc162008230"/>
      <w:bookmarkStart w:id="8332" w:name="_Toc185515898"/>
      <w:bookmarkStart w:id="8333" w:name="_Toc192873206"/>
      <w:bookmarkStart w:id="8334" w:name="_Toc200970919"/>
      <w:bookmarkStart w:id="8335" w:name="_Toc207722250"/>
      <w:bookmarkStart w:id="8336" w:name="_Toc209521113"/>
      <w:bookmarkStart w:id="8337" w:name="_Toc214977132"/>
      <w:r>
        <w:t>8.</w:t>
      </w:r>
      <w:r w:rsidR="00211FE5">
        <w:t>8</w:t>
      </w:r>
      <w:r>
        <w:t>.3.2.1</w:t>
      </w:r>
      <w:r>
        <w:tab/>
        <w:t>Description</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38" w:name="_Toc35971402"/>
      <w:bookmarkStart w:id="8339" w:name="_Toc67903526"/>
      <w:bookmarkStart w:id="8340" w:name="_Toc94194932"/>
      <w:bookmarkStart w:id="8341" w:name="_Toc97042619"/>
      <w:bookmarkStart w:id="8342" w:name="_Toc97045763"/>
      <w:bookmarkStart w:id="8343" w:name="_Toc97155508"/>
      <w:bookmarkStart w:id="8344" w:name="_Toc101521634"/>
      <w:bookmarkStart w:id="8345" w:name="_Toc138761915"/>
      <w:bookmarkStart w:id="8346" w:name="_Toc145708130"/>
      <w:bookmarkStart w:id="8347" w:name="_Toc160570635"/>
      <w:bookmarkStart w:id="8348" w:name="_Toc162008231"/>
      <w:bookmarkStart w:id="8349" w:name="_Toc185515899"/>
      <w:bookmarkStart w:id="8350" w:name="_Toc192873207"/>
      <w:bookmarkStart w:id="8351" w:name="_Toc200970920"/>
      <w:bookmarkStart w:id="8352" w:name="_Toc207722251"/>
      <w:bookmarkStart w:id="8353" w:name="_Toc209521114"/>
      <w:bookmarkStart w:id="8354" w:name="_Toc214977133"/>
      <w:bookmarkStart w:id="8355" w:name="_Toc510696612"/>
      <w:r>
        <w:t>8.</w:t>
      </w:r>
      <w:r w:rsidR="00211FE5">
        <w:t>8</w:t>
      </w:r>
      <w:r>
        <w:t>.3.2.2</w:t>
      </w:r>
      <w:r>
        <w:tab/>
        <w:t>Resource Definition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56" w:name="_Toc35971403"/>
      <w:bookmarkStart w:id="8357" w:name="_Toc67903527"/>
      <w:bookmarkStart w:id="8358" w:name="_Toc94194933"/>
      <w:bookmarkStart w:id="8359" w:name="_Toc97042620"/>
      <w:bookmarkStart w:id="8360" w:name="_Toc97045764"/>
      <w:bookmarkStart w:id="8361" w:name="_Toc97155509"/>
      <w:bookmarkStart w:id="8362" w:name="_Toc101521635"/>
      <w:bookmarkStart w:id="8363" w:name="_Toc138761916"/>
      <w:bookmarkStart w:id="8364" w:name="_Toc145708131"/>
      <w:bookmarkStart w:id="8365" w:name="_Toc160570636"/>
      <w:bookmarkStart w:id="8366" w:name="_Toc162008232"/>
      <w:bookmarkStart w:id="8367" w:name="_Toc185515900"/>
      <w:bookmarkStart w:id="8368" w:name="_Toc192873208"/>
      <w:bookmarkStart w:id="8369" w:name="_Toc200970921"/>
      <w:bookmarkStart w:id="8370" w:name="_Toc207722252"/>
      <w:bookmarkStart w:id="8371" w:name="_Toc209521115"/>
      <w:bookmarkStart w:id="8372" w:name="_Toc214977134"/>
      <w:r>
        <w:t>8.</w:t>
      </w:r>
      <w:r w:rsidR="00211FE5">
        <w:t>8</w:t>
      </w:r>
      <w:r>
        <w:t>.3.2.3</w:t>
      </w:r>
      <w:r>
        <w:tab/>
        <w:t>Resource Standard Methods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373" w:name="_Toc510696613"/>
      <w:bookmarkStart w:id="8374" w:name="_Toc35971404"/>
      <w:bookmarkStart w:id="8375" w:name="_Toc94194934"/>
      <w:bookmarkStart w:id="8376" w:name="_Toc97042621"/>
      <w:bookmarkStart w:id="8377" w:name="_Toc97045765"/>
      <w:bookmarkStart w:id="8378" w:name="_Toc97155510"/>
      <w:bookmarkStart w:id="8379" w:name="_Toc101521636"/>
      <w:bookmarkStart w:id="8380" w:name="_Toc138761917"/>
      <w:bookmarkStart w:id="8381" w:name="_Toc145708132"/>
      <w:bookmarkStart w:id="8382" w:name="_Toc160570637"/>
      <w:bookmarkStart w:id="8383" w:name="_Toc162008233"/>
      <w:bookmarkStart w:id="8384" w:name="_Toc185515901"/>
      <w:bookmarkStart w:id="8385" w:name="_Toc192873209"/>
      <w:bookmarkStart w:id="8386" w:name="_Toc200970922"/>
      <w:bookmarkStart w:id="8387" w:name="_Toc207722253"/>
      <w:bookmarkStart w:id="8388" w:name="_Toc209521116"/>
      <w:bookmarkStart w:id="8389" w:name="_Toc214977135"/>
      <w:r>
        <w:t>8.</w:t>
      </w:r>
      <w:r w:rsidR="00211FE5">
        <w:t>8</w:t>
      </w:r>
      <w:r>
        <w:t>.3.2.3</w:t>
      </w:r>
      <w:r w:rsidRPr="00384E92">
        <w:t>.1</w:t>
      </w:r>
      <w:r w:rsidRPr="00384E92">
        <w:tab/>
      </w:r>
      <w:bookmarkEnd w:id="8373"/>
      <w:bookmarkEnd w:id="8374"/>
      <w:r>
        <w:t>GET</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390" w:name="_Toc94194935"/>
      <w:bookmarkStart w:id="8391" w:name="_Toc97042622"/>
      <w:bookmarkStart w:id="8392" w:name="_Toc97045766"/>
      <w:bookmarkStart w:id="8393" w:name="_Toc97155511"/>
      <w:bookmarkStart w:id="8394" w:name="_Toc101521637"/>
      <w:bookmarkStart w:id="8395" w:name="_Toc138761918"/>
      <w:bookmarkStart w:id="8396" w:name="_Toc145708133"/>
      <w:bookmarkStart w:id="8397" w:name="_Toc160570638"/>
      <w:bookmarkStart w:id="8398" w:name="_Toc162008234"/>
      <w:bookmarkStart w:id="8399" w:name="_Toc185515902"/>
      <w:bookmarkStart w:id="8400" w:name="_Toc192873210"/>
      <w:bookmarkStart w:id="8401" w:name="_Toc200970923"/>
      <w:bookmarkStart w:id="8402" w:name="_Toc207722254"/>
      <w:bookmarkStart w:id="8403" w:name="_Toc209521117"/>
      <w:bookmarkStart w:id="8404" w:name="_Toc214977136"/>
      <w:r>
        <w:t>8.</w:t>
      </w:r>
      <w:r w:rsidR="00211FE5">
        <w:t>8</w:t>
      </w:r>
      <w:r>
        <w:t>.3.2.3</w:t>
      </w:r>
      <w:r w:rsidRPr="00384E92">
        <w:t>.</w:t>
      </w:r>
      <w:r>
        <w:t>2</w:t>
      </w:r>
      <w:r w:rsidRPr="00384E92">
        <w:tab/>
      </w:r>
      <w:r>
        <w:t>POST</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B84D178" w14:textId="0469CD9C" w:rsidR="004B37D6" w:rsidRDefault="00EF761A" w:rsidP="004B37D6">
      <w:bookmarkStart w:id="8405" w:name="_Toc510696615"/>
      <w:bookmarkStart w:id="8406" w:name="_Toc35971406"/>
      <w:bookmarkStart w:id="8407"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408" w:name="_Toc94194936"/>
      <w:bookmarkStart w:id="8409" w:name="_Toc97042623"/>
      <w:bookmarkStart w:id="8410" w:name="_Toc97045767"/>
      <w:bookmarkStart w:id="8411" w:name="_Toc97155512"/>
      <w:bookmarkStart w:id="8412" w:name="_Toc101521638"/>
      <w:bookmarkStart w:id="8413" w:name="_Toc138761919"/>
      <w:bookmarkStart w:id="8414" w:name="_Toc145708134"/>
      <w:bookmarkStart w:id="8415" w:name="_Toc160570639"/>
      <w:bookmarkStart w:id="8416" w:name="_Toc162008235"/>
      <w:bookmarkStart w:id="8417" w:name="_Toc185515903"/>
      <w:bookmarkStart w:id="8418" w:name="_Toc192873211"/>
      <w:bookmarkStart w:id="8419" w:name="_Toc200970924"/>
      <w:bookmarkStart w:id="8420" w:name="_Toc207722255"/>
      <w:bookmarkStart w:id="8421" w:name="_Toc209521118"/>
      <w:bookmarkStart w:id="8422" w:name="_Toc214977137"/>
      <w:r>
        <w:t>8.</w:t>
      </w:r>
      <w:r w:rsidR="00211FE5">
        <w:t>8</w:t>
      </w:r>
      <w:r>
        <w:t>.3.2.4</w:t>
      </w:r>
      <w:r>
        <w:tab/>
        <w:t>Resource Custom Operations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23" w:name="_Toc510696621"/>
      <w:bookmarkStart w:id="8424" w:name="_Toc35971412"/>
      <w:bookmarkStart w:id="8425" w:name="_Toc67903529"/>
      <w:bookmarkStart w:id="8426" w:name="_Toc94194937"/>
      <w:bookmarkStart w:id="8427" w:name="_Toc97042624"/>
      <w:bookmarkStart w:id="8428" w:name="_Toc97045768"/>
      <w:bookmarkStart w:id="8429" w:name="_Toc97155513"/>
      <w:bookmarkStart w:id="8430" w:name="_Toc101521639"/>
      <w:bookmarkStart w:id="8431" w:name="_Toc138761920"/>
      <w:bookmarkStart w:id="8432" w:name="_Toc145708135"/>
      <w:bookmarkStart w:id="8433" w:name="_Toc160570640"/>
      <w:bookmarkStart w:id="8434" w:name="_Toc162008236"/>
      <w:bookmarkStart w:id="8435" w:name="_Toc185515904"/>
      <w:bookmarkStart w:id="8436" w:name="_Toc192873212"/>
      <w:bookmarkStart w:id="8437" w:name="_Toc200970925"/>
      <w:bookmarkStart w:id="8438" w:name="_Toc207722256"/>
      <w:bookmarkStart w:id="8439" w:name="_Toc209521119"/>
      <w:bookmarkStart w:id="8440" w:name="_Toc214977138"/>
      <w:r>
        <w:t>8.</w:t>
      </w:r>
      <w:r w:rsidR="00211FE5">
        <w:t>8</w:t>
      </w:r>
      <w:r>
        <w:t>.3.3</w:t>
      </w:r>
      <w:r>
        <w:tab/>
        <w:t xml:space="preserve">Resource: </w:t>
      </w:r>
      <w:bookmarkEnd w:id="8423"/>
      <w:bookmarkEnd w:id="8424"/>
      <w:bookmarkEnd w:id="8425"/>
      <w:r>
        <w:t>Individual ACT Status Subscription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DC21274" w14:textId="3330B31B" w:rsidR="004B37D6" w:rsidRDefault="004B37D6" w:rsidP="004B37D6">
      <w:pPr>
        <w:pStyle w:val="Heading5"/>
      </w:pPr>
      <w:bookmarkStart w:id="8441" w:name="_Toc94194938"/>
      <w:bookmarkStart w:id="8442" w:name="_Toc97042625"/>
      <w:bookmarkStart w:id="8443" w:name="_Toc97045769"/>
      <w:bookmarkStart w:id="8444" w:name="_Toc97155514"/>
      <w:bookmarkStart w:id="8445" w:name="_Toc101521640"/>
      <w:bookmarkStart w:id="8446" w:name="_Toc138761921"/>
      <w:bookmarkStart w:id="8447" w:name="_Toc145708136"/>
      <w:bookmarkStart w:id="8448" w:name="_Toc160570641"/>
      <w:bookmarkStart w:id="8449" w:name="_Toc162008237"/>
      <w:bookmarkStart w:id="8450" w:name="_Toc185515905"/>
      <w:bookmarkStart w:id="8451" w:name="_Toc192873213"/>
      <w:bookmarkStart w:id="8452" w:name="_Toc200970926"/>
      <w:bookmarkStart w:id="8453" w:name="_Toc207722257"/>
      <w:bookmarkStart w:id="8454" w:name="_Toc209521120"/>
      <w:bookmarkStart w:id="8455" w:name="_Toc214977139"/>
      <w:r>
        <w:t>8.</w:t>
      </w:r>
      <w:r w:rsidR="00211FE5">
        <w:t>8</w:t>
      </w:r>
      <w:r>
        <w:t>.3.3.1</w:t>
      </w:r>
      <w:r>
        <w:tab/>
        <w:t>Description</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56" w:name="_Toc94194939"/>
      <w:bookmarkStart w:id="8457" w:name="_Toc97042626"/>
      <w:bookmarkStart w:id="8458" w:name="_Toc97045770"/>
      <w:bookmarkStart w:id="8459" w:name="_Toc97155515"/>
      <w:bookmarkStart w:id="8460" w:name="_Toc101521641"/>
      <w:bookmarkStart w:id="8461" w:name="_Toc138761922"/>
      <w:bookmarkStart w:id="8462" w:name="_Toc145708137"/>
      <w:bookmarkStart w:id="8463" w:name="_Toc160570642"/>
      <w:bookmarkStart w:id="8464" w:name="_Toc162008238"/>
      <w:bookmarkStart w:id="8465" w:name="_Toc185515906"/>
      <w:bookmarkStart w:id="8466" w:name="_Toc192873214"/>
      <w:bookmarkStart w:id="8467" w:name="_Toc200970927"/>
      <w:bookmarkStart w:id="8468" w:name="_Toc207722258"/>
      <w:bookmarkStart w:id="8469" w:name="_Toc209521121"/>
      <w:bookmarkStart w:id="8470" w:name="_Toc214977140"/>
      <w:r>
        <w:t>8.</w:t>
      </w:r>
      <w:r w:rsidR="00211FE5">
        <w:t>8</w:t>
      </w:r>
      <w:r>
        <w:t>.3.3.2</w:t>
      </w:r>
      <w:r>
        <w:tab/>
        <w:t>Resource Definition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71" w:name="_Toc94194940"/>
      <w:bookmarkStart w:id="8472" w:name="_Toc97042627"/>
      <w:bookmarkStart w:id="8473" w:name="_Toc97045771"/>
      <w:bookmarkStart w:id="8474" w:name="_Toc97155516"/>
      <w:bookmarkStart w:id="8475" w:name="_Toc101521642"/>
      <w:bookmarkStart w:id="8476" w:name="_Toc138761923"/>
      <w:bookmarkStart w:id="8477" w:name="_Toc145708138"/>
      <w:bookmarkStart w:id="8478" w:name="_Toc160570643"/>
      <w:bookmarkStart w:id="8479" w:name="_Toc162008239"/>
      <w:bookmarkStart w:id="8480" w:name="_Toc185515907"/>
      <w:bookmarkStart w:id="8481" w:name="_Toc192873215"/>
      <w:bookmarkStart w:id="8482" w:name="_Toc200970928"/>
      <w:bookmarkStart w:id="8483" w:name="_Toc207722259"/>
      <w:bookmarkStart w:id="8484" w:name="_Toc209521122"/>
      <w:bookmarkStart w:id="8485" w:name="_Toc214977141"/>
      <w:r>
        <w:t>8.</w:t>
      </w:r>
      <w:r w:rsidR="00211FE5">
        <w:t>8</w:t>
      </w:r>
      <w:r>
        <w:t>.3.3.3</w:t>
      </w:r>
      <w:r>
        <w:tab/>
        <w:t>Resource Standard Methods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486" w:name="_Toc94194941"/>
      <w:bookmarkStart w:id="8487" w:name="_Toc97042628"/>
      <w:bookmarkStart w:id="8488" w:name="_Toc97045772"/>
      <w:bookmarkStart w:id="8489" w:name="_Toc97155517"/>
      <w:bookmarkStart w:id="8490" w:name="_Toc101521643"/>
      <w:bookmarkStart w:id="8491" w:name="_Toc138761924"/>
      <w:bookmarkStart w:id="8492" w:name="_Toc145708139"/>
      <w:bookmarkStart w:id="8493" w:name="_Toc160570644"/>
      <w:bookmarkStart w:id="8494" w:name="_Toc162008240"/>
      <w:bookmarkStart w:id="8495" w:name="_Toc185515908"/>
      <w:bookmarkStart w:id="8496" w:name="_Toc192873216"/>
      <w:bookmarkStart w:id="8497" w:name="_Toc200970929"/>
      <w:bookmarkStart w:id="8498" w:name="_Toc207722260"/>
      <w:bookmarkStart w:id="8499" w:name="_Toc209521123"/>
      <w:bookmarkStart w:id="8500" w:name="_Toc214977142"/>
      <w:r>
        <w:t>8.</w:t>
      </w:r>
      <w:r w:rsidR="00211FE5">
        <w:t>8</w:t>
      </w:r>
      <w:r>
        <w:t>.3.3.3</w:t>
      </w:r>
      <w:r w:rsidRPr="00384E92">
        <w:t>.1</w:t>
      </w:r>
      <w:r w:rsidRPr="00384E92">
        <w:tab/>
      </w:r>
      <w:r>
        <w:t>GET</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501" w:name="_Toc94194944"/>
      <w:bookmarkStart w:id="8502" w:name="_Toc97042629"/>
      <w:bookmarkStart w:id="8503" w:name="_Toc97045773"/>
      <w:bookmarkStart w:id="8504" w:name="_Toc97155518"/>
      <w:bookmarkStart w:id="8505" w:name="_Toc101521644"/>
      <w:bookmarkStart w:id="8506" w:name="_Toc138761925"/>
      <w:bookmarkStart w:id="8507" w:name="_Toc145708140"/>
      <w:bookmarkStart w:id="8508" w:name="_Toc160570645"/>
      <w:bookmarkStart w:id="8509" w:name="_Toc162008241"/>
      <w:bookmarkStart w:id="8510" w:name="_Toc185515909"/>
      <w:bookmarkStart w:id="8511" w:name="_Toc192873217"/>
      <w:bookmarkStart w:id="8512" w:name="_Toc200970930"/>
      <w:bookmarkStart w:id="8513" w:name="_Toc207722261"/>
      <w:bookmarkStart w:id="8514" w:name="_Toc209521124"/>
      <w:bookmarkStart w:id="8515" w:name="_Toc214977143"/>
      <w:r>
        <w:t>8.</w:t>
      </w:r>
      <w:r w:rsidR="00211FE5">
        <w:t>8</w:t>
      </w:r>
      <w:r>
        <w:t>.3.3.4</w:t>
      </w:r>
      <w:r>
        <w:tab/>
        <w:t>Resource Custom Operations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16" w:name="_Toc97042630"/>
      <w:bookmarkStart w:id="8517" w:name="_Toc97045774"/>
      <w:bookmarkStart w:id="8518" w:name="_Toc97155519"/>
      <w:bookmarkStart w:id="8519" w:name="_Toc101521645"/>
      <w:bookmarkStart w:id="8520" w:name="_Toc138761926"/>
      <w:bookmarkStart w:id="8521" w:name="_Toc145708141"/>
      <w:bookmarkStart w:id="8522" w:name="_Toc160570646"/>
      <w:bookmarkStart w:id="8523" w:name="_Toc162008242"/>
      <w:bookmarkStart w:id="8524" w:name="_Toc185515910"/>
      <w:bookmarkStart w:id="8525" w:name="_Toc192873218"/>
      <w:bookmarkStart w:id="8526" w:name="_Toc200970931"/>
      <w:bookmarkStart w:id="8527" w:name="_Toc207722262"/>
      <w:bookmarkStart w:id="8528" w:name="_Toc209521125"/>
      <w:bookmarkStart w:id="8529" w:name="_Toc214977144"/>
      <w:r>
        <w:t>8.</w:t>
      </w:r>
      <w:r w:rsidR="00211FE5">
        <w:t>8</w:t>
      </w:r>
      <w:r>
        <w:t>.4</w:t>
      </w:r>
      <w:r>
        <w:tab/>
        <w:t>Custom Operations without associated resources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55A0FF90" w14:textId="0C17A851" w:rsidR="004B37D6" w:rsidRDefault="004B37D6" w:rsidP="004B37D6">
      <w:pPr>
        <w:pStyle w:val="Heading4"/>
      </w:pPr>
      <w:bookmarkStart w:id="8530" w:name="_Toc94194876"/>
      <w:bookmarkStart w:id="8531" w:name="_Toc97042631"/>
      <w:bookmarkStart w:id="8532" w:name="_Toc97045775"/>
      <w:bookmarkStart w:id="8533" w:name="_Toc97155520"/>
      <w:bookmarkStart w:id="8534" w:name="_Toc101521646"/>
      <w:bookmarkStart w:id="8535" w:name="_Toc138761927"/>
      <w:bookmarkStart w:id="8536" w:name="_Toc145708142"/>
      <w:bookmarkStart w:id="8537" w:name="_Toc160570647"/>
      <w:bookmarkStart w:id="8538" w:name="_Toc162008243"/>
      <w:bookmarkStart w:id="8539" w:name="_Toc185515911"/>
      <w:bookmarkStart w:id="8540" w:name="_Toc192873219"/>
      <w:bookmarkStart w:id="8541" w:name="_Toc200970932"/>
      <w:bookmarkStart w:id="8542" w:name="_Toc207722263"/>
      <w:bookmarkStart w:id="8543" w:name="_Toc209521126"/>
      <w:bookmarkStart w:id="8544" w:name="_Toc214977145"/>
      <w:r>
        <w:t>8.</w:t>
      </w:r>
      <w:r w:rsidR="00211FE5">
        <w:t>8</w:t>
      </w:r>
      <w:r>
        <w:t>.4.1</w:t>
      </w:r>
      <w:r>
        <w:tab/>
        <w:t>Overview</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95pt;height:140.3pt" o:ole="">
            <v:imagedata r:id="rId31" o:title=""/>
          </v:shape>
          <o:OLEObject Type="Embed" ProgID="Visio.Drawing.15" ShapeID="_x0000_i1035" DrawAspect="Content" ObjectID="_182695873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45" w:name="_Toc94194877"/>
      <w:bookmarkStart w:id="8546" w:name="_Toc97042632"/>
      <w:bookmarkStart w:id="8547" w:name="_Toc97045776"/>
      <w:bookmarkStart w:id="8548" w:name="_Toc97155521"/>
      <w:bookmarkStart w:id="8549" w:name="_Toc101521647"/>
      <w:bookmarkStart w:id="8550" w:name="_Toc138761928"/>
      <w:bookmarkStart w:id="8551" w:name="_Toc145708143"/>
      <w:bookmarkStart w:id="8552" w:name="_Toc160570648"/>
      <w:bookmarkStart w:id="8553" w:name="_Toc162008244"/>
      <w:bookmarkStart w:id="8554" w:name="_Toc185515912"/>
      <w:bookmarkStart w:id="8555" w:name="_Toc192873220"/>
      <w:bookmarkStart w:id="8556" w:name="_Toc200970933"/>
      <w:bookmarkStart w:id="8557" w:name="_Toc207722264"/>
      <w:bookmarkStart w:id="8558" w:name="_Toc209521127"/>
      <w:bookmarkStart w:id="8559" w:name="_Toc214977146"/>
      <w:r>
        <w:t>8.</w:t>
      </w:r>
      <w:r w:rsidR="00211FE5">
        <w:t>8</w:t>
      </w:r>
      <w:r>
        <w:t>.4.2</w:t>
      </w:r>
      <w:r>
        <w:tab/>
        <w:t xml:space="preserve">Operation: </w:t>
      </w:r>
      <w:bookmarkEnd w:id="8545"/>
      <w:r>
        <w:t>Request</w:t>
      </w:r>
      <w:r>
        <w:rPr>
          <w:rFonts w:cs="Courier New"/>
          <w:szCs w:val="16"/>
        </w:rPr>
        <w:t>EELManagedACR</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017E321" w14:textId="16D6F32A" w:rsidR="004B37D6" w:rsidRDefault="004B37D6" w:rsidP="004B37D6">
      <w:pPr>
        <w:pStyle w:val="Heading5"/>
      </w:pPr>
      <w:bookmarkStart w:id="8560" w:name="_Toc94194878"/>
      <w:bookmarkStart w:id="8561" w:name="_Toc97042633"/>
      <w:bookmarkStart w:id="8562" w:name="_Toc97045777"/>
      <w:bookmarkStart w:id="8563" w:name="_Toc97155522"/>
      <w:bookmarkStart w:id="8564" w:name="_Toc101521648"/>
      <w:bookmarkStart w:id="8565" w:name="_Toc138761929"/>
      <w:bookmarkStart w:id="8566" w:name="_Toc145708144"/>
      <w:bookmarkStart w:id="8567" w:name="_Toc160570649"/>
      <w:bookmarkStart w:id="8568" w:name="_Toc162008245"/>
      <w:bookmarkStart w:id="8569" w:name="_Toc185515913"/>
      <w:bookmarkStart w:id="8570" w:name="_Toc192873221"/>
      <w:bookmarkStart w:id="8571" w:name="_Toc200970934"/>
      <w:bookmarkStart w:id="8572" w:name="_Toc207722265"/>
      <w:bookmarkStart w:id="8573" w:name="_Toc209521128"/>
      <w:bookmarkStart w:id="8574" w:name="_Toc214977147"/>
      <w:r>
        <w:t>8.</w:t>
      </w:r>
      <w:r w:rsidR="00211FE5">
        <w:t>8</w:t>
      </w:r>
      <w:r>
        <w:t>.4.2.1</w:t>
      </w:r>
      <w:r>
        <w:tab/>
        <w:t>Description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75" w:name="_Toc94194879"/>
      <w:bookmarkStart w:id="8576" w:name="_Toc97042634"/>
      <w:bookmarkStart w:id="8577" w:name="_Toc97045778"/>
      <w:bookmarkStart w:id="8578" w:name="_Toc97155523"/>
      <w:bookmarkStart w:id="8579" w:name="_Toc101521649"/>
      <w:bookmarkStart w:id="8580" w:name="_Toc138761930"/>
      <w:bookmarkStart w:id="8581" w:name="_Toc145708145"/>
      <w:bookmarkStart w:id="8582" w:name="_Toc160570650"/>
      <w:bookmarkStart w:id="8583" w:name="_Toc162008246"/>
      <w:bookmarkStart w:id="8584" w:name="_Toc185515914"/>
      <w:bookmarkStart w:id="8585" w:name="_Toc192873222"/>
      <w:bookmarkStart w:id="8586" w:name="_Toc200970935"/>
      <w:bookmarkStart w:id="8587" w:name="_Toc207722266"/>
      <w:bookmarkStart w:id="8588" w:name="_Toc209521129"/>
      <w:bookmarkStart w:id="8589" w:name="_Toc214977148"/>
      <w:r>
        <w:t>8.</w:t>
      </w:r>
      <w:r w:rsidR="00211FE5">
        <w:t>8</w:t>
      </w:r>
      <w:r>
        <w:t>.4.2.2</w:t>
      </w:r>
      <w:r>
        <w:tab/>
        <w:t>Operation Definition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90" w:name="_Toc97042635"/>
      <w:bookmarkStart w:id="8591" w:name="_Toc97045779"/>
      <w:bookmarkStart w:id="8592" w:name="_Toc97155524"/>
      <w:bookmarkStart w:id="8593" w:name="_Toc101521650"/>
      <w:bookmarkStart w:id="8594" w:name="_Toc138761931"/>
      <w:bookmarkStart w:id="8595" w:name="_Toc145708146"/>
      <w:bookmarkStart w:id="8596" w:name="_Toc160570651"/>
      <w:bookmarkStart w:id="8597" w:name="_Toc162008247"/>
      <w:bookmarkStart w:id="8598" w:name="_Toc185515915"/>
      <w:bookmarkStart w:id="8599" w:name="_Toc192873223"/>
      <w:bookmarkStart w:id="8600" w:name="_Toc200970936"/>
      <w:bookmarkStart w:id="8601" w:name="_Toc207722267"/>
      <w:bookmarkStart w:id="8602" w:name="_Toc209521130"/>
      <w:bookmarkStart w:id="8603" w:name="_Toc214977149"/>
      <w:r>
        <w:t>8.</w:t>
      </w:r>
      <w:r w:rsidR="00211FE5">
        <w:t>8</w:t>
      </w:r>
      <w:r>
        <w:t>.5</w:t>
      </w:r>
      <w:r>
        <w:tab/>
        <w:t>Notifications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50F129B4" w14:textId="249054DC" w:rsidR="004B37D6" w:rsidRDefault="004B37D6" w:rsidP="004B37D6">
      <w:pPr>
        <w:pStyle w:val="Heading4"/>
      </w:pPr>
      <w:bookmarkStart w:id="8604" w:name="_Toc94194946"/>
      <w:bookmarkStart w:id="8605" w:name="_Toc97042636"/>
      <w:bookmarkStart w:id="8606" w:name="_Toc97045780"/>
      <w:bookmarkStart w:id="8607" w:name="_Toc97155525"/>
      <w:bookmarkStart w:id="8608" w:name="_Toc101521651"/>
      <w:bookmarkStart w:id="8609" w:name="_Toc138761932"/>
      <w:bookmarkStart w:id="8610" w:name="_Toc145708147"/>
      <w:bookmarkStart w:id="8611" w:name="_Toc160570652"/>
      <w:bookmarkStart w:id="8612" w:name="_Toc162008248"/>
      <w:bookmarkStart w:id="8613" w:name="_Toc185515916"/>
      <w:bookmarkStart w:id="8614" w:name="_Toc192873224"/>
      <w:bookmarkStart w:id="8615" w:name="_Toc200970937"/>
      <w:bookmarkStart w:id="8616" w:name="_Toc207722268"/>
      <w:bookmarkStart w:id="8617" w:name="_Toc209521131"/>
      <w:bookmarkStart w:id="8618" w:name="_Toc214977150"/>
      <w:r>
        <w:t>8.</w:t>
      </w:r>
      <w:r w:rsidR="00211FE5">
        <w:t>8</w:t>
      </w:r>
      <w:r>
        <w:t>.5.1</w:t>
      </w:r>
      <w:r>
        <w:tab/>
        <w:t>General</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19" w:name="_Toc94194947"/>
      <w:bookmarkStart w:id="8620" w:name="_Toc97042637"/>
      <w:bookmarkStart w:id="8621" w:name="_Toc97045781"/>
      <w:bookmarkStart w:id="8622" w:name="_Toc97155526"/>
      <w:bookmarkStart w:id="8623" w:name="_Toc101521652"/>
      <w:bookmarkStart w:id="8624" w:name="_Toc138761933"/>
      <w:bookmarkStart w:id="8625" w:name="_Toc145708148"/>
      <w:bookmarkStart w:id="8626" w:name="_Toc160570653"/>
      <w:bookmarkStart w:id="8627" w:name="_Toc162008249"/>
      <w:bookmarkStart w:id="8628" w:name="_Toc185515917"/>
      <w:bookmarkStart w:id="8629" w:name="_Toc192873225"/>
      <w:bookmarkStart w:id="8630" w:name="_Toc200970938"/>
      <w:bookmarkStart w:id="8631" w:name="_Toc207722269"/>
      <w:bookmarkStart w:id="8632" w:name="_Toc209521132"/>
      <w:bookmarkStart w:id="8633" w:name="_Toc21497715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180C319F" w14:textId="1B57B6C2" w:rsidR="004B37D6" w:rsidRPr="001E669E" w:rsidRDefault="004B37D6" w:rsidP="004B37D6">
      <w:pPr>
        <w:pStyle w:val="Heading5"/>
        <w:rPr>
          <w:noProof/>
          <w:lang w:val="en-US"/>
        </w:rPr>
      </w:pPr>
      <w:bookmarkStart w:id="8634" w:name="_Toc97042638"/>
      <w:bookmarkStart w:id="8635" w:name="_Toc97045782"/>
      <w:bookmarkStart w:id="8636" w:name="_Toc97155527"/>
      <w:bookmarkStart w:id="8637" w:name="_Toc101521653"/>
      <w:bookmarkStart w:id="8638" w:name="_Toc138761934"/>
      <w:bookmarkStart w:id="8639" w:name="_Toc145708149"/>
      <w:bookmarkStart w:id="8640" w:name="_Toc160570654"/>
      <w:bookmarkStart w:id="8641" w:name="_Toc162008250"/>
      <w:bookmarkStart w:id="8642" w:name="_Toc185515918"/>
      <w:bookmarkStart w:id="8643" w:name="_Toc192873226"/>
      <w:bookmarkStart w:id="8644" w:name="_Toc200970939"/>
      <w:bookmarkStart w:id="8645" w:name="_Toc207722270"/>
      <w:bookmarkStart w:id="8646" w:name="_Toc209521133"/>
      <w:bookmarkStart w:id="8647" w:name="_Toc214977152"/>
      <w:r>
        <w:t>8.</w:t>
      </w:r>
      <w:r w:rsidR="00211FE5">
        <w:t>8</w:t>
      </w:r>
      <w:r w:rsidRPr="001E669E">
        <w:rPr>
          <w:lang w:val="en-US"/>
        </w:rPr>
        <w:t>.5.2</w:t>
      </w:r>
      <w:bookmarkStart w:id="8648" w:name="_Toc94194948"/>
      <w:r w:rsidRPr="001E669E">
        <w:rPr>
          <w:noProof/>
          <w:lang w:val="en-US"/>
        </w:rPr>
        <w:t>.1</w:t>
      </w:r>
      <w:r w:rsidRPr="001E669E">
        <w:rPr>
          <w:noProof/>
          <w:lang w:val="en-US"/>
        </w:rPr>
        <w:tab/>
        <w:t>Description</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49" w:name="_Toc94194949"/>
      <w:bookmarkStart w:id="8650" w:name="_Toc97042639"/>
      <w:bookmarkStart w:id="8651" w:name="_Toc97045783"/>
      <w:bookmarkStart w:id="8652" w:name="_Toc97155528"/>
      <w:bookmarkStart w:id="8653" w:name="_Toc101521654"/>
      <w:bookmarkStart w:id="8654" w:name="_Toc138761935"/>
      <w:bookmarkStart w:id="8655" w:name="_Toc145708150"/>
      <w:bookmarkStart w:id="8656" w:name="_Toc160570655"/>
      <w:bookmarkStart w:id="8657" w:name="_Toc162008251"/>
      <w:bookmarkStart w:id="8658" w:name="_Toc185515919"/>
      <w:bookmarkStart w:id="8659" w:name="_Toc192873227"/>
      <w:bookmarkStart w:id="8660" w:name="_Toc200970940"/>
      <w:bookmarkStart w:id="8661" w:name="_Toc207722271"/>
      <w:bookmarkStart w:id="8662" w:name="_Toc209521134"/>
      <w:bookmarkStart w:id="8663" w:name="_Toc214977153"/>
      <w:r>
        <w:t>8.</w:t>
      </w:r>
      <w:r w:rsidR="00211FE5">
        <w:t>8</w:t>
      </w:r>
      <w:r>
        <w:t>.5.2</w:t>
      </w:r>
      <w:r>
        <w:rPr>
          <w:noProof/>
        </w:rPr>
        <w:t>.2</w:t>
      </w:r>
      <w:r>
        <w:rPr>
          <w:noProof/>
        </w:rPr>
        <w:tab/>
        <w:t>Target URI</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64" w:name="_Toc94194950"/>
      <w:bookmarkStart w:id="8665" w:name="_Toc97042640"/>
      <w:bookmarkStart w:id="8666" w:name="_Toc97045784"/>
      <w:bookmarkStart w:id="8667" w:name="_Toc97155529"/>
      <w:bookmarkStart w:id="8668" w:name="_Toc101521655"/>
      <w:bookmarkStart w:id="8669" w:name="_Toc138761936"/>
      <w:bookmarkStart w:id="8670" w:name="_Toc145708151"/>
      <w:bookmarkStart w:id="8671" w:name="_Toc160570656"/>
      <w:bookmarkStart w:id="8672" w:name="_Toc162008252"/>
      <w:bookmarkStart w:id="8673" w:name="_Toc185515920"/>
      <w:bookmarkStart w:id="8674" w:name="_Toc192873228"/>
      <w:bookmarkStart w:id="8675" w:name="_Toc200970941"/>
      <w:bookmarkStart w:id="8676" w:name="_Toc207722272"/>
      <w:bookmarkStart w:id="8677" w:name="_Toc209521135"/>
      <w:bookmarkStart w:id="8678" w:name="_Toc214977154"/>
      <w:r>
        <w:t>8.</w:t>
      </w:r>
      <w:r w:rsidR="00211FE5">
        <w:t>8</w:t>
      </w:r>
      <w:r>
        <w:t>.5.2</w:t>
      </w:r>
      <w:r>
        <w:rPr>
          <w:noProof/>
        </w:rPr>
        <w:t>.3</w:t>
      </w:r>
      <w:r>
        <w:rPr>
          <w:noProof/>
        </w:rPr>
        <w:tab/>
        <w:t>Standard Methods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67BC3073" w14:textId="210B48D2" w:rsidR="004B37D6" w:rsidRDefault="004B37D6" w:rsidP="004B37D6">
      <w:pPr>
        <w:pStyle w:val="Heading6"/>
        <w:rPr>
          <w:noProof/>
        </w:rPr>
      </w:pPr>
      <w:bookmarkStart w:id="8679" w:name="_Toc94194951"/>
      <w:bookmarkStart w:id="8680" w:name="_Toc97042641"/>
      <w:bookmarkStart w:id="8681" w:name="_Toc97045785"/>
      <w:bookmarkStart w:id="8682" w:name="_Toc97155530"/>
      <w:bookmarkStart w:id="8683" w:name="_Toc101521656"/>
      <w:bookmarkStart w:id="8684" w:name="_Toc138761937"/>
      <w:bookmarkStart w:id="8685" w:name="_Toc145708152"/>
      <w:bookmarkStart w:id="8686" w:name="_Toc160570657"/>
      <w:bookmarkStart w:id="8687" w:name="_Toc162008253"/>
      <w:bookmarkStart w:id="8688" w:name="_Toc185515921"/>
      <w:bookmarkStart w:id="8689" w:name="_Toc192873229"/>
      <w:bookmarkStart w:id="8690" w:name="_Toc200970942"/>
      <w:bookmarkStart w:id="8691" w:name="_Toc207722273"/>
      <w:bookmarkStart w:id="8692" w:name="_Toc209521136"/>
      <w:bookmarkStart w:id="8693" w:name="_Toc214977155"/>
      <w:r>
        <w:t>8.</w:t>
      </w:r>
      <w:r w:rsidR="00211FE5">
        <w:t>8</w:t>
      </w:r>
      <w:r>
        <w:t>.5.2.3</w:t>
      </w:r>
      <w:r>
        <w:rPr>
          <w:noProof/>
        </w:rPr>
        <w:t>.1</w:t>
      </w:r>
      <w:r>
        <w:rPr>
          <w:noProof/>
        </w:rPr>
        <w:tab/>
        <w:t>POST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94" w:name="_Toc94194897"/>
      <w:bookmarkStart w:id="8695" w:name="_Toc97042642"/>
      <w:bookmarkStart w:id="8696" w:name="_Toc97045786"/>
      <w:bookmarkStart w:id="8697" w:name="_Toc97155531"/>
      <w:bookmarkStart w:id="8698" w:name="_Toc101521657"/>
      <w:bookmarkStart w:id="8699" w:name="_Toc138761938"/>
      <w:bookmarkStart w:id="8700" w:name="_Toc145708153"/>
      <w:bookmarkStart w:id="8701" w:name="_Toc160570658"/>
      <w:bookmarkStart w:id="8702" w:name="_Toc162008254"/>
      <w:bookmarkStart w:id="8703" w:name="_Toc185515922"/>
      <w:bookmarkStart w:id="8704" w:name="_Toc192873230"/>
      <w:bookmarkStart w:id="8705" w:name="_Toc200970943"/>
      <w:bookmarkStart w:id="8706" w:name="_Toc207722274"/>
      <w:bookmarkStart w:id="8707" w:name="_Toc209521137"/>
      <w:bookmarkStart w:id="8708" w:name="_Toc214977156"/>
      <w:r>
        <w:t>8.</w:t>
      </w:r>
      <w:r w:rsidR="00180B18">
        <w:t>8</w:t>
      </w:r>
      <w:r>
        <w:t>.6</w:t>
      </w:r>
      <w:r>
        <w:tab/>
        <w:t>Data Model</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034B2B86" w14:textId="53E1121D" w:rsidR="004B37D6" w:rsidRDefault="004B37D6" w:rsidP="004B37D6">
      <w:pPr>
        <w:pStyle w:val="Heading4"/>
      </w:pPr>
      <w:bookmarkStart w:id="8709" w:name="_Toc510696633"/>
      <w:bookmarkStart w:id="8710" w:name="_Toc35971428"/>
      <w:bookmarkStart w:id="8711" w:name="_Toc94194898"/>
      <w:bookmarkStart w:id="8712" w:name="_Toc97042643"/>
      <w:bookmarkStart w:id="8713" w:name="_Toc97045787"/>
      <w:bookmarkStart w:id="8714" w:name="_Toc97155532"/>
      <w:bookmarkStart w:id="8715" w:name="_Toc101521658"/>
      <w:bookmarkStart w:id="8716" w:name="_Toc138761939"/>
      <w:bookmarkStart w:id="8717" w:name="_Toc145708154"/>
      <w:bookmarkStart w:id="8718" w:name="_Toc160570659"/>
      <w:bookmarkStart w:id="8719" w:name="_Toc162008255"/>
      <w:bookmarkStart w:id="8720" w:name="_Toc185515923"/>
      <w:bookmarkStart w:id="8721" w:name="_Toc192873231"/>
      <w:bookmarkStart w:id="8722" w:name="_Toc200970944"/>
      <w:bookmarkStart w:id="8723" w:name="_Toc207722275"/>
      <w:bookmarkStart w:id="8724" w:name="_Toc209521138"/>
      <w:bookmarkStart w:id="8725" w:name="_Toc214977157"/>
      <w:r>
        <w:t>8.</w:t>
      </w:r>
      <w:r w:rsidR="00180B18">
        <w:t>8</w:t>
      </w:r>
      <w:r>
        <w:t>.6.1</w:t>
      </w:r>
      <w:r>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26" w:name="_Toc510696634"/>
      <w:bookmarkStart w:id="8727" w:name="_Toc35971429"/>
      <w:bookmarkStart w:id="8728" w:name="_Toc94194899"/>
      <w:bookmarkStart w:id="8729" w:name="_Toc97042644"/>
      <w:bookmarkStart w:id="8730" w:name="_Toc97045788"/>
      <w:bookmarkStart w:id="8731" w:name="_Toc97155533"/>
      <w:bookmarkStart w:id="8732" w:name="_Toc101521659"/>
      <w:bookmarkStart w:id="8733" w:name="_Toc138761940"/>
      <w:bookmarkStart w:id="8734" w:name="_Toc145708155"/>
      <w:bookmarkStart w:id="8735" w:name="_Toc160570660"/>
      <w:bookmarkStart w:id="8736" w:name="_Toc162008256"/>
      <w:bookmarkStart w:id="8737" w:name="_Toc185515924"/>
      <w:bookmarkStart w:id="8738" w:name="_Toc192873232"/>
      <w:bookmarkStart w:id="8739" w:name="_Toc200970945"/>
      <w:bookmarkStart w:id="8740" w:name="_Toc207722276"/>
      <w:bookmarkStart w:id="8741" w:name="_Toc209521139"/>
      <w:bookmarkStart w:id="8742" w:name="_Toc214977158"/>
      <w:r>
        <w:t>8.</w:t>
      </w:r>
      <w:r w:rsidR="00180B18">
        <w:t>8</w:t>
      </w:r>
      <w:r>
        <w:rPr>
          <w:lang w:val="en-US"/>
        </w:rPr>
        <w:t>.6.2</w:t>
      </w:r>
      <w:r>
        <w:rPr>
          <w:lang w:val="en-US"/>
        </w:rPr>
        <w:tab/>
        <w:t>Structured data types</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70EED38" w14:textId="0A063A4F" w:rsidR="004B37D6" w:rsidRDefault="004B37D6" w:rsidP="004B37D6">
      <w:pPr>
        <w:pStyle w:val="Heading5"/>
      </w:pPr>
      <w:bookmarkStart w:id="8743" w:name="_Toc510696635"/>
      <w:bookmarkStart w:id="8744" w:name="_Toc35971430"/>
      <w:bookmarkStart w:id="8745" w:name="_Toc94194900"/>
      <w:bookmarkStart w:id="8746" w:name="_Toc97042645"/>
      <w:bookmarkStart w:id="8747" w:name="_Toc97045789"/>
      <w:bookmarkStart w:id="8748" w:name="_Toc97155534"/>
      <w:bookmarkStart w:id="8749" w:name="_Toc101521660"/>
      <w:bookmarkStart w:id="8750" w:name="_Toc138761941"/>
      <w:bookmarkStart w:id="8751" w:name="_Toc145708156"/>
      <w:bookmarkStart w:id="8752" w:name="_Toc160570661"/>
      <w:bookmarkStart w:id="8753" w:name="_Toc162008257"/>
      <w:bookmarkStart w:id="8754" w:name="_Toc185515925"/>
      <w:bookmarkStart w:id="8755" w:name="_Toc192873233"/>
      <w:bookmarkStart w:id="8756" w:name="_Toc200970946"/>
      <w:bookmarkStart w:id="8757" w:name="_Toc207722277"/>
      <w:bookmarkStart w:id="8758" w:name="_Toc209521140"/>
      <w:bookmarkStart w:id="8759" w:name="_Toc214977159"/>
      <w:r>
        <w:t>8.</w:t>
      </w:r>
      <w:r w:rsidR="00180B18">
        <w:t>8</w:t>
      </w:r>
      <w:r>
        <w:t>.6.2.1</w:t>
      </w:r>
      <w:r>
        <w:tab/>
        <w:t>Introduction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60" w:name="_Toc510696636"/>
      <w:bookmarkStart w:id="8761" w:name="_Toc35971431"/>
      <w:bookmarkStart w:id="8762" w:name="_Toc94194901"/>
      <w:bookmarkStart w:id="8763" w:name="_Toc97042646"/>
      <w:bookmarkStart w:id="8764" w:name="_Toc97045790"/>
      <w:bookmarkStart w:id="8765" w:name="_Toc97155535"/>
      <w:bookmarkStart w:id="8766" w:name="_Toc101521661"/>
      <w:bookmarkStart w:id="8767" w:name="_Toc138761942"/>
      <w:bookmarkStart w:id="8768" w:name="_Toc145708157"/>
      <w:bookmarkStart w:id="8769" w:name="_Toc160570662"/>
      <w:bookmarkStart w:id="8770" w:name="_Toc162008258"/>
      <w:bookmarkStart w:id="8771" w:name="_Toc185515926"/>
      <w:bookmarkStart w:id="8772" w:name="_Toc192873234"/>
      <w:bookmarkStart w:id="8773" w:name="_Toc200970947"/>
      <w:bookmarkStart w:id="8774" w:name="_Toc207722278"/>
      <w:bookmarkStart w:id="8775" w:name="_Toc209521141"/>
      <w:bookmarkStart w:id="8776" w:name="_Toc214977160"/>
      <w:r>
        <w:t>8.</w:t>
      </w:r>
      <w:r w:rsidR="00180B18">
        <w:t>8</w:t>
      </w:r>
      <w:r>
        <w:t>.6.2.2</w:t>
      </w:r>
      <w:r>
        <w:tab/>
        <w:t xml:space="preserve">Type: </w:t>
      </w:r>
      <w:bookmarkEnd w:id="8760"/>
      <w:bookmarkEnd w:id="8761"/>
      <w:bookmarkEnd w:id="8762"/>
      <w:r>
        <w:t>EELACRReq</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77" w:name="_Toc510696637"/>
      <w:bookmarkStart w:id="8778" w:name="_Toc35971432"/>
      <w:bookmarkStart w:id="8779" w:name="_Toc94194902"/>
      <w:bookmarkStart w:id="8780" w:name="_Toc97042647"/>
      <w:bookmarkStart w:id="8781" w:name="_Toc97045791"/>
      <w:bookmarkStart w:id="8782" w:name="_Toc97155536"/>
      <w:bookmarkStart w:id="8783" w:name="_Toc101521662"/>
      <w:bookmarkStart w:id="8784" w:name="_Toc138761943"/>
      <w:bookmarkStart w:id="8785" w:name="_Toc145708158"/>
      <w:bookmarkStart w:id="8786" w:name="_Toc160570663"/>
      <w:bookmarkStart w:id="8787" w:name="_Toc162008259"/>
      <w:bookmarkStart w:id="8788" w:name="_Toc185515927"/>
      <w:bookmarkStart w:id="8789" w:name="_Toc192873235"/>
      <w:bookmarkStart w:id="8790" w:name="_Toc200970948"/>
      <w:bookmarkStart w:id="8791" w:name="_Toc207722279"/>
      <w:bookmarkStart w:id="8792" w:name="_Toc209521142"/>
      <w:bookmarkStart w:id="8793" w:name="_Toc214977161"/>
      <w:r>
        <w:t>8.</w:t>
      </w:r>
      <w:r w:rsidR="00180B18">
        <w:t>8</w:t>
      </w:r>
      <w:r>
        <w:t>.6.2.3</w:t>
      </w:r>
      <w:r>
        <w:tab/>
        <w:t xml:space="preserve">Type: </w:t>
      </w:r>
      <w:bookmarkEnd w:id="8777"/>
      <w:bookmarkEnd w:id="8778"/>
      <w:bookmarkEnd w:id="8779"/>
      <w:r>
        <w:t>EELACRResp</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4D860E8C" w14:textId="77777777" w:rsidR="00EF761A" w:rsidRDefault="00EF761A" w:rsidP="00EF761A">
      <w:pPr>
        <w:pStyle w:val="TH"/>
      </w:pPr>
      <w:bookmarkStart w:id="8794" w:name="_Toc510696638"/>
      <w:bookmarkStart w:id="8795"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96" w:name="_Toc97042648"/>
      <w:bookmarkStart w:id="8797" w:name="_Toc97045792"/>
      <w:bookmarkStart w:id="8798" w:name="_Toc97155537"/>
      <w:bookmarkStart w:id="8799" w:name="_Toc101521663"/>
      <w:bookmarkStart w:id="8800" w:name="_Toc138761944"/>
      <w:bookmarkStart w:id="8801" w:name="_Toc145708159"/>
      <w:bookmarkStart w:id="8802" w:name="_Toc160570664"/>
      <w:bookmarkStart w:id="8803" w:name="_Toc162008260"/>
      <w:bookmarkStart w:id="8804" w:name="_Toc185515928"/>
      <w:bookmarkStart w:id="8805" w:name="_Toc192873236"/>
      <w:bookmarkStart w:id="8806" w:name="_Toc200970949"/>
      <w:bookmarkStart w:id="8807" w:name="_Toc207722280"/>
      <w:bookmarkStart w:id="8808" w:name="_Toc209521143"/>
      <w:bookmarkStart w:id="8809" w:name="_Toc214977162"/>
      <w:bookmarkStart w:id="8810" w:name="_Toc94194909"/>
      <w:r>
        <w:t>8.</w:t>
      </w:r>
      <w:r w:rsidR="00180B18">
        <w:t>8</w:t>
      </w:r>
      <w:r>
        <w:t>.6.2.4</w:t>
      </w:r>
      <w:r>
        <w:tab/>
        <w:t>Type: ACTStatusSubsc</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811" w:name="_Toc97042649"/>
      <w:bookmarkStart w:id="8812" w:name="_Toc97045793"/>
      <w:bookmarkStart w:id="8813" w:name="_Toc97155538"/>
      <w:bookmarkStart w:id="8814" w:name="_Toc101521664"/>
      <w:bookmarkStart w:id="8815" w:name="_Toc138761945"/>
      <w:bookmarkStart w:id="8816" w:name="_Toc145708160"/>
      <w:bookmarkStart w:id="8817" w:name="_Toc160570665"/>
      <w:bookmarkStart w:id="8818" w:name="_Toc162008261"/>
      <w:bookmarkStart w:id="8819" w:name="_Toc185515929"/>
      <w:bookmarkStart w:id="8820" w:name="_Toc192873237"/>
      <w:bookmarkStart w:id="8821" w:name="_Toc200970950"/>
      <w:bookmarkStart w:id="8822" w:name="_Toc207722281"/>
      <w:bookmarkStart w:id="8823" w:name="_Toc209521144"/>
      <w:bookmarkStart w:id="8824" w:name="_Toc214977163"/>
      <w:r>
        <w:t>8.</w:t>
      </w:r>
      <w:r w:rsidR="00180B18">
        <w:t>8</w:t>
      </w:r>
      <w:r>
        <w:t>.6.2.5</w:t>
      </w:r>
      <w:r>
        <w:tab/>
        <w:t>Type: ACTStatusNotif</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25" w:name="_Toc97042650"/>
      <w:bookmarkStart w:id="8826" w:name="_Toc97045794"/>
      <w:bookmarkStart w:id="8827" w:name="_Toc97155539"/>
      <w:bookmarkStart w:id="8828" w:name="_Toc101521665"/>
      <w:bookmarkStart w:id="8829" w:name="_Toc138761946"/>
      <w:bookmarkStart w:id="8830" w:name="_Toc145708161"/>
      <w:bookmarkStart w:id="8831" w:name="_Toc160570666"/>
      <w:bookmarkStart w:id="8832" w:name="_Toc162008262"/>
      <w:bookmarkStart w:id="8833" w:name="_Toc185515930"/>
      <w:bookmarkStart w:id="8834" w:name="_Toc192873238"/>
      <w:bookmarkStart w:id="8835" w:name="_Toc200970951"/>
      <w:bookmarkStart w:id="8836" w:name="_Toc207722282"/>
      <w:bookmarkStart w:id="8837" w:name="_Toc209521145"/>
      <w:bookmarkStart w:id="8838" w:name="_Toc214977164"/>
      <w:r>
        <w:t>8.</w:t>
      </w:r>
      <w:r w:rsidR="00180B18">
        <w:t>8</w:t>
      </w:r>
      <w:r>
        <w:rPr>
          <w:lang w:val="en-US"/>
        </w:rPr>
        <w:t>.6.3</w:t>
      </w:r>
      <w:r>
        <w:rPr>
          <w:lang w:val="en-US"/>
        </w:rPr>
        <w:tab/>
        <w:t>Simple data types and enumerations</w:t>
      </w:r>
      <w:bookmarkEnd w:id="8794"/>
      <w:bookmarkEnd w:id="8795"/>
      <w:bookmarkEnd w:id="8810"/>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243C03D" w14:textId="5C65BBD4" w:rsidR="004B37D6" w:rsidRDefault="004B37D6" w:rsidP="004B37D6">
      <w:pPr>
        <w:pStyle w:val="Heading5"/>
      </w:pPr>
      <w:bookmarkStart w:id="8839" w:name="_Toc94194910"/>
      <w:bookmarkStart w:id="8840" w:name="_Toc97042651"/>
      <w:bookmarkStart w:id="8841" w:name="_Toc97045795"/>
      <w:bookmarkStart w:id="8842" w:name="_Toc97155540"/>
      <w:bookmarkStart w:id="8843" w:name="_Toc101521666"/>
      <w:bookmarkStart w:id="8844" w:name="_Toc138761947"/>
      <w:bookmarkStart w:id="8845" w:name="_Toc145708162"/>
      <w:bookmarkStart w:id="8846" w:name="_Toc160570667"/>
      <w:bookmarkStart w:id="8847" w:name="_Toc162008263"/>
      <w:bookmarkStart w:id="8848" w:name="_Toc185515931"/>
      <w:bookmarkStart w:id="8849" w:name="_Toc192873239"/>
      <w:bookmarkStart w:id="8850" w:name="_Toc200970952"/>
      <w:bookmarkStart w:id="8851" w:name="_Toc207722283"/>
      <w:bookmarkStart w:id="8852" w:name="_Toc209521146"/>
      <w:bookmarkStart w:id="8853" w:name="_Toc214977165"/>
      <w:r>
        <w:t>8.</w:t>
      </w:r>
      <w:r w:rsidR="00180B18">
        <w:t>8</w:t>
      </w:r>
      <w:r>
        <w:t>.6.3.1</w:t>
      </w:r>
      <w:r>
        <w:tab/>
        <w:t>Introduction</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54" w:name="_Toc94194911"/>
      <w:bookmarkStart w:id="8855" w:name="_Toc97042652"/>
      <w:bookmarkStart w:id="8856" w:name="_Toc97045796"/>
      <w:bookmarkStart w:id="8857" w:name="_Toc97155541"/>
      <w:bookmarkStart w:id="8858" w:name="_Toc101521667"/>
      <w:bookmarkStart w:id="8859" w:name="_Toc138761948"/>
      <w:bookmarkStart w:id="8860" w:name="_Toc145708163"/>
      <w:bookmarkStart w:id="8861" w:name="_Toc160570668"/>
      <w:bookmarkStart w:id="8862" w:name="_Toc162008264"/>
      <w:bookmarkStart w:id="8863" w:name="_Toc185515932"/>
      <w:bookmarkStart w:id="8864" w:name="_Toc192873240"/>
      <w:bookmarkStart w:id="8865" w:name="_Toc200970953"/>
      <w:bookmarkStart w:id="8866" w:name="_Toc207722284"/>
      <w:bookmarkStart w:id="8867" w:name="_Toc209521147"/>
      <w:bookmarkStart w:id="8868" w:name="_Toc214977166"/>
      <w:r>
        <w:t>8.</w:t>
      </w:r>
      <w:r w:rsidR="00180B18">
        <w:t>8</w:t>
      </w:r>
      <w:r>
        <w:t>.6.3.2</w:t>
      </w:r>
      <w:r>
        <w:tab/>
        <w:t>Simple data types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69" w:name="_Toc510696643"/>
      <w:bookmarkStart w:id="8870" w:name="_Toc35971438"/>
      <w:bookmarkStart w:id="8871" w:name="_Toc94194916"/>
      <w:bookmarkStart w:id="8872" w:name="_Toc97042653"/>
      <w:bookmarkStart w:id="8873" w:name="_Toc97045797"/>
      <w:bookmarkStart w:id="8874" w:name="_Toc97155542"/>
      <w:bookmarkStart w:id="8875" w:name="_Toc101521668"/>
      <w:bookmarkStart w:id="8876" w:name="_Toc138761949"/>
      <w:bookmarkStart w:id="8877" w:name="_Toc145708164"/>
      <w:bookmarkStart w:id="8878" w:name="_Toc160570669"/>
      <w:bookmarkStart w:id="8879" w:name="_Toc162008265"/>
      <w:bookmarkStart w:id="8880" w:name="_Toc185515933"/>
      <w:bookmarkStart w:id="8881" w:name="_Toc192873241"/>
      <w:bookmarkStart w:id="8882" w:name="_Toc200970954"/>
      <w:bookmarkStart w:id="8883" w:name="_Toc207722285"/>
      <w:bookmarkStart w:id="8884" w:name="_Toc209521148"/>
      <w:bookmarkStart w:id="8885" w:name="_Toc214977167"/>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7B6C91C" w14:textId="77777777" w:rsidR="004B37D6" w:rsidRDefault="004B37D6" w:rsidP="004B37D6">
      <w:bookmarkStart w:id="8886" w:name="_Toc510696644"/>
      <w:bookmarkStart w:id="888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88" w:name="_Toc510696646"/>
      <w:bookmarkStart w:id="8889" w:name="_Toc35971441"/>
      <w:bookmarkStart w:id="8890" w:name="_Toc94194917"/>
      <w:bookmarkStart w:id="8891" w:name="_Toc97042654"/>
      <w:bookmarkStart w:id="8892" w:name="_Toc97045798"/>
      <w:bookmarkStart w:id="8893" w:name="_Toc97155543"/>
      <w:bookmarkStart w:id="8894" w:name="_Toc101521669"/>
      <w:bookmarkStart w:id="8895" w:name="_Toc138761950"/>
      <w:bookmarkStart w:id="8896" w:name="_Toc145708165"/>
      <w:bookmarkStart w:id="8897" w:name="_Toc160570670"/>
      <w:bookmarkStart w:id="8898" w:name="_Toc162008266"/>
      <w:bookmarkStart w:id="8899" w:name="_Toc185515934"/>
      <w:bookmarkStart w:id="8900" w:name="_Toc192873242"/>
      <w:bookmarkStart w:id="8901" w:name="_Toc200970955"/>
      <w:bookmarkStart w:id="8902" w:name="_Toc207722286"/>
      <w:bookmarkStart w:id="8903" w:name="_Toc209521149"/>
      <w:bookmarkStart w:id="8904" w:name="_Toc214977168"/>
      <w:bookmarkEnd w:id="8886"/>
      <w:bookmarkEnd w:id="8887"/>
      <w:r>
        <w:t>8.</w:t>
      </w:r>
      <w:r w:rsidR="00180B18">
        <w:t>8</w:t>
      </w:r>
      <w:r>
        <w:t>.6.5</w:t>
      </w:r>
      <w:r>
        <w:tab/>
        <w:t>Binary data</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4701DE6" w14:textId="0B157895" w:rsidR="004B37D6" w:rsidRDefault="004B37D6" w:rsidP="004B37D6">
      <w:pPr>
        <w:pStyle w:val="Heading5"/>
      </w:pPr>
      <w:bookmarkStart w:id="8905" w:name="_Toc35971442"/>
      <w:bookmarkStart w:id="8906" w:name="_Toc94194918"/>
      <w:bookmarkStart w:id="8907" w:name="_Toc97042655"/>
      <w:bookmarkStart w:id="8908" w:name="_Toc97045799"/>
      <w:bookmarkStart w:id="8909" w:name="_Toc97155544"/>
      <w:bookmarkStart w:id="8910" w:name="_Toc101521670"/>
      <w:bookmarkStart w:id="8911" w:name="_Toc138761951"/>
      <w:bookmarkStart w:id="8912" w:name="_Toc145708166"/>
      <w:bookmarkStart w:id="8913" w:name="_Toc160570671"/>
      <w:bookmarkStart w:id="8914" w:name="_Toc162008267"/>
      <w:bookmarkStart w:id="8915" w:name="_Toc185515935"/>
      <w:bookmarkStart w:id="8916" w:name="_Toc192873243"/>
      <w:bookmarkStart w:id="8917" w:name="_Toc200970956"/>
      <w:bookmarkStart w:id="8918" w:name="_Toc207722287"/>
      <w:bookmarkStart w:id="8919" w:name="_Toc209521150"/>
      <w:bookmarkStart w:id="8920" w:name="_Toc214977169"/>
      <w:r>
        <w:t>8.</w:t>
      </w:r>
      <w:r w:rsidR="00180B18">
        <w:t>8</w:t>
      </w:r>
      <w:r>
        <w:t>.6.5.1</w:t>
      </w:r>
      <w:r>
        <w:tab/>
        <w:t>Binary Data Types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21" w:name="_Toc97042656"/>
      <w:bookmarkStart w:id="8922" w:name="_Toc97045800"/>
      <w:bookmarkStart w:id="8923" w:name="_Toc97155545"/>
      <w:bookmarkStart w:id="8924" w:name="_Toc101521671"/>
      <w:bookmarkStart w:id="8925" w:name="_Toc138761952"/>
      <w:bookmarkStart w:id="8926" w:name="_Toc145708167"/>
      <w:bookmarkStart w:id="8927" w:name="_Toc160570672"/>
      <w:bookmarkStart w:id="8928" w:name="_Toc162008268"/>
      <w:bookmarkStart w:id="8929" w:name="_Toc185515936"/>
      <w:bookmarkStart w:id="8930" w:name="_Toc192873244"/>
      <w:bookmarkStart w:id="8931" w:name="_Toc200970957"/>
      <w:bookmarkStart w:id="8932" w:name="_Toc207722288"/>
      <w:bookmarkStart w:id="8933" w:name="_Toc209521151"/>
      <w:bookmarkStart w:id="8934" w:name="_Toc214977170"/>
      <w:r>
        <w:t>8.</w:t>
      </w:r>
      <w:r w:rsidR="00180B18">
        <w:t>8</w:t>
      </w:r>
      <w:r>
        <w:t>.7</w:t>
      </w:r>
      <w:r>
        <w:tab/>
        <w:t>Error Handling</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089BCBBB" w14:textId="61BA8E0D" w:rsidR="004B37D6" w:rsidRDefault="004B37D6" w:rsidP="004B37D6">
      <w:pPr>
        <w:pStyle w:val="Heading4"/>
      </w:pPr>
      <w:bookmarkStart w:id="8935" w:name="_Toc35971444"/>
      <w:bookmarkStart w:id="8936" w:name="_Toc94194920"/>
      <w:bookmarkStart w:id="8937" w:name="_Toc97042657"/>
      <w:bookmarkStart w:id="8938" w:name="_Toc97045801"/>
      <w:bookmarkStart w:id="8939" w:name="_Toc97155546"/>
      <w:bookmarkStart w:id="8940" w:name="_Toc101521672"/>
      <w:bookmarkStart w:id="8941" w:name="_Toc138761953"/>
      <w:bookmarkStart w:id="8942" w:name="_Toc145708168"/>
      <w:bookmarkStart w:id="8943" w:name="_Toc160570673"/>
      <w:bookmarkStart w:id="8944" w:name="_Toc162008269"/>
      <w:bookmarkStart w:id="8945" w:name="_Toc185515937"/>
      <w:bookmarkStart w:id="8946" w:name="_Toc192873245"/>
      <w:bookmarkStart w:id="8947" w:name="_Toc200970958"/>
      <w:bookmarkStart w:id="8948" w:name="_Toc207722289"/>
      <w:bookmarkStart w:id="8949" w:name="_Toc209521152"/>
      <w:bookmarkStart w:id="8950" w:name="_Toc214977171"/>
      <w:r>
        <w:t>8.</w:t>
      </w:r>
      <w:r w:rsidR="00180B18">
        <w:t>8</w:t>
      </w:r>
      <w:r>
        <w:t>.7.1</w:t>
      </w:r>
      <w:r>
        <w:tab/>
        <w:t>General</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51" w:name="_Toc35971445"/>
      <w:bookmarkStart w:id="8952" w:name="_Toc94194921"/>
      <w:bookmarkStart w:id="8953" w:name="_Toc97042658"/>
      <w:bookmarkStart w:id="8954" w:name="_Toc97045802"/>
      <w:bookmarkStart w:id="8955" w:name="_Toc97155547"/>
      <w:bookmarkStart w:id="8956" w:name="_Toc101521673"/>
      <w:bookmarkStart w:id="8957" w:name="_Toc138761954"/>
      <w:bookmarkStart w:id="8958" w:name="_Toc145708169"/>
      <w:bookmarkStart w:id="8959" w:name="_Toc160570674"/>
      <w:bookmarkStart w:id="8960" w:name="_Toc162008270"/>
      <w:bookmarkStart w:id="8961" w:name="_Toc185515938"/>
      <w:bookmarkStart w:id="8962" w:name="_Toc192873246"/>
      <w:bookmarkStart w:id="8963" w:name="_Toc200970959"/>
      <w:bookmarkStart w:id="8964" w:name="_Toc207722290"/>
      <w:bookmarkStart w:id="8965" w:name="_Toc209521153"/>
      <w:bookmarkStart w:id="8966" w:name="_Toc214977172"/>
      <w:r>
        <w:t>8.</w:t>
      </w:r>
      <w:r w:rsidR="00180B18">
        <w:t>8</w:t>
      </w:r>
      <w:r>
        <w:t>.7.2</w:t>
      </w:r>
      <w:r>
        <w:tab/>
        <w:t>Protocol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67" w:name="_Toc35971446"/>
      <w:bookmarkStart w:id="8968" w:name="_Toc94194922"/>
      <w:bookmarkStart w:id="8969" w:name="_Toc97042659"/>
      <w:bookmarkStart w:id="8970" w:name="_Toc97045803"/>
      <w:bookmarkStart w:id="8971" w:name="_Toc97155548"/>
      <w:bookmarkStart w:id="8972" w:name="_Toc101521674"/>
      <w:bookmarkStart w:id="8973" w:name="_Toc138761955"/>
      <w:bookmarkStart w:id="8974" w:name="_Toc145708170"/>
      <w:bookmarkStart w:id="8975" w:name="_Toc160570675"/>
      <w:bookmarkStart w:id="8976" w:name="_Toc162008271"/>
      <w:bookmarkStart w:id="8977" w:name="_Toc185515939"/>
      <w:bookmarkStart w:id="8978" w:name="_Toc192873247"/>
      <w:bookmarkStart w:id="8979" w:name="_Toc200970960"/>
      <w:bookmarkStart w:id="8980" w:name="_Toc207722291"/>
      <w:bookmarkStart w:id="8981" w:name="_Toc209521154"/>
      <w:bookmarkStart w:id="8982" w:name="_Toc214977173"/>
      <w:r>
        <w:t>8.</w:t>
      </w:r>
      <w:r w:rsidR="00180B18">
        <w:t>8</w:t>
      </w:r>
      <w:r>
        <w:t>.7.3</w:t>
      </w:r>
      <w:r>
        <w:tab/>
        <w:t>Application Errors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83" w:name="_Toc97042660"/>
      <w:bookmarkStart w:id="8984" w:name="_Toc97045804"/>
      <w:bookmarkStart w:id="8985" w:name="_Toc97155549"/>
      <w:bookmarkStart w:id="8986" w:name="_Toc101521675"/>
      <w:bookmarkStart w:id="8987" w:name="_Toc138761956"/>
      <w:bookmarkStart w:id="8988" w:name="_Toc145708171"/>
      <w:bookmarkStart w:id="8989" w:name="_Toc160570676"/>
      <w:bookmarkStart w:id="8990" w:name="_Toc162008272"/>
      <w:bookmarkStart w:id="8991" w:name="_Toc185515940"/>
      <w:bookmarkStart w:id="8992" w:name="_Toc192873248"/>
      <w:bookmarkStart w:id="8993" w:name="_Toc200970961"/>
      <w:bookmarkStart w:id="8994" w:name="_Toc207722292"/>
      <w:bookmarkStart w:id="8995" w:name="_Toc209521155"/>
      <w:bookmarkStart w:id="8996" w:name="_Toc214977174"/>
      <w:r>
        <w:t>8.</w:t>
      </w:r>
      <w:r w:rsidR="00180B18">
        <w:t>8</w:t>
      </w:r>
      <w:r>
        <w:t>.8</w:t>
      </w:r>
      <w:r>
        <w:tab/>
        <w:t>Feature negotiation</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97" w:name="_Toc97042661"/>
      <w:bookmarkStart w:id="8998" w:name="_Toc97045805"/>
      <w:bookmarkStart w:id="8999" w:name="_Toc97155550"/>
      <w:bookmarkStart w:id="9000" w:name="_Toc101521676"/>
      <w:bookmarkStart w:id="9001" w:name="_Toc138761957"/>
      <w:bookmarkStart w:id="9002" w:name="_Toc145708172"/>
      <w:bookmarkStart w:id="9003" w:name="_Toc160570677"/>
      <w:bookmarkStart w:id="9004" w:name="_Toc162008273"/>
      <w:bookmarkStart w:id="9005" w:name="_Toc185515941"/>
      <w:bookmarkStart w:id="9006" w:name="_Toc192873249"/>
      <w:bookmarkStart w:id="9007" w:name="_Toc200970962"/>
      <w:bookmarkStart w:id="9008" w:name="_Toc207722293"/>
      <w:bookmarkStart w:id="9009" w:name="_Toc209521156"/>
      <w:bookmarkStart w:id="9010" w:name="_Toc214977175"/>
      <w:r>
        <w:t>8.</w:t>
      </w:r>
      <w:r w:rsidR="009A6F55">
        <w:t>9</w:t>
      </w:r>
      <w:r>
        <w:tab/>
      </w:r>
      <w:r w:rsidRPr="00310802">
        <w:t>Eees_ACRStatusUpdate</w:t>
      </w:r>
      <w:r>
        <w:t xml:space="preserve"> API</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05538DB" w14:textId="322928C9" w:rsidR="00D732EB" w:rsidRDefault="00D732EB" w:rsidP="00D732EB">
      <w:pPr>
        <w:pStyle w:val="Heading3"/>
      </w:pPr>
      <w:bookmarkStart w:id="9011" w:name="_Toc97042662"/>
      <w:bookmarkStart w:id="9012" w:name="_Toc97045806"/>
      <w:bookmarkStart w:id="9013" w:name="_Toc97155551"/>
      <w:bookmarkStart w:id="9014" w:name="_Toc101521677"/>
      <w:bookmarkStart w:id="9015" w:name="_Toc138761958"/>
      <w:bookmarkStart w:id="9016" w:name="_Toc145708173"/>
      <w:bookmarkStart w:id="9017" w:name="_Toc160570678"/>
      <w:bookmarkStart w:id="9018" w:name="_Toc162008274"/>
      <w:bookmarkStart w:id="9019" w:name="_Toc185515942"/>
      <w:bookmarkStart w:id="9020" w:name="_Toc192873250"/>
      <w:bookmarkStart w:id="9021" w:name="_Toc200970963"/>
      <w:bookmarkStart w:id="9022" w:name="_Toc207722294"/>
      <w:bookmarkStart w:id="9023" w:name="_Toc209521157"/>
      <w:bookmarkStart w:id="9024" w:name="_Toc214977176"/>
      <w:r>
        <w:t>8.</w:t>
      </w:r>
      <w:r w:rsidR="009A6F55">
        <w:t>9</w:t>
      </w:r>
      <w:r>
        <w:t>.1</w:t>
      </w:r>
      <w:r>
        <w:tab/>
        <w:t>Introduction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25" w:name="_Toc35971392"/>
      <w:bookmarkStart w:id="9026" w:name="_Toc94194873"/>
      <w:bookmarkStart w:id="9027" w:name="_Toc97042663"/>
      <w:bookmarkStart w:id="9028" w:name="_Toc97045807"/>
      <w:bookmarkStart w:id="9029" w:name="_Toc97155552"/>
      <w:bookmarkStart w:id="9030" w:name="_Toc101521678"/>
      <w:bookmarkStart w:id="9031" w:name="_Toc138761959"/>
      <w:bookmarkStart w:id="9032" w:name="_Toc145708174"/>
      <w:bookmarkStart w:id="9033" w:name="_Toc160570679"/>
      <w:bookmarkStart w:id="9034" w:name="_Toc162008275"/>
      <w:bookmarkStart w:id="9035" w:name="_Toc185515943"/>
      <w:bookmarkStart w:id="9036" w:name="_Toc192873251"/>
      <w:bookmarkStart w:id="9037" w:name="_Toc200970964"/>
      <w:bookmarkStart w:id="9038" w:name="_Toc207722295"/>
      <w:bookmarkStart w:id="9039" w:name="_Toc209521158"/>
      <w:bookmarkStart w:id="9040" w:name="_Toc214977177"/>
      <w:r>
        <w:t>8.</w:t>
      </w:r>
      <w:r w:rsidR="009A6F55">
        <w:t>9</w:t>
      </w:r>
      <w:r>
        <w:t>.2</w:t>
      </w:r>
      <w:r>
        <w:tab/>
        <w:t>Usage of HTTP</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41" w:name="_Toc97042664"/>
      <w:bookmarkStart w:id="9042" w:name="_Toc97045808"/>
      <w:bookmarkStart w:id="9043" w:name="_Toc97155553"/>
      <w:bookmarkStart w:id="9044" w:name="_Toc101521679"/>
      <w:bookmarkStart w:id="9045" w:name="_Toc138761960"/>
      <w:bookmarkStart w:id="9046" w:name="_Toc145708175"/>
      <w:bookmarkStart w:id="9047" w:name="_Toc160570680"/>
      <w:bookmarkStart w:id="9048" w:name="_Toc162008276"/>
      <w:bookmarkStart w:id="9049" w:name="_Toc185515944"/>
      <w:bookmarkStart w:id="9050" w:name="_Toc192873252"/>
      <w:bookmarkStart w:id="9051" w:name="_Toc200970965"/>
      <w:bookmarkStart w:id="9052" w:name="_Toc207722296"/>
      <w:bookmarkStart w:id="9053" w:name="_Toc209521159"/>
      <w:bookmarkStart w:id="9054" w:name="_Toc214977178"/>
      <w:r>
        <w:t>8.</w:t>
      </w:r>
      <w:r w:rsidR="009A6F55">
        <w:t>9</w:t>
      </w:r>
      <w:r>
        <w:t>.3</w:t>
      </w:r>
      <w:r>
        <w:tab/>
        <w:t>Resources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55" w:name="_Toc94194875"/>
      <w:bookmarkStart w:id="9056" w:name="_Toc97042665"/>
      <w:bookmarkStart w:id="9057" w:name="_Toc97045809"/>
      <w:bookmarkStart w:id="9058" w:name="_Toc97155554"/>
      <w:bookmarkStart w:id="9059" w:name="_Toc101521680"/>
      <w:bookmarkStart w:id="9060" w:name="_Toc138761961"/>
      <w:bookmarkStart w:id="9061" w:name="_Toc145708176"/>
      <w:bookmarkStart w:id="9062" w:name="_Toc160570681"/>
      <w:bookmarkStart w:id="9063" w:name="_Toc162008277"/>
      <w:bookmarkStart w:id="9064" w:name="_Toc185515945"/>
      <w:bookmarkStart w:id="9065" w:name="_Toc192873253"/>
      <w:bookmarkStart w:id="9066" w:name="_Toc200970966"/>
      <w:bookmarkStart w:id="9067" w:name="_Toc207722297"/>
      <w:bookmarkStart w:id="9068" w:name="_Toc209521160"/>
      <w:bookmarkStart w:id="9069" w:name="_Toc214977179"/>
      <w:r>
        <w:t>8.</w:t>
      </w:r>
      <w:r w:rsidR="009A6F55">
        <w:t>9</w:t>
      </w:r>
      <w:r>
        <w:t>.4</w:t>
      </w:r>
      <w:r>
        <w:tab/>
        <w:t>Custom Operations without associated resources</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D42972D" w14:textId="415F0957" w:rsidR="002C48AF" w:rsidRDefault="002C48AF" w:rsidP="002C48AF">
      <w:pPr>
        <w:pStyle w:val="Heading4"/>
      </w:pPr>
      <w:bookmarkStart w:id="9070" w:name="_Toc97042666"/>
      <w:bookmarkStart w:id="9071" w:name="_Toc97045810"/>
      <w:bookmarkStart w:id="9072" w:name="_Toc97155555"/>
      <w:bookmarkStart w:id="9073" w:name="_Toc101521681"/>
      <w:bookmarkStart w:id="9074" w:name="_Toc138761962"/>
      <w:bookmarkStart w:id="9075" w:name="_Toc145708177"/>
      <w:bookmarkStart w:id="9076" w:name="_Toc160570682"/>
      <w:bookmarkStart w:id="9077" w:name="_Toc162008278"/>
      <w:bookmarkStart w:id="9078" w:name="_Toc185515946"/>
      <w:bookmarkStart w:id="9079" w:name="_Toc192873254"/>
      <w:bookmarkStart w:id="9080" w:name="_Toc200970967"/>
      <w:bookmarkStart w:id="9081" w:name="_Toc207722298"/>
      <w:bookmarkStart w:id="9082" w:name="_Toc209521161"/>
      <w:bookmarkStart w:id="9083" w:name="_Toc214977180"/>
      <w:r>
        <w:t>8.</w:t>
      </w:r>
      <w:r w:rsidR="009A6F55">
        <w:t>9</w:t>
      </w:r>
      <w:r>
        <w:t>.4.1</w:t>
      </w:r>
      <w:r>
        <w:tab/>
        <w:t>Overview</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45pt;height:140.3pt" o:ole="">
            <v:imagedata r:id="rId33" o:title=""/>
          </v:shape>
          <o:OLEObject Type="Embed" ProgID="Visio.Drawing.15" ShapeID="_x0000_i1036" DrawAspect="Content" ObjectID="_182695873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84" w:name="_Toc97042667"/>
      <w:bookmarkStart w:id="9085" w:name="_Toc97045811"/>
      <w:bookmarkStart w:id="9086" w:name="_Toc97155556"/>
      <w:bookmarkStart w:id="9087" w:name="_Toc101521682"/>
      <w:bookmarkStart w:id="9088" w:name="_Toc138761963"/>
      <w:bookmarkStart w:id="9089" w:name="_Toc145708178"/>
      <w:bookmarkStart w:id="9090" w:name="_Toc160570683"/>
      <w:bookmarkStart w:id="9091" w:name="_Toc162008279"/>
      <w:bookmarkStart w:id="9092" w:name="_Toc185515947"/>
      <w:bookmarkStart w:id="9093" w:name="_Toc192873255"/>
      <w:bookmarkStart w:id="9094" w:name="_Toc200970968"/>
      <w:bookmarkStart w:id="9095" w:name="_Toc207722299"/>
      <w:bookmarkStart w:id="9096" w:name="_Toc209521162"/>
      <w:bookmarkStart w:id="9097" w:name="_Toc214977181"/>
      <w:r>
        <w:t>8.</w:t>
      </w:r>
      <w:r w:rsidR="009A6F55">
        <w:t>9</w:t>
      </w:r>
      <w:r>
        <w:t>.4.2</w:t>
      </w:r>
      <w:r>
        <w:tab/>
        <w:t>Operation: Request</w:t>
      </w:r>
      <w:r>
        <w:rPr>
          <w:rFonts w:cs="Courier New"/>
          <w:szCs w:val="16"/>
        </w:rPr>
        <w:t>ACRUpdate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5CBD7E87" w14:textId="46942108" w:rsidR="002C48AF" w:rsidRDefault="002C48AF" w:rsidP="002C48AF">
      <w:pPr>
        <w:pStyle w:val="Heading5"/>
      </w:pPr>
      <w:bookmarkStart w:id="9098" w:name="_Toc97042668"/>
      <w:bookmarkStart w:id="9099" w:name="_Toc97045812"/>
      <w:bookmarkStart w:id="9100" w:name="_Toc97155557"/>
      <w:bookmarkStart w:id="9101" w:name="_Toc101521683"/>
      <w:bookmarkStart w:id="9102" w:name="_Toc138761964"/>
      <w:bookmarkStart w:id="9103" w:name="_Toc145708179"/>
      <w:bookmarkStart w:id="9104" w:name="_Toc160570684"/>
      <w:bookmarkStart w:id="9105" w:name="_Toc162008280"/>
      <w:bookmarkStart w:id="9106" w:name="_Toc185515948"/>
      <w:bookmarkStart w:id="9107" w:name="_Toc192873256"/>
      <w:bookmarkStart w:id="9108" w:name="_Toc200970969"/>
      <w:bookmarkStart w:id="9109" w:name="_Toc207722300"/>
      <w:bookmarkStart w:id="9110" w:name="_Toc209521163"/>
      <w:bookmarkStart w:id="9111" w:name="_Toc214977182"/>
      <w:r>
        <w:t>8.</w:t>
      </w:r>
      <w:r w:rsidR="009A6F55">
        <w:t>9</w:t>
      </w:r>
      <w:r>
        <w:t>.4.2.1</w:t>
      </w:r>
      <w:r>
        <w:tab/>
        <w:t>Description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12" w:name="_Toc97042669"/>
      <w:bookmarkStart w:id="9113" w:name="_Toc97045813"/>
      <w:bookmarkStart w:id="9114" w:name="_Toc97155558"/>
      <w:bookmarkStart w:id="9115" w:name="_Toc101521684"/>
      <w:bookmarkStart w:id="9116" w:name="_Toc138761965"/>
      <w:bookmarkStart w:id="9117" w:name="_Toc145708180"/>
      <w:bookmarkStart w:id="9118" w:name="_Toc160570685"/>
      <w:bookmarkStart w:id="9119" w:name="_Toc162008281"/>
      <w:bookmarkStart w:id="9120" w:name="_Toc185515949"/>
      <w:bookmarkStart w:id="9121" w:name="_Toc192873257"/>
      <w:bookmarkStart w:id="9122" w:name="_Toc200970970"/>
      <w:bookmarkStart w:id="9123" w:name="_Toc207722301"/>
      <w:bookmarkStart w:id="9124" w:name="_Toc209521164"/>
      <w:bookmarkStart w:id="9125" w:name="_Toc214977183"/>
      <w:r>
        <w:t>8.</w:t>
      </w:r>
      <w:r w:rsidR="009A6F55">
        <w:t>9</w:t>
      </w:r>
      <w:r>
        <w:t>.4.2.2</w:t>
      </w:r>
      <w:r>
        <w:tab/>
        <w:t>Operation Definition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26" w:name="_Toc97042670"/>
      <w:bookmarkStart w:id="9127" w:name="_Toc97045814"/>
      <w:bookmarkStart w:id="9128" w:name="_Toc97155559"/>
      <w:bookmarkStart w:id="9129" w:name="_Toc101521685"/>
      <w:bookmarkStart w:id="9130" w:name="_Toc138761966"/>
      <w:bookmarkStart w:id="9131" w:name="_Toc145708181"/>
      <w:bookmarkStart w:id="9132" w:name="_Toc160570686"/>
      <w:bookmarkStart w:id="9133" w:name="_Toc162008282"/>
      <w:bookmarkStart w:id="9134" w:name="_Toc185515950"/>
      <w:bookmarkStart w:id="9135" w:name="_Toc192873258"/>
      <w:bookmarkStart w:id="9136" w:name="_Toc200970971"/>
      <w:bookmarkStart w:id="9137" w:name="_Toc207722302"/>
      <w:bookmarkStart w:id="9138" w:name="_Toc209521165"/>
      <w:bookmarkStart w:id="9139" w:name="_Toc214977184"/>
      <w:r>
        <w:t>8.</w:t>
      </w:r>
      <w:r w:rsidR="009A6F55">
        <w:t>9</w:t>
      </w:r>
      <w:r>
        <w:t>.5</w:t>
      </w:r>
      <w:r>
        <w:tab/>
        <w:t>Notifications</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40" w:name="_Toc97042671"/>
      <w:bookmarkStart w:id="9141" w:name="_Toc97045815"/>
      <w:bookmarkStart w:id="9142" w:name="_Toc97155560"/>
      <w:bookmarkStart w:id="9143" w:name="_Toc101521686"/>
      <w:bookmarkStart w:id="9144" w:name="_Toc138761967"/>
      <w:bookmarkStart w:id="9145" w:name="_Toc145708182"/>
      <w:bookmarkStart w:id="9146" w:name="_Toc160570687"/>
      <w:bookmarkStart w:id="9147" w:name="_Toc162008283"/>
      <w:bookmarkStart w:id="9148" w:name="_Toc185515951"/>
      <w:bookmarkStart w:id="9149" w:name="_Toc192873259"/>
      <w:bookmarkStart w:id="9150" w:name="_Toc200970972"/>
      <w:bookmarkStart w:id="9151" w:name="_Toc207722303"/>
      <w:bookmarkStart w:id="9152" w:name="_Toc209521166"/>
      <w:bookmarkStart w:id="9153" w:name="_Toc214977185"/>
      <w:r>
        <w:t>8.</w:t>
      </w:r>
      <w:r w:rsidR="009A6F55">
        <w:t>9</w:t>
      </w:r>
      <w:r>
        <w:t>.6</w:t>
      </w:r>
      <w:r>
        <w:tab/>
        <w:t>Data Model</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660A2668" w14:textId="58670620" w:rsidR="00F72222" w:rsidRDefault="00F72222" w:rsidP="00F72222">
      <w:pPr>
        <w:pStyle w:val="Heading4"/>
      </w:pPr>
      <w:bookmarkStart w:id="9154" w:name="_Toc97042672"/>
      <w:bookmarkStart w:id="9155" w:name="_Toc97045816"/>
      <w:bookmarkStart w:id="9156" w:name="_Toc97155561"/>
      <w:bookmarkStart w:id="9157" w:name="_Toc101521687"/>
      <w:bookmarkStart w:id="9158" w:name="_Toc138761968"/>
      <w:bookmarkStart w:id="9159" w:name="_Toc145708183"/>
      <w:bookmarkStart w:id="9160" w:name="_Toc160570688"/>
      <w:bookmarkStart w:id="9161" w:name="_Toc162008284"/>
      <w:bookmarkStart w:id="9162" w:name="_Toc185515952"/>
      <w:bookmarkStart w:id="9163" w:name="_Toc192873260"/>
      <w:bookmarkStart w:id="9164" w:name="_Toc200970973"/>
      <w:bookmarkStart w:id="9165" w:name="_Toc207722304"/>
      <w:bookmarkStart w:id="9166" w:name="_Toc209521167"/>
      <w:bookmarkStart w:id="9167" w:name="_Toc214977186"/>
      <w:r>
        <w:t>8.</w:t>
      </w:r>
      <w:r w:rsidR="009A6F55">
        <w:t>9</w:t>
      </w:r>
      <w:r>
        <w:t>.6.1</w:t>
      </w:r>
      <w: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68" w:name="_Toc97042673"/>
      <w:bookmarkStart w:id="9169" w:name="_Toc97045817"/>
      <w:bookmarkStart w:id="9170" w:name="_Toc97155562"/>
      <w:bookmarkStart w:id="9171" w:name="_Toc101521688"/>
      <w:bookmarkStart w:id="9172" w:name="_Toc138761969"/>
      <w:bookmarkStart w:id="9173" w:name="_Toc145708184"/>
      <w:bookmarkStart w:id="9174" w:name="_Toc160570689"/>
      <w:bookmarkStart w:id="9175" w:name="_Toc162008285"/>
      <w:bookmarkStart w:id="9176" w:name="_Toc185515953"/>
      <w:bookmarkStart w:id="9177" w:name="_Toc192873261"/>
      <w:bookmarkStart w:id="9178" w:name="_Toc200970974"/>
      <w:bookmarkStart w:id="9179" w:name="_Toc207722305"/>
      <w:bookmarkStart w:id="9180" w:name="_Toc209521168"/>
      <w:bookmarkStart w:id="9181" w:name="_Toc214977187"/>
      <w:r>
        <w:t>8.</w:t>
      </w:r>
      <w:r w:rsidR="009A6F55">
        <w:t>9</w:t>
      </w:r>
      <w:r>
        <w:rPr>
          <w:lang w:val="en-US"/>
        </w:rPr>
        <w:t>.6.2</w:t>
      </w:r>
      <w:r>
        <w:rPr>
          <w:lang w:val="en-US"/>
        </w:rPr>
        <w:tab/>
        <w:t>Structured data types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A057503" w14:textId="674D4936" w:rsidR="00F72222" w:rsidRDefault="00F72222" w:rsidP="00F72222">
      <w:pPr>
        <w:pStyle w:val="Heading5"/>
      </w:pPr>
      <w:bookmarkStart w:id="9182" w:name="_Toc97042674"/>
      <w:bookmarkStart w:id="9183" w:name="_Toc97045818"/>
      <w:bookmarkStart w:id="9184" w:name="_Toc97155563"/>
      <w:bookmarkStart w:id="9185" w:name="_Toc101521689"/>
      <w:bookmarkStart w:id="9186" w:name="_Toc138761970"/>
      <w:bookmarkStart w:id="9187" w:name="_Toc145708185"/>
      <w:bookmarkStart w:id="9188" w:name="_Toc160570690"/>
      <w:bookmarkStart w:id="9189" w:name="_Toc162008286"/>
      <w:bookmarkStart w:id="9190" w:name="_Toc185515954"/>
      <w:bookmarkStart w:id="9191" w:name="_Toc192873262"/>
      <w:bookmarkStart w:id="9192" w:name="_Toc200970975"/>
      <w:bookmarkStart w:id="9193" w:name="_Toc207722306"/>
      <w:bookmarkStart w:id="9194" w:name="_Toc209521169"/>
      <w:bookmarkStart w:id="9195" w:name="_Toc214977188"/>
      <w:r>
        <w:t>8.</w:t>
      </w:r>
      <w:r w:rsidR="009A6F55">
        <w:t>9</w:t>
      </w:r>
      <w:r>
        <w:t>.6.2.1</w:t>
      </w:r>
      <w:r>
        <w:tab/>
        <w:t>Introduction</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96" w:name="_Toc97042675"/>
      <w:bookmarkStart w:id="9197" w:name="_Toc97045819"/>
      <w:bookmarkStart w:id="9198" w:name="_Toc97155564"/>
      <w:bookmarkStart w:id="9199" w:name="_Toc101521690"/>
      <w:bookmarkStart w:id="9200" w:name="_Toc138761971"/>
      <w:bookmarkStart w:id="9201" w:name="_Toc145708186"/>
      <w:bookmarkStart w:id="9202" w:name="_Toc160570691"/>
      <w:bookmarkStart w:id="9203" w:name="_Toc162008287"/>
      <w:bookmarkStart w:id="9204" w:name="_Toc185515955"/>
      <w:bookmarkStart w:id="9205" w:name="_Toc192873263"/>
      <w:bookmarkStart w:id="9206" w:name="_Toc200970976"/>
      <w:bookmarkStart w:id="9207" w:name="_Toc207722307"/>
      <w:bookmarkStart w:id="9208" w:name="_Toc209521170"/>
      <w:bookmarkStart w:id="9209" w:name="_Toc214977189"/>
      <w:r>
        <w:t>8.</w:t>
      </w:r>
      <w:r w:rsidR="009A6F55">
        <w:t>9</w:t>
      </w:r>
      <w:r>
        <w:t>.6.2.2</w:t>
      </w:r>
      <w:r>
        <w:tab/>
        <w:t>Type: ACRUpdateData</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210" w:name="_Toc97042676"/>
      <w:bookmarkStart w:id="9211" w:name="_Toc97045820"/>
      <w:bookmarkStart w:id="9212" w:name="_Toc97155565"/>
      <w:bookmarkStart w:id="9213" w:name="_Toc101521691"/>
      <w:bookmarkStart w:id="9214" w:name="_Toc138761972"/>
      <w:bookmarkStart w:id="9215" w:name="_Toc145708187"/>
      <w:bookmarkStart w:id="9216" w:name="_Toc160570692"/>
      <w:bookmarkStart w:id="9217" w:name="_Toc162008288"/>
      <w:bookmarkStart w:id="9218" w:name="_Toc185515956"/>
      <w:bookmarkStart w:id="9219" w:name="_Toc192873264"/>
      <w:bookmarkStart w:id="9220" w:name="_Toc200970977"/>
      <w:bookmarkStart w:id="9221" w:name="_Toc207722308"/>
      <w:bookmarkStart w:id="9222" w:name="_Toc209521171"/>
      <w:bookmarkStart w:id="9223" w:name="_Toc214977190"/>
      <w:r>
        <w:t>8.</w:t>
      </w:r>
      <w:r w:rsidR="009A6F55">
        <w:t>9</w:t>
      </w:r>
      <w:r>
        <w:t>.6.2.3</w:t>
      </w:r>
      <w:r>
        <w:tab/>
        <w:t>Type: ACRDataStatus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24" w:name="_Toc101521692"/>
      <w:bookmarkStart w:id="9225" w:name="_Toc138761973"/>
      <w:bookmarkStart w:id="9226" w:name="_Toc145708188"/>
      <w:bookmarkStart w:id="9227" w:name="_Toc160570693"/>
      <w:bookmarkStart w:id="9228" w:name="_Toc162008289"/>
      <w:bookmarkStart w:id="9229" w:name="_Toc185515957"/>
      <w:bookmarkStart w:id="9230" w:name="_Toc192873265"/>
      <w:bookmarkStart w:id="9231" w:name="_Toc200970978"/>
      <w:bookmarkStart w:id="9232" w:name="_Toc207722309"/>
      <w:bookmarkStart w:id="9233" w:name="_Toc209521172"/>
      <w:bookmarkStart w:id="9234" w:name="_Toc214977191"/>
      <w:r>
        <w:t>8.</w:t>
      </w:r>
      <w:r w:rsidR="009A6F55">
        <w:t>9</w:t>
      </w:r>
      <w:r>
        <w:t>.6.2.4</w:t>
      </w:r>
      <w:r>
        <w:tab/>
        <w:t>Type: ACTResultInfo</w:t>
      </w:r>
      <w:bookmarkEnd w:id="9224"/>
      <w:bookmarkEnd w:id="9225"/>
      <w:bookmarkEnd w:id="9226"/>
      <w:bookmarkEnd w:id="9227"/>
      <w:bookmarkEnd w:id="9228"/>
      <w:bookmarkEnd w:id="9229"/>
      <w:bookmarkEnd w:id="9230"/>
      <w:bookmarkEnd w:id="9231"/>
      <w:bookmarkEnd w:id="9232"/>
      <w:bookmarkEnd w:id="9233"/>
      <w:bookmarkEnd w:id="9234"/>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35" w:name="_Toc185515958"/>
      <w:bookmarkStart w:id="9236" w:name="_Toc192873266"/>
      <w:bookmarkStart w:id="9237" w:name="_Toc200970979"/>
      <w:bookmarkStart w:id="9238" w:name="_Toc207722310"/>
      <w:bookmarkStart w:id="9239" w:name="_Toc209521173"/>
      <w:bookmarkStart w:id="9240" w:name="_Toc214977192"/>
      <w:r w:rsidRPr="003418D4">
        <w:t>8.9.6.2.5</w:t>
      </w:r>
      <w:r>
        <w:tab/>
        <w:t>Type: AppGroupInfo</w:t>
      </w:r>
      <w:bookmarkEnd w:id="9235"/>
      <w:bookmarkEnd w:id="9236"/>
      <w:bookmarkEnd w:id="9237"/>
      <w:bookmarkEnd w:id="9238"/>
      <w:bookmarkEnd w:id="9239"/>
      <w:bookmarkEnd w:id="9240"/>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41" w:name="_Toc97042677"/>
      <w:bookmarkStart w:id="9242" w:name="_Toc97045821"/>
      <w:bookmarkStart w:id="9243" w:name="_Toc97155566"/>
      <w:bookmarkStart w:id="9244" w:name="_Toc101521693"/>
      <w:bookmarkStart w:id="9245" w:name="_Toc138761974"/>
      <w:bookmarkStart w:id="9246" w:name="_Toc145708189"/>
      <w:bookmarkStart w:id="9247" w:name="_Toc160570694"/>
      <w:bookmarkStart w:id="9248" w:name="_Toc162008290"/>
      <w:bookmarkStart w:id="9249" w:name="_Toc185515959"/>
      <w:bookmarkStart w:id="9250" w:name="_Toc192873267"/>
      <w:bookmarkStart w:id="9251" w:name="_Toc200970980"/>
      <w:bookmarkStart w:id="9252" w:name="_Toc207722311"/>
      <w:bookmarkStart w:id="9253" w:name="_Toc209521174"/>
      <w:bookmarkStart w:id="9254" w:name="_Toc214977193"/>
      <w:r>
        <w:t>8.</w:t>
      </w:r>
      <w:r w:rsidR="009A6F55">
        <w:t>9</w:t>
      </w:r>
      <w:r>
        <w:rPr>
          <w:lang w:val="en-US"/>
        </w:rPr>
        <w:t>.6.3</w:t>
      </w:r>
      <w:r>
        <w:rPr>
          <w:lang w:val="en-US"/>
        </w:rPr>
        <w:tab/>
        <w:t>Simple data types and enumerations</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9301A56" w14:textId="2EC8CD9B" w:rsidR="00F72222" w:rsidRDefault="00F72222" w:rsidP="00F72222">
      <w:pPr>
        <w:pStyle w:val="Heading5"/>
      </w:pPr>
      <w:bookmarkStart w:id="9255" w:name="_Toc97042678"/>
      <w:bookmarkStart w:id="9256" w:name="_Toc97045822"/>
      <w:bookmarkStart w:id="9257" w:name="_Toc97155567"/>
      <w:bookmarkStart w:id="9258" w:name="_Toc101521694"/>
      <w:bookmarkStart w:id="9259" w:name="_Toc138761975"/>
      <w:bookmarkStart w:id="9260" w:name="_Toc145708190"/>
      <w:bookmarkStart w:id="9261" w:name="_Toc160570695"/>
      <w:bookmarkStart w:id="9262" w:name="_Toc162008291"/>
      <w:bookmarkStart w:id="9263" w:name="_Toc185515960"/>
      <w:bookmarkStart w:id="9264" w:name="_Toc192873268"/>
      <w:bookmarkStart w:id="9265" w:name="_Toc200970981"/>
      <w:bookmarkStart w:id="9266" w:name="_Toc207722312"/>
      <w:bookmarkStart w:id="9267" w:name="_Toc209521175"/>
      <w:bookmarkStart w:id="9268" w:name="_Toc214977194"/>
      <w:r>
        <w:t>8.</w:t>
      </w:r>
      <w:r w:rsidR="009A6F55">
        <w:t>9</w:t>
      </w:r>
      <w:r>
        <w:t>.6.3.1</w:t>
      </w:r>
      <w:r>
        <w:tab/>
        <w:t>Introduction</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69" w:name="_Toc97042679"/>
      <w:bookmarkStart w:id="9270" w:name="_Toc97045823"/>
      <w:bookmarkStart w:id="9271" w:name="_Toc97155568"/>
      <w:bookmarkStart w:id="9272" w:name="_Toc101521695"/>
      <w:bookmarkStart w:id="9273" w:name="_Toc138761976"/>
      <w:bookmarkStart w:id="9274" w:name="_Toc145708191"/>
      <w:bookmarkStart w:id="9275" w:name="_Toc160570696"/>
      <w:bookmarkStart w:id="9276" w:name="_Toc162008292"/>
      <w:bookmarkStart w:id="9277" w:name="_Toc185515961"/>
      <w:bookmarkStart w:id="9278" w:name="_Toc192873269"/>
      <w:bookmarkStart w:id="9279" w:name="_Toc200970982"/>
      <w:bookmarkStart w:id="9280" w:name="_Toc207722313"/>
      <w:bookmarkStart w:id="9281" w:name="_Toc209521176"/>
      <w:bookmarkStart w:id="9282" w:name="_Toc214977195"/>
      <w:r>
        <w:t>8.</w:t>
      </w:r>
      <w:r w:rsidR="009A6F55">
        <w:t>9</w:t>
      </w:r>
      <w:r>
        <w:t>.6.3.2</w:t>
      </w:r>
      <w:r>
        <w:tab/>
        <w:t>Simple data types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83" w:name="_Toc94194912"/>
      <w:bookmarkStart w:id="9284" w:name="_Toc97042680"/>
      <w:bookmarkStart w:id="9285" w:name="_Toc97045824"/>
      <w:bookmarkStart w:id="9286" w:name="_Toc97155569"/>
      <w:bookmarkStart w:id="9287" w:name="_Toc101521696"/>
      <w:bookmarkStart w:id="9288" w:name="_Toc138761977"/>
      <w:bookmarkStart w:id="9289" w:name="_Toc145708192"/>
      <w:bookmarkStart w:id="9290" w:name="_Toc160570697"/>
      <w:bookmarkStart w:id="9291" w:name="_Toc162008293"/>
      <w:bookmarkStart w:id="9292" w:name="_Toc185515962"/>
      <w:bookmarkStart w:id="9293" w:name="_Toc192873270"/>
      <w:bookmarkStart w:id="9294" w:name="_Toc200970983"/>
      <w:bookmarkStart w:id="9295" w:name="_Toc207722314"/>
      <w:bookmarkStart w:id="9296" w:name="_Toc209521177"/>
      <w:bookmarkStart w:id="9297" w:name="_Toc214977196"/>
      <w:r>
        <w:t>8.</w:t>
      </w:r>
      <w:r w:rsidR="009A6F55">
        <w:t>9</w:t>
      </w:r>
      <w:r>
        <w:t>.6.3.3</w:t>
      </w:r>
      <w:r>
        <w:tab/>
        <w:t xml:space="preserve">Enumeration: </w:t>
      </w:r>
      <w:bookmarkEnd w:id="9283"/>
      <w:r>
        <w:t>ACTResult</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98" w:name="_Toc510696642"/>
            <w:bookmarkStart w:id="9299" w:name="_Toc35971437"/>
            <w:bookmarkStart w:id="930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01" w:name="_Toc97042681"/>
      <w:bookmarkStart w:id="9302" w:name="_Toc97045825"/>
      <w:bookmarkStart w:id="9303" w:name="_Toc97155570"/>
      <w:bookmarkStart w:id="9304" w:name="_Toc101521697"/>
      <w:bookmarkStart w:id="9305" w:name="_Toc138761978"/>
      <w:bookmarkStart w:id="9306" w:name="_Toc145708193"/>
      <w:bookmarkStart w:id="9307" w:name="_Toc160570698"/>
      <w:bookmarkStart w:id="9308" w:name="_Toc162008294"/>
      <w:bookmarkStart w:id="9309" w:name="_Toc185515963"/>
      <w:bookmarkStart w:id="9310" w:name="_Toc192873271"/>
      <w:bookmarkStart w:id="9311" w:name="_Toc200970984"/>
      <w:bookmarkStart w:id="9312" w:name="_Toc207722315"/>
      <w:bookmarkStart w:id="9313" w:name="_Toc209521178"/>
      <w:bookmarkStart w:id="9314" w:name="_Toc214977197"/>
      <w:bookmarkEnd w:id="9298"/>
      <w:bookmarkEnd w:id="9299"/>
      <w:bookmarkEnd w:id="9300"/>
      <w:r>
        <w:t>8.</w:t>
      </w:r>
      <w:r w:rsidR="009A6F55">
        <w:t>9</w:t>
      </w:r>
      <w:r>
        <w:t>.6.3.4</w:t>
      </w:r>
      <w:r>
        <w:tab/>
        <w:t>Enumeration: E3SubscsStatus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15" w:name="_Toc101521698"/>
      <w:bookmarkStart w:id="9316" w:name="_Toc138761979"/>
      <w:bookmarkStart w:id="9317" w:name="_Toc145708194"/>
      <w:bookmarkStart w:id="9318" w:name="_Toc160570699"/>
      <w:bookmarkStart w:id="9319" w:name="_Toc162008295"/>
      <w:bookmarkStart w:id="9320" w:name="_Toc185515964"/>
      <w:bookmarkStart w:id="9321" w:name="_Toc192873272"/>
      <w:bookmarkStart w:id="9322" w:name="_Toc200970985"/>
      <w:bookmarkStart w:id="9323" w:name="_Toc207722316"/>
      <w:bookmarkStart w:id="9324" w:name="_Toc209521179"/>
      <w:bookmarkStart w:id="9325" w:name="_Toc214977198"/>
      <w:r>
        <w:t>8.</w:t>
      </w:r>
      <w:r w:rsidR="009A6F55">
        <w:t>9</w:t>
      </w:r>
      <w:r>
        <w:t>.6.3.5</w:t>
      </w:r>
      <w:r>
        <w:tab/>
        <w:t>Enumeration: ACTFailureCause</w:t>
      </w:r>
      <w:bookmarkEnd w:id="9315"/>
      <w:bookmarkEnd w:id="9316"/>
      <w:bookmarkEnd w:id="9317"/>
      <w:bookmarkEnd w:id="9318"/>
      <w:bookmarkEnd w:id="9319"/>
      <w:bookmarkEnd w:id="9320"/>
      <w:bookmarkEnd w:id="9321"/>
      <w:bookmarkEnd w:id="9322"/>
      <w:bookmarkEnd w:id="9323"/>
      <w:bookmarkEnd w:id="9324"/>
      <w:bookmarkEnd w:id="932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26" w:name="_Toc97042682"/>
      <w:bookmarkStart w:id="9327" w:name="_Toc97045826"/>
      <w:bookmarkStart w:id="9328" w:name="_Toc97155571"/>
      <w:bookmarkStart w:id="9329" w:name="_Toc101521699"/>
      <w:bookmarkStart w:id="9330" w:name="_Toc138761980"/>
      <w:bookmarkStart w:id="9331" w:name="_Toc145708195"/>
      <w:bookmarkStart w:id="9332" w:name="_Toc160570700"/>
      <w:bookmarkStart w:id="9333" w:name="_Toc162008296"/>
      <w:bookmarkStart w:id="9334" w:name="_Toc185515965"/>
      <w:bookmarkStart w:id="9335" w:name="_Toc192873273"/>
      <w:bookmarkStart w:id="9336" w:name="_Toc200970986"/>
      <w:bookmarkStart w:id="9337" w:name="_Toc207722317"/>
      <w:bookmarkStart w:id="9338" w:name="_Toc209521180"/>
      <w:bookmarkStart w:id="9339" w:name="_Toc21497719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40" w:name="_Toc97042683"/>
      <w:bookmarkStart w:id="9341" w:name="_Toc97045827"/>
      <w:bookmarkStart w:id="9342" w:name="_Toc97155572"/>
      <w:bookmarkStart w:id="9343" w:name="_Toc101521700"/>
      <w:bookmarkStart w:id="9344" w:name="_Toc138761981"/>
      <w:bookmarkStart w:id="9345" w:name="_Toc145708196"/>
      <w:bookmarkStart w:id="9346" w:name="_Toc160570701"/>
      <w:bookmarkStart w:id="9347" w:name="_Toc162008297"/>
      <w:bookmarkStart w:id="9348" w:name="_Toc185515966"/>
      <w:bookmarkStart w:id="9349" w:name="_Toc192873274"/>
      <w:bookmarkStart w:id="9350" w:name="_Toc200970987"/>
      <w:bookmarkStart w:id="9351" w:name="_Toc207722318"/>
      <w:bookmarkStart w:id="9352" w:name="_Toc209521181"/>
      <w:bookmarkStart w:id="9353" w:name="_Toc214977200"/>
      <w:r>
        <w:t>8.</w:t>
      </w:r>
      <w:r w:rsidR="009A6F55">
        <w:t>9</w:t>
      </w:r>
      <w:r>
        <w:t>.6.5</w:t>
      </w:r>
      <w:r>
        <w:tab/>
        <w:t>Binary data</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3F8A5C72" w14:textId="57595DB9" w:rsidR="00F72222" w:rsidRDefault="00F72222" w:rsidP="00F72222">
      <w:pPr>
        <w:pStyle w:val="Heading5"/>
      </w:pPr>
      <w:bookmarkStart w:id="9354" w:name="_Toc97042684"/>
      <w:bookmarkStart w:id="9355" w:name="_Toc97045828"/>
      <w:bookmarkStart w:id="9356" w:name="_Toc97155573"/>
      <w:bookmarkStart w:id="9357" w:name="_Toc101521701"/>
      <w:bookmarkStart w:id="9358" w:name="_Toc138761982"/>
      <w:bookmarkStart w:id="9359" w:name="_Toc145708197"/>
      <w:bookmarkStart w:id="9360" w:name="_Toc160570702"/>
      <w:bookmarkStart w:id="9361" w:name="_Toc162008298"/>
      <w:bookmarkStart w:id="9362" w:name="_Toc185515967"/>
      <w:bookmarkStart w:id="9363" w:name="_Toc192873275"/>
      <w:bookmarkStart w:id="9364" w:name="_Toc200970988"/>
      <w:bookmarkStart w:id="9365" w:name="_Toc207722319"/>
      <w:bookmarkStart w:id="9366" w:name="_Toc209521182"/>
      <w:bookmarkStart w:id="9367" w:name="_Toc214977201"/>
      <w:r>
        <w:t>8.</w:t>
      </w:r>
      <w:r w:rsidR="009A6F55">
        <w:t>9</w:t>
      </w:r>
      <w:r>
        <w:t>.6.5.1</w:t>
      </w:r>
      <w:r>
        <w:tab/>
        <w:t>Binary Data Types</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68" w:name="_Toc97042685"/>
      <w:bookmarkStart w:id="9369" w:name="_Toc97045829"/>
      <w:bookmarkStart w:id="9370" w:name="_Toc97155574"/>
      <w:bookmarkStart w:id="9371" w:name="_Toc101521702"/>
      <w:bookmarkStart w:id="9372" w:name="_Toc138761983"/>
      <w:bookmarkStart w:id="9373" w:name="_Toc145708198"/>
      <w:bookmarkStart w:id="9374" w:name="_Toc160570703"/>
      <w:bookmarkStart w:id="9375" w:name="_Toc162008299"/>
      <w:bookmarkStart w:id="9376" w:name="_Toc185515968"/>
      <w:bookmarkStart w:id="9377" w:name="_Toc192873276"/>
      <w:bookmarkStart w:id="9378" w:name="_Toc200970989"/>
      <w:bookmarkStart w:id="9379" w:name="_Toc207722320"/>
      <w:bookmarkStart w:id="9380" w:name="_Toc209521183"/>
      <w:bookmarkStart w:id="9381" w:name="_Toc214977202"/>
      <w:r>
        <w:t>8.</w:t>
      </w:r>
      <w:r w:rsidR="009A6F55">
        <w:t>9</w:t>
      </w:r>
      <w:r>
        <w:t>.7</w:t>
      </w:r>
      <w:r>
        <w:tab/>
        <w:t>Error Handling</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1B092F49" w14:textId="2BB5ECBE" w:rsidR="00D732EB" w:rsidRDefault="00D732EB" w:rsidP="00D732EB">
      <w:pPr>
        <w:pStyle w:val="Heading4"/>
      </w:pPr>
      <w:bookmarkStart w:id="9382" w:name="_Toc97042686"/>
      <w:bookmarkStart w:id="9383" w:name="_Toc97045830"/>
      <w:bookmarkStart w:id="9384" w:name="_Toc97155575"/>
      <w:bookmarkStart w:id="9385" w:name="_Toc101521703"/>
      <w:bookmarkStart w:id="9386" w:name="_Toc138761984"/>
      <w:bookmarkStart w:id="9387" w:name="_Toc145708199"/>
      <w:bookmarkStart w:id="9388" w:name="_Toc160570704"/>
      <w:bookmarkStart w:id="9389" w:name="_Toc162008300"/>
      <w:bookmarkStart w:id="9390" w:name="_Toc185515969"/>
      <w:bookmarkStart w:id="9391" w:name="_Toc192873277"/>
      <w:bookmarkStart w:id="9392" w:name="_Toc200970990"/>
      <w:bookmarkStart w:id="9393" w:name="_Toc207722321"/>
      <w:bookmarkStart w:id="9394" w:name="_Toc209521184"/>
      <w:bookmarkStart w:id="9395" w:name="_Toc214977203"/>
      <w:r>
        <w:t>8.</w:t>
      </w:r>
      <w:r w:rsidR="009A6F55">
        <w:t>9</w:t>
      </w:r>
      <w:r>
        <w:t>.7.1</w:t>
      </w:r>
      <w:r>
        <w:tab/>
        <w:t>General</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96" w:name="_Toc97042687"/>
      <w:bookmarkStart w:id="9397" w:name="_Toc97045831"/>
      <w:bookmarkStart w:id="9398" w:name="_Toc97155576"/>
      <w:bookmarkStart w:id="9399" w:name="_Toc101521704"/>
      <w:bookmarkStart w:id="9400" w:name="_Toc138761985"/>
      <w:bookmarkStart w:id="9401" w:name="_Toc145708200"/>
      <w:bookmarkStart w:id="9402" w:name="_Toc160570705"/>
      <w:bookmarkStart w:id="9403" w:name="_Toc162008301"/>
      <w:bookmarkStart w:id="9404" w:name="_Toc185515970"/>
      <w:bookmarkStart w:id="9405" w:name="_Toc192873278"/>
      <w:bookmarkStart w:id="9406" w:name="_Toc200970991"/>
      <w:bookmarkStart w:id="9407" w:name="_Toc207722322"/>
      <w:bookmarkStart w:id="9408" w:name="_Toc209521185"/>
      <w:bookmarkStart w:id="9409" w:name="_Toc214977204"/>
      <w:r>
        <w:t>8.</w:t>
      </w:r>
      <w:r w:rsidR="009A6F55">
        <w:t>9</w:t>
      </w:r>
      <w:r>
        <w:t>.7.2</w:t>
      </w:r>
      <w:r>
        <w:tab/>
        <w:t>Protocol Errors</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10" w:name="_Toc97042688"/>
      <w:bookmarkStart w:id="9411" w:name="_Toc97045832"/>
      <w:bookmarkStart w:id="9412" w:name="_Toc97155577"/>
      <w:bookmarkStart w:id="9413" w:name="_Toc101521705"/>
      <w:bookmarkStart w:id="9414" w:name="_Toc138761986"/>
      <w:bookmarkStart w:id="9415" w:name="_Toc145708201"/>
      <w:bookmarkStart w:id="9416" w:name="_Toc160570706"/>
      <w:bookmarkStart w:id="9417" w:name="_Toc162008302"/>
      <w:bookmarkStart w:id="9418" w:name="_Toc185515971"/>
      <w:bookmarkStart w:id="9419" w:name="_Toc192873279"/>
      <w:bookmarkStart w:id="9420" w:name="_Toc200970992"/>
      <w:bookmarkStart w:id="9421" w:name="_Toc207722323"/>
      <w:bookmarkStart w:id="9422" w:name="_Toc209521186"/>
      <w:bookmarkStart w:id="9423" w:name="_Toc214977205"/>
      <w:r>
        <w:t>8.</w:t>
      </w:r>
      <w:r w:rsidR="009A6F55">
        <w:t>9</w:t>
      </w:r>
      <w:r>
        <w:t>.7.3</w:t>
      </w:r>
      <w:r>
        <w:tab/>
        <w:t>Application Errors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24" w:name="_Toc97042689"/>
      <w:bookmarkStart w:id="9425" w:name="_Toc97045833"/>
      <w:bookmarkStart w:id="9426" w:name="_Toc97155578"/>
      <w:bookmarkStart w:id="9427" w:name="_Toc101521706"/>
      <w:bookmarkStart w:id="9428" w:name="_Toc138761987"/>
      <w:bookmarkStart w:id="9429" w:name="_Toc145708202"/>
      <w:bookmarkStart w:id="9430" w:name="_Toc160570707"/>
      <w:bookmarkStart w:id="9431" w:name="_Toc162008303"/>
      <w:bookmarkStart w:id="9432" w:name="_Toc185515972"/>
      <w:bookmarkStart w:id="9433" w:name="_Toc192873280"/>
      <w:bookmarkStart w:id="9434" w:name="_Toc200970993"/>
      <w:bookmarkStart w:id="9435" w:name="_Toc207722324"/>
      <w:bookmarkStart w:id="9436" w:name="_Toc209521187"/>
      <w:bookmarkStart w:id="9437" w:name="_Toc214977206"/>
      <w:r>
        <w:t>8.</w:t>
      </w:r>
      <w:r w:rsidR="009A6F55">
        <w:t>9</w:t>
      </w:r>
      <w:r>
        <w:t>.8</w:t>
      </w:r>
      <w:r>
        <w:tab/>
        <w:t>Feature negotiation</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9438" w:name="_Toc138761988"/>
      <w:bookmarkStart w:id="9439" w:name="_Toc145708203"/>
      <w:bookmarkStart w:id="9440" w:name="_Toc160570708"/>
      <w:bookmarkStart w:id="9441" w:name="_Toc162008304"/>
      <w:bookmarkStart w:id="9442" w:name="_Toc185515973"/>
      <w:bookmarkStart w:id="9443" w:name="_Toc192873281"/>
      <w:bookmarkStart w:id="9444" w:name="_Toc200970994"/>
      <w:bookmarkStart w:id="9445" w:name="_Toc207722325"/>
      <w:bookmarkStart w:id="9446" w:name="_Toc209521188"/>
      <w:bookmarkStart w:id="9447" w:name="_Toc214977207"/>
      <w:r>
        <w:t>8.</w:t>
      </w:r>
      <w:r w:rsidRPr="006500DF">
        <w:t>10</w:t>
      </w:r>
      <w:r>
        <w:tab/>
      </w:r>
      <w:r w:rsidRPr="00310802">
        <w:t>Eees_ACR</w:t>
      </w:r>
      <w:r>
        <w:t>ParameterInformation API</w:t>
      </w:r>
      <w:bookmarkEnd w:id="9438"/>
      <w:bookmarkEnd w:id="9439"/>
      <w:bookmarkEnd w:id="9440"/>
      <w:bookmarkEnd w:id="9441"/>
      <w:bookmarkEnd w:id="9442"/>
      <w:bookmarkEnd w:id="9443"/>
      <w:bookmarkEnd w:id="9444"/>
      <w:bookmarkEnd w:id="9445"/>
      <w:bookmarkEnd w:id="9446"/>
      <w:bookmarkEnd w:id="9447"/>
    </w:p>
    <w:p w14:paraId="392BF824" w14:textId="77777777" w:rsidR="006500DF" w:rsidRDefault="006500DF" w:rsidP="006500DF">
      <w:pPr>
        <w:pStyle w:val="Heading3"/>
      </w:pPr>
      <w:bookmarkStart w:id="9448" w:name="_Toc138761989"/>
      <w:bookmarkStart w:id="9449" w:name="_Toc145708204"/>
      <w:bookmarkStart w:id="9450" w:name="_Toc160570709"/>
      <w:bookmarkStart w:id="9451" w:name="_Toc162008305"/>
      <w:bookmarkStart w:id="9452" w:name="_Toc185515974"/>
      <w:bookmarkStart w:id="9453" w:name="_Toc192873282"/>
      <w:bookmarkStart w:id="9454" w:name="_Toc200970995"/>
      <w:bookmarkStart w:id="9455" w:name="_Toc207722326"/>
      <w:bookmarkStart w:id="9456" w:name="_Toc209521189"/>
      <w:bookmarkStart w:id="9457" w:name="_Toc214977208"/>
      <w:r>
        <w:t>8.</w:t>
      </w:r>
      <w:r w:rsidRPr="006500DF">
        <w:t>10</w:t>
      </w:r>
      <w:r>
        <w:t>.1</w:t>
      </w:r>
      <w:r>
        <w:tab/>
        <w:t>Introduction</w:t>
      </w:r>
      <w:bookmarkEnd w:id="9448"/>
      <w:bookmarkEnd w:id="9449"/>
      <w:bookmarkEnd w:id="9450"/>
      <w:bookmarkEnd w:id="9451"/>
      <w:bookmarkEnd w:id="9452"/>
      <w:bookmarkEnd w:id="9453"/>
      <w:bookmarkEnd w:id="9454"/>
      <w:bookmarkEnd w:id="9455"/>
      <w:bookmarkEnd w:id="9456"/>
      <w:bookmarkEnd w:id="945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58" w:name="_Toc138761990"/>
      <w:bookmarkStart w:id="9459" w:name="_Toc145708205"/>
      <w:bookmarkStart w:id="9460" w:name="_Toc160570710"/>
      <w:bookmarkStart w:id="9461" w:name="_Toc162008306"/>
      <w:bookmarkStart w:id="9462" w:name="_Toc185515975"/>
      <w:bookmarkStart w:id="9463" w:name="_Toc192873283"/>
      <w:bookmarkStart w:id="9464" w:name="_Toc200970996"/>
      <w:bookmarkStart w:id="9465" w:name="_Toc207722327"/>
      <w:bookmarkStart w:id="9466" w:name="_Toc209521190"/>
      <w:bookmarkStart w:id="9467" w:name="_Toc214977209"/>
      <w:r>
        <w:t>8.</w:t>
      </w:r>
      <w:r w:rsidRPr="006500DF">
        <w:t>10</w:t>
      </w:r>
      <w:r>
        <w:t>.2</w:t>
      </w:r>
      <w:r>
        <w:tab/>
        <w:t>Usage of HTTP</w:t>
      </w:r>
      <w:bookmarkEnd w:id="9458"/>
      <w:bookmarkEnd w:id="9459"/>
      <w:bookmarkEnd w:id="9460"/>
      <w:bookmarkEnd w:id="9461"/>
      <w:bookmarkEnd w:id="9462"/>
      <w:bookmarkEnd w:id="9463"/>
      <w:bookmarkEnd w:id="9464"/>
      <w:bookmarkEnd w:id="9465"/>
      <w:bookmarkEnd w:id="9466"/>
      <w:bookmarkEnd w:id="9467"/>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8" w:name="_Toc138761991"/>
      <w:bookmarkStart w:id="9469" w:name="_Toc145708206"/>
      <w:bookmarkStart w:id="9470" w:name="_Toc160570711"/>
      <w:bookmarkStart w:id="9471" w:name="_Toc162008307"/>
      <w:bookmarkStart w:id="9472" w:name="_Toc185515976"/>
      <w:bookmarkStart w:id="9473" w:name="_Toc192873284"/>
      <w:bookmarkStart w:id="9474" w:name="_Toc200970997"/>
      <w:bookmarkStart w:id="9475" w:name="_Toc207722328"/>
      <w:bookmarkStart w:id="9476" w:name="_Toc209521191"/>
      <w:bookmarkStart w:id="9477" w:name="_Toc214977210"/>
      <w:r>
        <w:t>8.</w:t>
      </w:r>
      <w:r w:rsidRPr="006500DF">
        <w:t>10</w:t>
      </w:r>
      <w:r>
        <w:t>.3</w:t>
      </w:r>
      <w:r>
        <w:tab/>
        <w:t>Resources</w:t>
      </w:r>
      <w:bookmarkEnd w:id="9468"/>
      <w:bookmarkEnd w:id="9469"/>
      <w:bookmarkEnd w:id="9470"/>
      <w:bookmarkEnd w:id="9471"/>
      <w:bookmarkEnd w:id="9472"/>
      <w:bookmarkEnd w:id="9473"/>
      <w:bookmarkEnd w:id="9474"/>
      <w:bookmarkEnd w:id="9475"/>
      <w:bookmarkEnd w:id="9476"/>
      <w:bookmarkEnd w:id="947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78" w:name="_Toc138761992"/>
      <w:bookmarkStart w:id="9479" w:name="_Toc145708207"/>
      <w:bookmarkStart w:id="9480" w:name="_Toc160570712"/>
      <w:bookmarkStart w:id="9481" w:name="_Toc162008308"/>
      <w:bookmarkStart w:id="9482" w:name="_Toc185515977"/>
      <w:bookmarkStart w:id="9483" w:name="_Toc192873285"/>
      <w:bookmarkStart w:id="9484" w:name="_Toc200970998"/>
      <w:bookmarkStart w:id="9485" w:name="_Toc207722329"/>
      <w:bookmarkStart w:id="9486" w:name="_Toc209521192"/>
      <w:bookmarkStart w:id="9487" w:name="_Toc214977211"/>
      <w:r>
        <w:t>8.</w:t>
      </w:r>
      <w:r w:rsidRPr="006500DF">
        <w:t>10</w:t>
      </w:r>
      <w:r>
        <w:t>.4</w:t>
      </w:r>
      <w:r>
        <w:tab/>
        <w:t>Custom Operations without associated resources</w:t>
      </w:r>
      <w:bookmarkEnd w:id="9478"/>
      <w:bookmarkEnd w:id="9479"/>
      <w:bookmarkEnd w:id="9480"/>
      <w:bookmarkEnd w:id="9481"/>
      <w:bookmarkEnd w:id="9482"/>
      <w:bookmarkEnd w:id="9483"/>
      <w:bookmarkEnd w:id="9484"/>
      <w:bookmarkEnd w:id="9485"/>
      <w:bookmarkEnd w:id="9486"/>
      <w:bookmarkEnd w:id="9487"/>
    </w:p>
    <w:p w14:paraId="66BC3921" w14:textId="77777777" w:rsidR="006500DF" w:rsidRDefault="006500DF" w:rsidP="006500DF">
      <w:pPr>
        <w:pStyle w:val="Heading4"/>
      </w:pPr>
      <w:bookmarkStart w:id="9488" w:name="_Toc138761993"/>
      <w:bookmarkStart w:id="9489" w:name="_Toc145708208"/>
      <w:bookmarkStart w:id="9490" w:name="_Toc160570713"/>
      <w:bookmarkStart w:id="9491" w:name="_Toc162008309"/>
      <w:bookmarkStart w:id="9492" w:name="_Toc185515978"/>
      <w:bookmarkStart w:id="9493" w:name="_Toc192873286"/>
      <w:bookmarkStart w:id="9494" w:name="_Toc200970999"/>
      <w:bookmarkStart w:id="9495" w:name="_Toc207722330"/>
      <w:bookmarkStart w:id="9496" w:name="_Toc209521193"/>
      <w:bookmarkStart w:id="9497" w:name="_Toc214977212"/>
      <w:r>
        <w:t>8.</w:t>
      </w:r>
      <w:r w:rsidRPr="006500DF">
        <w:t>10</w:t>
      </w:r>
      <w:r>
        <w:t>.4.1</w:t>
      </w:r>
      <w:r>
        <w:tab/>
        <w:t>Overview</w:t>
      </w:r>
      <w:bookmarkEnd w:id="9488"/>
      <w:bookmarkEnd w:id="9489"/>
      <w:bookmarkEnd w:id="9490"/>
      <w:bookmarkEnd w:id="9491"/>
      <w:bookmarkEnd w:id="9492"/>
      <w:bookmarkEnd w:id="9493"/>
      <w:bookmarkEnd w:id="9494"/>
      <w:bookmarkEnd w:id="9495"/>
      <w:bookmarkEnd w:id="9496"/>
      <w:bookmarkEnd w:id="94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98" w:name="_MON_1753367741"/>
    <w:bookmarkEnd w:id="9498"/>
    <w:p w14:paraId="3F1E2E99" w14:textId="5A9A3BB4" w:rsidR="006500DF" w:rsidRDefault="002A5BE1" w:rsidP="006500DF">
      <w:pPr>
        <w:pStyle w:val="TH"/>
      </w:pPr>
      <w:r>
        <w:object w:dxaOrig="9620" w:dyaOrig="2196" w14:anchorId="07CB22D6">
          <v:shape id="_x0000_i1037" type="#_x0000_t75" style="width:481.35pt;height:109.85pt" o:ole="">
            <v:imagedata r:id="rId35" o:title=""/>
          </v:shape>
          <o:OLEObject Type="Embed" ProgID="Word.Document.8" ShapeID="_x0000_i1037" DrawAspect="Content" ObjectID="_182695873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99" w:name="_Toc138761994"/>
      <w:bookmarkStart w:id="9500" w:name="_Toc145708209"/>
      <w:bookmarkStart w:id="9501" w:name="_Toc160570714"/>
      <w:bookmarkStart w:id="9502" w:name="_Toc162008310"/>
      <w:bookmarkStart w:id="9503" w:name="_Toc185515979"/>
      <w:bookmarkStart w:id="9504" w:name="_Toc192873287"/>
      <w:bookmarkStart w:id="9505" w:name="_Toc200971000"/>
      <w:bookmarkStart w:id="9506" w:name="_Toc207722331"/>
      <w:bookmarkStart w:id="9507" w:name="_Toc209521194"/>
      <w:bookmarkStart w:id="9508" w:name="_Toc214977213"/>
      <w:r>
        <w:t>8.</w:t>
      </w:r>
      <w:r w:rsidRPr="006500DF">
        <w:t>10</w:t>
      </w:r>
      <w:r>
        <w:t>.4.2</w:t>
      </w:r>
      <w:r>
        <w:tab/>
        <w:t>Operation: Request</w:t>
      </w:r>
      <w:bookmarkEnd w:id="9499"/>
      <w:bookmarkEnd w:id="9500"/>
      <w:bookmarkEnd w:id="9501"/>
      <w:bookmarkEnd w:id="9502"/>
      <w:bookmarkEnd w:id="9503"/>
      <w:bookmarkEnd w:id="9504"/>
      <w:bookmarkEnd w:id="9505"/>
      <w:bookmarkEnd w:id="9506"/>
      <w:bookmarkEnd w:id="9507"/>
      <w:bookmarkEnd w:id="9508"/>
    </w:p>
    <w:p w14:paraId="78C7C4F5" w14:textId="77777777" w:rsidR="006500DF" w:rsidRDefault="006500DF" w:rsidP="006500DF">
      <w:pPr>
        <w:pStyle w:val="Heading5"/>
      </w:pPr>
      <w:bookmarkStart w:id="9509" w:name="_Toc138761995"/>
      <w:bookmarkStart w:id="9510" w:name="_Toc145708210"/>
      <w:bookmarkStart w:id="9511" w:name="_Toc160570715"/>
      <w:bookmarkStart w:id="9512" w:name="_Toc162008311"/>
      <w:bookmarkStart w:id="9513" w:name="_Toc185515980"/>
      <w:bookmarkStart w:id="9514" w:name="_Toc192873288"/>
      <w:bookmarkStart w:id="9515" w:name="_Toc200971001"/>
      <w:bookmarkStart w:id="9516" w:name="_Toc207722332"/>
      <w:bookmarkStart w:id="9517" w:name="_Toc209521195"/>
      <w:bookmarkStart w:id="9518" w:name="_Toc214977214"/>
      <w:r>
        <w:t>8.</w:t>
      </w:r>
      <w:r w:rsidRPr="006500DF">
        <w:t>10</w:t>
      </w:r>
      <w:r>
        <w:t>.4.2.1</w:t>
      </w:r>
      <w:r>
        <w:tab/>
        <w:t>Description</w:t>
      </w:r>
      <w:bookmarkEnd w:id="9509"/>
      <w:bookmarkEnd w:id="9510"/>
      <w:bookmarkEnd w:id="9511"/>
      <w:bookmarkEnd w:id="9512"/>
      <w:bookmarkEnd w:id="9513"/>
      <w:bookmarkEnd w:id="9514"/>
      <w:bookmarkEnd w:id="9515"/>
      <w:bookmarkEnd w:id="9516"/>
      <w:bookmarkEnd w:id="9517"/>
      <w:bookmarkEnd w:id="951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19" w:name="_Toc138761996"/>
      <w:bookmarkStart w:id="9520" w:name="_Toc145708211"/>
      <w:bookmarkStart w:id="9521" w:name="_Toc160570716"/>
      <w:bookmarkStart w:id="9522" w:name="_Toc162008312"/>
      <w:bookmarkStart w:id="9523" w:name="_Toc185515981"/>
      <w:bookmarkStart w:id="9524" w:name="_Toc192873289"/>
      <w:bookmarkStart w:id="9525" w:name="_Toc200971002"/>
      <w:bookmarkStart w:id="9526" w:name="_Toc207722333"/>
      <w:bookmarkStart w:id="9527" w:name="_Toc209521196"/>
      <w:bookmarkStart w:id="9528" w:name="_Toc214977215"/>
      <w:r>
        <w:t>8.</w:t>
      </w:r>
      <w:r w:rsidRPr="006500DF">
        <w:t>10</w:t>
      </w:r>
      <w:r>
        <w:t>.4.2.2</w:t>
      </w:r>
      <w:r>
        <w:tab/>
        <w:t>Operation Definition</w:t>
      </w:r>
      <w:bookmarkEnd w:id="9519"/>
      <w:bookmarkEnd w:id="9520"/>
      <w:bookmarkEnd w:id="9521"/>
      <w:bookmarkEnd w:id="9522"/>
      <w:bookmarkEnd w:id="9523"/>
      <w:bookmarkEnd w:id="9524"/>
      <w:bookmarkEnd w:id="9525"/>
      <w:bookmarkEnd w:id="9526"/>
      <w:bookmarkEnd w:id="9527"/>
      <w:bookmarkEnd w:id="95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29" w:name="_Toc138761997"/>
      <w:bookmarkStart w:id="9530" w:name="_Toc145708212"/>
      <w:bookmarkStart w:id="9531" w:name="_Toc160570717"/>
      <w:bookmarkStart w:id="9532" w:name="_Toc162008313"/>
      <w:bookmarkStart w:id="9533" w:name="_Toc185515982"/>
      <w:bookmarkStart w:id="9534" w:name="_Toc192873290"/>
      <w:bookmarkStart w:id="9535" w:name="_Toc200971003"/>
      <w:bookmarkStart w:id="9536" w:name="_Toc207722334"/>
      <w:bookmarkStart w:id="9537" w:name="_Toc209521197"/>
      <w:bookmarkStart w:id="9538" w:name="_Toc214977216"/>
      <w:r>
        <w:t>8.</w:t>
      </w:r>
      <w:r w:rsidRPr="006500DF">
        <w:t>10</w:t>
      </w:r>
      <w:r>
        <w:t>.5</w:t>
      </w:r>
      <w:r>
        <w:tab/>
        <w:t>Notifications</w:t>
      </w:r>
      <w:bookmarkEnd w:id="9529"/>
      <w:bookmarkEnd w:id="9530"/>
      <w:bookmarkEnd w:id="9531"/>
      <w:bookmarkEnd w:id="9532"/>
      <w:bookmarkEnd w:id="9533"/>
      <w:bookmarkEnd w:id="9534"/>
      <w:bookmarkEnd w:id="9535"/>
      <w:bookmarkEnd w:id="9536"/>
      <w:bookmarkEnd w:id="9537"/>
      <w:bookmarkEnd w:id="953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39" w:name="_Toc138761998"/>
      <w:bookmarkStart w:id="9540" w:name="_Toc145708213"/>
      <w:bookmarkStart w:id="9541" w:name="_Toc160570718"/>
      <w:bookmarkStart w:id="9542" w:name="_Toc162008314"/>
      <w:bookmarkStart w:id="9543" w:name="_Toc185515983"/>
      <w:bookmarkStart w:id="9544" w:name="_Toc192873291"/>
      <w:bookmarkStart w:id="9545" w:name="_Toc200971004"/>
      <w:bookmarkStart w:id="9546" w:name="_Toc207722335"/>
      <w:bookmarkStart w:id="9547" w:name="_Toc209521198"/>
      <w:bookmarkStart w:id="9548" w:name="_Toc214977217"/>
      <w:r>
        <w:t>8.</w:t>
      </w:r>
      <w:r w:rsidRPr="006500DF">
        <w:t>10</w:t>
      </w:r>
      <w:r>
        <w:t>.6</w:t>
      </w:r>
      <w:r>
        <w:tab/>
        <w:t>Data Model</w:t>
      </w:r>
      <w:bookmarkEnd w:id="9539"/>
      <w:bookmarkEnd w:id="9540"/>
      <w:bookmarkEnd w:id="9541"/>
      <w:bookmarkEnd w:id="9542"/>
      <w:bookmarkEnd w:id="9543"/>
      <w:bookmarkEnd w:id="9544"/>
      <w:bookmarkEnd w:id="9545"/>
      <w:bookmarkEnd w:id="9546"/>
      <w:bookmarkEnd w:id="9547"/>
      <w:bookmarkEnd w:id="9548"/>
    </w:p>
    <w:p w14:paraId="6079564D" w14:textId="77777777" w:rsidR="006500DF" w:rsidRDefault="006500DF" w:rsidP="006500DF">
      <w:pPr>
        <w:pStyle w:val="Heading4"/>
      </w:pPr>
      <w:bookmarkStart w:id="9549" w:name="_Toc138761999"/>
      <w:bookmarkStart w:id="9550" w:name="_Toc145708214"/>
      <w:bookmarkStart w:id="9551" w:name="_Toc160570719"/>
      <w:bookmarkStart w:id="9552" w:name="_Toc162008315"/>
      <w:bookmarkStart w:id="9553" w:name="_Toc185515984"/>
      <w:bookmarkStart w:id="9554" w:name="_Toc192873292"/>
      <w:bookmarkStart w:id="9555" w:name="_Toc200971005"/>
      <w:bookmarkStart w:id="9556" w:name="_Toc207722336"/>
      <w:bookmarkStart w:id="9557" w:name="_Toc209521199"/>
      <w:bookmarkStart w:id="9558" w:name="_Toc214977218"/>
      <w:r>
        <w:t>8.</w:t>
      </w:r>
      <w:r w:rsidRPr="006500DF">
        <w:t>10</w:t>
      </w:r>
      <w:r>
        <w:t>.6.1</w:t>
      </w:r>
      <w:r>
        <w:tab/>
        <w:t>General</w:t>
      </w:r>
      <w:bookmarkEnd w:id="9549"/>
      <w:bookmarkEnd w:id="9550"/>
      <w:bookmarkEnd w:id="9551"/>
      <w:bookmarkEnd w:id="9552"/>
      <w:bookmarkEnd w:id="9553"/>
      <w:bookmarkEnd w:id="9554"/>
      <w:bookmarkEnd w:id="9555"/>
      <w:bookmarkEnd w:id="9556"/>
      <w:bookmarkEnd w:id="9557"/>
      <w:bookmarkEnd w:id="955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59" w:name="_Toc138762000"/>
      <w:bookmarkStart w:id="9560" w:name="_Toc145708215"/>
      <w:bookmarkStart w:id="9561" w:name="_Toc160570720"/>
      <w:bookmarkStart w:id="9562" w:name="_Toc162008316"/>
      <w:bookmarkStart w:id="9563" w:name="_Toc185515985"/>
      <w:bookmarkStart w:id="9564" w:name="_Toc192873293"/>
      <w:bookmarkStart w:id="9565" w:name="_Toc200971006"/>
      <w:bookmarkStart w:id="9566" w:name="_Toc207722337"/>
      <w:bookmarkStart w:id="9567" w:name="_Toc209521200"/>
      <w:bookmarkStart w:id="9568" w:name="_Toc214977219"/>
      <w:r>
        <w:t>8.</w:t>
      </w:r>
      <w:r w:rsidRPr="006500DF">
        <w:t>10</w:t>
      </w:r>
      <w:r>
        <w:rPr>
          <w:lang w:val="en-US"/>
        </w:rPr>
        <w:t>.6.2</w:t>
      </w:r>
      <w:r>
        <w:rPr>
          <w:lang w:val="en-US"/>
        </w:rPr>
        <w:tab/>
        <w:t>Structured data types</w:t>
      </w:r>
      <w:bookmarkEnd w:id="9559"/>
      <w:bookmarkEnd w:id="9560"/>
      <w:bookmarkEnd w:id="9561"/>
      <w:bookmarkEnd w:id="9562"/>
      <w:bookmarkEnd w:id="9563"/>
      <w:bookmarkEnd w:id="9564"/>
      <w:bookmarkEnd w:id="9565"/>
      <w:bookmarkEnd w:id="9566"/>
      <w:bookmarkEnd w:id="9567"/>
      <w:bookmarkEnd w:id="9568"/>
    </w:p>
    <w:p w14:paraId="7C4B1A50" w14:textId="77777777" w:rsidR="006500DF" w:rsidRDefault="006500DF" w:rsidP="006500DF">
      <w:pPr>
        <w:pStyle w:val="Heading5"/>
      </w:pPr>
      <w:bookmarkStart w:id="9569" w:name="_Toc138762001"/>
      <w:bookmarkStart w:id="9570" w:name="_Toc145708216"/>
      <w:bookmarkStart w:id="9571" w:name="_Toc160570721"/>
      <w:bookmarkStart w:id="9572" w:name="_Toc162008317"/>
      <w:bookmarkStart w:id="9573" w:name="_Toc185515986"/>
      <w:bookmarkStart w:id="9574" w:name="_Toc192873294"/>
      <w:bookmarkStart w:id="9575" w:name="_Toc200971007"/>
      <w:bookmarkStart w:id="9576" w:name="_Toc207722338"/>
      <w:bookmarkStart w:id="9577" w:name="_Toc209521201"/>
      <w:bookmarkStart w:id="9578" w:name="_Toc214977220"/>
      <w:r>
        <w:t>8.</w:t>
      </w:r>
      <w:r w:rsidRPr="006500DF">
        <w:t>10</w:t>
      </w:r>
      <w:r>
        <w:t>.6.2.1</w:t>
      </w:r>
      <w:r>
        <w:tab/>
        <w:t>Introduction</w:t>
      </w:r>
      <w:bookmarkEnd w:id="9569"/>
      <w:bookmarkEnd w:id="9570"/>
      <w:bookmarkEnd w:id="9571"/>
      <w:bookmarkEnd w:id="9572"/>
      <w:bookmarkEnd w:id="9573"/>
      <w:bookmarkEnd w:id="9574"/>
      <w:bookmarkEnd w:id="9575"/>
      <w:bookmarkEnd w:id="9576"/>
      <w:bookmarkEnd w:id="9577"/>
      <w:bookmarkEnd w:id="957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79" w:name="_Toc138762002"/>
      <w:bookmarkStart w:id="9580" w:name="_Toc145708217"/>
      <w:bookmarkStart w:id="9581" w:name="_Toc160570722"/>
      <w:bookmarkStart w:id="9582" w:name="_Toc162008318"/>
      <w:bookmarkStart w:id="9583" w:name="_Toc185515987"/>
      <w:bookmarkStart w:id="9584" w:name="_Toc192873295"/>
      <w:bookmarkStart w:id="9585" w:name="_Toc200971008"/>
      <w:bookmarkStart w:id="9586" w:name="_Toc207722339"/>
      <w:bookmarkStart w:id="9587" w:name="_Toc209521202"/>
      <w:bookmarkStart w:id="9588" w:name="_Toc214977221"/>
      <w:r>
        <w:t>8.</w:t>
      </w:r>
      <w:r w:rsidRPr="006500DF">
        <w:t>10</w:t>
      </w:r>
      <w:r>
        <w:t>.6.2.2</w:t>
      </w:r>
      <w:r>
        <w:tab/>
        <w:t>Type: ACRParamsInfo</w:t>
      </w:r>
      <w:bookmarkEnd w:id="9579"/>
      <w:bookmarkEnd w:id="9580"/>
      <w:bookmarkEnd w:id="9581"/>
      <w:bookmarkEnd w:id="9582"/>
      <w:bookmarkEnd w:id="9583"/>
      <w:bookmarkEnd w:id="9584"/>
      <w:bookmarkEnd w:id="9585"/>
      <w:bookmarkEnd w:id="9586"/>
      <w:bookmarkEnd w:id="9587"/>
      <w:bookmarkEnd w:id="9588"/>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89" w:name="_Toc138762003"/>
      <w:bookmarkStart w:id="9590" w:name="_Toc145708218"/>
      <w:bookmarkStart w:id="9591" w:name="_Toc160570723"/>
      <w:bookmarkStart w:id="9592" w:name="_Toc162008319"/>
      <w:bookmarkStart w:id="9593" w:name="_Toc185515988"/>
      <w:bookmarkStart w:id="9594" w:name="_Toc192873296"/>
      <w:bookmarkStart w:id="9595" w:name="_Toc200971009"/>
      <w:bookmarkStart w:id="9596" w:name="_Toc207722340"/>
      <w:bookmarkStart w:id="9597" w:name="_Toc209521203"/>
      <w:bookmarkStart w:id="9598" w:name="_Toc214977222"/>
      <w:r>
        <w:t>8.</w:t>
      </w:r>
      <w:r w:rsidRPr="006500DF">
        <w:t>10</w:t>
      </w:r>
      <w:r>
        <w:rPr>
          <w:lang w:val="en-US"/>
        </w:rPr>
        <w:t>.6.3</w:t>
      </w:r>
      <w:r>
        <w:rPr>
          <w:lang w:val="en-US"/>
        </w:rPr>
        <w:tab/>
        <w:t>Simple data types and enumerations</w:t>
      </w:r>
      <w:bookmarkEnd w:id="9589"/>
      <w:bookmarkEnd w:id="9590"/>
      <w:bookmarkEnd w:id="9591"/>
      <w:bookmarkEnd w:id="9592"/>
      <w:bookmarkEnd w:id="9593"/>
      <w:bookmarkEnd w:id="9594"/>
      <w:bookmarkEnd w:id="9595"/>
      <w:bookmarkEnd w:id="9596"/>
      <w:bookmarkEnd w:id="9597"/>
      <w:bookmarkEnd w:id="9598"/>
    </w:p>
    <w:p w14:paraId="23A1A297" w14:textId="77777777" w:rsidR="006500DF" w:rsidRDefault="006500DF" w:rsidP="006500DF">
      <w:pPr>
        <w:pStyle w:val="Heading5"/>
      </w:pPr>
      <w:bookmarkStart w:id="9599" w:name="_Toc138762004"/>
      <w:bookmarkStart w:id="9600" w:name="_Toc145708219"/>
      <w:bookmarkStart w:id="9601" w:name="_Toc160570724"/>
      <w:bookmarkStart w:id="9602" w:name="_Toc162008320"/>
      <w:bookmarkStart w:id="9603" w:name="_Toc185515989"/>
      <w:bookmarkStart w:id="9604" w:name="_Toc192873297"/>
      <w:bookmarkStart w:id="9605" w:name="_Toc200971010"/>
      <w:bookmarkStart w:id="9606" w:name="_Toc207722341"/>
      <w:bookmarkStart w:id="9607" w:name="_Toc209521204"/>
      <w:bookmarkStart w:id="9608" w:name="_Toc214977223"/>
      <w:r>
        <w:t>8.</w:t>
      </w:r>
      <w:r w:rsidRPr="006500DF">
        <w:t>10</w:t>
      </w:r>
      <w:r>
        <w:t>.6.3.1</w:t>
      </w:r>
      <w:r>
        <w:tab/>
        <w:t>Introduction</w:t>
      </w:r>
      <w:bookmarkEnd w:id="9599"/>
      <w:bookmarkEnd w:id="9600"/>
      <w:bookmarkEnd w:id="9601"/>
      <w:bookmarkEnd w:id="9602"/>
      <w:bookmarkEnd w:id="9603"/>
      <w:bookmarkEnd w:id="9604"/>
      <w:bookmarkEnd w:id="9605"/>
      <w:bookmarkEnd w:id="9606"/>
      <w:bookmarkEnd w:id="9607"/>
      <w:bookmarkEnd w:id="9608"/>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609" w:name="_Toc138762005"/>
      <w:bookmarkStart w:id="9610" w:name="_Toc145708220"/>
      <w:bookmarkStart w:id="9611" w:name="_Toc160570725"/>
      <w:bookmarkStart w:id="9612" w:name="_Toc162008321"/>
      <w:bookmarkStart w:id="9613" w:name="_Toc185515990"/>
      <w:bookmarkStart w:id="9614" w:name="_Toc192873298"/>
      <w:bookmarkStart w:id="9615" w:name="_Toc200971011"/>
      <w:bookmarkStart w:id="9616" w:name="_Toc207722342"/>
      <w:bookmarkStart w:id="9617" w:name="_Toc209521205"/>
      <w:bookmarkStart w:id="9618" w:name="_Toc214977224"/>
      <w:r>
        <w:t>8.</w:t>
      </w:r>
      <w:r w:rsidRPr="006500DF">
        <w:t>10</w:t>
      </w:r>
      <w:r>
        <w:t>.6.3.2</w:t>
      </w:r>
      <w:r>
        <w:tab/>
        <w:t>Simple data types</w:t>
      </w:r>
      <w:bookmarkEnd w:id="9609"/>
      <w:bookmarkEnd w:id="9610"/>
      <w:bookmarkEnd w:id="9611"/>
      <w:bookmarkEnd w:id="9612"/>
      <w:bookmarkEnd w:id="9613"/>
      <w:bookmarkEnd w:id="9614"/>
      <w:bookmarkEnd w:id="9615"/>
      <w:bookmarkEnd w:id="9616"/>
      <w:bookmarkEnd w:id="9617"/>
      <w:bookmarkEnd w:id="961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19" w:name="_Toc138762006"/>
      <w:bookmarkStart w:id="9620" w:name="_Toc145708221"/>
      <w:bookmarkStart w:id="9621" w:name="_Toc160570726"/>
      <w:bookmarkStart w:id="9622" w:name="_Toc162008322"/>
      <w:bookmarkStart w:id="9623" w:name="_Toc185515991"/>
      <w:bookmarkStart w:id="9624" w:name="_Toc192873299"/>
      <w:bookmarkStart w:id="9625" w:name="_Toc200971012"/>
      <w:bookmarkStart w:id="9626" w:name="_Toc207722343"/>
      <w:bookmarkStart w:id="9627" w:name="_Toc209521206"/>
      <w:bookmarkStart w:id="9628" w:name="_Toc21497722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19"/>
      <w:bookmarkEnd w:id="9620"/>
      <w:bookmarkEnd w:id="9621"/>
      <w:bookmarkEnd w:id="9622"/>
      <w:bookmarkEnd w:id="9623"/>
      <w:bookmarkEnd w:id="9624"/>
      <w:bookmarkEnd w:id="9625"/>
      <w:bookmarkEnd w:id="9626"/>
      <w:bookmarkEnd w:id="9627"/>
      <w:bookmarkEnd w:id="962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29" w:name="_Toc138762007"/>
      <w:bookmarkStart w:id="9630" w:name="_Toc145708222"/>
      <w:bookmarkStart w:id="9631" w:name="_Toc160570727"/>
      <w:bookmarkStart w:id="9632" w:name="_Toc162008323"/>
      <w:bookmarkStart w:id="9633" w:name="_Toc185515992"/>
      <w:bookmarkStart w:id="9634" w:name="_Toc192873300"/>
      <w:bookmarkStart w:id="9635" w:name="_Toc200971013"/>
      <w:bookmarkStart w:id="9636" w:name="_Toc207722344"/>
      <w:bookmarkStart w:id="9637" w:name="_Toc209521207"/>
      <w:bookmarkStart w:id="9638" w:name="_Toc214977226"/>
      <w:r>
        <w:t>8.</w:t>
      </w:r>
      <w:r w:rsidRPr="006500DF">
        <w:t>10</w:t>
      </w:r>
      <w:r>
        <w:t>.6.5</w:t>
      </w:r>
      <w:r>
        <w:tab/>
        <w:t>Binary data</w:t>
      </w:r>
      <w:bookmarkEnd w:id="9629"/>
      <w:bookmarkEnd w:id="9630"/>
      <w:bookmarkEnd w:id="9631"/>
      <w:bookmarkEnd w:id="9632"/>
      <w:bookmarkEnd w:id="9633"/>
      <w:bookmarkEnd w:id="9634"/>
      <w:bookmarkEnd w:id="9635"/>
      <w:bookmarkEnd w:id="9636"/>
      <w:bookmarkEnd w:id="9637"/>
      <w:bookmarkEnd w:id="9638"/>
    </w:p>
    <w:p w14:paraId="25BF9A58" w14:textId="77777777" w:rsidR="006500DF" w:rsidRDefault="006500DF" w:rsidP="006500DF">
      <w:pPr>
        <w:pStyle w:val="Heading5"/>
      </w:pPr>
      <w:bookmarkStart w:id="9639" w:name="_Toc138762008"/>
      <w:bookmarkStart w:id="9640" w:name="_Toc145708223"/>
      <w:bookmarkStart w:id="9641" w:name="_Toc160570728"/>
      <w:bookmarkStart w:id="9642" w:name="_Toc162008324"/>
      <w:bookmarkStart w:id="9643" w:name="_Toc185515993"/>
      <w:bookmarkStart w:id="9644" w:name="_Toc192873301"/>
      <w:bookmarkStart w:id="9645" w:name="_Toc200971014"/>
      <w:bookmarkStart w:id="9646" w:name="_Toc207722345"/>
      <w:bookmarkStart w:id="9647" w:name="_Toc209521208"/>
      <w:bookmarkStart w:id="9648" w:name="_Toc214977227"/>
      <w:r>
        <w:t>8.</w:t>
      </w:r>
      <w:r w:rsidRPr="006500DF">
        <w:t>10</w:t>
      </w:r>
      <w:r>
        <w:t>.6.5.1</w:t>
      </w:r>
      <w:r>
        <w:tab/>
        <w:t>Binary Data Types</w:t>
      </w:r>
      <w:bookmarkEnd w:id="9639"/>
      <w:bookmarkEnd w:id="9640"/>
      <w:bookmarkEnd w:id="9641"/>
      <w:bookmarkEnd w:id="9642"/>
      <w:bookmarkEnd w:id="9643"/>
      <w:bookmarkEnd w:id="9644"/>
      <w:bookmarkEnd w:id="9645"/>
      <w:bookmarkEnd w:id="9646"/>
      <w:bookmarkEnd w:id="9647"/>
      <w:bookmarkEnd w:id="964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49" w:name="_Toc138762009"/>
      <w:bookmarkStart w:id="9650" w:name="_Toc145708224"/>
      <w:bookmarkStart w:id="9651" w:name="_Toc160570729"/>
      <w:bookmarkStart w:id="9652" w:name="_Toc162008325"/>
      <w:bookmarkStart w:id="9653" w:name="_Toc185515994"/>
      <w:bookmarkStart w:id="9654" w:name="_Toc192873302"/>
      <w:bookmarkStart w:id="9655" w:name="_Toc200971015"/>
      <w:bookmarkStart w:id="9656" w:name="_Toc207722346"/>
      <w:bookmarkStart w:id="9657" w:name="_Toc209521209"/>
      <w:bookmarkStart w:id="9658" w:name="_Toc214977228"/>
      <w:r>
        <w:t>8.</w:t>
      </w:r>
      <w:r w:rsidRPr="006500DF">
        <w:t>10</w:t>
      </w:r>
      <w:r>
        <w:t>.7</w:t>
      </w:r>
      <w:r>
        <w:tab/>
        <w:t>Error Handling</w:t>
      </w:r>
      <w:bookmarkEnd w:id="9649"/>
      <w:bookmarkEnd w:id="9650"/>
      <w:bookmarkEnd w:id="9651"/>
      <w:bookmarkEnd w:id="9652"/>
      <w:bookmarkEnd w:id="9653"/>
      <w:bookmarkEnd w:id="9654"/>
      <w:bookmarkEnd w:id="9655"/>
      <w:bookmarkEnd w:id="9656"/>
      <w:bookmarkEnd w:id="9657"/>
      <w:bookmarkEnd w:id="9658"/>
    </w:p>
    <w:p w14:paraId="272C88F7" w14:textId="77777777" w:rsidR="006500DF" w:rsidRDefault="006500DF" w:rsidP="006500DF">
      <w:pPr>
        <w:pStyle w:val="Heading4"/>
      </w:pPr>
      <w:bookmarkStart w:id="9659" w:name="_Toc138762010"/>
      <w:bookmarkStart w:id="9660" w:name="_Toc145708225"/>
      <w:bookmarkStart w:id="9661" w:name="_Toc160570730"/>
      <w:bookmarkStart w:id="9662" w:name="_Toc162008326"/>
      <w:bookmarkStart w:id="9663" w:name="_Toc185515995"/>
      <w:bookmarkStart w:id="9664" w:name="_Toc192873303"/>
      <w:bookmarkStart w:id="9665" w:name="_Toc200971016"/>
      <w:bookmarkStart w:id="9666" w:name="_Toc207722347"/>
      <w:bookmarkStart w:id="9667" w:name="_Toc209521210"/>
      <w:bookmarkStart w:id="9668" w:name="_Toc214977229"/>
      <w:r>
        <w:t>8.</w:t>
      </w:r>
      <w:r w:rsidRPr="006500DF">
        <w:t>10</w:t>
      </w:r>
      <w:r>
        <w:t>.7.1</w:t>
      </w:r>
      <w:r>
        <w:tab/>
        <w:t>General</w:t>
      </w:r>
      <w:bookmarkEnd w:id="9659"/>
      <w:bookmarkEnd w:id="9660"/>
      <w:bookmarkEnd w:id="9661"/>
      <w:bookmarkEnd w:id="9662"/>
      <w:bookmarkEnd w:id="9663"/>
      <w:bookmarkEnd w:id="9664"/>
      <w:bookmarkEnd w:id="9665"/>
      <w:bookmarkEnd w:id="9666"/>
      <w:bookmarkEnd w:id="9667"/>
      <w:bookmarkEnd w:id="9668"/>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69" w:name="_Toc138762011"/>
      <w:bookmarkStart w:id="9670" w:name="_Toc145708226"/>
      <w:bookmarkStart w:id="9671" w:name="_Toc160570731"/>
      <w:bookmarkStart w:id="9672" w:name="_Toc162008327"/>
      <w:bookmarkStart w:id="9673" w:name="_Toc185515996"/>
      <w:bookmarkStart w:id="9674" w:name="_Toc192873304"/>
      <w:bookmarkStart w:id="9675" w:name="_Toc200971017"/>
      <w:bookmarkStart w:id="9676" w:name="_Toc207722348"/>
      <w:bookmarkStart w:id="9677" w:name="_Toc209521211"/>
      <w:bookmarkStart w:id="9678" w:name="_Toc214977230"/>
      <w:r>
        <w:t>8.</w:t>
      </w:r>
      <w:r w:rsidRPr="006500DF">
        <w:t>10</w:t>
      </w:r>
      <w:r>
        <w:t>.7.2</w:t>
      </w:r>
      <w:r>
        <w:tab/>
        <w:t>Protocol Errors</w:t>
      </w:r>
      <w:bookmarkEnd w:id="9669"/>
      <w:bookmarkEnd w:id="9670"/>
      <w:bookmarkEnd w:id="9671"/>
      <w:bookmarkEnd w:id="9672"/>
      <w:bookmarkEnd w:id="9673"/>
      <w:bookmarkEnd w:id="9674"/>
      <w:bookmarkEnd w:id="9675"/>
      <w:bookmarkEnd w:id="9676"/>
      <w:bookmarkEnd w:id="9677"/>
      <w:bookmarkEnd w:id="967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79" w:name="_Toc138762012"/>
      <w:bookmarkStart w:id="9680" w:name="_Toc145708227"/>
      <w:bookmarkStart w:id="9681" w:name="_Toc160570732"/>
      <w:bookmarkStart w:id="9682" w:name="_Toc162008328"/>
      <w:bookmarkStart w:id="9683" w:name="_Toc185515997"/>
      <w:bookmarkStart w:id="9684" w:name="_Toc192873305"/>
      <w:bookmarkStart w:id="9685" w:name="_Toc200971018"/>
      <w:bookmarkStart w:id="9686" w:name="_Toc207722349"/>
      <w:bookmarkStart w:id="9687" w:name="_Toc209521212"/>
      <w:bookmarkStart w:id="9688" w:name="_Toc214977231"/>
      <w:r>
        <w:t>8.</w:t>
      </w:r>
      <w:r w:rsidRPr="006500DF">
        <w:t>10</w:t>
      </w:r>
      <w:r>
        <w:t>.7.3</w:t>
      </w:r>
      <w:r>
        <w:tab/>
        <w:t>Application Errors</w:t>
      </w:r>
      <w:bookmarkEnd w:id="9679"/>
      <w:bookmarkEnd w:id="9680"/>
      <w:bookmarkEnd w:id="9681"/>
      <w:bookmarkEnd w:id="9682"/>
      <w:bookmarkEnd w:id="9683"/>
      <w:bookmarkEnd w:id="9684"/>
      <w:bookmarkEnd w:id="9685"/>
      <w:bookmarkEnd w:id="9686"/>
      <w:bookmarkEnd w:id="9687"/>
      <w:bookmarkEnd w:id="9688"/>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89" w:name="_Toc138762013"/>
      <w:bookmarkStart w:id="9690" w:name="_Toc145708228"/>
      <w:bookmarkStart w:id="9691" w:name="_Toc160570733"/>
      <w:bookmarkStart w:id="9692" w:name="_Toc162008329"/>
      <w:bookmarkStart w:id="9693" w:name="_Toc185515998"/>
      <w:bookmarkStart w:id="9694" w:name="_Toc192873306"/>
      <w:bookmarkStart w:id="9695" w:name="_Toc200971019"/>
      <w:bookmarkStart w:id="9696" w:name="_Toc207722350"/>
      <w:bookmarkStart w:id="9697" w:name="_Toc209521213"/>
      <w:bookmarkStart w:id="9698" w:name="_Toc214977232"/>
      <w:r>
        <w:t>8.</w:t>
      </w:r>
      <w:r w:rsidRPr="006500DF">
        <w:t>10</w:t>
      </w:r>
      <w:r>
        <w:t>.8</w:t>
      </w:r>
      <w:r>
        <w:tab/>
        <w:t>Feature negotiation</w:t>
      </w:r>
      <w:bookmarkEnd w:id="9689"/>
      <w:bookmarkEnd w:id="9690"/>
      <w:bookmarkEnd w:id="9691"/>
      <w:bookmarkEnd w:id="9692"/>
      <w:bookmarkEnd w:id="9693"/>
      <w:bookmarkEnd w:id="9694"/>
      <w:bookmarkEnd w:id="9695"/>
      <w:bookmarkEnd w:id="9696"/>
      <w:bookmarkEnd w:id="9697"/>
      <w:bookmarkEnd w:id="96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99" w:name="_Toc145708229"/>
      <w:bookmarkStart w:id="9700" w:name="_Toc160570734"/>
      <w:bookmarkStart w:id="9701" w:name="_Toc162008330"/>
      <w:bookmarkStart w:id="9702" w:name="_Toc185515999"/>
      <w:bookmarkStart w:id="9703" w:name="_Toc192873307"/>
      <w:bookmarkStart w:id="9704" w:name="_Toc200971020"/>
      <w:bookmarkStart w:id="9705" w:name="_Toc207722351"/>
      <w:bookmarkStart w:id="9706" w:name="_Toc209521214"/>
      <w:bookmarkStart w:id="9707" w:name="_Toc214977233"/>
      <w:r>
        <w:t>8.</w:t>
      </w:r>
      <w:r w:rsidRPr="006500DF">
        <w:t>1</w:t>
      </w:r>
      <w:r>
        <w:t>1</w:t>
      </w:r>
      <w:r>
        <w:tab/>
      </w:r>
      <w:r w:rsidRPr="00310802">
        <w:t>Eees_</w:t>
      </w:r>
      <w:r>
        <w:t>CommonEAS</w:t>
      </w:r>
      <w:r w:rsidR="00C808F1" w:rsidRPr="00310802">
        <w:t>A</w:t>
      </w:r>
      <w:r w:rsidR="00C808F1">
        <w:t>nnouncement</w:t>
      </w:r>
      <w:r>
        <w:t xml:space="preserve"> API</w:t>
      </w:r>
      <w:bookmarkEnd w:id="9699"/>
      <w:bookmarkEnd w:id="9700"/>
      <w:bookmarkEnd w:id="9701"/>
      <w:bookmarkEnd w:id="9702"/>
      <w:bookmarkEnd w:id="9703"/>
      <w:bookmarkEnd w:id="9704"/>
      <w:bookmarkEnd w:id="9705"/>
      <w:bookmarkEnd w:id="9706"/>
      <w:bookmarkEnd w:id="9707"/>
    </w:p>
    <w:p w14:paraId="0468AFE3" w14:textId="77777777" w:rsidR="00A678DC" w:rsidRDefault="00A678DC" w:rsidP="00A678DC">
      <w:pPr>
        <w:pStyle w:val="Heading3"/>
      </w:pPr>
      <w:bookmarkStart w:id="9708" w:name="_Toc145708230"/>
      <w:bookmarkStart w:id="9709" w:name="_Toc160570735"/>
      <w:bookmarkStart w:id="9710" w:name="_Toc162008331"/>
      <w:bookmarkStart w:id="9711" w:name="_Toc185516000"/>
      <w:bookmarkStart w:id="9712" w:name="_Toc192873308"/>
      <w:bookmarkStart w:id="9713" w:name="_Toc200971021"/>
      <w:bookmarkStart w:id="9714" w:name="_Toc207722352"/>
      <w:bookmarkStart w:id="9715" w:name="_Toc209521215"/>
      <w:bookmarkStart w:id="9716" w:name="_Toc214977234"/>
      <w:r>
        <w:t>8.</w:t>
      </w:r>
      <w:r w:rsidRPr="006500DF">
        <w:t>1</w:t>
      </w:r>
      <w:r>
        <w:t>1.1</w:t>
      </w:r>
      <w:r>
        <w:tab/>
        <w:t>Introduction</w:t>
      </w:r>
      <w:bookmarkEnd w:id="9708"/>
      <w:bookmarkEnd w:id="9709"/>
      <w:bookmarkEnd w:id="9710"/>
      <w:bookmarkEnd w:id="9711"/>
      <w:bookmarkEnd w:id="9712"/>
      <w:bookmarkEnd w:id="9713"/>
      <w:bookmarkEnd w:id="9714"/>
      <w:bookmarkEnd w:id="9715"/>
      <w:bookmarkEnd w:id="971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17" w:name="_Toc145708231"/>
      <w:bookmarkStart w:id="9718" w:name="_Toc160570736"/>
      <w:bookmarkStart w:id="9719" w:name="_Toc162008332"/>
      <w:bookmarkStart w:id="9720" w:name="_Toc185516001"/>
      <w:bookmarkStart w:id="9721" w:name="_Toc192873309"/>
      <w:bookmarkStart w:id="9722" w:name="_Toc200971022"/>
      <w:bookmarkStart w:id="9723" w:name="_Toc207722353"/>
      <w:bookmarkStart w:id="9724" w:name="_Toc209521216"/>
      <w:bookmarkStart w:id="9725" w:name="_Toc214977235"/>
      <w:r>
        <w:t>8.11.2</w:t>
      </w:r>
      <w:r>
        <w:tab/>
        <w:t>Usage of HTTP</w:t>
      </w:r>
      <w:bookmarkEnd w:id="9717"/>
      <w:bookmarkEnd w:id="9718"/>
      <w:bookmarkEnd w:id="9719"/>
      <w:bookmarkEnd w:id="9720"/>
      <w:bookmarkEnd w:id="9721"/>
      <w:bookmarkEnd w:id="9722"/>
      <w:bookmarkEnd w:id="9723"/>
      <w:bookmarkEnd w:id="9724"/>
      <w:bookmarkEnd w:id="972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26" w:name="_Toc145708232"/>
      <w:bookmarkStart w:id="9727" w:name="_Toc160570737"/>
      <w:bookmarkStart w:id="9728" w:name="_Toc162008333"/>
      <w:bookmarkStart w:id="9729" w:name="_Toc185516002"/>
      <w:bookmarkStart w:id="9730" w:name="_Toc192873310"/>
      <w:bookmarkStart w:id="9731" w:name="_Toc200971023"/>
      <w:bookmarkStart w:id="9732" w:name="_Toc207722354"/>
      <w:bookmarkStart w:id="9733" w:name="_Toc209521217"/>
      <w:bookmarkStart w:id="9734" w:name="_Toc214977236"/>
      <w:r>
        <w:t>8.11.3</w:t>
      </w:r>
      <w:r>
        <w:tab/>
        <w:t>Resources</w:t>
      </w:r>
      <w:bookmarkEnd w:id="9726"/>
      <w:bookmarkEnd w:id="9727"/>
      <w:bookmarkEnd w:id="9728"/>
      <w:bookmarkEnd w:id="9729"/>
      <w:bookmarkEnd w:id="9730"/>
      <w:bookmarkEnd w:id="9731"/>
      <w:bookmarkEnd w:id="9732"/>
      <w:bookmarkEnd w:id="9733"/>
      <w:bookmarkEnd w:id="973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35" w:name="_Toc145708233"/>
      <w:bookmarkStart w:id="9736" w:name="_Toc160570738"/>
      <w:bookmarkStart w:id="9737" w:name="_Toc162008334"/>
      <w:bookmarkStart w:id="9738" w:name="_Toc185516003"/>
      <w:bookmarkStart w:id="9739" w:name="_Toc192873311"/>
      <w:bookmarkStart w:id="9740" w:name="_Toc200971024"/>
      <w:bookmarkStart w:id="9741" w:name="_Toc207722355"/>
      <w:bookmarkStart w:id="9742" w:name="_Toc209521218"/>
      <w:bookmarkStart w:id="9743" w:name="_Toc214977237"/>
      <w:r>
        <w:t>8.11.4</w:t>
      </w:r>
      <w:r>
        <w:tab/>
        <w:t>Custom Operations without associated resources</w:t>
      </w:r>
      <w:bookmarkEnd w:id="9735"/>
      <w:bookmarkEnd w:id="9736"/>
      <w:bookmarkEnd w:id="9737"/>
      <w:bookmarkEnd w:id="9738"/>
      <w:bookmarkEnd w:id="9739"/>
      <w:bookmarkEnd w:id="9740"/>
      <w:bookmarkEnd w:id="9741"/>
      <w:bookmarkEnd w:id="9742"/>
      <w:bookmarkEnd w:id="9743"/>
    </w:p>
    <w:p w14:paraId="23ABA5B7" w14:textId="77777777" w:rsidR="00A678DC" w:rsidRDefault="00A678DC" w:rsidP="00A678DC">
      <w:pPr>
        <w:pStyle w:val="Heading4"/>
      </w:pPr>
      <w:bookmarkStart w:id="9744" w:name="_Toc145708234"/>
      <w:bookmarkStart w:id="9745" w:name="_Toc160570739"/>
      <w:bookmarkStart w:id="9746" w:name="_Toc162008335"/>
      <w:bookmarkStart w:id="9747" w:name="_Toc185516004"/>
      <w:bookmarkStart w:id="9748" w:name="_Toc192873312"/>
      <w:bookmarkStart w:id="9749" w:name="_Toc200971025"/>
      <w:bookmarkStart w:id="9750" w:name="_Toc207722356"/>
      <w:bookmarkStart w:id="9751" w:name="_Toc209521219"/>
      <w:bookmarkStart w:id="9752" w:name="_Toc214977238"/>
      <w:r>
        <w:t>8.11.4.1</w:t>
      </w:r>
      <w:r>
        <w:tab/>
        <w:t>Overview</w:t>
      </w:r>
      <w:bookmarkEnd w:id="9744"/>
      <w:bookmarkEnd w:id="9745"/>
      <w:bookmarkEnd w:id="9746"/>
      <w:bookmarkEnd w:id="9747"/>
      <w:bookmarkEnd w:id="9748"/>
      <w:bookmarkEnd w:id="9749"/>
      <w:bookmarkEnd w:id="9750"/>
      <w:bookmarkEnd w:id="9751"/>
      <w:bookmarkEnd w:id="975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753" w:name="_MON_1765634609"/>
    <w:bookmarkEnd w:id="9753"/>
    <w:p w14:paraId="287BF5EA" w14:textId="6D770B66" w:rsidR="007F1174" w:rsidRDefault="007F1174" w:rsidP="007F1174">
      <w:pPr>
        <w:pStyle w:val="TH"/>
      </w:pPr>
      <w:r>
        <w:object w:dxaOrig="9620" w:dyaOrig="2004" w14:anchorId="39DCE92B">
          <v:shape id="_x0000_i1038" type="#_x0000_t75" style="width:481.35pt;height:102.45pt" o:ole="">
            <v:imagedata r:id="rId37" o:title=""/>
          </v:shape>
          <o:OLEObject Type="Embed" ProgID="Word.Document.8" ShapeID="_x0000_i1038" DrawAspect="Content" ObjectID="_1826958736"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54" w:name="_Toc145708235"/>
      <w:bookmarkStart w:id="9755" w:name="_Toc160570740"/>
      <w:bookmarkStart w:id="9756" w:name="_Toc162008336"/>
      <w:bookmarkStart w:id="9757" w:name="_Toc185516005"/>
      <w:bookmarkStart w:id="9758" w:name="_Toc192873313"/>
      <w:bookmarkStart w:id="9759" w:name="_Toc200971026"/>
      <w:bookmarkStart w:id="9760" w:name="_Toc207722357"/>
      <w:bookmarkStart w:id="9761" w:name="_Toc209521220"/>
      <w:bookmarkStart w:id="9762" w:name="_Toc214977239"/>
      <w:r>
        <w:t>8.11.4.2</w:t>
      </w:r>
      <w:r>
        <w:tab/>
        <w:t xml:space="preserve">Operation: </w:t>
      </w:r>
      <w:bookmarkEnd w:id="9754"/>
      <w:r w:rsidR="00C808F1">
        <w:t>Declare</w:t>
      </w:r>
      <w:bookmarkEnd w:id="9755"/>
      <w:bookmarkEnd w:id="9756"/>
      <w:bookmarkEnd w:id="9757"/>
      <w:bookmarkEnd w:id="9758"/>
      <w:bookmarkEnd w:id="9759"/>
      <w:bookmarkEnd w:id="9760"/>
      <w:bookmarkEnd w:id="9761"/>
      <w:bookmarkEnd w:id="9762"/>
    </w:p>
    <w:p w14:paraId="53795001" w14:textId="77777777" w:rsidR="00A678DC" w:rsidRDefault="00A678DC" w:rsidP="00A678DC">
      <w:pPr>
        <w:pStyle w:val="Heading5"/>
      </w:pPr>
      <w:bookmarkStart w:id="9763" w:name="_Toc145708236"/>
      <w:bookmarkStart w:id="9764" w:name="_Toc160570741"/>
      <w:bookmarkStart w:id="9765" w:name="_Toc162008337"/>
      <w:bookmarkStart w:id="9766" w:name="_Toc185516006"/>
      <w:bookmarkStart w:id="9767" w:name="_Toc192873314"/>
      <w:bookmarkStart w:id="9768" w:name="_Toc200971027"/>
      <w:bookmarkStart w:id="9769" w:name="_Toc207722358"/>
      <w:bookmarkStart w:id="9770" w:name="_Toc209521221"/>
      <w:bookmarkStart w:id="9771" w:name="_Toc214977240"/>
      <w:r>
        <w:t>8.11.4.2.1</w:t>
      </w:r>
      <w:r>
        <w:tab/>
        <w:t>Description</w:t>
      </w:r>
      <w:bookmarkEnd w:id="9763"/>
      <w:bookmarkEnd w:id="9764"/>
      <w:bookmarkEnd w:id="9765"/>
      <w:bookmarkEnd w:id="9766"/>
      <w:bookmarkEnd w:id="9767"/>
      <w:bookmarkEnd w:id="9768"/>
      <w:bookmarkEnd w:id="9769"/>
      <w:bookmarkEnd w:id="9770"/>
      <w:bookmarkEnd w:id="977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72" w:name="_Toc145708237"/>
      <w:bookmarkStart w:id="9773" w:name="_Toc160570742"/>
      <w:bookmarkStart w:id="9774" w:name="_Toc162008338"/>
      <w:bookmarkStart w:id="9775" w:name="_Toc185516007"/>
      <w:bookmarkStart w:id="9776" w:name="_Toc192873315"/>
      <w:bookmarkStart w:id="9777" w:name="_Toc200971028"/>
      <w:bookmarkStart w:id="9778" w:name="_Toc207722359"/>
      <w:bookmarkStart w:id="9779" w:name="_Toc209521222"/>
      <w:bookmarkStart w:id="9780" w:name="_Toc214977241"/>
      <w:r>
        <w:t>8.11.4.2.2</w:t>
      </w:r>
      <w:r>
        <w:tab/>
        <w:t>Operation Definition</w:t>
      </w:r>
      <w:bookmarkEnd w:id="9772"/>
      <w:bookmarkEnd w:id="9773"/>
      <w:bookmarkEnd w:id="9774"/>
      <w:bookmarkEnd w:id="9775"/>
      <w:bookmarkEnd w:id="9776"/>
      <w:bookmarkEnd w:id="9777"/>
      <w:bookmarkEnd w:id="9778"/>
      <w:bookmarkEnd w:id="9779"/>
      <w:bookmarkEnd w:id="9780"/>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81" w:name="_Toc145708238"/>
      <w:bookmarkStart w:id="9782" w:name="_Toc160570743"/>
      <w:bookmarkStart w:id="9783" w:name="_Toc162008339"/>
      <w:bookmarkStart w:id="9784" w:name="_Toc185516008"/>
      <w:bookmarkStart w:id="9785" w:name="_Toc192873316"/>
      <w:bookmarkStart w:id="9786" w:name="_Toc200971029"/>
      <w:bookmarkStart w:id="9787" w:name="_Toc207722360"/>
      <w:bookmarkStart w:id="9788" w:name="_Toc209521223"/>
      <w:bookmarkStart w:id="9789" w:name="_Toc214977242"/>
      <w:r>
        <w:t>8.11.5</w:t>
      </w:r>
      <w:r>
        <w:tab/>
        <w:t>Notifications</w:t>
      </w:r>
      <w:bookmarkEnd w:id="9781"/>
      <w:bookmarkEnd w:id="9782"/>
      <w:bookmarkEnd w:id="9783"/>
      <w:bookmarkEnd w:id="9784"/>
      <w:bookmarkEnd w:id="9785"/>
      <w:bookmarkEnd w:id="9786"/>
      <w:bookmarkEnd w:id="9787"/>
      <w:bookmarkEnd w:id="9788"/>
      <w:bookmarkEnd w:id="978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90" w:name="_Toc145708239"/>
      <w:bookmarkStart w:id="9791" w:name="_Toc160570744"/>
      <w:bookmarkStart w:id="9792" w:name="_Toc162008340"/>
      <w:bookmarkStart w:id="9793" w:name="_Toc185516009"/>
      <w:bookmarkStart w:id="9794" w:name="_Toc192873317"/>
      <w:bookmarkStart w:id="9795" w:name="_Toc200971030"/>
      <w:bookmarkStart w:id="9796" w:name="_Toc207722361"/>
      <w:bookmarkStart w:id="9797" w:name="_Toc209521224"/>
      <w:bookmarkStart w:id="9798" w:name="_Toc214977243"/>
      <w:r>
        <w:t>8.11.6</w:t>
      </w:r>
      <w:r>
        <w:tab/>
        <w:t>Data Model</w:t>
      </w:r>
      <w:bookmarkEnd w:id="9790"/>
      <w:bookmarkEnd w:id="9791"/>
      <w:bookmarkEnd w:id="9792"/>
      <w:bookmarkEnd w:id="9793"/>
      <w:bookmarkEnd w:id="9794"/>
      <w:bookmarkEnd w:id="9795"/>
      <w:bookmarkEnd w:id="9796"/>
      <w:bookmarkEnd w:id="9797"/>
      <w:bookmarkEnd w:id="9798"/>
    </w:p>
    <w:p w14:paraId="3004085F" w14:textId="77777777" w:rsidR="00A678DC" w:rsidRDefault="00A678DC" w:rsidP="00A678DC">
      <w:pPr>
        <w:pStyle w:val="Heading4"/>
      </w:pPr>
      <w:bookmarkStart w:id="9799" w:name="_Toc145708240"/>
      <w:bookmarkStart w:id="9800" w:name="_Toc160570745"/>
      <w:bookmarkStart w:id="9801" w:name="_Toc162008341"/>
      <w:bookmarkStart w:id="9802" w:name="_Toc185516010"/>
      <w:bookmarkStart w:id="9803" w:name="_Toc192873318"/>
      <w:bookmarkStart w:id="9804" w:name="_Toc200971031"/>
      <w:bookmarkStart w:id="9805" w:name="_Toc207722362"/>
      <w:bookmarkStart w:id="9806" w:name="_Toc209521225"/>
      <w:bookmarkStart w:id="9807" w:name="_Toc214977244"/>
      <w:r>
        <w:t>8.11.6.1</w:t>
      </w:r>
      <w:r>
        <w:tab/>
        <w:t>General</w:t>
      </w:r>
      <w:bookmarkEnd w:id="9799"/>
      <w:bookmarkEnd w:id="9800"/>
      <w:bookmarkEnd w:id="9801"/>
      <w:bookmarkEnd w:id="9802"/>
      <w:bookmarkEnd w:id="9803"/>
      <w:bookmarkEnd w:id="9804"/>
      <w:bookmarkEnd w:id="9805"/>
      <w:bookmarkEnd w:id="9806"/>
      <w:bookmarkEnd w:id="980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808" w:name="_Toc145708241"/>
      <w:bookmarkStart w:id="9809" w:name="_Toc160570746"/>
      <w:bookmarkStart w:id="9810" w:name="_Toc162008342"/>
      <w:bookmarkStart w:id="9811" w:name="_Toc185516011"/>
      <w:bookmarkStart w:id="9812" w:name="_Toc192873319"/>
      <w:bookmarkStart w:id="9813" w:name="_Toc200971032"/>
      <w:bookmarkStart w:id="9814" w:name="_Toc207722363"/>
      <w:bookmarkStart w:id="9815" w:name="_Toc209521226"/>
      <w:bookmarkStart w:id="9816" w:name="_Toc214977245"/>
      <w:r>
        <w:t>8.11</w:t>
      </w:r>
      <w:r>
        <w:rPr>
          <w:lang w:val="en-US"/>
        </w:rPr>
        <w:t>.6.2</w:t>
      </w:r>
      <w:r>
        <w:rPr>
          <w:lang w:val="en-US"/>
        </w:rPr>
        <w:tab/>
        <w:t>Structured data types</w:t>
      </w:r>
      <w:bookmarkEnd w:id="9808"/>
      <w:bookmarkEnd w:id="9809"/>
      <w:bookmarkEnd w:id="9810"/>
      <w:bookmarkEnd w:id="9811"/>
      <w:bookmarkEnd w:id="9812"/>
      <w:bookmarkEnd w:id="9813"/>
      <w:bookmarkEnd w:id="9814"/>
      <w:bookmarkEnd w:id="9815"/>
      <w:bookmarkEnd w:id="9816"/>
    </w:p>
    <w:p w14:paraId="2A200A13" w14:textId="77777777" w:rsidR="00A678DC" w:rsidRDefault="00A678DC" w:rsidP="00A678DC">
      <w:pPr>
        <w:pStyle w:val="Heading5"/>
      </w:pPr>
      <w:bookmarkStart w:id="9817" w:name="_Toc145708242"/>
      <w:bookmarkStart w:id="9818" w:name="_Toc160570747"/>
      <w:bookmarkStart w:id="9819" w:name="_Toc162008343"/>
      <w:bookmarkStart w:id="9820" w:name="_Toc185516012"/>
      <w:bookmarkStart w:id="9821" w:name="_Toc192873320"/>
      <w:bookmarkStart w:id="9822" w:name="_Toc200971033"/>
      <w:bookmarkStart w:id="9823" w:name="_Toc207722364"/>
      <w:bookmarkStart w:id="9824" w:name="_Toc209521227"/>
      <w:bookmarkStart w:id="9825" w:name="_Toc214977246"/>
      <w:r>
        <w:t>8.11.6.2.1</w:t>
      </w:r>
      <w:r>
        <w:tab/>
        <w:t>Introduction</w:t>
      </w:r>
      <w:bookmarkEnd w:id="9817"/>
      <w:bookmarkEnd w:id="9818"/>
      <w:bookmarkEnd w:id="9819"/>
      <w:bookmarkEnd w:id="9820"/>
      <w:bookmarkEnd w:id="9821"/>
      <w:bookmarkEnd w:id="9822"/>
      <w:bookmarkEnd w:id="9823"/>
      <w:bookmarkEnd w:id="9824"/>
      <w:bookmarkEnd w:id="982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26" w:name="_Toc145708243"/>
      <w:bookmarkStart w:id="9827" w:name="_Toc160570748"/>
      <w:bookmarkStart w:id="9828" w:name="_Toc162008344"/>
      <w:bookmarkStart w:id="9829" w:name="_Toc185516013"/>
      <w:bookmarkStart w:id="9830" w:name="_Toc192873321"/>
      <w:bookmarkStart w:id="9831" w:name="_Toc200971034"/>
      <w:bookmarkStart w:id="9832" w:name="_Toc207722365"/>
      <w:bookmarkStart w:id="9833" w:name="_Toc209521228"/>
      <w:bookmarkStart w:id="9834" w:name="_Toc214977247"/>
      <w:r>
        <w:t>8.11.6.2.2</w:t>
      </w:r>
      <w:r>
        <w:tab/>
        <w:t>Type: CommonEASInfo</w:t>
      </w:r>
      <w:bookmarkEnd w:id="9826"/>
      <w:bookmarkEnd w:id="9827"/>
      <w:bookmarkEnd w:id="9828"/>
      <w:bookmarkEnd w:id="9829"/>
      <w:bookmarkEnd w:id="9830"/>
      <w:bookmarkEnd w:id="9831"/>
      <w:bookmarkEnd w:id="9832"/>
      <w:bookmarkEnd w:id="9833"/>
      <w:bookmarkEnd w:id="9834"/>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35" w:name="_Toc185516014"/>
      <w:bookmarkStart w:id="9836" w:name="_Toc192873322"/>
      <w:bookmarkStart w:id="9837" w:name="_Toc200971035"/>
      <w:bookmarkStart w:id="9838" w:name="_Toc207722366"/>
      <w:bookmarkStart w:id="9839" w:name="_Toc209521229"/>
      <w:bookmarkStart w:id="9840" w:name="_Toc214977248"/>
      <w:r>
        <w:t>8.11.6.2.</w:t>
      </w:r>
      <w:r w:rsidRPr="003418D4">
        <w:t>3</w:t>
      </w:r>
      <w:r>
        <w:tab/>
        <w:t>Type: CommonEASInfoDecResp</w:t>
      </w:r>
      <w:bookmarkEnd w:id="9835"/>
      <w:bookmarkEnd w:id="9836"/>
      <w:bookmarkEnd w:id="9837"/>
      <w:bookmarkEnd w:id="9838"/>
      <w:bookmarkEnd w:id="9839"/>
      <w:bookmarkEnd w:id="9840"/>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41" w:name="_Toc185516015"/>
      <w:bookmarkStart w:id="9842" w:name="_Toc192873323"/>
      <w:bookmarkStart w:id="9843" w:name="_Toc200971036"/>
      <w:bookmarkStart w:id="9844" w:name="_Toc207722367"/>
      <w:bookmarkStart w:id="9845" w:name="_Toc209521230"/>
      <w:bookmarkStart w:id="9846" w:name="_Toc214977249"/>
      <w:r>
        <w:t>8.11.6.2.</w:t>
      </w:r>
      <w:r w:rsidRPr="003418D4">
        <w:t>4</w:t>
      </w:r>
      <w:r>
        <w:tab/>
        <w:t>Type: GrpConnInfo</w:t>
      </w:r>
      <w:bookmarkEnd w:id="9841"/>
      <w:bookmarkEnd w:id="9842"/>
      <w:bookmarkEnd w:id="9843"/>
      <w:bookmarkEnd w:id="9844"/>
      <w:bookmarkEnd w:id="9845"/>
      <w:bookmarkEnd w:id="9846"/>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47" w:name="_Toc145708244"/>
      <w:bookmarkStart w:id="9848" w:name="_Toc160570749"/>
      <w:bookmarkStart w:id="9849" w:name="_Toc162008345"/>
      <w:bookmarkStart w:id="9850" w:name="_Toc185516016"/>
      <w:bookmarkStart w:id="9851" w:name="_Toc192873324"/>
      <w:bookmarkStart w:id="9852" w:name="_Toc200971037"/>
      <w:bookmarkStart w:id="9853" w:name="_Toc207722368"/>
      <w:bookmarkStart w:id="9854" w:name="_Toc209521231"/>
      <w:bookmarkStart w:id="9855" w:name="_Toc214977250"/>
      <w:r>
        <w:t>8.11</w:t>
      </w:r>
      <w:r>
        <w:rPr>
          <w:lang w:val="en-US"/>
        </w:rPr>
        <w:t>.6.3</w:t>
      </w:r>
      <w:r>
        <w:rPr>
          <w:lang w:val="en-US"/>
        </w:rPr>
        <w:tab/>
        <w:t>Simple data types and enumerations</w:t>
      </w:r>
      <w:bookmarkEnd w:id="9847"/>
      <w:bookmarkEnd w:id="9848"/>
      <w:bookmarkEnd w:id="9849"/>
      <w:bookmarkEnd w:id="9850"/>
      <w:bookmarkEnd w:id="9851"/>
      <w:bookmarkEnd w:id="9852"/>
      <w:bookmarkEnd w:id="9853"/>
      <w:bookmarkEnd w:id="9854"/>
      <w:bookmarkEnd w:id="9855"/>
    </w:p>
    <w:p w14:paraId="521ECBE6" w14:textId="77777777" w:rsidR="00A678DC" w:rsidRDefault="00A678DC" w:rsidP="00A678DC">
      <w:pPr>
        <w:pStyle w:val="Heading5"/>
      </w:pPr>
      <w:bookmarkStart w:id="9856" w:name="_Toc145708245"/>
      <w:bookmarkStart w:id="9857" w:name="_Toc160570750"/>
      <w:bookmarkStart w:id="9858" w:name="_Toc162008346"/>
      <w:bookmarkStart w:id="9859" w:name="_Toc185516017"/>
      <w:bookmarkStart w:id="9860" w:name="_Toc192873325"/>
      <w:bookmarkStart w:id="9861" w:name="_Toc200971038"/>
      <w:bookmarkStart w:id="9862" w:name="_Toc207722369"/>
      <w:bookmarkStart w:id="9863" w:name="_Toc209521232"/>
      <w:bookmarkStart w:id="9864" w:name="_Toc214977251"/>
      <w:r>
        <w:t>8.11.6.3.1</w:t>
      </w:r>
      <w:r>
        <w:tab/>
        <w:t>Introduction</w:t>
      </w:r>
      <w:bookmarkEnd w:id="9856"/>
      <w:bookmarkEnd w:id="9857"/>
      <w:bookmarkEnd w:id="9858"/>
      <w:bookmarkEnd w:id="9859"/>
      <w:bookmarkEnd w:id="9860"/>
      <w:bookmarkEnd w:id="9861"/>
      <w:bookmarkEnd w:id="9862"/>
      <w:bookmarkEnd w:id="9863"/>
      <w:bookmarkEnd w:id="9864"/>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65" w:name="_Toc145708246"/>
      <w:bookmarkStart w:id="9866" w:name="_Toc160570751"/>
      <w:bookmarkStart w:id="9867" w:name="_Toc162008347"/>
      <w:bookmarkStart w:id="9868" w:name="_Toc185516018"/>
      <w:bookmarkStart w:id="9869" w:name="_Toc192873326"/>
      <w:bookmarkStart w:id="9870" w:name="_Toc200971039"/>
      <w:bookmarkStart w:id="9871" w:name="_Toc207722370"/>
      <w:bookmarkStart w:id="9872" w:name="_Toc209521233"/>
      <w:bookmarkStart w:id="9873" w:name="_Toc214977252"/>
      <w:r>
        <w:t>8.11.6.3.2</w:t>
      </w:r>
      <w:r>
        <w:tab/>
        <w:t>Simple data types</w:t>
      </w:r>
      <w:bookmarkEnd w:id="9865"/>
      <w:bookmarkEnd w:id="9866"/>
      <w:bookmarkEnd w:id="9867"/>
      <w:bookmarkEnd w:id="9868"/>
      <w:bookmarkEnd w:id="9869"/>
      <w:bookmarkEnd w:id="9870"/>
      <w:bookmarkEnd w:id="9871"/>
      <w:bookmarkEnd w:id="9872"/>
      <w:bookmarkEnd w:id="987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74" w:name="_Toc145708247"/>
      <w:bookmarkStart w:id="9875" w:name="_Toc160570752"/>
      <w:bookmarkStart w:id="9876" w:name="_Toc162008348"/>
      <w:bookmarkStart w:id="9877" w:name="_Toc185516019"/>
      <w:bookmarkStart w:id="9878" w:name="_Toc192873327"/>
      <w:bookmarkStart w:id="9879" w:name="_Toc200971040"/>
      <w:bookmarkStart w:id="9880" w:name="_Toc207722371"/>
      <w:bookmarkStart w:id="9881" w:name="_Toc209521234"/>
      <w:bookmarkStart w:id="9882" w:name="_Toc214977253"/>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74"/>
      <w:bookmarkEnd w:id="9875"/>
      <w:bookmarkEnd w:id="9876"/>
      <w:bookmarkEnd w:id="9877"/>
      <w:bookmarkEnd w:id="9878"/>
      <w:bookmarkEnd w:id="9879"/>
      <w:bookmarkEnd w:id="9880"/>
      <w:bookmarkEnd w:id="9881"/>
      <w:bookmarkEnd w:id="988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83" w:name="_Toc145708248"/>
      <w:bookmarkStart w:id="9884" w:name="_Toc160570753"/>
      <w:bookmarkStart w:id="9885" w:name="_Toc162008349"/>
      <w:bookmarkStart w:id="9886" w:name="_Toc185516020"/>
      <w:bookmarkStart w:id="9887" w:name="_Toc192873328"/>
      <w:bookmarkStart w:id="9888" w:name="_Toc200971041"/>
      <w:bookmarkStart w:id="9889" w:name="_Toc207722372"/>
      <w:bookmarkStart w:id="9890" w:name="_Toc209521235"/>
      <w:bookmarkStart w:id="9891" w:name="_Toc214977254"/>
      <w:r>
        <w:t>8.11.6.5</w:t>
      </w:r>
      <w:r>
        <w:tab/>
        <w:t>Binary data</w:t>
      </w:r>
      <w:bookmarkEnd w:id="9883"/>
      <w:bookmarkEnd w:id="9884"/>
      <w:bookmarkEnd w:id="9885"/>
      <w:bookmarkEnd w:id="9886"/>
      <w:bookmarkEnd w:id="9887"/>
      <w:bookmarkEnd w:id="9888"/>
      <w:bookmarkEnd w:id="9889"/>
      <w:bookmarkEnd w:id="9890"/>
      <w:bookmarkEnd w:id="9891"/>
    </w:p>
    <w:p w14:paraId="174C8F50" w14:textId="77777777" w:rsidR="00A678DC" w:rsidRDefault="00A678DC" w:rsidP="00A678DC">
      <w:pPr>
        <w:pStyle w:val="Heading5"/>
      </w:pPr>
      <w:bookmarkStart w:id="9892" w:name="_Toc145708249"/>
      <w:bookmarkStart w:id="9893" w:name="_Toc160570754"/>
      <w:bookmarkStart w:id="9894" w:name="_Toc162008350"/>
      <w:bookmarkStart w:id="9895" w:name="_Toc185516021"/>
      <w:bookmarkStart w:id="9896" w:name="_Toc192873329"/>
      <w:bookmarkStart w:id="9897" w:name="_Toc200971042"/>
      <w:bookmarkStart w:id="9898" w:name="_Toc207722373"/>
      <w:bookmarkStart w:id="9899" w:name="_Toc209521236"/>
      <w:bookmarkStart w:id="9900" w:name="_Toc214977255"/>
      <w:r>
        <w:t>8.11.6.5.1</w:t>
      </w:r>
      <w:r>
        <w:tab/>
        <w:t>Binary Data Types</w:t>
      </w:r>
      <w:bookmarkEnd w:id="9892"/>
      <w:bookmarkEnd w:id="9893"/>
      <w:bookmarkEnd w:id="9894"/>
      <w:bookmarkEnd w:id="9895"/>
      <w:bookmarkEnd w:id="9896"/>
      <w:bookmarkEnd w:id="9897"/>
      <w:bookmarkEnd w:id="9898"/>
      <w:bookmarkEnd w:id="9899"/>
      <w:bookmarkEnd w:id="990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901" w:name="_Toc145708250"/>
      <w:bookmarkStart w:id="9902" w:name="_Toc160570755"/>
      <w:bookmarkStart w:id="9903" w:name="_Toc162008351"/>
      <w:bookmarkStart w:id="9904" w:name="_Toc185516022"/>
      <w:bookmarkStart w:id="9905" w:name="_Toc192873330"/>
      <w:bookmarkStart w:id="9906" w:name="_Toc200971043"/>
      <w:bookmarkStart w:id="9907" w:name="_Toc207722374"/>
      <w:bookmarkStart w:id="9908" w:name="_Toc209521237"/>
      <w:bookmarkStart w:id="9909" w:name="_Toc214977256"/>
      <w:r>
        <w:t>8.11.7</w:t>
      </w:r>
      <w:r>
        <w:tab/>
        <w:t>Error Handling</w:t>
      </w:r>
      <w:bookmarkEnd w:id="9901"/>
      <w:bookmarkEnd w:id="9902"/>
      <w:bookmarkEnd w:id="9903"/>
      <w:bookmarkEnd w:id="9904"/>
      <w:bookmarkEnd w:id="9905"/>
      <w:bookmarkEnd w:id="9906"/>
      <w:bookmarkEnd w:id="9907"/>
      <w:bookmarkEnd w:id="9908"/>
      <w:bookmarkEnd w:id="9909"/>
    </w:p>
    <w:p w14:paraId="165CBB4D" w14:textId="77777777" w:rsidR="00A678DC" w:rsidRDefault="00A678DC" w:rsidP="00A678DC">
      <w:pPr>
        <w:pStyle w:val="Heading4"/>
      </w:pPr>
      <w:bookmarkStart w:id="9910" w:name="_Toc145708251"/>
      <w:bookmarkStart w:id="9911" w:name="_Toc160570756"/>
      <w:bookmarkStart w:id="9912" w:name="_Toc162008352"/>
      <w:bookmarkStart w:id="9913" w:name="_Toc185516023"/>
      <w:bookmarkStart w:id="9914" w:name="_Toc192873331"/>
      <w:bookmarkStart w:id="9915" w:name="_Toc200971044"/>
      <w:bookmarkStart w:id="9916" w:name="_Toc207722375"/>
      <w:bookmarkStart w:id="9917" w:name="_Toc209521238"/>
      <w:bookmarkStart w:id="9918" w:name="_Toc214977257"/>
      <w:r>
        <w:t>8.11.7.1</w:t>
      </w:r>
      <w:r>
        <w:tab/>
        <w:t>General</w:t>
      </w:r>
      <w:bookmarkEnd w:id="9910"/>
      <w:bookmarkEnd w:id="9911"/>
      <w:bookmarkEnd w:id="9912"/>
      <w:bookmarkEnd w:id="9913"/>
      <w:bookmarkEnd w:id="9914"/>
      <w:bookmarkEnd w:id="9915"/>
      <w:bookmarkEnd w:id="9916"/>
      <w:bookmarkEnd w:id="9917"/>
      <w:bookmarkEnd w:id="9918"/>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19" w:name="_Toc145708252"/>
      <w:bookmarkStart w:id="9920" w:name="_Toc160570757"/>
      <w:bookmarkStart w:id="9921" w:name="_Toc162008353"/>
      <w:bookmarkStart w:id="9922" w:name="_Toc185516024"/>
      <w:bookmarkStart w:id="9923" w:name="_Toc192873332"/>
      <w:bookmarkStart w:id="9924" w:name="_Toc200971045"/>
      <w:bookmarkStart w:id="9925" w:name="_Toc207722376"/>
      <w:bookmarkStart w:id="9926" w:name="_Toc209521239"/>
      <w:bookmarkStart w:id="9927" w:name="_Toc214977258"/>
      <w:r>
        <w:t>8.11.7.2</w:t>
      </w:r>
      <w:r>
        <w:tab/>
        <w:t>Protocol Errors</w:t>
      </w:r>
      <w:bookmarkEnd w:id="9919"/>
      <w:bookmarkEnd w:id="9920"/>
      <w:bookmarkEnd w:id="9921"/>
      <w:bookmarkEnd w:id="9922"/>
      <w:bookmarkEnd w:id="9923"/>
      <w:bookmarkEnd w:id="9924"/>
      <w:bookmarkEnd w:id="9925"/>
      <w:bookmarkEnd w:id="9926"/>
      <w:bookmarkEnd w:id="992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28" w:name="_Toc145708253"/>
      <w:bookmarkStart w:id="9929" w:name="_Toc160570758"/>
      <w:bookmarkStart w:id="9930" w:name="_Toc162008354"/>
      <w:bookmarkStart w:id="9931" w:name="_Toc185516025"/>
      <w:bookmarkStart w:id="9932" w:name="_Toc192873333"/>
      <w:bookmarkStart w:id="9933" w:name="_Toc200971046"/>
      <w:bookmarkStart w:id="9934" w:name="_Toc207722377"/>
      <w:bookmarkStart w:id="9935" w:name="_Toc209521240"/>
      <w:bookmarkStart w:id="9936" w:name="_Toc214977259"/>
      <w:r>
        <w:t>8.11.7.3</w:t>
      </w:r>
      <w:r>
        <w:tab/>
        <w:t>Application Errors</w:t>
      </w:r>
      <w:bookmarkEnd w:id="9928"/>
      <w:bookmarkEnd w:id="9929"/>
      <w:bookmarkEnd w:id="9930"/>
      <w:bookmarkEnd w:id="9931"/>
      <w:bookmarkEnd w:id="9932"/>
      <w:bookmarkEnd w:id="9933"/>
      <w:bookmarkEnd w:id="9934"/>
      <w:bookmarkEnd w:id="9935"/>
      <w:bookmarkEnd w:id="9936"/>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37" w:name="_Toc145708254"/>
      <w:bookmarkStart w:id="9938" w:name="_Toc160570759"/>
      <w:bookmarkStart w:id="9939" w:name="_Toc162008355"/>
      <w:bookmarkStart w:id="9940" w:name="_Toc185516026"/>
      <w:bookmarkStart w:id="9941" w:name="_Toc192873334"/>
      <w:bookmarkStart w:id="9942" w:name="_Toc200971047"/>
      <w:bookmarkStart w:id="9943" w:name="_Toc207722378"/>
      <w:bookmarkStart w:id="9944" w:name="_Toc209521241"/>
      <w:bookmarkStart w:id="9945" w:name="_Toc214977260"/>
      <w:r>
        <w:t>8.11.8</w:t>
      </w:r>
      <w:r>
        <w:tab/>
        <w:t>Feature negotiation</w:t>
      </w:r>
      <w:bookmarkEnd w:id="9937"/>
      <w:bookmarkEnd w:id="9938"/>
      <w:bookmarkEnd w:id="9939"/>
      <w:bookmarkEnd w:id="9940"/>
      <w:bookmarkEnd w:id="9941"/>
      <w:bookmarkEnd w:id="9942"/>
      <w:bookmarkEnd w:id="9943"/>
      <w:bookmarkEnd w:id="9944"/>
      <w:bookmarkEnd w:id="9945"/>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9946" w:name="_Toc160570760"/>
      <w:bookmarkStart w:id="9947" w:name="_Toc162008356"/>
      <w:bookmarkStart w:id="9948" w:name="_Toc185516027"/>
      <w:bookmarkStart w:id="9949" w:name="_Toc192873335"/>
      <w:bookmarkStart w:id="9950" w:name="_Toc200971048"/>
      <w:bookmarkStart w:id="9951" w:name="_Toc207722379"/>
      <w:bookmarkStart w:id="9952" w:name="_Toc209521242"/>
      <w:bookmarkStart w:id="9953" w:name="_Toc214977261"/>
      <w:r>
        <w:t>8.12</w:t>
      </w:r>
      <w:r>
        <w:tab/>
        <w:t>Eees_TrafficInfluenceEAS API</w:t>
      </w:r>
      <w:bookmarkEnd w:id="9946"/>
      <w:bookmarkEnd w:id="9947"/>
      <w:bookmarkEnd w:id="9948"/>
      <w:bookmarkEnd w:id="9949"/>
      <w:bookmarkEnd w:id="9950"/>
      <w:bookmarkEnd w:id="9951"/>
      <w:bookmarkEnd w:id="9952"/>
      <w:bookmarkEnd w:id="9953"/>
    </w:p>
    <w:p w14:paraId="7E6DAA93" w14:textId="77777777" w:rsidR="00F627CA" w:rsidRDefault="00F627CA" w:rsidP="00F627CA">
      <w:pPr>
        <w:pStyle w:val="Heading3"/>
      </w:pPr>
      <w:bookmarkStart w:id="9954" w:name="_Toc160570761"/>
      <w:bookmarkStart w:id="9955" w:name="_Toc162008357"/>
      <w:bookmarkStart w:id="9956" w:name="_Toc185516028"/>
      <w:bookmarkStart w:id="9957" w:name="_Toc192873336"/>
      <w:bookmarkStart w:id="9958" w:name="_Toc200971049"/>
      <w:bookmarkStart w:id="9959" w:name="_Toc207722380"/>
      <w:bookmarkStart w:id="9960" w:name="_Toc209521243"/>
      <w:bookmarkStart w:id="9961" w:name="_Toc214977262"/>
      <w:r>
        <w:t>8.12.1</w:t>
      </w:r>
      <w:r>
        <w:tab/>
        <w:t>Introduction</w:t>
      </w:r>
      <w:bookmarkEnd w:id="9954"/>
      <w:bookmarkEnd w:id="9955"/>
      <w:bookmarkEnd w:id="9956"/>
      <w:bookmarkEnd w:id="9957"/>
      <w:bookmarkEnd w:id="9958"/>
      <w:bookmarkEnd w:id="9959"/>
      <w:bookmarkEnd w:id="9960"/>
      <w:bookmarkEnd w:id="996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62" w:name="_Toc160570762"/>
      <w:bookmarkStart w:id="9963" w:name="_Toc162008358"/>
      <w:bookmarkStart w:id="9964" w:name="_Toc185516029"/>
      <w:bookmarkStart w:id="9965" w:name="_Toc192873337"/>
      <w:bookmarkStart w:id="9966" w:name="_Toc200971050"/>
      <w:bookmarkStart w:id="9967" w:name="_Toc207722381"/>
      <w:bookmarkStart w:id="9968" w:name="_Toc209521244"/>
      <w:bookmarkStart w:id="9969" w:name="_Toc214977263"/>
      <w:r>
        <w:t>8.12.2</w:t>
      </w:r>
      <w:r>
        <w:tab/>
        <w:t>Usage of HTTP</w:t>
      </w:r>
      <w:bookmarkEnd w:id="9962"/>
      <w:bookmarkEnd w:id="9963"/>
      <w:bookmarkEnd w:id="9964"/>
      <w:bookmarkEnd w:id="9965"/>
      <w:bookmarkEnd w:id="9966"/>
      <w:bookmarkEnd w:id="9967"/>
      <w:bookmarkEnd w:id="9968"/>
      <w:bookmarkEnd w:id="9969"/>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70" w:name="_Toc160570763"/>
      <w:bookmarkStart w:id="9971" w:name="_Toc162008359"/>
      <w:bookmarkStart w:id="9972" w:name="_Toc185516030"/>
      <w:bookmarkStart w:id="9973" w:name="_Toc192873338"/>
      <w:bookmarkStart w:id="9974" w:name="_Toc200971051"/>
      <w:bookmarkStart w:id="9975" w:name="_Toc207722382"/>
      <w:bookmarkStart w:id="9976" w:name="_Toc209521245"/>
      <w:bookmarkStart w:id="9977" w:name="_Toc214977264"/>
      <w:r>
        <w:t>8.12.3</w:t>
      </w:r>
      <w:r>
        <w:tab/>
        <w:t>Resources</w:t>
      </w:r>
      <w:bookmarkEnd w:id="9970"/>
      <w:bookmarkEnd w:id="9971"/>
      <w:bookmarkEnd w:id="9972"/>
      <w:bookmarkEnd w:id="9973"/>
      <w:bookmarkEnd w:id="9974"/>
      <w:bookmarkEnd w:id="9975"/>
      <w:bookmarkEnd w:id="9976"/>
      <w:bookmarkEnd w:id="9977"/>
    </w:p>
    <w:p w14:paraId="2C5B60EB" w14:textId="77777777" w:rsidR="00F627CA" w:rsidRPr="000A7435" w:rsidRDefault="00F627CA" w:rsidP="00F627CA">
      <w:pPr>
        <w:pStyle w:val="Heading4"/>
      </w:pPr>
      <w:bookmarkStart w:id="9978" w:name="_Toc160570764"/>
      <w:bookmarkStart w:id="9979" w:name="_Toc162008360"/>
      <w:bookmarkStart w:id="9980" w:name="_Toc185516031"/>
      <w:bookmarkStart w:id="9981" w:name="_Toc192873339"/>
      <w:bookmarkStart w:id="9982" w:name="_Toc200971052"/>
      <w:bookmarkStart w:id="9983" w:name="_Toc207722383"/>
      <w:bookmarkStart w:id="9984" w:name="_Toc209521246"/>
      <w:bookmarkStart w:id="9985" w:name="_Toc214977265"/>
      <w:r>
        <w:t>8.12.3.1</w:t>
      </w:r>
      <w:r>
        <w:tab/>
        <w:t>Overview</w:t>
      </w:r>
      <w:bookmarkEnd w:id="9978"/>
      <w:bookmarkEnd w:id="9979"/>
      <w:bookmarkEnd w:id="9980"/>
      <w:bookmarkEnd w:id="9981"/>
      <w:bookmarkEnd w:id="9982"/>
      <w:bookmarkEnd w:id="9983"/>
      <w:bookmarkEnd w:id="9984"/>
      <w:bookmarkEnd w:id="998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86" w:name="_MON_1766996153"/>
    <w:bookmarkEnd w:id="998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pt;height:166.65pt" o:ole="">
            <v:imagedata r:id="rId39" o:title=""/>
          </v:shape>
          <o:OLEObject Type="Embed" ProgID="Word.Document.8" ShapeID="_x0000_i1039" DrawAspect="Content" ObjectID="_1826958737"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87" w:name="_Toc160570765"/>
      <w:bookmarkStart w:id="9988" w:name="_Toc162008361"/>
      <w:bookmarkStart w:id="9989" w:name="_Toc185516032"/>
      <w:bookmarkStart w:id="9990" w:name="_Toc192873340"/>
      <w:bookmarkStart w:id="9991" w:name="_Toc200971053"/>
      <w:bookmarkStart w:id="9992" w:name="_Toc207722384"/>
      <w:bookmarkStart w:id="9993" w:name="_Toc209521247"/>
      <w:bookmarkStart w:id="9994" w:name="_Toc214977266"/>
      <w:r>
        <w:t>8.12.3.2</w:t>
      </w:r>
      <w:r>
        <w:tab/>
        <w:t>Resource: Application Traffic Influence</w:t>
      </w:r>
      <w:bookmarkEnd w:id="9987"/>
      <w:bookmarkEnd w:id="9988"/>
      <w:bookmarkEnd w:id="9989"/>
      <w:bookmarkEnd w:id="9990"/>
      <w:bookmarkEnd w:id="9991"/>
      <w:bookmarkEnd w:id="9992"/>
      <w:bookmarkEnd w:id="9993"/>
      <w:bookmarkEnd w:id="9994"/>
    </w:p>
    <w:p w14:paraId="65EFC796" w14:textId="77777777" w:rsidR="00F627CA" w:rsidRDefault="00F627CA" w:rsidP="00F627CA">
      <w:pPr>
        <w:pStyle w:val="Heading5"/>
      </w:pPr>
      <w:bookmarkStart w:id="9995" w:name="_Toc160570766"/>
      <w:bookmarkStart w:id="9996" w:name="_Toc162008362"/>
      <w:bookmarkStart w:id="9997" w:name="_Toc185516033"/>
      <w:bookmarkStart w:id="9998" w:name="_Toc192873341"/>
      <w:bookmarkStart w:id="9999" w:name="_Toc200971054"/>
      <w:bookmarkStart w:id="10000" w:name="_Toc207722385"/>
      <w:bookmarkStart w:id="10001" w:name="_Toc209521248"/>
      <w:bookmarkStart w:id="10002" w:name="_Toc214977267"/>
      <w:r>
        <w:t>8.12.3.2.1</w:t>
      </w:r>
      <w:r>
        <w:tab/>
        <w:t>Description</w:t>
      </w:r>
      <w:bookmarkEnd w:id="9995"/>
      <w:bookmarkEnd w:id="9996"/>
      <w:bookmarkEnd w:id="9997"/>
      <w:bookmarkEnd w:id="9998"/>
      <w:bookmarkEnd w:id="9999"/>
      <w:bookmarkEnd w:id="10000"/>
      <w:bookmarkEnd w:id="10001"/>
      <w:bookmarkEnd w:id="1000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0003" w:name="_Toc160570767"/>
      <w:bookmarkStart w:id="10004" w:name="_Toc162008363"/>
      <w:bookmarkStart w:id="10005" w:name="_Toc185516034"/>
      <w:bookmarkStart w:id="10006" w:name="_Toc192873342"/>
      <w:bookmarkStart w:id="10007" w:name="_Toc200971055"/>
      <w:bookmarkStart w:id="10008" w:name="_Toc207722386"/>
      <w:bookmarkStart w:id="10009" w:name="_Toc209521249"/>
      <w:bookmarkStart w:id="10010" w:name="_Toc214977268"/>
      <w:r>
        <w:t>8.12.3.2.2</w:t>
      </w:r>
      <w:r>
        <w:tab/>
        <w:t>Resource Definition</w:t>
      </w:r>
      <w:bookmarkEnd w:id="10003"/>
      <w:bookmarkEnd w:id="10004"/>
      <w:bookmarkEnd w:id="10005"/>
      <w:bookmarkEnd w:id="10006"/>
      <w:bookmarkEnd w:id="10007"/>
      <w:bookmarkEnd w:id="10008"/>
      <w:bookmarkEnd w:id="10009"/>
      <w:bookmarkEnd w:id="1001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011" w:name="_Toc160570768"/>
      <w:bookmarkStart w:id="10012" w:name="_Toc162008364"/>
      <w:bookmarkStart w:id="10013" w:name="_Toc185516035"/>
      <w:bookmarkStart w:id="10014" w:name="_Toc192873343"/>
      <w:bookmarkStart w:id="10015" w:name="_Toc200971056"/>
      <w:bookmarkStart w:id="10016" w:name="_Toc207722387"/>
      <w:bookmarkStart w:id="10017" w:name="_Toc209521250"/>
      <w:bookmarkStart w:id="10018" w:name="_Toc214977269"/>
      <w:r>
        <w:t>8.12.3.2.3</w:t>
      </w:r>
      <w:r>
        <w:tab/>
        <w:t>Resource Standard Methods</w:t>
      </w:r>
      <w:bookmarkEnd w:id="10011"/>
      <w:bookmarkEnd w:id="10012"/>
      <w:bookmarkEnd w:id="10013"/>
      <w:bookmarkEnd w:id="10014"/>
      <w:bookmarkEnd w:id="10015"/>
      <w:bookmarkEnd w:id="10016"/>
      <w:bookmarkEnd w:id="10017"/>
      <w:bookmarkEnd w:id="1001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0019" w:name="_Toc160570769"/>
      <w:bookmarkStart w:id="10020" w:name="_Toc162008365"/>
      <w:bookmarkStart w:id="10021" w:name="_Toc185516036"/>
      <w:bookmarkStart w:id="10022" w:name="_Toc192873344"/>
      <w:bookmarkStart w:id="10023" w:name="_Toc200971057"/>
      <w:bookmarkStart w:id="10024" w:name="_Toc207722388"/>
      <w:bookmarkStart w:id="10025" w:name="_Toc209521251"/>
      <w:bookmarkStart w:id="10026" w:name="_Toc214977270"/>
      <w:r>
        <w:t>8.12.3.2.3.1</w:t>
      </w:r>
      <w:r w:rsidRPr="00384E92">
        <w:tab/>
      </w:r>
      <w:r>
        <w:t>POST</w:t>
      </w:r>
      <w:bookmarkEnd w:id="10019"/>
      <w:bookmarkEnd w:id="10020"/>
      <w:bookmarkEnd w:id="10021"/>
      <w:bookmarkEnd w:id="10022"/>
      <w:bookmarkEnd w:id="10023"/>
      <w:bookmarkEnd w:id="10024"/>
      <w:bookmarkEnd w:id="10025"/>
      <w:bookmarkEnd w:id="1002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27" w:name="_Toc160570770"/>
      <w:bookmarkStart w:id="10028" w:name="_Toc162008366"/>
      <w:bookmarkStart w:id="10029" w:name="_Toc185516037"/>
      <w:bookmarkStart w:id="10030" w:name="_Toc192873345"/>
      <w:bookmarkStart w:id="10031" w:name="_Toc200971058"/>
      <w:bookmarkStart w:id="10032" w:name="_Toc207722389"/>
      <w:bookmarkStart w:id="10033" w:name="_Toc209521252"/>
      <w:bookmarkStart w:id="10034" w:name="_Toc214977271"/>
      <w:r>
        <w:t>8.12.3.2.4</w:t>
      </w:r>
      <w:r>
        <w:tab/>
        <w:t>Resource Custom Operations</w:t>
      </w:r>
      <w:bookmarkEnd w:id="10027"/>
      <w:bookmarkEnd w:id="10028"/>
      <w:bookmarkEnd w:id="10029"/>
      <w:bookmarkEnd w:id="10030"/>
      <w:bookmarkEnd w:id="10031"/>
      <w:bookmarkEnd w:id="10032"/>
      <w:bookmarkEnd w:id="10033"/>
      <w:bookmarkEnd w:id="10034"/>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35" w:name="_Toc160570771"/>
      <w:bookmarkStart w:id="10036" w:name="_Toc162008367"/>
      <w:bookmarkStart w:id="10037" w:name="_Toc185516038"/>
      <w:bookmarkStart w:id="10038" w:name="_Toc192873346"/>
      <w:bookmarkStart w:id="10039" w:name="_Toc200971059"/>
      <w:bookmarkStart w:id="10040" w:name="_Toc207722390"/>
      <w:bookmarkStart w:id="10041" w:name="_Toc209521253"/>
      <w:bookmarkStart w:id="10042" w:name="_Toc214977272"/>
      <w:r>
        <w:t>8.12.3.3</w:t>
      </w:r>
      <w:r>
        <w:tab/>
        <w:t>Resource: Individual Application Traffic Influence</w:t>
      </w:r>
      <w:bookmarkEnd w:id="10035"/>
      <w:bookmarkEnd w:id="10036"/>
      <w:bookmarkEnd w:id="10037"/>
      <w:bookmarkEnd w:id="10038"/>
      <w:bookmarkEnd w:id="10039"/>
      <w:bookmarkEnd w:id="10040"/>
      <w:bookmarkEnd w:id="10041"/>
      <w:bookmarkEnd w:id="10042"/>
    </w:p>
    <w:p w14:paraId="0E8D68B6" w14:textId="77777777" w:rsidR="00F627CA" w:rsidRDefault="00F627CA" w:rsidP="00F627CA">
      <w:pPr>
        <w:pStyle w:val="Heading5"/>
      </w:pPr>
      <w:bookmarkStart w:id="10043" w:name="_Toc160570772"/>
      <w:bookmarkStart w:id="10044" w:name="_Toc162008368"/>
      <w:bookmarkStart w:id="10045" w:name="_Toc185516039"/>
      <w:bookmarkStart w:id="10046" w:name="_Toc192873347"/>
      <w:bookmarkStart w:id="10047" w:name="_Toc200971060"/>
      <w:bookmarkStart w:id="10048" w:name="_Toc207722391"/>
      <w:bookmarkStart w:id="10049" w:name="_Toc209521254"/>
      <w:bookmarkStart w:id="10050" w:name="_Toc214977273"/>
      <w:r>
        <w:t>8.12.3.3.1</w:t>
      </w:r>
      <w:r>
        <w:tab/>
        <w:t>Description</w:t>
      </w:r>
      <w:bookmarkEnd w:id="10043"/>
      <w:bookmarkEnd w:id="10044"/>
      <w:bookmarkEnd w:id="10045"/>
      <w:bookmarkEnd w:id="10046"/>
      <w:bookmarkEnd w:id="10047"/>
      <w:bookmarkEnd w:id="10048"/>
      <w:bookmarkEnd w:id="10049"/>
      <w:bookmarkEnd w:id="10050"/>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51" w:name="_Toc160570773"/>
      <w:bookmarkStart w:id="10052" w:name="_Toc162008369"/>
      <w:bookmarkStart w:id="10053" w:name="_Toc185516040"/>
      <w:bookmarkStart w:id="10054" w:name="_Toc192873348"/>
      <w:bookmarkStart w:id="10055" w:name="_Toc200971061"/>
      <w:bookmarkStart w:id="10056" w:name="_Toc207722392"/>
      <w:bookmarkStart w:id="10057" w:name="_Toc209521255"/>
      <w:bookmarkStart w:id="10058" w:name="_Toc214977274"/>
      <w:r>
        <w:t>8.12.3.3.2</w:t>
      </w:r>
      <w:r>
        <w:tab/>
        <w:t>Resource Definition</w:t>
      </w:r>
      <w:bookmarkEnd w:id="10051"/>
      <w:bookmarkEnd w:id="10052"/>
      <w:bookmarkEnd w:id="10053"/>
      <w:bookmarkEnd w:id="10054"/>
      <w:bookmarkEnd w:id="10055"/>
      <w:bookmarkEnd w:id="10056"/>
      <w:bookmarkEnd w:id="10057"/>
      <w:bookmarkEnd w:id="1005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59" w:name="_Toc160570774"/>
      <w:bookmarkStart w:id="10060" w:name="_Toc162008370"/>
      <w:bookmarkStart w:id="10061" w:name="_Toc185516041"/>
      <w:bookmarkStart w:id="10062" w:name="_Toc192873349"/>
      <w:bookmarkStart w:id="10063" w:name="_Toc200971062"/>
      <w:bookmarkStart w:id="10064" w:name="_Toc207722393"/>
      <w:bookmarkStart w:id="10065" w:name="_Toc209521256"/>
      <w:bookmarkStart w:id="10066" w:name="_Toc214977275"/>
      <w:r>
        <w:t>8.12.3.3.3</w:t>
      </w:r>
      <w:r>
        <w:tab/>
        <w:t>Resource Standard Methods</w:t>
      </w:r>
      <w:bookmarkEnd w:id="10059"/>
      <w:bookmarkEnd w:id="10060"/>
      <w:bookmarkEnd w:id="10061"/>
      <w:bookmarkEnd w:id="10062"/>
      <w:bookmarkEnd w:id="10063"/>
      <w:bookmarkEnd w:id="10064"/>
      <w:bookmarkEnd w:id="10065"/>
      <w:bookmarkEnd w:id="1006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0067" w:name="_Toc160570775"/>
      <w:bookmarkStart w:id="10068" w:name="_Toc162008371"/>
      <w:bookmarkStart w:id="10069" w:name="_Toc185516042"/>
      <w:bookmarkStart w:id="10070" w:name="_Toc192873350"/>
      <w:bookmarkStart w:id="10071" w:name="_Toc200971063"/>
      <w:bookmarkStart w:id="10072" w:name="_Toc207722394"/>
      <w:bookmarkStart w:id="10073" w:name="_Toc209521257"/>
      <w:bookmarkStart w:id="10074" w:name="_Toc214977276"/>
      <w:r>
        <w:t>8.12.3.3.3</w:t>
      </w:r>
      <w:r>
        <w:rPr>
          <w:lang w:eastAsia="zh-CN"/>
        </w:rPr>
        <w:t>.1</w:t>
      </w:r>
      <w:r>
        <w:rPr>
          <w:lang w:eastAsia="zh-CN"/>
        </w:rPr>
        <w:tab/>
        <w:t>GET</w:t>
      </w:r>
      <w:bookmarkEnd w:id="10067"/>
      <w:bookmarkEnd w:id="10068"/>
      <w:bookmarkEnd w:id="10069"/>
      <w:bookmarkEnd w:id="10070"/>
      <w:bookmarkEnd w:id="10071"/>
      <w:bookmarkEnd w:id="10072"/>
      <w:bookmarkEnd w:id="10073"/>
      <w:bookmarkEnd w:id="10074"/>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0075" w:name="_Toc160570776"/>
      <w:bookmarkStart w:id="10076" w:name="_Toc162008372"/>
      <w:bookmarkStart w:id="10077" w:name="_Toc185516043"/>
      <w:bookmarkStart w:id="10078" w:name="_Toc192873351"/>
      <w:bookmarkStart w:id="10079" w:name="_Toc200971064"/>
      <w:bookmarkStart w:id="10080" w:name="_Toc207722395"/>
      <w:bookmarkStart w:id="10081" w:name="_Toc209521258"/>
      <w:bookmarkStart w:id="10082" w:name="_Toc214977277"/>
      <w:r>
        <w:rPr>
          <w:lang w:eastAsia="zh-CN"/>
        </w:rPr>
        <w:t>8.12.3.3.3.2</w:t>
      </w:r>
      <w:r>
        <w:rPr>
          <w:lang w:eastAsia="zh-CN"/>
        </w:rPr>
        <w:tab/>
        <w:t>PUT</w:t>
      </w:r>
      <w:bookmarkEnd w:id="10075"/>
      <w:bookmarkEnd w:id="10076"/>
      <w:bookmarkEnd w:id="10077"/>
      <w:bookmarkEnd w:id="10078"/>
      <w:bookmarkEnd w:id="10079"/>
      <w:bookmarkEnd w:id="10080"/>
      <w:bookmarkEnd w:id="10081"/>
      <w:bookmarkEnd w:id="1008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0083" w:name="_Toc160570777"/>
      <w:bookmarkStart w:id="10084" w:name="_Toc162008373"/>
      <w:bookmarkStart w:id="10085" w:name="_Toc185516044"/>
      <w:bookmarkStart w:id="10086" w:name="_Toc192873352"/>
      <w:bookmarkStart w:id="10087" w:name="_Toc200971065"/>
      <w:bookmarkStart w:id="10088" w:name="_Toc207722396"/>
      <w:bookmarkStart w:id="10089" w:name="_Toc209521259"/>
      <w:bookmarkStart w:id="10090" w:name="_Toc214977278"/>
      <w:r>
        <w:rPr>
          <w:lang w:eastAsia="zh-CN"/>
        </w:rPr>
        <w:t>8.12.3.3.3.3</w:t>
      </w:r>
      <w:r>
        <w:rPr>
          <w:lang w:eastAsia="zh-CN"/>
        </w:rPr>
        <w:tab/>
        <w:t>PATCH</w:t>
      </w:r>
      <w:bookmarkEnd w:id="10083"/>
      <w:bookmarkEnd w:id="10084"/>
      <w:bookmarkEnd w:id="10085"/>
      <w:bookmarkEnd w:id="10086"/>
      <w:bookmarkEnd w:id="10087"/>
      <w:bookmarkEnd w:id="10088"/>
      <w:bookmarkEnd w:id="10089"/>
      <w:bookmarkEnd w:id="1009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0091" w:name="_Toc160570778"/>
      <w:bookmarkStart w:id="10092" w:name="_Toc162008374"/>
      <w:bookmarkStart w:id="10093" w:name="_Toc185516045"/>
      <w:bookmarkStart w:id="10094" w:name="_Toc192873353"/>
      <w:bookmarkStart w:id="10095" w:name="_Toc200971066"/>
      <w:bookmarkStart w:id="10096" w:name="_Toc207722397"/>
      <w:bookmarkStart w:id="10097" w:name="_Toc209521260"/>
      <w:bookmarkStart w:id="10098" w:name="_Toc214977279"/>
      <w:r>
        <w:rPr>
          <w:lang w:eastAsia="zh-CN"/>
        </w:rPr>
        <w:t>8.12.3.3.3.4</w:t>
      </w:r>
      <w:r>
        <w:rPr>
          <w:lang w:eastAsia="zh-CN"/>
        </w:rPr>
        <w:tab/>
        <w:t>DELETE</w:t>
      </w:r>
      <w:bookmarkEnd w:id="10091"/>
      <w:bookmarkEnd w:id="10092"/>
      <w:bookmarkEnd w:id="10093"/>
      <w:bookmarkEnd w:id="10094"/>
      <w:bookmarkEnd w:id="10095"/>
      <w:bookmarkEnd w:id="10096"/>
      <w:bookmarkEnd w:id="10097"/>
      <w:bookmarkEnd w:id="10098"/>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99" w:name="_Toc160570779"/>
      <w:bookmarkStart w:id="10100" w:name="_Toc162008375"/>
      <w:bookmarkStart w:id="10101" w:name="_Toc185516046"/>
      <w:bookmarkStart w:id="10102" w:name="_Toc192873354"/>
      <w:bookmarkStart w:id="10103" w:name="_Toc200971067"/>
      <w:bookmarkStart w:id="10104" w:name="_Toc207722398"/>
      <w:bookmarkStart w:id="10105" w:name="_Toc209521261"/>
      <w:bookmarkStart w:id="10106" w:name="_Toc214977280"/>
      <w:r>
        <w:t>8.12.3.3.4</w:t>
      </w:r>
      <w:r>
        <w:tab/>
        <w:t>Resource Custom Operations</w:t>
      </w:r>
      <w:bookmarkEnd w:id="10099"/>
      <w:bookmarkEnd w:id="10100"/>
      <w:bookmarkEnd w:id="10101"/>
      <w:bookmarkEnd w:id="10102"/>
      <w:bookmarkEnd w:id="10103"/>
      <w:bookmarkEnd w:id="10104"/>
      <w:bookmarkEnd w:id="10105"/>
      <w:bookmarkEnd w:id="10106"/>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107" w:name="_Toc160570780"/>
      <w:bookmarkStart w:id="10108" w:name="_Toc162008376"/>
      <w:bookmarkStart w:id="10109" w:name="_Toc185516047"/>
      <w:bookmarkStart w:id="10110" w:name="_Toc192873355"/>
      <w:bookmarkStart w:id="10111" w:name="_Toc200971068"/>
      <w:bookmarkStart w:id="10112" w:name="_Toc207722399"/>
      <w:bookmarkStart w:id="10113" w:name="_Toc209521262"/>
      <w:bookmarkStart w:id="10114" w:name="_Toc214977281"/>
      <w:r>
        <w:t>8.12.4</w:t>
      </w:r>
      <w:r>
        <w:tab/>
        <w:t>Notifications</w:t>
      </w:r>
      <w:bookmarkEnd w:id="10107"/>
      <w:bookmarkEnd w:id="10108"/>
      <w:bookmarkEnd w:id="10109"/>
      <w:bookmarkEnd w:id="10110"/>
      <w:bookmarkEnd w:id="10111"/>
      <w:bookmarkEnd w:id="10112"/>
      <w:bookmarkEnd w:id="10113"/>
      <w:bookmarkEnd w:id="10114"/>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115" w:name="_Toc160570781"/>
      <w:bookmarkStart w:id="10116" w:name="_Toc162008377"/>
      <w:bookmarkStart w:id="10117" w:name="_Toc185516048"/>
      <w:bookmarkStart w:id="10118" w:name="_Toc192873356"/>
      <w:bookmarkStart w:id="10119" w:name="_Toc200971069"/>
      <w:bookmarkStart w:id="10120" w:name="_Toc207722400"/>
      <w:bookmarkStart w:id="10121" w:name="_Toc209521263"/>
      <w:bookmarkStart w:id="10122" w:name="_Toc214977282"/>
      <w:r>
        <w:t>8.12.5</w:t>
      </w:r>
      <w:r>
        <w:tab/>
        <w:t>Data Model</w:t>
      </w:r>
      <w:bookmarkEnd w:id="10115"/>
      <w:bookmarkEnd w:id="10116"/>
      <w:bookmarkEnd w:id="10117"/>
      <w:bookmarkEnd w:id="10118"/>
      <w:bookmarkEnd w:id="10119"/>
      <w:bookmarkEnd w:id="10120"/>
      <w:bookmarkEnd w:id="10121"/>
      <w:bookmarkEnd w:id="10122"/>
    </w:p>
    <w:p w14:paraId="183D0041" w14:textId="76460F7E" w:rsidR="00F627CA" w:rsidRDefault="00F627CA" w:rsidP="00F627CA">
      <w:pPr>
        <w:pStyle w:val="Heading4"/>
      </w:pPr>
      <w:bookmarkStart w:id="10123" w:name="_Toc160570782"/>
      <w:bookmarkStart w:id="10124" w:name="_Toc162008378"/>
      <w:bookmarkStart w:id="10125" w:name="_Toc185516049"/>
      <w:bookmarkStart w:id="10126" w:name="_Toc192873357"/>
      <w:bookmarkStart w:id="10127" w:name="_Toc200971070"/>
      <w:bookmarkStart w:id="10128" w:name="_Toc207722401"/>
      <w:bookmarkStart w:id="10129" w:name="_Toc209521264"/>
      <w:bookmarkStart w:id="10130" w:name="_Toc214977283"/>
      <w:r>
        <w:t>8.12.5.1</w:t>
      </w:r>
      <w:r>
        <w:tab/>
        <w:t>General</w:t>
      </w:r>
      <w:bookmarkEnd w:id="10123"/>
      <w:bookmarkEnd w:id="10124"/>
      <w:bookmarkEnd w:id="10125"/>
      <w:bookmarkEnd w:id="10126"/>
      <w:bookmarkEnd w:id="10127"/>
      <w:bookmarkEnd w:id="10128"/>
      <w:bookmarkEnd w:id="10129"/>
      <w:bookmarkEnd w:id="10130"/>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31" w:name="_Toc160570783"/>
      <w:bookmarkStart w:id="10132" w:name="_Toc162008379"/>
      <w:bookmarkStart w:id="10133" w:name="_Toc185516050"/>
      <w:bookmarkStart w:id="10134" w:name="_Toc192873358"/>
      <w:bookmarkStart w:id="10135" w:name="_Toc200971071"/>
      <w:bookmarkStart w:id="10136" w:name="_Toc207722402"/>
      <w:bookmarkStart w:id="10137" w:name="_Toc209521265"/>
      <w:bookmarkStart w:id="10138" w:name="_Toc214977284"/>
      <w:r>
        <w:t>8.12</w:t>
      </w:r>
      <w:r>
        <w:rPr>
          <w:lang w:val="en-US"/>
        </w:rPr>
        <w:t>.5.2</w:t>
      </w:r>
      <w:r>
        <w:rPr>
          <w:lang w:val="en-US"/>
        </w:rPr>
        <w:tab/>
        <w:t>Structured data types</w:t>
      </w:r>
      <w:bookmarkEnd w:id="10131"/>
      <w:bookmarkEnd w:id="10132"/>
      <w:bookmarkEnd w:id="10133"/>
      <w:bookmarkEnd w:id="10134"/>
      <w:bookmarkEnd w:id="10135"/>
      <w:bookmarkEnd w:id="10136"/>
      <w:bookmarkEnd w:id="10137"/>
      <w:bookmarkEnd w:id="10138"/>
    </w:p>
    <w:p w14:paraId="1327158C" w14:textId="155C5172" w:rsidR="00F627CA" w:rsidRDefault="00F627CA" w:rsidP="00F627CA">
      <w:pPr>
        <w:pStyle w:val="Heading5"/>
      </w:pPr>
      <w:bookmarkStart w:id="10139" w:name="_Toc160570784"/>
      <w:bookmarkStart w:id="10140" w:name="_Toc162008380"/>
      <w:bookmarkStart w:id="10141" w:name="_Toc185516051"/>
      <w:bookmarkStart w:id="10142" w:name="_Toc192873359"/>
      <w:bookmarkStart w:id="10143" w:name="_Toc200971072"/>
      <w:bookmarkStart w:id="10144" w:name="_Toc207722403"/>
      <w:bookmarkStart w:id="10145" w:name="_Toc209521266"/>
      <w:bookmarkStart w:id="10146" w:name="_Toc214977285"/>
      <w:r>
        <w:t>8.12.5.2.1</w:t>
      </w:r>
      <w:r>
        <w:tab/>
        <w:t>Introduction</w:t>
      </w:r>
      <w:bookmarkEnd w:id="10139"/>
      <w:bookmarkEnd w:id="10140"/>
      <w:bookmarkEnd w:id="10141"/>
      <w:bookmarkEnd w:id="10142"/>
      <w:bookmarkEnd w:id="10143"/>
      <w:bookmarkEnd w:id="10144"/>
      <w:bookmarkEnd w:id="10145"/>
      <w:bookmarkEnd w:id="1014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47" w:name="_Toc160570785"/>
      <w:bookmarkStart w:id="10148" w:name="_Toc162008381"/>
      <w:bookmarkStart w:id="10149" w:name="_Toc185516052"/>
      <w:bookmarkStart w:id="10150" w:name="_Toc192873360"/>
      <w:bookmarkStart w:id="10151" w:name="_Toc200971073"/>
      <w:bookmarkStart w:id="10152" w:name="_Toc207722404"/>
      <w:bookmarkStart w:id="10153" w:name="_Toc209521267"/>
      <w:bookmarkStart w:id="10154" w:name="_Toc214977286"/>
      <w:r>
        <w:t>8.12.5.2.2</w:t>
      </w:r>
      <w:r>
        <w:tab/>
        <w:t>Type: AppTrafficInfluence</w:t>
      </w:r>
      <w:bookmarkEnd w:id="10147"/>
      <w:bookmarkEnd w:id="10148"/>
      <w:bookmarkEnd w:id="10149"/>
      <w:bookmarkEnd w:id="10150"/>
      <w:bookmarkEnd w:id="10151"/>
      <w:bookmarkEnd w:id="10152"/>
      <w:bookmarkEnd w:id="10153"/>
      <w:bookmarkEnd w:id="10154"/>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0155" w:name="OLE_LINK102"/>
            <w:r w:rsidRPr="003438BB">
              <w:t>NOTE</w:t>
            </w:r>
            <w:r>
              <w:t> 1</w:t>
            </w:r>
            <w:r w:rsidRPr="003438BB">
              <w:t>:</w:t>
            </w:r>
            <w:r w:rsidRPr="003438BB">
              <w:tab/>
            </w:r>
            <w:bookmarkStart w:id="10156"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0155"/>
            <w:bookmarkEnd w:id="10156"/>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57" w:name="_Toc160570786"/>
      <w:bookmarkStart w:id="10158" w:name="_Toc162008382"/>
      <w:bookmarkStart w:id="10159" w:name="_Toc185516053"/>
      <w:bookmarkStart w:id="10160" w:name="_Toc192873361"/>
      <w:bookmarkStart w:id="10161" w:name="_Toc200971074"/>
      <w:bookmarkStart w:id="10162" w:name="_Toc207722405"/>
      <w:bookmarkStart w:id="10163" w:name="_Toc209521268"/>
      <w:bookmarkStart w:id="10164" w:name="_Toc214977287"/>
      <w:r>
        <w:t>8.12.5.2.3</w:t>
      </w:r>
      <w:r>
        <w:tab/>
        <w:t>Type: AppTrafficInfluence</w:t>
      </w:r>
      <w:r>
        <w:rPr>
          <w:rFonts w:hint="eastAsia"/>
          <w:lang w:eastAsia="zh-CN"/>
        </w:rPr>
        <w:t>P</w:t>
      </w:r>
      <w:r>
        <w:rPr>
          <w:lang w:val="en-US"/>
        </w:rPr>
        <w:t>atch</w:t>
      </w:r>
      <w:bookmarkEnd w:id="10157"/>
      <w:bookmarkEnd w:id="10158"/>
      <w:bookmarkEnd w:id="10159"/>
      <w:bookmarkEnd w:id="10160"/>
      <w:bookmarkEnd w:id="10161"/>
      <w:bookmarkEnd w:id="10162"/>
      <w:bookmarkEnd w:id="10163"/>
      <w:bookmarkEnd w:id="1016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65" w:name="_Toc160570787"/>
      <w:bookmarkStart w:id="10166" w:name="_Toc162008383"/>
      <w:bookmarkStart w:id="10167" w:name="_Toc185516054"/>
      <w:bookmarkStart w:id="10168" w:name="_Toc192873362"/>
      <w:bookmarkStart w:id="10169" w:name="_Toc200971075"/>
      <w:bookmarkStart w:id="10170" w:name="_Toc207722406"/>
      <w:bookmarkStart w:id="10171" w:name="_Toc209521269"/>
      <w:bookmarkStart w:id="10172" w:name="_Toc214977288"/>
      <w:r>
        <w:t>8.12</w:t>
      </w:r>
      <w:r>
        <w:rPr>
          <w:lang w:val="en-US"/>
        </w:rPr>
        <w:t>.5.3</w:t>
      </w:r>
      <w:r>
        <w:rPr>
          <w:lang w:val="en-US"/>
        </w:rPr>
        <w:tab/>
        <w:t>Simple data types and enumerations</w:t>
      </w:r>
      <w:bookmarkEnd w:id="10165"/>
      <w:bookmarkEnd w:id="10166"/>
      <w:bookmarkEnd w:id="10167"/>
      <w:bookmarkEnd w:id="10168"/>
      <w:bookmarkEnd w:id="10169"/>
      <w:bookmarkEnd w:id="10170"/>
      <w:bookmarkEnd w:id="10171"/>
      <w:bookmarkEnd w:id="10172"/>
    </w:p>
    <w:p w14:paraId="3908C0A9" w14:textId="7293B8A0" w:rsidR="00F627CA" w:rsidRDefault="00F627CA" w:rsidP="00F627CA">
      <w:pPr>
        <w:pStyle w:val="Heading5"/>
      </w:pPr>
      <w:bookmarkStart w:id="10173" w:name="_Toc160570788"/>
      <w:bookmarkStart w:id="10174" w:name="_Toc162008384"/>
      <w:bookmarkStart w:id="10175" w:name="_Toc185516055"/>
      <w:bookmarkStart w:id="10176" w:name="_Toc192873363"/>
      <w:bookmarkStart w:id="10177" w:name="_Toc200971076"/>
      <w:bookmarkStart w:id="10178" w:name="_Toc207722407"/>
      <w:bookmarkStart w:id="10179" w:name="_Toc209521270"/>
      <w:bookmarkStart w:id="10180" w:name="_Toc214977289"/>
      <w:r>
        <w:t>8.12.5.3.1</w:t>
      </w:r>
      <w:r>
        <w:tab/>
        <w:t>Introduction</w:t>
      </w:r>
      <w:bookmarkEnd w:id="10173"/>
      <w:bookmarkEnd w:id="10174"/>
      <w:bookmarkEnd w:id="10175"/>
      <w:bookmarkEnd w:id="10176"/>
      <w:bookmarkEnd w:id="10177"/>
      <w:bookmarkEnd w:id="10178"/>
      <w:bookmarkEnd w:id="10179"/>
      <w:bookmarkEnd w:id="1018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81" w:name="_Toc160570789"/>
      <w:bookmarkStart w:id="10182" w:name="_Toc162008385"/>
      <w:bookmarkStart w:id="10183" w:name="_Toc185516056"/>
      <w:bookmarkStart w:id="10184" w:name="_Toc192873364"/>
      <w:bookmarkStart w:id="10185" w:name="_Toc200971077"/>
      <w:bookmarkStart w:id="10186" w:name="_Toc207722408"/>
      <w:bookmarkStart w:id="10187" w:name="_Toc209521271"/>
      <w:bookmarkStart w:id="10188" w:name="_Toc214977290"/>
      <w:r>
        <w:t>8.12.5.3.2</w:t>
      </w:r>
      <w:r>
        <w:tab/>
        <w:t>Simple data types</w:t>
      </w:r>
      <w:bookmarkEnd w:id="10181"/>
      <w:bookmarkEnd w:id="10182"/>
      <w:bookmarkEnd w:id="10183"/>
      <w:bookmarkEnd w:id="10184"/>
      <w:bookmarkEnd w:id="10185"/>
      <w:bookmarkEnd w:id="10186"/>
      <w:bookmarkEnd w:id="10187"/>
      <w:bookmarkEnd w:id="10188"/>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89" w:name="_Toc160570790"/>
      <w:bookmarkStart w:id="10190" w:name="_Toc162008386"/>
      <w:bookmarkStart w:id="10191" w:name="_Toc185516057"/>
      <w:bookmarkStart w:id="10192" w:name="_Toc192873365"/>
      <w:bookmarkStart w:id="10193" w:name="_Toc200971078"/>
      <w:bookmarkStart w:id="10194" w:name="_Toc207722409"/>
      <w:bookmarkStart w:id="10195" w:name="_Toc209521272"/>
      <w:bookmarkStart w:id="10196" w:name="_Toc214977291"/>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89"/>
      <w:bookmarkEnd w:id="10190"/>
      <w:bookmarkEnd w:id="10191"/>
      <w:bookmarkEnd w:id="10192"/>
      <w:bookmarkEnd w:id="10193"/>
      <w:bookmarkEnd w:id="10194"/>
      <w:bookmarkEnd w:id="10195"/>
      <w:bookmarkEnd w:id="1019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97" w:name="_Toc160570791"/>
      <w:bookmarkStart w:id="10198" w:name="_Toc162008387"/>
      <w:bookmarkStart w:id="10199" w:name="_Toc185516058"/>
      <w:bookmarkStart w:id="10200" w:name="_Toc192873366"/>
      <w:bookmarkStart w:id="10201" w:name="_Toc200971079"/>
      <w:bookmarkStart w:id="10202" w:name="_Toc207722410"/>
      <w:bookmarkStart w:id="10203" w:name="_Toc209521273"/>
      <w:bookmarkStart w:id="10204" w:name="_Toc214977292"/>
      <w:r>
        <w:t>8.12.5.5</w:t>
      </w:r>
      <w:r>
        <w:tab/>
        <w:t>Binary data</w:t>
      </w:r>
      <w:bookmarkEnd w:id="10197"/>
      <w:bookmarkEnd w:id="10198"/>
      <w:bookmarkEnd w:id="10199"/>
      <w:bookmarkEnd w:id="10200"/>
      <w:bookmarkEnd w:id="10201"/>
      <w:bookmarkEnd w:id="10202"/>
      <w:bookmarkEnd w:id="10203"/>
      <w:bookmarkEnd w:id="10204"/>
    </w:p>
    <w:p w14:paraId="2D63C651" w14:textId="5BB34AA4" w:rsidR="00F627CA" w:rsidRDefault="00F627CA" w:rsidP="00F627CA">
      <w:pPr>
        <w:pStyle w:val="Heading5"/>
      </w:pPr>
      <w:bookmarkStart w:id="10205" w:name="_Toc160570792"/>
      <w:bookmarkStart w:id="10206" w:name="_Toc162008388"/>
      <w:bookmarkStart w:id="10207" w:name="_Toc185516059"/>
      <w:bookmarkStart w:id="10208" w:name="_Toc192873367"/>
      <w:bookmarkStart w:id="10209" w:name="_Toc200971080"/>
      <w:bookmarkStart w:id="10210" w:name="_Toc207722411"/>
      <w:bookmarkStart w:id="10211" w:name="_Toc209521274"/>
      <w:bookmarkStart w:id="10212" w:name="_Toc214977293"/>
      <w:r>
        <w:t>8.12.5.5.1</w:t>
      </w:r>
      <w:r>
        <w:tab/>
        <w:t>Binary Data Types</w:t>
      </w:r>
      <w:bookmarkEnd w:id="10205"/>
      <w:bookmarkEnd w:id="10206"/>
      <w:bookmarkEnd w:id="10207"/>
      <w:bookmarkEnd w:id="10208"/>
      <w:bookmarkEnd w:id="10209"/>
      <w:bookmarkEnd w:id="10210"/>
      <w:bookmarkEnd w:id="10211"/>
      <w:bookmarkEnd w:id="1021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213" w:name="_Toc160570793"/>
      <w:bookmarkStart w:id="10214" w:name="_Toc162008389"/>
      <w:bookmarkStart w:id="10215" w:name="_Toc185516060"/>
      <w:bookmarkStart w:id="10216" w:name="_Toc192873368"/>
      <w:bookmarkStart w:id="10217" w:name="_Toc200971081"/>
      <w:bookmarkStart w:id="10218" w:name="_Toc207722412"/>
      <w:bookmarkStart w:id="10219" w:name="_Toc209521275"/>
      <w:bookmarkStart w:id="10220" w:name="_Toc214977294"/>
      <w:r>
        <w:t>8.12.6</w:t>
      </w:r>
      <w:r>
        <w:tab/>
        <w:t>Error Handling</w:t>
      </w:r>
      <w:bookmarkEnd w:id="10213"/>
      <w:bookmarkEnd w:id="10214"/>
      <w:bookmarkEnd w:id="10215"/>
      <w:bookmarkEnd w:id="10216"/>
      <w:bookmarkEnd w:id="10217"/>
      <w:bookmarkEnd w:id="10218"/>
      <w:bookmarkEnd w:id="10219"/>
      <w:bookmarkEnd w:id="10220"/>
    </w:p>
    <w:p w14:paraId="3671BB4C" w14:textId="14A82183" w:rsidR="00F627CA" w:rsidRDefault="00F627CA" w:rsidP="00F627CA">
      <w:pPr>
        <w:pStyle w:val="Heading4"/>
      </w:pPr>
      <w:bookmarkStart w:id="10221" w:name="_Toc160570794"/>
      <w:bookmarkStart w:id="10222" w:name="_Toc162008390"/>
      <w:bookmarkStart w:id="10223" w:name="_Toc185516061"/>
      <w:bookmarkStart w:id="10224" w:name="_Toc192873369"/>
      <w:bookmarkStart w:id="10225" w:name="_Toc200971082"/>
      <w:bookmarkStart w:id="10226" w:name="_Toc207722413"/>
      <w:bookmarkStart w:id="10227" w:name="_Toc209521276"/>
      <w:bookmarkStart w:id="10228" w:name="_Toc214977295"/>
      <w:r>
        <w:t>8.12.6.1</w:t>
      </w:r>
      <w:r>
        <w:tab/>
        <w:t>General</w:t>
      </w:r>
      <w:bookmarkEnd w:id="10221"/>
      <w:bookmarkEnd w:id="10222"/>
      <w:bookmarkEnd w:id="10223"/>
      <w:bookmarkEnd w:id="10224"/>
      <w:bookmarkEnd w:id="10225"/>
      <w:bookmarkEnd w:id="10226"/>
      <w:bookmarkEnd w:id="10227"/>
      <w:bookmarkEnd w:id="1022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29" w:name="_Toc160570795"/>
      <w:bookmarkStart w:id="10230" w:name="_Toc162008391"/>
      <w:bookmarkStart w:id="10231" w:name="_Toc185516062"/>
      <w:bookmarkStart w:id="10232" w:name="_Toc192873370"/>
      <w:bookmarkStart w:id="10233" w:name="_Toc200971083"/>
      <w:bookmarkStart w:id="10234" w:name="_Toc207722414"/>
      <w:bookmarkStart w:id="10235" w:name="_Toc209521277"/>
      <w:bookmarkStart w:id="10236" w:name="_Toc214977296"/>
      <w:r>
        <w:t>8.12.6.2</w:t>
      </w:r>
      <w:r>
        <w:tab/>
        <w:t>Protocol Errors</w:t>
      </w:r>
      <w:bookmarkEnd w:id="10229"/>
      <w:bookmarkEnd w:id="10230"/>
      <w:bookmarkEnd w:id="10231"/>
      <w:bookmarkEnd w:id="10232"/>
      <w:bookmarkEnd w:id="10233"/>
      <w:bookmarkEnd w:id="10234"/>
      <w:bookmarkEnd w:id="10235"/>
      <w:bookmarkEnd w:id="10236"/>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37" w:name="_Toc160570796"/>
      <w:bookmarkStart w:id="10238" w:name="_Toc162008392"/>
      <w:bookmarkStart w:id="10239" w:name="_Toc185516063"/>
      <w:bookmarkStart w:id="10240" w:name="_Toc192873371"/>
      <w:bookmarkStart w:id="10241" w:name="_Toc200971084"/>
      <w:bookmarkStart w:id="10242" w:name="_Toc207722415"/>
      <w:bookmarkStart w:id="10243" w:name="_Toc209521278"/>
      <w:bookmarkStart w:id="10244" w:name="_Toc214977297"/>
      <w:r>
        <w:t>8.12.6.3</w:t>
      </w:r>
      <w:r>
        <w:tab/>
        <w:t>Application Errors</w:t>
      </w:r>
      <w:bookmarkEnd w:id="10237"/>
      <w:bookmarkEnd w:id="10238"/>
      <w:bookmarkEnd w:id="10239"/>
      <w:bookmarkEnd w:id="10240"/>
      <w:bookmarkEnd w:id="10241"/>
      <w:bookmarkEnd w:id="10242"/>
      <w:bookmarkEnd w:id="10243"/>
      <w:bookmarkEnd w:id="1024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45" w:name="_Toc160570797"/>
      <w:bookmarkStart w:id="10246" w:name="_Toc162008393"/>
      <w:bookmarkStart w:id="10247" w:name="_Toc185516064"/>
      <w:bookmarkStart w:id="10248" w:name="_Toc192873372"/>
      <w:bookmarkStart w:id="10249" w:name="_Toc200971085"/>
      <w:bookmarkStart w:id="10250" w:name="_Toc207722416"/>
      <w:bookmarkStart w:id="10251" w:name="_Toc209521279"/>
      <w:bookmarkStart w:id="10252" w:name="_Toc214977298"/>
      <w:r>
        <w:t>8.12.7</w:t>
      </w:r>
      <w:r>
        <w:tab/>
        <w:t>Feature negotiation</w:t>
      </w:r>
      <w:bookmarkEnd w:id="10245"/>
      <w:bookmarkEnd w:id="10246"/>
      <w:bookmarkEnd w:id="10247"/>
      <w:bookmarkEnd w:id="10248"/>
      <w:bookmarkEnd w:id="10249"/>
      <w:bookmarkEnd w:id="10250"/>
      <w:bookmarkEnd w:id="10251"/>
      <w:bookmarkEnd w:id="10252"/>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53" w:name="_Toc145708255"/>
      <w:bookmarkStart w:id="10254" w:name="_Toc160570798"/>
      <w:bookmarkStart w:id="10255" w:name="_Toc162008394"/>
      <w:bookmarkStart w:id="10256" w:name="_Toc185516065"/>
      <w:bookmarkStart w:id="10257" w:name="_Toc192873373"/>
      <w:bookmarkStart w:id="10258" w:name="_Toc200971086"/>
      <w:bookmarkStart w:id="10259" w:name="_Toc207722417"/>
      <w:bookmarkStart w:id="10260" w:name="_Toc209521280"/>
      <w:bookmarkStart w:id="10261" w:name="_Toc214977299"/>
      <w:bookmarkStart w:id="10262" w:name="_Toc129169877"/>
      <w:r>
        <w:t>8A</w:t>
      </w:r>
      <w:r>
        <w:tab/>
        <w:t>CAS API Definitions</w:t>
      </w:r>
      <w:bookmarkEnd w:id="10253"/>
      <w:bookmarkEnd w:id="10254"/>
      <w:bookmarkEnd w:id="10255"/>
      <w:bookmarkEnd w:id="10256"/>
      <w:bookmarkEnd w:id="10257"/>
      <w:bookmarkEnd w:id="10258"/>
      <w:bookmarkEnd w:id="10259"/>
      <w:bookmarkEnd w:id="10260"/>
      <w:bookmarkEnd w:id="10261"/>
    </w:p>
    <w:p w14:paraId="45BCADAD" w14:textId="77777777" w:rsidR="00200A25" w:rsidRDefault="00200A25" w:rsidP="00200A25">
      <w:pPr>
        <w:pStyle w:val="Heading2"/>
      </w:pPr>
      <w:bookmarkStart w:id="10263" w:name="_Toc145708256"/>
      <w:bookmarkStart w:id="10264" w:name="_Toc160570799"/>
      <w:bookmarkStart w:id="10265" w:name="_Toc162008395"/>
      <w:bookmarkStart w:id="10266" w:name="_Toc185516066"/>
      <w:bookmarkStart w:id="10267" w:name="_Toc192873374"/>
      <w:bookmarkStart w:id="10268" w:name="_Toc200971087"/>
      <w:bookmarkStart w:id="10269" w:name="_Toc207722418"/>
      <w:bookmarkStart w:id="10270" w:name="_Toc209521281"/>
      <w:bookmarkStart w:id="10271" w:name="_Toc214977300"/>
      <w:r>
        <w:t>8A.1</w:t>
      </w:r>
      <w:r>
        <w:tab/>
        <w:t>Ecas</w:t>
      </w:r>
      <w:r w:rsidRPr="00310802">
        <w:t>_</w:t>
      </w:r>
      <w:r>
        <w:t>SelectedEES API</w:t>
      </w:r>
      <w:bookmarkEnd w:id="10262"/>
      <w:bookmarkEnd w:id="10263"/>
      <w:bookmarkEnd w:id="10264"/>
      <w:bookmarkEnd w:id="10265"/>
      <w:bookmarkEnd w:id="10266"/>
      <w:bookmarkEnd w:id="10267"/>
      <w:bookmarkEnd w:id="10268"/>
      <w:bookmarkEnd w:id="10269"/>
      <w:bookmarkEnd w:id="10270"/>
      <w:bookmarkEnd w:id="10271"/>
    </w:p>
    <w:p w14:paraId="725F9E56" w14:textId="77777777" w:rsidR="00200A25" w:rsidRDefault="00200A25" w:rsidP="00200A25">
      <w:pPr>
        <w:pStyle w:val="Heading3"/>
      </w:pPr>
      <w:bookmarkStart w:id="10272" w:name="_Toc129169878"/>
      <w:bookmarkStart w:id="10273" w:name="_Toc145708257"/>
      <w:bookmarkStart w:id="10274" w:name="_Toc160570800"/>
      <w:bookmarkStart w:id="10275" w:name="_Toc162008396"/>
      <w:bookmarkStart w:id="10276" w:name="_Toc185516067"/>
      <w:bookmarkStart w:id="10277" w:name="_Toc192873375"/>
      <w:bookmarkStart w:id="10278" w:name="_Toc200971088"/>
      <w:bookmarkStart w:id="10279" w:name="_Toc207722419"/>
      <w:bookmarkStart w:id="10280" w:name="_Toc209521282"/>
      <w:bookmarkStart w:id="10281" w:name="_Toc214977301"/>
      <w:r>
        <w:t>8A.1.1</w:t>
      </w:r>
      <w:r>
        <w:tab/>
        <w:t>Introduction</w:t>
      </w:r>
      <w:bookmarkEnd w:id="10272"/>
      <w:bookmarkEnd w:id="10273"/>
      <w:bookmarkEnd w:id="10274"/>
      <w:bookmarkEnd w:id="10275"/>
      <w:bookmarkEnd w:id="10276"/>
      <w:bookmarkEnd w:id="10277"/>
      <w:bookmarkEnd w:id="10278"/>
      <w:bookmarkEnd w:id="10279"/>
      <w:bookmarkEnd w:id="10280"/>
      <w:bookmarkEnd w:id="1028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0282" w:name="_Toc129169879"/>
      <w:bookmarkStart w:id="10283" w:name="_Toc145708258"/>
      <w:bookmarkStart w:id="10284" w:name="_Toc160570801"/>
      <w:bookmarkStart w:id="10285" w:name="_Toc162008397"/>
      <w:bookmarkStart w:id="10286" w:name="_Toc185516068"/>
      <w:bookmarkStart w:id="10287" w:name="_Toc192873376"/>
      <w:bookmarkStart w:id="10288" w:name="_Toc200971089"/>
      <w:bookmarkStart w:id="10289" w:name="_Toc207722420"/>
      <w:bookmarkStart w:id="10290" w:name="_Toc209521283"/>
      <w:bookmarkStart w:id="10291" w:name="_Toc214977302"/>
      <w:r>
        <w:t>8A.1.2</w:t>
      </w:r>
      <w:r>
        <w:tab/>
        <w:t>Usage of HTTP</w:t>
      </w:r>
      <w:bookmarkEnd w:id="10282"/>
      <w:bookmarkEnd w:id="10283"/>
      <w:bookmarkEnd w:id="10284"/>
      <w:bookmarkEnd w:id="10285"/>
      <w:bookmarkEnd w:id="10286"/>
      <w:bookmarkEnd w:id="10287"/>
      <w:bookmarkEnd w:id="10288"/>
      <w:bookmarkEnd w:id="10289"/>
      <w:bookmarkEnd w:id="10290"/>
      <w:bookmarkEnd w:id="1029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92" w:name="_Toc129169880"/>
      <w:bookmarkStart w:id="10293" w:name="_Toc145708259"/>
      <w:bookmarkStart w:id="10294" w:name="_Toc160570802"/>
      <w:bookmarkStart w:id="10295" w:name="_Toc162008398"/>
      <w:bookmarkStart w:id="10296" w:name="_Toc185516069"/>
      <w:bookmarkStart w:id="10297" w:name="_Toc192873377"/>
      <w:bookmarkStart w:id="10298" w:name="_Toc200971090"/>
      <w:bookmarkStart w:id="10299" w:name="_Toc207722421"/>
      <w:bookmarkStart w:id="10300" w:name="_Toc209521284"/>
      <w:bookmarkStart w:id="10301" w:name="_Toc214977303"/>
      <w:r>
        <w:t>8A.1.3</w:t>
      </w:r>
      <w:r>
        <w:tab/>
        <w:t>Resources</w:t>
      </w:r>
      <w:bookmarkEnd w:id="10292"/>
      <w:bookmarkEnd w:id="10293"/>
      <w:bookmarkEnd w:id="10294"/>
      <w:bookmarkEnd w:id="10295"/>
      <w:bookmarkEnd w:id="10296"/>
      <w:bookmarkEnd w:id="10297"/>
      <w:bookmarkEnd w:id="10298"/>
      <w:bookmarkEnd w:id="10299"/>
      <w:bookmarkEnd w:id="10300"/>
      <w:bookmarkEnd w:id="1030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302" w:name="_Toc129169881"/>
      <w:bookmarkStart w:id="10303" w:name="_Toc145708260"/>
      <w:bookmarkStart w:id="10304" w:name="_Toc160570803"/>
      <w:bookmarkStart w:id="10305" w:name="_Toc162008399"/>
      <w:bookmarkStart w:id="10306" w:name="_Toc185516070"/>
      <w:bookmarkStart w:id="10307" w:name="_Toc192873378"/>
      <w:bookmarkStart w:id="10308" w:name="_Toc200971091"/>
      <w:bookmarkStart w:id="10309" w:name="_Toc207722422"/>
      <w:bookmarkStart w:id="10310" w:name="_Toc209521285"/>
      <w:bookmarkStart w:id="10311" w:name="_Toc214977304"/>
      <w:r>
        <w:t>8A.1.4</w:t>
      </w:r>
      <w:r>
        <w:tab/>
        <w:t>Custom Operations without associated resources</w:t>
      </w:r>
      <w:bookmarkEnd w:id="10302"/>
      <w:bookmarkEnd w:id="10303"/>
      <w:bookmarkEnd w:id="10304"/>
      <w:bookmarkEnd w:id="10305"/>
      <w:bookmarkEnd w:id="10306"/>
      <w:bookmarkEnd w:id="10307"/>
      <w:bookmarkEnd w:id="10308"/>
      <w:bookmarkEnd w:id="10309"/>
      <w:bookmarkEnd w:id="10310"/>
      <w:bookmarkEnd w:id="10311"/>
    </w:p>
    <w:p w14:paraId="33A1C458" w14:textId="77777777" w:rsidR="00200A25" w:rsidRDefault="00200A25" w:rsidP="00200A25">
      <w:pPr>
        <w:pStyle w:val="Heading4"/>
      </w:pPr>
      <w:bookmarkStart w:id="10312" w:name="_Toc129169882"/>
      <w:bookmarkStart w:id="10313" w:name="_Toc145708261"/>
      <w:bookmarkStart w:id="10314" w:name="_Toc160570804"/>
      <w:bookmarkStart w:id="10315" w:name="_Toc162008400"/>
      <w:bookmarkStart w:id="10316" w:name="_Toc185516071"/>
      <w:bookmarkStart w:id="10317" w:name="_Toc192873379"/>
      <w:bookmarkStart w:id="10318" w:name="_Toc200971092"/>
      <w:bookmarkStart w:id="10319" w:name="_Toc207722423"/>
      <w:bookmarkStart w:id="10320" w:name="_Toc209521286"/>
      <w:bookmarkStart w:id="10321" w:name="_Toc214977305"/>
      <w:r>
        <w:t>8A.1.4.1</w:t>
      </w:r>
      <w:r>
        <w:tab/>
        <w:t>Overview</w:t>
      </w:r>
      <w:bookmarkEnd w:id="10312"/>
      <w:bookmarkEnd w:id="10313"/>
      <w:bookmarkEnd w:id="10314"/>
      <w:bookmarkEnd w:id="10315"/>
      <w:bookmarkEnd w:id="10316"/>
      <w:bookmarkEnd w:id="10317"/>
      <w:bookmarkEnd w:id="10318"/>
      <w:bookmarkEnd w:id="10319"/>
      <w:bookmarkEnd w:id="10320"/>
      <w:bookmarkEnd w:id="1032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40.3pt" o:ole="">
            <v:imagedata r:id="rId41" o:title=""/>
          </v:shape>
          <o:OLEObject Type="Embed" ProgID="Visio.Drawing.15" ShapeID="_x0000_i1040" DrawAspect="Content" ObjectID="_182695873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22" w:name="_Toc129169883"/>
      <w:bookmarkStart w:id="10323" w:name="_Toc145708262"/>
      <w:bookmarkStart w:id="10324" w:name="_Toc160570805"/>
      <w:bookmarkStart w:id="10325" w:name="_Toc162008401"/>
      <w:bookmarkStart w:id="10326" w:name="_Toc185516072"/>
      <w:bookmarkStart w:id="10327" w:name="_Toc192873380"/>
      <w:bookmarkStart w:id="10328" w:name="_Toc200971093"/>
      <w:bookmarkStart w:id="10329" w:name="_Toc207722424"/>
      <w:bookmarkStart w:id="10330" w:name="_Toc209521287"/>
      <w:bookmarkStart w:id="10331" w:name="_Toc214977306"/>
      <w:r>
        <w:t>8A.1.4.2</w:t>
      </w:r>
      <w:r>
        <w:tab/>
        <w:t xml:space="preserve">Operation: </w:t>
      </w:r>
      <w:bookmarkEnd w:id="10322"/>
      <w:r>
        <w:t>Declare</w:t>
      </w:r>
      <w:bookmarkEnd w:id="10323"/>
      <w:bookmarkEnd w:id="10324"/>
      <w:bookmarkEnd w:id="10325"/>
      <w:bookmarkEnd w:id="10326"/>
      <w:bookmarkEnd w:id="10327"/>
      <w:bookmarkEnd w:id="10328"/>
      <w:bookmarkEnd w:id="10329"/>
      <w:bookmarkEnd w:id="10330"/>
      <w:bookmarkEnd w:id="10331"/>
    </w:p>
    <w:p w14:paraId="58842BD3" w14:textId="77777777" w:rsidR="00200A25" w:rsidRDefault="00200A25" w:rsidP="00200A25">
      <w:pPr>
        <w:pStyle w:val="Heading5"/>
      </w:pPr>
      <w:bookmarkStart w:id="10332" w:name="_Toc129169884"/>
      <w:bookmarkStart w:id="10333" w:name="_Toc145708263"/>
      <w:bookmarkStart w:id="10334" w:name="_Toc160570806"/>
      <w:bookmarkStart w:id="10335" w:name="_Toc162008402"/>
      <w:bookmarkStart w:id="10336" w:name="_Toc185516073"/>
      <w:bookmarkStart w:id="10337" w:name="_Toc192873381"/>
      <w:bookmarkStart w:id="10338" w:name="_Toc200971094"/>
      <w:bookmarkStart w:id="10339" w:name="_Toc207722425"/>
      <w:bookmarkStart w:id="10340" w:name="_Toc209521288"/>
      <w:bookmarkStart w:id="10341" w:name="_Toc214977307"/>
      <w:r>
        <w:t>8A.1.4.2.1</w:t>
      </w:r>
      <w:r>
        <w:tab/>
        <w:t>Description</w:t>
      </w:r>
      <w:bookmarkEnd w:id="10332"/>
      <w:bookmarkEnd w:id="10333"/>
      <w:bookmarkEnd w:id="10334"/>
      <w:bookmarkEnd w:id="10335"/>
      <w:bookmarkEnd w:id="10336"/>
      <w:bookmarkEnd w:id="10337"/>
      <w:bookmarkEnd w:id="10338"/>
      <w:bookmarkEnd w:id="10339"/>
      <w:bookmarkEnd w:id="10340"/>
      <w:bookmarkEnd w:id="1034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42" w:name="_Toc129169885"/>
      <w:bookmarkStart w:id="10343" w:name="_Toc145708264"/>
      <w:bookmarkStart w:id="10344" w:name="_Toc160570807"/>
      <w:bookmarkStart w:id="10345" w:name="_Toc162008403"/>
      <w:bookmarkStart w:id="10346" w:name="_Toc185516074"/>
      <w:bookmarkStart w:id="10347" w:name="_Toc192873382"/>
      <w:bookmarkStart w:id="10348" w:name="_Toc200971095"/>
      <w:bookmarkStart w:id="10349" w:name="_Toc207722426"/>
      <w:bookmarkStart w:id="10350" w:name="_Toc209521289"/>
      <w:bookmarkStart w:id="10351" w:name="_Toc214977308"/>
      <w:r>
        <w:t>8A.1.4.2.2</w:t>
      </w:r>
      <w:r>
        <w:tab/>
        <w:t>Operation Definition</w:t>
      </w:r>
      <w:bookmarkEnd w:id="10342"/>
      <w:bookmarkEnd w:id="10343"/>
      <w:bookmarkEnd w:id="10344"/>
      <w:bookmarkEnd w:id="10345"/>
      <w:bookmarkEnd w:id="10346"/>
      <w:bookmarkEnd w:id="10347"/>
      <w:bookmarkEnd w:id="10348"/>
      <w:bookmarkEnd w:id="10349"/>
      <w:bookmarkEnd w:id="10350"/>
      <w:bookmarkEnd w:id="10351"/>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52" w:name="_Toc129169886"/>
      <w:bookmarkStart w:id="10353" w:name="_Toc145708265"/>
      <w:bookmarkStart w:id="10354" w:name="_Toc160570808"/>
      <w:bookmarkStart w:id="10355" w:name="_Toc162008404"/>
      <w:bookmarkStart w:id="10356" w:name="_Toc185516075"/>
      <w:bookmarkStart w:id="10357" w:name="_Toc192873383"/>
      <w:bookmarkStart w:id="10358" w:name="_Toc200971096"/>
      <w:bookmarkStart w:id="10359" w:name="_Toc207722427"/>
      <w:bookmarkStart w:id="10360" w:name="_Toc209521290"/>
      <w:bookmarkStart w:id="10361" w:name="_Toc214977309"/>
      <w:r>
        <w:t>8A.1.5</w:t>
      </w:r>
      <w:r>
        <w:tab/>
        <w:t>Notifications</w:t>
      </w:r>
      <w:bookmarkEnd w:id="10352"/>
      <w:bookmarkEnd w:id="10353"/>
      <w:bookmarkEnd w:id="10354"/>
      <w:bookmarkEnd w:id="10355"/>
      <w:bookmarkEnd w:id="10356"/>
      <w:bookmarkEnd w:id="10357"/>
      <w:bookmarkEnd w:id="10358"/>
      <w:bookmarkEnd w:id="10359"/>
      <w:bookmarkEnd w:id="10360"/>
      <w:bookmarkEnd w:id="1036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62" w:name="_Toc129169887"/>
      <w:bookmarkStart w:id="10363" w:name="_Toc145708266"/>
      <w:bookmarkStart w:id="10364" w:name="_Toc160570809"/>
      <w:bookmarkStart w:id="10365" w:name="_Toc162008405"/>
      <w:bookmarkStart w:id="10366" w:name="_Toc185516076"/>
      <w:bookmarkStart w:id="10367" w:name="_Toc192873384"/>
      <w:bookmarkStart w:id="10368" w:name="_Toc200971097"/>
      <w:bookmarkStart w:id="10369" w:name="_Toc207722428"/>
      <w:bookmarkStart w:id="10370" w:name="_Toc209521291"/>
      <w:bookmarkStart w:id="10371" w:name="_Toc214977310"/>
      <w:r>
        <w:t>8A.1.6</w:t>
      </w:r>
      <w:r>
        <w:tab/>
        <w:t>Data Model</w:t>
      </w:r>
      <w:bookmarkEnd w:id="10362"/>
      <w:bookmarkEnd w:id="10363"/>
      <w:bookmarkEnd w:id="10364"/>
      <w:bookmarkEnd w:id="10365"/>
      <w:bookmarkEnd w:id="10366"/>
      <w:bookmarkEnd w:id="10367"/>
      <w:bookmarkEnd w:id="10368"/>
      <w:bookmarkEnd w:id="10369"/>
      <w:bookmarkEnd w:id="10370"/>
      <w:bookmarkEnd w:id="10371"/>
    </w:p>
    <w:p w14:paraId="70F60531" w14:textId="77777777" w:rsidR="00200A25" w:rsidRDefault="00200A25" w:rsidP="00200A25">
      <w:pPr>
        <w:pStyle w:val="Heading4"/>
      </w:pPr>
      <w:bookmarkStart w:id="10372" w:name="_Toc129169888"/>
      <w:bookmarkStart w:id="10373" w:name="_Toc145708267"/>
      <w:bookmarkStart w:id="10374" w:name="_Toc160570810"/>
      <w:bookmarkStart w:id="10375" w:name="_Toc162008406"/>
      <w:bookmarkStart w:id="10376" w:name="_Toc185516077"/>
      <w:bookmarkStart w:id="10377" w:name="_Toc192873385"/>
      <w:bookmarkStart w:id="10378" w:name="_Toc200971098"/>
      <w:bookmarkStart w:id="10379" w:name="_Toc207722429"/>
      <w:bookmarkStart w:id="10380" w:name="_Toc209521292"/>
      <w:bookmarkStart w:id="10381" w:name="_Toc214977311"/>
      <w:r>
        <w:t>8A.1.6.1</w:t>
      </w:r>
      <w:r>
        <w:tab/>
        <w:t>General</w:t>
      </w:r>
      <w:bookmarkEnd w:id="10372"/>
      <w:bookmarkEnd w:id="10373"/>
      <w:bookmarkEnd w:id="10374"/>
      <w:bookmarkEnd w:id="10375"/>
      <w:bookmarkEnd w:id="10376"/>
      <w:bookmarkEnd w:id="10377"/>
      <w:bookmarkEnd w:id="10378"/>
      <w:bookmarkEnd w:id="10379"/>
      <w:bookmarkEnd w:id="10380"/>
      <w:bookmarkEnd w:id="10381"/>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82" w:name="_Toc129169889"/>
      <w:bookmarkStart w:id="10383" w:name="_Toc145708268"/>
      <w:bookmarkStart w:id="10384" w:name="_Toc160570811"/>
      <w:bookmarkStart w:id="10385" w:name="_Toc162008407"/>
      <w:bookmarkStart w:id="10386" w:name="_Toc185516078"/>
      <w:bookmarkStart w:id="10387" w:name="_Toc192873386"/>
      <w:bookmarkStart w:id="10388" w:name="_Toc200971099"/>
      <w:bookmarkStart w:id="10389" w:name="_Toc207722430"/>
      <w:bookmarkStart w:id="10390" w:name="_Toc209521293"/>
      <w:bookmarkStart w:id="10391" w:name="_Toc214977312"/>
      <w:r>
        <w:t>8A.1</w:t>
      </w:r>
      <w:r>
        <w:rPr>
          <w:lang w:val="en-US"/>
        </w:rPr>
        <w:t>.6.2</w:t>
      </w:r>
      <w:r>
        <w:rPr>
          <w:lang w:val="en-US"/>
        </w:rPr>
        <w:tab/>
        <w:t>Structured data types</w:t>
      </w:r>
      <w:bookmarkEnd w:id="10382"/>
      <w:bookmarkEnd w:id="10383"/>
      <w:bookmarkEnd w:id="10384"/>
      <w:bookmarkEnd w:id="10385"/>
      <w:bookmarkEnd w:id="10386"/>
      <w:bookmarkEnd w:id="10387"/>
      <w:bookmarkEnd w:id="10388"/>
      <w:bookmarkEnd w:id="10389"/>
      <w:bookmarkEnd w:id="10390"/>
      <w:bookmarkEnd w:id="10391"/>
    </w:p>
    <w:p w14:paraId="7B022181" w14:textId="77777777" w:rsidR="00200A25" w:rsidRDefault="00200A25" w:rsidP="00200A25">
      <w:pPr>
        <w:pStyle w:val="Heading5"/>
      </w:pPr>
      <w:bookmarkStart w:id="10392" w:name="_Toc129169890"/>
      <w:bookmarkStart w:id="10393" w:name="_Toc145708269"/>
      <w:bookmarkStart w:id="10394" w:name="_Toc160570812"/>
      <w:bookmarkStart w:id="10395" w:name="_Toc162008408"/>
      <w:bookmarkStart w:id="10396" w:name="_Toc185516079"/>
      <w:bookmarkStart w:id="10397" w:name="_Toc192873387"/>
      <w:bookmarkStart w:id="10398" w:name="_Toc200971100"/>
      <w:bookmarkStart w:id="10399" w:name="_Toc207722431"/>
      <w:bookmarkStart w:id="10400" w:name="_Toc209521294"/>
      <w:bookmarkStart w:id="10401" w:name="_Toc214977313"/>
      <w:r>
        <w:t>8A.1.6.2.1</w:t>
      </w:r>
      <w:r>
        <w:tab/>
        <w:t>Introduction</w:t>
      </w:r>
      <w:bookmarkEnd w:id="10392"/>
      <w:bookmarkEnd w:id="10393"/>
      <w:bookmarkEnd w:id="10394"/>
      <w:bookmarkEnd w:id="10395"/>
      <w:bookmarkEnd w:id="10396"/>
      <w:bookmarkEnd w:id="10397"/>
      <w:bookmarkEnd w:id="10398"/>
      <w:bookmarkEnd w:id="10399"/>
      <w:bookmarkEnd w:id="10400"/>
      <w:bookmarkEnd w:id="1040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402" w:name="_Toc129169891"/>
      <w:bookmarkStart w:id="10403" w:name="_Toc145708270"/>
      <w:bookmarkStart w:id="10404" w:name="_Toc160570813"/>
      <w:bookmarkStart w:id="10405" w:name="_Toc162008409"/>
      <w:bookmarkStart w:id="10406" w:name="_Toc185516080"/>
      <w:bookmarkStart w:id="10407" w:name="_Toc192873388"/>
      <w:bookmarkStart w:id="10408" w:name="_Toc200971101"/>
      <w:bookmarkStart w:id="10409" w:name="_Toc207722432"/>
      <w:bookmarkStart w:id="10410" w:name="_Toc209521295"/>
      <w:bookmarkStart w:id="10411" w:name="_Toc214977314"/>
      <w:r>
        <w:t>8A.1.6.2.2</w:t>
      </w:r>
      <w:r>
        <w:tab/>
        <w:t xml:space="preserve">Type: </w:t>
      </w:r>
      <w:bookmarkEnd w:id="10402"/>
      <w:r>
        <w:t>SelEESDecInfo</w:t>
      </w:r>
      <w:bookmarkEnd w:id="10403"/>
      <w:bookmarkEnd w:id="10404"/>
      <w:bookmarkEnd w:id="10405"/>
      <w:bookmarkEnd w:id="10406"/>
      <w:bookmarkEnd w:id="10407"/>
      <w:bookmarkEnd w:id="10408"/>
      <w:bookmarkEnd w:id="10409"/>
      <w:bookmarkEnd w:id="10410"/>
      <w:bookmarkEnd w:id="1041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412" w:name="_Toc129169894"/>
      <w:bookmarkStart w:id="10413" w:name="_Toc145708271"/>
      <w:bookmarkStart w:id="10414" w:name="_Toc160570814"/>
      <w:bookmarkStart w:id="10415" w:name="_Toc162008410"/>
      <w:bookmarkStart w:id="10416" w:name="_Toc185516081"/>
      <w:bookmarkStart w:id="10417" w:name="_Toc192873389"/>
      <w:bookmarkStart w:id="10418" w:name="_Toc200971102"/>
      <w:bookmarkStart w:id="10419" w:name="_Toc207722433"/>
      <w:bookmarkStart w:id="10420" w:name="_Toc209521296"/>
      <w:bookmarkStart w:id="10421" w:name="_Toc214977315"/>
      <w:r>
        <w:t>8A.1</w:t>
      </w:r>
      <w:r>
        <w:rPr>
          <w:lang w:val="en-US"/>
        </w:rPr>
        <w:t>.6.3</w:t>
      </w:r>
      <w:r>
        <w:rPr>
          <w:lang w:val="en-US"/>
        </w:rPr>
        <w:tab/>
        <w:t>Simple data types and enumerations</w:t>
      </w:r>
      <w:bookmarkEnd w:id="10412"/>
      <w:bookmarkEnd w:id="10413"/>
      <w:bookmarkEnd w:id="10414"/>
      <w:bookmarkEnd w:id="10415"/>
      <w:bookmarkEnd w:id="10416"/>
      <w:bookmarkEnd w:id="10417"/>
      <w:bookmarkEnd w:id="10418"/>
      <w:bookmarkEnd w:id="10419"/>
      <w:bookmarkEnd w:id="10420"/>
      <w:bookmarkEnd w:id="10421"/>
    </w:p>
    <w:p w14:paraId="582338F5" w14:textId="77777777" w:rsidR="00910CC4" w:rsidRDefault="00910CC4" w:rsidP="00910CC4">
      <w:pPr>
        <w:pStyle w:val="Heading5"/>
      </w:pPr>
      <w:bookmarkStart w:id="10422" w:name="_Toc160570815"/>
      <w:bookmarkStart w:id="10423" w:name="_Toc162008411"/>
      <w:bookmarkStart w:id="10424" w:name="_Toc185516082"/>
      <w:bookmarkStart w:id="10425" w:name="_Toc192873390"/>
      <w:bookmarkStart w:id="10426" w:name="_Toc200971103"/>
      <w:bookmarkStart w:id="10427" w:name="_Toc207722434"/>
      <w:bookmarkStart w:id="10428" w:name="_Toc209521297"/>
      <w:bookmarkStart w:id="10429" w:name="_Toc214977316"/>
      <w:r>
        <w:t>8A.1</w:t>
      </w:r>
      <w:r>
        <w:rPr>
          <w:lang w:val="en-US"/>
        </w:rPr>
        <w:t>.6.3</w:t>
      </w:r>
      <w:r>
        <w:t>.1</w:t>
      </w:r>
      <w:r>
        <w:tab/>
        <w:t>Introduction</w:t>
      </w:r>
      <w:bookmarkEnd w:id="10422"/>
      <w:bookmarkEnd w:id="10423"/>
      <w:bookmarkEnd w:id="10424"/>
      <w:bookmarkEnd w:id="10425"/>
      <w:bookmarkEnd w:id="10426"/>
      <w:bookmarkEnd w:id="10427"/>
      <w:bookmarkEnd w:id="10428"/>
      <w:bookmarkEnd w:id="10429"/>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30" w:name="_Toc160570816"/>
      <w:bookmarkStart w:id="10431" w:name="_Toc162008412"/>
      <w:bookmarkStart w:id="10432" w:name="_Toc185516083"/>
      <w:bookmarkStart w:id="10433" w:name="_Toc192873391"/>
      <w:bookmarkStart w:id="10434" w:name="_Toc200971104"/>
      <w:bookmarkStart w:id="10435" w:name="_Toc207722435"/>
      <w:bookmarkStart w:id="10436" w:name="_Toc209521298"/>
      <w:bookmarkStart w:id="10437" w:name="_Toc214977317"/>
      <w:r>
        <w:t>8A.1</w:t>
      </w:r>
      <w:r>
        <w:rPr>
          <w:lang w:val="en-US"/>
        </w:rPr>
        <w:t>.6.3</w:t>
      </w:r>
      <w:r>
        <w:t>.2</w:t>
      </w:r>
      <w:r>
        <w:tab/>
        <w:t>Simple data types</w:t>
      </w:r>
      <w:bookmarkEnd w:id="10430"/>
      <w:bookmarkEnd w:id="10431"/>
      <w:bookmarkEnd w:id="10432"/>
      <w:bookmarkEnd w:id="10433"/>
      <w:bookmarkEnd w:id="10434"/>
      <w:bookmarkEnd w:id="10435"/>
      <w:bookmarkEnd w:id="10436"/>
      <w:bookmarkEnd w:id="1043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38" w:name="_Toc160570817"/>
      <w:bookmarkStart w:id="10439" w:name="_Toc162008413"/>
      <w:bookmarkStart w:id="10440" w:name="_Toc185516084"/>
      <w:bookmarkStart w:id="10441" w:name="_Toc192873392"/>
      <w:bookmarkStart w:id="10442" w:name="_Toc200971105"/>
      <w:bookmarkStart w:id="10443" w:name="_Toc207722436"/>
      <w:bookmarkStart w:id="10444" w:name="_Toc209521299"/>
      <w:bookmarkStart w:id="10445" w:name="_Toc214977318"/>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38"/>
      <w:bookmarkEnd w:id="10439"/>
      <w:bookmarkEnd w:id="10440"/>
      <w:bookmarkEnd w:id="10441"/>
      <w:bookmarkEnd w:id="10442"/>
      <w:bookmarkEnd w:id="10443"/>
      <w:bookmarkEnd w:id="10444"/>
      <w:bookmarkEnd w:id="10445"/>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46" w:name="_Toc160570818"/>
      <w:bookmarkStart w:id="10447" w:name="_Toc162008414"/>
      <w:bookmarkStart w:id="10448" w:name="_Toc185516085"/>
      <w:bookmarkStart w:id="10449" w:name="_Toc192873393"/>
      <w:bookmarkStart w:id="10450" w:name="_Toc200971106"/>
      <w:bookmarkStart w:id="10451" w:name="_Toc207722437"/>
      <w:bookmarkStart w:id="10452" w:name="_Toc209521300"/>
      <w:bookmarkStart w:id="10453" w:name="_Toc214977319"/>
      <w:r>
        <w:t>8A.1</w:t>
      </w:r>
      <w:r>
        <w:rPr>
          <w:lang w:val="en-US"/>
        </w:rPr>
        <w:t>.6</w:t>
      </w:r>
      <w:r>
        <w:t>.5</w:t>
      </w:r>
      <w:r>
        <w:tab/>
        <w:t>Binary data</w:t>
      </w:r>
      <w:bookmarkEnd w:id="10446"/>
      <w:bookmarkEnd w:id="10447"/>
      <w:bookmarkEnd w:id="10448"/>
      <w:bookmarkEnd w:id="10449"/>
      <w:bookmarkEnd w:id="10450"/>
      <w:bookmarkEnd w:id="10451"/>
      <w:bookmarkEnd w:id="10452"/>
      <w:bookmarkEnd w:id="10453"/>
    </w:p>
    <w:p w14:paraId="0B0C5C1B" w14:textId="77777777" w:rsidR="00910CC4" w:rsidRDefault="00910CC4" w:rsidP="00910CC4">
      <w:pPr>
        <w:pStyle w:val="Heading5"/>
      </w:pPr>
      <w:bookmarkStart w:id="10454" w:name="_Toc160570819"/>
      <w:bookmarkStart w:id="10455" w:name="_Toc162008415"/>
      <w:bookmarkStart w:id="10456" w:name="_Toc185516086"/>
      <w:bookmarkStart w:id="10457" w:name="_Toc192873394"/>
      <w:bookmarkStart w:id="10458" w:name="_Toc200971107"/>
      <w:bookmarkStart w:id="10459" w:name="_Toc207722438"/>
      <w:bookmarkStart w:id="10460" w:name="_Toc209521301"/>
      <w:bookmarkStart w:id="10461" w:name="_Toc214977320"/>
      <w:r>
        <w:t>8A.1</w:t>
      </w:r>
      <w:r>
        <w:rPr>
          <w:lang w:val="en-US"/>
        </w:rPr>
        <w:t>.6</w:t>
      </w:r>
      <w:r>
        <w:t>.5.1</w:t>
      </w:r>
      <w:r>
        <w:tab/>
        <w:t>Binary Data Types</w:t>
      </w:r>
      <w:bookmarkEnd w:id="10454"/>
      <w:bookmarkEnd w:id="10455"/>
      <w:bookmarkEnd w:id="10456"/>
      <w:bookmarkEnd w:id="10457"/>
      <w:bookmarkEnd w:id="10458"/>
      <w:bookmarkEnd w:id="10459"/>
      <w:bookmarkEnd w:id="10460"/>
      <w:bookmarkEnd w:id="10461"/>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62" w:name="_Toc129169903"/>
      <w:bookmarkStart w:id="10463" w:name="_Toc145708272"/>
      <w:bookmarkStart w:id="10464" w:name="_Toc160570820"/>
      <w:bookmarkStart w:id="10465" w:name="_Toc162008416"/>
      <w:bookmarkStart w:id="10466" w:name="_Toc185516087"/>
      <w:bookmarkStart w:id="10467" w:name="_Toc192873395"/>
      <w:bookmarkStart w:id="10468" w:name="_Toc200971108"/>
      <w:bookmarkStart w:id="10469" w:name="_Toc207722439"/>
      <w:bookmarkStart w:id="10470" w:name="_Toc209521302"/>
      <w:bookmarkStart w:id="10471" w:name="_Toc214977321"/>
      <w:r>
        <w:t>8A.1.7</w:t>
      </w:r>
      <w:r>
        <w:tab/>
        <w:t>Error Handling</w:t>
      </w:r>
      <w:bookmarkEnd w:id="10462"/>
      <w:bookmarkEnd w:id="10463"/>
      <w:bookmarkEnd w:id="10464"/>
      <w:bookmarkEnd w:id="10465"/>
      <w:bookmarkEnd w:id="10466"/>
      <w:bookmarkEnd w:id="10467"/>
      <w:bookmarkEnd w:id="10468"/>
      <w:bookmarkEnd w:id="10469"/>
      <w:bookmarkEnd w:id="10470"/>
      <w:bookmarkEnd w:id="10471"/>
    </w:p>
    <w:p w14:paraId="28DDC070" w14:textId="77777777" w:rsidR="00200A25" w:rsidRDefault="00200A25" w:rsidP="00200A25">
      <w:pPr>
        <w:pStyle w:val="Heading4"/>
      </w:pPr>
      <w:bookmarkStart w:id="10472" w:name="_Toc129169904"/>
      <w:bookmarkStart w:id="10473" w:name="_Toc145708273"/>
      <w:bookmarkStart w:id="10474" w:name="_Toc160570821"/>
      <w:bookmarkStart w:id="10475" w:name="_Toc162008417"/>
      <w:bookmarkStart w:id="10476" w:name="_Toc185516088"/>
      <w:bookmarkStart w:id="10477" w:name="_Toc192873396"/>
      <w:bookmarkStart w:id="10478" w:name="_Toc200971109"/>
      <w:bookmarkStart w:id="10479" w:name="_Toc207722440"/>
      <w:bookmarkStart w:id="10480" w:name="_Toc209521303"/>
      <w:bookmarkStart w:id="10481" w:name="_Toc214977322"/>
      <w:r>
        <w:t>8A.1.7.1</w:t>
      </w:r>
      <w:r>
        <w:tab/>
        <w:t>General</w:t>
      </w:r>
      <w:bookmarkEnd w:id="10472"/>
      <w:bookmarkEnd w:id="10473"/>
      <w:bookmarkEnd w:id="10474"/>
      <w:bookmarkEnd w:id="10475"/>
      <w:bookmarkEnd w:id="10476"/>
      <w:bookmarkEnd w:id="10477"/>
      <w:bookmarkEnd w:id="10478"/>
      <w:bookmarkEnd w:id="10479"/>
      <w:bookmarkEnd w:id="10480"/>
      <w:bookmarkEnd w:id="1048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82" w:name="_Toc129169905"/>
      <w:bookmarkStart w:id="10483" w:name="_Toc145708274"/>
      <w:bookmarkStart w:id="10484" w:name="_Toc160570822"/>
      <w:bookmarkStart w:id="10485" w:name="_Toc162008418"/>
      <w:bookmarkStart w:id="10486" w:name="_Toc185516089"/>
      <w:bookmarkStart w:id="10487" w:name="_Toc192873397"/>
      <w:bookmarkStart w:id="10488" w:name="_Toc200971110"/>
      <w:bookmarkStart w:id="10489" w:name="_Toc207722441"/>
      <w:bookmarkStart w:id="10490" w:name="_Toc209521304"/>
      <w:bookmarkStart w:id="10491" w:name="_Toc214977323"/>
      <w:r>
        <w:t>8A.1.7.2</w:t>
      </w:r>
      <w:r>
        <w:tab/>
        <w:t>Protocol Errors</w:t>
      </w:r>
      <w:bookmarkEnd w:id="10482"/>
      <w:bookmarkEnd w:id="10483"/>
      <w:bookmarkEnd w:id="10484"/>
      <w:bookmarkEnd w:id="10485"/>
      <w:bookmarkEnd w:id="10486"/>
      <w:bookmarkEnd w:id="10487"/>
      <w:bookmarkEnd w:id="10488"/>
      <w:bookmarkEnd w:id="10489"/>
      <w:bookmarkEnd w:id="10490"/>
      <w:bookmarkEnd w:id="10491"/>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92" w:name="_Toc129169906"/>
      <w:bookmarkStart w:id="10493" w:name="_Toc145708275"/>
      <w:bookmarkStart w:id="10494" w:name="_Toc160570823"/>
      <w:bookmarkStart w:id="10495" w:name="_Toc162008419"/>
      <w:bookmarkStart w:id="10496" w:name="_Toc185516090"/>
      <w:bookmarkStart w:id="10497" w:name="_Toc192873398"/>
      <w:bookmarkStart w:id="10498" w:name="_Toc200971111"/>
      <w:bookmarkStart w:id="10499" w:name="_Toc207722442"/>
      <w:bookmarkStart w:id="10500" w:name="_Toc209521305"/>
      <w:bookmarkStart w:id="10501" w:name="_Toc214977324"/>
      <w:r>
        <w:t>8A.1.7.3</w:t>
      </w:r>
      <w:r>
        <w:tab/>
        <w:t>Application Errors</w:t>
      </w:r>
      <w:bookmarkEnd w:id="10492"/>
      <w:bookmarkEnd w:id="10493"/>
      <w:bookmarkEnd w:id="10494"/>
      <w:bookmarkEnd w:id="10495"/>
      <w:bookmarkEnd w:id="10496"/>
      <w:bookmarkEnd w:id="10497"/>
      <w:bookmarkEnd w:id="10498"/>
      <w:bookmarkEnd w:id="10499"/>
      <w:bookmarkEnd w:id="10500"/>
      <w:bookmarkEnd w:id="10501"/>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502" w:name="_Toc129169907"/>
      <w:bookmarkStart w:id="10503" w:name="_Toc145708276"/>
      <w:bookmarkStart w:id="10504" w:name="_Toc160570824"/>
      <w:bookmarkStart w:id="10505" w:name="_Toc162008420"/>
      <w:bookmarkStart w:id="10506" w:name="_Toc185516091"/>
      <w:bookmarkStart w:id="10507" w:name="_Toc192873399"/>
      <w:bookmarkStart w:id="10508" w:name="_Toc200971112"/>
      <w:bookmarkStart w:id="10509" w:name="_Toc207722443"/>
      <w:bookmarkStart w:id="10510" w:name="_Toc209521306"/>
      <w:bookmarkStart w:id="10511" w:name="_Toc214977325"/>
      <w:r>
        <w:t>8A.1.8</w:t>
      </w:r>
      <w:r>
        <w:tab/>
        <w:t>Feature negotiation</w:t>
      </w:r>
      <w:bookmarkEnd w:id="10502"/>
      <w:bookmarkEnd w:id="10503"/>
      <w:bookmarkEnd w:id="10504"/>
      <w:bookmarkEnd w:id="10505"/>
      <w:bookmarkEnd w:id="10506"/>
      <w:bookmarkEnd w:id="10507"/>
      <w:bookmarkEnd w:id="10508"/>
      <w:bookmarkEnd w:id="10509"/>
      <w:bookmarkEnd w:id="10510"/>
      <w:bookmarkEnd w:id="1051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512" w:name="_Toc85734513"/>
      <w:bookmarkStart w:id="10513" w:name="_Toc89431812"/>
      <w:bookmarkStart w:id="10514" w:name="_Toc97042726"/>
      <w:bookmarkStart w:id="10515" w:name="_Toc97045870"/>
      <w:bookmarkStart w:id="10516" w:name="_Toc97155615"/>
      <w:bookmarkStart w:id="10517" w:name="_Toc101521707"/>
      <w:bookmarkStart w:id="10518" w:name="_Toc138762014"/>
      <w:bookmarkStart w:id="10519" w:name="_Toc145708277"/>
      <w:bookmarkStart w:id="10520" w:name="_Toc160570825"/>
      <w:bookmarkStart w:id="10521" w:name="_Toc162008421"/>
      <w:bookmarkStart w:id="10522" w:name="_Toc185516092"/>
      <w:bookmarkStart w:id="10523" w:name="_Toc192873400"/>
      <w:bookmarkStart w:id="10524" w:name="_Toc200971113"/>
      <w:bookmarkStart w:id="10525" w:name="_Toc207722444"/>
      <w:bookmarkStart w:id="10526" w:name="_Toc209521307"/>
      <w:bookmarkStart w:id="10527" w:name="_Toc214977326"/>
      <w:r>
        <w:t>9</w:t>
      </w:r>
      <w:r>
        <w:tab/>
        <w:t>Edge Configuration Server API Definitions</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EB69EEF" w14:textId="60A34CEB" w:rsidR="00721A12" w:rsidRPr="00771852" w:rsidRDefault="00721A12" w:rsidP="00721A12">
      <w:pPr>
        <w:pStyle w:val="Heading2"/>
      </w:pPr>
      <w:bookmarkStart w:id="10528" w:name="_Toc85734514"/>
      <w:bookmarkStart w:id="10529" w:name="_Toc89431813"/>
      <w:bookmarkStart w:id="10530" w:name="_Toc97042727"/>
      <w:bookmarkStart w:id="10531" w:name="_Toc97045871"/>
      <w:bookmarkStart w:id="10532" w:name="_Toc97155616"/>
      <w:bookmarkStart w:id="10533" w:name="_Toc101521708"/>
      <w:bookmarkStart w:id="10534" w:name="_Toc138762015"/>
      <w:bookmarkStart w:id="10535" w:name="_Toc145708278"/>
      <w:bookmarkStart w:id="10536" w:name="_Toc160570826"/>
      <w:bookmarkStart w:id="10537" w:name="_Toc162008422"/>
      <w:bookmarkStart w:id="10538" w:name="_Toc185516093"/>
      <w:bookmarkStart w:id="10539" w:name="_Toc192873401"/>
      <w:bookmarkStart w:id="10540" w:name="_Toc200971114"/>
      <w:bookmarkStart w:id="10541" w:name="_Toc207722445"/>
      <w:bookmarkStart w:id="10542" w:name="_Toc209521308"/>
      <w:bookmarkStart w:id="10543" w:name="_Toc214977327"/>
      <w:bookmarkStart w:id="10544" w:name="_Toc61651623"/>
      <w:r>
        <w:t>9.1</w:t>
      </w:r>
      <w:r>
        <w:tab/>
        <w:t>Eecs_EESRegistration API</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2EFBFDBF" w14:textId="435B92F7" w:rsidR="00721A12" w:rsidRDefault="00721A12" w:rsidP="00721A12">
      <w:pPr>
        <w:pStyle w:val="Heading3"/>
      </w:pPr>
      <w:bookmarkStart w:id="10545" w:name="_Toc85734515"/>
      <w:bookmarkStart w:id="10546" w:name="_Toc89431814"/>
      <w:bookmarkStart w:id="10547" w:name="_Toc97042728"/>
      <w:bookmarkStart w:id="10548" w:name="_Toc97045872"/>
      <w:bookmarkStart w:id="10549" w:name="_Toc97155617"/>
      <w:bookmarkStart w:id="10550" w:name="_Toc101521709"/>
      <w:bookmarkStart w:id="10551" w:name="_Toc138762016"/>
      <w:bookmarkStart w:id="10552" w:name="_Toc145708279"/>
      <w:bookmarkStart w:id="10553" w:name="_Toc160570827"/>
      <w:bookmarkStart w:id="10554" w:name="_Toc162008423"/>
      <w:bookmarkStart w:id="10555" w:name="_Toc185516094"/>
      <w:bookmarkStart w:id="10556" w:name="_Toc192873402"/>
      <w:bookmarkStart w:id="10557" w:name="_Toc200971115"/>
      <w:bookmarkStart w:id="10558" w:name="_Toc207722446"/>
      <w:bookmarkStart w:id="10559" w:name="_Toc209521309"/>
      <w:bookmarkStart w:id="10560" w:name="_Toc214977328"/>
      <w:r>
        <w:t>9.1.1</w:t>
      </w:r>
      <w:r>
        <w:tab/>
      </w:r>
      <w:bookmarkEnd w:id="10545"/>
      <w:r w:rsidR="009616F6">
        <w:t>Introduction</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61" w:name="_Toc85734516"/>
      <w:bookmarkStart w:id="10562" w:name="_Toc89431815"/>
      <w:bookmarkStart w:id="10563" w:name="_Toc97042729"/>
      <w:bookmarkStart w:id="10564" w:name="_Toc97045873"/>
      <w:bookmarkStart w:id="10565" w:name="_Toc97155618"/>
      <w:bookmarkStart w:id="10566" w:name="_Toc101521710"/>
      <w:bookmarkStart w:id="10567" w:name="_Toc138762017"/>
      <w:bookmarkStart w:id="10568" w:name="_Toc145708280"/>
      <w:bookmarkStart w:id="10569" w:name="_Toc160570828"/>
      <w:bookmarkStart w:id="10570" w:name="_Toc162008424"/>
      <w:bookmarkStart w:id="10571" w:name="_Toc185516095"/>
      <w:bookmarkStart w:id="10572" w:name="_Toc192873403"/>
      <w:bookmarkStart w:id="10573" w:name="_Toc200971116"/>
      <w:bookmarkStart w:id="10574" w:name="_Toc207722447"/>
      <w:bookmarkStart w:id="10575" w:name="_Toc209521310"/>
      <w:bookmarkStart w:id="10576" w:name="_Toc214977329"/>
      <w:r>
        <w:t>9.1</w:t>
      </w:r>
      <w:r w:rsidR="00721A12">
        <w:t>.2</w:t>
      </w:r>
      <w:r w:rsidR="00721A12">
        <w:tab/>
        <w:t>Resources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0225CA2C" w14:textId="79D88178" w:rsidR="00721A12" w:rsidRDefault="00293795" w:rsidP="00721A12">
      <w:pPr>
        <w:pStyle w:val="Heading4"/>
      </w:pPr>
      <w:bookmarkStart w:id="10577" w:name="_Toc85734517"/>
      <w:bookmarkStart w:id="10578" w:name="_Toc89431816"/>
      <w:bookmarkStart w:id="10579" w:name="_Toc97042730"/>
      <w:bookmarkStart w:id="10580" w:name="_Toc97045874"/>
      <w:bookmarkStart w:id="10581" w:name="_Toc97155619"/>
      <w:bookmarkStart w:id="10582" w:name="_Toc101521711"/>
      <w:bookmarkStart w:id="10583" w:name="_Toc138762018"/>
      <w:bookmarkStart w:id="10584" w:name="_Toc145708281"/>
      <w:bookmarkStart w:id="10585" w:name="_Toc160570829"/>
      <w:bookmarkStart w:id="10586" w:name="_Toc162008425"/>
      <w:bookmarkStart w:id="10587" w:name="_Toc185516096"/>
      <w:bookmarkStart w:id="10588" w:name="_Toc192873404"/>
      <w:bookmarkStart w:id="10589" w:name="_Toc200971117"/>
      <w:bookmarkStart w:id="10590" w:name="_Toc207722448"/>
      <w:bookmarkStart w:id="10591" w:name="_Toc209521311"/>
      <w:bookmarkStart w:id="10592" w:name="_Toc214977330"/>
      <w:r>
        <w:t>9.1</w:t>
      </w:r>
      <w:r w:rsidR="00721A12">
        <w:t>.2.1</w:t>
      </w:r>
      <w:r w:rsidR="00721A12">
        <w:tab/>
        <w:t>Overview</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95pt;height:197.05pt" o:ole="">
            <v:imagedata r:id="rId43" o:title=""/>
          </v:shape>
          <o:OLEObject Type="Embed" ProgID="Visio.Drawing.11" ShapeID="_x0000_i1041" DrawAspect="Content" ObjectID="_182695873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93" w:name="_Toc85734518"/>
      <w:bookmarkStart w:id="10594" w:name="_Toc89431817"/>
      <w:bookmarkStart w:id="10595" w:name="_Toc97042731"/>
      <w:bookmarkStart w:id="10596" w:name="_Toc97045875"/>
      <w:bookmarkStart w:id="10597" w:name="_Toc97155620"/>
      <w:bookmarkStart w:id="10598" w:name="_Toc101521712"/>
      <w:bookmarkStart w:id="10599" w:name="_Toc138762019"/>
      <w:bookmarkStart w:id="10600" w:name="_Toc145708282"/>
      <w:bookmarkStart w:id="10601" w:name="_Toc160570830"/>
      <w:bookmarkStart w:id="10602" w:name="_Toc162008426"/>
      <w:bookmarkStart w:id="10603" w:name="_Toc185516097"/>
      <w:bookmarkStart w:id="10604" w:name="_Toc192873405"/>
      <w:bookmarkStart w:id="10605" w:name="_Toc200971118"/>
      <w:bookmarkStart w:id="10606" w:name="_Toc207722449"/>
      <w:bookmarkStart w:id="10607" w:name="_Toc209521312"/>
      <w:bookmarkStart w:id="10608" w:name="_Toc214977331"/>
      <w:r>
        <w:t>9.</w:t>
      </w:r>
      <w:r w:rsidR="00293795">
        <w:t>1</w:t>
      </w:r>
      <w:r>
        <w:t>.2.2</w:t>
      </w:r>
      <w:r>
        <w:tab/>
        <w:t>Resource</w:t>
      </w:r>
      <w:r w:rsidRPr="00831458">
        <w:t xml:space="preserve">: </w:t>
      </w:r>
      <w:r>
        <w:t>EES Registrations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7AA3C4C" w14:textId="30F15DD2" w:rsidR="00721A12" w:rsidRDefault="00721A12" w:rsidP="00721A12">
      <w:pPr>
        <w:pStyle w:val="Heading5"/>
        <w:rPr>
          <w:lang w:eastAsia="zh-CN"/>
        </w:rPr>
      </w:pPr>
      <w:bookmarkStart w:id="10609" w:name="_Toc85734519"/>
      <w:bookmarkStart w:id="10610" w:name="_Toc89431818"/>
      <w:bookmarkStart w:id="10611" w:name="_Toc97042732"/>
      <w:bookmarkStart w:id="10612" w:name="_Toc97045876"/>
      <w:bookmarkStart w:id="10613" w:name="_Toc97155621"/>
      <w:bookmarkStart w:id="10614" w:name="_Toc101521713"/>
      <w:bookmarkStart w:id="10615" w:name="_Toc138762020"/>
      <w:bookmarkStart w:id="10616" w:name="_Toc145708283"/>
      <w:bookmarkStart w:id="10617" w:name="_Toc160570831"/>
      <w:bookmarkStart w:id="10618" w:name="_Toc162008427"/>
      <w:bookmarkStart w:id="10619" w:name="_Toc185516098"/>
      <w:bookmarkStart w:id="10620" w:name="_Toc192873406"/>
      <w:bookmarkStart w:id="10621" w:name="_Toc200971119"/>
      <w:bookmarkStart w:id="10622" w:name="_Toc207722450"/>
      <w:bookmarkStart w:id="10623" w:name="_Toc209521313"/>
      <w:bookmarkStart w:id="10624" w:name="_Toc214977332"/>
      <w:r>
        <w:rPr>
          <w:lang w:eastAsia="zh-CN"/>
        </w:rPr>
        <w:t>9.</w:t>
      </w:r>
      <w:r w:rsidR="00293795">
        <w:rPr>
          <w:lang w:eastAsia="zh-CN"/>
        </w:rPr>
        <w:t>1</w:t>
      </w:r>
      <w:r>
        <w:rPr>
          <w:lang w:eastAsia="zh-CN"/>
        </w:rPr>
        <w:t>.2.2.1</w:t>
      </w:r>
      <w:r>
        <w:rPr>
          <w:lang w:eastAsia="zh-CN"/>
        </w:rPr>
        <w:tab/>
        <w:t>Description</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25" w:name="_Toc85734520"/>
      <w:bookmarkStart w:id="10626" w:name="_Toc89431819"/>
      <w:bookmarkStart w:id="10627" w:name="_Toc97042733"/>
      <w:bookmarkStart w:id="10628" w:name="_Toc97045877"/>
      <w:bookmarkStart w:id="10629" w:name="_Toc97155622"/>
      <w:bookmarkStart w:id="10630" w:name="_Toc101521714"/>
      <w:bookmarkStart w:id="10631" w:name="_Toc138762021"/>
      <w:bookmarkStart w:id="10632" w:name="_Toc145708284"/>
      <w:bookmarkStart w:id="10633" w:name="_Toc160570832"/>
      <w:bookmarkStart w:id="10634" w:name="_Toc162008428"/>
      <w:bookmarkStart w:id="10635" w:name="_Toc185516099"/>
      <w:bookmarkStart w:id="10636" w:name="_Toc192873407"/>
      <w:bookmarkStart w:id="10637" w:name="_Toc200971120"/>
      <w:bookmarkStart w:id="10638" w:name="_Toc207722451"/>
      <w:bookmarkStart w:id="10639" w:name="_Toc209521314"/>
      <w:bookmarkStart w:id="10640" w:name="_Toc214977333"/>
      <w:r>
        <w:rPr>
          <w:lang w:eastAsia="zh-CN"/>
        </w:rPr>
        <w:t>9.</w:t>
      </w:r>
      <w:r w:rsidR="00293795">
        <w:rPr>
          <w:lang w:eastAsia="zh-CN"/>
        </w:rPr>
        <w:t>1</w:t>
      </w:r>
      <w:r>
        <w:rPr>
          <w:lang w:eastAsia="zh-CN"/>
        </w:rPr>
        <w:t>.2.2.2</w:t>
      </w:r>
      <w:r>
        <w:rPr>
          <w:lang w:eastAsia="zh-CN"/>
        </w:rPr>
        <w:tab/>
        <w:t>Resource Definition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41" w:name="_Toc85734521"/>
      <w:bookmarkStart w:id="10642" w:name="_Toc89431820"/>
      <w:bookmarkStart w:id="10643" w:name="_Toc97042734"/>
      <w:bookmarkStart w:id="10644" w:name="_Toc97045878"/>
      <w:bookmarkStart w:id="10645" w:name="_Toc97155623"/>
      <w:bookmarkStart w:id="10646" w:name="_Toc101521715"/>
      <w:bookmarkStart w:id="10647" w:name="_Toc138762022"/>
      <w:bookmarkStart w:id="10648" w:name="_Toc145708285"/>
      <w:bookmarkStart w:id="10649" w:name="_Toc160570833"/>
      <w:bookmarkStart w:id="10650" w:name="_Toc162008429"/>
      <w:bookmarkStart w:id="10651" w:name="_Toc185516100"/>
      <w:bookmarkStart w:id="10652" w:name="_Toc192873408"/>
      <w:bookmarkStart w:id="10653" w:name="_Toc200971121"/>
      <w:bookmarkStart w:id="10654" w:name="_Toc207722452"/>
      <w:bookmarkStart w:id="10655" w:name="_Toc209521315"/>
      <w:bookmarkStart w:id="10656" w:name="_Toc214977334"/>
      <w:r>
        <w:rPr>
          <w:lang w:eastAsia="zh-CN"/>
        </w:rPr>
        <w:t>9.</w:t>
      </w:r>
      <w:r w:rsidR="00293795">
        <w:rPr>
          <w:lang w:eastAsia="zh-CN"/>
        </w:rPr>
        <w:t>1</w:t>
      </w:r>
      <w:r>
        <w:rPr>
          <w:lang w:eastAsia="zh-CN"/>
        </w:rPr>
        <w:t>.2.2.3</w:t>
      </w:r>
      <w:r>
        <w:rPr>
          <w:lang w:eastAsia="zh-CN"/>
        </w:rPr>
        <w:tab/>
        <w:t>Resource Standard Methods</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5D8DC62D" w14:textId="0FAB59F2" w:rsidR="00721A12" w:rsidRDefault="00721A12" w:rsidP="00721A12">
      <w:pPr>
        <w:pStyle w:val="Heading6"/>
        <w:rPr>
          <w:lang w:eastAsia="zh-CN"/>
        </w:rPr>
      </w:pPr>
      <w:bookmarkStart w:id="10657" w:name="_Toc85734522"/>
      <w:bookmarkStart w:id="10658" w:name="_Toc89431821"/>
      <w:bookmarkStart w:id="10659" w:name="_Toc97042735"/>
      <w:bookmarkStart w:id="10660" w:name="_Toc97045879"/>
      <w:bookmarkStart w:id="10661" w:name="_Toc97155624"/>
      <w:bookmarkStart w:id="10662" w:name="_Toc101521716"/>
      <w:bookmarkStart w:id="10663" w:name="_Toc138762023"/>
      <w:bookmarkStart w:id="10664" w:name="_Toc145708286"/>
      <w:bookmarkStart w:id="10665" w:name="_Toc160570834"/>
      <w:bookmarkStart w:id="10666" w:name="_Toc162008430"/>
      <w:bookmarkStart w:id="10667" w:name="_Toc185516101"/>
      <w:bookmarkStart w:id="10668" w:name="_Toc192873409"/>
      <w:bookmarkStart w:id="10669" w:name="_Toc200971122"/>
      <w:bookmarkStart w:id="10670" w:name="_Toc207722453"/>
      <w:bookmarkStart w:id="10671" w:name="_Toc209521316"/>
      <w:bookmarkStart w:id="10672" w:name="_Toc214977335"/>
      <w:r>
        <w:rPr>
          <w:lang w:eastAsia="zh-CN"/>
        </w:rPr>
        <w:t>9.</w:t>
      </w:r>
      <w:r w:rsidR="00293795">
        <w:rPr>
          <w:lang w:eastAsia="zh-CN"/>
        </w:rPr>
        <w:t>1</w:t>
      </w:r>
      <w:r>
        <w:rPr>
          <w:lang w:eastAsia="zh-CN"/>
        </w:rPr>
        <w:t>.2.2.3.1</w:t>
      </w:r>
      <w:r>
        <w:rPr>
          <w:lang w:eastAsia="zh-CN"/>
        </w:rPr>
        <w:tab/>
        <w:t>POST</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73" w:name="_Toc85734523"/>
      <w:bookmarkStart w:id="10674" w:name="_Toc89431822"/>
      <w:bookmarkStart w:id="10675" w:name="_Toc97042736"/>
      <w:bookmarkStart w:id="10676" w:name="_Toc97045880"/>
      <w:bookmarkStart w:id="10677" w:name="_Toc97155625"/>
      <w:bookmarkStart w:id="10678" w:name="_Toc101521717"/>
      <w:bookmarkStart w:id="10679" w:name="_Toc138762024"/>
      <w:bookmarkStart w:id="10680" w:name="_Toc145708287"/>
      <w:bookmarkStart w:id="10681" w:name="_Toc160570835"/>
      <w:bookmarkStart w:id="10682" w:name="_Toc162008431"/>
      <w:bookmarkStart w:id="10683" w:name="_Toc185516102"/>
      <w:bookmarkStart w:id="10684" w:name="_Toc192873410"/>
      <w:bookmarkStart w:id="10685" w:name="_Toc200971123"/>
      <w:bookmarkStart w:id="10686" w:name="_Toc207722454"/>
      <w:bookmarkStart w:id="10687" w:name="_Toc209521317"/>
      <w:bookmarkStart w:id="10688" w:name="_Toc214977336"/>
      <w:r>
        <w:rPr>
          <w:lang w:eastAsia="zh-CN"/>
        </w:rPr>
        <w:t>9.</w:t>
      </w:r>
      <w:r w:rsidR="00293795">
        <w:rPr>
          <w:lang w:eastAsia="zh-CN"/>
        </w:rPr>
        <w:t>1</w:t>
      </w:r>
      <w:r>
        <w:rPr>
          <w:lang w:eastAsia="zh-CN"/>
        </w:rPr>
        <w:t>.2.2.4</w:t>
      </w:r>
      <w:r>
        <w:rPr>
          <w:lang w:eastAsia="zh-CN"/>
        </w:rPr>
        <w:tab/>
        <w:t>Resource Custom Operations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202A7B73" w14:textId="77777777" w:rsidR="00721A12" w:rsidRDefault="00721A12" w:rsidP="00721A12">
      <w:r>
        <w:t>None.</w:t>
      </w:r>
    </w:p>
    <w:p w14:paraId="18CEB14A" w14:textId="711A8F14" w:rsidR="00721A12" w:rsidRDefault="00721A12" w:rsidP="00721A12">
      <w:pPr>
        <w:pStyle w:val="Heading4"/>
      </w:pPr>
      <w:bookmarkStart w:id="10689" w:name="_Toc85734524"/>
      <w:bookmarkStart w:id="10690" w:name="_Toc89431823"/>
      <w:bookmarkStart w:id="10691" w:name="_Toc97042737"/>
      <w:bookmarkStart w:id="10692" w:name="_Toc97045881"/>
      <w:bookmarkStart w:id="10693" w:name="_Toc97155626"/>
      <w:bookmarkStart w:id="10694" w:name="_Toc101521718"/>
      <w:bookmarkStart w:id="10695" w:name="_Toc138762025"/>
      <w:bookmarkStart w:id="10696" w:name="_Toc145708288"/>
      <w:bookmarkStart w:id="10697" w:name="_Toc160570836"/>
      <w:bookmarkStart w:id="10698" w:name="_Toc162008432"/>
      <w:bookmarkStart w:id="10699" w:name="_Toc185516103"/>
      <w:bookmarkStart w:id="10700" w:name="_Toc192873411"/>
      <w:bookmarkStart w:id="10701" w:name="_Toc200971124"/>
      <w:bookmarkStart w:id="10702" w:name="_Toc207722455"/>
      <w:bookmarkStart w:id="10703" w:name="_Toc209521318"/>
      <w:bookmarkStart w:id="10704" w:name="_Toc214977337"/>
      <w:r>
        <w:t>9.</w:t>
      </w:r>
      <w:r w:rsidR="00293795">
        <w:t>1</w:t>
      </w:r>
      <w:r>
        <w:t>.2.3</w:t>
      </w:r>
      <w:r>
        <w:tab/>
        <w:t>Resource</w:t>
      </w:r>
      <w:r w:rsidRPr="00831458">
        <w:t xml:space="preserve">: </w:t>
      </w:r>
      <w:r>
        <w:t>Individual EES Registration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C741470" w14:textId="48DBC111" w:rsidR="00721A12" w:rsidRDefault="00721A12" w:rsidP="00721A12">
      <w:pPr>
        <w:pStyle w:val="Heading5"/>
        <w:rPr>
          <w:lang w:eastAsia="zh-CN"/>
        </w:rPr>
      </w:pPr>
      <w:bookmarkStart w:id="10705" w:name="_Toc85734525"/>
      <w:bookmarkStart w:id="10706" w:name="_Toc89431824"/>
      <w:bookmarkStart w:id="10707" w:name="_Toc97042738"/>
      <w:bookmarkStart w:id="10708" w:name="_Toc97045882"/>
      <w:bookmarkStart w:id="10709" w:name="_Toc97155627"/>
      <w:bookmarkStart w:id="10710" w:name="_Toc101521719"/>
      <w:bookmarkStart w:id="10711" w:name="_Toc138762026"/>
      <w:bookmarkStart w:id="10712" w:name="_Toc145708289"/>
      <w:bookmarkStart w:id="10713" w:name="_Toc160570837"/>
      <w:bookmarkStart w:id="10714" w:name="_Toc162008433"/>
      <w:bookmarkStart w:id="10715" w:name="_Toc185516104"/>
      <w:bookmarkStart w:id="10716" w:name="_Toc192873412"/>
      <w:bookmarkStart w:id="10717" w:name="_Toc200971125"/>
      <w:bookmarkStart w:id="10718" w:name="_Toc207722456"/>
      <w:bookmarkStart w:id="10719" w:name="_Toc209521319"/>
      <w:bookmarkStart w:id="10720" w:name="_Toc214977338"/>
      <w:r>
        <w:rPr>
          <w:lang w:eastAsia="zh-CN"/>
        </w:rPr>
        <w:t>9.</w:t>
      </w:r>
      <w:r w:rsidR="00293795">
        <w:rPr>
          <w:lang w:eastAsia="zh-CN"/>
        </w:rPr>
        <w:t>1</w:t>
      </w:r>
      <w:r>
        <w:rPr>
          <w:lang w:eastAsia="zh-CN"/>
        </w:rPr>
        <w:t>.2.3.1</w:t>
      </w:r>
      <w:r>
        <w:rPr>
          <w:lang w:eastAsia="zh-CN"/>
        </w:rPr>
        <w:tab/>
        <w:t>Description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21" w:name="_Toc85734526"/>
      <w:bookmarkStart w:id="10722" w:name="_Toc89431825"/>
      <w:bookmarkStart w:id="10723" w:name="_Toc97042739"/>
      <w:bookmarkStart w:id="10724" w:name="_Toc97045883"/>
      <w:bookmarkStart w:id="10725" w:name="_Toc97155628"/>
      <w:bookmarkStart w:id="10726" w:name="_Toc101521720"/>
      <w:bookmarkStart w:id="10727" w:name="_Toc138762027"/>
      <w:bookmarkStart w:id="10728" w:name="_Toc145708290"/>
      <w:bookmarkStart w:id="10729" w:name="_Toc160570838"/>
      <w:bookmarkStart w:id="10730" w:name="_Toc162008434"/>
      <w:bookmarkStart w:id="10731" w:name="_Toc185516105"/>
      <w:bookmarkStart w:id="10732" w:name="_Toc192873413"/>
      <w:bookmarkStart w:id="10733" w:name="_Toc200971126"/>
      <w:bookmarkStart w:id="10734" w:name="_Toc207722457"/>
      <w:bookmarkStart w:id="10735" w:name="_Toc209521320"/>
      <w:bookmarkStart w:id="10736" w:name="_Toc214977339"/>
      <w:r>
        <w:rPr>
          <w:lang w:eastAsia="zh-CN"/>
        </w:rPr>
        <w:t>9.</w:t>
      </w:r>
      <w:r w:rsidR="00293795">
        <w:rPr>
          <w:lang w:eastAsia="zh-CN"/>
        </w:rPr>
        <w:t>1</w:t>
      </w:r>
      <w:r>
        <w:rPr>
          <w:lang w:eastAsia="zh-CN"/>
        </w:rPr>
        <w:t>.2.3.2</w:t>
      </w:r>
      <w:r>
        <w:rPr>
          <w:lang w:eastAsia="zh-CN"/>
        </w:rPr>
        <w:tab/>
        <w:t>Resource Definition</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37" w:name="_Toc85734527"/>
      <w:bookmarkStart w:id="10738" w:name="_Toc89431826"/>
      <w:bookmarkStart w:id="10739" w:name="_Toc97042740"/>
      <w:bookmarkStart w:id="10740" w:name="_Toc97045884"/>
      <w:bookmarkStart w:id="10741" w:name="_Toc97155629"/>
      <w:bookmarkStart w:id="10742" w:name="_Toc101521721"/>
      <w:bookmarkStart w:id="10743" w:name="_Toc138762028"/>
      <w:bookmarkStart w:id="10744" w:name="_Toc145708291"/>
      <w:bookmarkStart w:id="10745" w:name="_Toc160570839"/>
      <w:bookmarkStart w:id="10746" w:name="_Toc162008435"/>
      <w:bookmarkStart w:id="10747" w:name="_Toc185516106"/>
      <w:bookmarkStart w:id="10748" w:name="_Toc192873414"/>
      <w:bookmarkStart w:id="10749" w:name="_Toc200971127"/>
      <w:bookmarkStart w:id="10750" w:name="_Toc207722458"/>
      <w:bookmarkStart w:id="10751" w:name="_Toc209521321"/>
      <w:bookmarkStart w:id="10752" w:name="_Toc214977340"/>
      <w:r>
        <w:rPr>
          <w:lang w:eastAsia="zh-CN"/>
        </w:rPr>
        <w:t>9.</w:t>
      </w:r>
      <w:r w:rsidR="00293795">
        <w:rPr>
          <w:lang w:eastAsia="zh-CN"/>
        </w:rPr>
        <w:t>1</w:t>
      </w:r>
      <w:r>
        <w:rPr>
          <w:lang w:eastAsia="zh-CN"/>
        </w:rPr>
        <w:t>.2.3.3</w:t>
      </w:r>
      <w:r>
        <w:rPr>
          <w:lang w:eastAsia="zh-CN"/>
        </w:rPr>
        <w:tab/>
        <w:t>Resource Standard Methods</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E5718EC" w14:textId="42AECBA8" w:rsidR="00721A12" w:rsidRDefault="00721A12" w:rsidP="00721A12">
      <w:pPr>
        <w:pStyle w:val="Heading6"/>
        <w:rPr>
          <w:lang w:eastAsia="zh-CN"/>
        </w:rPr>
      </w:pPr>
      <w:bookmarkStart w:id="10753" w:name="_Toc85734528"/>
      <w:bookmarkStart w:id="10754" w:name="_Toc89431827"/>
      <w:bookmarkStart w:id="10755" w:name="_Toc97042741"/>
      <w:bookmarkStart w:id="10756" w:name="_Toc97045885"/>
      <w:bookmarkStart w:id="10757" w:name="_Toc97155630"/>
      <w:bookmarkStart w:id="10758" w:name="_Toc101521722"/>
      <w:bookmarkStart w:id="10759" w:name="_Toc138762029"/>
      <w:bookmarkStart w:id="10760" w:name="_Toc145708292"/>
      <w:bookmarkStart w:id="10761" w:name="_Toc160570840"/>
      <w:bookmarkStart w:id="10762" w:name="_Toc162008436"/>
      <w:bookmarkStart w:id="10763" w:name="_Toc185516107"/>
      <w:bookmarkStart w:id="10764" w:name="_Toc192873415"/>
      <w:bookmarkStart w:id="10765" w:name="_Toc200971128"/>
      <w:bookmarkStart w:id="10766" w:name="_Toc207722459"/>
      <w:bookmarkStart w:id="10767" w:name="_Toc209521322"/>
      <w:bookmarkStart w:id="10768" w:name="_Toc214977341"/>
      <w:r>
        <w:rPr>
          <w:lang w:eastAsia="zh-CN"/>
        </w:rPr>
        <w:t>9.</w:t>
      </w:r>
      <w:r w:rsidR="00293795">
        <w:rPr>
          <w:lang w:eastAsia="zh-CN"/>
        </w:rPr>
        <w:t>1</w:t>
      </w:r>
      <w:r>
        <w:rPr>
          <w:lang w:eastAsia="zh-CN"/>
        </w:rPr>
        <w:t>.2.3.3.1</w:t>
      </w:r>
      <w:r>
        <w:rPr>
          <w:lang w:eastAsia="zh-CN"/>
        </w:rPr>
        <w:tab/>
        <w:t>GET</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769" w:name="_Toc85734529"/>
      <w:bookmarkStart w:id="10770" w:name="_Toc89431828"/>
      <w:bookmarkStart w:id="10771" w:name="_Toc97042742"/>
      <w:bookmarkStart w:id="10772" w:name="_Toc97045886"/>
      <w:bookmarkStart w:id="10773" w:name="_Toc97155631"/>
      <w:bookmarkStart w:id="10774" w:name="_Toc101521723"/>
      <w:bookmarkStart w:id="10775" w:name="_Toc138762030"/>
      <w:bookmarkStart w:id="10776" w:name="_Toc145708293"/>
      <w:bookmarkStart w:id="10777" w:name="_Toc160570841"/>
      <w:bookmarkStart w:id="10778" w:name="_Toc162008437"/>
      <w:bookmarkStart w:id="10779" w:name="_Toc185516108"/>
      <w:bookmarkStart w:id="10780" w:name="_Toc192873416"/>
      <w:bookmarkStart w:id="10781" w:name="_Toc200971129"/>
      <w:bookmarkStart w:id="10782" w:name="_Toc207722460"/>
      <w:bookmarkStart w:id="10783" w:name="_Toc209521323"/>
      <w:bookmarkStart w:id="10784" w:name="_Toc214977342"/>
      <w:r>
        <w:rPr>
          <w:lang w:eastAsia="zh-CN"/>
        </w:rPr>
        <w:t>9.</w:t>
      </w:r>
      <w:r w:rsidR="00293795">
        <w:rPr>
          <w:lang w:eastAsia="zh-CN"/>
        </w:rPr>
        <w:t>1</w:t>
      </w:r>
      <w:r>
        <w:rPr>
          <w:lang w:eastAsia="zh-CN"/>
        </w:rPr>
        <w:t>.2.3.3.2</w:t>
      </w:r>
      <w:r>
        <w:rPr>
          <w:lang w:eastAsia="zh-CN"/>
        </w:rPr>
        <w:tab/>
        <w:t>PUT</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785" w:name="_Toc85734530"/>
      <w:bookmarkStart w:id="10786" w:name="_Toc89431829"/>
      <w:bookmarkStart w:id="10787" w:name="_Toc97042743"/>
      <w:bookmarkStart w:id="10788" w:name="_Toc97045887"/>
      <w:bookmarkStart w:id="10789" w:name="_Toc97155632"/>
      <w:bookmarkStart w:id="10790" w:name="_Toc101521724"/>
      <w:bookmarkStart w:id="10791" w:name="_Toc138762031"/>
      <w:bookmarkStart w:id="10792" w:name="_Toc145708294"/>
      <w:bookmarkStart w:id="10793" w:name="_Toc160570842"/>
      <w:bookmarkStart w:id="10794" w:name="_Toc162008438"/>
      <w:bookmarkStart w:id="10795" w:name="_Toc185516109"/>
      <w:bookmarkStart w:id="10796" w:name="_Toc192873417"/>
      <w:bookmarkStart w:id="10797" w:name="_Toc200971130"/>
      <w:bookmarkStart w:id="10798" w:name="_Toc207722461"/>
      <w:bookmarkStart w:id="10799" w:name="_Toc209521324"/>
      <w:bookmarkStart w:id="10800" w:name="_Toc214977343"/>
      <w:r>
        <w:rPr>
          <w:lang w:eastAsia="zh-CN"/>
        </w:rPr>
        <w:t>9.</w:t>
      </w:r>
      <w:r w:rsidR="00293795">
        <w:rPr>
          <w:lang w:eastAsia="zh-CN"/>
        </w:rPr>
        <w:t>1</w:t>
      </w:r>
      <w:r>
        <w:rPr>
          <w:lang w:eastAsia="zh-CN"/>
        </w:rPr>
        <w:t>.2.3.3.3</w:t>
      </w:r>
      <w:r>
        <w:rPr>
          <w:lang w:eastAsia="zh-CN"/>
        </w:rPr>
        <w:tab/>
        <w:t>DELETE</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801" w:name="_Toc85734531"/>
      <w:bookmarkStart w:id="10802" w:name="_Toc89431830"/>
      <w:bookmarkStart w:id="10803" w:name="_Toc97042744"/>
      <w:bookmarkStart w:id="10804" w:name="_Toc97045888"/>
      <w:bookmarkStart w:id="10805" w:name="_Toc97155633"/>
      <w:bookmarkStart w:id="10806" w:name="_Toc101521725"/>
      <w:bookmarkStart w:id="10807" w:name="_Toc138762032"/>
      <w:bookmarkStart w:id="10808" w:name="_Toc145708295"/>
      <w:bookmarkStart w:id="10809" w:name="_Toc160570843"/>
      <w:bookmarkStart w:id="10810" w:name="_Toc162008439"/>
      <w:bookmarkStart w:id="10811" w:name="_Toc185516110"/>
      <w:bookmarkStart w:id="10812" w:name="_Toc192873418"/>
      <w:bookmarkStart w:id="10813" w:name="_Toc200971131"/>
      <w:bookmarkStart w:id="10814" w:name="_Toc207722462"/>
      <w:bookmarkStart w:id="10815" w:name="_Toc209521325"/>
      <w:bookmarkStart w:id="10816" w:name="_Toc214977344"/>
      <w:r>
        <w:rPr>
          <w:lang w:eastAsia="zh-CN"/>
        </w:rPr>
        <w:t>9.1.2.3.3.4</w:t>
      </w:r>
      <w:r>
        <w:rPr>
          <w:lang w:eastAsia="zh-CN"/>
        </w:rPr>
        <w:tab/>
        <w:t>PATCH</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817" w:name="_Toc85734532"/>
      <w:bookmarkStart w:id="10818" w:name="_Toc89431831"/>
      <w:bookmarkStart w:id="10819" w:name="_Toc97042745"/>
      <w:bookmarkStart w:id="10820" w:name="_Toc97045889"/>
      <w:bookmarkStart w:id="10821" w:name="_Toc97155634"/>
      <w:bookmarkStart w:id="10822" w:name="_Toc101521726"/>
      <w:bookmarkStart w:id="10823" w:name="_Toc138762033"/>
      <w:bookmarkStart w:id="10824" w:name="_Toc145708296"/>
      <w:bookmarkStart w:id="10825" w:name="_Toc160570844"/>
      <w:bookmarkStart w:id="10826" w:name="_Toc162008440"/>
      <w:bookmarkStart w:id="10827" w:name="_Toc185516111"/>
      <w:bookmarkStart w:id="10828" w:name="_Toc192873419"/>
      <w:bookmarkStart w:id="10829" w:name="_Toc200971132"/>
      <w:bookmarkStart w:id="10830" w:name="_Toc207722463"/>
      <w:bookmarkStart w:id="10831" w:name="_Toc209521326"/>
      <w:bookmarkStart w:id="10832" w:name="_Toc214977345"/>
      <w:r>
        <w:rPr>
          <w:lang w:eastAsia="zh-CN"/>
        </w:rPr>
        <w:t>9.1</w:t>
      </w:r>
      <w:r w:rsidR="00721A12">
        <w:rPr>
          <w:lang w:eastAsia="zh-CN"/>
        </w:rPr>
        <w:t>.2.3.4</w:t>
      </w:r>
      <w:r w:rsidR="00721A12">
        <w:rPr>
          <w:lang w:eastAsia="zh-CN"/>
        </w:rPr>
        <w:tab/>
        <w:t>Resource Custom Operations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3F3C700B" w14:textId="77777777" w:rsidR="00721A12" w:rsidRDefault="00721A12" w:rsidP="00721A12">
      <w:r>
        <w:t>None.</w:t>
      </w:r>
    </w:p>
    <w:p w14:paraId="0CA31D1B" w14:textId="362BFB4B" w:rsidR="00721A12" w:rsidRDefault="00730F40" w:rsidP="00721A12">
      <w:pPr>
        <w:pStyle w:val="Heading3"/>
      </w:pPr>
      <w:bookmarkStart w:id="10833" w:name="_Toc85734533"/>
      <w:bookmarkStart w:id="10834" w:name="_Toc89431832"/>
      <w:bookmarkStart w:id="10835" w:name="_Toc97042746"/>
      <w:bookmarkStart w:id="10836" w:name="_Toc97045890"/>
      <w:bookmarkStart w:id="10837" w:name="_Toc97155635"/>
      <w:bookmarkStart w:id="10838" w:name="_Toc101521727"/>
      <w:bookmarkStart w:id="10839" w:name="_Toc138762034"/>
      <w:bookmarkStart w:id="10840" w:name="_Toc145708297"/>
      <w:bookmarkStart w:id="10841" w:name="_Toc160570845"/>
      <w:bookmarkStart w:id="10842" w:name="_Toc162008441"/>
      <w:bookmarkStart w:id="10843" w:name="_Toc185516112"/>
      <w:bookmarkStart w:id="10844" w:name="_Toc192873420"/>
      <w:bookmarkStart w:id="10845" w:name="_Toc200971133"/>
      <w:bookmarkStart w:id="10846" w:name="_Toc207722464"/>
      <w:bookmarkStart w:id="10847" w:name="_Toc209521327"/>
      <w:bookmarkStart w:id="10848" w:name="_Toc214977346"/>
      <w:r>
        <w:t>9.1</w:t>
      </w:r>
      <w:r w:rsidR="00721A12">
        <w:t>.3</w:t>
      </w:r>
      <w:r w:rsidR="00721A12">
        <w:tab/>
        <w:t>Custom Operations without associated resources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68A056BE" w14:textId="77777777" w:rsidR="00721A12" w:rsidRDefault="00721A12" w:rsidP="00721A12">
      <w:r>
        <w:t>None.</w:t>
      </w:r>
    </w:p>
    <w:p w14:paraId="6A2CB13B" w14:textId="7443F70B" w:rsidR="00721A12" w:rsidRDefault="00730F40" w:rsidP="00721A12">
      <w:pPr>
        <w:pStyle w:val="Heading3"/>
      </w:pPr>
      <w:bookmarkStart w:id="10849" w:name="_Toc85734534"/>
      <w:bookmarkStart w:id="10850" w:name="_Toc89431833"/>
      <w:bookmarkStart w:id="10851" w:name="_Toc97042747"/>
      <w:bookmarkStart w:id="10852" w:name="_Toc97045891"/>
      <w:bookmarkStart w:id="10853" w:name="_Toc97155636"/>
      <w:bookmarkStart w:id="10854" w:name="_Toc101521728"/>
      <w:bookmarkStart w:id="10855" w:name="_Toc138762035"/>
      <w:bookmarkStart w:id="10856" w:name="_Toc145708298"/>
      <w:bookmarkStart w:id="10857" w:name="_Toc160570846"/>
      <w:bookmarkStart w:id="10858" w:name="_Toc162008442"/>
      <w:bookmarkStart w:id="10859" w:name="_Toc185516113"/>
      <w:bookmarkStart w:id="10860" w:name="_Toc192873421"/>
      <w:bookmarkStart w:id="10861" w:name="_Toc200971134"/>
      <w:bookmarkStart w:id="10862" w:name="_Toc207722465"/>
      <w:bookmarkStart w:id="10863" w:name="_Toc209521328"/>
      <w:bookmarkStart w:id="10864" w:name="_Toc214977347"/>
      <w:r>
        <w:t>9.1</w:t>
      </w:r>
      <w:r w:rsidR="00721A12">
        <w:t>.4</w:t>
      </w:r>
      <w:r w:rsidR="00721A12">
        <w:tab/>
        <w:t>Notifications</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F980816" w14:textId="77777777" w:rsidR="00721A12" w:rsidRPr="00A2226D" w:rsidRDefault="00721A12" w:rsidP="00721A12">
      <w:r>
        <w:t>None.</w:t>
      </w:r>
    </w:p>
    <w:p w14:paraId="167B242A" w14:textId="17F24782" w:rsidR="00721A12" w:rsidRDefault="00721A12" w:rsidP="00721A12">
      <w:pPr>
        <w:pStyle w:val="Heading3"/>
      </w:pPr>
      <w:bookmarkStart w:id="10865" w:name="_Toc85734535"/>
      <w:bookmarkStart w:id="10866" w:name="_Toc89431834"/>
      <w:bookmarkStart w:id="10867" w:name="_Toc97042748"/>
      <w:bookmarkStart w:id="10868" w:name="_Toc97045892"/>
      <w:bookmarkStart w:id="10869" w:name="_Toc97155637"/>
      <w:bookmarkStart w:id="10870" w:name="_Toc101521729"/>
      <w:bookmarkStart w:id="10871" w:name="_Toc138762036"/>
      <w:bookmarkStart w:id="10872" w:name="_Toc145708299"/>
      <w:bookmarkStart w:id="10873" w:name="_Toc160570847"/>
      <w:bookmarkStart w:id="10874" w:name="_Toc162008443"/>
      <w:bookmarkStart w:id="10875" w:name="_Toc185516114"/>
      <w:bookmarkStart w:id="10876" w:name="_Toc192873422"/>
      <w:bookmarkStart w:id="10877" w:name="_Toc200971135"/>
      <w:bookmarkStart w:id="10878" w:name="_Toc207722466"/>
      <w:bookmarkStart w:id="10879" w:name="_Toc209521329"/>
      <w:bookmarkStart w:id="10880" w:name="_Toc214977348"/>
      <w:r>
        <w:t>9.</w:t>
      </w:r>
      <w:r w:rsidR="00730F40">
        <w:t>1</w:t>
      </w:r>
      <w:r>
        <w:t>.5</w:t>
      </w:r>
      <w:r>
        <w:tab/>
        <w:t>Data Model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D270F84" w14:textId="3033ED1C" w:rsidR="00721A12" w:rsidRDefault="00721A12" w:rsidP="00721A12">
      <w:pPr>
        <w:pStyle w:val="Heading4"/>
        <w:rPr>
          <w:lang w:eastAsia="zh-CN"/>
        </w:rPr>
      </w:pPr>
      <w:bookmarkStart w:id="10881" w:name="_Toc85734536"/>
      <w:bookmarkStart w:id="10882" w:name="_Toc89431835"/>
      <w:bookmarkStart w:id="10883" w:name="_Toc97042749"/>
      <w:bookmarkStart w:id="10884" w:name="_Toc97045893"/>
      <w:bookmarkStart w:id="10885" w:name="_Toc97155638"/>
      <w:bookmarkStart w:id="10886" w:name="_Toc101521730"/>
      <w:bookmarkStart w:id="10887" w:name="_Toc138762037"/>
      <w:bookmarkStart w:id="10888" w:name="_Toc145708300"/>
      <w:bookmarkStart w:id="10889" w:name="_Toc160570848"/>
      <w:bookmarkStart w:id="10890" w:name="_Toc162008444"/>
      <w:bookmarkStart w:id="10891" w:name="_Toc185516115"/>
      <w:bookmarkStart w:id="10892" w:name="_Toc192873423"/>
      <w:bookmarkStart w:id="10893" w:name="_Toc200971136"/>
      <w:bookmarkStart w:id="10894" w:name="_Toc207722467"/>
      <w:bookmarkStart w:id="10895" w:name="_Toc209521330"/>
      <w:bookmarkStart w:id="10896" w:name="_Toc214977349"/>
      <w:r>
        <w:rPr>
          <w:lang w:eastAsia="zh-CN"/>
        </w:rPr>
        <w:t>9.</w:t>
      </w:r>
      <w:r w:rsidR="00730F40">
        <w:rPr>
          <w:lang w:eastAsia="zh-CN"/>
        </w:rPr>
        <w:t>1</w:t>
      </w:r>
      <w:r>
        <w:rPr>
          <w:lang w:eastAsia="zh-CN"/>
        </w:rPr>
        <w:t>.5.1</w:t>
      </w:r>
      <w:r>
        <w:rPr>
          <w:lang w:eastAsia="zh-CN"/>
        </w:rPr>
        <w:tab/>
        <w:t>General</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97" w:name="_Toc85734537"/>
      <w:bookmarkStart w:id="10898" w:name="_Toc89431836"/>
      <w:bookmarkStart w:id="10899" w:name="_Toc97042750"/>
      <w:bookmarkStart w:id="10900" w:name="_Toc97045894"/>
      <w:bookmarkStart w:id="10901" w:name="_Toc97155639"/>
      <w:bookmarkStart w:id="10902" w:name="_Toc101521731"/>
      <w:bookmarkStart w:id="10903" w:name="_Toc138762038"/>
      <w:bookmarkStart w:id="10904" w:name="_Toc145708301"/>
      <w:bookmarkStart w:id="10905" w:name="_Toc160570849"/>
      <w:bookmarkStart w:id="10906" w:name="_Toc162008445"/>
      <w:bookmarkStart w:id="10907" w:name="_Toc185516116"/>
      <w:bookmarkStart w:id="10908" w:name="_Toc192873424"/>
      <w:bookmarkStart w:id="10909"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910" w:name="_Toc207722468"/>
      <w:bookmarkStart w:id="10911" w:name="_Toc209521331"/>
      <w:bookmarkStart w:id="10912" w:name="_Toc214977350"/>
      <w:r>
        <w:rPr>
          <w:lang w:eastAsia="zh-CN"/>
        </w:rPr>
        <w:t>9.</w:t>
      </w:r>
      <w:r w:rsidR="00730F40">
        <w:rPr>
          <w:lang w:eastAsia="zh-CN"/>
        </w:rPr>
        <w:t>1</w:t>
      </w:r>
      <w:r>
        <w:rPr>
          <w:lang w:eastAsia="zh-CN"/>
        </w:rPr>
        <w:t>.5.2</w:t>
      </w:r>
      <w:r>
        <w:rPr>
          <w:lang w:eastAsia="zh-CN"/>
        </w:rPr>
        <w:tab/>
        <w:t>Structured data types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13B41D33" w14:textId="145F7F7A" w:rsidR="00721A12" w:rsidRDefault="00721A12" w:rsidP="00721A12">
      <w:pPr>
        <w:pStyle w:val="Heading5"/>
        <w:rPr>
          <w:lang w:eastAsia="zh-CN"/>
        </w:rPr>
      </w:pPr>
      <w:bookmarkStart w:id="10913" w:name="_Toc85734538"/>
      <w:bookmarkStart w:id="10914" w:name="_Toc89431837"/>
      <w:bookmarkStart w:id="10915" w:name="_Toc97042751"/>
      <w:bookmarkStart w:id="10916" w:name="_Toc97045895"/>
      <w:bookmarkStart w:id="10917" w:name="_Toc97155640"/>
      <w:bookmarkStart w:id="10918" w:name="_Toc101521732"/>
      <w:bookmarkStart w:id="10919" w:name="_Toc138762039"/>
      <w:bookmarkStart w:id="10920" w:name="_Toc145708302"/>
      <w:bookmarkStart w:id="10921" w:name="_Toc160570850"/>
      <w:bookmarkStart w:id="10922" w:name="_Toc162008446"/>
      <w:bookmarkStart w:id="10923" w:name="_Toc185516117"/>
      <w:bookmarkStart w:id="10924" w:name="_Toc192873425"/>
      <w:bookmarkStart w:id="10925" w:name="_Toc200971138"/>
      <w:bookmarkStart w:id="10926" w:name="_Toc207722469"/>
      <w:bookmarkStart w:id="10927" w:name="_Toc209521332"/>
      <w:bookmarkStart w:id="10928" w:name="_Toc214977351"/>
      <w:r>
        <w:rPr>
          <w:lang w:eastAsia="zh-CN"/>
        </w:rPr>
        <w:t>9.</w:t>
      </w:r>
      <w:r w:rsidR="00730F40">
        <w:rPr>
          <w:lang w:eastAsia="zh-CN"/>
        </w:rPr>
        <w:t>1</w:t>
      </w:r>
      <w:r>
        <w:rPr>
          <w:lang w:eastAsia="zh-CN"/>
        </w:rPr>
        <w:t>.5.2.1</w:t>
      </w:r>
      <w:r>
        <w:rPr>
          <w:lang w:eastAsia="zh-CN"/>
        </w:rPr>
        <w:tab/>
        <w:t>Introduction</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32CBD544" w14:textId="77777777" w:rsidR="0004249C" w:rsidRDefault="0004249C" w:rsidP="0004249C">
      <w:pPr>
        <w:pStyle w:val="Heading5"/>
        <w:rPr>
          <w:lang w:eastAsia="zh-CN"/>
        </w:rPr>
      </w:pPr>
      <w:bookmarkStart w:id="10929" w:name="_Toc85734539"/>
      <w:bookmarkStart w:id="10930" w:name="_Toc89431838"/>
      <w:bookmarkStart w:id="10931" w:name="_Toc97042752"/>
      <w:bookmarkStart w:id="10932" w:name="_Toc97045896"/>
      <w:bookmarkStart w:id="10933" w:name="_Toc97155641"/>
      <w:bookmarkStart w:id="10934" w:name="_Toc101521733"/>
      <w:bookmarkStart w:id="10935" w:name="_Toc138762040"/>
      <w:bookmarkStart w:id="10936" w:name="_Toc145708303"/>
      <w:bookmarkStart w:id="10937" w:name="_Toc160570851"/>
      <w:bookmarkStart w:id="10938" w:name="_Toc162008447"/>
      <w:bookmarkStart w:id="10939" w:name="_Toc185516118"/>
      <w:bookmarkStart w:id="10940" w:name="_Toc192873426"/>
      <w:bookmarkStart w:id="10941" w:name="_Toc199336456"/>
      <w:bookmarkStart w:id="10942" w:name="_Toc207722470"/>
      <w:bookmarkStart w:id="10943" w:name="_Toc209521333"/>
      <w:bookmarkStart w:id="10944" w:name="_Toc214977352"/>
      <w:r>
        <w:rPr>
          <w:lang w:eastAsia="zh-CN"/>
        </w:rPr>
        <w:t>9.1.5.2.2</w:t>
      </w:r>
      <w:r>
        <w:rPr>
          <w:lang w:eastAsia="zh-CN"/>
        </w:rPr>
        <w:tab/>
        <w:t>Type: EESRegistration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45" w:name="_Toc85734540"/>
      <w:bookmarkStart w:id="10946" w:name="_Toc89431839"/>
      <w:bookmarkStart w:id="10947" w:name="_Toc97042753"/>
      <w:bookmarkStart w:id="10948" w:name="_Toc97045897"/>
      <w:bookmarkStart w:id="10949" w:name="_Toc97155642"/>
      <w:bookmarkStart w:id="10950" w:name="_Toc101521734"/>
      <w:bookmarkStart w:id="10951" w:name="_Toc138762041"/>
      <w:bookmarkStart w:id="10952" w:name="_Toc145708304"/>
      <w:bookmarkStart w:id="10953" w:name="_Toc160570852"/>
      <w:bookmarkStart w:id="10954" w:name="_Toc162008448"/>
      <w:bookmarkStart w:id="10955" w:name="_Toc185516119"/>
      <w:bookmarkStart w:id="10956" w:name="_Toc192873427"/>
      <w:bookmarkStart w:id="10957" w:name="_Toc200971140"/>
      <w:bookmarkStart w:id="10958" w:name="_Toc207722471"/>
      <w:bookmarkStart w:id="10959" w:name="_Toc209521334"/>
      <w:bookmarkStart w:id="10960" w:name="_Toc214977353"/>
      <w:r>
        <w:rPr>
          <w:lang w:eastAsia="zh-CN"/>
        </w:rPr>
        <w:t>9.</w:t>
      </w:r>
      <w:r w:rsidR="00730F40">
        <w:rPr>
          <w:lang w:eastAsia="zh-CN"/>
        </w:rPr>
        <w:t>1</w:t>
      </w:r>
      <w:r>
        <w:rPr>
          <w:lang w:eastAsia="zh-CN"/>
        </w:rPr>
        <w:t>.5.2.3</w:t>
      </w:r>
      <w:r>
        <w:rPr>
          <w:lang w:eastAsia="zh-CN"/>
        </w:rPr>
        <w:tab/>
        <w:t>Type: EESProfile</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61" w:name="_Toc85734541"/>
      <w:bookmarkStart w:id="10962" w:name="_Toc89431840"/>
      <w:bookmarkStart w:id="10963" w:name="_Toc97042754"/>
      <w:bookmarkStart w:id="10964" w:name="_Toc97045898"/>
      <w:bookmarkStart w:id="10965" w:name="_Toc97155643"/>
      <w:bookmarkStart w:id="10966" w:name="_Toc101521735"/>
      <w:bookmarkStart w:id="10967" w:name="_Toc138762042"/>
      <w:bookmarkStart w:id="10968" w:name="_Toc145708305"/>
      <w:bookmarkStart w:id="10969" w:name="_Toc160570853"/>
      <w:bookmarkStart w:id="10970" w:name="_Toc162008449"/>
      <w:bookmarkStart w:id="10971" w:name="_Toc185516120"/>
      <w:bookmarkStart w:id="10972" w:name="_Toc192873428"/>
      <w:bookmarkStart w:id="10973" w:name="_Toc200971141"/>
      <w:bookmarkStart w:id="10974" w:name="_Toc207722472"/>
      <w:bookmarkStart w:id="10975" w:name="_Toc209521335"/>
      <w:bookmarkStart w:id="10976" w:name="_Toc214977354"/>
      <w:r>
        <w:rPr>
          <w:lang w:eastAsia="zh-CN"/>
        </w:rPr>
        <w:t>9.1.5.2.4</w:t>
      </w:r>
      <w:r>
        <w:rPr>
          <w:lang w:eastAsia="zh-CN"/>
        </w:rPr>
        <w:tab/>
        <w:t>Type: EESRegistrationPatch</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77" w:name="_Toc85734542"/>
      <w:bookmarkStart w:id="10978" w:name="_Toc89431841"/>
      <w:bookmarkStart w:id="10979" w:name="_Toc97042755"/>
      <w:bookmarkStart w:id="10980" w:name="_Toc97045899"/>
      <w:bookmarkStart w:id="10981" w:name="_Toc97155644"/>
      <w:bookmarkStart w:id="10982" w:name="_Toc101521736"/>
      <w:bookmarkStart w:id="10983" w:name="_Toc138762043"/>
      <w:bookmarkStart w:id="10984" w:name="_Toc145708306"/>
      <w:bookmarkStart w:id="10985" w:name="_Toc160570854"/>
      <w:bookmarkStart w:id="10986" w:name="_Toc162008450"/>
      <w:bookmarkStart w:id="10987" w:name="_Toc185516121"/>
      <w:bookmarkStart w:id="10988" w:name="_Toc192873429"/>
      <w:bookmarkStart w:id="10989" w:name="_Toc200971142"/>
      <w:bookmarkStart w:id="10990" w:name="_Toc207722473"/>
      <w:bookmarkStart w:id="10991" w:name="_Toc209521336"/>
      <w:bookmarkStart w:id="10992" w:name="_Toc214977355"/>
      <w:r>
        <w:rPr>
          <w:lang w:eastAsia="zh-CN"/>
        </w:rPr>
        <w:t>9.1.5.2.5</w:t>
      </w:r>
      <w:r>
        <w:rPr>
          <w:lang w:eastAsia="zh-CN"/>
        </w:rPr>
        <w:tab/>
        <w:t>Type: ServiceArea</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93" w:name="_Toc85734543"/>
      <w:bookmarkStart w:id="10994" w:name="_Toc89431842"/>
      <w:bookmarkStart w:id="10995" w:name="_Toc97042756"/>
      <w:bookmarkStart w:id="10996" w:name="_Toc97045900"/>
      <w:bookmarkStart w:id="10997" w:name="_Toc97155645"/>
      <w:bookmarkStart w:id="10998" w:name="_Toc101521737"/>
      <w:bookmarkStart w:id="10999" w:name="_Toc138762044"/>
      <w:bookmarkStart w:id="11000" w:name="_Toc145708307"/>
      <w:bookmarkStart w:id="11001" w:name="_Toc160570855"/>
      <w:bookmarkStart w:id="11002" w:name="_Toc162008451"/>
      <w:bookmarkStart w:id="11003" w:name="_Toc185516122"/>
      <w:bookmarkStart w:id="11004" w:name="_Toc192873430"/>
      <w:bookmarkStart w:id="11005" w:name="_Toc200971143"/>
      <w:bookmarkStart w:id="11006" w:name="_Toc207722474"/>
      <w:bookmarkStart w:id="11007" w:name="_Toc209521337"/>
      <w:bookmarkStart w:id="11008" w:name="_Toc214977356"/>
      <w:r>
        <w:rPr>
          <w:lang w:eastAsia="zh-CN"/>
        </w:rPr>
        <w:t>9.1.5.2.6</w:t>
      </w:r>
      <w:r>
        <w:rPr>
          <w:lang w:eastAsia="zh-CN"/>
        </w:rPr>
        <w:tab/>
        <w:t>Type: TopologicalServiceArea</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009" w:name="_Toc85734544"/>
      <w:bookmarkStart w:id="11010" w:name="_Toc89431843"/>
      <w:bookmarkStart w:id="11011" w:name="_Toc97042757"/>
      <w:bookmarkStart w:id="11012" w:name="_Toc97045901"/>
      <w:bookmarkStart w:id="11013" w:name="_Toc97155646"/>
      <w:bookmarkStart w:id="11014" w:name="_Toc101521738"/>
      <w:bookmarkStart w:id="11015" w:name="_Toc138762045"/>
      <w:bookmarkStart w:id="11016" w:name="_Toc145708308"/>
      <w:bookmarkStart w:id="11017" w:name="_Toc160570856"/>
      <w:bookmarkStart w:id="11018" w:name="_Toc162008452"/>
      <w:bookmarkStart w:id="11019" w:name="_Toc185516123"/>
      <w:bookmarkStart w:id="11020" w:name="_Toc192873431"/>
      <w:bookmarkStart w:id="11021" w:name="_Toc200971144"/>
      <w:bookmarkStart w:id="11022" w:name="_Toc207722475"/>
      <w:bookmarkStart w:id="11023" w:name="_Toc209521338"/>
      <w:bookmarkStart w:id="11024" w:name="_Toc214977357"/>
      <w:r>
        <w:rPr>
          <w:lang w:eastAsia="zh-CN"/>
        </w:rPr>
        <w:t>9.1.5.2.7</w:t>
      </w:r>
      <w:r>
        <w:rPr>
          <w:lang w:eastAsia="zh-CN"/>
        </w:rPr>
        <w:tab/>
        <w:t>Type: GeographicalServiceArea</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25" w:name="_Toc138762046"/>
      <w:bookmarkStart w:id="11026" w:name="_Toc145708309"/>
      <w:bookmarkStart w:id="11027" w:name="_Toc160570857"/>
      <w:bookmarkStart w:id="11028" w:name="_Toc162008453"/>
      <w:bookmarkStart w:id="11029" w:name="_Toc185516124"/>
      <w:bookmarkStart w:id="11030" w:name="_Toc192873432"/>
      <w:bookmarkStart w:id="11031" w:name="_Toc200971145"/>
      <w:bookmarkStart w:id="11032" w:name="_Toc207722476"/>
      <w:bookmarkStart w:id="11033" w:name="_Toc209521339"/>
      <w:bookmarkStart w:id="11034" w:name="_Toc214977358"/>
      <w:r>
        <w:rPr>
          <w:lang w:eastAsia="zh-CN"/>
        </w:rPr>
        <w:t>9.1.5.2.</w:t>
      </w:r>
      <w:r w:rsidRPr="0045617A">
        <w:rPr>
          <w:lang w:eastAsia="zh-CN"/>
        </w:rPr>
        <w:t>8</w:t>
      </w:r>
      <w:r>
        <w:rPr>
          <w:lang w:eastAsia="zh-CN"/>
        </w:rPr>
        <w:tab/>
        <w:t>Type: EASInstantiationInfo</w:t>
      </w:r>
      <w:bookmarkEnd w:id="11025"/>
      <w:bookmarkEnd w:id="11026"/>
      <w:bookmarkEnd w:id="11027"/>
      <w:bookmarkEnd w:id="11028"/>
      <w:bookmarkEnd w:id="11029"/>
      <w:bookmarkEnd w:id="11030"/>
      <w:bookmarkEnd w:id="11031"/>
      <w:bookmarkEnd w:id="11032"/>
      <w:bookmarkEnd w:id="11033"/>
      <w:bookmarkEnd w:id="11034"/>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35" w:name="_Toc138762047"/>
      <w:bookmarkStart w:id="11036" w:name="_Toc145708310"/>
      <w:bookmarkStart w:id="11037" w:name="_Toc160570858"/>
      <w:bookmarkStart w:id="11038" w:name="_Toc162008454"/>
      <w:bookmarkStart w:id="11039" w:name="_Toc185516125"/>
      <w:bookmarkStart w:id="11040" w:name="_Toc192873433"/>
      <w:bookmarkStart w:id="11041" w:name="_Toc200971146"/>
      <w:bookmarkStart w:id="11042" w:name="_Toc207722477"/>
      <w:bookmarkStart w:id="11043" w:name="_Toc209521340"/>
      <w:bookmarkStart w:id="11044" w:name="_Toc214977359"/>
      <w:r>
        <w:rPr>
          <w:lang w:eastAsia="zh-CN"/>
        </w:rPr>
        <w:t>9.1.5.2.</w:t>
      </w:r>
      <w:r w:rsidRPr="0045617A">
        <w:rPr>
          <w:lang w:eastAsia="zh-CN"/>
        </w:rPr>
        <w:t>9</w:t>
      </w:r>
      <w:r>
        <w:rPr>
          <w:lang w:eastAsia="zh-CN"/>
        </w:rPr>
        <w:tab/>
        <w:t>Type: InstantiationCriteria</w:t>
      </w:r>
      <w:bookmarkEnd w:id="11035"/>
      <w:bookmarkEnd w:id="11036"/>
      <w:bookmarkEnd w:id="11037"/>
      <w:bookmarkEnd w:id="11038"/>
      <w:bookmarkEnd w:id="11039"/>
      <w:bookmarkEnd w:id="11040"/>
      <w:bookmarkEnd w:id="11041"/>
      <w:bookmarkEnd w:id="11042"/>
      <w:bookmarkEnd w:id="11043"/>
      <w:bookmarkEnd w:id="11044"/>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45" w:name="_Toc160570859"/>
      <w:bookmarkStart w:id="11046" w:name="_Toc162008455"/>
      <w:bookmarkStart w:id="11047" w:name="_Toc185516126"/>
      <w:bookmarkStart w:id="11048" w:name="_Toc192873434"/>
      <w:bookmarkStart w:id="11049" w:name="_Toc200971147"/>
      <w:bookmarkStart w:id="11050" w:name="_Toc207722478"/>
      <w:bookmarkStart w:id="11051" w:name="_Toc209521341"/>
      <w:bookmarkStart w:id="11052" w:name="_Toc214977360"/>
      <w:r>
        <w:rPr>
          <w:lang w:eastAsia="zh-CN"/>
        </w:rPr>
        <w:t>9.1.5.2</w:t>
      </w:r>
      <w:r w:rsidRPr="0081078C">
        <w:rPr>
          <w:lang w:eastAsia="zh-CN"/>
        </w:rPr>
        <w:t>.</w:t>
      </w:r>
      <w:r w:rsidRPr="00527D5E">
        <w:rPr>
          <w:lang w:eastAsia="zh-CN"/>
        </w:rPr>
        <w:t>10</w:t>
      </w:r>
      <w:r>
        <w:rPr>
          <w:lang w:eastAsia="zh-CN"/>
        </w:rPr>
        <w:tab/>
        <w:t xml:space="preserve">Type: </w:t>
      </w:r>
      <w:r>
        <w:t>EDNInfo</w:t>
      </w:r>
      <w:bookmarkEnd w:id="11045"/>
      <w:bookmarkEnd w:id="11046"/>
      <w:bookmarkEnd w:id="11047"/>
      <w:bookmarkEnd w:id="11048"/>
      <w:bookmarkEnd w:id="11049"/>
      <w:bookmarkEnd w:id="11050"/>
      <w:bookmarkEnd w:id="11051"/>
      <w:bookmarkEnd w:id="1105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53" w:name="_Toc185516127"/>
      <w:bookmarkStart w:id="11054" w:name="_Toc192873435"/>
      <w:bookmarkStart w:id="11055" w:name="_Toc200971148"/>
      <w:bookmarkStart w:id="11056" w:name="_Toc207722479"/>
      <w:bookmarkStart w:id="11057" w:name="_Toc209521342"/>
      <w:bookmarkStart w:id="11058" w:name="_Toc214977361"/>
      <w:r>
        <w:rPr>
          <w:lang w:eastAsia="zh-CN"/>
        </w:rPr>
        <w:t>9.1.5.2.11</w:t>
      </w:r>
      <w:r>
        <w:rPr>
          <w:lang w:eastAsia="zh-CN"/>
        </w:rPr>
        <w:tab/>
        <w:t>Type: LoadInfo</w:t>
      </w:r>
      <w:bookmarkEnd w:id="11053"/>
      <w:bookmarkEnd w:id="11054"/>
      <w:bookmarkEnd w:id="11055"/>
      <w:bookmarkEnd w:id="11056"/>
      <w:bookmarkEnd w:id="11057"/>
      <w:bookmarkEnd w:id="11058"/>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59" w:name="_Toc185516128"/>
      <w:bookmarkStart w:id="11060" w:name="_Toc192873436"/>
      <w:bookmarkStart w:id="11061" w:name="_Toc200971149"/>
      <w:bookmarkStart w:id="11062" w:name="_Toc207722480"/>
      <w:bookmarkStart w:id="11063" w:name="_Toc209521343"/>
      <w:bookmarkStart w:id="11064" w:name="_Toc214977362"/>
      <w:r>
        <w:rPr>
          <w:lang w:eastAsia="zh-CN"/>
        </w:rPr>
        <w:t>9.1.5.2.12</w:t>
      </w:r>
      <w:r>
        <w:rPr>
          <w:lang w:eastAsia="zh-CN"/>
        </w:rPr>
        <w:tab/>
        <w:t>Type: UeServSatInfo</w:t>
      </w:r>
      <w:bookmarkEnd w:id="11059"/>
      <w:bookmarkEnd w:id="11060"/>
      <w:bookmarkEnd w:id="11061"/>
      <w:bookmarkEnd w:id="11062"/>
      <w:bookmarkEnd w:id="11063"/>
      <w:bookmarkEnd w:id="11064"/>
    </w:p>
    <w:p w14:paraId="02924126" w14:textId="77777777" w:rsidR="008B790C" w:rsidRDefault="008B790C" w:rsidP="008B790C">
      <w:pPr>
        <w:pStyle w:val="TH"/>
      </w:pPr>
      <w:bookmarkStart w:id="11065" w:name="_Toc85734545"/>
      <w:bookmarkStart w:id="11066" w:name="_Toc89431844"/>
      <w:bookmarkStart w:id="11067" w:name="_Toc97042758"/>
      <w:bookmarkStart w:id="11068" w:name="_Toc97045902"/>
      <w:bookmarkStart w:id="11069" w:name="_Toc97155647"/>
      <w:bookmarkStart w:id="11070" w:name="_Toc101521739"/>
      <w:bookmarkStart w:id="11071" w:name="_Toc138762048"/>
      <w:bookmarkStart w:id="11072" w:name="_Toc145708311"/>
      <w:bookmarkStart w:id="11073" w:name="_Toc160570860"/>
      <w:bookmarkStart w:id="11074" w:name="_Toc162008456"/>
      <w:bookmarkStart w:id="11075" w:name="_Toc185516129"/>
      <w:bookmarkStart w:id="11076" w:name="_Toc192873437"/>
      <w:bookmarkStart w:id="11077"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78" w:name="_Toc207722481"/>
      <w:bookmarkStart w:id="11079" w:name="_Toc209521344"/>
      <w:bookmarkStart w:id="11080" w:name="_Toc214977363"/>
      <w:r>
        <w:rPr>
          <w:lang w:eastAsia="zh-CN"/>
        </w:rPr>
        <w:t>9.1.5.2.1</w:t>
      </w:r>
      <w:r w:rsidRPr="00F0034B">
        <w:rPr>
          <w:lang w:eastAsia="zh-CN"/>
        </w:rPr>
        <w:t>3</w:t>
      </w:r>
      <w:r>
        <w:rPr>
          <w:lang w:eastAsia="zh-CN"/>
        </w:rPr>
        <w:tab/>
        <w:t>Type: App</w:t>
      </w:r>
      <w:r>
        <w:t>SatCovAvailInfo</w:t>
      </w:r>
      <w:bookmarkEnd w:id="11078"/>
      <w:bookmarkEnd w:id="11079"/>
      <w:bookmarkEnd w:id="11080"/>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81" w:name="_Toc207722482"/>
      <w:bookmarkStart w:id="11082" w:name="_Toc209521345"/>
      <w:bookmarkStart w:id="11083" w:name="_Toc214977364"/>
      <w:r>
        <w:rPr>
          <w:lang w:eastAsia="zh-CN"/>
        </w:rPr>
        <w:t>9.</w:t>
      </w:r>
      <w:r w:rsidR="00730F40">
        <w:rPr>
          <w:lang w:eastAsia="zh-CN"/>
        </w:rPr>
        <w:t>1</w:t>
      </w:r>
      <w:r>
        <w:rPr>
          <w:lang w:eastAsia="zh-CN"/>
        </w:rPr>
        <w:t>.5.3</w:t>
      </w:r>
      <w:r>
        <w:rPr>
          <w:lang w:eastAsia="zh-CN"/>
        </w:rPr>
        <w:tab/>
        <w:t>Simple data types and enumerations</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81"/>
      <w:bookmarkEnd w:id="11082"/>
      <w:bookmarkEnd w:id="11083"/>
    </w:p>
    <w:p w14:paraId="76EF216B" w14:textId="39E856F8" w:rsidR="0039285C" w:rsidRPr="00384E92" w:rsidRDefault="0039285C" w:rsidP="0039285C">
      <w:pPr>
        <w:pStyle w:val="Heading5"/>
      </w:pPr>
      <w:bookmarkStart w:id="11084" w:name="_Toc85734546"/>
      <w:bookmarkStart w:id="11085" w:name="_Toc89431845"/>
      <w:bookmarkStart w:id="11086" w:name="_Toc97042759"/>
      <w:bookmarkStart w:id="11087" w:name="_Toc97045903"/>
      <w:bookmarkStart w:id="11088" w:name="_Toc97155648"/>
      <w:bookmarkStart w:id="11089" w:name="_Toc101521740"/>
      <w:bookmarkStart w:id="11090" w:name="_Toc138762049"/>
      <w:bookmarkStart w:id="11091" w:name="_Toc145708312"/>
      <w:bookmarkStart w:id="11092" w:name="_Toc160570861"/>
      <w:bookmarkStart w:id="11093" w:name="_Toc162008457"/>
      <w:bookmarkStart w:id="11094" w:name="_Toc185516130"/>
      <w:bookmarkStart w:id="11095" w:name="_Toc192873438"/>
      <w:bookmarkStart w:id="11096" w:name="_Toc200971151"/>
      <w:bookmarkStart w:id="11097" w:name="_Toc207722483"/>
      <w:bookmarkStart w:id="11098" w:name="_Toc209521346"/>
      <w:bookmarkStart w:id="11099" w:name="_Toc214977365"/>
      <w:r>
        <w:t>9.1.5.3.1</w:t>
      </w:r>
      <w:r w:rsidRPr="00384E92">
        <w:tab/>
        <w:t>Introduction</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100" w:name="_Toc85734547"/>
      <w:bookmarkStart w:id="11101" w:name="_Toc89431846"/>
      <w:bookmarkStart w:id="11102" w:name="_Toc97042760"/>
      <w:bookmarkStart w:id="11103" w:name="_Toc97045904"/>
      <w:bookmarkStart w:id="11104" w:name="_Toc97155649"/>
      <w:bookmarkStart w:id="11105" w:name="_Toc101521741"/>
      <w:bookmarkStart w:id="11106" w:name="_Toc138762050"/>
      <w:bookmarkStart w:id="11107" w:name="_Toc145708313"/>
      <w:bookmarkStart w:id="11108" w:name="_Toc160570862"/>
      <w:bookmarkStart w:id="11109" w:name="_Toc162008458"/>
      <w:bookmarkStart w:id="11110" w:name="_Toc185516131"/>
      <w:bookmarkStart w:id="11111" w:name="_Toc192873439"/>
      <w:bookmarkStart w:id="11112" w:name="_Toc200971152"/>
      <w:bookmarkStart w:id="11113" w:name="_Toc207722484"/>
      <w:bookmarkStart w:id="11114" w:name="_Toc209521347"/>
      <w:bookmarkStart w:id="11115" w:name="_Toc214977366"/>
      <w:r>
        <w:t>9.1.5.3.2</w:t>
      </w:r>
      <w:r w:rsidRPr="00384E92">
        <w:tab/>
        <w:t>Simple data types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116" w:name="_Toc85734548"/>
      <w:bookmarkStart w:id="11117" w:name="_Toc89431847"/>
      <w:bookmarkStart w:id="11118" w:name="_Toc97042761"/>
      <w:bookmarkStart w:id="11119" w:name="_Toc97045905"/>
      <w:bookmarkStart w:id="11120" w:name="_Toc97155650"/>
      <w:bookmarkStart w:id="11121" w:name="_Toc101521742"/>
      <w:bookmarkStart w:id="11122" w:name="_Toc138762051"/>
      <w:bookmarkStart w:id="11123" w:name="_Toc145708314"/>
      <w:bookmarkStart w:id="11124" w:name="_Toc160570863"/>
      <w:bookmarkStart w:id="11125" w:name="_Toc162008459"/>
      <w:bookmarkStart w:id="11126" w:name="_Toc185516132"/>
      <w:bookmarkStart w:id="11127" w:name="_Toc192873440"/>
      <w:bookmarkStart w:id="11128" w:name="_Toc200971153"/>
      <w:bookmarkStart w:id="11129" w:name="_Toc207722485"/>
      <w:bookmarkStart w:id="11130" w:name="_Toc209521348"/>
      <w:bookmarkStart w:id="11131" w:name="_Toc214977367"/>
      <w:r>
        <w:t>9.1.5.3.3</w:t>
      </w:r>
      <w:r w:rsidRPr="00BC662F">
        <w:tab/>
        <w:t xml:space="preserve">Enumeration: </w:t>
      </w:r>
      <w:r>
        <w:t>ACRScenario</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32" w:name="_Toc138762052"/>
      <w:bookmarkStart w:id="11133" w:name="_Toc145708315"/>
      <w:bookmarkStart w:id="11134" w:name="_Toc160570864"/>
      <w:bookmarkStart w:id="11135" w:name="_Toc162008460"/>
      <w:bookmarkStart w:id="11136" w:name="_Toc185516133"/>
      <w:bookmarkStart w:id="11137" w:name="_Toc192873441"/>
      <w:bookmarkStart w:id="11138" w:name="_Toc200971154"/>
      <w:bookmarkStart w:id="11139" w:name="_Toc207722486"/>
      <w:bookmarkStart w:id="11140" w:name="_Toc209521349"/>
      <w:bookmarkStart w:id="11141" w:name="_Toc214977368"/>
      <w:r>
        <w:t>9.1.5.3.</w:t>
      </w:r>
      <w:r w:rsidRPr="0045617A">
        <w:t>4</w:t>
      </w:r>
      <w:r w:rsidRPr="00BC662F">
        <w:tab/>
        <w:t xml:space="preserve">Enumeration: </w:t>
      </w:r>
      <w:r>
        <w:t>InstantiationStatus</w:t>
      </w:r>
      <w:bookmarkEnd w:id="11132"/>
      <w:bookmarkEnd w:id="11133"/>
      <w:bookmarkEnd w:id="11134"/>
      <w:bookmarkEnd w:id="11135"/>
      <w:bookmarkEnd w:id="11136"/>
      <w:bookmarkEnd w:id="11137"/>
      <w:bookmarkEnd w:id="11138"/>
      <w:bookmarkEnd w:id="11139"/>
      <w:bookmarkEnd w:id="11140"/>
      <w:bookmarkEnd w:id="1114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42" w:name="_Toc85734549"/>
      <w:bookmarkStart w:id="11143" w:name="_Toc89431848"/>
      <w:bookmarkStart w:id="11144" w:name="_Toc97042762"/>
      <w:bookmarkStart w:id="11145" w:name="_Toc97045906"/>
      <w:bookmarkStart w:id="11146" w:name="_Toc97155651"/>
      <w:bookmarkStart w:id="11147" w:name="_Toc101521743"/>
      <w:bookmarkStart w:id="11148" w:name="_Toc138762053"/>
      <w:bookmarkStart w:id="11149" w:name="_Toc145708316"/>
      <w:bookmarkStart w:id="11150" w:name="_Toc160570865"/>
      <w:bookmarkStart w:id="11151" w:name="_Toc162008461"/>
      <w:bookmarkStart w:id="11152" w:name="_Toc185516134"/>
      <w:bookmarkStart w:id="11153" w:name="_Toc192873442"/>
      <w:bookmarkStart w:id="11154" w:name="_Toc200971155"/>
      <w:bookmarkStart w:id="11155" w:name="_Toc207722487"/>
      <w:bookmarkStart w:id="11156" w:name="_Toc209521350"/>
      <w:bookmarkStart w:id="11157" w:name="_Toc214977369"/>
      <w:r>
        <w:t>9.</w:t>
      </w:r>
      <w:r w:rsidR="00730F40">
        <w:t>1</w:t>
      </w:r>
      <w:r>
        <w:t>.6</w:t>
      </w:r>
      <w:r>
        <w:tab/>
        <w:t>Error Handling</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0F56D94C" w14:textId="77777777" w:rsidR="00FD4223" w:rsidRPr="00D00D02" w:rsidRDefault="00FD4223" w:rsidP="00FD4223">
      <w:pPr>
        <w:pStyle w:val="Heading4"/>
      </w:pPr>
      <w:bookmarkStart w:id="11158" w:name="_Toc185516135"/>
      <w:bookmarkStart w:id="11159" w:name="_Toc192873443"/>
      <w:bookmarkStart w:id="11160" w:name="_Toc200971156"/>
      <w:bookmarkStart w:id="11161" w:name="_Toc207722488"/>
      <w:bookmarkStart w:id="11162" w:name="_Toc209521351"/>
      <w:bookmarkStart w:id="11163" w:name="_Toc214977370"/>
      <w:r w:rsidRPr="00D00D02">
        <w:rPr>
          <w:noProof/>
          <w:lang w:eastAsia="zh-CN"/>
        </w:rPr>
        <w:t>9.</w:t>
      </w:r>
      <w:r>
        <w:rPr>
          <w:noProof/>
          <w:lang w:eastAsia="zh-CN"/>
        </w:rPr>
        <w:t>1</w:t>
      </w:r>
      <w:r w:rsidRPr="00D00D02">
        <w:t>.</w:t>
      </w:r>
      <w:r>
        <w:t>6</w:t>
      </w:r>
      <w:r w:rsidRPr="00D00D02">
        <w:t>.1</w:t>
      </w:r>
      <w:r w:rsidRPr="00D00D02">
        <w:tab/>
        <w:t>General</w:t>
      </w:r>
      <w:bookmarkEnd w:id="11158"/>
      <w:bookmarkEnd w:id="11159"/>
      <w:bookmarkEnd w:id="11160"/>
      <w:bookmarkEnd w:id="11161"/>
      <w:bookmarkEnd w:id="11162"/>
      <w:bookmarkEnd w:id="11163"/>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64" w:name="_Toc185516136"/>
      <w:bookmarkStart w:id="11165" w:name="_Toc192873444"/>
      <w:bookmarkStart w:id="11166" w:name="_Toc200971157"/>
      <w:bookmarkStart w:id="11167" w:name="_Toc207722489"/>
      <w:bookmarkStart w:id="11168" w:name="_Toc209521352"/>
      <w:bookmarkStart w:id="11169" w:name="_Toc214977371"/>
      <w:r w:rsidRPr="00D00D02">
        <w:rPr>
          <w:noProof/>
          <w:lang w:eastAsia="zh-CN"/>
        </w:rPr>
        <w:t>9.</w:t>
      </w:r>
      <w:r>
        <w:rPr>
          <w:noProof/>
          <w:lang w:eastAsia="zh-CN"/>
        </w:rPr>
        <w:t>1</w:t>
      </w:r>
      <w:r w:rsidRPr="00D00D02">
        <w:t>.</w:t>
      </w:r>
      <w:r>
        <w:t>6</w:t>
      </w:r>
      <w:r w:rsidRPr="00D00D02">
        <w:t>.2</w:t>
      </w:r>
      <w:r w:rsidRPr="00D00D02">
        <w:tab/>
        <w:t>Protocol Errors</w:t>
      </w:r>
      <w:bookmarkEnd w:id="11164"/>
      <w:bookmarkEnd w:id="11165"/>
      <w:bookmarkEnd w:id="11166"/>
      <w:bookmarkEnd w:id="11167"/>
      <w:bookmarkEnd w:id="11168"/>
      <w:bookmarkEnd w:id="11169"/>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70" w:name="_Toc185516137"/>
      <w:bookmarkStart w:id="11171" w:name="_Toc192873445"/>
      <w:bookmarkStart w:id="11172" w:name="_Toc200971158"/>
      <w:bookmarkStart w:id="11173" w:name="_Toc207722490"/>
      <w:bookmarkStart w:id="11174" w:name="_Toc209521353"/>
      <w:bookmarkStart w:id="11175" w:name="_Toc214977372"/>
      <w:r w:rsidRPr="00D00D02">
        <w:rPr>
          <w:noProof/>
          <w:lang w:eastAsia="zh-CN"/>
        </w:rPr>
        <w:t>9.</w:t>
      </w:r>
      <w:r>
        <w:rPr>
          <w:noProof/>
          <w:lang w:eastAsia="zh-CN"/>
        </w:rPr>
        <w:t>1</w:t>
      </w:r>
      <w:r w:rsidRPr="00D00D02">
        <w:t>.</w:t>
      </w:r>
      <w:r>
        <w:t>6</w:t>
      </w:r>
      <w:r w:rsidRPr="00D00D02">
        <w:t>.3</w:t>
      </w:r>
      <w:r w:rsidRPr="00D00D02">
        <w:tab/>
        <w:t>Application Errors</w:t>
      </w:r>
      <w:bookmarkEnd w:id="11170"/>
      <w:bookmarkEnd w:id="11171"/>
      <w:bookmarkEnd w:id="11172"/>
      <w:bookmarkEnd w:id="11173"/>
      <w:bookmarkEnd w:id="11174"/>
      <w:bookmarkEnd w:id="11175"/>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76" w:name="_Toc85734550"/>
      <w:bookmarkStart w:id="11177" w:name="_Toc89431849"/>
      <w:bookmarkStart w:id="11178" w:name="_Toc97042763"/>
      <w:bookmarkStart w:id="11179" w:name="_Toc97045907"/>
      <w:bookmarkStart w:id="11180" w:name="_Toc97155652"/>
      <w:bookmarkStart w:id="11181" w:name="_Toc101521744"/>
      <w:bookmarkStart w:id="11182" w:name="_Toc138762054"/>
      <w:bookmarkStart w:id="11183" w:name="_Toc145708317"/>
      <w:bookmarkStart w:id="11184" w:name="_Toc160570866"/>
      <w:bookmarkStart w:id="11185" w:name="_Toc162008462"/>
      <w:bookmarkStart w:id="11186" w:name="_Toc185516138"/>
      <w:bookmarkStart w:id="11187" w:name="_Toc192873446"/>
      <w:bookmarkStart w:id="11188" w:name="_Toc200971159"/>
      <w:bookmarkStart w:id="11189" w:name="_Toc207722491"/>
      <w:bookmarkStart w:id="11190" w:name="_Toc209521354"/>
      <w:bookmarkStart w:id="11191" w:name="_Toc214977373"/>
      <w:r>
        <w:t>9.</w:t>
      </w:r>
      <w:r w:rsidR="00730F40">
        <w:t>1</w:t>
      </w:r>
      <w:r>
        <w:t>.7</w:t>
      </w:r>
      <w:r>
        <w:tab/>
        <w:t>Feature negotiation</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4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92" w:name="_Toc85734551"/>
      <w:bookmarkStart w:id="11193" w:name="_Toc89431850"/>
      <w:bookmarkStart w:id="11194" w:name="_Toc97042764"/>
      <w:bookmarkStart w:id="11195" w:name="_Toc97045908"/>
      <w:bookmarkStart w:id="11196" w:name="_Toc97155653"/>
      <w:bookmarkStart w:id="11197" w:name="_Toc101521745"/>
      <w:bookmarkStart w:id="11198" w:name="_Toc138762055"/>
      <w:bookmarkStart w:id="11199" w:name="_Toc145708318"/>
      <w:bookmarkStart w:id="11200" w:name="_Toc160570867"/>
      <w:bookmarkStart w:id="11201" w:name="_Toc162008463"/>
      <w:bookmarkStart w:id="11202" w:name="_Toc185516139"/>
      <w:bookmarkStart w:id="11203" w:name="_Toc192873447"/>
      <w:bookmarkStart w:id="11204" w:name="_Toc200971160"/>
      <w:bookmarkStart w:id="11205" w:name="_Toc207722492"/>
      <w:bookmarkStart w:id="11206" w:name="_Toc209521355"/>
      <w:bookmarkStart w:id="11207" w:name="_Toc214977374"/>
      <w:r>
        <w:t>9.2</w:t>
      </w:r>
      <w:r>
        <w:tab/>
        <w:t>Eecs_TargetEESDiscovery API</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34A83731" w14:textId="5F9B80A2" w:rsidR="007C54F7" w:rsidRDefault="007C54F7" w:rsidP="007C54F7">
      <w:pPr>
        <w:pStyle w:val="Heading3"/>
      </w:pPr>
      <w:bookmarkStart w:id="11208" w:name="_Toc85734552"/>
      <w:bookmarkStart w:id="11209" w:name="_Toc89431851"/>
      <w:bookmarkStart w:id="11210" w:name="_Toc97042765"/>
      <w:bookmarkStart w:id="11211" w:name="_Toc97045909"/>
      <w:bookmarkStart w:id="11212" w:name="_Toc97155654"/>
      <w:bookmarkStart w:id="11213" w:name="_Toc101521746"/>
      <w:bookmarkStart w:id="11214" w:name="_Toc138762056"/>
      <w:bookmarkStart w:id="11215" w:name="_Toc145708319"/>
      <w:bookmarkStart w:id="11216" w:name="_Toc160570868"/>
      <w:bookmarkStart w:id="11217" w:name="_Toc162008464"/>
      <w:bookmarkStart w:id="11218" w:name="_Toc185516140"/>
      <w:bookmarkStart w:id="11219" w:name="_Toc192873448"/>
      <w:bookmarkStart w:id="11220" w:name="_Toc200971161"/>
      <w:bookmarkStart w:id="11221" w:name="_Toc207722493"/>
      <w:bookmarkStart w:id="11222" w:name="_Toc209521356"/>
      <w:bookmarkStart w:id="11223" w:name="_Toc214977375"/>
      <w:r>
        <w:t>9.2.1</w:t>
      </w:r>
      <w:r>
        <w:tab/>
      </w:r>
      <w:bookmarkEnd w:id="11208"/>
      <w:r w:rsidR="009616F6">
        <w:t>Introduction</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24" w:name="_Toc85734553"/>
      <w:bookmarkStart w:id="11225" w:name="_Toc89431852"/>
      <w:bookmarkStart w:id="11226" w:name="_Toc97042766"/>
      <w:bookmarkStart w:id="11227" w:name="_Toc97045910"/>
      <w:bookmarkStart w:id="11228" w:name="_Toc97155655"/>
      <w:bookmarkStart w:id="11229" w:name="_Toc101521747"/>
      <w:bookmarkStart w:id="11230" w:name="_Toc138762057"/>
      <w:bookmarkStart w:id="11231" w:name="_Toc145708320"/>
      <w:bookmarkStart w:id="11232" w:name="_Toc160570869"/>
      <w:bookmarkStart w:id="11233" w:name="_Toc162008465"/>
      <w:bookmarkStart w:id="11234" w:name="_Toc185516141"/>
      <w:bookmarkStart w:id="11235" w:name="_Toc192873449"/>
      <w:bookmarkStart w:id="11236" w:name="_Toc200971162"/>
      <w:bookmarkStart w:id="11237" w:name="_Toc207722494"/>
      <w:bookmarkStart w:id="11238" w:name="_Toc209521357"/>
      <w:bookmarkStart w:id="11239" w:name="_Toc214977376"/>
      <w:r>
        <w:t>9.</w:t>
      </w:r>
      <w:r w:rsidR="00AB45AD">
        <w:t>2</w:t>
      </w:r>
      <w:r>
        <w:t>.2</w:t>
      </w:r>
      <w:r>
        <w:tab/>
        <w:t>Resources</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3192648F" w14:textId="79AA4A35" w:rsidR="007C54F7" w:rsidRDefault="007C54F7" w:rsidP="007C54F7">
      <w:pPr>
        <w:pStyle w:val="Heading4"/>
      </w:pPr>
      <w:bookmarkStart w:id="11240" w:name="_Toc85734554"/>
      <w:bookmarkStart w:id="11241" w:name="_Toc89431853"/>
      <w:bookmarkStart w:id="11242" w:name="_Toc97042767"/>
      <w:bookmarkStart w:id="11243" w:name="_Toc97045911"/>
      <w:bookmarkStart w:id="11244" w:name="_Toc97155656"/>
      <w:bookmarkStart w:id="11245" w:name="_Toc101521748"/>
      <w:bookmarkStart w:id="11246" w:name="_Toc138762058"/>
      <w:bookmarkStart w:id="11247" w:name="_Toc145708321"/>
      <w:bookmarkStart w:id="11248" w:name="_Toc160570870"/>
      <w:bookmarkStart w:id="11249" w:name="_Toc162008466"/>
      <w:bookmarkStart w:id="11250" w:name="_Toc185516142"/>
      <w:bookmarkStart w:id="11251" w:name="_Toc192873450"/>
      <w:bookmarkStart w:id="11252" w:name="_Toc200971163"/>
      <w:bookmarkStart w:id="11253" w:name="_Toc207722495"/>
      <w:bookmarkStart w:id="11254" w:name="_Toc209521358"/>
      <w:bookmarkStart w:id="11255" w:name="_Toc214977377"/>
      <w:r>
        <w:t>9.</w:t>
      </w:r>
      <w:r w:rsidR="00AB45AD">
        <w:t>2</w:t>
      </w:r>
      <w:r>
        <w:t>.2.1</w:t>
      </w:r>
      <w:r>
        <w:tab/>
        <w:t>Overview</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5pt;height:147.7pt" o:ole="">
            <v:imagedata r:id="rId45" o:title=""/>
          </v:shape>
          <o:OLEObject Type="Embed" ProgID="Visio.Drawing.11" ShapeID="_x0000_i1042" DrawAspect="Content" ObjectID="_182695874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56" w:name="_Toc85734555"/>
      <w:bookmarkStart w:id="11257" w:name="_Toc89431854"/>
      <w:bookmarkStart w:id="11258" w:name="_Toc97042768"/>
      <w:bookmarkStart w:id="11259" w:name="_Toc97045912"/>
      <w:bookmarkStart w:id="11260" w:name="_Toc97155657"/>
      <w:bookmarkStart w:id="11261" w:name="_Toc101521749"/>
      <w:bookmarkStart w:id="11262" w:name="_Toc138762059"/>
      <w:bookmarkStart w:id="11263" w:name="_Toc145708322"/>
      <w:bookmarkStart w:id="11264" w:name="_Toc160570871"/>
      <w:bookmarkStart w:id="11265" w:name="_Toc162008467"/>
      <w:bookmarkStart w:id="11266" w:name="_Toc185516143"/>
      <w:bookmarkStart w:id="11267" w:name="_Toc192873451"/>
      <w:bookmarkStart w:id="11268" w:name="_Toc200971164"/>
      <w:bookmarkStart w:id="11269" w:name="_Toc207722496"/>
      <w:bookmarkStart w:id="11270" w:name="_Toc209521359"/>
      <w:bookmarkStart w:id="11271" w:name="_Toc214977378"/>
      <w:r>
        <w:t>9.</w:t>
      </w:r>
      <w:r w:rsidR="00AB45AD">
        <w:t>2</w:t>
      </w:r>
      <w:r>
        <w:t>.2.2</w:t>
      </w:r>
      <w:r>
        <w:tab/>
        <w:t>Resource</w:t>
      </w:r>
      <w:r w:rsidRPr="00831458">
        <w:t xml:space="preserve">: </w:t>
      </w:r>
      <w:r>
        <w:t>EES Profiles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6B9D6631" w14:textId="25036092" w:rsidR="007C54F7" w:rsidRDefault="007C54F7" w:rsidP="007C54F7">
      <w:pPr>
        <w:pStyle w:val="Heading5"/>
        <w:rPr>
          <w:lang w:eastAsia="zh-CN"/>
        </w:rPr>
      </w:pPr>
      <w:bookmarkStart w:id="11272" w:name="_Toc85734556"/>
      <w:bookmarkStart w:id="11273" w:name="_Toc89431855"/>
      <w:bookmarkStart w:id="11274" w:name="_Toc97042769"/>
      <w:bookmarkStart w:id="11275" w:name="_Toc97045913"/>
      <w:bookmarkStart w:id="11276" w:name="_Toc97155658"/>
      <w:bookmarkStart w:id="11277" w:name="_Toc101521750"/>
      <w:bookmarkStart w:id="11278" w:name="_Toc138762060"/>
      <w:bookmarkStart w:id="11279" w:name="_Toc145708323"/>
      <w:bookmarkStart w:id="11280" w:name="_Toc160570872"/>
      <w:bookmarkStart w:id="11281" w:name="_Toc162008468"/>
      <w:bookmarkStart w:id="11282" w:name="_Toc185516144"/>
      <w:bookmarkStart w:id="11283" w:name="_Toc192873452"/>
      <w:bookmarkStart w:id="11284" w:name="_Toc200971165"/>
      <w:bookmarkStart w:id="11285" w:name="_Toc207722497"/>
      <w:bookmarkStart w:id="11286" w:name="_Toc209521360"/>
      <w:bookmarkStart w:id="11287" w:name="_Toc214977379"/>
      <w:r>
        <w:rPr>
          <w:lang w:eastAsia="zh-CN"/>
        </w:rPr>
        <w:t>9.</w:t>
      </w:r>
      <w:r w:rsidR="00AB45AD">
        <w:rPr>
          <w:lang w:eastAsia="zh-CN"/>
        </w:rPr>
        <w:t>2</w:t>
      </w:r>
      <w:r>
        <w:rPr>
          <w:lang w:eastAsia="zh-CN"/>
        </w:rPr>
        <w:t>.2.2.1</w:t>
      </w:r>
      <w:r>
        <w:rPr>
          <w:lang w:eastAsia="zh-CN"/>
        </w:rPr>
        <w:tab/>
        <w:t>Description</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88" w:name="_Toc85734557"/>
      <w:bookmarkStart w:id="11289" w:name="_Toc89431856"/>
      <w:bookmarkStart w:id="11290" w:name="_Toc97042770"/>
      <w:bookmarkStart w:id="11291" w:name="_Toc97045914"/>
      <w:bookmarkStart w:id="11292" w:name="_Toc97155659"/>
      <w:bookmarkStart w:id="11293" w:name="_Toc101521751"/>
      <w:bookmarkStart w:id="11294" w:name="_Toc138762061"/>
      <w:bookmarkStart w:id="11295" w:name="_Toc145708324"/>
      <w:bookmarkStart w:id="11296" w:name="_Toc160570873"/>
      <w:bookmarkStart w:id="11297" w:name="_Toc162008469"/>
      <w:bookmarkStart w:id="11298" w:name="_Toc185516145"/>
      <w:bookmarkStart w:id="11299" w:name="_Toc192873453"/>
      <w:bookmarkStart w:id="11300" w:name="_Toc200971166"/>
      <w:bookmarkStart w:id="11301" w:name="_Toc207722498"/>
      <w:bookmarkStart w:id="11302" w:name="_Toc209521361"/>
      <w:bookmarkStart w:id="11303" w:name="_Toc214977380"/>
      <w:r>
        <w:rPr>
          <w:lang w:eastAsia="zh-CN"/>
        </w:rPr>
        <w:t>9.</w:t>
      </w:r>
      <w:r w:rsidR="00AB45AD">
        <w:rPr>
          <w:lang w:eastAsia="zh-CN"/>
        </w:rPr>
        <w:t>2</w:t>
      </w:r>
      <w:r>
        <w:rPr>
          <w:lang w:eastAsia="zh-CN"/>
        </w:rPr>
        <w:t>.2.2.2</w:t>
      </w:r>
      <w:r>
        <w:rPr>
          <w:lang w:eastAsia="zh-CN"/>
        </w:rPr>
        <w:tab/>
        <w:t>Resource Definition</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304" w:name="_Toc85734558"/>
      <w:bookmarkStart w:id="11305" w:name="_Toc89431857"/>
      <w:bookmarkStart w:id="11306" w:name="_Toc97042771"/>
      <w:bookmarkStart w:id="11307" w:name="_Toc97045915"/>
      <w:bookmarkStart w:id="11308" w:name="_Toc97155660"/>
      <w:bookmarkStart w:id="11309" w:name="_Toc101521752"/>
      <w:bookmarkStart w:id="11310" w:name="_Toc138762062"/>
      <w:bookmarkStart w:id="11311" w:name="_Toc145708325"/>
      <w:bookmarkStart w:id="11312" w:name="_Toc160570874"/>
      <w:bookmarkStart w:id="11313" w:name="_Toc162008470"/>
      <w:bookmarkStart w:id="11314" w:name="_Toc185516146"/>
      <w:bookmarkStart w:id="11315" w:name="_Toc192873454"/>
      <w:bookmarkStart w:id="11316" w:name="_Toc200971167"/>
      <w:bookmarkStart w:id="11317" w:name="_Toc207722499"/>
      <w:bookmarkStart w:id="11318" w:name="_Toc209521362"/>
      <w:bookmarkStart w:id="11319" w:name="_Toc214977381"/>
      <w:r>
        <w:rPr>
          <w:lang w:eastAsia="zh-CN"/>
        </w:rPr>
        <w:t>9.</w:t>
      </w:r>
      <w:r w:rsidR="00AB45AD">
        <w:rPr>
          <w:lang w:eastAsia="zh-CN"/>
        </w:rPr>
        <w:t>2</w:t>
      </w:r>
      <w:r>
        <w:rPr>
          <w:lang w:eastAsia="zh-CN"/>
        </w:rPr>
        <w:t>.2.2.3</w:t>
      </w:r>
      <w:r>
        <w:rPr>
          <w:lang w:eastAsia="zh-CN"/>
        </w:rPr>
        <w:tab/>
        <w:t>Resource Standard Methods</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150C2DA3" w14:textId="4D1A3ED8" w:rsidR="007C54F7" w:rsidRDefault="007C54F7" w:rsidP="007C54F7">
      <w:pPr>
        <w:pStyle w:val="Heading6"/>
        <w:rPr>
          <w:lang w:eastAsia="zh-CN"/>
        </w:rPr>
      </w:pPr>
      <w:bookmarkStart w:id="11320" w:name="_Toc85734559"/>
      <w:bookmarkStart w:id="11321" w:name="_Toc89431858"/>
      <w:bookmarkStart w:id="11322" w:name="_Toc97042772"/>
      <w:bookmarkStart w:id="11323" w:name="_Toc97045916"/>
      <w:bookmarkStart w:id="11324" w:name="_Toc97155661"/>
      <w:bookmarkStart w:id="11325" w:name="_Toc101521753"/>
      <w:bookmarkStart w:id="11326" w:name="_Toc138762063"/>
      <w:bookmarkStart w:id="11327" w:name="_Toc145708326"/>
      <w:bookmarkStart w:id="11328" w:name="_Toc160570875"/>
      <w:bookmarkStart w:id="11329" w:name="_Toc162008471"/>
      <w:bookmarkStart w:id="11330" w:name="_Toc185516147"/>
      <w:bookmarkStart w:id="11331" w:name="_Toc192873455"/>
      <w:bookmarkStart w:id="11332" w:name="_Toc200971168"/>
      <w:bookmarkStart w:id="11333" w:name="_Toc207722500"/>
      <w:bookmarkStart w:id="11334" w:name="_Toc209521363"/>
      <w:bookmarkStart w:id="11335" w:name="_Toc214977382"/>
      <w:r>
        <w:rPr>
          <w:lang w:eastAsia="zh-CN"/>
        </w:rPr>
        <w:t>9.</w:t>
      </w:r>
      <w:r w:rsidR="00AB45AD">
        <w:rPr>
          <w:lang w:eastAsia="zh-CN"/>
        </w:rPr>
        <w:t>2</w:t>
      </w:r>
      <w:r>
        <w:rPr>
          <w:lang w:eastAsia="zh-CN"/>
        </w:rPr>
        <w:t>.2.2.3.1</w:t>
      </w:r>
      <w:r>
        <w:rPr>
          <w:lang w:eastAsia="zh-CN"/>
        </w:rPr>
        <w:tab/>
        <w:t>GET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36" w:name="_Toc85734560"/>
      <w:bookmarkStart w:id="11337" w:name="_Toc89431859"/>
      <w:bookmarkStart w:id="11338" w:name="_Toc97042773"/>
      <w:bookmarkStart w:id="11339" w:name="_Toc97045917"/>
      <w:bookmarkStart w:id="11340" w:name="_Toc97155662"/>
      <w:bookmarkStart w:id="11341" w:name="_Toc101521754"/>
      <w:bookmarkStart w:id="11342" w:name="_Toc138762064"/>
      <w:bookmarkStart w:id="11343" w:name="_Toc145708327"/>
      <w:bookmarkStart w:id="11344" w:name="_Toc160570876"/>
      <w:bookmarkStart w:id="11345" w:name="_Toc162008472"/>
      <w:bookmarkStart w:id="11346" w:name="_Toc185516148"/>
      <w:bookmarkStart w:id="11347" w:name="_Toc192873456"/>
      <w:bookmarkStart w:id="11348" w:name="_Toc200971169"/>
      <w:bookmarkStart w:id="11349" w:name="_Toc207722501"/>
      <w:bookmarkStart w:id="11350" w:name="_Toc209521364"/>
      <w:bookmarkStart w:id="11351" w:name="_Toc214977383"/>
      <w:r>
        <w:rPr>
          <w:lang w:eastAsia="zh-CN"/>
        </w:rPr>
        <w:t>9.</w:t>
      </w:r>
      <w:r w:rsidR="00AB45AD">
        <w:rPr>
          <w:lang w:eastAsia="zh-CN"/>
        </w:rPr>
        <w:t>2</w:t>
      </w:r>
      <w:r>
        <w:rPr>
          <w:lang w:eastAsia="zh-CN"/>
        </w:rPr>
        <w:t>.2.2.4</w:t>
      </w:r>
      <w:r>
        <w:rPr>
          <w:lang w:eastAsia="zh-CN"/>
        </w:rPr>
        <w:tab/>
        <w:t>Resource Custom Operations</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05C87CEC" w14:textId="77777777" w:rsidR="007C54F7" w:rsidRDefault="007C54F7" w:rsidP="007C54F7">
      <w:r>
        <w:t>None.</w:t>
      </w:r>
    </w:p>
    <w:p w14:paraId="776D1DA8" w14:textId="68C6B7C0" w:rsidR="007C54F7" w:rsidRDefault="007C54F7" w:rsidP="007C54F7">
      <w:pPr>
        <w:pStyle w:val="Heading3"/>
      </w:pPr>
      <w:bookmarkStart w:id="11352" w:name="_Toc85734561"/>
      <w:bookmarkStart w:id="11353" w:name="_Toc89431860"/>
      <w:bookmarkStart w:id="11354" w:name="_Toc97042774"/>
      <w:bookmarkStart w:id="11355" w:name="_Toc97045918"/>
      <w:bookmarkStart w:id="11356" w:name="_Toc97155663"/>
      <w:bookmarkStart w:id="11357" w:name="_Toc101521755"/>
      <w:bookmarkStart w:id="11358" w:name="_Toc138762065"/>
      <w:bookmarkStart w:id="11359" w:name="_Toc145708328"/>
      <w:bookmarkStart w:id="11360" w:name="_Toc160570877"/>
      <w:bookmarkStart w:id="11361" w:name="_Toc162008473"/>
      <w:bookmarkStart w:id="11362" w:name="_Toc185516149"/>
      <w:bookmarkStart w:id="11363" w:name="_Toc192873457"/>
      <w:bookmarkStart w:id="11364" w:name="_Toc200971170"/>
      <w:bookmarkStart w:id="11365" w:name="_Toc207722502"/>
      <w:bookmarkStart w:id="11366" w:name="_Toc209521365"/>
      <w:bookmarkStart w:id="11367" w:name="_Toc214977384"/>
      <w:r>
        <w:t>9.</w:t>
      </w:r>
      <w:r w:rsidR="00AB45AD">
        <w:t>2</w:t>
      </w:r>
      <w:r>
        <w:t>.3</w:t>
      </w:r>
      <w:r>
        <w:tab/>
        <w:t>Custom Operations without associated resources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68" w:name="_Toc85734562"/>
      <w:bookmarkStart w:id="11369" w:name="_Toc89431861"/>
      <w:bookmarkStart w:id="11370" w:name="_Toc97042775"/>
      <w:bookmarkStart w:id="11371" w:name="_Toc97045919"/>
      <w:bookmarkStart w:id="11372" w:name="_Toc97155664"/>
      <w:bookmarkStart w:id="11373" w:name="_Toc101521756"/>
      <w:bookmarkStart w:id="11374" w:name="_Toc138762066"/>
      <w:bookmarkStart w:id="11375" w:name="_Toc145708329"/>
      <w:bookmarkStart w:id="11376" w:name="_Toc160570878"/>
      <w:bookmarkStart w:id="11377" w:name="_Toc162008474"/>
      <w:bookmarkStart w:id="11378" w:name="_Toc185516150"/>
      <w:bookmarkStart w:id="11379" w:name="_Toc192873458"/>
      <w:bookmarkStart w:id="11380" w:name="_Toc200971171"/>
      <w:bookmarkStart w:id="11381" w:name="_Toc207722503"/>
      <w:bookmarkStart w:id="11382" w:name="_Toc209521366"/>
      <w:bookmarkStart w:id="11383" w:name="_Toc214977385"/>
      <w:r>
        <w:t>9.</w:t>
      </w:r>
      <w:r w:rsidR="00AB45AD">
        <w:t>2</w:t>
      </w:r>
      <w:r>
        <w:t>.4</w:t>
      </w:r>
      <w:r>
        <w:tab/>
        <w:t>Notifications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196CDEE0" w14:textId="77777777" w:rsidR="007C54F7" w:rsidRPr="00A2226D" w:rsidRDefault="007C54F7" w:rsidP="007C54F7">
      <w:r>
        <w:t>None.</w:t>
      </w:r>
    </w:p>
    <w:p w14:paraId="00AEEE00" w14:textId="6CCE256F" w:rsidR="007C54F7" w:rsidRDefault="007C54F7" w:rsidP="007C54F7">
      <w:pPr>
        <w:pStyle w:val="Heading3"/>
      </w:pPr>
      <w:bookmarkStart w:id="11384" w:name="_Toc85734563"/>
      <w:bookmarkStart w:id="11385" w:name="_Toc89431862"/>
      <w:bookmarkStart w:id="11386" w:name="_Toc97042776"/>
      <w:bookmarkStart w:id="11387" w:name="_Toc97045920"/>
      <w:bookmarkStart w:id="11388" w:name="_Toc97155665"/>
      <w:bookmarkStart w:id="11389" w:name="_Toc101521757"/>
      <w:bookmarkStart w:id="11390" w:name="_Toc138762067"/>
      <w:bookmarkStart w:id="11391" w:name="_Toc145708330"/>
      <w:bookmarkStart w:id="11392" w:name="_Toc160570879"/>
      <w:bookmarkStart w:id="11393" w:name="_Toc162008475"/>
      <w:bookmarkStart w:id="11394" w:name="_Toc185516151"/>
      <w:bookmarkStart w:id="11395" w:name="_Toc192873459"/>
      <w:bookmarkStart w:id="11396" w:name="_Toc200971172"/>
      <w:bookmarkStart w:id="11397" w:name="_Toc207722504"/>
      <w:bookmarkStart w:id="11398" w:name="_Toc209521367"/>
      <w:bookmarkStart w:id="11399" w:name="_Toc214977386"/>
      <w:r>
        <w:t>9.</w:t>
      </w:r>
      <w:r w:rsidR="00AB45AD">
        <w:t>2</w:t>
      </w:r>
      <w:r>
        <w:t>.5</w:t>
      </w:r>
      <w:r>
        <w:tab/>
        <w:t>Data Model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51ED396F" w14:textId="7FC75096" w:rsidR="007C54F7" w:rsidRDefault="007C54F7" w:rsidP="007C54F7">
      <w:pPr>
        <w:pStyle w:val="Heading4"/>
        <w:rPr>
          <w:lang w:eastAsia="zh-CN"/>
        </w:rPr>
      </w:pPr>
      <w:bookmarkStart w:id="11400" w:name="_Toc85734564"/>
      <w:bookmarkStart w:id="11401" w:name="_Toc89431863"/>
      <w:bookmarkStart w:id="11402" w:name="_Toc97042777"/>
      <w:bookmarkStart w:id="11403" w:name="_Toc97045921"/>
      <w:bookmarkStart w:id="11404" w:name="_Toc97155666"/>
      <w:bookmarkStart w:id="11405" w:name="_Toc101521758"/>
      <w:bookmarkStart w:id="11406" w:name="_Toc138762068"/>
      <w:bookmarkStart w:id="11407" w:name="_Toc145708331"/>
      <w:bookmarkStart w:id="11408" w:name="_Toc160570880"/>
      <w:bookmarkStart w:id="11409" w:name="_Toc162008476"/>
      <w:bookmarkStart w:id="11410" w:name="_Toc185516152"/>
      <w:bookmarkStart w:id="11411" w:name="_Toc192873460"/>
      <w:bookmarkStart w:id="11412" w:name="_Toc200971173"/>
      <w:bookmarkStart w:id="11413" w:name="_Toc207722505"/>
      <w:bookmarkStart w:id="11414" w:name="_Toc209521368"/>
      <w:bookmarkStart w:id="11415" w:name="_Toc214977387"/>
      <w:r>
        <w:rPr>
          <w:lang w:eastAsia="zh-CN"/>
        </w:rPr>
        <w:t>9.</w:t>
      </w:r>
      <w:r w:rsidR="00AB45AD">
        <w:rPr>
          <w:lang w:eastAsia="zh-CN"/>
        </w:rPr>
        <w:t>2</w:t>
      </w:r>
      <w:r>
        <w:rPr>
          <w:lang w:eastAsia="zh-CN"/>
        </w:rPr>
        <w:t>.5.1</w:t>
      </w:r>
      <w:r>
        <w:rPr>
          <w:lang w:eastAsia="zh-CN"/>
        </w:rPr>
        <w:tab/>
        <w:t>General</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416" w:name="_Toc85734565"/>
      <w:bookmarkStart w:id="11417" w:name="_Toc89431864"/>
      <w:bookmarkStart w:id="11418" w:name="_Toc97042778"/>
      <w:bookmarkStart w:id="11419" w:name="_Toc97045922"/>
      <w:bookmarkStart w:id="11420" w:name="_Toc97155667"/>
      <w:bookmarkStart w:id="11421" w:name="_Toc101521759"/>
      <w:bookmarkStart w:id="11422" w:name="_Toc138762069"/>
      <w:bookmarkStart w:id="11423" w:name="_Toc145708332"/>
      <w:bookmarkStart w:id="11424" w:name="_Toc160570881"/>
      <w:bookmarkStart w:id="11425" w:name="_Toc162008477"/>
      <w:bookmarkStart w:id="11426" w:name="_Toc185516153"/>
      <w:bookmarkStart w:id="11427" w:name="_Toc192873461"/>
      <w:bookmarkStart w:id="11428" w:name="_Toc200971174"/>
      <w:bookmarkStart w:id="11429" w:name="_Toc207722506"/>
      <w:bookmarkStart w:id="11430"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33742ECB" w14:textId="77C16D3D" w:rsidR="00345C33" w:rsidRDefault="007C54F7" w:rsidP="00345C33">
      <w:pPr>
        <w:pStyle w:val="Heading4"/>
        <w:rPr>
          <w:lang w:eastAsia="zh-CN"/>
        </w:rPr>
      </w:pPr>
      <w:bookmarkStart w:id="11431" w:name="_Toc214977388"/>
      <w:r>
        <w:rPr>
          <w:lang w:eastAsia="zh-CN"/>
        </w:rPr>
        <w:t>9.</w:t>
      </w:r>
      <w:r w:rsidR="004E40B6">
        <w:rPr>
          <w:lang w:eastAsia="zh-CN"/>
        </w:rPr>
        <w:t>2</w:t>
      </w:r>
      <w:r>
        <w:rPr>
          <w:lang w:eastAsia="zh-CN"/>
        </w:rPr>
        <w:t>.5.2</w:t>
      </w:r>
      <w:r>
        <w:rPr>
          <w:lang w:eastAsia="zh-CN"/>
        </w:rPr>
        <w:tab/>
        <w:t>Structured data types</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0B33F2D2" w14:textId="77777777" w:rsidR="00345C33" w:rsidRDefault="00345C33" w:rsidP="00345C33">
      <w:pPr>
        <w:pStyle w:val="Heading5"/>
      </w:pPr>
      <w:bookmarkStart w:id="11432" w:name="_Toc185516154"/>
      <w:bookmarkStart w:id="11433" w:name="_Toc192873462"/>
      <w:bookmarkStart w:id="11434" w:name="_Toc200971175"/>
      <w:bookmarkStart w:id="11435" w:name="_Toc207722507"/>
      <w:bookmarkStart w:id="11436" w:name="_Toc209521370"/>
      <w:bookmarkStart w:id="11437" w:name="_Toc214977389"/>
      <w:r>
        <w:t>9.2.5.2.1</w:t>
      </w:r>
      <w:r>
        <w:tab/>
        <w:t>Introduction</w:t>
      </w:r>
      <w:bookmarkEnd w:id="11432"/>
      <w:bookmarkEnd w:id="11433"/>
      <w:bookmarkEnd w:id="11434"/>
      <w:bookmarkEnd w:id="11435"/>
      <w:bookmarkEnd w:id="11436"/>
      <w:bookmarkEnd w:id="11437"/>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38" w:name="_Toc185516155"/>
      <w:bookmarkStart w:id="11439" w:name="_Toc192873463"/>
      <w:bookmarkStart w:id="11440" w:name="_Toc200971176"/>
      <w:bookmarkStart w:id="11441" w:name="_Toc207722508"/>
      <w:bookmarkStart w:id="11442" w:name="_Toc209521371"/>
      <w:bookmarkStart w:id="11443" w:name="_Toc214977390"/>
      <w:r>
        <w:t>9.2.5.2.2</w:t>
      </w:r>
      <w:r>
        <w:tab/>
        <w:t xml:space="preserve">Type: </w:t>
      </w:r>
      <w:r>
        <w:rPr>
          <w:lang w:val="en-US"/>
        </w:rPr>
        <w:t>TunnelInfo</w:t>
      </w:r>
      <w:bookmarkEnd w:id="11438"/>
      <w:bookmarkEnd w:id="11439"/>
      <w:bookmarkEnd w:id="11440"/>
      <w:bookmarkEnd w:id="11441"/>
      <w:bookmarkEnd w:id="11442"/>
      <w:bookmarkEnd w:id="11443"/>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44" w:name="_Toc200971177"/>
      <w:bookmarkStart w:id="11445" w:name="_Toc207722509"/>
      <w:bookmarkStart w:id="11446" w:name="_Toc209521372"/>
      <w:bookmarkStart w:id="11447" w:name="_Toc214977391"/>
      <w:r>
        <w:t>9.2.5.2.3</w:t>
      </w:r>
      <w:r>
        <w:tab/>
        <w:t>Type: CandidateDnaisInfo</w:t>
      </w:r>
      <w:bookmarkEnd w:id="11444"/>
      <w:bookmarkEnd w:id="11445"/>
      <w:bookmarkEnd w:id="11446"/>
      <w:bookmarkEnd w:id="11447"/>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48" w:name="_Toc85734566"/>
      <w:bookmarkStart w:id="11449" w:name="_Toc89431865"/>
      <w:bookmarkStart w:id="11450" w:name="_Toc97042779"/>
      <w:bookmarkStart w:id="11451" w:name="_Toc97045923"/>
      <w:bookmarkStart w:id="11452" w:name="_Toc97155668"/>
      <w:bookmarkStart w:id="11453" w:name="_Toc101521760"/>
      <w:bookmarkStart w:id="11454" w:name="_Toc138762070"/>
      <w:bookmarkStart w:id="11455" w:name="_Toc145708333"/>
      <w:bookmarkStart w:id="11456" w:name="_Toc160570882"/>
      <w:bookmarkStart w:id="11457" w:name="_Toc162008478"/>
      <w:bookmarkStart w:id="11458" w:name="_Toc185516156"/>
      <w:bookmarkStart w:id="11459" w:name="_Toc192873464"/>
      <w:bookmarkStart w:id="11460" w:name="_Toc200971178"/>
      <w:bookmarkStart w:id="11461" w:name="_Toc207722510"/>
      <w:bookmarkStart w:id="11462" w:name="_Toc209521373"/>
      <w:bookmarkStart w:id="11463" w:name="_Toc214977392"/>
      <w:r>
        <w:rPr>
          <w:lang w:eastAsia="zh-CN"/>
        </w:rPr>
        <w:t>9.</w:t>
      </w:r>
      <w:r w:rsidR="004E40B6">
        <w:rPr>
          <w:lang w:eastAsia="zh-CN"/>
        </w:rPr>
        <w:t>2</w:t>
      </w:r>
      <w:r>
        <w:rPr>
          <w:lang w:eastAsia="zh-CN"/>
        </w:rPr>
        <w:t>.5.3</w:t>
      </w:r>
      <w:r>
        <w:rPr>
          <w:lang w:eastAsia="zh-CN"/>
        </w:rPr>
        <w:tab/>
        <w:t>Simple data types and enumerations</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64" w:name="_Toc85734567"/>
      <w:bookmarkStart w:id="11465" w:name="_Toc89431866"/>
      <w:bookmarkStart w:id="11466" w:name="_Toc97042780"/>
      <w:bookmarkStart w:id="11467" w:name="_Toc97045924"/>
      <w:bookmarkStart w:id="11468" w:name="_Toc97155669"/>
      <w:bookmarkStart w:id="11469" w:name="_Toc101521761"/>
      <w:bookmarkStart w:id="11470" w:name="_Toc138762071"/>
      <w:bookmarkStart w:id="11471" w:name="_Toc145708334"/>
      <w:bookmarkStart w:id="11472" w:name="_Toc160570883"/>
      <w:bookmarkStart w:id="11473" w:name="_Toc162008479"/>
      <w:bookmarkStart w:id="11474" w:name="_Toc185516157"/>
      <w:bookmarkStart w:id="11475" w:name="_Toc192873465"/>
      <w:bookmarkStart w:id="11476" w:name="_Toc200971179"/>
      <w:bookmarkStart w:id="11477" w:name="_Toc207722511"/>
      <w:bookmarkStart w:id="11478" w:name="_Toc209521374"/>
      <w:bookmarkStart w:id="11479" w:name="_Toc214977393"/>
      <w:r>
        <w:t>9.</w:t>
      </w:r>
      <w:r w:rsidR="004E40B6">
        <w:t>2</w:t>
      </w:r>
      <w:r>
        <w:t>.6</w:t>
      </w:r>
      <w:r>
        <w:tab/>
        <w:t>Error Handling</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80" w:name="_Toc85734568"/>
      <w:bookmarkStart w:id="11481" w:name="_Toc89431867"/>
      <w:bookmarkStart w:id="11482" w:name="_Toc97042781"/>
      <w:bookmarkStart w:id="11483" w:name="_Toc97045925"/>
      <w:bookmarkStart w:id="11484" w:name="_Toc97155670"/>
      <w:bookmarkStart w:id="11485" w:name="_Toc101521762"/>
      <w:bookmarkStart w:id="11486" w:name="_Toc138762072"/>
      <w:bookmarkStart w:id="11487" w:name="_Toc145708335"/>
      <w:bookmarkStart w:id="11488" w:name="_Toc160570884"/>
      <w:bookmarkStart w:id="11489" w:name="_Toc162008480"/>
      <w:bookmarkStart w:id="11490" w:name="_Toc185516158"/>
      <w:bookmarkStart w:id="11491" w:name="_Toc192873466"/>
      <w:bookmarkStart w:id="11492" w:name="_Toc200971180"/>
      <w:bookmarkStart w:id="11493" w:name="_Toc207722512"/>
      <w:bookmarkStart w:id="11494" w:name="_Toc209521375"/>
      <w:bookmarkStart w:id="11495" w:name="_Toc214977394"/>
      <w:r>
        <w:t>9.</w:t>
      </w:r>
      <w:r w:rsidR="004E40B6">
        <w:t>2</w:t>
      </w:r>
      <w:r>
        <w:t>.7</w:t>
      </w:r>
      <w:r>
        <w:tab/>
        <w:t>Feature negotiation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96" w:name="_Toc160570885"/>
      <w:bookmarkStart w:id="11497" w:name="_Toc162008481"/>
      <w:bookmarkStart w:id="11498" w:name="_Toc185516159"/>
      <w:bookmarkStart w:id="11499" w:name="_Toc192873467"/>
      <w:bookmarkStart w:id="11500" w:name="_Toc200971181"/>
      <w:bookmarkStart w:id="11501" w:name="_Toc207722513"/>
      <w:bookmarkStart w:id="11502" w:name="_Toc209521376"/>
      <w:bookmarkStart w:id="11503" w:name="_Toc214977395"/>
      <w:r>
        <w:t>9.3</w:t>
      </w:r>
      <w:r>
        <w:tab/>
      </w:r>
      <w:r w:rsidRPr="00310802">
        <w:t>Ee</w:t>
      </w:r>
      <w:r>
        <w:t>cs</w:t>
      </w:r>
      <w:r w:rsidRPr="00310802">
        <w:t>_</w:t>
      </w:r>
      <w:r>
        <w:t>EASInfoManagement API</w:t>
      </w:r>
      <w:bookmarkEnd w:id="11496"/>
      <w:bookmarkEnd w:id="11497"/>
      <w:bookmarkEnd w:id="11498"/>
      <w:bookmarkEnd w:id="11499"/>
      <w:bookmarkEnd w:id="11500"/>
      <w:bookmarkEnd w:id="11501"/>
      <w:bookmarkEnd w:id="11502"/>
      <w:bookmarkEnd w:id="11503"/>
    </w:p>
    <w:p w14:paraId="086666CF" w14:textId="77777777" w:rsidR="00B3769E" w:rsidRDefault="00B3769E" w:rsidP="00B3769E">
      <w:pPr>
        <w:pStyle w:val="Heading3"/>
      </w:pPr>
      <w:bookmarkStart w:id="11504" w:name="_Toc160570886"/>
      <w:bookmarkStart w:id="11505" w:name="_Toc162008482"/>
      <w:bookmarkStart w:id="11506" w:name="_Toc185516160"/>
      <w:bookmarkStart w:id="11507" w:name="_Toc192873468"/>
      <w:bookmarkStart w:id="11508" w:name="_Toc200971182"/>
      <w:bookmarkStart w:id="11509" w:name="_Toc207722514"/>
      <w:bookmarkStart w:id="11510" w:name="_Toc209521377"/>
      <w:bookmarkStart w:id="11511" w:name="_Toc214977396"/>
      <w:r>
        <w:t>9.3.1</w:t>
      </w:r>
      <w:r>
        <w:tab/>
        <w:t>Introduction</w:t>
      </w:r>
      <w:bookmarkEnd w:id="11504"/>
      <w:bookmarkEnd w:id="11505"/>
      <w:bookmarkEnd w:id="11506"/>
      <w:bookmarkEnd w:id="11507"/>
      <w:bookmarkEnd w:id="11508"/>
      <w:bookmarkEnd w:id="11509"/>
      <w:bookmarkEnd w:id="11510"/>
      <w:bookmarkEnd w:id="1151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512" w:name="_Toc160570887"/>
      <w:bookmarkStart w:id="11513" w:name="_Toc162008483"/>
      <w:bookmarkStart w:id="11514" w:name="_Toc185516161"/>
      <w:bookmarkStart w:id="11515" w:name="_Toc192873469"/>
      <w:bookmarkStart w:id="11516" w:name="_Toc200971183"/>
      <w:bookmarkStart w:id="11517" w:name="_Toc207722515"/>
      <w:bookmarkStart w:id="11518" w:name="_Toc209521378"/>
      <w:bookmarkStart w:id="11519" w:name="_Toc214977397"/>
      <w:r>
        <w:t>9.3.2</w:t>
      </w:r>
      <w:r>
        <w:tab/>
        <w:t>Usage of HTTP</w:t>
      </w:r>
      <w:bookmarkEnd w:id="11512"/>
      <w:bookmarkEnd w:id="11513"/>
      <w:bookmarkEnd w:id="11514"/>
      <w:bookmarkEnd w:id="11515"/>
      <w:bookmarkEnd w:id="11516"/>
      <w:bookmarkEnd w:id="11517"/>
      <w:bookmarkEnd w:id="11518"/>
      <w:bookmarkEnd w:id="11519"/>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20" w:name="_Toc160570888"/>
      <w:bookmarkStart w:id="11521" w:name="_Toc162008484"/>
      <w:bookmarkStart w:id="11522" w:name="_Toc185516162"/>
      <w:bookmarkStart w:id="11523" w:name="_Toc192873470"/>
      <w:bookmarkStart w:id="11524" w:name="_Toc200971184"/>
      <w:bookmarkStart w:id="11525" w:name="_Toc207722516"/>
      <w:bookmarkStart w:id="11526" w:name="_Toc209521379"/>
      <w:bookmarkStart w:id="11527" w:name="_Toc214977398"/>
      <w:r>
        <w:t>9.3.3</w:t>
      </w:r>
      <w:r>
        <w:tab/>
        <w:t>Resources</w:t>
      </w:r>
      <w:bookmarkEnd w:id="11520"/>
      <w:bookmarkEnd w:id="11521"/>
      <w:bookmarkEnd w:id="11522"/>
      <w:bookmarkEnd w:id="11523"/>
      <w:bookmarkEnd w:id="11524"/>
      <w:bookmarkEnd w:id="11525"/>
      <w:bookmarkEnd w:id="11526"/>
      <w:bookmarkEnd w:id="11527"/>
    </w:p>
    <w:p w14:paraId="05D702B5" w14:textId="77777777" w:rsidR="00B3769E" w:rsidRDefault="00B3769E" w:rsidP="00B3769E">
      <w:pPr>
        <w:pStyle w:val="Heading4"/>
      </w:pPr>
      <w:bookmarkStart w:id="11528" w:name="_Toc160570889"/>
      <w:bookmarkStart w:id="11529" w:name="_Toc162008485"/>
      <w:bookmarkStart w:id="11530" w:name="_Toc185516163"/>
      <w:bookmarkStart w:id="11531" w:name="_Toc192873471"/>
      <w:bookmarkStart w:id="11532" w:name="_Toc200971185"/>
      <w:bookmarkStart w:id="11533" w:name="_Toc207722517"/>
      <w:bookmarkStart w:id="11534" w:name="_Toc209521380"/>
      <w:bookmarkStart w:id="11535" w:name="_Toc214977399"/>
      <w:r>
        <w:t>9.3.3.1</w:t>
      </w:r>
      <w:r>
        <w:tab/>
        <w:t>Overview</w:t>
      </w:r>
      <w:bookmarkEnd w:id="11528"/>
      <w:bookmarkEnd w:id="11529"/>
      <w:bookmarkEnd w:id="11530"/>
      <w:bookmarkEnd w:id="11531"/>
      <w:bookmarkEnd w:id="11532"/>
      <w:bookmarkEnd w:id="11533"/>
      <w:bookmarkEnd w:id="11534"/>
      <w:bookmarkEnd w:id="11535"/>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8pt;height:185.55pt" o:ole="">
            <v:imagedata r:id="rId47" o:title=""/>
          </v:shape>
          <o:OLEObject Type="Embed" ProgID="Visio.Drawing.15" ShapeID="_x0000_i1043" DrawAspect="Content" ObjectID="_1826958741"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36" w:name="_Toc160570890"/>
      <w:bookmarkStart w:id="11537" w:name="_Toc162008486"/>
      <w:bookmarkStart w:id="11538" w:name="_Toc185516164"/>
      <w:bookmarkStart w:id="11539" w:name="_Toc192873472"/>
      <w:bookmarkStart w:id="11540" w:name="_Toc200971186"/>
      <w:bookmarkStart w:id="11541" w:name="_Toc207722518"/>
      <w:bookmarkStart w:id="11542" w:name="_Toc209521381"/>
      <w:bookmarkStart w:id="11543" w:name="_Toc214977400"/>
      <w:r>
        <w:t>9.3.3.2</w:t>
      </w:r>
      <w:r>
        <w:tab/>
        <w:t>Resource</w:t>
      </w:r>
      <w:r w:rsidRPr="00831458">
        <w:t xml:space="preserve">: </w:t>
      </w:r>
      <w:r>
        <w:t>Common EAS Bindings</w:t>
      </w:r>
      <w:bookmarkEnd w:id="11536"/>
      <w:bookmarkEnd w:id="11537"/>
      <w:bookmarkEnd w:id="11538"/>
      <w:bookmarkEnd w:id="11539"/>
      <w:bookmarkEnd w:id="11540"/>
      <w:bookmarkEnd w:id="11541"/>
      <w:bookmarkEnd w:id="11542"/>
      <w:bookmarkEnd w:id="11543"/>
    </w:p>
    <w:p w14:paraId="014A3081" w14:textId="77777777" w:rsidR="00B3769E" w:rsidRDefault="00B3769E" w:rsidP="00B3769E">
      <w:pPr>
        <w:pStyle w:val="Heading5"/>
        <w:rPr>
          <w:lang w:eastAsia="zh-CN"/>
        </w:rPr>
      </w:pPr>
      <w:bookmarkStart w:id="11544" w:name="_Toc160570891"/>
      <w:bookmarkStart w:id="11545" w:name="_Toc162008487"/>
      <w:bookmarkStart w:id="11546" w:name="_Toc185516165"/>
      <w:bookmarkStart w:id="11547" w:name="_Toc192873473"/>
      <w:bookmarkStart w:id="11548" w:name="_Toc200971187"/>
      <w:bookmarkStart w:id="11549" w:name="_Toc207722519"/>
      <w:bookmarkStart w:id="11550" w:name="_Toc209521382"/>
      <w:bookmarkStart w:id="11551" w:name="_Toc214977401"/>
      <w:r>
        <w:rPr>
          <w:lang w:eastAsia="zh-CN"/>
        </w:rPr>
        <w:t>9.3.3.2.1</w:t>
      </w:r>
      <w:r>
        <w:rPr>
          <w:lang w:eastAsia="zh-CN"/>
        </w:rPr>
        <w:tab/>
        <w:t>Description</w:t>
      </w:r>
      <w:bookmarkEnd w:id="11544"/>
      <w:bookmarkEnd w:id="11545"/>
      <w:bookmarkEnd w:id="11546"/>
      <w:bookmarkEnd w:id="11547"/>
      <w:bookmarkEnd w:id="11548"/>
      <w:bookmarkEnd w:id="11549"/>
      <w:bookmarkEnd w:id="11550"/>
      <w:bookmarkEnd w:id="1155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52" w:name="_Toc160570892"/>
      <w:bookmarkStart w:id="11553" w:name="_Toc162008488"/>
      <w:bookmarkStart w:id="11554" w:name="_Toc185516166"/>
      <w:bookmarkStart w:id="11555" w:name="_Toc192873474"/>
      <w:bookmarkStart w:id="11556" w:name="_Toc200971188"/>
      <w:bookmarkStart w:id="11557" w:name="_Toc207722520"/>
      <w:bookmarkStart w:id="11558" w:name="_Toc209521383"/>
      <w:bookmarkStart w:id="11559" w:name="_Toc214977402"/>
      <w:r>
        <w:rPr>
          <w:lang w:eastAsia="zh-CN"/>
        </w:rPr>
        <w:t>9.3.3.2.2</w:t>
      </w:r>
      <w:r>
        <w:rPr>
          <w:lang w:eastAsia="zh-CN"/>
        </w:rPr>
        <w:tab/>
        <w:t>Resource Definition</w:t>
      </w:r>
      <w:bookmarkEnd w:id="11552"/>
      <w:bookmarkEnd w:id="11553"/>
      <w:bookmarkEnd w:id="11554"/>
      <w:bookmarkEnd w:id="11555"/>
      <w:bookmarkEnd w:id="11556"/>
      <w:bookmarkEnd w:id="11557"/>
      <w:bookmarkEnd w:id="11558"/>
      <w:bookmarkEnd w:id="1155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60" w:name="_Toc160570893"/>
      <w:bookmarkStart w:id="11561" w:name="_Toc162008489"/>
      <w:bookmarkStart w:id="11562" w:name="_Toc185516167"/>
      <w:bookmarkStart w:id="11563" w:name="_Toc192873475"/>
      <w:bookmarkStart w:id="11564" w:name="_Toc200971189"/>
      <w:bookmarkStart w:id="11565" w:name="_Toc207722521"/>
      <w:bookmarkStart w:id="11566" w:name="_Toc209521384"/>
      <w:bookmarkStart w:id="11567" w:name="_Toc214977403"/>
      <w:r>
        <w:rPr>
          <w:lang w:eastAsia="zh-CN"/>
        </w:rPr>
        <w:t>9.3.3.2.3</w:t>
      </w:r>
      <w:r>
        <w:rPr>
          <w:lang w:eastAsia="zh-CN"/>
        </w:rPr>
        <w:tab/>
        <w:t>Resource Standard Methods</w:t>
      </w:r>
      <w:bookmarkEnd w:id="11560"/>
      <w:bookmarkEnd w:id="11561"/>
      <w:bookmarkEnd w:id="11562"/>
      <w:bookmarkEnd w:id="11563"/>
      <w:bookmarkEnd w:id="11564"/>
      <w:bookmarkEnd w:id="11565"/>
      <w:bookmarkEnd w:id="11566"/>
      <w:bookmarkEnd w:id="11567"/>
    </w:p>
    <w:p w14:paraId="6CCB3FF4" w14:textId="77777777" w:rsidR="00B3769E" w:rsidRPr="00384E92" w:rsidRDefault="00B3769E" w:rsidP="00B3769E">
      <w:pPr>
        <w:pStyle w:val="Heading6"/>
      </w:pPr>
      <w:bookmarkStart w:id="11568" w:name="_Toc160570894"/>
      <w:bookmarkStart w:id="11569" w:name="_Toc162008490"/>
      <w:bookmarkStart w:id="11570" w:name="_Toc185516168"/>
      <w:bookmarkStart w:id="11571" w:name="_Toc192873476"/>
      <w:bookmarkStart w:id="11572" w:name="_Toc200971190"/>
      <w:bookmarkStart w:id="11573" w:name="_Toc207722522"/>
      <w:bookmarkStart w:id="11574" w:name="_Toc209521385"/>
      <w:bookmarkStart w:id="11575" w:name="_Toc214977404"/>
      <w:r>
        <w:t>9.3.3.2</w:t>
      </w:r>
      <w:r w:rsidRPr="00384E92">
        <w:t>.</w:t>
      </w:r>
      <w:r>
        <w:t>3.</w:t>
      </w:r>
      <w:r w:rsidRPr="00384E92">
        <w:t>1</w:t>
      </w:r>
      <w:r w:rsidRPr="00384E92">
        <w:tab/>
      </w:r>
      <w:r>
        <w:t>GET</w:t>
      </w:r>
      <w:bookmarkEnd w:id="11568"/>
      <w:bookmarkEnd w:id="11569"/>
      <w:bookmarkEnd w:id="11570"/>
      <w:bookmarkEnd w:id="11571"/>
      <w:bookmarkEnd w:id="11572"/>
      <w:bookmarkEnd w:id="11573"/>
      <w:bookmarkEnd w:id="11574"/>
      <w:bookmarkEnd w:id="1157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1576" w:name="_Toc160570895"/>
      <w:bookmarkStart w:id="11577" w:name="_Toc162008491"/>
      <w:bookmarkStart w:id="11578" w:name="_Toc185516169"/>
      <w:bookmarkStart w:id="11579" w:name="_Toc192873477"/>
      <w:bookmarkStart w:id="11580" w:name="_Toc200971191"/>
      <w:bookmarkStart w:id="11581" w:name="_Toc207722523"/>
      <w:bookmarkStart w:id="11582" w:name="_Toc209521386"/>
      <w:bookmarkStart w:id="11583" w:name="_Toc214977405"/>
      <w:r>
        <w:rPr>
          <w:lang w:eastAsia="zh-CN"/>
        </w:rPr>
        <w:t>9.3.3.2.3.2</w:t>
      </w:r>
      <w:r>
        <w:rPr>
          <w:lang w:eastAsia="zh-CN"/>
        </w:rPr>
        <w:tab/>
        <w:t>POST</w:t>
      </w:r>
      <w:bookmarkEnd w:id="11576"/>
      <w:bookmarkEnd w:id="11577"/>
      <w:bookmarkEnd w:id="11578"/>
      <w:bookmarkEnd w:id="11579"/>
      <w:bookmarkEnd w:id="11580"/>
      <w:bookmarkEnd w:id="11581"/>
      <w:bookmarkEnd w:id="11582"/>
      <w:bookmarkEnd w:id="1158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1584" w:name="_Hlk156387442"/>
            <w:r>
              <w:t>CommonEASBindReq</w:t>
            </w:r>
            <w:bookmarkEnd w:id="1158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1585" w:name="_Hlk159025610"/>
            <w:r>
              <w:t>The Common EAS Binding information is successfully stored.</w:t>
            </w:r>
            <w:bookmarkEnd w:id="11585"/>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1586" w:name="_Hlk159025897"/>
            <w:r>
              <w:t>ProblemDetailsEIMExt</w:t>
            </w:r>
            <w:bookmarkEnd w:id="1158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87" w:name="_Toc160570896"/>
      <w:bookmarkStart w:id="11588" w:name="_Toc162008492"/>
      <w:bookmarkStart w:id="11589" w:name="_Toc185516170"/>
      <w:bookmarkStart w:id="11590" w:name="_Toc192873478"/>
      <w:bookmarkStart w:id="11591" w:name="_Toc200971192"/>
      <w:bookmarkStart w:id="11592" w:name="_Toc207722524"/>
      <w:bookmarkStart w:id="11593" w:name="_Toc209521387"/>
      <w:bookmarkStart w:id="11594" w:name="_Toc214977406"/>
      <w:r>
        <w:rPr>
          <w:lang w:eastAsia="zh-CN"/>
        </w:rPr>
        <w:t>9.3.3.2.4</w:t>
      </w:r>
      <w:r>
        <w:rPr>
          <w:lang w:eastAsia="zh-CN"/>
        </w:rPr>
        <w:tab/>
        <w:t>Resource Custom Operations</w:t>
      </w:r>
      <w:bookmarkEnd w:id="11587"/>
      <w:bookmarkEnd w:id="11588"/>
      <w:bookmarkEnd w:id="11589"/>
      <w:bookmarkEnd w:id="11590"/>
      <w:bookmarkEnd w:id="11591"/>
      <w:bookmarkEnd w:id="11592"/>
      <w:bookmarkEnd w:id="11593"/>
      <w:bookmarkEnd w:id="1159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95" w:name="_Toc185516171"/>
      <w:bookmarkStart w:id="11596" w:name="_Toc192873479"/>
      <w:bookmarkStart w:id="11597" w:name="_Toc200971193"/>
      <w:bookmarkStart w:id="11598" w:name="_Toc207722525"/>
      <w:bookmarkStart w:id="11599" w:name="_Toc209521388"/>
      <w:bookmarkStart w:id="11600" w:name="_Toc214977407"/>
      <w:r>
        <w:t>9.3.3.3</w:t>
      </w:r>
      <w:r>
        <w:tab/>
        <w:t>Resource: Individual Common EAS Binding</w:t>
      </w:r>
      <w:bookmarkEnd w:id="11595"/>
      <w:bookmarkEnd w:id="11596"/>
      <w:bookmarkEnd w:id="11597"/>
      <w:bookmarkEnd w:id="11598"/>
      <w:bookmarkEnd w:id="11599"/>
      <w:bookmarkEnd w:id="11600"/>
    </w:p>
    <w:p w14:paraId="108CE27D" w14:textId="77777777" w:rsidR="00B4475B" w:rsidRDefault="00B4475B" w:rsidP="00B4475B">
      <w:pPr>
        <w:pStyle w:val="Heading5"/>
        <w:rPr>
          <w:lang w:eastAsia="zh-CN"/>
        </w:rPr>
      </w:pPr>
      <w:bookmarkStart w:id="11601" w:name="_Toc185516172"/>
      <w:bookmarkStart w:id="11602" w:name="_Toc192873480"/>
      <w:bookmarkStart w:id="11603" w:name="_Toc200971194"/>
      <w:bookmarkStart w:id="11604" w:name="_Toc207722526"/>
      <w:bookmarkStart w:id="11605" w:name="_Toc209521389"/>
      <w:bookmarkStart w:id="11606" w:name="_Toc214977408"/>
      <w:r>
        <w:rPr>
          <w:lang w:eastAsia="zh-CN"/>
        </w:rPr>
        <w:t>9.3.3.3.1</w:t>
      </w:r>
      <w:r>
        <w:rPr>
          <w:lang w:eastAsia="zh-CN"/>
        </w:rPr>
        <w:tab/>
        <w:t>Description</w:t>
      </w:r>
      <w:bookmarkEnd w:id="11601"/>
      <w:bookmarkEnd w:id="11602"/>
      <w:bookmarkEnd w:id="11603"/>
      <w:bookmarkEnd w:id="11604"/>
      <w:bookmarkEnd w:id="11605"/>
      <w:bookmarkEnd w:id="1160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607" w:name="_Toc185516173"/>
      <w:bookmarkStart w:id="11608" w:name="_Toc192873481"/>
      <w:bookmarkStart w:id="11609" w:name="_Toc200971195"/>
      <w:bookmarkStart w:id="11610" w:name="_Toc207722527"/>
      <w:bookmarkStart w:id="11611" w:name="_Toc209521390"/>
      <w:bookmarkStart w:id="11612" w:name="_Toc214977409"/>
      <w:r>
        <w:rPr>
          <w:lang w:eastAsia="zh-CN"/>
        </w:rPr>
        <w:t>9.3.3.3.2</w:t>
      </w:r>
      <w:r>
        <w:rPr>
          <w:lang w:eastAsia="zh-CN"/>
        </w:rPr>
        <w:tab/>
        <w:t>Resource Definition</w:t>
      </w:r>
      <w:bookmarkEnd w:id="11607"/>
      <w:bookmarkEnd w:id="11608"/>
      <w:bookmarkEnd w:id="11609"/>
      <w:bookmarkEnd w:id="11610"/>
      <w:bookmarkEnd w:id="11611"/>
      <w:bookmarkEnd w:id="1161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613" w:name="_Toc185516174"/>
      <w:bookmarkStart w:id="11614" w:name="_Toc192873482"/>
      <w:bookmarkStart w:id="11615" w:name="_Toc200971196"/>
      <w:bookmarkStart w:id="11616" w:name="_Toc207722528"/>
      <w:bookmarkStart w:id="11617" w:name="_Toc209521391"/>
      <w:bookmarkStart w:id="11618" w:name="_Toc214977410"/>
      <w:r>
        <w:rPr>
          <w:lang w:eastAsia="zh-CN"/>
        </w:rPr>
        <w:t>9.3.3.3.3</w:t>
      </w:r>
      <w:r>
        <w:rPr>
          <w:lang w:eastAsia="zh-CN"/>
        </w:rPr>
        <w:tab/>
        <w:t>Resource Standard Methods</w:t>
      </w:r>
      <w:bookmarkEnd w:id="11613"/>
      <w:bookmarkEnd w:id="11614"/>
      <w:bookmarkEnd w:id="11615"/>
      <w:bookmarkEnd w:id="11616"/>
      <w:bookmarkEnd w:id="11617"/>
      <w:bookmarkEnd w:id="11618"/>
    </w:p>
    <w:p w14:paraId="2F961C6D" w14:textId="77777777" w:rsidR="00B4475B" w:rsidRDefault="00B4475B" w:rsidP="00B4475B">
      <w:pPr>
        <w:pStyle w:val="Heading6"/>
        <w:rPr>
          <w:lang w:eastAsia="zh-CN"/>
        </w:rPr>
      </w:pPr>
      <w:bookmarkStart w:id="11619" w:name="_Toc185516175"/>
      <w:bookmarkStart w:id="11620" w:name="_Toc192873483"/>
      <w:bookmarkStart w:id="11621" w:name="_Toc200971197"/>
      <w:bookmarkStart w:id="11622" w:name="_Toc207722529"/>
      <w:bookmarkStart w:id="11623" w:name="_Toc209521392"/>
      <w:bookmarkStart w:id="11624" w:name="_Toc214977411"/>
      <w:r>
        <w:rPr>
          <w:lang w:eastAsia="zh-CN"/>
        </w:rPr>
        <w:t>9.3.3.3.3.1</w:t>
      </w:r>
      <w:r>
        <w:rPr>
          <w:lang w:eastAsia="zh-CN"/>
        </w:rPr>
        <w:tab/>
        <w:t>GET</w:t>
      </w:r>
      <w:bookmarkEnd w:id="11619"/>
      <w:bookmarkEnd w:id="11620"/>
      <w:bookmarkEnd w:id="11621"/>
      <w:bookmarkEnd w:id="11622"/>
      <w:bookmarkEnd w:id="11623"/>
      <w:bookmarkEnd w:id="11624"/>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1625" w:name="_Toc185516176"/>
      <w:bookmarkStart w:id="11626" w:name="_Toc192873484"/>
      <w:bookmarkStart w:id="11627" w:name="_Toc200971198"/>
      <w:bookmarkStart w:id="11628" w:name="_Toc207722530"/>
      <w:bookmarkStart w:id="11629" w:name="_Toc209521393"/>
      <w:bookmarkStart w:id="11630" w:name="_Toc214977412"/>
      <w:r>
        <w:rPr>
          <w:lang w:eastAsia="zh-CN"/>
        </w:rPr>
        <w:t>9.3.3.3.3.2</w:t>
      </w:r>
      <w:r>
        <w:rPr>
          <w:lang w:eastAsia="zh-CN"/>
        </w:rPr>
        <w:tab/>
        <w:t>PUT</w:t>
      </w:r>
      <w:bookmarkEnd w:id="11625"/>
      <w:bookmarkEnd w:id="11626"/>
      <w:bookmarkEnd w:id="11627"/>
      <w:bookmarkEnd w:id="11628"/>
      <w:bookmarkEnd w:id="11629"/>
      <w:bookmarkEnd w:id="11630"/>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1631" w:name="_Toc185516177"/>
      <w:bookmarkStart w:id="11632" w:name="_Toc192873485"/>
      <w:bookmarkStart w:id="11633" w:name="_Toc200971199"/>
      <w:bookmarkStart w:id="11634" w:name="_Toc207722531"/>
      <w:bookmarkStart w:id="11635" w:name="_Toc209521394"/>
      <w:bookmarkStart w:id="11636" w:name="_Toc214977413"/>
      <w:r>
        <w:rPr>
          <w:noProof/>
          <w:lang w:eastAsia="zh-CN"/>
        </w:rPr>
        <w:t>9.3.3.3.3.3</w:t>
      </w:r>
      <w:r w:rsidRPr="00D00D02">
        <w:tab/>
        <w:t>PATCH</w:t>
      </w:r>
      <w:bookmarkEnd w:id="11631"/>
      <w:bookmarkEnd w:id="11632"/>
      <w:bookmarkEnd w:id="11633"/>
      <w:bookmarkEnd w:id="11634"/>
      <w:bookmarkEnd w:id="11635"/>
      <w:bookmarkEnd w:id="1163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1637" w:name="_Toc185516178"/>
      <w:bookmarkStart w:id="11638" w:name="_Toc192873486"/>
      <w:bookmarkStart w:id="11639" w:name="_Toc200971200"/>
      <w:bookmarkStart w:id="11640" w:name="_Toc207722532"/>
      <w:bookmarkStart w:id="11641" w:name="_Toc209521395"/>
      <w:bookmarkStart w:id="11642" w:name="_Toc214977414"/>
      <w:r>
        <w:rPr>
          <w:lang w:eastAsia="zh-CN"/>
        </w:rPr>
        <w:t>9.3.3.3.3.</w:t>
      </w:r>
      <w:r>
        <w:rPr>
          <w:rFonts w:hint="eastAsia"/>
          <w:lang w:eastAsia="zh-CN"/>
        </w:rPr>
        <w:t>4</w:t>
      </w:r>
      <w:r>
        <w:rPr>
          <w:lang w:eastAsia="zh-CN"/>
        </w:rPr>
        <w:tab/>
        <w:t>DELETE</w:t>
      </w:r>
      <w:bookmarkEnd w:id="11637"/>
      <w:bookmarkEnd w:id="11638"/>
      <w:bookmarkEnd w:id="11639"/>
      <w:bookmarkEnd w:id="11640"/>
      <w:bookmarkEnd w:id="11641"/>
      <w:bookmarkEnd w:id="1164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43" w:name="_Toc160570897"/>
      <w:bookmarkStart w:id="11644" w:name="_Toc162008493"/>
      <w:bookmarkStart w:id="11645" w:name="_Toc185516179"/>
      <w:bookmarkStart w:id="11646" w:name="_Toc192873487"/>
      <w:bookmarkStart w:id="11647" w:name="_Toc200971201"/>
      <w:bookmarkStart w:id="11648" w:name="_Toc207722533"/>
      <w:bookmarkStart w:id="11649" w:name="_Toc209521396"/>
      <w:bookmarkStart w:id="11650" w:name="_Toc214977415"/>
      <w:r>
        <w:t>9.3.4</w:t>
      </w:r>
      <w:r>
        <w:tab/>
        <w:t>Custom Operations without associated resources</w:t>
      </w:r>
      <w:bookmarkEnd w:id="11643"/>
      <w:bookmarkEnd w:id="11644"/>
      <w:bookmarkEnd w:id="11645"/>
      <w:bookmarkEnd w:id="11646"/>
      <w:bookmarkEnd w:id="11647"/>
      <w:bookmarkEnd w:id="11648"/>
      <w:bookmarkEnd w:id="11649"/>
      <w:bookmarkEnd w:id="116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51" w:name="_Toc160570898"/>
      <w:bookmarkStart w:id="11652" w:name="_Toc162008494"/>
      <w:bookmarkStart w:id="11653" w:name="_Toc185516180"/>
      <w:bookmarkStart w:id="11654" w:name="_Toc192873488"/>
      <w:bookmarkStart w:id="11655" w:name="_Toc200971202"/>
      <w:bookmarkStart w:id="11656" w:name="_Toc207722534"/>
      <w:bookmarkStart w:id="11657" w:name="_Toc209521397"/>
      <w:bookmarkStart w:id="11658" w:name="_Toc214977416"/>
      <w:r>
        <w:t>9.3.5</w:t>
      </w:r>
      <w:r>
        <w:tab/>
        <w:t>Notifications</w:t>
      </w:r>
      <w:bookmarkEnd w:id="11651"/>
      <w:bookmarkEnd w:id="11652"/>
      <w:bookmarkEnd w:id="11653"/>
      <w:bookmarkEnd w:id="11654"/>
      <w:bookmarkEnd w:id="11655"/>
      <w:bookmarkEnd w:id="11656"/>
      <w:bookmarkEnd w:id="11657"/>
      <w:bookmarkEnd w:id="1165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59" w:name="_Toc160570899"/>
      <w:bookmarkStart w:id="11660" w:name="_Toc162008495"/>
      <w:bookmarkStart w:id="11661" w:name="_Toc185516181"/>
      <w:bookmarkStart w:id="11662" w:name="_Toc192873489"/>
      <w:bookmarkStart w:id="11663" w:name="_Toc200971203"/>
      <w:bookmarkStart w:id="11664" w:name="_Toc207722535"/>
      <w:bookmarkStart w:id="11665" w:name="_Toc209521398"/>
      <w:bookmarkStart w:id="11666" w:name="_Toc214977417"/>
      <w:r>
        <w:t>9.3.6</w:t>
      </w:r>
      <w:r>
        <w:tab/>
        <w:t>Data Model</w:t>
      </w:r>
      <w:bookmarkEnd w:id="11659"/>
      <w:bookmarkEnd w:id="11660"/>
      <w:bookmarkEnd w:id="11661"/>
      <w:bookmarkEnd w:id="11662"/>
      <w:bookmarkEnd w:id="11663"/>
      <w:bookmarkEnd w:id="11664"/>
      <w:bookmarkEnd w:id="11665"/>
      <w:bookmarkEnd w:id="11666"/>
    </w:p>
    <w:p w14:paraId="22A1C619" w14:textId="77777777" w:rsidR="00B3769E" w:rsidRDefault="00B3769E" w:rsidP="00B3769E">
      <w:pPr>
        <w:pStyle w:val="Heading4"/>
      </w:pPr>
      <w:bookmarkStart w:id="11667" w:name="_Toc160570900"/>
      <w:bookmarkStart w:id="11668" w:name="_Toc162008496"/>
      <w:bookmarkStart w:id="11669" w:name="_Toc185516182"/>
      <w:bookmarkStart w:id="11670" w:name="_Toc192873490"/>
      <w:bookmarkStart w:id="11671" w:name="_Toc200971204"/>
      <w:bookmarkStart w:id="11672" w:name="_Toc207722536"/>
      <w:bookmarkStart w:id="11673" w:name="_Toc209521399"/>
      <w:bookmarkStart w:id="11674" w:name="_Toc214977418"/>
      <w:r>
        <w:t>9.3.6.1</w:t>
      </w:r>
      <w:r>
        <w:tab/>
        <w:t>General</w:t>
      </w:r>
      <w:bookmarkEnd w:id="11667"/>
      <w:bookmarkEnd w:id="11668"/>
      <w:bookmarkEnd w:id="11669"/>
      <w:bookmarkEnd w:id="11670"/>
      <w:bookmarkEnd w:id="11671"/>
      <w:bookmarkEnd w:id="11672"/>
      <w:bookmarkEnd w:id="11673"/>
      <w:bookmarkEnd w:id="1167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75" w:name="_Toc160570901"/>
      <w:bookmarkStart w:id="11676" w:name="_Toc162008497"/>
      <w:bookmarkStart w:id="11677" w:name="_Toc185516183"/>
      <w:bookmarkStart w:id="11678" w:name="_Toc192873491"/>
      <w:bookmarkStart w:id="11679" w:name="_Toc200971205"/>
      <w:bookmarkStart w:id="11680" w:name="_Toc207722537"/>
      <w:bookmarkStart w:id="11681" w:name="_Toc209521400"/>
      <w:bookmarkStart w:id="11682" w:name="_Toc214977419"/>
      <w:r>
        <w:t>9.3</w:t>
      </w:r>
      <w:r>
        <w:rPr>
          <w:lang w:val="en-US"/>
        </w:rPr>
        <w:t>.6.2</w:t>
      </w:r>
      <w:r>
        <w:rPr>
          <w:lang w:val="en-US"/>
        </w:rPr>
        <w:tab/>
        <w:t>Structured data types</w:t>
      </w:r>
      <w:bookmarkEnd w:id="11675"/>
      <w:bookmarkEnd w:id="11676"/>
      <w:bookmarkEnd w:id="11677"/>
      <w:bookmarkEnd w:id="11678"/>
      <w:bookmarkEnd w:id="11679"/>
      <w:bookmarkEnd w:id="11680"/>
      <w:bookmarkEnd w:id="11681"/>
      <w:bookmarkEnd w:id="11682"/>
    </w:p>
    <w:p w14:paraId="0BDED7D4" w14:textId="77777777" w:rsidR="00B3769E" w:rsidRDefault="00B3769E" w:rsidP="00B3769E">
      <w:pPr>
        <w:pStyle w:val="Heading5"/>
      </w:pPr>
      <w:bookmarkStart w:id="11683" w:name="_Toc160570902"/>
      <w:bookmarkStart w:id="11684" w:name="_Toc162008498"/>
      <w:bookmarkStart w:id="11685" w:name="_Toc185516184"/>
      <w:bookmarkStart w:id="11686" w:name="_Toc192873492"/>
      <w:bookmarkStart w:id="11687" w:name="_Toc200971206"/>
      <w:bookmarkStart w:id="11688" w:name="_Toc207722538"/>
      <w:bookmarkStart w:id="11689" w:name="_Toc209521401"/>
      <w:bookmarkStart w:id="11690" w:name="_Toc214977420"/>
      <w:r>
        <w:t>9.3.6.2.1</w:t>
      </w:r>
      <w:r>
        <w:tab/>
        <w:t>Introduction</w:t>
      </w:r>
      <w:bookmarkEnd w:id="11683"/>
      <w:bookmarkEnd w:id="11684"/>
      <w:bookmarkEnd w:id="11685"/>
      <w:bookmarkEnd w:id="11686"/>
      <w:bookmarkEnd w:id="11687"/>
      <w:bookmarkEnd w:id="11688"/>
      <w:bookmarkEnd w:id="11689"/>
      <w:bookmarkEnd w:id="1169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91" w:name="_Toc160570903"/>
      <w:bookmarkStart w:id="11692" w:name="_Toc162008499"/>
      <w:bookmarkStart w:id="11693" w:name="_Toc185516185"/>
      <w:bookmarkStart w:id="11694" w:name="_Toc192873493"/>
      <w:bookmarkStart w:id="11695" w:name="_Toc200971207"/>
      <w:bookmarkStart w:id="11696" w:name="_Toc207722539"/>
      <w:bookmarkStart w:id="11697" w:name="_Toc209521402"/>
      <w:bookmarkStart w:id="11698" w:name="_Toc214977421"/>
      <w:r>
        <w:t>9.3.6.2.2</w:t>
      </w:r>
      <w:r>
        <w:tab/>
        <w:t xml:space="preserve">Type: </w:t>
      </w:r>
      <w:bookmarkStart w:id="11699" w:name="_Hlk159026056"/>
      <w:r>
        <w:t>CommonEASBindReq</w:t>
      </w:r>
      <w:bookmarkEnd w:id="11691"/>
      <w:bookmarkEnd w:id="11692"/>
      <w:bookmarkEnd w:id="11693"/>
      <w:bookmarkEnd w:id="11694"/>
      <w:bookmarkEnd w:id="11695"/>
      <w:bookmarkEnd w:id="11696"/>
      <w:bookmarkEnd w:id="11697"/>
      <w:bookmarkEnd w:id="11698"/>
      <w:bookmarkEnd w:id="11699"/>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1700" w:name="_Hlk159027436"/>
            <w:r>
              <w:t>Contains the common EAS Binding information</w:t>
            </w:r>
            <w:r w:rsidRPr="009D448A">
              <w:t>.</w:t>
            </w:r>
            <w:bookmarkEnd w:id="11700"/>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701" w:name="_Toc160570904"/>
      <w:bookmarkStart w:id="11702" w:name="_Toc162008500"/>
      <w:bookmarkStart w:id="11703" w:name="_Toc185516186"/>
      <w:bookmarkStart w:id="11704" w:name="_Toc192873494"/>
      <w:bookmarkStart w:id="11705" w:name="_Toc200971208"/>
      <w:bookmarkStart w:id="11706" w:name="_Toc207722540"/>
      <w:bookmarkStart w:id="11707" w:name="_Toc209521403"/>
      <w:bookmarkStart w:id="11708" w:name="_Toc214977422"/>
      <w:r>
        <w:t>9.3.6.2.3</w:t>
      </w:r>
      <w:r>
        <w:tab/>
        <w:t>Type: CommonEASBindResp</w:t>
      </w:r>
      <w:bookmarkEnd w:id="11701"/>
      <w:bookmarkEnd w:id="11702"/>
      <w:bookmarkEnd w:id="11703"/>
      <w:bookmarkEnd w:id="11704"/>
      <w:bookmarkEnd w:id="11705"/>
      <w:bookmarkEnd w:id="11706"/>
      <w:bookmarkEnd w:id="11707"/>
      <w:bookmarkEnd w:id="1170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709" w:name="_Toc160570905"/>
      <w:bookmarkStart w:id="11710" w:name="_Toc162008501"/>
      <w:bookmarkStart w:id="11711" w:name="_Toc185516187"/>
      <w:bookmarkStart w:id="11712" w:name="_Toc192873495"/>
      <w:bookmarkStart w:id="11713" w:name="_Toc200971209"/>
      <w:bookmarkStart w:id="11714" w:name="_Toc207722541"/>
      <w:bookmarkStart w:id="11715" w:name="_Toc209521404"/>
      <w:bookmarkStart w:id="11716" w:name="_Toc214977423"/>
      <w:r>
        <w:t>9.3.6.2.4</w:t>
      </w:r>
      <w:r>
        <w:tab/>
        <w:t>Type: CommonEASBinding</w:t>
      </w:r>
      <w:bookmarkEnd w:id="11709"/>
      <w:bookmarkEnd w:id="11710"/>
      <w:bookmarkEnd w:id="11711"/>
      <w:bookmarkEnd w:id="11712"/>
      <w:bookmarkEnd w:id="11713"/>
      <w:bookmarkEnd w:id="11714"/>
      <w:bookmarkEnd w:id="11715"/>
      <w:bookmarkEnd w:id="1171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717" w:name="_Toc185516188"/>
      <w:bookmarkStart w:id="11718" w:name="_Toc192873496"/>
      <w:bookmarkStart w:id="11719" w:name="_Toc200971210"/>
      <w:bookmarkStart w:id="11720" w:name="_Toc207722542"/>
      <w:bookmarkStart w:id="11721" w:name="_Toc209521405"/>
      <w:bookmarkStart w:id="11722" w:name="_Toc214977424"/>
      <w:r>
        <w:t>9.3.6.2.5</w:t>
      </w:r>
      <w:r>
        <w:tab/>
        <w:t>Type: CommEasBdlInfo</w:t>
      </w:r>
      <w:bookmarkEnd w:id="11717"/>
      <w:bookmarkEnd w:id="11718"/>
      <w:bookmarkEnd w:id="11719"/>
      <w:bookmarkEnd w:id="11720"/>
      <w:bookmarkEnd w:id="11721"/>
      <w:bookmarkEnd w:id="1172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723" w:name="_Toc185516189"/>
      <w:bookmarkStart w:id="11724" w:name="_Toc192873497"/>
      <w:bookmarkStart w:id="11725" w:name="_Toc200971211"/>
      <w:bookmarkStart w:id="11726" w:name="_Toc207722543"/>
      <w:bookmarkStart w:id="11727" w:name="_Toc209521406"/>
      <w:bookmarkStart w:id="11728" w:name="_Toc214977425"/>
      <w:r>
        <w:t>9.3.6.2.</w:t>
      </w:r>
      <w:r>
        <w:rPr>
          <w:rFonts w:hint="eastAsia"/>
          <w:lang w:eastAsia="zh-CN"/>
        </w:rPr>
        <w:t>6</w:t>
      </w:r>
      <w:r>
        <w:tab/>
        <w:t>Type: CommonEASBinding</w:t>
      </w:r>
      <w:r>
        <w:rPr>
          <w:rFonts w:hint="eastAsia"/>
          <w:lang w:eastAsia="zh-CN"/>
        </w:rPr>
        <w:t>Patch</w:t>
      </w:r>
      <w:bookmarkEnd w:id="11723"/>
      <w:bookmarkEnd w:id="11724"/>
      <w:bookmarkEnd w:id="11725"/>
      <w:bookmarkEnd w:id="11726"/>
      <w:bookmarkEnd w:id="11727"/>
      <w:bookmarkEnd w:id="1172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29" w:name="_Toc160570906"/>
      <w:bookmarkStart w:id="11730" w:name="_Toc162008502"/>
      <w:bookmarkStart w:id="11731" w:name="_Toc185516190"/>
      <w:bookmarkStart w:id="11732" w:name="_Toc192873498"/>
      <w:bookmarkStart w:id="11733" w:name="_Toc200971212"/>
      <w:bookmarkStart w:id="11734" w:name="_Toc207722544"/>
      <w:bookmarkStart w:id="11735" w:name="_Toc209521407"/>
      <w:bookmarkStart w:id="11736" w:name="_Toc214977426"/>
      <w:r>
        <w:t>9.3</w:t>
      </w:r>
      <w:r>
        <w:rPr>
          <w:lang w:val="en-US"/>
        </w:rPr>
        <w:t>.6.3</w:t>
      </w:r>
      <w:r>
        <w:rPr>
          <w:lang w:val="en-US"/>
        </w:rPr>
        <w:tab/>
        <w:t>Simple data types and enumerations</w:t>
      </w:r>
      <w:bookmarkEnd w:id="11729"/>
      <w:bookmarkEnd w:id="11730"/>
      <w:bookmarkEnd w:id="11731"/>
      <w:bookmarkEnd w:id="11732"/>
      <w:bookmarkEnd w:id="11733"/>
      <w:bookmarkEnd w:id="11734"/>
      <w:bookmarkEnd w:id="11735"/>
      <w:bookmarkEnd w:id="11736"/>
    </w:p>
    <w:p w14:paraId="7F409236" w14:textId="77777777" w:rsidR="00B3769E" w:rsidRPr="000E1D0D" w:rsidRDefault="00B3769E" w:rsidP="00B3769E">
      <w:pPr>
        <w:pStyle w:val="Heading5"/>
      </w:pPr>
      <w:bookmarkStart w:id="11737" w:name="_Toc148177035"/>
      <w:bookmarkStart w:id="11738" w:name="_Toc151379498"/>
      <w:bookmarkStart w:id="11739" w:name="_Toc151445679"/>
      <w:bookmarkStart w:id="11740" w:name="_Toc151536837"/>
      <w:bookmarkStart w:id="11741" w:name="_Toc160570907"/>
      <w:bookmarkStart w:id="11742" w:name="_Toc162008503"/>
      <w:bookmarkStart w:id="11743" w:name="_Toc185516191"/>
      <w:bookmarkStart w:id="11744" w:name="_Toc192873499"/>
      <w:bookmarkStart w:id="11745" w:name="_Toc200971213"/>
      <w:bookmarkStart w:id="11746" w:name="_Toc207722545"/>
      <w:bookmarkStart w:id="11747" w:name="_Toc209521408"/>
      <w:bookmarkStart w:id="11748" w:name="_Toc214977427"/>
      <w:r>
        <w:t>9.3</w:t>
      </w:r>
      <w:r>
        <w:rPr>
          <w:lang w:val="en-US"/>
        </w:rPr>
        <w:t>.6.3</w:t>
      </w:r>
      <w:r w:rsidRPr="000E1D0D">
        <w:t>.1</w:t>
      </w:r>
      <w:r w:rsidRPr="000E1D0D">
        <w:tab/>
        <w:t>Introduction</w:t>
      </w:r>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49" w:name="_Toc148177036"/>
      <w:bookmarkStart w:id="11750" w:name="_Toc151379499"/>
      <w:bookmarkStart w:id="11751" w:name="_Toc151445680"/>
      <w:bookmarkStart w:id="11752" w:name="_Toc151536838"/>
      <w:bookmarkStart w:id="11753" w:name="_Toc160570908"/>
      <w:bookmarkStart w:id="11754" w:name="_Toc162008504"/>
      <w:bookmarkStart w:id="11755" w:name="_Toc185516192"/>
      <w:bookmarkStart w:id="11756" w:name="_Toc192873500"/>
      <w:bookmarkStart w:id="11757" w:name="_Toc200971214"/>
      <w:bookmarkStart w:id="11758" w:name="_Toc207722546"/>
      <w:bookmarkStart w:id="11759" w:name="_Toc209521409"/>
      <w:bookmarkStart w:id="11760" w:name="_Toc214977428"/>
      <w:r>
        <w:t>9.3</w:t>
      </w:r>
      <w:r>
        <w:rPr>
          <w:lang w:val="en-US"/>
        </w:rPr>
        <w:t>.6.3</w:t>
      </w:r>
      <w:r w:rsidRPr="000E1D0D">
        <w:t>.2</w:t>
      </w:r>
      <w:r w:rsidRPr="000E1D0D">
        <w:tab/>
        <w:t>Simple data types</w:t>
      </w:r>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61" w:name="_Toc148177039"/>
      <w:bookmarkStart w:id="11762" w:name="_Toc151379503"/>
      <w:bookmarkStart w:id="11763" w:name="_Toc151445684"/>
      <w:bookmarkStart w:id="11764" w:name="_Toc151536842"/>
      <w:bookmarkStart w:id="11765" w:name="_Toc160570909"/>
      <w:bookmarkStart w:id="11766" w:name="_Toc162008505"/>
      <w:bookmarkStart w:id="11767" w:name="_Toc185516193"/>
      <w:bookmarkStart w:id="11768" w:name="_Toc192873501"/>
      <w:bookmarkStart w:id="11769" w:name="_Toc200971215"/>
      <w:bookmarkStart w:id="11770" w:name="_Toc207722547"/>
      <w:bookmarkStart w:id="11771" w:name="_Toc209521410"/>
      <w:bookmarkStart w:id="11772" w:name="_Toc21497742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3DBA2866" w14:textId="77777777" w:rsidR="00B3769E" w:rsidRPr="00F403E8" w:rsidRDefault="00B3769E" w:rsidP="00B3769E">
      <w:pPr>
        <w:pStyle w:val="Heading5"/>
      </w:pPr>
      <w:bookmarkStart w:id="11773" w:name="_Toc130662225"/>
      <w:bookmarkStart w:id="11774" w:name="_Toc151993985"/>
      <w:bookmarkStart w:id="11775" w:name="_Toc152000765"/>
      <w:bookmarkStart w:id="11776" w:name="_Toc152159370"/>
      <w:bookmarkStart w:id="11777" w:name="_Toc153792251"/>
      <w:bookmarkStart w:id="11778" w:name="_Toc160570910"/>
      <w:bookmarkStart w:id="11779" w:name="_Toc162008506"/>
      <w:bookmarkStart w:id="11780" w:name="_Toc185516194"/>
      <w:bookmarkStart w:id="11781" w:name="_Toc192873502"/>
      <w:bookmarkStart w:id="11782" w:name="_Toc200971216"/>
      <w:bookmarkStart w:id="11783" w:name="_Toc207722548"/>
      <w:bookmarkStart w:id="11784" w:name="_Toc209521411"/>
      <w:bookmarkStart w:id="11785" w:name="_Toc214977430"/>
      <w:bookmarkStart w:id="11786" w:name="_Toc148177040"/>
      <w:bookmarkStart w:id="11787" w:name="_Toc151379504"/>
      <w:bookmarkStart w:id="11788" w:name="_Toc151445685"/>
      <w:bookmarkStart w:id="11789" w:name="_Toc151536843"/>
      <w:r>
        <w:t>9.3</w:t>
      </w:r>
      <w:r>
        <w:rPr>
          <w:lang w:val="en-US"/>
        </w:rPr>
        <w:t>.6</w:t>
      </w:r>
      <w:r w:rsidRPr="000E1D0D">
        <w:rPr>
          <w:lang w:val="en-US"/>
        </w:rPr>
        <w:t>.4</w:t>
      </w:r>
      <w:r w:rsidRPr="00F403E8">
        <w:t>.1</w:t>
      </w:r>
      <w:r w:rsidRPr="00F403E8">
        <w:tab/>
        <w:t xml:space="preserve">Type: </w:t>
      </w:r>
      <w:bookmarkStart w:id="11790" w:name="_Hlk156387846"/>
      <w:bookmarkEnd w:id="11773"/>
      <w:bookmarkEnd w:id="11774"/>
      <w:bookmarkEnd w:id="11775"/>
      <w:bookmarkEnd w:id="11776"/>
      <w:bookmarkEnd w:id="11777"/>
      <w:r>
        <w:t>ProblemDetailsEIMExt</w:t>
      </w:r>
      <w:bookmarkEnd w:id="11778"/>
      <w:bookmarkEnd w:id="11779"/>
      <w:bookmarkEnd w:id="11780"/>
      <w:bookmarkEnd w:id="11781"/>
      <w:bookmarkEnd w:id="11782"/>
      <w:bookmarkEnd w:id="11783"/>
      <w:bookmarkEnd w:id="11784"/>
      <w:bookmarkEnd w:id="11785"/>
      <w:bookmarkEnd w:id="11790"/>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1791" w:name="_Hlk156387876"/>
            <w:r w:rsidRPr="00744F97">
              <w:rPr>
                <w:rFonts w:cs="Arial"/>
              </w:rPr>
              <w:t>CommonEASBinding</w:t>
            </w:r>
            <w:bookmarkEnd w:id="11791"/>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1792" w:name="_Hlk159028057"/>
            <w:r w:rsidRPr="00744F97">
              <w:rPr>
                <w:rFonts w:ascii="Arial" w:hAnsi="Arial" w:cs="Arial"/>
                <w:sz w:val="18"/>
                <w:szCs w:val="18"/>
              </w:rPr>
              <w:t>existing common EAS binding information for the application group.</w:t>
            </w:r>
            <w:bookmarkEnd w:id="11792"/>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93" w:name="_Toc160570911"/>
      <w:bookmarkStart w:id="11794" w:name="_Toc162008507"/>
      <w:bookmarkStart w:id="11795" w:name="_Toc185516195"/>
      <w:bookmarkStart w:id="11796" w:name="_Toc192873503"/>
      <w:bookmarkStart w:id="11797" w:name="_Toc200971217"/>
      <w:bookmarkStart w:id="11798" w:name="_Toc207722549"/>
      <w:bookmarkStart w:id="11799" w:name="_Toc209521412"/>
      <w:bookmarkStart w:id="11800" w:name="_Toc214977431"/>
      <w:r>
        <w:t>9.3</w:t>
      </w:r>
      <w:r>
        <w:rPr>
          <w:lang w:val="en-US"/>
        </w:rPr>
        <w:t>.6</w:t>
      </w:r>
      <w:r w:rsidRPr="000E1D0D">
        <w:t>.5</w:t>
      </w:r>
      <w:r w:rsidRPr="000E1D0D">
        <w:tab/>
        <w:t>Binary data</w:t>
      </w:r>
      <w:bookmarkEnd w:id="11786"/>
      <w:bookmarkEnd w:id="11787"/>
      <w:bookmarkEnd w:id="11788"/>
      <w:bookmarkEnd w:id="11789"/>
      <w:bookmarkEnd w:id="11793"/>
      <w:bookmarkEnd w:id="11794"/>
      <w:bookmarkEnd w:id="11795"/>
      <w:bookmarkEnd w:id="11796"/>
      <w:bookmarkEnd w:id="11797"/>
      <w:bookmarkEnd w:id="11798"/>
      <w:bookmarkEnd w:id="11799"/>
      <w:bookmarkEnd w:id="11800"/>
    </w:p>
    <w:p w14:paraId="33660198" w14:textId="77777777" w:rsidR="00B3769E" w:rsidRPr="000E1D0D" w:rsidRDefault="00B3769E" w:rsidP="00B3769E">
      <w:pPr>
        <w:pStyle w:val="Heading5"/>
      </w:pPr>
      <w:bookmarkStart w:id="11801" w:name="_Toc148177041"/>
      <w:bookmarkStart w:id="11802" w:name="_Toc151379505"/>
      <w:bookmarkStart w:id="11803" w:name="_Toc151445686"/>
      <w:bookmarkStart w:id="11804" w:name="_Toc151536844"/>
      <w:bookmarkStart w:id="11805" w:name="_Toc160570912"/>
      <w:bookmarkStart w:id="11806" w:name="_Toc162008508"/>
      <w:bookmarkStart w:id="11807" w:name="_Toc185516196"/>
      <w:bookmarkStart w:id="11808" w:name="_Toc192873504"/>
      <w:bookmarkStart w:id="11809" w:name="_Toc200971218"/>
      <w:bookmarkStart w:id="11810" w:name="_Toc207722550"/>
      <w:bookmarkStart w:id="11811" w:name="_Toc209521413"/>
      <w:bookmarkStart w:id="11812" w:name="_Toc214977432"/>
      <w:r>
        <w:t>9.3</w:t>
      </w:r>
      <w:r>
        <w:rPr>
          <w:lang w:val="en-US"/>
        </w:rPr>
        <w:t>.6</w:t>
      </w:r>
      <w:r w:rsidRPr="000E1D0D">
        <w:t>.5.1</w:t>
      </w:r>
      <w:r w:rsidRPr="000E1D0D">
        <w:tab/>
        <w:t>Binary Data Types</w:t>
      </w:r>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813" w:name="_Toc160570913"/>
      <w:bookmarkStart w:id="11814" w:name="_Toc162008509"/>
      <w:bookmarkStart w:id="11815" w:name="_Toc185516197"/>
      <w:bookmarkStart w:id="11816" w:name="_Toc192873505"/>
      <w:bookmarkStart w:id="11817" w:name="_Toc200971219"/>
      <w:bookmarkStart w:id="11818" w:name="_Toc207722551"/>
      <w:bookmarkStart w:id="11819" w:name="_Toc209521414"/>
      <w:bookmarkStart w:id="11820" w:name="_Toc214977433"/>
      <w:r>
        <w:t>9.3.7</w:t>
      </w:r>
      <w:r>
        <w:tab/>
        <w:t>Error Handling</w:t>
      </w:r>
      <w:bookmarkEnd w:id="11813"/>
      <w:bookmarkEnd w:id="11814"/>
      <w:bookmarkEnd w:id="11815"/>
      <w:bookmarkEnd w:id="11816"/>
      <w:bookmarkEnd w:id="11817"/>
      <w:bookmarkEnd w:id="11818"/>
      <w:bookmarkEnd w:id="11819"/>
      <w:bookmarkEnd w:id="11820"/>
    </w:p>
    <w:p w14:paraId="15324705" w14:textId="77777777" w:rsidR="00B3769E" w:rsidRDefault="00B3769E" w:rsidP="00B3769E">
      <w:pPr>
        <w:pStyle w:val="Heading4"/>
      </w:pPr>
      <w:bookmarkStart w:id="11821" w:name="_Toc160570914"/>
      <w:bookmarkStart w:id="11822" w:name="_Toc162008510"/>
      <w:bookmarkStart w:id="11823" w:name="_Toc185516198"/>
      <w:bookmarkStart w:id="11824" w:name="_Toc192873506"/>
      <w:bookmarkStart w:id="11825" w:name="_Toc200971220"/>
      <w:bookmarkStart w:id="11826" w:name="_Toc207722552"/>
      <w:bookmarkStart w:id="11827" w:name="_Toc209521415"/>
      <w:bookmarkStart w:id="11828" w:name="_Toc214977434"/>
      <w:r>
        <w:t>9.3.7.1</w:t>
      </w:r>
      <w:r>
        <w:tab/>
        <w:t>General</w:t>
      </w:r>
      <w:bookmarkEnd w:id="11821"/>
      <w:bookmarkEnd w:id="11822"/>
      <w:bookmarkEnd w:id="11823"/>
      <w:bookmarkEnd w:id="11824"/>
      <w:bookmarkEnd w:id="11825"/>
      <w:bookmarkEnd w:id="11826"/>
      <w:bookmarkEnd w:id="11827"/>
      <w:bookmarkEnd w:id="1182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29" w:name="_Toc160570915"/>
      <w:bookmarkStart w:id="11830" w:name="_Toc162008511"/>
      <w:bookmarkStart w:id="11831" w:name="_Toc185516199"/>
      <w:bookmarkStart w:id="11832" w:name="_Toc192873507"/>
      <w:bookmarkStart w:id="11833" w:name="_Toc200971221"/>
      <w:bookmarkStart w:id="11834" w:name="_Toc207722553"/>
      <w:bookmarkStart w:id="11835" w:name="_Toc209521416"/>
      <w:bookmarkStart w:id="11836" w:name="_Toc214977435"/>
      <w:r>
        <w:t>9.3.7.2</w:t>
      </w:r>
      <w:r>
        <w:tab/>
        <w:t>Protocol Errors</w:t>
      </w:r>
      <w:bookmarkEnd w:id="11829"/>
      <w:bookmarkEnd w:id="11830"/>
      <w:bookmarkEnd w:id="11831"/>
      <w:bookmarkEnd w:id="11832"/>
      <w:bookmarkEnd w:id="11833"/>
      <w:bookmarkEnd w:id="11834"/>
      <w:bookmarkEnd w:id="11835"/>
      <w:bookmarkEnd w:id="1183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37" w:name="_Toc160570916"/>
      <w:bookmarkStart w:id="11838" w:name="_Toc162008512"/>
      <w:bookmarkStart w:id="11839" w:name="_Toc185516200"/>
      <w:bookmarkStart w:id="11840" w:name="_Toc192873508"/>
      <w:bookmarkStart w:id="11841" w:name="_Toc200971222"/>
      <w:bookmarkStart w:id="11842" w:name="_Toc207722554"/>
      <w:bookmarkStart w:id="11843" w:name="_Toc209521417"/>
      <w:bookmarkStart w:id="11844" w:name="_Toc214977436"/>
      <w:r>
        <w:t>9.3.7.3</w:t>
      </w:r>
      <w:r>
        <w:tab/>
        <w:t>Application Errors</w:t>
      </w:r>
      <w:bookmarkEnd w:id="11837"/>
      <w:bookmarkEnd w:id="11838"/>
      <w:bookmarkEnd w:id="11839"/>
      <w:bookmarkEnd w:id="11840"/>
      <w:bookmarkEnd w:id="11841"/>
      <w:bookmarkEnd w:id="11842"/>
      <w:bookmarkEnd w:id="11843"/>
      <w:bookmarkEnd w:id="1184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1845" w:name="_Hlk156387862"/>
            <w:r>
              <w:t>EXISTING_COMMON_EAS</w:t>
            </w:r>
            <w:bookmarkEnd w:id="1184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46" w:name="_Toc160570917"/>
      <w:bookmarkStart w:id="11847" w:name="_Toc162008513"/>
      <w:bookmarkStart w:id="11848" w:name="_Toc185516201"/>
      <w:bookmarkStart w:id="11849" w:name="_Toc192873509"/>
      <w:bookmarkStart w:id="11850" w:name="_Toc200971223"/>
      <w:bookmarkStart w:id="11851" w:name="_Toc207722555"/>
      <w:bookmarkStart w:id="11852" w:name="_Toc209521418"/>
      <w:bookmarkStart w:id="11853" w:name="_Toc214977437"/>
      <w:r>
        <w:t>9.3.8</w:t>
      </w:r>
      <w:r>
        <w:tab/>
        <w:t>Feature negotiation</w:t>
      </w:r>
      <w:bookmarkEnd w:id="11846"/>
      <w:bookmarkEnd w:id="11847"/>
      <w:bookmarkEnd w:id="11848"/>
      <w:bookmarkEnd w:id="11849"/>
      <w:bookmarkEnd w:id="11850"/>
      <w:bookmarkEnd w:id="11851"/>
      <w:bookmarkEnd w:id="11852"/>
      <w:bookmarkEnd w:id="1185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1854" w:name="_Toc185516202"/>
      <w:bookmarkStart w:id="11855" w:name="_Toc192873510"/>
      <w:bookmarkStart w:id="11856" w:name="_Toc200971224"/>
      <w:bookmarkStart w:id="11857" w:name="_Toc207722556"/>
      <w:bookmarkStart w:id="11858" w:name="_Toc209521419"/>
      <w:bookmarkStart w:id="11859" w:name="_Toc214977438"/>
      <w:bookmarkStart w:id="11860" w:name="_Toc85734605"/>
      <w:bookmarkStart w:id="11861" w:name="_Toc89431904"/>
      <w:bookmarkStart w:id="11862" w:name="_Toc97042818"/>
      <w:bookmarkStart w:id="11863" w:name="_Toc97045962"/>
      <w:bookmarkStart w:id="11864" w:name="_Toc97155707"/>
      <w:bookmarkStart w:id="11865" w:name="_Toc101521763"/>
      <w:bookmarkStart w:id="11866" w:name="_Toc138762073"/>
      <w:bookmarkStart w:id="11867" w:name="_Toc145708336"/>
      <w:bookmarkStart w:id="11868" w:name="_Toc160570918"/>
      <w:bookmarkStart w:id="11869" w:name="_Toc162008514"/>
      <w:r w:rsidRPr="00D00D02">
        <w:rPr>
          <w:noProof/>
          <w:lang w:eastAsia="zh-CN"/>
        </w:rPr>
        <w:t>9.4</w:t>
      </w:r>
      <w:r w:rsidRPr="00D00D02">
        <w:tab/>
        <w:t>Eecs_ECSServiceProvisioning API</w:t>
      </w:r>
      <w:bookmarkEnd w:id="11854"/>
      <w:bookmarkEnd w:id="11855"/>
      <w:bookmarkEnd w:id="11856"/>
      <w:bookmarkEnd w:id="11857"/>
      <w:bookmarkEnd w:id="11858"/>
      <w:bookmarkEnd w:id="11859"/>
    </w:p>
    <w:p w14:paraId="29C2F9BC" w14:textId="77777777" w:rsidR="00D00D02" w:rsidRPr="00D00D02" w:rsidRDefault="00D00D02" w:rsidP="00D00D02">
      <w:pPr>
        <w:pStyle w:val="Heading3"/>
      </w:pPr>
      <w:bookmarkStart w:id="11870" w:name="_Toc96843412"/>
      <w:bookmarkStart w:id="11871" w:name="_Toc96844387"/>
      <w:bookmarkStart w:id="11872" w:name="_Toc100739960"/>
      <w:bookmarkStart w:id="11873" w:name="_Toc129252533"/>
      <w:bookmarkStart w:id="11874" w:name="_Toc144024232"/>
      <w:bookmarkStart w:id="11875" w:name="_Toc144459664"/>
      <w:bookmarkStart w:id="11876" w:name="_Toc185516203"/>
      <w:bookmarkStart w:id="11877" w:name="_Toc192873511"/>
      <w:bookmarkStart w:id="11878" w:name="_Toc200971225"/>
      <w:bookmarkStart w:id="11879" w:name="_Toc207722557"/>
      <w:bookmarkStart w:id="11880" w:name="_Toc209521420"/>
      <w:bookmarkStart w:id="11881" w:name="_Toc214977439"/>
      <w:r w:rsidRPr="00D00D02">
        <w:rPr>
          <w:noProof/>
          <w:lang w:eastAsia="zh-CN"/>
        </w:rPr>
        <w:t>9.4</w:t>
      </w:r>
      <w:r w:rsidRPr="00D00D02">
        <w:t>.1</w:t>
      </w:r>
      <w:r w:rsidRPr="00D00D02">
        <w:tab/>
        <w:t>Introduction</w:t>
      </w:r>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82" w:name="_Toc96843413"/>
      <w:bookmarkStart w:id="11883" w:name="_Toc96844388"/>
      <w:bookmarkStart w:id="11884" w:name="_Toc100739961"/>
      <w:bookmarkStart w:id="11885" w:name="_Toc129252534"/>
      <w:bookmarkStart w:id="11886" w:name="_Toc144024233"/>
      <w:bookmarkStart w:id="1188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88" w:name="_Toc185516204"/>
      <w:bookmarkStart w:id="11889" w:name="_Toc192873512"/>
      <w:bookmarkStart w:id="11890" w:name="_Toc200971226"/>
      <w:bookmarkStart w:id="11891" w:name="_Toc207722558"/>
      <w:bookmarkStart w:id="11892" w:name="_Toc209521421"/>
      <w:bookmarkStart w:id="11893" w:name="_Toc214977440"/>
      <w:r w:rsidRPr="00D00D02">
        <w:rPr>
          <w:noProof/>
          <w:lang w:eastAsia="zh-CN"/>
        </w:rPr>
        <w:t>9.4</w:t>
      </w:r>
      <w:r w:rsidRPr="00D00D02">
        <w:t>.2</w:t>
      </w:r>
      <w:r w:rsidRPr="00D00D02">
        <w:tab/>
        <w:t>Usage of HTTP</w:t>
      </w:r>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94" w:name="_Toc144024234"/>
      <w:bookmarkStart w:id="11895" w:name="_Toc144459666"/>
      <w:bookmarkStart w:id="11896" w:name="_Toc185516205"/>
      <w:bookmarkStart w:id="11897" w:name="_Toc192873513"/>
      <w:bookmarkStart w:id="11898" w:name="_Toc200971227"/>
      <w:bookmarkStart w:id="11899" w:name="_Toc207722559"/>
      <w:bookmarkStart w:id="11900" w:name="_Toc209521422"/>
      <w:bookmarkStart w:id="11901" w:name="_Toc214977441"/>
      <w:r w:rsidRPr="00D00D02">
        <w:rPr>
          <w:noProof/>
          <w:lang w:eastAsia="zh-CN"/>
        </w:rPr>
        <w:t>9.4</w:t>
      </w:r>
      <w:r w:rsidRPr="00D00D02">
        <w:t>.3</w:t>
      </w:r>
      <w:r w:rsidRPr="00D00D02">
        <w:tab/>
        <w:t>Resources</w:t>
      </w:r>
      <w:bookmarkEnd w:id="11894"/>
      <w:bookmarkEnd w:id="11895"/>
      <w:bookmarkEnd w:id="11896"/>
      <w:bookmarkEnd w:id="11897"/>
      <w:bookmarkEnd w:id="11898"/>
      <w:bookmarkEnd w:id="11899"/>
      <w:bookmarkEnd w:id="11900"/>
      <w:bookmarkEnd w:id="11901"/>
    </w:p>
    <w:p w14:paraId="490A0C5B" w14:textId="77777777" w:rsidR="00D00D02" w:rsidRPr="00D00D02" w:rsidRDefault="00D00D02" w:rsidP="00D00D02">
      <w:pPr>
        <w:pStyle w:val="Heading4"/>
      </w:pPr>
      <w:bookmarkStart w:id="11902" w:name="_Toc96843415"/>
      <w:bookmarkStart w:id="11903" w:name="_Toc96844390"/>
      <w:bookmarkStart w:id="11904" w:name="_Toc100739963"/>
      <w:bookmarkStart w:id="11905" w:name="_Toc129252536"/>
      <w:bookmarkStart w:id="11906" w:name="_Toc144024235"/>
      <w:bookmarkStart w:id="11907" w:name="_Toc144459667"/>
      <w:bookmarkStart w:id="11908" w:name="_Toc185516206"/>
      <w:bookmarkStart w:id="11909" w:name="_Toc192873514"/>
      <w:bookmarkStart w:id="11910" w:name="_Toc200971228"/>
      <w:bookmarkStart w:id="11911" w:name="_Toc207722560"/>
      <w:bookmarkStart w:id="11912" w:name="_Toc209521423"/>
      <w:bookmarkStart w:id="11913" w:name="_Toc214977442"/>
      <w:r w:rsidRPr="00D00D02">
        <w:rPr>
          <w:noProof/>
          <w:lang w:eastAsia="zh-CN"/>
        </w:rPr>
        <w:t>9.4</w:t>
      </w:r>
      <w:r w:rsidRPr="00D00D02">
        <w:t>.3.1</w:t>
      </w:r>
      <w:r w:rsidRPr="00D00D02">
        <w:tab/>
        <w:t>Overview</w:t>
      </w:r>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914" w:name="_MON_1766430981"/>
    <w:bookmarkEnd w:id="11914"/>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pt;height:166.65pt" o:ole="">
            <v:imagedata r:id="rId49" o:title=""/>
          </v:shape>
          <o:OLEObject Type="Embed" ProgID="Word.Document.8" ShapeID="_x0000_i1044" DrawAspect="Content" ObjectID="_1826958742"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915" w:name="_Toc151743199"/>
      <w:bookmarkStart w:id="11916" w:name="_Toc151743664"/>
      <w:bookmarkStart w:id="11917" w:name="_Toc185516207"/>
      <w:bookmarkStart w:id="11918" w:name="_Toc192873515"/>
      <w:bookmarkStart w:id="11919" w:name="_Toc200971229"/>
      <w:bookmarkStart w:id="11920" w:name="_Toc207722561"/>
      <w:bookmarkStart w:id="11921" w:name="_Toc209521424"/>
      <w:bookmarkStart w:id="11922" w:name="_Toc21497744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915"/>
      <w:bookmarkEnd w:id="11916"/>
      <w:bookmarkEnd w:id="11917"/>
      <w:bookmarkEnd w:id="11918"/>
      <w:bookmarkEnd w:id="11919"/>
      <w:bookmarkEnd w:id="11920"/>
      <w:bookmarkEnd w:id="11921"/>
      <w:bookmarkEnd w:id="11922"/>
    </w:p>
    <w:p w14:paraId="2FEDEE8E" w14:textId="77777777" w:rsidR="00D00D02" w:rsidRPr="00D00D02" w:rsidRDefault="00D00D02" w:rsidP="00D00D02">
      <w:pPr>
        <w:pStyle w:val="Heading5"/>
      </w:pPr>
      <w:bookmarkStart w:id="11923" w:name="_Toc151743200"/>
      <w:bookmarkStart w:id="11924" w:name="_Toc151743665"/>
      <w:bookmarkStart w:id="11925" w:name="_Toc185516208"/>
      <w:bookmarkStart w:id="11926" w:name="_Toc192873516"/>
      <w:bookmarkStart w:id="11927" w:name="_Toc200971230"/>
      <w:bookmarkStart w:id="11928" w:name="_Toc207722562"/>
      <w:bookmarkStart w:id="11929" w:name="_Toc209521425"/>
      <w:bookmarkStart w:id="11930" w:name="_Toc214977444"/>
      <w:r w:rsidRPr="00D00D02">
        <w:rPr>
          <w:noProof/>
          <w:lang w:eastAsia="zh-CN"/>
        </w:rPr>
        <w:t>9.4</w:t>
      </w:r>
      <w:r w:rsidRPr="00D00D02">
        <w:t>.3.2.1</w:t>
      </w:r>
      <w:r w:rsidRPr="00D00D02">
        <w:tab/>
        <w:t>Description</w:t>
      </w:r>
      <w:bookmarkEnd w:id="11923"/>
      <w:bookmarkEnd w:id="11924"/>
      <w:bookmarkEnd w:id="11925"/>
      <w:bookmarkEnd w:id="11926"/>
      <w:bookmarkEnd w:id="11927"/>
      <w:bookmarkEnd w:id="11928"/>
      <w:bookmarkEnd w:id="11929"/>
      <w:bookmarkEnd w:id="11930"/>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31" w:name="_Toc151743201"/>
      <w:bookmarkStart w:id="11932" w:name="_Toc151743666"/>
      <w:bookmarkStart w:id="11933" w:name="_Toc185516209"/>
      <w:bookmarkStart w:id="11934" w:name="_Toc192873517"/>
      <w:bookmarkStart w:id="11935" w:name="_Toc200971231"/>
      <w:bookmarkStart w:id="11936" w:name="_Toc207722563"/>
      <w:bookmarkStart w:id="11937" w:name="_Toc209521426"/>
      <w:bookmarkStart w:id="11938" w:name="_Toc214977445"/>
      <w:r w:rsidRPr="00D00D02">
        <w:rPr>
          <w:noProof/>
          <w:lang w:eastAsia="zh-CN"/>
        </w:rPr>
        <w:t>9.4</w:t>
      </w:r>
      <w:r w:rsidRPr="00D00D02">
        <w:t>.3.2.2</w:t>
      </w:r>
      <w:r w:rsidRPr="00D00D02">
        <w:tab/>
        <w:t>Resource Definition</w:t>
      </w:r>
      <w:bookmarkEnd w:id="11931"/>
      <w:bookmarkEnd w:id="11932"/>
      <w:bookmarkEnd w:id="11933"/>
      <w:bookmarkEnd w:id="11934"/>
      <w:bookmarkEnd w:id="11935"/>
      <w:bookmarkEnd w:id="11936"/>
      <w:bookmarkEnd w:id="11937"/>
      <w:bookmarkEnd w:id="1193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39" w:name="_Toc151743202"/>
      <w:bookmarkStart w:id="11940" w:name="_Toc151743667"/>
      <w:bookmarkStart w:id="11941" w:name="_Toc185516210"/>
      <w:bookmarkStart w:id="11942" w:name="_Toc192873518"/>
      <w:bookmarkStart w:id="11943" w:name="_Toc200971232"/>
      <w:bookmarkStart w:id="11944" w:name="_Toc207722564"/>
      <w:bookmarkStart w:id="11945" w:name="_Toc209521427"/>
      <w:bookmarkStart w:id="11946" w:name="_Toc214977446"/>
      <w:r w:rsidRPr="00D00D02">
        <w:rPr>
          <w:noProof/>
          <w:lang w:eastAsia="zh-CN"/>
        </w:rPr>
        <w:t>9.4</w:t>
      </w:r>
      <w:r w:rsidRPr="00D00D02">
        <w:t>.3.2.3</w:t>
      </w:r>
      <w:r w:rsidRPr="00D00D02">
        <w:tab/>
        <w:t>Resource Standard Methods</w:t>
      </w:r>
      <w:bookmarkEnd w:id="11939"/>
      <w:bookmarkEnd w:id="11940"/>
      <w:bookmarkEnd w:id="11941"/>
      <w:bookmarkEnd w:id="11942"/>
      <w:bookmarkEnd w:id="11943"/>
      <w:bookmarkEnd w:id="11944"/>
      <w:bookmarkEnd w:id="11945"/>
      <w:bookmarkEnd w:id="11946"/>
    </w:p>
    <w:p w14:paraId="169CCFEF" w14:textId="77777777" w:rsidR="00D00D02" w:rsidRPr="00D00D02" w:rsidRDefault="00D00D02" w:rsidP="00D00D02">
      <w:pPr>
        <w:pStyle w:val="Heading6"/>
      </w:pPr>
      <w:bookmarkStart w:id="11947" w:name="_Toc151743203"/>
      <w:bookmarkStart w:id="11948" w:name="_Toc151743668"/>
      <w:bookmarkStart w:id="11949" w:name="_Toc185516211"/>
      <w:bookmarkStart w:id="11950" w:name="_Toc192873519"/>
      <w:bookmarkStart w:id="11951" w:name="_Toc200971233"/>
      <w:bookmarkStart w:id="11952" w:name="_Toc207722565"/>
      <w:bookmarkStart w:id="11953" w:name="_Toc209521428"/>
      <w:bookmarkStart w:id="11954" w:name="_Toc214977447"/>
      <w:r w:rsidRPr="00D00D02">
        <w:rPr>
          <w:noProof/>
          <w:lang w:eastAsia="zh-CN"/>
        </w:rPr>
        <w:t>9.4</w:t>
      </w:r>
      <w:r w:rsidRPr="00D00D02">
        <w:t>.3.2.3.2</w:t>
      </w:r>
      <w:r w:rsidRPr="00D00D02">
        <w:tab/>
        <w:t>POST</w:t>
      </w:r>
      <w:bookmarkEnd w:id="11947"/>
      <w:bookmarkEnd w:id="11948"/>
      <w:bookmarkEnd w:id="11949"/>
      <w:bookmarkEnd w:id="11950"/>
      <w:bookmarkEnd w:id="11951"/>
      <w:bookmarkEnd w:id="11952"/>
      <w:bookmarkEnd w:id="11953"/>
      <w:bookmarkEnd w:id="1195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55" w:name="_Toc151743204"/>
      <w:bookmarkStart w:id="11956" w:name="_Toc151743669"/>
      <w:bookmarkStart w:id="11957" w:name="_Toc185516212"/>
      <w:bookmarkStart w:id="11958" w:name="_Toc192873520"/>
      <w:bookmarkStart w:id="11959" w:name="_Toc200971234"/>
      <w:bookmarkStart w:id="11960" w:name="_Toc207722566"/>
      <w:bookmarkStart w:id="11961" w:name="_Toc209521429"/>
      <w:bookmarkStart w:id="11962" w:name="_Toc214977448"/>
      <w:r w:rsidRPr="00D00D02">
        <w:rPr>
          <w:noProof/>
          <w:lang w:eastAsia="zh-CN"/>
        </w:rPr>
        <w:t>9.4</w:t>
      </w:r>
      <w:r w:rsidRPr="00D00D02">
        <w:t>.3.2.4</w:t>
      </w:r>
      <w:r w:rsidRPr="00D00D02">
        <w:tab/>
        <w:t>Resource Custom Operations</w:t>
      </w:r>
      <w:bookmarkEnd w:id="11955"/>
      <w:bookmarkEnd w:id="11956"/>
      <w:bookmarkEnd w:id="11957"/>
      <w:bookmarkEnd w:id="11958"/>
      <w:bookmarkEnd w:id="11959"/>
      <w:bookmarkEnd w:id="11960"/>
      <w:bookmarkEnd w:id="11961"/>
      <w:bookmarkEnd w:id="1196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63" w:name="_Toc151743205"/>
      <w:bookmarkStart w:id="11964" w:name="_Toc151743670"/>
      <w:bookmarkStart w:id="11965" w:name="_Toc185516213"/>
      <w:bookmarkStart w:id="11966" w:name="_Toc192873521"/>
      <w:bookmarkStart w:id="11967" w:name="_Toc200971235"/>
      <w:bookmarkStart w:id="11968" w:name="_Toc207722567"/>
      <w:bookmarkStart w:id="11969" w:name="_Toc209521430"/>
      <w:bookmarkStart w:id="11970" w:name="_Toc21497744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63"/>
      <w:bookmarkEnd w:id="11964"/>
      <w:bookmarkEnd w:id="11965"/>
      <w:bookmarkEnd w:id="11966"/>
      <w:bookmarkEnd w:id="11967"/>
      <w:bookmarkEnd w:id="11968"/>
      <w:bookmarkEnd w:id="11969"/>
      <w:bookmarkEnd w:id="11970"/>
    </w:p>
    <w:p w14:paraId="1C9EF9E8" w14:textId="77777777" w:rsidR="00D00D02" w:rsidRPr="00D00D02" w:rsidRDefault="00D00D02" w:rsidP="00D00D02">
      <w:pPr>
        <w:pStyle w:val="Heading5"/>
      </w:pPr>
      <w:bookmarkStart w:id="11971" w:name="_Toc151743206"/>
      <w:bookmarkStart w:id="11972" w:name="_Toc151743671"/>
      <w:bookmarkStart w:id="11973" w:name="_Toc185516214"/>
      <w:bookmarkStart w:id="11974" w:name="_Toc192873522"/>
      <w:bookmarkStart w:id="11975" w:name="_Toc200971236"/>
      <w:bookmarkStart w:id="11976" w:name="_Toc207722568"/>
      <w:bookmarkStart w:id="11977" w:name="_Toc209521431"/>
      <w:bookmarkStart w:id="11978" w:name="_Toc214977450"/>
      <w:r w:rsidRPr="00D00D02">
        <w:rPr>
          <w:noProof/>
          <w:lang w:eastAsia="zh-CN"/>
        </w:rPr>
        <w:t>9.4</w:t>
      </w:r>
      <w:r w:rsidRPr="00D00D02">
        <w:t>.3.3.1</w:t>
      </w:r>
      <w:r w:rsidRPr="00D00D02">
        <w:tab/>
        <w:t>Description</w:t>
      </w:r>
      <w:bookmarkEnd w:id="11971"/>
      <w:bookmarkEnd w:id="11972"/>
      <w:bookmarkEnd w:id="11973"/>
      <w:bookmarkEnd w:id="11974"/>
      <w:bookmarkEnd w:id="11975"/>
      <w:bookmarkEnd w:id="11976"/>
      <w:bookmarkEnd w:id="11977"/>
      <w:bookmarkEnd w:id="1197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79" w:name="_Toc151743207"/>
      <w:bookmarkStart w:id="11980" w:name="_Toc151743672"/>
      <w:bookmarkStart w:id="11981" w:name="_Toc185516215"/>
      <w:bookmarkStart w:id="11982" w:name="_Toc192873523"/>
      <w:bookmarkStart w:id="11983" w:name="_Toc200971237"/>
      <w:bookmarkStart w:id="11984" w:name="_Toc207722569"/>
      <w:bookmarkStart w:id="11985" w:name="_Toc209521432"/>
      <w:bookmarkStart w:id="11986" w:name="_Toc214977451"/>
      <w:r w:rsidRPr="00D00D02">
        <w:rPr>
          <w:noProof/>
          <w:lang w:eastAsia="zh-CN"/>
        </w:rPr>
        <w:t>9.4</w:t>
      </w:r>
      <w:r w:rsidRPr="00D00D02">
        <w:t>.3.3.2</w:t>
      </w:r>
      <w:r w:rsidRPr="00D00D02">
        <w:tab/>
        <w:t>Resource Definition</w:t>
      </w:r>
      <w:bookmarkEnd w:id="11979"/>
      <w:bookmarkEnd w:id="11980"/>
      <w:bookmarkEnd w:id="11981"/>
      <w:bookmarkEnd w:id="11982"/>
      <w:bookmarkEnd w:id="11983"/>
      <w:bookmarkEnd w:id="11984"/>
      <w:bookmarkEnd w:id="11985"/>
      <w:bookmarkEnd w:id="1198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87" w:name="_Toc151743208"/>
      <w:bookmarkStart w:id="11988" w:name="_Toc151743673"/>
      <w:bookmarkStart w:id="11989" w:name="_Toc185516216"/>
      <w:bookmarkStart w:id="11990" w:name="_Toc192873524"/>
      <w:bookmarkStart w:id="11991" w:name="_Toc200971238"/>
      <w:bookmarkStart w:id="11992" w:name="_Toc207722570"/>
      <w:bookmarkStart w:id="11993" w:name="_Toc209521433"/>
      <w:bookmarkStart w:id="11994" w:name="_Toc214977452"/>
      <w:r w:rsidRPr="00D00D02">
        <w:rPr>
          <w:noProof/>
          <w:lang w:eastAsia="zh-CN"/>
        </w:rPr>
        <w:t>9.4</w:t>
      </w:r>
      <w:r w:rsidRPr="00D00D02">
        <w:t>.3.3.3</w:t>
      </w:r>
      <w:r w:rsidRPr="00D00D02">
        <w:tab/>
        <w:t>Resource Standard Methods</w:t>
      </w:r>
      <w:bookmarkEnd w:id="11987"/>
      <w:bookmarkEnd w:id="11988"/>
      <w:bookmarkEnd w:id="11989"/>
      <w:bookmarkEnd w:id="11990"/>
      <w:bookmarkEnd w:id="11991"/>
      <w:bookmarkEnd w:id="11992"/>
      <w:bookmarkEnd w:id="11993"/>
      <w:bookmarkEnd w:id="11994"/>
    </w:p>
    <w:p w14:paraId="29F082F9" w14:textId="77777777" w:rsidR="00D00D02" w:rsidRPr="00D00D02" w:rsidRDefault="00D00D02" w:rsidP="00D00D02">
      <w:pPr>
        <w:pStyle w:val="Heading6"/>
      </w:pPr>
      <w:bookmarkStart w:id="11995" w:name="_Toc151743209"/>
      <w:bookmarkStart w:id="11996" w:name="_Toc151743674"/>
      <w:bookmarkStart w:id="11997" w:name="_Toc185516217"/>
      <w:bookmarkStart w:id="11998" w:name="_Toc192873525"/>
      <w:bookmarkStart w:id="11999" w:name="_Toc200971239"/>
      <w:bookmarkStart w:id="12000" w:name="_Toc207722571"/>
      <w:bookmarkStart w:id="12001" w:name="_Toc209521434"/>
      <w:bookmarkStart w:id="12002" w:name="_Toc214977453"/>
      <w:r w:rsidRPr="00D00D02">
        <w:rPr>
          <w:noProof/>
          <w:lang w:eastAsia="zh-CN"/>
        </w:rPr>
        <w:t>9.4</w:t>
      </w:r>
      <w:r w:rsidRPr="00D00D02">
        <w:t>.3.3.3.1</w:t>
      </w:r>
      <w:r w:rsidRPr="00D00D02">
        <w:tab/>
        <w:t>GET</w:t>
      </w:r>
      <w:bookmarkEnd w:id="11995"/>
      <w:bookmarkEnd w:id="11996"/>
      <w:bookmarkEnd w:id="11997"/>
      <w:bookmarkEnd w:id="11998"/>
      <w:bookmarkEnd w:id="11999"/>
      <w:bookmarkEnd w:id="12000"/>
      <w:bookmarkEnd w:id="12001"/>
      <w:bookmarkEnd w:id="1200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2003" w:name="_Toc151743210"/>
      <w:bookmarkStart w:id="12004" w:name="_Toc151743675"/>
      <w:bookmarkStart w:id="12005" w:name="_Toc185516218"/>
      <w:bookmarkStart w:id="12006" w:name="_Toc192873526"/>
      <w:bookmarkStart w:id="12007" w:name="_Toc200971240"/>
      <w:bookmarkStart w:id="12008" w:name="_Toc207722572"/>
      <w:bookmarkStart w:id="12009" w:name="_Toc209521435"/>
      <w:bookmarkStart w:id="12010" w:name="_Toc214977454"/>
      <w:r w:rsidRPr="00D00D02">
        <w:rPr>
          <w:noProof/>
          <w:lang w:eastAsia="zh-CN"/>
        </w:rPr>
        <w:t>9.4</w:t>
      </w:r>
      <w:r w:rsidRPr="00D00D02">
        <w:t>.3.3.3.2</w:t>
      </w:r>
      <w:r w:rsidRPr="00D00D02">
        <w:tab/>
        <w:t>PUT</w:t>
      </w:r>
      <w:bookmarkEnd w:id="12003"/>
      <w:bookmarkEnd w:id="12004"/>
      <w:bookmarkEnd w:id="12005"/>
      <w:bookmarkEnd w:id="12006"/>
      <w:bookmarkEnd w:id="12007"/>
      <w:bookmarkEnd w:id="12008"/>
      <w:bookmarkEnd w:id="12009"/>
      <w:bookmarkEnd w:id="12010"/>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2011" w:name="_Toc151743211"/>
      <w:bookmarkStart w:id="12012" w:name="_Toc151743676"/>
      <w:bookmarkStart w:id="12013" w:name="_Toc185516219"/>
      <w:bookmarkStart w:id="12014" w:name="_Toc192873527"/>
      <w:bookmarkStart w:id="12015" w:name="_Toc200971241"/>
      <w:bookmarkStart w:id="12016" w:name="_Toc207722573"/>
      <w:bookmarkStart w:id="12017" w:name="_Toc209521436"/>
      <w:bookmarkStart w:id="12018" w:name="_Toc214977455"/>
      <w:r w:rsidRPr="00D00D02">
        <w:rPr>
          <w:noProof/>
          <w:lang w:eastAsia="zh-CN"/>
        </w:rPr>
        <w:t>9.4</w:t>
      </w:r>
      <w:r w:rsidRPr="00D00D02">
        <w:t>.3.3.3.3</w:t>
      </w:r>
      <w:r w:rsidRPr="00D00D02">
        <w:tab/>
        <w:t>PATCH</w:t>
      </w:r>
      <w:bookmarkEnd w:id="12011"/>
      <w:bookmarkEnd w:id="12012"/>
      <w:bookmarkEnd w:id="12013"/>
      <w:bookmarkEnd w:id="12014"/>
      <w:bookmarkEnd w:id="12015"/>
      <w:bookmarkEnd w:id="12016"/>
      <w:bookmarkEnd w:id="12017"/>
      <w:bookmarkEnd w:id="1201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2019" w:name="_Toc151743212"/>
      <w:bookmarkStart w:id="12020" w:name="_Toc151743677"/>
      <w:bookmarkStart w:id="12021" w:name="_Toc185516220"/>
      <w:bookmarkStart w:id="12022" w:name="_Toc192873528"/>
      <w:bookmarkStart w:id="12023" w:name="_Toc200971242"/>
      <w:bookmarkStart w:id="12024" w:name="_Toc207722574"/>
      <w:bookmarkStart w:id="12025" w:name="_Toc209521437"/>
      <w:bookmarkStart w:id="12026" w:name="_Toc214977456"/>
      <w:r w:rsidRPr="00D00D02">
        <w:rPr>
          <w:noProof/>
          <w:lang w:eastAsia="zh-CN"/>
        </w:rPr>
        <w:t>9.4</w:t>
      </w:r>
      <w:r w:rsidRPr="00D00D02">
        <w:t>.3.3.3.4</w:t>
      </w:r>
      <w:r w:rsidRPr="00D00D02">
        <w:tab/>
        <w:t>DELETE</w:t>
      </w:r>
      <w:bookmarkEnd w:id="12019"/>
      <w:bookmarkEnd w:id="12020"/>
      <w:bookmarkEnd w:id="12021"/>
      <w:bookmarkEnd w:id="12022"/>
      <w:bookmarkEnd w:id="12023"/>
      <w:bookmarkEnd w:id="12024"/>
      <w:bookmarkEnd w:id="12025"/>
      <w:bookmarkEnd w:id="1202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2027" w:name="_Toc185516221"/>
      <w:bookmarkStart w:id="12028" w:name="_Toc192873529"/>
      <w:bookmarkStart w:id="12029" w:name="_Toc200971243"/>
      <w:bookmarkStart w:id="12030" w:name="_Toc207722575"/>
      <w:bookmarkStart w:id="12031" w:name="_Toc209521438"/>
      <w:bookmarkStart w:id="12032" w:name="_Toc214977457"/>
      <w:r w:rsidRPr="00D00D02">
        <w:rPr>
          <w:noProof/>
          <w:lang w:eastAsia="zh-CN"/>
        </w:rPr>
        <w:t>9.4</w:t>
      </w:r>
      <w:r w:rsidRPr="00D00D02">
        <w:t>.4</w:t>
      </w:r>
      <w:r w:rsidRPr="00D00D02">
        <w:tab/>
        <w:t>Custom Operations without associated resources</w:t>
      </w:r>
      <w:bookmarkEnd w:id="12027"/>
      <w:bookmarkEnd w:id="12028"/>
      <w:bookmarkEnd w:id="12029"/>
      <w:bookmarkEnd w:id="12030"/>
      <w:bookmarkEnd w:id="12031"/>
      <w:bookmarkEnd w:id="12032"/>
    </w:p>
    <w:p w14:paraId="021C2ECB" w14:textId="77777777" w:rsidR="00D00D02" w:rsidRPr="00D00D02" w:rsidRDefault="00D00D02" w:rsidP="00D00D02">
      <w:pPr>
        <w:pStyle w:val="Heading4"/>
      </w:pPr>
      <w:bookmarkStart w:id="12033" w:name="_Toc151379325"/>
      <w:bookmarkStart w:id="12034" w:name="_Toc151445506"/>
      <w:bookmarkStart w:id="12035" w:name="_Toc151536664"/>
      <w:bookmarkStart w:id="12036" w:name="_Toc185516222"/>
      <w:bookmarkStart w:id="12037" w:name="_Toc192873530"/>
      <w:bookmarkStart w:id="12038" w:name="_Toc200971244"/>
      <w:bookmarkStart w:id="12039" w:name="_Toc207722576"/>
      <w:bookmarkStart w:id="12040" w:name="_Toc209521439"/>
      <w:bookmarkStart w:id="12041" w:name="_Toc214977458"/>
      <w:bookmarkStart w:id="12042" w:name="_Toc96843432"/>
      <w:bookmarkStart w:id="12043" w:name="_Toc96844407"/>
      <w:bookmarkStart w:id="12044" w:name="_Toc100739980"/>
      <w:bookmarkStart w:id="12045" w:name="_Toc129252553"/>
      <w:bookmarkStart w:id="12046" w:name="_Toc144024258"/>
      <w:bookmarkStart w:id="12047" w:name="_Toc144459690"/>
      <w:r w:rsidRPr="00D00D02">
        <w:rPr>
          <w:noProof/>
          <w:lang w:eastAsia="zh-CN"/>
        </w:rPr>
        <w:t>9.4</w:t>
      </w:r>
      <w:r w:rsidRPr="00D00D02">
        <w:t>.4.1</w:t>
      </w:r>
      <w:r w:rsidRPr="00D00D02">
        <w:tab/>
        <w:t>Overview</w:t>
      </w:r>
      <w:bookmarkEnd w:id="12033"/>
      <w:bookmarkEnd w:id="12034"/>
      <w:bookmarkEnd w:id="12035"/>
      <w:bookmarkEnd w:id="12036"/>
      <w:bookmarkEnd w:id="12037"/>
      <w:bookmarkEnd w:id="12038"/>
      <w:bookmarkEnd w:id="12039"/>
      <w:bookmarkEnd w:id="12040"/>
      <w:bookmarkEnd w:id="1204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2048" w:name="_MON_1764961069"/>
    <w:bookmarkEnd w:id="12048"/>
    <w:p w14:paraId="26CC1044" w14:textId="77777777" w:rsidR="00D00D02" w:rsidRPr="00D00D02" w:rsidRDefault="00D00D02" w:rsidP="00D00D02">
      <w:pPr>
        <w:pStyle w:val="TH"/>
      </w:pPr>
      <w:r w:rsidRPr="00D00D02">
        <w:object w:dxaOrig="9633" w:dyaOrig="1932" w14:anchorId="469D6D7E">
          <v:shape id="_x0000_i1045" type="#_x0000_t75" style="width:481pt;height:94.65pt" o:ole="">
            <v:imagedata r:id="rId51" o:title=""/>
          </v:shape>
          <o:OLEObject Type="Embed" ProgID="Word.Document.8" ShapeID="_x0000_i1045" DrawAspect="Content" ObjectID="_1826958743"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49" w:name="_Toc151379326"/>
      <w:bookmarkStart w:id="12050" w:name="_Toc151445507"/>
      <w:bookmarkStart w:id="12051" w:name="_Toc151536665"/>
      <w:bookmarkStart w:id="12052" w:name="_Toc185516223"/>
      <w:bookmarkStart w:id="12053" w:name="_Toc192873531"/>
      <w:bookmarkStart w:id="12054" w:name="_Toc200971245"/>
      <w:bookmarkStart w:id="12055" w:name="_Toc207722577"/>
      <w:bookmarkStart w:id="12056" w:name="_Toc209521440"/>
      <w:bookmarkStart w:id="12057" w:name="_Toc214977459"/>
      <w:r w:rsidRPr="00D00D02">
        <w:rPr>
          <w:noProof/>
          <w:lang w:eastAsia="zh-CN"/>
        </w:rPr>
        <w:t>9.4</w:t>
      </w:r>
      <w:r w:rsidRPr="00D00D02">
        <w:t>.4.2</w:t>
      </w:r>
      <w:r w:rsidRPr="00D00D02">
        <w:tab/>
        <w:t>Operation: Request</w:t>
      </w:r>
      <w:bookmarkEnd w:id="12049"/>
      <w:bookmarkEnd w:id="12050"/>
      <w:bookmarkEnd w:id="12051"/>
      <w:bookmarkEnd w:id="12052"/>
      <w:bookmarkEnd w:id="12053"/>
      <w:bookmarkEnd w:id="12054"/>
      <w:bookmarkEnd w:id="12055"/>
      <w:bookmarkEnd w:id="12056"/>
      <w:bookmarkEnd w:id="12057"/>
    </w:p>
    <w:p w14:paraId="5FBDAB90" w14:textId="77777777" w:rsidR="00D00D02" w:rsidRPr="00D00D02" w:rsidRDefault="00D00D02" w:rsidP="00D00D02">
      <w:pPr>
        <w:pStyle w:val="Heading5"/>
      </w:pPr>
      <w:bookmarkStart w:id="12058" w:name="_Toc151379327"/>
      <w:bookmarkStart w:id="12059" w:name="_Toc151445508"/>
      <w:bookmarkStart w:id="12060" w:name="_Toc151536666"/>
      <w:bookmarkStart w:id="12061" w:name="_Toc185516224"/>
      <w:bookmarkStart w:id="12062" w:name="_Toc192873532"/>
      <w:bookmarkStart w:id="12063" w:name="_Toc200971246"/>
      <w:bookmarkStart w:id="12064" w:name="_Toc207722578"/>
      <w:bookmarkStart w:id="12065" w:name="_Toc209521441"/>
      <w:bookmarkStart w:id="12066" w:name="_Toc214977460"/>
      <w:r w:rsidRPr="00D00D02">
        <w:rPr>
          <w:noProof/>
          <w:lang w:eastAsia="zh-CN"/>
        </w:rPr>
        <w:t>9.4</w:t>
      </w:r>
      <w:r w:rsidRPr="00D00D02">
        <w:t>.4.2.1</w:t>
      </w:r>
      <w:r w:rsidRPr="00D00D02">
        <w:tab/>
        <w:t>Description</w:t>
      </w:r>
      <w:bookmarkEnd w:id="12058"/>
      <w:bookmarkEnd w:id="12059"/>
      <w:bookmarkEnd w:id="12060"/>
      <w:bookmarkEnd w:id="12061"/>
      <w:bookmarkEnd w:id="12062"/>
      <w:bookmarkEnd w:id="12063"/>
      <w:bookmarkEnd w:id="12064"/>
      <w:bookmarkEnd w:id="12065"/>
      <w:bookmarkEnd w:id="1206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67" w:name="_Toc151379328"/>
      <w:bookmarkStart w:id="12068" w:name="_Toc151445509"/>
      <w:bookmarkStart w:id="12069" w:name="_Toc151536667"/>
      <w:bookmarkStart w:id="12070" w:name="_Toc185516225"/>
      <w:bookmarkStart w:id="12071" w:name="_Toc192873533"/>
      <w:bookmarkStart w:id="12072" w:name="_Toc200971247"/>
      <w:bookmarkStart w:id="12073" w:name="_Toc207722579"/>
      <w:bookmarkStart w:id="12074" w:name="_Toc209521442"/>
      <w:bookmarkStart w:id="12075" w:name="_Toc214977461"/>
      <w:r w:rsidRPr="00D00D02">
        <w:rPr>
          <w:noProof/>
          <w:lang w:eastAsia="zh-CN"/>
        </w:rPr>
        <w:t>9.4</w:t>
      </w:r>
      <w:r w:rsidRPr="00D00D02">
        <w:t>.4.2.2</w:t>
      </w:r>
      <w:r w:rsidRPr="00D00D02">
        <w:tab/>
        <w:t>Operation Definition</w:t>
      </w:r>
      <w:bookmarkEnd w:id="12067"/>
      <w:bookmarkEnd w:id="12068"/>
      <w:bookmarkEnd w:id="12069"/>
      <w:bookmarkEnd w:id="12070"/>
      <w:bookmarkEnd w:id="12071"/>
      <w:bookmarkEnd w:id="12072"/>
      <w:bookmarkEnd w:id="12073"/>
      <w:bookmarkEnd w:id="12074"/>
      <w:bookmarkEnd w:id="1207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2076" w:name="_Hlk155727786"/>
            <w:r w:rsidRPr="00D00D02">
              <w:t>ServProvReq</w:t>
            </w:r>
            <w:bookmarkEnd w:id="1207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77" w:name="_Toc185516226"/>
      <w:bookmarkStart w:id="12078" w:name="_Toc192873534"/>
      <w:bookmarkStart w:id="12079" w:name="_Toc200971248"/>
      <w:bookmarkStart w:id="12080" w:name="_Toc207722580"/>
      <w:bookmarkStart w:id="12081" w:name="_Toc209521443"/>
      <w:bookmarkStart w:id="12082" w:name="_Toc214977462"/>
      <w:r w:rsidRPr="00D00D02">
        <w:rPr>
          <w:noProof/>
          <w:lang w:eastAsia="zh-CN"/>
        </w:rPr>
        <w:t>9.4</w:t>
      </w:r>
      <w:r w:rsidRPr="00D00D02">
        <w:t>.5</w:t>
      </w:r>
      <w:r w:rsidRPr="00D00D02">
        <w:tab/>
        <w:t>Notifications</w:t>
      </w:r>
      <w:bookmarkEnd w:id="12042"/>
      <w:bookmarkEnd w:id="12043"/>
      <w:bookmarkEnd w:id="12044"/>
      <w:bookmarkEnd w:id="12045"/>
      <w:bookmarkEnd w:id="12046"/>
      <w:bookmarkEnd w:id="12047"/>
      <w:bookmarkEnd w:id="12077"/>
      <w:bookmarkEnd w:id="12078"/>
      <w:bookmarkEnd w:id="12079"/>
      <w:bookmarkEnd w:id="12080"/>
      <w:bookmarkEnd w:id="12081"/>
      <w:bookmarkEnd w:id="12082"/>
    </w:p>
    <w:p w14:paraId="4633AB12" w14:textId="77777777" w:rsidR="00D00D02" w:rsidRPr="00D00D02" w:rsidRDefault="00D00D02" w:rsidP="00D00D02">
      <w:pPr>
        <w:pStyle w:val="Heading4"/>
      </w:pPr>
      <w:bookmarkStart w:id="12083" w:name="_Toc144024163"/>
      <w:bookmarkStart w:id="12084" w:name="_Toc148176876"/>
      <w:bookmarkStart w:id="12085" w:name="_Toc148358926"/>
      <w:bookmarkStart w:id="12086" w:name="_Toc151743216"/>
      <w:bookmarkStart w:id="12087" w:name="_Toc151743681"/>
      <w:bookmarkStart w:id="12088" w:name="_Toc185516227"/>
      <w:bookmarkStart w:id="12089" w:name="_Toc192873535"/>
      <w:bookmarkStart w:id="12090" w:name="_Toc200971249"/>
      <w:bookmarkStart w:id="12091" w:name="_Toc207722581"/>
      <w:bookmarkStart w:id="12092" w:name="_Toc209521444"/>
      <w:bookmarkStart w:id="12093" w:name="_Toc214977463"/>
      <w:r w:rsidRPr="00D00D02">
        <w:rPr>
          <w:noProof/>
          <w:lang w:eastAsia="zh-CN"/>
        </w:rPr>
        <w:t>9.4</w:t>
      </w:r>
      <w:r w:rsidRPr="00D00D02">
        <w:t>.5.1</w:t>
      </w:r>
      <w:r w:rsidRPr="00D00D02">
        <w:tab/>
        <w:t>General</w:t>
      </w:r>
      <w:bookmarkEnd w:id="12083"/>
      <w:bookmarkEnd w:id="12084"/>
      <w:bookmarkEnd w:id="12085"/>
      <w:bookmarkEnd w:id="12086"/>
      <w:bookmarkEnd w:id="12087"/>
      <w:bookmarkEnd w:id="12088"/>
      <w:bookmarkEnd w:id="12089"/>
      <w:bookmarkEnd w:id="12090"/>
      <w:bookmarkEnd w:id="12091"/>
      <w:bookmarkEnd w:id="12092"/>
      <w:bookmarkEnd w:id="1209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94" w:name="_Toc151743217"/>
      <w:bookmarkStart w:id="12095" w:name="_Toc151743682"/>
      <w:bookmarkStart w:id="12096" w:name="_Toc185516228"/>
      <w:bookmarkStart w:id="12097" w:name="_Toc192873536"/>
      <w:bookmarkStart w:id="12098" w:name="_Toc200971250"/>
      <w:bookmarkStart w:id="12099" w:name="_Toc207722582"/>
      <w:bookmarkStart w:id="12100" w:name="_Toc209521445"/>
      <w:bookmarkStart w:id="12101" w:name="_Toc214977464"/>
      <w:r w:rsidRPr="00D00D02">
        <w:rPr>
          <w:noProof/>
          <w:lang w:eastAsia="zh-CN"/>
        </w:rPr>
        <w:t>9.4</w:t>
      </w:r>
      <w:r w:rsidRPr="00D00D02">
        <w:t>.5.2</w:t>
      </w:r>
      <w:r w:rsidRPr="00D00D02">
        <w:tab/>
      </w:r>
      <w:r w:rsidRPr="00D00D02">
        <w:rPr>
          <w:lang w:val="en-US"/>
        </w:rPr>
        <w:t>Service Provisioning</w:t>
      </w:r>
      <w:r w:rsidRPr="00D00D02">
        <w:t xml:space="preserve"> Notification</w:t>
      </w:r>
      <w:bookmarkEnd w:id="12094"/>
      <w:bookmarkEnd w:id="12095"/>
      <w:bookmarkEnd w:id="12096"/>
      <w:bookmarkEnd w:id="12097"/>
      <w:bookmarkEnd w:id="12098"/>
      <w:bookmarkEnd w:id="12099"/>
      <w:bookmarkEnd w:id="12100"/>
      <w:bookmarkEnd w:id="12101"/>
    </w:p>
    <w:p w14:paraId="68564C65" w14:textId="77777777" w:rsidR="00D00D02" w:rsidRPr="00D00D02" w:rsidRDefault="00D00D02" w:rsidP="00D00D02">
      <w:pPr>
        <w:pStyle w:val="Heading5"/>
        <w:rPr>
          <w:noProof/>
        </w:rPr>
      </w:pPr>
      <w:bookmarkStart w:id="12102" w:name="_Toc151743218"/>
      <w:bookmarkStart w:id="12103" w:name="_Toc151743683"/>
      <w:bookmarkStart w:id="12104" w:name="_Toc185516229"/>
      <w:bookmarkStart w:id="12105" w:name="_Toc192873537"/>
      <w:bookmarkStart w:id="12106" w:name="_Toc200971251"/>
      <w:bookmarkStart w:id="12107" w:name="_Toc207722583"/>
      <w:bookmarkStart w:id="12108" w:name="_Toc209521446"/>
      <w:bookmarkStart w:id="12109" w:name="_Toc214977465"/>
      <w:r w:rsidRPr="00D00D02">
        <w:rPr>
          <w:noProof/>
          <w:lang w:eastAsia="zh-CN"/>
        </w:rPr>
        <w:t>9.4</w:t>
      </w:r>
      <w:r w:rsidRPr="00D00D02">
        <w:t>.5.2</w:t>
      </w:r>
      <w:r w:rsidRPr="00D00D02">
        <w:rPr>
          <w:noProof/>
        </w:rPr>
        <w:t>.1</w:t>
      </w:r>
      <w:r w:rsidRPr="00D00D02">
        <w:rPr>
          <w:noProof/>
        </w:rPr>
        <w:tab/>
        <w:t>Description</w:t>
      </w:r>
      <w:bookmarkEnd w:id="12102"/>
      <w:bookmarkEnd w:id="12103"/>
      <w:bookmarkEnd w:id="12104"/>
      <w:bookmarkEnd w:id="12105"/>
      <w:bookmarkEnd w:id="12106"/>
      <w:bookmarkEnd w:id="12107"/>
      <w:bookmarkEnd w:id="12108"/>
      <w:bookmarkEnd w:id="1210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110" w:name="_Toc151743219"/>
      <w:bookmarkStart w:id="12111" w:name="_Toc151743684"/>
      <w:bookmarkStart w:id="12112" w:name="_Toc185516230"/>
      <w:bookmarkStart w:id="12113" w:name="_Toc192873538"/>
      <w:bookmarkStart w:id="12114" w:name="_Toc200971252"/>
      <w:bookmarkStart w:id="12115" w:name="_Toc207722584"/>
      <w:bookmarkStart w:id="12116" w:name="_Toc209521447"/>
      <w:bookmarkStart w:id="12117" w:name="_Toc214977466"/>
      <w:r w:rsidRPr="00D00D02">
        <w:rPr>
          <w:noProof/>
          <w:lang w:eastAsia="zh-CN"/>
        </w:rPr>
        <w:t>9.4</w:t>
      </w:r>
      <w:r w:rsidRPr="00D00D02">
        <w:t>.5.2</w:t>
      </w:r>
      <w:r w:rsidRPr="00D00D02">
        <w:rPr>
          <w:noProof/>
        </w:rPr>
        <w:t>.2</w:t>
      </w:r>
      <w:r w:rsidRPr="00D00D02">
        <w:rPr>
          <w:noProof/>
        </w:rPr>
        <w:tab/>
        <w:t>Target URI</w:t>
      </w:r>
      <w:bookmarkEnd w:id="12110"/>
      <w:bookmarkEnd w:id="12111"/>
      <w:bookmarkEnd w:id="12112"/>
      <w:bookmarkEnd w:id="12113"/>
      <w:bookmarkEnd w:id="12114"/>
      <w:bookmarkEnd w:id="12115"/>
      <w:bookmarkEnd w:id="12116"/>
      <w:bookmarkEnd w:id="1211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118" w:name="_Toc151743220"/>
      <w:bookmarkStart w:id="12119" w:name="_Toc151743685"/>
      <w:bookmarkStart w:id="12120" w:name="_Toc185516231"/>
      <w:bookmarkStart w:id="12121" w:name="_Toc192873539"/>
      <w:bookmarkStart w:id="12122" w:name="_Toc200971253"/>
      <w:bookmarkStart w:id="12123" w:name="_Toc207722585"/>
      <w:bookmarkStart w:id="12124" w:name="_Toc209521448"/>
      <w:bookmarkStart w:id="12125" w:name="_Toc214977467"/>
      <w:r w:rsidRPr="00D00D02">
        <w:rPr>
          <w:noProof/>
          <w:lang w:eastAsia="zh-CN"/>
        </w:rPr>
        <w:t>9.4</w:t>
      </w:r>
      <w:r w:rsidRPr="00D00D02">
        <w:t>.5.2</w:t>
      </w:r>
      <w:r w:rsidRPr="00D00D02">
        <w:rPr>
          <w:noProof/>
        </w:rPr>
        <w:t>.3</w:t>
      </w:r>
      <w:r w:rsidRPr="00D00D02">
        <w:rPr>
          <w:noProof/>
        </w:rPr>
        <w:tab/>
        <w:t>Standard Methods</w:t>
      </w:r>
      <w:bookmarkEnd w:id="12118"/>
      <w:bookmarkEnd w:id="12119"/>
      <w:bookmarkEnd w:id="12120"/>
      <w:bookmarkEnd w:id="12121"/>
      <w:bookmarkEnd w:id="12122"/>
      <w:bookmarkEnd w:id="12123"/>
      <w:bookmarkEnd w:id="12124"/>
      <w:bookmarkEnd w:id="1212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126" w:name="_Toc185516232"/>
      <w:bookmarkStart w:id="12127" w:name="_Toc192873540"/>
      <w:bookmarkStart w:id="12128" w:name="_Toc200971254"/>
      <w:bookmarkStart w:id="12129" w:name="_Toc207722586"/>
      <w:bookmarkStart w:id="12130" w:name="_Toc209521449"/>
      <w:bookmarkStart w:id="12131" w:name="_Toc214977468"/>
      <w:r w:rsidRPr="00D00D02">
        <w:rPr>
          <w:noProof/>
          <w:lang w:eastAsia="zh-CN"/>
        </w:rPr>
        <w:t>9.4</w:t>
      </w:r>
      <w:r w:rsidRPr="00D00D02">
        <w:t>.6</w:t>
      </w:r>
      <w:r w:rsidRPr="00D00D02">
        <w:tab/>
        <w:t>Data Model</w:t>
      </w:r>
      <w:bookmarkEnd w:id="12126"/>
      <w:bookmarkEnd w:id="12127"/>
      <w:bookmarkEnd w:id="12128"/>
      <w:bookmarkEnd w:id="12129"/>
      <w:bookmarkEnd w:id="12130"/>
      <w:bookmarkEnd w:id="12131"/>
    </w:p>
    <w:p w14:paraId="7D896E89" w14:textId="77777777" w:rsidR="00D00D02" w:rsidRPr="00D00D02" w:rsidRDefault="00D00D02" w:rsidP="00D00D02">
      <w:pPr>
        <w:pStyle w:val="Heading4"/>
      </w:pPr>
      <w:bookmarkStart w:id="12132" w:name="_Toc96843440"/>
      <w:bookmarkStart w:id="12133" w:name="_Toc96844415"/>
      <w:bookmarkStart w:id="12134" w:name="_Toc100739988"/>
      <w:bookmarkStart w:id="12135" w:name="_Toc129252561"/>
      <w:bookmarkStart w:id="12136" w:name="_Toc144024266"/>
      <w:bookmarkStart w:id="12137" w:name="_Toc144459698"/>
      <w:bookmarkStart w:id="12138" w:name="_Toc185516233"/>
      <w:bookmarkStart w:id="12139" w:name="_Toc192873541"/>
      <w:bookmarkStart w:id="12140" w:name="_Toc200971255"/>
      <w:bookmarkStart w:id="12141" w:name="_Toc207722587"/>
      <w:bookmarkStart w:id="12142" w:name="_Toc209521450"/>
      <w:bookmarkStart w:id="12143" w:name="_Toc214977469"/>
      <w:r w:rsidRPr="00D00D02">
        <w:rPr>
          <w:noProof/>
          <w:lang w:eastAsia="zh-CN"/>
        </w:rPr>
        <w:t>9.4</w:t>
      </w:r>
      <w:r w:rsidRPr="00D00D02">
        <w:t>.6.1</w:t>
      </w:r>
      <w:r w:rsidRPr="00D00D02">
        <w:tab/>
        <w:t>General</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44" w:name="_Toc96843441"/>
      <w:bookmarkStart w:id="12145" w:name="_Toc96844416"/>
      <w:bookmarkStart w:id="12146" w:name="_Toc100739989"/>
      <w:bookmarkStart w:id="12147" w:name="_Toc129252562"/>
      <w:bookmarkStart w:id="12148" w:name="_Toc144024267"/>
      <w:bookmarkStart w:id="12149" w:name="_Toc144459699"/>
      <w:bookmarkStart w:id="12150" w:name="_Toc185516234"/>
      <w:bookmarkStart w:id="12151" w:name="_Toc192873542"/>
      <w:bookmarkStart w:id="12152" w:name="_Toc200971256"/>
      <w:bookmarkStart w:id="12153" w:name="_Toc207722588"/>
      <w:bookmarkStart w:id="12154" w:name="_Toc209521451"/>
      <w:bookmarkStart w:id="12155" w:name="_Toc214977470"/>
      <w:r w:rsidRPr="00D00D02">
        <w:rPr>
          <w:noProof/>
          <w:lang w:eastAsia="zh-CN"/>
        </w:rPr>
        <w:t>9.4</w:t>
      </w:r>
      <w:r w:rsidRPr="00D00D02">
        <w:rPr>
          <w:lang w:val="en-US"/>
        </w:rPr>
        <w:t>.6.2</w:t>
      </w:r>
      <w:r w:rsidRPr="00D00D02">
        <w:rPr>
          <w:lang w:val="en-US"/>
        </w:rPr>
        <w:tab/>
        <w:t>Structured data types</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26CBEF3" w14:textId="77777777" w:rsidR="00D00D02" w:rsidRPr="00D00D02" w:rsidRDefault="00D00D02" w:rsidP="00D00D02">
      <w:pPr>
        <w:pStyle w:val="Heading5"/>
      </w:pPr>
      <w:bookmarkStart w:id="12156" w:name="_Toc96843442"/>
      <w:bookmarkStart w:id="12157" w:name="_Toc96844417"/>
      <w:bookmarkStart w:id="12158" w:name="_Toc100739990"/>
      <w:bookmarkStart w:id="12159" w:name="_Toc129252563"/>
      <w:bookmarkStart w:id="12160" w:name="_Toc144024268"/>
      <w:bookmarkStart w:id="12161" w:name="_Toc144459700"/>
      <w:bookmarkStart w:id="12162" w:name="_Toc185516235"/>
      <w:bookmarkStart w:id="12163" w:name="_Toc192873543"/>
      <w:bookmarkStart w:id="12164" w:name="_Toc200971257"/>
      <w:bookmarkStart w:id="12165" w:name="_Toc207722589"/>
      <w:bookmarkStart w:id="12166" w:name="_Toc209521452"/>
      <w:bookmarkStart w:id="12167" w:name="_Toc214977471"/>
      <w:r w:rsidRPr="00D00D02">
        <w:rPr>
          <w:noProof/>
          <w:lang w:eastAsia="zh-CN"/>
        </w:rPr>
        <w:t>9.4</w:t>
      </w:r>
      <w:r w:rsidRPr="00D00D02">
        <w:t>.6.2.1</w:t>
      </w:r>
      <w:r w:rsidRPr="00D00D02">
        <w:tab/>
        <w:t>Introduction</w:t>
      </w:r>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68" w:name="_Toc185516236"/>
      <w:bookmarkStart w:id="12169" w:name="_Toc192873544"/>
      <w:bookmarkStart w:id="12170" w:name="_Toc200971258"/>
      <w:bookmarkStart w:id="12171" w:name="_Toc207722590"/>
      <w:bookmarkStart w:id="12172" w:name="_Toc209521453"/>
      <w:bookmarkStart w:id="12173" w:name="_Toc214977472"/>
      <w:bookmarkStart w:id="12174" w:name="_Toc96843444"/>
      <w:bookmarkStart w:id="12175" w:name="_Toc96844419"/>
      <w:bookmarkStart w:id="12176" w:name="_Toc100739992"/>
      <w:bookmarkStart w:id="12177" w:name="_Toc129252565"/>
      <w:bookmarkStart w:id="12178" w:name="_Toc144024270"/>
      <w:bookmarkStart w:id="12179" w:name="_Toc144459702"/>
      <w:r w:rsidRPr="00D00D02">
        <w:rPr>
          <w:noProof/>
          <w:lang w:eastAsia="zh-CN"/>
        </w:rPr>
        <w:t>9.4</w:t>
      </w:r>
      <w:r w:rsidRPr="00D00D02">
        <w:t>.6.2.2</w:t>
      </w:r>
      <w:r w:rsidRPr="00D00D02">
        <w:tab/>
        <w:t>Type: ServProvReq</w:t>
      </w:r>
      <w:bookmarkEnd w:id="12168"/>
      <w:bookmarkEnd w:id="12169"/>
      <w:bookmarkEnd w:id="12170"/>
      <w:bookmarkEnd w:id="12171"/>
      <w:bookmarkEnd w:id="12172"/>
      <w:bookmarkEnd w:id="12173"/>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80" w:name="_Toc185516237"/>
      <w:bookmarkStart w:id="12181" w:name="_Toc192873545"/>
      <w:bookmarkStart w:id="12182" w:name="_Toc200971259"/>
      <w:bookmarkStart w:id="12183" w:name="_Toc207722591"/>
      <w:bookmarkStart w:id="12184" w:name="_Toc209521454"/>
      <w:bookmarkStart w:id="12185" w:name="_Toc214977473"/>
      <w:r w:rsidRPr="00D00D02">
        <w:rPr>
          <w:noProof/>
          <w:lang w:eastAsia="zh-CN"/>
        </w:rPr>
        <w:t>9.4</w:t>
      </w:r>
      <w:r w:rsidRPr="00D00D02">
        <w:t>.6.2.3</w:t>
      </w:r>
      <w:r w:rsidRPr="00D00D02">
        <w:tab/>
        <w:t>Type: ServProvResp</w:t>
      </w:r>
      <w:bookmarkEnd w:id="12180"/>
      <w:bookmarkEnd w:id="12181"/>
      <w:bookmarkEnd w:id="12182"/>
      <w:bookmarkEnd w:id="12183"/>
      <w:bookmarkEnd w:id="12184"/>
      <w:bookmarkEnd w:id="1218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86" w:name="_Toc185516238"/>
      <w:bookmarkStart w:id="12187" w:name="_Toc192873546"/>
      <w:bookmarkStart w:id="12188" w:name="_Toc200971260"/>
      <w:bookmarkStart w:id="12189" w:name="_Toc207722592"/>
      <w:bookmarkStart w:id="12190" w:name="_Toc209521455"/>
      <w:bookmarkStart w:id="12191" w:name="_Toc214977474"/>
      <w:r w:rsidRPr="00D00D02">
        <w:rPr>
          <w:noProof/>
          <w:lang w:eastAsia="zh-CN"/>
        </w:rPr>
        <w:t>9.4</w:t>
      </w:r>
      <w:r w:rsidRPr="00D00D02">
        <w:t>.6.2.4</w:t>
      </w:r>
      <w:r w:rsidRPr="00D00D02">
        <w:tab/>
        <w:t xml:space="preserve">Type: </w:t>
      </w:r>
      <w:r w:rsidRPr="00D00D02">
        <w:rPr>
          <w:lang w:val="en-US"/>
        </w:rPr>
        <w:t>ServProv</w:t>
      </w:r>
      <w:r w:rsidRPr="00D00D02">
        <w:t>Subsc</w:t>
      </w:r>
      <w:bookmarkEnd w:id="12186"/>
      <w:bookmarkEnd w:id="12187"/>
      <w:bookmarkEnd w:id="12188"/>
      <w:bookmarkEnd w:id="12189"/>
      <w:bookmarkEnd w:id="12190"/>
      <w:bookmarkEnd w:id="12191"/>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2192" w:name="_Hlk149565478"/>
            <w:r w:rsidRPr="00D00D02">
              <w:rPr>
                <w:rFonts w:cs="Arial"/>
                <w:szCs w:val="18"/>
              </w:rPr>
              <w:t>the s</w:t>
            </w:r>
            <w:r w:rsidRPr="00D00D02">
              <w:t>ervice provisioning</w:t>
            </w:r>
            <w:r w:rsidRPr="00D00D02">
              <w:rPr>
                <w:rFonts w:cs="Arial"/>
                <w:szCs w:val="18"/>
              </w:rPr>
              <w:t xml:space="preserve"> event(s) </w:t>
            </w:r>
            <w:bookmarkEnd w:id="12192"/>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93" w:name="_Toc185516239"/>
      <w:bookmarkStart w:id="12194" w:name="_Toc192873547"/>
      <w:bookmarkStart w:id="12195" w:name="_Toc200971261"/>
      <w:bookmarkStart w:id="12196" w:name="_Toc207722593"/>
      <w:bookmarkStart w:id="12197" w:name="_Toc209521456"/>
      <w:bookmarkStart w:id="12198" w:name="_Toc214977475"/>
      <w:r w:rsidRPr="00D00D02">
        <w:rPr>
          <w:noProof/>
          <w:lang w:eastAsia="zh-CN"/>
        </w:rPr>
        <w:t>9.4</w:t>
      </w:r>
      <w:r w:rsidRPr="00D00D02">
        <w:t>.6.2.5</w:t>
      </w:r>
      <w:r w:rsidRPr="00D00D02">
        <w:tab/>
        <w:t xml:space="preserve">Type: </w:t>
      </w:r>
      <w:r w:rsidRPr="00D00D02">
        <w:rPr>
          <w:lang w:val="en-US"/>
        </w:rPr>
        <w:t>ServProv</w:t>
      </w:r>
      <w:r w:rsidRPr="00D00D02">
        <w:t>SubscPatch</w:t>
      </w:r>
      <w:bookmarkEnd w:id="12193"/>
      <w:bookmarkEnd w:id="12194"/>
      <w:bookmarkEnd w:id="12195"/>
      <w:bookmarkEnd w:id="12196"/>
      <w:bookmarkEnd w:id="12197"/>
      <w:bookmarkEnd w:id="1219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99" w:name="_Toc185516240"/>
      <w:bookmarkStart w:id="12200" w:name="_Toc192873548"/>
      <w:bookmarkStart w:id="12201" w:name="_Toc200971262"/>
      <w:bookmarkStart w:id="12202" w:name="_Toc207722594"/>
      <w:bookmarkStart w:id="12203" w:name="_Toc209521457"/>
      <w:bookmarkStart w:id="12204" w:name="_Toc214977476"/>
      <w:r w:rsidRPr="00D00D02">
        <w:rPr>
          <w:noProof/>
          <w:lang w:eastAsia="zh-CN"/>
        </w:rPr>
        <w:t>9.4</w:t>
      </w:r>
      <w:r w:rsidRPr="00D00D02">
        <w:t>.6.2.6</w:t>
      </w:r>
      <w:r w:rsidRPr="00D00D02">
        <w:tab/>
        <w:t xml:space="preserve">Type: </w:t>
      </w:r>
      <w:r w:rsidRPr="00D00D02">
        <w:rPr>
          <w:lang w:val="en-US"/>
        </w:rPr>
        <w:t>ServProv</w:t>
      </w:r>
      <w:r w:rsidRPr="00D00D02">
        <w:t>Notif</w:t>
      </w:r>
      <w:bookmarkEnd w:id="12199"/>
      <w:bookmarkEnd w:id="12200"/>
      <w:bookmarkEnd w:id="12201"/>
      <w:bookmarkEnd w:id="12202"/>
      <w:bookmarkEnd w:id="12203"/>
      <w:bookmarkEnd w:id="1220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205" w:name="_Toc185516241"/>
      <w:bookmarkStart w:id="12206" w:name="_Toc192873549"/>
      <w:bookmarkStart w:id="12207" w:name="_Toc200971263"/>
      <w:bookmarkStart w:id="12208" w:name="_Toc207722595"/>
      <w:bookmarkStart w:id="12209" w:name="_Toc209521458"/>
      <w:bookmarkStart w:id="12210" w:name="_Toc214977477"/>
      <w:bookmarkEnd w:id="12174"/>
      <w:bookmarkEnd w:id="12175"/>
      <w:bookmarkEnd w:id="12176"/>
      <w:bookmarkEnd w:id="12177"/>
      <w:bookmarkEnd w:id="12178"/>
      <w:bookmarkEnd w:id="12179"/>
      <w:r w:rsidRPr="00D00D02">
        <w:rPr>
          <w:noProof/>
          <w:lang w:eastAsia="zh-CN"/>
        </w:rPr>
        <w:t>9.4</w:t>
      </w:r>
      <w:r w:rsidRPr="00D00D02">
        <w:t>.6.2.7</w:t>
      </w:r>
      <w:r w:rsidRPr="00D00D02">
        <w:tab/>
        <w:t>Type: FederationInfo</w:t>
      </w:r>
      <w:bookmarkEnd w:id="12205"/>
      <w:bookmarkEnd w:id="12206"/>
      <w:bookmarkEnd w:id="12207"/>
      <w:bookmarkEnd w:id="12208"/>
      <w:bookmarkEnd w:id="12209"/>
      <w:bookmarkEnd w:id="1221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211" w:name="_Toc185516242"/>
      <w:bookmarkStart w:id="12212" w:name="_Toc192873550"/>
      <w:bookmarkStart w:id="12213" w:name="_Toc200971264"/>
      <w:bookmarkStart w:id="12214" w:name="_Toc207722596"/>
      <w:bookmarkStart w:id="12215" w:name="_Toc209521459"/>
      <w:bookmarkStart w:id="12216" w:name="_Toc214977478"/>
      <w:r w:rsidRPr="00D00D02">
        <w:rPr>
          <w:noProof/>
          <w:lang w:eastAsia="zh-CN"/>
        </w:rPr>
        <w:t>9.4</w:t>
      </w:r>
      <w:r w:rsidRPr="00D00D02">
        <w:t>.6.2.</w:t>
      </w:r>
      <w:r>
        <w:t>8</w:t>
      </w:r>
      <w:r w:rsidRPr="00D00D02">
        <w:tab/>
        <w:t xml:space="preserve">Type: </w:t>
      </w:r>
      <w:r>
        <w:t>AppInfo</w:t>
      </w:r>
      <w:bookmarkEnd w:id="12211"/>
      <w:bookmarkEnd w:id="12212"/>
      <w:bookmarkEnd w:id="12213"/>
      <w:bookmarkEnd w:id="12214"/>
      <w:bookmarkEnd w:id="12215"/>
      <w:bookmarkEnd w:id="1221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2217" w:name="_Toc185516243"/>
      <w:bookmarkStart w:id="12218" w:name="_Toc192873551"/>
      <w:bookmarkStart w:id="12219" w:name="_Toc200971265"/>
      <w:bookmarkStart w:id="12220" w:name="_Toc207722597"/>
      <w:bookmarkStart w:id="12221" w:name="_Toc209521460"/>
      <w:bookmarkStart w:id="12222" w:name="_Toc214977479"/>
      <w:r w:rsidRPr="00D00D02">
        <w:rPr>
          <w:noProof/>
          <w:lang w:eastAsia="zh-CN"/>
        </w:rPr>
        <w:t>9.4</w:t>
      </w:r>
      <w:r w:rsidRPr="00D00D02">
        <w:t>.6.2.</w:t>
      </w:r>
      <w:r>
        <w:t>9</w:t>
      </w:r>
      <w:r w:rsidRPr="00D00D02">
        <w:tab/>
        <w:t xml:space="preserve">Type: </w:t>
      </w:r>
      <w:r>
        <w:t>AppGrpProfile</w:t>
      </w:r>
      <w:bookmarkEnd w:id="12217"/>
      <w:bookmarkEnd w:id="12218"/>
      <w:bookmarkEnd w:id="12219"/>
      <w:bookmarkEnd w:id="12220"/>
      <w:bookmarkEnd w:id="12221"/>
      <w:bookmarkEnd w:id="12222"/>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23" w:name="_Toc185516244"/>
      <w:bookmarkStart w:id="12224" w:name="_Toc192873552"/>
      <w:bookmarkStart w:id="12225" w:name="_Toc200971266"/>
      <w:bookmarkStart w:id="12226" w:name="_Toc207722598"/>
      <w:bookmarkStart w:id="12227" w:name="_Toc209521461"/>
      <w:bookmarkStart w:id="12228" w:name="_Toc214977480"/>
      <w:r w:rsidRPr="00D00D02">
        <w:rPr>
          <w:noProof/>
          <w:lang w:eastAsia="zh-CN"/>
        </w:rPr>
        <w:t>9.4</w:t>
      </w:r>
      <w:r w:rsidRPr="00D00D02">
        <w:rPr>
          <w:lang w:val="en-US"/>
        </w:rPr>
        <w:t>.6.3</w:t>
      </w:r>
      <w:r w:rsidRPr="00D00D02">
        <w:rPr>
          <w:lang w:val="en-US"/>
        </w:rPr>
        <w:tab/>
        <w:t>Simple data types and enumerations</w:t>
      </w:r>
      <w:bookmarkEnd w:id="12223"/>
      <w:bookmarkEnd w:id="12224"/>
      <w:bookmarkEnd w:id="12225"/>
      <w:bookmarkEnd w:id="12226"/>
      <w:bookmarkEnd w:id="12227"/>
      <w:bookmarkEnd w:id="12228"/>
    </w:p>
    <w:p w14:paraId="564F07F1" w14:textId="77777777" w:rsidR="00D00D02" w:rsidRPr="00D00D02" w:rsidRDefault="00D00D02" w:rsidP="00D00D02">
      <w:pPr>
        <w:pStyle w:val="Heading5"/>
      </w:pPr>
      <w:bookmarkStart w:id="12229" w:name="_Toc96843448"/>
      <w:bookmarkStart w:id="12230" w:name="_Toc96844423"/>
      <w:bookmarkStart w:id="12231" w:name="_Toc100739996"/>
      <w:bookmarkStart w:id="12232" w:name="_Toc129252569"/>
      <w:bookmarkStart w:id="12233" w:name="_Toc144024279"/>
      <w:bookmarkStart w:id="12234" w:name="_Toc144459711"/>
      <w:bookmarkStart w:id="12235" w:name="_Toc185516245"/>
      <w:bookmarkStart w:id="12236" w:name="_Toc192873553"/>
      <w:bookmarkStart w:id="12237" w:name="_Toc200971267"/>
      <w:bookmarkStart w:id="12238" w:name="_Toc207722599"/>
      <w:bookmarkStart w:id="12239" w:name="_Toc209521462"/>
      <w:bookmarkStart w:id="12240" w:name="_Toc214977481"/>
      <w:r w:rsidRPr="00D00D02">
        <w:rPr>
          <w:noProof/>
          <w:lang w:eastAsia="zh-CN"/>
        </w:rPr>
        <w:t>9.4</w:t>
      </w:r>
      <w:r w:rsidRPr="00D00D02">
        <w:t>.6.3.1</w:t>
      </w:r>
      <w:r w:rsidRPr="00D00D02">
        <w:tab/>
        <w:t>Introduction</w:t>
      </w:r>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41" w:name="_Toc96843449"/>
      <w:bookmarkStart w:id="12242" w:name="_Toc96844424"/>
      <w:bookmarkStart w:id="12243" w:name="_Toc100739997"/>
      <w:bookmarkStart w:id="12244" w:name="_Toc129252570"/>
      <w:bookmarkStart w:id="12245" w:name="_Toc144024280"/>
      <w:bookmarkStart w:id="12246" w:name="_Toc144459712"/>
      <w:bookmarkStart w:id="12247" w:name="_Toc185516246"/>
      <w:bookmarkStart w:id="12248" w:name="_Toc192873554"/>
      <w:bookmarkStart w:id="12249" w:name="_Toc200971268"/>
      <w:bookmarkStart w:id="12250" w:name="_Toc207722600"/>
      <w:bookmarkStart w:id="12251" w:name="_Toc209521463"/>
      <w:bookmarkStart w:id="12252" w:name="_Toc214977482"/>
      <w:r w:rsidRPr="00D00D02">
        <w:rPr>
          <w:noProof/>
          <w:lang w:eastAsia="zh-CN"/>
        </w:rPr>
        <w:t>9.4</w:t>
      </w:r>
      <w:r w:rsidRPr="00D00D02">
        <w:t>.6.3.2</w:t>
      </w:r>
      <w:r w:rsidRPr="00D00D02">
        <w:tab/>
        <w:t>Simple data types</w:t>
      </w:r>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53" w:name="_Toc96843450"/>
      <w:bookmarkStart w:id="12254" w:name="_Toc96844425"/>
      <w:bookmarkStart w:id="12255" w:name="_Toc100739998"/>
      <w:bookmarkStart w:id="12256" w:name="_Toc129252571"/>
      <w:bookmarkStart w:id="12257" w:name="_Toc144024283"/>
      <w:bookmarkStart w:id="12258" w:name="_Toc144459715"/>
      <w:bookmarkStart w:id="12259" w:name="_Toc185516247"/>
      <w:bookmarkStart w:id="12260" w:name="_Toc192873555"/>
      <w:bookmarkStart w:id="12261" w:name="_Toc200971269"/>
      <w:bookmarkStart w:id="12262" w:name="_Toc207722601"/>
      <w:bookmarkStart w:id="12263" w:name="_Toc209521464"/>
      <w:bookmarkStart w:id="12264" w:name="_Toc2149774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5188F2C8" w14:textId="77777777" w:rsidR="00D00D02" w:rsidRPr="00D00D02" w:rsidRDefault="00D00D02" w:rsidP="00D00D02">
      <w:bookmarkStart w:id="12265" w:name="_Toc96843451"/>
      <w:bookmarkStart w:id="12266" w:name="_Toc96844426"/>
      <w:bookmarkStart w:id="12267" w:name="_Toc100739999"/>
      <w:bookmarkStart w:id="12268" w:name="_Toc129252572"/>
      <w:bookmarkStart w:id="12269" w:name="_Toc144024284"/>
      <w:bookmarkStart w:id="1227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71" w:name="_Toc185516248"/>
      <w:bookmarkStart w:id="12272" w:name="_Toc192873556"/>
      <w:bookmarkStart w:id="12273" w:name="_Toc200971270"/>
      <w:bookmarkStart w:id="12274" w:name="_Toc207722602"/>
      <w:bookmarkStart w:id="12275" w:name="_Toc209521465"/>
      <w:bookmarkStart w:id="12276" w:name="_Toc214977484"/>
      <w:r w:rsidRPr="00D00D02">
        <w:rPr>
          <w:noProof/>
          <w:lang w:eastAsia="zh-CN"/>
        </w:rPr>
        <w:t>9.4</w:t>
      </w:r>
      <w:r w:rsidRPr="00D00D02">
        <w:t>.6.5</w:t>
      </w:r>
      <w:r w:rsidRPr="00D00D02">
        <w:tab/>
        <w:t>Binary data</w:t>
      </w:r>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034377B7" w14:textId="77777777" w:rsidR="00D00D02" w:rsidRPr="00D00D02" w:rsidRDefault="00D00D02" w:rsidP="00D00D02">
      <w:pPr>
        <w:pStyle w:val="Heading5"/>
      </w:pPr>
      <w:bookmarkStart w:id="12277" w:name="_Toc96843452"/>
      <w:bookmarkStart w:id="12278" w:name="_Toc96844427"/>
      <w:bookmarkStart w:id="12279" w:name="_Toc100740000"/>
      <w:bookmarkStart w:id="12280" w:name="_Toc129252573"/>
      <w:bookmarkStart w:id="12281" w:name="_Toc144024285"/>
      <w:bookmarkStart w:id="12282" w:name="_Toc144459717"/>
      <w:bookmarkStart w:id="12283" w:name="_Toc185516249"/>
      <w:bookmarkStart w:id="12284" w:name="_Toc192873557"/>
      <w:bookmarkStart w:id="12285" w:name="_Toc200971271"/>
      <w:bookmarkStart w:id="12286" w:name="_Toc207722603"/>
      <w:bookmarkStart w:id="12287" w:name="_Toc209521466"/>
      <w:bookmarkStart w:id="12288" w:name="_Toc214977485"/>
      <w:r w:rsidRPr="00D00D02">
        <w:rPr>
          <w:noProof/>
          <w:lang w:eastAsia="zh-CN"/>
        </w:rPr>
        <w:t>9.4</w:t>
      </w:r>
      <w:r w:rsidRPr="00D00D02">
        <w:t>.6.5.1</w:t>
      </w:r>
      <w:r w:rsidRPr="00D00D02">
        <w:tab/>
        <w:t>Binary Data Types</w:t>
      </w:r>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89" w:name="_Toc144024286"/>
      <w:bookmarkStart w:id="12290" w:name="_Toc144459718"/>
      <w:bookmarkStart w:id="12291" w:name="_Toc185516250"/>
      <w:bookmarkStart w:id="12292" w:name="_Toc192873558"/>
      <w:bookmarkStart w:id="12293" w:name="_Toc200971272"/>
      <w:bookmarkStart w:id="12294" w:name="_Toc207722604"/>
      <w:bookmarkStart w:id="12295" w:name="_Toc209521467"/>
      <w:bookmarkStart w:id="12296" w:name="_Toc214977486"/>
      <w:r w:rsidRPr="00D00D02">
        <w:rPr>
          <w:noProof/>
          <w:lang w:eastAsia="zh-CN"/>
        </w:rPr>
        <w:t>9.4</w:t>
      </w:r>
      <w:r w:rsidRPr="00D00D02">
        <w:t>.7</w:t>
      </w:r>
      <w:r w:rsidRPr="00D00D02">
        <w:tab/>
        <w:t>Error Handling</w:t>
      </w:r>
      <w:bookmarkEnd w:id="12289"/>
      <w:bookmarkEnd w:id="12290"/>
      <w:bookmarkEnd w:id="12291"/>
      <w:bookmarkEnd w:id="12292"/>
      <w:bookmarkEnd w:id="12293"/>
      <w:bookmarkEnd w:id="12294"/>
      <w:bookmarkEnd w:id="12295"/>
      <w:bookmarkEnd w:id="12296"/>
    </w:p>
    <w:p w14:paraId="0B713A16" w14:textId="77777777" w:rsidR="00D00D02" w:rsidRPr="00D00D02" w:rsidRDefault="00D00D02" w:rsidP="00D00D02">
      <w:pPr>
        <w:pStyle w:val="Heading4"/>
      </w:pPr>
      <w:bookmarkStart w:id="12297" w:name="_Toc100740002"/>
      <w:bookmarkStart w:id="12298" w:name="_Toc129252575"/>
      <w:bookmarkStart w:id="12299" w:name="_Toc144024287"/>
      <w:bookmarkStart w:id="12300" w:name="_Toc144459719"/>
      <w:bookmarkStart w:id="12301" w:name="_Toc185516251"/>
      <w:bookmarkStart w:id="12302" w:name="_Toc192873559"/>
      <w:bookmarkStart w:id="12303" w:name="_Toc200971273"/>
      <w:bookmarkStart w:id="12304" w:name="_Toc207722605"/>
      <w:bookmarkStart w:id="12305" w:name="_Toc209521468"/>
      <w:bookmarkStart w:id="12306" w:name="_Toc214977487"/>
      <w:r w:rsidRPr="00D00D02">
        <w:rPr>
          <w:noProof/>
          <w:lang w:eastAsia="zh-CN"/>
        </w:rPr>
        <w:t>9.4</w:t>
      </w:r>
      <w:r w:rsidRPr="00D00D02">
        <w:t>.7.1</w:t>
      </w:r>
      <w:r w:rsidRPr="00D00D02">
        <w:tab/>
        <w:t>General</w:t>
      </w:r>
      <w:bookmarkEnd w:id="12297"/>
      <w:bookmarkEnd w:id="12298"/>
      <w:bookmarkEnd w:id="12299"/>
      <w:bookmarkEnd w:id="12300"/>
      <w:bookmarkEnd w:id="12301"/>
      <w:bookmarkEnd w:id="12302"/>
      <w:bookmarkEnd w:id="12303"/>
      <w:bookmarkEnd w:id="12304"/>
      <w:bookmarkEnd w:id="12305"/>
      <w:bookmarkEnd w:id="12306"/>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307" w:name="_Toc100740003"/>
      <w:bookmarkStart w:id="12308" w:name="_Toc129252576"/>
      <w:bookmarkStart w:id="12309" w:name="_Toc144024288"/>
      <w:bookmarkStart w:id="12310" w:name="_Toc144459720"/>
      <w:bookmarkStart w:id="12311" w:name="_Toc185516252"/>
      <w:bookmarkStart w:id="12312" w:name="_Toc192873560"/>
      <w:bookmarkStart w:id="12313" w:name="_Toc200971274"/>
      <w:bookmarkStart w:id="12314" w:name="_Toc207722606"/>
      <w:bookmarkStart w:id="12315" w:name="_Toc209521469"/>
      <w:bookmarkStart w:id="12316" w:name="_Toc214977488"/>
      <w:r w:rsidRPr="00D00D02">
        <w:rPr>
          <w:noProof/>
          <w:lang w:eastAsia="zh-CN"/>
        </w:rPr>
        <w:t>9.4</w:t>
      </w:r>
      <w:r w:rsidRPr="00D00D02">
        <w:t>.7.2</w:t>
      </w:r>
      <w:r w:rsidRPr="00D00D02">
        <w:tab/>
        <w:t>Protocol Errors</w:t>
      </w:r>
      <w:bookmarkEnd w:id="12307"/>
      <w:bookmarkEnd w:id="12308"/>
      <w:bookmarkEnd w:id="12309"/>
      <w:bookmarkEnd w:id="12310"/>
      <w:bookmarkEnd w:id="12311"/>
      <w:bookmarkEnd w:id="12312"/>
      <w:bookmarkEnd w:id="12313"/>
      <w:bookmarkEnd w:id="12314"/>
      <w:bookmarkEnd w:id="12315"/>
      <w:bookmarkEnd w:id="1231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17" w:name="_Toc100740004"/>
      <w:bookmarkStart w:id="12318" w:name="_Toc129252577"/>
      <w:bookmarkStart w:id="12319" w:name="_Toc144024289"/>
      <w:bookmarkStart w:id="12320" w:name="_Toc144459721"/>
      <w:bookmarkStart w:id="12321" w:name="_Toc185516253"/>
      <w:bookmarkStart w:id="12322" w:name="_Toc192873561"/>
      <w:bookmarkStart w:id="12323" w:name="_Toc200971275"/>
      <w:bookmarkStart w:id="12324" w:name="_Toc207722607"/>
      <w:bookmarkStart w:id="12325" w:name="_Toc209521470"/>
      <w:bookmarkStart w:id="12326" w:name="_Toc214977489"/>
      <w:r w:rsidRPr="00D00D02">
        <w:rPr>
          <w:noProof/>
          <w:lang w:eastAsia="zh-CN"/>
        </w:rPr>
        <w:t>9.4</w:t>
      </w:r>
      <w:r w:rsidRPr="00D00D02">
        <w:t>.7.3</w:t>
      </w:r>
      <w:r w:rsidRPr="00D00D02">
        <w:tab/>
        <w:t>Application Errors</w:t>
      </w:r>
      <w:bookmarkEnd w:id="12317"/>
      <w:bookmarkEnd w:id="12318"/>
      <w:bookmarkEnd w:id="12319"/>
      <w:bookmarkEnd w:id="12320"/>
      <w:bookmarkEnd w:id="12321"/>
      <w:bookmarkEnd w:id="12322"/>
      <w:bookmarkEnd w:id="12323"/>
      <w:bookmarkEnd w:id="12324"/>
      <w:bookmarkEnd w:id="12325"/>
      <w:bookmarkEnd w:id="12326"/>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27" w:name="_Toc96843457"/>
            <w:bookmarkStart w:id="12328" w:name="_Toc96844432"/>
            <w:bookmarkStart w:id="12329" w:name="_Toc100740005"/>
            <w:bookmarkStart w:id="12330" w:name="_Toc129252578"/>
            <w:bookmarkStart w:id="12331" w:name="_Toc144024290"/>
            <w:bookmarkStart w:id="12332"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33" w:name="_Toc185516254"/>
      <w:bookmarkStart w:id="12334" w:name="_Toc192873562"/>
      <w:bookmarkStart w:id="12335" w:name="_Toc200971276"/>
      <w:bookmarkStart w:id="12336" w:name="_Toc207722608"/>
      <w:bookmarkStart w:id="12337" w:name="_Toc209521471"/>
      <w:bookmarkStart w:id="12338" w:name="_Toc214977490"/>
      <w:r w:rsidRPr="00D00D02">
        <w:rPr>
          <w:noProof/>
          <w:lang w:eastAsia="zh-CN"/>
        </w:rPr>
        <w:t>9.4</w:t>
      </w:r>
      <w:r w:rsidRPr="00D00D02">
        <w:t>.8</w:t>
      </w:r>
      <w:r w:rsidRPr="00D00D02">
        <w:rPr>
          <w:lang w:eastAsia="zh-CN"/>
        </w:rPr>
        <w:tab/>
        <w:t>Feature negotiation</w:t>
      </w:r>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39" w:name="_Toc96843458"/>
      <w:bookmarkStart w:id="12340" w:name="_Toc96844433"/>
      <w:bookmarkStart w:id="12341" w:name="_Toc100740006"/>
      <w:bookmarkStart w:id="12342" w:name="_Toc129252579"/>
      <w:bookmarkStart w:id="12343" w:name="_Toc144024291"/>
      <w:bookmarkStart w:id="12344" w:name="_Toc144459723"/>
      <w:bookmarkStart w:id="12345" w:name="_Toc185516255"/>
      <w:bookmarkStart w:id="12346" w:name="_Toc192873563"/>
      <w:bookmarkStart w:id="12347" w:name="_Toc200971277"/>
      <w:bookmarkStart w:id="12348" w:name="_Toc207722609"/>
      <w:bookmarkStart w:id="12349" w:name="_Toc209521472"/>
      <w:bookmarkStart w:id="12350" w:name="_Toc214977491"/>
      <w:r w:rsidRPr="00D00D02">
        <w:rPr>
          <w:noProof/>
          <w:lang w:eastAsia="zh-CN"/>
        </w:rPr>
        <w:t>9.4</w:t>
      </w:r>
      <w:r w:rsidRPr="00D00D02">
        <w:t>.9</w:t>
      </w:r>
      <w:r w:rsidRPr="00D00D02">
        <w:tab/>
        <w:t>Security</w:t>
      </w:r>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51" w:name="_Toc185516256"/>
      <w:bookmarkStart w:id="12352" w:name="_Toc192873564"/>
      <w:bookmarkStart w:id="12353" w:name="_Toc200971278"/>
      <w:bookmarkStart w:id="12354" w:name="_Toc207722610"/>
      <w:bookmarkStart w:id="12355" w:name="_Toc209521473"/>
      <w:bookmarkStart w:id="12356" w:name="_Toc214977492"/>
      <w:r>
        <w:rPr>
          <w:noProof/>
          <w:lang w:eastAsia="zh-CN"/>
        </w:rPr>
        <w:t>9.5</w:t>
      </w:r>
      <w:r>
        <w:tab/>
        <w:t>Eecs_ECSDiscovery API</w:t>
      </w:r>
      <w:bookmarkEnd w:id="12351"/>
      <w:bookmarkEnd w:id="12352"/>
      <w:bookmarkEnd w:id="12353"/>
      <w:bookmarkEnd w:id="12354"/>
      <w:bookmarkEnd w:id="12355"/>
      <w:bookmarkEnd w:id="12356"/>
    </w:p>
    <w:p w14:paraId="50C4A593" w14:textId="77777777" w:rsidR="00506656" w:rsidRDefault="00506656" w:rsidP="00506656">
      <w:pPr>
        <w:pStyle w:val="Heading3"/>
      </w:pPr>
      <w:bookmarkStart w:id="12357" w:name="_Toc185516257"/>
      <w:bookmarkStart w:id="12358" w:name="_Toc192873565"/>
      <w:bookmarkStart w:id="12359" w:name="_Toc200971279"/>
      <w:bookmarkStart w:id="12360" w:name="_Toc207722611"/>
      <w:bookmarkStart w:id="12361" w:name="_Toc209521474"/>
      <w:bookmarkStart w:id="12362" w:name="_Toc214977493"/>
      <w:r>
        <w:rPr>
          <w:noProof/>
          <w:lang w:eastAsia="zh-CN"/>
        </w:rPr>
        <w:t>9.5</w:t>
      </w:r>
      <w:r>
        <w:t>.1</w:t>
      </w:r>
      <w:r>
        <w:tab/>
        <w:t>Introduction</w:t>
      </w:r>
      <w:bookmarkEnd w:id="12357"/>
      <w:bookmarkEnd w:id="12358"/>
      <w:bookmarkEnd w:id="12359"/>
      <w:bookmarkEnd w:id="12360"/>
      <w:bookmarkEnd w:id="12361"/>
      <w:bookmarkEnd w:id="1236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63" w:name="_Toc185516258"/>
      <w:bookmarkStart w:id="12364" w:name="_Toc192873566"/>
      <w:bookmarkStart w:id="12365" w:name="_Toc200971280"/>
      <w:bookmarkStart w:id="12366" w:name="_Toc207722612"/>
      <w:bookmarkStart w:id="12367" w:name="_Toc209521475"/>
      <w:bookmarkStart w:id="12368" w:name="_Toc214977494"/>
      <w:r>
        <w:rPr>
          <w:noProof/>
          <w:lang w:eastAsia="zh-CN"/>
        </w:rPr>
        <w:t>9.5</w:t>
      </w:r>
      <w:r>
        <w:t>.2</w:t>
      </w:r>
      <w:r>
        <w:tab/>
        <w:t>Resources</w:t>
      </w:r>
      <w:bookmarkEnd w:id="12363"/>
      <w:bookmarkEnd w:id="12364"/>
      <w:bookmarkEnd w:id="12365"/>
      <w:bookmarkEnd w:id="12366"/>
      <w:bookmarkEnd w:id="12367"/>
      <w:bookmarkEnd w:id="12368"/>
    </w:p>
    <w:p w14:paraId="496F7944" w14:textId="77777777" w:rsidR="00506656" w:rsidRDefault="00506656" w:rsidP="00506656">
      <w:pPr>
        <w:pStyle w:val="Heading4"/>
      </w:pPr>
      <w:bookmarkStart w:id="12369" w:name="_Toc185516259"/>
      <w:bookmarkStart w:id="12370" w:name="_Toc192873567"/>
      <w:bookmarkStart w:id="12371" w:name="_Toc200971281"/>
      <w:bookmarkStart w:id="12372" w:name="_Toc207722613"/>
      <w:bookmarkStart w:id="12373" w:name="_Toc209521476"/>
      <w:bookmarkStart w:id="12374" w:name="_Toc214977495"/>
      <w:r>
        <w:rPr>
          <w:noProof/>
          <w:lang w:eastAsia="zh-CN"/>
        </w:rPr>
        <w:t>9.5</w:t>
      </w:r>
      <w:r>
        <w:t>.2.1</w:t>
      </w:r>
      <w:r>
        <w:tab/>
        <w:t>Overview</w:t>
      </w:r>
      <w:bookmarkEnd w:id="12369"/>
      <w:bookmarkEnd w:id="12370"/>
      <w:bookmarkEnd w:id="12371"/>
      <w:bookmarkEnd w:id="12372"/>
      <w:bookmarkEnd w:id="12373"/>
      <w:bookmarkEnd w:id="1237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55pt" o:ole="">
            <v:imagedata r:id="rId53" o:title=""/>
          </v:shape>
          <o:OLEObject Type="Embed" ProgID="Visio.Drawing.15" ShapeID="_x0000_i1046" DrawAspect="Content" ObjectID="_1826958744"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75" w:name="_Toc185516260"/>
      <w:bookmarkStart w:id="12376" w:name="_Toc192873568"/>
      <w:bookmarkStart w:id="12377" w:name="_Toc200971282"/>
      <w:bookmarkStart w:id="12378" w:name="_Toc207722614"/>
      <w:bookmarkStart w:id="12379" w:name="_Toc209521477"/>
      <w:bookmarkStart w:id="12380" w:name="_Toc214977496"/>
      <w:r w:rsidRPr="00106DE1">
        <w:rPr>
          <w:noProof/>
          <w:lang w:eastAsia="zh-CN"/>
        </w:rPr>
        <w:t>9.5</w:t>
      </w:r>
      <w:r w:rsidRPr="00106DE1">
        <w:t>.2</w:t>
      </w:r>
      <w:r>
        <w:t>.2</w:t>
      </w:r>
      <w:r w:rsidRPr="00106DE1">
        <w:tab/>
        <w:t>Resource: ECS Information</w:t>
      </w:r>
      <w:bookmarkEnd w:id="12375"/>
      <w:bookmarkEnd w:id="12376"/>
      <w:bookmarkEnd w:id="12377"/>
      <w:bookmarkEnd w:id="12378"/>
      <w:bookmarkEnd w:id="12379"/>
      <w:bookmarkEnd w:id="12380"/>
    </w:p>
    <w:p w14:paraId="30F09848" w14:textId="77777777" w:rsidR="00506656" w:rsidRPr="00106DE1" w:rsidRDefault="00506656" w:rsidP="00506656">
      <w:pPr>
        <w:pStyle w:val="Heading5"/>
        <w:rPr>
          <w:lang w:eastAsia="zh-CN"/>
        </w:rPr>
      </w:pPr>
      <w:bookmarkStart w:id="12381" w:name="_Toc185516261"/>
      <w:bookmarkStart w:id="12382" w:name="_Toc192873569"/>
      <w:bookmarkStart w:id="12383" w:name="_Toc200971283"/>
      <w:bookmarkStart w:id="12384" w:name="_Toc207722615"/>
      <w:bookmarkStart w:id="12385" w:name="_Toc209521478"/>
      <w:bookmarkStart w:id="12386" w:name="_Toc2149774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81"/>
      <w:bookmarkEnd w:id="12382"/>
      <w:bookmarkEnd w:id="12383"/>
      <w:bookmarkEnd w:id="12384"/>
      <w:bookmarkEnd w:id="12385"/>
      <w:bookmarkEnd w:id="1238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87" w:name="_Toc185516262"/>
      <w:bookmarkStart w:id="12388" w:name="_Toc192873570"/>
      <w:bookmarkStart w:id="12389" w:name="_Toc200971284"/>
      <w:bookmarkStart w:id="12390" w:name="_Toc207722616"/>
      <w:bookmarkStart w:id="12391" w:name="_Toc209521479"/>
      <w:bookmarkStart w:id="12392" w:name="_Toc2149774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87"/>
      <w:bookmarkEnd w:id="12388"/>
      <w:bookmarkEnd w:id="12389"/>
      <w:bookmarkEnd w:id="12390"/>
      <w:bookmarkEnd w:id="12391"/>
      <w:bookmarkEnd w:id="1239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93" w:name="_Toc185516263"/>
      <w:bookmarkStart w:id="12394" w:name="_Toc192873571"/>
      <w:bookmarkStart w:id="12395" w:name="_Toc200971285"/>
      <w:bookmarkStart w:id="12396" w:name="_Toc207722617"/>
      <w:bookmarkStart w:id="12397" w:name="_Toc209521480"/>
      <w:bookmarkStart w:id="12398" w:name="_Toc2149774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93"/>
      <w:bookmarkEnd w:id="12394"/>
      <w:bookmarkEnd w:id="12395"/>
      <w:bookmarkEnd w:id="12396"/>
      <w:bookmarkEnd w:id="12397"/>
      <w:bookmarkEnd w:id="1239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99" w:name="_Toc185516264"/>
      <w:bookmarkStart w:id="12400" w:name="_Toc192873572"/>
      <w:bookmarkStart w:id="12401" w:name="_Toc200971286"/>
      <w:bookmarkStart w:id="12402" w:name="_Toc207722618"/>
      <w:bookmarkStart w:id="12403" w:name="_Toc209521481"/>
      <w:bookmarkStart w:id="12404" w:name="_Toc2149775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99"/>
      <w:bookmarkEnd w:id="12400"/>
      <w:bookmarkEnd w:id="12401"/>
      <w:bookmarkEnd w:id="12402"/>
      <w:bookmarkEnd w:id="12403"/>
      <w:bookmarkEnd w:id="12404"/>
    </w:p>
    <w:p w14:paraId="235A3306" w14:textId="77777777" w:rsidR="00506656" w:rsidRPr="00106DE1" w:rsidRDefault="00506656" w:rsidP="00506656">
      <w:pPr>
        <w:pStyle w:val="Heading6"/>
      </w:pPr>
      <w:bookmarkStart w:id="12405" w:name="_Toc185516265"/>
      <w:bookmarkStart w:id="12406" w:name="_Toc192873573"/>
      <w:bookmarkStart w:id="12407" w:name="_Toc200971287"/>
      <w:bookmarkStart w:id="12408" w:name="_Toc207722619"/>
      <w:bookmarkStart w:id="12409" w:name="_Toc209521482"/>
      <w:bookmarkStart w:id="12410" w:name="_Toc21497750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405"/>
      <w:bookmarkEnd w:id="12406"/>
      <w:bookmarkEnd w:id="12407"/>
      <w:bookmarkEnd w:id="12408"/>
      <w:bookmarkEnd w:id="12409"/>
      <w:bookmarkEnd w:id="12410"/>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2411" w:name="_Toc185516266"/>
      <w:bookmarkStart w:id="12412" w:name="_Toc192873574"/>
      <w:bookmarkStart w:id="12413" w:name="_Toc200971288"/>
      <w:bookmarkStart w:id="12414" w:name="_Toc207722620"/>
      <w:bookmarkStart w:id="12415" w:name="_Toc209521483"/>
      <w:bookmarkStart w:id="12416" w:name="_Toc21497750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411"/>
      <w:bookmarkEnd w:id="12412"/>
      <w:bookmarkEnd w:id="12413"/>
      <w:bookmarkEnd w:id="12414"/>
      <w:bookmarkEnd w:id="12415"/>
      <w:bookmarkEnd w:id="12416"/>
    </w:p>
    <w:p w14:paraId="086CBC57" w14:textId="77777777" w:rsidR="00506656" w:rsidRPr="00106DE1" w:rsidRDefault="00506656" w:rsidP="00506656">
      <w:pPr>
        <w:pStyle w:val="Heading7"/>
      </w:pPr>
      <w:bookmarkStart w:id="12417" w:name="_Toc185516267"/>
      <w:bookmarkStart w:id="12418" w:name="_Toc192873575"/>
      <w:bookmarkStart w:id="12419" w:name="_Toc200971289"/>
      <w:bookmarkStart w:id="12420" w:name="_Toc207722621"/>
      <w:bookmarkStart w:id="12421" w:name="_Toc209521484"/>
      <w:bookmarkStart w:id="12422" w:name="_Toc21497750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17"/>
      <w:bookmarkEnd w:id="12418"/>
      <w:bookmarkEnd w:id="12419"/>
      <w:bookmarkEnd w:id="12420"/>
      <w:bookmarkEnd w:id="12421"/>
      <w:bookmarkEnd w:id="1242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2423" w:name="_Toc185516268"/>
      <w:bookmarkStart w:id="12424" w:name="_Toc192873576"/>
      <w:bookmarkStart w:id="12425" w:name="_Toc200971290"/>
      <w:bookmarkStart w:id="12426" w:name="_Toc207722622"/>
      <w:bookmarkStart w:id="12427" w:name="_Toc209521485"/>
      <w:bookmarkStart w:id="12428" w:name="_Toc21497750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23"/>
      <w:bookmarkEnd w:id="12424"/>
      <w:bookmarkEnd w:id="12425"/>
      <w:bookmarkEnd w:id="12426"/>
      <w:bookmarkEnd w:id="12427"/>
      <w:bookmarkEnd w:id="1242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29" w:name="_Toc185516269"/>
      <w:bookmarkStart w:id="12430" w:name="_Toc192873577"/>
      <w:bookmarkStart w:id="12431" w:name="_Toc200971291"/>
      <w:bookmarkStart w:id="12432" w:name="_Toc207722623"/>
      <w:bookmarkStart w:id="12433" w:name="_Toc209521486"/>
      <w:bookmarkStart w:id="12434" w:name="_Toc214977505"/>
      <w:r w:rsidRPr="00106DE1">
        <w:rPr>
          <w:noProof/>
          <w:lang w:eastAsia="zh-CN"/>
        </w:rPr>
        <w:t>9.5</w:t>
      </w:r>
      <w:r w:rsidRPr="00106DE1">
        <w:t>.3</w:t>
      </w:r>
      <w:r w:rsidRPr="00106DE1">
        <w:tab/>
        <w:t>Custom Operations without associated resources</w:t>
      </w:r>
      <w:bookmarkEnd w:id="12429"/>
      <w:bookmarkEnd w:id="12430"/>
      <w:bookmarkEnd w:id="12431"/>
      <w:bookmarkEnd w:id="12432"/>
      <w:bookmarkEnd w:id="12433"/>
      <w:bookmarkEnd w:id="1243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35" w:name="_Toc185516270"/>
      <w:bookmarkStart w:id="12436" w:name="_Toc192873578"/>
      <w:bookmarkStart w:id="12437" w:name="_Toc200971292"/>
      <w:bookmarkStart w:id="12438" w:name="_Toc207722624"/>
      <w:bookmarkStart w:id="12439" w:name="_Toc209521487"/>
      <w:bookmarkStart w:id="12440" w:name="_Toc214977506"/>
      <w:r w:rsidRPr="00106DE1">
        <w:rPr>
          <w:noProof/>
          <w:lang w:eastAsia="zh-CN"/>
        </w:rPr>
        <w:t>9.5</w:t>
      </w:r>
      <w:r w:rsidRPr="00106DE1">
        <w:t>.4</w:t>
      </w:r>
      <w:r w:rsidRPr="00106DE1">
        <w:tab/>
        <w:t>Notifications</w:t>
      </w:r>
      <w:bookmarkEnd w:id="12435"/>
      <w:bookmarkEnd w:id="12436"/>
      <w:bookmarkEnd w:id="12437"/>
      <w:bookmarkEnd w:id="12438"/>
      <w:bookmarkEnd w:id="12439"/>
      <w:bookmarkEnd w:id="12440"/>
    </w:p>
    <w:p w14:paraId="4F39910A" w14:textId="77777777" w:rsidR="00506656" w:rsidRPr="00AF7276" w:rsidRDefault="00506656" w:rsidP="00506656">
      <w:pPr>
        <w:pStyle w:val="Heading4"/>
      </w:pPr>
      <w:bookmarkStart w:id="12441" w:name="_Toc70160827"/>
      <w:bookmarkStart w:id="12442" w:name="_Toc101529341"/>
      <w:bookmarkStart w:id="12443" w:name="_Toc114864171"/>
      <w:bookmarkStart w:id="12444" w:name="_Toc136427616"/>
      <w:bookmarkStart w:id="12445" w:name="_Toc185516271"/>
      <w:bookmarkStart w:id="12446" w:name="_Toc192873579"/>
      <w:bookmarkStart w:id="12447" w:name="_Toc200971293"/>
      <w:bookmarkStart w:id="12448" w:name="_Toc207722625"/>
      <w:bookmarkStart w:id="12449" w:name="_Toc209521488"/>
      <w:bookmarkStart w:id="12450" w:name="_Toc214977507"/>
      <w:r>
        <w:rPr>
          <w:noProof/>
          <w:lang w:eastAsia="zh-CN"/>
        </w:rPr>
        <w:t>9.5</w:t>
      </w:r>
      <w:r w:rsidRPr="00AF7276">
        <w:t>.</w:t>
      </w:r>
      <w:r>
        <w:t>4.</w:t>
      </w:r>
      <w:r w:rsidRPr="00AF7276">
        <w:t>1</w:t>
      </w:r>
      <w:r w:rsidRPr="00AF7276">
        <w:tab/>
        <w:t>General</w:t>
      </w:r>
      <w:bookmarkEnd w:id="12441"/>
      <w:bookmarkEnd w:id="12442"/>
      <w:bookmarkEnd w:id="12443"/>
      <w:bookmarkEnd w:id="12444"/>
      <w:bookmarkEnd w:id="12445"/>
      <w:bookmarkEnd w:id="12446"/>
      <w:bookmarkEnd w:id="12447"/>
      <w:bookmarkEnd w:id="12448"/>
      <w:bookmarkEnd w:id="12449"/>
      <w:bookmarkEnd w:id="12450"/>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51" w:name="_Toc28009911"/>
      <w:bookmarkStart w:id="12452" w:name="_Toc34062031"/>
      <w:bookmarkStart w:id="12453" w:name="_Toc36036787"/>
      <w:bookmarkStart w:id="12454" w:name="_Toc43285035"/>
      <w:bookmarkStart w:id="12455" w:name="_Toc45132814"/>
      <w:bookmarkStart w:id="12456" w:name="_Toc51193508"/>
      <w:bookmarkStart w:id="12457" w:name="_Toc51760707"/>
      <w:bookmarkStart w:id="12458" w:name="_Toc59015157"/>
      <w:bookmarkStart w:id="12459" w:name="_Toc59015673"/>
      <w:bookmarkStart w:id="12460" w:name="_Toc68165715"/>
      <w:bookmarkStart w:id="12461" w:name="_Toc83229811"/>
      <w:bookmarkStart w:id="12462" w:name="_Toc90649011"/>
      <w:bookmarkStart w:id="12463" w:name="_Toc105593906"/>
      <w:bookmarkStart w:id="12464" w:name="_Toc114209620"/>
      <w:bookmarkStart w:id="12465" w:name="_Toc138681490"/>
      <w:bookmarkStart w:id="12466" w:name="_Toc151977918"/>
      <w:bookmarkStart w:id="12467" w:name="_Toc152148601"/>
      <w:bookmarkStart w:id="12468" w:name="_Toc161988387"/>
      <w:bookmarkStart w:id="12469" w:name="_Toc185516272"/>
      <w:bookmarkStart w:id="12470" w:name="_Toc192873580"/>
      <w:bookmarkStart w:id="12471" w:name="_Toc200971294"/>
      <w:bookmarkStart w:id="12472" w:name="_Toc207722626"/>
      <w:bookmarkStart w:id="12473" w:name="_Toc209521489"/>
      <w:bookmarkStart w:id="12474" w:name="_Toc214977508"/>
      <w:r>
        <w:rPr>
          <w:noProof/>
          <w:lang w:eastAsia="zh-CN"/>
        </w:rPr>
        <w:t>9.5</w:t>
      </w:r>
      <w:r w:rsidRPr="00AF7276">
        <w:t>.</w:t>
      </w:r>
      <w:r>
        <w:t>4.2</w:t>
      </w:r>
      <w:r>
        <w:tab/>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r>
        <w:t>ECS Discovery Notification</w:t>
      </w:r>
      <w:bookmarkEnd w:id="12469"/>
      <w:bookmarkEnd w:id="12470"/>
      <w:bookmarkEnd w:id="12471"/>
      <w:bookmarkEnd w:id="12472"/>
      <w:bookmarkEnd w:id="12473"/>
      <w:bookmarkEnd w:id="12474"/>
    </w:p>
    <w:p w14:paraId="7A705C61" w14:textId="77777777" w:rsidR="00506656" w:rsidRDefault="00506656" w:rsidP="00506656">
      <w:pPr>
        <w:pStyle w:val="Heading5"/>
        <w:rPr>
          <w:lang w:val="en-IN"/>
        </w:rPr>
      </w:pPr>
      <w:bookmarkStart w:id="12475" w:name="_Toc28009912"/>
      <w:bookmarkStart w:id="12476" w:name="_Toc34062032"/>
      <w:bookmarkStart w:id="12477" w:name="_Toc36036788"/>
      <w:bookmarkStart w:id="12478" w:name="_Toc43285036"/>
      <w:bookmarkStart w:id="12479" w:name="_Toc45132815"/>
      <w:bookmarkStart w:id="12480" w:name="_Toc51193509"/>
      <w:bookmarkStart w:id="12481" w:name="_Toc51760708"/>
      <w:bookmarkStart w:id="12482" w:name="_Toc59015158"/>
      <w:bookmarkStart w:id="12483" w:name="_Toc59015674"/>
      <w:bookmarkStart w:id="12484" w:name="_Toc68165716"/>
      <w:bookmarkStart w:id="12485" w:name="_Toc83229812"/>
      <w:bookmarkStart w:id="12486" w:name="_Toc90649012"/>
      <w:bookmarkStart w:id="12487" w:name="_Toc105593907"/>
      <w:bookmarkStart w:id="12488" w:name="_Toc114209621"/>
      <w:bookmarkStart w:id="12489" w:name="_Toc138681491"/>
      <w:bookmarkStart w:id="12490" w:name="_Toc151977919"/>
      <w:bookmarkStart w:id="12491" w:name="_Toc152148602"/>
      <w:bookmarkStart w:id="12492" w:name="_Toc161988388"/>
      <w:bookmarkStart w:id="12493" w:name="_Toc185516273"/>
      <w:bookmarkStart w:id="12494" w:name="_Toc192873581"/>
      <w:bookmarkStart w:id="12495" w:name="_Toc200971295"/>
      <w:bookmarkStart w:id="12496" w:name="_Toc207722627"/>
      <w:bookmarkStart w:id="12497" w:name="_Toc209521490"/>
      <w:bookmarkStart w:id="12498" w:name="_Toc214977509"/>
      <w:r>
        <w:rPr>
          <w:noProof/>
          <w:lang w:eastAsia="zh-CN"/>
        </w:rPr>
        <w:t>9.5</w:t>
      </w:r>
      <w:r w:rsidRPr="00AF7276">
        <w:t>.</w:t>
      </w:r>
      <w:r>
        <w:t>4.2</w:t>
      </w:r>
      <w:r>
        <w:rPr>
          <w:lang w:val="en-IN"/>
        </w:rPr>
        <w:t>.1</w:t>
      </w:r>
      <w:r>
        <w:rPr>
          <w:lang w:val="en-IN"/>
        </w:rPr>
        <w:tab/>
        <w:t>Description</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99" w:name="_Toc185516274"/>
      <w:bookmarkStart w:id="12500" w:name="_Toc192873582"/>
      <w:bookmarkStart w:id="12501" w:name="_Toc200971296"/>
      <w:bookmarkStart w:id="12502" w:name="_Toc207722628"/>
      <w:bookmarkStart w:id="12503" w:name="_Toc209521491"/>
      <w:bookmarkStart w:id="12504" w:name="_Toc214977510"/>
      <w:bookmarkStart w:id="12505" w:name="_Toc28009913"/>
      <w:bookmarkStart w:id="12506" w:name="_Toc34062033"/>
      <w:bookmarkStart w:id="12507" w:name="_Toc36036789"/>
      <w:bookmarkStart w:id="12508" w:name="_Toc43285037"/>
      <w:bookmarkStart w:id="12509" w:name="_Toc45132816"/>
      <w:bookmarkStart w:id="12510" w:name="_Toc51193510"/>
      <w:bookmarkStart w:id="12511" w:name="_Toc51760709"/>
      <w:bookmarkStart w:id="12512" w:name="_Toc59015159"/>
      <w:bookmarkStart w:id="12513" w:name="_Toc59015675"/>
      <w:bookmarkStart w:id="12514" w:name="_Toc68165717"/>
      <w:bookmarkStart w:id="12515" w:name="_Toc83229813"/>
      <w:bookmarkStart w:id="12516" w:name="_Toc90649013"/>
      <w:bookmarkStart w:id="12517" w:name="_Toc105593908"/>
      <w:bookmarkStart w:id="12518" w:name="_Toc114209622"/>
      <w:bookmarkStart w:id="12519" w:name="_Toc138681492"/>
      <w:bookmarkStart w:id="12520" w:name="_Toc151977920"/>
      <w:bookmarkStart w:id="12521" w:name="_Toc152148603"/>
      <w:bookmarkStart w:id="12522" w:name="_Toc161988389"/>
      <w:r>
        <w:rPr>
          <w:lang w:eastAsia="zh-CN"/>
        </w:rPr>
        <w:t>9.5.4.2.2</w:t>
      </w:r>
      <w:r>
        <w:rPr>
          <w:lang w:eastAsia="zh-CN"/>
        </w:rPr>
        <w:tab/>
        <w:t>Target URI</w:t>
      </w:r>
      <w:bookmarkEnd w:id="12499"/>
      <w:bookmarkEnd w:id="12500"/>
      <w:bookmarkEnd w:id="12501"/>
      <w:bookmarkEnd w:id="12502"/>
      <w:bookmarkEnd w:id="12503"/>
      <w:bookmarkEnd w:id="1250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23" w:name="_Toc185516275"/>
      <w:bookmarkStart w:id="12524" w:name="_Toc192873583"/>
      <w:bookmarkStart w:id="12525" w:name="_Toc200971297"/>
      <w:bookmarkStart w:id="12526" w:name="_Toc207722629"/>
      <w:bookmarkStart w:id="12527" w:name="_Toc209521492"/>
      <w:bookmarkStart w:id="12528" w:name="_Toc214977511"/>
      <w:r>
        <w:rPr>
          <w:lang w:eastAsia="zh-CN"/>
        </w:rPr>
        <w:t>9.5.4.2</w:t>
      </w:r>
      <w:r w:rsidRPr="00986E88">
        <w:rPr>
          <w:noProof/>
        </w:rPr>
        <w:t>.3</w:t>
      </w:r>
      <w:r w:rsidRPr="00986E88">
        <w:rPr>
          <w:noProof/>
        </w:rPr>
        <w:tab/>
        <w:t>Standard Methods</w:t>
      </w:r>
      <w:bookmarkEnd w:id="12523"/>
      <w:bookmarkEnd w:id="12524"/>
      <w:bookmarkEnd w:id="12525"/>
      <w:bookmarkEnd w:id="12526"/>
      <w:bookmarkEnd w:id="12527"/>
      <w:bookmarkEnd w:id="12528"/>
    </w:p>
    <w:p w14:paraId="649A9B77" w14:textId="77777777" w:rsidR="00506656" w:rsidRPr="00986E88" w:rsidRDefault="00506656" w:rsidP="00506656">
      <w:pPr>
        <w:pStyle w:val="Heading6"/>
        <w:rPr>
          <w:noProof/>
        </w:rPr>
      </w:pPr>
      <w:bookmarkStart w:id="12529" w:name="_Toc185516276"/>
      <w:bookmarkStart w:id="12530" w:name="_Toc192873584"/>
      <w:bookmarkStart w:id="12531" w:name="_Toc200971298"/>
      <w:bookmarkStart w:id="12532" w:name="_Toc207722630"/>
      <w:bookmarkStart w:id="12533" w:name="_Toc209521493"/>
      <w:bookmarkStart w:id="12534" w:name="_Toc214977512"/>
      <w:r>
        <w:rPr>
          <w:lang w:eastAsia="zh-CN"/>
        </w:rPr>
        <w:t>9.5.4.2</w:t>
      </w:r>
      <w:r>
        <w:t>.3</w:t>
      </w:r>
      <w:r w:rsidRPr="00986E88">
        <w:rPr>
          <w:noProof/>
        </w:rPr>
        <w:t>.1</w:t>
      </w:r>
      <w:r w:rsidRPr="00986E88">
        <w:rPr>
          <w:noProof/>
        </w:rPr>
        <w:tab/>
        <w:t>POST</w:t>
      </w:r>
      <w:bookmarkEnd w:id="12529"/>
      <w:bookmarkEnd w:id="12530"/>
      <w:bookmarkEnd w:id="12531"/>
      <w:bookmarkEnd w:id="12532"/>
      <w:bookmarkEnd w:id="12533"/>
      <w:bookmarkEnd w:id="1253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35" w:name="_Toc185516277"/>
      <w:bookmarkStart w:id="12536" w:name="_Toc192873585"/>
      <w:bookmarkStart w:id="12537" w:name="_Toc200971299"/>
      <w:bookmarkStart w:id="12538" w:name="_Toc207722631"/>
      <w:bookmarkStart w:id="12539" w:name="_Toc209521494"/>
      <w:bookmarkStart w:id="12540" w:name="_Toc214977513"/>
      <w:r>
        <w:rPr>
          <w:noProof/>
          <w:lang w:eastAsia="zh-CN"/>
        </w:rPr>
        <w:t>9.5</w:t>
      </w:r>
      <w:r>
        <w:t>.5</w:t>
      </w:r>
      <w:r>
        <w:tab/>
        <w:t>Data Model</w:t>
      </w:r>
      <w:bookmarkEnd w:id="12535"/>
      <w:bookmarkEnd w:id="12536"/>
      <w:bookmarkEnd w:id="12537"/>
      <w:bookmarkEnd w:id="12538"/>
      <w:bookmarkEnd w:id="12539"/>
      <w:bookmarkEnd w:id="12540"/>
    </w:p>
    <w:p w14:paraId="600EEF45" w14:textId="77777777" w:rsidR="00506656" w:rsidRDefault="00506656" w:rsidP="00506656">
      <w:pPr>
        <w:pStyle w:val="Heading4"/>
        <w:rPr>
          <w:lang w:eastAsia="zh-CN"/>
        </w:rPr>
      </w:pPr>
      <w:bookmarkStart w:id="12541" w:name="_Toc185516278"/>
      <w:bookmarkStart w:id="12542" w:name="_Toc192873586"/>
      <w:bookmarkStart w:id="12543" w:name="_Toc200971300"/>
      <w:bookmarkStart w:id="12544" w:name="_Toc207722632"/>
      <w:bookmarkStart w:id="12545" w:name="_Toc209521495"/>
      <w:bookmarkStart w:id="12546" w:name="_Toc214977514"/>
      <w:r>
        <w:rPr>
          <w:noProof/>
          <w:lang w:eastAsia="zh-CN"/>
        </w:rPr>
        <w:t>9.5</w:t>
      </w:r>
      <w:r>
        <w:rPr>
          <w:lang w:eastAsia="zh-CN"/>
        </w:rPr>
        <w:t>.5.1</w:t>
      </w:r>
      <w:r>
        <w:rPr>
          <w:lang w:eastAsia="zh-CN"/>
        </w:rPr>
        <w:tab/>
        <w:t>General</w:t>
      </w:r>
      <w:bookmarkEnd w:id="12541"/>
      <w:bookmarkEnd w:id="12542"/>
      <w:bookmarkEnd w:id="12543"/>
      <w:bookmarkEnd w:id="12544"/>
      <w:bookmarkEnd w:id="12545"/>
      <w:bookmarkEnd w:id="1254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47" w:name="_Toc185516279"/>
      <w:bookmarkStart w:id="12548" w:name="_Toc192873587"/>
      <w:bookmarkStart w:id="12549" w:name="_Toc200971301"/>
      <w:bookmarkStart w:id="12550" w:name="_Toc207722633"/>
      <w:bookmarkStart w:id="12551"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52" w:name="_Toc214977515"/>
      <w:r>
        <w:rPr>
          <w:noProof/>
          <w:lang w:eastAsia="zh-CN"/>
        </w:rPr>
        <w:t>9.5</w:t>
      </w:r>
      <w:r>
        <w:rPr>
          <w:lang w:eastAsia="zh-CN"/>
        </w:rPr>
        <w:t>.5.2</w:t>
      </w:r>
      <w:r>
        <w:rPr>
          <w:lang w:eastAsia="zh-CN"/>
        </w:rPr>
        <w:tab/>
        <w:t>Structured data types</w:t>
      </w:r>
      <w:bookmarkEnd w:id="12547"/>
      <w:bookmarkEnd w:id="12548"/>
      <w:bookmarkEnd w:id="12549"/>
      <w:bookmarkEnd w:id="12550"/>
      <w:bookmarkEnd w:id="12551"/>
      <w:bookmarkEnd w:id="12552"/>
    </w:p>
    <w:p w14:paraId="36E06B20" w14:textId="77777777" w:rsidR="00506656" w:rsidRDefault="00506656" w:rsidP="00506656">
      <w:pPr>
        <w:pStyle w:val="Heading5"/>
        <w:rPr>
          <w:lang w:eastAsia="zh-CN"/>
        </w:rPr>
      </w:pPr>
      <w:bookmarkStart w:id="12553" w:name="_Toc101529348"/>
      <w:bookmarkStart w:id="12554" w:name="_Toc114864179"/>
      <w:bookmarkStart w:id="12555" w:name="_Toc136427624"/>
      <w:bookmarkStart w:id="12556" w:name="_Toc185516280"/>
      <w:bookmarkStart w:id="12557" w:name="_Toc192873588"/>
      <w:bookmarkStart w:id="12558" w:name="_Toc200971302"/>
      <w:bookmarkStart w:id="12559" w:name="_Toc207722634"/>
      <w:bookmarkStart w:id="12560" w:name="_Toc209521497"/>
      <w:bookmarkStart w:id="12561" w:name="_Toc214977516"/>
      <w:r>
        <w:rPr>
          <w:noProof/>
          <w:lang w:eastAsia="zh-CN"/>
        </w:rPr>
        <w:t>9.5</w:t>
      </w:r>
      <w:r w:rsidRPr="00F35F4A">
        <w:rPr>
          <w:lang w:eastAsia="zh-CN"/>
        </w:rPr>
        <w:t>.5.2.1</w:t>
      </w:r>
      <w:r w:rsidRPr="00F35F4A">
        <w:rPr>
          <w:lang w:eastAsia="zh-CN"/>
        </w:rPr>
        <w:tab/>
        <w:t>Introduction</w:t>
      </w:r>
      <w:bookmarkEnd w:id="12553"/>
      <w:bookmarkEnd w:id="12554"/>
      <w:bookmarkEnd w:id="12555"/>
      <w:bookmarkEnd w:id="12556"/>
      <w:bookmarkEnd w:id="12557"/>
      <w:bookmarkEnd w:id="12558"/>
      <w:bookmarkEnd w:id="12559"/>
      <w:bookmarkEnd w:id="12560"/>
      <w:bookmarkEnd w:id="1256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62" w:name="_Toc101529349"/>
      <w:bookmarkStart w:id="12563" w:name="_Toc114864180"/>
      <w:bookmarkStart w:id="12564" w:name="_Toc136427625"/>
      <w:bookmarkStart w:id="12565" w:name="_Toc185516281"/>
      <w:bookmarkStart w:id="12566" w:name="_Toc192873589"/>
      <w:bookmarkStart w:id="12567" w:name="_Toc200971303"/>
      <w:bookmarkStart w:id="12568" w:name="_Toc207722635"/>
      <w:bookmarkStart w:id="12569" w:name="_Toc209521498"/>
      <w:bookmarkStart w:id="12570" w:name="_Toc21497751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62"/>
      <w:bookmarkEnd w:id="12563"/>
      <w:bookmarkEnd w:id="12564"/>
      <w:bookmarkEnd w:id="12565"/>
      <w:bookmarkEnd w:id="12566"/>
      <w:bookmarkEnd w:id="12567"/>
      <w:bookmarkEnd w:id="12568"/>
      <w:bookmarkEnd w:id="12569"/>
      <w:bookmarkEnd w:id="12570"/>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71" w:name="_Toc101529350"/>
      <w:bookmarkStart w:id="12572" w:name="_Toc114864181"/>
      <w:bookmarkStart w:id="12573" w:name="_Toc136427626"/>
      <w:bookmarkStart w:id="12574" w:name="_Toc185516282"/>
      <w:bookmarkStart w:id="12575" w:name="_Toc192873590"/>
      <w:bookmarkStart w:id="12576" w:name="_Toc200971304"/>
      <w:bookmarkStart w:id="12577" w:name="_Toc207722636"/>
      <w:bookmarkStart w:id="12578" w:name="_Toc209521499"/>
      <w:bookmarkStart w:id="12579" w:name="_Toc214977518"/>
      <w:r>
        <w:rPr>
          <w:noProof/>
          <w:lang w:eastAsia="zh-CN"/>
        </w:rPr>
        <w:t>9.5</w:t>
      </w:r>
      <w:r w:rsidRPr="00F35F4A">
        <w:rPr>
          <w:lang w:eastAsia="zh-CN"/>
        </w:rPr>
        <w:t>.5.2.</w:t>
      </w:r>
      <w:r>
        <w:rPr>
          <w:lang w:eastAsia="zh-CN"/>
        </w:rPr>
        <w:t>3</w:t>
      </w:r>
      <w:r w:rsidRPr="00F35F4A">
        <w:rPr>
          <w:lang w:eastAsia="zh-CN"/>
        </w:rPr>
        <w:tab/>
        <w:t xml:space="preserve">Type: </w:t>
      </w:r>
      <w:bookmarkStart w:id="12580" w:name="_Hlk164319643"/>
      <w:r w:rsidRPr="00646838">
        <w:t>E</w:t>
      </w:r>
      <w:r>
        <w:t>csInfoDiscoveryResp</w:t>
      </w:r>
      <w:bookmarkEnd w:id="12571"/>
      <w:bookmarkEnd w:id="12572"/>
      <w:bookmarkEnd w:id="12573"/>
      <w:bookmarkEnd w:id="12574"/>
      <w:bookmarkEnd w:id="12575"/>
      <w:bookmarkEnd w:id="12576"/>
      <w:bookmarkEnd w:id="12577"/>
      <w:bookmarkEnd w:id="12578"/>
      <w:bookmarkEnd w:id="12579"/>
      <w:bookmarkEnd w:id="1258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81" w:name="_Toc70160838"/>
      <w:bookmarkStart w:id="12582" w:name="_Toc101529355"/>
      <w:bookmarkStart w:id="12583" w:name="_Toc114864186"/>
      <w:bookmarkStart w:id="12584" w:name="_Toc136427631"/>
      <w:bookmarkStart w:id="12585" w:name="_Toc185516283"/>
      <w:bookmarkStart w:id="12586" w:name="_Toc192873591"/>
      <w:bookmarkStart w:id="12587" w:name="_Toc200971305"/>
      <w:bookmarkStart w:id="12588" w:name="_Toc207722637"/>
      <w:bookmarkStart w:id="12589" w:name="_Toc209521500"/>
      <w:bookmarkStart w:id="12590" w:name="_Toc214977519"/>
      <w:r>
        <w:rPr>
          <w:noProof/>
          <w:lang w:eastAsia="zh-CN"/>
        </w:rPr>
        <w:t>9.5</w:t>
      </w:r>
      <w:r>
        <w:rPr>
          <w:lang w:eastAsia="zh-CN"/>
        </w:rPr>
        <w:t>.5.2.4</w:t>
      </w:r>
      <w:r>
        <w:rPr>
          <w:lang w:eastAsia="zh-CN"/>
        </w:rPr>
        <w:tab/>
        <w:t xml:space="preserve">Type: </w:t>
      </w:r>
      <w:bookmarkEnd w:id="12581"/>
      <w:r>
        <w:rPr>
          <w:lang w:eastAsia="ko-KR"/>
        </w:rPr>
        <w:t>Ec</w:t>
      </w:r>
      <w:r w:rsidRPr="00E844C8">
        <w:rPr>
          <w:lang w:eastAsia="ko-KR"/>
        </w:rPr>
        <w:t>s</w:t>
      </w:r>
      <w:bookmarkEnd w:id="12582"/>
      <w:bookmarkEnd w:id="12583"/>
      <w:bookmarkEnd w:id="12584"/>
      <w:r>
        <w:rPr>
          <w:lang w:eastAsia="ko-KR"/>
        </w:rPr>
        <w:t>Info</w:t>
      </w:r>
      <w:bookmarkEnd w:id="12585"/>
      <w:bookmarkEnd w:id="12586"/>
      <w:bookmarkEnd w:id="12587"/>
      <w:bookmarkEnd w:id="12588"/>
      <w:bookmarkEnd w:id="12589"/>
      <w:bookmarkEnd w:id="1259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91" w:name="_Toc185516284"/>
      <w:bookmarkStart w:id="12592" w:name="_Toc192873592"/>
      <w:bookmarkStart w:id="12593" w:name="_Toc200971306"/>
      <w:bookmarkStart w:id="12594" w:name="_Toc207722638"/>
      <w:bookmarkStart w:id="12595" w:name="_Toc209521501"/>
      <w:bookmarkStart w:id="12596" w:name="_Toc214977520"/>
      <w:r>
        <w:t>9.</w:t>
      </w:r>
      <w:r w:rsidR="00CE0D5B">
        <w:t>5</w:t>
      </w:r>
      <w:r>
        <w:rPr>
          <w:lang w:eastAsia="zh-CN"/>
        </w:rPr>
        <w:t>.5.2.5</w:t>
      </w:r>
      <w:r>
        <w:rPr>
          <w:lang w:eastAsia="zh-CN"/>
        </w:rPr>
        <w:tab/>
        <w:t>Type: ECSProfile</w:t>
      </w:r>
      <w:bookmarkEnd w:id="12591"/>
      <w:bookmarkEnd w:id="12592"/>
      <w:bookmarkEnd w:id="12593"/>
      <w:bookmarkEnd w:id="12594"/>
      <w:bookmarkEnd w:id="12595"/>
      <w:bookmarkEnd w:id="12596"/>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97" w:name="_Toc185516285"/>
      <w:bookmarkStart w:id="12598" w:name="_Toc192873593"/>
      <w:bookmarkStart w:id="12599" w:name="_Toc200971307"/>
      <w:bookmarkStart w:id="12600" w:name="_Toc207722639"/>
      <w:bookmarkStart w:id="12601" w:name="_Toc209521502"/>
      <w:bookmarkStart w:id="12602" w:name="_Toc214977521"/>
      <w:r>
        <w:t>9.</w:t>
      </w:r>
      <w:r w:rsidR="00CE0D5B">
        <w:t>5</w:t>
      </w:r>
      <w:r>
        <w:rPr>
          <w:lang w:eastAsia="zh-CN"/>
        </w:rPr>
        <w:t>.5.2.6</w:t>
      </w:r>
      <w:r>
        <w:rPr>
          <w:lang w:eastAsia="zh-CN"/>
        </w:rPr>
        <w:tab/>
        <w:t>Type: SupportedPlmn</w:t>
      </w:r>
      <w:bookmarkEnd w:id="12597"/>
      <w:bookmarkEnd w:id="12598"/>
      <w:bookmarkEnd w:id="12599"/>
      <w:bookmarkEnd w:id="12600"/>
      <w:bookmarkEnd w:id="12601"/>
      <w:bookmarkEnd w:id="12602"/>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603" w:name="_Toc185516286"/>
      <w:bookmarkStart w:id="12604" w:name="_Toc192873594"/>
      <w:bookmarkStart w:id="12605" w:name="_Toc200971308"/>
      <w:bookmarkStart w:id="12606" w:name="_Toc207722640"/>
      <w:bookmarkStart w:id="12607" w:name="_Toc209521503"/>
      <w:bookmarkStart w:id="12608" w:name="_Toc214977522"/>
      <w:r>
        <w:t>9.</w:t>
      </w:r>
      <w:r w:rsidR="00CE0D5B">
        <w:t>5</w:t>
      </w:r>
      <w:r>
        <w:rPr>
          <w:lang w:eastAsia="zh-CN"/>
        </w:rPr>
        <w:t>.5.2.7</w:t>
      </w:r>
      <w:r>
        <w:rPr>
          <w:lang w:eastAsia="zh-CN"/>
        </w:rPr>
        <w:tab/>
        <w:t>Type: SupportedEcsp</w:t>
      </w:r>
      <w:bookmarkEnd w:id="12603"/>
      <w:bookmarkEnd w:id="12604"/>
      <w:bookmarkEnd w:id="12605"/>
      <w:bookmarkEnd w:id="12606"/>
      <w:bookmarkEnd w:id="12607"/>
      <w:bookmarkEnd w:id="12608"/>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609" w:name="_Toc185516287"/>
      <w:bookmarkStart w:id="12610" w:name="_Toc192873595"/>
      <w:bookmarkStart w:id="12611" w:name="_Toc200971309"/>
      <w:bookmarkStart w:id="12612" w:name="_Toc207722641"/>
      <w:bookmarkStart w:id="12613" w:name="_Toc209521504"/>
      <w:bookmarkStart w:id="12614" w:name="_Toc214977523"/>
      <w:r>
        <w:t>9.</w:t>
      </w:r>
      <w:r w:rsidR="00CE0D5B">
        <w:t>5</w:t>
      </w:r>
      <w:r>
        <w:rPr>
          <w:lang w:eastAsia="zh-CN"/>
        </w:rPr>
        <w:t>.5.2.8</w:t>
      </w:r>
      <w:r>
        <w:rPr>
          <w:lang w:eastAsia="zh-CN"/>
        </w:rPr>
        <w:tab/>
        <w:t>Type: PduConfiguration</w:t>
      </w:r>
      <w:bookmarkEnd w:id="12609"/>
      <w:bookmarkEnd w:id="12610"/>
      <w:bookmarkEnd w:id="12611"/>
      <w:bookmarkEnd w:id="12612"/>
      <w:bookmarkEnd w:id="12613"/>
      <w:bookmarkEnd w:id="1261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615" w:name="_Toc185516288"/>
      <w:bookmarkStart w:id="12616" w:name="_Toc192873596"/>
      <w:bookmarkStart w:id="12617" w:name="_Toc200971310"/>
      <w:bookmarkStart w:id="12618" w:name="_Toc207722642"/>
      <w:bookmarkStart w:id="12619" w:name="_Toc209521505"/>
      <w:bookmarkStart w:id="12620" w:name="_Toc21497752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615"/>
      <w:bookmarkEnd w:id="12616"/>
      <w:bookmarkEnd w:id="12617"/>
      <w:bookmarkEnd w:id="12618"/>
      <w:bookmarkEnd w:id="12619"/>
      <w:bookmarkEnd w:id="12620"/>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2621" w:name="_Hlk166528169"/>
      <w:r w:rsidR="00CE0D5B" w:rsidRPr="007952E4">
        <w:t>EcsInfoDiscNotif</w:t>
      </w:r>
      <w:bookmarkEnd w:id="1262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622" w:name="_Toc185516289"/>
      <w:bookmarkStart w:id="12623" w:name="_Toc192873597"/>
      <w:bookmarkStart w:id="12624" w:name="_Toc200971311"/>
      <w:bookmarkStart w:id="12625" w:name="_Toc207722643"/>
      <w:bookmarkStart w:id="12626" w:name="_Toc209521506"/>
      <w:bookmarkStart w:id="12627" w:name="_Toc214977525"/>
      <w:r>
        <w:rPr>
          <w:noProof/>
          <w:lang w:eastAsia="zh-CN"/>
        </w:rPr>
        <w:t>9.5</w:t>
      </w:r>
      <w:r>
        <w:rPr>
          <w:lang w:eastAsia="zh-CN"/>
        </w:rPr>
        <w:t>.5.3</w:t>
      </w:r>
      <w:r>
        <w:rPr>
          <w:lang w:eastAsia="zh-CN"/>
        </w:rPr>
        <w:tab/>
        <w:t>Simple data types and enumerations</w:t>
      </w:r>
      <w:bookmarkEnd w:id="12622"/>
      <w:bookmarkEnd w:id="12623"/>
      <w:bookmarkEnd w:id="12624"/>
      <w:bookmarkEnd w:id="12625"/>
      <w:bookmarkEnd w:id="12626"/>
      <w:bookmarkEnd w:id="12627"/>
    </w:p>
    <w:p w14:paraId="4CD5A8AC" w14:textId="77777777" w:rsidR="00506656" w:rsidRPr="00384E92" w:rsidRDefault="00506656" w:rsidP="00506656">
      <w:pPr>
        <w:pStyle w:val="Heading5"/>
      </w:pPr>
      <w:bookmarkStart w:id="12628" w:name="_Toc510696639"/>
      <w:bookmarkStart w:id="12629" w:name="_Toc35971434"/>
      <w:bookmarkStart w:id="12630" w:name="_Toc144024183"/>
      <w:bookmarkStart w:id="12631" w:name="_Toc148176896"/>
      <w:bookmarkStart w:id="12632" w:name="_Toc151379275"/>
      <w:bookmarkStart w:id="12633" w:name="_Toc151445456"/>
      <w:bookmarkStart w:id="12634" w:name="_Toc160470533"/>
      <w:bookmarkStart w:id="12635" w:name="_Toc160472164"/>
      <w:bookmarkStart w:id="12636" w:name="_Toc185516290"/>
      <w:bookmarkStart w:id="12637" w:name="_Toc192873598"/>
      <w:bookmarkStart w:id="12638" w:name="_Toc200971312"/>
      <w:bookmarkStart w:id="12639" w:name="_Toc207722644"/>
      <w:bookmarkStart w:id="12640" w:name="_Toc209521507"/>
      <w:bookmarkStart w:id="12641" w:name="_Toc214977526"/>
      <w:r>
        <w:rPr>
          <w:noProof/>
          <w:lang w:eastAsia="zh-CN"/>
        </w:rPr>
        <w:t>9.5</w:t>
      </w:r>
      <w:r>
        <w:rPr>
          <w:lang w:eastAsia="zh-CN"/>
        </w:rPr>
        <w:t>.5.3</w:t>
      </w:r>
      <w:r>
        <w:t>.1</w:t>
      </w:r>
      <w:r w:rsidRPr="00384E92">
        <w:tab/>
        <w:t>Introduction</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42" w:name="_Toc510696640"/>
      <w:bookmarkStart w:id="12643" w:name="_Toc35971435"/>
      <w:bookmarkStart w:id="12644" w:name="_Toc144024184"/>
      <w:bookmarkStart w:id="12645" w:name="_Toc148176897"/>
      <w:bookmarkStart w:id="12646" w:name="_Toc151379276"/>
      <w:bookmarkStart w:id="12647" w:name="_Toc151445457"/>
      <w:bookmarkStart w:id="12648" w:name="_Toc160470534"/>
      <w:bookmarkStart w:id="12649" w:name="_Toc160472165"/>
      <w:bookmarkStart w:id="12650" w:name="_Toc185516291"/>
      <w:bookmarkStart w:id="12651" w:name="_Toc192873599"/>
      <w:bookmarkStart w:id="12652" w:name="_Toc200971313"/>
      <w:bookmarkStart w:id="12653" w:name="_Toc207722645"/>
      <w:bookmarkStart w:id="12654" w:name="_Toc209521508"/>
      <w:bookmarkStart w:id="12655" w:name="_Toc214977527"/>
      <w:r>
        <w:rPr>
          <w:noProof/>
          <w:lang w:eastAsia="zh-CN"/>
        </w:rPr>
        <w:t>9.5</w:t>
      </w:r>
      <w:r>
        <w:rPr>
          <w:lang w:eastAsia="zh-CN"/>
        </w:rPr>
        <w:t>.5.3</w:t>
      </w:r>
      <w:r>
        <w:t>.2</w:t>
      </w:r>
      <w:r w:rsidRPr="00384E92">
        <w:tab/>
        <w:t>Simple data types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265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2656"/>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57" w:name="_Toc148176900"/>
      <w:bookmarkStart w:id="12658" w:name="_Toc151379279"/>
      <w:bookmarkStart w:id="12659" w:name="_Toc151445460"/>
      <w:bookmarkStart w:id="12660" w:name="_Toc160470537"/>
      <w:bookmarkStart w:id="12661" w:name="_Toc160472168"/>
      <w:bookmarkStart w:id="12662" w:name="_Toc185516292"/>
      <w:bookmarkStart w:id="12663" w:name="_Toc192873600"/>
      <w:bookmarkStart w:id="12664" w:name="_Toc200971314"/>
      <w:bookmarkStart w:id="12665" w:name="_Toc207722646"/>
      <w:bookmarkStart w:id="12666" w:name="_Toc209521509"/>
      <w:bookmarkStart w:id="12667" w:name="_Toc21497752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57"/>
      <w:bookmarkEnd w:id="12658"/>
      <w:bookmarkEnd w:id="12659"/>
      <w:bookmarkEnd w:id="12660"/>
      <w:bookmarkEnd w:id="12661"/>
      <w:bookmarkEnd w:id="12662"/>
      <w:bookmarkEnd w:id="12663"/>
      <w:bookmarkEnd w:id="12664"/>
      <w:bookmarkEnd w:id="12665"/>
      <w:bookmarkEnd w:id="12666"/>
      <w:bookmarkEnd w:id="1266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68" w:name="_Toc144024188"/>
      <w:bookmarkStart w:id="12669" w:name="_Toc148176901"/>
      <w:bookmarkStart w:id="12670" w:name="_Toc151379280"/>
      <w:bookmarkStart w:id="12671" w:name="_Toc151445461"/>
      <w:bookmarkStart w:id="12672" w:name="_Toc160470538"/>
      <w:bookmarkStart w:id="12673" w:name="_Toc160472169"/>
      <w:bookmarkStart w:id="12674" w:name="_Toc185516293"/>
      <w:bookmarkStart w:id="12675" w:name="_Toc192873601"/>
      <w:bookmarkStart w:id="12676" w:name="_Toc200971315"/>
      <w:bookmarkStart w:id="12677" w:name="_Toc207722647"/>
      <w:bookmarkStart w:id="12678" w:name="_Toc209521510"/>
      <w:bookmarkStart w:id="12679" w:name="_Toc214977529"/>
      <w:r>
        <w:rPr>
          <w:noProof/>
          <w:lang w:eastAsia="zh-CN"/>
        </w:rPr>
        <w:t>9.5</w:t>
      </w:r>
      <w:r>
        <w:rPr>
          <w:lang w:eastAsia="zh-CN"/>
        </w:rPr>
        <w:t>.5.</w:t>
      </w:r>
      <w:r>
        <w:t>5</w:t>
      </w:r>
      <w:r>
        <w:tab/>
        <w:t>Binary data</w:t>
      </w:r>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10E78AE1" w14:textId="77777777" w:rsidR="00506656" w:rsidRDefault="00506656" w:rsidP="00506656">
      <w:pPr>
        <w:pStyle w:val="Heading5"/>
      </w:pPr>
      <w:bookmarkStart w:id="12680" w:name="_Toc144024189"/>
      <w:bookmarkStart w:id="12681" w:name="_Toc148176902"/>
      <w:bookmarkStart w:id="12682" w:name="_Toc151379281"/>
      <w:bookmarkStart w:id="12683" w:name="_Toc151445462"/>
      <w:bookmarkStart w:id="12684" w:name="_Toc160470539"/>
      <w:bookmarkStart w:id="12685" w:name="_Toc160472170"/>
      <w:bookmarkStart w:id="12686" w:name="_Toc185516294"/>
      <w:bookmarkStart w:id="12687" w:name="_Toc192873602"/>
      <w:bookmarkStart w:id="12688" w:name="_Toc200971316"/>
      <w:bookmarkStart w:id="12689" w:name="_Toc207722648"/>
      <w:bookmarkStart w:id="12690" w:name="_Toc209521511"/>
      <w:bookmarkStart w:id="12691" w:name="_Toc214977530"/>
      <w:r>
        <w:rPr>
          <w:noProof/>
          <w:lang w:eastAsia="zh-CN"/>
        </w:rPr>
        <w:t>9.5</w:t>
      </w:r>
      <w:r>
        <w:rPr>
          <w:lang w:eastAsia="zh-CN"/>
        </w:rPr>
        <w:t>.5.</w:t>
      </w:r>
      <w:r>
        <w:t>5.1</w:t>
      </w:r>
      <w:r>
        <w:tab/>
        <w:t>Binary Data Types</w:t>
      </w:r>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DC7A305" w14:textId="77777777" w:rsidR="00506656" w:rsidRPr="00A04126" w:rsidRDefault="00506656" w:rsidP="00506656">
      <w:pPr>
        <w:pStyle w:val="TH"/>
      </w:pPr>
      <w:bookmarkStart w:id="1269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269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2693"/>
    </w:tbl>
    <w:p w14:paraId="30DD5EE1" w14:textId="77777777" w:rsidR="00506656" w:rsidRPr="00A04126" w:rsidRDefault="00506656" w:rsidP="00506656"/>
    <w:p w14:paraId="378D9842" w14:textId="77777777" w:rsidR="00506656" w:rsidRDefault="00506656" w:rsidP="00506656">
      <w:pPr>
        <w:pStyle w:val="Heading3"/>
      </w:pPr>
      <w:bookmarkStart w:id="12694" w:name="_Toc185516295"/>
      <w:bookmarkStart w:id="12695" w:name="_Toc192873603"/>
      <w:bookmarkStart w:id="12696" w:name="_Toc200971317"/>
      <w:bookmarkStart w:id="12697" w:name="_Toc207722649"/>
      <w:bookmarkStart w:id="12698" w:name="_Toc209521512"/>
      <w:bookmarkStart w:id="12699" w:name="_Toc214977531"/>
      <w:bookmarkEnd w:id="12692"/>
      <w:r>
        <w:rPr>
          <w:noProof/>
          <w:lang w:eastAsia="zh-CN"/>
        </w:rPr>
        <w:t>9.5</w:t>
      </w:r>
      <w:r>
        <w:t>.6</w:t>
      </w:r>
      <w:r>
        <w:tab/>
        <w:t>Error Handling</w:t>
      </w:r>
      <w:bookmarkEnd w:id="12694"/>
      <w:bookmarkEnd w:id="12695"/>
      <w:bookmarkEnd w:id="12696"/>
      <w:bookmarkEnd w:id="12697"/>
      <w:bookmarkEnd w:id="12698"/>
      <w:bookmarkEnd w:id="12699"/>
    </w:p>
    <w:p w14:paraId="4E16F07F" w14:textId="77777777" w:rsidR="00506656" w:rsidRDefault="00506656" w:rsidP="00506656">
      <w:pPr>
        <w:pStyle w:val="Heading4"/>
      </w:pPr>
      <w:bookmarkStart w:id="12700" w:name="_Toc101529365"/>
      <w:bookmarkStart w:id="12701" w:name="_Toc114864197"/>
      <w:bookmarkStart w:id="12702" w:name="_Toc136427642"/>
      <w:bookmarkStart w:id="12703" w:name="_Toc185516296"/>
      <w:bookmarkStart w:id="12704" w:name="_Toc192873604"/>
      <w:bookmarkStart w:id="12705" w:name="_Toc200971318"/>
      <w:bookmarkStart w:id="12706" w:name="_Toc207722650"/>
      <w:bookmarkStart w:id="12707" w:name="_Toc209521513"/>
      <w:bookmarkStart w:id="12708" w:name="_Toc214977532"/>
      <w:r>
        <w:rPr>
          <w:noProof/>
          <w:lang w:eastAsia="zh-CN"/>
        </w:rPr>
        <w:t>9.5</w:t>
      </w:r>
      <w:r>
        <w:t>.6.1</w:t>
      </w:r>
      <w:r>
        <w:tab/>
        <w:t>General</w:t>
      </w:r>
      <w:bookmarkEnd w:id="12700"/>
      <w:bookmarkEnd w:id="12701"/>
      <w:bookmarkEnd w:id="12702"/>
      <w:bookmarkEnd w:id="12703"/>
      <w:bookmarkEnd w:id="12704"/>
      <w:bookmarkEnd w:id="12705"/>
      <w:bookmarkEnd w:id="12706"/>
      <w:bookmarkEnd w:id="12707"/>
      <w:bookmarkEnd w:id="1270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709" w:name="_Toc94194968"/>
      <w:bookmarkStart w:id="12710" w:name="_Toc101529366"/>
      <w:bookmarkStart w:id="12711" w:name="_Toc114864198"/>
      <w:bookmarkStart w:id="12712" w:name="_Toc136427643"/>
      <w:bookmarkStart w:id="12713" w:name="_Toc185516297"/>
      <w:bookmarkStart w:id="12714" w:name="_Toc192873605"/>
      <w:bookmarkStart w:id="12715" w:name="_Toc200971319"/>
      <w:bookmarkStart w:id="12716" w:name="_Toc207722651"/>
      <w:bookmarkStart w:id="12717" w:name="_Toc209521514"/>
      <w:bookmarkStart w:id="12718" w:name="_Toc214977533"/>
      <w:r>
        <w:rPr>
          <w:noProof/>
          <w:lang w:eastAsia="zh-CN"/>
        </w:rPr>
        <w:t>9.5</w:t>
      </w:r>
      <w:r>
        <w:t>.6.2</w:t>
      </w:r>
      <w:r>
        <w:tab/>
        <w:t>Protocol Errors</w:t>
      </w:r>
      <w:bookmarkEnd w:id="12709"/>
      <w:bookmarkEnd w:id="12710"/>
      <w:bookmarkEnd w:id="12711"/>
      <w:bookmarkEnd w:id="12712"/>
      <w:bookmarkEnd w:id="12713"/>
      <w:bookmarkEnd w:id="12714"/>
      <w:bookmarkEnd w:id="12715"/>
      <w:bookmarkEnd w:id="12716"/>
      <w:bookmarkEnd w:id="12717"/>
      <w:bookmarkEnd w:id="1271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719" w:name="_Toc101529367"/>
      <w:bookmarkStart w:id="12720" w:name="_Toc114864199"/>
      <w:bookmarkStart w:id="12721" w:name="_Toc136427644"/>
      <w:bookmarkStart w:id="12722" w:name="_Toc185516298"/>
      <w:bookmarkStart w:id="12723" w:name="_Toc192873606"/>
      <w:bookmarkStart w:id="12724" w:name="_Toc200971320"/>
      <w:bookmarkStart w:id="12725" w:name="_Toc207722652"/>
      <w:bookmarkStart w:id="12726" w:name="_Toc209521515"/>
      <w:bookmarkStart w:id="12727" w:name="_Toc214977534"/>
      <w:r>
        <w:rPr>
          <w:noProof/>
          <w:lang w:eastAsia="zh-CN"/>
        </w:rPr>
        <w:t>9.5</w:t>
      </w:r>
      <w:r>
        <w:t>.6.3</w:t>
      </w:r>
      <w:r>
        <w:tab/>
        <w:t>Application Errors</w:t>
      </w:r>
      <w:bookmarkEnd w:id="12719"/>
      <w:bookmarkEnd w:id="12720"/>
      <w:bookmarkEnd w:id="12721"/>
      <w:bookmarkEnd w:id="12722"/>
      <w:bookmarkEnd w:id="12723"/>
      <w:bookmarkEnd w:id="12724"/>
      <w:bookmarkEnd w:id="12725"/>
      <w:bookmarkEnd w:id="12726"/>
      <w:bookmarkEnd w:id="1272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28" w:name="_Toc185516299"/>
      <w:bookmarkStart w:id="12729" w:name="_Toc192873607"/>
      <w:bookmarkStart w:id="12730" w:name="_Toc200971321"/>
      <w:bookmarkStart w:id="12731" w:name="_Toc207722653"/>
      <w:bookmarkStart w:id="12732" w:name="_Toc209521516"/>
      <w:bookmarkStart w:id="12733" w:name="_Toc214977535"/>
      <w:r>
        <w:rPr>
          <w:noProof/>
          <w:lang w:eastAsia="zh-CN"/>
        </w:rPr>
        <w:t>9.5</w:t>
      </w:r>
      <w:r>
        <w:t>.7</w:t>
      </w:r>
      <w:r>
        <w:tab/>
        <w:t>Feature negotiation</w:t>
      </w:r>
      <w:bookmarkEnd w:id="12728"/>
      <w:bookmarkEnd w:id="12729"/>
      <w:bookmarkEnd w:id="12730"/>
      <w:bookmarkEnd w:id="12731"/>
      <w:bookmarkEnd w:id="12732"/>
      <w:bookmarkEnd w:id="1273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2734" w:name="_Toc185516300"/>
      <w:bookmarkStart w:id="12735" w:name="_Toc192873608"/>
      <w:bookmarkStart w:id="12736" w:name="_Toc200971322"/>
      <w:bookmarkStart w:id="12737" w:name="_Toc207722654"/>
      <w:bookmarkStart w:id="12738" w:name="_Toc209521517"/>
      <w:bookmarkStart w:id="12739" w:name="_Toc214977536"/>
      <w:r>
        <w:rPr>
          <w:noProof/>
          <w:lang w:eastAsia="zh-CN"/>
        </w:rPr>
        <w:t>9.6</w:t>
      </w:r>
      <w:r>
        <w:tab/>
        <w:t>Eecs_ACREvents API</w:t>
      </w:r>
      <w:bookmarkEnd w:id="12734"/>
      <w:bookmarkEnd w:id="12735"/>
      <w:bookmarkEnd w:id="12736"/>
      <w:bookmarkEnd w:id="12737"/>
      <w:bookmarkEnd w:id="12738"/>
      <w:bookmarkEnd w:id="12739"/>
    </w:p>
    <w:p w14:paraId="34CA0281" w14:textId="77777777" w:rsidR="001B4C79" w:rsidRDefault="001B4C79" w:rsidP="001B4C79">
      <w:pPr>
        <w:pStyle w:val="Heading3"/>
      </w:pPr>
      <w:bookmarkStart w:id="12740" w:name="_Toc185516301"/>
      <w:bookmarkStart w:id="12741" w:name="_Toc192873609"/>
      <w:bookmarkStart w:id="12742" w:name="_Toc200971323"/>
      <w:bookmarkStart w:id="12743" w:name="_Toc207722655"/>
      <w:bookmarkStart w:id="12744" w:name="_Toc209521518"/>
      <w:bookmarkStart w:id="12745" w:name="_Toc214977537"/>
      <w:r>
        <w:rPr>
          <w:noProof/>
          <w:lang w:eastAsia="zh-CN"/>
        </w:rPr>
        <w:t>9.6</w:t>
      </w:r>
      <w:r>
        <w:t>.1</w:t>
      </w:r>
      <w:r>
        <w:tab/>
        <w:t>Introduction</w:t>
      </w:r>
      <w:bookmarkEnd w:id="12740"/>
      <w:bookmarkEnd w:id="12741"/>
      <w:bookmarkEnd w:id="12742"/>
      <w:bookmarkEnd w:id="12743"/>
      <w:bookmarkEnd w:id="12744"/>
      <w:bookmarkEnd w:id="12745"/>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46" w:name="_Toc185516302"/>
      <w:bookmarkStart w:id="12747" w:name="_Toc192873610"/>
      <w:bookmarkStart w:id="12748" w:name="_Toc200971324"/>
      <w:bookmarkStart w:id="12749" w:name="_Toc207722656"/>
      <w:bookmarkStart w:id="12750" w:name="_Toc209521519"/>
      <w:bookmarkStart w:id="12751" w:name="_Toc214977538"/>
      <w:r>
        <w:rPr>
          <w:noProof/>
          <w:lang w:eastAsia="zh-CN"/>
        </w:rPr>
        <w:t>9.6</w:t>
      </w:r>
      <w:r>
        <w:t>.2</w:t>
      </w:r>
      <w:r>
        <w:tab/>
        <w:t>Usage of HTTP</w:t>
      </w:r>
      <w:bookmarkEnd w:id="12746"/>
      <w:bookmarkEnd w:id="12747"/>
      <w:bookmarkEnd w:id="12748"/>
      <w:bookmarkEnd w:id="12749"/>
      <w:bookmarkEnd w:id="12750"/>
      <w:bookmarkEnd w:id="1275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52" w:name="_Toc185516303"/>
      <w:bookmarkStart w:id="12753" w:name="_Toc192873611"/>
      <w:bookmarkStart w:id="12754" w:name="_Toc200971325"/>
      <w:bookmarkStart w:id="12755" w:name="_Toc207722657"/>
      <w:bookmarkStart w:id="12756" w:name="_Toc209521520"/>
      <w:bookmarkStart w:id="12757" w:name="_Toc214977539"/>
      <w:r>
        <w:rPr>
          <w:noProof/>
          <w:lang w:eastAsia="zh-CN"/>
        </w:rPr>
        <w:t>9.6</w:t>
      </w:r>
      <w:r>
        <w:t>.3</w:t>
      </w:r>
      <w:r>
        <w:tab/>
        <w:t>Resources</w:t>
      </w:r>
      <w:bookmarkEnd w:id="12752"/>
      <w:bookmarkEnd w:id="12753"/>
      <w:bookmarkEnd w:id="12754"/>
      <w:bookmarkEnd w:id="12755"/>
      <w:bookmarkEnd w:id="12756"/>
      <w:bookmarkEnd w:id="12757"/>
    </w:p>
    <w:p w14:paraId="55168241" w14:textId="77777777" w:rsidR="001B4C79" w:rsidRDefault="001B4C79" w:rsidP="001B4C79">
      <w:pPr>
        <w:pStyle w:val="Heading4"/>
      </w:pPr>
      <w:bookmarkStart w:id="12758" w:name="_Toc185516304"/>
      <w:bookmarkStart w:id="12759" w:name="_Toc192873612"/>
      <w:bookmarkStart w:id="12760" w:name="_Toc200971326"/>
      <w:bookmarkStart w:id="12761" w:name="_Toc207722658"/>
      <w:bookmarkStart w:id="12762" w:name="_Toc209521521"/>
      <w:bookmarkStart w:id="12763" w:name="_Toc214977540"/>
      <w:r>
        <w:rPr>
          <w:noProof/>
          <w:lang w:eastAsia="zh-CN"/>
        </w:rPr>
        <w:t>9.6</w:t>
      </w:r>
      <w:r>
        <w:t>.3.1</w:t>
      </w:r>
      <w:r>
        <w:tab/>
        <w:t>Overview</w:t>
      </w:r>
      <w:bookmarkEnd w:id="12758"/>
      <w:bookmarkEnd w:id="12759"/>
      <w:bookmarkEnd w:id="12760"/>
      <w:bookmarkEnd w:id="12761"/>
      <w:bookmarkEnd w:id="12762"/>
      <w:bookmarkEnd w:id="1276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05pt;height:166.65pt" o:ole="">
            <v:imagedata r:id="rId55" o:title=""/>
          </v:shape>
          <o:OLEObject Type="Embed" ProgID="Visio.Drawing.15" ShapeID="_x0000_i1047" DrawAspect="Content" ObjectID="_1826958745"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64" w:name="_Toc185516305"/>
      <w:bookmarkStart w:id="12765" w:name="_Toc192873613"/>
      <w:bookmarkStart w:id="12766" w:name="_Toc200971327"/>
      <w:bookmarkStart w:id="12767" w:name="_Toc207722659"/>
      <w:bookmarkStart w:id="12768" w:name="_Toc209521522"/>
      <w:bookmarkStart w:id="12769" w:name="_Toc214977541"/>
      <w:r>
        <w:rPr>
          <w:noProof/>
          <w:lang w:eastAsia="zh-CN"/>
        </w:rPr>
        <w:t>9.6</w:t>
      </w:r>
      <w:r>
        <w:t>.3.2</w:t>
      </w:r>
      <w:r>
        <w:tab/>
        <w:t xml:space="preserve">Resource: </w:t>
      </w:r>
      <w:r>
        <w:rPr>
          <w:lang w:val="en-US"/>
        </w:rPr>
        <w:t>ACR Events</w:t>
      </w:r>
      <w:r>
        <w:rPr>
          <w:rFonts w:eastAsia="DengXian"/>
        </w:rPr>
        <w:t xml:space="preserve"> Subscriptions</w:t>
      </w:r>
      <w:bookmarkEnd w:id="12764"/>
      <w:bookmarkEnd w:id="12765"/>
      <w:bookmarkEnd w:id="12766"/>
      <w:bookmarkEnd w:id="12767"/>
      <w:bookmarkEnd w:id="12768"/>
      <w:bookmarkEnd w:id="12769"/>
    </w:p>
    <w:p w14:paraId="712E71D3" w14:textId="77777777" w:rsidR="001B4C79" w:rsidRDefault="001B4C79" w:rsidP="001B4C79">
      <w:pPr>
        <w:pStyle w:val="Heading5"/>
      </w:pPr>
      <w:bookmarkStart w:id="12770" w:name="_Toc185516306"/>
      <w:bookmarkStart w:id="12771" w:name="_Toc192873614"/>
      <w:bookmarkStart w:id="12772" w:name="_Toc200971328"/>
      <w:bookmarkStart w:id="12773" w:name="_Toc207722660"/>
      <w:bookmarkStart w:id="12774" w:name="_Toc209521523"/>
      <w:bookmarkStart w:id="12775" w:name="_Toc214977542"/>
      <w:r>
        <w:rPr>
          <w:noProof/>
          <w:lang w:eastAsia="zh-CN"/>
        </w:rPr>
        <w:t>9.6</w:t>
      </w:r>
      <w:r>
        <w:t>.3.2.1</w:t>
      </w:r>
      <w:r>
        <w:tab/>
        <w:t>Description</w:t>
      </w:r>
      <w:bookmarkEnd w:id="12770"/>
      <w:bookmarkEnd w:id="12771"/>
      <w:bookmarkEnd w:id="12772"/>
      <w:bookmarkEnd w:id="12773"/>
      <w:bookmarkEnd w:id="12774"/>
      <w:bookmarkEnd w:id="12775"/>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76" w:name="_Toc185516307"/>
      <w:bookmarkStart w:id="12777" w:name="_Toc192873615"/>
      <w:bookmarkStart w:id="12778" w:name="_Toc200971329"/>
      <w:bookmarkStart w:id="12779" w:name="_Toc207722661"/>
      <w:bookmarkStart w:id="12780" w:name="_Toc209521524"/>
      <w:bookmarkStart w:id="12781" w:name="_Toc214977543"/>
      <w:r>
        <w:rPr>
          <w:noProof/>
          <w:lang w:eastAsia="zh-CN"/>
        </w:rPr>
        <w:t>9.6</w:t>
      </w:r>
      <w:r>
        <w:t>.3.2.2</w:t>
      </w:r>
      <w:r>
        <w:tab/>
        <w:t>Resource Definition</w:t>
      </w:r>
      <w:bookmarkEnd w:id="12776"/>
      <w:bookmarkEnd w:id="12777"/>
      <w:bookmarkEnd w:id="12778"/>
      <w:bookmarkEnd w:id="12779"/>
      <w:bookmarkEnd w:id="12780"/>
      <w:bookmarkEnd w:id="1278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82" w:name="_Toc185516308"/>
      <w:bookmarkStart w:id="12783" w:name="_Toc192873616"/>
      <w:bookmarkStart w:id="12784" w:name="_Toc200971330"/>
      <w:bookmarkStart w:id="12785" w:name="_Toc207722662"/>
      <w:bookmarkStart w:id="12786" w:name="_Toc209521525"/>
      <w:bookmarkStart w:id="12787" w:name="_Toc214977544"/>
      <w:r>
        <w:rPr>
          <w:noProof/>
          <w:lang w:eastAsia="zh-CN"/>
        </w:rPr>
        <w:t>9.6</w:t>
      </w:r>
      <w:r>
        <w:t>.3.2.3</w:t>
      </w:r>
      <w:r>
        <w:tab/>
        <w:t>Resource Standard Methods</w:t>
      </w:r>
      <w:bookmarkEnd w:id="12782"/>
      <w:bookmarkEnd w:id="12783"/>
      <w:bookmarkEnd w:id="12784"/>
      <w:bookmarkEnd w:id="12785"/>
      <w:bookmarkEnd w:id="12786"/>
      <w:bookmarkEnd w:id="12787"/>
    </w:p>
    <w:p w14:paraId="777E0D79" w14:textId="77777777" w:rsidR="001B4C79" w:rsidRDefault="001B4C79" w:rsidP="001B4C79">
      <w:pPr>
        <w:pStyle w:val="Heading6"/>
      </w:pPr>
      <w:bookmarkStart w:id="12788" w:name="_Toc185516309"/>
      <w:bookmarkStart w:id="12789" w:name="_Toc192873617"/>
      <w:bookmarkStart w:id="12790" w:name="_Toc200971331"/>
      <w:bookmarkStart w:id="12791" w:name="_Toc207722663"/>
      <w:bookmarkStart w:id="12792" w:name="_Toc209521526"/>
      <w:bookmarkStart w:id="12793" w:name="_Toc214977545"/>
      <w:r>
        <w:rPr>
          <w:noProof/>
          <w:lang w:eastAsia="zh-CN"/>
        </w:rPr>
        <w:t>9.6</w:t>
      </w:r>
      <w:r>
        <w:t>.3.2.3.2</w:t>
      </w:r>
      <w:r>
        <w:tab/>
        <w:t>POST</w:t>
      </w:r>
      <w:bookmarkEnd w:id="12788"/>
      <w:bookmarkEnd w:id="12789"/>
      <w:bookmarkEnd w:id="12790"/>
      <w:bookmarkEnd w:id="12791"/>
      <w:bookmarkEnd w:id="12792"/>
      <w:bookmarkEnd w:id="1279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94" w:name="_Toc185516310"/>
      <w:bookmarkStart w:id="12795" w:name="_Toc192873618"/>
      <w:bookmarkStart w:id="12796" w:name="_Toc200971332"/>
      <w:bookmarkStart w:id="12797" w:name="_Toc207722664"/>
      <w:bookmarkStart w:id="12798" w:name="_Toc209521527"/>
      <w:bookmarkStart w:id="12799" w:name="_Toc214977546"/>
      <w:r>
        <w:rPr>
          <w:noProof/>
          <w:lang w:eastAsia="zh-CN"/>
        </w:rPr>
        <w:t>9.6</w:t>
      </w:r>
      <w:r>
        <w:t>.3.2.4</w:t>
      </w:r>
      <w:r>
        <w:tab/>
        <w:t>Resource Custom Operations</w:t>
      </w:r>
      <w:bookmarkEnd w:id="12794"/>
      <w:bookmarkEnd w:id="12795"/>
      <w:bookmarkEnd w:id="12796"/>
      <w:bookmarkEnd w:id="12797"/>
      <w:bookmarkEnd w:id="12798"/>
      <w:bookmarkEnd w:id="12799"/>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800" w:name="_Toc185516311"/>
      <w:bookmarkStart w:id="12801" w:name="_Toc192873619"/>
      <w:bookmarkStart w:id="12802" w:name="_Toc200971333"/>
      <w:bookmarkStart w:id="12803" w:name="_Toc207722665"/>
      <w:bookmarkStart w:id="12804" w:name="_Toc209521528"/>
      <w:bookmarkStart w:id="12805" w:name="_Toc214977547"/>
      <w:r>
        <w:rPr>
          <w:noProof/>
          <w:lang w:eastAsia="zh-CN"/>
        </w:rPr>
        <w:t>9.6</w:t>
      </w:r>
      <w:r>
        <w:t>.3.3</w:t>
      </w:r>
      <w:r>
        <w:tab/>
        <w:t xml:space="preserve">Resource: Individual </w:t>
      </w:r>
      <w:r>
        <w:rPr>
          <w:lang w:val="en-US"/>
        </w:rPr>
        <w:t>ACR Events</w:t>
      </w:r>
      <w:r>
        <w:rPr>
          <w:rFonts w:eastAsia="DengXian"/>
        </w:rPr>
        <w:t xml:space="preserve"> Subscription</w:t>
      </w:r>
      <w:bookmarkEnd w:id="12800"/>
      <w:bookmarkEnd w:id="12801"/>
      <w:bookmarkEnd w:id="12802"/>
      <w:bookmarkEnd w:id="12803"/>
      <w:bookmarkEnd w:id="12804"/>
      <w:bookmarkEnd w:id="12805"/>
    </w:p>
    <w:p w14:paraId="62861399" w14:textId="77777777" w:rsidR="001B4C79" w:rsidRDefault="001B4C79" w:rsidP="001B4C79">
      <w:pPr>
        <w:pStyle w:val="Heading5"/>
      </w:pPr>
      <w:bookmarkStart w:id="12806" w:name="_Toc185516312"/>
      <w:bookmarkStart w:id="12807" w:name="_Toc192873620"/>
      <w:bookmarkStart w:id="12808" w:name="_Toc200971334"/>
      <w:bookmarkStart w:id="12809" w:name="_Toc207722666"/>
      <w:bookmarkStart w:id="12810" w:name="_Toc209521529"/>
      <w:bookmarkStart w:id="12811" w:name="_Toc214977548"/>
      <w:r>
        <w:rPr>
          <w:noProof/>
          <w:lang w:eastAsia="zh-CN"/>
        </w:rPr>
        <w:t>9.6</w:t>
      </w:r>
      <w:r>
        <w:t>.3.3.1</w:t>
      </w:r>
      <w:r>
        <w:tab/>
        <w:t>Description</w:t>
      </w:r>
      <w:bookmarkEnd w:id="12806"/>
      <w:bookmarkEnd w:id="12807"/>
      <w:bookmarkEnd w:id="12808"/>
      <w:bookmarkEnd w:id="12809"/>
      <w:bookmarkEnd w:id="12810"/>
      <w:bookmarkEnd w:id="1281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812" w:name="_Toc185516313"/>
      <w:bookmarkStart w:id="12813" w:name="_Toc192873621"/>
      <w:bookmarkStart w:id="12814" w:name="_Toc200971335"/>
      <w:bookmarkStart w:id="12815" w:name="_Toc207722667"/>
      <w:bookmarkStart w:id="12816" w:name="_Toc209521530"/>
      <w:bookmarkStart w:id="12817" w:name="_Toc214977549"/>
      <w:r>
        <w:rPr>
          <w:noProof/>
          <w:lang w:eastAsia="zh-CN"/>
        </w:rPr>
        <w:t>9.6</w:t>
      </w:r>
      <w:r>
        <w:t>.3.3.2</w:t>
      </w:r>
      <w:r>
        <w:tab/>
        <w:t>Resource Definition</w:t>
      </w:r>
      <w:bookmarkEnd w:id="12812"/>
      <w:bookmarkEnd w:id="12813"/>
      <w:bookmarkEnd w:id="12814"/>
      <w:bookmarkEnd w:id="12815"/>
      <w:bookmarkEnd w:id="12816"/>
      <w:bookmarkEnd w:id="12817"/>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818" w:name="_Toc185516314"/>
      <w:bookmarkStart w:id="12819" w:name="_Toc192873622"/>
      <w:bookmarkStart w:id="12820" w:name="_Toc200971336"/>
      <w:bookmarkStart w:id="12821" w:name="_Toc207722668"/>
      <w:bookmarkStart w:id="12822" w:name="_Toc209521531"/>
      <w:bookmarkStart w:id="12823" w:name="_Toc214977550"/>
      <w:r>
        <w:rPr>
          <w:noProof/>
          <w:lang w:eastAsia="zh-CN"/>
        </w:rPr>
        <w:t>9.6</w:t>
      </w:r>
      <w:r>
        <w:t>.3.3.3</w:t>
      </w:r>
      <w:r>
        <w:tab/>
        <w:t>Resource Standard Methods</w:t>
      </w:r>
      <w:bookmarkEnd w:id="12818"/>
      <w:bookmarkEnd w:id="12819"/>
      <w:bookmarkEnd w:id="12820"/>
      <w:bookmarkEnd w:id="12821"/>
      <w:bookmarkEnd w:id="12822"/>
      <w:bookmarkEnd w:id="12823"/>
    </w:p>
    <w:p w14:paraId="2396315D" w14:textId="77777777" w:rsidR="001B4C79" w:rsidRDefault="001B4C79" w:rsidP="001B4C79">
      <w:pPr>
        <w:pStyle w:val="Heading6"/>
      </w:pPr>
      <w:bookmarkStart w:id="12824" w:name="_Toc185516315"/>
      <w:bookmarkStart w:id="12825" w:name="_Toc192873623"/>
      <w:bookmarkStart w:id="12826" w:name="_Toc200971337"/>
      <w:bookmarkStart w:id="12827" w:name="_Toc207722669"/>
      <w:bookmarkStart w:id="12828" w:name="_Toc209521532"/>
      <w:bookmarkStart w:id="12829" w:name="_Toc214977551"/>
      <w:r>
        <w:rPr>
          <w:noProof/>
          <w:lang w:eastAsia="zh-CN"/>
        </w:rPr>
        <w:t>9.6</w:t>
      </w:r>
      <w:r>
        <w:t>.3.3.3.1</w:t>
      </w:r>
      <w:r>
        <w:tab/>
        <w:t>GET</w:t>
      </w:r>
      <w:bookmarkEnd w:id="12824"/>
      <w:bookmarkEnd w:id="12825"/>
      <w:bookmarkEnd w:id="12826"/>
      <w:bookmarkEnd w:id="12827"/>
      <w:bookmarkEnd w:id="12828"/>
      <w:bookmarkEnd w:id="12829"/>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2830" w:name="_Toc185516316"/>
      <w:bookmarkStart w:id="12831" w:name="_Toc192873624"/>
      <w:bookmarkStart w:id="12832" w:name="_Toc200971338"/>
      <w:bookmarkStart w:id="12833" w:name="_Toc207722670"/>
      <w:bookmarkStart w:id="12834" w:name="_Toc209521533"/>
      <w:bookmarkStart w:id="12835" w:name="_Toc214977552"/>
      <w:r>
        <w:rPr>
          <w:noProof/>
          <w:lang w:eastAsia="zh-CN"/>
        </w:rPr>
        <w:t>9.6</w:t>
      </w:r>
      <w:r>
        <w:t>.3.3.3.2</w:t>
      </w:r>
      <w:r>
        <w:tab/>
        <w:t>PUT</w:t>
      </w:r>
      <w:bookmarkEnd w:id="12830"/>
      <w:bookmarkEnd w:id="12831"/>
      <w:bookmarkEnd w:id="12832"/>
      <w:bookmarkEnd w:id="12833"/>
      <w:bookmarkEnd w:id="12834"/>
      <w:bookmarkEnd w:id="12835"/>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2836" w:name="_Toc185516317"/>
      <w:bookmarkStart w:id="12837" w:name="_Toc192873625"/>
      <w:bookmarkStart w:id="12838" w:name="_Toc200971339"/>
      <w:bookmarkStart w:id="12839" w:name="_Toc207722671"/>
      <w:bookmarkStart w:id="12840" w:name="_Toc209521534"/>
      <w:bookmarkStart w:id="12841" w:name="_Toc214977553"/>
      <w:r>
        <w:rPr>
          <w:noProof/>
          <w:lang w:eastAsia="zh-CN"/>
        </w:rPr>
        <w:t>9.6</w:t>
      </w:r>
      <w:r>
        <w:t>.3.3.3.3</w:t>
      </w:r>
      <w:r>
        <w:tab/>
        <w:t>PATCH</w:t>
      </w:r>
      <w:bookmarkEnd w:id="12836"/>
      <w:bookmarkEnd w:id="12837"/>
      <w:bookmarkEnd w:id="12838"/>
      <w:bookmarkEnd w:id="12839"/>
      <w:bookmarkEnd w:id="12840"/>
      <w:bookmarkEnd w:id="1284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2842" w:name="_Toc185516318"/>
      <w:bookmarkStart w:id="12843" w:name="_Toc192873626"/>
      <w:bookmarkStart w:id="12844" w:name="_Toc200971340"/>
      <w:bookmarkStart w:id="12845" w:name="_Toc207722672"/>
      <w:bookmarkStart w:id="12846" w:name="_Toc209521535"/>
      <w:bookmarkStart w:id="12847" w:name="_Toc214977554"/>
      <w:r>
        <w:rPr>
          <w:noProof/>
          <w:lang w:eastAsia="zh-CN"/>
        </w:rPr>
        <w:t>9.6</w:t>
      </w:r>
      <w:r>
        <w:t>.3.3.3.4</w:t>
      </w:r>
      <w:r>
        <w:tab/>
        <w:t>DELETE</w:t>
      </w:r>
      <w:bookmarkEnd w:id="12842"/>
      <w:bookmarkEnd w:id="12843"/>
      <w:bookmarkEnd w:id="12844"/>
      <w:bookmarkEnd w:id="12845"/>
      <w:bookmarkEnd w:id="12846"/>
      <w:bookmarkEnd w:id="1284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48" w:name="_Toc185516319"/>
      <w:bookmarkStart w:id="12849" w:name="_Toc192873627"/>
      <w:bookmarkStart w:id="12850" w:name="_Toc200971341"/>
      <w:bookmarkStart w:id="12851" w:name="_Toc207722673"/>
      <w:bookmarkStart w:id="12852" w:name="_Toc209521536"/>
      <w:bookmarkStart w:id="12853" w:name="_Toc214977555"/>
      <w:r>
        <w:rPr>
          <w:noProof/>
          <w:lang w:eastAsia="zh-CN"/>
        </w:rPr>
        <w:t>9.6</w:t>
      </w:r>
      <w:r>
        <w:t>.3.3.4</w:t>
      </w:r>
      <w:r>
        <w:tab/>
        <w:t>Resource Custom Operations</w:t>
      </w:r>
      <w:bookmarkEnd w:id="12848"/>
      <w:bookmarkEnd w:id="12849"/>
      <w:bookmarkEnd w:id="12850"/>
      <w:bookmarkEnd w:id="12851"/>
      <w:bookmarkEnd w:id="12852"/>
      <w:bookmarkEnd w:id="1285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54" w:name="_Toc185516320"/>
      <w:bookmarkStart w:id="12855" w:name="_Toc192873628"/>
      <w:bookmarkStart w:id="12856" w:name="_Toc200971342"/>
      <w:bookmarkStart w:id="12857" w:name="_Toc207722674"/>
      <w:bookmarkStart w:id="12858" w:name="_Toc209521537"/>
      <w:bookmarkStart w:id="12859" w:name="_Toc214977556"/>
      <w:r>
        <w:t>9.6.4</w:t>
      </w:r>
      <w:r>
        <w:tab/>
        <w:t>Custom Operations without associated resources</w:t>
      </w:r>
      <w:bookmarkEnd w:id="12854"/>
      <w:bookmarkEnd w:id="12855"/>
      <w:bookmarkEnd w:id="12856"/>
      <w:bookmarkEnd w:id="12857"/>
      <w:bookmarkEnd w:id="12858"/>
      <w:bookmarkEnd w:id="1285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60" w:name="_Toc185516321"/>
      <w:bookmarkStart w:id="12861" w:name="_Toc192873629"/>
      <w:bookmarkStart w:id="12862" w:name="_Toc200971343"/>
      <w:bookmarkStart w:id="12863" w:name="_Toc207722675"/>
      <w:bookmarkStart w:id="12864" w:name="_Toc209521538"/>
      <w:bookmarkStart w:id="12865" w:name="_Toc214977557"/>
      <w:r>
        <w:t>9.6.5</w:t>
      </w:r>
      <w:r>
        <w:tab/>
        <w:t>Notifications</w:t>
      </w:r>
      <w:bookmarkEnd w:id="12860"/>
      <w:bookmarkEnd w:id="12861"/>
      <w:bookmarkEnd w:id="12862"/>
      <w:bookmarkEnd w:id="12863"/>
      <w:bookmarkEnd w:id="12864"/>
      <w:bookmarkEnd w:id="12865"/>
    </w:p>
    <w:p w14:paraId="28B9A01B" w14:textId="77777777" w:rsidR="001B4C79" w:rsidRPr="00D00D02" w:rsidRDefault="001B4C79" w:rsidP="001B4C79">
      <w:pPr>
        <w:pStyle w:val="Heading4"/>
      </w:pPr>
      <w:bookmarkStart w:id="12866" w:name="_Toc185516322"/>
      <w:bookmarkStart w:id="12867" w:name="_Toc192873630"/>
      <w:bookmarkStart w:id="12868" w:name="_Toc200971344"/>
      <w:bookmarkStart w:id="12869" w:name="_Toc207722676"/>
      <w:bookmarkStart w:id="12870" w:name="_Toc209521539"/>
      <w:bookmarkStart w:id="12871" w:name="_Toc214977558"/>
      <w:r>
        <w:rPr>
          <w:noProof/>
          <w:lang w:eastAsia="zh-CN"/>
        </w:rPr>
        <w:t>9.6</w:t>
      </w:r>
      <w:r w:rsidRPr="00D00D02">
        <w:t>.5.1</w:t>
      </w:r>
      <w:r w:rsidRPr="00D00D02">
        <w:tab/>
        <w:t>General</w:t>
      </w:r>
      <w:bookmarkEnd w:id="12866"/>
      <w:bookmarkEnd w:id="12867"/>
      <w:bookmarkEnd w:id="12868"/>
      <w:bookmarkEnd w:id="12869"/>
      <w:bookmarkEnd w:id="12870"/>
      <w:bookmarkEnd w:id="1287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72" w:name="_Toc185516323"/>
      <w:bookmarkStart w:id="12873" w:name="_Toc192873631"/>
      <w:bookmarkStart w:id="12874" w:name="_Toc200971345"/>
      <w:bookmarkStart w:id="12875" w:name="_Toc207722677"/>
      <w:bookmarkStart w:id="12876" w:name="_Toc209521540"/>
      <w:bookmarkStart w:id="12877" w:name="_Toc214977559"/>
      <w:r>
        <w:rPr>
          <w:noProof/>
          <w:lang w:eastAsia="zh-CN"/>
        </w:rPr>
        <w:t>9.6</w:t>
      </w:r>
      <w:r w:rsidRPr="00D00D02">
        <w:t>.5.2</w:t>
      </w:r>
      <w:r w:rsidRPr="00D00D02">
        <w:tab/>
      </w:r>
      <w:r>
        <w:rPr>
          <w:lang w:val="en-US"/>
        </w:rPr>
        <w:t>ACR Events</w:t>
      </w:r>
      <w:r w:rsidRPr="00D00D02">
        <w:t xml:space="preserve"> Notification</w:t>
      </w:r>
      <w:bookmarkEnd w:id="12872"/>
      <w:bookmarkEnd w:id="12873"/>
      <w:bookmarkEnd w:id="12874"/>
      <w:bookmarkEnd w:id="12875"/>
      <w:bookmarkEnd w:id="12876"/>
      <w:bookmarkEnd w:id="12877"/>
    </w:p>
    <w:p w14:paraId="422DE203" w14:textId="77777777" w:rsidR="001B4C79" w:rsidRPr="00D00D02" w:rsidRDefault="001B4C79" w:rsidP="001B4C79">
      <w:pPr>
        <w:pStyle w:val="Heading5"/>
        <w:rPr>
          <w:noProof/>
        </w:rPr>
      </w:pPr>
      <w:bookmarkStart w:id="12878" w:name="_Toc185516324"/>
      <w:bookmarkStart w:id="12879" w:name="_Toc192873632"/>
      <w:bookmarkStart w:id="12880" w:name="_Toc200971346"/>
      <w:bookmarkStart w:id="12881" w:name="_Toc207722678"/>
      <w:bookmarkStart w:id="12882" w:name="_Toc209521541"/>
      <w:bookmarkStart w:id="12883" w:name="_Toc214977560"/>
      <w:r>
        <w:rPr>
          <w:noProof/>
          <w:lang w:eastAsia="zh-CN"/>
        </w:rPr>
        <w:t>9.6</w:t>
      </w:r>
      <w:r w:rsidRPr="00D00D02">
        <w:t>.5.2</w:t>
      </w:r>
      <w:r w:rsidRPr="00D00D02">
        <w:rPr>
          <w:noProof/>
        </w:rPr>
        <w:t>.1</w:t>
      </w:r>
      <w:r w:rsidRPr="00D00D02">
        <w:rPr>
          <w:noProof/>
        </w:rPr>
        <w:tab/>
        <w:t>Description</w:t>
      </w:r>
      <w:bookmarkEnd w:id="12878"/>
      <w:bookmarkEnd w:id="12879"/>
      <w:bookmarkEnd w:id="12880"/>
      <w:bookmarkEnd w:id="12881"/>
      <w:bookmarkEnd w:id="12882"/>
      <w:bookmarkEnd w:id="1288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84" w:name="_Toc185516325"/>
      <w:bookmarkStart w:id="12885" w:name="_Toc192873633"/>
      <w:bookmarkStart w:id="12886" w:name="_Toc200971347"/>
      <w:bookmarkStart w:id="12887" w:name="_Toc207722679"/>
      <w:bookmarkStart w:id="12888" w:name="_Toc209521542"/>
      <w:bookmarkStart w:id="12889" w:name="_Toc214977561"/>
      <w:r>
        <w:rPr>
          <w:noProof/>
          <w:lang w:eastAsia="zh-CN"/>
        </w:rPr>
        <w:t>9.6</w:t>
      </w:r>
      <w:r w:rsidRPr="00D00D02">
        <w:t>.5.2</w:t>
      </w:r>
      <w:r w:rsidRPr="00D00D02">
        <w:rPr>
          <w:noProof/>
        </w:rPr>
        <w:t>.2</w:t>
      </w:r>
      <w:r w:rsidRPr="00D00D02">
        <w:rPr>
          <w:noProof/>
        </w:rPr>
        <w:tab/>
        <w:t>Target URI</w:t>
      </w:r>
      <w:bookmarkEnd w:id="12884"/>
      <w:bookmarkEnd w:id="12885"/>
      <w:bookmarkEnd w:id="12886"/>
      <w:bookmarkEnd w:id="12887"/>
      <w:bookmarkEnd w:id="12888"/>
      <w:bookmarkEnd w:id="1288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90" w:name="_Toc185516326"/>
      <w:bookmarkStart w:id="12891" w:name="_Toc192873634"/>
      <w:bookmarkStart w:id="12892" w:name="_Toc200971348"/>
      <w:bookmarkStart w:id="12893" w:name="_Toc207722680"/>
      <w:bookmarkStart w:id="12894" w:name="_Toc209521543"/>
      <w:bookmarkStart w:id="12895" w:name="_Toc214977562"/>
      <w:r>
        <w:rPr>
          <w:noProof/>
          <w:lang w:eastAsia="zh-CN"/>
        </w:rPr>
        <w:t>9.6</w:t>
      </w:r>
      <w:r w:rsidRPr="00D00D02">
        <w:t>.5.2</w:t>
      </w:r>
      <w:r w:rsidRPr="00D00D02">
        <w:rPr>
          <w:noProof/>
        </w:rPr>
        <w:t>.3</w:t>
      </w:r>
      <w:r w:rsidRPr="00D00D02">
        <w:rPr>
          <w:noProof/>
        </w:rPr>
        <w:tab/>
        <w:t>Standard Methods</w:t>
      </w:r>
      <w:bookmarkEnd w:id="12890"/>
      <w:bookmarkEnd w:id="12891"/>
      <w:bookmarkEnd w:id="12892"/>
      <w:bookmarkEnd w:id="12893"/>
      <w:bookmarkEnd w:id="12894"/>
      <w:bookmarkEnd w:id="1289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96" w:name="_Toc185516327"/>
      <w:bookmarkStart w:id="12897" w:name="_Toc192873635"/>
      <w:bookmarkStart w:id="12898" w:name="_Toc200971349"/>
      <w:bookmarkStart w:id="12899" w:name="_Toc207722681"/>
      <w:bookmarkStart w:id="12900" w:name="_Toc209521544"/>
      <w:bookmarkStart w:id="12901" w:name="_Toc214977563"/>
      <w:r>
        <w:t>9.6.6</w:t>
      </w:r>
      <w:r>
        <w:tab/>
        <w:t>Data Model</w:t>
      </w:r>
      <w:bookmarkEnd w:id="12896"/>
      <w:bookmarkEnd w:id="12897"/>
      <w:bookmarkEnd w:id="12898"/>
      <w:bookmarkEnd w:id="12899"/>
      <w:bookmarkEnd w:id="12900"/>
      <w:bookmarkEnd w:id="12901"/>
    </w:p>
    <w:p w14:paraId="5C44641F" w14:textId="77777777" w:rsidR="001B4C79" w:rsidRDefault="001B4C79" w:rsidP="001B4C79">
      <w:pPr>
        <w:pStyle w:val="Heading4"/>
      </w:pPr>
      <w:bookmarkStart w:id="12902" w:name="_Toc185516328"/>
      <w:bookmarkStart w:id="12903" w:name="_Toc192873636"/>
      <w:bookmarkStart w:id="12904" w:name="_Toc200971350"/>
      <w:bookmarkStart w:id="12905" w:name="_Toc207722682"/>
      <w:bookmarkStart w:id="12906" w:name="_Toc209521545"/>
      <w:bookmarkStart w:id="12907" w:name="_Toc214977564"/>
      <w:r>
        <w:t>9.6.6.1</w:t>
      </w:r>
      <w:r>
        <w:tab/>
        <w:t>General</w:t>
      </w:r>
      <w:bookmarkEnd w:id="12902"/>
      <w:bookmarkEnd w:id="12903"/>
      <w:bookmarkEnd w:id="12904"/>
      <w:bookmarkEnd w:id="12905"/>
      <w:bookmarkEnd w:id="12906"/>
      <w:bookmarkEnd w:id="1290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908" w:name="_Toc185516329"/>
      <w:bookmarkStart w:id="12909" w:name="_Toc192873637"/>
      <w:bookmarkStart w:id="12910" w:name="_Toc200971351"/>
      <w:bookmarkStart w:id="12911" w:name="_Toc207722683"/>
      <w:bookmarkStart w:id="12912" w:name="_Toc209521546"/>
      <w:bookmarkStart w:id="12913" w:name="_Toc214977565"/>
      <w:r>
        <w:t>9.6</w:t>
      </w:r>
      <w:r>
        <w:rPr>
          <w:lang w:val="en-US"/>
        </w:rPr>
        <w:t>.6.2</w:t>
      </w:r>
      <w:r>
        <w:rPr>
          <w:lang w:val="en-US"/>
        </w:rPr>
        <w:tab/>
        <w:t>Structured data types</w:t>
      </w:r>
      <w:bookmarkEnd w:id="12908"/>
      <w:bookmarkEnd w:id="12909"/>
      <w:bookmarkEnd w:id="12910"/>
      <w:bookmarkEnd w:id="12911"/>
      <w:bookmarkEnd w:id="12912"/>
      <w:bookmarkEnd w:id="12913"/>
    </w:p>
    <w:p w14:paraId="4D516C7C" w14:textId="77777777" w:rsidR="001B4C79" w:rsidRDefault="001B4C79" w:rsidP="001B4C79">
      <w:pPr>
        <w:pStyle w:val="Heading5"/>
      </w:pPr>
      <w:bookmarkStart w:id="12914" w:name="_Toc185516330"/>
      <w:bookmarkStart w:id="12915" w:name="_Toc192873638"/>
      <w:bookmarkStart w:id="12916" w:name="_Toc200971352"/>
      <w:bookmarkStart w:id="12917" w:name="_Toc207722684"/>
      <w:bookmarkStart w:id="12918" w:name="_Toc209521547"/>
      <w:bookmarkStart w:id="12919" w:name="_Toc214977566"/>
      <w:r>
        <w:t>9.6.6.2.1</w:t>
      </w:r>
      <w:r>
        <w:tab/>
        <w:t>Introduction</w:t>
      </w:r>
      <w:bookmarkEnd w:id="12914"/>
      <w:bookmarkEnd w:id="12915"/>
      <w:bookmarkEnd w:id="12916"/>
      <w:bookmarkEnd w:id="12917"/>
      <w:bookmarkEnd w:id="12918"/>
      <w:bookmarkEnd w:id="1291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920" w:name="_Toc185516331"/>
      <w:bookmarkStart w:id="12921" w:name="_Toc192873639"/>
      <w:bookmarkStart w:id="12922" w:name="_Toc200971353"/>
      <w:bookmarkStart w:id="12923" w:name="_Toc207722685"/>
      <w:bookmarkStart w:id="12924" w:name="_Toc209521548"/>
      <w:bookmarkStart w:id="12925" w:name="_Toc214977567"/>
      <w:bookmarkStart w:id="12926" w:name="_Hlk169169263"/>
      <w:r>
        <w:t>9.6.6.2.2</w:t>
      </w:r>
      <w:r>
        <w:tab/>
        <w:t xml:space="preserve">Type: </w:t>
      </w:r>
      <w:r>
        <w:rPr>
          <w:lang w:val="en-US"/>
        </w:rPr>
        <w:t>AcrEvents</w:t>
      </w:r>
      <w:r w:rsidRPr="00AC0183">
        <w:t>Subsc</w:t>
      </w:r>
      <w:bookmarkEnd w:id="12920"/>
      <w:bookmarkEnd w:id="12921"/>
      <w:bookmarkEnd w:id="12922"/>
      <w:bookmarkEnd w:id="12923"/>
      <w:bookmarkEnd w:id="12924"/>
      <w:bookmarkEnd w:id="1292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2926"/>
    </w:tbl>
    <w:p w14:paraId="279CB945" w14:textId="77777777" w:rsidR="001B4C79" w:rsidRPr="00B75498" w:rsidRDefault="001B4C79" w:rsidP="001B4C79"/>
    <w:p w14:paraId="427C635C" w14:textId="77777777" w:rsidR="001B4C79" w:rsidRDefault="001B4C79" w:rsidP="001B4C79">
      <w:pPr>
        <w:pStyle w:val="Heading5"/>
      </w:pPr>
      <w:bookmarkStart w:id="12927" w:name="_Toc185516332"/>
      <w:bookmarkStart w:id="12928" w:name="_Toc192873640"/>
      <w:bookmarkStart w:id="12929" w:name="_Toc200971354"/>
      <w:bookmarkStart w:id="12930" w:name="_Toc207722686"/>
      <w:bookmarkStart w:id="12931" w:name="_Toc209521549"/>
      <w:bookmarkStart w:id="12932" w:name="_Toc214977568"/>
      <w:bookmarkStart w:id="12933" w:name="_Hlk169170201"/>
      <w:r>
        <w:t>9.6.6.2.3</w:t>
      </w:r>
      <w:r>
        <w:tab/>
        <w:t xml:space="preserve">Type: </w:t>
      </w:r>
      <w:r>
        <w:rPr>
          <w:lang w:val="en-US"/>
        </w:rPr>
        <w:t>AcrEvents</w:t>
      </w:r>
      <w:r w:rsidRPr="00AC0183">
        <w:t>Subsc</w:t>
      </w:r>
      <w:r>
        <w:t>Patch</w:t>
      </w:r>
      <w:bookmarkEnd w:id="12927"/>
      <w:bookmarkEnd w:id="12928"/>
      <w:bookmarkEnd w:id="12929"/>
      <w:bookmarkEnd w:id="12930"/>
      <w:bookmarkEnd w:id="12931"/>
      <w:bookmarkEnd w:id="1293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2933"/>
    </w:tbl>
    <w:p w14:paraId="7959A717" w14:textId="77777777" w:rsidR="001B4C79" w:rsidRDefault="001B4C79" w:rsidP="001B4C79">
      <w:pPr>
        <w:rPr>
          <w:lang w:val="en-US"/>
        </w:rPr>
      </w:pPr>
    </w:p>
    <w:p w14:paraId="7F6C1C95" w14:textId="77777777" w:rsidR="001B4C79" w:rsidRDefault="001B4C79" w:rsidP="001B4C79">
      <w:pPr>
        <w:pStyle w:val="Heading5"/>
      </w:pPr>
      <w:bookmarkStart w:id="12934" w:name="_Toc185516333"/>
      <w:bookmarkStart w:id="12935" w:name="_Toc192873641"/>
      <w:bookmarkStart w:id="12936" w:name="_Toc200971355"/>
      <w:bookmarkStart w:id="12937" w:name="_Toc207722687"/>
      <w:bookmarkStart w:id="12938" w:name="_Toc209521550"/>
      <w:bookmarkStart w:id="12939" w:name="_Toc214977569"/>
      <w:r>
        <w:t>9.6.6.2.4</w:t>
      </w:r>
      <w:r>
        <w:tab/>
        <w:t xml:space="preserve">Type: </w:t>
      </w:r>
      <w:r>
        <w:rPr>
          <w:lang w:val="en-US"/>
        </w:rPr>
        <w:t>AcrEvents</w:t>
      </w:r>
      <w:r>
        <w:t>Notif</w:t>
      </w:r>
      <w:bookmarkEnd w:id="12934"/>
      <w:bookmarkEnd w:id="12935"/>
      <w:bookmarkEnd w:id="12936"/>
      <w:bookmarkEnd w:id="12937"/>
      <w:bookmarkEnd w:id="12938"/>
      <w:bookmarkEnd w:id="12939"/>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40" w:name="_Toc185516334"/>
      <w:bookmarkStart w:id="12941" w:name="_Toc192873642"/>
      <w:bookmarkStart w:id="12942" w:name="_Toc200971356"/>
      <w:bookmarkStart w:id="12943" w:name="_Toc207722688"/>
      <w:bookmarkStart w:id="12944" w:name="_Toc209521551"/>
      <w:bookmarkStart w:id="12945" w:name="_Toc214977570"/>
      <w:r>
        <w:t>9.6</w:t>
      </w:r>
      <w:r>
        <w:rPr>
          <w:lang w:val="en-US"/>
        </w:rPr>
        <w:t>.6.3</w:t>
      </w:r>
      <w:r>
        <w:rPr>
          <w:lang w:val="en-US"/>
        </w:rPr>
        <w:tab/>
        <w:t>Simple data types and enumerations</w:t>
      </w:r>
      <w:bookmarkEnd w:id="12940"/>
      <w:bookmarkEnd w:id="12941"/>
      <w:bookmarkEnd w:id="12942"/>
      <w:bookmarkEnd w:id="12943"/>
      <w:bookmarkEnd w:id="12944"/>
      <w:bookmarkEnd w:id="12945"/>
    </w:p>
    <w:p w14:paraId="4FB36304" w14:textId="77777777" w:rsidR="001B4C79" w:rsidRPr="000E1D0D" w:rsidRDefault="001B4C79" w:rsidP="001B4C79">
      <w:pPr>
        <w:pStyle w:val="Heading5"/>
      </w:pPr>
      <w:bookmarkStart w:id="12946" w:name="_Toc185516335"/>
      <w:bookmarkStart w:id="12947" w:name="_Toc192873643"/>
      <w:bookmarkStart w:id="12948" w:name="_Toc200971357"/>
      <w:bookmarkStart w:id="12949" w:name="_Toc207722689"/>
      <w:bookmarkStart w:id="12950" w:name="_Toc209521552"/>
      <w:bookmarkStart w:id="12951" w:name="_Toc214977571"/>
      <w:r>
        <w:t>9.6</w:t>
      </w:r>
      <w:r>
        <w:rPr>
          <w:lang w:val="en-US"/>
        </w:rPr>
        <w:t>.6.3</w:t>
      </w:r>
      <w:r w:rsidRPr="000E1D0D">
        <w:t>.1</w:t>
      </w:r>
      <w:r w:rsidRPr="000E1D0D">
        <w:tab/>
        <w:t>Introduction</w:t>
      </w:r>
      <w:bookmarkEnd w:id="12946"/>
      <w:bookmarkEnd w:id="12947"/>
      <w:bookmarkEnd w:id="12948"/>
      <w:bookmarkEnd w:id="12949"/>
      <w:bookmarkEnd w:id="12950"/>
      <w:bookmarkEnd w:id="12951"/>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52" w:name="_Toc185516336"/>
      <w:bookmarkStart w:id="12953" w:name="_Toc192873644"/>
      <w:bookmarkStart w:id="12954" w:name="_Toc200971358"/>
      <w:bookmarkStart w:id="12955" w:name="_Toc207722690"/>
      <w:bookmarkStart w:id="12956" w:name="_Toc209521553"/>
      <w:bookmarkStart w:id="12957" w:name="_Toc214977572"/>
      <w:r>
        <w:t>9.6</w:t>
      </w:r>
      <w:r>
        <w:rPr>
          <w:lang w:val="en-US"/>
        </w:rPr>
        <w:t>.6.3</w:t>
      </w:r>
      <w:r w:rsidRPr="000E1D0D">
        <w:t>.2</w:t>
      </w:r>
      <w:r w:rsidRPr="000E1D0D">
        <w:tab/>
        <w:t>Simple data types</w:t>
      </w:r>
      <w:bookmarkEnd w:id="12952"/>
      <w:bookmarkEnd w:id="12953"/>
      <w:bookmarkEnd w:id="12954"/>
      <w:bookmarkEnd w:id="12955"/>
      <w:bookmarkEnd w:id="12956"/>
      <w:bookmarkEnd w:id="12957"/>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58" w:name="_Toc185516337"/>
      <w:bookmarkStart w:id="12959" w:name="_Toc192873645"/>
      <w:bookmarkStart w:id="12960" w:name="_Toc200971359"/>
      <w:bookmarkStart w:id="12961" w:name="_Toc207722691"/>
      <w:bookmarkStart w:id="12962" w:name="_Toc209521554"/>
      <w:bookmarkStart w:id="12963" w:name="_Toc214977573"/>
      <w:r>
        <w:t>9.6.6.3.3</w:t>
      </w:r>
      <w:r>
        <w:tab/>
        <w:t xml:space="preserve">Enumeration: </w:t>
      </w:r>
      <w:r>
        <w:rPr>
          <w:rFonts w:hint="eastAsia"/>
          <w:lang w:eastAsia="zh-CN"/>
        </w:rPr>
        <w:t>Acr</w:t>
      </w:r>
      <w:r>
        <w:t>Event</w:t>
      </w:r>
      <w:bookmarkEnd w:id="12958"/>
      <w:bookmarkEnd w:id="12959"/>
      <w:bookmarkEnd w:id="12960"/>
      <w:bookmarkEnd w:id="12961"/>
      <w:bookmarkEnd w:id="12962"/>
      <w:bookmarkEnd w:id="1296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64" w:name="_Toc185516338"/>
      <w:bookmarkStart w:id="12965" w:name="_Toc192873646"/>
      <w:bookmarkStart w:id="12966" w:name="_Toc200971360"/>
      <w:bookmarkStart w:id="12967" w:name="_Toc207722692"/>
      <w:bookmarkStart w:id="12968" w:name="_Toc209521555"/>
      <w:bookmarkStart w:id="12969" w:name="_Toc21497757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64"/>
      <w:bookmarkEnd w:id="12965"/>
      <w:bookmarkEnd w:id="12966"/>
      <w:bookmarkEnd w:id="12967"/>
      <w:bookmarkEnd w:id="12968"/>
      <w:bookmarkEnd w:id="12969"/>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70" w:name="_Toc185516339"/>
      <w:bookmarkStart w:id="12971" w:name="_Toc192873647"/>
      <w:bookmarkStart w:id="12972" w:name="_Toc200971361"/>
      <w:bookmarkStart w:id="12973" w:name="_Toc207722693"/>
      <w:bookmarkStart w:id="12974" w:name="_Toc209521556"/>
      <w:bookmarkStart w:id="12975" w:name="_Toc214977575"/>
      <w:r>
        <w:t>9.6</w:t>
      </w:r>
      <w:r>
        <w:rPr>
          <w:lang w:val="en-US"/>
        </w:rPr>
        <w:t>.6</w:t>
      </w:r>
      <w:r w:rsidRPr="000E1D0D">
        <w:t>.5</w:t>
      </w:r>
      <w:r w:rsidRPr="000E1D0D">
        <w:tab/>
        <w:t>Binary data</w:t>
      </w:r>
      <w:bookmarkEnd w:id="12970"/>
      <w:bookmarkEnd w:id="12971"/>
      <w:bookmarkEnd w:id="12972"/>
      <w:bookmarkEnd w:id="12973"/>
      <w:bookmarkEnd w:id="12974"/>
      <w:bookmarkEnd w:id="12975"/>
    </w:p>
    <w:p w14:paraId="7D930861" w14:textId="77777777" w:rsidR="001B4C79" w:rsidRPr="000E1D0D" w:rsidRDefault="001B4C79" w:rsidP="001B4C79">
      <w:pPr>
        <w:pStyle w:val="Heading5"/>
      </w:pPr>
      <w:bookmarkStart w:id="12976" w:name="_Toc185516340"/>
      <w:bookmarkStart w:id="12977" w:name="_Toc192873648"/>
      <w:bookmarkStart w:id="12978" w:name="_Toc200971362"/>
      <w:bookmarkStart w:id="12979" w:name="_Toc207722694"/>
      <w:bookmarkStart w:id="12980" w:name="_Toc209521557"/>
      <w:bookmarkStart w:id="12981" w:name="_Toc214977576"/>
      <w:r>
        <w:t>9.6</w:t>
      </w:r>
      <w:r>
        <w:rPr>
          <w:lang w:val="en-US"/>
        </w:rPr>
        <w:t>.6</w:t>
      </w:r>
      <w:r w:rsidRPr="000E1D0D">
        <w:t>.5.1</w:t>
      </w:r>
      <w:r w:rsidRPr="000E1D0D">
        <w:tab/>
        <w:t>Binary Data Types</w:t>
      </w:r>
      <w:bookmarkEnd w:id="12976"/>
      <w:bookmarkEnd w:id="12977"/>
      <w:bookmarkEnd w:id="12978"/>
      <w:bookmarkEnd w:id="12979"/>
      <w:bookmarkEnd w:id="12980"/>
      <w:bookmarkEnd w:id="12981"/>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82" w:name="_Toc185516341"/>
      <w:bookmarkStart w:id="12983" w:name="_Toc192873649"/>
      <w:bookmarkStart w:id="12984" w:name="_Toc200971363"/>
      <w:bookmarkStart w:id="12985" w:name="_Toc207722695"/>
      <w:bookmarkStart w:id="12986" w:name="_Toc209521558"/>
      <w:bookmarkStart w:id="12987" w:name="_Toc214977577"/>
      <w:r>
        <w:t>9.6.7</w:t>
      </w:r>
      <w:r>
        <w:tab/>
        <w:t>Error Handling</w:t>
      </w:r>
      <w:bookmarkEnd w:id="12982"/>
      <w:bookmarkEnd w:id="12983"/>
      <w:bookmarkEnd w:id="12984"/>
      <w:bookmarkEnd w:id="12985"/>
      <w:bookmarkEnd w:id="12986"/>
      <w:bookmarkEnd w:id="12987"/>
    </w:p>
    <w:p w14:paraId="06359C33" w14:textId="77777777" w:rsidR="001B4C79" w:rsidRDefault="001B4C79" w:rsidP="001B4C79">
      <w:pPr>
        <w:pStyle w:val="Heading4"/>
      </w:pPr>
      <w:bookmarkStart w:id="12988" w:name="_Toc185516342"/>
      <w:bookmarkStart w:id="12989" w:name="_Toc192873650"/>
      <w:bookmarkStart w:id="12990" w:name="_Toc200971364"/>
      <w:bookmarkStart w:id="12991" w:name="_Toc207722696"/>
      <w:bookmarkStart w:id="12992" w:name="_Toc209521559"/>
      <w:bookmarkStart w:id="12993" w:name="_Toc214977578"/>
      <w:r>
        <w:t>9.6.7.1</w:t>
      </w:r>
      <w:r>
        <w:tab/>
        <w:t>General</w:t>
      </w:r>
      <w:bookmarkEnd w:id="12988"/>
      <w:bookmarkEnd w:id="12989"/>
      <w:bookmarkEnd w:id="12990"/>
      <w:bookmarkEnd w:id="12991"/>
      <w:bookmarkEnd w:id="12992"/>
      <w:bookmarkEnd w:id="1299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94" w:name="_Toc185516343"/>
      <w:bookmarkStart w:id="12995" w:name="_Toc192873651"/>
      <w:bookmarkStart w:id="12996" w:name="_Toc200971365"/>
      <w:bookmarkStart w:id="12997" w:name="_Toc207722697"/>
      <w:bookmarkStart w:id="12998" w:name="_Toc209521560"/>
      <w:bookmarkStart w:id="12999" w:name="_Toc214977579"/>
      <w:r>
        <w:t>9.6.7.2</w:t>
      </w:r>
      <w:r>
        <w:tab/>
        <w:t>Protocol Errors</w:t>
      </w:r>
      <w:bookmarkEnd w:id="12994"/>
      <w:bookmarkEnd w:id="12995"/>
      <w:bookmarkEnd w:id="12996"/>
      <w:bookmarkEnd w:id="12997"/>
      <w:bookmarkEnd w:id="12998"/>
      <w:bookmarkEnd w:id="12999"/>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3000" w:name="_Toc185516344"/>
      <w:bookmarkStart w:id="13001" w:name="_Toc192873652"/>
      <w:bookmarkStart w:id="13002" w:name="_Toc200971366"/>
      <w:bookmarkStart w:id="13003" w:name="_Toc207722698"/>
      <w:bookmarkStart w:id="13004" w:name="_Toc209521561"/>
      <w:bookmarkStart w:id="13005" w:name="_Toc214977580"/>
      <w:r>
        <w:t>9.6.7.3</w:t>
      </w:r>
      <w:r>
        <w:tab/>
        <w:t>Application Errors</w:t>
      </w:r>
      <w:bookmarkEnd w:id="13000"/>
      <w:bookmarkEnd w:id="13001"/>
      <w:bookmarkEnd w:id="13002"/>
      <w:bookmarkEnd w:id="13003"/>
      <w:bookmarkEnd w:id="13004"/>
      <w:bookmarkEnd w:id="1300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3006" w:name="_Toc185516345"/>
      <w:bookmarkStart w:id="13007" w:name="_Toc192873653"/>
      <w:bookmarkStart w:id="13008" w:name="_Toc200971367"/>
      <w:bookmarkStart w:id="13009" w:name="_Toc207722699"/>
      <w:bookmarkStart w:id="13010" w:name="_Toc209521562"/>
      <w:bookmarkStart w:id="13011" w:name="_Toc214977581"/>
      <w:r>
        <w:t>9.6.8</w:t>
      </w:r>
      <w:r>
        <w:tab/>
        <w:t>Feature negotiation</w:t>
      </w:r>
      <w:bookmarkEnd w:id="13006"/>
      <w:bookmarkEnd w:id="13007"/>
      <w:bookmarkEnd w:id="13008"/>
      <w:bookmarkEnd w:id="13009"/>
      <w:bookmarkEnd w:id="13010"/>
      <w:bookmarkEnd w:id="13011"/>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3012" w:name="_Toc185516346"/>
      <w:bookmarkStart w:id="13013" w:name="_Toc192873654"/>
      <w:bookmarkStart w:id="13014" w:name="_Toc200971368"/>
      <w:bookmarkStart w:id="13015" w:name="_Toc207722700"/>
      <w:bookmarkStart w:id="13016" w:name="_Toc209521563"/>
      <w:bookmarkStart w:id="13017" w:name="_Toc214977582"/>
      <w:r w:rsidRPr="00D00D02">
        <w:rPr>
          <w:noProof/>
          <w:lang w:eastAsia="zh-CN"/>
        </w:rPr>
        <w:t>9.</w:t>
      </w:r>
      <w:r>
        <w:rPr>
          <w:rFonts w:hint="eastAsia"/>
          <w:noProof/>
          <w:lang w:eastAsia="zh-CN"/>
        </w:rPr>
        <w:t>6</w:t>
      </w:r>
      <w:r w:rsidRPr="00D00D02">
        <w:t>.9</w:t>
      </w:r>
      <w:r w:rsidRPr="00D00D02">
        <w:tab/>
        <w:t>Security</w:t>
      </w:r>
      <w:bookmarkEnd w:id="13012"/>
      <w:bookmarkEnd w:id="13013"/>
      <w:bookmarkEnd w:id="13014"/>
      <w:bookmarkEnd w:id="13015"/>
      <w:bookmarkEnd w:id="13016"/>
      <w:bookmarkEnd w:id="13017"/>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3018" w:name="_Toc185516347"/>
      <w:bookmarkStart w:id="13019" w:name="_Toc192873655"/>
      <w:bookmarkStart w:id="13020" w:name="_Toc200971369"/>
      <w:bookmarkStart w:id="13021" w:name="_Toc207722701"/>
      <w:bookmarkStart w:id="13022" w:name="_Toc209521564"/>
      <w:bookmarkStart w:id="13023" w:name="_Toc214977583"/>
      <w:r>
        <w:t>10</w:t>
      </w:r>
      <w:r w:rsidR="00B64F7C" w:rsidRPr="00EE38A4">
        <w:tab/>
        <w:t>Using Common API Framework</w:t>
      </w:r>
      <w:bookmarkEnd w:id="11860"/>
      <w:bookmarkEnd w:id="11861"/>
      <w:bookmarkEnd w:id="11862"/>
      <w:bookmarkEnd w:id="11863"/>
      <w:bookmarkEnd w:id="11864"/>
      <w:bookmarkEnd w:id="11865"/>
      <w:bookmarkEnd w:id="11866"/>
      <w:bookmarkEnd w:id="11867"/>
      <w:bookmarkEnd w:id="11868"/>
      <w:bookmarkEnd w:id="11869"/>
      <w:bookmarkEnd w:id="13018"/>
      <w:bookmarkEnd w:id="13019"/>
      <w:bookmarkEnd w:id="13020"/>
      <w:bookmarkEnd w:id="13021"/>
      <w:bookmarkEnd w:id="13022"/>
      <w:bookmarkEnd w:id="13023"/>
    </w:p>
    <w:p w14:paraId="60636397" w14:textId="77777777" w:rsidR="009B360E" w:rsidRDefault="009B360E" w:rsidP="009B360E">
      <w:pPr>
        <w:pStyle w:val="Heading2"/>
      </w:pPr>
      <w:bookmarkStart w:id="13024" w:name="_Toc24868675"/>
      <w:bookmarkStart w:id="13025" w:name="_Toc34154180"/>
      <w:bookmarkStart w:id="13026" w:name="_Toc36041124"/>
      <w:bookmarkStart w:id="13027" w:name="_Toc36041437"/>
      <w:bookmarkStart w:id="13028" w:name="_Toc43196714"/>
      <w:bookmarkStart w:id="13029" w:name="_Toc43481484"/>
      <w:bookmarkStart w:id="13030" w:name="_Toc45134761"/>
      <w:bookmarkStart w:id="13031" w:name="_Toc51189293"/>
      <w:bookmarkStart w:id="13032" w:name="_Toc51763969"/>
      <w:bookmarkStart w:id="13033" w:name="_Toc57206201"/>
      <w:bookmarkStart w:id="13034" w:name="_Toc59019542"/>
      <w:bookmarkStart w:id="13035" w:name="_Toc68170215"/>
      <w:bookmarkStart w:id="13036" w:name="_Toc83234257"/>
      <w:bookmarkStart w:id="13037" w:name="_Toc90661680"/>
      <w:bookmarkStart w:id="13038" w:name="_Toc97042819"/>
      <w:bookmarkStart w:id="13039" w:name="_Toc97045963"/>
      <w:bookmarkStart w:id="13040" w:name="_Toc97155708"/>
      <w:bookmarkStart w:id="13041" w:name="_Toc101521764"/>
      <w:bookmarkStart w:id="13042" w:name="_Toc138762074"/>
      <w:bookmarkStart w:id="13043" w:name="_Toc145708337"/>
      <w:bookmarkStart w:id="13044" w:name="_Toc160570919"/>
      <w:bookmarkStart w:id="13045" w:name="_Toc162008515"/>
      <w:bookmarkStart w:id="13046" w:name="_Toc185516348"/>
      <w:bookmarkStart w:id="13047" w:name="_Toc192873656"/>
      <w:bookmarkStart w:id="13048" w:name="_Toc200971370"/>
      <w:bookmarkStart w:id="13049" w:name="_Toc207722702"/>
      <w:bookmarkStart w:id="13050" w:name="_Toc209521565"/>
      <w:bookmarkStart w:id="13051" w:name="_Toc214977584"/>
      <w:r>
        <w:t>10.1</w:t>
      </w:r>
      <w:r>
        <w:tab/>
        <w:t>General</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52" w:name="_Toc24868676"/>
      <w:bookmarkStart w:id="13053" w:name="_Toc34154181"/>
      <w:bookmarkStart w:id="13054" w:name="_Toc36041125"/>
      <w:bookmarkStart w:id="13055" w:name="_Toc36041438"/>
      <w:bookmarkStart w:id="13056" w:name="_Toc43196715"/>
      <w:bookmarkStart w:id="13057" w:name="_Toc43481485"/>
      <w:bookmarkStart w:id="13058" w:name="_Toc45134762"/>
      <w:bookmarkStart w:id="13059" w:name="_Toc51189294"/>
      <w:bookmarkStart w:id="13060" w:name="_Toc51763970"/>
      <w:bookmarkStart w:id="13061" w:name="_Toc57206202"/>
      <w:bookmarkStart w:id="13062" w:name="_Toc59019543"/>
      <w:bookmarkStart w:id="13063" w:name="_Toc68170216"/>
      <w:bookmarkStart w:id="13064" w:name="_Toc83234258"/>
      <w:bookmarkStart w:id="13065" w:name="_Toc90661681"/>
      <w:bookmarkStart w:id="13066" w:name="_Toc97042820"/>
      <w:bookmarkStart w:id="13067" w:name="_Toc97045964"/>
      <w:bookmarkStart w:id="13068" w:name="_Toc97155709"/>
      <w:bookmarkStart w:id="13069" w:name="_Toc101521765"/>
      <w:bookmarkStart w:id="13070" w:name="_Toc138762075"/>
      <w:bookmarkStart w:id="13071" w:name="_Toc145708338"/>
      <w:bookmarkStart w:id="13072" w:name="_Toc160570920"/>
      <w:bookmarkStart w:id="13073" w:name="_Toc162008516"/>
      <w:bookmarkStart w:id="13074" w:name="_Toc185516349"/>
      <w:bookmarkStart w:id="13075" w:name="_Toc192873657"/>
      <w:bookmarkStart w:id="13076" w:name="_Toc200971371"/>
      <w:bookmarkStart w:id="13077" w:name="_Toc207722703"/>
      <w:bookmarkStart w:id="13078" w:name="_Toc209521566"/>
      <w:bookmarkStart w:id="13079" w:name="_Toc214977585"/>
      <w:r>
        <w:t>10.2</w:t>
      </w:r>
      <w:r>
        <w:tab/>
        <w:t>Security</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06AF7569" w14:textId="03DC390B" w:rsidR="00AB2A58" w:rsidRDefault="00AB2A58" w:rsidP="00AB2A58">
      <w:bookmarkStart w:id="13080" w:name="_Toc85734606"/>
      <w:bookmarkStart w:id="13081" w:name="_Toc89431905"/>
      <w:bookmarkStart w:id="13082" w:name="_Toc97042821"/>
      <w:bookmarkStart w:id="13083" w:name="_Toc97045965"/>
      <w:bookmarkStart w:id="13084" w:name="_Toc97155710"/>
      <w:bookmarkStart w:id="13085" w:name="_Toc101521766"/>
      <w:bookmarkStart w:id="13086" w:name="_Toc138762076"/>
      <w:bookmarkStart w:id="13087" w:name="_Toc145708339"/>
      <w:bookmarkStart w:id="13088" w:name="_Toc160570921"/>
      <w:bookmarkStart w:id="13089" w:name="_Toc162008517"/>
      <w:bookmarkStart w:id="13090" w:name="_Toc185516350"/>
      <w:bookmarkStart w:id="13091" w:name="_Toc192873658"/>
      <w:bookmarkStart w:id="13092" w:name="_Toc200971372"/>
      <w:bookmarkStart w:id="13093" w:name="_Toc207722704"/>
      <w:bookmarkStart w:id="13094"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95" w:name="_Toc214977586"/>
      <w:r>
        <w:t>1</w:t>
      </w:r>
      <w:r w:rsidR="0013246F">
        <w:t>1</w:t>
      </w:r>
      <w:r w:rsidR="00707DE0">
        <w:tab/>
        <w:t>Security</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96" w:name="tsgNames"/>
      <w:bookmarkStart w:id="13097" w:name="startOfAnnexes"/>
      <w:bookmarkStart w:id="13098" w:name="_Toc85734607"/>
      <w:bookmarkStart w:id="13099" w:name="_Toc89431906"/>
      <w:bookmarkStart w:id="13100" w:name="_Toc97042822"/>
      <w:bookmarkStart w:id="13101" w:name="_Toc97045966"/>
      <w:bookmarkStart w:id="13102" w:name="_Toc97155711"/>
      <w:bookmarkStart w:id="13103" w:name="_Toc101521767"/>
      <w:bookmarkStart w:id="13104" w:name="_Toc138762077"/>
      <w:bookmarkStart w:id="13105" w:name="_Toc145708340"/>
      <w:bookmarkStart w:id="13106" w:name="_Toc160570922"/>
      <w:bookmarkStart w:id="13107" w:name="_Toc162008518"/>
      <w:bookmarkStart w:id="13108" w:name="_Toc185516351"/>
      <w:bookmarkStart w:id="13109" w:name="_Toc192873659"/>
      <w:bookmarkStart w:id="13110" w:name="_Toc200971373"/>
      <w:bookmarkStart w:id="13111" w:name="_Toc207722705"/>
      <w:bookmarkStart w:id="13112" w:name="_Toc209521568"/>
      <w:bookmarkStart w:id="13113" w:name="_Toc214977587"/>
      <w:bookmarkEnd w:id="13096"/>
      <w:bookmarkEnd w:id="13097"/>
      <w:r>
        <w:t>Annex A (normative):</w:t>
      </w:r>
      <w:r>
        <w:br/>
        <w:t>OpenAPI specification</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3C9B8A47" w14:textId="0E0240FE" w:rsidR="00080512" w:rsidRDefault="00E83A1B" w:rsidP="007876EC">
      <w:pPr>
        <w:pStyle w:val="Heading1"/>
      </w:pPr>
      <w:bookmarkStart w:id="13114" w:name="_Toc85734608"/>
      <w:bookmarkStart w:id="13115" w:name="_Toc89431907"/>
      <w:bookmarkStart w:id="13116" w:name="_Toc97042823"/>
      <w:bookmarkStart w:id="13117" w:name="_Toc97045967"/>
      <w:bookmarkStart w:id="13118" w:name="_Toc97155712"/>
      <w:bookmarkStart w:id="13119" w:name="_Toc101521768"/>
      <w:bookmarkStart w:id="13120" w:name="_Toc138762078"/>
      <w:bookmarkStart w:id="13121" w:name="_Toc145708341"/>
      <w:bookmarkStart w:id="13122" w:name="_Toc160570923"/>
      <w:bookmarkStart w:id="13123" w:name="_Toc162008519"/>
      <w:bookmarkStart w:id="13124" w:name="_Toc185516352"/>
      <w:bookmarkStart w:id="13125" w:name="_Toc192873660"/>
      <w:bookmarkStart w:id="13126" w:name="_Toc200971374"/>
      <w:bookmarkStart w:id="13127" w:name="_Toc207722706"/>
      <w:bookmarkStart w:id="13128" w:name="_Toc209521569"/>
      <w:bookmarkStart w:id="13129" w:name="_Toc214977588"/>
      <w:r>
        <w:t>A.1</w:t>
      </w:r>
      <w:r w:rsidR="00B02560">
        <w:tab/>
      </w:r>
      <w:r>
        <w:t>General</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3130" w:name="_Hlk3294506"/>
      <w:r>
        <w:t>of the OpenAPI specification file</w:t>
      </w:r>
      <w:bookmarkEnd w:id="1313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131" w:name="_Toc85734609"/>
      <w:bookmarkStart w:id="13132" w:name="_Toc89431908"/>
      <w:bookmarkStart w:id="13133" w:name="_Toc97042824"/>
      <w:bookmarkStart w:id="13134" w:name="_Toc97045968"/>
      <w:bookmarkStart w:id="13135" w:name="_Toc97155713"/>
      <w:bookmarkStart w:id="13136" w:name="_Toc101521769"/>
      <w:bookmarkStart w:id="13137" w:name="_Toc138762079"/>
      <w:bookmarkStart w:id="13138" w:name="_Toc145708342"/>
      <w:bookmarkStart w:id="13139" w:name="_Toc160570924"/>
      <w:bookmarkStart w:id="13140" w:name="_Toc162008520"/>
      <w:bookmarkStart w:id="13141" w:name="_Toc185516353"/>
      <w:bookmarkStart w:id="13142" w:name="_Toc192873661"/>
      <w:bookmarkStart w:id="13143" w:name="_Toc200971375"/>
      <w:bookmarkStart w:id="13144" w:name="_Toc207722707"/>
      <w:bookmarkStart w:id="13145" w:name="_Toc209521570"/>
      <w:bookmarkStart w:id="13146" w:name="_Toc214977589"/>
      <w:r>
        <w:t>A.2</w:t>
      </w:r>
      <w:r>
        <w:tab/>
      </w:r>
      <w:r>
        <w:rPr>
          <w:noProof/>
        </w:rPr>
        <w:t>Eees_EASRegistration API</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3147" w:name="_Toc97042825"/>
      <w:bookmarkStart w:id="13148" w:name="_Toc97045969"/>
      <w:bookmarkStart w:id="13149" w:name="_Toc97155714"/>
      <w:bookmarkStart w:id="13150" w:name="_Toc101521770"/>
      <w:bookmarkStart w:id="13151" w:name="_Toc138762080"/>
      <w:bookmarkStart w:id="13152" w:name="_Toc145708343"/>
      <w:bookmarkStart w:id="13153" w:name="_Toc160570925"/>
      <w:bookmarkStart w:id="13154" w:name="_Toc162008521"/>
      <w:bookmarkStart w:id="13155" w:name="_Toc185516354"/>
      <w:bookmarkStart w:id="13156" w:name="_Toc192873662"/>
      <w:bookmarkStart w:id="13157" w:name="_Toc200971376"/>
      <w:bookmarkStart w:id="13158" w:name="_Toc207722708"/>
      <w:bookmarkStart w:id="13159" w:name="_Toc209521571"/>
      <w:bookmarkStart w:id="13160" w:name="_Toc214977590"/>
      <w:r>
        <w:t>A.3</w:t>
      </w:r>
      <w:r>
        <w:tab/>
      </w:r>
      <w:r>
        <w:rPr>
          <w:noProof/>
        </w:rPr>
        <w:t>Eees_UELocation API</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3161" w:name="_Toc138762081"/>
      <w:bookmarkStart w:id="13162" w:name="_Toc145708344"/>
      <w:bookmarkStart w:id="13163" w:name="_Toc160570926"/>
      <w:bookmarkStart w:id="13164" w:name="_Toc162008522"/>
      <w:bookmarkStart w:id="13165" w:name="_Toc185516355"/>
      <w:bookmarkStart w:id="13166" w:name="_Toc192873663"/>
      <w:bookmarkStart w:id="13167" w:name="_Toc200971377"/>
      <w:bookmarkStart w:id="13168" w:name="_Toc207722709"/>
      <w:bookmarkStart w:id="13169" w:name="_Toc209521572"/>
      <w:bookmarkStart w:id="13170" w:name="_Toc214977591"/>
      <w:r>
        <w:t>A.4</w:t>
      </w:r>
      <w:r>
        <w:tab/>
      </w:r>
      <w:r w:rsidRPr="00310802">
        <w:t>Eees_</w:t>
      </w:r>
      <w:r>
        <w:t>UEIdentifier API</w:t>
      </w:r>
      <w:bookmarkEnd w:id="13161"/>
      <w:bookmarkEnd w:id="13162"/>
      <w:bookmarkEnd w:id="13163"/>
      <w:bookmarkEnd w:id="13164"/>
      <w:bookmarkEnd w:id="13165"/>
      <w:bookmarkEnd w:id="13166"/>
      <w:bookmarkEnd w:id="13167"/>
      <w:bookmarkEnd w:id="13168"/>
      <w:bookmarkEnd w:id="13169"/>
      <w:bookmarkEnd w:id="1317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71" w:name="_Toc97042826"/>
      <w:bookmarkStart w:id="13172" w:name="_Toc97045970"/>
      <w:bookmarkStart w:id="13173" w:name="_Toc97155715"/>
      <w:bookmarkStart w:id="13174" w:name="_Toc101521771"/>
      <w:bookmarkStart w:id="13175" w:name="_Toc138762082"/>
      <w:bookmarkStart w:id="13176" w:name="_Toc145708345"/>
      <w:bookmarkStart w:id="13177" w:name="_Toc160570927"/>
      <w:bookmarkStart w:id="13178" w:name="_Toc162008523"/>
      <w:bookmarkStart w:id="13179" w:name="_Toc185516356"/>
      <w:bookmarkStart w:id="13180" w:name="_Toc192873664"/>
      <w:bookmarkStart w:id="13181" w:name="_Toc200971378"/>
      <w:bookmarkStart w:id="13182" w:name="_Toc207722710"/>
      <w:bookmarkStart w:id="13183" w:name="_Toc209521573"/>
      <w:bookmarkStart w:id="13184" w:name="_Toc214977592"/>
      <w:bookmarkStart w:id="13185" w:name="_Toc28012881"/>
      <w:bookmarkStart w:id="13186" w:name="_Toc34266367"/>
      <w:bookmarkStart w:id="13187" w:name="_Toc36102538"/>
      <w:bookmarkStart w:id="13188" w:name="_Toc43563582"/>
      <w:bookmarkStart w:id="13189" w:name="_Toc45134131"/>
      <w:bookmarkStart w:id="13190" w:name="_Toc50032063"/>
      <w:bookmarkStart w:id="13191" w:name="_Toc51762983"/>
      <w:bookmarkStart w:id="13192" w:name="_Toc56641052"/>
      <w:bookmarkStart w:id="13193" w:name="_Toc59018020"/>
      <w:bookmarkStart w:id="13194" w:name="_Toc66231888"/>
      <w:bookmarkStart w:id="13195" w:name="_Toc68169049"/>
      <w:bookmarkStart w:id="13196" w:name="_Toc70550753"/>
      <w:bookmarkStart w:id="13197" w:name="_Toc73564598"/>
      <w:bookmarkStart w:id="13198" w:name="_Toc85734610"/>
      <w:bookmarkStart w:id="13199" w:name="_Toc89431909"/>
      <w:r>
        <w:t>A.</w:t>
      </w:r>
      <w:r w:rsidR="00BC7A82">
        <w:t>5</w:t>
      </w:r>
      <w:r>
        <w:tab/>
      </w:r>
      <w:r>
        <w:rPr>
          <w:noProof/>
        </w:rPr>
        <w:t>Eees_AppClientInformation API</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200" w:name="_Toc85734611"/>
      <w:bookmarkStart w:id="13201" w:name="_Toc89431910"/>
      <w:bookmarkStart w:id="13202" w:name="_Toc97042828"/>
      <w:bookmarkStart w:id="13203" w:name="_Toc97045972"/>
      <w:bookmarkStart w:id="13204" w:name="_Toc97155717"/>
      <w:bookmarkStart w:id="13205" w:name="_Toc101521773"/>
      <w:bookmarkStart w:id="13206" w:name="_Toc138762083"/>
      <w:bookmarkStart w:id="13207" w:name="_Toc145708346"/>
      <w:bookmarkStart w:id="13208" w:name="_Toc160570928"/>
      <w:bookmarkStart w:id="13209" w:name="_Toc162008524"/>
      <w:bookmarkStart w:id="13210" w:name="_Toc185516357"/>
      <w:bookmarkStart w:id="13211" w:name="_Toc192873665"/>
      <w:bookmarkStart w:id="13212" w:name="_Toc200971379"/>
      <w:bookmarkStart w:id="13213" w:name="_Toc207722711"/>
      <w:bookmarkStart w:id="13214" w:name="_Toc209521574"/>
      <w:bookmarkStart w:id="13215" w:name="_Toc214977593"/>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091244E4" w:rsidR="009F4DD8" w:rsidRDefault="009F4DD8" w:rsidP="009F4DD8">
      <w:pPr>
        <w:pStyle w:val="PL"/>
      </w:pPr>
      <w:r>
        <w:t xml:space="preserve">  version: 1.</w:t>
      </w:r>
      <w:r w:rsidR="007832B8">
        <w:t>2</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1CE98D10" w:rsidR="009E3949" w:rsidRDefault="009E3949" w:rsidP="009F4DD8">
      <w:pPr>
        <w:pStyle w:val="PL"/>
      </w:pPr>
      <w:r>
        <w:t xml:space="preserve">    </w:t>
      </w:r>
      <w:r w:rsidR="009F4DD8">
        <w:t>3GPP TS 29.558 V1</w:t>
      </w:r>
      <w:r w:rsidR="007832B8">
        <w:t>9</w:t>
      </w:r>
      <w:r w:rsidR="009F4DD8">
        <w:t>.</w:t>
      </w:r>
      <w:r w:rsidR="00457CA8">
        <w:t>5</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3216" w:name="_Toc97042827"/>
      <w:bookmarkStart w:id="13217" w:name="_Toc97045971"/>
      <w:bookmarkStart w:id="13218" w:name="_Toc97155716"/>
      <w:bookmarkStart w:id="13219" w:name="_Toc101521772"/>
      <w:bookmarkStart w:id="13220" w:name="_Toc138762084"/>
      <w:bookmarkStart w:id="13221" w:name="_Toc145708347"/>
      <w:bookmarkStart w:id="13222" w:name="_Toc160570929"/>
      <w:bookmarkStart w:id="13223" w:name="_Toc162008525"/>
      <w:bookmarkStart w:id="13224" w:name="_Toc185516358"/>
      <w:bookmarkStart w:id="13225" w:name="_Toc192873666"/>
      <w:bookmarkStart w:id="13226" w:name="_Toc200971380"/>
      <w:bookmarkStart w:id="13227" w:name="_Toc207722712"/>
      <w:bookmarkStart w:id="13228" w:name="_Toc209521575"/>
      <w:bookmarkStart w:id="13229" w:name="_Toc214977594"/>
      <w:r>
        <w:t>A.7</w:t>
      </w:r>
      <w:r>
        <w:tab/>
      </w:r>
      <w:r>
        <w:rPr>
          <w:noProof/>
        </w:rPr>
        <w:t>Eees_ACRManagementEvent API</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323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323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231" w:name="_Toc97042829"/>
      <w:bookmarkStart w:id="13232" w:name="_Toc97045973"/>
      <w:bookmarkStart w:id="13233" w:name="_Toc97155718"/>
      <w:bookmarkStart w:id="13234" w:name="_Toc101521774"/>
      <w:bookmarkStart w:id="13235" w:name="_Toc138762085"/>
      <w:bookmarkStart w:id="13236" w:name="_Toc145708348"/>
      <w:bookmarkStart w:id="13237" w:name="_Toc160570930"/>
      <w:bookmarkStart w:id="13238" w:name="_Toc162008526"/>
      <w:bookmarkStart w:id="13239" w:name="_Toc185516359"/>
      <w:bookmarkStart w:id="13240" w:name="_Toc192873667"/>
      <w:bookmarkStart w:id="13241" w:name="_Toc200971381"/>
      <w:bookmarkStart w:id="13242" w:name="_Toc207722713"/>
      <w:bookmarkStart w:id="13243" w:name="_Toc209521576"/>
      <w:bookmarkStart w:id="13244" w:name="_Toc214977595"/>
      <w:r>
        <w:t>A.</w:t>
      </w:r>
      <w:r w:rsidR="00BC7A82">
        <w:t>8</w:t>
      </w:r>
      <w:r>
        <w:tab/>
      </w:r>
      <w:r>
        <w:rPr>
          <w:noProof/>
        </w:rPr>
        <w:t>Eees_EECContextRelocation API</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3245" w:name="_Toc97045974"/>
      <w:bookmarkStart w:id="13246" w:name="_Toc97155719"/>
      <w:bookmarkStart w:id="13247" w:name="_Toc101521775"/>
      <w:bookmarkStart w:id="13248" w:name="_Toc138762086"/>
      <w:bookmarkStart w:id="13249" w:name="_Toc145708349"/>
      <w:bookmarkStart w:id="13250" w:name="_Toc160570931"/>
      <w:bookmarkStart w:id="13251" w:name="_Toc162008527"/>
      <w:bookmarkStart w:id="13252" w:name="_Toc185516360"/>
      <w:bookmarkStart w:id="13253" w:name="_Toc192873668"/>
      <w:bookmarkStart w:id="13254" w:name="_Toc200971382"/>
      <w:bookmarkStart w:id="13255" w:name="_Toc207722714"/>
      <w:bookmarkStart w:id="13256" w:name="_Toc209521577"/>
      <w:bookmarkStart w:id="13257" w:name="_Toc214977596"/>
      <w:r>
        <w:t>A.</w:t>
      </w:r>
      <w:r w:rsidR="00BC7A82">
        <w:t>9</w:t>
      </w:r>
      <w:r>
        <w:tab/>
      </w:r>
      <w:r w:rsidRPr="00F477AF">
        <w:t>Eees_</w:t>
      </w:r>
      <w:r>
        <w:t>EELManaged</w:t>
      </w:r>
      <w:r w:rsidRPr="00F477AF">
        <w:t>ACR</w:t>
      </w:r>
      <w:r>
        <w:rPr>
          <w:noProof/>
          <w:lang w:eastAsia="zh-CN"/>
        </w:rPr>
        <w:t xml:space="preserve"> </w:t>
      </w:r>
      <w:bookmarkStart w:id="13258" w:name="_Toc94194974"/>
      <w:bookmarkStart w:id="13259" w:name="_Toc97042832"/>
      <w:r>
        <w:t>API</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1C60EC43" w14:textId="77777777" w:rsidR="00A040B3" w:rsidRDefault="00A040B3" w:rsidP="00A040B3">
      <w:pPr>
        <w:pStyle w:val="PL"/>
      </w:pPr>
      <w:bookmarkStart w:id="13260" w:name="_Hlk514243590"/>
      <w:bookmarkStart w:id="13261" w:name="_Hlk515634373"/>
      <w:bookmarkStart w:id="1326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326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3261"/>
    <w:bookmarkEnd w:id="1326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63" w:name="_Toc97042833"/>
      <w:bookmarkStart w:id="13264" w:name="_Toc97045975"/>
      <w:bookmarkStart w:id="13265" w:name="_Toc97155720"/>
      <w:bookmarkStart w:id="13266" w:name="_Toc101521776"/>
      <w:bookmarkStart w:id="13267" w:name="_Toc138762087"/>
      <w:bookmarkStart w:id="13268" w:name="_Toc145708350"/>
      <w:bookmarkStart w:id="13269" w:name="_Toc160570932"/>
      <w:bookmarkStart w:id="13270" w:name="_Toc162008528"/>
      <w:bookmarkStart w:id="13271" w:name="_Toc185516361"/>
      <w:bookmarkStart w:id="13272" w:name="_Toc192873669"/>
      <w:bookmarkStart w:id="13273" w:name="_Toc200971383"/>
      <w:bookmarkStart w:id="13274" w:name="_Toc207722715"/>
      <w:bookmarkStart w:id="13275" w:name="_Toc209521578"/>
      <w:bookmarkStart w:id="13276" w:name="_Toc214977597"/>
      <w:r>
        <w:t>A.</w:t>
      </w:r>
      <w:r w:rsidR="00BC7A82">
        <w:t>10</w:t>
      </w:r>
      <w:r>
        <w:tab/>
      </w:r>
      <w:r w:rsidRPr="00310802">
        <w:t>Eees_ACRStatusUpdate</w:t>
      </w:r>
      <w:r>
        <w:t xml:space="preserve"> API</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77" w:name="_Toc85734612"/>
      <w:bookmarkStart w:id="13278" w:name="_Toc89431911"/>
      <w:bookmarkStart w:id="13279" w:name="_Toc97042830"/>
      <w:bookmarkStart w:id="13280" w:name="_Toc97045976"/>
      <w:bookmarkStart w:id="13281" w:name="_Toc97155721"/>
      <w:bookmarkStart w:id="13282" w:name="_Toc101521777"/>
      <w:bookmarkStart w:id="13283" w:name="_Toc138762088"/>
      <w:bookmarkStart w:id="13284" w:name="_Toc145708351"/>
      <w:bookmarkStart w:id="13285" w:name="_Toc160570933"/>
      <w:bookmarkStart w:id="13286" w:name="_Toc162008529"/>
      <w:bookmarkStart w:id="13287" w:name="_Toc185516362"/>
      <w:bookmarkStart w:id="13288" w:name="_Toc192873670"/>
      <w:bookmarkStart w:id="13289" w:name="_Toc200971384"/>
      <w:bookmarkStart w:id="13290" w:name="_Toc207722716"/>
      <w:bookmarkStart w:id="13291" w:name="_Toc209521579"/>
      <w:bookmarkStart w:id="13292" w:name="_Toc214977598"/>
      <w:r>
        <w:t>A.</w:t>
      </w:r>
      <w:r w:rsidR="00A040B3">
        <w:t>1</w:t>
      </w:r>
      <w:r w:rsidR="00BC7A82">
        <w:t>1</w:t>
      </w:r>
      <w:r>
        <w:tab/>
      </w:r>
      <w:r>
        <w:rPr>
          <w:noProof/>
        </w:rPr>
        <w:t>Eecs_EESRegistration API</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B490DF2"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CA8D76D"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3293" w:name="_Toc97042831"/>
      <w:bookmarkStart w:id="13294" w:name="_Toc97045977"/>
      <w:bookmarkStart w:id="13295" w:name="_Toc97155722"/>
      <w:bookmarkStart w:id="13296" w:name="_Toc101521778"/>
      <w:bookmarkStart w:id="13297" w:name="_Toc138762089"/>
      <w:bookmarkStart w:id="13298" w:name="_Toc145708352"/>
      <w:bookmarkStart w:id="13299" w:name="_Toc160570934"/>
      <w:bookmarkStart w:id="13300" w:name="_Toc162008530"/>
      <w:bookmarkStart w:id="13301" w:name="_Toc185516363"/>
      <w:bookmarkStart w:id="13302" w:name="_Toc192873671"/>
      <w:bookmarkStart w:id="13303" w:name="_Toc200971385"/>
      <w:bookmarkStart w:id="13304" w:name="_Toc207722717"/>
      <w:bookmarkStart w:id="13305" w:name="_Toc209521580"/>
      <w:bookmarkStart w:id="13306" w:name="_Toc214977599"/>
      <w:r>
        <w:t>A.</w:t>
      </w:r>
      <w:r w:rsidR="00A040B3">
        <w:t>1</w:t>
      </w:r>
      <w:r w:rsidR="00BC7A82">
        <w:t>2</w:t>
      </w:r>
      <w:r>
        <w:tab/>
      </w:r>
      <w:r>
        <w:rPr>
          <w:noProof/>
        </w:rPr>
        <w:t>Eecs_TargetEESDiscovery API</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3307"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3307"/>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3308" w:name="_Toc138762090"/>
      <w:bookmarkStart w:id="13309" w:name="_Toc145708353"/>
      <w:bookmarkStart w:id="13310" w:name="_Toc160570935"/>
      <w:bookmarkStart w:id="13311" w:name="_Toc162008531"/>
      <w:bookmarkStart w:id="13312" w:name="_Toc185516364"/>
      <w:bookmarkStart w:id="13313" w:name="_Toc192873672"/>
      <w:bookmarkStart w:id="13314" w:name="_Toc200971386"/>
      <w:bookmarkStart w:id="13315" w:name="_Toc207722718"/>
      <w:bookmarkStart w:id="13316" w:name="_Toc209521581"/>
      <w:bookmarkStart w:id="13317" w:name="_Toc214977600"/>
      <w:r>
        <w:t>A.</w:t>
      </w:r>
      <w:r w:rsidRPr="00444667">
        <w:t>1</w:t>
      </w:r>
      <w:r>
        <w:t>3</w:t>
      </w:r>
      <w:r>
        <w:tab/>
      </w:r>
      <w:r w:rsidRPr="00310802">
        <w:t>Eees_ACR</w:t>
      </w:r>
      <w:r>
        <w:t>ParameterInformation API</w:t>
      </w:r>
      <w:bookmarkEnd w:id="13308"/>
      <w:bookmarkEnd w:id="13309"/>
      <w:bookmarkEnd w:id="13310"/>
      <w:bookmarkEnd w:id="13311"/>
      <w:bookmarkEnd w:id="13312"/>
      <w:bookmarkEnd w:id="13313"/>
      <w:bookmarkEnd w:id="13314"/>
      <w:bookmarkEnd w:id="13315"/>
      <w:bookmarkEnd w:id="13316"/>
      <w:bookmarkEnd w:id="13317"/>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318" w:name="_Toc129169978"/>
      <w:bookmarkStart w:id="13319" w:name="_Toc145708354"/>
      <w:bookmarkStart w:id="13320" w:name="_Toc160570936"/>
      <w:bookmarkStart w:id="13321" w:name="_Toc162008532"/>
      <w:bookmarkStart w:id="13322" w:name="_Toc185516365"/>
      <w:bookmarkStart w:id="13323" w:name="_Toc192873673"/>
      <w:bookmarkStart w:id="13324" w:name="_Toc200971387"/>
      <w:bookmarkStart w:id="13325" w:name="_Toc207722719"/>
      <w:bookmarkStart w:id="13326" w:name="_Toc209521582"/>
      <w:bookmarkStart w:id="13327" w:name="_Toc214977601"/>
      <w:r>
        <w:t>A.14</w:t>
      </w:r>
      <w:r>
        <w:tab/>
        <w:t>Ecas_SelectedEES API</w:t>
      </w:r>
      <w:bookmarkEnd w:id="13318"/>
      <w:bookmarkEnd w:id="13319"/>
      <w:bookmarkEnd w:id="13320"/>
      <w:bookmarkEnd w:id="13321"/>
      <w:bookmarkEnd w:id="13322"/>
      <w:bookmarkEnd w:id="13323"/>
      <w:bookmarkEnd w:id="13324"/>
      <w:bookmarkEnd w:id="13325"/>
      <w:bookmarkEnd w:id="13326"/>
      <w:bookmarkEnd w:id="1332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328" w:name="_Toc145708355"/>
      <w:bookmarkStart w:id="13329" w:name="_Toc160570937"/>
      <w:bookmarkStart w:id="13330" w:name="_Toc162008533"/>
      <w:bookmarkStart w:id="13331" w:name="_Toc185516366"/>
      <w:bookmarkStart w:id="13332" w:name="_Toc192873674"/>
      <w:bookmarkStart w:id="13333" w:name="_Toc200971388"/>
      <w:bookmarkStart w:id="13334" w:name="_Toc207722720"/>
      <w:bookmarkStart w:id="13335" w:name="_Toc209521583"/>
      <w:bookmarkStart w:id="13336" w:name="_Toc214977602"/>
      <w:r>
        <w:t>A.</w:t>
      </w:r>
      <w:r w:rsidRPr="00444667">
        <w:t>1</w:t>
      </w:r>
      <w:r w:rsidR="002B0725">
        <w:t>5</w:t>
      </w:r>
      <w:r>
        <w:tab/>
      </w:r>
      <w:r w:rsidRPr="00310802">
        <w:t>Eees_</w:t>
      </w:r>
      <w:r>
        <w:t>CommonEAS</w:t>
      </w:r>
      <w:r w:rsidR="00C808F1" w:rsidRPr="00310802">
        <w:t>A</w:t>
      </w:r>
      <w:r w:rsidR="00C808F1">
        <w:t>nnouncement</w:t>
      </w:r>
      <w:r>
        <w:t xml:space="preserve"> API</w:t>
      </w:r>
      <w:bookmarkEnd w:id="13328"/>
      <w:bookmarkEnd w:id="13329"/>
      <w:bookmarkEnd w:id="13330"/>
      <w:bookmarkEnd w:id="13331"/>
      <w:bookmarkEnd w:id="13332"/>
      <w:bookmarkEnd w:id="13333"/>
      <w:bookmarkEnd w:id="13334"/>
      <w:bookmarkEnd w:id="13335"/>
      <w:bookmarkEnd w:id="13336"/>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337" w:name="_Toc160570938"/>
      <w:bookmarkStart w:id="13338" w:name="_Toc162008534"/>
      <w:bookmarkStart w:id="13339" w:name="_Toc185516367"/>
      <w:bookmarkStart w:id="13340" w:name="_Toc192873675"/>
      <w:bookmarkStart w:id="13341" w:name="_Toc200971389"/>
      <w:bookmarkStart w:id="13342" w:name="_Toc207722721"/>
      <w:bookmarkStart w:id="13343" w:name="_Toc209521584"/>
      <w:bookmarkStart w:id="13344" w:name="_Toc214977603"/>
      <w:r>
        <w:t>A.16</w:t>
      </w:r>
      <w:r>
        <w:tab/>
      </w:r>
      <w:r w:rsidRPr="00310802">
        <w:t>Ee</w:t>
      </w:r>
      <w:r>
        <w:t>c</w:t>
      </w:r>
      <w:r w:rsidRPr="00310802">
        <w:t>s_</w:t>
      </w:r>
      <w:r>
        <w:t>EASInfoManagement API</w:t>
      </w:r>
      <w:bookmarkEnd w:id="13337"/>
      <w:bookmarkEnd w:id="13338"/>
      <w:bookmarkEnd w:id="13339"/>
      <w:bookmarkEnd w:id="13340"/>
      <w:bookmarkEnd w:id="13341"/>
      <w:bookmarkEnd w:id="13342"/>
      <w:bookmarkEnd w:id="13343"/>
      <w:bookmarkEnd w:id="1334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3345" w:name="_Hlk171581081"/>
      <w:r w:rsidRPr="006A1FE4">
        <w:rPr>
          <w:rFonts w:ascii="Courier New" w:hAnsi="Courier New" w:cs="Courier New"/>
          <w:sz w:val="16"/>
          <w:lang w:eastAsia="ja-JP"/>
        </w:rPr>
        <w:t xml:space="preserve">Common EAS Binding </w:t>
      </w:r>
      <w:bookmarkEnd w:id="13345"/>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3346" w:name="_Toc160570939"/>
      <w:bookmarkStart w:id="13347" w:name="_Toc162008535"/>
      <w:bookmarkStart w:id="13348" w:name="_Toc185516368"/>
      <w:bookmarkStart w:id="13349" w:name="_Toc192873676"/>
      <w:bookmarkStart w:id="13350" w:name="_Toc200971390"/>
      <w:bookmarkStart w:id="13351" w:name="_Toc207722722"/>
      <w:bookmarkStart w:id="13352" w:name="_Toc209521585"/>
      <w:bookmarkStart w:id="13353" w:name="_Toc214977604"/>
      <w:r>
        <w:t>A.</w:t>
      </w:r>
      <w:r w:rsidRPr="00444667">
        <w:t>1</w:t>
      </w:r>
      <w:r>
        <w:t>7</w:t>
      </w:r>
      <w:r>
        <w:tab/>
      </w:r>
      <w:r w:rsidRPr="00310802">
        <w:t>Eees_</w:t>
      </w:r>
      <w:r>
        <w:t>TrafficInfluenceEAS API</w:t>
      </w:r>
      <w:bookmarkEnd w:id="13346"/>
      <w:bookmarkEnd w:id="13347"/>
      <w:bookmarkEnd w:id="13348"/>
      <w:bookmarkEnd w:id="13349"/>
      <w:bookmarkEnd w:id="13350"/>
      <w:bookmarkEnd w:id="13351"/>
      <w:bookmarkEnd w:id="13352"/>
      <w:bookmarkEnd w:id="13353"/>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54" w:name="_Toc151743492"/>
      <w:bookmarkStart w:id="13355" w:name="_Toc185516369"/>
      <w:bookmarkStart w:id="13356" w:name="_Toc192873677"/>
      <w:bookmarkStart w:id="13357" w:name="_Toc200971391"/>
      <w:bookmarkStart w:id="13358" w:name="_Toc207722723"/>
      <w:bookmarkStart w:id="13359" w:name="_Toc209521586"/>
      <w:bookmarkStart w:id="13360" w:name="_Toc214977605"/>
      <w:bookmarkStart w:id="13361" w:name="_Toc85734613"/>
      <w:bookmarkStart w:id="13362" w:name="_Toc89431912"/>
      <w:bookmarkStart w:id="13363" w:name="_Toc97042834"/>
      <w:bookmarkStart w:id="13364" w:name="_Toc97045978"/>
      <w:bookmarkStart w:id="13365" w:name="_Toc97155723"/>
      <w:bookmarkStart w:id="13366" w:name="_Toc101521779"/>
      <w:bookmarkStart w:id="13367" w:name="_Toc138762091"/>
      <w:bookmarkStart w:id="13368" w:name="_Toc145708356"/>
      <w:bookmarkStart w:id="13369" w:name="_Toc160570940"/>
      <w:bookmarkStart w:id="13370" w:name="_Toc162008536"/>
      <w:r w:rsidR="00BF4268" w:rsidRPr="00CC0E72">
        <w:t>A.18</w:t>
      </w:r>
      <w:r w:rsidR="00BF4268" w:rsidRPr="00CC0E72">
        <w:tab/>
      </w:r>
      <w:bookmarkStart w:id="13371" w:name="_Hlk144024711"/>
      <w:r w:rsidR="00BF4268" w:rsidRPr="00CC0E72">
        <w:t>Eecs_ECSServiceProvisioning API</w:t>
      </w:r>
      <w:bookmarkEnd w:id="13354"/>
      <w:bookmarkEnd w:id="13355"/>
      <w:bookmarkEnd w:id="13356"/>
      <w:bookmarkEnd w:id="13357"/>
      <w:bookmarkEnd w:id="13358"/>
      <w:bookmarkEnd w:id="13359"/>
      <w:bookmarkEnd w:id="13360"/>
      <w:bookmarkEnd w:id="1337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72" w:name="_Toc185516370"/>
      <w:bookmarkStart w:id="13373" w:name="_Toc192873678"/>
      <w:bookmarkStart w:id="13374" w:name="_Toc200971392"/>
      <w:bookmarkStart w:id="13375" w:name="_Toc207722724"/>
      <w:bookmarkStart w:id="13376" w:name="_Toc209521587"/>
      <w:bookmarkStart w:id="13377" w:name="_Toc214977606"/>
      <w:r>
        <w:t>A.19</w:t>
      </w:r>
      <w:r>
        <w:tab/>
        <w:t>Eecs_ECSDiscovery API</w:t>
      </w:r>
      <w:bookmarkEnd w:id="13372"/>
      <w:bookmarkEnd w:id="13373"/>
      <w:bookmarkEnd w:id="13374"/>
      <w:bookmarkEnd w:id="13375"/>
      <w:bookmarkEnd w:id="13376"/>
      <w:bookmarkEnd w:id="1337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78" w:name="_Toc185516371"/>
      <w:bookmarkStart w:id="13379" w:name="_Toc192873679"/>
      <w:bookmarkStart w:id="13380" w:name="_Toc200971393"/>
      <w:bookmarkStart w:id="13381" w:name="_Toc207722725"/>
      <w:bookmarkStart w:id="13382" w:name="_Toc209521588"/>
      <w:bookmarkStart w:id="13383" w:name="_Toc214977607"/>
      <w:r w:rsidRPr="00CC0E72">
        <w:t>A.</w:t>
      </w:r>
      <w:r>
        <w:t>20</w:t>
      </w:r>
      <w:r w:rsidRPr="00CC0E72">
        <w:tab/>
        <w:t>Eecs_</w:t>
      </w:r>
      <w:r>
        <w:t>ACREvents</w:t>
      </w:r>
      <w:r w:rsidRPr="00CC0E72">
        <w:t xml:space="preserve"> API</w:t>
      </w:r>
      <w:bookmarkEnd w:id="13378"/>
      <w:bookmarkEnd w:id="13379"/>
      <w:bookmarkEnd w:id="13380"/>
      <w:bookmarkEnd w:id="13381"/>
      <w:bookmarkEnd w:id="13382"/>
      <w:bookmarkEnd w:id="1338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84" w:name="_Toc185516372"/>
      <w:bookmarkStart w:id="13385" w:name="_Toc192873680"/>
      <w:bookmarkStart w:id="13386" w:name="_Toc200971394"/>
      <w:bookmarkStart w:id="13387" w:name="_Toc207722726"/>
      <w:bookmarkStart w:id="13388" w:name="_Toc209521589"/>
      <w:bookmarkStart w:id="13389" w:name="_Toc214977608"/>
      <w:r>
        <w:t>Annex B</w:t>
      </w:r>
      <w:r w:rsidR="00080512" w:rsidRPr="004D3578">
        <w:t xml:space="preserve"> (informative):</w:t>
      </w:r>
      <w:r w:rsidR="00080512" w:rsidRPr="004D3578">
        <w:br/>
        <w:t>Change history</w:t>
      </w:r>
      <w:bookmarkStart w:id="13390" w:name="historyclause"/>
      <w:bookmarkEnd w:id="13361"/>
      <w:bookmarkEnd w:id="13362"/>
      <w:bookmarkEnd w:id="13363"/>
      <w:bookmarkEnd w:id="13364"/>
      <w:bookmarkEnd w:id="13365"/>
      <w:bookmarkEnd w:id="13366"/>
      <w:bookmarkEnd w:id="13367"/>
      <w:bookmarkEnd w:id="13368"/>
      <w:bookmarkEnd w:id="13369"/>
      <w:bookmarkEnd w:id="13370"/>
      <w:bookmarkEnd w:id="13384"/>
      <w:bookmarkEnd w:id="13385"/>
      <w:bookmarkEnd w:id="13386"/>
      <w:bookmarkEnd w:id="13387"/>
      <w:bookmarkEnd w:id="13388"/>
      <w:bookmarkEnd w:id="13389"/>
      <w:bookmarkEnd w:id="1339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1C46A" w14:textId="77777777" w:rsidR="00CB0C6E" w:rsidRDefault="00CB0C6E">
      <w:r>
        <w:separator/>
      </w:r>
    </w:p>
  </w:endnote>
  <w:endnote w:type="continuationSeparator" w:id="0">
    <w:p w14:paraId="2BD6F8C4" w14:textId="77777777" w:rsidR="00CB0C6E" w:rsidRDefault="00CB0C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EAC07" w14:textId="77777777" w:rsidR="00CB0C6E" w:rsidRDefault="00CB0C6E">
      <w:r>
        <w:separator/>
      </w:r>
    </w:p>
  </w:footnote>
  <w:footnote w:type="continuationSeparator" w:id="0">
    <w:p w14:paraId="79AC64BA" w14:textId="77777777" w:rsidR="00CB0C6E" w:rsidRDefault="00CB0C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2AAA4DF3"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33CE">
      <w:rPr>
        <w:rFonts w:ascii="Arial" w:hAnsi="Arial" w:cs="Arial"/>
        <w:b/>
        <w:noProof/>
        <w:sz w:val="18"/>
        <w:szCs w:val="18"/>
      </w:rPr>
      <w:t>3GPP TS 29.558 V19.5.0 (2025-12)</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755A2AB6"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33CE">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112</Pages>
  <Words>139068</Words>
  <Characters>792691</Characters>
  <Application>Microsoft Office Word</Application>
  <DocSecurity>0</DocSecurity>
  <Lines>6605</Lines>
  <Paragraphs>1859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929900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16</cp:revision>
  <cp:lastPrinted>2019-02-25T14:05:00Z</cp:lastPrinted>
  <dcterms:created xsi:type="dcterms:W3CDTF">2025-11-25T09:43:00Z</dcterms:created>
  <dcterms:modified xsi:type="dcterms:W3CDTF">2025-12-11T06:15:00Z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