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5EE9954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D54BDC">
        <w:rPr>
          <w:lang w:eastAsia="zh-CN"/>
        </w:rPr>
        <w:t>5</w:t>
      </w:r>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r w:rsidR="00D54BDC">
        <w:rPr>
          <w:sz w:val="32"/>
        </w:rPr>
        <w:t>1</w:t>
      </w:r>
      <w:r w:rsidR="00234257">
        <w:rPr>
          <w:sz w:val="32"/>
        </w:rPr>
        <w:t>2</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45pt" o:ole="">
            <v:imagedata r:id="rId9" o:title=""/>
          </v:shape>
          <o:OLEObject Type="Embed" ProgID="Word.Picture.8" ShapeID="_x0000_i1025" DrawAspect="Content" ObjectID="_1825506298"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09476604"/>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09476605"/>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0947660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09476607"/>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09476608"/>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09476609"/>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09476610"/>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09476611"/>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09476612"/>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09476613"/>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09476614"/>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5pt;height:2in" o:ole="">
            <v:imagedata r:id="rId13" o:title=""/>
          </v:shape>
          <o:OLEObject Type="Embed" ProgID="Visio.Drawing.15" ShapeID="_x0000_i1026" DrawAspect="Content" ObjectID="_1825506299"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3pt" o:ole="">
            <v:imagedata r:id="rId15" o:title=""/>
          </v:shape>
          <o:OLEObject Type="Embed" ProgID="Visio.Drawing.15" ShapeID="_x0000_i1027" DrawAspect="Content" ObjectID="_1825506300"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09476615"/>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09476616"/>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09476617"/>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09476618"/>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09476619"/>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09476620"/>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09476621"/>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09476622"/>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3pt;height:158.55pt" o:ole="">
            <v:imagedata r:id="rId17" o:title=""/>
          </v:shape>
          <o:OLEObject Type="Embed" ProgID="Visio.Drawing.11" ShapeID="_x0000_i1028" DrawAspect="Content" ObjectID="_1825506301"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pPr>
        <w:pStyle w:val="B2"/>
        <w:ind w:left="285" w:firstLine="283"/>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09476623"/>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3pt;height:158.55pt" o:ole="">
            <v:imagedata r:id="rId19" o:title=""/>
          </v:shape>
          <o:OLEObject Type="Embed" ProgID="Visio.Drawing.11" ShapeID="_x0000_i1029" DrawAspect="Content" ObjectID="_1825506302"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09476624"/>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09476625"/>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09476626"/>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3pt;height:158.55pt" o:ole="">
            <v:imagedata r:id="rId21" o:title=""/>
          </v:shape>
          <o:OLEObject Type="Embed" ProgID="Visio.Drawing.11" ShapeID="_x0000_i1030" DrawAspect="Content" ObjectID="_1825506303"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09476627"/>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09476628"/>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09476629"/>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3pt;height:158.55pt" o:ole="">
            <v:imagedata r:id="rId23" o:title=""/>
          </v:shape>
          <o:OLEObject Type="Embed" ProgID="Visio.Drawing.11" ShapeID="_x0000_i1031" DrawAspect="Content" ObjectID="_1825506304"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09476631"/>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09476632"/>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09476633"/>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09476634"/>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09476635"/>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09476636"/>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09476637"/>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09476638"/>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09476639"/>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09476640"/>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1pt" o:ole="">
            <v:imagedata r:id="rId25" o:title=""/>
          </v:shape>
          <o:OLEObject Type="Embed" ProgID="Visio.Drawing.15" ShapeID="_x0000_i1032" DrawAspect="Content" ObjectID="_1825506305"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09476641"/>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09476642"/>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09476643"/>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09476644"/>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09476645"/>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09476646"/>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09476647"/>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09476648"/>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09476649"/>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09476650"/>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09476651"/>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09476652"/>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09476653"/>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09476654"/>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09476655"/>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09476656"/>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09476657"/>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09476658"/>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09476659"/>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09476660"/>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09476661"/>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09476662"/>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09476663"/>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09476664"/>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09476665"/>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09476666"/>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09476667"/>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09476668"/>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09476669"/>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09476670"/>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09476671"/>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09476672"/>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09476673"/>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09476674"/>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09476675"/>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09476676"/>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09476677"/>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09476678"/>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09476679"/>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09476680"/>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09476681"/>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09476682"/>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09476683"/>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09476684"/>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09476685"/>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09476686"/>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09476687"/>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09476688"/>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09476690"/>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09476691"/>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09476692"/>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09476693"/>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r>
        <w:t>5.6.2.31</w:t>
      </w:r>
      <w:r>
        <w:tab/>
        <w:t>Type UeAltitudeInfo</w:t>
      </w:r>
      <w:bookmarkEnd w:id="1303"/>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4" w:name="_Toc532198064"/>
      <w:bookmarkStart w:id="1305" w:name="_Toc34123820"/>
      <w:bookmarkStart w:id="1306" w:name="_Toc36038564"/>
      <w:bookmarkStart w:id="1307" w:name="_Toc36038652"/>
      <w:bookmarkStart w:id="1308" w:name="_Toc36038843"/>
      <w:bookmarkStart w:id="1309" w:name="_Toc44680784"/>
      <w:bookmarkStart w:id="1310" w:name="_Toc45133696"/>
      <w:bookmarkStart w:id="1311" w:name="_Toc45133787"/>
      <w:bookmarkStart w:id="1312" w:name="_Toc49417485"/>
      <w:bookmarkStart w:id="1313" w:name="_Toc51762452"/>
      <w:bookmarkStart w:id="1314" w:name="_Toc58838168"/>
      <w:bookmarkStart w:id="1315" w:name="_Toc59017181"/>
      <w:bookmarkStart w:id="1316" w:name="_Toc68168327"/>
      <w:bookmarkStart w:id="1317" w:name="_Toc209476694"/>
      <w:r>
        <w:rPr>
          <w:lang w:val="en-US"/>
        </w:rPr>
        <w:t>5.6.3</w:t>
      </w:r>
      <w:r>
        <w:rPr>
          <w:lang w:val="en-US"/>
        </w:rPr>
        <w:tab/>
        <w:t>Simple data types and enumerations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22EBCEA" w14:textId="77777777" w:rsidR="000A0994" w:rsidRDefault="000A0994">
      <w:pPr>
        <w:pStyle w:val="41"/>
      </w:pPr>
      <w:bookmarkStart w:id="1318" w:name="_Toc493666008"/>
      <w:bookmarkStart w:id="1319" w:name="_Toc493774055"/>
      <w:bookmarkStart w:id="1320" w:name="_Toc494194804"/>
      <w:bookmarkStart w:id="1321" w:name="_Toc528159098"/>
      <w:bookmarkStart w:id="1322" w:name="_Toc532198065"/>
      <w:bookmarkStart w:id="1323" w:name="_Toc34123821"/>
      <w:bookmarkStart w:id="1324" w:name="_Toc36038565"/>
      <w:bookmarkStart w:id="1325" w:name="_Toc36038653"/>
      <w:bookmarkStart w:id="1326" w:name="_Toc36038844"/>
      <w:bookmarkStart w:id="1327" w:name="_Toc44680785"/>
      <w:bookmarkStart w:id="1328" w:name="_Toc45133697"/>
      <w:bookmarkStart w:id="1329" w:name="_Toc45133788"/>
      <w:bookmarkStart w:id="1330" w:name="_Toc49417486"/>
      <w:bookmarkStart w:id="1331" w:name="_Toc51762453"/>
      <w:bookmarkStart w:id="1332" w:name="_Toc58838169"/>
      <w:bookmarkStart w:id="1333" w:name="_Toc59017182"/>
      <w:bookmarkStart w:id="1334" w:name="_Toc68168328"/>
      <w:bookmarkStart w:id="1335" w:name="_Toc209476695"/>
      <w:r>
        <w:t>5.6.3.1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6123965" w14:textId="77777777" w:rsidR="000A0994" w:rsidRDefault="000A0994">
      <w:bookmarkStart w:id="1336" w:name="_Toc493666009"/>
      <w:bookmarkStart w:id="1337" w:name="_Toc493774056"/>
      <w:bookmarkStart w:id="1338" w:name="_Toc494194805"/>
      <w:bookmarkStart w:id="1339"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0" w:name="_Toc532198066"/>
      <w:bookmarkStart w:id="1341" w:name="_Toc34123822"/>
      <w:bookmarkStart w:id="1342" w:name="_Toc36038566"/>
      <w:bookmarkStart w:id="1343" w:name="_Toc36038654"/>
      <w:bookmarkStart w:id="1344" w:name="_Toc36038845"/>
      <w:bookmarkStart w:id="1345" w:name="_Toc44680786"/>
      <w:bookmarkStart w:id="1346" w:name="_Toc45133698"/>
      <w:bookmarkStart w:id="1347" w:name="_Toc45133789"/>
      <w:bookmarkStart w:id="1348" w:name="_Toc49417487"/>
      <w:bookmarkStart w:id="1349" w:name="_Toc51762454"/>
      <w:bookmarkStart w:id="1350" w:name="_Toc58838170"/>
      <w:bookmarkStart w:id="1351" w:name="_Toc59017183"/>
      <w:bookmarkStart w:id="1352" w:name="_Toc68168329"/>
      <w:bookmarkStart w:id="1353" w:name="_Toc209476696"/>
      <w:r>
        <w:t>5.6.3.2</w:t>
      </w:r>
      <w:r>
        <w:tab/>
        <w:t>Simple data types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4" w:name="_Toc493666010"/>
      <w:bookmarkStart w:id="1355" w:name="_Toc493774057"/>
      <w:bookmarkStart w:id="1356" w:name="_Toc494194806"/>
      <w:bookmarkStart w:id="1357" w:name="_Toc528159100"/>
      <w:bookmarkStart w:id="1358" w:name="_Toc532198067"/>
      <w:bookmarkStart w:id="1359" w:name="_Toc34123823"/>
      <w:bookmarkStart w:id="1360" w:name="_Toc36038567"/>
      <w:bookmarkStart w:id="1361" w:name="_Toc36038655"/>
      <w:bookmarkStart w:id="1362" w:name="_Toc36038846"/>
      <w:bookmarkStart w:id="1363" w:name="_Toc44680787"/>
      <w:bookmarkStart w:id="1364" w:name="_Toc45133699"/>
      <w:bookmarkStart w:id="1365" w:name="_Toc45133790"/>
      <w:bookmarkStart w:id="1366" w:name="_Toc49417488"/>
      <w:bookmarkStart w:id="1367" w:name="_Toc51762455"/>
      <w:bookmarkStart w:id="1368" w:name="_Toc58838171"/>
      <w:bookmarkStart w:id="1369" w:name="_Toc59017184"/>
      <w:bookmarkStart w:id="1370" w:name="_Toc68168330"/>
      <w:bookmarkStart w:id="1371" w:name="_Toc209476697"/>
      <w:r>
        <w:t>5.6.3.3</w:t>
      </w:r>
      <w:r>
        <w:tab/>
        <w:t>Enumeration: AfEvent</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2" w:name="_Toc73191381"/>
      <w:bookmarkStart w:id="1373" w:name="_Toc209476698"/>
      <w:r>
        <w:t>5.6.3.</w:t>
      </w:r>
      <w:r w:rsidR="005A6343">
        <w:t>4</w:t>
      </w:r>
      <w:r>
        <w:tab/>
        <w:t>Enumeration: CollectiveBehaviourFilterType</w:t>
      </w:r>
      <w:bookmarkEnd w:id="1372"/>
      <w:bookmarkEnd w:id="1373"/>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4"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4"/>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5" w:name="_Toc209476699"/>
      <w:r>
        <w:t>5.6.3.6</w:t>
      </w:r>
      <w:r>
        <w:tab/>
        <w:t xml:space="preserve">Enumeration: </w:t>
      </w:r>
      <w:r w:rsidRPr="004C31A1">
        <w:t>Relative</w:t>
      </w:r>
      <w:r>
        <w:t>Direction</w:t>
      </w:r>
      <w:bookmarkEnd w:id="1375"/>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6" w:name="_Toc489429160"/>
      <w:bookmarkStart w:id="1377" w:name="_Toc489429436"/>
      <w:bookmarkStart w:id="1378" w:name="_Toc489429916"/>
      <w:bookmarkStart w:id="1379" w:name="_Toc489430124"/>
      <w:bookmarkStart w:id="1380" w:name="_Toc489431826"/>
      <w:bookmarkStart w:id="1381" w:name="_Toc489605319"/>
      <w:bookmarkStart w:id="1382" w:name="_Toc492541397"/>
      <w:bookmarkStart w:id="1383" w:name="_Toc492899750"/>
      <w:bookmarkStart w:id="1384" w:name="_Toc492900029"/>
      <w:bookmarkStart w:id="1385" w:name="_Toc492967831"/>
      <w:bookmarkStart w:id="1386" w:name="_Toc492972919"/>
      <w:bookmarkStart w:id="1387" w:name="_Toc492973139"/>
      <w:bookmarkStart w:id="1388" w:name="_Toc493774059"/>
      <w:bookmarkStart w:id="1389" w:name="_Toc494194808"/>
      <w:bookmarkStart w:id="1390" w:name="_Toc528159102"/>
      <w:bookmarkStart w:id="1391" w:name="_Toc532198068"/>
      <w:bookmarkStart w:id="1392" w:name="_Toc34123824"/>
      <w:bookmarkStart w:id="1393" w:name="_Toc36038568"/>
      <w:bookmarkStart w:id="1394" w:name="_Toc36038656"/>
      <w:bookmarkStart w:id="1395" w:name="_Toc36038847"/>
      <w:bookmarkStart w:id="1396" w:name="_Toc44680788"/>
      <w:bookmarkStart w:id="1397" w:name="_Toc45133700"/>
      <w:bookmarkStart w:id="1398" w:name="_Toc45133791"/>
      <w:bookmarkStart w:id="1399" w:name="_Toc49417489"/>
      <w:bookmarkStart w:id="1400" w:name="_Toc51762456"/>
      <w:bookmarkStart w:id="1401" w:name="_Toc58838172"/>
      <w:bookmarkStart w:id="1402" w:name="_Toc59017185"/>
      <w:bookmarkStart w:id="1403" w:name="_Toc68168331"/>
      <w:bookmarkStart w:id="1404" w:name="_Toc209476700"/>
      <w:r>
        <w:t>5.7</w:t>
      </w:r>
      <w:r>
        <w:tab/>
        <w:t>Error handling</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975806D" w14:textId="77777777" w:rsidR="000A0994" w:rsidRDefault="000A0994">
      <w:pPr>
        <w:pStyle w:val="31"/>
      </w:pPr>
      <w:bookmarkStart w:id="1405" w:name="_Toc532198069"/>
      <w:bookmarkStart w:id="1406" w:name="_Toc34123825"/>
      <w:bookmarkStart w:id="1407" w:name="_Toc36038569"/>
      <w:bookmarkStart w:id="1408" w:name="_Toc36038657"/>
      <w:bookmarkStart w:id="1409" w:name="_Toc36038848"/>
      <w:bookmarkStart w:id="1410" w:name="_Toc44680789"/>
      <w:bookmarkStart w:id="1411" w:name="_Toc45133701"/>
      <w:bookmarkStart w:id="1412" w:name="_Toc45133792"/>
      <w:bookmarkStart w:id="1413" w:name="_Toc49417490"/>
      <w:bookmarkStart w:id="1414" w:name="_Toc51762457"/>
      <w:bookmarkStart w:id="1415" w:name="_Toc58838173"/>
      <w:bookmarkStart w:id="1416" w:name="_Toc59017186"/>
      <w:bookmarkStart w:id="1417" w:name="_Toc68168332"/>
      <w:bookmarkStart w:id="1418" w:name="_Toc209476701"/>
      <w:r>
        <w:t>5.7.1</w:t>
      </w:r>
      <w:r>
        <w:tab/>
        <w:t>General</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19" w:name="_Toc532198070"/>
      <w:bookmarkStart w:id="1420" w:name="_Toc34123826"/>
      <w:bookmarkStart w:id="1421" w:name="_Toc36038570"/>
      <w:bookmarkStart w:id="1422" w:name="_Toc36038658"/>
      <w:bookmarkStart w:id="1423" w:name="_Toc36038849"/>
      <w:bookmarkStart w:id="1424" w:name="_Toc44680790"/>
      <w:bookmarkStart w:id="1425" w:name="_Toc45133702"/>
      <w:bookmarkStart w:id="1426" w:name="_Toc45133793"/>
      <w:bookmarkStart w:id="1427" w:name="_Toc49417491"/>
      <w:bookmarkStart w:id="1428" w:name="_Toc51762458"/>
      <w:bookmarkStart w:id="1429" w:name="_Toc58838174"/>
      <w:bookmarkStart w:id="1430" w:name="_Toc59017187"/>
      <w:bookmarkStart w:id="1431" w:name="_Toc68168333"/>
      <w:bookmarkStart w:id="1432" w:name="_Toc209476702"/>
      <w:r>
        <w:t>5.7.2</w:t>
      </w:r>
      <w:r>
        <w:tab/>
        <w:t>Protocol Errors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3" w:name="_Toc532198071"/>
      <w:bookmarkStart w:id="1434" w:name="_Toc34123827"/>
      <w:bookmarkStart w:id="1435" w:name="_Toc36038571"/>
      <w:bookmarkStart w:id="1436" w:name="_Toc36038659"/>
      <w:bookmarkStart w:id="1437" w:name="_Toc36038850"/>
      <w:bookmarkStart w:id="1438" w:name="_Toc44680791"/>
      <w:bookmarkStart w:id="1439" w:name="_Toc45133703"/>
      <w:bookmarkStart w:id="1440" w:name="_Toc45133794"/>
      <w:bookmarkStart w:id="1441" w:name="_Toc49417492"/>
      <w:bookmarkStart w:id="1442" w:name="_Toc51762459"/>
      <w:bookmarkStart w:id="1443" w:name="_Toc58838175"/>
      <w:bookmarkStart w:id="1444" w:name="_Toc59017188"/>
      <w:bookmarkStart w:id="1445" w:name="_Toc68168334"/>
      <w:bookmarkStart w:id="1446" w:name="_Toc209476703"/>
      <w:r>
        <w:lastRenderedPageBreak/>
        <w:t>5.7.3</w:t>
      </w:r>
      <w:r>
        <w:tab/>
        <w:t>Application Errors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7" w:name="_Toc492899751"/>
      <w:bookmarkStart w:id="1448" w:name="_Toc492900030"/>
      <w:bookmarkStart w:id="1449" w:name="_Toc492967832"/>
      <w:bookmarkStart w:id="1450" w:name="_Toc492972920"/>
      <w:bookmarkStart w:id="1451" w:name="_Toc492973140"/>
      <w:bookmarkStart w:id="1452" w:name="_Toc493774060"/>
      <w:bookmarkStart w:id="1453" w:name="_Toc494194809"/>
      <w:bookmarkStart w:id="1454" w:name="_Toc528159103"/>
      <w:bookmarkStart w:id="1455" w:name="_Toc532198072"/>
      <w:bookmarkStart w:id="1456" w:name="_Toc34123828"/>
      <w:bookmarkStart w:id="1457" w:name="_Toc36038572"/>
      <w:bookmarkStart w:id="1458" w:name="_Toc36038660"/>
      <w:bookmarkStart w:id="1459" w:name="_Toc36038851"/>
      <w:bookmarkStart w:id="1460" w:name="_Toc44680792"/>
      <w:bookmarkStart w:id="1461" w:name="_Toc45133704"/>
      <w:bookmarkStart w:id="1462" w:name="_Toc45133795"/>
      <w:bookmarkStart w:id="1463" w:name="_Toc49417493"/>
      <w:bookmarkStart w:id="1464" w:name="_Toc51762460"/>
      <w:bookmarkStart w:id="1465" w:name="_Toc58838176"/>
      <w:bookmarkStart w:id="1466" w:name="_Toc59017189"/>
      <w:bookmarkStart w:id="1467" w:name="_Toc68168335"/>
      <w:bookmarkStart w:id="1468" w:name="_Toc209476704"/>
      <w:r>
        <w:rPr>
          <w:rFonts w:hint="eastAsia"/>
        </w:rPr>
        <w:t>5.</w:t>
      </w:r>
      <w:r>
        <w:t>8</w:t>
      </w:r>
      <w:r>
        <w:rPr>
          <w:rFonts w:hint="eastAsia"/>
          <w:lang w:eastAsia="zh-CN"/>
        </w:rPr>
        <w:tab/>
      </w:r>
      <w:r>
        <w:rPr>
          <w:lang w:eastAsia="zh-CN"/>
        </w:rPr>
        <w:t>Feature negotiation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69" w:name="_Toc532198073"/>
      <w:bookmarkStart w:id="1470" w:name="_Toc34123829"/>
      <w:bookmarkStart w:id="1471" w:name="_Toc36038573"/>
      <w:bookmarkStart w:id="1472" w:name="_Toc36038661"/>
      <w:bookmarkStart w:id="1473" w:name="_Toc36038852"/>
      <w:bookmarkStart w:id="1474" w:name="_Toc44680793"/>
      <w:bookmarkStart w:id="1475" w:name="_Toc45133705"/>
      <w:bookmarkStart w:id="1476" w:name="_Toc45133796"/>
      <w:bookmarkStart w:id="1477" w:name="_Toc49417494"/>
      <w:bookmarkStart w:id="1478" w:name="_Toc51762461"/>
      <w:bookmarkStart w:id="1479" w:name="_Toc58838177"/>
      <w:bookmarkStart w:id="1480" w:name="_Toc59017190"/>
      <w:bookmarkStart w:id="1481" w:name="_Toc68168336"/>
      <w:bookmarkStart w:id="1482" w:name="_Toc209476705"/>
      <w:r>
        <w:t>5.9</w:t>
      </w:r>
      <w:r>
        <w:tab/>
        <w:t>Security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3"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3"/>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4" w:name="_Toc532198074"/>
      <w:bookmarkStart w:id="1485" w:name="_Toc34123830"/>
      <w:bookmarkStart w:id="1486" w:name="_Toc36038574"/>
      <w:bookmarkStart w:id="1487" w:name="_Toc36038662"/>
      <w:bookmarkStart w:id="1488" w:name="_Toc36038853"/>
      <w:bookmarkStart w:id="1489" w:name="_Toc44680794"/>
      <w:bookmarkStart w:id="1490" w:name="_Toc45133706"/>
      <w:bookmarkStart w:id="1491" w:name="_Toc45133797"/>
      <w:bookmarkStart w:id="1492" w:name="_Toc49417495"/>
      <w:bookmarkStart w:id="1493" w:name="_Toc51762462"/>
      <w:bookmarkStart w:id="1494" w:name="_Toc58838178"/>
      <w:bookmarkStart w:id="1495" w:name="_Toc59017191"/>
      <w:bookmarkStart w:id="1496" w:name="_Toc68168337"/>
      <w:bookmarkStart w:id="1497" w:name="_Toc209476706"/>
      <w:r>
        <w:lastRenderedPageBreak/>
        <w:t>Annex A (normative):</w:t>
      </w:r>
      <w:r>
        <w:br/>
        <w:t>OpenAPI specification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72E80546" w14:textId="77777777" w:rsidR="000A0994" w:rsidRDefault="000A0994">
      <w:pPr>
        <w:pStyle w:val="1"/>
      </w:pPr>
      <w:bookmarkStart w:id="1498" w:name="_Toc532198075"/>
      <w:bookmarkStart w:id="1499" w:name="_Toc34123831"/>
      <w:bookmarkStart w:id="1500" w:name="_Toc36038575"/>
      <w:bookmarkStart w:id="1501" w:name="_Toc36038663"/>
      <w:bookmarkStart w:id="1502" w:name="_Toc36038854"/>
      <w:bookmarkStart w:id="1503" w:name="_Toc44680795"/>
      <w:bookmarkStart w:id="1504" w:name="_Toc45133707"/>
      <w:bookmarkStart w:id="1505" w:name="_Toc45133798"/>
      <w:bookmarkStart w:id="1506" w:name="_Toc49417496"/>
      <w:bookmarkStart w:id="1507" w:name="_Toc51762463"/>
      <w:bookmarkStart w:id="1508" w:name="_Toc58838179"/>
      <w:bookmarkStart w:id="1509" w:name="_Toc59017192"/>
      <w:bookmarkStart w:id="1510" w:name="_Toc68168338"/>
      <w:bookmarkStart w:id="1511" w:name="_Toc209476707"/>
      <w:r>
        <w:t>A.1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2" w:name="_Toc532198076"/>
      <w:bookmarkStart w:id="1513" w:name="_Toc34123832"/>
      <w:bookmarkStart w:id="1514" w:name="_Toc36038576"/>
      <w:bookmarkStart w:id="1515" w:name="_Toc36038664"/>
      <w:bookmarkStart w:id="1516" w:name="_Toc36038855"/>
      <w:bookmarkStart w:id="1517" w:name="_Toc44680796"/>
      <w:bookmarkStart w:id="1518" w:name="_Toc45133708"/>
      <w:bookmarkStart w:id="1519" w:name="_Toc45133799"/>
      <w:bookmarkStart w:id="1520" w:name="_Toc49417497"/>
      <w:bookmarkStart w:id="1521" w:name="_Toc51762464"/>
      <w:bookmarkStart w:id="1522" w:name="_Toc58838180"/>
      <w:bookmarkStart w:id="1523" w:name="_Toc59017193"/>
      <w:bookmarkStart w:id="1524" w:name="_Toc68168339"/>
      <w:bookmarkStart w:id="1525" w:name="_Toc209476708"/>
      <w:r>
        <w:t>A.2</w:t>
      </w:r>
      <w:r>
        <w:tab/>
      </w:r>
      <w:r>
        <w:rPr>
          <w:noProof/>
        </w:rPr>
        <w:t>Naf_EventExposure API</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7685371"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78560265"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540C2A">
        <w:rPr>
          <w:lang w:val="en-US" w:eastAsia="es-ES"/>
        </w:rPr>
        <w:t>5</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6"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6"/>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7"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7"/>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8" w:name="_Toc34123833"/>
      <w:bookmarkStart w:id="1529" w:name="_Toc36038577"/>
      <w:bookmarkStart w:id="1530" w:name="_Toc36038665"/>
      <w:bookmarkStart w:id="1531" w:name="historyclause"/>
      <w:bookmarkStart w:id="1532" w:name="_Toc36038856"/>
      <w:bookmarkStart w:id="1533" w:name="_Toc44680797"/>
      <w:bookmarkStart w:id="1534" w:name="_Toc45133709"/>
      <w:bookmarkStart w:id="1535" w:name="_Toc45133800"/>
      <w:bookmarkStart w:id="1536" w:name="_Toc49417498"/>
      <w:bookmarkStart w:id="1537" w:name="_Toc51762465"/>
      <w:bookmarkStart w:id="1538" w:name="_Toc58838181"/>
      <w:bookmarkStart w:id="1539" w:name="_Toc59017194"/>
      <w:bookmarkStart w:id="1540" w:name="_Toc68168340"/>
      <w:bookmarkStart w:id="1541"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29318C"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AD6638"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3C798CF" w:rsidR="00AD6638" w:rsidRDefault="00AD6638"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7C01C0C0" w:rsidR="00AD6638" w:rsidRDefault="00AD6638" w:rsidP="00F604B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2E71A0B0" w:rsidR="00AD6638" w:rsidRPr="002D3F81" w:rsidRDefault="00AD6638" w:rsidP="00F604B2">
            <w:pPr>
              <w:pStyle w:val="TAC"/>
              <w:rPr>
                <w:rFonts w:cs="Arial"/>
                <w:sz w:val="16"/>
                <w:szCs w:val="16"/>
                <w:lang w:eastAsia="zh-CN"/>
              </w:rPr>
            </w:pPr>
            <w:r>
              <w:rPr>
                <w:rFonts w:cs="Arial"/>
                <w:sz w:val="16"/>
                <w:szCs w:val="16"/>
                <w:lang w:eastAsia="zh-CN"/>
              </w:rPr>
              <w:t>C3-254094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3D7B0023" w:rsidR="00AD6638" w:rsidRDefault="00AD6638" w:rsidP="00F604B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5F2616B1" w:rsidR="00AD6638" w:rsidRPr="00906F0B" w:rsidRDefault="009216F0" w:rsidP="00F604B2">
            <w:pPr>
              <w:pStyle w:val="TAC"/>
              <w:rPr>
                <w:rFonts w:cs="Arial"/>
                <w:sz w:val="16"/>
                <w:szCs w:val="16"/>
                <w:lang w:eastAsia="zh-CN"/>
              </w:rPr>
            </w:pPr>
            <w:r>
              <w:rPr>
                <w:rFonts w:cs="Arial" w:hint="eastAsia"/>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07215BE5" w:rsidR="00AD6638" w:rsidRDefault="009216F0" w:rsidP="00F604B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7078BC4" w:rsidR="00AD6638" w:rsidRPr="00BD638E" w:rsidRDefault="00AD6638" w:rsidP="00F604B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1DED9F97" w:rsidR="00AD6638" w:rsidRPr="003C2A38" w:rsidRDefault="00AD6638" w:rsidP="00F604B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9216F0"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363746E3" w:rsidR="009216F0" w:rsidRDefault="009216F0" w:rsidP="009216F0">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01A73C80" w:rsidR="009216F0" w:rsidRDefault="009216F0" w:rsidP="009216F0">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66C9F47A" w:rsidR="009216F0" w:rsidRPr="002D3F81" w:rsidRDefault="009216F0" w:rsidP="009216F0">
            <w:pPr>
              <w:pStyle w:val="TAC"/>
              <w:rPr>
                <w:rFonts w:cs="Arial"/>
                <w:sz w:val="16"/>
                <w:szCs w:val="16"/>
                <w:lang w:eastAsia="zh-CN"/>
              </w:rPr>
            </w:pPr>
            <w:r>
              <w:rPr>
                <w:rFonts w:cs="Arial"/>
                <w:sz w:val="16"/>
                <w:szCs w:val="16"/>
                <w:lang w:eastAsia="zh-CN"/>
              </w:rPr>
              <w:t>C3-254317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40BE4247" w:rsidR="009216F0" w:rsidRDefault="009216F0" w:rsidP="009216F0">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2CBF2C5C" w:rsidR="009216F0" w:rsidRPr="00906F0B" w:rsidRDefault="009216F0" w:rsidP="009216F0">
            <w:pPr>
              <w:pStyle w:val="TAC"/>
              <w:rPr>
                <w:rFonts w:cs="Arial"/>
                <w:sz w:val="16"/>
                <w:szCs w:val="16"/>
                <w:lang w:eastAsia="zh-CN"/>
              </w:rPr>
            </w:pPr>
            <w:r>
              <w:rPr>
                <w:rFonts w:cs="Arial" w:hint="eastAsia"/>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3D15808A" w:rsidR="009216F0" w:rsidRDefault="009216F0" w:rsidP="009216F0">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75BF6F03" w:rsidR="009216F0" w:rsidRPr="00BD638E" w:rsidRDefault="009216F0" w:rsidP="009216F0">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2018D8E4" w:rsidR="009216F0" w:rsidRPr="003C2A38" w:rsidRDefault="009216F0" w:rsidP="009216F0">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AD6638"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07C8994D" w:rsidR="00AD6638" w:rsidRDefault="00AD6638" w:rsidP="00AD6638">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35ADC530" w:rsidR="00AD6638" w:rsidRDefault="00AD6638" w:rsidP="00AD6638">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33E7583D" w:rsidR="00AD6638" w:rsidRPr="002D3F81" w:rsidRDefault="00AD6638" w:rsidP="00AD6638">
            <w:pPr>
              <w:pStyle w:val="TAC"/>
              <w:rPr>
                <w:rFonts w:cs="Arial"/>
                <w:sz w:val="16"/>
                <w:szCs w:val="16"/>
                <w:lang w:eastAsia="zh-CN"/>
              </w:rPr>
            </w:pPr>
            <w:r>
              <w:rPr>
                <w:rFonts w:cs="Arial"/>
                <w:sz w:val="16"/>
                <w:szCs w:val="16"/>
                <w:lang w:eastAsia="zh-CN"/>
              </w:rPr>
              <w:t>C3-255142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4BA587A3" w:rsidR="00AD6638" w:rsidRDefault="00AD6638" w:rsidP="00AD6638">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1AECD537" w:rsidR="00AD6638" w:rsidRPr="00906F0B" w:rsidRDefault="00AD6638" w:rsidP="00AD6638">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253D19C7" w:rsidR="00AD6638" w:rsidRDefault="00AD6638" w:rsidP="00AD663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3D3E08DD" w:rsidR="00AD6638" w:rsidRPr="00BD638E" w:rsidRDefault="00AD6638" w:rsidP="00AD6638">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4A9841FF" w:rsidR="00AD6638" w:rsidRPr="003C2A38" w:rsidRDefault="00AD6638" w:rsidP="00AD6638">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EB33" w14:textId="77777777" w:rsidR="0029318C" w:rsidRDefault="0029318C">
      <w:r>
        <w:separator/>
      </w:r>
    </w:p>
  </w:endnote>
  <w:endnote w:type="continuationSeparator" w:id="0">
    <w:p w14:paraId="245E9779" w14:textId="77777777" w:rsidR="0029318C" w:rsidRDefault="0029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CEE05" w14:textId="77777777" w:rsidR="0029318C" w:rsidRDefault="0029318C">
      <w:r>
        <w:separator/>
      </w:r>
    </w:p>
  </w:footnote>
  <w:footnote w:type="continuationSeparator" w:id="0">
    <w:p w14:paraId="271D0E58" w14:textId="77777777" w:rsidR="0029318C" w:rsidRDefault="0029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1B04CBAA"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76D">
      <w:rPr>
        <w:rFonts w:ascii="Arial" w:hAnsi="Arial" w:cs="Arial"/>
        <w:b/>
        <w:noProof/>
        <w:sz w:val="18"/>
        <w:szCs w:val="18"/>
      </w:rPr>
      <w:t>3GPP TS 29.517 V19.5.0 (2025-12)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57F12F38"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76D">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79</Pages>
  <Words>26209</Words>
  <Characters>149397</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175256</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CR0165</cp:lastModifiedBy>
  <cp:revision>70</cp:revision>
  <cp:lastPrinted>2017-09-21T14:17:00Z</cp:lastPrinted>
  <dcterms:created xsi:type="dcterms:W3CDTF">2025-09-22T19:28:00Z</dcterms:created>
  <dcterms:modified xsi:type="dcterms:W3CDTF">2025-11-24T08:18:00Z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