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5837C31B"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2B79E3" w:rsidRPr="002437CB">
              <w:rPr>
                <w:lang w:val="fr-FR"/>
              </w:rPr>
              <w:t>1</w:t>
            </w:r>
            <w:r w:rsidRPr="002437CB">
              <w:rPr>
                <w:lang w:val="fr-FR"/>
              </w:rPr>
              <w:t>.</w:t>
            </w:r>
            <w:r w:rsidR="00245F96">
              <w:rPr>
                <w:lang w:val="fr-FR"/>
              </w:rPr>
              <w:t>3</w:t>
            </w:r>
            <w:r w:rsidRPr="002437CB">
              <w:rPr>
                <w:lang w:val="fr-FR"/>
              </w:rPr>
              <w:t>.</w:t>
            </w:r>
            <w:r w:rsidR="00553B69" w:rsidRPr="002437CB">
              <w:rPr>
                <w:lang w:val="fr-FR"/>
              </w:rPr>
              <w:t>0</w:t>
            </w:r>
            <w:r w:rsidRPr="002437CB">
              <w:rPr>
                <w:lang w:val="fr-FR"/>
              </w:rPr>
              <w:t xml:space="preserve"> </w:t>
            </w:r>
            <w:r w:rsidRPr="002437CB">
              <w:rPr>
                <w:sz w:val="32"/>
                <w:lang w:val="fr-FR"/>
              </w:rPr>
              <w:t>(20</w:t>
            </w:r>
            <w:r w:rsidR="00855FDA" w:rsidRPr="002437CB">
              <w:rPr>
                <w:sz w:val="32"/>
                <w:lang w:val="fr-FR"/>
              </w:rPr>
              <w:t>2</w:t>
            </w:r>
            <w:r w:rsidR="00553B69" w:rsidRPr="002437CB">
              <w:rPr>
                <w:sz w:val="32"/>
                <w:lang w:val="fr-FR"/>
              </w:rPr>
              <w:t>5</w:t>
            </w:r>
            <w:r w:rsidRPr="002437CB">
              <w:rPr>
                <w:sz w:val="32"/>
                <w:lang w:val="fr-FR"/>
              </w:rPr>
              <w:t>-</w:t>
            </w:r>
            <w:r w:rsidR="0047192F" w:rsidRPr="002437CB">
              <w:rPr>
                <w:sz w:val="32"/>
                <w:lang w:val="fr-FR"/>
              </w:rPr>
              <w:t>1</w:t>
            </w:r>
            <w:r w:rsidR="006F1E76">
              <w:rPr>
                <w:sz w:val="32"/>
                <w:lang w:val="fr-FR"/>
              </w:rPr>
              <w:t>1</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2437CB">
              <w:rPr>
                <w:rStyle w:val="ZGSM"/>
              </w:rPr>
              <w:t xml:space="preserve">Release </w:t>
            </w:r>
            <w:r w:rsidR="00A80278" w:rsidRPr="002437CB">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2.55pt" o:ole="">
                  <v:imagedata r:id="rId9" o:title=""/>
                </v:shape>
                <o:OLEObject Type="Embed" ProgID="Word.Picture.8" ShapeID="_x0000_i1025" DrawAspect="Content" ObjectID="_1825596078" r:id="rId10"/>
              </w:object>
            </w:r>
          </w:p>
        </w:tc>
        <w:tc>
          <w:tcPr>
            <w:tcW w:w="5540" w:type="dxa"/>
          </w:tcPr>
          <w:p w14:paraId="47562F6D" w14:textId="55FCA510" w:rsidR="00F112E4" w:rsidRPr="002437CB" w:rsidRDefault="0063434E" w:rsidP="00F112E4">
            <w:pPr>
              <w:jc w:val="right"/>
            </w:pPr>
            <w:bookmarkStart w:id="3" w:name="logos"/>
            <w:r>
              <w:pict w14:anchorId="5617469C">
                <v:shape id="_x0000_i1026" type="#_x0000_t75" style="width:126pt;height:75.85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33A0344D"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006A22" w:rsidRPr="002437CB">
              <w:rPr>
                <w:noProof/>
                <w:sz w:val="18"/>
              </w:rPr>
              <w:t>5</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lastRenderedPageBreak/>
        <w:t>Contents</w:t>
      </w:r>
    </w:p>
    <w:p w14:paraId="3D143C3E" w14:textId="497F0B0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t>Foreword</w:t>
      </w:r>
      <w:r>
        <w:tab/>
      </w:r>
      <w:r>
        <w:fldChar w:fldCharType="begin"/>
      </w:r>
      <w:r>
        <w:instrText xml:space="preserve"> PAGEREF _Toc214968583 \h </w:instrText>
      </w:r>
      <w:r>
        <w:fldChar w:fldCharType="separate"/>
      </w:r>
      <w:r>
        <w:t>26</w:t>
      </w:r>
      <w:r>
        <w:fldChar w:fldCharType="end"/>
      </w:r>
    </w:p>
    <w:p w14:paraId="4C57F741" w14:textId="1F4542F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_Toc214968584 \h </w:instrText>
      </w:r>
      <w:r>
        <w:fldChar w:fldCharType="separate"/>
      </w:r>
      <w:r>
        <w:t>28</w:t>
      </w:r>
      <w:r>
        <w:fldChar w:fldCharType="end"/>
      </w:r>
    </w:p>
    <w:p w14:paraId="65B5658F" w14:textId="38973D2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_Toc214968585 \h </w:instrText>
      </w:r>
      <w:r>
        <w:fldChar w:fldCharType="separate"/>
      </w:r>
      <w:r>
        <w:t>29</w:t>
      </w:r>
      <w:r>
        <w:fldChar w:fldCharType="end"/>
      </w:r>
    </w:p>
    <w:p w14:paraId="7B05FCD5" w14:textId="64F9E7D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_Toc214968586 \h </w:instrText>
      </w:r>
      <w:r>
        <w:fldChar w:fldCharType="separate"/>
      </w:r>
      <w:r>
        <w:t>30</w:t>
      </w:r>
      <w:r>
        <w:fldChar w:fldCharType="end"/>
      </w:r>
    </w:p>
    <w:p w14:paraId="2FC16813" w14:textId="53662A8C"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_Toc214968587 \h </w:instrText>
      </w:r>
      <w:r>
        <w:fldChar w:fldCharType="separate"/>
      </w:r>
      <w:r>
        <w:t>30</w:t>
      </w:r>
      <w:r>
        <w:fldChar w:fldCharType="end"/>
      </w:r>
    </w:p>
    <w:p w14:paraId="29C25B93" w14:textId="3E1F14CA"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_Toc214968588 \h </w:instrText>
      </w:r>
      <w:r>
        <w:fldChar w:fldCharType="separate"/>
      </w:r>
      <w:r>
        <w:t>30</w:t>
      </w:r>
      <w:r>
        <w:fldChar w:fldCharType="end"/>
      </w:r>
    </w:p>
    <w:p w14:paraId="203FD27F" w14:textId="03ACBD15"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_Toc214968589 \h </w:instrText>
      </w:r>
      <w:r>
        <w:fldChar w:fldCharType="separate"/>
      </w:r>
      <w:r>
        <w:t>30</w:t>
      </w:r>
      <w:r>
        <w:fldChar w:fldCharType="end"/>
      </w:r>
    </w:p>
    <w:p w14:paraId="4B7B1F8A" w14:textId="3774348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_Toc214968590 \h </w:instrText>
      </w:r>
      <w:r>
        <w:fldChar w:fldCharType="separate"/>
      </w:r>
      <w:r>
        <w:t>31</w:t>
      </w:r>
      <w:r>
        <w:fldChar w:fldCharType="end"/>
      </w:r>
    </w:p>
    <w:p w14:paraId="4D75BCF6" w14:textId="604712C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_Toc214968591 \h </w:instrText>
      </w:r>
      <w:r>
        <w:fldChar w:fldCharType="separate"/>
      </w:r>
      <w:r>
        <w:t>32</w:t>
      </w:r>
      <w:r>
        <w:fldChar w:fldCharType="end"/>
      </w:r>
    </w:p>
    <w:p w14:paraId="38DEFC50" w14:textId="61704C7C"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_Toc214968592 \h </w:instrText>
      </w:r>
      <w:r>
        <w:fldChar w:fldCharType="separate"/>
      </w:r>
      <w:r>
        <w:t>32</w:t>
      </w:r>
      <w:r>
        <w:fldChar w:fldCharType="end"/>
      </w:r>
    </w:p>
    <w:p w14:paraId="5D8265D2" w14:textId="3F4EFFF4"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rsidRPr="0095221C">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95221C">
        <w:rPr>
          <w:lang w:val="en-US"/>
        </w:rPr>
        <w:t>AIMLE Server</w:t>
      </w:r>
      <w:r>
        <w:tab/>
      </w:r>
      <w:r>
        <w:fldChar w:fldCharType="begin"/>
      </w:r>
      <w:r>
        <w:instrText xml:space="preserve"> PAGEREF _Toc214968593 \h </w:instrText>
      </w:r>
      <w:r>
        <w:fldChar w:fldCharType="separate"/>
      </w:r>
      <w:r>
        <w:t>34</w:t>
      </w:r>
      <w:r>
        <w:fldChar w:fldCharType="end"/>
      </w:r>
    </w:p>
    <w:p w14:paraId="6E89248B" w14:textId="19855FF4"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eastAsia="en-US"/>
        </w:rPr>
        <w:t>5.2.1</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eastAsia="en-US"/>
        </w:rPr>
        <w:t>AIMLES_ContextTransfer Service</w:t>
      </w:r>
      <w:r w:rsidRPr="0063434E">
        <w:rPr>
          <w:lang w:val="fr-FR"/>
        </w:rPr>
        <w:tab/>
      </w:r>
      <w:r>
        <w:fldChar w:fldCharType="begin"/>
      </w:r>
      <w:r w:rsidRPr="0063434E">
        <w:rPr>
          <w:lang w:val="fr-FR"/>
        </w:rPr>
        <w:instrText xml:space="preserve"> PAGEREF _Toc214968594 \h </w:instrText>
      </w:r>
      <w:r>
        <w:fldChar w:fldCharType="separate"/>
      </w:r>
      <w:r w:rsidRPr="0063434E">
        <w:rPr>
          <w:lang w:val="fr-FR"/>
        </w:rPr>
        <w:t>34</w:t>
      </w:r>
      <w:r>
        <w:fldChar w:fldCharType="end"/>
      </w:r>
    </w:p>
    <w:p w14:paraId="1E4BE0FC" w14:textId="30989CAA"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rPr>
        <w:t>5.2.1.1</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rPr>
        <w:t>Service Description</w:t>
      </w:r>
      <w:r w:rsidRPr="0063434E">
        <w:rPr>
          <w:lang w:val="fr-FR"/>
        </w:rPr>
        <w:tab/>
      </w:r>
      <w:r>
        <w:fldChar w:fldCharType="begin"/>
      </w:r>
      <w:r w:rsidRPr="0063434E">
        <w:rPr>
          <w:lang w:val="fr-FR"/>
        </w:rPr>
        <w:instrText xml:space="preserve"> PAGEREF _Toc214968595 \h </w:instrText>
      </w:r>
      <w:r>
        <w:fldChar w:fldCharType="separate"/>
      </w:r>
      <w:r w:rsidRPr="0063434E">
        <w:rPr>
          <w:lang w:val="fr-FR"/>
        </w:rPr>
        <w:t>34</w:t>
      </w:r>
      <w:r>
        <w:fldChar w:fldCharType="end"/>
      </w:r>
    </w:p>
    <w:p w14:paraId="6002DA05" w14:textId="5B6F6FA5"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eastAsia="en-US"/>
        </w:rPr>
        <w:t>5.2.1.2</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eastAsia="en-US"/>
        </w:rPr>
        <w:t>Service Operations</w:t>
      </w:r>
      <w:r w:rsidRPr="0063434E">
        <w:rPr>
          <w:lang w:val="fr-FR"/>
        </w:rPr>
        <w:tab/>
      </w:r>
      <w:r>
        <w:fldChar w:fldCharType="begin"/>
      </w:r>
      <w:r w:rsidRPr="0063434E">
        <w:rPr>
          <w:lang w:val="fr-FR"/>
        </w:rPr>
        <w:instrText xml:space="preserve"> PAGEREF _Toc214968596 \h </w:instrText>
      </w:r>
      <w:r>
        <w:fldChar w:fldCharType="separate"/>
      </w:r>
      <w:r w:rsidRPr="0063434E">
        <w:rPr>
          <w:lang w:val="fr-FR"/>
        </w:rPr>
        <w:t>34</w:t>
      </w:r>
      <w:r>
        <w:fldChar w:fldCharType="end"/>
      </w:r>
    </w:p>
    <w:p w14:paraId="6872CDAD" w14:textId="7010CA6A"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rPr>
        <w:t>5.2.1.2.1</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rPr>
        <w:t>Introduction</w:t>
      </w:r>
      <w:r w:rsidRPr="0063434E">
        <w:rPr>
          <w:lang w:val="fr-FR"/>
        </w:rPr>
        <w:tab/>
      </w:r>
      <w:r>
        <w:fldChar w:fldCharType="begin"/>
      </w:r>
      <w:r w:rsidRPr="0063434E">
        <w:rPr>
          <w:lang w:val="fr-FR"/>
        </w:rPr>
        <w:instrText xml:space="preserve"> PAGEREF _Toc214968597 \h </w:instrText>
      </w:r>
      <w:r>
        <w:fldChar w:fldCharType="separate"/>
      </w:r>
      <w:r w:rsidRPr="0063434E">
        <w:rPr>
          <w:lang w:val="fr-FR"/>
        </w:rPr>
        <w:t>34</w:t>
      </w:r>
      <w:r>
        <w:fldChar w:fldCharType="end"/>
      </w:r>
    </w:p>
    <w:p w14:paraId="17495A37" w14:textId="55AB357D"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eastAsia="en-US"/>
        </w:rPr>
        <w:t>5.2.1.2.2</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eastAsia="en-US"/>
        </w:rPr>
        <w:t>AIMLES_ContextTransfer_Request</w:t>
      </w:r>
      <w:r w:rsidRPr="0063434E">
        <w:rPr>
          <w:lang w:val="fr-FR"/>
        </w:rPr>
        <w:tab/>
      </w:r>
      <w:r>
        <w:fldChar w:fldCharType="begin"/>
      </w:r>
      <w:r w:rsidRPr="0063434E">
        <w:rPr>
          <w:lang w:val="fr-FR"/>
        </w:rPr>
        <w:instrText xml:space="preserve"> PAGEREF _Toc214968598 \h </w:instrText>
      </w:r>
      <w:r>
        <w:fldChar w:fldCharType="separate"/>
      </w:r>
      <w:r w:rsidRPr="0063434E">
        <w:rPr>
          <w:lang w:val="fr-FR"/>
        </w:rPr>
        <w:t>34</w:t>
      </w:r>
      <w:r>
        <w:fldChar w:fldCharType="end"/>
      </w:r>
    </w:p>
    <w:p w14:paraId="7416A6D3" w14:textId="5A7D43F2"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 xml:space="preserve">AIMLES_DataManagement </w:t>
      </w:r>
      <w:r w:rsidRPr="0063434E">
        <w:rPr>
          <w:rFonts w:eastAsia="SimSun"/>
          <w:lang w:val="fr-FR" w:eastAsia="en-US"/>
        </w:rPr>
        <w:t>Service</w:t>
      </w:r>
      <w:r w:rsidRPr="0063434E">
        <w:rPr>
          <w:lang w:val="fr-FR"/>
        </w:rPr>
        <w:tab/>
      </w:r>
      <w:r>
        <w:fldChar w:fldCharType="begin"/>
      </w:r>
      <w:r w:rsidRPr="0063434E">
        <w:rPr>
          <w:lang w:val="fr-FR"/>
        </w:rPr>
        <w:instrText xml:space="preserve"> PAGEREF _Toc214968599 \h </w:instrText>
      </w:r>
      <w:r>
        <w:fldChar w:fldCharType="separate"/>
      </w:r>
      <w:r w:rsidRPr="0063434E">
        <w:rPr>
          <w:lang w:val="fr-FR"/>
        </w:rPr>
        <w:t>36</w:t>
      </w:r>
      <w:r>
        <w:fldChar w:fldCharType="end"/>
      </w:r>
    </w:p>
    <w:p w14:paraId="240AEB5C" w14:textId="4D199F83"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_Toc214968600 \h </w:instrText>
      </w:r>
      <w:r>
        <w:fldChar w:fldCharType="separate"/>
      </w:r>
      <w:r w:rsidRPr="0063434E">
        <w:rPr>
          <w:lang w:val="fr-FR"/>
        </w:rPr>
        <w:t>36</w:t>
      </w:r>
      <w:r>
        <w:fldChar w:fldCharType="end"/>
      </w:r>
    </w:p>
    <w:p w14:paraId="51F3E1E4" w14:textId="5FAC511A"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_Toc214968601 \h </w:instrText>
      </w:r>
      <w:r>
        <w:fldChar w:fldCharType="separate"/>
      </w:r>
      <w:r w:rsidRPr="0063434E">
        <w:rPr>
          <w:lang w:val="fr-FR"/>
        </w:rPr>
        <w:t>36</w:t>
      </w:r>
      <w:r>
        <w:fldChar w:fldCharType="end"/>
      </w:r>
    </w:p>
    <w:p w14:paraId="142DCDE2" w14:textId="3365E9C2"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5.2.2.2.1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_Toc214968602 \h </w:instrText>
      </w:r>
      <w:r>
        <w:fldChar w:fldCharType="separate"/>
      </w:r>
      <w:r w:rsidRPr="0063434E">
        <w:rPr>
          <w:lang w:val="fr-FR"/>
        </w:rPr>
        <w:t>36</w:t>
      </w:r>
      <w:r>
        <w:fldChar w:fldCharType="end"/>
      </w:r>
    </w:p>
    <w:p w14:paraId="3C4019B7" w14:textId="217BA111"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5.2.2.2.2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AIMLES_DataManagement_Subscribe</w:t>
      </w:r>
      <w:r w:rsidRPr="0063434E">
        <w:rPr>
          <w:lang w:val="fr-FR"/>
        </w:rPr>
        <w:tab/>
      </w:r>
      <w:r>
        <w:fldChar w:fldCharType="begin"/>
      </w:r>
      <w:r w:rsidRPr="0063434E">
        <w:rPr>
          <w:lang w:val="fr-FR"/>
        </w:rPr>
        <w:instrText xml:space="preserve"> PAGEREF _Toc214968603 \h </w:instrText>
      </w:r>
      <w:r>
        <w:fldChar w:fldCharType="separate"/>
      </w:r>
      <w:r w:rsidRPr="0063434E">
        <w:rPr>
          <w:lang w:val="fr-FR"/>
        </w:rPr>
        <w:t>36</w:t>
      </w:r>
      <w:r>
        <w:fldChar w:fldCharType="end"/>
      </w:r>
    </w:p>
    <w:p w14:paraId="02274751" w14:textId="62B5DBCD"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5.2.2.2.3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AIMLES_DataManagement_Notify</w:t>
      </w:r>
      <w:r w:rsidRPr="0063434E">
        <w:rPr>
          <w:lang w:val="fr-FR"/>
        </w:rPr>
        <w:tab/>
      </w:r>
      <w:r>
        <w:fldChar w:fldCharType="begin"/>
      </w:r>
      <w:r w:rsidRPr="0063434E">
        <w:rPr>
          <w:lang w:val="fr-FR"/>
        </w:rPr>
        <w:instrText xml:space="preserve"> PAGEREF _Toc214968604 \h </w:instrText>
      </w:r>
      <w:r>
        <w:fldChar w:fldCharType="separate"/>
      </w:r>
      <w:r w:rsidRPr="0063434E">
        <w:rPr>
          <w:lang w:val="fr-FR"/>
        </w:rPr>
        <w:t>38</w:t>
      </w:r>
      <w:r>
        <w:fldChar w:fldCharType="end"/>
      </w:r>
    </w:p>
    <w:p w14:paraId="37E7ACFE" w14:textId="1F3B103F"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 Service</w:t>
      </w:r>
      <w:r w:rsidRPr="0063434E">
        <w:rPr>
          <w:lang w:val="fr-FR"/>
        </w:rPr>
        <w:tab/>
      </w:r>
      <w:r>
        <w:fldChar w:fldCharType="begin"/>
      </w:r>
      <w:r w:rsidRPr="0063434E">
        <w:rPr>
          <w:lang w:val="fr-FR"/>
        </w:rPr>
        <w:instrText xml:space="preserve"> PAGEREF _Toc214968605 \h </w:instrText>
      </w:r>
      <w:r>
        <w:fldChar w:fldCharType="separate"/>
      </w:r>
      <w:r w:rsidRPr="0063434E">
        <w:rPr>
          <w:lang w:val="fr-FR"/>
        </w:rPr>
        <w:t>40</w:t>
      </w:r>
      <w:r>
        <w:fldChar w:fldCharType="end"/>
      </w:r>
    </w:p>
    <w:p w14:paraId="4DE45974" w14:textId="4F003F2D"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5.2.3.1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_Toc214968606 \h </w:instrText>
      </w:r>
      <w:r>
        <w:fldChar w:fldCharType="separate"/>
      </w:r>
      <w:r w:rsidRPr="0063434E">
        <w:rPr>
          <w:lang w:val="fr-FR"/>
        </w:rPr>
        <w:t>40</w:t>
      </w:r>
      <w:r>
        <w:fldChar w:fldCharType="end"/>
      </w:r>
    </w:p>
    <w:p w14:paraId="4C488511" w14:textId="11906570"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5.2.3.2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_Toc214968607 \h </w:instrText>
      </w:r>
      <w:r>
        <w:fldChar w:fldCharType="separate"/>
      </w:r>
      <w:r w:rsidRPr="0063434E">
        <w:rPr>
          <w:lang w:val="fr-FR"/>
        </w:rPr>
        <w:t>40</w:t>
      </w:r>
      <w:r>
        <w:fldChar w:fldCharType="end"/>
      </w:r>
    </w:p>
    <w:p w14:paraId="1525B36C" w14:textId="17C7D769"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_Toc214968608 \h </w:instrText>
      </w:r>
      <w:r>
        <w:fldChar w:fldCharType="separate"/>
      </w:r>
      <w:r w:rsidRPr="0063434E">
        <w:rPr>
          <w:lang w:val="fr-FR"/>
        </w:rPr>
        <w:t>40</w:t>
      </w:r>
      <w:r>
        <w:fldChar w:fldCharType="end"/>
      </w:r>
    </w:p>
    <w:p w14:paraId="6260EC55" w14:textId="4F449D04"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AIMLES_FLMemberGroupSupport_Create</w:t>
      </w:r>
      <w:r w:rsidRPr="0063434E">
        <w:rPr>
          <w:lang w:val="fr-FR"/>
        </w:rPr>
        <w:tab/>
      </w:r>
      <w:r>
        <w:fldChar w:fldCharType="begin"/>
      </w:r>
      <w:r w:rsidRPr="0063434E">
        <w:rPr>
          <w:lang w:val="fr-FR"/>
        </w:rPr>
        <w:instrText xml:space="preserve"> PAGEREF _Toc214968609 \h </w:instrText>
      </w:r>
      <w:r>
        <w:fldChar w:fldCharType="separate"/>
      </w:r>
      <w:r w:rsidRPr="0063434E">
        <w:rPr>
          <w:lang w:val="fr-FR"/>
        </w:rPr>
        <w:t>40</w:t>
      </w:r>
      <w:r>
        <w:fldChar w:fldCharType="end"/>
      </w:r>
    </w:p>
    <w:p w14:paraId="3B575843" w14:textId="746AEB36"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AIMLES_FLMemberGroupSupport_Query</w:t>
      </w:r>
      <w:r w:rsidRPr="0063434E">
        <w:rPr>
          <w:lang w:val="fr-FR"/>
        </w:rPr>
        <w:tab/>
      </w:r>
      <w:r>
        <w:fldChar w:fldCharType="begin"/>
      </w:r>
      <w:r w:rsidRPr="0063434E">
        <w:rPr>
          <w:lang w:val="fr-FR"/>
        </w:rPr>
        <w:instrText xml:space="preserve"> PAGEREF _Toc214968610 \h </w:instrText>
      </w:r>
      <w:r>
        <w:fldChar w:fldCharType="separate"/>
      </w:r>
      <w:r w:rsidRPr="0063434E">
        <w:rPr>
          <w:lang w:val="fr-FR"/>
        </w:rPr>
        <w:t>41</w:t>
      </w:r>
      <w:r>
        <w:fldChar w:fldCharType="end"/>
      </w:r>
    </w:p>
    <w:p w14:paraId="20E1E4F3" w14:textId="3CF3C798"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5.2.3.2.4</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AIMLES_FLMemberGroupSupport_Update</w:t>
      </w:r>
      <w:r w:rsidRPr="0063434E">
        <w:rPr>
          <w:lang w:val="fr-FR"/>
        </w:rPr>
        <w:tab/>
      </w:r>
      <w:r>
        <w:fldChar w:fldCharType="begin"/>
      </w:r>
      <w:r w:rsidRPr="0063434E">
        <w:rPr>
          <w:lang w:val="fr-FR"/>
        </w:rPr>
        <w:instrText xml:space="preserve"> PAGEREF _Toc214968611 \h </w:instrText>
      </w:r>
      <w:r>
        <w:fldChar w:fldCharType="separate"/>
      </w:r>
      <w:r w:rsidRPr="0063434E">
        <w:rPr>
          <w:lang w:val="fr-FR"/>
        </w:rPr>
        <w:t>42</w:t>
      </w:r>
      <w:r>
        <w:fldChar w:fldCharType="end"/>
      </w:r>
    </w:p>
    <w:p w14:paraId="1518F341" w14:textId="0BA9961F"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5.2.3.2.5</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AIMLES_FLMemberGroupSupport_Delete</w:t>
      </w:r>
      <w:r w:rsidRPr="0063434E">
        <w:rPr>
          <w:lang w:val="fr-FR"/>
        </w:rPr>
        <w:tab/>
      </w:r>
      <w:r>
        <w:fldChar w:fldCharType="begin"/>
      </w:r>
      <w:r w:rsidRPr="0063434E">
        <w:rPr>
          <w:lang w:val="fr-FR"/>
        </w:rPr>
        <w:instrText xml:space="preserve"> PAGEREF _Toc214968612 \h </w:instrText>
      </w:r>
      <w:r>
        <w:fldChar w:fldCharType="separate"/>
      </w:r>
      <w:r w:rsidRPr="0063434E">
        <w:rPr>
          <w:lang w:val="fr-FR"/>
        </w:rPr>
        <w:t>43</w:t>
      </w:r>
      <w:r>
        <w:fldChar w:fldCharType="end"/>
      </w:r>
    </w:p>
    <w:p w14:paraId="7938C832" w14:textId="49AA1F7D"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5.2.4</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 xml:space="preserve">AIMLES_AIMLEServiceOperationsManagement </w:t>
      </w:r>
      <w:r w:rsidRPr="0063434E">
        <w:rPr>
          <w:rFonts w:eastAsia="SimSun"/>
          <w:lang w:val="fr-FR" w:eastAsia="en-US"/>
        </w:rPr>
        <w:t>Service</w:t>
      </w:r>
      <w:r w:rsidRPr="0063434E">
        <w:rPr>
          <w:lang w:val="fr-FR"/>
        </w:rPr>
        <w:tab/>
      </w:r>
      <w:r>
        <w:fldChar w:fldCharType="begin"/>
      </w:r>
      <w:r w:rsidRPr="0063434E">
        <w:rPr>
          <w:lang w:val="fr-FR"/>
        </w:rPr>
        <w:instrText xml:space="preserve"> PAGEREF _Toc214968613 \h </w:instrText>
      </w:r>
      <w:r>
        <w:fldChar w:fldCharType="separate"/>
      </w:r>
      <w:r w:rsidRPr="0063434E">
        <w:rPr>
          <w:lang w:val="fr-FR"/>
        </w:rPr>
        <w:t>44</w:t>
      </w:r>
      <w:r>
        <w:fldChar w:fldCharType="end"/>
      </w:r>
    </w:p>
    <w:p w14:paraId="1265203A" w14:textId="33FAF9C1"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5.2.4.1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_Toc214968614 \h </w:instrText>
      </w:r>
      <w:r>
        <w:fldChar w:fldCharType="separate"/>
      </w:r>
      <w:r w:rsidRPr="0063434E">
        <w:rPr>
          <w:lang w:val="fr-FR"/>
        </w:rPr>
        <w:t>44</w:t>
      </w:r>
      <w:r>
        <w:fldChar w:fldCharType="end"/>
      </w:r>
    </w:p>
    <w:p w14:paraId="4C920080" w14:textId="0B454DEC"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5.2.4.2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_Toc214968615 \h </w:instrText>
      </w:r>
      <w:r>
        <w:fldChar w:fldCharType="separate"/>
      </w:r>
      <w:r w:rsidRPr="0063434E">
        <w:rPr>
          <w:lang w:val="fr-FR"/>
        </w:rPr>
        <w:t>44</w:t>
      </w:r>
      <w:r>
        <w:fldChar w:fldCharType="end"/>
      </w:r>
    </w:p>
    <w:p w14:paraId="182A0784" w14:textId="15CEFA39"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5.2.4.2.1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_Toc214968616 \h </w:instrText>
      </w:r>
      <w:r>
        <w:fldChar w:fldCharType="separate"/>
      </w:r>
      <w:r w:rsidRPr="0063434E">
        <w:rPr>
          <w:lang w:val="fr-FR"/>
        </w:rPr>
        <w:t>44</w:t>
      </w:r>
      <w:r>
        <w:fldChar w:fldCharType="end"/>
      </w:r>
    </w:p>
    <w:p w14:paraId="1F6F24B4" w14:textId="0BFFB92A"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5.2.4.2.2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AIMLES_AIMLEServiceOperationsManagement_Request</w:t>
      </w:r>
      <w:r w:rsidRPr="0063434E">
        <w:rPr>
          <w:lang w:val="fr-FR"/>
        </w:rPr>
        <w:tab/>
      </w:r>
      <w:r>
        <w:fldChar w:fldCharType="begin"/>
      </w:r>
      <w:r w:rsidRPr="0063434E">
        <w:rPr>
          <w:lang w:val="fr-FR"/>
        </w:rPr>
        <w:instrText xml:space="preserve"> PAGEREF _Toc214968617 \h </w:instrText>
      </w:r>
      <w:r>
        <w:fldChar w:fldCharType="separate"/>
      </w:r>
      <w:r w:rsidRPr="0063434E">
        <w:rPr>
          <w:lang w:val="fr-FR"/>
        </w:rPr>
        <w:t>44</w:t>
      </w:r>
      <w:r>
        <w:fldChar w:fldCharType="end"/>
      </w:r>
    </w:p>
    <w:p w14:paraId="05DFC764" w14:textId="02DB310E"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5.2.5</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 xml:space="preserve">AIMLES_HierarchicalComputingAssist </w:t>
      </w:r>
      <w:r w:rsidRPr="0063434E">
        <w:rPr>
          <w:rFonts w:eastAsia="SimSun"/>
          <w:lang w:val="fr-FR" w:eastAsia="en-US"/>
        </w:rPr>
        <w:t>Service</w:t>
      </w:r>
      <w:r w:rsidRPr="0063434E">
        <w:rPr>
          <w:lang w:val="fr-FR"/>
        </w:rPr>
        <w:tab/>
      </w:r>
      <w:r>
        <w:fldChar w:fldCharType="begin"/>
      </w:r>
      <w:r w:rsidRPr="0063434E">
        <w:rPr>
          <w:lang w:val="fr-FR"/>
        </w:rPr>
        <w:instrText xml:space="preserve"> PAGEREF _Toc214968618 \h </w:instrText>
      </w:r>
      <w:r>
        <w:fldChar w:fldCharType="separate"/>
      </w:r>
      <w:r w:rsidRPr="0063434E">
        <w:rPr>
          <w:lang w:val="fr-FR"/>
        </w:rPr>
        <w:t>46</w:t>
      </w:r>
      <w:r>
        <w:fldChar w:fldCharType="end"/>
      </w:r>
    </w:p>
    <w:p w14:paraId="74F0EB11" w14:textId="44A05D80"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5.2.5.1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_Toc214968619 \h </w:instrText>
      </w:r>
      <w:r>
        <w:fldChar w:fldCharType="separate"/>
      </w:r>
      <w:r w:rsidRPr="0063434E">
        <w:rPr>
          <w:lang w:val="fr-FR"/>
        </w:rPr>
        <w:t>46</w:t>
      </w:r>
      <w:r>
        <w:fldChar w:fldCharType="end"/>
      </w:r>
    </w:p>
    <w:p w14:paraId="5976DDAA" w14:textId="610BA1F0"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5.2.5.2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_Toc214968620 \h </w:instrText>
      </w:r>
      <w:r>
        <w:fldChar w:fldCharType="separate"/>
      </w:r>
      <w:r w:rsidRPr="0063434E">
        <w:rPr>
          <w:lang w:val="fr-FR"/>
        </w:rPr>
        <w:t>46</w:t>
      </w:r>
      <w:r>
        <w:fldChar w:fldCharType="end"/>
      </w:r>
    </w:p>
    <w:p w14:paraId="4022B194" w14:textId="25F8A43D"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5.2.5.2.1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_Toc214968621 \h </w:instrText>
      </w:r>
      <w:r>
        <w:fldChar w:fldCharType="separate"/>
      </w:r>
      <w:r w:rsidRPr="0063434E">
        <w:rPr>
          <w:lang w:val="fr-FR"/>
        </w:rPr>
        <w:t>46</w:t>
      </w:r>
      <w:r>
        <w:fldChar w:fldCharType="end"/>
      </w:r>
    </w:p>
    <w:p w14:paraId="0E03470C" w14:textId="6E1174F6"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5.2.5.2.2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AIMLES_HierarchicalComputingAssist_Request</w:t>
      </w:r>
      <w:r w:rsidRPr="0063434E">
        <w:rPr>
          <w:lang w:val="fr-FR"/>
        </w:rPr>
        <w:tab/>
      </w:r>
      <w:r>
        <w:fldChar w:fldCharType="begin"/>
      </w:r>
      <w:r w:rsidRPr="0063434E">
        <w:rPr>
          <w:lang w:val="fr-FR"/>
        </w:rPr>
        <w:instrText xml:space="preserve"> PAGEREF _Toc214968622 \h </w:instrText>
      </w:r>
      <w:r>
        <w:fldChar w:fldCharType="separate"/>
      </w:r>
      <w:r w:rsidRPr="0063434E">
        <w:rPr>
          <w:lang w:val="fr-FR"/>
        </w:rPr>
        <w:t>46</w:t>
      </w:r>
      <w:r>
        <w:fldChar w:fldCharType="end"/>
      </w:r>
    </w:p>
    <w:p w14:paraId="2EC94764" w14:textId="3AF64BED"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95221C">
        <w:rPr>
          <w:rFonts w:eastAsia="SimSun"/>
          <w:lang w:eastAsia="en-US"/>
        </w:rPr>
        <w:t>Service</w:t>
      </w:r>
      <w:r>
        <w:tab/>
      </w:r>
      <w:r>
        <w:fldChar w:fldCharType="begin"/>
      </w:r>
      <w:r>
        <w:instrText xml:space="preserve"> PAGEREF _Toc214968623 \h </w:instrText>
      </w:r>
      <w:r>
        <w:fldChar w:fldCharType="separate"/>
      </w:r>
      <w:r>
        <w:t>48</w:t>
      </w:r>
      <w:r>
        <w:fldChar w:fldCharType="end"/>
      </w:r>
    </w:p>
    <w:p w14:paraId="7AC48B5C" w14:textId="3D5F2B3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_Toc214968624 \h </w:instrText>
      </w:r>
      <w:r>
        <w:fldChar w:fldCharType="separate"/>
      </w:r>
      <w:r>
        <w:t>48</w:t>
      </w:r>
      <w:r>
        <w:fldChar w:fldCharType="end"/>
      </w:r>
    </w:p>
    <w:p w14:paraId="612345ED" w14:textId="3500993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_Toc214968625 \h </w:instrText>
      </w:r>
      <w:r>
        <w:fldChar w:fldCharType="separate"/>
      </w:r>
      <w:r>
        <w:t>48</w:t>
      </w:r>
      <w:r>
        <w:fldChar w:fldCharType="end"/>
      </w:r>
    </w:p>
    <w:p w14:paraId="213E7888" w14:textId="4021486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_Toc214968626 \h </w:instrText>
      </w:r>
      <w:r>
        <w:fldChar w:fldCharType="separate"/>
      </w:r>
      <w:r>
        <w:t>48</w:t>
      </w:r>
      <w:r>
        <w:fldChar w:fldCharType="end"/>
      </w:r>
    </w:p>
    <w:p w14:paraId="74A2AE4E" w14:textId="277D214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5.2.6.2.2</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AIMLES_AIMLEClientDiscovery_Request</w:t>
      </w:r>
      <w:r>
        <w:tab/>
      </w:r>
      <w:r>
        <w:fldChar w:fldCharType="begin"/>
      </w:r>
      <w:r>
        <w:instrText xml:space="preserve"> PAGEREF _Toc214968627 \h </w:instrText>
      </w:r>
      <w:r>
        <w:fldChar w:fldCharType="separate"/>
      </w:r>
      <w:r>
        <w:t>48</w:t>
      </w:r>
      <w:r>
        <w:fldChar w:fldCharType="end"/>
      </w:r>
    </w:p>
    <w:p w14:paraId="2005C952" w14:textId="61CB97D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w:t>
      </w:r>
      <w:r w:rsidRPr="0095221C">
        <w:rPr>
          <w:rFonts w:eastAsia="SimSun"/>
          <w:lang w:eastAsia="en-US"/>
        </w:rPr>
        <w:t>Service</w:t>
      </w:r>
      <w:r>
        <w:tab/>
      </w:r>
      <w:r>
        <w:fldChar w:fldCharType="begin"/>
      </w:r>
      <w:r>
        <w:instrText xml:space="preserve"> PAGEREF _Toc214968628 \h </w:instrText>
      </w:r>
      <w:r>
        <w:fldChar w:fldCharType="separate"/>
      </w:r>
      <w:r>
        <w:t>49</w:t>
      </w:r>
      <w:r>
        <w:fldChar w:fldCharType="end"/>
      </w:r>
    </w:p>
    <w:p w14:paraId="19090052" w14:textId="4E4A610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_Toc214968629 \h </w:instrText>
      </w:r>
      <w:r>
        <w:fldChar w:fldCharType="separate"/>
      </w:r>
      <w:r>
        <w:t>49</w:t>
      </w:r>
      <w:r>
        <w:fldChar w:fldCharType="end"/>
      </w:r>
    </w:p>
    <w:p w14:paraId="095DFFBE" w14:textId="6C3C3E5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_Toc214968630 \h </w:instrText>
      </w:r>
      <w:r>
        <w:fldChar w:fldCharType="separate"/>
      </w:r>
      <w:r>
        <w:t>49</w:t>
      </w:r>
      <w:r>
        <w:fldChar w:fldCharType="end"/>
      </w:r>
    </w:p>
    <w:p w14:paraId="7628C71B" w14:textId="121F15D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_Toc214968631 \h </w:instrText>
      </w:r>
      <w:r>
        <w:fldChar w:fldCharType="separate"/>
      </w:r>
      <w:r>
        <w:t>49</w:t>
      </w:r>
      <w:r>
        <w:fldChar w:fldCharType="end"/>
      </w:r>
    </w:p>
    <w:p w14:paraId="156B41A9" w14:textId="590E829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5.2.7.2.2</w:t>
      </w:r>
      <w:r>
        <w:rPr>
          <w:rFonts w:asciiTheme="minorHAnsi" w:eastAsiaTheme="minorEastAsia" w:hAnsiTheme="minorHAnsi" w:cstheme="minorBidi"/>
          <w:kern w:val="2"/>
          <w:sz w:val="24"/>
          <w:szCs w:val="24"/>
          <w:lang w:val="en-US" w:eastAsia="en-US"/>
          <w14:ligatures w14:val="standardContextual"/>
        </w:rPr>
        <w:tab/>
      </w:r>
      <w:r>
        <w:t>AIMLES_ClientSelection_Subscribe</w:t>
      </w:r>
      <w:r>
        <w:tab/>
      </w:r>
      <w:r>
        <w:fldChar w:fldCharType="begin"/>
      </w:r>
      <w:r>
        <w:instrText xml:space="preserve"> PAGEREF _Toc214968632 \h </w:instrText>
      </w:r>
      <w:r>
        <w:fldChar w:fldCharType="separate"/>
      </w:r>
      <w:r>
        <w:t>49</w:t>
      </w:r>
      <w:r>
        <w:fldChar w:fldCharType="end"/>
      </w:r>
    </w:p>
    <w:p w14:paraId="4EC2A4C5" w14:textId="04F6A50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5.2.7.2.3</w:t>
      </w:r>
      <w:r>
        <w:rPr>
          <w:rFonts w:asciiTheme="minorHAnsi" w:eastAsiaTheme="minorEastAsia" w:hAnsiTheme="minorHAnsi" w:cstheme="minorBidi"/>
          <w:kern w:val="2"/>
          <w:sz w:val="24"/>
          <w:szCs w:val="24"/>
          <w:lang w:val="en-US" w:eastAsia="en-US"/>
          <w14:ligatures w14:val="standardContextual"/>
        </w:rPr>
        <w:tab/>
      </w:r>
      <w:r>
        <w:t>AIMLES_ClientSelection_Update</w:t>
      </w:r>
      <w:r>
        <w:tab/>
      </w:r>
      <w:r>
        <w:fldChar w:fldCharType="begin"/>
      </w:r>
      <w:r>
        <w:instrText xml:space="preserve"> PAGEREF _Toc214968633 \h </w:instrText>
      </w:r>
      <w:r>
        <w:fldChar w:fldCharType="separate"/>
      </w:r>
      <w:r>
        <w:t>50</w:t>
      </w:r>
      <w:r>
        <w:fldChar w:fldCharType="end"/>
      </w:r>
    </w:p>
    <w:p w14:paraId="1C37F222" w14:textId="66DE2F7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5.2.7.2.4</w:t>
      </w:r>
      <w:r>
        <w:rPr>
          <w:rFonts w:asciiTheme="minorHAnsi" w:eastAsiaTheme="minorEastAsia" w:hAnsiTheme="minorHAnsi" w:cstheme="minorBidi"/>
          <w:kern w:val="2"/>
          <w:sz w:val="24"/>
          <w:szCs w:val="24"/>
          <w:lang w:val="en-US" w:eastAsia="en-US"/>
          <w14:ligatures w14:val="standardContextual"/>
        </w:rPr>
        <w:tab/>
      </w:r>
      <w:r>
        <w:t>AIMLES_ClientSelection_Unsubscribe</w:t>
      </w:r>
      <w:r>
        <w:tab/>
      </w:r>
      <w:r>
        <w:fldChar w:fldCharType="begin"/>
      </w:r>
      <w:r>
        <w:instrText xml:space="preserve"> PAGEREF _Toc214968634 \h </w:instrText>
      </w:r>
      <w:r>
        <w:fldChar w:fldCharType="separate"/>
      </w:r>
      <w:r>
        <w:t>51</w:t>
      </w:r>
      <w:r>
        <w:fldChar w:fldCharType="end"/>
      </w:r>
    </w:p>
    <w:p w14:paraId="2950D0A7" w14:textId="02BC9D7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5.2.7.2.5</w:t>
      </w:r>
      <w:r>
        <w:rPr>
          <w:rFonts w:asciiTheme="minorHAnsi" w:eastAsiaTheme="minorEastAsia" w:hAnsiTheme="minorHAnsi" w:cstheme="minorBidi"/>
          <w:kern w:val="2"/>
          <w:sz w:val="24"/>
          <w:szCs w:val="24"/>
          <w:lang w:val="en-US" w:eastAsia="en-US"/>
          <w14:ligatures w14:val="standardContextual"/>
        </w:rPr>
        <w:tab/>
      </w:r>
      <w:r>
        <w:t>AIMLES_ClientSelection_Notify</w:t>
      </w:r>
      <w:r>
        <w:tab/>
      </w:r>
      <w:r>
        <w:fldChar w:fldCharType="begin"/>
      </w:r>
      <w:r>
        <w:instrText xml:space="preserve"> PAGEREF _Toc214968635 \h </w:instrText>
      </w:r>
      <w:r>
        <w:fldChar w:fldCharType="separate"/>
      </w:r>
      <w:r>
        <w:t>52</w:t>
      </w:r>
      <w:r>
        <w:fldChar w:fldCharType="end"/>
      </w:r>
    </w:p>
    <w:p w14:paraId="1C616964" w14:textId="0E8B010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5.2.7.2.6</w:t>
      </w:r>
      <w:r>
        <w:rPr>
          <w:rFonts w:asciiTheme="minorHAnsi" w:eastAsiaTheme="minorEastAsia" w:hAnsiTheme="minorHAnsi" w:cstheme="minorBidi"/>
          <w:kern w:val="2"/>
          <w:sz w:val="24"/>
          <w:szCs w:val="24"/>
          <w:lang w:val="en-US" w:eastAsia="en-US"/>
          <w14:ligatures w14:val="standardContextual"/>
        </w:rPr>
        <w:tab/>
      </w:r>
      <w:r>
        <w:t>AIMLES_AIMLEClientSelection_Request</w:t>
      </w:r>
      <w:r>
        <w:tab/>
      </w:r>
      <w:r>
        <w:fldChar w:fldCharType="begin"/>
      </w:r>
      <w:r>
        <w:instrText xml:space="preserve"> PAGEREF _Toc214968636 \h </w:instrText>
      </w:r>
      <w:r>
        <w:fldChar w:fldCharType="separate"/>
      </w:r>
      <w:r>
        <w:t>52</w:t>
      </w:r>
      <w:r>
        <w:fldChar w:fldCharType="end"/>
      </w:r>
    </w:p>
    <w:p w14:paraId="6014E92F" w14:textId="719626D4"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_Toc214968637 \h </w:instrText>
      </w:r>
      <w:r>
        <w:fldChar w:fldCharType="separate"/>
      </w:r>
      <w:r>
        <w:t>54</w:t>
      </w:r>
      <w:r>
        <w:fldChar w:fldCharType="end"/>
      </w:r>
    </w:p>
    <w:p w14:paraId="1D429155" w14:textId="7EF3A64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lastRenderedPageBreak/>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_Toc214968638 \h </w:instrText>
      </w:r>
      <w:r>
        <w:fldChar w:fldCharType="separate"/>
      </w:r>
      <w:r>
        <w:t>54</w:t>
      </w:r>
      <w:r>
        <w:fldChar w:fldCharType="end"/>
      </w:r>
    </w:p>
    <w:p w14:paraId="1DCE3AE1" w14:textId="4E0FEB2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_Toc214968639 \h </w:instrText>
      </w:r>
      <w:r>
        <w:fldChar w:fldCharType="separate"/>
      </w:r>
      <w:r>
        <w:t>54</w:t>
      </w:r>
      <w:r>
        <w:fldChar w:fldCharType="end"/>
      </w:r>
    </w:p>
    <w:p w14:paraId="0BB58AC8" w14:textId="245CD47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_Toc214968640 \h </w:instrText>
      </w:r>
      <w:r>
        <w:fldChar w:fldCharType="separate"/>
      </w:r>
      <w:r>
        <w:t>54</w:t>
      </w:r>
      <w:r>
        <w:fldChar w:fldCharType="end"/>
      </w:r>
    </w:p>
    <w:p w14:paraId="4E99C13E" w14:textId="53AFBD4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_Toc214968641 \h </w:instrText>
      </w:r>
      <w:r>
        <w:fldChar w:fldCharType="separate"/>
      </w:r>
      <w:r>
        <w:t>54</w:t>
      </w:r>
      <w:r>
        <w:fldChar w:fldCharType="end"/>
      </w:r>
    </w:p>
    <w:p w14:paraId="7B975644" w14:textId="57692BA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_Toc214968642 \h </w:instrText>
      </w:r>
      <w:r>
        <w:fldChar w:fldCharType="separate"/>
      </w:r>
      <w:r>
        <w:t>55</w:t>
      </w:r>
      <w:r>
        <w:fldChar w:fldCharType="end"/>
      </w:r>
    </w:p>
    <w:p w14:paraId="77D55A5F" w14:textId="102779D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_Toc214968643 \h </w:instrText>
      </w:r>
      <w:r>
        <w:fldChar w:fldCharType="separate"/>
      </w:r>
      <w:r>
        <w:t>56</w:t>
      </w:r>
      <w:r>
        <w:fldChar w:fldCharType="end"/>
      </w:r>
    </w:p>
    <w:p w14:paraId="4EF8EF76" w14:textId="391AD15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_Toc214968644 \h </w:instrText>
      </w:r>
      <w:r>
        <w:fldChar w:fldCharType="separate"/>
      </w:r>
      <w:r>
        <w:t>56</w:t>
      </w:r>
      <w:r>
        <w:fldChar w:fldCharType="end"/>
      </w:r>
    </w:p>
    <w:p w14:paraId="3F0772EF" w14:textId="49BB1018"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5.2.9</w:t>
      </w:r>
      <w:r>
        <w:rPr>
          <w:rFonts w:asciiTheme="minorHAnsi" w:eastAsiaTheme="minorEastAsia" w:hAnsiTheme="minorHAnsi" w:cstheme="minorBidi"/>
          <w:kern w:val="2"/>
          <w:sz w:val="24"/>
          <w:szCs w:val="24"/>
          <w:lang w:val="en-US" w:eastAsia="en-US"/>
          <w14:ligatures w14:val="standardContextual"/>
        </w:rPr>
        <w:tab/>
      </w:r>
      <w:r>
        <w:t xml:space="preserve">AIMLES_AssistedMLModelSelection </w:t>
      </w:r>
      <w:r w:rsidRPr="0095221C">
        <w:rPr>
          <w:rFonts w:eastAsia="SimSun"/>
        </w:rPr>
        <w:t>Service</w:t>
      </w:r>
      <w:r>
        <w:tab/>
      </w:r>
      <w:r>
        <w:fldChar w:fldCharType="begin"/>
      </w:r>
      <w:r>
        <w:instrText xml:space="preserve"> PAGEREF _Toc214968645 \h </w:instrText>
      </w:r>
      <w:r>
        <w:fldChar w:fldCharType="separate"/>
      </w:r>
      <w:r>
        <w:t>58</w:t>
      </w:r>
      <w:r>
        <w:fldChar w:fldCharType="end"/>
      </w:r>
    </w:p>
    <w:p w14:paraId="1BD11856" w14:textId="511BA99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5.2.9.1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_Toc214968646 \h </w:instrText>
      </w:r>
      <w:r>
        <w:fldChar w:fldCharType="separate"/>
      </w:r>
      <w:r>
        <w:t>58</w:t>
      </w:r>
      <w:r>
        <w:fldChar w:fldCharType="end"/>
      </w:r>
    </w:p>
    <w:p w14:paraId="3F9F6918" w14:textId="64FB198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5.2.9.2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_Toc214968647 \h </w:instrText>
      </w:r>
      <w:r>
        <w:fldChar w:fldCharType="separate"/>
      </w:r>
      <w:r>
        <w:t>58</w:t>
      </w:r>
      <w:r>
        <w:fldChar w:fldCharType="end"/>
      </w:r>
    </w:p>
    <w:p w14:paraId="618F8CFE" w14:textId="3DB5FFC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_Toc214968648 \h </w:instrText>
      </w:r>
      <w:r>
        <w:fldChar w:fldCharType="separate"/>
      </w:r>
      <w:r>
        <w:t>58</w:t>
      </w:r>
      <w:r>
        <w:fldChar w:fldCharType="end"/>
      </w:r>
    </w:p>
    <w:p w14:paraId="5B20CCDB" w14:textId="73E0869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5.2.9.2.2</w:t>
      </w:r>
      <w:r>
        <w:rPr>
          <w:rFonts w:asciiTheme="minorHAnsi" w:eastAsiaTheme="minorEastAsia" w:hAnsiTheme="minorHAnsi" w:cstheme="minorBidi"/>
          <w:kern w:val="2"/>
          <w:sz w:val="24"/>
          <w:szCs w:val="24"/>
          <w:lang w:val="en-US" w:eastAsia="en-US"/>
          <w14:ligatures w14:val="standardContextual"/>
        </w:rPr>
        <w:tab/>
      </w:r>
      <w:r>
        <w:t>AIMLES_AssistedMLModelSelection_Subscribe</w:t>
      </w:r>
      <w:r>
        <w:tab/>
      </w:r>
      <w:r>
        <w:fldChar w:fldCharType="begin"/>
      </w:r>
      <w:r>
        <w:instrText xml:space="preserve"> PAGEREF _Toc214968649 \h </w:instrText>
      </w:r>
      <w:r>
        <w:fldChar w:fldCharType="separate"/>
      </w:r>
      <w:r>
        <w:t>58</w:t>
      </w:r>
      <w:r>
        <w:fldChar w:fldCharType="end"/>
      </w:r>
    </w:p>
    <w:p w14:paraId="145FCC92" w14:textId="03F0C78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5.2.9.2.3</w:t>
      </w:r>
      <w:r>
        <w:rPr>
          <w:rFonts w:asciiTheme="minorHAnsi" w:eastAsiaTheme="minorEastAsia" w:hAnsiTheme="minorHAnsi" w:cstheme="minorBidi"/>
          <w:kern w:val="2"/>
          <w:sz w:val="24"/>
          <w:szCs w:val="24"/>
          <w:lang w:val="en-US" w:eastAsia="en-US"/>
          <w14:ligatures w14:val="standardContextual"/>
        </w:rPr>
        <w:tab/>
      </w:r>
      <w:r>
        <w:t>AIMLES_AssistedMLModelSelection_Update</w:t>
      </w:r>
      <w:r>
        <w:tab/>
      </w:r>
      <w:r>
        <w:fldChar w:fldCharType="begin"/>
      </w:r>
      <w:r>
        <w:instrText xml:space="preserve"> PAGEREF _Toc214968650 \h </w:instrText>
      </w:r>
      <w:r>
        <w:fldChar w:fldCharType="separate"/>
      </w:r>
      <w:r>
        <w:t>59</w:t>
      </w:r>
      <w:r>
        <w:fldChar w:fldCharType="end"/>
      </w:r>
    </w:p>
    <w:p w14:paraId="3A37BCCE" w14:textId="30EBEC4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5.2.9.2.4</w:t>
      </w:r>
      <w:r>
        <w:rPr>
          <w:rFonts w:asciiTheme="minorHAnsi" w:eastAsiaTheme="minorEastAsia" w:hAnsiTheme="minorHAnsi" w:cstheme="minorBidi"/>
          <w:kern w:val="2"/>
          <w:sz w:val="24"/>
          <w:szCs w:val="24"/>
          <w:lang w:val="en-US" w:eastAsia="en-US"/>
          <w14:ligatures w14:val="standardContextual"/>
        </w:rPr>
        <w:tab/>
      </w:r>
      <w:r>
        <w:t>AIMLES_AssistedMLModelSelection_Unsubscribe</w:t>
      </w:r>
      <w:r>
        <w:tab/>
      </w:r>
      <w:r>
        <w:fldChar w:fldCharType="begin"/>
      </w:r>
      <w:r>
        <w:instrText xml:space="preserve"> PAGEREF _Toc214968651 \h </w:instrText>
      </w:r>
      <w:r>
        <w:fldChar w:fldCharType="separate"/>
      </w:r>
      <w:r>
        <w:t>60</w:t>
      </w:r>
      <w:r>
        <w:fldChar w:fldCharType="end"/>
      </w:r>
    </w:p>
    <w:p w14:paraId="0752F46B" w14:textId="7252F31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5.2.9.2.5</w:t>
      </w:r>
      <w:r>
        <w:rPr>
          <w:rFonts w:asciiTheme="minorHAnsi" w:eastAsiaTheme="minorEastAsia" w:hAnsiTheme="minorHAnsi" w:cstheme="minorBidi"/>
          <w:kern w:val="2"/>
          <w:sz w:val="24"/>
          <w:szCs w:val="24"/>
          <w:lang w:val="en-US" w:eastAsia="en-US"/>
          <w14:ligatures w14:val="standardContextual"/>
        </w:rPr>
        <w:tab/>
      </w:r>
      <w:r>
        <w:t>AIMLES_AssistedMLModelSelection_Notify</w:t>
      </w:r>
      <w:r>
        <w:tab/>
      </w:r>
      <w:r>
        <w:fldChar w:fldCharType="begin"/>
      </w:r>
      <w:r>
        <w:instrText xml:space="preserve"> PAGEREF _Toc214968652 \h </w:instrText>
      </w:r>
      <w:r>
        <w:fldChar w:fldCharType="separate"/>
      </w:r>
      <w:r>
        <w:t>61</w:t>
      </w:r>
      <w:r>
        <w:fldChar w:fldCharType="end"/>
      </w:r>
    </w:p>
    <w:p w14:paraId="14776E96" w14:textId="0A7034D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5.2.10</w:t>
      </w:r>
      <w:r>
        <w:rPr>
          <w:rFonts w:asciiTheme="minorHAnsi" w:eastAsiaTheme="minorEastAsia" w:hAnsiTheme="minorHAnsi" w:cstheme="minorBidi"/>
          <w:kern w:val="2"/>
          <w:sz w:val="24"/>
          <w:szCs w:val="24"/>
          <w:lang w:val="en-US" w:eastAsia="en-US"/>
          <w14:ligatures w14:val="standardContextual"/>
        </w:rPr>
        <w:tab/>
      </w:r>
      <w:r>
        <w:t xml:space="preserve">AIMLES_MLModelRetrieval </w:t>
      </w:r>
      <w:r w:rsidRPr="0095221C">
        <w:rPr>
          <w:rFonts w:eastAsia="SimSun"/>
        </w:rPr>
        <w:t>Service</w:t>
      </w:r>
      <w:r>
        <w:tab/>
      </w:r>
      <w:r>
        <w:fldChar w:fldCharType="begin"/>
      </w:r>
      <w:r>
        <w:instrText xml:space="preserve"> PAGEREF _Toc214968653 \h </w:instrText>
      </w:r>
      <w:r>
        <w:fldChar w:fldCharType="separate"/>
      </w:r>
      <w:r>
        <w:t>62</w:t>
      </w:r>
      <w:r>
        <w:fldChar w:fldCharType="end"/>
      </w:r>
    </w:p>
    <w:p w14:paraId="44DA2F6F" w14:textId="56ED6AB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5.2.10.1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_Toc214968654 \h </w:instrText>
      </w:r>
      <w:r>
        <w:fldChar w:fldCharType="separate"/>
      </w:r>
      <w:r>
        <w:t>62</w:t>
      </w:r>
      <w:r>
        <w:fldChar w:fldCharType="end"/>
      </w:r>
    </w:p>
    <w:p w14:paraId="015A7EFC" w14:textId="3DF1FB5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5.2.10.2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_Toc214968655 \h </w:instrText>
      </w:r>
      <w:r>
        <w:fldChar w:fldCharType="separate"/>
      </w:r>
      <w:r>
        <w:t>62</w:t>
      </w:r>
      <w:r>
        <w:fldChar w:fldCharType="end"/>
      </w:r>
    </w:p>
    <w:p w14:paraId="07C62BDE" w14:textId="30EA44B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_Toc214968656 \h </w:instrText>
      </w:r>
      <w:r>
        <w:fldChar w:fldCharType="separate"/>
      </w:r>
      <w:r>
        <w:t>62</w:t>
      </w:r>
      <w:r>
        <w:fldChar w:fldCharType="end"/>
      </w:r>
    </w:p>
    <w:p w14:paraId="588D9E78" w14:textId="1EF3CAA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5.2.10.2.2</w:t>
      </w:r>
      <w:r>
        <w:rPr>
          <w:rFonts w:asciiTheme="minorHAnsi" w:eastAsiaTheme="minorEastAsia" w:hAnsiTheme="minorHAnsi" w:cstheme="minorBidi"/>
          <w:kern w:val="2"/>
          <w:sz w:val="24"/>
          <w:szCs w:val="24"/>
          <w:lang w:val="en-US" w:eastAsia="en-US"/>
          <w14:ligatures w14:val="standardContextual"/>
        </w:rPr>
        <w:tab/>
      </w:r>
      <w:r>
        <w:t>AIMLES_MLModelRetrieval_Request</w:t>
      </w:r>
      <w:r>
        <w:tab/>
      </w:r>
      <w:r>
        <w:fldChar w:fldCharType="begin"/>
      </w:r>
      <w:r>
        <w:instrText xml:space="preserve"> PAGEREF _Toc214968657 \h </w:instrText>
      </w:r>
      <w:r>
        <w:fldChar w:fldCharType="separate"/>
      </w:r>
      <w:r>
        <w:t>62</w:t>
      </w:r>
      <w:r>
        <w:fldChar w:fldCharType="end"/>
      </w:r>
    </w:p>
    <w:p w14:paraId="4C053720" w14:textId="6BF7B2D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5.2.10.2.3</w:t>
      </w:r>
      <w:r>
        <w:rPr>
          <w:rFonts w:asciiTheme="minorHAnsi" w:eastAsiaTheme="minorEastAsia" w:hAnsiTheme="minorHAnsi" w:cstheme="minorBidi"/>
          <w:kern w:val="2"/>
          <w:sz w:val="24"/>
          <w:szCs w:val="24"/>
          <w:lang w:val="en-US" w:eastAsia="en-US"/>
          <w14:ligatures w14:val="standardContextual"/>
        </w:rPr>
        <w:tab/>
      </w:r>
      <w:r>
        <w:t>AIMLES_MLModelRetrieval_Subscribe</w:t>
      </w:r>
      <w:r>
        <w:tab/>
      </w:r>
      <w:r>
        <w:fldChar w:fldCharType="begin"/>
      </w:r>
      <w:r>
        <w:instrText xml:space="preserve"> PAGEREF _Toc214968658 \h </w:instrText>
      </w:r>
      <w:r>
        <w:fldChar w:fldCharType="separate"/>
      </w:r>
      <w:r>
        <w:t>63</w:t>
      </w:r>
      <w:r>
        <w:fldChar w:fldCharType="end"/>
      </w:r>
    </w:p>
    <w:p w14:paraId="7F209A64" w14:textId="31CC54E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5.2.10.2.4</w:t>
      </w:r>
      <w:r>
        <w:rPr>
          <w:rFonts w:asciiTheme="minorHAnsi" w:eastAsiaTheme="minorEastAsia" w:hAnsiTheme="minorHAnsi" w:cstheme="minorBidi"/>
          <w:kern w:val="2"/>
          <w:sz w:val="24"/>
          <w:szCs w:val="24"/>
          <w:lang w:val="en-US" w:eastAsia="en-US"/>
          <w14:ligatures w14:val="standardContextual"/>
        </w:rPr>
        <w:tab/>
      </w:r>
      <w:r>
        <w:t>AIMLES_MLModelRetrieval_Update</w:t>
      </w:r>
      <w:r>
        <w:tab/>
      </w:r>
      <w:r>
        <w:fldChar w:fldCharType="begin"/>
      </w:r>
      <w:r>
        <w:instrText xml:space="preserve"> PAGEREF _Toc214968659 \h </w:instrText>
      </w:r>
      <w:r>
        <w:fldChar w:fldCharType="separate"/>
      </w:r>
      <w:r>
        <w:t>64</w:t>
      </w:r>
      <w:r>
        <w:fldChar w:fldCharType="end"/>
      </w:r>
    </w:p>
    <w:p w14:paraId="20CFF161" w14:textId="1553392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5.2.10.2.5</w:t>
      </w:r>
      <w:r>
        <w:rPr>
          <w:rFonts w:asciiTheme="minorHAnsi" w:eastAsiaTheme="minorEastAsia" w:hAnsiTheme="minorHAnsi" w:cstheme="minorBidi"/>
          <w:kern w:val="2"/>
          <w:sz w:val="24"/>
          <w:szCs w:val="24"/>
          <w:lang w:val="en-US" w:eastAsia="en-US"/>
          <w14:ligatures w14:val="standardContextual"/>
        </w:rPr>
        <w:tab/>
      </w:r>
      <w:r>
        <w:t>AIMLES_MLModelRetrieval_Unsubscribe</w:t>
      </w:r>
      <w:r>
        <w:tab/>
      </w:r>
      <w:r>
        <w:fldChar w:fldCharType="begin"/>
      </w:r>
      <w:r>
        <w:instrText xml:space="preserve"> PAGEREF _Toc214968660 \h </w:instrText>
      </w:r>
      <w:r>
        <w:fldChar w:fldCharType="separate"/>
      </w:r>
      <w:r>
        <w:t>65</w:t>
      </w:r>
      <w:r>
        <w:fldChar w:fldCharType="end"/>
      </w:r>
    </w:p>
    <w:p w14:paraId="646BE43D" w14:textId="64C90F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5.2.10.2.6</w:t>
      </w:r>
      <w:r>
        <w:rPr>
          <w:rFonts w:asciiTheme="minorHAnsi" w:eastAsiaTheme="minorEastAsia" w:hAnsiTheme="minorHAnsi" w:cstheme="minorBidi"/>
          <w:kern w:val="2"/>
          <w:sz w:val="24"/>
          <w:szCs w:val="24"/>
          <w:lang w:val="en-US" w:eastAsia="en-US"/>
          <w14:ligatures w14:val="standardContextual"/>
        </w:rPr>
        <w:tab/>
      </w:r>
      <w:r>
        <w:t>AIMLES_MLModelRetrieval_Notify</w:t>
      </w:r>
      <w:r>
        <w:tab/>
      </w:r>
      <w:r>
        <w:fldChar w:fldCharType="begin"/>
      </w:r>
      <w:r>
        <w:instrText xml:space="preserve"> PAGEREF _Toc214968661 \h </w:instrText>
      </w:r>
      <w:r>
        <w:fldChar w:fldCharType="separate"/>
      </w:r>
      <w:r>
        <w:t>65</w:t>
      </w:r>
      <w:r>
        <w:fldChar w:fldCharType="end"/>
      </w:r>
    </w:p>
    <w:p w14:paraId="1A1FD560" w14:textId="15BE5DD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5.2.11</w:t>
      </w:r>
      <w:r>
        <w:rPr>
          <w:rFonts w:asciiTheme="minorHAnsi" w:eastAsiaTheme="minorEastAsia" w:hAnsiTheme="minorHAnsi" w:cstheme="minorBidi"/>
          <w:kern w:val="2"/>
          <w:sz w:val="24"/>
          <w:szCs w:val="24"/>
          <w:lang w:val="en-US" w:eastAsia="en-US"/>
          <w14:ligatures w14:val="standardContextual"/>
        </w:rPr>
        <w:tab/>
      </w:r>
      <w:r>
        <w:t>AIMLES_TLModelSelectionAssistance Service</w:t>
      </w:r>
      <w:r>
        <w:tab/>
      </w:r>
      <w:r>
        <w:fldChar w:fldCharType="begin"/>
      </w:r>
      <w:r>
        <w:instrText xml:space="preserve"> PAGEREF _Toc214968662 \h </w:instrText>
      </w:r>
      <w:r>
        <w:fldChar w:fldCharType="separate"/>
      </w:r>
      <w:r>
        <w:t>67</w:t>
      </w:r>
      <w:r>
        <w:fldChar w:fldCharType="end"/>
      </w:r>
    </w:p>
    <w:p w14:paraId="524975DA" w14:textId="336B890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_Toc214968663 \h </w:instrText>
      </w:r>
      <w:r>
        <w:fldChar w:fldCharType="separate"/>
      </w:r>
      <w:r>
        <w:t>67</w:t>
      </w:r>
      <w:r>
        <w:fldChar w:fldCharType="end"/>
      </w:r>
    </w:p>
    <w:p w14:paraId="673B0BF4" w14:textId="1947968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_Toc214968664 \h </w:instrText>
      </w:r>
      <w:r>
        <w:fldChar w:fldCharType="separate"/>
      </w:r>
      <w:r>
        <w:t>67</w:t>
      </w:r>
      <w:r>
        <w:fldChar w:fldCharType="end"/>
      </w:r>
    </w:p>
    <w:p w14:paraId="5F466EB9" w14:textId="1BE76BA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_Toc214968665 \h </w:instrText>
      </w:r>
      <w:r>
        <w:fldChar w:fldCharType="separate"/>
      </w:r>
      <w:r>
        <w:t>67</w:t>
      </w:r>
      <w:r>
        <w:fldChar w:fldCharType="end"/>
      </w:r>
    </w:p>
    <w:p w14:paraId="2C129C4E" w14:textId="2E1F980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5.2.11.2.2</w:t>
      </w:r>
      <w:r>
        <w:rPr>
          <w:rFonts w:asciiTheme="minorHAnsi" w:eastAsiaTheme="minorEastAsia" w:hAnsiTheme="minorHAnsi" w:cstheme="minorBidi"/>
          <w:kern w:val="2"/>
          <w:sz w:val="24"/>
          <w:szCs w:val="24"/>
          <w:lang w:val="en-US" w:eastAsia="en-US"/>
          <w14:ligatures w14:val="standardContextual"/>
        </w:rPr>
        <w:tab/>
      </w:r>
      <w:r>
        <w:t>AIMLES_TLModelSelectionAssistance_Request</w:t>
      </w:r>
      <w:r>
        <w:tab/>
      </w:r>
      <w:r>
        <w:fldChar w:fldCharType="begin"/>
      </w:r>
      <w:r>
        <w:instrText xml:space="preserve"> PAGEREF _Toc214968666 \h </w:instrText>
      </w:r>
      <w:r>
        <w:fldChar w:fldCharType="separate"/>
      </w:r>
      <w:r>
        <w:t>67</w:t>
      </w:r>
      <w:r>
        <w:fldChar w:fldCharType="end"/>
      </w:r>
    </w:p>
    <w:p w14:paraId="610321CB" w14:textId="0CA9CC5E"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sidRPr="0095221C">
        <w:rPr>
          <w:rFonts w:eastAsia="SimSun"/>
        </w:rPr>
        <w:t>5.2.12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AIMLES_SplitOpNodeRegistration</w:t>
      </w:r>
      <w:r>
        <w:tab/>
      </w:r>
      <w:r>
        <w:fldChar w:fldCharType="begin"/>
      </w:r>
      <w:r>
        <w:instrText xml:space="preserve"> PAGEREF _Toc214968667 \h </w:instrText>
      </w:r>
      <w:r>
        <w:fldChar w:fldCharType="separate"/>
      </w:r>
      <w:r>
        <w:t>68</w:t>
      </w:r>
      <w:r>
        <w:fldChar w:fldCharType="end"/>
      </w:r>
    </w:p>
    <w:p w14:paraId="50345132" w14:textId="7107413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Service Description</w:t>
      </w:r>
      <w:r>
        <w:tab/>
      </w:r>
      <w:r>
        <w:fldChar w:fldCharType="begin"/>
      </w:r>
      <w:r>
        <w:instrText xml:space="preserve"> PAGEREF _Toc214968668 \h </w:instrText>
      </w:r>
      <w:r>
        <w:fldChar w:fldCharType="separate"/>
      </w:r>
      <w:r>
        <w:t>68</w:t>
      </w:r>
      <w:r>
        <w:fldChar w:fldCharType="end"/>
      </w:r>
    </w:p>
    <w:p w14:paraId="021BCCF3" w14:textId="604A731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5.2.12.2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Service Operations</w:t>
      </w:r>
      <w:r>
        <w:tab/>
      </w:r>
      <w:r>
        <w:fldChar w:fldCharType="begin"/>
      </w:r>
      <w:r>
        <w:instrText xml:space="preserve"> PAGEREF _Toc214968669 \h </w:instrText>
      </w:r>
      <w:r>
        <w:fldChar w:fldCharType="separate"/>
      </w:r>
      <w:r>
        <w:t>68</w:t>
      </w:r>
      <w:r>
        <w:fldChar w:fldCharType="end"/>
      </w:r>
    </w:p>
    <w:p w14:paraId="7F923B53" w14:textId="13F188F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5.2.12.2.1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Introduction</w:t>
      </w:r>
      <w:r>
        <w:tab/>
      </w:r>
      <w:r>
        <w:fldChar w:fldCharType="begin"/>
      </w:r>
      <w:r>
        <w:instrText xml:space="preserve"> PAGEREF _Toc214968670 \h </w:instrText>
      </w:r>
      <w:r>
        <w:fldChar w:fldCharType="separate"/>
      </w:r>
      <w:r>
        <w:t>68</w:t>
      </w:r>
      <w:r>
        <w:fldChar w:fldCharType="end"/>
      </w:r>
    </w:p>
    <w:p w14:paraId="27FAD013" w14:textId="6F90F2E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5.2.12.2.2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w:t>
      </w:r>
      <w:r>
        <w:t>IMLES</w:t>
      </w:r>
      <w:r w:rsidRPr="0095221C">
        <w:rPr>
          <w:rFonts w:eastAsia="SimSun"/>
        </w:rPr>
        <w:t>_SplitOpNodeRegistration_Request</w:t>
      </w:r>
      <w:r>
        <w:tab/>
      </w:r>
      <w:r>
        <w:fldChar w:fldCharType="begin"/>
      </w:r>
      <w:r>
        <w:instrText xml:space="preserve"> PAGEREF _Toc214968671 \h </w:instrText>
      </w:r>
      <w:r>
        <w:fldChar w:fldCharType="separate"/>
      </w:r>
      <w:r>
        <w:t>68</w:t>
      </w:r>
      <w:r>
        <w:fldChar w:fldCharType="end"/>
      </w:r>
    </w:p>
    <w:p w14:paraId="5C0D291D" w14:textId="1E1D158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5.2.12.2.3</w:t>
      </w:r>
      <w:r>
        <w:rPr>
          <w:rFonts w:asciiTheme="minorHAnsi" w:eastAsiaTheme="minorEastAsia" w:hAnsiTheme="minorHAnsi" w:cstheme="minorBidi"/>
          <w:kern w:val="2"/>
          <w:sz w:val="24"/>
          <w:szCs w:val="24"/>
          <w:lang w:val="en-US" w:eastAsia="en-US"/>
          <w14:ligatures w14:val="standardContextual"/>
        </w:rPr>
        <w:tab/>
      </w:r>
      <w:r>
        <w:t>AIMLES_</w:t>
      </w:r>
      <w:r w:rsidRPr="0095221C">
        <w:rPr>
          <w:rFonts w:eastAsia="SimSun"/>
        </w:rPr>
        <w:t>SplitOpNodeRegistration</w:t>
      </w:r>
      <w:r>
        <w:t>_Update</w:t>
      </w:r>
      <w:r>
        <w:tab/>
      </w:r>
      <w:r>
        <w:fldChar w:fldCharType="begin"/>
      </w:r>
      <w:r>
        <w:instrText xml:space="preserve"> PAGEREF _Toc214968672 \h </w:instrText>
      </w:r>
      <w:r>
        <w:fldChar w:fldCharType="separate"/>
      </w:r>
      <w:r>
        <w:t>69</w:t>
      </w:r>
      <w:r>
        <w:fldChar w:fldCharType="end"/>
      </w:r>
    </w:p>
    <w:p w14:paraId="7FEF30EC" w14:textId="1FA26B6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5.2.12.2.4</w:t>
      </w:r>
      <w:r>
        <w:rPr>
          <w:rFonts w:asciiTheme="minorHAnsi" w:eastAsiaTheme="minorEastAsia" w:hAnsiTheme="minorHAnsi" w:cstheme="minorBidi"/>
          <w:kern w:val="2"/>
          <w:sz w:val="24"/>
          <w:szCs w:val="24"/>
          <w:lang w:val="en-US" w:eastAsia="en-US"/>
          <w14:ligatures w14:val="standardContextual"/>
        </w:rPr>
        <w:tab/>
      </w:r>
      <w:r>
        <w:t>AIMLES_</w:t>
      </w:r>
      <w:r w:rsidRPr="0095221C">
        <w:rPr>
          <w:rFonts w:eastAsia="SimSun"/>
        </w:rPr>
        <w:t>SplitOpNodeRegistration</w:t>
      </w:r>
      <w:r>
        <w:t>_Deregister service operation</w:t>
      </w:r>
      <w:r>
        <w:tab/>
      </w:r>
      <w:r>
        <w:fldChar w:fldCharType="begin"/>
      </w:r>
      <w:r>
        <w:instrText xml:space="preserve"> PAGEREF _Toc214968673 \h </w:instrText>
      </w:r>
      <w:r>
        <w:fldChar w:fldCharType="separate"/>
      </w:r>
      <w:r>
        <w:t>70</w:t>
      </w:r>
      <w:r>
        <w:fldChar w:fldCharType="end"/>
      </w:r>
    </w:p>
    <w:p w14:paraId="1634C373" w14:textId="65A2BADF"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sidRPr="0095221C">
        <w:rPr>
          <w:lang w:val="en-US"/>
        </w:rPr>
        <w:t>5.2.13</w:t>
      </w:r>
      <w:r>
        <w:rPr>
          <w:rFonts w:asciiTheme="minorHAnsi" w:eastAsiaTheme="minorEastAsia" w:hAnsiTheme="minorHAnsi" w:cstheme="minorBidi"/>
          <w:kern w:val="2"/>
          <w:sz w:val="24"/>
          <w:szCs w:val="24"/>
          <w:lang w:val="en-US" w:eastAsia="en-US"/>
          <w14:ligatures w14:val="standardContextual"/>
        </w:rPr>
        <w:tab/>
      </w:r>
      <w:r w:rsidRPr="0095221C">
        <w:rPr>
          <w:lang w:val="en-US"/>
        </w:rPr>
        <w:t xml:space="preserve">AIMLES_MLModelUpdate </w:t>
      </w:r>
      <w:r w:rsidRPr="0095221C">
        <w:rPr>
          <w:rFonts w:eastAsia="SimSun"/>
          <w:lang w:val="en-US"/>
        </w:rPr>
        <w:t>Service</w:t>
      </w:r>
      <w:r>
        <w:tab/>
      </w:r>
      <w:r>
        <w:fldChar w:fldCharType="begin"/>
      </w:r>
      <w:r>
        <w:instrText xml:space="preserve"> PAGEREF _Toc214968674 \h </w:instrText>
      </w:r>
      <w:r>
        <w:fldChar w:fldCharType="separate"/>
      </w:r>
      <w:r>
        <w:t>71</w:t>
      </w:r>
      <w:r>
        <w:fldChar w:fldCharType="end"/>
      </w:r>
    </w:p>
    <w:p w14:paraId="013AD40B" w14:textId="14D019D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lang w:val="en-US"/>
        </w:rPr>
        <w:t>5.2.13.1</w:t>
      </w:r>
      <w:r>
        <w:rPr>
          <w:rFonts w:asciiTheme="minorHAnsi" w:eastAsiaTheme="minorEastAsia" w:hAnsiTheme="minorHAnsi" w:cstheme="minorBidi"/>
          <w:kern w:val="2"/>
          <w:sz w:val="24"/>
          <w:szCs w:val="24"/>
          <w:lang w:val="en-US" w:eastAsia="en-US"/>
          <w14:ligatures w14:val="standardContextual"/>
        </w:rPr>
        <w:tab/>
      </w:r>
      <w:r w:rsidRPr="0095221C">
        <w:rPr>
          <w:lang w:val="en-US"/>
        </w:rPr>
        <w:t>Service Description</w:t>
      </w:r>
      <w:r>
        <w:tab/>
      </w:r>
      <w:r>
        <w:fldChar w:fldCharType="begin"/>
      </w:r>
      <w:r>
        <w:instrText xml:space="preserve"> PAGEREF _Toc214968675 \h </w:instrText>
      </w:r>
      <w:r>
        <w:fldChar w:fldCharType="separate"/>
      </w:r>
      <w:r>
        <w:t>71</w:t>
      </w:r>
      <w:r>
        <w:fldChar w:fldCharType="end"/>
      </w:r>
    </w:p>
    <w:p w14:paraId="48E5657D" w14:textId="292E53D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_Toc214968676 \h </w:instrText>
      </w:r>
      <w:r>
        <w:fldChar w:fldCharType="separate"/>
      </w:r>
      <w:r>
        <w:t>71</w:t>
      </w:r>
      <w:r>
        <w:fldChar w:fldCharType="end"/>
      </w:r>
    </w:p>
    <w:p w14:paraId="23734ECB" w14:textId="2EDF6AC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_Toc214968677 \h </w:instrText>
      </w:r>
      <w:r>
        <w:fldChar w:fldCharType="separate"/>
      </w:r>
      <w:r>
        <w:t>71</w:t>
      </w:r>
      <w:r>
        <w:fldChar w:fldCharType="end"/>
      </w:r>
    </w:p>
    <w:p w14:paraId="19A293A5" w14:textId="1111B77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5.2.13.2.2</w:t>
      </w:r>
      <w:r>
        <w:rPr>
          <w:rFonts w:asciiTheme="minorHAnsi" w:eastAsiaTheme="minorEastAsia" w:hAnsiTheme="minorHAnsi" w:cstheme="minorBidi"/>
          <w:kern w:val="2"/>
          <w:sz w:val="24"/>
          <w:szCs w:val="24"/>
          <w:lang w:val="en-US" w:eastAsia="en-US"/>
          <w14:ligatures w14:val="standardContextual"/>
        </w:rPr>
        <w:tab/>
      </w:r>
      <w:r>
        <w:t>AIMLES_MLModelUpdate_Request</w:t>
      </w:r>
      <w:r>
        <w:tab/>
      </w:r>
      <w:r>
        <w:fldChar w:fldCharType="begin"/>
      </w:r>
      <w:r>
        <w:instrText xml:space="preserve"> PAGEREF _Toc214968678 \h </w:instrText>
      </w:r>
      <w:r>
        <w:fldChar w:fldCharType="separate"/>
      </w:r>
      <w:r>
        <w:t>71</w:t>
      </w:r>
      <w:r>
        <w:fldChar w:fldCharType="end"/>
      </w:r>
    </w:p>
    <w:p w14:paraId="0D06E8E0" w14:textId="1DECC075"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5.2.14</w:t>
      </w:r>
      <w:r>
        <w:rPr>
          <w:rFonts w:asciiTheme="minorHAnsi" w:eastAsiaTheme="minorEastAsia" w:hAnsiTheme="minorHAnsi" w:cstheme="minorBidi"/>
          <w:kern w:val="2"/>
          <w:sz w:val="24"/>
          <w:szCs w:val="24"/>
          <w:lang w:val="en-US" w:eastAsia="en-US"/>
          <w14:ligatures w14:val="standardContextual"/>
        </w:rPr>
        <w:tab/>
      </w:r>
      <w:r>
        <w:t>AIMLES_MLModelTraining Service</w:t>
      </w:r>
      <w:r>
        <w:tab/>
      </w:r>
      <w:r>
        <w:fldChar w:fldCharType="begin"/>
      </w:r>
      <w:r>
        <w:instrText xml:space="preserve"> PAGEREF _Toc214968679 \h </w:instrText>
      </w:r>
      <w:r>
        <w:fldChar w:fldCharType="separate"/>
      </w:r>
      <w:r>
        <w:t>73</w:t>
      </w:r>
      <w:r>
        <w:fldChar w:fldCharType="end"/>
      </w:r>
    </w:p>
    <w:p w14:paraId="5D209B3C" w14:textId="7DD9F81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_Toc214968680 \h </w:instrText>
      </w:r>
      <w:r>
        <w:fldChar w:fldCharType="separate"/>
      </w:r>
      <w:r>
        <w:t>73</w:t>
      </w:r>
      <w:r>
        <w:fldChar w:fldCharType="end"/>
      </w:r>
    </w:p>
    <w:p w14:paraId="46F04009" w14:textId="2315BAC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_Toc214968681 \h </w:instrText>
      </w:r>
      <w:r>
        <w:fldChar w:fldCharType="separate"/>
      </w:r>
      <w:r>
        <w:t>73</w:t>
      </w:r>
      <w:r>
        <w:fldChar w:fldCharType="end"/>
      </w:r>
    </w:p>
    <w:p w14:paraId="09D5810D" w14:textId="37094AF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_Toc214968682 \h </w:instrText>
      </w:r>
      <w:r>
        <w:fldChar w:fldCharType="separate"/>
      </w:r>
      <w:r>
        <w:t>73</w:t>
      </w:r>
      <w:r>
        <w:fldChar w:fldCharType="end"/>
      </w:r>
    </w:p>
    <w:p w14:paraId="5EC472CA" w14:textId="10D462E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5.2.14.2.2</w:t>
      </w:r>
      <w:r>
        <w:rPr>
          <w:rFonts w:asciiTheme="minorHAnsi" w:eastAsiaTheme="minorEastAsia" w:hAnsiTheme="minorHAnsi" w:cstheme="minorBidi"/>
          <w:kern w:val="2"/>
          <w:sz w:val="24"/>
          <w:szCs w:val="24"/>
          <w:lang w:val="en-US" w:eastAsia="en-US"/>
          <w14:ligatures w14:val="standardContextual"/>
        </w:rPr>
        <w:tab/>
      </w:r>
      <w:r>
        <w:t>AIMLES_MLModelTraining_Request</w:t>
      </w:r>
      <w:r>
        <w:tab/>
      </w:r>
      <w:r>
        <w:fldChar w:fldCharType="begin"/>
      </w:r>
      <w:r>
        <w:instrText xml:space="preserve"> PAGEREF _Toc214968683 \h </w:instrText>
      </w:r>
      <w:r>
        <w:fldChar w:fldCharType="separate"/>
      </w:r>
      <w:r>
        <w:t>73</w:t>
      </w:r>
      <w:r>
        <w:fldChar w:fldCharType="end"/>
      </w:r>
    </w:p>
    <w:p w14:paraId="31748986" w14:textId="34AF411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5.2.14.2.3</w:t>
      </w:r>
      <w:r>
        <w:rPr>
          <w:rFonts w:asciiTheme="minorHAnsi" w:eastAsiaTheme="minorEastAsia" w:hAnsiTheme="minorHAnsi" w:cstheme="minorBidi"/>
          <w:kern w:val="2"/>
          <w:sz w:val="24"/>
          <w:szCs w:val="24"/>
          <w:lang w:val="en-US" w:eastAsia="en-US"/>
          <w14:ligatures w14:val="standardContextual"/>
        </w:rPr>
        <w:tab/>
      </w:r>
      <w:r>
        <w:t>AIMLES_MLModelTraining_Notify</w:t>
      </w:r>
      <w:r>
        <w:tab/>
      </w:r>
      <w:r>
        <w:fldChar w:fldCharType="begin"/>
      </w:r>
      <w:r>
        <w:instrText xml:space="preserve"> PAGEREF _Toc214968684 \h </w:instrText>
      </w:r>
      <w:r>
        <w:fldChar w:fldCharType="separate"/>
      </w:r>
      <w:r>
        <w:t>74</w:t>
      </w:r>
      <w:r>
        <w:fldChar w:fldCharType="end"/>
      </w:r>
    </w:p>
    <w:p w14:paraId="5ECCA0DC" w14:textId="0B772646"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5.2.15</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eastAsia="zh-CN"/>
        </w:rPr>
        <w:t>AIMLES_SplitOpEvent</w:t>
      </w:r>
      <w:r w:rsidRPr="0063434E">
        <w:rPr>
          <w:lang w:val="fr-FR"/>
        </w:rPr>
        <w:t xml:space="preserve"> Service</w:t>
      </w:r>
      <w:r w:rsidRPr="0063434E">
        <w:rPr>
          <w:lang w:val="fr-FR"/>
        </w:rPr>
        <w:tab/>
      </w:r>
      <w:r>
        <w:fldChar w:fldCharType="begin"/>
      </w:r>
      <w:r w:rsidRPr="0063434E">
        <w:rPr>
          <w:lang w:val="fr-FR"/>
        </w:rPr>
        <w:instrText xml:space="preserve"> PAGEREF _Toc214968685 \h </w:instrText>
      </w:r>
      <w:r>
        <w:fldChar w:fldCharType="separate"/>
      </w:r>
      <w:r w:rsidRPr="0063434E">
        <w:rPr>
          <w:lang w:val="fr-FR"/>
        </w:rPr>
        <w:t>75</w:t>
      </w:r>
      <w:r>
        <w:fldChar w:fldCharType="end"/>
      </w:r>
    </w:p>
    <w:p w14:paraId="6B440730" w14:textId="37790362"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5.2.15.1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_Toc214968686 \h </w:instrText>
      </w:r>
      <w:r>
        <w:fldChar w:fldCharType="separate"/>
      </w:r>
      <w:r w:rsidRPr="0063434E">
        <w:rPr>
          <w:lang w:val="fr-FR"/>
        </w:rPr>
        <w:t>75</w:t>
      </w:r>
      <w:r>
        <w:fldChar w:fldCharType="end"/>
      </w:r>
    </w:p>
    <w:p w14:paraId="2BD4B287" w14:textId="2A41FCA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5.2.15.2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_Toc214968687 \h </w:instrText>
      </w:r>
      <w:r>
        <w:fldChar w:fldCharType="separate"/>
      </w:r>
      <w:r>
        <w:t>75</w:t>
      </w:r>
      <w:r>
        <w:fldChar w:fldCharType="end"/>
      </w:r>
    </w:p>
    <w:p w14:paraId="19D1A2B6" w14:textId="06D6FA0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_Toc214968688 \h </w:instrText>
      </w:r>
      <w:r>
        <w:fldChar w:fldCharType="separate"/>
      </w:r>
      <w:r>
        <w:t>75</w:t>
      </w:r>
      <w:r>
        <w:fldChar w:fldCharType="end"/>
      </w:r>
    </w:p>
    <w:p w14:paraId="1A5BE667" w14:textId="009005D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5.2.15.2.2</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_Subscribe</w:t>
      </w:r>
      <w:r>
        <w:tab/>
      </w:r>
      <w:r>
        <w:fldChar w:fldCharType="begin"/>
      </w:r>
      <w:r>
        <w:instrText xml:space="preserve"> PAGEREF _Toc214968689 \h </w:instrText>
      </w:r>
      <w:r>
        <w:fldChar w:fldCharType="separate"/>
      </w:r>
      <w:r>
        <w:t>75</w:t>
      </w:r>
      <w:r>
        <w:fldChar w:fldCharType="end"/>
      </w:r>
    </w:p>
    <w:p w14:paraId="52A2BF6E" w14:textId="17855CA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5.2.15.2.3</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_Notify</w:t>
      </w:r>
      <w:r>
        <w:tab/>
      </w:r>
      <w:r>
        <w:fldChar w:fldCharType="begin"/>
      </w:r>
      <w:r>
        <w:instrText xml:space="preserve"> PAGEREF _Toc214968690 \h </w:instrText>
      </w:r>
      <w:r>
        <w:fldChar w:fldCharType="separate"/>
      </w:r>
      <w:r>
        <w:t>76</w:t>
      </w:r>
      <w:r>
        <w:fldChar w:fldCharType="end"/>
      </w:r>
    </w:p>
    <w:p w14:paraId="4896B9C6" w14:textId="30A882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5.2.15.2.4</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_Update</w:t>
      </w:r>
      <w:r>
        <w:tab/>
      </w:r>
      <w:r>
        <w:fldChar w:fldCharType="begin"/>
      </w:r>
      <w:r>
        <w:instrText xml:space="preserve"> PAGEREF _Toc214968691 \h </w:instrText>
      </w:r>
      <w:r>
        <w:fldChar w:fldCharType="separate"/>
      </w:r>
      <w:r>
        <w:t>76</w:t>
      </w:r>
      <w:r>
        <w:fldChar w:fldCharType="end"/>
      </w:r>
    </w:p>
    <w:p w14:paraId="5961C076" w14:textId="28782A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5.2.15.2.5</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_Unsubscribe</w:t>
      </w:r>
      <w:r>
        <w:tab/>
      </w:r>
      <w:r>
        <w:fldChar w:fldCharType="begin"/>
      </w:r>
      <w:r>
        <w:instrText xml:space="preserve"> PAGEREF _Toc214968692 \h </w:instrText>
      </w:r>
      <w:r>
        <w:fldChar w:fldCharType="separate"/>
      </w:r>
      <w:r>
        <w:t>77</w:t>
      </w:r>
      <w:r>
        <w:fldChar w:fldCharType="end"/>
      </w:r>
    </w:p>
    <w:p w14:paraId="16215F6A" w14:textId="6065DFA9"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_Toc214968693 \h </w:instrText>
      </w:r>
      <w:r>
        <w:fldChar w:fldCharType="separate"/>
      </w:r>
      <w:r>
        <w:t>78</w:t>
      </w:r>
      <w:r>
        <w:fldChar w:fldCharType="end"/>
      </w:r>
    </w:p>
    <w:p w14:paraId="1956123E" w14:textId="6D1E12FA"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_Toc214968694 \h </w:instrText>
      </w:r>
      <w:r>
        <w:fldChar w:fldCharType="separate"/>
      </w:r>
      <w:r>
        <w:t>78</w:t>
      </w:r>
      <w:r>
        <w:fldChar w:fldCharType="end"/>
      </w:r>
    </w:p>
    <w:p w14:paraId="160698DC" w14:textId="4826D29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_Toc214968695 \h </w:instrText>
      </w:r>
      <w:r>
        <w:fldChar w:fldCharType="separate"/>
      </w:r>
      <w:r>
        <w:t>78</w:t>
      </w:r>
      <w:r>
        <w:fldChar w:fldCharType="end"/>
      </w:r>
    </w:p>
    <w:p w14:paraId="1622FC94" w14:textId="4586FE4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_Toc214968696 \h </w:instrText>
      </w:r>
      <w:r>
        <w:fldChar w:fldCharType="separate"/>
      </w:r>
      <w:r>
        <w:t>78</w:t>
      </w:r>
      <w:r>
        <w:fldChar w:fldCharType="end"/>
      </w:r>
    </w:p>
    <w:p w14:paraId="57406646" w14:textId="14F1DB3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_Toc214968697 \h </w:instrText>
      </w:r>
      <w:r>
        <w:fldChar w:fldCharType="separate"/>
      </w:r>
      <w:r>
        <w:t>78</w:t>
      </w:r>
      <w:r>
        <w:fldChar w:fldCharType="end"/>
      </w:r>
    </w:p>
    <w:p w14:paraId="5CA06139" w14:textId="241705A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_Toc214968698 \h </w:instrText>
      </w:r>
      <w:r>
        <w:fldChar w:fldCharType="separate"/>
      </w:r>
      <w:r>
        <w:t>78</w:t>
      </w:r>
      <w:r>
        <w:fldChar w:fldCharType="end"/>
      </w:r>
    </w:p>
    <w:p w14:paraId="0FBEA0BA" w14:textId="3E6CAAF6"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95221C">
        <w:rPr>
          <w:rFonts w:eastAsia="SimSun"/>
          <w:lang w:eastAsia="en-US"/>
        </w:rPr>
        <w:t>Service</w:t>
      </w:r>
      <w:r>
        <w:tab/>
      </w:r>
      <w:r>
        <w:fldChar w:fldCharType="begin"/>
      </w:r>
      <w:r>
        <w:instrText xml:space="preserve"> PAGEREF _Toc214968699 \h </w:instrText>
      </w:r>
      <w:r>
        <w:fldChar w:fldCharType="separate"/>
      </w:r>
      <w:r>
        <w:t>81</w:t>
      </w:r>
      <w:r>
        <w:fldChar w:fldCharType="end"/>
      </w:r>
    </w:p>
    <w:p w14:paraId="1F28AAF5" w14:textId="6FC89BE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lastRenderedPageBreak/>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_Toc214968700 \h </w:instrText>
      </w:r>
      <w:r>
        <w:fldChar w:fldCharType="separate"/>
      </w:r>
      <w:r>
        <w:t>81</w:t>
      </w:r>
      <w:r>
        <w:fldChar w:fldCharType="end"/>
      </w:r>
    </w:p>
    <w:p w14:paraId="763332FF" w14:textId="3AD54B8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_Toc214968701 \h </w:instrText>
      </w:r>
      <w:r>
        <w:fldChar w:fldCharType="separate"/>
      </w:r>
      <w:r>
        <w:t>81</w:t>
      </w:r>
      <w:r>
        <w:fldChar w:fldCharType="end"/>
      </w:r>
    </w:p>
    <w:p w14:paraId="2538511B" w14:textId="54DDB09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_Toc214968702 \h </w:instrText>
      </w:r>
      <w:r>
        <w:fldChar w:fldCharType="separate"/>
      </w:r>
      <w:r>
        <w:t>81</w:t>
      </w:r>
      <w:r>
        <w:fldChar w:fldCharType="end"/>
      </w:r>
    </w:p>
    <w:p w14:paraId="7C8C4502" w14:textId="097C881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_Toc214968703 \h </w:instrText>
      </w:r>
      <w:r>
        <w:fldChar w:fldCharType="separate"/>
      </w:r>
      <w:r>
        <w:t>81</w:t>
      </w:r>
      <w:r>
        <w:fldChar w:fldCharType="end"/>
      </w:r>
    </w:p>
    <w:p w14:paraId="2C405384" w14:textId="2514FC09"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5.3.3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MLR_FLEvents Service</w:t>
      </w:r>
      <w:r w:rsidRPr="0063434E">
        <w:rPr>
          <w:lang w:val="fr-FR"/>
        </w:rPr>
        <w:tab/>
      </w:r>
      <w:r>
        <w:fldChar w:fldCharType="begin"/>
      </w:r>
      <w:r w:rsidRPr="0063434E">
        <w:rPr>
          <w:lang w:val="fr-FR"/>
        </w:rPr>
        <w:instrText xml:space="preserve"> PAGEREF _Toc214968704 \h </w:instrText>
      </w:r>
      <w:r>
        <w:fldChar w:fldCharType="separate"/>
      </w:r>
      <w:r w:rsidRPr="0063434E">
        <w:rPr>
          <w:lang w:val="fr-FR"/>
        </w:rPr>
        <w:t>82</w:t>
      </w:r>
      <w:r>
        <w:fldChar w:fldCharType="end"/>
      </w:r>
    </w:p>
    <w:p w14:paraId="3AD0B71C" w14:textId="2629D6B2"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5.3.3.1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_Toc214968705 \h </w:instrText>
      </w:r>
      <w:r>
        <w:fldChar w:fldCharType="separate"/>
      </w:r>
      <w:r w:rsidRPr="0063434E">
        <w:rPr>
          <w:lang w:val="fr-FR"/>
        </w:rPr>
        <w:t>82</w:t>
      </w:r>
      <w:r>
        <w:fldChar w:fldCharType="end"/>
      </w:r>
    </w:p>
    <w:p w14:paraId="740D83F0" w14:textId="58AFEC1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_Toc214968706 \h </w:instrText>
      </w:r>
      <w:r>
        <w:fldChar w:fldCharType="separate"/>
      </w:r>
      <w:r>
        <w:t>82</w:t>
      </w:r>
      <w:r>
        <w:fldChar w:fldCharType="end"/>
      </w:r>
    </w:p>
    <w:p w14:paraId="458B7510" w14:textId="2411BE8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_Toc214968707 \h </w:instrText>
      </w:r>
      <w:r>
        <w:fldChar w:fldCharType="separate"/>
      </w:r>
      <w:r>
        <w:t>82</w:t>
      </w:r>
      <w:r>
        <w:fldChar w:fldCharType="end"/>
      </w:r>
    </w:p>
    <w:p w14:paraId="1216CFCA" w14:textId="240A912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_Toc214968708 \h </w:instrText>
      </w:r>
      <w:r>
        <w:fldChar w:fldCharType="separate"/>
      </w:r>
      <w:r>
        <w:t>82</w:t>
      </w:r>
      <w:r>
        <w:fldChar w:fldCharType="end"/>
      </w:r>
    </w:p>
    <w:p w14:paraId="102E3E38" w14:textId="02BBBD7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_Toc214968709 \h </w:instrText>
      </w:r>
      <w:r>
        <w:fldChar w:fldCharType="separate"/>
      </w:r>
      <w:r>
        <w:t>83</w:t>
      </w:r>
      <w:r>
        <w:fldChar w:fldCharType="end"/>
      </w:r>
    </w:p>
    <w:p w14:paraId="5915A8E8" w14:textId="2A18BF0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_Toc214968710 \h </w:instrText>
      </w:r>
      <w:r>
        <w:fldChar w:fldCharType="separate"/>
      </w:r>
      <w:r>
        <w:t>84</w:t>
      </w:r>
      <w:r>
        <w:fldChar w:fldCharType="end"/>
      </w:r>
    </w:p>
    <w:p w14:paraId="2EFDBFD2" w14:textId="3A1A620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_Toc214968711 \h </w:instrText>
      </w:r>
      <w:r>
        <w:fldChar w:fldCharType="separate"/>
      </w:r>
      <w:r>
        <w:t>84</w:t>
      </w:r>
      <w:r>
        <w:fldChar w:fldCharType="end"/>
      </w:r>
    </w:p>
    <w:p w14:paraId="57B4B893" w14:textId="233ADDA6"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_Toc214968712 \h </w:instrText>
      </w:r>
      <w:r>
        <w:fldChar w:fldCharType="separate"/>
      </w:r>
      <w:r>
        <w:t>86</w:t>
      </w:r>
      <w:r>
        <w:fldChar w:fldCharType="end"/>
      </w:r>
    </w:p>
    <w:p w14:paraId="4B19BEB6" w14:textId="0D37740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_Toc214968713 \h </w:instrText>
      </w:r>
      <w:r>
        <w:fldChar w:fldCharType="separate"/>
      </w:r>
      <w:r>
        <w:t>86</w:t>
      </w:r>
      <w:r>
        <w:fldChar w:fldCharType="end"/>
      </w:r>
    </w:p>
    <w:p w14:paraId="35B627C1" w14:textId="348C6F2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_Toc214968714 \h </w:instrText>
      </w:r>
      <w:r>
        <w:fldChar w:fldCharType="separate"/>
      </w:r>
      <w:r>
        <w:t>86</w:t>
      </w:r>
      <w:r>
        <w:fldChar w:fldCharType="end"/>
      </w:r>
    </w:p>
    <w:p w14:paraId="281FF693" w14:textId="7E1CEE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_Toc214968715 \h </w:instrText>
      </w:r>
      <w:r>
        <w:fldChar w:fldCharType="separate"/>
      </w:r>
      <w:r>
        <w:t>86</w:t>
      </w:r>
      <w:r>
        <w:fldChar w:fldCharType="end"/>
      </w:r>
    </w:p>
    <w:p w14:paraId="6D43289C" w14:textId="07372A8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_Toc214968716 \h </w:instrText>
      </w:r>
      <w:r>
        <w:fldChar w:fldCharType="separate"/>
      </w:r>
      <w:r>
        <w:t>86</w:t>
      </w:r>
      <w:r>
        <w:fldChar w:fldCharType="end"/>
      </w:r>
    </w:p>
    <w:p w14:paraId="4479E640" w14:textId="7574ACC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_Toc214968717 \h </w:instrText>
      </w:r>
      <w:r>
        <w:fldChar w:fldCharType="separate"/>
      </w:r>
      <w:r>
        <w:t>87</w:t>
      </w:r>
      <w:r>
        <w:fldChar w:fldCharType="end"/>
      </w:r>
    </w:p>
    <w:p w14:paraId="13830F94" w14:textId="02BF23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_Toc214968718 \h </w:instrText>
      </w:r>
      <w:r>
        <w:fldChar w:fldCharType="separate"/>
      </w:r>
      <w:r>
        <w:t>87</w:t>
      </w:r>
      <w:r>
        <w:fldChar w:fldCharType="end"/>
      </w:r>
    </w:p>
    <w:p w14:paraId="25F94A94" w14:textId="2894AD7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_Toc214968719 \h </w:instrText>
      </w:r>
      <w:r>
        <w:fldChar w:fldCharType="separate"/>
      </w:r>
      <w:r>
        <w:t>88</w:t>
      </w:r>
      <w:r>
        <w:fldChar w:fldCharType="end"/>
      </w:r>
    </w:p>
    <w:p w14:paraId="67AED0E0" w14:textId="372DE60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_Toc214968720 \h </w:instrText>
      </w:r>
      <w:r>
        <w:fldChar w:fldCharType="separate"/>
      </w:r>
      <w:r>
        <w:t>90</w:t>
      </w:r>
      <w:r>
        <w:fldChar w:fldCharType="end"/>
      </w:r>
    </w:p>
    <w:p w14:paraId="38901BA9" w14:textId="2BB3BD6D"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_Toc214968721 \h </w:instrText>
      </w:r>
      <w:r>
        <w:fldChar w:fldCharType="separate"/>
      </w:r>
      <w:r>
        <w:t>90</w:t>
      </w:r>
      <w:r>
        <w:fldChar w:fldCharType="end"/>
      </w:r>
    </w:p>
    <w:p w14:paraId="0B81E6A8" w14:textId="4F711153"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AIMLES_ContextTransfer API</w:t>
      </w:r>
      <w:r>
        <w:tab/>
      </w:r>
      <w:r>
        <w:fldChar w:fldCharType="begin"/>
      </w:r>
      <w:r>
        <w:instrText xml:space="preserve"> PAGEREF _Toc214968722 \h </w:instrText>
      </w:r>
      <w:r>
        <w:fldChar w:fldCharType="separate"/>
      </w:r>
      <w:r>
        <w:t>90</w:t>
      </w:r>
      <w:r>
        <w:fldChar w:fldCharType="end"/>
      </w:r>
    </w:p>
    <w:p w14:paraId="117A80B8" w14:textId="3D49776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Introduction</w:t>
      </w:r>
      <w:r>
        <w:tab/>
      </w:r>
      <w:r>
        <w:fldChar w:fldCharType="begin"/>
      </w:r>
      <w:r>
        <w:instrText xml:space="preserve"> PAGEREF _Toc214968723 \h </w:instrText>
      </w:r>
      <w:r>
        <w:fldChar w:fldCharType="separate"/>
      </w:r>
      <w:r>
        <w:t>90</w:t>
      </w:r>
      <w:r>
        <w:fldChar w:fldCharType="end"/>
      </w:r>
    </w:p>
    <w:p w14:paraId="23A8C379" w14:textId="56A6ABF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Usage of HTTP</w:t>
      </w:r>
      <w:r>
        <w:tab/>
      </w:r>
      <w:r>
        <w:fldChar w:fldCharType="begin"/>
      </w:r>
      <w:r>
        <w:instrText xml:space="preserve"> PAGEREF _Toc214968724 \h </w:instrText>
      </w:r>
      <w:r>
        <w:fldChar w:fldCharType="separate"/>
      </w:r>
      <w:r>
        <w:t>90</w:t>
      </w:r>
      <w:r>
        <w:fldChar w:fldCharType="end"/>
      </w:r>
    </w:p>
    <w:p w14:paraId="1C5FCE61" w14:textId="6DF7E5F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Resources</w:t>
      </w:r>
      <w:r>
        <w:tab/>
      </w:r>
      <w:r>
        <w:fldChar w:fldCharType="begin"/>
      </w:r>
      <w:r>
        <w:instrText xml:space="preserve"> PAGEREF _Toc214968725 \h </w:instrText>
      </w:r>
      <w:r>
        <w:fldChar w:fldCharType="separate"/>
      </w:r>
      <w:r>
        <w:t>90</w:t>
      </w:r>
      <w:r>
        <w:fldChar w:fldCharType="end"/>
      </w:r>
    </w:p>
    <w:p w14:paraId="227D156A" w14:textId="2D56E73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Custom Operations without associated resources</w:t>
      </w:r>
      <w:r>
        <w:tab/>
      </w:r>
      <w:r>
        <w:fldChar w:fldCharType="begin"/>
      </w:r>
      <w:r>
        <w:instrText xml:space="preserve"> PAGEREF _Toc214968726 \h </w:instrText>
      </w:r>
      <w:r>
        <w:fldChar w:fldCharType="separate"/>
      </w:r>
      <w:r>
        <w:t>90</w:t>
      </w:r>
      <w:r>
        <w:fldChar w:fldCharType="end"/>
      </w:r>
    </w:p>
    <w:p w14:paraId="33AB437F" w14:textId="55445FF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Overview</w:t>
      </w:r>
      <w:r>
        <w:tab/>
      </w:r>
      <w:r>
        <w:fldChar w:fldCharType="begin"/>
      </w:r>
      <w:r>
        <w:instrText xml:space="preserve"> PAGEREF _Toc214968727 \h </w:instrText>
      </w:r>
      <w:r>
        <w:fldChar w:fldCharType="separate"/>
      </w:r>
      <w:r>
        <w:t>90</w:t>
      </w:r>
      <w:r>
        <w:fldChar w:fldCharType="end"/>
      </w:r>
    </w:p>
    <w:p w14:paraId="4C493D9F" w14:textId="340A2E3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6.1.1.4.2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Operation: Transfer</w:t>
      </w:r>
      <w:r>
        <w:tab/>
      </w:r>
      <w:r>
        <w:fldChar w:fldCharType="begin"/>
      </w:r>
      <w:r>
        <w:instrText xml:space="preserve"> PAGEREF _Toc214968728 \h </w:instrText>
      </w:r>
      <w:r>
        <w:fldChar w:fldCharType="separate"/>
      </w:r>
      <w:r>
        <w:t>91</w:t>
      </w:r>
      <w:r>
        <w:fldChar w:fldCharType="end"/>
      </w:r>
    </w:p>
    <w:p w14:paraId="30CDD87A" w14:textId="6BB187A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Notifications</w:t>
      </w:r>
      <w:r>
        <w:tab/>
      </w:r>
      <w:r>
        <w:fldChar w:fldCharType="begin"/>
      </w:r>
      <w:r>
        <w:instrText xml:space="preserve"> PAGEREF _Toc214968729 \h </w:instrText>
      </w:r>
      <w:r>
        <w:fldChar w:fldCharType="separate"/>
      </w:r>
      <w:r>
        <w:t>92</w:t>
      </w:r>
      <w:r>
        <w:fldChar w:fldCharType="end"/>
      </w:r>
    </w:p>
    <w:p w14:paraId="63F68062" w14:textId="50FC47D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Data Model</w:t>
      </w:r>
      <w:r>
        <w:tab/>
      </w:r>
      <w:r>
        <w:fldChar w:fldCharType="begin"/>
      </w:r>
      <w:r>
        <w:instrText xml:space="preserve"> PAGEREF _Toc214968730 \h </w:instrText>
      </w:r>
      <w:r>
        <w:fldChar w:fldCharType="separate"/>
      </w:r>
      <w:r>
        <w:t>92</w:t>
      </w:r>
      <w:r>
        <w:fldChar w:fldCharType="end"/>
      </w:r>
    </w:p>
    <w:p w14:paraId="02A8150F" w14:textId="181A0D9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DengXian"/>
        </w:rPr>
        <w:t>6.1.1.6.1</w:t>
      </w:r>
      <w:r>
        <w:rPr>
          <w:rFonts w:asciiTheme="minorHAnsi" w:eastAsiaTheme="minorEastAsia" w:hAnsiTheme="minorHAnsi" w:cstheme="minorBidi"/>
          <w:kern w:val="2"/>
          <w:sz w:val="24"/>
          <w:szCs w:val="24"/>
          <w:lang w:val="en-US" w:eastAsia="en-US"/>
          <w14:ligatures w14:val="standardContextual"/>
        </w:rPr>
        <w:tab/>
      </w:r>
      <w:r w:rsidRPr="0095221C">
        <w:rPr>
          <w:rFonts w:eastAsia="DengXian"/>
        </w:rPr>
        <w:t>General</w:t>
      </w:r>
      <w:r>
        <w:tab/>
      </w:r>
      <w:r>
        <w:fldChar w:fldCharType="begin"/>
      </w:r>
      <w:r>
        <w:instrText xml:space="preserve"> PAGEREF _Toc214968731 \h </w:instrText>
      </w:r>
      <w:r>
        <w:fldChar w:fldCharType="separate"/>
      </w:r>
      <w:r>
        <w:t>92</w:t>
      </w:r>
      <w:r>
        <w:fldChar w:fldCharType="end"/>
      </w:r>
    </w:p>
    <w:p w14:paraId="053C91AE" w14:textId="13C7214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sidRPr="0095221C">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val="en-US" w:eastAsia="en-US"/>
        </w:rPr>
        <w:t>Structured data types</w:t>
      </w:r>
      <w:r>
        <w:tab/>
      </w:r>
      <w:r>
        <w:fldChar w:fldCharType="begin"/>
      </w:r>
      <w:r>
        <w:instrText xml:space="preserve"> PAGEREF _Toc214968732 \h </w:instrText>
      </w:r>
      <w:r>
        <w:fldChar w:fldCharType="separate"/>
      </w:r>
      <w:r>
        <w:t>92</w:t>
      </w:r>
      <w:r>
        <w:fldChar w:fldCharType="end"/>
      </w:r>
    </w:p>
    <w:p w14:paraId="7FAD80A6" w14:textId="0E8BA24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sidRPr="0095221C">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val="en-US" w:eastAsia="en-US"/>
        </w:rPr>
        <w:t>Simple data types and enumerations</w:t>
      </w:r>
      <w:r>
        <w:tab/>
      </w:r>
      <w:r>
        <w:fldChar w:fldCharType="begin"/>
      </w:r>
      <w:r>
        <w:instrText xml:space="preserve"> PAGEREF _Toc214968733 \h </w:instrText>
      </w:r>
      <w:r>
        <w:fldChar w:fldCharType="separate"/>
      </w:r>
      <w:r>
        <w:t>94</w:t>
      </w:r>
      <w:r>
        <w:fldChar w:fldCharType="end"/>
      </w:r>
    </w:p>
    <w:p w14:paraId="3E2D593B" w14:textId="521E150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sidRPr="0095221C">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zh-CN"/>
        </w:rPr>
        <w:t>Data types describing alternative data types or combinations of data types</w:t>
      </w:r>
      <w:r>
        <w:tab/>
      </w:r>
      <w:r>
        <w:fldChar w:fldCharType="begin"/>
      </w:r>
      <w:r>
        <w:instrText xml:space="preserve"> PAGEREF _Toc214968734 \h </w:instrText>
      </w:r>
      <w:r>
        <w:fldChar w:fldCharType="separate"/>
      </w:r>
      <w:r>
        <w:t>95</w:t>
      </w:r>
      <w:r>
        <w:fldChar w:fldCharType="end"/>
      </w:r>
    </w:p>
    <w:p w14:paraId="6CC4FD94" w14:textId="34D6719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Binary data</w:t>
      </w:r>
      <w:r>
        <w:tab/>
      </w:r>
      <w:r>
        <w:fldChar w:fldCharType="begin"/>
      </w:r>
      <w:r>
        <w:instrText xml:space="preserve"> PAGEREF _Toc214968735 \h </w:instrText>
      </w:r>
      <w:r>
        <w:fldChar w:fldCharType="separate"/>
      </w:r>
      <w:r>
        <w:t>95</w:t>
      </w:r>
      <w:r>
        <w:fldChar w:fldCharType="end"/>
      </w:r>
    </w:p>
    <w:p w14:paraId="5C410C1A" w14:textId="0002BBE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Error Handling</w:t>
      </w:r>
      <w:r>
        <w:tab/>
      </w:r>
      <w:r>
        <w:fldChar w:fldCharType="begin"/>
      </w:r>
      <w:r>
        <w:instrText xml:space="preserve"> PAGEREF _Toc214968736 \h </w:instrText>
      </w:r>
      <w:r>
        <w:fldChar w:fldCharType="separate"/>
      </w:r>
      <w:r>
        <w:t>95</w:t>
      </w:r>
      <w:r>
        <w:fldChar w:fldCharType="end"/>
      </w:r>
    </w:p>
    <w:p w14:paraId="467A2CAB" w14:textId="1096C58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General</w:t>
      </w:r>
      <w:r>
        <w:tab/>
      </w:r>
      <w:r>
        <w:fldChar w:fldCharType="begin"/>
      </w:r>
      <w:r>
        <w:instrText xml:space="preserve"> PAGEREF _Toc214968737 \h </w:instrText>
      </w:r>
      <w:r>
        <w:fldChar w:fldCharType="separate"/>
      </w:r>
      <w:r>
        <w:t>95</w:t>
      </w:r>
      <w:r>
        <w:fldChar w:fldCharType="end"/>
      </w:r>
    </w:p>
    <w:p w14:paraId="58107330" w14:textId="4F63831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Protocol Errors</w:t>
      </w:r>
      <w:r>
        <w:tab/>
      </w:r>
      <w:r>
        <w:fldChar w:fldCharType="begin"/>
      </w:r>
      <w:r>
        <w:instrText xml:space="preserve"> PAGEREF _Toc214968738 \h </w:instrText>
      </w:r>
      <w:r>
        <w:fldChar w:fldCharType="separate"/>
      </w:r>
      <w:r>
        <w:t>95</w:t>
      </w:r>
      <w:r>
        <w:fldChar w:fldCharType="end"/>
      </w:r>
    </w:p>
    <w:p w14:paraId="0A1FD4D4" w14:textId="6285FBD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Application Errors</w:t>
      </w:r>
      <w:r>
        <w:tab/>
      </w:r>
      <w:r>
        <w:fldChar w:fldCharType="begin"/>
      </w:r>
      <w:r>
        <w:instrText xml:space="preserve"> PAGEREF _Toc214968739 \h </w:instrText>
      </w:r>
      <w:r>
        <w:fldChar w:fldCharType="separate"/>
      </w:r>
      <w:r>
        <w:t>95</w:t>
      </w:r>
      <w:r>
        <w:fldChar w:fldCharType="end"/>
      </w:r>
    </w:p>
    <w:p w14:paraId="02347B12" w14:textId="397708F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Feature negotiation</w:t>
      </w:r>
      <w:r>
        <w:tab/>
      </w:r>
      <w:r>
        <w:fldChar w:fldCharType="begin"/>
      </w:r>
      <w:r>
        <w:instrText xml:space="preserve"> PAGEREF _Toc214968740 \h </w:instrText>
      </w:r>
      <w:r>
        <w:fldChar w:fldCharType="separate"/>
      </w:r>
      <w:r>
        <w:t>95</w:t>
      </w:r>
      <w:r>
        <w:fldChar w:fldCharType="end"/>
      </w:r>
    </w:p>
    <w:p w14:paraId="326221E7" w14:textId="5FC0A64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zh-CN"/>
        </w:rPr>
        <w:t>6.1.1</w:t>
      </w:r>
      <w:r w:rsidRPr="0095221C">
        <w:rPr>
          <w:rFonts w:eastAsia="SimSun"/>
        </w:rPr>
        <w:t>.9</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Security</w:t>
      </w:r>
      <w:r>
        <w:tab/>
      </w:r>
      <w:r>
        <w:fldChar w:fldCharType="begin"/>
      </w:r>
      <w:r>
        <w:instrText xml:space="preserve"> PAGEREF _Toc214968741 \h </w:instrText>
      </w:r>
      <w:r>
        <w:fldChar w:fldCharType="separate"/>
      </w:r>
      <w:r>
        <w:t>95</w:t>
      </w:r>
      <w:r>
        <w:fldChar w:fldCharType="end"/>
      </w:r>
    </w:p>
    <w:p w14:paraId="79BB75E1" w14:textId="3794F7C4"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_Toc214968742 \h </w:instrText>
      </w:r>
      <w:r>
        <w:fldChar w:fldCharType="separate"/>
      </w:r>
      <w:r>
        <w:t>96</w:t>
      </w:r>
      <w:r>
        <w:fldChar w:fldCharType="end"/>
      </w:r>
    </w:p>
    <w:p w14:paraId="27A63D37" w14:textId="255A199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_Toc214968743 \h </w:instrText>
      </w:r>
      <w:r>
        <w:fldChar w:fldCharType="separate"/>
      </w:r>
      <w:r>
        <w:t>96</w:t>
      </w:r>
      <w:r>
        <w:fldChar w:fldCharType="end"/>
      </w:r>
    </w:p>
    <w:p w14:paraId="2F871FDA" w14:textId="47659B0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_Toc214968744 \h </w:instrText>
      </w:r>
      <w:r>
        <w:fldChar w:fldCharType="separate"/>
      </w:r>
      <w:r>
        <w:t>96</w:t>
      </w:r>
      <w:r>
        <w:fldChar w:fldCharType="end"/>
      </w:r>
    </w:p>
    <w:p w14:paraId="6DDDC2DD" w14:textId="657125B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_Toc214968745 \h </w:instrText>
      </w:r>
      <w:r>
        <w:fldChar w:fldCharType="separate"/>
      </w:r>
      <w:r>
        <w:t>96</w:t>
      </w:r>
      <w:r>
        <w:fldChar w:fldCharType="end"/>
      </w:r>
    </w:p>
    <w:p w14:paraId="6F897BDD" w14:textId="1993661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_Toc214968746 \h </w:instrText>
      </w:r>
      <w:r>
        <w:fldChar w:fldCharType="separate"/>
      </w:r>
      <w:r>
        <w:t>96</w:t>
      </w:r>
      <w:r>
        <w:fldChar w:fldCharType="end"/>
      </w:r>
    </w:p>
    <w:p w14:paraId="0861B690" w14:textId="4A9ECDA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_Toc214968747 \h </w:instrText>
      </w:r>
      <w:r>
        <w:fldChar w:fldCharType="separate"/>
      </w:r>
      <w:r>
        <w:t>97</w:t>
      </w:r>
      <w:r>
        <w:fldChar w:fldCharType="end"/>
      </w:r>
    </w:p>
    <w:p w14:paraId="27A56DBC" w14:textId="5FCE4F0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_Toc214968748 \h </w:instrText>
      </w:r>
      <w:r>
        <w:fldChar w:fldCharType="separate"/>
      </w:r>
      <w:r>
        <w:t>98</w:t>
      </w:r>
      <w:r>
        <w:fldChar w:fldCharType="end"/>
      </w:r>
    </w:p>
    <w:p w14:paraId="106F7A59" w14:textId="6A1C48B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_Toc214968749 \h </w:instrText>
      </w:r>
      <w:r>
        <w:fldChar w:fldCharType="separate"/>
      </w:r>
      <w:r>
        <w:t>103</w:t>
      </w:r>
      <w:r>
        <w:fldChar w:fldCharType="end"/>
      </w:r>
    </w:p>
    <w:p w14:paraId="1FB572E3" w14:textId="060C72B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_Toc214968750 \h </w:instrText>
      </w:r>
      <w:r>
        <w:fldChar w:fldCharType="separate"/>
      </w:r>
      <w:r>
        <w:t>103</w:t>
      </w:r>
      <w:r>
        <w:fldChar w:fldCharType="end"/>
      </w:r>
    </w:p>
    <w:p w14:paraId="0F053E0B" w14:textId="561B41D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_Toc214968751 \h </w:instrText>
      </w:r>
      <w:r>
        <w:fldChar w:fldCharType="separate"/>
      </w:r>
      <w:r>
        <w:t>103</w:t>
      </w:r>
      <w:r>
        <w:fldChar w:fldCharType="end"/>
      </w:r>
    </w:p>
    <w:p w14:paraId="5729DBB9" w14:textId="6913D68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Notification</w:t>
      </w:r>
      <w:r>
        <w:tab/>
      </w:r>
      <w:r>
        <w:fldChar w:fldCharType="begin"/>
      </w:r>
      <w:r>
        <w:instrText xml:space="preserve"> PAGEREF _Toc214968752 \h </w:instrText>
      </w:r>
      <w:r>
        <w:fldChar w:fldCharType="separate"/>
      </w:r>
      <w:r>
        <w:t>103</w:t>
      </w:r>
      <w:r>
        <w:fldChar w:fldCharType="end"/>
      </w:r>
    </w:p>
    <w:p w14:paraId="7BDF3D18" w14:textId="6229297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_Toc214968753 \h </w:instrText>
      </w:r>
      <w:r>
        <w:fldChar w:fldCharType="separate"/>
      </w:r>
      <w:r>
        <w:t>104</w:t>
      </w:r>
      <w:r>
        <w:fldChar w:fldCharType="end"/>
      </w:r>
    </w:p>
    <w:p w14:paraId="3E37A958" w14:textId="09FFCAB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_Toc214968754 \h </w:instrText>
      </w:r>
      <w:r>
        <w:fldChar w:fldCharType="separate"/>
      </w:r>
      <w:r>
        <w:t>104</w:t>
      </w:r>
      <w:r>
        <w:fldChar w:fldCharType="end"/>
      </w:r>
    </w:p>
    <w:p w14:paraId="786876E6" w14:textId="2E4327B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_Toc214968755 \h </w:instrText>
      </w:r>
      <w:r>
        <w:fldChar w:fldCharType="separate"/>
      </w:r>
      <w:r>
        <w:t>105</w:t>
      </w:r>
      <w:r>
        <w:fldChar w:fldCharType="end"/>
      </w:r>
    </w:p>
    <w:p w14:paraId="5AA63EE7" w14:textId="0893EBC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_Toc214968756 \h </w:instrText>
      </w:r>
      <w:r>
        <w:fldChar w:fldCharType="separate"/>
      </w:r>
      <w:r>
        <w:t>109</w:t>
      </w:r>
      <w:r>
        <w:fldChar w:fldCharType="end"/>
      </w:r>
    </w:p>
    <w:p w14:paraId="36C80CBE" w14:textId="787CAE6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6.1.2.</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_Toc214968757 \h </w:instrText>
      </w:r>
      <w:r>
        <w:fldChar w:fldCharType="separate"/>
      </w:r>
      <w:r>
        <w:t>110</w:t>
      </w:r>
      <w:r>
        <w:fldChar w:fldCharType="end"/>
      </w:r>
    </w:p>
    <w:p w14:paraId="339DB349" w14:textId="26CEC52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_Toc214968758 \h </w:instrText>
      </w:r>
      <w:r>
        <w:fldChar w:fldCharType="separate"/>
      </w:r>
      <w:r>
        <w:t>110</w:t>
      </w:r>
      <w:r>
        <w:fldChar w:fldCharType="end"/>
      </w:r>
    </w:p>
    <w:p w14:paraId="43F3BE54" w14:textId="790114C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_Toc214968759 \h </w:instrText>
      </w:r>
      <w:r>
        <w:fldChar w:fldCharType="separate"/>
      </w:r>
      <w:r>
        <w:t>110</w:t>
      </w:r>
      <w:r>
        <w:fldChar w:fldCharType="end"/>
      </w:r>
    </w:p>
    <w:p w14:paraId="78D968F0" w14:textId="796EEA2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_Toc214968760 \h </w:instrText>
      </w:r>
      <w:r>
        <w:fldChar w:fldCharType="separate"/>
      </w:r>
      <w:r>
        <w:t>110</w:t>
      </w:r>
      <w:r>
        <w:fldChar w:fldCharType="end"/>
      </w:r>
    </w:p>
    <w:p w14:paraId="479BC9E1" w14:textId="3946EC3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lastRenderedPageBreak/>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_Toc214968761 \h </w:instrText>
      </w:r>
      <w:r>
        <w:fldChar w:fldCharType="separate"/>
      </w:r>
      <w:r>
        <w:t>110</w:t>
      </w:r>
      <w:r>
        <w:fldChar w:fldCharType="end"/>
      </w:r>
    </w:p>
    <w:p w14:paraId="3E9C9EF8" w14:textId="12E20B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_Toc214968762 \h </w:instrText>
      </w:r>
      <w:r>
        <w:fldChar w:fldCharType="separate"/>
      </w:r>
      <w:r>
        <w:t>110</w:t>
      </w:r>
      <w:r>
        <w:fldChar w:fldCharType="end"/>
      </w:r>
    </w:p>
    <w:p w14:paraId="198B6EF5" w14:textId="2E3418C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_Toc214968763 \h </w:instrText>
      </w:r>
      <w:r>
        <w:fldChar w:fldCharType="separate"/>
      </w:r>
      <w:r>
        <w:t>111</w:t>
      </w:r>
      <w:r>
        <w:fldChar w:fldCharType="end"/>
      </w:r>
    </w:p>
    <w:p w14:paraId="152C5ED6" w14:textId="67314E5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_Toc214968764 \h </w:instrText>
      </w:r>
      <w:r>
        <w:fldChar w:fldCharType="separate"/>
      </w:r>
      <w:r>
        <w:t>111</w:t>
      </w:r>
      <w:r>
        <w:fldChar w:fldCharType="end"/>
      </w:r>
    </w:p>
    <w:p w14:paraId="623EE333" w14:textId="7A051DF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_Toc214968765 \h </w:instrText>
      </w:r>
      <w:r>
        <w:fldChar w:fldCharType="separate"/>
      </w:r>
      <w:r>
        <w:t>112</w:t>
      </w:r>
      <w:r>
        <w:fldChar w:fldCharType="end"/>
      </w:r>
    </w:p>
    <w:p w14:paraId="219F02DB" w14:textId="2C2CF4F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_Toc214968766 \h </w:instrText>
      </w:r>
      <w:r>
        <w:fldChar w:fldCharType="separate"/>
      </w:r>
      <w:r>
        <w:t>112</w:t>
      </w:r>
      <w:r>
        <w:fldChar w:fldCharType="end"/>
      </w:r>
    </w:p>
    <w:p w14:paraId="6C3D518A" w14:textId="538275E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_Toc214968767 \h </w:instrText>
      </w:r>
      <w:r>
        <w:fldChar w:fldCharType="separate"/>
      </w:r>
      <w:r>
        <w:t>112</w:t>
      </w:r>
      <w:r>
        <w:fldChar w:fldCharType="end"/>
      </w:r>
    </w:p>
    <w:p w14:paraId="076E0E00" w14:textId="33B5DE1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_Toc214968768 \h </w:instrText>
      </w:r>
      <w:r>
        <w:fldChar w:fldCharType="separate"/>
      </w:r>
      <w:r>
        <w:t>112</w:t>
      </w:r>
      <w:r>
        <w:fldChar w:fldCharType="end"/>
      </w:r>
    </w:p>
    <w:p w14:paraId="241BDB03" w14:textId="59ABF45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_Toc214968769 \h </w:instrText>
      </w:r>
      <w:r>
        <w:fldChar w:fldCharType="separate"/>
      </w:r>
      <w:r>
        <w:t>112</w:t>
      </w:r>
      <w:r>
        <w:fldChar w:fldCharType="end"/>
      </w:r>
    </w:p>
    <w:p w14:paraId="5BADC0BB" w14:textId="3DEBCD0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_Toc214968770 \h </w:instrText>
      </w:r>
      <w:r>
        <w:fldChar w:fldCharType="separate"/>
      </w:r>
      <w:r>
        <w:t>113</w:t>
      </w:r>
      <w:r>
        <w:fldChar w:fldCharType="end"/>
      </w:r>
    </w:p>
    <w:p w14:paraId="33C79A14" w14:textId="0CA2517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_Toc214968771 \h </w:instrText>
      </w:r>
      <w:r>
        <w:fldChar w:fldCharType="separate"/>
      </w:r>
      <w:r>
        <w:t>114</w:t>
      </w:r>
      <w:r>
        <w:fldChar w:fldCharType="end"/>
      </w:r>
    </w:p>
    <w:p w14:paraId="0B6ECA6F" w14:textId="3FED004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_Toc214968772 \h </w:instrText>
      </w:r>
      <w:r>
        <w:fldChar w:fldCharType="separate"/>
      </w:r>
      <w:r>
        <w:t>119</w:t>
      </w:r>
      <w:r>
        <w:fldChar w:fldCharType="end"/>
      </w:r>
    </w:p>
    <w:p w14:paraId="3458BDA5" w14:textId="104689A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_Toc214968773 \h </w:instrText>
      </w:r>
      <w:r>
        <w:fldChar w:fldCharType="separate"/>
      </w:r>
      <w:r>
        <w:t>119</w:t>
      </w:r>
      <w:r>
        <w:fldChar w:fldCharType="end"/>
      </w:r>
    </w:p>
    <w:p w14:paraId="4B703B0F" w14:textId="08D4238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_Toc214968774 \h </w:instrText>
      </w:r>
      <w:r>
        <w:fldChar w:fldCharType="separate"/>
      </w:r>
      <w:r>
        <w:t>119</w:t>
      </w:r>
      <w:r>
        <w:fldChar w:fldCharType="end"/>
      </w:r>
    </w:p>
    <w:p w14:paraId="2B96794E" w14:textId="1B85947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_Toc214968775 \h </w:instrText>
      </w:r>
      <w:r>
        <w:fldChar w:fldCharType="separate"/>
      </w:r>
      <w:r>
        <w:t>119</w:t>
      </w:r>
      <w:r>
        <w:fldChar w:fldCharType="end"/>
      </w:r>
    </w:p>
    <w:p w14:paraId="46B86A6B" w14:textId="32DF9D4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_Toc214968776 \h </w:instrText>
      </w:r>
      <w:r>
        <w:fldChar w:fldCharType="separate"/>
      </w:r>
      <w:r>
        <w:t>119</w:t>
      </w:r>
      <w:r>
        <w:fldChar w:fldCharType="end"/>
      </w:r>
    </w:p>
    <w:p w14:paraId="2BD776D8" w14:textId="245ED7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6.1.3.6.2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_Toc214968777 \h </w:instrText>
      </w:r>
      <w:r>
        <w:fldChar w:fldCharType="separate"/>
      </w:r>
      <w:r>
        <w:t>119</w:t>
      </w:r>
      <w:r>
        <w:fldChar w:fldCharType="end"/>
      </w:r>
    </w:p>
    <w:p w14:paraId="03F70C7F" w14:textId="1166DB2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6.1.3.6.3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_Toc214968778 \h </w:instrText>
      </w:r>
      <w:r>
        <w:fldChar w:fldCharType="separate"/>
      </w:r>
      <w:r>
        <w:t>121</w:t>
      </w:r>
      <w:r>
        <w:fldChar w:fldCharType="end"/>
      </w:r>
    </w:p>
    <w:p w14:paraId="37A71750" w14:textId="2869548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_Toc214968779 \h </w:instrText>
      </w:r>
      <w:r>
        <w:fldChar w:fldCharType="separate"/>
      </w:r>
      <w:r>
        <w:t>122</w:t>
      </w:r>
      <w:r>
        <w:fldChar w:fldCharType="end"/>
      </w:r>
    </w:p>
    <w:p w14:paraId="2036343A" w14:textId="7E65208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_Toc214968780 \h </w:instrText>
      </w:r>
      <w:r>
        <w:fldChar w:fldCharType="separate"/>
      </w:r>
      <w:r>
        <w:t>122</w:t>
      </w:r>
      <w:r>
        <w:fldChar w:fldCharType="end"/>
      </w:r>
    </w:p>
    <w:p w14:paraId="5A7E5894" w14:textId="5AC62A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_Toc214968781 \h </w:instrText>
      </w:r>
      <w:r>
        <w:fldChar w:fldCharType="separate"/>
      </w:r>
      <w:r>
        <w:t>122</w:t>
      </w:r>
      <w:r>
        <w:fldChar w:fldCharType="end"/>
      </w:r>
    </w:p>
    <w:p w14:paraId="3C1918DB" w14:textId="4DA5C58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_Toc214968782 \h </w:instrText>
      </w:r>
      <w:r>
        <w:fldChar w:fldCharType="separate"/>
      </w:r>
      <w:r>
        <w:t>122</w:t>
      </w:r>
      <w:r>
        <w:fldChar w:fldCharType="end"/>
      </w:r>
    </w:p>
    <w:p w14:paraId="29DB6366" w14:textId="14A9470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_Toc214968783 \h </w:instrText>
      </w:r>
      <w:r>
        <w:fldChar w:fldCharType="separate"/>
      </w:r>
      <w:r>
        <w:t>122</w:t>
      </w:r>
      <w:r>
        <w:fldChar w:fldCharType="end"/>
      </w:r>
    </w:p>
    <w:p w14:paraId="608111BA" w14:textId="0B46375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_Toc214968784 \h </w:instrText>
      </w:r>
      <w:r>
        <w:fldChar w:fldCharType="separate"/>
      </w:r>
      <w:r>
        <w:t>122</w:t>
      </w:r>
      <w:r>
        <w:fldChar w:fldCharType="end"/>
      </w:r>
    </w:p>
    <w:p w14:paraId="5291E5F5" w14:textId="15AE8C6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_Toc214968785 \h </w:instrText>
      </w:r>
      <w:r>
        <w:fldChar w:fldCharType="separate"/>
      </w:r>
      <w:r>
        <w:t>123</w:t>
      </w:r>
      <w:r>
        <w:fldChar w:fldCharType="end"/>
      </w:r>
    </w:p>
    <w:p w14:paraId="422FDC98" w14:textId="6CF471F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_Toc214968786 \h </w:instrText>
      </w:r>
      <w:r>
        <w:fldChar w:fldCharType="separate"/>
      </w:r>
      <w:r>
        <w:t>123</w:t>
      </w:r>
      <w:r>
        <w:fldChar w:fldCharType="end"/>
      </w:r>
    </w:p>
    <w:p w14:paraId="412E7EF9" w14:textId="1D940738"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_Toc214968787 \h </w:instrText>
      </w:r>
      <w:r>
        <w:fldChar w:fldCharType="separate"/>
      </w:r>
      <w:r>
        <w:t>124</w:t>
      </w:r>
      <w:r>
        <w:fldChar w:fldCharType="end"/>
      </w:r>
    </w:p>
    <w:p w14:paraId="2FC9E270" w14:textId="4F565BF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_Toc214968788 \h </w:instrText>
      </w:r>
      <w:r>
        <w:fldChar w:fldCharType="separate"/>
      </w:r>
      <w:r>
        <w:t>124</w:t>
      </w:r>
      <w:r>
        <w:fldChar w:fldCharType="end"/>
      </w:r>
    </w:p>
    <w:p w14:paraId="6F009D34" w14:textId="336EE64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_Toc214968789 \h </w:instrText>
      </w:r>
      <w:r>
        <w:fldChar w:fldCharType="separate"/>
      </w:r>
      <w:r>
        <w:t>124</w:t>
      </w:r>
      <w:r>
        <w:fldChar w:fldCharType="end"/>
      </w:r>
    </w:p>
    <w:p w14:paraId="059BCEC7" w14:textId="45061D9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_Toc214968790 \h </w:instrText>
      </w:r>
      <w:r>
        <w:fldChar w:fldCharType="separate"/>
      </w:r>
      <w:r>
        <w:t>124</w:t>
      </w:r>
      <w:r>
        <w:fldChar w:fldCharType="end"/>
      </w:r>
    </w:p>
    <w:p w14:paraId="45585793" w14:textId="3CD137D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_Toc214968791 \h </w:instrText>
      </w:r>
      <w:r>
        <w:fldChar w:fldCharType="separate"/>
      </w:r>
      <w:r>
        <w:t>124</w:t>
      </w:r>
      <w:r>
        <w:fldChar w:fldCharType="end"/>
      </w:r>
    </w:p>
    <w:p w14:paraId="69246D7A" w14:textId="0EAD0AB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_Toc214968792 \h </w:instrText>
      </w:r>
      <w:r>
        <w:fldChar w:fldCharType="separate"/>
      </w:r>
      <w:r>
        <w:t>124</w:t>
      </w:r>
      <w:r>
        <w:fldChar w:fldCharType="end"/>
      </w:r>
    </w:p>
    <w:p w14:paraId="3588E1AC" w14:textId="0B41036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_Toc214968793 \h </w:instrText>
      </w:r>
      <w:r>
        <w:fldChar w:fldCharType="separate"/>
      </w:r>
      <w:r>
        <w:t>124</w:t>
      </w:r>
      <w:r>
        <w:fldChar w:fldCharType="end"/>
      </w:r>
    </w:p>
    <w:p w14:paraId="5F466317" w14:textId="0E18491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_Toc214968794 \h </w:instrText>
      </w:r>
      <w:r>
        <w:fldChar w:fldCharType="separate"/>
      </w:r>
      <w:r>
        <w:t>125</w:t>
      </w:r>
      <w:r>
        <w:fldChar w:fldCharType="end"/>
      </w:r>
    </w:p>
    <w:p w14:paraId="2A5460DE" w14:textId="6762BDC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_Toc214968795 \h </w:instrText>
      </w:r>
      <w:r>
        <w:fldChar w:fldCharType="separate"/>
      </w:r>
      <w:r>
        <w:t>125</w:t>
      </w:r>
      <w:r>
        <w:fldChar w:fldCharType="end"/>
      </w:r>
    </w:p>
    <w:p w14:paraId="0214F3A1" w14:textId="0D48316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_Toc214968796 \h </w:instrText>
      </w:r>
      <w:r>
        <w:fldChar w:fldCharType="separate"/>
      </w:r>
      <w:r>
        <w:t>125</w:t>
      </w:r>
      <w:r>
        <w:fldChar w:fldCharType="end"/>
      </w:r>
    </w:p>
    <w:p w14:paraId="78D305D5" w14:textId="1BCDBBC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_Toc214968797 \h </w:instrText>
      </w:r>
      <w:r>
        <w:fldChar w:fldCharType="separate"/>
      </w:r>
      <w:r>
        <w:t>126</w:t>
      </w:r>
      <w:r>
        <w:fldChar w:fldCharType="end"/>
      </w:r>
    </w:p>
    <w:p w14:paraId="5293ABE0" w14:textId="2567D0D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_Toc214968798 \h </w:instrText>
      </w:r>
      <w:r>
        <w:fldChar w:fldCharType="separate"/>
      </w:r>
      <w:r>
        <w:t>129</w:t>
      </w:r>
      <w:r>
        <w:fldChar w:fldCharType="end"/>
      </w:r>
    </w:p>
    <w:p w14:paraId="063585B9" w14:textId="065B439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_Toc214968799 \h </w:instrText>
      </w:r>
      <w:r>
        <w:fldChar w:fldCharType="separate"/>
      </w:r>
      <w:r>
        <w:t>129</w:t>
      </w:r>
      <w:r>
        <w:fldChar w:fldCharType="end"/>
      </w:r>
    </w:p>
    <w:p w14:paraId="4E57B969" w14:textId="242C0B3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_Toc214968800 \h </w:instrText>
      </w:r>
      <w:r>
        <w:fldChar w:fldCharType="separate"/>
      </w:r>
      <w:r>
        <w:t>129</w:t>
      </w:r>
      <w:r>
        <w:fldChar w:fldCharType="end"/>
      </w:r>
    </w:p>
    <w:p w14:paraId="1670DB9F" w14:textId="49F23F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_Toc214968801 \h </w:instrText>
      </w:r>
      <w:r>
        <w:fldChar w:fldCharType="separate"/>
      </w:r>
      <w:r>
        <w:t>129</w:t>
      </w:r>
      <w:r>
        <w:fldChar w:fldCharType="end"/>
      </w:r>
    </w:p>
    <w:p w14:paraId="02A61A83" w14:textId="552C5CF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_Toc214968802 \h </w:instrText>
      </w:r>
      <w:r>
        <w:fldChar w:fldCharType="separate"/>
      </w:r>
      <w:r>
        <w:t>129</w:t>
      </w:r>
      <w:r>
        <w:fldChar w:fldCharType="end"/>
      </w:r>
    </w:p>
    <w:p w14:paraId="3953CC76" w14:textId="2A718DD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_Toc214968803 \h </w:instrText>
      </w:r>
      <w:r>
        <w:fldChar w:fldCharType="separate"/>
      </w:r>
      <w:r>
        <w:t>130</w:t>
      </w:r>
      <w:r>
        <w:fldChar w:fldCharType="end"/>
      </w:r>
    </w:p>
    <w:p w14:paraId="5ED79F89" w14:textId="59673D2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_Toc214968804 \h </w:instrText>
      </w:r>
      <w:r>
        <w:fldChar w:fldCharType="separate"/>
      </w:r>
      <w:r>
        <w:t>130</w:t>
      </w:r>
      <w:r>
        <w:fldChar w:fldCharType="end"/>
      </w:r>
    </w:p>
    <w:p w14:paraId="1110455B" w14:textId="1DFAF6D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_Toc214968805 \h </w:instrText>
      </w:r>
      <w:r>
        <w:fldChar w:fldCharType="separate"/>
      </w:r>
      <w:r>
        <w:t>130</w:t>
      </w:r>
      <w:r>
        <w:fldChar w:fldCharType="end"/>
      </w:r>
    </w:p>
    <w:p w14:paraId="38416DD4" w14:textId="1DC41F7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6.1.4</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_Toc214968806 \h </w:instrText>
      </w:r>
      <w:r>
        <w:fldChar w:fldCharType="separate"/>
      </w:r>
      <w:r>
        <w:t>130</w:t>
      </w:r>
      <w:r>
        <w:fldChar w:fldCharType="end"/>
      </w:r>
    </w:p>
    <w:p w14:paraId="411F3994" w14:textId="5280BAFF"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_Toc214968807 \h </w:instrText>
      </w:r>
      <w:r>
        <w:fldChar w:fldCharType="separate"/>
      </w:r>
      <w:r>
        <w:t>131</w:t>
      </w:r>
      <w:r>
        <w:fldChar w:fldCharType="end"/>
      </w:r>
    </w:p>
    <w:p w14:paraId="65F0BB41" w14:textId="2A05164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_Toc214968808 \h </w:instrText>
      </w:r>
      <w:r>
        <w:fldChar w:fldCharType="separate"/>
      </w:r>
      <w:r>
        <w:t>131</w:t>
      </w:r>
      <w:r>
        <w:fldChar w:fldCharType="end"/>
      </w:r>
    </w:p>
    <w:p w14:paraId="5F4C9A4F" w14:textId="6C17C69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_Toc214968809 \h </w:instrText>
      </w:r>
      <w:r>
        <w:fldChar w:fldCharType="separate"/>
      </w:r>
      <w:r>
        <w:t>131</w:t>
      </w:r>
      <w:r>
        <w:fldChar w:fldCharType="end"/>
      </w:r>
    </w:p>
    <w:p w14:paraId="18C89F8B" w14:textId="0C3A148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_Toc214968810 \h </w:instrText>
      </w:r>
      <w:r>
        <w:fldChar w:fldCharType="separate"/>
      </w:r>
      <w:r>
        <w:t>131</w:t>
      </w:r>
      <w:r>
        <w:fldChar w:fldCharType="end"/>
      </w:r>
    </w:p>
    <w:p w14:paraId="639D5EFA" w14:textId="2676ED9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_Toc214968811 \h </w:instrText>
      </w:r>
      <w:r>
        <w:fldChar w:fldCharType="separate"/>
      </w:r>
      <w:r>
        <w:t>131</w:t>
      </w:r>
      <w:r>
        <w:fldChar w:fldCharType="end"/>
      </w:r>
    </w:p>
    <w:p w14:paraId="2751819A" w14:textId="3808A6F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_Toc214968812 \h </w:instrText>
      </w:r>
      <w:r>
        <w:fldChar w:fldCharType="separate"/>
      </w:r>
      <w:r>
        <w:t>131</w:t>
      </w:r>
      <w:r>
        <w:fldChar w:fldCharType="end"/>
      </w:r>
    </w:p>
    <w:p w14:paraId="7CE5B02E" w14:textId="168D0C1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_Toc214968813 \h </w:instrText>
      </w:r>
      <w:r>
        <w:fldChar w:fldCharType="separate"/>
      </w:r>
      <w:r>
        <w:t>131</w:t>
      </w:r>
      <w:r>
        <w:fldChar w:fldCharType="end"/>
      </w:r>
    </w:p>
    <w:p w14:paraId="12A4E09B" w14:textId="431127B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_Toc214968814 \h </w:instrText>
      </w:r>
      <w:r>
        <w:fldChar w:fldCharType="separate"/>
      </w:r>
      <w:r>
        <w:t>132</w:t>
      </w:r>
      <w:r>
        <w:fldChar w:fldCharType="end"/>
      </w:r>
    </w:p>
    <w:p w14:paraId="5A495294" w14:textId="62F8D39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_Toc214968815 \h </w:instrText>
      </w:r>
      <w:r>
        <w:fldChar w:fldCharType="separate"/>
      </w:r>
      <w:r>
        <w:t>132</w:t>
      </w:r>
      <w:r>
        <w:fldChar w:fldCharType="end"/>
      </w:r>
    </w:p>
    <w:p w14:paraId="49F1E16A" w14:textId="6F1AA52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_Toc214968816 \h </w:instrText>
      </w:r>
      <w:r>
        <w:fldChar w:fldCharType="separate"/>
      </w:r>
      <w:r>
        <w:t>132</w:t>
      </w:r>
      <w:r>
        <w:fldChar w:fldCharType="end"/>
      </w:r>
    </w:p>
    <w:p w14:paraId="5F617DB1" w14:textId="1DC5DA9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_Toc214968817 \h </w:instrText>
      </w:r>
      <w:r>
        <w:fldChar w:fldCharType="separate"/>
      </w:r>
      <w:r>
        <w:t>133</w:t>
      </w:r>
      <w:r>
        <w:fldChar w:fldCharType="end"/>
      </w:r>
    </w:p>
    <w:p w14:paraId="3A1FD581" w14:textId="6043A6A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_Toc214968818 \h </w:instrText>
      </w:r>
      <w:r>
        <w:fldChar w:fldCharType="separate"/>
      </w:r>
      <w:r>
        <w:t>134</w:t>
      </w:r>
      <w:r>
        <w:fldChar w:fldCharType="end"/>
      </w:r>
    </w:p>
    <w:p w14:paraId="724E8669" w14:textId="6E1A72A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_Toc214968819 \h </w:instrText>
      </w:r>
      <w:r>
        <w:fldChar w:fldCharType="separate"/>
      </w:r>
      <w:r>
        <w:t>135</w:t>
      </w:r>
      <w:r>
        <w:fldChar w:fldCharType="end"/>
      </w:r>
    </w:p>
    <w:p w14:paraId="49874E19" w14:textId="05EC050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_Toc214968820 \h </w:instrText>
      </w:r>
      <w:r>
        <w:fldChar w:fldCharType="separate"/>
      </w:r>
      <w:r>
        <w:t>135</w:t>
      </w:r>
      <w:r>
        <w:fldChar w:fldCharType="end"/>
      </w:r>
    </w:p>
    <w:p w14:paraId="66CBFAE8" w14:textId="1B48161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_Toc214968821 \h </w:instrText>
      </w:r>
      <w:r>
        <w:fldChar w:fldCharType="separate"/>
      </w:r>
      <w:r>
        <w:t>135</w:t>
      </w:r>
      <w:r>
        <w:fldChar w:fldCharType="end"/>
      </w:r>
    </w:p>
    <w:p w14:paraId="3A6590B7" w14:textId="5DA855E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_Toc214968822 \h </w:instrText>
      </w:r>
      <w:r>
        <w:fldChar w:fldCharType="separate"/>
      </w:r>
      <w:r>
        <w:t>135</w:t>
      </w:r>
      <w:r>
        <w:fldChar w:fldCharType="end"/>
      </w:r>
    </w:p>
    <w:p w14:paraId="656D8EAD" w14:textId="1D93DF8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lastRenderedPageBreak/>
        <w:t>6.1.5.7.2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_Toc214968823 \h </w:instrText>
      </w:r>
      <w:r>
        <w:fldChar w:fldCharType="separate"/>
      </w:r>
      <w:r>
        <w:t>135</w:t>
      </w:r>
      <w:r>
        <w:fldChar w:fldCharType="end"/>
      </w:r>
    </w:p>
    <w:p w14:paraId="370766A7" w14:textId="497485D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_Toc214968824 \h </w:instrText>
      </w:r>
      <w:r>
        <w:fldChar w:fldCharType="separate"/>
      </w:r>
      <w:r>
        <w:t>135</w:t>
      </w:r>
      <w:r>
        <w:fldChar w:fldCharType="end"/>
      </w:r>
    </w:p>
    <w:p w14:paraId="31F9EC69" w14:textId="782B070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_Toc214968825 \h </w:instrText>
      </w:r>
      <w:r>
        <w:fldChar w:fldCharType="separate"/>
      </w:r>
      <w:r>
        <w:t>136</w:t>
      </w:r>
      <w:r>
        <w:fldChar w:fldCharType="end"/>
      </w:r>
    </w:p>
    <w:p w14:paraId="5BEF4685" w14:textId="49CBBDD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_Toc214968826 \h </w:instrText>
      </w:r>
      <w:r>
        <w:fldChar w:fldCharType="separate"/>
      </w:r>
      <w:r>
        <w:t>136</w:t>
      </w:r>
      <w:r>
        <w:fldChar w:fldCharType="end"/>
      </w:r>
    </w:p>
    <w:p w14:paraId="05713602" w14:textId="121C656E"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_Toc214968827 \h </w:instrText>
      </w:r>
      <w:r>
        <w:fldChar w:fldCharType="separate"/>
      </w:r>
      <w:r>
        <w:t>137</w:t>
      </w:r>
      <w:r>
        <w:fldChar w:fldCharType="end"/>
      </w:r>
    </w:p>
    <w:p w14:paraId="6331AE76" w14:textId="562BBC3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_Toc214968828 \h </w:instrText>
      </w:r>
      <w:r>
        <w:fldChar w:fldCharType="separate"/>
      </w:r>
      <w:r>
        <w:t>137</w:t>
      </w:r>
      <w:r>
        <w:fldChar w:fldCharType="end"/>
      </w:r>
    </w:p>
    <w:p w14:paraId="03FEC681" w14:textId="5A651D0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_Toc214968829 \h </w:instrText>
      </w:r>
      <w:r>
        <w:fldChar w:fldCharType="separate"/>
      </w:r>
      <w:r>
        <w:t>137</w:t>
      </w:r>
      <w:r>
        <w:fldChar w:fldCharType="end"/>
      </w:r>
    </w:p>
    <w:p w14:paraId="6011E9F9" w14:textId="493FE1E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_Toc214968830 \h </w:instrText>
      </w:r>
      <w:r>
        <w:fldChar w:fldCharType="separate"/>
      </w:r>
      <w:r>
        <w:t>137</w:t>
      </w:r>
      <w:r>
        <w:fldChar w:fldCharType="end"/>
      </w:r>
    </w:p>
    <w:p w14:paraId="2A49EE9E" w14:textId="0453698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_Toc214968831 \h </w:instrText>
      </w:r>
      <w:r>
        <w:fldChar w:fldCharType="separate"/>
      </w:r>
      <w:r>
        <w:t>137</w:t>
      </w:r>
      <w:r>
        <w:fldChar w:fldCharType="end"/>
      </w:r>
    </w:p>
    <w:p w14:paraId="7153F238" w14:textId="4D36D6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_Toc214968832 \h </w:instrText>
      </w:r>
      <w:r>
        <w:fldChar w:fldCharType="separate"/>
      </w:r>
      <w:r>
        <w:t>138</w:t>
      </w:r>
      <w:r>
        <w:fldChar w:fldCharType="end"/>
      </w:r>
    </w:p>
    <w:p w14:paraId="3C8051D8" w14:textId="0CA3195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_Toc214968833 \h </w:instrText>
      </w:r>
      <w:r>
        <w:fldChar w:fldCharType="separate"/>
      </w:r>
      <w:r>
        <w:t>139</w:t>
      </w:r>
      <w:r>
        <w:fldChar w:fldCharType="end"/>
      </w:r>
    </w:p>
    <w:p w14:paraId="21D09CEB" w14:textId="71635F4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_Toc214968834 \h </w:instrText>
      </w:r>
      <w:r>
        <w:fldChar w:fldCharType="separate"/>
      </w:r>
      <w:r>
        <w:t>139</w:t>
      </w:r>
      <w:r>
        <w:fldChar w:fldCharType="end"/>
      </w:r>
    </w:p>
    <w:p w14:paraId="5B20A7DB" w14:textId="427E762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_Toc214968835 \h </w:instrText>
      </w:r>
      <w:r>
        <w:fldChar w:fldCharType="separate"/>
      </w:r>
      <w:r>
        <w:t>139</w:t>
      </w:r>
      <w:r>
        <w:fldChar w:fldCharType="end"/>
      </w:r>
    </w:p>
    <w:p w14:paraId="0ED45726" w14:textId="6658B75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_Toc214968836 \h </w:instrText>
      </w:r>
      <w:r>
        <w:fldChar w:fldCharType="separate"/>
      </w:r>
      <w:r>
        <w:t>139</w:t>
      </w:r>
      <w:r>
        <w:fldChar w:fldCharType="end"/>
      </w:r>
    </w:p>
    <w:p w14:paraId="03201770" w14:textId="1FB79CD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_Toc214968837 \h </w:instrText>
      </w:r>
      <w:r>
        <w:fldChar w:fldCharType="separate"/>
      </w:r>
      <w:r>
        <w:t>140</w:t>
      </w:r>
      <w:r>
        <w:fldChar w:fldCharType="end"/>
      </w:r>
    </w:p>
    <w:p w14:paraId="012FD3DF" w14:textId="0449402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_Toc214968838 \h </w:instrText>
      </w:r>
      <w:r>
        <w:fldChar w:fldCharType="separate"/>
      </w:r>
      <w:r>
        <w:t>142</w:t>
      </w:r>
      <w:r>
        <w:fldChar w:fldCharType="end"/>
      </w:r>
    </w:p>
    <w:p w14:paraId="22DFBDA0" w14:textId="53A03EE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_Toc214968839 \h </w:instrText>
      </w:r>
      <w:r>
        <w:fldChar w:fldCharType="separate"/>
      </w:r>
      <w:r>
        <w:t>144</w:t>
      </w:r>
      <w:r>
        <w:fldChar w:fldCharType="end"/>
      </w:r>
    </w:p>
    <w:p w14:paraId="7C7A62A8" w14:textId="32A2632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_Toc214968840 \h </w:instrText>
      </w:r>
      <w:r>
        <w:fldChar w:fldCharType="separate"/>
      </w:r>
      <w:r>
        <w:t>144</w:t>
      </w:r>
      <w:r>
        <w:fldChar w:fldCharType="end"/>
      </w:r>
    </w:p>
    <w:p w14:paraId="7E27B549" w14:textId="4D89552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_Toc214968841 \h </w:instrText>
      </w:r>
      <w:r>
        <w:fldChar w:fldCharType="separate"/>
      </w:r>
      <w:r>
        <w:t>144</w:t>
      </w:r>
      <w:r>
        <w:fldChar w:fldCharType="end"/>
      </w:r>
    </w:p>
    <w:p w14:paraId="5462A97B" w14:textId="0FC32E2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_Toc214968842 \h </w:instrText>
      </w:r>
      <w:r>
        <w:fldChar w:fldCharType="separate"/>
      </w:r>
      <w:r>
        <w:t>144</w:t>
      </w:r>
      <w:r>
        <w:fldChar w:fldCharType="end"/>
      </w:r>
    </w:p>
    <w:p w14:paraId="680CA62D" w14:textId="68D94D8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_Toc214968843 \h </w:instrText>
      </w:r>
      <w:r>
        <w:fldChar w:fldCharType="separate"/>
      </w:r>
      <w:r>
        <w:t>145</w:t>
      </w:r>
      <w:r>
        <w:fldChar w:fldCharType="end"/>
      </w:r>
    </w:p>
    <w:p w14:paraId="48500C06" w14:textId="07D9E4E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_Toc214968844 \h </w:instrText>
      </w:r>
      <w:r>
        <w:fldChar w:fldCharType="separate"/>
      </w:r>
      <w:r>
        <w:t>145</w:t>
      </w:r>
      <w:r>
        <w:fldChar w:fldCharType="end"/>
      </w:r>
    </w:p>
    <w:p w14:paraId="41EA2FCD" w14:textId="4DA50E1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_Toc214968845 \h </w:instrText>
      </w:r>
      <w:r>
        <w:fldChar w:fldCharType="separate"/>
      </w:r>
      <w:r>
        <w:t>145</w:t>
      </w:r>
      <w:r>
        <w:fldChar w:fldCharType="end"/>
      </w:r>
    </w:p>
    <w:p w14:paraId="50389B58" w14:textId="2DD4817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_Toc214968846 \h </w:instrText>
      </w:r>
      <w:r>
        <w:fldChar w:fldCharType="separate"/>
      </w:r>
      <w:r>
        <w:t>145</w:t>
      </w:r>
      <w:r>
        <w:fldChar w:fldCharType="end"/>
      </w:r>
    </w:p>
    <w:p w14:paraId="26AC70F0" w14:textId="10BE1E95"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_Toc214968847 \h </w:instrText>
      </w:r>
      <w:r>
        <w:fldChar w:fldCharType="separate"/>
      </w:r>
      <w:r>
        <w:t>146</w:t>
      </w:r>
      <w:r>
        <w:fldChar w:fldCharType="end"/>
      </w:r>
    </w:p>
    <w:p w14:paraId="4075653A" w14:textId="0DF9DD7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_Toc214968848 \h </w:instrText>
      </w:r>
      <w:r>
        <w:fldChar w:fldCharType="separate"/>
      </w:r>
      <w:r>
        <w:t>146</w:t>
      </w:r>
      <w:r>
        <w:fldChar w:fldCharType="end"/>
      </w:r>
    </w:p>
    <w:p w14:paraId="72B94B31" w14:textId="6D21236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_Toc214968849 \h </w:instrText>
      </w:r>
      <w:r>
        <w:fldChar w:fldCharType="separate"/>
      </w:r>
      <w:r>
        <w:t>146</w:t>
      </w:r>
      <w:r>
        <w:fldChar w:fldCharType="end"/>
      </w:r>
    </w:p>
    <w:p w14:paraId="498690EF" w14:textId="54D5EA2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_Toc214968850 \h </w:instrText>
      </w:r>
      <w:r>
        <w:fldChar w:fldCharType="separate"/>
      </w:r>
      <w:r>
        <w:t>146</w:t>
      </w:r>
      <w:r>
        <w:fldChar w:fldCharType="end"/>
      </w:r>
    </w:p>
    <w:p w14:paraId="4A72FDA9" w14:textId="525D178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_Toc214968851 \h </w:instrText>
      </w:r>
      <w:r>
        <w:fldChar w:fldCharType="separate"/>
      </w:r>
      <w:r>
        <w:t>146</w:t>
      </w:r>
      <w:r>
        <w:fldChar w:fldCharType="end"/>
      </w:r>
    </w:p>
    <w:p w14:paraId="387A1842" w14:textId="10878C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 Selection Subscriptions</w:t>
      </w:r>
      <w:r>
        <w:tab/>
      </w:r>
      <w:r>
        <w:fldChar w:fldCharType="begin"/>
      </w:r>
      <w:r>
        <w:instrText xml:space="preserve"> PAGEREF _Toc214968852 \h </w:instrText>
      </w:r>
      <w:r>
        <w:fldChar w:fldCharType="separate"/>
      </w:r>
      <w:r>
        <w:t>147</w:t>
      </w:r>
      <w:r>
        <w:fldChar w:fldCharType="end"/>
      </w:r>
    </w:p>
    <w:p w14:paraId="3F0169FA" w14:textId="1496A85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Client Selection Subscription</w:t>
      </w:r>
      <w:r>
        <w:tab/>
      </w:r>
      <w:r>
        <w:fldChar w:fldCharType="begin"/>
      </w:r>
      <w:r>
        <w:instrText xml:space="preserve"> PAGEREF _Toc214968853 \h </w:instrText>
      </w:r>
      <w:r>
        <w:fldChar w:fldCharType="separate"/>
      </w:r>
      <w:r>
        <w:t>148</w:t>
      </w:r>
      <w:r>
        <w:fldChar w:fldCharType="end"/>
      </w:r>
    </w:p>
    <w:p w14:paraId="344B7908" w14:textId="5A34F02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_Toc214968854 \h </w:instrText>
      </w:r>
      <w:r>
        <w:fldChar w:fldCharType="separate"/>
      </w:r>
      <w:r>
        <w:t>153</w:t>
      </w:r>
      <w:r>
        <w:fldChar w:fldCharType="end"/>
      </w:r>
    </w:p>
    <w:p w14:paraId="4E6F003F" w14:textId="5083022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_Toc214968855 \h </w:instrText>
      </w:r>
      <w:r>
        <w:fldChar w:fldCharType="separate"/>
      </w:r>
      <w:r>
        <w:t>153</w:t>
      </w:r>
      <w:r>
        <w:fldChar w:fldCharType="end"/>
      </w:r>
    </w:p>
    <w:p w14:paraId="136950A6" w14:textId="02BCE07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6.1.7.4.2</w:t>
      </w:r>
      <w:r>
        <w:rPr>
          <w:rFonts w:asciiTheme="minorHAnsi" w:eastAsiaTheme="minorEastAsia" w:hAnsiTheme="minorHAnsi" w:cstheme="minorBidi"/>
          <w:kern w:val="2"/>
          <w:sz w:val="24"/>
          <w:szCs w:val="24"/>
          <w:lang w:val="en-US" w:eastAsia="en-US"/>
          <w14:ligatures w14:val="standardContextual"/>
        </w:rPr>
        <w:tab/>
      </w:r>
      <w:r>
        <w:t>Operation: Select</w:t>
      </w:r>
      <w:r>
        <w:tab/>
      </w:r>
      <w:r>
        <w:fldChar w:fldCharType="begin"/>
      </w:r>
      <w:r>
        <w:instrText xml:space="preserve"> PAGEREF _Toc214968856 \h </w:instrText>
      </w:r>
      <w:r>
        <w:fldChar w:fldCharType="separate"/>
      </w:r>
      <w:r>
        <w:t>153</w:t>
      </w:r>
      <w:r>
        <w:fldChar w:fldCharType="end"/>
      </w:r>
    </w:p>
    <w:p w14:paraId="4A47A906" w14:textId="1DF404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_Toc214968857 \h </w:instrText>
      </w:r>
      <w:r>
        <w:fldChar w:fldCharType="separate"/>
      </w:r>
      <w:r>
        <w:t>154</w:t>
      </w:r>
      <w:r>
        <w:fldChar w:fldCharType="end"/>
      </w:r>
    </w:p>
    <w:p w14:paraId="3A2C3847" w14:textId="0ED9A55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_Toc214968858 \h </w:instrText>
      </w:r>
      <w:r>
        <w:fldChar w:fldCharType="separate"/>
      </w:r>
      <w:r>
        <w:t>154</w:t>
      </w:r>
      <w:r>
        <w:fldChar w:fldCharType="end"/>
      </w:r>
    </w:p>
    <w:p w14:paraId="4D77C140" w14:textId="2C5295B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6.1.7.5.2</w:t>
      </w:r>
      <w:r>
        <w:rPr>
          <w:rFonts w:asciiTheme="minorHAnsi" w:eastAsiaTheme="minorEastAsia" w:hAnsiTheme="minorHAnsi" w:cstheme="minorBidi"/>
          <w:kern w:val="2"/>
          <w:sz w:val="24"/>
          <w:szCs w:val="24"/>
          <w:lang w:val="en-US" w:eastAsia="en-US"/>
          <w14:ligatures w14:val="standardContextual"/>
        </w:rPr>
        <w:tab/>
      </w:r>
      <w:r>
        <w:t>AIMLE Client Selection Event Notification</w:t>
      </w:r>
      <w:r>
        <w:tab/>
      </w:r>
      <w:r>
        <w:fldChar w:fldCharType="begin"/>
      </w:r>
      <w:r>
        <w:instrText xml:space="preserve"> PAGEREF _Toc214968859 \h </w:instrText>
      </w:r>
      <w:r>
        <w:fldChar w:fldCharType="separate"/>
      </w:r>
      <w:r>
        <w:t>154</w:t>
      </w:r>
      <w:r>
        <w:fldChar w:fldCharType="end"/>
      </w:r>
    </w:p>
    <w:p w14:paraId="063D9CB4" w14:textId="0749841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_Toc214968860 \h </w:instrText>
      </w:r>
      <w:r>
        <w:fldChar w:fldCharType="separate"/>
      </w:r>
      <w:r>
        <w:t>155</w:t>
      </w:r>
      <w:r>
        <w:fldChar w:fldCharType="end"/>
      </w:r>
    </w:p>
    <w:p w14:paraId="04B160D0" w14:textId="5937B0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_Toc214968861 \h </w:instrText>
      </w:r>
      <w:r>
        <w:fldChar w:fldCharType="separate"/>
      </w:r>
      <w:r>
        <w:t>155</w:t>
      </w:r>
      <w:r>
        <w:fldChar w:fldCharType="end"/>
      </w:r>
    </w:p>
    <w:p w14:paraId="23DBC09D" w14:textId="70B19E7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_Toc214968862 \h </w:instrText>
      </w:r>
      <w:r>
        <w:fldChar w:fldCharType="separate"/>
      </w:r>
      <w:r>
        <w:t>156</w:t>
      </w:r>
      <w:r>
        <w:fldChar w:fldCharType="end"/>
      </w:r>
    </w:p>
    <w:p w14:paraId="40791197" w14:textId="7715665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_Toc214968863 \h </w:instrText>
      </w:r>
      <w:r>
        <w:fldChar w:fldCharType="separate"/>
      </w:r>
      <w:r>
        <w:t>158</w:t>
      </w:r>
      <w:r>
        <w:fldChar w:fldCharType="end"/>
      </w:r>
    </w:p>
    <w:p w14:paraId="7FA49D6D" w14:textId="44BC747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_Toc214968864 \h </w:instrText>
      </w:r>
      <w:r>
        <w:fldChar w:fldCharType="separate"/>
      </w:r>
      <w:r>
        <w:t>158</w:t>
      </w:r>
      <w:r>
        <w:fldChar w:fldCharType="end"/>
      </w:r>
    </w:p>
    <w:p w14:paraId="69385B0D" w14:textId="4141B16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_Toc214968865 \h </w:instrText>
      </w:r>
      <w:r>
        <w:fldChar w:fldCharType="separate"/>
      </w:r>
      <w:r>
        <w:t>158</w:t>
      </w:r>
      <w:r>
        <w:fldChar w:fldCharType="end"/>
      </w:r>
    </w:p>
    <w:p w14:paraId="3209F6B0" w14:textId="7D7814C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_Toc214968866 \h </w:instrText>
      </w:r>
      <w:r>
        <w:fldChar w:fldCharType="separate"/>
      </w:r>
      <w:r>
        <w:t>159</w:t>
      </w:r>
      <w:r>
        <w:fldChar w:fldCharType="end"/>
      </w:r>
    </w:p>
    <w:p w14:paraId="4349862B" w14:textId="68A411F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_Toc214968867 \h </w:instrText>
      </w:r>
      <w:r>
        <w:fldChar w:fldCharType="separate"/>
      </w:r>
      <w:r>
        <w:t>159</w:t>
      </w:r>
      <w:r>
        <w:fldChar w:fldCharType="end"/>
      </w:r>
    </w:p>
    <w:p w14:paraId="76ACFD5A" w14:textId="49D9D61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_Toc214968868 \h </w:instrText>
      </w:r>
      <w:r>
        <w:fldChar w:fldCharType="separate"/>
      </w:r>
      <w:r>
        <w:t>159</w:t>
      </w:r>
      <w:r>
        <w:fldChar w:fldCharType="end"/>
      </w:r>
    </w:p>
    <w:p w14:paraId="65806ED0" w14:textId="704A2F8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_Toc214968869 \h </w:instrText>
      </w:r>
      <w:r>
        <w:fldChar w:fldCharType="separate"/>
      </w:r>
      <w:r>
        <w:t>159</w:t>
      </w:r>
      <w:r>
        <w:fldChar w:fldCharType="end"/>
      </w:r>
    </w:p>
    <w:p w14:paraId="0B280AFD" w14:textId="090A37F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_Toc214968870 \h </w:instrText>
      </w:r>
      <w:r>
        <w:fldChar w:fldCharType="separate"/>
      </w:r>
      <w:r>
        <w:t>159</w:t>
      </w:r>
      <w:r>
        <w:fldChar w:fldCharType="end"/>
      </w:r>
    </w:p>
    <w:p w14:paraId="1A3A5531" w14:textId="7342D20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_Toc214968871 \h </w:instrText>
      </w:r>
      <w:r>
        <w:fldChar w:fldCharType="separate"/>
      </w:r>
      <w:r>
        <w:t>159</w:t>
      </w:r>
      <w:r>
        <w:fldChar w:fldCharType="end"/>
      </w:r>
    </w:p>
    <w:p w14:paraId="4AE30501" w14:textId="0C919567"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_Toc214968872 \h </w:instrText>
      </w:r>
      <w:r>
        <w:fldChar w:fldCharType="separate"/>
      </w:r>
      <w:r>
        <w:t>160</w:t>
      </w:r>
      <w:r>
        <w:fldChar w:fldCharType="end"/>
      </w:r>
    </w:p>
    <w:p w14:paraId="0243C6CB" w14:textId="27AE03C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_Toc214968873 \h </w:instrText>
      </w:r>
      <w:r>
        <w:fldChar w:fldCharType="separate"/>
      </w:r>
      <w:r>
        <w:t>160</w:t>
      </w:r>
      <w:r>
        <w:fldChar w:fldCharType="end"/>
      </w:r>
    </w:p>
    <w:p w14:paraId="7D2DFB89" w14:textId="018309C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_Toc214968874 \h </w:instrText>
      </w:r>
      <w:r>
        <w:fldChar w:fldCharType="separate"/>
      </w:r>
      <w:r>
        <w:t>160</w:t>
      </w:r>
      <w:r>
        <w:fldChar w:fldCharType="end"/>
      </w:r>
    </w:p>
    <w:p w14:paraId="6817B3E6" w14:textId="4544AD0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_Toc214968875 \h </w:instrText>
      </w:r>
      <w:r>
        <w:fldChar w:fldCharType="separate"/>
      </w:r>
      <w:r>
        <w:t>160</w:t>
      </w:r>
      <w:r>
        <w:fldChar w:fldCharType="end"/>
      </w:r>
    </w:p>
    <w:p w14:paraId="705D7C82" w14:textId="10FC282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_Toc214968876 \h </w:instrText>
      </w:r>
      <w:r>
        <w:fldChar w:fldCharType="separate"/>
      </w:r>
      <w:r>
        <w:t>160</w:t>
      </w:r>
      <w:r>
        <w:fldChar w:fldCharType="end"/>
      </w:r>
    </w:p>
    <w:p w14:paraId="4D7E6E07" w14:textId="0F45AAB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_Toc214968877 \h </w:instrText>
      </w:r>
      <w:r>
        <w:fldChar w:fldCharType="separate"/>
      </w:r>
      <w:r>
        <w:t>160</w:t>
      </w:r>
      <w:r>
        <w:fldChar w:fldCharType="end"/>
      </w:r>
    </w:p>
    <w:p w14:paraId="064FE47A" w14:textId="2B54B69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_Toc214968878 \h </w:instrText>
      </w:r>
      <w:r>
        <w:fldChar w:fldCharType="separate"/>
      </w:r>
      <w:r>
        <w:t>161</w:t>
      </w:r>
      <w:r>
        <w:fldChar w:fldCharType="end"/>
      </w:r>
    </w:p>
    <w:p w14:paraId="41FCDF4E" w14:textId="6A73A0B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_Toc214968879 \h </w:instrText>
      </w:r>
      <w:r>
        <w:fldChar w:fldCharType="separate"/>
      </w:r>
      <w:r>
        <w:t>162</w:t>
      </w:r>
      <w:r>
        <w:fldChar w:fldCharType="end"/>
      </w:r>
    </w:p>
    <w:p w14:paraId="1D0F9C03" w14:textId="697405E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_Toc214968880 \h </w:instrText>
      </w:r>
      <w:r>
        <w:fldChar w:fldCharType="separate"/>
      </w:r>
      <w:r>
        <w:t>162</w:t>
      </w:r>
      <w:r>
        <w:fldChar w:fldCharType="end"/>
      </w:r>
    </w:p>
    <w:p w14:paraId="7AE0EF69" w14:textId="5B505CB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_Toc214968881 \h </w:instrText>
      </w:r>
      <w:r>
        <w:fldChar w:fldCharType="separate"/>
      </w:r>
      <w:r>
        <w:t>162</w:t>
      </w:r>
      <w:r>
        <w:fldChar w:fldCharType="end"/>
      </w:r>
    </w:p>
    <w:p w14:paraId="224D848F" w14:textId="20C05BD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_Toc214968882 \h </w:instrText>
      </w:r>
      <w:r>
        <w:fldChar w:fldCharType="separate"/>
      </w:r>
      <w:r>
        <w:t>163</w:t>
      </w:r>
      <w:r>
        <w:fldChar w:fldCharType="end"/>
      </w:r>
    </w:p>
    <w:p w14:paraId="12E32DB4" w14:textId="2A18A87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_Toc214968883 \h </w:instrText>
      </w:r>
      <w:r>
        <w:fldChar w:fldCharType="separate"/>
      </w:r>
      <w:r>
        <w:t>163</w:t>
      </w:r>
      <w:r>
        <w:fldChar w:fldCharType="end"/>
      </w:r>
    </w:p>
    <w:p w14:paraId="305D1E5F" w14:textId="453E6AC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6.1.8.6.2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_Toc214968884 \h </w:instrText>
      </w:r>
      <w:r>
        <w:fldChar w:fldCharType="separate"/>
      </w:r>
      <w:r>
        <w:t>164</w:t>
      </w:r>
      <w:r>
        <w:fldChar w:fldCharType="end"/>
      </w:r>
    </w:p>
    <w:p w14:paraId="7F62DD07" w14:textId="6DD29D5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lastRenderedPageBreak/>
        <w:t>6.1.8.6.3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_Toc214968885 \h </w:instrText>
      </w:r>
      <w:r>
        <w:fldChar w:fldCharType="separate"/>
      </w:r>
      <w:r>
        <w:t>169</w:t>
      </w:r>
      <w:r>
        <w:fldChar w:fldCharType="end"/>
      </w:r>
    </w:p>
    <w:p w14:paraId="0EC6506E" w14:textId="555047D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_Toc214968886 \h </w:instrText>
      </w:r>
      <w:r>
        <w:fldChar w:fldCharType="separate"/>
      </w:r>
      <w:r>
        <w:t>170</w:t>
      </w:r>
      <w:r>
        <w:fldChar w:fldCharType="end"/>
      </w:r>
    </w:p>
    <w:p w14:paraId="69083B3D" w14:textId="13CBC1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_Toc214968887 \h </w:instrText>
      </w:r>
      <w:r>
        <w:fldChar w:fldCharType="separate"/>
      </w:r>
      <w:r>
        <w:t>170</w:t>
      </w:r>
      <w:r>
        <w:fldChar w:fldCharType="end"/>
      </w:r>
    </w:p>
    <w:p w14:paraId="7BD58499" w14:textId="435741C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_Toc214968888 \h </w:instrText>
      </w:r>
      <w:r>
        <w:fldChar w:fldCharType="separate"/>
      </w:r>
      <w:r>
        <w:t>170</w:t>
      </w:r>
      <w:r>
        <w:fldChar w:fldCharType="end"/>
      </w:r>
    </w:p>
    <w:p w14:paraId="494CE1EF" w14:textId="0E9842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_Toc214968889 \h </w:instrText>
      </w:r>
      <w:r>
        <w:fldChar w:fldCharType="separate"/>
      </w:r>
      <w:r>
        <w:t>170</w:t>
      </w:r>
      <w:r>
        <w:fldChar w:fldCharType="end"/>
      </w:r>
    </w:p>
    <w:p w14:paraId="25846D82" w14:textId="674B149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_Toc214968890 \h </w:instrText>
      </w:r>
      <w:r>
        <w:fldChar w:fldCharType="separate"/>
      </w:r>
      <w:r>
        <w:t>170</w:t>
      </w:r>
      <w:r>
        <w:fldChar w:fldCharType="end"/>
      </w:r>
    </w:p>
    <w:p w14:paraId="6469EC57" w14:textId="3CCCDAD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_Toc214968891 \h </w:instrText>
      </w:r>
      <w:r>
        <w:fldChar w:fldCharType="separate"/>
      </w:r>
      <w:r>
        <w:t>170</w:t>
      </w:r>
      <w:r>
        <w:fldChar w:fldCharType="end"/>
      </w:r>
    </w:p>
    <w:p w14:paraId="4E9CB6D2" w14:textId="5328CD2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_Toc214968892 \h </w:instrText>
      </w:r>
      <w:r>
        <w:fldChar w:fldCharType="separate"/>
      </w:r>
      <w:r>
        <w:t>170</w:t>
      </w:r>
      <w:r>
        <w:fldChar w:fldCharType="end"/>
      </w:r>
    </w:p>
    <w:p w14:paraId="6D1E81BC" w14:textId="077CD4F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_Toc214968893 \h </w:instrText>
      </w:r>
      <w:r>
        <w:fldChar w:fldCharType="separate"/>
      </w:r>
      <w:r>
        <w:t>170</w:t>
      </w:r>
      <w:r>
        <w:fldChar w:fldCharType="end"/>
      </w:r>
    </w:p>
    <w:p w14:paraId="4663F545" w14:textId="1DAD7500"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_Toc214968894 \h </w:instrText>
      </w:r>
      <w:r>
        <w:fldChar w:fldCharType="separate"/>
      </w:r>
      <w:r>
        <w:t>171</w:t>
      </w:r>
      <w:r>
        <w:fldChar w:fldCharType="end"/>
      </w:r>
    </w:p>
    <w:p w14:paraId="03C5282B" w14:textId="7A21EF8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_Toc214968895 \h </w:instrText>
      </w:r>
      <w:r>
        <w:fldChar w:fldCharType="separate"/>
      </w:r>
      <w:r>
        <w:t>171</w:t>
      </w:r>
      <w:r>
        <w:fldChar w:fldCharType="end"/>
      </w:r>
    </w:p>
    <w:p w14:paraId="3DA2B3C4" w14:textId="0544A8C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_Toc214968896 \h </w:instrText>
      </w:r>
      <w:r>
        <w:fldChar w:fldCharType="separate"/>
      </w:r>
      <w:r>
        <w:t>171</w:t>
      </w:r>
      <w:r>
        <w:fldChar w:fldCharType="end"/>
      </w:r>
    </w:p>
    <w:p w14:paraId="25D73E3F" w14:textId="6BDBE85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_Toc214968897 \h </w:instrText>
      </w:r>
      <w:r>
        <w:fldChar w:fldCharType="separate"/>
      </w:r>
      <w:r>
        <w:t>171</w:t>
      </w:r>
      <w:r>
        <w:fldChar w:fldCharType="end"/>
      </w:r>
    </w:p>
    <w:p w14:paraId="4D7BBAC5" w14:textId="044FBB7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_Toc214968898 \h </w:instrText>
      </w:r>
      <w:r>
        <w:fldChar w:fldCharType="separate"/>
      </w:r>
      <w:r>
        <w:t>171</w:t>
      </w:r>
      <w:r>
        <w:fldChar w:fldCharType="end"/>
      </w:r>
    </w:p>
    <w:p w14:paraId="1EB90723" w14:textId="6E2D70B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_Toc214968899 \h </w:instrText>
      </w:r>
      <w:r>
        <w:fldChar w:fldCharType="separate"/>
      </w:r>
      <w:r>
        <w:t>172</w:t>
      </w:r>
      <w:r>
        <w:fldChar w:fldCharType="end"/>
      </w:r>
    </w:p>
    <w:p w14:paraId="3B538EF3" w14:textId="6F6D0D3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_Toc214968900 \h </w:instrText>
      </w:r>
      <w:r>
        <w:fldChar w:fldCharType="separate"/>
      </w:r>
      <w:r>
        <w:t>173</w:t>
      </w:r>
      <w:r>
        <w:fldChar w:fldCharType="end"/>
      </w:r>
    </w:p>
    <w:p w14:paraId="0F9FD3D3" w14:textId="2E7BC2B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_Toc214968901 \h </w:instrText>
      </w:r>
      <w:r>
        <w:fldChar w:fldCharType="separate"/>
      </w:r>
      <w:r>
        <w:t>178</w:t>
      </w:r>
      <w:r>
        <w:fldChar w:fldCharType="end"/>
      </w:r>
    </w:p>
    <w:p w14:paraId="018E0D70" w14:textId="6B5610A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_Toc214968902 \h </w:instrText>
      </w:r>
      <w:r>
        <w:fldChar w:fldCharType="separate"/>
      </w:r>
      <w:r>
        <w:t>178</w:t>
      </w:r>
      <w:r>
        <w:fldChar w:fldCharType="end"/>
      </w:r>
    </w:p>
    <w:p w14:paraId="41A6359D" w14:textId="43A281E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_Toc214968903 \h </w:instrText>
      </w:r>
      <w:r>
        <w:fldChar w:fldCharType="separate"/>
      </w:r>
      <w:r>
        <w:t>178</w:t>
      </w:r>
      <w:r>
        <w:fldChar w:fldCharType="end"/>
      </w:r>
    </w:p>
    <w:p w14:paraId="20639D28" w14:textId="093A670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_Toc214968904 \h </w:instrText>
      </w:r>
      <w:r>
        <w:fldChar w:fldCharType="separate"/>
      </w:r>
      <w:r>
        <w:t>178</w:t>
      </w:r>
      <w:r>
        <w:fldChar w:fldCharType="end"/>
      </w:r>
    </w:p>
    <w:p w14:paraId="2890D3A9" w14:textId="479EFA0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_Toc214968905 \h </w:instrText>
      </w:r>
      <w:r>
        <w:fldChar w:fldCharType="separate"/>
      </w:r>
      <w:r>
        <w:t>179</w:t>
      </w:r>
      <w:r>
        <w:fldChar w:fldCharType="end"/>
      </w:r>
    </w:p>
    <w:p w14:paraId="5714C2D9" w14:textId="40827F4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_Toc214968906 \h </w:instrText>
      </w:r>
      <w:r>
        <w:fldChar w:fldCharType="separate"/>
      </w:r>
      <w:r>
        <w:t>179</w:t>
      </w:r>
      <w:r>
        <w:fldChar w:fldCharType="end"/>
      </w:r>
    </w:p>
    <w:p w14:paraId="5283F179" w14:textId="0BED263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_Toc214968907 \h </w:instrText>
      </w:r>
      <w:r>
        <w:fldChar w:fldCharType="separate"/>
      </w:r>
      <w:r>
        <w:t>180</w:t>
      </w:r>
      <w:r>
        <w:fldChar w:fldCharType="end"/>
      </w:r>
    </w:p>
    <w:p w14:paraId="2AD3855A" w14:textId="4A4A8F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_Toc214968908 \h </w:instrText>
      </w:r>
      <w:r>
        <w:fldChar w:fldCharType="separate"/>
      </w:r>
      <w:r>
        <w:t>183</w:t>
      </w:r>
      <w:r>
        <w:fldChar w:fldCharType="end"/>
      </w:r>
    </w:p>
    <w:p w14:paraId="0FAF91BC" w14:textId="6312F9A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6.1.9.</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_Toc214968909 \h </w:instrText>
      </w:r>
      <w:r>
        <w:fldChar w:fldCharType="separate"/>
      </w:r>
      <w:r>
        <w:t>184</w:t>
      </w:r>
      <w:r>
        <w:fldChar w:fldCharType="end"/>
      </w:r>
    </w:p>
    <w:p w14:paraId="5D768A13" w14:textId="4C923E2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_Toc214968910 \h </w:instrText>
      </w:r>
      <w:r>
        <w:fldChar w:fldCharType="separate"/>
      </w:r>
      <w:r>
        <w:t>184</w:t>
      </w:r>
      <w:r>
        <w:fldChar w:fldCharType="end"/>
      </w:r>
    </w:p>
    <w:p w14:paraId="279BDE42" w14:textId="0F8ED9E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_Toc214968911 \h </w:instrText>
      </w:r>
      <w:r>
        <w:fldChar w:fldCharType="separate"/>
      </w:r>
      <w:r>
        <w:t>184</w:t>
      </w:r>
      <w:r>
        <w:fldChar w:fldCharType="end"/>
      </w:r>
    </w:p>
    <w:p w14:paraId="21AA5E46" w14:textId="098C6E2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_Toc214968912 \h </w:instrText>
      </w:r>
      <w:r>
        <w:fldChar w:fldCharType="separate"/>
      </w:r>
      <w:r>
        <w:t>184</w:t>
      </w:r>
      <w:r>
        <w:fldChar w:fldCharType="end"/>
      </w:r>
    </w:p>
    <w:p w14:paraId="1FEF642C" w14:textId="07A218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_Toc214968913 \h </w:instrText>
      </w:r>
      <w:r>
        <w:fldChar w:fldCharType="separate"/>
      </w:r>
      <w:r>
        <w:t>184</w:t>
      </w:r>
      <w:r>
        <w:fldChar w:fldCharType="end"/>
      </w:r>
    </w:p>
    <w:p w14:paraId="3DE29D10" w14:textId="5D5576D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_Toc214968914 \h </w:instrText>
      </w:r>
      <w:r>
        <w:fldChar w:fldCharType="separate"/>
      </w:r>
      <w:r>
        <w:t>185</w:t>
      </w:r>
      <w:r>
        <w:fldChar w:fldCharType="end"/>
      </w:r>
    </w:p>
    <w:p w14:paraId="39B047AE" w14:textId="22994F7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_Toc214968915 \h </w:instrText>
      </w:r>
      <w:r>
        <w:fldChar w:fldCharType="separate"/>
      </w:r>
      <w:r>
        <w:t>185</w:t>
      </w:r>
      <w:r>
        <w:fldChar w:fldCharType="end"/>
      </w:r>
    </w:p>
    <w:p w14:paraId="3ABAA206" w14:textId="4CBBEB6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_Toc214968916 \h </w:instrText>
      </w:r>
      <w:r>
        <w:fldChar w:fldCharType="separate"/>
      </w:r>
      <w:r>
        <w:t>185</w:t>
      </w:r>
      <w:r>
        <w:fldChar w:fldCharType="end"/>
      </w:r>
    </w:p>
    <w:p w14:paraId="24E6826B" w14:textId="77ED4144"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6.1.10</w:t>
      </w:r>
      <w:r>
        <w:rPr>
          <w:rFonts w:asciiTheme="minorHAnsi" w:eastAsiaTheme="minorEastAsia" w:hAnsiTheme="minorHAnsi" w:cstheme="minorBidi"/>
          <w:kern w:val="2"/>
          <w:sz w:val="24"/>
          <w:szCs w:val="24"/>
          <w:lang w:val="en-US" w:eastAsia="en-US"/>
          <w14:ligatures w14:val="standardContextual"/>
        </w:rPr>
        <w:tab/>
      </w:r>
      <w:r>
        <w:t>AIMLES_TLModelSelectionAssistance API</w:t>
      </w:r>
      <w:r>
        <w:tab/>
      </w:r>
      <w:r>
        <w:fldChar w:fldCharType="begin"/>
      </w:r>
      <w:r>
        <w:instrText xml:space="preserve"> PAGEREF _Toc214968917 \h </w:instrText>
      </w:r>
      <w:r>
        <w:fldChar w:fldCharType="separate"/>
      </w:r>
      <w:r>
        <w:t>186</w:t>
      </w:r>
      <w:r>
        <w:fldChar w:fldCharType="end"/>
      </w:r>
    </w:p>
    <w:p w14:paraId="3A260C3A" w14:textId="34FB4F4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_Toc214968918 \h </w:instrText>
      </w:r>
      <w:r>
        <w:fldChar w:fldCharType="separate"/>
      </w:r>
      <w:r>
        <w:t>186</w:t>
      </w:r>
      <w:r>
        <w:fldChar w:fldCharType="end"/>
      </w:r>
    </w:p>
    <w:p w14:paraId="60AFE03D" w14:textId="10954A9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_Toc214968919 \h </w:instrText>
      </w:r>
      <w:r>
        <w:fldChar w:fldCharType="separate"/>
      </w:r>
      <w:r>
        <w:t>186</w:t>
      </w:r>
      <w:r>
        <w:fldChar w:fldCharType="end"/>
      </w:r>
    </w:p>
    <w:p w14:paraId="563A75D3" w14:textId="553E465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_Toc214968920 \h </w:instrText>
      </w:r>
      <w:r>
        <w:fldChar w:fldCharType="separate"/>
      </w:r>
      <w:r>
        <w:t>186</w:t>
      </w:r>
      <w:r>
        <w:fldChar w:fldCharType="end"/>
      </w:r>
    </w:p>
    <w:p w14:paraId="1BC70E8C" w14:textId="6FF20FB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6.1.10.3.1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_Toc214968921 \h </w:instrText>
      </w:r>
      <w:r>
        <w:fldChar w:fldCharType="separate"/>
      </w:r>
      <w:r>
        <w:t>186</w:t>
      </w:r>
      <w:r>
        <w:fldChar w:fldCharType="end"/>
      </w:r>
    </w:p>
    <w:p w14:paraId="3E85E41B" w14:textId="6B1AEB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TL Model Selection Assistance</w:t>
      </w:r>
      <w:r>
        <w:tab/>
      </w:r>
      <w:r>
        <w:fldChar w:fldCharType="begin"/>
      </w:r>
      <w:r>
        <w:instrText xml:space="preserve"> PAGEREF _Toc214968922 \h </w:instrText>
      </w:r>
      <w:r>
        <w:fldChar w:fldCharType="separate"/>
      </w:r>
      <w:r>
        <w:t>187</w:t>
      </w:r>
      <w:r>
        <w:fldChar w:fldCharType="end"/>
      </w:r>
    </w:p>
    <w:p w14:paraId="318CB215" w14:textId="1F98583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_Toc214968923 \h </w:instrText>
      </w:r>
      <w:r>
        <w:fldChar w:fldCharType="separate"/>
      </w:r>
      <w:r>
        <w:t>188</w:t>
      </w:r>
      <w:r>
        <w:fldChar w:fldCharType="end"/>
      </w:r>
    </w:p>
    <w:p w14:paraId="7D989409" w14:textId="567D72A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_Toc214968924 \h </w:instrText>
      </w:r>
      <w:r>
        <w:fldChar w:fldCharType="separate"/>
      </w:r>
      <w:r>
        <w:t>188</w:t>
      </w:r>
      <w:r>
        <w:fldChar w:fldCharType="end"/>
      </w:r>
    </w:p>
    <w:p w14:paraId="61741740" w14:textId="4750666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_Toc214968925 \h </w:instrText>
      </w:r>
      <w:r>
        <w:fldChar w:fldCharType="separate"/>
      </w:r>
      <w:r>
        <w:t>188</w:t>
      </w:r>
      <w:r>
        <w:fldChar w:fldCharType="end"/>
      </w:r>
    </w:p>
    <w:p w14:paraId="3DACE75D" w14:textId="26EA032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_Toc214968926 \h </w:instrText>
      </w:r>
      <w:r>
        <w:fldChar w:fldCharType="separate"/>
      </w:r>
      <w:r>
        <w:t>188</w:t>
      </w:r>
      <w:r>
        <w:fldChar w:fldCharType="end"/>
      </w:r>
    </w:p>
    <w:p w14:paraId="2D34B0F4" w14:textId="5A283DB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eastAsia="zh-CN"/>
        </w:rPr>
        <w:t>6.1.10.6.2</w:t>
      </w:r>
      <w:r>
        <w:rPr>
          <w:rFonts w:asciiTheme="minorHAnsi" w:eastAsiaTheme="minorEastAsia" w:hAnsiTheme="minorHAnsi" w:cstheme="minorBidi"/>
          <w:kern w:val="2"/>
          <w:sz w:val="24"/>
          <w:szCs w:val="24"/>
          <w:lang w:val="en-US" w:eastAsia="en-US"/>
          <w14:ligatures w14:val="standardContextual"/>
        </w:rPr>
        <w:tab/>
      </w:r>
      <w:r w:rsidRPr="0095221C">
        <w:rPr>
          <w:lang w:val="en-US" w:eastAsia="zh-CN"/>
        </w:rPr>
        <w:t>Structured data types</w:t>
      </w:r>
      <w:r>
        <w:tab/>
      </w:r>
      <w:r>
        <w:fldChar w:fldCharType="begin"/>
      </w:r>
      <w:r>
        <w:instrText xml:space="preserve"> PAGEREF _Toc214968927 \h </w:instrText>
      </w:r>
      <w:r>
        <w:fldChar w:fldCharType="separate"/>
      </w:r>
      <w:r>
        <w:t>189</w:t>
      </w:r>
      <w:r>
        <w:fldChar w:fldCharType="end"/>
      </w:r>
    </w:p>
    <w:p w14:paraId="59755622" w14:textId="75F5E07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_Toc214968928 \h </w:instrText>
      </w:r>
      <w:r>
        <w:fldChar w:fldCharType="separate"/>
      </w:r>
      <w:r>
        <w:t>189</w:t>
      </w:r>
      <w:r>
        <w:fldChar w:fldCharType="end"/>
      </w:r>
    </w:p>
    <w:p w14:paraId="057639DC" w14:textId="72134E2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_Toc214968929 \h </w:instrText>
      </w:r>
      <w:r>
        <w:fldChar w:fldCharType="separate"/>
      </w:r>
      <w:r>
        <w:t>189</w:t>
      </w:r>
      <w:r>
        <w:fldChar w:fldCharType="end"/>
      </w:r>
    </w:p>
    <w:p w14:paraId="239668CB" w14:textId="5CF0BFA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_Toc214968930 \h </w:instrText>
      </w:r>
      <w:r>
        <w:fldChar w:fldCharType="separate"/>
      </w:r>
      <w:r>
        <w:t>189</w:t>
      </w:r>
      <w:r>
        <w:fldChar w:fldCharType="end"/>
      </w:r>
    </w:p>
    <w:p w14:paraId="5C3EEC3E" w14:textId="4B88224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_Toc214968931 \h </w:instrText>
      </w:r>
      <w:r>
        <w:fldChar w:fldCharType="separate"/>
      </w:r>
      <w:r>
        <w:t>190</w:t>
      </w:r>
      <w:r>
        <w:fldChar w:fldCharType="end"/>
      </w:r>
    </w:p>
    <w:p w14:paraId="74F9DEB6" w14:textId="2ECD7D7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_Toc214968932 \h </w:instrText>
      </w:r>
      <w:r>
        <w:fldChar w:fldCharType="separate"/>
      </w:r>
      <w:r>
        <w:t>190</w:t>
      </w:r>
      <w:r>
        <w:fldChar w:fldCharType="end"/>
      </w:r>
    </w:p>
    <w:p w14:paraId="30E1E44E" w14:textId="5E7B81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_Toc214968933 \h </w:instrText>
      </w:r>
      <w:r>
        <w:fldChar w:fldCharType="separate"/>
      </w:r>
      <w:r>
        <w:t>190</w:t>
      </w:r>
      <w:r>
        <w:fldChar w:fldCharType="end"/>
      </w:r>
    </w:p>
    <w:p w14:paraId="6500454C" w14:textId="6B80182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_Toc214968934 \h </w:instrText>
      </w:r>
      <w:r>
        <w:fldChar w:fldCharType="separate"/>
      </w:r>
      <w:r>
        <w:t>190</w:t>
      </w:r>
      <w:r>
        <w:fldChar w:fldCharType="end"/>
      </w:r>
    </w:p>
    <w:p w14:paraId="566F60F4" w14:textId="0746C76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_Toc214968935 \h </w:instrText>
      </w:r>
      <w:r>
        <w:fldChar w:fldCharType="separate"/>
      </w:r>
      <w:r>
        <w:t>190</w:t>
      </w:r>
      <w:r>
        <w:fldChar w:fldCharType="end"/>
      </w:r>
    </w:p>
    <w:p w14:paraId="09E76382" w14:textId="41B7B59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_Toc214968936 \h </w:instrText>
      </w:r>
      <w:r>
        <w:fldChar w:fldCharType="separate"/>
      </w:r>
      <w:r>
        <w:t>190</w:t>
      </w:r>
      <w:r>
        <w:fldChar w:fldCharType="end"/>
      </w:r>
    </w:p>
    <w:p w14:paraId="0CE1372A" w14:textId="73FE57D7"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6.1.11</w:t>
      </w:r>
      <w:r>
        <w:rPr>
          <w:rFonts w:asciiTheme="minorHAnsi" w:eastAsiaTheme="minorEastAsia" w:hAnsiTheme="minorHAnsi" w:cstheme="minorBidi"/>
          <w:kern w:val="2"/>
          <w:sz w:val="24"/>
          <w:szCs w:val="24"/>
          <w:lang w:val="en-US" w:eastAsia="en-US"/>
          <w14:ligatures w14:val="standardContextual"/>
        </w:rPr>
        <w:tab/>
      </w:r>
      <w:r>
        <w:rPr>
          <w:lang w:eastAsia="zh-CN"/>
        </w:rPr>
        <w:t>AIMLES_AssistedMLModelSelection API</w:t>
      </w:r>
      <w:r>
        <w:tab/>
      </w:r>
      <w:r>
        <w:fldChar w:fldCharType="begin"/>
      </w:r>
      <w:r>
        <w:instrText xml:space="preserve"> PAGEREF _Toc214968937 \h </w:instrText>
      </w:r>
      <w:r>
        <w:fldChar w:fldCharType="separate"/>
      </w:r>
      <w:r>
        <w:t>191</w:t>
      </w:r>
      <w:r>
        <w:fldChar w:fldCharType="end"/>
      </w:r>
    </w:p>
    <w:p w14:paraId="370DFDEE" w14:textId="72F9ED1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_Toc214968938 \h </w:instrText>
      </w:r>
      <w:r>
        <w:fldChar w:fldCharType="separate"/>
      </w:r>
      <w:r>
        <w:t>191</w:t>
      </w:r>
      <w:r>
        <w:fldChar w:fldCharType="end"/>
      </w:r>
    </w:p>
    <w:p w14:paraId="2ED36BBA" w14:textId="5209BBB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_Toc214968939 \h </w:instrText>
      </w:r>
      <w:r>
        <w:fldChar w:fldCharType="separate"/>
      </w:r>
      <w:r>
        <w:t>191</w:t>
      </w:r>
      <w:r>
        <w:fldChar w:fldCharType="end"/>
      </w:r>
    </w:p>
    <w:p w14:paraId="7FD8975B" w14:textId="1C39D91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_Toc214968940 \h </w:instrText>
      </w:r>
      <w:r>
        <w:fldChar w:fldCharType="separate"/>
      </w:r>
      <w:r>
        <w:t>191</w:t>
      </w:r>
      <w:r>
        <w:fldChar w:fldCharType="end"/>
      </w:r>
    </w:p>
    <w:p w14:paraId="333387A1" w14:textId="7D89A43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_Toc214968941 \h </w:instrText>
      </w:r>
      <w:r>
        <w:fldChar w:fldCharType="separate"/>
      </w:r>
      <w:r>
        <w:t>191</w:t>
      </w:r>
      <w:r>
        <w:fldChar w:fldCharType="end"/>
      </w:r>
    </w:p>
    <w:p w14:paraId="5AE6F1D8" w14:textId="1AC212F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Assisted ML Model Selection Subscriptions</w:t>
      </w:r>
      <w:r>
        <w:tab/>
      </w:r>
      <w:r>
        <w:fldChar w:fldCharType="begin"/>
      </w:r>
      <w:r>
        <w:instrText xml:space="preserve"> PAGEREF _Toc214968942 \h </w:instrText>
      </w:r>
      <w:r>
        <w:fldChar w:fldCharType="separate"/>
      </w:r>
      <w:r>
        <w:t>192</w:t>
      </w:r>
      <w:r>
        <w:fldChar w:fldCharType="end"/>
      </w:r>
    </w:p>
    <w:p w14:paraId="68D8DACF" w14:textId="72548EE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Assisted ML Model Selection Subscription</w:t>
      </w:r>
      <w:r>
        <w:tab/>
      </w:r>
      <w:r>
        <w:fldChar w:fldCharType="begin"/>
      </w:r>
      <w:r>
        <w:instrText xml:space="preserve"> PAGEREF _Toc214968943 \h </w:instrText>
      </w:r>
      <w:r>
        <w:fldChar w:fldCharType="separate"/>
      </w:r>
      <w:r>
        <w:t>193</w:t>
      </w:r>
      <w:r>
        <w:fldChar w:fldCharType="end"/>
      </w:r>
    </w:p>
    <w:p w14:paraId="624F3441" w14:textId="210268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6.1.11.4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_Toc214968944 \h </w:instrText>
      </w:r>
      <w:r>
        <w:fldChar w:fldCharType="separate"/>
      </w:r>
      <w:r>
        <w:t>198</w:t>
      </w:r>
      <w:r>
        <w:fldChar w:fldCharType="end"/>
      </w:r>
    </w:p>
    <w:p w14:paraId="13948186" w14:textId="3532F8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_Toc214968945 \h </w:instrText>
      </w:r>
      <w:r>
        <w:fldChar w:fldCharType="separate"/>
      </w:r>
      <w:r>
        <w:t>198</w:t>
      </w:r>
      <w:r>
        <w:fldChar w:fldCharType="end"/>
      </w:r>
    </w:p>
    <w:p w14:paraId="4339B856" w14:textId="4D66E5D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_Toc214968946 \h </w:instrText>
      </w:r>
      <w:r>
        <w:fldChar w:fldCharType="separate"/>
      </w:r>
      <w:r>
        <w:t>198</w:t>
      </w:r>
      <w:r>
        <w:fldChar w:fldCharType="end"/>
      </w:r>
    </w:p>
    <w:p w14:paraId="1861A019" w14:textId="526FDD1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lastRenderedPageBreak/>
        <w:t>6.1.11.5.2</w:t>
      </w:r>
      <w:r>
        <w:rPr>
          <w:rFonts w:asciiTheme="minorHAnsi" w:eastAsiaTheme="minorEastAsia" w:hAnsiTheme="minorHAnsi" w:cstheme="minorBidi"/>
          <w:kern w:val="2"/>
          <w:sz w:val="24"/>
          <w:szCs w:val="24"/>
          <w:lang w:val="en-US" w:eastAsia="en-US"/>
          <w14:ligatures w14:val="standardContextual"/>
        </w:rPr>
        <w:tab/>
      </w:r>
      <w:r>
        <w:rPr>
          <w:lang w:eastAsia="zh-CN"/>
        </w:rPr>
        <w:t>AIMLE Assisted ML Model Selection Event Notification</w:t>
      </w:r>
      <w:r>
        <w:tab/>
      </w:r>
      <w:r>
        <w:fldChar w:fldCharType="begin"/>
      </w:r>
      <w:r>
        <w:instrText xml:space="preserve"> PAGEREF _Toc214968947 \h </w:instrText>
      </w:r>
      <w:r>
        <w:fldChar w:fldCharType="separate"/>
      </w:r>
      <w:r>
        <w:t>198</w:t>
      </w:r>
      <w:r>
        <w:fldChar w:fldCharType="end"/>
      </w:r>
    </w:p>
    <w:p w14:paraId="7447A549" w14:textId="3513B1E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_Toc214968948 \h </w:instrText>
      </w:r>
      <w:r>
        <w:fldChar w:fldCharType="separate"/>
      </w:r>
      <w:r>
        <w:t>199</w:t>
      </w:r>
      <w:r>
        <w:fldChar w:fldCharType="end"/>
      </w:r>
    </w:p>
    <w:p w14:paraId="7B9CE949" w14:textId="33B4F2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_Toc214968949 \h </w:instrText>
      </w:r>
      <w:r>
        <w:fldChar w:fldCharType="separate"/>
      </w:r>
      <w:r>
        <w:t>199</w:t>
      </w:r>
      <w:r>
        <w:fldChar w:fldCharType="end"/>
      </w:r>
    </w:p>
    <w:p w14:paraId="4DAE9AD1" w14:textId="056708F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_Toc214968950 \h </w:instrText>
      </w:r>
      <w:r>
        <w:fldChar w:fldCharType="separate"/>
      </w:r>
      <w:r>
        <w:t>200</w:t>
      </w:r>
      <w:r>
        <w:fldChar w:fldCharType="end"/>
      </w:r>
    </w:p>
    <w:p w14:paraId="3E762329" w14:textId="183A4E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_Toc214968951 \h </w:instrText>
      </w:r>
      <w:r>
        <w:fldChar w:fldCharType="separate"/>
      </w:r>
      <w:r>
        <w:t>203</w:t>
      </w:r>
      <w:r>
        <w:fldChar w:fldCharType="end"/>
      </w:r>
    </w:p>
    <w:p w14:paraId="552FB090" w14:textId="6DE8491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6.1.11.</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_Toc214968952 \h </w:instrText>
      </w:r>
      <w:r>
        <w:fldChar w:fldCharType="separate"/>
      </w:r>
      <w:r>
        <w:t>204</w:t>
      </w:r>
      <w:r>
        <w:fldChar w:fldCharType="end"/>
      </w:r>
    </w:p>
    <w:p w14:paraId="219567E5" w14:textId="36E2C22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_Toc214968953 \h </w:instrText>
      </w:r>
      <w:r>
        <w:fldChar w:fldCharType="separate"/>
      </w:r>
      <w:r>
        <w:t>204</w:t>
      </w:r>
      <w:r>
        <w:fldChar w:fldCharType="end"/>
      </w:r>
    </w:p>
    <w:p w14:paraId="7BBF7F06" w14:textId="5817700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_Toc214968954 \h </w:instrText>
      </w:r>
      <w:r>
        <w:fldChar w:fldCharType="separate"/>
      </w:r>
      <w:r>
        <w:t>204</w:t>
      </w:r>
      <w:r>
        <w:fldChar w:fldCharType="end"/>
      </w:r>
    </w:p>
    <w:p w14:paraId="7C790A47" w14:textId="64BC4E5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_Toc214968955 \h </w:instrText>
      </w:r>
      <w:r>
        <w:fldChar w:fldCharType="separate"/>
      </w:r>
      <w:r>
        <w:t>204</w:t>
      </w:r>
      <w:r>
        <w:fldChar w:fldCharType="end"/>
      </w:r>
    </w:p>
    <w:p w14:paraId="4A8C44CC" w14:textId="4B78E9C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_Toc214968956 \h </w:instrText>
      </w:r>
      <w:r>
        <w:fldChar w:fldCharType="separate"/>
      </w:r>
      <w:r>
        <w:t>205</w:t>
      </w:r>
      <w:r>
        <w:fldChar w:fldCharType="end"/>
      </w:r>
    </w:p>
    <w:p w14:paraId="02381B75" w14:textId="2B959C7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_Toc214968957 \h </w:instrText>
      </w:r>
      <w:r>
        <w:fldChar w:fldCharType="separate"/>
      </w:r>
      <w:r>
        <w:t>205</w:t>
      </w:r>
      <w:r>
        <w:fldChar w:fldCharType="end"/>
      </w:r>
    </w:p>
    <w:p w14:paraId="3D8206B6" w14:textId="057338C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_Toc214968958 \h </w:instrText>
      </w:r>
      <w:r>
        <w:fldChar w:fldCharType="separate"/>
      </w:r>
      <w:r>
        <w:t>205</w:t>
      </w:r>
      <w:r>
        <w:fldChar w:fldCharType="end"/>
      </w:r>
    </w:p>
    <w:p w14:paraId="4048383B" w14:textId="43BA0F6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6.1.11.9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_Toc214968959 \h </w:instrText>
      </w:r>
      <w:r>
        <w:fldChar w:fldCharType="separate"/>
      </w:r>
      <w:r>
        <w:t>205</w:t>
      </w:r>
      <w:r>
        <w:fldChar w:fldCharType="end"/>
      </w:r>
    </w:p>
    <w:p w14:paraId="2DA1FE2F" w14:textId="6E9EF46C"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6.1.12</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_Toc214968960 \h </w:instrText>
      </w:r>
      <w:r>
        <w:fldChar w:fldCharType="separate"/>
      </w:r>
      <w:r>
        <w:t>206</w:t>
      </w:r>
      <w:r>
        <w:fldChar w:fldCharType="end"/>
      </w:r>
    </w:p>
    <w:p w14:paraId="3AA1273E" w14:textId="08D1966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_Toc214968961 \h </w:instrText>
      </w:r>
      <w:r>
        <w:fldChar w:fldCharType="separate"/>
      </w:r>
      <w:r>
        <w:t>206</w:t>
      </w:r>
      <w:r>
        <w:fldChar w:fldCharType="end"/>
      </w:r>
    </w:p>
    <w:p w14:paraId="536B4B04" w14:textId="200B85D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_Toc214968962 \h </w:instrText>
      </w:r>
      <w:r>
        <w:fldChar w:fldCharType="separate"/>
      </w:r>
      <w:r>
        <w:t>206</w:t>
      </w:r>
      <w:r>
        <w:fldChar w:fldCharType="end"/>
      </w:r>
    </w:p>
    <w:p w14:paraId="5629BBF5" w14:textId="020A541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_Toc214968963 \h </w:instrText>
      </w:r>
      <w:r>
        <w:fldChar w:fldCharType="separate"/>
      </w:r>
      <w:r>
        <w:t>206</w:t>
      </w:r>
      <w:r>
        <w:fldChar w:fldCharType="end"/>
      </w:r>
    </w:p>
    <w:p w14:paraId="1A1C883D" w14:textId="3F4B782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_Toc214968964 \h </w:instrText>
      </w:r>
      <w:r>
        <w:fldChar w:fldCharType="separate"/>
      </w:r>
      <w:r>
        <w:t>206</w:t>
      </w:r>
      <w:r>
        <w:fldChar w:fldCharType="end"/>
      </w:r>
    </w:p>
    <w:p w14:paraId="53A344A8" w14:textId="27DDEE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Split Operation Event Subscriptions</w:t>
      </w:r>
      <w:r>
        <w:tab/>
      </w:r>
      <w:r>
        <w:fldChar w:fldCharType="begin"/>
      </w:r>
      <w:r>
        <w:instrText xml:space="preserve"> PAGEREF _Toc214968965 \h </w:instrText>
      </w:r>
      <w:r>
        <w:fldChar w:fldCharType="separate"/>
      </w:r>
      <w:r>
        <w:t>207</w:t>
      </w:r>
      <w:r>
        <w:fldChar w:fldCharType="end"/>
      </w:r>
    </w:p>
    <w:p w14:paraId="398DB939" w14:textId="6410772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Split Operation Event Subscription</w:t>
      </w:r>
      <w:r>
        <w:tab/>
      </w:r>
      <w:r>
        <w:fldChar w:fldCharType="begin"/>
      </w:r>
      <w:r>
        <w:instrText xml:space="preserve"> PAGEREF _Toc214968966 \h </w:instrText>
      </w:r>
      <w:r>
        <w:fldChar w:fldCharType="separate"/>
      </w:r>
      <w:r>
        <w:t>208</w:t>
      </w:r>
      <w:r>
        <w:fldChar w:fldCharType="end"/>
      </w:r>
    </w:p>
    <w:p w14:paraId="0D079188" w14:textId="1B47EE3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_Toc214968967 \h </w:instrText>
      </w:r>
      <w:r>
        <w:fldChar w:fldCharType="separate"/>
      </w:r>
      <w:r>
        <w:t>212</w:t>
      </w:r>
      <w:r>
        <w:fldChar w:fldCharType="end"/>
      </w:r>
    </w:p>
    <w:p w14:paraId="7666CF5E" w14:textId="5251E31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_Toc214968968 \h </w:instrText>
      </w:r>
      <w:r>
        <w:fldChar w:fldCharType="separate"/>
      </w:r>
      <w:r>
        <w:t>213</w:t>
      </w:r>
      <w:r>
        <w:fldChar w:fldCharType="end"/>
      </w:r>
    </w:p>
    <w:p w14:paraId="612E357E" w14:textId="6614FEE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_Toc214968969 \h </w:instrText>
      </w:r>
      <w:r>
        <w:fldChar w:fldCharType="separate"/>
      </w:r>
      <w:r>
        <w:t>213</w:t>
      </w:r>
      <w:r>
        <w:fldChar w:fldCharType="end"/>
      </w:r>
    </w:p>
    <w:p w14:paraId="44C715CA" w14:textId="10D6896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_Toc214968970 \h </w:instrText>
      </w:r>
      <w:r>
        <w:fldChar w:fldCharType="separate"/>
      </w:r>
      <w:r>
        <w:t>213</w:t>
      </w:r>
      <w:r>
        <w:fldChar w:fldCharType="end"/>
      </w:r>
    </w:p>
    <w:p w14:paraId="249BB941" w14:textId="181DCE5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_Toc214968971 \h </w:instrText>
      </w:r>
      <w:r>
        <w:fldChar w:fldCharType="separate"/>
      </w:r>
      <w:r>
        <w:t>214</w:t>
      </w:r>
      <w:r>
        <w:fldChar w:fldCharType="end"/>
      </w:r>
    </w:p>
    <w:p w14:paraId="051EC869" w14:textId="6CCB468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_Toc214968972 \h </w:instrText>
      </w:r>
      <w:r>
        <w:fldChar w:fldCharType="separate"/>
      </w:r>
      <w:r>
        <w:t>214</w:t>
      </w:r>
      <w:r>
        <w:fldChar w:fldCharType="end"/>
      </w:r>
    </w:p>
    <w:p w14:paraId="08FB16CD" w14:textId="49678A6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_Toc214968973 \h </w:instrText>
      </w:r>
      <w:r>
        <w:fldChar w:fldCharType="separate"/>
      </w:r>
      <w:r>
        <w:t>215</w:t>
      </w:r>
      <w:r>
        <w:fldChar w:fldCharType="end"/>
      </w:r>
    </w:p>
    <w:p w14:paraId="23A661DC" w14:textId="30C5302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_Toc214968974 \h </w:instrText>
      </w:r>
      <w:r>
        <w:fldChar w:fldCharType="separate"/>
      </w:r>
      <w:r>
        <w:t>218</w:t>
      </w:r>
      <w:r>
        <w:fldChar w:fldCharType="end"/>
      </w:r>
    </w:p>
    <w:p w14:paraId="4104EEEB" w14:textId="39D8DAF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6.1.12.</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_Toc214968975 \h </w:instrText>
      </w:r>
      <w:r>
        <w:fldChar w:fldCharType="separate"/>
      </w:r>
      <w:r>
        <w:t>219</w:t>
      </w:r>
      <w:r>
        <w:fldChar w:fldCharType="end"/>
      </w:r>
    </w:p>
    <w:p w14:paraId="754E7779" w14:textId="2C6BDED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_Toc214968976 \h </w:instrText>
      </w:r>
      <w:r>
        <w:fldChar w:fldCharType="separate"/>
      </w:r>
      <w:r>
        <w:t>219</w:t>
      </w:r>
      <w:r>
        <w:fldChar w:fldCharType="end"/>
      </w:r>
    </w:p>
    <w:p w14:paraId="5E4A4F72" w14:textId="448FFC2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_Toc214968977 \h </w:instrText>
      </w:r>
      <w:r>
        <w:fldChar w:fldCharType="separate"/>
      </w:r>
      <w:r>
        <w:t>219</w:t>
      </w:r>
      <w:r>
        <w:fldChar w:fldCharType="end"/>
      </w:r>
    </w:p>
    <w:p w14:paraId="63D6B73B" w14:textId="3A45D88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_Toc214968978 \h </w:instrText>
      </w:r>
      <w:r>
        <w:fldChar w:fldCharType="separate"/>
      </w:r>
      <w:r>
        <w:t>219</w:t>
      </w:r>
      <w:r>
        <w:fldChar w:fldCharType="end"/>
      </w:r>
    </w:p>
    <w:p w14:paraId="3F404513" w14:textId="6DA3F7F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_Toc214968979 \h </w:instrText>
      </w:r>
      <w:r>
        <w:fldChar w:fldCharType="separate"/>
      </w:r>
      <w:r>
        <w:t>219</w:t>
      </w:r>
      <w:r>
        <w:fldChar w:fldCharType="end"/>
      </w:r>
    </w:p>
    <w:p w14:paraId="1FA6C04C" w14:textId="7A411A6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_Toc214968980 \h </w:instrText>
      </w:r>
      <w:r>
        <w:fldChar w:fldCharType="separate"/>
      </w:r>
      <w:r>
        <w:t>219</w:t>
      </w:r>
      <w:r>
        <w:fldChar w:fldCharType="end"/>
      </w:r>
    </w:p>
    <w:p w14:paraId="5B2BE7A5" w14:textId="77C7D4C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_Toc214968981 \h </w:instrText>
      </w:r>
      <w:r>
        <w:fldChar w:fldCharType="separate"/>
      </w:r>
      <w:r>
        <w:t>220</w:t>
      </w:r>
      <w:r>
        <w:fldChar w:fldCharType="end"/>
      </w:r>
    </w:p>
    <w:p w14:paraId="3E627C15" w14:textId="348044A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_Toc214968982 \h </w:instrText>
      </w:r>
      <w:r>
        <w:fldChar w:fldCharType="separate"/>
      </w:r>
      <w:r>
        <w:t>220</w:t>
      </w:r>
      <w:r>
        <w:fldChar w:fldCharType="end"/>
      </w:r>
    </w:p>
    <w:p w14:paraId="633F14FB" w14:textId="4EF7EE0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6.1.13</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_Toc214968983 \h </w:instrText>
      </w:r>
      <w:r>
        <w:fldChar w:fldCharType="separate"/>
      </w:r>
      <w:r>
        <w:t>221</w:t>
      </w:r>
      <w:r>
        <w:fldChar w:fldCharType="end"/>
      </w:r>
    </w:p>
    <w:p w14:paraId="0614DBD8" w14:textId="7AC5D3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_Toc214968984 \h </w:instrText>
      </w:r>
      <w:r>
        <w:fldChar w:fldCharType="separate"/>
      </w:r>
      <w:r>
        <w:t>221</w:t>
      </w:r>
      <w:r>
        <w:fldChar w:fldCharType="end"/>
      </w:r>
    </w:p>
    <w:p w14:paraId="6942AE34" w14:textId="486AC58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_Toc214968985 \h </w:instrText>
      </w:r>
      <w:r>
        <w:fldChar w:fldCharType="separate"/>
      </w:r>
      <w:r>
        <w:t>221</w:t>
      </w:r>
      <w:r>
        <w:fldChar w:fldCharType="end"/>
      </w:r>
    </w:p>
    <w:p w14:paraId="3E21FEB2" w14:textId="733240F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_Toc214968986 \h </w:instrText>
      </w:r>
      <w:r>
        <w:fldChar w:fldCharType="separate"/>
      </w:r>
      <w:r>
        <w:t>221</w:t>
      </w:r>
      <w:r>
        <w:fldChar w:fldCharType="end"/>
      </w:r>
    </w:p>
    <w:p w14:paraId="3934CB88" w14:textId="334E67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_Toc214968987 \h </w:instrText>
      </w:r>
      <w:r>
        <w:fldChar w:fldCharType="separate"/>
      </w:r>
      <w:r>
        <w:t>221</w:t>
      </w:r>
      <w:r>
        <w:fldChar w:fldCharType="end"/>
      </w:r>
    </w:p>
    <w:p w14:paraId="3970E438" w14:textId="4617C19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63434E">
        <w:rPr>
          <w:lang w:val="en-US" w:eastAsia="zh-CN"/>
        </w:rPr>
        <w:t>6.1.13.3.2</w:t>
      </w:r>
      <w:r>
        <w:rPr>
          <w:rFonts w:asciiTheme="minorHAnsi" w:eastAsiaTheme="minorEastAsia" w:hAnsiTheme="minorHAnsi" w:cstheme="minorBidi"/>
          <w:kern w:val="2"/>
          <w:sz w:val="24"/>
          <w:szCs w:val="24"/>
          <w:lang w:val="en-US" w:eastAsia="en-US"/>
          <w14:ligatures w14:val="standardContextual"/>
        </w:rPr>
        <w:tab/>
      </w:r>
      <w:r w:rsidRPr="0063434E">
        <w:rPr>
          <w:lang w:val="en-US" w:eastAsia="zh-CN"/>
        </w:rPr>
        <w:t xml:space="preserve">Resource: </w:t>
      </w:r>
      <w:r w:rsidRPr="0063434E">
        <w:rPr>
          <w:lang w:val="en-US"/>
        </w:rPr>
        <w:t>AIMLE ML Model Retrieval Subscriptions</w:t>
      </w:r>
      <w:r>
        <w:tab/>
      </w:r>
      <w:r>
        <w:fldChar w:fldCharType="begin"/>
      </w:r>
      <w:r>
        <w:instrText xml:space="preserve"> PAGEREF _Toc214968988 \h </w:instrText>
      </w:r>
      <w:r>
        <w:fldChar w:fldCharType="separate"/>
      </w:r>
      <w:r>
        <w:t>222</w:t>
      </w:r>
      <w:r>
        <w:fldChar w:fldCharType="end"/>
      </w:r>
    </w:p>
    <w:p w14:paraId="3AEFFA95" w14:textId="3229664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Retrieval Subscription</w:t>
      </w:r>
      <w:r>
        <w:tab/>
      </w:r>
      <w:r>
        <w:fldChar w:fldCharType="begin"/>
      </w:r>
      <w:r>
        <w:instrText xml:space="preserve"> PAGEREF _Toc214968989 \h </w:instrText>
      </w:r>
      <w:r>
        <w:fldChar w:fldCharType="separate"/>
      </w:r>
      <w:r>
        <w:t>223</w:t>
      </w:r>
      <w:r>
        <w:fldChar w:fldCharType="end"/>
      </w:r>
    </w:p>
    <w:p w14:paraId="236CEF7C" w14:textId="7BCE3A3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_Toc214968990 \h </w:instrText>
      </w:r>
      <w:r>
        <w:fldChar w:fldCharType="separate"/>
      </w:r>
      <w:r>
        <w:t>228</w:t>
      </w:r>
      <w:r>
        <w:fldChar w:fldCharType="end"/>
      </w:r>
    </w:p>
    <w:p w14:paraId="252C3B38" w14:textId="72E5D17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_Toc214968991 \h </w:instrText>
      </w:r>
      <w:r>
        <w:fldChar w:fldCharType="separate"/>
      </w:r>
      <w:r>
        <w:t>228</w:t>
      </w:r>
      <w:r>
        <w:fldChar w:fldCharType="end"/>
      </w:r>
    </w:p>
    <w:p w14:paraId="2CE89EA6" w14:textId="40946F0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6.1.13.4.2</w:t>
      </w:r>
      <w:r>
        <w:rPr>
          <w:rFonts w:asciiTheme="minorHAnsi" w:eastAsiaTheme="minorEastAsia" w:hAnsiTheme="minorHAnsi" w:cstheme="minorBidi"/>
          <w:kern w:val="2"/>
          <w:sz w:val="24"/>
          <w:szCs w:val="24"/>
          <w:lang w:val="en-US" w:eastAsia="en-US"/>
          <w14:ligatures w14:val="standardContextual"/>
        </w:rPr>
        <w:tab/>
      </w:r>
      <w:r>
        <w:t xml:space="preserve">Operation: </w:t>
      </w:r>
      <w:r w:rsidRPr="0095221C">
        <w:rPr>
          <w:lang w:val="en-IN"/>
        </w:rPr>
        <w:t>Retrieve</w:t>
      </w:r>
      <w:r>
        <w:tab/>
      </w:r>
      <w:r>
        <w:fldChar w:fldCharType="begin"/>
      </w:r>
      <w:r>
        <w:instrText xml:space="preserve"> PAGEREF _Toc214968992 \h </w:instrText>
      </w:r>
      <w:r>
        <w:fldChar w:fldCharType="separate"/>
      </w:r>
      <w:r>
        <w:t>228</w:t>
      </w:r>
      <w:r>
        <w:fldChar w:fldCharType="end"/>
      </w:r>
    </w:p>
    <w:p w14:paraId="731B0ED5" w14:textId="2C7C6A7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_Toc214968993 \h </w:instrText>
      </w:r>
      <w:r>
        <w:fldChar w:fldCharType="separate"/>
      </w:r>
      <w:r>
        <w:t>229</w:t>
      </w:r>
      <w:r>
        <w:fldChar w:fldCharType="end"/>
      </w:r>
    </w:p>
    <w:p w14:paraId="7014FAFC" w14:textId="53DAAA1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_Toc214968994 \h </w:instrText>
      </w:r>
      <w:r>
        <w:fldChar w:fldCharType="separate"/>
      </w:r>
      <w:r>
        <w:t>229</w:t>
      </w:r>
      <w:r>
        <w:fldChar w:fldCharType="end"/>
      </w:r>
    </w:p>
    <w:p w14:paraId="6FED8E41" w14:textId="6040F14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63434E">
        <w:rPr>
          <w:lang w:val="en-US" w:eastAsia="zh-CN"/>
        </w:rPr>
        <w:t>6.1.13.5.2</w:t>
      </w:r>
      <w:r>
        <w:rPr>
          <w:rFonts w:asciiTheme="minorHAnsi" w:eastAsiaTheme="minorEastAsia" w:hAnsiTheme="minorHAnsi" w:cstheme="minorBidi"/>
          <w:kern w:val="2"/>
          <w:sz w:val="24"/>
          <w:szCs w:val="24"/>
          <w:lang w:val="en-US" w:eastAsia="en-US"/>
          <w14:ligatures w14:val="standardContextual"/>
        </w:rPr>
        <w:tab/>
      </w:r>
      <w:r w:rsidRPr="0063434E">
        <w:rPr>
          <w:lang w:val="en-US" w:eastAsia="zh-CN"/>
        </w:rPr>
        <w:t xml:space="preserve">AIMLE </w:t>
      </w:r>
      <w:r w:rsidRPr="0063434E">
        <w:rPr>
          <w:lang w:val="en-US"/>
        </w:rPr>
        <w:t>ML Model Retrieval</w:t>
      </w:r>
      <w:r w:rsidRPr="0063434E">
        <w:rPr>
          <w:lang w:val="en-US" w:eastAsia="zh-CN"/>
        </w:rPr>
        <w:t xml:space="preserve"> Notification</w:t>
      </w:r>
      <w:r>
        <w:tab/>
      </w:r>
      <w:r>
        <w:fldChar w:fldCharType="begin"/>
      </w:r>
      <w:r>
        <w:instrText xml:space="preserve"> PAGEREF _Toc214968995 \h </w:instrText>
      </w:r>
      <w:r>
        <w:fldChar w:fldCharType="separate"/>
      </w:r>
      <w:r>
        <w:t>229</w:t>
      </w:r>
      <w:r>
        <w:fldChar w:fldCharType="end"/>
      </w:r>
    </w:p>
    <w:p w14:paraId="0777456F" w14:textId="49AEAF4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_Toc214968996 \h </w:instrText>
      </w:r>
      <w:r>
        <w:fldChar w:fldCharType="separate"/>
      </w:r>
      <w:r>
        <w:t>231</w:t>
      </w:r>
      <w:r>
        <w:fldChar w:fldCharType="end"/>
      </w:r>
    </w:p>
    <w:p w14:paraId="05AF6382" w14:textId="31C956C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_Toc214968997 \h </w:instrText>
      </w:r>
      <w:r>
        <w:fldChar w:fldCharType="separate"/>
      </w:r>
      <w:r>
        <w:t>231</w:t>
      </w:r>
      <w:r>
        <w:fldChar w:fldCharType="end"/>
      </w:r>
    </w:p>
    <w:p w14:paraId="34891DD6" w14:textId="301DE08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_Toc214968998 \h </w:instrText>
      </w:r>
      <w:r>
        <w:fldChar w:fldCharType="separate"/>
      </w:r>
      <w:r>
        <w:t>231</w:t>
      </w:r>
      <w:r>
        <w:fldChar w:fldCharType="end"/>
      </w:r>
    </w:p>
    <w:p w14:paraId="0B4A69A5" w14:textId="58752BF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_Toc214968999 \h </w:instrText>
      </w:r>
      <w:r>
        <w:fldChar w:fldCharType="separate"/>
      </w:r>
      <w:r>
        <w:t>233</w:t>
      </w:r>
      <w:r>
        <w:fldChar w:fldCharType="end"/>
      </w:r>
    </w:p>
    <w:p w14:paraId="40C39CAF" w14:textId="49BD927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_Toc214969000 \h </w:instrText>
      </w:r>
      <w:r>
        <w:fldChar w:fldCharType="separate"/>
      </w:r>
      <w:r>
        <w:t>234</w:t>
      </w:r>
      <w:r>
        <w:fldChar w:fldCharType="end"/>
      </w:r>
    </w:p>
    <w:p w14:paraId="2B5EB2D4" w14:textId="4DE1A16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_Toc214969001 \h </w:instrText>
      </w:r>
      <w:r>
        <w:fldChar w:fldCharType="separate"/>
      </w:r>
      <w:r>
        <w:t>234</w:t>
      </w:r>
      <w:r>
        <w:fldChar w:fldCharType="end"/>
      </w:r>
    </w:p>
    <w:p w14:paraId="6AFF2CE7" w14:textId="12BE8E4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_Toc214969002 \h </w:instrText>
      </w:r>
      <w:r>
        <w:fldChar w:fldCharType="separate"/>
      </w:r>
      <w:r>
        <w:t>234</w:t>
      </w:r>
      <w:r>
        <w:fldChar w:fldCharType="end"/>
      </w:r>
    </w:p>
    <w:p w14:paraId="5A6A9B78" w14:textId="2F34997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_Toc214969003 \h </w:instrText>
      </w:r>
      <w:r>
        <w:fldChar w:fldCharType="separate"/>
      </w:r>
      <w:r>
        <w:t>234</w:t>
      </w:r>
      <w:r>
        <w:fldChar w:fldCharType="end"/>
      </w:r>
    </w:p>
    <w:p w14:paraId="46DB26AE" w14:textId="7F2833B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_Toc214969004 \h </w:instrText>
      </w:r>
      <w:r>
        <w:fldChar w:fldCharType="separate"/>
      </w:r>
      <w:r>
        <w:t>234</w:t>
      </w:r>
      <w:r>
        <w:fldChar w:fldCharType="end"/>
      </w:r>
    </w:p>
    <w:p w14:paraId="6067C41D" w14:textId="1FA45A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_Toc214969005 \h </w:instrText>
      </w:r>
      <w:r>
        <w:fldChar w:fldCharType="separate"/>
      </w:r>
      <w:r>
        <w:t>234</w:t>
      </w:r>
      <w:r>
        <w:fldChar w:fldCharType="end"/>
      </w:r>
    </w:p>
    <w:p w14:paraId="07DB83C0" w14:textId="4213A53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_Toc214969006 \h </w:instrText>
      </w:r>
      <w:r>
        <w:fldChar w:fldCharType="separate"/>
      </w:r>
      <w:r>
        <w:t>234</w:t>
      </w:r>
      <w:r>
        <w:fldChar w:fldCharType="end"/>
      </w:r>
    </w:p>
    <w:p w14:paraId="0B5A0FDB" w14:textId="188195A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_Toc214969007 \h </w:instrText>
      </w:r>
      <w:r>
        <w:fldChar w:fldCharType="separate"/>
      </w:r>
      <w:r>
        <w:t>235</w:t>
      </w:r>
      <w:r>
        <w:fldChar w:fldCharType="end"/>
      </w:r>
    </w:p>
    <w:p w14:paraId="191EF364" w14:textId="7E8D287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AIMLES_SplitOpNodeRegistration API</w:t>
      </w:r>
      <w:r>
        <w:tab/>
      </w:r>
      <w:r>
        <w:fldChar w:fldCharType="begin"/>
      </w:r>
      <w:r>
        <w:instrText xml:space="preserve"> PAGEREF _Toc214969008 \h </w:instrText>
      </w:r>
      <w:r>
        <w:fldChar w:fldCharType="separate"/>
      </w:r>
      <w:r>
        <w:t>236</w:t>
      </w:r>
      <w:r>
        <w:fldChar w:fldCharType="end"/>
      </w:r>
    </w:p>
    <w:p w14:paraId="536C0AF5" w14:textId="004EF2B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lastRenderedPageBreak/>
        <w:t>6.1.14.1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_Toc214969009 \h </w:instrText>
      </w:r>
      <w:r>
        <w:fldChar w:fldCharType="separate"/>
      </w:r>
      <w:r>
        <w:t>236</w:t>
      </w:r>
      <w:r>
        <w:fldChar w:fldCharType="end"/>
      </w:r>
    </w:p>
    <w:p w14:paraId="72ED4BB7" w14:textId="6696699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_Toc214969010 \h </w:instrText>
      </w:r>
      <w:r>
        <w:fldChar w:fldCharType="separate"/>
      </w:r>
      <w:r>
        <w:t>236</w:t>
      </w:r>
      <w:r>
        <w:fldChar w:fldCharType="end"/>
      </w:r>
    </w:p>
    <w:p w14:paraId="147EAF35" w14:textId="56973D1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_Toc214969011 \h </w:instrText>
      </w:r>
      <w:r>
        <w:fldChar w:fldCharType="separate"/>
      </w:r>
      <w:r>
        <w:t>236</w:t>
      </w:r>
      <w:r>
        <w:fldChar w:fldCharType="end"/>
      </w:r>
    </w:p>
    <w:p w14:paraId="5B144451" w14:textId="617D138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_Toc214969012 \h </w:instrText>
      </w:r>
      <w:r>
        <w:fldChar w:fldCharType="separate"/>
      </w:r>
      <w:r>
        <w:t>236</w:t>
      </w:r>
      <w:r>
        <w:fldChar w:fldCharType="end"/>
      </w:r>
    </w:p>
    <w:p w14:paraId="338DBCE1" w14:textId="63EEEE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6.1.14.3.2</w:t>
      </w:r>
      <w:r>
        <w:rPr>
          <w:rFonts w:asciiTheme="minorHAnsi" w:eastAsiaTheme="minorEastAsia" w:hAnsiTheme="minorHAnsi" w:cstheme="minorBidi"/>
          <w:kern w:val="2"/>
          <w:sz w:val="24"/>
          <w:szCs w:val="24"/>
          <w:lang w:val="en-US" w:eastAsia="en-US"/>
          <w14:ligatures w14:val="standardContextual"/>
        </w:rPr>
        <w:tab/>
      </w:r>
      <w:r>
        <w:t>Resource: AIMLE Split Operation Node Register Configurations</w:t>
      </w:r>
      <w:r>
        <w:tab/>
      </w:r>
      <w:r>
        <w:fldChar w:fldCharType="begin"/>
      </w:r>
      <w:r>
        <w:instrText xml:space="preserve"> PAGEREF _Toc214969013 \h </w:instrText>
      </w:r>
      <w:r>
        <w:fldChar w:fldCharType="separate"/>
      </w:r>
      <w:r>
        <w:t>237</w:t>
      </w:r>
      <w:r>
        <w:fldChar w:fldCharType="end"/>
      </w:r>
    </w:p>
    <w:p w14:paraId="5F93DB54" w14:textId="0AC7B6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6.1.14.3.3</w:t>
      </w:r>
      <w:r>
        <w:rPr>
          <w:rFonts w:asciiTheme="minorHAnsi" w:eastAsiaTheme="minorEastAsia" w:hAnsiTheme="minorHAnsi" w:cstheme="minorBidi"/>
          <w:kern w:val="2"/>
          <w:sz w:val="24"/>
          <w:szCs w:val="24"/>
          <w:lang w:val="en-US" w:eastAsia="en-US"/>
          <w14:ligatures w14:val="standardContextual"/>
        </w:rPr>
        <w:tab/>
      </w:r>
      <w:r>
        <w:t>Resource: Individual AIMLE Split Operation Node Register Configuration</w:t>
      </w:r>
      <w:r>
        <w:tab/>
      </w:r>
      <w:r>
        <w:fldChar w:fldCharType="begin"/>
      </w:r>
      <w:r>
        <w:instrText xml:space="preserve"> PAGEREF _Toc214969014 \h </w:instrText>
      </w:r>
      <w:r>
        <w:fldChar w:fldCharType="separate"/>
      </w:r>
      <w:r>
        <w:t>238</w:t>
      </w:r>
      <w:r>
        <w:fldChar w:fldCharType="end"/>
      </w:r>
    </w:p>
    <w:p w14:paraId="46520C51" w14:textId="3C2BCEB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_Toc214969015 \h </w:instrText>
      </w:r>
      <w:r>
        <w:fldChar w:fldCharType="separate"/>
      </w:r>
      <w:r>
        <w:t>243</w:t>
      </w:r>
      <w:r>
        <w:fldChar w:fldCharType="end"/>
      </w:r>
    </w:p>
    <w:p w14:paraId="54AF615B" w14:textId="339A780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_Toc214969016 \h </w:instrText>
      </w:r>
      <w:r>
        <w:fldChar w:fldCharType="separate"/>
      </w:r>
      <w:r>
        <w:t>243</w:t>
      </w:r>
      <w:r>
        <w:fldChar w:fldCharType="end"/>
      </w:r>
    </w:p>
    <w:p w14:paraId="6736C968" w14:textId="1B6D8AC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_Toc214969017 \h </w:instrText>
      </w:r>
      <w:r>
        <w:fldChar w:fldCharType="separate"/>
      </w:r>
      <w:r>
        <w:t>243</w:t>
      </w:r>
      <w:r>
        <w:fldChar w:fldCharType="end"/>
      </w:r>
    </w:p>
    <w:p w14:paraId="3BD98375" w14:textId="031BE26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_Toc214969018 \h </w:instrText>
      </w:r>
      <w:r>
        <w:fldChar w:fldCharType="separate"/>
      </w:r>
      <w:r>
        <w:t>243</w:t>
      </w:r>
      <w:r>
        <w:fldChar w:fldCharType="end"/>
      </w:r>
    </w:p>
    <w:p w14:paraId="2294EFD4" w14:textId="558E3DF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_Toc214969019 \h </w:instrText>
      </w:r>
      <w:r>
        <w:fldChar w:fldCharType="separate"/>
      </w:r>
      <w:r>
        <w:t>243</w:t>
      </w:r>
      <w:r>
        <w:fldChar w:fldCharType="end"/>
      </w:r>
    </w:p>
    <w:p w14:paraId="46C16711" w14:textId="7CAC61C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6.1.14.6.2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_Toc214969020 \h </w:instrText>
      </w:r>
      <w:r>
        <w:fldChar w:fldCharType="separate"/>
      </w:r>
      <w:r>
        <w:t>243</w:t>
      </w:r>
      <w:r>
        <w:fldChar w:fldCharType="end"/>
      </w:r>
    </w:p>
    <w:p w14:paraId="049BC2DB" w14:textId="3301376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6.1.14.6.3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_Toc214969021 \h </w:instrText>
      </w:r>
      <w:r>
        <w:fldChar w:fldCharType="separate"/>
      </w:r>
      <w:r>
        <w:t>244</w:t>
      </w:r>
      <w:r>
        <w:fldChar w:fldCharType="end"/>
      </w:r>
    </w:p>
    <w:p w14:paraId="668F1091" w14:textId="39B2D5E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6.1.14.6.4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_Toc214969022 \h </w:instrText>
      </w:r>
      <w:r>
        <w:fldChar w:fldCharType="separate"/>
      </w:r>
      <w:r>
        <w:t>245</w:t>
      </w:r>
      <w:r>
        <w:fldChar w:fldCharType="end"/>
      </w:r>
    </w:p>
    <w:p w14:paraId="197B6FAF" w14:textId="6907112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_Toc214969023 \h </w:instrText>
      </w:r>
      <w:r>
        <w:fldChar w:fldCharType="separate"/>
      </w:r>
      <w:r>
        <w:t>245</w:t>
      </w:r>
      <w:r>
        <w:fldChar w:fldCharType="end"/>
      </w:r>
    </w:p>
    <w:p w14:paraId="2F783A5B" w14:textId="47A7D2A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_Toc214969024 \h </w:instrText>
      </w:r>
      <w:r>
        <w:fldChar w:fldCharType="separate"/>
      </w:r>
      <w:r>
        <w:t>246</w:t>
      </w:r>
      <w:r>
        <w:fldChar w:fldCharType="end"/>
      </w:r>
    </w:p>
    <w:p w14:paraId="32638E39" w14:textId="589544E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_Toc214969025 \h </w:instrText>
      </w:r>
      <w:r>
        <w:fldChar w:fldCharType="separate"/>
      </w:r>
      <w:r>
        <w:t>246</w:t>
      </w:r>
      <w:r>
        <w:fldChar w:fldCharType="end"/>
      </w:r>
    </w:p>
    <w:p w14:paraId="30540064" w14:textId="5CFABE7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_Toc214969026 \h </w:instrText>
      </w:r>
      <w:r>
        <w:fldChar w:fldCharType="separate"/>
      </w:r>
      <w:r>
        <w:t>246</w:t>
      </w:r>
      <w:r>
        <w:fldChar w:fldCharType="end"/>
      </w:r>
    </w:p>
    <w:p w14:paraId="219FD472" w14:textId="76EC6F0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_Toc214969027 \h </w:instrText>
      </w:r>
      <w:r>
        <w:fldChar w:fldCharType="separate"/>
      </w:r>
      <w:r>
        <w:t>246</w:t>
      </w:r>
      <w:r>
        <w:fldChar w:fldCharType="end"/>
      </w:r>
    </w:p>
    <w:p w14:paraId="0BA5E445" w14:textId="5B30A4C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_Toc214969028 \h </w:instrText>
      </w:r>
      <w:r>
        <w:fldChar w:fldCharType="separate"/>
      </w:r>
      <w:r>
        <w:t>246</w:t>
      </w:r>
      <w:r>
        <w:fldChar w:fldCharType="end"/>
      </w:r>
    </w:p>
    <w:p w14:paraId="7632F026" w14:textId="5A3505A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_Toc214969029 \h </w:instrText>
      </w:r>
      <w:r>
        <w:fldChar w:fldCharType="separate"/>
      </w:r>
      <w:r>
        <w:t>246</w:t>
      </w:r>
      <w:r>
        <w:fldChar w:fldCharType="end"/>
      </w:r>
    </w:p>
    <w:p w14:paraId="1B33CDC7" w14:textId="2286E5C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AIMLES_MLModelUpdate API</w:t>
      </w:r>
      <w:r>
        <w:tab/>
      </w:r>
      <w:r>
        <w:fldChar w:fldCharType="begin"/>
      </w:r>
      <w:r>
        <w:instrText xml:space="preserve"> PAGEREF _Toc214969030 \h </w:instrText>
      </w:r>
      <w:r>
        <w:fldChar w:fldCharType="separate"/>
      </w:r>
      <w:r>
        <w:t>247</w:t>
      </w:r>
      <w:r>
        <w:fldChar w:fldCharType="end"/>
      </w:r>
    </w:p>
    <w:p w14:paraId="2D6A1B65" w14:textId="62B832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_Toc214969031 \h </w:instrText>
      </w:r>
      <w:r>
        <w:fldChar w:fldCharType="separate"/>
      </w:r>
      <w:r>
        <w:t>247</w:t>
      </w:r>
      <w:r>
        <w:fldChar w:fldCharType="end"/>
      </w:r>
    </w:p>
    <w:p w14:paraId="5AA9ABD6" w14:textId="3A6C630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_Toc214969032 \h </w:instrText>
      </w:r>
      <w:r>
        <w:fldChar w:fldCharType="separate"/>
      </w:r>
      <w:r>
        <w:t>247</w:t>
      </w:r>
      <w:r>
        <w:fldChar w:fldCharType="end"/>
      </w:r>
    </w:p>
    <w:p w14:paraId="3A3208C9" w14:textId="6625D88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_Toc214969033 \h </w:instrText>
      </w:r>
      <w:r>
        <w:fldChar w:fldCharType="separate"/>
      </w:r>
      <w:r>
        <w:t>247</w:t>
      </w:r>
      <w:r>
        <w:fldChar w:fldCharType="end"/>
      </w:r>
    </w:p>
    <w:p w14:paraId="2C87CAE8" w14:textId="1859E69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_Toc214969034 \h </w:instrText>
      </w:r>
      <w:r>
        <w:fldChar w:fldCharType="separate"/>
      </w:r>
      <w:r>
        <w:t>247</w:t>
      </w:r>
      <w:r>
        <w:fldChar w:fldCharType="end"/>
      </w:r>
    </w:p>
    <w:p w14:paraId="707FEF7C" w14:textId="56D474E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_Toc214969035 \h </w:instrText>
      </w:r>
      <w:r>
        <w:fldChar w:fldCharType="separate"/>
      </w:r>
      <w:r>
        <w:t>247</w:t>
      </w:r>
      <w:r>
        <w:fldChar w:fldCharType="end"/>
      </w:r>
    </w:p>
    <w:p w14:paraId="771353A4" w14:textId="473E248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6.1.15.4.2</w:t>
      </w:r>
      <w:r>
        <w:rPr>
          <w:rFonts w:asciiTheme="minorHAnsi" w:eastAsiaTheme="minorEastAsia" w:hAnsiTheme="minorHAnsi" w:cstheme="minorBidi"/>
          <w:kern w:val="2"/>
          <w:sz w:val="24"/>
          <w:szCs w:val="24"/>
          <w:lang w:val="en-US" w:eastAsia="en-US"/>
          <w14:ligatures w14:val="standardContextual"/>
        </w:rPr>
        <w:tab/>
      </w:r>
      <w:r>
        <w:t>Operation: RequestMLMdlUpd</w:t>
      </w:r>
      <w:r>
        <w:tab/>
      </w:r>
      <w:r>
        <w:fldChar w:fldCharType="begin"/>
      </w:r>
      <w:r>
        <w:instrText xml:space="preserve"> PAGEREF _Toc214969036 \h </w:instrText>
      </w:r>
      <w:r>
        <w:fldChar w:fldCharType="separate"/>
      </w:r>
      <w:r>
        <w:t>247</w:t>
      </w:r>
      <w:r>
        <w:fldChar w:fldCharType="end"/>
      </w:r>
    </w:p>
    <w:p w14:paraId="3B7CB47D" w14:textId="148A900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_Toc214969037 \h </w:instrText>
      </w:r>
      <w:r>
        <w:fldChar w:fldCharType="separate"/>
      </w:r>
      <w:r>
        <w:t>248</w:t>
      </w:r>
      <w:r>
        <w:fldChar w:fldCharType="end"/>
      </w:r>
    </w:p>
    <w:p w14:paraId="3A24E744" w14:textId="03B3DAA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_Toc214969038 \h </w:instrText>
      </w:r>
      <w:r>
        <w:fldChar w:fldCharType="separate"/>
      </w:r>
      <w:r>
        <w:t>248</w:t>
      </w:r>
      <w:r>
        <w:fldChar w:fldCharType="end"/>
      </w:r>
    </w:p>
    <w:p w14:paraId="34C8FCF6" w14:textId="509D613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_Toc214969039 \h </w:instrText>
      </w:r>
      <w:r>
        <w:fldChar w:fldCharType="separate"/>
      </w:r>
      <w:r>
        <w:t>248</w:t>
      </w:r>
      <w:r>
        <w:fldChar w:fldCharType="end"/>
      </w:r>
    </w:p>
    <w:p w14:paraId="1D9D3A5E" w14:textId="53A9024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_Toc214969040 \h </w:instrText>
      </w:r>
      <w:r>
        <w:fldChar w:fldCharType="separate"/>
      </w:r>
      <w:r>
        <w:t>249</w:t>
      </w:r>
      <w:r>
        <w:fldChar w:fldCharType="end"/>
      </w:r>
    </w:p>
    <w:p w14:paraId="33D4E930" w14:textId="5E2110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_Toc214969041 \h </w:instrText>
      </w:r>
      <w:r>
        <w:fldChar w:fldCharType="separate"/>
      </w:r>
      <w:r>
        <w:t>249</w:t>
      </w:r>
      <w:r>
        <w:fldChar w:fldCharType="end"/>
      </w:r>
    </w:p>
    <w:p w14:paraId="0A02A364" w14:textId="5AFCA27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_Toc214969042 \h </w:instrText>
      </w:r>
      <w:r>
        <w:fldChar w:fldCharType="separate"/>
      </w:r>
      <w:r>
        <w:t>250</w:t>
      </w:r>
      <w:r>
        <w:fldChar w:fldCharType="end"/>
      </w:r>
    </w:p>
    <w:p w14:paraId="2242FBB6" w14:textId="53DC97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_Toc214969043 \h </w:instrText>
      </w:r>
      <w:r>
        <w:fldChar w:fldCharType="separate"/>
      </w:r>
      <w:r>
        <w:t>250</w:t>
      </w:r>
      <w:r>
        <w:fldChar w:fldCharType="end"/>
      </w:r>
    </w:p>
    <w:p w14:paraId="7EBF3A6C" w14:textId="2FD541D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_Toc214969044 \h </w:instrText>
      </w:r>
      <w:r>
        <w:fldChar w:fldCharType="separate"/>
      </w:r>
      <w:r>
        <w:t>250</w:t>
      </w:r>
      <w:r>
        <w:fldChar w:fldCharType="end"/>
      </w:r>
    </w:p>
    <w:p w14:paraId="0931421D" w14:textId="245347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_Toc214969045 \h </w:instrText>
      </w:r>
      <w:r>
        <w:fldChar w:fldCharType="separate"/>
      </w:r>
      <w:r>
        <w:t>250</w:t>
      </w:r>
      <w:r>
        <w:fldChar w:fldCharType="end"/>
      </w:r>
    </w:p>
    <w:p w14:paraId="41C21632" w14:textId="3D11F8A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_Toc214969046 \h </w:instrText>
      </w:r>
      <w:r>
        <w:fldChar w:fldCharType="separate"/>
      </w:r>
      <w:r>
        <w:t>250</w:t>
      </w:r>
      <w:r>
        <w:fldChar w:fldCharType="end"/>
      </w:r>
    </w:p>
    <w:p w14:paraId="4DDA56D4" w14:textId="50D5E44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_Toc214969047 \h </w:instrText>
      </w:r>
      <w:r>
        <w:fldChar w:fldCharType="separate"/>
      </w:r>
      <w:r>
        <w:t>250</w:t>
      </w:r>
      <w:r>
        <w:fldChar w:fldCharType="end"/>
      </w:r>
    </w:p>
    <w:p w14:paraId="4C41D49D" w14:textId="5ED822C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_Toc214969048 \h </w:instrText>
      </w:r>
      <w:r>
        <w:fldChar w:fldCharType="separate"/>
      </w:r>
      <w:r>
        <w:t>250</w:t>
      </w:r>
      <w:r>
        <w:fldChar w:fldCharType="end"/>
      </w:r>
    </w:p>
    <w:p w14:paraId="14865D76" w14:textId="3F2D6D3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_Toc214969049 \h </w:instrText>
      </w:r>
      <w:r>
        <w:fldChar w:fldCharType="separate"/>
      </w:r>
      <w:r>
        <w:t>251</w:t>
      </w:r>
      <w:r>
        <w:fldChar w:fldCharType="end"/>
      </w:r>
    </w:p>
    <w:p w14:paraId="01BC23DB" w14:textId="74DFB1BF"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_Toc214969050 \h </w:instrText>
      </w:r>
      <w:r>
        <w:fldChar w:fldCharType="separate"/>
      </w:r>
      <w:r>
        <w:t>252</w:t>
      </w:r>
      <w:r>
        <w:fldChar w:fldCharType="end"/>
      </w:r>
    </w:p>
    <w:p w14:paraId="29B82D93" w14:textId="1E117B47"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6.2.1</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_Toc214969051 \h </w:instrText>
      </w:r>
      <w:r>
        <w:fldChar w:fldCharType="separate"/>
      </w:r>
      <w:r>
        <w:t>252</w:t>
      </w:r>
      <w:r>
        <w:fldChar w:fldCharType="end"/>
      </w:r>
    </w:p>
    <w:p w14:paraId="19B92FE8" w14:textId="3606889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_Toc214969052 \h </w:instrText>
      </w:r>
      <w:r>
        <w:fldChar w:fldCharType="separate"/>
      </w:r>
      <w:r>
        <w:t>252</w:t>
      </w:r>
      <w:r>
        <w:fldChar w:fldCharType="end"/>
      </w:r>
    </w:p>
    <w:p w14:paraId="706F970B" w14:textId="51DD1B5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_Toc214969053 \h </w:instrText>
      </w:r>
      <w:r>
        <w:fldChar w:fldCharType="separate"/>
      </w:r>
      <w:r>
        <w:t>252</w:t>
      </w:r>
      <w:r>
        <w:fldChar w:fldCharType="end"/>
      </w:r>
    </w:p>
    <w:p w14:paraId="040270F1" w14:textId="6D34BC7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_Toc214969054 \h </w:instrText>
      </w:r>
      <w:r>
        <w:fldChar w:fldCharType="separate"/>
      </w:r>
      <w:r>
        <w:t>252</w:t>
      </w:r>
      <w:r>
        <w:fldChar w:fldCharType="end"/>
      </w:r>
    </w:p>
    <w:p w14:paraId="6CB38F69" w14:textId="0EEB21C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_Toc214969055 \h </w:instrText>
      </w:r>
      <w:r>
        <w:fldChar w:fldCharType="separate"/>
      </w:r>
      <w:r>
        <w:t>252</w:t>
      </w:r>
      <w:r>
        <w:fldChar w:fldCharType="end"/>
      </w:r>
    </w:p>
    <w:p w14:paraId="3F91A262" w14:textId="280955D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_Toc214969056 \h </w:instrText>
      </w:r>
      <w:r>
        <w:fldChar w:fldCharType="separate"/>
      </w:r>
      <w:r>
        <w:t>253</w:t>
      </w:r>
      <w:r>
        <w:fldChar w:fldCharType="end"/>
      </w:r>
    </w:p>
    <w:p w14:paraId="510F7187" w14:textId="15A7BF3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_Toc214969057 \h </w:instrText>
      </w:r>
      <w:r>
        <w:fldChar w:fldCharType="separate"/>
      </w:r>
      <w:r>
        <w:t>255</w:t>
      </w:r>
      <w:r>
        <w:fldChar w:fldCharType="end"/>
      </w:r>
    </w:p>
    <w:p w14:paraId="58831F68" w14:textId="526C4DB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_Toc214969058 \h </w:instrText>
      </w:r>
      <w:r>
        <w:fldChar w:fldCharType="separate"/>
      </w:r>
      <w:r>
        <w:t>260</w:t>
      </w:r>
      <w:r>
        <w:fldChar w:fldCharType="end"/>
      </w:r>
    </w:p>
    <w:p w14:paraId="3958D10B" w14:textId="6960125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_Toc214969059 \h </w:instrText>
      </w:r>
      <w:r>
        <w:fldChar w:fldCharType="separate"/>
      </w:r>
      <w:r>
        <w:t>260</w:t>
      </w:r>
      <w:r>
        <w:fldChar w:fldCharType="end"/>
      </w:r>
    </w:p>
    <w:p w14:paraId="1F585AEE" w14:textId="035D0A9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_Toc214969060 \h </w:instrText>
      </w:r>
      <w:r>
        <w:fldChar w:fldCharType="separate"/>
      </w:r>
      <w:r>
        <w:t>261</w:t>
      </w:r>
      <w:r>
        <w:fldChar w:fldCharType="end"/>
      </w:r>
    </w:p>
    <w:p w14:paraId="1BA51E53" w14:textId="09EB386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_Toc214969061 \h </w:instrText>
      </w:r>
      <w:r>
        <w:fldChar w:fldCharType="separate"/>
      </w:r>
      <w:r>
        <w:t>261</w:t>
      </w:r>
      <w:r>
        <w:fldChar w:fldCharType="end"/>
      </w:r>
    </w:p>
    <w:p w14:paraId="28892308" w14:textId="757BC9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95221C">
        <w:rPr>
          <w:lang w:val="en-US"/>
        </w:rPr>
        <w:t>.1.6.2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_Toc214969062 \h </w:instrText>
      </w:r>
      <w:r>
        <w:fldChar w:fldCharType="separate"/>
      </w:r>
      <w:r>
        <w:t>261</w:t>
      </w:r>
      <w:r>
        <w:fldChar w:fldCharType="end"/>
      </w:r>
    </w:p>
    <w:p w14:paraId="3011AB52" w14:textId="6AB21F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95221C">
        <w:rPr>
          <w:lang w:val="en-US"/>
        </w:rPr>
        <w:t>.1.6.3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_Toc214969063 \h </w:instrText>
      </w:r>
      <w:r>
        <w:fldChar w:fldCharType="separate"/>
      </w:r>
      <w:r>
        <w:t>266</w:t>
      </w:r>
      <w:r>
        <w:fldChar w:fldCharType="end"/>
      </w:r>
    </w:p>
    <w:p w14:paraId="30E63238" w14:textId="15929C3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95221C">
        <w:rPr>
          <w:lang w:val="en-US"/>
        </w:rPr>
        <w:t>.1.6.4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_Toc214969064 \h </w:instrText>
      </w:r>
      <w:r>
        <w:fldChar w:fldCharType="separate"/>
      </w:r>
      <w:r>
        <w:t>268</w:t>
      </w:r>
      <w:r>
        <w:fldChar w:fldCharType="end"/>
      </w:r>
    </w:p>
    <w:p w14:paraId="0A21687C" w14:textId="26232E7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_Toc214969065 \h </w:instrText>
      </w:r>
      <w:r>
        <w:fldChar w:fldCharType="separate"/>
      </w:r>
      <w:r>
        <w:t>268</w:t>
      </w:r>
      <w:r>
        <w:fldChar w:fldCharType="end"/>
      </w:r>
    </w:p>
    <w:p w14:paraId="3EB2243B" w14:textId="435EEBB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_Toc214969066 \h </w:instrText>
      </w:r>
      <w:r>
        <w:fldChar w:fldCharType="separate"/>
      </w:r>
      <w:r>
        <w:t>268</w:t>
      </w:r>
      <w:r>
        <w:fldChar w:fldCharType="end"/>
      </w:r>
    </w:p>
    <w:p w14:paraId="5324B457" w14:textId="274DD60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_Toc214969067 \h </w:instrText>
      </w:r>
      <w:r>
        <w:fldChar w:fldCharType="separate"/>
      </w:r>
      <w:r>
        <w:t>268</w:t>
      </w:r>
      <w:r>
        <w:fldChar w:fldCharType="end"/>
      </w:r>
    </w:p>
    <w:p w14:paraId="42273D54" w14:textId="0E9AA3A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_Toc214969068 \h </w:instrText>
      </w:r>
      <w:r>
        <w:fldChar w:fldCharType="separate"/>
      </w:r>
      <w:r>
        <w:t>268</w:t>
      </w:r>
      <w:r>
        <w:fldChar w:fldCharType="end"/>
      </w:r>
    </w:p>
    <w:p w14:paraId="7668A38B" w14:textId="3E15BA1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_Toc214969069 \h </w:instrText>
      </w:r>
      <w:r>
        <w:fldChar w:fldCharType="separate"/>
      </w:r>
      <w:r>
        <w:t>268</w:t>
      </w:r>
      <w:r>
        <w:fldChar w:fldCharType="end"/>
      </w:r>
    </w:p>
    <w:p w14:paraId="2756F825" w14:textId="4C52134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_Toc214969070 \h </w:instrText>
      </w:r>
      <w:r>
        <w:fldChar w:fldCharType="separate"/>
      </w:r>
      <w:r>
        <w:t>269</w:t>
      </w:r>
      <w:r>
        <w:fldChar w:fldCharType="end"/>
      </w:r>
    </w:p>
    <w:p w14:paraId="4E7A659A" w14:textId="1C581E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lastRenderedPageBreak/>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_Toc214969071 \h </w:instrText>
      </w:r>
      <w:r>
        <w:fldChar w:fldCharType="separate"/>
      </w:r>
      <w:r>
        <w:t>269</w:t>
      </w:r>
      <w:r>
        <w:fldChar w:fldCharType="end"/>
      </w:r>
    </w:p>
    <w:p w14:paraId="4898ADB2" w14:textId="114C3418"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_Toc214969072 \h </w:instrText>
      </w:r>
      <w:r>
        <w:fldChar w:fldCharType="separate"/>
      </w:r>
      <w:r>
        <w:t>270</w:t>
      </w:r>
      <w:r>
        <w:fldChar w:fldCharType="end"/>
      </w:r>
    </w:p>
    <w:p w14:paraId="244C5CF5" w14:textId="7FF0AF4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_Toc214969073 \h </w:instrText>
      </w:r>
      <w:r>
        <w:fldChar w:fldCharType="separate"/>
      </w:r>
      <w:r>
        <w:t>270</w:t>
      </w:r>
      <w:r>
        <w:fldChar w:fldCharType="end"/>
      </w:r>
    </w:p>
    <w:p w14:paraId="2096EDEF" w14:textId="2C86569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_Toc214969074 \h </w:instrText>
      </w:r>
      <w:r>
        <w:fldChar w:fldCharType="separate"/>
      </w:r>
      <w:r>
        <w:t>270</w:t>
      </w:r>
      <w:r>
        <w:fldChar w:fldCharType="end"/>
      </w:r>
    </w:p>
    <w:p w14:paraId="5932B5E0" w14:textId="1F7C293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_Toc214969075 \h </w:instrText>
      </w:r>
      <w:r>
        <w:fldChar w:fldCharType="separate"/>
      </w:r>
      <w:r>
        <w:t>270</w:t>
      </w:r>
      <w:r>
        <w:fldChar w:fldCharType="end"/>
      </w:r>
    </w:p>
    <w:p w14:paraId="09783A3B" w14:textId="040DDD0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_Toc214969076 \h </w:instrText>
      </w:r>
      <w:r>
        <w:fldChar w:fldCharType="separate"/>
      </w:r>
      <w:r>
        <w:t>270</w:t>
      </w:r>
      <w:r>
        <w:fldChar w:fldCharType="end"/>
      </w:r>
    </w:p>
    <w:p w14:paraId="645E9377" w14:textId="569269F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_Toc214969077 \h </w:instrText>
      </w:r>
      <w:r>
        <w:fldChar w:fldCharType="separate"/>
      </w:r>
      <w:r>
        <w:t>271</w:t>
      </w:r>
      <w:r>
        <w:fldChar w:fldCharType="end"/>
      </w:r>
    </w:p>
    <w:p w14:paraId="1B4C389D" w14:textId="4E7B3F3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_Toc214969078 \h </w:instrText>
      </w:r>
      <w:r>
        <w:fldChar w:fldCharType="separate"/>
      </w:r>
      <w:r>
        <w:t>272</w:t>
      </w:r>
      <w:r>
        <w:fldChar w:fldCharType="end"/>
      </w:r>
    </w:p>
    <w:p w14:paraId="5624A697" w14:textId="094B9FD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_Toc214969079 \h </w:instrText>
      </w:r>
      <w:r>
        <w:fldChar w:fldCharType="separate"/>
      </w:r>
      <w:r>
        <w:t>272</w:t>
      </w:r>
      <w:r>
        <w:fldChar w:fldCharType="end"/>
      </w:r>
    </w:p>
    <w:p w14:paraId="5717DA9A" w14:textId="57B18D3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_Toc214969080 \h </w:instrText>
      </w:r>
      <w:r>
        <w:fldChar w:fldCharType="separate"/>
      </w:r>
      <w:r>
        <w:t>272</w:t>
      </w:r>
      <w:r>
        <w:fldChar w:fldCharType="end"/>
      </w:r>
    </w:p>
    <w:p w14:paraId="492A276D" w14:textId="54A1365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_Toc214969081 \h </w:instrText>
      </w:r>
      <w:r>
        <w:fldChar w:fldCharType="separate"/>
      </w:r>
      <w:r>
        <w:t>272</w:t>
      </w:r>
      <w:r>
        <w:fldChar w:fldCharType="end"/>
      </w:r>
    </w:p>
    <w:p w14:paraId="7137667F" w14:textId="67BD6D4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_Toc214969082 \h </w:instrText>
      </w:r>
      <w:r>
        <w:fldChar w:fldCharType="separate"/>
      </w:r>
      <w:r>
        <w:t>273</w:t>
      </w:r>
      <w:r>
        <w:fldChar w:fldCharType="end"/>
      </w:r>
    </w:p>
    <w:p w14:paraId="75641789" w14:textId="3E86B82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_Toc214969083 \h </w:instrText>
      </w:r>
      <w:r>
        <w:fldChar w:fldCharType="separate"/>
      </w:r>
      <w:r>
        <w:t>274</w:t>
      </w:r>
      <w:r>
        <w:fldChar w:fldCharType="end"/>
      </w:r>
    </w:p>
    <w:p w14:paraId="1BE7D749" w14:textId="6D0A2F2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_Toc214969084 \h </w:instrText>
      </w:r>
      <w:r>
        <w:fldChar w:fldCharType="separate"/>
      </w:r>
      <w:r>
        <w:t>274</w:t>
      </w:r>
      <w:r>
        <w:fldChar w:fldCharType="end"/>
      </w:r>
    </w:p>
    <w:p w14:paraId="283AD061" w14:textId="7EDDFEA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_Toc214969085 \h </w:instrText>
      </w:r>
      <w:r>
        <w:fldChar w:fldCharType="separate"/>
      </w:r>
      <w:r>
        <w:t>274</w:t>
      </w:r>
      <w:r>
        <w:fldChar w:fldCharType="end"/>
      </w:r>
    </w:p>
    <w:p w14:paraId="7358F04D" w14:textId="31D1681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_Toc214969086 \h </w:instrText>
      </w:r>
      <w:r>
        <w:fldChar w:fldCharType="separate"/>
      </w:r>
      <w:r>
        <w:t>274</w:t>
      </w:r>
      <w:r>
        <w:fldChar w:fldCharType="end"/>
      </w:r>
    </w:p>
    <w:p w14:paraId="3607BCB9" w14:textId="1D5A4B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_Toc214969087 \h </w:instrText>
      </w:r>
      <w:r>
        <w:fldChar w:fldCharType="separate"/>
      </w:r>
      <w:r>
        <w:t>274</w:t>
      </w:r>
      <w:r>
        <w:fldChar w:fldCharType="end"/>
      </w:r>
    </w:p>
    <w:p w14:paraId="61DFDDB2" w14:textId="1B8F738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_Toc214969088 \h </w:instrText>
      </w:r>
      <w:r>
        <w:fldChar w:fldCharType="separate"/>
      </w:r>
      <w:r>
        <w:t>274</w:t>
      </w:r>
      <w:r>
        <w:fldChar w:fldCharType="end"/>
      </w:r>
    </w:p>
    <w:p w14:paraId="6448E35B" w14:textId="4E5ED9A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_Toc214969089 \h </w:instrText>
      </w:r>
      <w:r>
        <w:fldChar w:fldCharType="separate"/>
      </w:r>
      <w:r>
        <w:t>274</w:t>
      </w:r>
      <w:r>
        <w:fldChar w:fldCharType="end"/>
      </w:r>
    </w:p>
    <w:p w14:paraId="5B471743" w14:textId="1EA7A06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_Toc214969090 \h </w:instrText>
      </w:r>
      <w:r>
        <w:fldChar w:fldCharType="separate"/>
      </w:r>
      <w:r>
        <w:t>274</w:t>
      </w:r>
      <w:r>
        <w:fldChar w:fldCharType="end"/>
      </w:r>
    </w:p>
    <w:p w14:paraId="5154532F" w14:textId="55E2295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_Toc214969091 \h </w:instrText>
      </w:r>
      <w:r>
        <w:fldChar w:fldCharType="separate"/>
      </w:r>
      <w:r>
        <w:t>275</w:t>
      </w:r>
      <w:r>
        <w:fldChar w:fldCharType="end"/>
      </w:r>
    </w:p>
    <w:p w14:paraId="2B0816DB" w14:textId="41F8C0B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_Toc214969092 \h </w:instrText>
      </w:r>
      <w:r>
        <w:fldChar w:fldCharType="separate"/>
      </w:r>
      <w:r>
        <w:t>276</w:t>
      </w:r>
      <w:r>
        <w:fldChar w:fldCharType="end"/>
      </w:r>
    </w:p>
    <w:p w14:paraId="70618ECC" w14:textId="015E85E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_Toc214969093 \h </w:instrText>
      </w:r>
      <w:r>
        <w:fldChar w:fldCharType="separate"/>
      </w:r>
      <w:r>
        <w:t>276</w:t>
      </w:r>
      <w:r>
        <w:fldChar w:fldCharType="end"/>
      </w:r>
    </w:p>
    <w:p w14:paraId="69B00DA3" w14:textId="7E31347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_Toc214969094 \h </w:instrText>
      </w:r>
      <w:r>
        <w:fldChar w:fldCharType="separate"/>
      </w:r>
      <w:r>
        <w:t>276</w:t>
      </w:r>
      <w:r>
        <w:fldChar w:fldCharType="end"/>
      </w:r>
    </w:p>
    <w:p w14:paraId="220804DA" w14:textId="23761EB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_Toc214969095 \h </w:instrText>
      </w:r>
      <w:r>
        <w:fldChar w:fldCharType="separate"/>
      </w:r>
      <w:r>
        <w:t>276</w:t>
      </w:r>
      <w:r>
        <w:fldChar w:fldCharType="end"/>
      </w:r>
    </w:p>
    <w:p w14:paraId="28AEE27C" w14:textId="0A2EDD3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_Toc214969096 \h </w:instrText>
      </w:r>
      <w:r>
        <w:fldChar w:fldCharType="separate"/>
      </w:r>
      <w:r>
        <w:t>276</w:t>
      </w:r>
      <w:r>
        <w:fldChar w:fldCharType="end"/>
      </w:r>
    </w:p>
    <w:p w14:paraId="583366DE" w14:textId="1A1E00C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63434E">
        <w:rPr>
          <w:lang w:val="en-US" w:eastAsia="zh-CN"/>
        </w:rPr>
        <w:t>6.2.3.3.2</w:t>
      </w:r>
      <w:r>
        <w:rPr>
          <w:rFonts w:asciiTheme="minorHAnsi" w:eastAsiaTheme="minorEastAsia" w:hAnsiTheme="minorHAnsi" w:cstheme="minorBidi"/>
          <w:kern w:val="2"/>
          <w:sz w:val="24"/>
          <w:szCs w:val="24"/>
          <w:lang w:val="en-US" w:eastAsia="en-US"/>
          <w14:ligatures w14:val="standardContextual"/>
        </w:rPr>
        <w:tab/>
      </w:r>
      <w:r w:rsidRPr="0063434E">
        <w:rPr>
          <w:lang w:val="en-US" w:eastAsia="zh-CN"/>
        </w:rPr>
        <w:t xml:space="preserve">Resource: </w:t>
      </w:r>
      <w:r w:rsidRPr="0063434E">
        <w:rPr>
          <w:lang w:val="en-US"/>
        </w:rPr>
        <w:t>MLR FL Events Subscriptions</w:t>
      </w:r>
      <w:r>
        <w:tab/>
      </w:r>
      <w:r>
        <w:fldChar w:fldCharType="begin"/>
      </w:r>
      <w:r>
        <w:instrText xml:space="preserve"> PAGEREF _Toc214969097 \h </w:instrText>
      </w:r>
      <w:r>
        <w:fldChar w:fldCharType="separate"/>
      </w:r>
      <w:r>
        <w:t>277</w:t>
      </w:r>
      <w:r>
        <w:fldChar w:fldCharType="end"/>
      </w:r>
    </w:p>
    <w:p w14:paraId="46FE38DA" w14:textId="48BE96D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_Toc214969098 \h </w:instrText>
      </w:r>
      <w:r>
        <w:fldChar w:fldCharType="separate"/>
      </w:r>
      <w:r>
        <w:t>278</w:t>
      </w:r>
      <w:r>
        <w:fldChar w:fldCharType="end"/>
      </w:r>
    </w:p>
    <w:p w14:paraId="21D7D3BF" w14:textId="63141B2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_Toc214969099 \h </w:instrText>
      </w:r>
      <w:r>
        <w:fldChar w:fldCharType="separate"/>
      </w:r>
      <w:r>
        <w:t>282</w:t>
      </w:r>
      <w:r>
        <w:fldChar w:fldCharType="end"/>
      </w:r>
    </w:p>
    <w:p w14:paraId="6FE303FA" w14:textId="7EED9C0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_Toc214969100 \h </w:instrText>
      </w:r>
      <w:r>
        <w:fldChar w:fldCharType="separate"/>
      </w:r>
      <w:r>
        <w:t>282</w:t>
      </w:r>
      <w:r>
        <w:fldChar w:fldCharType="end"/>
      </w:r>
    </w:p>
    <w:p w14:paraId="731C737F" w14:textId="120BBFA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_Toc214969101 \h </w:instrText>
      </w:r>
      <w:r>
        <w:fldChar w:fldCharType="separate"/>
      </w:r>
      <w:r>
        <w:t>282</w:t>
      </w:r>
      <w:r>
        <w:fldChar w:fldCharType="end"/>
      </w:r>
    </w:p>
    <w:p w14:paraId="2587BBB6" w14:textId="47AA6D3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_Toc214969102 \h </w:instrText>
      </w:r>
      <w:r>
        <w:fldChar w:fldCharType="separate"/>
      </w:r>
      <w:r>
        <w:t>283</w:t>
      </w:r>
      <w:r>
        <w:fldChar w:fldCharType="end"/>
      </w:r>
    </w:p>
    <w:p w14:paraId="6338F03C" w14:textId="5FD2502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_Toc214969103 \h </w:instrText>
      </w:r>
      <w:r>
        <w:fldChar w:fldCharType="separate"/>
      </w:r>
      <w:r>
        <w:t>284</w:t>
      </w:r>
      <w:r>
        <w:fldChar w:fldCharType="end"/>
      </w:r>
    </w:p>
    <w:p w14:paraId="1A6513B4" w14:textId="6F81C72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_Toc214969104 \h </w:instrText>
      </w:r>
      <w:r>
        <w:fldChar w:fldCharType="separate"/>
      </w:r>
      <w:r>
        <w:t>284</w:t>
      </w:r>
      <w:r>
        <w:fldChar w:fldCharType="end"/>
      </w:r>
    </w:p>
    <w:p w14:paraId="32B19511" w14:textId="385A550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_Toc214969105 \h </w:instrText>
      </w:r>
      <w:r>
        <w:fldChar w:fldCharType="separate"/>
      </w:r>
      <w:r>
        <w:t>285</w:t>
      </w:r>
      <w:r>
        <w:fldChar w:fldCharType="end"/>
      </w:r>
    </w:p>
    <w:p w14:paraId="61B07B40" w14:textId="7D6C93F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_Toc214969106 \h </w:instrText>
      </w:r>
      <w:r>
        <w:fldChar w:fldCharType="separate"/>
      </w:r>
      <w:r>
        <w:t>288</w:t>
      </w:r>
      <w:r>
        <w:fldChar w:fldCharType="end"/>
      </w:r>
    </w:p>
    <w:p w14:paraId="4A752A6E" w14:textId="5A43A09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6.2.3.</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_Toc214969107 \h </w:instrText>
      </w:r>
      <w:r>
        <w:fldChar w:fldCharType="separate"/>
      </w:r>
      <w:r>
        <w:t>289</w:t>
      </w:r>
      <w:r>
        <w:fldChar w:fldCharType="end"/>
      </w:r>
    </w:p>
    <w:p w14:paraId="0BE9922F" w14:textId="6C92547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_Toc214969108 \h </w:instrText>
      </w:r>
      <w:r>
        <w:fldChar w:fldCharType="separate"/>
      </w:r>
      <w:r>
        <w:t>289</w:t>
      </w:r>
      <w:r>
        <w:fldChar w:fldCharType="end"/>
      </w:r>
    </w:p>
    <w:p w14:paraId="1A99CED9" w14:textId="6C0D3EE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_Toc214969109 \h </w:instrText>
      </w:r>
      <w:r>
        <w:fldChar w:fldCharType="separate"/>
      </w:r>
      <w:r>
        <w:t>289</w:t>
      </w:r>
      <w:r>
        <w:fldChar w:fldCharType="end"/>
      </w:r>
    </w:p>
    <w:p w14:paraId="19A11009" w14:textId="676B9F9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_Toc214969110 \h </w:instrText>
      </w:r>
      <w:r>
        <w:fldChar w:fldCharType="separate"/>
      </w:r>
      <w:r>
        <w:t>289</w:t>
      </w:r>
      <w:r>
        <w:fldChar w:fldCharType="end"/>
      </w:r>
    </w:p>
    <w:p w14:paraId="52F0DB65" w14:textId="659EA5A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_Toc214969111 \h </w:instrText>
      </w:r>
      <w:r>
        <w:fldChar w:fldCharType="separate"/>
      </w:r>
      <w:r>
        <w:t>289</w:t>
      </w:r>
      <w:r>
        <w:fldChar w:fldCharType="end"/>
      </w:r>
    </w:p>
    <w:p w14:paraId="7D1D9F62" w14:textId="43B8CAC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_Toc214969112 \h </w:instrText>
      </w:r>
      <w:r>
        <w:fldChar w:fldCharType="separate"/>
      </w:r>
      <w:r>
        <w:t>289</w:t>
      </w:r>
      <w:r>
        <w:fldChar w:fldCharType="end"/>
      </w:r>
    </w:p>
    <w:p w14:paraId="74786FCE" w14:textId="25DBC93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_Toc214969113 \h </w:instrText>
      </w:r>
      <w:r>
        <w:fldChar w:fldCharType="separate"/>
      </w:r>
      <w:r>
        <w:t>289</w:t>
      </w:r>
      <w:r>
        <w:fldChar w:fldCharType="end"/>
      </w:r>
    </w:p>
    <w:p w14:paraId="4B661FC1" w14:textId="34AC4A5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_Toc214969114 \h </w:instrText>
      </w:r>
      <w:r>
        <w:fldChar w:fldCharType="separate"/>
      </w:r>
      <w:r>
        <w:t>289</w:t>
      </w:r>
      <w:r>
        <w:fldChar w:fldCharType="end"/>
      </w:r>
    </w:p>
    <w:p w14:paraId="27DD1AF0" w14:textId="729A4092"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_Toc214969115 \h </w:instrText>
      </w:r>
      <w:r>
        <w:fldChar w:fldCharType="separate"/>
      </w:r>
      <w:r>
        <w:t>290</w:t>
      </w:r>
      <w:r>
        <w:fldChar w:fldCharType="end"/>
      </w:r>
    </w:p>
    <w:p w14:paraId="685F2B46" w14:textId="3F9863E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_Toc214969116 \h </w:instrText>
      </w:r>
      <w:r>
        <w:fldChar w:fldCharType="separate"/>
      </w:r>
      <w:r>
        <w:t>290</w:t>
      </w:r>
      <w:r>
        <w:fldChar w:fldCharType="end"/>
      </w:r>
    </w:p>
    <w:p w14:paraId="260BFE37" w14:textId="2B710B1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_Toc214969117 \h </w:instrText>
      </w:r>
      <w:r>
        <w:fldChar w:fldCharType="separate"/>
      </w:r>
      <w:r>
        <w:t>290</w:t>
      </w:r>
      <w:r>
        <w:fldChar w:fldCharType="end"/>
      </w:r>
    </w:p>
    <w:p w14:paraId="35243908" w14:textId="0B23AC7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_Toc214969118 \h </w:instrText>
      </w:r>
      <w:r>
        <w:fldChar w:fldCharType="separate"/>
      </w:r>
      <w:r>
        <w:t>290</w:t>
      </w:r>
      <w:r>
        <w:fldChar w:fldCharType="end"/>
      </w:r>
    </w:p>
    <w:p w14:paraId="49ACB276" w14:textId="4D6065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_Toc214969119 \h </w:instrText>
      </w:r>
      <w:r>
        <w:fldChar w:fldCharType="separate"/>
      </w:r>
      <w:r>
        <w:t>290</w:t>
      </w:r>
      <w:r>
        <w:fldChar w:fldCharType="end"/>
      </w:r>
    </w:p>
    <w:p w14:paraId="01472872" w14:textId="1609A6A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_Toc214969120 \h </w:instrText>
      </w:r>
      <w:r>
        <w:fldChar w:fldCharType="separate"/>
      </w:r>
      <w:r>
        <w:t>291</w:t>
      </w:r>
      <w:r>
        <w:fldChar w:fldCharType="end"/>
      </w:r>
    </w:p>
    <w:p w14:paraId="21E74D25" w14:textId="4362788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_Toc214969121 \h </w:instrText>
      </w:r>
      <w:r>
        <w:fldChar w:fldCharType="separate"/>
      </w:r>
      <w:r>
        <w:t>292</w:t>
      </w:r>
      <w:r>
        <w:fldChar w:fldCharType="end"/>
      </w:r>
    </w:p>
    <w:p w14:paraId="418752F8" w14:textId="607AAEB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_Toc214969122 \h </w:instrText>
      </w:r>
      <w:r>
        <w:fldChar w:fldCharType="separate"/>
      </w:r>
      <w:r>
        <w:t>296</w:t>
      </w:r>
      <w:r>
        <w:fldChar w:fldCharType="end"/>
      </w:r>
    </w:p>
    <w:p w14:paraId="7F86C0DB" w14:textId="1A2BCD5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_Toc214969123 \h </w:instrText>
      </w:r>
      <w:r>
        <w:fldChar w:fldCharType="separate"/>
      </w:r>
      <w:r>
        <w:t>296</w:t>
      </w:r>
      <w:r>
        <w:fldChar w:fldCharType="end"/>
      </w:r>
    </w:p>
    <w:p w14:paraId="6FA18219" w14:textId="1CDE022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_Toc214969124 \h </w:instrText>
      </w:r>
      <w:r>
        <w:fldChar w:fldCharType="separate"/>
      </w:r>
      <w:r>
        <w:t>296</w:t>
      </w:r>
      <w:r>
        <w:fldChar w:fldCharType="end"/>
      </w:r>
    </w:p>
    <w:p w14:paraId="2208F2B1" w14:textId="531110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_Toc214969125 \h </w:instrText>
      </w:r>
      <w:r>
        <w:fldChar w:fldCharType="separate"/>
      </w:r>
      <w:r>
        <w:t>296</w:t>
      </w:r>
      <w:r>
        <w:fldChar w:fldCharType="end"/>
      </w:r>
    </w:p>
    <w:p w14:paraId="4C5342A6" w14:textId="3547209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6.2.4.6.2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_Toc214969126 \h </w:instrText>
      </w:r>
      <w:r>
        <w:fldChar w:fldCharType="separate"/>
      </w:r>
      <w:r>
        <w:t>297</w:t>
      </w:r>
      <w:r>
        <w:fldChar w:fldCharType="end"/>
      </w:r>
    </w:p>
    <w:p w14:paraId="3130A5AF" w14:textId="007A10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6.2.4.6.3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_Toc214969127 \h </w:instrText>
      </w:r>
      <w:r>
        <w:fldChar w:fldCharType="separate"/>
      </w:r>
      <w:r>
        <w:t>298</w:t>
      </w:r>
      <w:r>
        <w:fldChar w:fldCharType="end"/>
      </w:r>
    </w:p>
    <w:p w14:paraId="3250FA13" w14:textId="113B6B4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_Toc214969128 \h </w:instrText>
      </w:r>
      <w:r>
        <w:fldChar w:fldCharType="separate"/>
      </w:r>
      <w:r>
        <w:t>299</w:t>
      </w:r>
      <w:r>
        <w:fldChar w:fldCharType="end"/>
      </w:r>
    </w:p>
    <w:p w14:paraId="67967A06" w14:textId="3EE3B28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_Toc214969129 \h </w:instrText>
      </w:r>
      <w:r>
        <w:fldChar w:fldCharType="separate"/>
      </w:r>
      <w:r>
        <w:t>299</w:t>
      </w:r>
      <w:r>
        <w:fldChar w:fldCharType="end"/>
      </w:r>
    </w:p>
    <w:p w14:paraId="12D43131" w14:textId="509CC62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_Toc214969130 \h </w:instrText>
      </w:r>
      <w:r>
        <w:fldChar w:fldCharType="separate"/>
      </w:r>
      <w:r>
        <w:t>299</w:t>
      </w:r>
      <w:r>
        <w:fldChar w:fldCharType="end"/>
      </w:r>
    </w:p>
    <w:p w14:paraId="716FE5B0" w14:textId="689AACE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_Toc214969131 \h </w:instrText>
      </w:r>
      <w:r>
        <w:fldChar w:fldCharType="separate"/>
      </w:r>
      <w:r>
        <w:t>299</w:t>
      </w:r>
      <w:r>
        <w:fldChar w:fldCharType="end"/>
      </w:r>
    </w:p>
    <w:p w14:paraId="6CCB7650" w14:textId="58D997D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_Toc214969132 \h </w:instrText>
      </w:r>
      <w:r>
        <w:fldChar w:fldCharType="separate"/>
      </w:r>
      <w:r>
        <w:t>299</w:t>
      </w:r>
      <w:r>
        <w:fldChar w:fldCharType="end"/>
      </w:r>
    </w:p>
    <w:p w14:paraId="5486D21F" w14:textId="20002D4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lastRenderedPageBreak/>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_Toc214969133 \h </w:instrText>
      </w:r>
      <w:r>
        <w:fldChar w:fldCharType="separate"/>
      </w:r>
      <w:r>
        <w:t>299</w:t>
      </w:r>
      <w:r>
        <w:fldChar w:fldCharType="end"/>
      </w:r>
    </w:p>
    <w:p w14:paraId="5337E13A" w14:textId="39462D6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_Toc214969134 \h </w:instrText>
      </w:r>
      <w:r>
        <w:fldChar w:fldCharType="separate"/>
      </w:r>
      <w:r>
        <w:t>300</w:t>
      </w:r>
      <w:r>
        <w:fldChar w:fldCharType="end"/>
      </w:r>
    </w:p>
    <w:p w14:paraId="21C8527A" w14:textId="579B126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_Toc214969135 \h </w:instrText>
      </w:r>
      <w:r>
        <w:fldChar w:fldCharType="separate"/>
      </w:r>
      <w:r>
        <w:t>300</w:t>
      </w:r>
      <w:r>
        <w:fldChar w:fldCharType="end"/>
      </w:r>
    </w:p>
    <w:p w14:paraId="1D10D515" w14:textId="76F471F6"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Pr>
          <w:lang w:eastAsia="zh-CN"/>
        </w:rPr>
        <w:lastRenderedPageBreak/>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_Toc214969136 \h </w:instrText>
      </w:r>
      <w:r>
        <w:fldChar w:fldCharType="separate"/>
      </w:r>
      <w:r>
        <w:t>301</w:t>
      </w:r>
      <w:r>
        <w:fldChar w:fldCharType="end"/>
      </w:r>
    </w:p>
    <w:p w14:paraId="29CB5A67" w14:textId="0B73E250" w:rsidR="00D1707A" w:rsidRDefault="00D1707A">
      <w:pPr>
        <w:pStyle w:val="TOC8"/>
        <w:rPr>
          <w:rFonts w:asciiTheme="minorHAnsi" w:eastAsiaTheme="minorEastAsia" w:hAnsiTheme="minorHAnsi" w:cstheme="minorBidi"/>
          <w:b w:val="0"/>
          <w:kern w:val="2"/>
          <w:sz w:val="24"/>
          <w:szCs w:val="24"/>
          <w:lang w:val="en-US" w:eastAsia="en-US"/>
          <w14:ligatures w14:val="standardContextual"/>
        </w:rPr>
      </w:pPr>
      <w:r>
        <w:t>Annex A (normative): OpenAPI specification</w:t>
      </w:r>
      <w:r>
        <w:tab/>
      </w:r>
      <w:r>
        <w:fldChar w:fldCharType="begin"/>
      </w:r>
      <w:r>
        <w:instrText xml:space="preserve"> PAGEREF _Toc214969137 \h </w:instrText>
      </w:r>
      <w:r>
        <w:fldChar w:fldCharType="separate"/>
      </w:r>
      <w:r>
        <w:t>302</w:t>
      </w:r>
      <w:r>
        <w:fldChar w:fldCharType="end"/>
      </w:r>
    </w:p>
    <w:p w14:paraId="7957D7BD" w14:textId="46F602F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_Toc214969138 \h </w:instrText>
      </w:r>
      <w:r>
        <w:fldChar w:fldCharType="separate"/>
      </w:r>
      <w:r>
        <w:t>302</w:t>
      </w:r>
      <w:r>
        <w:fldChar w:fldCharType="end"/>
      </w:r>
    </w:p>
    <w:p w14:paraId="39FC61F3" w14:textId="3D300E5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AIMLES_ContextTransfer API</w:t>
      </w:r>
      <w:r>
        <w:tab/>
      </w:r>
      <w:r>
        <w:fldChar w:fldCharType="begin"/>
      </w:r>
      <w:r>
        <w:instrText xml:space="preserve"> PAGEREF _Toc214969139 \h </w:instrText>
      </w:r>
      <w:r>
        <w:fldChar w:fldCharType="separate"/>
      </w:r>
      <w:r>
        <w:t>303</w:t>
      </w:r>
      <w:r>
        <w:fldChar w:fldCharType="end"/>
      </w:r>
    </w:p>
    <w:p w14:paraId="22467D86" w14:textId="444DC4C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_Toc214969140 \h </w:instrText>
      </w:r>
      <w:r>
        <w:fldChar w:fldCharType="separate"/>
      </w:r>
      <w:r>
        <w:t>306</w:t>
      </w:r>
      <w:r>
        <w:fldChar w:fldCharType="end"/>
      </w:r>
    </w:p>
    <w:p w14:paraId="054A33C8" w14:textId="41E14F1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_Toc214969141 \h </w:instrText>
      </w:r>
      <w:r>
        <w:fldChar w:fldCharType="separate"/>
      </w:r>
      <w:r>
        <w:t>314</w:t>
      </w:r>
      <w:r>
        <w:fldChar w:fldCharType="end"/>
      </w:r>
    </w:p>
    <w:p w14:paraId="0AB138AE" w14:textId="3A6E06D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_Toc214969142 \h </w:instrText>
      </w:r>
      <w:r>
        <w:fldChar w:fldCharType="separate"/>
      </w:r>
      <w:r>
        <w:t>323</w:t>
      </w:r>
      <w:r>
        <w:fldChar w:fldCharType="end"/>
      </w:r>
    </w:p>
    <w:p w14:paraId="4BD82774" w14:textId="4EB94DE0"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_Toc214969143 \h </w:instrText>
      </w:r>
      <w:r>
        <w:fldChar w:fldCharType="separate"/>
      </w:r>
      <w:r>
        <w:t>329</w:t>
      </w:r>
      <w:r>
        <w:fldChar w:fldCharType="end"/>
      </w:r>
    </w:p>
    <w:p w14:paraId="3E6E687B" w14:textId="704416F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_Toc214969144 \h </w:instrText>
      </w:r>
      <w:r>
        <w:fldChar w:fldCharType="separate"/>
      </w:r>
      <w:r>
        <w:t>331</w:t>
      </w:r>
      <w:r>
        <w:fldChar w:fldCharType="end"/>
      </w:r>
    </w:p>
    <w:p w14:paraId="2CAAFA45" w14:textId="4AA6DC9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_Toc214969145 \h </w:instrText>
      </w:r>
      <w:r>
        <w:fldChar w:fldCharType="separate"/>
      </w:r>
      <w:r>
        <w:t>337</w:t>
      </w:r>
      <w:r>
        <w:fldChar w:fldCharType="end"/>
      </w:r>
    </w:p>
    <w:p w14:paraId="364FFCC3" w14:textId="598B0684"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_Toc214969146 \h </w:instrText>
      </w:r>
      <w:r>
        <w:fldChar w:fldCharType="separate"/>
      </w:r>
      <w:r>
        <w:t>341</w:t>
      </w:r>
      <w:r>
        <w:fldChar w:fldCharType="end"/>
      </w:r>
    </w:p>
    <w:p w14:paraId="35A09A8F" w14:textId="38C978B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cs="Arial"/>
        </w:rPr>
        <w:t>A.10</w:t>
      </w:r>
      <w:r>
        <w:rPr>
          <w:rFonts w:asciiTheme="minorHAnsi" w:eastAsiaTheme="minorEastAsia" w:hAnsiTheme="minorHAnsi" w:cstheme="minorBidi"/>
          <w:kern w:val="2"/>
          <w:sz w:val="24"/>
          <w:szCs w:val="24"/>
          <w:lang w:val="en-US" w:eastAsia="en-US"/>
          <w14:ligatures w14:val="standardContextual"/>
        </w:rPr>
        <w:tab/>
      </w:r>
      <w:r w:rsidRPr="0095221C">
        <w:rPr>
          <w:rFonts w:cs="Arial"/>
          <w:lang w:val="en-US"/>
        </w:rPr>
        <w:t>AIMLES_AssistedMLModelSelection</w:t>
      </w:r>
      <w:r w:rsidRPr="0095221C">
        <w:rPr>
          <w:rFonts w:cs="Arial"/>
          <w:lang w:eastAsia="zh-CN"/>
        </w:rPr>
        <w:t xml:space="preserve"> API</w:t>
      </w:r>
      <w:r>
        <w:tab/>
      </w:r>
      <w:r>
        <w:fldChar w:fldCharType="begin"/>
      </w:r>
      <w:r>
        <w:instrText xml:space="preserve"> PAGEREF _Toc214969147 \h </w:instrText>
      </w:r>
      <w:r>
        <w:fldChar w:fldCharType="separate"/>
      </w:r>
      <w:r>
        <w:t>344</w:t>
      </w:r>
      <w:r>
        <w:fldChar w:fldCharType="end"/>
      </w:r>
    </w:p>
    <w:p w14:paraId="6D5631FE" w14:textId="315DD59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_Toc214969148 \h </w:instrText>
      </w:r>
      <w:r>
        <w:fldChar w:fldCharType="separate"/>
      </w:r>
      <w:r>
        <w:t>351</w:t>
      </w:r>
      <w:r>
        <w:fldChar w:fldCharType="end"/>
      </w:r>
    </w:p>
    <w:p w14:paraId="1EC8D982" w14:textId="2C3FADED"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w:t>
      </w:r>
      <w:r>
        <w:t xml:space="preserve"> API</w:t>
      </w:r>
      <w:r>
        <w:tab/>
      </w:r>
      <w:r>
        <w:fldChar w:fldCharType="begin"/>
      </w:r>
      <w:r>
        <w:instrText xml:space="preserve"> PAGEREF _Toc214969149 \h </w:instrText>
      </w:r>
      <w:r>
        <w:fldChar w:fldCharType="separate"/>
      </w:r>
      <w:r>
        <w:t>357</w:t>
      </w:r>
      <w:r>
        <w:fldChar w:fldCharType="end"/>
      </w:r>
    </w:p>
    <w:p w14:paraId="1A4D0A00" w14:textId="7DA462B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A.13</w:t>
      </w:r>
      <w:r>
        <w:rPr>
          <w:rFonts w:asciiTheme="minorHAnsi" w:eastAsiaTheme="minorEastAsia" w:hAnsiTheme="minorHAnsi" w:cstheme="minorBidi"/>
          <w:kern w:val="2"/>
          <w:sz w:val="24"/>
          <w:szCs w:val="24"/>
          <w:lang w:val="en-US" w:eastAsia="en-US"/>
          <w14:ligatures w14:val="standardContextual"/>
        </w:rPr>
        <w:tab/>
      </w:r>
      <w:r>
        <w:t>AIMLES_MLModelUpdate API</w:t>
      </w:r>
      <w:r>
        <w:tab/>
      </w:r>
      <w:r>
        <w:fldChar w:fldCharType="begin"/>
      </w:r>
      <w:r>
        <w:instrText xml:space="preserve"> PAGEREF _Toc214969150 \h </w:instrText>
      </w:r>
      <w:r>
        <w:fldChar w:fldCharType="separate"/>
      </w:r>
      <w:r>
        <w:t>363</w:t>
      </w:r>
      <w:r>
        <w:fldChar w:fldCharType="end"/>
      </w:r>
    </w:p>
    <w:p w14:paraId="18855734" w14:textId="1C73D4D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AIMLES_FLMemberGroupSupport API</w:t>
      </w:r>
      <w:r>
        <w:tab/>
      </w:r>
      <w:r>
        <w:fldChar w:fldCharType="begin"/>
      </w:r>
      <w:r>
        <w:instrText xml:space="preserve"> PAGEREF _Toc214969151 \h </w:instrText>
      </w:r>
      <w:r>
        <w:fldChar w:fldCharType="separate"/>
      </w:r>
      <w:r>
        <w:t>365</w:t>
      </w:r>
      <w:r>
        <w:fldChar w:fldCharType="end"/>
      </w:r>
    </w:p>
    <w:p w14:paraId="4E6F1804" w14:textId="4215D81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AIMLES_MLModelPerfMonitor API</w:t>
      </w:r>
      <w:r>
        <w:tab/>
      </w:r>
      <w:r>
        <w:fldChar w:fldCharType="begin"/>
      </w:r>
      <w:r>
        <w:instrText xml:space="preserve"> PAGEREF _Toc214969152 \h </w:instrText>
      </w:r>
      <w:r>
        <w:fldChar w:fldCharType="separate"/>
      </w:r>
      <w:r>
        <w:t>371</w:t>
      </w:r>
      <w:r>
        <w:fldChar w:fldCharType="end"/>
      </w:r>
    </w:p>
    <w:p w14:paraId="16F93F27" w14:textId="057F340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AIMLES_TLModelSelectionAssistance API</w:t>
      </w:r>
      <w:r>
        <w:tab/>
      </w:r>
      <w:r>
        <w:fldChar w:fldCharType="begin"/>
      </w:r>
      <w:r>
        <w:instrText xml:space="preserve"> PAGEREF _Toc214969153 \h </w:instrText>
      </w:r>
      <w:r>
        <w:fldChar w:fldCharType="separate"/>
      </w:r>
      <w:r>
        <w:t>378</w:t>
      </w:r>
      <w:r>
        <w:fldChar w:fldCharType="end"/>
      </w:r>
    </w:p>
    <w:p w14:paraId="72F86BA5" w14:textId="5FB5F73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MLR_FLEvents API</w:t>
      </w:r>
      <w:r>
        <w:tab/>
      </w:r>
      <w:r>
        <w:fldChar w:fldCharType="begin"/>
      </w:r>
      <w:r>
        <w:instrText xml:space="preserve"> PAGEREF _Toc214969154 \h </w:instrText>
      </w:r>
      <w:r>
        <w:fldChar w:fldCharType="separate"/>
      </w:r>
      <w:r>
        <w:t>380</w:t>
      </w:r>
      <w:r>
        <w:fldChar w:fldCharType="end"/>
      </w:r>
    </w:p>
    <w:p w14:paraId="3F4686C9" w14:textId="711983D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MLR_FLMember API</w:t>
      </w:r>
      <w:r>
        <w:tab/>
      </w:r>
      <w:r>
        <w:fldChar w:fldCharType="begin"/>
      </w:r>
      <w:r>
        <w:instrText xml:space="preserve"> PAGEREF _Toc214969155 \h </w:instrText>
      </w:r>
      <w:r>
        <w:fldChar w:fldCharType="separate"/>
      </w:r>
      <w:r>
        <w:t>387</w:t>
      </w:r>
      <w:r>
        <w:fldChar w:fldCharType="end"/>
      </w:r>
    </w:p>
    <w:p w14:paraId="0FADB1F4" w14:textId="276B9466"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A.19</w:t>
      </w:r>
      <w:r>
        <w:rPr>
          <w:rFonts w:asciiTheme="minorHAnsi" w:eastAsiaTheme="minorEastAsia" w:hAnsiTheme="minorHAnsi" w:cstheme="minorBidi"/>
          <w:kern w:val="2"/>
          <w:sz w:val="24"/>
          <w:szCs w:val="24"/>
          <w:lang w:val="en-US" w:eastAsia="en-US"/>
          <w14:ligatures w14:val="standardContextual"/>
        </w:rPr>
        <w:tab/>
      </w:r>
      <w:r>
        <w:rPr>
          <w:lang w:eastAsia="zh-CN"/>
        </w:rPr>
        <w:t>AIMLES_MLModelTraining API</w:t>
      </w:r>
      <w:r>
        <w:tab/>
      </w:r>
      <w:r>
        <w:fldChar w:fldCharType="begin"/>
      </w:r>
      <w:r>
        <w:instrText xml:space="preserve"> PAGEREF _Toc214969156 \h </w:instrText>
      </w:r>
      <w:r>
        <w:fldChar w:fldCharType="separate"/>
      </w:r>
      <w:r>
        <w:t>392</w:t>
      </w:r>
      <w:r>
        <w:fldChar w:fldCharType="end"/>
      </w:r>
    </w:p>
    <w:p w14:paraId="15908475" w14:textId="6B518654"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A.20</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_Toc214969157 \h </w:instrText>
      </w:r>
      <w:r>
        <w:fldChar w:fldCharType="separate"/>
      </w:r>
      <w:r>
        <w:t>397</w:t>
      </w:r>
      <w:r>
        <w:fldChar w:fldCharType="end"/>
      </w:r>
    </w:p>
    <w:p w14:paraId="6436336D" w14:textId="2B9FA47D" w:rsidR="00D1707A" w:rsidRDefault="00D1707A">
      <w:pPr>
        <w:pStyle w:val="TOC8"/>
        <w:rPr>
          <w:rFonts w:asciiTheme="minorHAnsi" w:eastAsiaTheme="minorEastAsia" w:hAnsiTheme="minorHAnsi" w:cstheme="minorBidi"/>
          <w:b w:val="0"/>
          <w:kern w:val="2"/>
          <w:sz w:val="24"/>
          <w:szCs w:val="24"/>
          <w:lang w:val="en-US" w:eastAsia="en-US"/>
          <w14:ligatures w14:val="standardContextual"/>
        </w:rPr>
      </w:pPr>
      <w:r>
        <w:t>Annex B (informative): Withdrawn API versions</w:t>
      </w:r>
      <w:r>
        <w:tab/>
      </w:r>
      <w:r>
        <w:fldChar w:fldCharType="begin"/>
      </w:r>
      <w:r>
        <w:instrText xml:space="preserve"> PAGEREF _Toc214969158 \h </w:instrText>
      </w:r>
      <w:r>
        <w:fldChar w:fldCharType="separate"/>
      </w:r>
      <w:r>
        <w:t>404</w:t>
      </w:r>
      <w:r>
        <w:fldChar w:fldCharType="end"/>
      </w:r>
    </w:p>
    <w:p w14:paraId="0E5FBBE9" w14:textId="1E66EA6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_Toc214969159 \h </w:instrText>
      </w:r>
      <w:r>
        <w:fldChar w:fldCharType="separate"/>
      </w:r>
      <w:r>
        <w:t>404</w:t>
      </w:r>
      <w:r>
        <w:fldChar w:fldCharType="end"/>
      </w:r>
    </w:p>
    <w:p w14:paraId="09B88EEC" w14:textId="3F827F5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_Toc214969160 \h </w:instrText>
      </w:r>
      <w:r>
        <w:fldChar w:fldCharType="separate"/>
      </w:r>
      <w:r>
        <w:t>404</w:t>
      </w:r>
      <w:r>
        <w:fldChar w:fldCharType="end"/>
      </w:r>
    </w:p>
    <w:p w14:paraId="084FACD5" w14:textId="2B57139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_Toc214969161 \h </w:instrText>
      </w:r>
      <w:r>
        <w:fldChar w:fldCharType="separate"/>
      </w:r>
      <w:r>
        <w:t>404</w:t>
      </w:r>
      <w:r>
        <w:fldChar w:fldCharType="end"/>
      </w:r>
    </w:p>
    <w:p w14:paraId="73A62A96" w14:textId="464FDCC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_Toc214969162 \h </w:instrText>
      </w:r>
      <w:r>
        <w:fldChar w:fldCharType="separate"/>
      </w:r>
      <w:r>
        <w:t>404</w:t>
      </w:r>
      <w:r>
        <w:fldChar w:fldCharType="end"/>
      </w:r>
    </w:p>
    <w:p w14:paraId="48BCBA12" w14:textId="24A34CAC"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_Toc214969163 \h </w:instrText>
      </w:r>
      <w:r>
        <w:fldChar w:fldCharType="separate"/>
      </w:r>
      <w:r>
        <w:t>404</w:t>
      </w:r>
      <w:r>
        <w:fldChar w:fldCharType="end"/>
      </w:r>
    </w:p>
    <w:p w14:paraId="0B3B2EDE" w14:textId="35F8959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_Toc214969164 \h </w:instrText>
      </w:r>
      <w:r>
        <w:fldChar w:fldCharType="separate"/>
      </w:r>
      <w:r>
        <w:t>405</w:t>
      </w:r>
      <w:r>
        <w:fldChar w:fldCharType="end"/>
      </w:r>
    </w:p>
    <w:p w14:paraId="7881A475" w14:textId="4ECBC0FC"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_Toc214969165 \h </w:instrText>
      </w:r>
      <w:r>
        <w:fldChar w:fldCharType="separate"/>
      </w:r>
      <w:r>
        <w:t>405</w:t>
      </w:r>
      <w:r>
        <w:fldChar w:fldCharType="end"/>
      </w:r>
    </w:p>
    <w:p w14:paraId="208F03FB" w14:textId="0D664F8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_Toc214969166 \h </w:instrText>
      </w:r>
      <w:r>
        <w:fldChar w:fldCharType="separate"/>
      </w:r>
      <w:r>
        <w:t>405</w:t>
      </w:r>
      <w:r>
        <w:fldChar w:fldCharType="end"/>
      </w:r>
    </w:p>
    <w:p w14:paraId="2998882E" w14:textId="60A65A2E"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_Toc214969167 \h </w:instrText>
      </w:r>
      <w:r>
        <w:fldChar w:fldCharType="separate"/>
      </w:r>
      <w:r>
        <w:t>405</w:t>
      </w:r>
      <w:r>
        <w:fldChar w:fldCharType="end"/>
      </w:r>
    </w:p>
    <w:p w14:paraId="5BAD17F0" w14:textId="3DD7A61D"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cs="Arial"/>
          <w:lang w:val="en-US"/>
        </w:rPr>
        <w:t>B.10</w:t>
      </w:r>
      <w:r>
        <w:rPr>
          <w:rFonts w:asciiTheme="minorHAnsi" w:eastAsiaTheme="minorEastAsia" w:hAnsiTheme="minorHAnsi" w:cstheme="minorBidi"/>
          <w:kern w:val="2"/>
          <w:sz w:val="24"/>
          <w:szCs w:val="24"/>
          <w:lang w:val="en-US" w:eastAsia="en-US"/>
          <w14:ligatures w14:val="standardContextual"/>
        </w:rPr>
        <w:tab/>
      </w:r>
      <w:r w:rsidRPr="0095221C">
        <w:rPr>
          <w:rFonts w:cs="Arial"/>
          <w:lang w:val="en-US"/>
        </w:rPr>
        <w:t>AIMLES_AssistedMLModelSelection API</w:t>
      </w:r>
      <w:r>
        <w:tab/>
      </w:r>
      <w:r>
        <w:fldChar w:fldCharType="begin"/>
      </w:r>
      <w:r>
        <w:instrText xml:space="preserve"> PAGEREF _Toc214969168 \h </w:instrText>
      </w:r>
      <w:r>
        <w:fldChar w:fldCharType="separate"/>
      </w:r>
      <w:r>
        <w:t>405</w:t>
      </w:r>
      <w:r>
        <w:fldChar w:fldCharType="end"/>
      </w:r>
    </w:p>
    <w:p w14:paraId="1A7C3A1E" w14:textId="18C5D5A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_Toc214969169 \h </w:instrText>
      </w:r>
      <w:r>
        <w:fldChar w:fldCharType="separate"/>
      </w:r>
      <w:r>
        <w:t>405</w:t>
      </w:r>
      <w:r>
        <w:fldChar w:fldCharType="end"/>
      </w:r>
    </w:p>
    <w:p w14:paraId="2ACE41E7" w14:textId="0686899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 API</w:t>
      </w:r>
      <w:r>
        <w:tab/>
      </w:r>
      <w:r>
        <w:fldChar w:fldCharType="begin"/>
      </w:r>
      <w:r>
        <w:instrText xml:space="preserve"> PAGEREF _Toc214969170 \h </w:instrText>
      </w:r>
      <w:r>
        <w:fldChar w:fldCharType="separate"/>
      </w:r>
      <w:r>
        <w:t>406</w:t>
      </w:r>
      <w:r>
        <w:fldChar w:fldCharType="end"/>
      </w:r>
    </w:p>
    <w:p w14:paraId="45C30CD1" w14:textId="433265D5"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B.13</w:t>
      </w:r>
      <w:r>
        <w:rPr>
          <w:rFonts w:asciiTheme="minorHAnsi" w:eastAsiaTheme="minorEastAsia" w:hAnsiTheme="minorHAnsi" w:cstheme="minorBidi"/>
          <w:kern w:val="2"/>
          <w:sz w:val="24"/>
          <w:szCs w:val="24"/>
          <w:lang w:val="en-US" w:eastAsia="en-US"/>
          <w14:ligatures w14:val="standardContextual"/>
        </w:rPr>
        <w:tab/>
      </w:r>
      <w:r>
        <w:t>AIMLES_MLModelUpdate</w:t>
      </w:r>
      <w:r>
        <w:rPr>
          <w:lang w:eastAsia="zh-CN"/>
        </w:rPr>
        <w:t xml:space="preserve"> API</w:t>
      </w:r>
      <w:r>
        <w:tab/>
      </w:r>
      <w:r>
        <w:fldChar w:fldCharType="begin"/>
      </w:r>
      <w:r>
        <w:instrText xml:space="preserve"> PAGEREF _Toc214969171 \h </w:instrText>
      </w:r>
      <w:r>
        <w:fldChar w:fldCharType="separate"/>
      </w:r>
      <w:r>
        <w:t>406</w:t>
      </w:r>
      <w:r>
        <w:fldChar w:fldCharType="end"/>
      </w:r>
    </w:p>
    <w:p w14:paraId="66CF75DB" w14:textId="6FED28B5"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AIMLES_FLMemberGroupSupport</w:t>
      </w:r>
      <w:r>
        <w:rPr>
          <w:lang w:eastAsia="zh-CN"/>
        </w:rPr>
        <w:t xml:space="preserve"> API</w:t>
      </w:r>
      <w:r>
        <w:tab/>
      </w:r>
      <w:r>
        <w:fldChar w:fldCharType="begin"/>
      </w:r>
      <w:r>
        <w:instrText xml:space="preserve"> PAGEREF _Toc214969172 \h </w:instrText>
      </w:r>
      <w:r>
        <w:fldChar w:fldCharType="separate"/>
      </w:r>
      <w:r>
        <w:t>406</w:t>
      </w:r>
      <w:r>
        <w:fldChar w:fldCharType="end"/>
      </w:r>
    </w:p>
    <w:p w14:paraId="3FE93AC9" w14:textId="3863EA1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AIMLES_MLModelPerfMonitor </w:t>
      </w:r>
      <w:r>
        <w:rPr>
          <w:lang w:eastAsia="zh-CN"/>
        </w:rPr>
        <w:t>API</w:t>
      </w:r>
      <w:r>
        <w:tab/>
      </w:r>
      <w:r>
        <w:fldChar w:fldCharType="begin"/>
      </w:r>
      <w:r>
        <w:instrText xml:space="preserve"> PAGEREF _Toc214969173 \h </w:instrText>
      </w:r>
      <w:r>
        <w:fldChar w:fldCharType="separate"/>
      </w:r>
      <w:r>
        <w:t>406</w:t>
      </w:r>
      <w:r>
        <w:fldChar w:fldCharType="end"/>
      </w:r>
    </w:p>
    <w:p w14:paraId="7180FDE5" w14:textId="5AA79FFC"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lastRenderedPageBreak/>
        <w:t>B.16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AIMLES_TLModelSelectionAssistance </w:t>
      </w:r>
      <w:r>
        <w:rPr>
          <w:lang w:eastAsia="zh-CN"/>
        </w:rPr>
        <w:t>API</w:t>
      </w:r>
      <w:r>
        <w:tab/>
      </w:r>
      <w:r>
        <w:fldChar w:fldCharType="begin"/>
      </w:r>
      <w:r>
        <w:instrText xml:space="preserve"> PAGEREF _Toc214969174 \h </w:instrText>
      </w:r>
      <w:r>
        <w:fldChar w:fldCharType="separate"/>
      </w:r>
      <w:r>
        <w:t>406</w:t>
      </w:r>
      <w:r>
        <w:fldChar w:fldCharType="end"/>
      </w:r>
    </w:p>
    <w:p w14:paraId="7C9921F7" w14:textId="0F55816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MLR_FLEvents </w:t>
      </w:r>
      <w:r>
        <w:rPr>
          <w:lang w:eastAsia="zh-CN"/>
        </w:rPr>
        <w:t>API</w:t>
      </w:r>
      <w:r>
        <w:tab/>
      </w:r>
      <w:r>
        <w:fldChar w:fldCharType="begin"/>
      </w:r>
      <w:r>
        <w:instrText xml:space="preserve"> PAGEREF _Toc214969175 \h </w:instrText>
      </w:r>
      <w:r>
        <w:fldChar w:fldCharType="separate"/>
      </w:r>
      <w:r>
        <w:t>407</w:t>
      </w:r>
      <w:r>
        <w:fldChar w:fldCharType="end"/>
      </w:r>
    </w:p>
    <w:p w14:paraId="19B8F09A" w14:textId="37DF3F0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MLR_FLMember </w:t>
      </w:r>
      <w:r>
        <w:rPr>
          <w:lang w:eastAsia="zh-CN"/>
        </w:rPr>
        <w:t>API</w:t>
      </w:r>
      <w:r>
        <w:tab/>
      </w:r>
      <w:r>
        <w:fldChar w:fldCharType="begin"/>
      </w:r>
      <w:r>
        <w:instrText xml:space="preserve"> PAGEREF _Toc214969176 \h </w:instrText>
      </w:r>
      <w:r>
        <w:fldChar w:fldCharType="separate"/>
      </w:r>
      <w:r>
        <w:t>407</w:t>
      </w:r>
      <w:r>
        <w:fldChar w:fldCharType="end"/>
      </w:r>
    </w:p>
    <w:p w14:paraId="66F2FEC3" w14:textId="136A109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B.19</w:t>
      </w:r>
      <w:r>
        <w:rPr>
          <w:rFonts w:asciiTheme="minorHAnsi" w:eastAsiaTheme="minorEastAsia" w:hAnsiTheme="minorHAnsi" w:cstheme="minorBidi"/>
          <w:kern w:val="2"/>
          <w:sz w:val="24"/>
          <w:szCs w:val="24"/>
          <w:lang w:val="en-US" w:eastAsia="en-US"/>
          <w14:ligatures w14:val="standardContextual"/>
        </w:rPr>
        <w:tab/>
      </w:r>
      <w:r>
        <w:rPr>
          <w:lang w:eastAsia="zh-CN"/>
        </w:rPr>
        <w:t>AIMLES_MLModelTraining API</w:t>
      </w:r>
      <w:r>
        <w:tab/>
      </w:r>
      <w:r>
        <w:fldChar w:fldCharType="begin"/>
      </w:r>
      <w:r>
        <w:instrText xml:space="preserve"> PAGEREF _Toc214969177 \h </w:instrText>
      </w:r>
      <w:r>
        <w:fldChar w:fldCharType="separate"/>
      </w:r>
      <w:r>
        <w:t>407</w:t>
      </w:r>
      <w:r>
        <w:fldChar w:fldCharType="end"/>
      </w:r>
    </w:p>
    <w:p w14:paraId="13246F3C" w14:textId="1C7894A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B.20</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_Toc214969178 \h </w:instrText>
      </w:r>
      <w:r>
        <w:fldChar w:fldCharType="separate"/>
      </w:r>
      <w:r>
        <w:t>407</w:t>
      </w:r>
      <w:r>
        <w:fldChar w:fldCharType="end"/>
      </w:r>
    </w:p>
    <w:p w14:paraId="77CC15F4" w14:textId="5DCBDDAE" w:rsidR="00D1707A" w:rsidRDefault="00D1707A">
      <w:pPr>
        <w:pStyle w:val="TOC8"/>
        <w:rPr>
          <w:rFonts w:asciiTheme="minorHAnsi" w:eastAsiaTheme="minorEastAsia" w:hAnsiTheme="minorHAnsi" w:cstheme="minorBidi"/>
          <w:b w:val="0"/>
          <w:kern w:val="2"/>
          <w:sz w:val="24"/>
          <w:szCs w:val="24"/>
          <w:lang w:val="en-US" w:eastAsia="en-US"/>
          <w14:ligatures w14:val="standardContextual"/>
        </w:rPr>
      </w:pPr>
      <w:r>
        <w:t>Annex C (informative): Change history</w:t>
      </w:r>
      <w:r>
        <w:tab/>
      </w:r>
      <w:r>
        <w:fldChar w:fldCharType="begin"/>
      </w:r>
      <w:r>
        <w:instrText xml:space="preserve"> PAGEREF _Toc214969179 \h </w:instrText>
      </w:r>
      <w:r>
        <w:fldChar w:fldCharType="separate"/>
      </w:r>
      <w:r>
        <w:t>408</w:t>
      </w:r>
      <w:r>
        <w:fldChar w:fldCharType="end"/>
      </w:r>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14968583"/>
      <w:bookmarkEnd w:id="10"/>
      <w:r w:rsidRPr="002437CB">
        <w:lastRenderedPageBreak/>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lastRenderedPageBreak/>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14968584"/>
      <w:bookmarkStart w:id="29" w:name="_Toc510696579"/>
      <w:bookmarkStart w:id="30" w:name="_Toc35971371"/>
      <w:r w:rsidR="00880139" w:rsidRPr="002437CB">
        <w:lastRenderedPageBreak/>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36FA16C0" w14:textId="77777777" w:rsidR="00880139" w:rsidRPr="002437CB" w:rsidRDefault="00880139" w:rsidP="00880139">
      <w:r w:rsidRPr="002437CB">
        <w:t>The common protocol and interface aspects for API definition are specified in clause 5.2 of 3GPP TS 29.122 [2].</w:t>
      </w:r>
    </w:p>
    <w:p w14:paraId="79F8D12D" w14:textId="3347A2E9" w:rsidR="00EB3434" w:rsidRPr="002437CB" w:rsidRDefault="009B3DF5" w:rsidP="0017344B">
      <w:pPr>
        <w:pStyle w:val="Heading1"/>
      </w:pPr>
      <w:r w:rsidRPr="002437CB">
        <w:rPr>
          <w:rFonts w:ascii="Times New Roman" w:hAnsi="Times New Roman"/>
          <w:sz w:val="20"/>
        </w:rPr>
        <w:br w:type="page"/>
      </w:r>
      <w:bookmarkStart w:id="31" w:name="_Toc195627731"/>
      <w:bookmarkStart w:id="32" w:name="_Toc195627977"/>
      <w:bookmarkStart w:id="33" w:name="_Toc212495666"/>
      <w:bookmarkStart w:id="34" w:name="_Toc214953237"/>
      <w:bookmarkStart w:id="35" w:name="_Toc214953963"/>
      <w:bookmarkStart w:id="36" w:name="_Toc214968585"/>
      <w:bookmarkStart w:id="37" w:name="_Toc510696580"/>
      <w:bookmarkStart w:id="38" w:name="_Toc35971372"/>
      <w:bookmarkEnd w:id="29"/>
      <w:bookmarkEnd w:id="30"/>
      <w:r w:rsidR="00EB3434" w:rsidRPr="002437CB">
        <w:lastRenderedPageBreak/>
        <w:t>2</w:t>
      </w:r>
      <w:r w:rsidR="00EB3434" w:rsidRPr="002437CB">
        <w:tab/>
        <w:t>References</w:t>
      </w:r>
      <w:bookmarkEnd w:id="31"/>
      <w:bookmarkEnd w:id="32"/>
      <w:bookmarkEnd w:id="33"/>
      <w:bookmarkEnd w:id="34"/>
      <w:bookmarkEnd w:id="35"/>
      <w:bookmarkEnd w:id="36"/>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0A06C01" w14:textId="3ADD7084" w:rsidR="00756F0E" w:rsidRPr="002437CB" w:rsidRDefault="00662180" w:rsidP="00662180">
      <w:pPr>
        <w:pStyle w:val="EX"/>
      </w:pPr>
      <w:r>
        <w:t>[1</w:t>
      </w:r>
      <w:r>
        <w:rPr>
          <w:rFonts w:hint="eastAsia"/>
          <w:lang w:eastAsia="zh-CN"/>
        </w:rPr>
        <w:t>8</w:t>
      </w:r>
      <w:r>
        <w:t>]</w:t>
      </w:r>
      <w:r>
        <w:tab/>
      </w:r>
      <w:r>
        <w:rPr>
          <w:lang w:val="en-US"/>
        </w:rPr>
        <w:t xml:space="preserve">OpenAPI: </w:t>
      </w:r>
      <w:r>
        <w:t>"</w:t>
      </w:r>
      <w:r>
        <w:rPr>
          <w:lang w:val="en-US"/>
        </w:rPr>
        <w:t>OpenAPI Specification Version 3.0.0</w:t>
      </w:r>
      <w:r>
        <w:t>"</w:t>
      </w:r>
      <w:r>
        <w:rPr>
          <w:lang w:val="en-US"/>
        </w:rPr>
        <w:t xml:space="preserve">, </w:t>
      </w:r>
      <w:hyperlink r:id="rId14" w:history="1">
        <w:r>
          <w:rPr>
            <w:rStyle w:val="Hyperlink"/>
            <w:lang w:val="en-US"/>
          </w:rPr>
          <w:t>https://spec.openapis.org/oas/v3.0.0</w:t>
        </w:r>
      </w:hyperlink>
      <w:r>
        <w:rPr>
          <w:rStyle w:val="Hyperlink"/>
          <w:rFonts w:hint="eastAsia"/>
          <w:lang w:val="en-US" w:eastAsia="zh-CN"/>
        </w:rPr>
        <w:t>.</w:t>
      </w:r>
    </w:p>
    <w:p w14:paraId="2CA89716" w14:textId="5332F0B2" w:rsidR="008A6D4A" w:rsidRPr="002437CB" w:rsidRDefault="009B3DF5" w:rsidP="00EB3434">
      <w:pPr>
        <w:pStyle w:val="Heading1"/>
      </w:pPr>
      <w:r w:rsidRPr="002437CB">
        <w:br w:type="page"/>
      </w:r>
      <w:bookmarkStart w:id="39" w:name="_Toc195627732"/>
      <w:bookmarkStart w:id="40" w:name="_Toc195627978"/>
      <w:bookmarkStart w:id="41" w:name="_Toc212495667"/>
      <w:bookmarkStart w:id="42" w:name="_Toc214953238"/>
      <w:bookmarkStart w:id="43" w:name="_Toc214953964"/>
      <w:bookmarkStart w:id="44" w:name="_Toc214968586"/>
      <w:r w:rsidR="008A6D4A" w:rsidRPr="002437CB">
        <w:lastRenderedPageBreak/>
        <w:t>3</w:t>
      </w:r>
      <w:r w:rsidR="008A6D4A" w:rsidRPr="002437CB">
        <w:tab/>
        <w:t>Definitions, symbols and abbreviations</w:t>
      </w:r>
      <w:bookmarkEnd w:id="37"/>
      <w:bookmarkEnd w:id="38"/>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14968587"/>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14968588"/>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14968589"/>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77777777" w:rsidR="00EF0E39" w:rsidRPr="002437CB" w:rsidRDefault="009B3DF5" w:rsidP="00EF0E39">
      <w:pPr>
        <w:pStyle w:val="Heading1"/>
      </w:pPr>
      <w:r w:rsidRPr="002437CB">
        <w:br w:type="page"/>
      </w:r>
      <w:bookmarkStart w:id="67" w:name="_Toc212495671"/>
      <w:bookmarkStart w:id="68" w:name="_Toc214953242"/>
      <w:bookmarkStart w:id="69" w:name="_Toc214953968"/>
      <w:bookmarkStart w:id="70" w:name="_Toc214968590"/>
      <w:bookmarkStart w:id="71" w:name="_Toc510696585"/>
      <w:bookmarkStart w:id="72" w:name="_Toc35971377"/>
      <w:bookmarkEnd w:id="65"/>
      <w:bookmarkEnd w:id="66"/>
      <w:r w:rsidR="00EF0E39" w:rsidRPr="002437CB">
        <w:lastRenderedPageBreak/>
        <w:t>4</w:t>
      </w:r>
      <w:r w:rsidR="00EF0E39"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85pt;height:191.15pt" o:ole="">
            <v:imagedata r:id="rId15" o:title=""/>
          </v:shape>
          <o:OLEObject Type="Embed" ProgID="Visio.Drawing.15" ShapeID="_x0000_i1027" DrawAspect="Content" ObjectID="_1825596079"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380F59F9" w:rsidR="008A6D4A" w:rsidRPr="002437CB" w:rsidRDefault="009B3DF5" w:rsidP="00752A3E">
      <w:pPr>
        <w:pStyle w:val="Heading1"/>
      </w:pPr>
      <w:r w:rsidRPr="002437CB">
        <w:br w:type="page"/>
      </w:r>
      <w:bookmarkStart w:id="73" w:name="_Toc195627737"/>
      <w:bookmarkStart w:id="74" w:name="_Toc195627983"/>
      <w:bookmarkStart w:id="75" w:name="_Toc212495672"/>
      <w:bookmarkStart w:id="76" w:name="_Toc214953243"/>
      <w:bookmarkStart w:id="77" w:name="_Toc214953969"/>
      <w:bookmarkStart w:id="78" w:name="_Toc214968591"/>
      <w:r w:rsidR="008A6D4A" w:rsidRPr="002437CB">
        <w:lastRenderedPageBreak/>
        <w:t>5</w:t>
      </w:r>
      <w:r w:rsidR="008A6D4A"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14968592"/>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lastRenderedPageBreak/>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77777777" w:rsidR="00D4511C" w:rsidRPr="002437CB" w:rsidRDefault="00D4511C" w:rsidP="00A24C9B">
            <w:pPr>
              <w:pStyle w:val="TAL"/>
            </w:pPr>
            <w:r w:rsidRPr="002437CB">
              <w:t xml:space="preserve">TS29482_AIMLES_AIMLEServiceOperationsManagement </w:t>
            </w:r>
            <w:r w:rsidRPr="002437CB">
              <w:rPr>
                <w:lang w:val="en-US"/>
              </w:rPr>
              <w:t>API</w:t>
            </w:r>
            <w:r w:rsidRPr="002437CB">
              <w: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77777777" w:rsidR="00D4511C" w:rsidRPr="002437CB" w:rsidRDefault="00D4511C" w:rsidP="00A24C9B">
            <w:pPr>
              <w:pStyle w:val="TAL"/>
            </w:pPr>
            <w:r w:rsidRPr="002437CB">
              <w:rPr>
                <w:noProof/>
              </w:rPr>
              <w:t>AIMLE Assiated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14968593"/>
      <w:r w:rsidRPr="002437CB">
        <w:rPr>
          <w:lang w:val="en-US"/>
        </w:rPr>
        <w:lastRenderedPageBreak/>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14968594"/>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14968595"/>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14968596"/>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14968597"/>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14968598"/>
      <w:r w:rsidRPr="002437CB">
        <w:rPr>
          <w:rFonts w:eastAsia="SimSun"/>
          <w:lang w:eastAsia="en-US"/>
        </w:rPr>
        <w:t>5.2.1.2.2</w:t>
      </w:r>
      <w:r w:rsidRPr="002437CB">
        <w:rPr>
          <w:rFonts w:eastAsia="SimSun"/>
          <w:lang w:eastAsia="en-US"/>
        </w:rPr>
        <w:tab/>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63434E" w:rsidP="00064421">
      <w:pPr>
        <w:pStyle w:val="TH"/>
        <w:rPr>
          <w:rFonts w:eastAsia="SimSun"/>
        </w:rPr>
      </w:pPr>
      <w:bookmarkStart w:id="163" w:name="_MON_1821168931"/>
      <w:bookmarkStart w:id="164" w:name="_MON_1821169018"/>
      <w:bookmarkEnd w:id="163"/>
      <w:bookmarkEnd w:id="164"/>
      <w:r>
        <w:rPr>
          <w:rFonts w:eastAsia="SimSun"/>
        </w:rPr>
        <w:pict w14:anchorId="73D0258A">
          <v:shape id="_x0000_i1028" type="#_x0000_t75" style="width:470.55pt;height:125.5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lastRenderedPageBreak/>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5" w:name="_Toc195627745"/>
      <w:bookmarkStart w:id="166" w:name="_Toc195627991"/>
      <w:bookmarkStart w:id="167" w:name="_Toc212495680"/>
      <w:bookmarkStart w:id="168" w:name="_Toc214953251"/>
      <w:bookmarkStart w:id="169" w:name="_Toc214953977"/>
      <w:bookmarkStart w:id="170" w:name="_Toc214968599"/>
      <w:r w:rsidRPr="002437CB">
        <w:lastRenderedPageBreak/>
        <w:t>5.2.2</w:t>
      </w:r>
      <w:r w:rsidRPr="002437CB">
        <w:tab/>
        <w:t xml:space="preserve">AIMLES_DataManagement </w:t>
      </w:r>
      <w:r w:rsidR="00951DB7" w:rsidRPr="002437CB">
        <w:rPr>
          <w:rFonts w:eastAsia="SimSun"/>
          <w:lang w:eastAsia="en-US"/>
        </w:rPr>
        <w:t>Service</w:t>
      </w:r>
      <w:bookmarkEnd w:id="165"/>
      <w:bookmarkEnd w:id="166"/>
      <w:bookmarkEnd w:id="167"/>
      <w:bookmarkEnd w:id="168"/>
      <w:bookmarkEnd w:id="169"/>
      <w:bookmarkEnd w:id="170"/>
    </w:p>
    <w:p w14:paraId="4E78A1E3" w14:textId="77777777" w:rsidR="00C37F22" w:rsidRPr="002437CB" w:rsidRDefault="00C37F22" w:rsidP="00C37F22">
      <w:pPr>
        <w:pStyle w:val="Heading4"/>
      </w:pPr>
      <w:bookmarkStart w:id="171" w:name="_Toc195627746"/>
      <w:bookmarkStart w:id="172" w:name="_Toc195627992"/>
      <w:bookmarkStart w:id="173" w:name="_Toc212495681"/>
      <w:bookmarkStart w:id="174" w:name="_Toc214953252"/>
      <w:bookmarkStart w:id="175" w:name="_Toc214953978"/>
      <w:bookmarkStart w:id="176" w:name="_Toc214968600"/>
      <w:bookmarkStart w:id="177" w:name="_Toc130662180"/>
      <w:bookmarkStart w:id="178" w:name="_Toc185511913"/>
      <w:r w:rsidRPr="002437CB">
        <w:t>5.2.2.1</w:t>
      </w:r>
      <w:r w:rsidRPr="002437CB">
        <w:tab/>
        <w:t>Service Description</w:t>
      </w:r>
      <w:bookmarkEnd w:id="171"/>
      <w:bookmarkEnd w:id="172"/>
      <w:bookmarkEnd w:id="173"/>
      <w:bookmarkEnd w:id="174"/>
      <w:bookmarkEnd w:id="175"/>
      <w:bookmarkEnd w:id="176"/>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9" w:name="_Toc195627747"/>
      <w:bookmarkStart w:id="180" w:name="_Toc195627993"/>
      <w:bookmarkStart w:id="181" w:name="_Toc212495682"/>
      <w:bookmarkStart w:id="182" w:name="_Toc214953253"/>
      <w:bookmarkStart w:id="183" w:name="_Toc214953979"/>
      <w:bookmarkStart w:id="184" w:name="_Toc214968601"/>
      <w:r w:rsidRPr="002437CB">
        <w:t>5.2.2.2</w:t>
      </w:r>
      <w:r w:rsidRPr="002437CB">
        <w:tab/>
        <w:t>Service Operations</w:t>
      </w:r>
      <w:bookmarkEnd w:id="177"/>
      <w:bookmarkEnd w:id="179"/>
      <w:bookmarkEnd w:id="180"/>
      <w:bookmarkEnd w:id="181"/>
      <w:bookmarkEnd w:id="182"/>
      <w:bookmarkEnd w:id="183"/>
      <w:bookmarkEnd w:id="184"/>
    </w:p>
    <w:p w14:paraId="4D78FC4B" w14:textId="77777777" w:rsidR="00155B7D" w:rsidRPr="002437CB" w:rsidRDefault="00155B7D" w:rsidP="00155B7D">
      <w:pPr>
        <w:pStyle w:val="Heading5"/>
      </w:pPr>
      <w:bookmarkStart w:id="185" w:name="_Toc195627748"/>
      <w:bookmarkStart w:id="186" w:name="_Toc195627994"/>
      <w:bookmarkStart w:id="187" w:name="_Toc212495683"/>
      <w:bookmarkStart w:id="188" w:name="_Toc214953254"/>
      <w:bookmarkStart w:id="189" w:name="_Toc214953980"/>
      <w:bookmarkStart w:id="190" w:name="_Toc214968602"/>
      <w:bookmarkStart w:id="191" w:name="_Toc185511915"/>
      <w:bookmarkEnd w:id="178"/>
      <w:r w:rsidRPr="002437CB">
        <w:t>5.2.2.2.1</w:t>
      </w:r>
      <w:r w:rsidRPr="002437CB">
        <w:tab/>
        <w:t>Introduction</w:t>
      </w:r>
      <w:bookmarkEnd w:id="185"/>
      <w:bookmarkEnd w:id="186"/>
      <w:bookmarkEnd w:id="187"/>
      <w:bookmarkEnd w:id="188"/>
      <w:bookmarkEnd w:id="189"/>
      <w:bookmarkEnd w:id="190"/>
    </w:p>
    <w:p w14:paraId="3DC55CC7" w14:textId="34B182F3" w:rsidR="0053559C" w:rsidRPr="002437CB" w:rsidRDefault="0053559C" w:rsidP="0053559C">
      <w:pPr>
        <w:pStyle w:val="TH"/>
      </w:pPr>
      <w:bookmarkStart w:id="192" w:name="_Toc195627749"/>
      <w:bookmarkStart w:id="193"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4" w:name="_Toc212495684"/>
      <w:bookmarkStart w:id="195" w:name="_Toc214953255"/>
      <w:bookmarkStart w:id="196" w:name="_Toc214953981"/>
      <w:bookmarkStart w:id="197" w:name="_Toc214968603"/>
      <w:r w:rsidRPr="002437CB">
        <w:t>5.2.2.2.2</w:t>
      </w:r>
      <w:r w:rsidRPr="002437CB">
        <w:tab/>
      </w:r>
      <w:bookmarkEnd w:id="191"/>
      <w:r w:rsidRPr="002437CB">
        <w:t>AIMLES_DataManagement_Subscribe</w:t>
      </w:r>
      <w:bookmarkEnd w:id="192"/>
      <w:bookmarkEnd w:id="193"/>
      <w:bookmarkEnd w:id="194"/>
      <w:bookmarkEnd w:id="195"/>
      <w:bookmarkEnd w:id="196"/>
      <w:bookmarkEnd w:id="197"/>
    </w:p>
    <w:p w14:paraId="3CDCAC9F" w14:textId="77777777" w:rsidR="007018C9" w:rsidRPr="002437CB" w:rsidRDefault="007018C9" w:rsidP="00F371B5">
      <w:pPr>
        <w:pStyle w:val="H6"/>
      </w:pPr>
      <w:bookmarkStart w:id="198" w:name="_Toc185511916"/>
      <w:bookmarkStart w:id="199" w:name="_Toc185511917"/>
      <w:r w:rsidRPr="002437CB">
        <w:t>5.2.2.2.2.1</w:t>
      </w:r>
      <w:r w:rsidRPr="002437CB">
        <w:tab/>
        <w:t>General</w:t>
      </w:r>
      <w:bookmarkEnd w:id="198"/>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9"/>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63434E" w:rsidP="00533F6B">
      <w:pPr>
        <w:pStyle w:val="TH"/>
      </w:pPr>
      <w:bookmarkStart w:id="200" w:name="_MON_1801480141"/>
      <w:bookmarkEnd w:id="200"/>
      <w:r>
        <w:pict w14:anchorId="255B8187">
          <v:shape id="_x0000_i1029" type="#_x0000_t75" style="width:466.3pt;height:138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lastRenderedPageBreak/>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63434E" w:rsidP="00546E0B">
      <w:pPr>
        <w:pStyle w:val="TH"/>
      </w:pPr>
      <w:bookmarkStart w:id="201" w:name="_MON_1742556900"/>
      <w:bookmarkEnd w:id="201"/>
      <w:r>
        <w:pict w14:anchorId="5B57EFE2">
          <v:shape id="_x0000_i1030" type="#_x0000_t75" style="width:480pt;height:153.45pt">
            <v:imagedata r:id="rId19" o:title=""/>
          </v:shape>
        </w:pict>
      </w:r>
    </w:p>
    <w:p w14:paraId="2709FE5F" w14:textId="12C622AD" w:rsidR="00F51B35" w:rsidRPr="002437CB" w:rsidRDefault="00F51B35" w:rsidP="00F51B35">
      <w:pPr>
        <w:pStyle w:val="TF"/>
      </w:pPr>
      <w:bookmarkStart w:id="202" w:name="_Toc195627751"/>
      <w:bookmarkStart w:id="203" w:name="_Toc195627997"/>
      <w:bookmarkStart w:id="204" w:name="_Toc185511919"/>
      <w:r w:rsidRPr="002437CB">
        <w:t>Figure 5.2.2.2.2.3-1: Procedure for AIMLE Data Management Assistance Subscription Creation</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2"/>
    <w:bookmarkEnd w:id="203"/>
    <w:bookmarkEnd w:id="204"/>
    <w:p w14:paraId="11C9F07B" w14:textId="16AE8505" w:rsidR="00C03963" w:rsidRPr="002437CB" w:rsidRDefault="00C03963" w:rsidP="004C631A">
      <w:pPr>
        <w:pStyle w:val="H6"/>
      </w:pPr>
      <w:r w:rsidRPr="002437CB">
        <w:lastRenderedPageBreak/>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63434E" w:rsidP="00533F6B">
      <w:pPr>
        <w:pStyle w:val="TH"/>
      </w:pPr>
      <w:bookmarkStart w:id="205" w:name="_MON_1742561994"/>
      <w:bookmarkEnd w:id="205"/>
      <w:r>
        <w:pict w14:anchorId="4284EDD6">
          <v:shape id="_x0000_i1031" type="#_x0000_t75" style="width:473.55pt;height:160.3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6" w:name="_Toc185511920"/>
      <w:bookmarkStart w:id="207" w:name="_Toc195627752"/>
      <w:bookmarkStart w:id="208" w:name="_Toc195627998"/>
      <w:bookmarkStart w:id="209" w:name="_Toc212495685"/>
      <w:bookmarkStart w:id="210" w:name="_Toc214953256"/>
      <w:bookmarkStart w:id="211" w:name="_Toc214953982"/>
      <w:bookmarkStart w:id="212" w:name="_Toc214968604"/>
      <w:bookmarkStart w:id="213" w:name="_Toc185511921"/>
      <w:r w:rsidRPr="002437CB">
        <w:t>5.2.2.2.3</w:t>
      </w:r>
      <w:r w:rsidRPr="002437CB">
        <w:tab/>
      </w:r>
      <w:bookmarkEnd w:id="206"/>
      <w:r w:rsidRPr="002437CB">
        <w:t>AIMLES_DataManagement_Notify</w:t>
      </w:r>
      <w:bookmarkEnd w:id="207"/>
      <w:bookmarkEnd w:id="208"/>
      <w:bookmarkEnd w:id="209"/>
      <w:bookmarkEnd w:id="210"/>
      <w:bookmarkEnd w:id="211"/>
      <w:bookmarkEnd w:id="212"/>
    </w:p>
    <w:p w14:paraId="2C6D613B" w14:textId="17FF9F95" w:rsidR="00A55181" w:rsidRPr="002437CB" w:rsidRDefault="00A55181" w:rsidP="004C0814">
      <w:pPr>
        <w:pStyle w:val="H6"/>
      </w:pPr>
      <w:bookmarkStart w:id="214" w:name="_Toc185511922"/>
      <w:bookmarkEnd w:id="213"/>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4"/>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63434E" w:rsidP="00533F6B">
      <w:pPr>
        <w:pStyle w:val="TH"/>
      </w:pPr>
      <w:bookmarkStart w:id="215" w:name="_MON_1742563221"/>
      <w:bookmarkEnd w:id="215"/>
      <w:r>
        <w:lastRenderedPageBreak/>
        <w:pict w14:anchorId="00A503C3">
          <v:shape id="_x0000_i1032" type="#_x0000_t75" style="width:473.15pt;height:160.3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6" w:name="_Toc130662178"/>
      <w:bookmarkStart w:id="217" w:name="_Toc191391604"/>
      <w:bookmarkStart w:id="218" w:name="_Toc212495686"/>
      <w:bookmarkStart w:id="219" w:name="_Toc214953257"/>
      <w:bookmarkStart w:id="220" w:name="_Toc214953983"/>
      <w:bookmarkStart w:id="221" w:name="_Toc214968605"/>
      <w:bookmarkStart w:id="222" w:name="_Toc195627755"/>
      <w:bookmarkStart w:id="223" w:name="_Toc195628001"/>
      <w:r w:rsidRPr="002437CB">
        <w:lastRenderedPageBreak/>
        <w:t>5.2.3</w:t>
      </w:r>
      <w:r w:rsidRPr="002437CB">
        <w:tab/>
        <w:t xml:space="preserve">AIMLES_FLMemberGroupSupport </w:t>
      </w:r>
      <w:bookmarkEnd w:id="216"/>
      <w:bookmarkEnd w:id="217"/>
      <w:r w:rsidRPr="002437CB">
        <w:t>Service</w:t>
      </w:r>
      <w:bookmarkEnd w:id="218"/>
      <w:bookmarkEnd w:id="219"/>
      <w:bookmarkEnd w:id="220"/>
      <w:bookmarkEnd w:id="221"/>
    </w:p>
    <w:p w14:paraId="335DFFCA" w14:textId="77777777" w:rsidR="002C0485" w:rsidRPr="002437CB" w:rsidRDefault="002C0485" w:rsidP="002C0485">
      <w:pPr>
        <w:pStyle w:val="Heading4"/>
      </w:pPr>
      <w:bookmarkStart w:id="224" w:name="_Toc195627754"/>
      <w:bookmarkStart w:id="225" w:name="_Toc195628000"/>
      <w:bookmarkStart w:id="226" w:name="_Toc212495687"/>
      <w:bookmarkStart w:id="227" w:name="_Toc214953258"/>
      <w:bookmarkStart w:id="228" w:name="_Toc214953984"/>
      <w:bookmarkStart w:id="229" w:name="_Toc214968606"/>
      <w:r w:rsidRPr="002437CB">
        <w:t>5.2.3.1</w:t>
      </w:r>
      <w:r w:rsidRPr="002437CB">
        <w:tab/>
        <w:t>Service Description</w:t>
      </w:r>
      <w:bookmarkEnd w:id="224"/>
      <w:bookmarkEnd w:id="225"/>
      <w:bookmarkEnd w:id="226"/>
      <w:bookmarkEnd w:id="227"/>
      <w:bookmarkEnd w:id="228"/>
      <w:bookmarkEnd w:id="229"/>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30" w:name="_Toc212495688"/>
      <w:bookmarkStart w:id="231" w:name="_Toc214953259"/>
      <w:bookmarkStart w:id="232" w:name="_Toc214953985"/>
      <w:bookmarkStart w:id="233" w:name="_Toc214968607"/>
      <w:r w:rsidRPr="002437CB">
        <w:t>5.2.3.2</w:t>
      </w:r>
      <w:r w:rsidRPr="002437CB">
        <w:tab/>
        <w:t>Service Operations</w:t>
      </w:r>
      <w:bookmarkEnd w:id="222"/>
      <w:bookmarkEnd w:id="223"/>
      <w:bookmarkEnd w:id="230"/>
      <w:bookmarkEnd w:id="231"/>
      <w:bookmarkEnd w:id="232"/>
      <w:bookmarkEnd w:id="233"/>
    </w:p>
    <w:p w14:paraId="7762E484" w14:textId="2A806760" w:rsidR="00664EDD" w:rsidRPr="002437CB" w:rsidRDefault="00664EDD" w:rsidP="00664EDD">
      <w:pPr>
        <w:pStyle w:val="Heading5"/>
      </w:pPr>
      <w:bookmarkStart w:id="234" w:name="_Toc130662181"/>
      <w:bookmarkStart w:id="235" w:name="_Toc195627756"/>
      <w:bookmarkStart w:id="236" w:name="_Toc195628002"/>
      <w:bookmarkStart w:id="237" w:name="_Toc212495689"/>
      <w:bookmarkStart w:id="238" w:name="_Toc214953260"/>
      <w:bookmarkStart w:id="239" w:name="_Toc214953986"/>
      <w:bookmarkStart w:id="240" w:name="_Toc214968608"/>
      <w:r w:rsidRPr="002437CB">
        <w:t>5.2.3.2.1</w:t>
      </w:r>
      <w:r w:rsidRPr="002437CB">
        <w:tab/>
        <w:t>Introduction</w:t>
      </w:r>
      <w:bookmarkEnd w:id="234"/>
      <w:bookmarkEnd w:id="235"/>
      <w:bookmarkEnd w:id="236"/>
      <w:bookmarkEnd w:id="237"/>
      <w:bookmarkEnd w:id="238"/>
      <w:bookmarkEnd w:id="239"/>
      <w:bookmarkEnd w:id="240"/>
    </w:p>
    <w:p w14:paraId="27E596EA" w14:textId="68363649" w:rsidR="00664EDD" w:rsidRPr="002437CB" w:rsidRDefault="00664EDD" w:rsidP="00664EDD">
      <w:r w:rsidRPr="002437CB">
        <w:t>The service operation defined for AIMLES_FLMemberGroupSupport API for is shown in the table 5.2.3.2.1-1.</w:t>
      </w:r>
    </w:p>
    <w:p w14:paraId="218C051A" w14:textId="77777777" w:rsidR="005B65F2" w:rsidRPr="002437CB" w:rsidRDefault="005B65F2" w:rsidP="005B65F2">
      <w:pPr>
        <w:pStyle w:val="TH"/>
        <w:rPr>
          <w:noProof/>
        </w:rPr>
      </w:pPr>
      <w:bookmarkStart w:id="241"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2" w:name="_Toc195627757"/>
      <w:bookmarkStart w:id="243" w:name="_Toc195628003"/>
      <w:bookmarkStart w:id="244" w:name="_Toc212495690"/>
      <w:bookmarkStart w:id="245" w:name="_Toc214953261"/>
      <w:bookmarkStart w:id="246" w:name="_Toc214953987"/>
      <w:bookmarkStart w:id="247" w:name="_Toc214968609"/>
      <w:bookmarkEnd w:id="241"/>
      <w:r w:rsidRPr="002437CB">
        <w:t>5.2.3.2.2</w:t>
      </w:r>
      <w:r w:rsidRPr="002437CB">
        <w:tab/>
      </w:r>
      <w:r w:rsidRPr="002437CB">
        <w:rPr>
          <w:noProof/>
        </w:rPr>
        <w:t>AIMLES_FLMemberGroupSupport_Create</w:t>
      </w:r>
      <w:bookmarkEnd w:id="242"/>
      <w:bookmarkEnd w:id="243"/>
      <w:bookmarkEnd w:id="244"/>
      <w:bookmarkEnd w:id="245"/>
      <w:bookmarkEnd w:id="246"/>
      <w:bookmarkEnd w:id="247"/>
    </w:p>
    <w:p w14:paraId="2F328E98" w14:textId="77777777" w:rsidR="00F94BE6" w:rsidRPr="002437CB" w:rsidRDefault="00F94BE6" w:rsidP="00F94BE6">
      <w:pPr>
        <w:pStyle w:val="H6"/>
      </w:pPr>
      <w:bookmarkStart w:id="248" w:name="_Toc130662183"/>
      <w:r w:rsidRPr="002437CB">
        <w:t>5.2.3.2.2.1</w:t>
      </w:r>
      <w:r w:rsidRPr="002437CB">
        <w:tab/>
        <w:t>General</w:t>
      </w:r>
      <w:bookmarkEnd w:id="248"/>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249"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7pt;height:127.7pt" o:ole="">
            <v:imagedata r:id="rId22" o:title=""/>
          </v:shape>
          <o:OLEObject Type="Embed" ProgID="Visio.Drawing.15" ShapeID="_x0000_i1033" DrawAspect="Content" ObjectID="_1825596080"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lastRenderedPageBreak/>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77777777"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50" w:name="_Toc195627758"/>
      <w:bookmarkStart w:id="251" w:name="_Toc195628004"/>
      <w:bookmarkStart w:id="252" w:name="_Toc212495691"/>
      <w:bookmarkStart w:id="253" w:name="_Toc214953262"/>
      <w:bookmarkStart w:id="254" w:name="_Toc214953988"/>
      <w:bookmarkStart w:id="255" w:name="_Toc214968610"/>
      <w:r w:rsidRPr="002437CB">
        <w:t>5.2.3.2.3</w:t>
      </w:r>
      <w:r w:rsidRPr="002437CB">
        <w:tab/>
      </w:r>
      <w:r w:rsidRPr="002437CB">
        <w:rPr>
          <w:noProof/>
        </w:rPr>
        <w:t>AIMLES_FLMemberGroupSupport_Query</w:t>
      </w:r>
      <w:bookmarkEnd w:id="250"/>
      <w:bookmarkEnd w:id="251"/>
      <w:bookmarkEnd w:id="252"/>
      <w:bookmarkEnd w:id="253"/>
      <w:bookmarkEnd w:id="254"/>
      <w:bookmarkEnd w:id="255"/>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9"/>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7pt;height:127.7pt" o:ole="">
            <v:imagedata r:id="rId24" o:title=""/>
          </v:shape>
          <o:OLEObject Type="Embed" ProgID="Visio.Drawing.15" ShapeID="_x0000_i1034" DrawAspect="Content" ObjectID="_1825596081"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77777777" w:rsidR="00F94BE6" w:rsidRPr="002437CB" w:rsidRDefault="00F94BE6" w:rsidP="006D33FA">
      <w:pPr>
        <w:pStyle w:val="B1"/>
      </w:pPr>
      <w:r w:rsidRPr="002437CB">
        <w:t>2a.</w:t>
      </w:r>
      <w:r w:rsidRPr="002437CB">
        <w:tab/>
        <w:t>Upon success that the request to query the Individual FL Member Support Group for an FL process is successfully received and processed, the AIMLE Server shall respond with an HTTP "200 OK" status code with the request 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6" w:name="_Toc195627759"/>
      <w:bookmarkStart w:id="257" w:name="_Toc195628005"/>
      <w:bookmarkStart w:id="258" w:name="_Toc212495692"/>
      <w:bookmarkStart w:id="259" w:name="_Toc214953263"/>
      <w:bookmarkStart w:id="260" w:name="_Toc214953989"/>
      <w:bookmarkStart w:id="261" w:name="_Toc214968611"/>
      <w:r w:rsidRPr="002437CB">
        <w:t>5.2.3.2.4</w:t>
      </w:r>
      <w:r w:rsidRPr="002437CB">
        <w:tab/>
      </w:r>
      <w:r w:rsidRPr="002437CB">
        <w:rPr>
          <w:noProof/>
        </w:rPr>
        <w:t>AIMLES_FLMemberGroupSupport_Update</w:t>
      </w:r>
      <w:bookmarkEnd w:id="256"/>
      <w:bookmarkEnd w:id="257"/>
      <w:bookmarkEnd w:id="258"/>
      <w:bookmarkEnd w:id="259"/>
      <w:bookmarkEnd w:id="260"/>
      <w:bookmarkEnd w:id="261"/>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lastRenderedPageBreak/>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7pt;height:127.7pt" o:ole="">
            <v:imagedata r:id="rId26" o:title=""/>
          </v:shape>
          <o:OLEObject Type="Embed" ProgID="Visio.Drawing.15" ShapeID="_x0000_i1035" DrawAspect="Content" ObjectID="_1825596082"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77777777" w:rsidR="00F94BE6" w:rsidRPr="002437CB" w:rsidRDefault="00F94BE6" w:rsidP="006D33FA">
      <w:pPr>
        <w:pStyle w:val="B1"/>
      </w:pPr>
      <w:r w:rsidRPr="002437CB">
        <w:t>2a.</w:t>
      </w:r>
      <w:r w:rsidRPr="002437CB">
        <w:tab/>
        <w:t>Upon success that the request to update the Individual FL Member Support Group for an FL process is successfully received and processed, the AIMLE Server shall respond with an HTTP "200 OK" status code with the request body including the FlMbrSuppGrp data structure.</w:t>
      </w:r>
    </w:p>
    <w:p w14:paraId="533C0515" w14:textId="77777777" w:rsidR="00F94BE6" w:rsidRPr="002437CB" w:rsidRDefault="00F94BE6" w:rsidP="006D33FA">
      <w:pPr>
        <w:pStyle w:val="B2"/>
      </w:pPr>
      <w:r w:rsidRPr="002437CB">
        <w:t>-</w:t>
      </w:r>
      <w:r w:rsidRPr="002437CB">
        <w:tab/>
        <w:t>an HTTP "200 OK" status code with the response body containing a representation of the updated "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2" w:name="_Toc195627760"/>
      <w:bookmarkStart w:id="263" w:name="_Toc195628006"/>
      <w:bookmarkStart w:id="264" w:name="_Toc212495693"/>
      <w:bookmarkStart w:id="265" w:name="_Toc214953264"/>
      <w:bookmarkStart w:id="266" w:name="_Toc214953990"/>
      <w:bookmarkStart w:id="267" w:name="_Toc214968612"/>
      <w:r w:rsidRPr="002437CB">
        <w:t>5.2.3.2.5</w:t>
      </w:r>
      <w:r w:rsidRPr="002437CB">
        <w:tab/>
      </w:r>
      <w:r w:rsidRPr="002437CB">
        <w:rPr>
          <w:noProof/>
        </w:rPr>
        <w:t>AIMLES_FLMemberGroupSupport_Delete</w:t>
      </w:r>
      <w:bookmarkEnd w:id="262"/>
      <w:bookmarkEnd w:id="263"/>
      <w:bookmarkEnd w:id="264"/>
      <w:bookmarkEnd w:id="265"/>
      <w:bookmarkEnd w:id="266"/>
      <w:bookmarkEnd w:id="267"/>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7pt;height:127.7pt" o:ole="">
            <v:imagedata r:id="rId28" o:title=""/>
          </v:shape>
          <o:OLEObject Type="Embed" ProgID="Visio.Drawing.15" ShapeID="_x0000_i1036" DrawAspect="Content" ObjectID="_1825596083"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8" w:name="_Toc195627761"/>
      <w:bookmarkStart w:id="269" w:name="_Toc195628007"/>
      <w:bookmarkStart w:id="270" w:name="_Toc212495694"/>
      <w:bookmarkStart w:id="271" w:name="_Toc214953265"/>
      <w:bookmarkStart w:id="272" w:name="_Toc214953991"/>
      <w:bookmarkStart w:id="273" w:name="_Toc214968613"/>
      <w:r w:rsidRPr="002437CB">
        <w:lastRenderedPageBreak/>
        <w:t>5.2.</w:t>
      </w:r>
      <w:r w:rsidR="00640EC8" w:rsidRPr="002437CB">
        <w:t>4</w:t>
      </w:r>
      <w:r w:rsidRPr="002437CB">
        <w:tab/>
        <w:t xml:space="preserve">AIMLES_AIMLEServiceOperationsManagement </w:t>
      </w:r>
      <w:r w:rsidR="00951DB7" w:rsidRPr="002437CB">
        <w:rPr>
          <w:rFonts w:eastAsia="SimSun"/>
          <w:lang w:eastAsia="en-US"/>
        </w:rPr>
        <w:t>Service</w:t>
      </w:r>
      <w:bookmarkEnd w:id="268"/>
      <w:bookmarkEnd w:id="269"/>
      <w:bookmarkEnd w:id="270"/>
      <w:bookmarkEnd w:id="271"/>
      <w:bookmarkEnd w:id="272"/>
      <w:bookmarkEnd w:id="273"/>
    </w:p>
    <w:p w14:paraId="308B7B12" w14:textId="2BB6CD62" w:rsidR="00BD15DD" w:rsidRPr="002437CB" w:rsidRDefault="00BD15DD" w:rsidP="00BD15DD">
      <w:pPr>
        <w:pStyle w:val="Heading4"/>
      </w:pPr>
      <w:bookmarkStart w:id="274" w:name="_Toc195627762"/>
      <w:bookmarkStart w:id="275" w:name="_Toc195628008"/>
      <w:bookmarkStart w:id="276" w:name="_Toc212495695"/>
      <w:bookmarkStart w:id="277" w:name="_Toc214953266"/>
      <w:bookmarkStart w:id="278" w:name="_Toc214953992"/>
      <w:bookmarkStart w:id="279" w:name="_Toc214968614"/>
      <w:r w:rsidRPr="002437CB">
        <w:t>5.2.</w:t>
      </w:r>
      <w:r w:rsidR="00640EC8" w:rsidRPr="002437CB">
        <w:t>4</w:t>
      </w:r>
      <w:r w:rsidRPr="002437CB">
        <w:t>.1</w:t>
      </w:r>
      <w:r w:rsidRPr="002437CB">
        <w:tab/>
        <w:t>Service Description</w:t>
      </w:r>
      <w:bookmarkEnd w:id="274"/>
      <w:bookmarkEnd w:id="275"/>
      <w:bookmarkEnd w:id="276"/>
      <w:bookmarkEnd w:id="277"/>
      <w:bookmarkEnd w:id="278"/>
      <w:bookmarkEnd w:id="279"/>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80" w:name="_Toc195627763"/>
      <w:bookmarkStart w:id="281" w:name="_Toc195628009"/>
      <w:bookmarkStart w:id="282" w:name="_Toc212495696"/>
      <w:bookmarkStart w:id="283" w:name="_Toc214953267"/>
      <w:bookmarkStart w:id="284" w:name="_Toc214953993"/>
      <w:bookmarkStart w:id="285" w:name="_Toc214968615"/>
      <w:r w:rsidRPr="002437CB">
        <w:t>5.2.</w:t>
      </w:r>
      <w:r w:rsidR="00640EC8" w:rsidRPr="002437CB">
        <w:t>4</w:t>
      </w:r>
      <w:r w:rsidRPr="002437CB">
        <w:t>.2</w:t>
      </w:r>
      <w:r w:rsidRPr="002437CB">
        <w:tab/>
        <w:t>Service Operations</w:t>
      </w:r>
      <w:bookmarkEnd w:id="280"/>
      <w:bookmarkEnd w:id="281"/>
      <w:bookmarkEnd w:id="282"/>
      <w:bookmarkEnd w:id="283"/>
      <w:bookmarkEnd w:id="284"/>
      <w:bookmarkEnd w:id="285"/>
    </w:p>
    <w:p w14:paraId="189760CF" w14:textId="1D6FC6B6" w:rsidR="00BD15DD" w:rsidRPr="002437CB" w:rsidRDefault="00BD15DD" w:rsidP="00BD15DD">
      <w:pPr>
        <w:pStyle w:val="Heading5"/>
      </w:pPr>
      <w:bookmarkStart w:id="286" w:name="_Toc195627764"/>
      <w:bookmarkStart w:id="287" w:name="_Toc195628010"/>
      <w:bookmarkStart w:id="288" w:name="_Toc212495697"/>
      <w:bookmarkStart w:id="289" w:name="_Toc214953268"/>
      <w:bookmarkStart w:id="290" w:name="_Toc214953994"/>
      <w:bookmarkStart w:id="291" w:name="_Toc214968616"/>
      <w:r w:rsidRPr="002437CB">
        <w:t>5.2.</w:t>
      </w:r>
      <w:r w:rsidR="00640EC8" w:rsidRPr="002437CB">
        <w:t>4</w:t>
      </w:r>
      <w:r w:rsidRPr="002437CB">
        <w:t>.2.1</w:t>
      </w:r>
      <w:r w:rsidRPr="002437CB">
        <w:tab/>
        <w:t>Introduction</w:t>
      </w:r>
      <w:bookmarkEnd w:id="286"/>
      <w:bookmarkEnd w:id="287"/>
      <w:bookmarkEnd w:id="288"/>
      <w:bookmarkEnd w:id="289"/>
      <w:bookmarkEnd w:id="290"/>
      <w:bookmarkEnd w:id="291"/>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2" w:name="_Toc212495698"/>
      <w:bookmarkStart w:id="293" w:name="_Toc214953269"/>
      <w:bookmarkStart w:id="294" w:name="_Toc214953995"/>
      <w:bookmarkStart w:id="295" w:name="_Toc214968617"/>
      <w:r w:rsidRPr="002437CB">
        <w:t>5.2.4.2.2</w:t>
      </w:r>
      <w:r w:rsidRPr="002437CB">
        <w:tab/>
        <w:t>AIMLES_AIMLEServiceOperationsManagement_Request</w:t>
      </w:r>
      <w:bookmarkEnd w:id="292"/>
      <w:bookmarkEnd w:id="293"/>
      <w:bookmarkEnd w:id="294"/>
      <w:bookmarkEnd w:id="295"/>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63434E" w:rsidP="006809A6">
      <w:pPr>
        <w:pStyle w:val="TH"/>
      </w:pPr>
      <w:r>
        <w:pict w14:anchorId="164F1C06">
          <v:shape id="_x0000_i1037" type="#_x0000_t75" style="width:470.55pt;height:125.5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lastRenderedPageBreak/>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6" w:name="_Toc195627765"/>
      <w:bookmarkStart w:id="297" w:name="_Toc195628011"/>
      <w:bookmarkStart w:id="298" w:name="_Toc212495699"/>
      <w:bookmarkStart w:id="299" w:name="_Toc214953270"/>
      <w:bookmarkStart w:id="300" w:name="_Toc214953996"/>
      <w:bookmarkStart w:id="301" w:name="_Toc214968618"/>
      <w:r w:rsidRPr="002437CB">
        <w:lastRenderedPageBreak/>
        <w:t>5.2.</w:t>
      </w:r>
      <w:r w:rsidR="007836D5" w:rsidRPr="002437CB">
        <w:t>5</w:t>
      </w:r>
      <w:r w:rsidRPr="002437CB">
        <w:tab/>
        <w:t xml:space="preserve">AIMLES_HierarchicalComputingAssist </w:t>
      </w:r>
      <w:r w:rsidR="00951DB7" w:rsidRPr="002437CB">
        <w:rPr>
          <w:rFonts w:eastAsia="SimSun"/>
          <w:lang w:eastAsia="en-US"/>
        </w:rPr>
        <w:t>Service</w:t>
      </w:r>
      <w:bookmarkEnd w:id="296"/>
      <w:bookmarkEnd w:id="297"/>
      <w:bookmarkEnd w:id="298"/>
      <w:bookmarkEnd w:id="299"/>
      <w:bookmarkEnd w:id="300"/>
      <w:bookmarkEnd w:id="301"/>
    </w:p>
    <w:p w14:paraId="513BCAD3" w14:textId="6A3A9A5D" w:rsidR="00252BBA" w:rsidRPr="002437CB" w:rsidRDefault="00252BBA" w:rsidP="00252BBA">
      <w:pPr>
        <w:pStyle w:val="Heading4"/>
      </w:pPr>
      <w:bookmarkStart w:id="302" w:name="_Toc195627766"/>
      <w:bookmarkStart w:id="303" w:name="_Toc195628012"/>
      <w:bookmarkStart w:id="304" w:name="_Toc212495700"/>
      <w:bookmarkStart w:id="305" w:name="_Toc214953271"/>
      <w:bookmarkStart w:id="306" w:name="_Toc214953997"/>
      <w:bookmarkStart w:id="307" w:name="_Toc214968619"/>
      <w:r w:rsidRPr="002437CB">
        <w:t>5.2.</w:t>
      </w:r>
      <w:r w:rsidR="007836D5" w:rsidRPr="002437CB">
        <w:t>5</w:t>
      </w:r>
      <w:r w:rsidRPr="002437CB">
        <w:t>.1</w:t>
      </w:r>
      <w:r w:rsidRPr="002437CB">
        <w:tab/>
        <w:t>Service Description</w:t>
      </w:r>
      <w:bookmarkEnd w:id="302"/>
      <w:bookmarkEnd w:id="303"/>
      <w:bookmarkEnd w:id="304"/>
      <w:bookmarkEnd w:id="305"/>
      <w:bookmarkEnd w:id="306"/>
      <w:bookmarkEnd w:id="307"/>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8" w:name="_Toc195627767"/>
      <w:bookmarkStart w:id="309" w:name="_Toc195628013"/>
      <w:bookmarkStart w:id="310" w:name="_Toc212495701"/>
      <w:bookmarkStart w:id="311" w:name="_Toc214953272"/>
      <w:bookmarkStart w:id="312" w:name="_Toc214953998"/>
      <w:bookmarkStart w:id="313" w:name="_Toc214968620"/>
      <w:r w:rsidRPr="002437CB">
        <w:t>5.2.</w:t>
      </w:r>
      <w:r w:rsidR="007836D5" w:rsidRPr="002437CB">
        <w:t>5</w:t>
      </w:r>
      <w:r w:rsidRPr="002437CB">
        <w:t>.2</w:t>
      </w:r>
      <w:r w:rsidRPr="002437CB">
        <w:tab/>
        <w:t>Service Operations</w:t>
      </w:r>
      <w:bookmarkEnd w:id="308"/>
      <w:bookmarkEnd w:id="309"/>
      <w:bookmarkEnd w:id="310"/>
      <w:bookmarkEnd w:id="311"/>
      <w:bookmarkEnd w:id="312"/>
      <w:bookmarkEnd w:id="313"/>
    </w:p>
    <w:p w14:paraId="01F248A8" w14:textId="2C73A7D0" w:rsidR="00252BBA" w:rsidRPr="002437CB" w:rsidRDefault="00252BBA" w:rsidP="00252BBA">
      <w:pPr>
        <w:pStyle w:val="Heading5"/>
      </w:pPr>
      <w:bookmarkStart w:id="314" w:name="_Toc195627768"/>
      <w:bookmarkStart w:id="315" w:name="_Toc195628014"/>
      <w:bookmarkStart w:id="316" w:name="_Toc212495702"/>
      <w:bookmarkStart w:id="317" w:name="_Toc214953273"/>
      <w:bookmarkStart w:id="318" w:name="_Toc214953999"/>
      <w:bookmarkStart w:id="319" w:name="_Toc214968621"/>
      <w:r w:rsidRPr="002437CB">
        <w:t>5.2.</w:t>
      </w:r>
      <w:r w:rsidR="007836D5" w:rsidRPr="002437CB">
        <w:t>5</w:t>
      </w:r>
      <w:r w:rsidRPr="002437CB">
        <w:t>.2.1</w:t>
      </w:r>
      <w:r w:rsidRPr="002437CB">
        <w:tab/>
        <w:t>Introduction</w:t>
      </w:r>
      <w:bookmarkEnd w:id="314"/>
      <w:bookmarkEnd w:id="315"/>
      <w:bookmarkEnd w:id="316"/>
      <w:bookmarkEnd w:id="317"/>
      <w:bookmarkEnd w:id="318"/>
      <w:bookmarkEnd w:id="319"/>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20" w:name="_Toc212495703"/>
      <w:bookmarkStart w:id="321" w:name="_Toc214953274"/>
      <w:bookmarkStart w:id="322" w:name="_Toc214954000"/>
      <w:bookmarkStart w:id="323" w:name="_Toc214968622"/>
      <w:r w:rsidRPr="002437CB">
        <w:t>5.2.5.2.2</w:t>
      </w:r>
      <w:r w:rsidRPr="002437CB">
        <w:tab/>
      </w:r>
      <w:r w:rsidRPr="002437CB">
        <w:rPr>
          <w:noProof/>
        </w:rPr>
        <w:t>AIMLES_HierarchicalComputingAssist_Request</w:t>
      </w:r>
      <w:bookmarkEnd w:id="320"/>
      <w:bookmarkEnd w:id="321"/>
      <w:bookmarkEnd w:id="322"/>
      <w:bookmarkEnd w:id="323"/>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77777777" w:rsidR="000D5054" w:rsidRPr="002437CB" w:rsidRDefault="0063434E" w:rsidP="000D5054">
      <w:pPr>
        <w:pStyle w:val="TH"/>
      </w:pPr>
      <w:r>
        <w:pict w14:anchorId="7F01D0B5">
          <v:shape id="_x0000_i1038" type="#_x0000_t75" style="width:470.55pt;height:125.55pt">
            <v:imagedata r:id="rId30" o:title=""/>
          </v:shape>
        </w:pi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77777777"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lastRenderedPageBreak/>
        <w:br w:type="page"/>
      </w:r>
    </w:p>
    <w:p w14:paraId="0B87A9D3" w14:textId="40FB8462" w:rsidR="003C5E34" w:rsidRPr="002437CB" w:rsidRDefault="003C5E34" w:rsidP="003C5E34">
      <w:pPr>
        <w:pStyle w:val="Heading3"/>
      </w:pPr>
      <w:bookmarkStart w:id="324" w:name="_Toc195627769"/>
      <w:bookmarkStart w:id="325" w:name="_Toc195628015"/>
      <w:bookmarkStart w:id="326" w:name="_Toc212495704"/>
      <w:bookmarkStart w:id="327" w:name="_Toc214953275"/>
      <w:bookmarkStart w:id="328" w:name="_Toc214954001"/>
      <w:bookmarkStart w:id="329" w:name="_Toc214968623"/>
      <w:r w:rsidRPr="002437CB">
        <w:lastRenderedPageBreak/>
        <w:t>5.2.</w:t>
      </w:r>
      <w:r w:rsidR="00CE05DA" w:rsidRPr="002437CB">
        <w:t>6</w:t>
      </w:r>
      <w:r w:rsidRPr="002437CB">
        <w:tab/>
        <w:t xml:space="preserve">AIMLES_AIMLEClientDiscovery </w:t>
      </w:r>
      <w:r w:rsidR="00951DB7" w:rsidRPr="002437CB">
        <w:rPr>
          <w:rFonts w:eastAsia="SimSun"/>
          <w:lang w:eastAsia="en-US"/>
        </w:rPr>
        <w:t>Service</w:t>
      </w:r>
      <w:bookmarkEnd w:id="324"/>
      <w:bookmarkEnd w:id="325"/>
      <w:bookmarkEnd w:id="326"/>
      <w:bookmarkEnd w:id="327"/>
      <w:bookmarkEnd w:id="328"/>
      <w:bookmarkEnd w:id="329"/>
    </w:p>
    <w:p w14:paraId="6E8AAFEF" w14:textId="64AFA8B9" w:rsidR="003C5E34" w:rsidRPr="002437CB" w:rsidRDefault="003C5E34" w:rsidP="003C5E34">
      <w:pPr>
        <w:pStyle w:val="Heading4"/>
      </w:pPr>
      <w:bookmarkStart w:id="330" w:name="_Toc195627770"/>
      <w:bookmarkStart w:id="331" w:name="_Toc195628016"/>
      <w:bookmarkStart w:id="332" w:name="_Toc212495705"/>
      <w:bookmarkStart w:id="333" w:name="_Toc214953276"/>
      <w:bookmarkStart w:id="334" w:name="_Toc214954002"/>
      <w:bookmarkStart w:id="335" w:name="_Toc214968624"/>
      <w:r w:rsidRPr="002437CB">
        <w:t>5.2.</w:t>
      </w:r>
      <w:r w:rsidR="00CE05DA" w:rsidRPr="002437CB">
        <w:t>6</w:t>
      </w:r>
      <w:r w:rsidRPr="002437CB">
        <w:t>.1</w:t>
      </w:r>
      <w:r w:rsidRPr="002437CB">
        <w:tab/>
        <w:t>Service Description</w:t>
      </w:r>
      <w:bookmarkEnd w:id="330"/>
      <w:bookmarkEnd w:id="331"/>
      <w:bookmarkEnd w:id="332"/>
      <w:bookmarkEnd w:id="333"/>
      <w:bookmarkEnd w:id="334"/>
      <w:bookmarkEnd w:id="335"/>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6" w:name="_Toc195627771"/>
      <w:bookmarkStart w:id="337" w:name="_Toc195628017"/>
      <w:bookmarkStart w:id="338" w:name="_Toc212495706"/>
      <w:bookmarkStart w:id="339" w:name="_Toc214953277"/>
      <w:bookmarkStart w:id="340" w:name="_Toc214954003"/>
      <w:bookmarkStart w:id="341" w:name="_Toc214968625"/>
      <w:r w:rsidRPr="002437CB">
        <w:t>5.2.</w:t>
      </w:r>
      <w:r w:rsidR="00CE05DA" w:rsidRPr="002437CB">
        <w:t>6</w:t>
      </w:r>
      <w:r w:rsidRPr="002437CB">
        <w:t>.2</w:t>
      </w:r>
      <w:r w:rsidRPr="002437CB">
        <w:tab/>
        <w:t>Service Operations</w:t>
      </w:r>
      <w:bookmarkEnd w:id="336"/>
      <w:bookmarkEnd w:id="337"/>
      <w:bookmarkEnd w:id="338"/>
      <w:bookmarkEnd w:id="339"/>
      <w:bookmarkEnd w:id="340"/>
      <w:bookmarkEnd w:id="341"/>
    </w:p>
    <w:p w14:paraId="1C1E2826" w14:textId="0C1C12B2" w:rsidR="003C5E34" w:rsidRPr="002437CB" w:rsidRDefault="003C5E34" w:rsidP="003C5E34">
      <w:pPr>
        <w:pStyle w:val="Heading5"/>
      </w:pPr>
      <w:bookmarkStart w:id="342" w:name="_Toc195627772"/>
      <w:bookmarkStart w:id="343" w:name="_Toc195628018"/>
      <w:bookmarkStart w:id="344" w:name="_Toc212495707"/>
      <w:bookmarkStart w:id="345" w:name="_Toc214953278"/>
      <w:bookmarkStart w:id="346" w:name="_Toc214954004"/>
      <w:bookmarkStart w:id="347" w:name="_Toc214968626"/>
      <w:r w:rsidRPr="002437CB">
        <w:t>5.2.</w:t>
      </w:r>
      <w:r w:rsidR="00CE05DA" w:rsidRPr="002437CB">
        <w:t>6</w:t>
      </w:r>
      <w:r w:rsidRPr="002437CB">
        <w:t>.2.1</w:t>
      </w:r>
      <w:r w:rsidRPr="002437CB">
        <w:tab/>
        <w:t>Introduction</w:t>
      </w:r>
      <w:bookmarkEnd w:id="342"/>
      <w:bookmarkEnd w:id="343"/>
      <w:bookmarkEnd w:id="344"/>
      <w:bookmarkEnd w:id="345"/>
      <w:bookmarkEnd w:id="346"/>
      <w:bookmarkEnd w:id="347"/>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8" w:name="_Toc180306253"/>
      <w:bookmarkStart w:id="349" w:name="_Toc192868208"/>
      <w:bookmarkStart w:id="350" w:name="_Toc212495708"/>
      <w:bookmarkStart w:id="351" w:name="_Toc214953279"/>
      <w:bookmarkStart w:id="352" w:name="_Toc214954005"/>
      <w:bookmarkStart w:id="353" w:name="_Toc214968627"/>
      <w:bookmarkStart w:id="354" w:name="_Toc180306254"/>
      <w:bookmarkStart w:id="355" w:name="_Toc192868209"/>
      <w:r w:rsidRPr="002437CB">
        <w:t>5.2.6.2.2</w:t>
      </w:r>
      <w:r w:rsidRPr="002437CB">
        <w:tab/>
      </w:r>
      <w:bookmarkEnd w:id="348"/>
      <w:bookmarkEnd w:id="349"/>
      <w:r w:rsidRPr="002437CB">
        <w:rPr>
          <w:lang w:eastAsia="zh-CN"/>
        </w:rPr>
        <w:t>AIMLES_AIMLEClientDiscovery_Request</w:t>
      </w:r>
      <w:bookmarkEnd w:id="350"/>
      <w:bookmarkEnd w:id="351"/>
      <w:bookmarkEnd w:id="352"/>
      <w:bookmarkEnd w:id="353"/>
    </w:p>
    <w:bookmarkEnd w:id="354"/>
    <w:bookmarkEnd w:id="355"/>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63434E" w:rsidP="00752A3E">
      <w:pPr>
        <w:pStyle w:val="TH"/>
      </w:pPr>
      <w:bookmarkStart w:id="356" w:name="_MON_1790651302"/>
      <w:bookmarkEnd w:id="356"/>
      <w:r>
        <w:pict w14:anchorId="34C3A558">
          <v:shape id="_x0000_i1039" type="#_x0000_t75" style="width:480pt;height:126pt">
            <v:imagedata r:id="rId31"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7" w:name="_Toc195627773"/>
      <w:bookmarkStart w:id="358" w:name="_Toc195628019"/>
      <w:bookmarkStart w:id="359" w:name="_Toc212495709"/>
      <w:bookmarkStart w:id="360" w:name="_Toc214953280"/>
      <w:bookmarkStart w:id="361" w:name="_Toc214954006"/>
      <w:bookmarkStart w:id="362" w:name="_Toc214968628"/>
      <w:r w:rsidRPr="002437CB">
        <w:lastRenderedPageBreak/>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7"/>
      <w:bookmarkEnd w:id="358"/>
      <w:bookmarkEnd w:id="359"/>
      <w:bookmarkEnd w:id="360"/>
      <w:bookmarkEnd w:id="361"/>
      <w:bookmarkEnd w:id="362"/>
    </w:p>
    <w:p w14:paraId="3B116677" w14:textId="0C13D0C5" w:rsidR="00153C1A" w:rsidRPr="002437CB" w:rsidRDefault="00153C1A" w:rsidP="00153C1A">
      <w:pPr>
        <w:pStyle w:val="Heading4"/>
      </w:pPr>
      <w:bookmarkStart w:id="363" w:name="_Toc195627774"/>
      <w:bookmarkStart w:id="364" w:name="_Toc195628020"/>
      <w:bookmarkStart w:id="365" w:name="_Toc212495710"/>
      <w:bookmarkStart w:id="366" w:name="_Toc214953281"/>
      <w:bookmarkStart w:id="367" w:name="_Toc214954007"/>
      <w:bookmarkStart w:id="368" w:name="_Toc214968629"/>
      <w:r w:rsidRPr="002437CB">
        <w:t>5.2.</w:t>
      </w:r>
      <w:r w:rsidR="00055B5F" w:rsidRPr="002437CB">
        <w:t>7</w:t>
      </w:r>
      <w:r w:rsidRPr="002437CB">
        <w:t>.1</w:t>
      </w:r>
      <w:r w:rsidRPr="002437CB">
        <w:tab/>
        <w:t>Service Description</w:t>
      </w:r>
      <w:bookmarkEnd w:id="363"/>
      <w:bookmarkEnd w:id="364"/>
      <w:bookmarkEnd w:id="365"/>
      <w:bookmarkEnd w:id="366"/>
      <w:bookmarkEnd w:id="367"/>
      <w:bookmarkEnd w:id="368"/>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9" w:name="_Toc195627775"/>
      <w:bookmarkStart w:id="370" w:name="_Toc195628021"/>
      <w:bookmarkStart w:id="371" w:name="_Toc212495711"/>
      <w:bookmarkStart w:id="372" w:name="_Toc214953282"/>
      <w:bookmarkStart w:id="373" w:name="_Toc214954008"/>
      <w:bookmarkStart w:id="374" w:name="_Toc214968630"/>
      <w:r w:rsidRPr="002437CB">
        <w:t>5.2.</w:t>
      </w:r>
      <w:r w:rsidR="00055B5F" w:rsidRPr="002437CB">
        <w:t>7</w:t>
      </w:r>
      <w:r w:rsidRPr="002437CB">
        <w:t>.2</w:t>
      </w:r>
      <w:r w:rsidRPr="002437CB">
        <w:tab/>
        <w:t>Service Operations</w:t>
      </w:r>
      <w:bookmarkEnd w:id="369"/>
      <w:bookmarkEnd w:id="370"/>
      <w:bookmarkEnd w:id="371"/>
      <w:bookmarkEnd w:id="372"/>
      <w:bookmarkEnd w:id="373"/>
      <w:bookmarkEnd w:id="374"/>
    </w:p>
    <w:p w14:paraId="73376F46" w14:textId="77777777" w:rsidR="00223968" w:rsidRPr="002437CB" w:rsidRDefault="00223968" w:rsidP="00223968">
      <w:pPr>
        <w:pStyle w:val="Heading5"/>
      </w:pPr>
      <w:bookmarkStart w:id="375" w:name="_Toc195627776"/>
      <w:bookmarkStart w:id="376" w:name="_Toc195628022"/>
      <w:bookmarkStart w:id="377" w:name="_Toc212495712"/>
      <w:bookmarkStart w:id="378" w:name="_Toc214953283"/>
      <w:bookmarkStart w:id="379" w:name="_Toc214954009"/>
      <w:bookmarkStart w:id="380" w:name="_Toc214968631"/>
      <w:r w:rsidRPr="002437CB">
        <w:t>5.2.7.2.1</w:t>
      </w:r>
      <w:r w:rsidRPr="002437CB">
        <w:tab/>
        <w:t>Introduction</w:t>
      </w:r>
      <w:bookmarkEnd w:id="375"/>
      <w:bookmarkEnd w:id="376"/>
      <w:bookmarkEnd w:id="377"/>
      <w:bookmarkEnd w:id="378"/>
      <w:bookmarkEnd w:id="379"/>
      <w:bookmarkEnd w:id="380"/>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1" w:name="_Toc212495713"/>
      <w:bookmarkStart w:id="382" w:name="_Toc214953284"/>
      <w:bookmarkStart w:id="383" w:name="_Toc214954010"/>
      <w:bookmarkStart w:id="384" w:name="_Toc214968632"/>
      <w:r w:rsidRPr="002437CB">
        <w:t>5.2.7.2.2</w:t>
      </w:r>
      <w:r w:rsidRPr="002437CB">
        <w:tab/>
        <w:t>AIMLES_ClientSelection_Subscribe</w:t>
      </w:r>
      <w:bookmarkEnd w:id="381"/>
      <w:bookmarkEnd w:id="382"/>
      <w:bookmarkEnd w:id="383"/>
      <w:bookmarkEnd w:id="384"/>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63434E" w:rsidP="00784C90">
      <w:pPr>
        <w:pStyle w:val="TH"/>
      </w:pPr>
      <w:r>
        <w:lastRenderedPageBreak/>
        <w:pict w14:anchorId="666E0B4E">
          <v:shape id="_x0000_i1040" type="#_x0000_t75" style="width:466.3pt;height:125.55pt">
            <v:imagedata r:id="rId32"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77777777"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Pr="002437CB">
        <w:rPr>
          <w:noProof/>
        </w:rPr>
        <w:t>DataMgmtAssistSubsc</w:t>
      </w:r>
      <w:r w:rsidRPr="002437CB">
        <w:t xml:space="preserve"> 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5" w:name="_Toc212495714"/>
      <w:bookmarkStart w:id="386" w:name="_Toc214953285"/>
      <w:bookmarkStart w:id="387" w:name="_Toc214954011"/>
      <w:bookmarkStart w:id="388" w:name="_Toc214968633"/>
      <w:r w:rsidRPr="002437CB">
        <w:t>5.2.7.2.3</w:t>
      </w:r>
      <w:r w:rsidRPr="002437CB">
        <w:tab/>
        <w:t>AIMLES_</w:t>
      </w:r>
      <w:r w:rsidR="00662180" w:rsidRPr="00C07EFD">
        <w:t>ClientSelection</w:t>
      </w:r>
      <w:r w:rsidRPr="002437CB">
        <w:t>_Update</w:t>
      </w:r>
      <w:bookmarkEnd w:id="385"/>
      <w:bookmarkEnd w:id="386"/>
      <w:bookmarkEnd w:id="387"/>
      <w:bookmarkEnd w:id="388"/>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63434E" w:rsidP="00784C90">
      <w:pPr>
        <w:pStyle w:val="TH"/>
      </w:pPr>
      <w:r>
        <w:pict w14:anchorId="26B49D7B">
          <v:shape id="_x0000_i1041" type="#_x0000_t75" style="width:480.45pt;height:153.45pt">
            <v:imagedata r:id="rId33"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87FD7F5" w:rsidR="00784C90" w:rsidRPr="002437CB" w:rsidRDefault="00784C90" w:rsidP="00784C90">
      <w:pPr>
        <w:pStyle w:val="B1"/>
      </w:pPr>
      <w:r w:rsidRPr="002437CB">
        <w:lastRenderedPageBreak/>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s"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77777777" w:rsidR="00784C90" w:rsidRPr="002437CB" w:rsidRDefault="00784C90" w:rsidP="00784C90">
      <w:pPr>
        <w:pStyle w:val="B1"/>
      </w:pPr>
      <w:r w:rsidRPr="002437CB">
        <w:t>2a.</w:t>
      </w:r>
      <w:r w:rsidRPr="002437CB">
        <w:tab/>
        <w:t>Upon success, the AIMLE Server shall update the targeted "</w:t>
      </w:r>
      <w:r w:rsidRPr="002437CB">
        <w:rPr>
          <w:lang w:eastAsia="zh-CN"/>
        </w:rPr>
        <w:t>AIMLE Client Selection Subscription</w:t>
      </w:r>
      <w:r w:rsidRPr="002437CB">
        <w:t>s" resource accordingly and respond with either:</w:t>
      </w:r>
    </w:p>
    <w:p w14:paraId="17C45FDA" w14:textId="77777777"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s"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9" w:name="_Toc212495715"/>
      <w:bookmarkStart w:id="390" w:name="_Toc214953286"/>
      <w:bookmarkStart w:id="391" w:name="_Toc214954012"/>
      <w:bookmarkStart w:id="392" w:name="_Toc214968634"/>
      <w:r w:rsidRPr="002437CB">
        <w:t>5.2.7.2.4</w:t>
      </w:r>
      <w:r w:rsidRPr="002437CB">
        <w:tab/>
        <w:t>AIMLES_</w:t>
      </w:r>
      <w:r w:rsidR="00662180" w:rsidRPr="00C07EFD">
        <w:t>ClientSelection</w:t>
      </w:r>
      <w:r w:rsidRPr="002437CB">
        <w:t>_Unsubscribe</w:t>
      </w:r>
      <w:bookmarkEnd w:id="389"/>
      <w:bookmarkEnd w:id="390"/>
      <w:bookmarkEnd w:id="391"/>
      <w:bookmarkEnd w:id="392"/>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63434E" w:rsidP="00784C90">
      <w:pPr>
        <w:pStyle w:val="TH"/>
      </w:pPr>
      <w:r>
        <w:pict w14:anchorId="7A0A51F8">
          <v:shape id="_x0000_i1042" type="#_x0000_t75" style="width:473.55pt;height:160.3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lastRenderedPageBreak/>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3" w:name="_Toc212495716"/>
      <w:bookmarkStart w:id="394" w:name="_Toc214953287"/>
      <w:bookmarkStart w:id="395" w:name="_Toc214954013"/>
      <w:bookmarkStart w:id="396" w:name="_Toc214968635"/>
      <w:r w:rsidRPr="002437CB">
        <w:t>5.2.7.2.5</w:t>
      </w:r>
      <w:r w:rsidRPr="002437CB">
        <w:tab/>
        <w:t>AIMLES_</w:t>
      </w:r>
      <w:r w:rsidR="00662180" w:rsidRPr="00C07EFD">
        <w:t>ClientSelection</w:t>
      </w:r>
      <w:r w:rsidRPr="002437CB">
        <w:t>_Notify</w:t>
      </w:r>
      <w:bookmarkEnd w:id="393"/>
      <w:bookmarkEnd w:id="394"/>
      <w:bookmarkEnd w:id="395"/>
      <w:bookmarkEnd w:id="396"/>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78ED6C5E" w:rsidR="00784C90" w:rsidRPr="002437CB" w:rsidRDefault="00784C90" w:rsidP="00784C90">
      <w:r w:rsidRPr="002437CB">
        <w:t>The following procedures are supported by the "AIMLE</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63434E" w:rsidP="00784C90">
      <w:pPr>
        <w:pStyle w:val="TH"/>
      </w:pPr>
      <w:r>
        <w:pict w14:anchorId="78F79293">
          <v:shape id="_x0000_i1043" type="#_x0000_t75" style="width:474pt;height:138pt">
            <v:imagedata r:id="rId34"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77777777"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Pr="002437CB">
        <w:rPr>
          <w:lang w:eastAsia="zh-CN"/>
        </w:rPr>
        <w:t xml:space="preserve">DataMgmtAssistNotif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7" w:name="_Toc212495717"/>
      <w:bookmarkStart w:id="398" w:name="_Toc214953288"/>
      <w:bookmarkStart w:id="399" w:name="_Toc214954014"/>
      <w:bookmarkStart w:id="400" w:name="_Toc214968636"/>
      <w:r w:rsidRPr="002437CB">
        <w:t>5.2.7.2.6</w:t>
      </w:r>
      <w:r w:rsidRPr="002437CB">
        <w:tab/>
        <w:t>AIMLES_AIMLEClientSelection_Request</w:t>
      </w:r>
      <w:bookmarkEnd w:id="397"/>
      <w:bookmarkEnd w:id="398"/>
      <w:bookmarkEnd w:id="399"/>
      <w:bookmarkEnd w:id="400"/>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lastRenderedPageBreak/>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p w14:paraId="0D646A35" w14:textId="77777777" w:rsidR="00784C90" w:rsidRPr="002437CB" w:rsidRDefault="0063434E" w:rsidP="00784C90">
      <w:pPr>
        <w:pStyle w:val="TH"/>
      </w:pPr>
      <w:bookmarkStart w:id="401" w:name="_MON_1815993478"/>
      <w:bookmarkEnd w:id="401"/>
      <w:r>
        <w:pict w14:anchorId="4CBEF86E">
          <v:shape id="_x0000_i1044" type="#_x0000_t75" style="width:470.55pt;height:125.55pt">
            <v:imagedata r:id="rId35" o:title=""/>
          </v:shape>
        </w:pi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354D824E"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 xml:space="preserve">Client Selection </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32DA769C"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ClientSelReq</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2" w:name="_Toc510696596"/>
      <w:bookmarkStart w:id="403" w:name="_Toc35971388"/>
      <w:bookmarkEnd w:id="85"/>
      <w:bookmarkEnd w:id="86"/>
      <w:r w:rsidRPr="002437CB">
        <w:br w:type="page"/>
      </w:r>
      <w:bookmarkStart w:id="404" w:name="_Toc212495718"/>
      <w:bookmarkStart w:id="405" w:name="_Toc214953289"/>
      <w:bookmarkStart w:id="406" w:name="_Toc214954015"/>
      <w:bookmarkStart w:id="407" w:name="_Toc214968637"/>
      <w:bookmarkStart w:id="408" w:name="_Toc195627783"/>
      <w:bookmarkStart w:id="409" w:name="_Toc195628029"/>
      <w:bookmarkStart w:id="410" w:name="_Toc510696597"/>
      <w:bookmarkStart w:id="411" w:name="_Toc35971389"/>
      <w:bookmarkEnd w:id="402"/>
      <w:bookmarkEnd w:id="403"/>
      <w:r w:rsidR="00C27AEB" w:rsidRPr="002437CB">
        <w:lastRenderedPageBreak/>
        <w:t>5.2.8</w:t>
      </w:r>
      <w:r w:rsidR="003F63A7" w:rsidRPr="002437CB">
        <w:tab/>
        <w:t>AIMLES_MLModelPerfMonitor Service</w:t>
      </w:r>
      <w:bookmarkEnd w:id="404"/>
      <w:bookmarkEnd w:id="405"/>
      <w:bookmarkEnd w:id="406"/>
      <w:bookmarkEnd w:id="407"/>
    </w:p>
    <w:p w14:paraId="43A5A22F" w14:textId="1A225C91" w:rsidR="003F63A7" w:rsidRPr="002437CB" w:rsidRDefault="00C27AEB" w:rsidP="003F63A7">
      <w:pPr>
        <w:pStyle w:val="Heading4"/>
      </w:pPr>
      <w:bookmarkStart w:id="412" w:name="_Toc212495719"/>
      <w:bookmarkStart w:id="413" w:name="_Toc214953290"/>
      <w:bookmarkStart w:id="414" w:name="_Toc214954016"/>
      <w:bookmarkStart w:id="415" w:name="_Toc214968638"/>
      <w:r w:rsidRPr="002437CB">
        <w:t>5.2.8</w:t>
      </w:r>
      <w:r w:rsidR="003F63A7" w:rsidRPr="002437CB">
        <w:t>.1</w:t>
      </w:r>
      <w:r w:rsidR="003F63A7" w:rsidRPr="002437CB">
        <w:tab/>
        <w:t>Service Description</w:t>
      </w:r>
      <w:bookmarkEnd w:id="412"/>
      <w:bookmarkEnd w:id="413"/>
      <w:bookmarkEnd w:id="414"/>
      <w:bookmarkEnd w:id="415"/>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6" w:name="_Toc212495720"/>
      <w:bookmarkStart w:id="417" w:name="_Toc214953291"/>
      <w:bookmarkStart w:id="418" w:name="_Toc214954017"/>
      <w:bookmarkStart w:id="419" w:name="_Toc214968639"/>
      <w:r w:rsidRPr="002437CB">
        <w:t>5.2.8</w:t>
      </w:r>
      <w:r w:rsidR="003F63A7" w:rsidRPr="002437CB">
        <w:t>.2</w:t>
      </w:r>
      <w:r w:rsidR="003F63A7" w:rsidRPr="002437CB">
        <w:tab/>
        <w:t>Service Operations</w:t>
      </w:r>
      <w:bookmarkEnd w:id="416"/>
      <w:bookmarkEnd w:id="417"/>
      <w:bookmarkEnd w:id="418"/>
      <w:bookmarkEnd w:id="419"/>
    </w:p>
    <w:p w14:paraId="10180C33" w14:textId="61B9B100" w:rsidR="003F63A7" w:rsidRPr="002437CB" w:rsidRDefault="00C27AEB" w:rsidP="003F63A7">
      <w:pPr>
        <w:pStyle w:val="Heading5"/>
      </w:pPr>
      <w:bookmarkStart w:id="420" w:name="_Toc212495721"/>
      <w:bookmarkStart w:id="421" w:name="_Toc214953292"/>
      <w:bookmarkStart w:id="422" w:name="_Toc214954018"/>
      <w:bookmarkStart w:id="423" w:name="_Toc214968640"/>
      <w:r w:rsidRPr="002437CB">
        <w:t>5.2.8</w:t>
      </w:r>
      <w:r w:rsidR="003F63A7" w:rsidRPr="002437CB">
        <w:t>.2.1</w:t>
      </w:r>
      <w:r w:rsidR="003F63A7" w:rsidRPr="002437CB">
        <w:tab/>
        <w:t>Introduction</w:t>
      </w:r>
      <w:bookmarkEnd w:id="420"/>
      <w:bookmarkEnd w:id="421"/>
      <w:bookmarkEnd w:id="422"/>
      <w:bookmarkEnd w:id="423"/>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4" w:name="_Toc212495722"/>
      <w:bookmarkStart w:id="425" w:name="_Toc214953293"/>
      <w:bookmarkStart w:id="426" w:name="_Toc214954019"/>
      <w:bookmarkStart w:id="427" w:name="_Toc214968641"/>
      <w:r w:rsidRPr="002437CB">
        <w:t>5.2.8</w:t>
      </w:r>
      <w:r w:rsidR="003F63A7" w:rsidRPr="002437CB">
        <w:t>.2.2</w:t>
      </w:r>
      <w:r w:rsidR="003F63A7" w:rsidRPr="002437CB">
        <w:tab/>
        <w:t>AIMLES_MLModelPerfMonitor_Subscribe</w:t>
      </w:r>
      <w:bookmarkEnd w:id="424"/>
      <w:bookmarkEnd w:id="425"/>
      <w:bookmarkEnd w:id="426"/>
      <w:bookmarkEnd w:id="427"/>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4EF57802" w:rsidR="003F63A7" w:rsidRPr="002437CB" w:rsidRDefault="003F63A7" w:rsidP="003F63A7">
      <w:pPr>
        <w:pStyle w:val="TH"/>
      </w:pPr>
      <w:r w:rsidRPr="002437CB">
        <w:object w:dxaOrig="9031" w:dyaOrig="2495" w14:anchorId="45C2B7C7">
          <v:shape id="_x0000_i1045" type="#_x0000_t75" style="width:452.15pt;height:125.55pt" o:ole="">
            <v:imagedata r:id="rId36" o:title=""/>
          </v:shape>
          <o:OLEObject Type="Embed" ProgID="Visio.Drawing.15" ShapeID="_x0000_i1045" DrawAspect="Content" ObjectID="_1825596084" r:id="rId37"/>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lastRenderedPageBreak/>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8" w:name="_Toc212495723"/>
      <w:bookmarkStart w:id="429" w:name="_Toc214953294"/>
      <w:bookmarkStart w:id="430" w:name="_Toc214954020"/>
      <w:bookmarkStart w:id="431" w:name="_Toc214968642"/>
      <w:r w:rsidRPr="002437CB">
        <w:t>5.2.8</w:t>
      </w:r>
      <w:r w:rsidR="003F63A7" w:rsidRPr="002437CB">
        <w:t>.2.3</w:t>
      </w:r>
      <w:r w:rsidR="003F63A7" w:rsidRPr="002437CB">
        <w:tab/>
        <w:t>AIMLES_MLModelPerfMonitor_Update</w:t>
      </w:r>
      <w:bookmarkEnd w:id="428"/>
      <w:bookmarkEnd w:id="429"/>
      <w:bookmarkEnd w:id="430"/>
      <w:bookmarkEnd w:id="431"/>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3A09CBFB" w:rsidR="003F63A7" w:rsidRPr="002437CB" w:rsidRDefault="003F63A7" w:rsidP="003F63A7">
      <w:pPr>
        <w:pStyle w:val="TH"/>
      </w:pPr>
      <w:r w:rsidRPr="002437CB">
        <w:object w:dxaOrig="9060" w:dyaOrig="2546" w14:anchorId="5A1125DB">
          <v:shape id="_x0000_i1046" type="#_x0000_t75" style="width:454.3pt;height:127.7pt" o:ole="">
            <v:imagedata r:id="rId38" o:title=""/>
          </v:shape>
          <o:OLEObject Type="Embed" ProgID="Visio.Drawing.15" ShapeID="_x0000_i1046" DrawAspect="Content" ObjectID="_1825596085" r:id="rId39"/>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419688ED"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Subscriptions"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77777777" w:rsidR="003F63A7" w:rsidRPr="002437CB" w:rsidRDefault="003F63A7" w:rsidP="003F63A7">
      <w:pPr>
        <w:pStyle w:val="B1"/>
      </w:pPr>
      <w:r w:rsidRPr="002437CB">
        <w:t>2a.</w:t>
      </w:r>
      <w:r w:rsidRPr="002437CB">
        <w:tab/>
        <w:t>Upon success, the AIMLE Server shall update the targeted "</w:t>
      </w:r>
      <w:r w:rsidRPr="002437CB">
        <w:rPr>
          <w:lang w:eastAsia="zh-CN"/>
        </w:rPr>
        <w:t xml:space="preserve">AIMLE ML Model Performance Monitor </w:t>
      </w:r>
      <w:r w:rsidRPr="002437CB">
        <w:t>Subscriptions" resource accordingly and respond with either:</w:t>
      </w:r>
    </w:p>
    <w:p w14:paraId="0B83F2F6" w14:textId="77777777" w:rsidR="003F63A7" w:rsidRPr="002437CB" w:rsidRDefault="003F63A7" w:rsidP="003F63A7">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ML Model Performance Monitor </w:t>
      </w:r>
      <w:r w:rsidRPr="002437CB">
        <w:t xml:space="preserve">Subscriptions"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lastRenderedPageBreak/>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2" w:name="_Toc212495724"/>
      <w:bookmarkStart w:id="433" w:name="_Toc214953295"/>
      <w:bookmarkStart w:id="434" w:name="_Toc214954021"/>
      <w:bookmarkStart w:id="435" w:name="_Toc214968643"/>
      <w:r w:rsidRPr="002437CB">
        <w:t>5.2.8</w:t>
      </w:r>
      <w:r w:rsidR="003F63A7" w:rsidRPr="002437CB">
        <w:t>.2.4</w:t>
      </w:r>
      <w:r w:rsidR="003F63A7" w:rsidRPr="002437CB">
        <w:tab/>
        <w:t>AIMLES_MLModelPerfMonitor_Unsubscribe</w:t>
      </w:r>
      <w:bookmarkEnd w:id="432"/>
      <w:bookmarkEnd w:id="433"/>
      <w:bookmarkEnd w:id="434"/>
      <w:bookmarkEnd w:id="435"/>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77777777" w:rsidR="003F63A7" w:rsidRPr="002437CB" w:rsidRDefault="003F63A7" w:rsidP="003F63A7">
      <w:r w:rsidRPr="002437CB">
        <w:t>This service operation is used by a service consumer to request the deletion of AIMLE ML Model Performance Monitor Subscription at the ADAE 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CA7E21"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 xml:space="preserve">sends a request to the AIMLE Server to delete an existing AIML ML Model Performance Monitor Subscription (see also clause 8.22 of </w:t>
      </w:r>
      <w:r w:rsidR="00662180">
        <w:t>3GPP TS 23.482 [9]</w:t>
      </w:r>
      <w:r w:rsidRPr="002437CB">
        <w:t>).</w:t>
      </w:r>
    </w:p>
    <w:p w14:paraId="48EFF868" w14:textId="77777777" w:rsidR="003F63A7" w:rsidRPr="002437CB" w:rsidRDefault="0063434E" w:rsidP="003F63A7">
      <w:pPr>
        <w:pStyle w:val="TH"/>
      </w:pPr>
      <w:r>
        <w:pict w14:anchorId="5EE63738">
          <v:shape id="_x0000_i1047" type="#_x0000_t75" style="width:471.85pt;height:160.3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77777777"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shall send an HTTP DELETE request to the AIMLE Server targeting the URI of the corresponding "Individual AIMLE ML Model Performance 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6" w:name="_Toc212495725"/>
      <w:bookmarkStart w:id="437" w:name="_Toc214953296"/>
      <w:bookmarkStart w:id="438" w:name="_Toc214954022"/>
      <w:bookmarkStart w:id="439" w:name="_Toc214968644"/>
      <w:r w:rsidRPr="002437CB">
        <w:t>5.2.8</w:t>
      </w:r>
      <w:r w:rsidR="003F63A7" w:rsidRPr="002437CB">
        <w:t>.2.5</w:t>
      </w:r>
      <w:r w:rsidR="003F63A7" w:rsidRPr="002437CB">
        <w:tab/>
        <w:t>AIMLES_MLModelPerfMonitor_Notify</w:t>
      </w:r>
      <w:bookmarkEnd w:id="436"/>
      <w:bookmarkEnd w:id="437"/>
      <w:bookmarkEnd w:id="438"/>
      <w:bookmarkEnd w:id="439"/>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77777777" w:rsidR="003F63A7" w:rsidRPr="002437CB" w:rsidRDefault="003F63A7" w:rsidP="003F63A7">
      <w:r w:rsidRPr="002437CB">
        <w:t>The following procedures are supported by the "AIMLE_MLModelPerfMonitor_Notify"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24E33234" w:rsidR="003F63A7" w:rsidRPr="002437CB" w:rsidRDefault="003F63A7" w:rsidP="003F63A7">
      <w:pPr>
        <w:pStyle w:val="TH"/>
      </w:pPr>
      <w:r w:rsidRPr="002437CB">
        <w:object w:dxaOrig="9031" w:dyaOrig="2495" w14:anchorId="40E1586E">
          <v:shape id="_x0000_i1048" type="#_x0000_t75" style="width:452.15pt;height:125.55pt" o:ole="">
            <v:imagedata r:id="rId40" o:title=""/>
          </v:shape>
          <o:OLEObject Type="Embed" ProgID="Visio.Drawing.15" ShapeID="_x0000_i1048" DrawAspect="Content" ObjectID="_1825596086" r:id="rId41"/>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40" w:name="_Toc212495726"/>
      <w:bookmarkStart w:id="441" w:name="_Toc214953297"/>
      <w:bookmarkStart w:id="442" w:name="_Toc214954023"/>
      <w:bookmarkStart w:id="443" w:name="_Toc214968645"/>
      <w:r w:rsidRPr="002437CB">
        <w:lastRenderedPageBreak/>
        <w:t>5.2.9</w:t>
      </w:r>
      <w:r w:rsidR="00F13F12" w:rsidRPr="002437CB">
        <w:tab/>
        <w:t xml:space="preserve">AIMLES_AssistedMLModelSelection </w:t>
      </w:r>
      <w:r w:rsidR="00F13F12" w:rsidRPr="002437CB">
        <w:rPr>
          <w:rFonts w:eastAsia="SimSun"/>
        </w:rPr>
        <w:t>Service</w:t>
      </w:r>
      <w:bookmarkEnd w:id="440"/>
      <w:bookmarkEnd w:id="441"/>
      <w:bookmarkEnd w:id="442"/>
      <w:bookmarkEnd w:id="443"/>
    </w:p>
    <w:p w14:paraId="2BE63B66" w14:textId="39DFCBF5" w:rsidR="00F13F12" w:rsidRPr="002437CB" w:rsidRDefault="00D368D2" w:rsidP="00F13F12">
      <w:pPr>
        <w:pStyle w:val="Heading4"/>
      </w:pPr>
      <w:bookmarkStart w:id="444" w:name="_Toc212495727"/>
      <w:bookmarkStart w:id="445" w:name="_Toc214953298"/>
      <w:bookmarkStart w:id="446" w:name="_Toc214954024"/>
      <w:bookmarkStart w:id="447" w:name="_Toc214968646"/>
      <w:r w:rsidRPr="002437CB">
        <w:t>5.2.9</w:t>
      </w:r>
      <w:r w:rsidR="00F13F12" w:rsidRPr="002437CB">
        <w:t>.1</w:t>
      </w:r>
      <w:r w:rsidR="00F13F12" w:rsidRPr="002437CB">
        <w:tab/>
        <w:t>Service Description</w:t>
      </w:r>
      <w:bookmarkEnd w:id="444"/>
      <w:bookmarkEnd w:id="445"/>
      <w:bookmarkEnd w:id="446"/>
      <w:bookmarkEnd w:id="447"/>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8" w:name="_Toc212495728"/>
      <w:bookmarkStart w:id="449" w:name="_Toc214953299"/>
      <w:bookmarkStart w:id="450" w:name="_Toc214954025"/>
      <w:bookmarkStart w:id="451" w:name="_Toc214968647"/>
      <w:r w:rsidRPr="002437CB">
        <w:t>5.2.9</w:t>
      </w:r>
      <w:r w:rsidR="00F13F12" w:rsidRPr="002437CB">
        <w:t>.2</w:t>
      </w:r>
      <w:r w:rsidR="00F13F12" w:rsidRPr="002437CB">
        <w:tab/>
        <w:t>Service Operations</w:t>
      </w:r>
      <w:bookmarkEnd w:id="448"/>
      <w:bookmarkEnd w:id="449"/>
      <w:bookmarkEnd w:id="450"/>
      <w:bookmarkEnd w:id="451"/>
    </w:p>
    <w:p w14:paraId="57CF1606" w14:textId="6CB76D44" w:rsidR="00F13F12" w:rsidRPr="002437CB" w:rsidRDefault="00D368D2" w:rsidP="00F13F12">
      <w:pPr>
        <w:pStyle w:val="Heading5"/>
      </w:pPr>
      <w:bookmarkStart w:id="452" w:name="_Toc212495729"/>
      <w:bookmarkStart w:id="453" w:name="_Toc214953300"/>
      <w:bookmarkStart w:id="454" w:name="_Toc214954026"/>
      <w:bookmarkStart w:id="455" w:name="_Toc214968648"/>
      <w:r w:rsidRPr="002437CB">
        <w:t>5.2.9</w:t>
      </w:r>
      <w:r w:rsidR="00F13F12" w:rsidRPr="002437CB">
        <w:t>.2.1</w:t>
      </w:r>
      <w:r w:rsidR="00F13F12" w:rsidRPr="002437CB">
        <w:tab/>
        <w:t>Introduction</w:t>
      </w:r>
      <w:bookmarkEnd w:id="452"/>
      <w:bookmarkEnd w:id="453"/>
      <w:bookmarkEnd w:id="454"/>
      <w:bookmarkEnd w:id="455"/>
    </w:p>
    <w:p w14:paraId="3E8CC1C4" w14:textId="28C86465" w:rsidR="00F13F12" w:rsidRPr="002437CB" w:rsidRDefault="00F13F12" w:rsidP="00F13F12">
      <w:r w:rsidRPr="002437CB">
        <w:t>The service operations defined for the AIMLES_AssistedMLModelSelection API are shown in the table </w:t>
      </w:r>
      <w:r w:rsidR="00D368D2" w:rsidRPr="002437CB">
        <w:t>5.2.9</w:t>
      </w:r>
      <w:r w:rsidRPr="002437CB">
        <w:t>.10.2.1-1.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6" w:name="_Toc212495730"/>
      <w:bookmarkStart w:id="457" w:name="_Toc214953301"/>
      <w:bookmarkStart w:id="458" w:name="_Toc214954027"/>
      <w:bookmarkStart w:id="459" w:name="_Toc214968649"/>
      <w:r w:rsidRPr="002437CB">
        <w:t>5.2.9</w:t>
      </w:r>
      <w:r w:rsidR="00F13F12" w:rsidRPr="002437CB">
        <w:t>.2.2</w:t>
      </w:r>
      <w:r w:rsidR="00F13F12" w:rsidRPr="002437CB">
        <w:tab/>
        <w:t>AIMLES_AssistedMLModelSelection_Subscribe</w:t>
      </w:r>
      <w:bookmarkEnd w:id="456"/>
      <w:bookmarkEnd w:id="457"/>
      <w:bookmarkEnd w:id="458"/>
      <w:bookmarkEnd w:id="459"/>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63434E" w:rsidP="00F13F12">
      <w:pPr>
        <w:pStyle w:val="TH"/>
      </w:pPr>
      <w:r>
        <w:lastRenderedPageBreak/>
        <w:pict w14:anchorId="784AFF7C">
          <v:shape id="_x0000_i1049" type="#_x0000_t75" style="width:466.3pt;height:125.55pt">
            <v:imagedata r:id="rId42"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460" w:name="_Toc212495731"/>
      <w:bookmarkStart w:id="461" w:name="_Toc214953302"/>
      <w:bookmarkStart w:id="462" w:name="_Toc214954028"/>
      <w:bookmarkStart w:id="463" w:name="_Toc214968650"/>
      <w:r w:rsidRPr="002437CB">
        <w:t>5.2.9</w:t>
      </w:r>
      <w:r w:rsidR="00F13F12" w:rsidRPr="002437CB">
        <w:t>.2.3</w:t>
      </w:r>
      <w:r w:rsidR="00F13F12" w:rsidRPr="002437CB">
        <w:tab/>
        <w:t>AIMLES_AssistedMLModelSelection_Update</w:t>
      </w:r>
      <w:bookmarkEnd w:id="460"/>
      <w:bookmarkEnd w:id="461"/>
      <w:bookmarkEnd w:id="462"/>
      <w:bookmarkEnd w:id="463"/>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63434E" w:rsidP="00F13F12">
      <w:pPr>
        <w:pStyle w:val="TH"/>
      </w:pPr>
      <w:r>
        <w:pict w14:anchorId="70383D31">
          <v:shape id="_x0000_i1050" type="#_x0000_t75" style="width:480.45pt;height:153.45pt">
            <v:imagedata r:id="rId43"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lastRenderedPageBreak/>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464" w:name="_Toc212495732"/>
      <w:bookmarkStart w:id="465" w:name="_Toc214953303"/>
      <w:bookmarkStart w:id="466" w:name="_Toc214954029"/>
      <w:bookmarkStart w:id="467" w:name="_Toc214968651"/>
      <w:r w:rsidRPr="002437CB">
        <w:t>5.2.9</w:t>
      </w:r>
      <w:r w:rsidR="00F13F12" w:rsidRPr="002437CB">
        <w:t>.2.4</w:t>
      </w:r>
      <w:r w:rsidR="00F13F12" w:rsidRPr="002437CB">
        <w:tab/>
        <w:t>AIMLES_AssistedMLModelSelection_Unsubscribe</w:t>
      </w:r>
      <w:bookmarkEnd w:id="464"/>
      <w:bookmarkEnd w:id="465"/>
      <w:bookmarkEnd w:id="466"/>
      <w:bookmarkEnd w:id="467"/>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01A85715"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 xml:space="preserve">sends a request to the AIMLE Server to delete an existing AIML Member Capability Analytics Subscription (see also clause 8.23 of </w:t>
      </w:r>
      <w:r w:rsidR="00662180">
        <w:t>3GPP TS 23.482 [9]</w:t>
      </w:r>
      <w:r w:rsidRPr="002437CB">
        <w:t>).</w:t>
      </w:r>
    </w:p>
    <w:p w14:paraId="2C66E4BE" w14:textId="77777777" w:rsidR="00F13F12" w:rsidRPr="002437CB" w:rsidRDefault="0063434E" w:rsidP="00F13F12">
      <w:pPr>
        <w:pStyle w:val="TH"/>
      </w:pPr>
      <w:r>
        <w:pict w14:anchorId="38907876">
          <v:shape id="_x0000_i1051" type="#_x0000_t75" style="width:473.55pt;height:160.3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lastRenderedPageBreak/>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468" w:name="_Toc212495733"/>
      <w:bookmarkStart w:id="469" w:name="_Toc214953304"/>
      <w:bookmarkStart w:id="470" w:name="_Toc214954030"/>
      <w:bookmarkStart w:id="471" w:name="_Toc214968652"/>
      <w:r w:rsidRPr="002437CB">
        <w:t>5.2.9</w:t>
      </w:r>
      <w:r w:rsidR="00F13F12" w:rsidRPr="002437CB">
        <w:t>.2.5</w:t>
      </w:r>
      <w:r w:rsidR="00F13F12" w:rsidRPr="002437CB">
        <w:tab/>
        <w:t>AIMLES_AssistedMLModelSelection_Notify</w:t>
      </w:r>
      <w:bookmarkEnd w:id="468"/>
      <w:bookmarkEnd w:id="469"/>
      <w:bookmarkEnd w:id="470"/>
      <w:bookmarkEnd w:id="471"/>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77777777" w:rsidR="00F13F12" w:rsidRPr="002437CB" w:rsidRDefault="00F13F12" w:rsidP="00F13F12">
      <w:r w:rsidRPr="002437CB">
        <w:t>The following procedures are supported by the "AIMLE Assisted ML Model Selection_Notify"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63434E" w:rsidP="00F13F12">
      <w:pPr>
        <w:pStyle w:val="TH"/>
      </w:pPr>
      <w:r>
        <w:pict w14:anchorId="196A23DB">
          <v:shape id="_x0000_i1052" type="#_x0000_t75" style="width:474pt;height:138pt">
            <v:imagedata r:id="rId44"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2" w:name="_Toc212495734"/>
      <w:bookmarkStart w:id="473" w:name="_Toc214953305"/>
      <w:bookmarkStart w:id="474" w:name="_Toc214954031"/>
      <w:bookmarkStart w:id="475" w:name="_Toc214968653"/>
      <w:r w:rsidRPr="002437CB">
        <w:lastRenderedPageBreak/>
        <w:t>5.2.10</w:t>
      </w:r>
      <w:r w:rsidRPr="002437CB">
        <w:tab/>
        <w:t xml:space="preserve">AIMLES_MLModelRetrieval </w:t>
      </w:r>
      <w:r w:rsidRPr="002437CB">
        <w:rPr>
          <w:rFonts w:eastAsia="SimSun"/>
        </w:rPr>
        <w:t>Service</w:t>
      </w:r>
      <w:bookmarkEnd w:id="472"/>
      <w:bookmarkEnd w:id="473"/>
      <w:bookmarkEnd w:id="474"/>
      <w:bookmarkEnd w:id="475"/>
    </w:p>
    <w:p w14:paraId="47FD9DEB" w14:textId="1CB49ABB" w:rsidR="001C4C48" w:rsidRPr="002437CB" w:rsidRDefault="00AA497C" w:rsidP="001C4C48">
      <w:pPr>
        <w:pStyle w:val="Heading4"/>
      </w:pPr>
      <w:bookmarkStart w:id="476" w:name="_Toc212495735"/>
      <w:bookmarkStart w:id="477" w:name="_Toc214953306"/>
      <w:bookmarkStart w:id="478" w:name="_Toc214954032"/>
      <w:bookmarkStart w:id="479" w:name="_Toc214968654"/>
      <w:r w:rsidRPr="002437CB">
        <w:t>5.2.10</w:t>
      </w:r>
      <w:r w:rsidR="001C4C48" w:rsidRPr="002437CB">
        <w:t>.1</w:t>
      </w:r>
      <w:r w:rsidR="001C4C48" w:rsidRPr="002437CB">
        <w:tab/>
        <w:t>Service Description</w:t>
      </w:r>
      <w:bookmarkEnd w:id="476"/>
      <w:bookmarkEnd w:id="477"/>
      <w:bookmarkEnd w:id="478"/>
      <w:bookmarkEnd w:id="479"/>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80" w:name="_Toc212495736"/>
      <w:bookmarkStart w:id="481" w:name="_Toc214953307"/>
      <w:bookmarkStart w:id="482" w:name="_Toc214954033"/>
      <w:bookmarkStart w:id="483" w:name="_Toc214968655"/>
      <w:r w:rsidRPr="002437CB">
        <w:t>5.2.10</w:t>
      </w:r>
      <w:r w:rsidR="001C4C48" w:rsidRPr="002437CB">
        <w:t>.2</w:t>
      </w:r>
      <w:r w:rsidR="001C4C48" w:rsidRPr="002437CB">
        <w:tab/>
        <w:t>Service Operations</w:t>
      </w:r>
      <w:bookmarkEnd w:id="480"/>
      <w:bookmarkEnd w:id="481"/>
      <w:bookmarkEnd w:id="482"/>
      <w:bookmarkEnd w:id="483"/>
    </w:p>
    <w:p w14:paraId="27A1B507" w14:textId="40775D83" w:rsidR="001C4C48" w:rsidRPr="002437CB" w:rsidRDefault="00AA497C" w:rsidP="001C4C48">
      <w:pPr>
        <w:pStyle w:val="Heading5"/>
      </w:pPr>
      <w:bookmarkStart w:id="484" w:name="_Toc212495737"/>
      <w:bookmarkStart w:id="485" w:name="_Toc214953308"/>
      <w:bookmarkStart w:id="486" w:name="_Toc214954034"/>
      <w:bookmarkStart w:id="487" w:name="_Toc214968656"/>
      <w:r w:rsidRPr="002437CB">
        <w:t>5.2.10</w:t>
      </w:r>
      <w:r w:rsidR="001C4C48" w:rsidRPr="002437CB">
        <w:t>.2.1</w:t>
      </w:r>
      <w:r w:rsidR="001C4C48" w:rsidRPr="002437CB">
        <w:tab/>
        <w:t>Introduction</w:t>
      </w:r>
      <w:bookmarkEnd w:id="484"/>
      <w:bookmarkEnd w:id="485"/>
      <w:bookmarkEnd w:id="486"/>
      <w:bookmarkEnd w:id="487"/>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0CA7F3D6" w:rsidR="008C3D93" w:rsidRPr="002437CB" w:rsidRDefault="008C3D93" w:rsidP="00A24C9B">
            <w:pPr>
              <w:pStyle w:val="TAL"/>
            </w:pPr>
            <w:r w:rsidRPr="002437CB">
              <w:t xml:space="preserve">AIMLE Server, </w:t>
            </w:r>
            <w:r w:rsidRPr="002437CB">
              <w:rPr>
                <w:lang w:val="en-US"/>
              </w:rPr>
              <w:t xml:space="preserve">AIMLE </w:t>
            </w:r>
            <w:r w:rsidR="00662180">
              <w:rPr>
                <w:lang w:val="en-US"/>
              </w:rPr>
              <w:t>C</w:t>
            </w:r>
            <w:r w:rsidRPr="002437CB">
              <w:rPr>
                <w:lang w:val="en-US"/>
              </w:rPr>
              <w:t>lient</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8" w:name="_Toc212495738"/>
      <w:bookmarkStart w:id="489" w:name="_Toc214953309"/>
      <w:bookmarkStart w:id="490" w:name="_Toc214954035"/>
      <w:bookmarkStart w:id="491" w:name="_Toc214968657"/>
      <w:r w:rsidRPr="002437CB">
        <w:t>5.2.10.2.2</w:t>
      </w:r>
      <w:r w:rsidRPr="002437CB">
        <w:tab/>
        <w:t>AIMLES_MLModelRetrieval_Request</w:t>
      </w:r>
      <w:bookmarkEnd w:id="488"/>
      <w:bookmarkEnd w:id="489"/>
      <w:bookmarkEnd w:id="490"/>
      <w:bookmarkEnd w:id="491"/>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p w14:paraId="649BD6FF" w14:textId="77777777" w:rsidR="001C4C48" w:rsidRPr="002437CB" w:rsidRDefault="0063434E" w:rsidP="001C4C48">
      <w:pPr>
        <w:pStyle w:val="TH"/>
      </w:pPr>
      <w:bookmarkStart w:id="492" w:name="_MON_1815988337"/>
      <w:bookmarkEnd w:id="492"/>
      <w:r>
        <w:lastRenderedPageBreak/>
        <w:pict w14:anchorId="63AEEA14">
          <v:shape id="_x0000_i1053" type="#_x0000_t75" style="width:466.3pt;height:180pt">
            <v:imagedata r:id="rId45" o:title=""/>
          </v:shape>
        </w:pi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53709569"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Pr="002437CB">
        <w:t>Req data structure.</w:t>
      </w:r>
    </w:p>
    <w:p w14:paraId="7205DC0E" w14:textId="77777777"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3" w:name="_Toc212495739"/>
      <w:bookmarkStart w:id="494" w:name="_Toc214953310"/>
      <w:bookmarkStart w:id="495" w:name="_Toc214954036"/>
      <w:bookmarkStart w:id="496" w:name="_Toc214968658"/>
      <w:r w:rsidRPr="002437CB">
        <w:t>5.2.10.2.3</w:t>
      </w:r>
      <w:r w:rsidRPr="002437CB">
        <w:tab/>
        <w:t>AIMLES_MLModelRetrieval_Subscribe</w:t>
      </w:r>
      <w:bookmarkEnd w:id="493"/>
      <w:bookmarkEnd w:id="494"/>
      <w:bookmarkEnd w:id="495"/>
      <w:bookmarkEnd w:id="496"/>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77777777" w:rsidR="001C4C48" w:rsidRPr="002437CB" w:rsidRDefault="0063434E" w:rsidP="001C4C48">
      <w:pPr>
        <w:pStyle w:val="TH"/>
      </w:pPr>
      <w:r>
        <w:pict w14:anchorId="4856DFFA">
          <v:shape id="_x0000_i1054" type="#_x0000_t75" style="width:466.3pt;height:132.85pt">
            <v:imagedata r:id="rId46" o:title=""/>
          </v:shape>
        </w:pi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lastRenderedPageBreak/>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7" w:name="_Toc212495740"/>
      <w:bookmarkStart w:id="498" w:name="_Toc214953311"/>
      <w:bookmarkStart w:id="499" w:name="_Toc214954037"/>
      <w:bookmarkStart w:id="500" w:name="_Toc214968659"/>
      <w:r w:rsidRPr="002437CB">
        <w:t>5.2.10.2.4</w:t>
      </w:r>
      <w:r w:rsidRPr="002437CB">
        <w:tab/>
        <w:t>AIMLES_MLModelRetrieval_Update</w:t>
      </w:r>
      <w:bookmarkEnd w:id="497"/>
      <w:bookmarkEnd w:id="498"/>
      <w:bookmarkEnd w:id="499"/>
      <w:bookmarkEnd w:id="500"/>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63434E" w:rsidP="001C4C48">
      <w:pPr>
        <w:pStyle w:val="TH"/>
      </w:pPr>
      <w:r>
        <w:pict w14:anchorId="47DB4413">
          <v:shape id="_x0000_i1055" type="#_x0000_t75" style="width:480pt;height:153.45pt">
            <v:imagedata r:id="rId47"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lastRenderedPageBreak/>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1" w:name="_Toc212495741"/>
      <w:bookmarkStart w:id="502" w:name="_Toc214953312"/>
      <w:bookmarkStart w:id="503" w:name="_Toc214954038"/>
      <w:bookmarkStart w:id="504" w:name="_Toc214968660"/>
      <w:r w:rsidRPr="002437CB">
        <w:t>5.2.10.2.5</w:t>
      </w:r>
      <w:r w:rsidRPr="002437CB">
        <w:tab/>
        <w:t>AIMLES_MLModelRetrieval_Unsubscribe</w:t>
      </w:r>
      <w:bookmarkEnd w:id="501"/>
      <w:bookmarkEnd w:id="502"/>
      <w:bookmarkEnd w:id="503"/>
      <w:bookmarkEnd w:id="504"/>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63434E" w:rsidP="001C4C48">
      <w:pPr>
        <w:pStyle w:val="TH"/>
      </w:pPr>
      <w:r>
        <w:pict w14:anchorId="41CF66F7">
          <v:shape id="_x0000_i1056" type="#_x0000_t75" style="width:473.55pt;height:160.3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5" w:name="_Toc212495742"/>
      <w:bookmarkStart w:id="506" w:name="_Toc214953313"/>
      <w:bookmarkStart w:id="507" w:name="_Toc214954039"/>
      <w:bookmarkStart w:id="508" w:name="_Toc214968661"/>
      <w:r w:rsidRPr="002437CB">
        <w:t>5.2.10.2.6</w:t>
      </w:r>
      <w:r w:rsidRPr="002437CB">
        <w:tab/>
        <w:t>AIMLES_MLModelRetrieval_Notify</w:t>
      </w:r>
      <w:bookmarkEnd w:id="505"/>
      <w:bookmarkEnd w:id="506"/>
      <w:bookmarkEnd w:id="507"/>
      <w:bookmarkEnd w:id="508"/>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77777777" w:rsidR="001C4C48" w:rsidRPr="002437CB" w:rsidRDefault="001C4C48" w:rsidP="001C4C48">
      <w:r w:rsidRPr="002437CB">
        <w:t>The following procedures are supported by the "ML Model Retrieval_Notify"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lastRenderedPageBreak/>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77777777" w:rsidR="001C4C48" w:rsidRPr="002437CB" w:rsidRDefault="0063434E" w:rsidP="001C4C48">
      <w:pPr>
        <w:pStyle w:val="TH"/>
      </w:pPr>
      <w:r>
        <w:pict w14:anchorId="4CADF84F">
          <v:shape id="_x0000_i1057" type="#_x0000_t75" style="width:474pt;height:138pt">
            <v:imagedata r:id="rId48" o:title=""/>
          </v:shape>
        </w:pi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62CBDD4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Pr="002437CB">
        <w:rPr>
          <w:lang w:eastAsia="zh-CN"/>
        </w:rPr>
        <w:t xml:space="preserve">MLMdlRetNotif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9" w:name="_Toc195627777"/>
      <w:bookmarkStart w:id="510" w:name="_Toc195628023"/>
      <w:bookmarkStart w:id="511" w:name="_Toc195628261"/>
      <w:bookmarkStart w:id="512" w:name="_Toc212495743"/>
      <w:bookmarkStart w:id="513" w:name="_Toc214953314"/>
      <w:bookmarkStart w:id="514" w:name="_Toc214954040"/>
      <w:bookmarkStart w:id="515" w:name="_Toc214968662"/>
      <w:r w:rsidRPr="002437CB">
        <w:lastRenderedPageBreak/>
        <w:t>5.2.11</w:t>
      </w:r>
      <w:r w:rsidRPr="002437CB">
        <w:tab/>
        <w:t>AIMLES_TLModelSelectionAssistance Service</w:t>
      </w:r>
      <w:bookmarkEnd w:id="509"/>
      <w:bookmarkEnd w:id="510"/>
      <w:bookmarkEnd w:id="511"/>
      <w:bookmarkEnd w:id="512"/>
      <w:bookmarkEnd w:id="513"/>
      <w:bookmarkEnd w:id="514"/>
      <w:bookmarkEnd w:id="515"/>
    </w:p>
    <w:p w14:paraId="10AD2333" w14:textId="455A9FFA" w:rsidR="00BF089F" w:rsidRPr="002437CB" w:rsidRDefault="00BF089F" w:rsidP="00BF089F">
      <w:pPr>
        <w:pStyle w:val="Heading4"/>
      </w:pPr>
      <w:bookmarkStart w:id="516" w:name="_Toc510696588"/>
      <w:bookmarkStart w:id="517" w:name="_Toc35971380"/>
      <w:bookmarkStart w:id="518" w:name="_Toc195627778"/>
      <w:bookmarkStart w:id="519" w:name="_Toc195628024"/>
      <w:bookmarkStart w:id="520" w:name="_Toc195628262"/>
      <w:bookmarkStart w:id="521" w:name="_Toc212495744"/>
      <w:bookmarkStart w:id="522" w:name="_Toc214953315"/>
      <w:bookmarkStart w:id="523" w:name="_Toc214954041"/>
      <w:bookmarkStart w:id="524" w:name="_Toc214968663"/>
      <w:r w:rsidRPr="002437CB">
        <w:t>5.2.11.1</w:t>
      </w:r>
      <w:r w:rsidRPr="002437CB">
        <w:tab/>
        <w:t>Service Description</w:t>
      </w:r>
      <w:bookmarkEnd w:id="516"/>
      <w:bookmarkEnd w:id="517"/>
      <w:bookmarkEnd w:id="518"/>
      <w:bookmarkEnd w:id="519"/>
      <w:bookmarkEnd w:id="520"/>
      <w:bookmarkEnd w:id="521"/>
      <w:bookmarkEnd w:id="522"/>
      <w:bookmarkEnd w:id="523"/>
      <w:bookmarkEnd w:id="524"/>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5" w:name="_Toc212495745"/>
      <w:bookmarkStart w:id="526" w:name="_Toc214953316"/>
      <w:bookmarkStart w:id="527" w:name="_Toc214954042"/>
      <w:bookmarkStart w:id="528" w:name="_Toc214968664"/>
      <w:r w:rsidRPr="002437CB">
        <w:t>5.2.11.2</w:t>
      </w:r>
      <w:r w:rsidRPr="002437CB">
        <w:tab/>
        <w:t>Service Operations</w:t>
      </w:r>
      <w:bookmarkEnd w:id="525"/>
      <w:bookmarkEnd w:id="526"/>
      <w:bookmarkEnd w:id="527"/>
      <w:bookmarkEnd w:id="528"/>
    </w:p>
    <w:p w14:paraId="056E5EEB" w14:textId="2E53D35A" w:rsidR="00BF089F" w:rsidRPr="002437CB" w:rsidRDefault="00BF089F" w:rsidP="00BF089F">
      <w:pPr>
        <w:pStyle w:val="Heading5"/>
      </w:pPr>
      <w:bookmarkStart w:id="529" w:name="_Toc510696590"/>
      <w:bookmarkStart w:id="530" w:name="_Toc35971382"/>
      <w:bookmarkStart w:id="531" w:name="_Toc195627780"/>
      <w:bookmarkStart w:id="532" w:name="_Toc195628026"/>
      <w:bookmarkStart w:id="533" w:name="_Toc195628264"/>
      <w:bookmarkStart w:id="534" w:name="_Toc212495746"/>
      <w:bookmarkStart w:id="535" w:name="_Toc214953317"/>
      <w:bookmarkStart w:id="536" w:name="_Toc214954043"/>
      <w:bookmarkStart w:id="537" w:name="_Toc214968665"/>
      <w:r w:rsidRPr="002437CB">
        <w:t>5.2.11.2.1</w:t>
      </w:r>
      <w:r w:rsidRPr="002437CB">
        <w:tab/>
        <w:t>Introduction</w:t>
      </w:r>
      <w:bookmarkEnd w:id="529"/>
      <w:bookmarkEnd w:id="530"/>
      <w:bookmarkEnd w:id="531"/>
      <w:bookmarkEnd w:id="532"/>
      <w:bookmarkEnd w:id="533"/>
      <w:bookmarkEnd w:id="534"/>
      <w:bookmarkEnd w:id="535"/>
      <w:bookmarkEnd w:id="536"/>
      <w:bookmarkEnd w:id="537"/>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8" w:name="_Toc195628233"/>
      <w:bookmarkStart w:id="539" w:name="_Toc212495747"/>
      <w:bookmarkStart w:id="540" w:name="_Toc214953318"/>
      <w:bookmarkStart w:id="541" w:name="_Toc214954044"/>
      <w:bookmarkStart w:id="542" w:name="_Toc214968666"/>
      <w:r w:rsidRPr="002437CB">
        <w:t>5.2.11.2.2</w:t>
      </w:r>
      <w:r w:rsidRPr="002437CB">
        <w:tab/>
      </w:r>
      <w:bookmarkEnd w:id="538"/>
      <w:r w:rsidRPr="002437CB">
        <w:t>AIMLES_</w:t>
      </w:r>
      <w:r w:rsidRPr="002437CB">
        <w:rPr>
          <w:noProof/>
        </w:rPr>
        <w:t>TLModelSelectionAssistance_Request</w:t>
      </w:r>
      <w:bookmarkEnd w:id="539"/>
      <w:bookmarkEnd w:id="540"/>
      <w:bookmarkEnd w:id="541"/>
      <w:bookmarkEnd w:id="542"/>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3" w:name="_Toc510696595"/>
      <w:bookmarkStart w:id="544" w:name="_Toc35971387"/>
      <w:bookmarkStart w:id="545" w:name="_Toc195627782"/>
      <w:bookmarkStart w:id="546" w:name="_Toc195628028"/>
      <w:bookmarkStart w:id="547"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58" type="#_x0000_t75" style="width:452.55pt;height:123.85pt" o:ole="">
            <v:imagedata r:id="rId49" o:title=""/>
          </v:shape>
          <o:OLEObject Type="Embed" ProgID="Visio.Drawing.15" ShapeID="_x0000_i1058" DrawAspect="Content" ObjectID="_1825596087" r:id="rId50"/>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8" w:name="_Toc212495748"/>
      <w:bookmarkStart w:id="549" w:name="_Toc214953319"/>
      <w:bookmarkStart w:id="550" w:name="_Toc214954045"/>
      <w:bookmarkStart w:id="551" w:name="_Toc214968667"/>
      <w:bookmarkEnd w:id="543"/>
      <w:bookmarkEnd w:id="544"/>
      <w:bookmarkEnd w:id="545"/>
      <w:bookmarkEnd w:id="546"/>
      <w:bookmarkEnd w:id="547"/>
      <w:r w:rsidRPr="002437CB">
        <w:rPr>
          <w:rFonts w:eastAsia="SimSun"/>
        </w:rPr>
        <w:lastRenderedPageBreak/>
        <w:t>5.2.12</w:t>
      </w:r>
      <w:r w:rsidRPr="002437CB">
        <w:rPr>
          <w:rFonts w:eastAsia="SimSun"/>
        </w:rPr>
        <w:tab/>
        <w:t>AIMLES_SplitOpNodeRegistration</w:t>
      </w:r>
      <w:bookmarkEnd w:id="548"/>
      <w:bookmarkEnd w:id="549"/>
      <w:bookmarkEnd w:id="550"/>
      <w:bookmarkEnd w:id="551"/>
    </w:p>
    <w:p w14:paraId="3F187C05" w14:textId="628534A3" w:rsidR="00964084" w:rsidRPr="002437CB" w:rsidRDefault="00964084" w:rsidP="00964084">
      <w:pPr>
        <w:pStyle w:val="Heading4"/>
        <w:rPr>
          <w:rFonts w:eastAsia="SimSun"/>
        </w:rPr>
      </w:pPr>
      <w:bookmarkStart w:id="552" w:name="_Toc212495749"/>
      <w:bookmarkStart w:id="553" w:name="_Toc214953320"/>
      <w:bookmarkStart w:id="554" w:name="_Toc214954046"/>
      <w:bookmarkStart w:id="555" w:name="_Toc214968668"/>
      <w:r w:rsidRPr="002437CB">
        <w:rPr>
          <w:rFonts w:eastAsia="SimSun"/>
        </w:rPr>
        <w:t>5.2.12.1</w:t>
      </w:r>
      <w:r w:rsidRPr="002437CB">
        <w:rPr>
          <w:rFonts w:eastAsia="SimSun"/>
        </w:rPr>
        <w:tab/>
        <w:t>Service Description</w:t>
      </w:r>
      <w:bookmarkEnd w:id="552"/>
      <w:bookmarkEnd w:id="553"/>
      <w:bookmarkEnd w:id="554"/>
      <w:bookmarkEnd w:id="555"/>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6" w:name="_Toc212495750"/>
      <w:bookmarkStart w:id="557" w:name="_Toc214953321"/>
      <w:bookmarkStart w:id="558" w:name="_Toc214954047"/>
      <w:bookmarkStart w:id="559" w:name="_Toc214968669"/>
      <w:r w:rsidRPr="002437CB">
        <w:rPr>
          <w:rFonts w:eastAsia="SimSun"/>
        </w:rPr>
        <w:t>5.2.12.2</w:t>
      </w:r>
      <w:r w:rsidRPr="002437CB">
        <w:rPr>
          <w:rFonts w:eastAsia="SimSun"/>
        </w:rPr>
        <w:tab/>
        <w:t>Service Operations</w:t>
      </w:r>
      <w:bookmarkEnd w:id="556"/>
      <w:bookmarkEnd w:id="557"/>
      <w:bookmarkEnd w:id="558"/>
      <w:bookmarkEnd w:id="559"/>
    </w:p>
    <w:p w14:paraId="1082FA5B" w14:textId="36EC68F2" w:rsidR="00964084" w:rsidRPr="002437CB" w:rsidRDefault="00964084" w:rsidP="00964084">
      <w:pPr>
        <w:pStyle w:val="Heading5"/>
        <w:rPr>
          <w:rFonts w:eastAsia="SimSun"/>
        </w:rPr>
      </w:pPr>
      <w:bookmarkStart w:id="560" w:name="_Toc85734161"/>
      <w:bookmarkStart w:id="561" w:name="_Toc89431460"/>
      <w:bookmarkStart w:id="562" w:name="_Toc97042252"/>
      <w:bookmarkStart w:id="563" w:name="_Toc97045396"/>
      <w:bookmarkStart w:id="564" w:name="_Toc97155141"/>
      <w:bookmarkStart w:id="565" w:name="_Toc101521294"/>
      <w:bookmarkStart w:id="566" w:name="_Toc138761555"/>
      <w:bookmarkStart w:id="567" w:name="_Toc145707749"/>
      <w:bookmarkStart w:id="568" w:name="_Toc160570208"/>
      <w:bookmarkStart w:id="569" w:name="_Toc162007804"/>
      <w:bookmarkStart w:id="570" w:name="_Toc185515417"/>
      <w:bookmarkStart w:id="571" w:name="_Toc195627743"/>
      <w:bookmarkStart w:id="572" w:name="_Toc195627989"/>
      <w:bookmarkStart w:id="573" w:name="_Toc212495751"/>
      <w:bookmarkStart w:id="574" w:name="_Toc214953322"/>
      <w:bookmarkStart w:id="575" w:name="_Toc214954048"/>
      <w:bookmarkStart w:id="576" w:name="_Toc214968670"/>
      <w:r w:rsidRPr="002437CB">
        <w:rPr>
          <w:rFonts w:eastAsia="SimSun"/>
        </w:rPr>
        <w:t>5.2.12.2.1</w:t>
      </w:r>
      <w:r w:rsidRPr="002437CB">
        <w:rPr>
          <w:rFonts w:eastAsia="SimSun"/>
        </w:rPr>
        <w:tab/>
        <w:t>Introduction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7" w:name="_Toc212495752"/>
      <w:bookmarkStart w:id="578" w:name="_Toc214953323"/>
      <w:bookmarkStart w:id="579" w:name="_Toc214954049"/>
      <w:bookmarkStart w:id="580" w:name="_Toc214968671"/>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7"/>
      <w:bookmarkEnd w:id="578"/>
      <w:bookmarkEnd w:id="579"/>
      <w:bookmarkEnd w:id="580"/>
    </w:p>
    <w:p w14:paraId="5C61D9EE" w14:textId="1DBC36D9" w:rsidR="00964084" w:rsidRPr="002437CB" w:rsidRDefault="00964084" w:rsidP="00964084">
      <w:pPr>
        <w:pStyle w:val="H6"/>
        <w:rPr>
          <w:rFonts w:eastAsia="SimSun"/>
        </w:rPr>
      </w:pPr>
      <w:bookmarkStart w:id="581" w:name="_Toc85734163"/>
      <w:bookmarkStart w:id="582" w:name="_Toc89431462"/>
      <w:bookmarkStart w:id="583" w:name="_Toc97042254"/>
      <w:bookmarkStart w:id="584" w:name="_Toc97045398"/>
      <w:bookmarkStart w:id="585" w:name="_Toc97155143"/>
      <w:bookmarkStart w:id="586" w:name="_Toc101521296"/>
      <w:bookmarkStart w:id="587" w:name="_Toc138761557"/>
      <w:bookmarkStart w:id="588" w:name="_Toc145707751"/>
      <w:bookmarkStart w:id="589" w:name="_Toc160570210"/>
      <w:bookmarkStart w:id="590" w:name="_Toc162007806"/>
      <w:bookmarkStart w:id="591" w:name="_Toc185515419"/>
      <w:r w:rsidRPr="002437CB">
        <w:rPr>
          <w:rFonts w:eastAsia="SimSun"/>
        </w:rPr>
        <w:t>5.2.12.2.2.1</w:t>
      </w:r>
      <w:r w:rsidRPr="002437CB">
        <w:rPr>
          <w:rFonts w:eastAsia="SimSun"/>
        </w:rPr>
        <w:tab/>
        <w:t>General</w:t>
      </w:r>
      <w:bookmarkEnd w:id="581"/>
      <w:bookmarkEnd w:id="582"/>
      <w:bookmarkEnd w:id="583"/>
      <w:bookmarkEnd w:id="584"/>
      <w:bookmarkEnd w:id="585"/>
      <w:bookmarkEnd w:id="586"/>
      <w:bookmarkEnd w:id="587"/>
      <w:bookmarkEnd w:id="588"/>
      <w:bookmarkEnd w:id="589"/>
      <w:bookmarkEnd w:id="590"/>
      <w:bookmarkEnd w:id="591"/>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245E796E"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Split Operation Node Registration Request (see also clause 8.14.2.4.2 of </w:t>
      </w:r>
      <w:r w:rsidR="00662180">
        <w:t>3GPP TS 23.482 [9]</w:t>
      </w:r>
      <w:r w:rsidRPr="002437CB">
        <w:rPr>
          <w:rFonts w:eastAsia="SimSun"/>
        </w:rPr>
        <w:t>).</w:t>
      </w:r>
    </w:p>
    <w:p w14:paraId="133414E0" w14:textId="77777777" w:rsidR="00964084" w:rsidRPr="002437CB" w:rsidRDefault="0063434E" w:rsidP="00964084">
      <w:pPr>
        <w:pStyle w:val="TH"/>
        <w:rPr>
          <w:rFonts w:eastAsia="SimSun"/>
        </w:rPr>
      </w:pPr>
      <w:bookmarkStart w:id="592" w:name="_MON_1816607175"/>
      <w:bookmarkEnd w:id="592"/>
      <w:r>
        <w:rPr>
          <w:rFonts w:eastAsia="SimSun"/>
        </w:rPr>
        <w:pict w14:anchorId="460D6B7D">
          <v:shape id="_x0000_i1059" type="#_x0000_t75" style="width:470.55pt;height:115.7pt">
            <v:imagedata r:id="rId51"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lastRenderedPageBreak/>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77777777" w:rsidR="00964084" w:rsidRPr="002437CB" w:rsidRDefault="00964084" w:rsidP="00964084">
      <w:pPr>
        <w:pStyle w:val="B2"/>
      </w:pPr>
      <w:r w:rsidRPr="002437CB">
        <w:t>a)</w:t>
      </w:r>
      <w:r w:rsidRPr="002437CB">
        <w:tab/>
        <w:t>create a new "Individual AIMLE split operation node registration"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14968672"/>
      <w:r w:rsidRPr="002437CB">
        <w:t>5.2.12.2.3</w:t>
      </w:r>
      <w:r w:rsidRPr="002437CB">
        <w:ta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75448650" w:rsidR="00964084" w:rsidRPr="002437CB" w:rsidRDefault="00964084" w:rsidP="00964084">
      <w:r w:rsidRPr="002437CB">
        <w:t>The Aimles_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1B8B7E96"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Split Operation Node Registration Update (see also clause 8.14.2.4.3 of </w:t>
      </w:r>
      <w:r w:rsidR="00662180">
        <w:t>3GPP TS 23.482 [9]</w:t>
      </w:r>
      <w:r w:rsidRPr="002437CB">
        <w:rPr>
          <w:rFonts w:eastAsia="SimSun"/>
        </w:rPr>
        <w:t>).</w:t>
      </w:r>
    </w:p>
    <w:p w14:paraId="482D8411" w14:textId="77777777" w:rsidR="00964084" w:rsidRPr="002437CB" w:rsidRDefault="0063434E" w:rsidP="00964084">
      <w:pPr>
        <w:pStyle w:val="TH"/>
        <w:rPr>
          <w:rFonts w:eastAsia="SimSun"/>
        </w:rPr>
      </w:pPr>
      <w:bookmarkStart w:id="599" w:name="_MON_1816610695"/>
      <w:bookmarkEnd w:id="599"/>
      <w:r>
        <w:rPr>
          <w:rFonts w:eastAsia="SimSun"/>
        </w:rPr>
        <w:pict w14:anchorId="0BE17E4B">
          <v:shape id="_x0000_i1060" type="#_x0000_t75" style="width:470.55pt;height:112.3pt">
            <v:imagedata r:id="rId52" o:title=""/>
          </v:shape>
        </w:pi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3ACE5EB7"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targeting the URI of the corresponding resource (i.e., "Individual Registered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77777777" w:rsidR="00964084" w:rsidRPr="002437CB" w:rsidRDefault="00964084" w:rsidP="000A5308">
      <w:pPr>
        <w:pStyle w:val="B2"/>
        <w:rPr>
          <w:lang w:eastAsia="zh-CN"/>
        </w:rPr>
      </w:pPr>
      <w:r w:rsidRPr="000A5308">
        <w:t>a)</w:t>
      </w:r>
      <w:r w:rsidRPr="000A5308">
        <w:tab/>
        <w:t>accordingly update the targeted "Individual AIMLE split operation node registration"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lastRenderedPageBreak/>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600" w:name="_Toc199145464"/>
      <w:bookmarkStart w:id="601" w:name="_Toc212495754"/>
      <w:bookmarkStart w:id="602" w:name="_Toc214953325"/>
      <w:bookmarkStart w:id="603" w:name="_Toc214954051"/>
      <w:bookmarkStart w:id="604" w:name="_Toc214968673"/>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600"/>
      <w:bookmarkEnd w:id="601"/>
      <w:bookmarkEnd w:id="602"/>
      <w:bookmarkEnd w:id="603"/>
      <w:bookmarkEnd w:id="604"/>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77777777" w:rsidR="001F2E59" w:rsidRPr="002437CB" w:rsidRDefault="001F2E59" w:rsidP="00752A3E">
      <w:pPr>
        <w:pStyle w:val="H6"/>
      </w:pPr>
      <w:r w:rsidRPr="002437CB">
        <w:t>5.2.12.2.4.2</w:t>
      </w:r>
      <w:r w:rsidRPr="002437CB">
        <w:tab/>
        <w:t>AIML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p w14:paraId="7417DA39" w14:textId="77777777" w:rsidR="00964084" w:rsidRPr="002437CB" w:rsidRDefault="0063434E" w:rsidP="00964084">
      <w:pPr>
        <w:pStyle w:val="TH"/>
        <w:rPr>
          <w:rFonts w:eastAsia="SimSun"/>
        </w:rPr>
      </w:pPr>
      <w:bookmarkStart w:id="605" w:name="_MON_1816612150"/>
      <w:bookmarkEnd w:id="605"/>
      <w:r>
        <w:rPr>
          <w:rFonts w:eastAsia="SimSun"/>
        </w:rPr>
        <w:pict w14:anchorId="64B6BB97">
          <v:shape id="_x0000_i1061" type="#_x0000_t75" style="width:470.55pt;height:112.3pt">
            <v:imagedata r:id="rId53" o:title=""/>
          </v:shape>
        </w:pi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27F0BF3F"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split operation</w:t>
      </w:r>
      <w:r w:rsidRPr="002437CB">
        <w:t xml:space="preserve"> registration"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77777777"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registration"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6" w:name="_Toc199249359"/>
      <w:bookmarkStart w:id="607" w:name="_Toc212495755"/>
      <w:bookmarkStart w:id="608" w:name="_Toc214953326"/>
      <w:bookmarkStart w:id="609" w:name="_Toc214954052"/>
      <w:bookmarkStart w:id="610" w:name="_Toc214968674"/>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6"/>
      <w:bookmarkEnd w:id="607"/>
      <w:bookmarkEnd w:id="608"/>
      <w:bookmarkEnd w:id="609"/>
      <w:bookmarkEnd w:id="610"/>
    </w:p>
    <w:p w14:paraId="5C3047B5" w14:textId="1D311F56" w:rsidR="0037009E" w:rsidRPr="009A5F56" w:rsidRDefault="0037009E" w:rsidP="0037009E">
      <w:pPr>
        <w:pStyle w:val="Heading4"/>
        <w:rPr>
          <w:lang w:val="en-US"/>
        </w:rPr>
      </w:pPr>
      <w:bookmarkStart w:id="611" w:name="_Toc199249360"/>
      <w:bookmarkStart w:id="612" w:name="_Toc212495756"/>
      <w:bookmarkStart w:id="613" w:name="_Toc214953327"/>
      <w:bookmarkStart w:id="614" w:name="_Toc214954053"/>
      <w:bookmarkStart w:id="615" w:name="_Toc214968675"/>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1"/>
      <w:bookmarkEnd w:id="612"/>
      <w:bookmarkEnd w:id="613"/>
      <w:bookmarkEnd w:id="614"/>
      <w:bookmarkEnd w:id="615"/>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6" w:name="_Toc199249361"/>
      <w:bookmarkStart w:id="617" w:name="_Toc212495757"/>
      <w:bookmarkStart w:id="618" w:name="_Toc214953328"/>
      <w:bookmarkStart w:id="619" w:name="_Toc214954054"/>
      <w:bookmarkStart w:id="620" w:name="_Toc214968676"/>
      <w:r w:rsidRPr="002437CB" w:rsidDel="009D467C">
        <w:t>5.2.</w:t>
      </w:r>
      <w:r w:rsidR="009D467C" w:rsidRPr="002437CB">
        <w:t>13</w:t>
      </w:r>
      <w:r w:rsidRPr="002437CB">
        <w:t>.2</w:t>
      </w:r>
      <w:r w:rsidRPr="002437CB">
        <w:tab/>
        <w:t>Service Operations</w:t>
      </w:r>
      <w:bookmarkEnd w:id="616"/>
      <w:bookmarkEnd w:id="617"/>
      <w:bookmarkEnd w:id="618"/>
      <w:bookmarkEnd w:id="619"/>
      <w:bookmarkEnd w:id="620"/>
    </w:p>
    <w:p w14:paraId="2206BBEF" w14:textId="5E17727C" w:rsidR="0037009E" w:rsidRPr="002437CB" w:rsidRDefault="0037009E" w:rsidP="0037009E">
      <w:pPr>
        <w:pStyle w:val="Heading5"/>
      </w:pPr>
      <w:bookmarkStart w:id="621" w:name="_Toc199249362"/>
      <w:bookmarkStart w:id="622" w:name="_Toc212495758"/>
      <w:bookmarkStart w:id="623" w:name="_Toc214953329"/>
      <w:bookmarkStart w:id="624" w:name="_Toc214954055"/>
      <w:bookmarkStart w:id="625" w:name="_Toc214968677"/>
      <w:r w:rsidRPr="002437CB" w:rsidDel="009D467C">
        <w:t>5.2.</w:t>
      </w:r>
      <w:r w:rsidR="009D467C" w:rsidRPr="002437CB">
        <w:t>13</w:t>
      </w:r>
      <w:r w:rsidRPr="002437CB">
        <w:t>.2.1</w:t>
      </w:r>
      <w:r w:rsidRPr="002437CB">
        <w:tab/>
        <w:t>Introduction</w:t>
      </w:r>
      <w:bookmarkEnd w:id="621"/>
      <w:bookmarkEnd w:id="622"/>
      <w:bookmarkEnd w:id="623"/>
      <w:bookmarkEnd w:id="624"/>
      <w:bookmarkEnd w:id="625"/>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63434E"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6" w:name="_Toc199249363"/>
      <w:bookmarkStart w:id="627" w:name="_Toc212495759"/>
      <w:bookmarkStart w:id="628" w:name="_Toc214953330"/>
      <w:bookmarkStart w:id="629" w:name="_Toc214954056"/>
      <w:bookmarkStart w:id="630" w:name="_Toc214968678"/>
      <w:r w:rsidRPr="002437CB" w:rsidDel="009D467C">
        <w:t>5.2.</w:t>
      </w:r>
      <w:r w:rsidR="009D467C" w:rsidRPr="002437CB">
        <w:t>13</w:t>
      </w:r>
      <w:r w:rsidRPr="002437CB">
        <w:t>.2.2</w:t>
      </w:r>
      <w:r w:rsidRPr="002437CB">
        <w:tab/>
        <w:t>AIMLES_MLModelUpdate_</w:t>
      </w:r>
      <w:bookmarkEnd w:id="626"/>
      <w:r w:rsidRPr="002437CB">
        <w:t>Request</w:t>
      </w:r>
      <w:bookmarkEnd w:id="627"/>
      <w:bookmarkEnd w:id="628"/>
      <w:bookmarkEnd w:id="629"/>
      <w:bookmarkEnd w:id="630"/>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63434E" w:rsidP="0037009E">
      <w:pPr>
        <w:pStyle w:val="TH"/>
      </w:pPr>
      <w:r>
        <w:pict w14:anchorId="26891CE6">
          <v:shape id="_x0000_i1062" type="#_x0000_t75" style="width:466.3pt;height:125.55pt">
            <v:imagedata r:id="rId54"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1" w:name="_Toc212495760"/>
      <w:r>
        <w:rPr>
          <w:noProof/>
        </w:rPr>
        <w:lastRenderedPageBreak/>
        <w:br w:type="page"/>
      </w:r>
    </w:p>
    <w:p w14:paraId="32F90B70" w14:textId="39E596BE" w:rsidR="00802F4B" w:rsidRPr="002437CB" w:rsidRDefault="00802F4B" w:rsidP="00802F4B">
      <w:pPr>
        <w:pStyle w:val="Heading3"/>
      </w:pPr>
      <w:bookmarkStart w:id="632" w:name="_Toc214953331"/>
      <w:bookmarkStart w:id="633" w:name="_Toc214954057"/>
      <w:bookmarkStart w:id="634" w:name="_Toc214968679"/>
      <w:r w:rsidRPr="002437CB">
        <w:lastRenderedPageBreak/>
        <w:t>5.2</w:t>
      </w:r>
      <w:r w:rsidRPr="002437CB" w:rsidDel="00F239B5">
        <w:t>.</w:t>
      </w:r>
      <w:r w:rsidR="00F239B5" w:rsidRPr="002437CB">
        <w:t>14</w:t>
      </w:r>
      <w:r w:rsidRPr="002437CB">
        <w:tab/>
        <w:t>AIMLES_MLModelTraining Service</w:t>
      </w:r>
      <w:bookmarkEnd w:id="631"/>
      <w:bookmarkEnd w:id="632"/>
      <w:bookmarkEnd w:id="633"/>
      <w:bookmarkEnd w:id="634"/>
    </w:p>
    <w:p w14:paraId="66EB06EE" w14:textId="57DCFA99" w:rsidR="00767C53" w:rsidRPr="002437CB" w:rsidRDefault="00767C53" w:rsidP="00767C53">
      <w:pPr>
        <w:pStyle w:val="Heading4"/>
      </w:pPr>
      <w:bookmarkStart w:id="635" w:name="_Toc212495761"/>
      <w:bookmarkStart w:id="636" w:name="_Toc214953332"/>
      <w:bookmarkStart w:id="637" w:name="_Toc214954058"/>
      <w:bookmarkStart w:id="638" w:name="_Toc214968680"/>
      <w:r w:rsidRPr="002437CB">
        <w:t>5.2</w:t>
      </w:r>
      <w:r w:rsidRPr="002437CB" w:rsidDel="00F239B5">
        <w:t>.</w:t>
      </w:r>
      <w:r w:rsidR="00F239B5" w:rsidRPr="002437CB">
        <w:t>14</w:t>
      </w:r>
      <w:r w:rsidRPr="002437CB">
        <w:t>.1</w:t>
      </w:r>
      <w:r w:rsidRPr="002437CB">
        <w:tab/>
        <w:t>Service Description</w:t>
      </w:r>
      <w:bookmarkEnd w:id="635"/>
      <w:bookmarkEnd w:id="636"/>
      <w:bookmarkEnd w:id="637"/>
      <w:bookmarkEnd w:id="638"/>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39" w:name="_Toc212495762"/>
      <w:bookmarkStart w:id="640" w:name="_Toc214953333"/>
      <w:bookmarkStart w:id="641" w:name="_Toc214954059"/>
      <w:bookmarkStart w:id="642" w:name="_Toc214968681"/>
      <w:r w:rsidRPr="002437CB">
        <w:t>5.2</w:t>
      </w:r>
      <w:r w:rsidRPr="002437CB" w:rsidDel="00F239B5">
        <w:t>.</w:t>
      </w:r>
      <w:r w:rsidR="00F239B5" w:rsidRPr="002437CB">
        <w:t>14</w:t>
      </w:r>
      <w:r w:rsidRPr="002437CB">
        <w:t>.2</w:t>
      </w:r>
      <w:r w:rsidRPr="002437CB">
        <w:tab/>
        <w:t>Service Operations</w:t>
      </w:r>
      <w:bookmarkEnd w:id="639"/>
      <w:bookmarkEnd w:id="640"/>
      <w:bookmarkEnd w:id="641"/>
      <w:bookmarkEnd w:id="642"/>
    </w:p>
    <w:p w14:paraId="2C3BE4FD" w14:textId="667F25AC" w:rsidR="00767C53" w:rsidRPr="002437CB" w:rsidRDefault="00767C53" w:rsidP="00767C53">
      <w:pPr>
        <w:pStyle w:val="Heading5"/>
      </w:pPr>
      <w:bookmarkStart w:id="643" w:name="_Toc212495763"/>
      <w:bookmarkStart w:id="644" w:name="_Toc214953334"/>
      <w:bookmarkStart w:id="645" w:name="_Toc214954060"/>
      <w:bookmarkStart w:id="646" w:name="_Toc214968682"/>
      <w:r w:rsidRPr="002437CB">
        <w:t>5.2</w:t>
      </w:r>
      <w:r w:rsidRPr="002437CB" w:rsidDel="00F239B5">
        <w:t>.</w:t>
      </w:r>
      <w:r w:rsidR="00F239B5" w:rsidRPr="002437CB">
        <w:t>14</w:t>
      </w:r>
      <w:r w:rsidRPr="002437CB">
        <w:t>.2.1</w:t>
      </w:r>
      <w:r w:rsidRPr="002437CB">
        <w:tab/>
        <w:t>Introduction</w:t>
      </w:r>
      <w:bookmarkEnd w:id="643"/>
      <w:bookmarkEnd w:id="644"/>
      <w:bookmarkEnd w:id="645"/>
      <w:bookmarkEnd w:id="646"/>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7" w:name="_Toc212495764"/>
      <w:bookmarkStart w:id="648" w:name="_Toc214953335"/>
      <w:bookmarkStart w:id="649" w:name="_Toc214954061"/>
      <w:bookmarkStart w:id="650" w:name="_Toc214968683"/>
      <w:r w:rsidRPr="002437CB">
        <w:t>5.2</w:t>
      </w:r>
      <w:r w:rsidRPr="002437CB" w:rsidDel="00F239B5">
        <w:t>.</w:t>
      </w:r>
      <w:r w:rsidR="00F239B5" w:rsidRPr="002437CB">
        <w:t>14</w:t>
      </w:r>
      <w:r w:rsidRPr="002437CB">
        <w:t>.2.2</w:t>
      </w:r>
      <w:r w:rsidRPr="002437CB">
        <w:tab/>
        <w:t>AIMLES_</w:t>
      </w:r>
      <w:r w:rsidRPr="002437CB">
        <w:rPr>
          <w:noProof/>
        </w:rPr>
        <w:t>MLModelTraining_Request</w:t>
      </w:r>
      <w:bookmarkEnd w:id="647"/>
      <w:bookmarkEnd w:id="648"/>
      <w:bookmarkEnd w:id="649"/>
      <w:bookmarkEnd w:id="650"/>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77777777" w:rsidR="00767C53" w:rsidRPr="002437CB" w:rsidRDefault="00767C53" w:rsidP="00767C53">
      <w:pPr>
        <w:pStyle w:val="TH"/>
      </w:pPr>
      <w:r w:rsidRPr="002437CB">
        <w:object w:dxaOrig="9024" w:dyaOrig="2496" w14:anchorId="73BABDA9">
          <v:shape id="_x0000_i1063" type="#_x0000_t75" style="width:451.7pt;height:123.85pt" o:ole="">
            <v:imagedata r:id="rId55" o:title=""/>
          </v:shape>
          <o:OLEObject Type="Embed" ProgID="Visio.Drawing.15" ShapeID="_x0000_i1063" DrawAspect="Content" ObjectID="_1825596088" r:id="rId56"/>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lastRenderedPageBreak/>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1" w:name="_Toc212495765"/>
      <w:bookmarkStart w:id="652" w:name="_Toc214953336"/>
      <w:bookmarkStart w:id="653" w:name="_Toc214954062"/>
      <w:bookmarkStart w:id="654" w:name="_Toc214968684"/>
      <w:r w:rsidRPr="002437CB">
        <w:t>5.2</w:t>
      </w:r>
      <w:r w:rsidRPr="002437CB" w:rsidDel="00F239B5">
        <w:t>.</w:t>
      </w:r>
      <w:r w:rsidR="00F239B5" w:rsidRPr="002437CB">
        <w:t>14</w:t>
      </w:r>
      <w:r w:rsidRPr="002437CB">
        <w:t>.2.3</w:t>
      </w:r>
      <w:r w:rsidRPr="002437CB">
        <w:tab/>
        <w:t>AIMLES_MLModelTraining_Notify</w:t>
      </w:r>
      <w:bookmarkEnd w:id="651"/>
      <w:bookmarkEnd w:id="652"/>
      <w:bookmarkEnd w:id="653"/>
      <w:bookmarkEnd w:id="654"/>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77777777" w:rsidR="00767C53" w:rsidRPr="002437CB" w:rsidRDefault="00767C53" w:rsidP="00767C53">
      <w:r w:rsidRPr="002437CB">
        <w:t>The following procedures are supported by the "AIMLE_MLModelTraining_Notify"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63434E" w:rsidP="00767C53">
      <w:pPr>
        <w:pStyle w:val="TH"/>
      </w:pPr>
      <w:r>
        <w:pict w14:anchorId="5E0AFF25">
          <v:shape id="_x0000_i1064" type="#_x0000_t75" style="width:456pt;height:137.55pt">
            <v:imagedata r:id="rId57"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5" w:name="_Toc211956304"/>
      <w:bookmarkStart w:id="656" w:name="_Toc214953337"/>
      <w:bookmarkStart w:id="657" w:name="_Toc214954063"/>
      <w:bookmarkStart w:id="658" w:name="_Toc214968685"/>
      <w:bookmarkStart w:id="659" w:name="_Toc212495766"/>
      <w:r w:rsidRPr="00D3128E">
        <w:lastRenderedPageBreak/>
        <w:t>5.2</w:t>
      </w:r>
      <w:r w:rsidRPr="00D3128E" w:rsidDel="00F239B5">
        <w:t>.</w:t>
      </w:r>
      <w:r w:rsidRPr="00D3128E">
        <w:t>15</w:t>
      </w:r>
      <w:r w:rsidRPr="00D3128E">
        <w:tab/>
      </w:r>
      <w:bookmarkStart w:id="660" w:name="_Hlk212820340"/>
      <w:r w:rsidRPr="00D3128E">
        <w:rPr>
          <w:lang w:eastAsia="zh-CN"/>
        </w:rPr>
        <w:t>AIMLES_SplitOpEvent</w:t>
      </w:r>
      <w:bookmarkEnd w:id="660"/>
      <w:r w:rsidRPr="00D3128E">
        <w:t xml:space="preserve"> Service</w:t>
      </w:r>
      <w:bookmarkEnd w:id="655"/>
      <w:bookmarkEnd w:id="656"/>
      <w:bookmarkEnd w:id="657"/>
      <w:bookmarkEnd w:id="658"/>
    </w:p>
    <w:p w14:paraId="212AB2F5" w14:textId="77777777" w:rsidR="003345C8" w:rsidRPr="00D3128E" w:rsidRDefault="003345C8" w:rsidP="003345C8">
      <w:pPr>
        <w:pStyle w:val="Heading4"/>
      </w:pPr>
      <w:bookmarkStart w:id="661" w:name="_Toc211956305"/>
      <w:bookmarkStart w:id="662" w:name="_Toc214953338"/>
      <w:bookmarkStart w:id="663" w:name="_Toc214954064"/>
      <w:bookmarkStart w:id="664" w:name="_Toc214968686"/>
      <w:r w:rsidRPr="00D3128E">
        <w:t>5.2</w:t>
      </w:r>
      <w:r w:rsidRPr="00D3128E" w:rsidDel="00F239B5">
        <w:t>.</w:t>
      </w:r>
      <w:r w:rsidRPr="00D3128E">
        <w:t>15.1</w:t>
      </w:r>
      <w:r w:rsidRPr="00D3128E">
        <w:tab/>
        <w:t>Service Description</w:t>
      </w:r>
      <w:bookmarkEnd w:id="661"/>
      <w:bookmarkEnd w:id="662"/>
      <w:bookmarkEnd w:id="663"/>
      <w:bookmarkEnd w:id="664"/>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5" w:name="_Toc211956306"/>
      <w:bookmarkStart w:id="666" w:name="_Toc214953339"/>
      <w:bookmarkStart w:id="667" w:name="_Toc214954065"/>
      <w:bookmarkStart w:id="668" w:name="_Toc214968687"/>
      <w:r>
        <w:t>5.2</w:t>
      </w:r>
      <w:r w:rsidDel="00F239B5">
        <w:t>.</w:t>
      </w:r>
      <w:r>
        <w:t>15</w:t>
      </w:r>
      <w:r w:rsidRPr="00C07EFD">
        <w:t>.2</w:t>
      </w:r>
      <w:r w:rsidRPr="00C07EFD">
        <w:tab/>
        <w:t>Service Operations</w:t>
      </w:r>
      <w:bookmarkEnd w:id="665"/>
      <w:bookmarkEnd w:id="666"/>
      <w:bookmarkEnd w:id="667"/>
      <w:bookmarkEnd w:id="668"/>
    </w:p>
    <w:p w14:paraId="0C8E699A" w14:textId="77777777" w:rsidR="003345C8" w:rsidRPr="00C07EFD" w:rsidRDefault="003345C8" w:rsidP="003345C8">
      <w:pPr>
        <w:pStyle w:val="Heading5"/>
      </w:pPr>
      <w:bookmarkStart w:id="669" w:name="_Toc211956307"/>
      <w:bookmarkStart w:id="670" w:name="_Toc214953340"/>
      <w:bookmarkStart w:id="671" w:name="_Toc214954066"/>
      <w:bookmarkStart w:id="672" w:name="_Toc214968688"/>
      <w:r>
        <w:t>5.2</w:t>
      </w:r>
      <w:r w:rsidDel="00F239B5">
        <w:t>.</w:t>
      </w:r>
      <w:r>
        <w:t>15</w:t>
      </w:r>
      <w:r w:rsidRPr="00C07EFD">
        <w:t>.2.1</w:t>
      </w:r>
      <w:r w:rsidRPr="00C07EFD">
        <w:tab/>
        <w:t>Introduction</w:t>
      </w:r>
      <w:bookmarkEnd w:id="669"/>
      <w:bookmarkEnd w:id="670"/>
      <w:bookmarkEnd w:id="671"/>
      <w:bookmarkEnd w:id="672"/>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7777777" w:rsidR="003345C8" w:rsidRPr="00C07EFD" w:rsidRDefault="003345C8" w:rsidP="003345C8">
      <w:pPr>
        <w:pStyle w:val="TH"/>
      </w:pPr>
      <w:r w:rsidRPr="00C07EFD">
        <w:t>Table </w:t>
      </w:r>
      <w:r>
        <w:t>5.2</w:t>
      </w:r>
      <w:r w:rsidDel="00F239B5">
        <w:t>.</w:t>
      </w:r>
      <w:r>
        <w:t>14</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7777777" w:rsidR="003345C8" w:rsidRPr="00C07EFD" w:rsidRDefault="003345C8" w:rsidP="00527778">
            <w:pPr>
              <w:pStyle w:val="TAL"/>
              <w:jc w:val="center"/>
              <w:rPr>
                <w:lang w:val="en-US"/>
              </w:rPr>
            </w:pPr>
            <w:r w:rsidRPr="00C07EFD">
              <w:rPr>
                <w:lang w:val="en-US"/>
              </w:rPr>
              <w:t>e.g., 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77777777" w:rsidR="003345C8" w:rsidRPr="00C07EFD" w:rsidRDefault="003345C8" w:rsidP="00527778">
            <w:pPr>
              <w:pStyle w:val="TAL"/>
              <w:jc w:val="center"/>
              <w:rPr>
                <w:lang w:val="en-US"/>
              </w:rPr>
            </w:pPr>
            <w:r>
              <w:rPr>
                <w:lang w:val="en-US"/>
              </w:rPr>
              <w:t>e.g., VAL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527778">
            <w:pPr>
              <w:pStyle w:val="TAL"/>
              <w:jc w:val="center"/>
              <w:rPr>
                <w:lang w:val="fr-FR"/>
              </w:rPr>
            </w:pPr>
            <w:r w:rsidRPr="001D1058">
              <w:rPr>
                <w:lang w:val="fr-FR"/>
              </w:rPr>
              <w:t>e.g., AIMLE Client, V</w:t>
            </w:r>
            <w:r>
              <w:rPr>
                <w:lang w:val="fr-FR"/>
              </w:rPr>
              <w:t>AL</w:t>
            </w:r>
            <w:r w:rsidRPr="00A07F84">
              <w:rPr>
                <w:lang w:val="fr-FR"/>
              </w:rPr>
              <w:t xml:space="preserve"> S</w:t>
            </w:r>
            <w:r w:rsidRPr="001D1058">
              <w:rPr>
                <w:lang w:val="fr-FR"/>
              </w:rPr>
              <w:t>e</w:t>
            </w:r>
            <w:r w:rsidRPr="00A07F84">
              <w:rPr>
                <w:lang w:val="fr-FR"/>
              </w:rPr>
              <w:t>r</w:t>
            </w:r>
            <w:r w:rsidRPr="001D1058">
              <w:rPr>
                <w:lang w:val="fr-FR"/>
              </w:rPr>
              <w:t>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527778">
            <w:pPr>
              <w:pStyle w:val="TAL"/>
              <w:jc w:val="center"/>
              <w:rPr>
                <w:lang w:val="en-US"/>
              </w:rPr>
            </w:pPr>
            <w:r w:rsidRPr="00A07F84">
              <w:rPr>
                <w:lang w:val="en-US"/>
              </w:rPr>
              <w:t>e.g., AIMLE Client, V</w:t>
            </w:r>
            <w:r>
              <w:rPr>
                <w:lang w:val="en-US"/>
              </w:rPr>
              <w:t>AL</w:t>
            </w:r>
            <w:r w:rsidRPr="00A07F84">
              <w:rPr>
                <w:lang w:val="fr-FR"/>
              </w:rPr>
              <w:t xml:space="preserve"> S</w:t>
            </w:r>
            <w:r w:rsidRPr="00A07F84">
              <w:rPr>
                <w:lang w:val="en-US"/>
              </w:rPr>
              <w:t>e</w:t>
            </w:r>
            <w:r w:rsidRPr="00A07F84">
              <w:rPr>
                <w:lang w:val="fr-FR"/>
              </w:rPr>
              <w:t>r</w:t>
            </w:r>
            <w:r>
              <w:rPr>
                <w:lang w:val="sv-SE"/>
              </w:rPr>
              <w:t>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3" w:name="_Toc211956308"/>
      <w:bookmarkStart w:id="674" w:name="_Toc214953341"/>
      <w:bookmarkStart w:id="675" w:name="_Toc214954067"/>
      <w:bookmarkStart w:id="676" w:name="_Toc214968689"/>
      <w:r>
        <w:t>5.2</w:t>
      </w:r>
      <w:r w:rsidDel="00F239B5">
        <w:t>.</w:t>
      </w:r>
      <w:r>
        <w:t>15</w:t>
      </w:r>
      <w:r w:rsidRPr="00C07EFD">
        <w:t>.2.</w:t>
      </w:r>
      <w:r>
        <w:t>2</w:t>
      </w:r>
      <w:r w:rsidRPr="00C07EFD">
        <w:tab/>
        <w:t>AIMLES_</w:t>
      </w:r>
      <w:r>
        <w:rPr>
          <w:lang w:eastAsia="zh-CN"/>
        </w:rPr>
        <w:t>SplitOpEvent</w:t>
      </w:r>
      <w:r w:rsidRPr="00C07EFD">
        <w:rPr>
          <w:noProof/>
        </w:rPr>
        <w:t>_</w:t>
      </w:r>
      <w:bookmarkEnd w:id="673"/>
      <w:r>
        <w:rPr>
          <w:noProof/>
        </w:rPr>
        <w:t>Subscribe</w:t>
      </w:r>
      <w:bookmarkEnd w:id="674"/>
      <w:bookmarkEnd w:id="675"/>
      <w:bookmarkEnd w:id="676"/>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5" type="#_x0000_t75" style="width:452.55pt;height:123.45pt" o:ole="">
            <v:imagedata r:id="rId58" o:title=""/>
          </v:shape>
          <o:OLEObject Type="Embed" ProgID="Visio.Drawing.15" ShapeID="_x0000_i1065" DrawAspect="Content" ObjectID="_1825596089" r:id="rId59"/>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lastRenderedPageBreak/>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7" w:name="_Toc214953342"/>
      <w:bookmarkStart w:id="678" w:name="_Toc214954068"/>
      <w:bookmarkStart w:id="679" w:name="_Toc214968690"/>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7"/>
      <w:bookmarkEnd w:id="678"/>
      <w:bookmarkEnd w:id="679"/>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6" type="#_x0000_t75" style="width:452.55pt;height:123.45pt" o:ole="">
            <v:imagedata r:id="rId60" o:title=""/>
          </v:shape>
          <o:OLEObject Type="Embed" ProgID="Visio.Drawing.15" ShapeID="_x0000_i1066" DrawAspect="Content" ObjectID="_1825596090" r:id="rId61"/>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80" w:name="_Toc214953343"/>
      <w:bookmarkStart w:id="681" w:name="_Toc214954069"/>
      <w:bookmarkStart w:id="682" w:name="_Toc214968691"/>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80"/>
      <w:bookmarkEnd w:id="681"/>
      <w:bookmarkEnd w:id="682"/>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lastRenderedPageBreak/>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67" type="#_x0000_t75" style="width:454.3pt;height:128.15pt" o:ole="">
            <v:imagedata r:id="rId62" o:title=""/>
          </v:shape>
          <o:OLEObject Type="Embed" ProgID="Visio.Drawing.15" ShapeID="_x0000_i1067" DrawAspect="Content" ObjectID="_1825596091" r:id="rId63"/>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77777777" w:rsidR="003345C8" w:rsidRPr="00C07EFD" w:rsidRDefault="003345C8" w:rsidP="003345C8">
      <w:pPr>
        <w:pStyle w:val="B1"/>
      </w:pPr>
      <w:r w:rsidRPr="00C07EFD">
        <w:t>2a.</w:t>
      </w:r>
      <w:r w:rsidRPr="00C07EFD">
        <w:tab/>
        <w:t>Upon success, the AIMLE Server shall update the targeted "</w:t>
      </w:r>
      <w:r w:rsidRPr="00C07EFD">
        <w:rPr>
          <w:lang w:eastAsia="zh-CN"/>
        </w:rPr>
        <w:t xml:space="preserve">AIMLE </w:t>
      </w:r>
      <w:r>
        <w:t xml:space="preserve">Split Operation Event </w:t>
      </w:r>
      <w:r w:rsidRPr="00C07EFD">
        <w:t>Subscriptions" resource accordingly and respond with either:</w:t>
      </w:r>
    </w:p>
    <w:p w14:paraId="418073AA" w14:textId="17D33EB9" w:rsidR="003345C8" w:rsidRPr="00C07EFD" w:rsidRDefault="003345C8" w:rsidP="003345C8">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w:t>
      </w:r>
      <w:r>
        <w:t xml:space="preserve">Split Operation Event </w:t>
      </w:r>
      <w:r w:rsidRPr="00C07EFD">
        <w:t xml:space="preserve">Subscription"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3" w:name="_Toc214953344"/>
      <w:bookmarkStart w:id="684" w:name="_Toc214954070"/>
      <w:bookmarkStart w:id="685" w:name="_Toc214968692"/>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3"/>
      <w:bookmarkEnd w:id="684"/>
      <w:bookmarkEnd w:id="685"/>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77777777"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 xml:space="preserve">sends a request to the AIMLE Server to delete an existing AIML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68" type="#_x0000_t75" style="width:452.55pt;height:123.45pt" o:ole="">
            <v:imagedata r:id="rId64" o:title=""/>
          </v:shape>
          <o:OLEObject Type="Embed" ProgID="Visio.Drawing.15" ShapeID="_x0000_i1068" DrawAspect="Content" ObjectID="_1825596092" r:id="rId65"/>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686" w:name="_Toc214953345"/>
      <w:bookmarkStart w:id="687" w:name="_Toc214954071"/>
      <w:bookmarkStart w:id="688" w:name="_Toc214968693"/>
      <w:r w:rsidRPr="002437CB">
        <w:t>5.3</w:t>
      </w:r>
      <w:r w:rsidRPr="002437CB">
        <w:tab/>
        <w:t>Services offered by the AIMLE Repository</w:t>
      </w:r>
      <w:bookmarkEnd w:id="408"/>
      <w:bookmarkEnd w:id="409"/>
      <w:bookmarkEnd w:id="659"/>
      <w:bookmarkEnd w:id="686"/>
      <w:bookmarkEnd w:id="687"/>
      <w:bookmarkEnd w:id="688"/>
    </w:p>
    <w:p w14:paraId="236AF412" w14:textId="77777777" w:rsidR="00C309A7" w:rsidRPr="002437CB" w:rsidRDefault="00C309A7" w:rsidP="00C309A7">
      <w:pPr>
        <w:pStyle w:val="Heading3"/>
      </w:pPr>
      <w:bookmarkStart w:id="689" w:name="_Toc195627784"/>
      <w:bookmarkStart w:id="690" w:name="_Toc195628030"/>
      <w:bookmarkStart w:id="691" w:name="_Toc212495767"/>
      <w:bookmarkStart w:id="692" w:name="_Toc214953346"/>
      <w:bookmarkStart w:id="693" w:name="_Toc214954072"/>
      <w:bookmarkStart w:id="694" w:name="_Toc214968694"/>
      <w:r w:rsidRPr="002437CB">
        <w:t>5.3.1</w:t>
      </w:r>
      <w:r w:rsidRPr="002437CB">
        <w:tab/>
        <w:t>MLR_MLModelManagement Service</w:t>
      </w:r>
      <w:bookmarkEnd w:id="689"/>
      <w:bookmarkEnd w:id="690"/>
      <w:bookmarkEnd w:id="691"/>
      <w:bookmarkEnd w:id="692"/>
      <w:bookmarkEnd w:id="693"/>
      <w:bookmarkEnd w:id="694"/>
    </w:p>
    <w:p w14:paraId="74232BB5" w14:textId="77777777" w:rsidR="00360F26" w:rsidRPr="002437CB" w:rsidRDefault="00360F26" w:rsidP="00360F26">
      <w:pPr>
        <w:pStyle w:val="Heading4"/>
      </w:pPr>
      <w:bookmarkStart w:id="695" w:name="_Toc67903504"/>
      <w:bookmarkStart w:id="696" w:name="_Toc195627785"/>
      <w:bookmarkStart w:id="697" w:name="_Toc195628031"/>
      <w:bookmarkStart w:id="698" w:name="_Toc212495768"/>
      <w:bookmarkStart w:id="699" w:name="_Toc214953347"/>
      <w:bookmarkStart w:id="700" w:name="_Toc214954073"/>
      <w:bookmarkStart w:id="701" w:name="_Toc214968695"/>
      <w:bookmarkStart w:id="702" w:name="_Toc67903505"/>
      <w:bookmarkStart w:id="703" w:name="_Toc195627786"/>
      <w:bookmarkStart w:id="704" w:name="_Toc195628032"/>
      <w:r w:rsidRPr="002437CB">
        <w:t>5.3.1.1</w:t>
      </w:r>
      <w:r w:rsidRPr="002437CB">
        <w:tab/>
        <w:t>Service Description</w:t>
      </w:r>
      <w:bookmarkEnd w:id="695"/>
      <w:bookmarkEnd w:id="696"/>
      <w:bookmarkEnd w:id="697"/>
      <w:bookmarkEnd w:id="698"/>
      <w:bookmarkEnd w:id="699"/>
      <w:bookmarkEnd w:id="700"/>
      <w:bookmarkEnd w:id="701"/>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05" w:name="_Toc212495769"/>
      <w:bookmarkStart w:id="706" w:name="_Toc214953348"/>
      <w:bookmarkStart w:id="707" w:name="_Toc214954074"/>
      <w:bookmarkStart w:id="708" w:name="_Toc214968696"/>
      <w:r w:rsidRPr="002437CB">
        <w:t>5.3.1.2</w:t>
      </w:r>
      <w:r w:rsidRPr="002437CB">
        <w:tab/>
        <w:t>Service Operations</w:t>
      </w:r>
      <w:bookmarkEnd w:id="702"/>
      <w:bookmarkEnd w:id="703"/>
      <w:bookmarkEnd w:id="704"/>
      <w:bookmarkEnd w:id="705"/>
      <w:bookmarkEnd w:id="706"/>
      <w:bookmarkEnd w:id="707"/>
      <w:bookmarkEnd w:id="708"/>
    </w:p>
    <w:p w14:paraId="5C40A408" w14:textId="77777777" w:rsidR="00C309A7" w:rsidRPr="002437CB" w:rsidRDefault="00C309A7" w:rsidP="00C309A7">
      <w:pPr>
        <w:pStyle w:val="Heading5"/>
      </w:pPr>
      <w:bookmarkStart w:id="709" w:name="_Toc67903506"/>
      <w:bookmarkStart w:id="710" w:name="_Toc195627787"/>
      <w:bookmarkStart w:id="711" w:name="_Toc195628033"/>
      <w:bookmarkStart w:id="712" w:name="_Toc212495770"/>
      <w:bookmarkStart w:id="713" w:name="_Toc214953349"/>
      <w:bookmarkStart w:id="714" w:name="_Toc214954075"/>
      <w:bookmarkStart w:id="715" w:name="_Toc214968697"/>
      <w:r w:rsidRPr="002437CB">
        <w:t>5.3.1.2.1</w:t>
      </w:r>
      <w:r w:rsidRPr="002437CB">
        <w:tab/>
        <w:t>Introduction</w:t>
      </w:r>
      <w:bookmarkEnd w:id="709"/>
      <w:bookmarkEnd w:id="710"/>
      <w:bookmarkEnd w:id="711"/>
      <w:bookmarkEnd w:id="712"/>
      <w:bookmarkEnd w:id="713"/>
      <w:bookmarkEnd w:id="714"/>
      <w:bookmarkEnd w:id="715"/>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16" w:name="_Toc67903507"/>
      <w:bookmarkStart w:id="717" w:name="_Toc195627788"/>
      <w:bookmarkStart w:id="718" w:name="_Toc195628034"/>
      <w:bookmarkStart w:id="719" w:name="_Toc212495771"/>
      <w:bookmarkStart w:id="720" w:name="_Toc214953350"/>
      <w:bookmarkStart w:id="721" w:name="_Toc214954076"/>
      <w:bookmarkStart w:id="722" w:name="_Toc214968698"/>
      <w:r w:rsidRPr="002437CB">
        <w:t>5.3.1.2.2</w:t>
      </w:r>
      <w:r w:rsidRPr="002437CB">
        <w:tab/>
      </w:r>
      <w:bookmarkEnd w:id="716"/>
      <w:r w:rsidRPr="002437CB">
        <w:t>MLR_MLModelManagement_Store</w:t>
      </w:r>
      <w:bookmarkEnd w:id="717"/>
      <w:bookmarkEnd w:id="718"/>
      <w:bookmarkEnd w:id="719"/>
      <w:bookmarkEnd w:id="720"/>
      <w:bookmarkEnd w:id="721"/>
      <w:bookmarkEnd w:id="722"/>
    </w:p>
    <w:p w14:paraId="2ED1C1CC" w14:textId="77777777" w:rsidR="00850188" w:rsidRPr="002437CB" w:rsidRDefault="00850188" w:rsidP="00752A3E">
      <w:pPr>
        <w:pStyle w:val="H6"/>
      </w:pPr>
      <w:bookmarkStart w:id="723" w:name="_Toc67903508"/>
      <w:bookmarkStart w:id="724" w:name="_Toc195627789"/>
      <w:r w:rsidRPr="002437CB">
        <w:t>5.3.1.2.2.1</w:t>
      </w:r>
      <w:r w:rsidRPr="002437CB">
        <w:tab/>
        <w:t>General</w:t>
      </w:r>
      <w:bookmarkEnd w:id="723"/>
      <w:bookmarkEnd w:id="724"/>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25"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26" w:name="_Toc67903511"/>
      <w:bookmarkStart w:id="727" w:name="_Toc195627792"/>
      <w:bookmarkStart w:id="728" w:name="_Toc130662186"/>
      <w:bookmarkEnd w:id="725"/>
      <w:r w:rsidRPr="002437CB">
        <w:lastRenderedPageBreak/>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63434E" w:rsidP="00752A3E">
      <w:pPr>
        <w:pStyle w:val="TH"/>
      </w:pPr>
      <w:bookmarkStart w:id="729" w:name="_MON_1808407430"/>
      <w:bookmarkEnd w:id="729"/>
      <w:r>
        <w:pict w14:anchorId="7F83FBA5">
          <v:shape id="_x0000_i1069" type="#_x0000_t75" style="width:480.45pt;height:126pt">
            <v:imagedata r:id="rId66"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26"/>
    <w:bookmarkEnd w:id="727"/>
    <w:bookmarkEnd w:id="728"/>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63434E" w:rsidP="00410635">
      <w:pPr>
        <w:pStyle w:val="TH"/>
      </w:pPr>
      <w:bookmarkStart w:id="730" w:name="_MON_1808407717"/>
      <w:bookmarkEnd w:id="730"/>
      <w:r>
        <w:pict w14:anchorId="354BDBD0">
          <v:shape id="_x0000_i1070" type="#_x0000_t75" style="width:480.45pt;height:153.45pt">
            <v:imagedata r:id="rId67"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lastRenderedPageBreak/>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63434E" w:rsidP="001F3844">
      <w:pPr>
        <w:pStyle w:val="TH"/>
      </w:pPr>
      <w:bookmarkStart w:id="731" w:name="_MON_1808407918"/>
      <w:bookmarkEnd w:id="731"/>
      <w:r>
        <w:pict w14:anchorId="31948916">
          <v:shape id="_x0000_i1071" type="#_x0000_t75" style="width:480.45pt;height:126pt">
            <v:imagedata r:id="rId68"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32" w:name="_Toc195627793"/>
      <w:bookmarkStart w:id="733" w:name="_Toc195628035"/>
      <w:bookmarkStart w:id="734" w:name="_Toc212495772"/>
      <w:bookmarkStart w:id="735" w:name="_Toc214953351"/>
      <w:bookmarkStart w:id="736" w:name="_Toc214954077"/>
      <w:bookmarkStart w:id="737" w:name="_Toc214968699"/>
      <w:r w:rsidRPr="002437CB">
        <w:lastRenderedPageBreak/>
        <w:t>5.3.</w:t>
      </w:r>
      <w:r w:rsidR="00306BEA" w:rsidRPr="002437CB">
        <w:t>2</w:t>
      </w:r>
      <w:r w:rsidRPr="002437CB">
        <w:tab/>
        <w:t xml:space="preserve">MLR_ModelInformationDiscovery </w:t>
      </w:r>
      <w:r w:rsidR="00000D4A" w:rsidRPr="002437CB">
        <w:rPr>
          <w:rFonts w:eastAsia="SimSun"/>
          <w:lang w:eastAsia="en-US"/>
        </w:rPr>
        <w:t>Service</w:t>
      </w:r>
      <w:bookmarkEnd w:id="732"/>
      <w:bookmarkEnd w:id="733"/>
      <w:bookmarkEnd w:id="734"/>
      <w:bookmarkEnd w:id="735"/>
      <w:bookmarkEnd w:id="736"/>
      <w:bookmarkEnd w:id="737"/>
    </w:p>
    <w:p w14:paraId="01DF45BE" w14:textId="054D725C" w:rsidR="00A6343C" w:rsidRPr="002437CB" w:rsidRDefault="00A6343C" w:rsidP="00A6343C">
      <w:pPr>
        <w:pStyle w:val="Heading4"/>
      </w:pPr>
      <w:bookmarkStart w:id="738" w:name="_Toc195627794"/>
      <w:bookmarkStart w:id="739" w:name="_Toc195628036"/>
      <w:bookmarkStart w:id="740" w:name="_Toc212495773"/>
      <w:bookmarkStart w:id="741" w:name="_Toc214953352"/>
      <w:bookmarkStart w:id="742" w:name="_Toc214954078"/>
      <w:bookmarkStart w:id="743" w:name="_Toc214968700"/>
      <w:r w:rsidRPr="002437CB">
        <w:t>5.3.</w:t>
      </w:r>
      <w:r w:rsidR="00306BEA" w:rsidRPr="002437CB">
        <w:t>2</w:t>
      </w:r>
      <w:r w:rsidRPr="002437CB">
        <w:t>.1</w:t>
      </w:r>
      <w:r w:rsidRPr="002437CB">
        <w:tab/>
        <w:t>Service Description</w:t>
      </w:r>
      <w:bookmarkEnd w:id="738"/>
      <w:bookmarkEnd w:id="739"/>
      <w:bookmarkEnd w:id="740"/>
      <w:bookmarkEnd w:id="741"/>
      <w:bookmarkEnd w:id="742"/>
      <w:bookmarkEnd w:id="743"/>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44" w:name="_Toc195627795"/>
      <w:bookmarkStart w:id="745" w:name="_Toc195628037"/>
      <w:bookmarkStart w:id="746" w:name="_Toc212495774"/>
      <w:bookmarkStart w:id="747" w:name="_Toc214953353"/>
      <w:bookmarkStart w:id="748" w:name="_Toc214954079"/>
      <w:bookmarkStart w:id="749" w:name="_Toc214968701"/>
      <w:r w:rsidRPr="002437CB">
        <w:t>5.3.</w:t>
      </w:r>
      <w:r w:rsidR="00306BEA" w:rsidRPr="002437CB">
        <w:t>2</w:t>
      </w:r>
      <w:r w:rsidRPr="002437CB">
        <w:t>.2</w:t>
      </w:r>
      <w:r w:rsidRPr="002437CB">
        <w:tab/>
        <w:t>Service Operations</w:t>
      </w:r>
      <w:bookmarkEnd w:id="744"/>
      <w:bookmarkEnd w:id="745"/>
      <w:bookmarkEnd w:id="746"/>
      <w:bookmarkEnd w:id="747"/>
      <w:bookmarkEnd w:id="748"/>
      <w:bookmarkEnd w:id="749"/>
    </w:p>
    <w:p w14:paraId="7D0D3BE9" w14:textId="789AE3A5" w:rsidR="00A6343C" w:rsidRPr="002437CB" w:rsidRDefault="00A6343C" w:rsidP="00A6343C">
      <w:pPr>
        <w:pStyle w:val="Heading5"/>
      </w:pPr>
      <w:bookmarkStart w:id="750" w:name="_Toc195627796"/>
      <w:bookmarkStart w:id="751" w:name="_Toc195628038"/>
      <w:bookmarkStart w:id="752" w:name="_Toc212495775"/>
      <w:bookmarkStart w:id="753" w:name="_Toc214953354"/>
      <w:bookmarkStart w:id="754" w:name="_Toc214954080"/>
      <w:bookmarkStart w:id="755" w:name="_Toc214968702"/>
      <w:r w:rsidRPr="002437CB">
        <w:t>5.3.</w:t>
      </w:r>
      <w:r w:rsidR="00306BEA" w:rsidRPr="002437CB">
        <w:t>2</w:t>
      </w:r>
      <w:r w:rsidRPr="002437CB">
        <w:t>.2.1</w:t>
      </w:r>
      <w:r w:rsidRPr="002437CB">
        <w:tab/>
        <w:t>Introduction</w:t>
      </w:r>
      <w:bookmarkEnd w:id="750"/>
      <w:bookmarkEnd w:id="751"/>
      <w:bookmarkEnd w:id="752"/>
      <w:bookmarkEnd w:id="753"/>
      <w:bookmarkEnd w:id="754"/>
      <w:bookmarkEnd w:id="755"/>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56" w:name="_Toc212495776"/>
      <w:bookmarkStart w:id="757" w:name="_Toc214953355"/>
      <w:bookmarkStart w:id="758" w:name="_Toc214954081"/>
      <w:bookmarkStart w:id="759" w:name="_Toc214968703"/>
      <w:r w:rsidRPr="002437CB">
        <w:t>5.3.2.2.2</w:t>
      </w:r>
      <w:r w:rsidRPr="002437CB">
        <w:tab/>
        <w:t>MLR_MLModelInformationDiscovery_Request</w:t>
      </w:r>
      <w:bookmarkEnd w:id="756"/>
      <w:bookmarkEnd w:id="757"/>
      <w:bookmarkEnd w:id="758"/>
      <w:bookmarkEnd w:id="759"/>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63434E" w:rsidP="00752A3E">
      <w:pPr>
        <w:pStyle w:val="TH"/>
      </w:pPr>
      <w:r>
        <w:pict w14:anchorId="49C8EEBD">
          <v:shape id="_x0000_i1072" type="#_x0000_t75" style="width:480.45pt;height:126pt">
            <v:imagedata r:id="rId69"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60" w:name="_Toc212495777"/>
      <w:bookmarkStart w:id="761" w:name="_Toc214953356"/>
      <w:bookmarkStart w:id="762" w:name="_Toc214954082"/>
      <w:bookmarkStart w:id="763" w:name="_Toc214968704"/>
      <w:bookmarkStart w:id="764" w:name="_Toc195627797"/>
      <w:bookmarkStart w:id="765" w:name="_Toc195628039"/>
      <w:r w:rsidR="007C0F64" w:rsidRPr="002437CB">
        <w:lastRenderedPageBreak/>
        <w:t>5.3.3</w:t>
      </w:r>
      <w:r w:rsidR="007C0F64" w:rsidRPr="002437CB">
        <w:tab/>
        <w:t>MLR_FLEvents Service</w:t>
      </w:r>
      <w:bookmarkEnd w:id="760"/>
      <w:bookmarkEnd w:id="761"/>
      <w:bookmarkEnd w:id="762"/>
      <w:bookmarkEnd w:id="763"/>
    </w:p>
    <w:p w14:paraId="335652B2" w14:textId="675DB649" w:rsidR="007C0F64" w:rsidRPr="002437CB" w:rsidRDefault="007C0F64" w:rsidP="007C0F64">
      <w:pPr>
        <w:pStyle w:val="Heading4"/>
      </w:pPr>
      <w:bookmarkStart w:id="766" w:name="_Toc212495778"/>
      <w:bookmarkStart w:id="767" w:name="_Toc214953357"/>
      <w:bookmarkStart w:id="768" w:name="_Toc214954083"/>
      <w:bookmarkStart w:id="769" w:name="_Toc214968705"/>
      <w:r w:rsidRPr="002437CB">
        <w:t>5.3.3.1</w:t>
      </w:r>
      <w:r w:rsidRPr="002437CB">
        <w:tab/>
        <w:t>Service Description</w:t>
      </w:r>
      <w:bookmarkEnd w:id="766"/>
      <w:bookmarkEnd w:id="767"/>
      <w:bookmarkEnd w:id="768"/>
      <w:bookmarkEnd w:id="769"/>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70" w:name="_Toc212495779"/>
      <w:bookmarkStart w:id="771" w:name="_Toc214953358"/>
      <w:bookmarkStart w:id="772" w:name="_Toc214954084"/>
      <w:bookmarkStart w:id="773" w:name="_Toc214968706"/>
      <w:r w:rsidRPr="002437CB">
        <w:t>5.3.3.2</w:t>
      </w:r>
      <w:r w:rsidRPr="002437CB">
        <w:tab/>
        <w:t>Service Operations</w:t>
      </w:r>
      <w:bookmarkEnd w:id="770"/>
      <w:bookmarkEnd w:id="771"/>
      <w:bookmarkEnd w:id="772"/>
      <w:bookmarkEnd w:id="773"/>
    </w:p>
    <w:p w14:paraId="478EFE7A" w14:textId="70E27F2B" w:rsidR="007C0F64" w:rsidRPr="002437CB" w:rsidRDefault="007C0F64" w:rsidP="007C0F64">
      <w:pPr>
        <w:pStyle w:val="Heading5"/>
      </w:pPr>
      <w:bookmarkStart w:id="774" w:name="_Toc212495780"/>
      <w:bookmarkStart w:id="775" w:name="_Toc214953359"/>
      <w:bookmarkStart w:id="776" w:name="_Toc214954085"/>
      <w:bookmarkStart w:id="777" w:name="_Toc214968707"/>
      <w:r w:rsidRPr="002437CB">
        <w:t>5.3.3.2.1</w:t>
      </w:r>
      <w:r w:rsidRPr="002437CB">
        <w:tab/>
        <w:t>Introduction</w:t>
      </w:r>
      <w:bookmarkEnd w:id="774"/>
      <w:bookmarkEnd w:id="775"/>
      <w:bookmarkEnd w:id="776"/>
      <w:bookmarkEnd w:id="777"/>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78" w:name="_Toc212495781"/>
      <w:bookmarkStart w:id="779" w:name="_Toc214953360"/>
      <w:bookmarkStart w:id="780" w:name="_Toc214954086"/>
      <w:bookmarkStart w:id="781" w:name="_Toc214968708"/>
      <w:r w:rsidRPr="002437CB">
        <w:t>5.3.3.2.2</w:t>
      </w:r>
      <w:r w:rsidRPr="002437CB">
        <w:tab/>
        <w:t>MLR_FLEvents_Subscribe</w:t>
      </w:r>
      <w:bookmarkEnd w:id="778"/>
      <w:bookmarkEnd w:id="779"/>
      <w:bookmarkEnd w:id="780"/>
      <w:bookmarkEnd w:id="781"/>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77777777" w:rsidR="007C0F64" w:rsidRPr="002437CB" w:rsidRDefault="007C0F64" w:rsidP="007C0F64">
      <w:pPr>
        <w:pStyle w:val="TH"/>
      </w:pPr>
      <w:r w:rsidRPr="002437CB">
        <w:object w:dxaOrig="9031" w:dyaOrig="2495" w14:anchorId="73EEFEA7">
          <v:shape id="_x0000_i1073" type="#_x0000_t75" style="width:452.15pt;height:125.55pt" o:ole="">
            <v:imagedata r:id="rId70" o:title=""/>
          </v:shape>
          <o:OLEObject Type="Embed" ProgID="Visio.Drawing.15" ShapeID="_x0000_i1073" DrawAspect="Content" ObjectID="_1825596093" r:id="rId71"/>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82" w:name="_Toc212495782"/>
      <w:bookmarkStart w:id="783" w:name="_Toc214953361"/>
      <w:bookmarkStart w:id="784" w:name="_Toc214954087"/>
      <w:bookmarkStart w:id="785" w:name="_Toc214968709"/>
      <w:r w:rsidRPr="002437CB">
        <w:t>5.3.3.2.3</w:t>
      </w:r>
      <w:r w:rsidRPr="002437CB">
        <w:tab/>
        <w:t>MLR_FLEvents_Update</w:t>
      </w:r>
      <w:bookmarkEnd w:id="782"/>
      <w:bookmarkEnd w:id="783"/>
      <w:bookmarkEnd w:id="784"/>
      <w:bookmarkEnd w:id="785"/>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7F8F4D28" w:rsidR="007C0F64" w:rsidRPr="002437CB" w:rsidRDefault="007C0F64" w:rsidP="007C0F64">
      <w:pPr>
        <w:pStyle w:val="TH"/>
      </w:pPr>
      <w:r w:rsidRPr="002437CB">
        <w:object w:dxaOrig="9031" w:dyaOrig="2495" w14:anchorId="32AC3412">
          <v:shape id="_x0000_i1074" type="#_x0000_t75" style="width:452.15pt;height:125.55pt" o:ole="">
            <v:imagedata r:id="rId72" o:title=""/>
          </v:shape>
          <o:OLEObject Type="Embed" ProgID="Visio.Drawing.15" ShapeID="_x0000_i1074" DrawAspect="Content" ObjectID="_1825596094" r:id="rId73"/>
        </w:object>
      </w:r>
    </w:p>
    <w:p w14:paraId="4A4B4800" w14:textId="21D1F90D" w:rsidR="007C0F64" w:rsidRPr="002437CB" w:rsidRDefault="007C0F64" w:rsidP="007C0F64">
      <w:pPr>
        <w:pStyle w:val="TF"/>
      </w:pPr>
      <w:r w:rsidRPr="002437CB">
        <w:t>Figure 5.3.3.2.3.2-1: Procedure for MLR FL Events Subscription Update</w:t>
      </w:r>
    </w:p>
    <w:p w14:paraId="45160CEE" w14:textId="77777777"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Subscriptions" resource, with the request body including either:</w:t>
      </w:r>
    </w:p>
    <w:p w14:paraId="79FAD3A2" w14:textId="77777777" w:rsidR="007C0F64" w:rsidRPr="002437CB" w:rsidRDefault="007C0F64" w:rsidP="007C0F64">
      <w:pPr>
        <w:pStyle w:val="B2"/>
      </w:pPr>
      <w:r w:rsidRPr="002437CB">
        <w:lastRenderedPageBreak/>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7777777" w:rsidR="007C0F64" w:rsidRPr="002437CB" w:rsidRDefault="007C0F64" w:rsidP="007C0F64">
      <w:pPr>
        <w:pStyle w:val="B1"/>
      </w:pPr>
      <w:r w:rsidRPr="002437CB">
        <w:t>2a.</w:t>
      </w:r>
      <w:r w:rsidRPr="002437CB">
        <w:tab/>
        <w:t>Upon success, the ML Repository shall update the targeted "</w:t>
      </w:r>
      <w:r w:rsidRPr="002437CB">
        <w:rPr>
          <w:lang w:eastAsia="zh-CN"/>
        </w:rPr>
        <w:t xml:space="preserve">MLR FL Events </w:t>
      </w:r>
      <w:r w:rsidRPr="002437CB">
        <w:t>Subscriptions" resource accordingly and respond with either:</w:t>
      </w:r>
    </w:p>
    <w:p w14:paraId="0568B2B6" w14:textId="77777777" w:rsidR="007C0F64" w:rsidRPr="002437CB" w:rsidRDefault="007C0F64" w:rsidP="007C0F64">
      <w:pPr>
        <w:pStyle w:val="B2"/>
      </w:pPr>
      <w:r w:rsidRPr="002437CB">
        <w:t>-</w:t>
      </w:r>
      <w:r w:rsidRPr="002437CB">
        <w:tab/>
        <w:t xml:space="preserve">an HTTP "200 OK" status code with the response body containing a representation of the updated "Individual </w:t>
      </w:r>
      <w:r w:rsidRPr="002437CB">
        <w:rPr>
          <w:lang w:eastAsia="zh-CN"/>
        </w:rPr>
        <w:t xml:space="preserve">MLR FL Events </w:t>
      </w:r>
      <w:r w:rsidRPr="002437CB">
        <w:t xml:space="preserve">Subscriptions"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86" w:name="_Toc212495783"/>
      <w:bookmarkStart w:id="787" w:name="_Toc214953362"/>
      <w:bookmarkStart w:id="788" w:name="_Toc214954088"/>
      <w:bookmarkStart w:id="789" w:name="_Toc214968710"/>
      <w:r w:rsidRPr="002437CB">
        <w:t>5.3.3.2.4</w:t>
      </w:r>
      <w:r w:rsidRPr="002437CB">
        <w:tab/>
        <w:t>MLR_FLEvents_Unsubscribe</w:t>
      </w:r>
      <w:bookmarkEnd w:id="786"/>
      <w:bookmarkEnd w:id="787"/>
      <w:bookmarkEnd w:id="788"/>
      <w:bookmarkEnd w:id="789"/>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77777777" w:rsidR="007C0F64" w:rsidRPr="002437CB" w:rsidRDefault="007C0F64" w:rsidP="007C0F64">
      <w:pPr>
        <w:pStyle w:val="TH"/>
      </w:pPr>
      <w:r w:rsidRPr="002437CB">
        <w:object w:dxaOrig="9031" w:dyaOrig="2495" w14:anchorId="1356637E">
          <v:shape id="_x0000_i1075" type="#_x0000_t75" style="width:452.15pt;height:125.55pt" o:ole="">
            <v:imagedata r:id="rId74" o:title=""/>
          </v:shape>
          <o:OLEObject Type="Embed" ProgID="Visio.Drawing.15" ShapeID="_x0000_i1075" DrawAspect="Content" ObjectID="_1825596095" r:id="rId75"/>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90" w:name="_Toc212495784"/>
      <w:bookmarkStart w:id="791" w:name="_Toc214953363"/>
      <w:bookmarkStart w:id="792" w:name="_Toc214954089"/>
      <w:bookmarkStart w:id="793" w:name="_Toc214968711"/>
      <w:r w:rsidRPr="002437CB">
        <w:t>5.3.3.2.5</w:t>
      </w:r>
      <w:r w:rsidRPr="002437CB">
        <w:tab/>
        <w:t>MLR_FLEvents_Notify</w:t>
      </w:r>
      <w:bookmarkEnd w:id="790"/>
      <w:bookmarkEnd w:id="791"/>
      <w:bookmarkEnd w:id="792"/>
      <w:bookmarkEnd w:id="793"/>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lastRenderedPageBreak/>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378FFF61" w:rsidR="007C0F64" w:rsidRPr="002437CB" w:rsidRDefault="007C0F64" w:rsidP="007C0F64">
      <w:pPr>
        <w:pStyle w:val="TH"/>
      </w:pPr>
      <w:r w:rsidRPr="002437CB">
        <w:object w:dxaOrig="9031" w:dyaOrig="2495" w14:anchorId="7433A127">
          <v:shape id="_x0000_i1076" type="#_x0000_t75" style="width:452.15pt;height:125.55pt" o:ole="">
            <v:imagedata r:id="rId76" o:title=""/>
          </v:shape>
          <o:OLEObject Type="Embed" ProgID="Visio.Drawing.15" ShapeID="_x0000_i1076" DrawAspect="Content" ObjectID="_1825596096" r:id="rId77"/>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94" w:name="_Toc212495785"/>
      <w:bookmarkStart w:id="795" w:name="_Toc214953364"/>
      <w:bookmarkStart w:id="796" w:name="_Toc214954090"/>
      <w:bookmarkStart w:id="797" w:name="_Toc214968712"/>
      <w:bookmarkStart w:id="798" w:name="_Toc191391606"/>
      <w:bookmarkStart w:id="799" w:name="_Toc130662189"/>
      <w:r w:rsidRPr="002437CB">
        <w:lastRenderedPageBreak/>
        <w:t>5.3.4</w:t>
      </w:r>
      <w:r w:rsidRPr="002437CB">
        <w:tab/>
      </w:r>
      <w:r w:rsidRPr="002437CB">
        <w:rPr>
          <w:noProof/>
        </w:rPr>
        <w:t>MLR_FLMember Service</w:t>
      </w:r>
      <w:bookmarkEnd w:id="794"/>
      <w:bookmarkEnd w:id="795"/>
      <w:bookmarkEnd w:id="796"/>
      <w:bookmarkEnd w:id="797"/>
    </w:p>
    <w:p w14:paraId="22518F9F" w14:textId="77777777" w:rsidR="00363B5E" w:rsidRPr="002437CB" w:rsidRDefault="00363B5E" w:rsidP="00363B5E">
      <w:pPr>
        <w:pStyle w:val="Heading4"/>
      </w:pPr>
      <w:bookmarkStart w:id="800" w:name="_Toc191391605"/>
      <w:bookmarkStart w:id="801" w:name="_Toc212495786"/>
      <w:bookmarkStart w:id="802" w:name="_Toc214953365"/>
      <w:bookmarkStart w:id="803" w:name="_Toc214954091"/>
      <w:bookmarkStart w:id="804" w:name="_Toc214968713"/>
      <w:bookmarkEnd w:id="798"/>
      <w:r w:rsidRPr="002437CB">
        <w:t>5.3.4.1</w:t>
      </w:r>
      <w:r w:rsidRPr="002437CB">
        <w:tab/>
        <w:t>Service Description</w:t>
      </w:r>
      <w:bookmarkEnd w:id="800"/>
      <w:bookmarkEnd w:id="801"/>
      <w:bookmarkEnd w:id="802"/>
      <w:bookmarkEnd w:id="803"/>
      <w:bookmarkEnd w:id="804"/>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05" w:name="_Toc212495787"/>
      <w:bookmarkStart w:id="806" w:name="_Toc214953366"/>
      <w:bookmarkStart w:id="807" w:name="_Toc214954092"/>
      <w:bookmarkStart w:id="808" w:name="_Toc214968714"/>
      <w:r w:rsidRPr="002437CB">
        <w:t>5.3.4.2</w:t>
      </w:r>
      <w:r w:rsidRPr="002437CB">
        <w:tab/>
        <w:t>Service Operations</w:t>
      </w:r>
      <w:bookmarkEnd w:id="805"/>
      <w:bookmarkEnd w:id="806"/>
      <w:bookmarkEnd w:id="807"/>
      <w:bookmarkEnd w:id="808"/>
    </w:p>
    <w:p w14:paraId="316A8781" w14:textId="77777777" w:rsidR="009F4129" w:rsidRPr="002437CB" w:rsidRDefault="009F4129" w:rsidP="009F4129">
      <w:pPr>
        <w:pStyle w:val="Heading5"/>
      </w:pPr>
      <w:bookmarkStart w:id="809" w:name="_Toc212495788"/>
      <w:bookmarkStart w:id="810" w:name="_Toc214953367"/>
      <w:bookmarkStart w:id="811" w:name="_Toc214954093"/>
      <w:bookmarkStart w:id="812" w:name="_Toc214968715"/>
      <w:bookmarkStart w:id="813" w:name="_Toc191391608"/>
      <w:r w:rsidRPr="002437CB">
        <w:t>5.3.4.2.1</w:t>
      </w:r>
      <w:r w:rsidRPr="002437CB">
        <w:tab/>
        <w:t>Introduction</w:t>
      </w:r>
      <w:bookmarkEnd w:id="809"/>
      <w:bookmarkEnd w:id="810"/>
      <w:bookmarkEnd w:id="811"/>
      <w:bookmarkEnd w:id="812"/>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14" w:name="_Toc212495789"/>
      <w:bookmarkStart w:id="815" w:name="_Toc214953368"/>
      <w:bookmarkStart w:id="816" w:name="_Toc214954094"/>
      <w:bookmarkStart w:id="817" w:name="_Toc214968716"/>
      <w:r w:rsidRPr="002437CB">
        <w:t>5.3.4.2.2</w:t>
      </w:r>
      <w:r w:rsidRPr="002437CB">
        <w:tab/>
      </w:r>
      <w:r w:rsidRPr="002437CB">
        <w:rPr>
          <w:noProof/>
        </w:rPr>
        <w:t>MLR_FLMember_Register</w:t>
      </w:r>
      <w:bookmarkEnd w:id="814"/>
      <w:bookmarkEnd w:id="815"/>
      <w:bookmarkEnd w:id="816"/>
      <w:bookmarkEnd w:id="817"/>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7200C547" w14:textId="10CD6755" w:rsidR="00B161FC" w:rsidRPr="002437CB" w:rsidRDefault="00AD5E68" w:rsidP="00AD5E68">
      <w:pPr>
        <w:pStyle w:val="TH"/>
        <w:rPr>
          <w:noProof/>
        </w:rPr>
      </w:pPr>
      <w:r w:rsidRPr="002437CB">
        <w:object w:dxaOrig="9030" w:dyaOrig="2490" w14:anchorId="01B68F79">
          <v:shape id="_x0000_i1077" type="#_x0000_t75" style="width:452.55pt;height:125.15pt" o:ole="">
            <v:imagedata r:id="rId78" o:title=""/>
          </v:shape>
          <o:OLEObject Type="Embed" ProgID="Visio.Drawing.15" ShapeID="_x0000_i1077" DrawAspect="Content" ObjectID="_1825596097" r:id="rId79"/>
        </w:object>
      </w:r>
    </w:p>
    <w:p w14:paraId="229D2C02" w14:textId="77777777" w:rsidR="00B161FC" w:rsidRPr="002437CB" w:rsidRDefault="00B161FC" w:rsidP="00B161FC">
      <w:pPr>
        <w:pStyle w:val="TF"/>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37328D96" w:rsidR="00B161FC" w:rsidRPr="002437CB" w:rsidRDefault="00B161FC" w:rsidP="00B161FC">
      <w:pPr>
        <w:pStyle w:val="B1"/>
      </w:pPr>
      <w:r w:rsidRPr="002437CB">
        <w:lastRenderedPageBreak/>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request 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18" w:name="_Toc212495790"/>
      <w:bookmarkStart w:id="819" w:name="_Toc214953369"/>
      <w:bookmarkStart w:id="820" w:name="_Toc214954095"/>
      <w:bookmarkStart w:id="821" w:name="_Toc214968717"/>
      <w:r w:rsidRPr="002437CB">
        <w:t>5.3.4.2.3</w:t>
      </w:r>
      <w:r w:rsidRPr="002437CB">
        <w:tab/>
      </w:r>
      <w:bookmarkEnd w:id="813"/>
      <w:r w:rsidRPr="002437CB">
        <w:rPr>
          <w:noProof/>
        </w:rPr>
        <w:t>MLR_FLMember_Query</w:t>
      </w:r>
      <w:bookmarkEnd w:id="818"/>
      <w:bookmarkEnd w:id="819"/>
      <w:bookmarkEnd w:id="820"/>
      <w:bookmarkEnd w:id="821"/>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77777777" w:rsidR="0045279F" w:rsidRPr="002437CB" w:rsidRDefault="0045279F" w:rsidP="00752A3E">
      <w:pPr>
        <w:pStyle w:val="TH"/>
      </w:pPr>
      <w:r w:rsidRPr="002437CB">
        <w:object w:dxaOrig="9031" w:dyaOrig="2495" w14:anchorId="22FB1458">
          <v:shape id="_x0000_i1078" type="#_x0000_t75" style="width:452.15pt;height:125.55pt" o:ole="">
            <v:imagedata r:id="rId80" o:title=""/>
          </v:shape>
          <o:OLEObject Type="Embed" ProgID="Visio.Drawing.15" ShapeID="_x0000_i1078" DrawAspect="Content" ObjectID="_1825596098" r:id="rId81"/>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3998B26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"Query Registered FL Member").</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5F5F9FB9" w:rsidR="003E6C31" w:rsidRPr="002437CB" w:rsidRDefault="003E6C31" w:rsidP="003E6C31">
      <w:pPr>
        <w:pStyle w:val="Heading5"/>
      </w:pPr>
      <w:bookmarkStart w:id="822" w:name="_Toc212495791"/>
      <w:bookmarkStart w:id="823" w:name="_Toc214953370"/>
      <w:bookmarkStart w:id="824" w:name="_Toc214954096"/>
      <w:bookmarkStart w:id="825" w:name="_Toc214968718"/>
      <w:r w:rsidRPr="002437CB">
        <w:t>5.3.4.2.4</w:t>
      </w:r>
      <w:r w:rsidRPr="002437CB">
        <w:tab/>
      </w:r>
      <w:r w:rsidRPr="002437CB">
        <w:rPr>
          <w:noProof/>
        </w:rPr>
        <w:t>MLR_FLMember_Update_Register</w:t>
      </w:r>
      <w:bookmarkEnd w:id="822"/>
      <w:bookmarkEnd w:id="823"/>
      <w:bookmarkEnd w:id="824"/>
      <w:bookmarkEnd w:id="825"/>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77777777" w:rsidR="00040664" w:rsidRPr="002437CB" w:rsidRDefault="00040664" w:rsidP="00040664">
      <w:r w:rsidRPr="002437CB">
        <w:t>The following procedure is supported by the "</w:t>
      </w:r>
      <w:r w:rsidRPr="002437CB">
        <w:rPr>
          <w:noProof/>
        </w:rPr>
        <w:t>MLR_FLMember</w:t>
      </w:r>
      <w:r w:rsidRPr="002437CB">
        <w:t>_Update_Register"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79" type="#_x0000_t75" style="width:452.15pt;height:125.55pt" o:ole="">
            <v:imagedata r:id="rId82" o:title=""/>
          </v:shape>
          <o:OLEObject Type="Embed" ProgID="Visio.Drawing.15" ShapeID="_x0000_i1079" DrawAspect="Content" ObjectID="_1825596099" r:id="rId83"/>
        </w:object>
      </w:r>
    </w:p>
    <w:p w14:paraId="230A4275" w14:textId="77777777" w:rsidR="00B9679F" w:rsidRPr="002437CB" w:rsidRDefault="00B9679F" w:rsidP="00B9679F">
      <w:pPr>
        <w:pStyle w:val="TF"/>
      </w:pPr>
      <w:r w:rsidRPr="002437CB">
        <w:t xml:space="preserve">Figure 5.3.4.2.4.2-1: Procedure for </w:t>
      </w:r>
      <w:r w:rsidRPr="002437CB">
        <w:rPr>
          <w:noProof/>
        </w:rPr>
        <w:t>MLRFL Member</w:t>
      </w:r>
      <w:r w:rsidRPr="002437CB">
        <w:rPr>
          <w:lang w:val="en-US"/>
        </w:rPr>
        <w:t xml:space="preserve"> Update</w:t>
      </w:r>
    </w:p>
    <w:p w14:paraId="5BA44869" w14:textId="691ECDEA"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Registered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5DCE66B1" w:rsidR="00B9679F" w:rsidRPr="002437CB" w:rsidRDefault="00B9679F" w:rsidP="00B9679F">
      <w:pPr>
        <w:pStyle w:val="B1"/>
      </w:pPr>
      <w:r w:rsidRPr="002437CB">
        <w:t>2a.</w:t>
      </w:r>
      <w:r w:rsidRPr="002437CB">
        <w:tab/>
        <w:t xml:space="preserve">Upon success that the request to update the Individual Registered FL Member is successfully received and processed, the </w:t>
      </w:r>
      <w:r w:rsidRPr="002437CB">
        <w:rPr>
          <w:lang w:eastAsia="zh-CN"/>
        </w:rPr>
        <w:t>AIMLE</w:t>
      </w:r>
      <w:r w:rsidRPr="002437CB">
        <w:t xml:space="preserve"> Repository shall respond with an HTTP "200 OK" status code with the request body including the FlMbr data structure.</w:t>
      </w:r>
    </w:p>
    <w:p w14:paraId="49E48D5C" w14:textId="77777777" w:rsidR="00B9679F" w:rsidRPr="002437CB" w:rsidRDefault="00B9679F" w:rsidP="00B9679F">
      <w:pPr>
        <w:pStyle w:val="B2"/>
      </w:pPr>
      <w:r w:rsidRPr="002437CB">
        <w:t>-</w:t>
      </w:r>
      <w:r w:rsidRPr="002437CB">
        <w:tab/>
        <w:t>an HTTP "200 OK" status code with the response body containing a representation of the updated "Individual Registered FL Member Configuration"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26" w:name="_Toc212495792"/>
      <w:bookmarkStart w:id="827" w:name="_Toc214953371"/>
      <w:bookmarkStart w:id="828" w:name="_Toc214954097"/>
      <w:bookmarkStart w:id="829" w:name="_Toc214968719"/>
      <w:r w:rsidRPr="002437CB">
        <w:t>5.3.4.2.5</w:t>
      </w:r>
      <w:r w:rsidRPr="002437CB">
        <w:tab/>
      </w:r>
      <w:r w:rsidRPr="002437CB">
        <w:rPr>
          <w:noProof/>
        </w:rPr>
        <w:t>MLR_FLMember_Deregister</w:t>
      </w:r>
      <w:bookmarkEnd w:id="826"/>
      <w:bookmarkEnd w:id="827"/>
      <w:bookmarkEnd w:id="828"/>
      <w:bookmarkEnd w:id="829"/>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80" type="#_x0000_t75" style="width:452.15pt;height:125.55pt" o:ole="">
            <v:imagedata r:id="rId84" o:title=""/>
          </v:shape>
          <o:OLEObject Type="Embed" ProgID="Visio.Drawing.15" ShapeID="_x0000_i1080" DrawAspect="Content" ObjectID="_1825596100" r:id="rId85"/>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7B801A07"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Registered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41333F76" w14:textId="77777777" w:rsidR="003E6C31" w:rsidRPr="002437CB" w:rsidRDefault="003E6C31" w:rsidP="003E6C31">
      <w:pPr>
        <w:spacing w:after="0"/>
      </w:pPr>
      <w:r w:rsidRPr="002437CB">
        <w:br w:type="page"/>
      </w:r>
      <w:bookmarkEnd w:id="799"/>
    </w:p>
    <w:p w14:paraId="0AD56F54" w14:textId="5B066CE3" w:rsidR="008A6D4A" w:rsidRPr="002437CB" w:rsidRDefault="008A6D4A" w:rsidP="007A4424">
      <w:pPr>
        <w:pStyle w:val="Heading1"/>
      </w:pPr>
      <w:bookmarkStart w:id="830" w:name="_Toc212495793"/>
      <w:bookmarkStart w:id="831" w:name="_Toc214953372"/>
      <w:bookmarkStart w:id="832" w:name="_Toc214954098"/>
      <w:bookmarkStart w:id="833" w:name="_Toc214968720"/>
      <w:r w:rsidRPr="002437CB">
        <w:lastRenderedPageBreak/>
        <w:t>6</w:t>
      </w:r>
      <w:r w:rsidRPr="002437CB">
        <w:tab/>
        <w:t>API Definitions</w:t>
      </w:r>
      <w:bookmarkEnd w:id="410"/>
      <w:bookmarkEnd w:id="411"/>
      <w:bookmarkEnd w:id="764"/>
      <w:bookmarkEnd w:id="765"/>
      <w:bookmarkEnd w:id="830"/>
      <w:bookmarkEnd w:id="831"/>
      <w:bookmarkEnd w:id="832"/>
      <w:bookmarkEnd w:id="833"/>
    </w:p>
    <w:p w14:paraId="1AF61184" w14:textId="46143B8A" w:rsidR="00354013" w:rsidRPr="002437CB" w:rsidRDefault="00354013" w:rsidP="007A4424">
      <w:pPr>
        <w:pStyle w:val="Heading2"/>
      </w:pPr>
      <w:bookmarkStart w:id="834" w:name="_Toc195627798"/>
      <w:bookmarkStart w:id="835" w:name="_Toc195628040"/>
      <w:bookmarkStart w:id="836" w:name="_Toc212495794"/>
      <w:bookmarkStart w:id="837" w:name="_Toc214953373"/>
      <w:bookmarkStart w:id="838" w:name="_Toc214954099"/>
      <w:bookmarkStart w:id="839" w:name="_Toc214968721"/>
      <w:bookmarkStart w:id="840" w:name="_Toc510696598"/>
      <w:bookmarkStart w:id="841" w:name="_Toc35971390"/>
      <w:r w:rsidRPr="002437CB">
        <w:t>6.1</w:t>
      </w:r>
      <w:r w:rsidR="0034404B" w:rsidRPr="002437CB">
        <w:tab/>
      </w:r>
      <w:r w:rsidR="00615746" w:rsidRPr="002437CB">
        <w:t>AIMLE Server APIs</w:t>
      </w:r>
      <w:bookmarkEnd w:id="834"/>
      <w:bookmarkEnd w:id="835"/>
      <w:bookmarkEnd w:id="836"/>
      <w:bookmarkEnd w:id="837"/>
      <w:bookmarkEnd w:id="838"/>
      <w:bookmarkEnd w:id="839"/>
    </w:p>
    <w:p w14:paraId="2DCD6D3F" w14:textId="17CBFA83" w:rsidR="00944DD1" w:rsidRPr="002437CB" w:rsidRDefault="00A22D4C" w:rsidP="009D32FD">
      <w:pPr>
        <w:pStyle w:val="Heading3"/>
        <w:rPr>
          <w:rFonts w:eastAsia="SimSun"/>
          <w:lang w:eastAsia="en-US"/>
        </w:rPr>
      </w:pPr>
      <w:bookmarkStart w:id="842" w:name="_Toc195627799"/>
      <w:bookmarkStart w:id="843" w:name="_Toc195628041"/>
      <w:bookmarkStart w:id="844" w:name="_Toc212495795"/>
      <w:bookmarkStart w:id="845" w:name="_Toc214953374"/>
      <w:bookmarkStart w:id="846" w:name="_Toc214954100"/>
      <w:bookmarkStart w:id="847" w:name="_Toc214968722"/>
      <w:bookmarkStart w:id="848" w:name="_Toc510696649"/>
      <w:bookmarkStart w:id="849" w:name="_Toc35971449"/>
      <w:bookmarkEnd w:id="840"/>
      <w:bookmarkEnd w:id="841"/>
      <w:r w:rsidRPr="002437CB">
        <w:rPr>
          <w:rFonts w:eastAsia="SimSun"/>
          <w:lang w:eastAsia="en-US"/>
        </w:rPr>
        <w:t>6.1.1</w:t>
      </w:r>
      <w:r w:rsidR="00944DD1" w:rsidRPr="002437CB">
        <w:rPr>
          <w:rFonts w:eastAsia="SimSun"/>
          <w:lang w:eastAsia="en-US"/>
        </w:rPr>
        <w:tab/>
        <w:t>AIMLES_ContextTransfer API</w:t>
      </w:r>
      <w:bookmarkEnd w:id="842"/>
      <w:bookmarkEnd w:id="843"/>
      <w:bookmarkEnd w:id="844"/>
      <w:bookmarkEnd w:id="845"/>
      <w:bookmarkEnd w:id="846"/>
      <w:bookmarkEnd w:id="847"/>
    </w:p>
    <w:p w14:paraId="304D03F0" w14:textId="77777777" w:rsidR="00F572D4" w:rsidRPr="002437CB" w:rsidRDefault="00F572D4" w:rsidP="00F572D4">
      <w:pPr>
        <w:pStyle w:val="Heading4"/>
        <w:rPr>
          <w:rFonts w:eastAsia="SimSun"/>
        </w:rPr>
      </w:pPr>
      <w:bookmarkStart w:id="850" w:name="_Toc138761989"/>
      <w:bookmarkStart w:id="851" w:name="_Toc145708204"/>
      <w:bookmarkStart w:id="852" w:name="_Toc160570709"/>
      <w:bookmarkStart w:id="853" w:name="_Toc162008305"/>
      <w:bookmarkStart w:id="854" w:name="_Toc185515974"/>
      <w:bookmarkStart w:id="855" w:name="_Toc195627800"/>
      <w:bookmarkStart w:id="856" w:name="_Toc195628042"/>
      <w:bookmarkStart w:id="857" w:name="_Toc212495796"/>
      <w:bookmarkStart w:id="858" w:name="_Toc214953375"/>
      <w:bookmarkStart w:id="859" w:name="_Toc214954101"/>
      <w:bookmarkStart w:id="860" w:name="_Toc214968723"/>
      <w:bookmarkStart w:id="861" w:name="_Toc138761990"/>
      <w:bookmarkStart w:id="862" w:name="_Toc145708205"/>
      <w:bookmarkStart w:id="863" w:name="_Toc160570710"/>
      <w:bookmarkStart w:id="864" w:name="_Toc162008306"/>
      <w:bookmarkStart w:id="865" w:name="_Toc185515975"/>
      <w:bookmarkStart w:id="866" w:name="_Toc195627801"/>
      <w:bookmarkStart w:id="867" w:name="_Toc195628043"/>
      <w:r w:rsidRPr="002437CB">
        <w:rPr>
          <w:rFonts w:eastAsia="SimSun"/>
        </w:rPr>
        <w:t>6.1.1.1</w:t>
      </w:r>
      <w:r w:rsidRPr="002437CB">
        <w:rPr>
          <w:rFonts w:eastAsia="SimSun"/>
        </w:rPr>
        <w:tab/>
        <w:t>Introduction</w:t>
      </w:r>
      <w:bookmarkEnd w:id="850"/>
      <w:bookmarkEnd w:id="851"/>
      <w:bookmarkEnd w:id="852"/>
      <w:bookmarkEnd w:id="853"/>
      <w:bookmarkEnd w:id="854"/>
      <w:bookmarkEnd w:id="855"/>
      <w:bookmarkEnd w:id="856"/>
      <w:bookmarkEnd w:id="857"/>
      <w:bookmarkEnd w:id="858"/>
      <w:bookmarkEnd w:id="859"/>
      <w:bookmarkEnd w:id="860"/>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868" w:name="_Toc212495797"/>
      <w:bookmarkStart w:id="869" w:name="_Toc214953376"/>
      <w:bookmarkStart w:id="870" w:name="_Toc214954102"/>
      <w:bookmarkStart w:id="871" w:name="_Toc214968724"/>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61"/>
      <w:bookmarkEnd w:id="862"/>
      <w:bookmarkEnd w:id="863"/>
      <w:bookmarkEnd w:id="864"/>
      <w:bookmarkEnd w:id="865"/>
      <w:r w:rsidR="00944DD1" w:rsidRPr="002437CB">
        <w:rPr>
          <w:rFonts w:eastAsia="SimSun"/>
          <w:lang w:eastAsia="en-US"/>
        </w:rPr>
        <w:t>Usage of HTTP</w:t>
      </w:r>
      <w:bookmarkEnd w:id="866"/>
      <w:bookmarkEnd w:id="867"/>
      <w:bookmarkEnd w:id="868"/>
      <w:bookmarkEnd w:id="869"/>
      <w:bookmarkEnd w:id="870"/>
      <w:bookmarkEnd w:id="871"/>
    </w:p>
    <w:p w14:paraId="161B31DF" w14:textId="11562913" w:rsidR="00944DD1" w:rsidRPr="002437CB" w:rsidRDefault="00944DD1" w:rsidP="00944DD1">
      <w:pPr>
        <w:overflowPunct/>
        <w:autoSpaceDE/>
        <w:autoSpaceDN/>
        <w:adjustRightInd/>
        <w:textAlignment w:val="auto"/>
        <w:rPr>
          <w:rFonts w:eastAsia="SimSun"/>
          <w:lang w:eastAsia="en-US"/>
        </w:rPr>
      </w:pPr>
      <w:bookmarkStart w:id="872" w:name="_Toc138761991"/>
      <w:bookmarkStart w:id="873" w:name="_Toc145708206"/>
      <w:bookmarkStart w:id="874" w:name="_Toc160570711"/>
      <w:bookmarkStart w:id="875" w:name="_Toc162008307"/>
      <w:bookmarkStart w:id="876"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877" w:name="_Toc195627802"/>
      <w:bookmarkStart w:id="878" w:name="_Toc195628044"/>
      <w:bookmarkStart w:id="879" w:name="_Toc212495798"/>
      <w:bookmarkStart w:id="880" w:name="_Toc214953377"/>
      <w:bookmarkStart w:id="881" w:name="_Toc214954103"/>
      <w:bookmarkStart w:id="882" w:name="_Toc214968725"/>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872"/>
      <w:bookmarkEnd w:id="873"/>
      <w:bookmarkEnd w:id="874"/>
      <w:bookmarkEnd w:id="875"/>
      <w:bookmarkEnd w:id="876"/>
      <w:bookmarkEnd w:id="877"/>
      <w:bookmarkEnd w:id="878"/>
      <w:bookmarkEnd w:id="879"/>
      <w:bookmarkEnd w:id="880"/>
      <w:bookmarkEnd w:id="881"/>
      <w:bookmarkEnd w:id="882"/>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883" w:name="_Toc138761992"/>
      <w:bookmarkStart w:id="884" w:name="_Toc145708207"/>
      <w:bookmarkStart w:id="885" w:name="_Toc160570712"/>
      <w:bookmarkStart w:id="886" w:name="_Toc162008308"/>
      <w:bookmarkStart w:id="887" w:name="_Toc185515977"/>
      <w:bookmarkStart w:id="888" w:name="_Toc195627803"/>
      <w:bookmarkStart w:id="889" w:name="_Toc195628045"/>
      <w:bookmarkStart w:id="890" w:name="_Toc212495799"/>
      <w:bookmarkStart w:id="891" w:name="_Toc214953378"/>
      <w:bookmarkStart w:id="892" w:name="_Toc214954104"/>
      <w:bookmarkStart w:id="893" w:name="_Toc214968726"/>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883"/>
      <w:bookmarkEnd w:id="884"/>
      <w:bookmarkEnd w:id="885"/>
      <w:bookmarkEnd w:id="886"/>
      <w:bookmarkEnd w:id="887"/>
      <w:bookmarkEnd w:id="888"/>
      <w:bookmarkEnd w:id="889"/>
      <w:bookmarkEnd w:id="890"/>
      <w:bookmarkEnd w:id="891"/>
      <w:bookmarkEnd w:id="892"/>
      <w:bookmarkEnd w:id="893"/>
    </w:p>
    <w:p w14:paraId="43B2D6F5" w14:textId="77777777" w:rsidR="006D5E70" w:rsidRPr="002437CB" w:rsidRDefault="006D5E70" w:rsidP="006D5E70">
      <w:pPr>
        <w:pStyle w:val="Heading5"/>
        <w:rPr>
          <w:rFonts w:eastAsia="SimSun"/>
        </w:rPr>
      </w:pPr>
      <w:bookmarkStart w:id="894" w:name="_Toc138761993"/>
      <w:bookmarkStart w:id="895" w:name="_Toc145708208"/>
      <w:bookmarkStart w:id="896" w:name="_Toc160570713"/>
      <w:bookmarkStart w:id="897" w:name="_Toc162008309"/>
      <w:bookmarkStart w:id="898" w:name="_Toc185515978"/>
      <w:bookmarkStart w:id="899" w:name="_Toc195627804"/>
      <w:bookmarkStart w:id="900" w:name="_Toc195628046"/>
      <w:bookmarkStart w:id="901" w:name="_Toc212495800"/>
      <w:bookmarkStart w:id="902" w:name="_Toc214953379"/>
      <w:bookmarkStart w:id="903" w:name="_Toc214954105"/>
      <w:bookmarkStart w:id="904" w:name="_Toc214968727"/>
      <w:bookmarkStart w:id="905" w:name="_Toc138761994"/>
      <w:bookmarkStart w:id="906" w:name="_Toc145708209"/>
      <w:bookmarkStart w:id="907" w:name="_Toc160570714"/>
      <w:bookmarkStart w:id="908" w:name="_Toc162008310"/>
      <w:bookmarkStart w:id="909" w:name="_Toc185515979"/>
      <w:bookmarkStart w:id="910" w:name="_Toc195627805"/>
      <w:bookmarkStart w:id="911" w:name="_Toc195628047"/>
      <w:r w:rsidRPr="002437CB">
        <w:rPr>
          <w:rFonts w:eastAsia="SimSun"/>
        </w:rPr>
        <w:t>6.1.1.4.1</w:t>
      </w:r>
      <w:r w:rsidRPr="002437CB">
        <w:rPr>
          <w:rFonts w:eastAsia="SimSun"/>
        </w:rPr>
        <w:tab/>
        <w:t>Overview</w:t>
      </w:r>
      <w:bookmarkEnd w:id="894"/>
      <w:bookmarkEnd w:id="895"/>
      <w:bookmarkEnd w:id="896"/>
      <w:bookmarkEnd w:id="897"/>
      <w:bookmarkEnd w:id="898"/>
      <w:bookmarkEnd w:id="899"/>
      <w:bookmarkEnd w:id="900"/>
      <w:bookmarkEnd w:id="901"/>
      <w:bookmarkEnd w:id="902"/>
      <w:bookmarkEnd w:id="903"/>
      <w:bookmarkEnd w:id="904"/>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63434E" w:rsidP="007C720B">
      <w:pPr>
        <w:pStyle w:val="TH"/>
        <w:rPr>
          <w:rFonts w:cs="Arial"/>
        </w:rPr>
      </w:pPr>
      <w:bookmarkStart w:id="912" w:name="_MON_1808408843"/>
      <w:bookmarkStart w:id="913" w:name="_MON_1821169280"/>
      <w:bookmarkEnd w:id="912"/>
      <w:bookmarkEnd w:id="913"/>
      <w:r>
        <w:rPr>
          <w:rFonts w:eastAsia="SimSun"/>
        </w:rPr>
        <w:pict w14:anchorId="5F0239B0">
          <v:shape id="_x0000_i1081" type="#_x0000_t75" style="width:369pt;height:110.15pt">
            <v:imagedata r:id="rId86"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lastRenderedPageBreak/>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14" w:name="_Toc212495801"/>
      <w:bookmarkStart w:id="915" w:name="_Toc214953380"/>
      <w:bookmarkStart w:id="916" w:name="_Toc214954106"/>
      <w:bookmarkStart w:id="917" w:name="_Toc214968728"/>
      <w:bookmarkStart w:id="918" w:name="_Toc138761996"/>
      <w:bookmarkStart w:id="919" w:name="_Toc145708211"/>
      <w:bookmarkStart w:id="920" w:name="_Toc160570716"/>
      <w:bookmarkStart w:id="921" w:name="_Toc162008312"/>
      <w:bookmarkStart w:id="922" w:name="_Toc185515981"/>
      <w:bookmarkEnd w:id="905"/>
      <w:bookmarkEnd w:id="906"/>
      <w:bookmarkEnd w:id="907"/>
      <w:bookmarkEnd w:id="908"/>
      <w:bookmarkEnd w:id="909"/>
      <w:bookmarkEnd w:id="910"/>
      <w:bookmarkEnd w:id="911"/>
      <w:r w:rsidRPr="002437CB">
        <w:rPr>
          <w:rFonts w:eastAsia="SimSun"/>
        </w:rPr>
        <w:t>6.1.1.4.2</w:t>
      </w:r>
      <w:r w:rsidRPr="002437CB">
        <w:rPr>
          <w:rFonts w:eastAsia="SimSun"/>
        </w:rPr>
        <w:tab/>
        <w:t>Operation: Transfer</w:t>
      </w:r>
      <w:bookmarkEnd w:id="914"/>
      <w:bookmarkEnd w:id="915"/>
      <w:bookmarkEnd w:id="916"/>
      <w:bookmarkEnd w:id="917"/>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923" w:name="_Toc138761997"/>
      <w:bookmarkStart w:id="924" w:name="_Toc145708212"/>
      <w:bookmarkStart w:id="925" w:name="_Toc160570717"/>
      <w:bookmarkStart w:id="926" w:name="_Toc162008313"/>
      <w:bookmarkStart w:id="927" w:name="_Toc185515982"/>
      <w:bookmarkStart w:id="928" w:name="_Toc195627806"/>
      <w:bookmarkStart w:id="929" w:name="_Toc195628048"/>
      <w:bookmarkEnd w:id="918"/>
      <w:bookmarkEnd w:id="919"/>
      <w:bookmarkEnd w:id="920"/>
      <w:bookmarkEnd w:id="921"/>
      <w:bookmarkEnd w:id="922"/>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lastRenderedPageBreak/>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30" w:name="_Toc212495802"/>
      <w:bookmarkStart w:id="931" w:name="_Toc214953381"/>
      <w:bookmarkStart w:id="932" w:name="_Toc214954107"/>
      <w:bookmarkStart w:id="933" w:name="_Toc214968729"/>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23"/>
      <w:bookmarkEnd w:id="924"/>
      <w:bookmarkEnd w:id="925"/>
      <w:bookmarkEnd w:id="926"/>
      <w:bookmarkEnd w:id="927"/>
      <w:bookmarkEnd w:id="928"/>
      <w:bookmarkEnd w:id="929"/>
      <w:bookmarkEnd w:id="930"/>
      <w:bookmarkEnd w:id="931"/>
      <w:bookmarkEnd w:id="932"/>
      <w:bookmarkEnd w:id="933"/>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34" w:name="_Toc138761998"/>
      <w:bookmarkStart w:id="935" w:name="_Toc145708213"/>
      <w:bookmarkStart w:id="936" w:name="_Toc160570718"/>
      <w:bookmarkStart w:id="937" w:name="_Toc162008314"/>
      <w:bookmarkStart w:id="938" w:name="_Toc185515983"/>
      <w:bookmarkStart w:id="939" w:name="_Toc195627807"/>
      <w:bookmarkStart w:id="940" w:name="_Toc195628049"/>
      <w:bookmarkStart w:id="941" w:name="_Toc212495803"/>
      <w:bookmarkStart w:id="942" w:name="_Toc214953382"/>
      <w:bookmarkStart w:id="943" w:name="_Toc214954108"/>
      <w:bookmarkStart w:id="944" w:name="_Toc214968730"/>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34"/>
      <w:bookmarkEnd w:id="935"/>
      <w:bookmarkEnd w:id="936"/>
      <w:bookmarkEnd w:id="937"/>
      <w:bookmarkEnd w:id="938"/>
      <w:bookmarkEnd w:id="939"/>
      <w:bookmarkEnd w:id="940"/>
      <w:bookmarkEnd w:id="941"/>
      <w:bookmarkEnd w:id="942"/>
      <w:bookmarkEnd w:id="943"/>
      <w:bookmarkEnd w:id="944"/>
    </w:p>
    <w:p w14:paraId="746D54B8" w14:textId="77777777" w:rsidR="00071878" w:rsidRPr="002437CB" w:rsidRDefault="00071878" w:rsidP="00071878">
      <w:pPr>
        <w:pStyle w:val="Heading5"/>
        <w:rPr>
          <w:rFonts w:eastAsia="DengXian"/>
        </w:rPr>
      </w:pPr>
      <w:bookmarkStart w:id="945" w:name="_Toc212495804"/>
      <w:bookmarkStart w:id="946" w:name="_Toc214953383"/>
      <w:bookmarkStart w:id="947" w:name="_Toc214954109"/>
      <w:bookmarkStart w:id="948" w:name="_Toc214968731"/>
      <w:bookmarkStart w:id="949" w:name="_Toc138762000"/>
      <w:bookmarkStart w:id="950" w:name="_Toc145708215"/>
      <w:bookmarkStart w:id="951" w:name="_Toc160570720"/>
      <w:bookmarkStart w:id="952" w:name="_Toc162008316"/>
      <w:bookmarkStart w:id="953" w:name="_Toc185515985"/>
      <w:bookmarkStart w:id="954" w:name="_Toc195627809"/>
      <w:bookmarkStart w:id="955" w:name="_Toc195628051"/>
      <w:r w:rsidRPr="002437CB">
        <w:rPr>
          <w:rFonts w:eastAsia="DengXian"/>
        </w:rPr>
        <w:t>6.1.1.6.1</w:t>
      </w:r>
      <w:r w:rsidRPr="002437CB">
        <w:rPr>
          <w:rFonts w:eastAsia="DengXian"/>
        </w:rPr>
        <w:tab/>
        <w:t>General</w:t>
      </w:r>
      <w:bookmarkEnd w:id="945"/>
      <w:bookmarkEnd w:id="946"/>
      <w:bookmarkEnd w:id="947"/>
      <w:bookmarkEnd w:id="948"/>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6460FF">
        <w:trPr>
          <w:jc w:val="center"/>
        </w:trPr>
        <w:tc>
          <w:tcPr>
            <w:tcW w:w="1778"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98"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830"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6"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192EC1" w:rsidRPr="002437CB" w14:paraId="688C656C" w14:textId="77777777" w:rsidTr="006460FF">
        <w:trPr>
          <w:jc w:val="center"/>
        </w:trPr>
        <w:tc>
          <w:tcPr>
            <w:tcW w:w="1778"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98"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830"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6"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6460FF">
        <w:trPr>
          <w:jc w:val="center"/>
        </w:trPr>
        <w:tc>
          <w:tcPr>
            <w:tcW w:w="1778"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98"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830"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6"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6460FF">
        <w:trPr>
          <w:jc w:val="center"/>
        </w:trPr>
        <w:tc>
          <w:tcPr>
            <w:tcW w:w="1778"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98"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830"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6"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6460FF">
        <w:trPr>
          <w:jc w:val="center"/>
        </w:trPr>
        <w:tc>
          <w:tcPr>
            <w:tcW w:w="1778"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98"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830"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6"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6460FF">
        <w:trPr>
          <w:jc w:val="center"/>
        </w:trPr>
        <w:tc>
          <w:tcPr>
            <w:tcW w:w="1778"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98"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830"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6"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56" w:name="_Toc212495805"/>
      <w:bookmarkStart w:id="957" w:name="_Toc214953384"/>
      <w:bookmarkStart w:id="958" w:name="_Toc214954110"/>
      <w:bookmarkStart w:id="959" w:name="_Toc214968732"/>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49"/>
      <w:bookmarkEnd w:id="950"/>
      <w:bookmarkEnd w:id="951"/>
      <w:bookmarkEnd w:id="952"/>
      <w:bookmarkEnd w:id="953"/>
      <w:bookmarkEnd w:id="954"/>
      <w:bookmarkEnd w:id="955"/>
      <w:bookmarkEnd w:id="956"/>
      <w:bookmarkEnd w:id="957"/>
      <w:bookmarkEnd w:id="958"/>
      <w:bookmarkEnd w:id="959"/>
    </w:p>
    <w:p w14:paraId="62CD0341" w14:textId="5D080A89" w:rsidR="00944DD1" w:rsidRPr="002437CB" w:rsidRDefault="00A22D4C" w:rsidP="009D32FD">
      <w:pPr>
        <w:pStyle w:val="H6"/>
        <w:rPr>
          <w:rFonts w:eastAsia="SimSun"/>
          <w:lang w:eastAsia="en-US"/>
        </w:rPr>
      </w:pPr>
      <w:bookmarkStart w:id="960" w:name="_Toc138762001"/>
      <w:bookmarkStart w:id="961" w:name="_Toc145708216"/>
      <w:bookmarkStart w:id="962" w:name="_Toc160570721"/>
      <w:bookmarkStart w:id="963" w:name="_Toc162008317"/>
      <w:bookmarkStart w:id="964"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60"/>
      <w:bookmarkEnd w:id="961"/>
      <w:bookmarkEnd w:id="962"/>
      <w:bookmarkEnd w:id="963"/>
      <w:bookmarkEnd w:id="964"/>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lastRenderedPageBreak/>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65" w:name="_Toc138762003"/>
      <w:bookmarkStart w:id="966" w:name="_Toc145708218"/>
      <w:bookmarkStart w:id="967" w:name="_Toc160570723"/>
      <w:bookmarkStart w:id="968" w:name="_Toc162008319"/>
      <w:bookmarkStart w:id="969" w:name="_Toc185515988"/>
      <w:bookmarkStart w:id="970" w:name="_Toc195627810"/>
      <w:bookmarkStart w:id="971"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29578445" w:rsidR="003B4424" w:rsidRPr="002437CB" w:rsidRDefault="00D7446E" w:rsidP="00A24C9B">
            <w:pPr>
              <w:pStyle w:val="TAL"/>
              <w:rPr>
                <w:lang w:eastAsia="zh-CN"/>
              </w:rPr>
            </w:pPr>
            <w:r w:rsidRPr="002437CB">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1C532206" w:rsidR="003B4424" w:rsidRPr="002437CB" w:rsidRDefault="003B4424" w:rsidP="00A24C9B">
            <w:pPr>
              <w:pStyle w:val="TAL"/>
              <w:rPr>
                <w:lang w:eastAsia="zh-CN"/>
              </w:rPr>
            </w:pPr>
            <w:r w:rsidRPr="002437CB">
              <w:rPr>
                <w:lang w:eastAsia="zh-CN"/>
              </w:rPr>
              <w:t>This attribute may be present only when the value of the "</w:t>
            </w:r>
            <w:r w:rsidR="00AB773F" w:rsidRPr="002437CB">
              <w:rPr>
                <w:lang w:eastAsia="zh-CN"/>
              </w:rPr>
              <w:t xml:space="preserve"> aimleServOpStatus </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lastRenderedPageBreak/>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972" w:name="_Toc212495806"/>
      <w:bookmarkStart w:id="973" w:name="_Toc214953385"/>
      <w:bookmarkStart w:id="974" w:name="_Toc214954111"/>
      <w:bookmarkStart w:id="975" w:name="_Toc214968733"/>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65"/>
      <w:bookmarkEnd w:id="966"/>
      <w:bookmarkEnd w:id="967"/>
      <w:bookmarkEnd w:id="968"/>
      <w:bookmarkEnd w:id="969"/>
      <w:bookmarkEnd w:id="970"/>
      <w:bookmarkEnd w:id="971"/>
      <w:bookmarkEnd w:id="972"/>
      <w:bookmarkEnd w:id="973"/>
      <w:bookmarkEnd w:id="974"/>
      <w:bookmarkEnd w:id="975"/>
    </w:p>
    <w:p w14:paraId="5553A8DE" w14:textId="162EFAC2" w:rsidR="00944DD1" w:rsidRPr="002437CB" w:rsidRDefault="00A22D4C" w:rsidP="009D32FD">
      <w:pPr>
        <w:pStyle w:val="H6"/>
        <w:rPr>
          <w:rFonts w:eastAsia="SimSun"/>
          <w:lang w:eastAsia="en-US"/>
        </w:rPr>
      </w:pPr>
      <w:bookmarkStart w:id="976" w:name="_Toc138762004"/>
      <w:bookmarkStart w:id="977" w:name="_Toc145708219"/>
      <w:bookmarkStart w:id="978" w:name="_Toc160570724"/>
      <w:bookmarkStart w:id="979" w:name="_Toc162008320"/>
      <w:bookmarkStart w:id="980"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976"/>
      <w:bookmarkEnd w:id="977"/>
      <w:bookmarkEnd w:id="978"/>
      <w:bookmarkEnd w:id="979"/>
      <w:bookmarkEnd w:id="980"/>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981" w:name="_Toc138762005"/>
      <w:bookmarkStart w:id="982" w:name="_Toc145708220"/>
      <w:bookmarkStart w:id="983" w:name="_Toc160570725"/>
      <w:bookmarkStart w:id="984" w:name="_Toc162008321"/>
      <w:bookmarkStart w:id="985" w:name="_Toc185515990"/>
      <w:r w:rsidRPr="002437CB">
        <w:t>6.1.1.6.3.2</w:t>
      </w:r>
      <w:r w:rsidRPr="002437CB">
        <w:tab/>
        <w:t>Simple data types</w:t>
      </w:r>
      <w:bookmarkEnd w:id="981"/>
      <w:bookmarkEnd w:id="982"/>
      <w:bookmarkEnd w:id="983"/>
      <w:bookmarkEnd w:id="984"/>
      <w:bookmarkEnd w:id="985"/>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986" w:name="_Toc138762006"/>
      <w:bookmarkStart w:id="987" w:name="_Toc145708221"/>
      <w:bookmarkStart w:id="988" w:name="_Toc160570726"/>
      <w:bookmarkStart w:id="989" w:name="_Toc162008322"/>
      <w:bookmarkStart w:id="990" w:name="_Toc185515991"/>
      <w:bookmarkStart w:id="991" w:name="_Toc195627811"/>
      <w:bookmarkStart w:id="992"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993" w:name="_Toc212495807"/>
      <w:bookmarkStart w:id="994" w:name="_Toc214953386"/>
      <w:bookmarkStart w:id="995" w:name="_Toc214954112"/>
      <w:bookmarkStart w:id="996" w:name="_Toc214968734"/>
      <w:r w:rsidRPr="002437CB">
        <w:rPr>
          <w:rFonts w:eastAsia="SimSun"/>
          <w:lang w:eastAsia="en-US"/>
        </w:rPr>
        <w:lastRenderedPageBreak/>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986"/>
      <w:bookmarkEnd w:id="987"/>
      <w:bookmarkEnd w:id="988"/>
      <w:bookmarkEnd w:id="989"/>
      <w:bookmarkEnd w:id="990"/>
      <w:bookmarkEnd w:id="991"/>
      <w:bookmarkEnd w:id="992"/>
      <w:bookmarkEnd w:id="993"/>
      <w:bookmarkEnd w:id="994"/>
      <w:bookmarkEnd w:id="995"/>
      <w:bookmarkEnd w:id="996"/>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997" w:name="_Toc138762007"/>
      <w:bookmarkStart w:id="998" w:name="_Toc145708222"/>
      <w:bookmarkStart w:id="999" w:name="_Toc160570727"/>
      <w:bookmarkStart w:id="1000" w:name="_Toc162008323"/>
      <w:bookmarkStart w:id="1001" w:name="_Toc185515992"/>
      <w:bookmarkStart w:id="1002" w:name="_Toc195627812"/>
      <w:bookmarkStart w:id="1003" w:name="_Toc195628054"/>
      <w:bookmarkStart w:id="1004" w:name="_Toc212495808"/>
      <w:bookmarkStart w:id="1005" w:name="_Toc214953387"/>
      <w:bookmarkStart w:id="1006" w:name="_Toc214954113"/>
      <w:bookmarkStart w:id="1007" w:name="_Toc214968735"/>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997"/>
      <w:bookmarkEnd w:id="998"/>
      <w:bookmarkEnd w:id="999"/>
      <w:bookmarkEnd w:id="1000"/>
      <w:bookmarkEnd w:id="1001"/>
      <w:bookmarkEnd w:id="1002"/>
      <w:bookmarkEnd w:id="1003"/>
      <w:bookmarkEnd w:id="1004"/>
      <w:bookmarkEnd w:id="1005"/>
      <w:bookmarkEnd w:id="1006"/>
      <w:bookmarkEnd w:id="1007"/>
    </w:p>
    <w:p w14:paraId="7EDA5A24" w14:textId="1EFC7ED8" w:rsidR="00944DD1" w:rsidRPr="002437CB" w:rsidRDefault="00A22D4C" w:rsidP="009D32FD">
      <w:pPr>
        <w:pStyle w:val="H6"/>
        <w:rPr>
          <w:rFonts w:eastAsia="SimSun"/>
          <w:lang w:eastAsia="en-US"/>
        </w:rPr>
      </w:pPr>
      <w:bookmarkStart w:id="1008" w:name="_Toc138762008"/>
      <w:bookmarkStart w:id="1009" w:name="_Toc145708223"/>
      <w:bookmarkStart w:id="1010" w:name="_Toc160570728"/>
      <w:bookmarkStart w:id="1011" w:name="_Toc162008324"/>
      <w:bookmarkStart w:id="1012"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08"/>
      <w:bookmarkEnd w:id="1009"/>
      <w:bookmarkEnd w:id="1010"/>
      <w:bookmarkEnd w:id="1011"/>
      <w:bookmarkEnd w:id="1012"/>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13" w:name="_Toc138762009"/>
      <w:bookmarkStart w:id="1014" w:name="_Toc145708224"/>
      <w:bookmarkStart w:id="1015" w:name="_Toc160570729"/>
      <w:bookmarkStart w:id="1016" w:name="_Toc162008325"/>
      <w:bookmarkStart w:id="1017" w:name="_Toc185515994"/>
      <w:bookmarkStart w:id="1018" w:name="_Toc195627813"/>
      <w:bookmarkStart w:id="1019" w:name="_Toc195628055"/>
      <w:bookmarkStart w:id="1020" w:name="_Toc212495809"/>
      <w:bookmarkStart w:id="1021" w:name="_Toc214953388"/>
      <w:bookmarkStart w:id="1022" w:name="_Toc214954114"/>
      <w:bookmarkStart w:id="1023" w:name="_Toc214968736"/>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13"/>
      <w:bookmarkEnd w:id="1014"/>
      <w:bookmarkEnd w:id="1015"/>
      <w:bookmarkEnd w:id="1016"/>
      <w:bookmarkEnd w:id="1017"/>
      <w:bookmarkEnd w:id="1018"/>
      <w:bookmarkEnd w:id="1019"/>
      <w:bookmarkEnd w:id="1020"/>
      <w:bookmarkEnd w:id="1021"/>
      <w:bookmarkEnd w:id="1022"/>
      <w:bookmarkEnd w:id="1023"/>
    </w:p>
    <w:p w14:paraId="53803DF1" w14:textId="77777777" w:rsidR="00DE4AAF" w:rsidRPr="002437CB" w:rsidRDefault="00DE4AAF" w:rsidP="00DE4AAF">
      <w:pPr>
        <w:pStyle w:val="Heading5"/>
        <w:rPr>
          <w:rFonts w:eastAsia="SimSun"/>
        </w:rPr>
      </w:pPr>
      <w:bookmarkStart w:id="1024" w:name="_Toc212495810"/>
      <w:bookmarkStart w:id="1025" w:name="_Toc214953389"/>
      <w:bookmarkStart w:id="1026" w:name="_Toc214954115"/>
      <w:bookmarkStart w:id="1027" w:name="_Toc214968737"/>
      <w:bookmarkStart w:id="1028" w:name="_Toc138762011"/>
      <w:bookmarkStart w:id="1029" w:name="_Toc145708226"/>
      <w:bookmarkStart w:id="1030" w:name="_Toc160570731"/>
      <w:bookmarkStart w:id="1031" w:name="_Toc162008327"/>
      <w:bookmarkStart w:id="1032" w:name="_Toc185515996"/>
      <w:bookmarkStart w:id="1033" w:name="_Toc195627815"/>
      <w:bookmarkStart w:id="1034" w:name="_Toc195628057"/>
      <w:r w:rsidRPr="002437CB">
        <w:rPr>
          <w:rFonts w:eastAsia="SimSun"/>
        </w:rPr>
        <w:t>6.1.1.7.1</w:t>
      </w:r>
      <w:r w:rsidRPr="002437CB">
        <w:rPr>
          <w:rFonts w:eastAsia="SimSun"/>
        </w:rPr>
        <w:tab/>
        <w:t>General</w:t>
      </w:r>
      <w:bookmarkEnd w:id="1024"/>
      <w:bookmarkEnd w:id="1025"/>
      <w:bookmarkEnd w:id="1026"/>
      <w:bookmarkEnd w:id="1027"/>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35" w:name="_Toc212495811"/>
      <w:bookmarkStart w:id="1036" w:name="_Toc214953390"/>
      <w:bookmarkStart w:id="1037" w:name="_Toc214954116"/>
      <w:bookmarkStart w:id="1038" w:name="_Toc214968738"/>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28"/>
      <w:bookmarkEnd w:id="1029"/>
      <w:bookmarkEnd w:id="1030"/>
      <w:bookmarkEnd w:id="1031"/>
      <w:bookmarkEnd w:id="1032"/>
      <w:bookmarkEnd w:id="1033"/>
      <w:bookmarkEnd w:id="1034"/>
      <w:bookmarkEnd w:id="1035"/>
      <w:bookmarkEnd w:id="1036"/>
      <w:bookmarkEnd w:id="1037"/>
      <w:bookmarkEnd w:id="1038"/>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39" w:name="_Toc138762012"/>
      <w:bookmarkStart w:id="1040" w:name="_Toc145708227"/>
      <w:bookmarkStart w:id="1041" w:name="_Toc160570732"/>
      <w:bookmarkStart w:id="1042" w:name="_Toc162008328"/>
      <w:bookmarkStart w:id="1043" w:name="_Toc185515997"/>
      <w:bookmarkStart w:id="1044" w:name="_Toc195627816"/>
      <w:bookmarkStart w:id="1045" w:name="_Toc195628058"/>
      <w:bookmarkStart w:id="1046" w:name="_Toc212495812"/>
      <w:bookmarkStart w:id="1047" w:name="_Toc214953391"/>
      <w:bookmarkStart w:id="1048" w:name="_Toc214954117"/>
      <w:bookmarkStart w:id="1049" w:name="_Toc214968739"/>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39"/>
      <w:bookmarkEnd w:id="1040"/>
      <w:bookmarkEnd w:id="1041"/>
      <w:bookmarkEnd w:id="1042"/>
      <w:bookmarkEnd w:id="1043"/>
      <w:bookmarkEnd w:id="1044"/>
      <w:bookmarkEnd w:id="1045"/>
      <w:bookmarkEnd w:id="1046"/>
      <w:bookmarkEnd w:id="1047"/>
      <w:bookmarkEnd w:id="1048"/>
      <w:bookmarkEnd w:id="1049"/>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50" w:name="_Toc212495813"/>
      <w:bookmarkStart w:id="1051" w:name="_Toc214953392"/>
      <w:bookmarkStart w:id="1052" w:name="_Toc214954118"/>
      <w:bookmarkStart w:id="1053" w:name="_Toc214968740"/>
      <w:bookmarkStart w:id="1054" w:name="_Toc185516346"/>
      <w:bookmarkStart w:id="1055" w:name="_Toc195627818"/>
      <w:bookmarkStart w:id="1056" w:name="_Toc195628060"/>
      <w:r w:rsidRPr="002437CB">
        <w:rPr>
          <w:rFonts w:eastAsia="SimSun"/>
        </w:rPr>
        <w:t>6.1.1.8</w:t>
      </w:r>
      <w:r w:rsidRPr="002437CB">
        <w:rPr>
          <w:rFonts w:eastAsia="SimSun"/>
        </w:rPr>
        <w:tab/>
        <w:t>Feature negotiation</w:t>
      </w:r>
      <w:bookmarkEnd w:id="1050"/>
      <w:bookmarkEnd w:id="1051"/>
      <w:bookmarkEnd w:id="1052"/>
      <w:bookmarkEnd w:id="1053"/>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57" w:name="_Toc212495814"/>
      <w:bookmarkStart w:id="1058" w:name="_Toc214953393"/>
      <w:bookmarkStart w:id="1059" w:name="_Toc214954119"/>
      <w:bookmarkStart w:id="1060" w:name="_Toc214968741"/>
      <w:bookmarkEnd w:id="1054"/>
      <w:bookmarkEnd w:id="1055"/>
      <w:bookmarkEnd w:id="1056"/>
      <w:r w:rsidRPr="002437CB">
        <w:rPr>
          <w:rFonts w:eastAsia="SimSun"/>
          <w:noProof/>
          <w:lang w:eastAsia="zh-CN"/>
        </w:rPr>
        <w:t>6.1.1</w:t>
      </w:r>
      <w:r w:rsidRPr="002437CB">
        <w:rPr>
          <w:rFonts w:eastAsia="SimSun"/>
        </w:rPr>
        <w:t>.9</w:t>
      </w:r>
      <w:r w:rsidRPr="002437CB">
        <w:rPr>
          <w:rFonts w:eastAsia="SimSun"/>
        </w:rPr>
        <w:tab/>
        <w:t>Security</w:t>
      </w:r>
      <w:bookmarkEnd w:id="1057"/>
      <w:bookmarkEnd w:id="1058"/>
      <w:bookmarkEnd w:id="1059"/>
      <w:bookmarkEnd w:id="1060"/>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61" w:name="_Toc195627819"/>
      <w:bookmarkStart w:id="1062" w:name="_Toc195628061"/>
      <w:bookmarkStart w:id="1063" w:name="_Toc212495815"/>
      <w:bookmarkStart w:id="1064" w:name="_Toc214953394"/>
      <w:bookmarkStart w:id="1065" w:name="_Toc214954120"/>
      <w:bookmarkStart w:id="1066" w:name="_Toc214968742"/>
      <w:r w:rsidRPr="002437CB">
        <w:rPr>
          <w:lang w:eastAsia="zh-CN"/>
        </w:rPr>
        <w:lastRenderedPageBreak/>
        <w:t>6.1.2</w:t>
      </w:r>
      <w:r w:rsidR="001929B6" w:rsidRPr="002437CB">
        <w:rPr>
          <w:lang w:eastAsia="zh-CN"/>
        </w:rPr>
        <w:tab/>
        <w:t>AIMLES_DataManagement API</w:t>
      </w:r>
      <w:bookmarkEnd w:id="1061"/>
      <w:bookmarkEnd w:id="1062"/>
      <w:bookmarkEnd w:id="1063"/>
      <w:bookmarkEnd w:id="1064"/>
      <w:bookmarkEnd w:id="1065"/>
      <w:bookmarkEnd w:id="1066"/>
    </w:p>
    <w:p w14:paraId="0E90EA63" w14:textId="77777777" w:rsidR="009204B3" w:rsidRPr="002437CB" w:rsidRDefault="009204B3" w:rsidP="009204B3">
      <w:pPr>
        <w:pStyle w:val="Heading4"/>
        <w:rPr>
          <w:lang w:eastAsia="zh-CN"/>
        </w:rPr>
      </w:pPr>
      <w:bookmarkStart w:id="1067" w:name="_Toc185512489"/>
      <w:bookmarkStart w:id="1068" w:name="_Toc195627820"/>
      <w:bookmarkStart w:id="1069" w:name="_Toc195628062"/>
      <w:bookmarkStart w:id="1070" w:name="_Toc212495816"/>
      <w:bookmarkStart w:id="1071" w:name="_Toc214953395"/>
      <w:bookmarkStart w:id="1072" w:name="_Toc214954121"/>
      <w:bookmarkStart w:id="1073" w:name="_Toc214968743"/>
      <w:bookmarkStart w:id="1074" w:name="_Toc185512490"/>
      <w:bookmarkStart w:id="1075" w:name="_Toc195627821"/>
      <w:bookmarkStart w:id="1076" w:name="_Toc195628063"/>
      <w:r w:rsidRPr="002437CB">
        <w:rPr>
          <w:lang w:eastAsia="zh-CN"/>
        </w:rPr>
        <w:t>6.1.2.1</w:t>
      </w:r>
      <w:r w:rsidRPr="002437CB">
        <w:rPr>
          <w:lang w:eastAsia="zh-CN"/>
        </w:rPr>
        <w:tab/>
        <w:t>Introduction</w:t>
      </w:r>
      <w:bookmarkEnd w:id="1067"/>
      <w:bookmarkEnd w:id="1068"/>
      <w:bookmarkEnd w:id="1069"/>
      <w:bookmarkEnd w:id="1070"/>
      <w:bookmarkEnd w:id="1071"/>
      <w:bookmarkEnd w:id="1072"/>
      <w:bookmarkEnd w:id="1073"/>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077" w:name="_Toc212495817"/>
      <w:bookmarkStart w:id="1078" w:name="_Toc214953396"/>
      <w:bookmarkStart w:id="1079" w:name="_Toc214954122"/>
      <w:bookmarkStart w:id="1080" w:name="_Toc214968744"/>
      <w:bookmarkStart w:id="1081" w:name="_Toc185512491"/>
      <w:bookmarkStart w:id="1082" w:name="_Toc195627822"/>
      <w:bookmarkStart w:id="1083" w:name="_Toc195628064"/>
      <w:bookmarkEnd w:id="1074"/>
      <w:bookmarkEnd w:id="1075"/>
      <w:bookmarkEnd w:id="1076"/>
      <w:r w:rsidRPr="002437CB">
        <w:rPr>
          <w:lang w:eastAsia="zh-CN"/>
        </w:rPr>
        <w:t>6.1.2.</w:t>
      </w:r>
      <w:r w:rsidRPr="002437CB">
        <w:t>2</w:t>
      </w:r>
      <w:r w:rsidRPr="002437CB">
        <w:tab/>
        <w:t>Usage of HTTP</w:t>
      </w:r>
      <w:bookmarkEnd w:id="1077"/>
      <w:bookmarkEnd w:id="1078"/>
      <w:bookmarkEnd w:id="1079"/>
      <w:bookmarkEnd w:id="1080"/>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084" w:name="_Toc212495818"/>
      <w:bookmarkStart w:id="1085" w:name="_Toc214953397"/>
      <w:bookmarkStart w:id="1086" w:name="_Toc214954123"/>
      <w:bookmarkStart w:id="1087" w:name="_Toc214968745"/>
      <w:r w:rsidRPr="002437CB">
        <w:rPr>
          <w:lang w:eastAsia="zh-CN"/>
        </w:rPr>
        <w:t>6.1.2</w:t>
      </w:r>
      <w:r w:rsidR="001929B6" w:rsidRPr="002437CB">
        <w:rPr>
          <w:lang w:eastAsia="zh-CN"/>
        </w:rPr>
        <w:t>.3</w:t>
      </w:r>
      <w:r w:rsidR="001929B6" w:rsidRPr="002437CB">
        <w:rPr>
          <w:lang w:eastAsia="zh-CN"/>
        </w:rPr>
        <w:tab/>
        <w:t>Resources</w:t>
      </w:r>
      <w:bookmarkEnd w:id="1081"/>
      <w:bookmarkEnd w:id="1082"/>
      <w:bookmarkEnd w:id="1083"/>
      <w:bookmarkEnd w:id="1084"/>
      <w:bookmarkEnd w:id="1085"/>
      <w:bookmarkEnd w:id="1086"/>
      <w:bookmarkEnd w:id="1087"/>
    </w:p>
    <w:p w14:paraId="48E8A629" w14:textId="77777777" w:rsidR="0013317B" w:rsidRPr="002437CB" w:rsidRDefault="0013317B" w:rsidP="0013317B">
      <w:pPr>
        <w:pStyle w:val="Heading5"/>
        <w:rPr>
          <w:lang w:eastAsia="zh-CN"/>
        </w:rPr>
      </w:pPr>
      <w:bookmarkStart w:id="1088" w:name="_Toc195627823"/>
      <w:bookmarkStart w:id="1089" w:name="_Toc195628065"/>
      <w:bookmarkStart w:id="1090" w:name="_Toc212495819"/>
      <w:bookmarkStart w:id="1091" w:name="_Toc214953398"/>
      <w:bookmarkStart w:id="1092" w:name="_Toc214954124"/>
      <w:bookmarkStart w:id="1093" w:name="_Toc214968746"/>
      <w:bookmarkStart w:id="1094" w:name="_Toc185512493"/>
      <w:r w:rsidRPr="002437CB">
        <w:rPr>
          <w:lang w:eastAsia="zh-CN"/>
        </w:rPr>
        <w:t>6.1.2.3.1</w:t>
      </w:r>
      <w:r w:rsidRPr="002437CB">
        <w:rPr>
          <w:lang w:eastAsia="zh-CN"/>
        </w:rPr>
        <w:tab/>
        <w:t>Overview</w:t>
      </w:r>
      <w:bookmarkEnd w:id="1088"/>
      <w:bookmarkEnd w:id="1089"/>
      <w:bookmarkEnd w:id="1090"/>
      <w:bookmarkEnd w:id="1091"/>
      <w:bookmarkEnd w:id="1092"/>
      <w:bookmarkEnd w:id="1093"/>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82" type="#_x0000_t75" style="width:369pt;height:144.85pt" o:ole="">
            <v:imagedata r:id="rId87" o:title=""/>
          </v:shape>
          <o:OLEObject Type="Embed" ProgID="Visio.Drawing.15" ShapeID="_x0000_i1082" DrawAspect="Content" ObjectID="_1825596101" r:id="rId88"/>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095" w:name="_Toc195627824"/>
      <w:bookmarkStart w:id="1096" w:name="_Toc195628066"/>
      <w:r w:rsidRPr="002437CB">
        <w:lastRenderedPageBreak/>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097" w:name="_Toc212495820"/>
      <w:bookmarkStart w:id="1098" w:name="_Toc214953399"/>
      <w:bookmarkStart w:id="1099" w:name="_Toc214954125"/>
      <w:bookmarkStart w:id="1100" w:name="_Toc214968747"/>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094"/>
      <w:bookmarkEnd w:id="1095"/>
      <w:bookmarkEnd w:id="1096"/>
      <w:bookmarkEnd w:id="1097"/>
      <w:bookmarkEnd w:id="1098"/>
      <w:bookmarkEnd w:id="1099"/>
      <w:bookmarkEnd w:id="1100"/>
    </w:p>
    <w:p w14:paraId="383BB3EE" w14:textId="60EB232A" w:rsidR="001929B6" w:rsidRPr="002437CB" w:rsidRDefault="00812192" w:rsidP="00812192">
      <w:pPr>
        <w:pStyle w:val="H6"/>
        <w:rPr>
          <w:lang w:eastAsia="zh-CN"/>
        </w:rPr>
      </w:pPr>
      <w:bookmarkStart w:id="1101" w:name="_Toc185512494"/>
      <w:r w:rsidRPr="002437CB">
        <w:rPr>
          <w:lang w:eastAsia="zh-CN"/>
        </w:rPr>
        <w:t>6.1.2</w:t>
      </w:r>
      <w:r w:rsidR="001929B6" w:rsidRPr="002437CB">
        <w:rPr>
          <w:lang w:eastAsia="zh-CN"/>
        </w:rPr>
        <w:t>.3.2.1</w:t>
      </w:r>
      <w:r w:rsidR="001929B6" w:rsidRPr="002437CB">
        <w:rPr>
          <w:lang w:eastAsia="zh-CN"/>
        </w:rPr>
        <w:tab/>
        <w:t>Description</w:t>
      </w:r>
      <w:bookmarkEnd w:id="1101"/>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02" w:name="_Toc185512495"/>
      <w:r w:rsidRPr="002437CB">
        <w:rPr>
          <w:lang w:eastAsia="zh-CN"/>
        </w:rPr>
        <w:t>6.1.2</w:t>
      </w:r>
      <w:r w:rsidR="001929B6" w:rsidRPr="002437CB">
        <w:rPr>
          <w:lang w:eastAsia="zh-CN"/>
        </w:rPr>
        <w:t>.3.2.2</w:t>
      </w:r>
      <w:r w:rsidR="001929B6" w:rsidRPr="002437CB">
        <w:rPr>
          <w:lang w:eastAsia="zh-CN"/>
        </w:rPr>
        <w:tab/>
        <w:t>Resource Definition</w:t>
      </w:r>
      <w:bookmarkEnd w:id="1102"/>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03" w:name="_Toc185512496"/>
      <w:bookmarkStart w:id="1104" w:name="_Toc185512497"/>
      <w:r w:rsidRPr="002437CB">
        <w:rPr>
          <w:lang w:eastAsia="zh-CN"/>
        </w:rPr>
        <w:t>6.1.2.3.2.3</w:t>
      </w:r>
      <w:r w:rsidRPr="002437CB">
        <w:rPr>
          <w:lang w:eastAsia="zh-CN"/>
        </w:rPr>
        <w:tab/>
        <w:t>Resource Standard Methods</w:t>
      </w:r>
      <w:bookmarkEnd w:id="1103"/>
    </w:p>
    <w:bookmarkEnd w:id="1104"/>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05" w:name="_Toc185512498"/>
      <w:r w:rsidRPr="002437CB">
        <w:lastRenderedPageBreak/>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77777777" w:rsidR="00836D81" w:rsidRPr="002437CB" w:rsidRDefault="00836D81" w:rsidP="00A24C9B">
            <w:pPr>
              <w:pStyle w:val="TAL"/>
            </w:pPr>
            <w:r w:rsidRPr="002437CB">
              <w:rPr>
                <w:lang w:eastAsia="zh-CN"/>
              </w:rPr>
              <w:t>{apiRoot}/aimles-dm/&lt;apiVersion&gt;/subscriptions{subscriptionId}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05"/>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06" w:name="_Toc185512499"/>
      <w:bookmarkStart w:id="1107" w:name="_Toc195627825"/>
      <w:bookmarkStart w:id="1108" w:name="_Toc195628067"/>
      <w:bookmarkStart w:id="1109" w:name="_Toc212495821"/>
      <w:bookmarkStart w:id="1110" w:name="_Toc214953400"/>
      <w:bookmarkStart w:id="1111" w:name="_Toc214954126"/>
      <w:bookmarkStart w:id="1112" w:name="_Toc214968748"/>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06"/>
      <w:bookmarkEnd w:id="1107"/>
      <w:bookmarkEnd w:id="1108"/>
      <w:bookmarkEnd w:id="1109"/>
      <w:bookmarkEnd w:id="1110"/>
      <w:bookmarkEnd w:id="1111"/>
      <w:bookmarkEnd w:id="1112"/>
    </w:p>
    <w:p w14:paraId="58301025" w14:textId="2176E422" w:rsidR="001929B6" w:rsidRPr="002437CB" w:rsidRDefault="00812192" w:rsidP="00812192">
      <w:pPr>
        <w:pStyle w:val="H6"/>
        <w:rPr>
          <w:lang w:eastAsia="zh-CN"/>
        </w:rPr>
      </w:pPr>
      <w:bookmarkStart w:id="1113" w:name="_Toc185512500"/>
      <w:r w:rsidRPr="002437CB">
        <w:rPr>
          <w:lang w:eastAsia="zh-CN"/>
        </w:rPr>
        <w:t>6.1.2</w:t>
      </w:r>
      <w:r w:rsidR="001929B6" w:rsidRPr="002437CB">
        <w:rPr>
          <w:lang w:eastAsia="zh-CN"/>
        </w:rPr>
        <w:t>.3.3.1</w:t>
      </w:r>
      <w:r w:rsidR="001929B6" w:rsidRPr="002437CB">
        <w:rPr>
          <w:lang w:eastAsia="zh-CN"/>
        </w:rPr>
        <w:tab/>
        <w:t>Description</w:t>
      </w:r>
      <w:bookmarkEnd w:id="1113"/>
    </w:p>
    <w:p w14:paraId="4CFA1152" w14:textId="77777777" w:rsidR="009D11B2" w:rsidRPr="002437CB" w:rsidRDefault="009D11B2" w:rsidP="009D11B2">
      <w:bookmarkStart w:id="1114"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14"/>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1115"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16" w:name="_Toc185512506"/>
      <w:bookmarkEnd w:id="1115"/>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lastRenderedPageBreak/>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17" w:name="_Toc96843428"/>
      <w:bookmarkStart w:id="1118" w:name="_Toc96844403"/>
      <w:bookmarkStart w:id="1119" w:name="_Toc100739976"/>
      <w:bookmarkStart w:id="1120" w:name="_Toc129252549"/>
      <w:bookmarkStart w:id="1121" w:name="_Toc144024247"/>
      <w:bookmarkStart w:id="1122" w:name="_Toc148176960"/>
      <w:bookmarkStart w:id="1123" w:name="_Toc151379424"/>
      <w:bookmarkStart w:id="1124" w:name="_Toc151445605"/>
      <w:bookmarkStart w:id="1125" w:name="_Toc160470687"/>
      <w:bookmarkStart w:id="1126" w:name="_Toc164873831"/>
      <w:bookmarkStart w:id="1127" w:name="_Toc180306469"/>
      <w:r w:rsidRPr="002437CB">
        <w:rPr>
          <w:lang w:eastAsia="zh-CN"/>
        </w:rPr>
        <w:t>6.1.2.3.3.3.2</w:t>
      </w:r>
      <w:r w:rsidRPr="002437CB">
        <w:tab/>
        <w:t>PUT</w:t>
      </w:r>
      <w:bookmarkEnd w:id="1117"/>
      <w:bookmarkEnd w:id="1118"/>
      <w:bookmarkEnd w:id="1119"/>
      <w:bookmarkEnd w:id="1120"/>
      <w:bookmarkEnd w:id="1121"/>
      <w:bookmarkEnd w:id="1122"/>
      <w:bookmarkEnd w:id="1123"/>
      <w:bookmarkEnd w:id="1124"/>
      <w:bookmarkEnd w:id="1125"/>
      <w:bookmarkEnd w:id="1126"/>
      <w:bookmarkEnd w:id="1127"/>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lastRenderedPageBreak/>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28" w:name="_Toc144024248"/>
      <w:bookmarkStart w:id="1129" w:name="_Toc148176961"/>
      <w:bookmarkStart w:id="1130" w:name="_Toc151379425"/>
      <w:bookmarkStart w:id="1131" w:name="_Toc151445606"/>
      <w:bookmarkStart w:id="1132" w:name="_Toc160470688"/>
      <w:bookmarkStart w:id="1133" w:name="_Toc164873832"/>
      <w:bookmarkStart w:id="1134" w:name="_Toc180306470"/>
      <w:r w:rsidRPr="002437CB">
        <w:rPr>
          <w:lang w:eastAsia="zh-CN"/>
        </w:rPr>
        <w:lastRenderedPageBreak/>
        <w:t>6.1.2.3.3.3.3</w:t>
      </w:r>
      <w:r w:rsidRPr="002437CB">
        <w:tab/>
        <w:t>PATCH</w:t>
      </w:r>
      <w:bookmarkEnd w:id="1128"/>
      <w:bookmarkEnd w:id="1129"/>
      <w:bookmarkEnd w:id="1130"/>
      <w:bookmarkEnd w:id="1131"/>
      <w:bookmarkEnd w:id="1132"/>
      <w:bookmarkEnd w:id="1133"/>
      <w:bookmarkEnd w:id="1134"/>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lastRenderedPageBreak/>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35" w:name="_Toc185512507"/>
      <w:bookmarkEnd w:id="1116"/>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lastRenderedPageBreak/>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35"/>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36" w:name="_Toc185512508"/>
      <w:bookmarkStart w:id="1137" w:name="_Toc195627826"/>
      <w:bookmarkStart w:id="1138" w:name="_Toc195628068"/>
      <w:bookmarkStart w:id="1139" w:name="_Toc212495822"/>
      <w:bookmarkStart w:id="1140" w:name="_Toc214953401"/>
      <w:bookmarkStart w:id="1141" w:name="_Toc214954127"/>
      <w:bookmarkStart w:id="1142" w:name="_Toc214968749"/>
      <w:r w:rsidRPr="002437CB">
        <w:rPr>
          <w:noProof/>
        </w:rPr>
        <w:t>6.1.2</w:t>
      </w:r>
      <w:r w:rsidR="001929B6" w:rsidRPr="002437CB">
        <w:rPr>
          <w:noProof/>
        </w:rPr>
        <w:t>.</w:t>
      </w:r>
      <w:r w:rsidR="001929B6" w:rsidRPr="002437CB">
        <w:t>4</w:t>
      </w:r>
      <w:r w:rsidR="001929B6" w:rsidRPr="002437CB">
        <w:tab/>
        <w:t>Custom Operations without associated resources</w:t>
      </w:r>
      <w:bookmarkEnd w:id="1136"/>
      <w:bookmarkEnd w:id="1137"/>
      <w:bookmarkEnd w:id="1138"/>
      <w:bookmarkEnd w:id="1139"/>
      <w:bookmarkEnd w:id="1140"/>
      <w:bookmarkEnd w:id="1141"/>
      <w:bookmarkEnd w:id="1142"/>
    </w:p>
    <w:p w14:paraId="4A2582EE" w14:textId="7AEBDC58" w:rsidR="00852530" w:rsidRPr="002437CB" w:rsidRDefault="00852530" w:rsidP="00852530">
      <w:bookmarkStart w:id="1143" w:name="_Toc195627827"/>
      <w:bookmarkStart w:id="1144"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45" w:name="_Toc212495823"/>
      <w:bookmarkStart w:id="1146" w:name="_Toc214953402"/>
      <w:bookmarkStart w:id="1147" w:name="_Toc214954128"/>
      <w:bookmarkStart w:id="1148" w:name="_Toc214968750"/>
      <w:r w:rsidRPr="002437CB">
        <w:rPr>
          <w:lang w:eastAsia="zh-CN"/>
        </w:rPr>
        <w:t>6.1.2</w:t>
      </w:r>
      <w:r w:rsidR="001929B6" w:rsidRPr="002437CB">
        <w:rPr>
          <w:lang w:eastAsia="zh-CN"/>
        </w:rPr>
        <w:t>.5</w:t>
      </w:r>
      <w:r w:rsidR="001929B6" w:rsidRPr="002437CB">
        <w:rPr>
          <w:lang w:eastAsia="zh-CN"/>
        </w:rPr>
        <w:tab/>
        <w:t>Notifications</w:t>
      </w:r>
      <w:bookmarkEnd w:id="1143"/>
      <w:bookmarkEnd w:id="1144"/>
      <w:bookmarkEnd w:id="1145"/>
      <w:bookmarkEnd w:id="1146"/>
      <w:bookmarkEnd w:id="1147"/>
      <w:bookmarkEnd w:id="1148"/>
    </w:p>
    <w:p w14:paraId="5D11AC50" w14:textId="77777777" w:rsidR="0084566D" w:rsidRPr="002437CB" w:rsidRDefault="0084566D" w:rsidP="0084566D">
      <w:pPr>
        <w:pStyle w:val="Heading5"/>
        <w:rPr>
          <w:lang w:eastAsia="zh-CN"/>
        </w:rPr>
      </w:pPr>
      <w:bookmarkStart w:id="1149" w:name="_Toc195627828"/>
      <w:bookmarkStart w:id="1150" w:name="_Toc195628070"/>
      <w:bookmarkStart w:id="1151" w:name="_Toc212495824"/>
      <w:bookmarkStart w:id="1152" w:name="_Toc214953403"/>
      <w:bookmarkStart w:id="1153" w:name="_Toc214954129"/>
      <w:bookmarkStart w:id="1154" w:name="_Toc214968751"/>
      <w:bookmarkStart w:id="1155" w:name="_Toc185512509"/>
      <w:bookmarkStart w:id="1156" w:name="_Toc195627829"/>
      <w:bookmarkStart w:id="1157" w:name="_Toc195628071"/>
      <w:r w:rsidRPr="002437CB">
        <w:rPr>
          <w:lang w:eastAsia="zh-CN"/>
        </w:rPr>
        <w:t>6.1.2.5.1</w:t>
      </w:r>
      <w:r w:rsidRPr="002437CB">
        <w:rPr>
          <w:lang w:eastAsia="zh-CN"/>
        </w:rPr>
        <w:tab/>
        <w:t>General</w:t>
      </w:r>
      <w:bookmarkEnd w:id="1149"/>
      <w:bookmarkEnd w:id="1150"/>
      <w:bookmarkEnd w:id="1151"/>
      <w:bookmarkEnd w:id="1152"/>
      <w:bookmarkEnd w:id="1153"/>
      <w:bookmarkEnd w:id="1154"/>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58" w:name="_Toc212495825"/>
      <w:bookmarkStart w:id="1159" w:name="_Toc214953404"/>
      <w:bookmarkStart w:id="1160" w:name="_Toc214954130"/>
      <w:bookmarkStart w:id="1161" w:name="_Toc214968752"/>
      <w:bookmarkStart w:id="1162" w:name="_Toc185512510"/>
      <w:bookmarkEnd w:id="1155"/>
      <w:bookmarkEnd w:id="1156"/>
      <w:bookmarkEnd w:id="1157"/>
      <w:r w:rsidRPr="002437CB">
        <w:rPr>
          <w:lang w:eastAsia="zh-CN"/>
        </w:rPr>
        <w:t>6.1.2.5.2</w:t>
      </w:r>
      <w:r w:rsidRPr="002437CB">
        <w:rPr>
          <w:lang w:eastAsia="zh-CN"/>
        </w:rPr>
        <w:tab/>
        <w:t>AIMLE Data Management Assistance Notification</w:t>
      </w:r>
      <w:bookmarkEnd w:id="1158"/>
      <w:bookmarkEnd w:id="1159"/>
      <w:bookmarkEnd w:id="1160"/>
      <w:bookmarkEnd w:id="1161"/>
    </w:p>
    <w:p w14:paraId="473EF357" w14:textId="77777777" w:rsidR="007E4C98" w:rsidRPr="002437CB" w:rsidRDefault="007E4C98" w:rsidP="00076120">
      <w:pPr>
        <w:pStyle w:val="H6"/>
        <w:rPr>
          <w:lang w:eastAsia="zh-CN"/>
        </w:rPr>
      </w:pPr>
      <w:bookmarkStart w:id="1163" w:name="_Toc185512511"/>
      <w:bookmarkEnd w:id="1162"/>
      <w:r w:rsidRPr="002437CB">
        <w:rPr>
          <w:lang w:eastAsia="zh-CN"/>
        </w:rPr>
        <w:t>6.1.2.5.2.1</w:t>
      </w:r>
      <w:r w:rsidRPr="002437CB">
        <w:rPr>
          <w:lang w:eastAsia="zh-CN"/>
        </w:rPr>
        <w:tab/>
        <w:t>Description</w:t>
      </w:r>
    </w:p>
    <w:p w14:paraId="550A37B5" w14:textId="50454180"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64" w:name="_Toc185512512"/>
      <w:bookmarkEnd w:id="1163"/>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64"/>
    </w:p>
    <w:p w14:paraId="096FB40B" w14:textId="77777777" w:rsidR="0070768D" w:rsidRPr="002437CB" w:rsidRDefault="0070768D" w:rsidP="00076120">
      <w:pPr>
        <w:pStyle w:val="H6"/>
        <w:rPr>
          <w:lang w:eastAsia="zh-CN"/>
        </w:rPr>
      </w:pPr>
      <w:bookmarkStart w:id="1165" w:name="_Toc185512513"/>
      <w:bookmarkStart w:id="1166" w:name="_Toc195627830"/>
      <w:bookmarkStart w:id="1167"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lastRenderedPageBreak/>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168" w:name="_Toc212495826"/>
      <w:bookmarkStart w:id="1169" w:name="_Toc214953405"/>
      <w:bookmarkStart w:id="1170" w:name="_Toc214954131"/>
      <w:bookmarkStart w:id="1171" w:name="_Toc214968753"/>
      <w:r w:rsidRPr="002437CB">
        <w:rPr>
          <w:lang w:eastAsia="zh-CN"/>
        </w:rPr>
        <w:t>6.1.2</w:t>
      </w:r>
      <w:r w:rsidR="001929B6" w:rsidRPr="002437CB">
        <w:rPr>
          <w:lang w:eastAsia="zh-CN"/>
        </w:rPr>
        <w:t>.6</w:t>
      </w:r>
      <w:r w:rsidR="001929B6" w:rsidRPr="002437CB">
        <w:rPr>
          <w:lang w:eastAsia="zh-CN"/>
        </w:rPr>
        <w:tab/>
        <w:t>Data Model</w:t>
      </w:r>
      <w:bookmarkEnd w:id="1165"/>
      <w:bookmarkEnd w:id="1166"/>
      <w:bookmarkEnd w:id="1167"/>
      <w:bookmarkEnd w:id="1168"/>
      <w:bookmarkEnd w:id="1169"/>
      <w:bookmarkEnd w:id="1170"/>
      <w:bookmarkEnd w:id="1171"/>
    </w:p>
    <w:p w14:paraId="25DE9DD7" w14:textId="77777777" w:rsidR="000D5CE3" w:rsidRPr="002437CB" w:rsidRDefault="000D5CE3" w:rsidP="000D5CE3">
      <w:pPr>
        <w:pStyle w:val="Heading5"/>
        <w:rPr>
          <w:lang w:eastAsia="zh-CN"/>
        </w:rPr>
      </w:pPr>
      <w:bookmarkStart w:id="1172" w:name="_Toc212495827"/>
      <w:bookmarkStart w:id="1173" w:name="_Toc214953406"/>
      <w:bookmarkStart w:id="1174" w:name="_Toc214954132"/>
      <w:bookmarkStart w:id="1175" w:name="_Toc214968754"/>
      <w:bookmarkStart w:id="1176" w:name="_Toc185512515"/>
      <w:bookmarkStart w:id="1177" w:name="_Toc195627832"/>
      <w:bookmarkStart w:id="1178" w:name="_Toc195628074"/>
      <w:r w:rsidRPr="002437CB">
        <w:rPr>
          <w:lang w:eastAsia="zh-CN"/>
        </w:rPr>
        <w:t>6.1.2.6.1</w:t>
      </w:r>
      <w:r w:rsidRPr="002437CB">
        <w:rPr>
          <w:lang w:eastAsia="zh-CN"/>
        </w:rPr>
        <w:tab/>
        <w:t>General</w:t>
      </w:r>
      <w:bookmarkEnd w:id="1172"/>
      <w:bookmarkEnd w:id="1173"/>
      <w:bookmarkEnd w:id="1174"/>
      <w:bookmarkEnd w:id="1175"/>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lastRenderedPageBreak/>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179" w:name="_Toc212495828"/>
      <w:bookmarkStart w:id="1180" w:name="_Toc214953407"/>
      <w:bookmarkStart w:id="1181" w:name="_Toc214954133"/>
      <w:bookmarkStart w:id="1182" w:name="_Toc214968755"/>
      <w:r w:rsidRPr="002437CB">
        <w:rPr>
          <w:lang w:eastAsia="zh-CN"/>
        </w:rPr>
        <w:t>6.1.2</w:t>
      </w:r>
      <w:r w:rsidR="001929B6" w:rsidRPr="002437CB">
        <w:rPr>
          <w:lang w:eastAsia="zh-CN"/>
        </w:rPr>
        <w:t>.6.2</w:t>
      </w:r>
      <w:r w:rsidR="001929B6" w:rsidRPr="002437CB">
        <w:rPr>
          <w:lang w:eastAsia="zh-CN"/>
        </w:rPr>
        <w:tab/>
        <w:t>Structured data types</w:t>
      </w:r>
      <w:bookmarkEnd w:id="1176"/>
      <w:bookmarkEnd w:id="1177"/>
      <w:bookmarkEnd w:id="1178"/>
      <w:bookmarkEnd w:id="1179"/>
      <w:bookmarkEnd w:id="1180"/>
      <w:bookmarkEnd w:id="1181"/>
      <w:bookmarkEnd w:id="1182"/>
    </w:p>
    <w:p w14:paraId="334C07B0" w14:textId="38F064D4" w:rsidR="001929B6" w:rsidRPr="002437CB" w:rsidRDefault="00812192" w:rsidP="00036054">
      <w:pPr>
        <w:pStyle w:val="H6"/>
        <w:rPr>
          <w:lang w:eastAsia="zh-CN"/>
        </w:rPr>
      </w:pPr>
      <w:bookmarkStart w:id="1183" w:name="_Toc185512516"/>
      <w:r w:rsidRPr="002437CB">
        <w:rPr>
          <w:lang w:eastAsia="zh-CN"/>
        </w:rPr>
        <w:t>6.1.2</w:t>
      </w:r>
      <w:r w:rsidR="001929B6" w:rsidRPr="002437CB">
        <w:rPr>
          <w:lang w:eastAsia="zh-CN"/>
        </w:rPr>
        <w:t>.6.2.1</w:t>
      </w:r>
      <w:r w:rsidR="001929B6" w:rsidRPr="002437CB">
        <w:rPr>
          <w:lang w:eastAsia="zh-CN"/>
        </w:rPr>
        <w:tab/>
        <w:t>Introduction</w:t>
      </w:r>
      <w:bookmarkEnd w:id="1183"/>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lastRenderedPageBreak/>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184" w:name="_Toc185512519"/>
      <w:r w:rsidRPr="002437CB">
        <w:rPr>
          <w:lang w:eastAsia="zh-CN"/>
        </w:rPr>
        <w:t>6.1.2</w:t>
      </w:r>
      <w:r w:rsidR="001929B6" w:rsidRPr="002437CB">
        <w:rPr>
          <w:lang w:eastAsia="zh-CN"/>
        </w:rPr>
        <w:t>.6.2.3</w:t>
      </w:r>
      <w:r w:rsidR="001929B6" w:rsidRPr="002437CB">
        <w:rPr>
          <w:lang w:eastAsia="zh-CN"/>
        </w:rPr>
        <w:tab/>
        <w:t xml:space="preserve">Type: </w:t>
      </w:r>
      <w:bookmarkEnd w:id="1184"/>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lastRenderedPageBreak/>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185"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186" w:name="_Toc195627833"/>
      <w:bookmarkStart w:id="1187"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lastRenderedPageBreak/>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lastRenderedPageBreak/>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188" w:name="_Toc212495829"/>
      <w:bookmarkStart w:id="1189" w:name="_Toc214953408"/>
      <w:bookmarkStart w:id="1190" w:name="_Toc214954134"/>
      <w:bookmarkStart w:id="1191" w:name="_Toc214968756"/>
      <w:r w:rsidRPr="002437CB">
        <w:rPr>
          <w:lang w:eastAsia="zh-CN"/>
        </w:rPr>
        <w:t>6.1.2</w:t>
      </w:r>
      <w:r w:rsidR="001929B6" w:rsidRPr="002437CB">
        <w:rPr>
          <w:lang w:eastAsia="zh-CN"/>
        </w:rPr>
        <w:t>.6.3</w:t>
      </w:r>
      <w:r w:rsidR="001929B6" w:rsidRPr="002437CB">
        <w:rPr>
          <w:lang w:eastAsia="zh-CN"/>
        </w:rPr>
        <w:tab/>
        <w:t>Simple data types and enumerations</w:t>
      </w:r>
      <w:bookmarkEnd w:id="1185"/>
      <w:bookmarkEnd w:id="1186"/>
      <w:bookmarkEnd w:id="1187"/>
      <w:bookmarkEnd w:id="1188"/>
      <w:bookmarkEnd w:id="1189"/>
      <w:bookmarkEnd w:id="1190"/>
      <w:bookmarkEnd w:id="1191"/>
    </w:p>
    <w:p w14:paraId="79277052" w14:textId="04300E53" w:rsidR="001929B6" w:rsidRPr="002437CB" w:rsidRDefault="00812192" w:rsidP="00036054">
      <w:pPr>
        <w:pStyle w:val="H6"/>
      </w:pPr>
      <w:bookmarkStart w:id="1192" w:name="_Toc185512522"/>
      <w:r w:rsidRPr="002437CB">
        <w:rPr>
          <w:lang w:eastAsia="zh-CN"/>
        </w:rPr>
        <w:t>6.1.2</w:t>
      </w:r>
      <w:r w:rsidR="001929B6" w:rsidRPr="002437CB">
        <w:rPr>
          <w:lang w:eastAsia="zh-CN"/>
        </w:rPr>
        <w:t>.6.3</w:t>
      </w:r>
      <w:r w:rsidR="001929B6" w:rsidRPr="002437CB">
        <w:t>.1</w:t>
      </w:r>
      <w:r w:rsidR="001929B6" w:rsidRPr="002437CB">
        <w:tab/>
        <w:t>Introduction</w:t>
      </w:r>
      <w:bookmarkEnd w:id="1192"/>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193"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193"/>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194" w:name="_Toc185512525"/>
      <w:bookmarkStart w:id="1195" w:name="_Toc195627834"/>
      <w:bookmarkStart w:id="1196"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lastRenderedPageBreak/>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197" w:name="_Toc212495830"/>
      <w:bookmarkStart w:id="1198" w:name="_Toc214953409"/>
      <w:bookmarkStart w:id="1199" w:name="_Toc214954135"/>
      <w:bookmarkStart w:id="1200" w:name="_Toc214968757"/>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194"/>
      <w:bookmarkEnd w:id="1195"/>
      <w:bookmarkEnd w:id="1196"/>
      <w:bookmarkEnd w:id="1197"/>
      <w:bookmarkEnd w:id="1198"/>
      <w:bookmarkEnd w:id="1199"/>
      <w:bookmarkEnd w:id="1200"/>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01" w:name="_Toc185512526"/>
      <w:bookmarkStart w:id="1202" w:name="_Toc195627835"/>
      <w:bookmarkStart w:id="1203" w:name="_Toc195628077"/>
      <w:bookmarkStart w:id="1204" w:name="_Toc212495831"/>
      <w:bookmarkStart w:id="1205" w:name="_Toc214953410"/>
      <w:bookmarkStart w:id="1206" w:name="_Toc214954136"/>
      <w:bookmarkStart w:id="1207" w:name="_Toc214968758"/>
      <w:r w:rsidRPr="002437CB">
        <w:rPr>
          <w:noProof/>
        </w:rPr>
        <w:t>6.1.2</w:t>
      </w:r>
      <w:r w:rsidR="001929B6" w:rsidRPr="002437CB">
        <w:rPr>
          <w:noProof/>
        </w:rPr>
        <w:t>.</w:t>
      </w:r>
      <w:r w:rsidR="001929B6" w:rsidRPr="002437CB">
        <w:t>6.5</w:t>
      </w:r>
      <w:r w:rsidR="001929B6" w:rsidRPr="002437CB">
        <w:tab/>
        <w:t>Binary data</w:t>
      </w:r>
      <w:bookmarkEnd w:id="1201"/>
      <w:bookmarkEnd w:id="1202"/>
      <w:bookmarkEnd w:id="1203"/>
      <w:bookmarkEnd w:id="1204"/>
      <w:bookmarkEnd w:id="1205"/>
      <w:bookmarkEnd w:id="1206"/>
      <w:bookmarkEnd w:id="1207"/>
    </w:p>
    <w:p w14:paraId="487BC798" w14:textId="3F810610" w:rsidR="001929B6" w:rsidRPr="002437CB" w:rsidRDefault="00812192" w:rsidP="00804AD5">
      <w:pPr>
        <w:pStyle w:val="H6"/>
      </w:pPr>
      <w:bookmarkStart w:id="1208" w:name="_Toc185512527"/>
      <w:r w:rsidRPr="002437CB">
        <w:rPr>
          <w:noProof/>
        </w:rPr>
        <w:t>6.1.2</w:t>
      </w:r>
      <w:r w:rsidR="001929B6" w:rsidRPr="002437CB">
        <w:rPr>
          <w:noProof/>
        </w:rPr>
        <w:t>.</w:t>
      </w:r>
      <w:r w:rsidR="001929B6" w:rsidRPr="002437CB">
        <w:t>6.5.1</w:t>
      </w:r>
      <w:r w:rsidR="001929B6" w:rsidRPr="002437CB">
        <w:tab/>
        <w:t>Binary Data Types</w:t>
      </w:r>
      <w:bookmarkEnd w:id="1208"/>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09" w:name="_Toc185512528"/>
      <w:bookmarkStart w:id="1210" w:name="_Toc195627836"/>
      <w:bookmarkStart w:id="1211" w:name="_Toc195628078"/>
      <w:bookmarkStart w:id="1212" w:name="_Toc212495832"/>
      <w:bookmarkStart w:id="1213" w:name="_Toc214953411"/>
      <w:bookmarkStart w:id="1214" w:name="_Toc214954137"/>
      <w:bookmarkStart w:id="1215" w:name="_Toc214968759"/>
      <w:r w:rsidRPr="002437CB">
        <w:rPr>
          <w:lang w:eastAsia="zh-CN"/>
        </w:rPr>
        <w:t>6.1.2</w:t>
      </w:r>
      <w:r w:rsidR="001929B6" w:rsidRPr="002437CB">
        <w:rPr>
          <w:lang w:eastAsia="zh-CN"/>
        </w:rPr>
        <w:t>.7</w:t>
      </w:r>
      <w:r w:rsidR="001929B6" w:rsidRPr="002437CB">
        <w:rPr>
          <w:lang w:eastAsia="zh-CN"/>
        </w:rPr>
        <w:tab/>
        <w:t>Error Handling</w:t>
      </w:r>
      <w:bookmarkEnd w:id="1209"/>
      <w:bookmarkEnd w:id="1210"/>
      <w:bookmarkEnd w:id="1211"/>
      <w:bookmarkEnd w:id="1212"/>
      <w:bookmarkEnd w:id="1213"/>
      <w:bookmarkEnd w:id="1214"/>
      <w:bookmarkEnd w:id="1215"/>
    </w:p>
    <w:p w14:paraId="7B70BAA3" w14:textId="77777777" w:rsidR="000A41A5" w:rsidRPr="002437CB" w:rsidRDefault="000A41A5" w:rsidP="000A41A5">
      <w:pPr>
        <w:pStyle w:val="Heading5"/>
      </w:pPr>
      <w:bookmarkStart w:id="1216" w:name="_Toc185512529"/>
      <w:bookmarkStart w:id="1217" w:name="_Toc195627837"/>
      <w:bookmarkStart w:id="1218" w:name="_Toc195628079"/>
      <w:bookmarkStart w:id="1219" w:name="_Toc212495833"/>
      <w:bookmarkStart w:id="1220" w:name="_Toc214953412"/>
      <w:bookmarkStart w:id="1221" w:name="_Toc214954138"/>
      <w:bookmarkStart w:id="1222" w:name="_Toc214968760"/>
      <w:bookmarkStart w:id="1223" w:name="_Toc185512530"/>
      <w:bookmarkStart w:id="1224" w:name="_Toc195627838"/>
      <w:bookmarkStart w:id="1225" w:name="_Toc195628080"/>
      <w:r w:rsidRPr="002437CB">
        <w:rPr>
          <w:lang w:eastAsia="zh-CN"/>
        </w:rPr>
        <w:t>6.1.2.7.1</w:t>
      </w:r>
      <w:r w:rsidRPr="002437CB">
        <w:tab/>
        <w:t>General</w:t>
      </w:r>
      <w:bookmarkEnd w:id="1216"/>
      <w:bookmarkEnd w:id="1217"/>
      <w:bookmarkEnd w:id="1218"/>
      <w:bookmarkEnd w:id="1219"/>
      <w:bookmarkEnd w:id="1220"/>
      <w:bookmarkEnd w:id="1221"/>
      <w:bookmarkEnd w:id="1222"/>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26" w:name="_Toc185512531"/>
      <w:bookmarkStart w:id="1227" w:name="_Toc195627839"/>
      <w:bookmarkStart w:id="1228" w:name="_Toc195628081"/>
      <w:bookmarkEnd w:id="1223"/>
      <w:bookmarkEnd w:id="1224"/>
      <w:bookmarkEnd w:id="1225"/>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29" w:name="_Toc212495834"/>
      <w:bookmarkStart w:id="1230" w:name="_Toc214953413"/>
      <w:bookmarkStart w:id="1231" w:name="_Toc214954139"/>
      <w:bookmarkStart w:id="1232" w:name="_Toc214968761"/>
      <w:r w:rsidRPr="002437CB">
        <w:rPr>
          <w:lang w:eastAsia="zh-CN"/>
        </w:rPr>
        <w:t>6.1.2.7.2</w:t>
      </w:r>
      <w:r w:rsidRPr="002437CB">
        <w:tab/>
        <w:t>Protocol Errors</w:t>
      </w:r>
      <w:bookmarkEnd w:id="1229"/>
      <w:bookmarkEnd w:id="1230"/>
      <w:bookmarkEnd w:id="1231"/>
      <w:bookmarkEnd w:id="1232"/>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33" w:name="_Toc212495835"/>
      <w:bookmarkStart w:id="1234" w:name="_Toc214953414"/>
      <w:bookmarkStart w:id="1235" w:name="_Toc214954140"/>
      <w:bookmarkStart w:id="1236" w:name="_Toc214968762"/>
      <w:bookmarkStart w:id="1237" w:name="_Toc185512532"/>
      <w:bookmarkStart w:id="1238" w:name="_Toc195627840"/>
      <w:bookmarkStart w:id="1239" w:name="_Toc195628082"/>
      <w:bookmarkEnd w:id="1226"/>
      <w:bookmarkEnd w:id="1227"/>
      <w:bookmarkEnd w:id="1228"/>
      <w:r w:rsidRPr="002437CB">
        <w:rPr>
          <w:lang w:eastAsia="zh-CN"/>
        </w:rPr>
        <w:t>6.1.2.7.3</w:t>
      </w:r>
      <w:r w:rsidRPr="002437CB">
        <w:tab/>
        <w:t>Application Errors</w:t>
      </w:r>
      <w:bookmarkEnd w:id="1233"/>
      <w:bookmarkEnd w:id="1234"/>
      <w:bookmarkEnd w:id="1235"/>
      <w:bookmarkEnd w:id="1236"/>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lastRenderedPageBreak/>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40" w:name="_Toc212495836"/>
      <w:bookmarkStart w:id="1241" w:name="_Toc214953415"/>
      <w:bookmarkStart w:id="1242" w:name="_Toc214954141"/>
      <w:bookmarkStart w:id="1243" w:name="_Toc214968763"/>
      <w:bookmarkStart w:id="1244" w:name="_Toc185512533"/>
      <w:bookmarkStart w:id="1245" w:name="_Toc195627841"/>
      <w:bookmarkStart w:id="1246" w:name="_Toc195628083"/>
      <w:bookmarkEnd w:id="1237"/>
      <w:bookmarkEnd w:id="1238"/>
      <w:bookmarkEnd w:id="1239"/>
      <w:r w:rsidRPr="002437CB">
        <w:rPr>
          <w:lang w:eastAsia="zh-CN"/>
        </w:rPr>
        <w:t>6.1.2.8</w:t>
      </w:r>
      <w:r w:rsidRPr="002437CB">
        <w:rPr>
          <w:lang w:eastAsia="zh-CN"/>
        </w:rPr>
        <w:tab/>
        <w:t>Feature negotiation</w:t>
      </w:r>
      <w:bookmarkEnd w:id="1240"/>
      <w:bookmarkEnd w:id="1241"/>
      <w:bookmarkEnd w:id="1242"/>
      <w:bookmarkEnd w:id="1243"/>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47" w:name="_Toc212495837"/>
      <w:bookmarkStart w:id="1248" w:name="_Toc214953416"/>
      <w:bookmarkStart w:id="1249" w:name="_Toc214954142"/>
      <w:bookmarkStart w:id="1250" w:name="_Toc214968764"/>
      <w:bookmarkEnd w:id="1244"/>
      <w:bookmarkEnd w:id="1245"/>
      <w:bookmarkEnd w:id="1246"/>
      <w:r w:rsidRPr="002437CB">
        <w:rPr>
          <w:noProof/>
        </w:rPr>
        <w:t>6.1.2.</w:t>
      </w:r>
      <w:r w:rsidRPr="002437CB">
        <w:t>9</w:t>
      </w:r>
      <w:r w:rsidRPr="002437CB">
        <w:tab/>
        <w:t>Security</w:t>
      </w:r>
      <w:bookmarkEnd w:id="1247"/>
      <w:bookmarkEnd w:id="1248"/>
      <w:bookmarkEnd w:id="1249"/>
      <w:bookmarkEnd w:id="1250"/>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251" w:name="_Toc195627842"/>
      <w:bookmarkStart w:id="1252" w:name="_Toc195628084"/>
      <w:bookmarkStart w:id="1253" w:name="_Toc212495838"/>
      <w:bookmarkStart w:id="1254" w:name="_Toc214953417"/>
      <w:bookmarkStart w:id="1255" w:name="_Toc214954143"/>
      <w:bookmarkStart w:id="1256" w:name="_Toc214968765"/>
      <w:bookmarkStart w:id="1257" w:name="_Toc195627863"/>
      <w:bookmarkStart w:id="1258" w:name="_Toc195628104"/>
      <w:r w:rsidR="00F05250" w:rsidRPr="000A5308">
        <w:lastRenderedPageBreak/>
        <w:t>6.1.3</w:t>
      </w:r>
      <w:r w:rsidR="00F05250" w:rsidRPr="000A5308">
        <w:tab/>
        <w:t>AIMLES_FLMemberGroupSupport API</w:t>
      </w:r>
      <w:bookmarkEnd w:id="1251"/>
      <w:bookmarkEnd w:id="1252"/>
      <w:bookmarkEnd w:id="1253"/>
      <w:bookmarkEnd w:id="1254"/>
      <w:bookmarkEnd w:id="1255"/>
      <w:bookmarkEnd w:id="1256"/>
    </w:p>
    <w:p w14:paraId="50D6B2E0" w14:textId="77777777" w:rsidR="00F05250" w:rsidRPr="002437CB" w:rsidRDefault="00F05250" w:rsidP="00F05250">
      <w:pPr>
        <w:pStyle w:val="Heading4"/>
      </w:pPr>
      <w:bookmarkStart w:id="1259" w:name="_Toc130662190"/>
      <w:bookmarkStart w:id="1260" w:name="_Toc195627843"/>
      <w:bookmarkStart w:id="1261" w:name="_Toc195628085"/>
      <w:bookmarkStart w:id="1262" w:name="_Toc212495839"/>
      <w:bookmarkStart w:id="1263" w:name="_Toc214953418"/>
      <w:bookmarkStart w:id="1264" w:name="_Toc214954144"/>
      <w:bookmarkStart w:id="1265" w:name="_Toc214968766"/>
      <w:r w:rsidRPr="002437CB">
        <w:t>6.1.3.1</w:t>
      </w:r>
      <w:r w:rsidRPr="002437CB">
        <w:tab/>
        <w:t>Introduction</w:t>
      </w:r>
      <w:bookmarkEnd w:id="1259"/>
      <w:bookmarkEnd w:id="1260"/>
      <w:bookmarkEnd w:id="1261"/>
      <w:bookmarkEnd w:id="1262"/>
      <w:bookmarkEnd w:id="1263"/>
      <w:bookmarkEnd w:id="1264"/>
      <w:bookmarkEnd w:id="1265"/>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266" w:name="_Toc130662191"/>
      <w:bookmarkStart w:id="1267" w:name="_Toc195627844"/>
      <w:bookmarkStart w:id="1268" w:name="_Toc195628086"/>
      <w:bookmarkStart w:id="1269" w:name="_Toc212495840"/>
      <w:bookmarkStart w:id="1270" w:name="_Toc214953419"/>
      <w:bookmarkStart w:id="1271" w:name="_Toc214954145"/>
      <w:bookmarkStart w:id="1272" w:name="_Toc214968767"/>
      <w:r w:rsidRPr="002437CB">
        <w:t>6.1.3.2</w:t>
      </w:r>
      <w:r w:rsidRPr="002437CB">
        <w:tab/>
        <w:t>Usage of HTTP</w:t>
      </w:r>
      <w:bookmarkEnd w:id="1266"/>
      <w:r w:rsidRPr="002437CB">
        <w:t xml:space="preserve"> and common API related aspects</w:t>
      </w:r>
      <w:bookmarkEnd w:id="1267"/>
      <w:bookmarkEnd w:id="1268"/>
      <w:bookmarkEnd w:id="1269"/>
      <w:bookmarkEnd w:id="1270"/>
      <w:bookmarkEnd w:id="1271"/>
      <w:bookmarkEnd w:id="1272"/>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273" w:name="_Toc130662192"/>
      <w:bookmarkStart w:id="1274" w:name="_Toc195627845"/>
      <w:bookmarkStart w:id="1275" w:name="_Toc195628087"/>
      <w:bookmarkStart w:id="1276" w:name="_Toc212495841"/>
      <w:bookmarkStart w:id="1277" w:name="_Toc214953420"/>
      <w:bookmarkStart w:id="1278" w:name="_Toc214954146"/>
      <w:bookmarkStart w:id="1279" w:name="_Toc214968768"/>
      <w:r w:rsidRPr="002437CB">
        <w:t>6.1.3.3</w:t>
      </w:r>
      <w:r w:rsidRPr="002437CB">
        <w:tab/>
        <w:t>Resources</w:t>
      </w:r>
      <w:bookmarkEnd w:id="1273"/>
      <w:bookmarkEnd w:id="1274"/>
      <w:bookmarkEnd w:id="1275"/>
      <w:bookmarkEnd w:id="1276"/>
      <w:bookmarkEnd w:id="1277"/>
      <w:bookmarkEnd w:id="1278"/>
      <w:bookmarkEnd w:id="1279"/>
    </w:p>
    <w:p w14:paraId="17397EB2" w14:textId="77777777" w:rsidR="00F05250" w:rsidRPr="002437CB" w:rsidRDefault="00F05250" w:rsidP="00F05250">
      <w:pPr>
        <w:pStyle w:val="Heading5"/>
      </w:pPr>
      <w:bookmarkStart w:id="1280" w:name="_Toc130662193"/>
      <w:bookmarkStart w:id="1281" w:name="_Toc195627846"/>
      <w:bookmarkStart w:id="1282" w:name="_Toc195628088"/>
      <w:bookmarkStart w:id="1283" w:name="_Toc212495842"/>
      <w:bookmarkStart w:id="1284" w:name="_Toc214953421"/>
      <w:bookmarkStart w:id="1285" w:name="_Toc214954147"/>
      <w:bookmarkStart w:id="1286" w:name="_Toc214968769"/>
      <w:r w:rsidRPr="002437CB">
        <w:t>6.1.3.3.1</w:t>
      </w:r>
      <w:r w:rsidRPr="002437CB">
        <w:tab/>
        <w:t>Overview</w:t>
      </w:r>
      <w:bookmarkEnd w:id="1280"/>
      <w:bookmarkEnd w:id="1281"/>
      <w:bookmarkEnd w:id="1282"/>
      <w:bookmarkEnd w:id="1283"/>
      <w:bookmarkEnd w:id="1284"/>
      <w:bookmarkEnd w:id="1285"/>
      <w:bookmarkEnd w:id="1286"/>
    </w:p>
    <w:p w14:paraId="0103822B" w14:textId="77777777" w:rsidR="00F05250" w:rsidRPr="002437CB" w:rsidRDefault="00F05250" w:rsidP="00F05250">
      <w:bookmarkStart w:id="1287" w:name="_Toc130662200"/>
      <w:bookmarkStart w:id="1288" w:name="_Toc195627847"/>
      <w:bookmarkStart w:id="1289"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83" type="#_x0000_t75" style="width:285.45pt;height:143.15pt" o:ole="">
            <v:imagedata r:id="rId89" o:title=""/>
          </v:shape>
          <o:OLEObject Type="Embed" ProgID="Visio.Drawing.15" ShapeID="_x0000_i1083" DrawAspect="Content" ObjectID="_1825596102" r:id="rId90"/>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lastRenderedPageBreak/>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77777777" w:rsidR="00F05250" w:rsidRPr="002437CB" w:rsidRDefault="00F05250" w:rsidP="00A24C9B">
            <w:pPr>
              <w:pStyle w:val="TAL"/>
            </w:pPr>
            <w:r w:rsidRPr="002437CB">
              <w:t xml:space="preserve">Create </w:t>
            </w:r>
            <w:r w:rsidRPr="002437CB">
              <w:rPr>
                <w:noProof/>
              </w:rPr>
              <w:t>a new Individual FL Member Support Group 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77777777" w:rsidR="00F05250" w:rsidRPr="002437CB" w:rsidRDefault="00F05250" w:rsidP="00A24C9B">
            <w:pPr>
              <w:pStyle w:val="TAL"/>
            </w:pPr>
            <w:r w:rsidRPr="002437CB">
              <w:t xml:space="preserve">Retrieve an existing </w:t>
            </w:r>
            <w:r w:rsidRPr="002437CB">
              <w:rPr>
                <w:noProof/>
              </w:rPr>
              <w:t>Individual FL Member Support Group 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77777777" w:rsidR="00F05250" w:rsidRPr="002437CB" w:rsidRDefault="00F05250" w:rsidP="00A24C9B">
            <w:pPr>
              <w:pStyle w:val="TAL"/>
            </w:pPr>
            <w:r w:rsidRPr="002437CB">
              <w:t xml:space="preserve">Update an existing </w:t>
            </w:r>
            <w:r w:rsidRPr="002437CB">
              <w:rPr>
                <w:noProof/>
              </w:rPr>
              <w:t>Individual FL Member Support Group 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77777777" w:rsidR="00F05250" w:rsidRPr="002437CB" w:rsidRDefault="00F05250" w:rsidP="00A24C9B">
            <w:pPr>
              <w:pStyle w:val="TAL"/>
            </w:pPr>
            <w:r w:rsidRPr="002437CB">
              <w:t xml:space="preserve">Modify an existing </w:t>
            </w:r>
            <w:r w:rsidRPr="002437CB">
              <w:rPr>
                <w:noProof/>
              </w:rPr>
              <w:t>Individual FL Member Support Group 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77777777" w:rsidR="00F05250" w:rsidRPr="002437CB" w:rsidRDefault="00F05250" w:rsidP="00A24C9B">
            <w:pPr>
              <w:pStyle w:val="TAL"/>
            </w:pPr>
            <w:r w:rsidRPr="002437CB">
              <w:t xml:space="preserve">Delete an existing </w:t>
            </w:r>
            <w:r w:rsidRPr="002437CB">
              <w:rPr>
                <w:noProof/>
              </w:rPr>
              <w:t>Individual FL Member Support Group 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290" w:name="_Toc130662194"/>
      <w:bookmarkStart w:id="1291" w:name="_Toc212495843"/>
      <w:bookmarkStart w:id="1292" w:name="_Toc214953422"/>
      <w:bookmarkStart w:id="1293" w:name="_Toc214954148"/>
      <w:bookmarkStart w:id="1294" w:name="_Toc214968770"/>
      <w:r w:rsidRPr="002437CB">
        <w:t>6.1.3.3.2</w:t>
      </w:r>
      <w:r w:rsidRPr="002437CB">
        <w:tab/>
        <w:t>Resource</w:t>
      </w:r>
      <w:bookmarkEnd w:id="1290"/>
      <w:r w:rsidRPr="002437CB">
        <w:t>: FL Member Group Support Configurations</w:t>
      </w:r>
      <w:bookmarkEnd w:id="1291"/>
      <w:bookmarkEnd w:id="1292"/>
      <w:bookmarkEnd w:id="1293"/>
      <w:bookmarkEnd w:id="1294"/>
    </w:p>
    <w:p w14:paraId="3040B581" w14:textId="77777777" w:rsidR="00F05250" w:rsidRPr="002437CB" w:rsidRDefault="00F05250" w:rsidP="00F05250">
      <w:pPr>
        <w:pStyle w:val="H6"/>
      </w:pPr>
      <w:bookmarkStart w:id="1295" w:name="_Toc510696610"/>
      <w:bookmarkStart w:id="1296" w:name="_Toc35971401"/>
      <w:bookmarkStart w:id="1297" w:name="_Toc130662195"/>
      <w:r w:rsidRPr="002437CB">
        <w:t>6.1.3.3.2.1</w:t>
      </w:r>
      <w:r w:rsidRPr="002437CB">
        <w:tab/>
        <w:t>Description</w:t>
      </w:r>
      <w:bookmarkEnd w:id="1295"/>
      <w:bookmarkEnd w:id="1296"/>
      <w:bookmarkEnd w:id="1297"/>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1298" w:name="_Toc35971402"/>
      <w:bookmarkStart w:id="1299" w:name="_Toc130662196"/>
      <w:bookmarkStart w:id="1300" w:name="_Toc510696612"/>
      <w:bookmarkStart w:id="1301" w:name="_Toc35971403"/>
      <w:r w:rsidRPr="002437CB">
        <w:t>6.1.3.3.2.2</w:t>
      </w:r>
      <w:r w:rsidRPr="002437CB">
        <w:tab/>
        <w:t>Resource Definition</w:t>
      </w:r>
      <w:bookmarkEnd w:id="1298"/>
      <w:bookmarkEnd w:id="1299"/>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02" w:name="_Toc130662197"/>
      <w:r w:rsidRPr="002437CB">
        <w:t>6.1.3.3.2.3</w:t>
      </w:r>
      <w:r w:rsidRPr="002437CB">
        <w:tab/>
        <w:t>Resource Standard Methods</w:t>
      </w:r>
      <w:bookmarkEnd w:id="1300"/>
      <w:bookmarkEnd w:id="1301"/>
      <w:bookmarkEnd w:id="1302"/>
    </w:p>
    <w:p w14:paraId="28A137C3" w14:textId="77777777" w:rsidR="00F05250" w:rsidRPr="002437CB" w:rsidRDefault="00F05250" w:rsidP="00F05250">
      <w:pPr>
        <w:pStyle w:val="H6"/>
      </w:pPr>
      <w:bookmarkStart w:id="1303" w:name="_Toc510696613"/>
      <w:bookmarkStart w:id="1304" w:name="_Toc35971404"/>
      <w:r w:rsidRPr="002437CB">
        <w:rPr>
          <w:lang w:eastAsia="zh-CN"/>
        </w:rPr>
        <w:t>6.1.3.3.2.3.1</w:t>
      </w:r>
      <w:r w:rsidRPr="002437CB">
        <w:tab/>
      </w:r>
      <w:bookmarkEnd w:id="1303"/>
      <w:bookmarkEnd w:id="1304"/>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lastRenderedPageBreak/>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31AFD1B9" w:rsidR="00F05250" w:rsidRPr="002437CB" w:rsidRDefault="00F05250" w:rsidP="00A24C9B">
            <w:pPr>
              <w:pStyle w:val="TAN"/>
            </w:pPr>
            <w:r w:rsidRPr="002437CB">
              <w:t>NOTE:</w:t>
            </w:r>
            <w:r w:rsidRPr="002437CB">
              <w:rPr>
                <w:noProof/>
              </w:rPr>
              <w:tab/>
              <w:t xml:space="preserve">The manadatory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05" w:name="_Toc510696615"/>
      <w:bookmarkStart w:id="1306" w:name="_Toc35971406"/>
      <w:bookmarkStart w:id="1307" w:name="_Toc130662198"/>
      <w:r w:rsidRPr="002437CB">
        <w:t>6.1.3.3.2.4</w:t>
      </w:r>
      <w:r w:rsidRPr="002437CB">
        <w:tab/>
        <w:t>Resource Custom Operations</w:t>
      </w:r>
      <w:bookmarkEnd w:id="1305"/>
      <w:bookmarkEnd w:id="1306"/>
      <w:bookmarkEnd w:id="1307"/>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08" w:name="_Toc212495844"/>
      <w:bookmarkStart w:id="1309" w:name="_Toc214953423"/>
      <w:bookmarkStart w:id="1310" w:name="_Toc214954149"/>
      <w:bookmarkStart w:id="1311" w:name="_Toc214968771"/>
      <w:r w:rsidRPr="002437CB">
        <w:t>6.1.3.3.3</w:t>
      </w:r>
      <w:r w:rsidRPr="002437CB">
        <w:tab/>
        <w:t>Resource: Individual FL Member Group Support Configuration</w:t>
      </w:r>
      <w:bookmarkEnd w:id="1308"/>
      <w:bookmarkEnd w:id="1309"/>
      <w:bookmarkEnd w:id="1310"/>
      <w:bookmarkEnd w:id="1311"/>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bookmarkStart w:id="1312" w:name="_Hlk212723682"/>
            <w:r>
              <w:t>ID of the FL member to be queried.</w:t>
            </w:r>
            <w:bookmarkEnd w:id="1312"/>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lastRenderedPageBreak/>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lastRenderedPageBreak/>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lastRenderedPageBreak/>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lastRenderedPageBreak/>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13" w:name="_Toc212495845"/>
      <w:bookmarkStart w:id="1314" w:name="_Toc214953424"/>
      <w:bookmarkStart w:id="1315" w:name="_Toc214954150"/>
      <w:bookmarkStart w:id="1316" w:name="_Toc214968772"/>
      <w:r w:rsidRPr="002437CB">
        <w:lastRenderedPageBreak/>
        <w:t>6.1.3.4</w:t>
      </w:r>
      <w:r w:rsidRPr="002437CB">
        <w:tab/>
        <w:t>Custom Operations without associated resources</w:t>
      </w:r>
      <w:bookmarkEnd w:id="1287"/>
      <w:bookmarkEnd w:id="1288"/>
      <w:bookmarkEnd w:id="1289"/>
      <w:bookmarkEnd w:id="1313"/>
      <w:bookmarkEnd w:id="1314"/>
      <w:bookmarkEnd w:id="1315"/>
      <w:bookmarkEnd w:id="1316"/>
    </w:p>
    <w:p w14:paraId="2AC06F4B" w14:textId="77777777" w:rsidR="00F05250" w:rsidRPr="002437CB" w:rsidRDefault="00F05250" w:rsidP="00F05250">
      <w:pPr>
        <w:pStyle w:val="Heading5"/>
      </w:pPr>
      <w:bookmarkStart w:id="1317" w:name="_Toc130662201"/>
      <w:bookmarkStart w:id="1318" w:name="_Toc195627848"/>
      <w:bookmarkStart w:id="1319" w:name="_Toc195628090"/>
      <w:bookmarkStart w:id="1320" w:name="_Toc212495846"/>
      <w:bookmarkStart w:id="1321" w:name="_Toc214953425"/>
      <w:bookmarkStart w:id="1322" w:name="_Toc214954151"/>
      <w:bookmarkStart w:id="1323" w:name="_Toc214968773"/>
      <w:r w:rsidRPr="002437CB">
        <w:t>6.1.3.4.1</w:t>
      </w:r>
      <w:r w:rsidRPr="002437CB">
        <w:tab/>
        <w:t>Overview</w:t>
      </w:r>
      <w:bookmarkEnd w:id="1317"/>
      <w:bookmarkEnd w:id="1318"/>
      <w:bookmarkEnd w:id="1319"/>
      <w:bookmarkEnd w:id="1320"/>
      <w:bookmarkEnd w:id="1321"/>
      <w:bookmarkEnd w:id="1322"/>
      <w:bookmarkEnd w:id="1323"/>
    </w:p>
    <w:p w14:paraId="12A177E5" w14:textId="77777777" w:rsidR="003B7AD0" w:rsidRPr="002437CB" w:rsidRDefault="003B7AD0" w:rsidP="003B7AD0">
      <w:bookmarkStart w:id="1324" w:name="_Toc195627849"/>
      <w:bookmarkStart w:id="1325" w:name="_Toc130662206"/>
      <w:bookmarkStart w:id="1326" w:name="_Toc191391667"/>
      <w:bookmarkStart w:id="1327" w:name="_Toc130662207"/>
      <w:bookmarkStart w:id="1328" w:name="_Toc195627850"/>
      <w:bookmarkStart w:id="1329"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30" w:name="_Toc212495847"/>
      <w:bookmarkStart w:id="1331" w:name="_Toc214953426"/>
      <w:bookmarkStart w:id="1332" w:name="_Toc214954152"/>
      <w:bookmarkStart w:id="1333" w:name="_Toc214968774"/>
      <w:bookmarkEnd w:id="1324"/>
      <w:r w:rsidRPr="002437CB">
        <w:t>6.1.3.5</w:t>
      </w:r>
      <w:r w:rsidRPr="002437CB">
        <w:tab/>
        <w:t>Notifications</w:t>
      </w:r>
      <w:bookmarkEnd w:id="1325"/>
      <w:bookmarkEnd w:id="1326"/>
      <w:bookmarkEnd w:id="1330"/>
      <w:bookmarkEnd w:id="1331"/>
      <w:bookmarkEnd w:id="1332"/>
      <w:bookmarkEnd w:id="1333"/>
    </w:p>
    <w:p w14:paraId="3282450A" w14:textId="77777777" w:rsidR="009C54B3" w:rsidRPr="002437CB" w:rsidRDefault="009C54B3" w:rsidP="009C54B3">
      <w:bookmarkStart w:id="1334" w:name="_Toc130662213"/>
      <w:bookmarkStart w:id="1335" w:name="_Toc195627851"/>
      <w:bookmarkStart w:id="1336" w:name="_Toc195628092"/>
      <w:bookmarkEnd w:id="1327"/>
      <w:bookmarkEnd w:id="1328"/>
      <w:bookmarkEnd w:id="1329"/>
      <w:r w:rsidRPr="002437CB">
        <w:t>There are no notifications defined for this API in this release of the specification.</w:t>
      </w:r>
    </w:p>
    <w:p w14:paraId="31D6FE5F" w14:textId="77777777" w:rsidR="00F05250" w:rsidRPr="002437CB" w:rsidRDefault="00F05250" w:rsidP="00F05250">
      <w:pPr>
        <w:pStyle w:val="Heading4"/>
      </w:pPr>
      <w:bookmarkStart w:id="1337" w:name="_Toc212495848"/>
      <w:bookmarkStart w:id="1338" w:name="_Toc214953427"/>
      <w:bookmarkStart w:id="1339" w:name="_Toc214954153"/>
      <w:bookmarkStart w:id="1340" w:name="_Toc214968775"/>
      <w:r w:rsidRPr="002437CB">
        <w:t>6.1.3.6</w:t>
      </w:r>
      <w:r w:rsidRPr="002437CB">
        <w:tab/>
        <w:t>Data Model</w:t>
      </w:r>
      <w:bookmarkEnd w:id="1334"/>
      <w:bookmarkEnd w:id="1335"/>
      <w:bookmarkEnd w:id="1336"/>
      <w:bookmarkEnd w:id="1337"/>
      <w:bookmarkEnd w:id="1338"/>
      <w:bookmarkEnd w:id="1339"/>
      <w:bookmarkEnd w:id="1340"/>
    </w:p>
    <w:p w14:paraId="1FE93E4F" w14:textId="77777777" w:rsidR="00F05250" w:rsidRPr="002437CB" w:rsidRDefault="00F05250" w:rsidP="00F05250">
      <w:pPr>
        <w:pStyle w:val="Heading5"/>
      </w:pPr>
      <w:bookmarkStart w:id="1341" w:name="_Toc130662214"/>
      <w:bookmarkStart w:id="1342" w:name="_Toc195627852"/>
      <w:bookmarkStart w:id="1343" w:name="_Toc195628093"/>
      <w:bookmarkStart w:id="1344" w:name="_Toc212495849"/>
      <w:bookmarkStart w:id="1345" w:name="_Toc214953428"/>
      <w:bookmarkStart w:id="1346" w:name="_Toc214954154"/>
      <w:bookmarkStart w:id="1347" w:name="_Toc214968776"/>
      <w:r w:rsidRPr="002437CB">
        <w:t>6.1.3.6.1</w:t>
      </w:r>
      <w:r w:rsidRPr="002437CB">
        <w:tab/>
        <w:t>General</w:t>
      </w:r>
      <w:bookmarkEnd w:id="1341"/>
      <w:bookmarkEnd w:id="1342"/>
      <w:bookmarkEnd w:id="1343"/>
      <w:bookmarkEnd w:id="1344"/>
      <w:bookmarkEnd w:id="1345"/>
      <w:bookmarkEnd w:id="1346"/>
      <w:bookmarkEnd w:id="1347"/>
    </w:p>
    <w:p w14:paraId="1A16A362" w14:textId="77777777" w:rsidR="00F05250" w:rsidRPr="002437CB" w:rsidRDefault="00F05250" w:rsidP="00F05250">
      <w:bookmarkStart w:id="1348" w:name="_Toc130662215"/>
      <w:bookmarkStart w:id="1349" w:name="_Toc195627853"/>
      <w:bookmarkStart w:id="1350"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6E049D1E" w:rsidR="00942764" w:rsidRPr="002437CB" w:rsidRDefault="00942764" w:rsidP="00A24C9B">
            <w:pPr>
              <w:pStyle w:val="TAL"/>
              <w:rPr>
                <w:rFonts w:cs="Arial"/>
                <w:szCs w:val="18"/>
              </w:rPr>
            </w:pPr>
            <w:r w:rsidRPr="002437CB">
              <w:rPr>
                <w:noProof/>
              </w:rPr>
              <w:t xml:space="preserve">Individual FL Member Support Group </w:t>
            </w:r>
            <w:r w:rsidRPr="002437CB">
              <w:t>to be  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F05250" w:rsidRPr="002437CB" w14:paraId="42F24A1F" w14:textId="77777777" w:rsidTr="006460FF">
        <w:trPr>
          <w:jc w:val="center"/>
        </w:trPr>
        <w:tc>
          <w:tcPr>
            <w:tcW w:w="2206" w:type="dxa"/>
            <w:vAlign w:val="center"/>
          </w:tcPr>
          <w:p w14:paraId="635FEC5C" w14:textId="77777777" w:rsidR="00F05250" w:rsidRPr="002437CB" w:rsidRDefault="00F05250" w:rsidP="00A24C9B">
            <w:pPr>
              <w:pStyle w:val="TAL"/>
            </w:pPr>
            <w:r w:rsidRPr="002437CB">
              <w:t>FlMemberData</w:t>
            </w:r>
          </w:p>
        </w:tc>
        <w:tc>
          <w:tcPr>
            <w:tcW w:w="1848" w:type="dxa"/>
            <w:vAlign w:val="center"/>
          </w:tcPr>
          <w:p w14:paraId="71FB6314" w14:textId="5656A442" w:rsidR="00F05250" w:rsidRPr="002437CB" w:rsidRDefault="00F05250" w:rsidP="00A24C9B">
            <w:pPr>
              <w:pStyle w:val="TAC"/>
            </w:pPr>
            <w:r w:rsidRPr="002437CB">
              <w:t>3GPP TS 24.560 </w:t>
            </w:r>
            <w:r w:rsidR="00946FFF" w:rsidRPr="002437CB">
              <w:t>[12]</w:t>
            </w:r>
          </w:p>
        </w:tc>
        <w:tc>
          <w:tcPr>
            <w:tcW w:w="4163" w:type="dxa"/>
            <w:vAlign w:val="center"/>
          </w:tcPr>
          <w:p w14:paraId="5414F86A" w14:textId="77777777" w:rsidR="00F05250" w:rsidRPr="002437CB" w:rsidRDefault="00F05250" w:rsidP="00A24C9B">
            <w:pPr>
              <w:pStyle w:val="TAL"/>
              <w:rPr>
                <w:rFonts w:cs="Arial"/>
                <w:szCs w:val="18"/>
              </w:rPr>
            </w:pPr>
            <w:r w:rsidRPr="002437CB">
              <w:rPr>
                <w:rFonts w:cs="Arial"/>
                <w:szCs w:val="18"/>
              </w:rPr>
              <w:t>FL member data</w:t>
            </w:r>
            <w:r w:rsidRPr="002437CB">
              <w:t xml:space="preserve"> e.g. FL member </w:t>
            </w:r>
            <w:r w:rsidRPr="002437CB">
              <w:rPr>
                <w:lang w:eastAsia="zh-CN"/>
              </w:rPr>
              <w:t>identifier, address</w:t>
            </w:r>
            <w:r w:rsidRPr="002437CB">
              <w:rPr>
                <w:rFonts w:cs="Arial"/>
                <w:szCs w:val="18"/>
              </w:rPr>
              <w:t>.</w:t>
            </w:r>
          </w:p>
        </w:tc>
        <w:tc>
          <w:tcPr>
            <w:tcW w:w="1207" w:type="dxa"/>
            <w:vAlign w:val="center"/>
          </w:tcPr>
          <w:p w14:paraId="438AE7FA" w14:textId="77777777" w:rsidR="00F05250" w:rsidRPr="002437CB" w:rsidRDefault="00F05250" w:rsidP="00A24C9B">
            <w:pPr>
              <w:pStyle w:val="TAL"/>
              <w:rPr>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51" w:name="_Toc212495850"/>
      <w:bookmarkStart w:id="1352" w:name="_Toc214953429"/>
      <w:bookmarkStart w:id="1353" w:name="_Toc214954155"/>
      <w:bookmarkStart w:id="1354" w:name="_Toc214968777"/>
      <w:r w:rsidRPr="002437CB">
        <w:rPr>
          <w:lang w:val="en-US"/>
        </w:rPr>
        <w:t>6.1.3.6.2</w:t>
      </w:r>
      <w:r w:rsidRPr="002437CB">
        <w:rPr>
          <w:lang w:val="en-US"/>
        </w:rPr>
        <w:tab/>
        <w:t>Structured data types</w:t>
      </w:r>
      <w:bookmarkEnd w:id="1348"/>
      <w:bookmarkEnd w:id="1349"/>
      <w:bookmarkEnd w:id="1350"/>
      <w:bookmarkEnd w:id="1351"/>
      <w:bookmarkEnd w:id="1352"/>
      <w:bookmarkEnd w:id="1353"/>
      <w:bookmarkEnd w:id="1354"/>
    </w:p>
    <w:p w14:paraId="7D8320C3" w14:textId="77777777" w:rsidR="00F05250" w:rsidRPr="002437CB" w:rsidRDefault="00F05250" w:rsidP="00F05250">
      <w:pPr>
        <w:pStyle w:val="H6"/>
      </w:pPr>
      <w:bookmarkStart w:id="1355" w:name="_Toc130662216"/>
      <w:r w:rsidRPr="002437CB">
        <w:t>6.1.3.6.2.1</w:t>
      </w:r>
      <w:r w:rsidRPr="002437CB">
        <w:tab/>
        <w:t>Introduction</w:t>
      </w:r>
      <w:bookmarkEnd w:id="1355"/>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56" w:name="_Toc510696636"/>
      <w:bookmarkStart w:id="1357" w:name="_Toc35971431"/>
      <w:bookmarkStart w:id="1358" w:name="_Toc130662219"/>
      <w:bookmarkStart w:id="1359" w:name="_Toc195627854"/>
      <w:bookmarkStart w:id="1360" w:name="_Toc195628095"/>
      <w:r w:rsidRPr="002437CB">
        <w:lastRenderedPageBreak/>
        <w:t>6.1.3.6.2.2</w:t>
      </w:r>
      <w:r w:rsidRPr="002437CB">
        <w:tab/>
        <w:t xml:space="preserve">Type: </w:t>
      </w:r>
      <w:bookmarkEnd w:id="1356"/>
      <w:bookmarkEnd w:id="1357"/>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6BD7D500" w:rsidR="00073706" w:rsidRPr="002437CB" w:rsidRDefault="00073706" w:rsidP="00073706">
            <w:pPr>
              <w:pStyle w:val="TAL"/>
            </w:pPr>
            <w:r w:rsidRPr="002437CB">
              <w:t>MlModelProfile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lastRenderedPageBreak/>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F31FB6">
            <w:pPr>
              <w:pStyle w:val="TAL"/>
              <w:jc w:val="center"/>
            </w:pPr>
            <w:r>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F31FB6">
            <w:pPr>
              <w:pStyle w:val="TAL"/>
              <w:jc w:val="center"/>
            </w:pPr>
            <w:r>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61" w:name="_Toc212495851"/>
      <w:bookmarkStart w:id="1362" w:name="_Toc214953430"/>
      <w:bookmarkStart w:id="1363" w:name="_Toc214954156"/>
      <w:bookmarkStart w:id="1364" w:name="_Toc214968778"/>
      <w:r w:rsidRPr="002437CB">
        <w:rPr>
          <w:lang w:val="en-US"/>
        </w:rPr>
        <w:t>6.1.3.6.3</w:t>
      </w:r>
      <w:r w:rsidRPr="002437CB">
        <w:rPr>
          <w:lang w:val="en-US"/>
        </w:rPr>
        <w:tab/>
        <w:t>Simple data types and enumerations</w:t>
      </w:r>
      <w:bookmarkEnd w:id="1358"/>
      <w:bookmarkEnd w:id="1359"/>
      <w:bookmarkEnd w:id="1360"/>
      <w:bookmarkEnd w:id="1361"/>
      <w:bookmarkEnd w:id="1362"/>
      <w:bookmarkEnd w:id="1363"/>
      <w:bookmarkEnd w:id="1364"/>
    </w:p>
    <w:p w14:paraId="68EB0AD6" w14:textId="77777777" w:rsidR="00F05250" w:rsidRPr="002437CB" w:rsidRDefault="00F05250" w:rsidP="00F05250">
      <w:pPr>
        <w:pStyle w:val="H6"/>
      </w:pPr>
      <w:bookmarkStart w:id="1365" w:name="_Toc130662220"/>
      <w:r w:rsidRPr="002437CB">
        <w:t>6.1.3.6.3.1</w:t>
      </w:r>
      <w:r w:rsidRPr="002437CB">
        <w:tab/>
        <w:t>Introduction</w:t>
      </w:r>
      <w:bookmarkEnd w:id="1365"/>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66" w:name="_Toc130662221"/>
      <w:r w:rsidRPr="002437CB">
        <w:t>6.1.3.6.3.2</w:t>
      </w:r>
      <w:r w:rsidRPr="002437CB">
        <w:tab/>
        <w:t>Simple data types</w:t>
      </w:r>
      <w:bookmarkEnd w:id="1366"/>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367" w:name="_Toc130662222"/>
      <w:bookmarkStart w:id="1368" w:name="_Toc130662224"/>
      <w:bookmarkStart w:id="1369" w:name="_Toc195627855"/>
      <w:bookmarkStart w:id="1370" w:name="_Toc195628096"/>
      <w:r w:rsidRPr="002437CB">
        <w:t>6.1.3.6.3.3</w:t>
      </w:r>
      <w:r w:rsidRPr="002437CB">
        <w:tab/>
        <w:t xml:space="preserve">Enumeration: </w:t>
      </w:r>
      <w:bookmarkEnd w:id="1367"/>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371" w:name="_Toc510696642"/>
      <w:bookmarkStart w:id="1372" w:name="_Toc35971437"/>
      <w:bookmarkStart w:id="1373" w:name="_Toc130662223"/>
      <w:r w:rsidRPr="002437CB">
        <w:t>6.1.3.6.3.4</w:t>
      </w:r>
      <w:r w:rsidRPr="002437CB">
        <w:tab/>
        <w:t xml:space="preserve">Enumeration: </w:t>
      </w:r>
      <w:bookmarkEnd w:id="1371"/>
      <w:bookmarkEnd w:id="1372"/>
      <w:bookmarkEnd w:id="1373"/>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lastRenderedPageBreak/>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374" w:name="_Toc212495852"/>
      <w:bookmarkStart w:id="1375" w:name="_Toc214953431"/>
      <w:bookmarkStart w:id="1376" w:name="_Toc214954157"/>
      <w:bookmarkStart w:id="1377" w:name="_Toc214968779"/>
      <w:r w:rsidRPr="002437CB">
        <w:rPr>
          <w:lang w:val="en-US"/>
        </w:rPr>
        <w:t>6.1.3.6.4</w:t>
      </w:r>
      <w:r w:rsidRPr="002437CB">
        <w:rPr>
          <w:lang w:val="en-US"/>
        </w:rPr>
        <w:tab/>
      </w:r>
      <w:r w:rsidRPr="002437CB">
        <w:rPr>
          <w:lang w:eastAsia="zh-CN"/>
        </w:rPr>
        <w:t>Data types describing alternative data types or combinations of data types</w:t>
      </w:r>
      <w:bookmarkEnd w:id="1368"/>
      <w:bookmarkEnd w:id="1369"/>
      <w:bookmarkEnd w:id="1370"/>
      <w:bookmarkEnd w:id="1374"/>
      <w:bookmarkEnd w:id="1375"/>
      <w:bookmarkEnd w:id="1376"/>
      <w:bookmarkEnd w:id="1377"/>
    </w:p>
    <w:p w14:paraId="4D15FD23" w14:textId="77777777" w:rsidR="00F05250" w:rsidRPr="002437CB" w:rsidRDefault="00F05250" w:rsidP="00F05250">
      <w:pPr>
        <w:rPr>
          <w:lang w:eastAsia="zh-CN"/>
        </w:rPr>
      </w:pPr>
      <w:bookmarkStart w:id="1378" w:name="_Toc130662227"/>
      <w:bookmarkStart w:id="1379" w:name="_Toc195627856"/>
      <w:bookmarkStart w:id="1380"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381" w:name="_Toc212495853"/>
      <w:bookmarkStart w:id="1382" w:name="_Toc214953432"/>
      <w:bookmarkStart w:id="1383" w:name="_Toc214954158"/>
      <w:bookmarkStart w:id="1384" w:name="_Toc214968780"/>
      <w:r w:rsidRPr="002437CB">
        <w:t>6.1.3.6.5</w:t>
      </w:r>
      <w:r w:rsidRPr="002437CB">
        <w:tab/>
        <w:t>Binary data</w:t>
      </w:r>
      <w:bookmarkEnd w:id="1378"/>
      <w:bookmarkEnd w:id="1379"/>
      <w:bookmarkEnd w:id="1380"/>
      <w:bookmarkEnd w:id="1381"/>
      <w:bookmarkEnd w:id="1382"/>
      <w:bookmarkEnd w:id="1383"/>
      <w:bookmarkEnd w:id="1384"/>
    </w:p>
    <w:p w14:paraId="26CFC50F" w14:textId="77777777" w:rsidR="00F05250" w:rsidRPr="002437CB" w:rsidRDefault="00F05250" w:rsidP="00F05250">
      <w:pPr>
        <w:pStyle w:val="H6"/>
      </w:pPr>
      <w:bookmarkStart w:id="1385" w:name="_Toc130662228"/>
      <w:r w:rsidRPr="002437CB">
        <w:t>6.1.3.6.5.1</w:t>
      </w:r>
      <w:r w:rsidRPr="002437CB">
        <w:tab/>
        <w:t>Binary Data Types</w:t>
      </w:r>
      <w:bookmarkEnd w:id="1385"/>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386" w:name="_Toc130662230"/>
      <w:bookmarkStart w:id="1387" w:name="_Toc195627857"/>
      <w:bookmarkStart w:id="1388" w:name="_Toc195628098"/>
      <w:bookmarkStart w:id="1389" w:name="_Toc212495854"/>
      <w:bookmarkStart w:id="1390" w:name="_Toc214953433"/>
      <w:bookmarkStart w:id="1391" w:name="_Toc214954159"/>
      <w:bookmarkStart w:id="1392" w:name="_Toc214968781"/>
      <w:r w:rsidRPr="002437CB">
        <w:t>6.1.3.7</w:t>
      </w:r>
      <w:r w:rsidRPr="002437CB">
        <w:tab/>
        <w:t>Error Handling</w:t>
      </w:r>
      <w:bookmarkEnd w:id="1386"/>
      <w:bookmarkEnd w:id="1387"/>
      <w:bookmarkEnd w:id="1388"/>
      <w:bookmarkEnd w:id="1389"/>
      <w:bookmarkEnd w:id="1390"/>
      <w:bookmarkEnd w:id="1391"/>
      <w:bookmarkEnd w:id="1392"/>
    </w:p>
    <w:p w14:paraId="30601315" w14:textId="77777777" w:rsidR="00F05250" w:rsidRPr="002437CB" w:rsidRDefault="00F05250" w:rsidP="00F05250">
      <w:pPr>
        <w:pStyle w:val="Heading5"/>
      </w:pPr>
      <w:bookmarkStart w:id="1393" w:name="_Toc130662231"/>
      <w:bookmarkStart w:id="1394" w:name="_Toc195627858"/>
      <w:bookmarkStart w:id="1395" w:name="_Toc195628099"/>
      <w:bookmarkStart w:id="1396" w:name="_Toc212495855"/>
      <w:bookmarkStart w:id="1397" w:name="_Toc214953434"/>
      <w:bookmarkStart w:id="1398" w:name="_Toc214954160"/>
      <w:bookmarkStart w:id="1399" w:name="_Toc214968782"/>
      <w:r w:rsidRPr="002437CB">
        <w:t>6.1.3.7.1</w:t>
      </w:r>
      <w:r w:rsidRPr="002437CB">
        <w:tab/>
        <w:t>General</w:t>
      </w:r>
      <w:bookmarkEnd w:id="1393"/>
      <w:bookmarkEnd w:id="1394"/>
      <w:bookmarkEnd w:id="1395"/>
      <w:bookmarkEnd w:id="1396"/>
      <w:bookmarkEnd w:id="1397"/>
      <w:bookmarkEnd w:id="1398"/>
      <w:bookmarkEnd w:id="1399"/>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400" w:name="_Toc130662232"/>
      <w:bookmarkStart w:id="1401" w:name="_Toc195627859"/>
      <w:bookmarkStart w:id="1402" w:name="_Toc195628100"/>
      <w:bookmarkStart w:id="1403" w:name="_Toc212495856"/>
      <w:bookmarkStart w:id="1404" w:name="_Toc214953435"/>
      <w:bookmarkStart w:id="1405" w:name="_Toc214954161"/>
      <w:bookmarkStart w:id="1406" w:name="_Toc214968783"/>
      <w:r w:rsidRPr="002437CB">
        <w:t>6.1.3.7.2</w:t>
      </w:r>
      <w:r w:rsidRPr="002437CB">
        <w:tab/>
        <w:t>Protocol Errors</w:t>
      </w:r>
      <w:bookmarkEnd w:id="1400"/>
      <w:bookmarkEnd w:id="1401"/>
      <w:bookmarkEnd w:id="1402"/>
      <w:bookmarkEnd w:id="1403"/>
      <w:bookmarkEnd w:id="1404"/>
      <w:bookmarkEnd w:id="1405"/>
      <w:bookmarkEnd w:id="1406"/>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07" w:name="_Toc130662233"/>
      <w:bookmarkStart w:id="1408" w:name="_Toc195627860"/>
      <w:bookmarkStart w:id="1409" w:name="_Toc195628101"/>
      <w:bookmarkStart w:id="1410" w:name="_Toc212495857"/>
      <w:bookmarkStart w:id="1411" w:name="_Toc214953436"/>
      <w:bookmarkStart w:id="1412" w:name="_Toc214954162"/>
      <w:bookmarkStart w:id="1413" w:name="_Toc214968784"/>
      <w:r w:rsidRPr="002437CB">
        <w:t>6.1.3.7.3</w:t>
      </w:r>
      <w:r w:rsidRPr="002437CB">
        <w:tab/>
        <w:t>Application Errors</w:t>
      </w:r>
      <w:bookmarkEnd w:id="1407"/>
      <w:bookmarkEnd w:id="1408"/>
      <w:bookmarkEnd w:id="1409"/>
      <w:bookmarkEnd w:id="1410"/>
      <w:bookmarkEnd w:id="1411"/>
      <w:bookmarkEnd w:id="1412"/>
      <w:bookmarkEnd w:id="1413"/>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14" w:name="_Toc130662234"/>
      <w:bookmarkStart w:id="1415" w:name="_Toc195627861"/>
      <w:bookmarkStart w:id="1416" w:name="_Toc195628102"/>
      <w:bookmarkStart w:id="1417" w:name="_Toc212495858"/>
      <w:bookmarkStart w:id="1418" w:name="_Toc214953437"/>
      <w:bookmarkStart w:id="1419" w:name="_Toc214954163"/>
      <w:bookmarkStart w:id="1420" w:name="_Toc214968785"/>
      <w:r w:rsidRPr="002437CB">
        <w:t>6.1.3.8</w:t>
      </w:r>
      <w:r w:rsidRPr="002437CB">
        <w:rPr>
          <w:lang w:eastAsia="zh-CN"/>
        </w:rPr>
        <w:tab/>
        <w:t>Feature negotiation</w:t>
      </w:r>
      <w:bookmarkEnd w:id="1414"/>
      <w:bookmarkEnd w:id="1415"/>
      <w:bookmarkEnd w:id="1416"/>
      <w:bookmarkEnd w:id="1417"/>
      <w:bookmarkEnd w:id="1418"/>
      <w:bookmarkEnd w:id="1419"/>
      <w:bookmarkEnd w:id="1420"/>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lastRenderedPageBreak/>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21" w:name="_Toc130662235"/>
      <w:bookmarkStart w:id="1422" w:name="_Toc195627862"/>
      <w:bookmarkStart w:id="1423" w:name="_Toc195628103"/>
    </w:p>
    <w:p w14:paraId="2206B228" w14:textId="77777777" w:rsidR="00F05250" w:rsidRPr="002437CB" w:rsidRDefault="00F05250" w:rsidP="00F05250">
      <w:pPr>
        <w:pStyle w:val="Heading4"/>
      </w:pPr>
      <w:bookmarkStart w:id="1424" w:name="_Toc212495859"/>
      <w:bookmarkStart w:id="1425" w:name="_Toc214953438"/>
      <w:bookmarkStart w:id="1426" w:name="_Toc214954164"/>
      <w:bookmarkStart w:id="1427" w:name="_Toc214968786"/>
      <w:r w:rsidRPr="002437CB">
        <w:t>6.1.3.9</w:t>
      </w:r>
      <w:r w:rsidRPr="002437CB">
        <w:tab/>
        <w:t>Security</w:t>
      </w:r>
      <w:bookmarkEnd w:id="1421"/>
      <w:bookmarkEnd w:id="1422"/>
      <w:bookmarkEnd w:id="1423"/>
      <w:bookmarkEnd w:id="1424"/>
      <w:bookmarkEnd w:id="1425"/>
      <w:bookmarkEnd w:id="1426"/>
      <w:bookmarkEnd w:id="1427"/>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28" w:name="_Toc212495860"/>
      <w:bookmarkStart w:id="1429" w:name="_Toc214953439"/>
      <w:bookmarkStart w:id="1430" w:name="_Toc214954165"/>
      <w:bookmarkStart w:id="1431" w:name="_Toc214968787"/>
      <w:r w:rsidRPr="002437CB">
        <w:lastRenderedPageBreak/>
        <w:t>6.1.</w:t>
      </w:r>
      <w:r w:rsidR="008B5866" w:rsidRPr="002437CB">
        <w:t>4</w:t>
      </w:r>
      <w:r w:rsidRPr="002437CB">
        <w:tab/>
        <w:t>AIMLES_AIMLEServiceOperationsManagement API</w:t>
      </w:r>
      <w:bookmarkEnd w:id="1257"/>
      <w:bookmarkEnd w:id="1258"/>
      <w:bookmarkEnd w:id="1428"/>
      <w:bookmarkEnd w:id="1429"/>
      <w:bookmarkEnd w:id="1430"/>
      <w:bookmarkEnd w:id="1431"/>
    </w:p>
    <w:p w14:paraId="5C1FC13E" w14:textId="77777777" w:rsidR="002B55A0" w:rsidRPr="002437CB" w:rsidRDefault="002B55A0" w:rsidP="002B55A0">
      <w:pPr>
        <w:pStyle w:val="Heading4"/>
      </w:pPr>
      <w:bookmarkStart w:id="1432" w:name="_Toc195627864"/>
      <w:bookmarkStart w:id="1433" w:name="_Toc195628105"/>
      <w:bookmarkStart w:id="1434" w:name="_Toc212495861"/>
      <w:bookmarkStart w:id="1435" w:name="_Toc214953440"/>
      <w:bookmarkStart w:id="1436" w:name="_Toc214954166"/>
      <w:bookmarkStart w:id="1437" w:name="_Toc214968788"/>
      <w:bookmarkStart w:id="1438" w:name="_Toc195627865"/>
      <w:bookmarkStart w:id="1439" w:name="_Toc195628106"/>
      <w:r w:rsidRPr="002437CB">
        <w:t>6.1.4.1</w:t>
      </w:r>
      <w:r w:rsidRPr="002437CB">
        <w:tab/>
        <w:t>Introduction</w:t>
      </w:r>
      <w:bookmarkEnd w:id="1432"/>
      <w:bookmarkEnd w:id="1433"/>
      <w:bookmarkEnd w:id="1434"/>
      <w:bookmarkEnd w:id="1435"/>
      <w:bookmarkEnd w:id="1436"/>
      <w:bookmarkEnd w:id="1437"/>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40" w:name="_Toc212495862"/>
      <w:bookmarkStart w:id="1441" w:name="_Toc214953441"/>
      <w:bookmarkStart w:id="1442" w:name="_Toc214954167"/>
      <w:bookmarkStart w:id="1443" w:name="_Toc214968789"/>
      <w:bookmarkStart w:id="1444" w:name="_Toc195627866"/>
      <w:bookmarkStart w:id="1445" w:name="_Toc195628107"/>
      <w:bookmarkEnd w:id="1438"/>
      <w:bookmarkEnd w:id="1439"/>
      <w:r w:rsidRPr="002437CB">
        <w:t>6.1.4.2</w:t>
      </w:r>
      <w:r w:rsidRPr="002437CB">
        <w:tab/>
        <w:t>Usage of HTTP and common API related aspects</w:t>
      </w:r>
      <w:bookmarkEnd w:id="1440"/>
      <w:bookmarkEnd w:id="1441"/>
      <w:bookmarkEnd w:id="1442"/>
      <w:bookmarkEnd w:id="1443"/>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46" w:name="_Toc212495863"/>
      <w:bookmarkStart w:id="1447" w:name="_Toc214953442"/>
      <w:bookmarkStart w:id="1448" w:name="_Toc214954168"/>
      <w:bookmarkStart w:id="1449" w:name="_Toc214968790"/>
      <w:bookmarkStart w:id="1450" w:name="_Toc195627867"/>
      <w:bookmarkStart w:id="1451" w:name="_Toc195628108"/>
      <w:bookmarkEnd w:id="1444"/>
      <w:bookmarkEnd w:id="1445"/>
      <w:r w:rsidRPr="002437CB">
        <w:t>6.1.4.3</w:t>
      </w:r>
      <w:r w:rsidRPr="002437CB">
        <w:tab/>
        <w:t>Resources</w:t>
      </w:r>
      <w:bookmarkEnd w:id="1446"/>
      <w:bookmarkEnd w:id="1447"/>
      <w:bookmarkEnd w:id="1448"/>
      <w:bookmarkEnd w:id="1449"/>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52" w:name="_Toc212495864"/>
      <w:bookmarkStart w:id="1453" w:name="_Toc214953443"/>
      <w:bookmarkStart w:id="1454" w:name="_Toc214954169"/>
      <w:bookmarkStart w:id="1455" w:name="_Toc214968791"/>
      <w:r w:rsidRPr="002437CB">
        <w:t>6.1.</w:t>
      </w:r>
      <w:r w:rsidR="0098635D" w:rsidRPr="002437CB">
        <w:t>4</w:t>
      </w:r>
      <w:r w:rsidRPr="002437CB">
        <w:t>.4</w:t>
      </w:r>
      <w:r w:rsidRPr="002437CB">
        <w:tab/>
        <w:t>Custom Operations without associated resources</w:t>
      </w:r>
      <w:bookmarkEnd w:id="1450"/>
      <w:bookmarkEnd w:id="1451"/>
      <w:bookmarkEnd w:id="1452"/>
      <w:bookmarkEnd w:id="1453"/>
      <w:bookmarkEnd w:id="1454"/>
      <w:bookmarkEnd w:id="1455"/>
    </w:p>
    <w:p w14:paraId="19E5C9E6" w14:textId="77777777" w:rsidR="006D2202" w:rsidRPr="002437CB" w:rsidRDefault="006D2202" w:rsidP="006D2202">
      <w:pPr>
        <w:pStyle w:val="Heading5"/>
      </w:pPr>
      <w:bookmarkStart w:id="1456" w:name="_Toc195627868"/>
      <w:bookmarkStart w:id="1457" w:name="_Toc195628109"/>
      <w:bookmarkStart w:id="1458" w:name="_Toc212495865"/>
      <w:bookmarkStart w:id="1459" w:name="_Toc214953444"/>
      <w:bookmarkStart w:id="1460" w:name="_Toc214954170"/>
      <w:bookmarkStart w:id="1461" w:name="_Toc214968792"/>
      <w:r w:rsidRPr="002437CB">
        <w:t>6.1.4.4.1</w:t>
      </w:r>
      <w:r w:rsidRPr="002437CB">
        <w:tab/>
        <w:t>Overview</w:t>
      </w:r>
      <w:bookmarkEnd w:id="1456"/>
      <w:bookmarkEnd w:id="1457"/>
      <w:bookmarkEnd w:id="1458"/>
      <w:bookmarkEnd w:id="1459"/>
      <w:bookmarkEnd w:id="1460"/>
      <w:bookmarkEnd w:id="1461"/>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62" w:name="_Toc212495866"/>
      <w:bookmarkStart w:id="1463" w:name="_Toc214953445"/>
      <w:bookmarkStart w:id="1464" w:name="_Toc214954171"/>
      <w:bookmarkStart w:id="1465" w:name="_Toc214968793"/>
      <w:r w:rsidRPr="002437CB">
        <w:t>6.1.4.4.2</w:t>
      </w:r>
      <w:r w:rsidRPr="002437CB">
        <w:tab/>
        <w:t>Operation: RequestServOpMngt</w:t>
      </w:r>
      <w:bookmarkEnd w:id="1462"/>
      <w:bookmarkEnd w:id="1463"/>
      <w:bookmarkEnd w:id="1464"/>
      <w:bookmarkEnd w:id="1465"/>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lastRenderedPageBreak/>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66" w:name="_Toc212495867"/>
      <w:bookmarkStart w:id="1467" w:name="_Toc214953446"/>
      <w:bookmarkStart w:id="1468" w:name="_Toc214954172"/>
      <w:bookmarkStart w:id="1469" w:name="_Toc214968794"/>
      <w:r w:rsidRPr="002437CB">
        <w:t>6.1.4.5</w:t>
      </w:r>
      <w:r w:rsidRPr="002437CB">
        <w:tab/>
        <w:t>Notifications</w:t>
      </w:r>
      <w:bookmarkEnd w:id="1466"/>
      <w:bookmarkEnd w:id="1467"/>
      <w:bookmarkEnd w:id="1468"/>
      <w:bookmarkEnd w:id="1469"/>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470" w:name="_Toc212495868"/>
      <w:bookmarkStart w:id="1471" w:name="_Toc214953447"/>
      <w:bookmarkStart w:id="1472" w:name="_Toc214954173"/>
      <w:bookmarkStart w:id="1473" w:name="_Toc214968795"/>
      <w:r w:rsidRPr="002437CB">
        <w:t>6.1.4.6</w:t>
      </w:r>
      <w:r w:rsidRPr="002437CB">
        <w:tab/>
        <w:t>Data Model</w:t>
      </w:r>
      <w:bookmarkEnd w:id="1470"/>
      <w:bookmarkEnd w:id="1471"/>
      <w:bookmarkEnd w:id="1472"/>
      <w:bookmarkEnd w:id="1473"/>
    </w:p>
    <w:p w14:paraId="42E5EE19" w14:textId="77777777" w:rsidR="00E427F0" w:rsidRPr="002437CB" w:rsidRDefault="00E427F0" w:rsidP="00E427F0">
      <w:pPr>
        <w:pStyle w:val="Heading5"/>
      </w:pPr>
      <w:bookmarkStart w:id="1474" w:name="_Toc212495869"/>
      <w:bookmarkStart w:id="1475" w:name="_Toc214953448"/>
      <w:bookmarkStart w:id="1476" w:name="_Toc214954174"/>
      <w:bookmarkStart w:id="1477" w:name="_Toc214968796"/>
      <w:r w:rsidRPr="002437CB">
        <w:t>6.1.4.6.1</w:t>
      </w:r>
      <w:r w:rsidRPr="002437CB">
        <w:tab/>
        <w:t>General</w:t>
      </w:r>
      <w:bookmarkEnd w:id="1474"/>
      <w:bookmarkEnd w:id="1475"/>
      <w:bookmarkEnd w:id="1476"/>
      <w:bookmarkEnd w:id="1477"/>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lastRenderedPageBreak/>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478" w:name="_Toc212495870"/>
      <w:bookmarkStart w:id="1479" w:name="_Toc214953449"/>
      <w:bookmarkStart w:id="1480" w:name="_Toc214954175"/>
      <w:bookmarkStart w:id="1481" w:name="_Toc214968797"/>
      <w:r w:rsidRPr="002437CB">
        <w:t>6.1.4</w:t>
      </w:r>
      <w:r w:rsidRPr="002437CB">
        <w:rPr>
          <w:lang w:val="en-US"/>
        </w:rPr>
        <w:t>.6.2</w:t>
      </w:r>
      <w:r w:rsidRPr="002437CB">
        <w:rPr>
          <w:lang w:val="en-US"/>
        </w:rPr>
        <w:tab/>
        <w:t>Structured data types</w:t>
      </w:r>
      <w:bookmarkEnd w:id="1478"/>
      <w:bookmarkEnd w:id="1479"/>
      <w:bookmarkEnd w:id="1480"/>
      <w:bookmarkEnd w:id="1481"/>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lastRenderedPageBreak/>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60320DFB" w:rsidR="00013F65" w:rsidRPr="002437CB" w:rsidRDefault="00013F65" w:rsidP="00013F65">
            <w:pPr>
              <w:pStyle w:val="TAC"/>
              <w:rPr>
                <w:rFonts w:eastAsia="DengXian"/>
                <w:lang w:eastAsia="zh-CN"/>
              </w:rPr>
            </w:pPr>
            <w:r w:rsidRPr="002437CB">
              <w:rPr>
                <w:rFonts w:eastAsia="DengXian"/>
                <w:lang w:eastAsia="zh-CN"/>
              </w:rPr>
              <w:t>0..N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lastRenderedPageBreak/>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77777777" w:rsidR="00E427F0" w:rsidRPr="002437CB" w:rsidRDefault="00E427F0" w:rsidP="00A24C9B">
            <w:pPr>
              <w:pStyle w:val="TAH"/>
            </w:pPr>
            <w:r w:rsidRPr="002437CB">
              <w:t>Name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77777777" w:rsidR="00E427F0" w:rsidRPr="002437CB" w:rsidRDefault="00E427F0" w:rsidP="00A24C9B">
            <w:pPr>
              <w:pStyle w:val="TAH"/>
            </w:pPr>
            <w:r w:rsidRPr="002437CB">
              <w:t>Name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482" w:name="_Toc212495871"/>
      <w:bookmarkStart w:id="1483" w:name="_Toc214953450"/>
      <w:bookmarkStart w:id="1484" w:name="_Toc214954176"/>
      <w:bookmarkStart w:id="1485" w:name="_Toc214968798"/>
      <w:r w:rsidRPr="002437CB">
        <w:t>6.1.4</w:t>
      </w:r>
      <w:r w:rsidRPr="002437CB">
        <w:rPr>
          <w:lang w:val="en-US"/>
        </w:rPr>
        <w:t>.6.3</w:t>
      </w:r>
      <w:r w:rsidRPr="002437CB">
        <w:rPr>
          <w:lang w:val="en-US"/>
        </w:rPr>
        <w:tab/>
        <w:t>Simple data types and enumerations</w:t>
      </w:r>
      <w:bookmarkEnd w:id="1482"/>
      <w:bookmarkEnd w:id="1483"/>
      <w:bookmarkEnd w:id="1484"/>
      <w:bookmarkEnd w:id="1485"/>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486" w:name="_Toc212495872"/>
      <w:bookmarkStart w:id="1487" w:name="_Toc214953451"/>
      <w:bookmarkStart w:id="1488" w:name="_Toc214954177"/>
      <w:bookmarkStart w:id="1489" w:name="_Toc214968799"/>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486"/>
      <w:bookmarkEnd w:id="1487"/>
      <w:bookmarkEnd w:id="1488"/>
      <w:bookmarkEnd w:id="1489"/>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490" w:name="_Toc212495873"/>
      <w:bookmarkStart w:id="1491" w:name="_Toc214953452"/>
      <w:bookmarkStart w:id="1492" w:name="_Toc214954178"/>
      <w:bookmarkStart w:id="1493" w:name="_Toc214968800"/>
      <w:r w:rsidRPr="002437CB">
        <w:t>6.1.4.6.5</w:t>
      </w:r>
      <w:r w:rsidRPr="002437CB">
        <w:tab/>
        <w:t>Binary data</w:t>
      </w:r>
      <w:bookmarkEnd w:id="1490"/>
      <w:bookmarkEnd w:id="1491"/>
      <w:bookmarkEnd w:id="1492"/>
      <w:bookmarkEnd w:id="1493"/>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494" w:name="_Toc212495874"/>
      <w:bookmarkStart w:id="1495" w:name="_Toc214953453"/>
      <w:bookmarkStart w:id="1496" w:name="_Toc214954179"/>
      <w:bookmarkStart w:id="1497" w:name="_Toc214968801"/>
      <w:r w:rsidRPr="002437CB">
        <w:t>6.1.4.7</w:t>
      </w:r>
      <w:r w:rsidRPr="002437CB">
        <w:tab/>
        <w:t>Error Handling</w:t>
      </w:r>
      <w:bookmarkEnd w:id="1494"/>
      <w:bookmarkEnd w:id="1495"/>
      <w:bookmarkEnd w:id="1496"/>
      <w:bookmarkEnd w:id="1497"/>
    </w:p>
    <w:p w14:paraId="05B68021" w14:textId="77777777" w:rsidR="00E427F0" w:rsidRPr="002437CB" w:rsidRDefault="00E427F0" w:rsidP="00E427F0">
      <w:pPr>
        <w:pStyle w:val="Heading5"/>
      </w:pPr>
      <w:bookmarkStart w:id="1498" w:name="_Toc212495875"/>
      <w:bookmarkStart w:id="1499" w:name="_Toc214953454"/>
      <w:bookmarkStart w:id="1500" w:name="_Toc214954180"/>
      <w:bookmarkStart w:id="1501" w:name="_Toc214968802"/>
      <w:r w:rsidRPr="002437CB">
        <w:t>6.1.4.7.1</w:t>
      </w:r>
      <w:r w:rsidRPr="002437CB">
        <w:tab/>
        <w:t>General</w:t>
      </w:r>
      <w:bookmarkEnd w:id="1498"/>
      <w:bookmarkEnd w:id="1499"/>
      <w:bookmarkEnd w:id="1500"/>
      <w:bookmarkEnd w:id="1501"/>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lastRenderedPageBreak/>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02" w:name="_Toc212495876"/>
      <w:bookmarkStart w:id="1503" w:name="_Toc214953455"/>
      <w:bookmarkStart w:id="1504" w:name="_Toc214954181"/>
      <w:bookmarkStart w:id="1505" w:name="_Toc214968803"/>
      <w:r w:rsidRPr="002437CB">
        <w:t>6.1.4.7.2</w:t>
      </w:r>
      <w:r w:rsidRPr="002437CB">
        <w:tab/>
        <w:t>Protocol Errors</w:t>
      </w:r>
      <w:bookmarkEnd w:id="1502"/>
      <w:bookmarkEnd w:id="1503"/>
      <w:bookmarkEnd w:id="1504"/>
      <w:bookmarkEnd w:id="1505"/>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06" w:name="_Toc212495877"/>
      <w:bookmarkStart w:id="1507" w:name="_Toc214953456"/>
      <w:bookmarkStart w:id="1508" w:name="_Toc214954182"/>
      <w:bookmarkStart w:id="1509" w:name="_Toc214968804"/>
      <w:r w:rsidRPr="002437CB">
        <w:t>6.1.4.7.3</w:t>
      </w:r>
      <w:r w:rsidRPr="002437CB">
        <w:tab/>
        <w:t>Application Errors</w:t>
      </w:r>
      <w:bookmarkEnd w:id="1506"/>
      <w:bookmarkEnd w:id="1507"/>
      <w:bookmarkEnd w:id="1508"/>
      <w:bookmarkEnd w:id="1509"/>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10" w:name="_Toc212495878"/>
      <w:bookmarkStart w:id="1511" w:name="_Toc214953457"/>
      <w:bookmarkStart w:id="1512" w:name="_Toc214954183"/>
      <w:bookmarkStart w:id="1513" w:name="_Toc214968805"/>
      <w:r w:rsidRPr="002437CB">
        <w:t>6.1.4.8</w:t>
      </w:r>
      <w:r w:rsidRPr="002437CB">
        <w:tab/>
        <w:t>Feature negotiation</w:t>
      </w:r>
      <w:bookmarkEnd w:id="1510"/>
      <w:bookmarkEnd w:id="1511"/>
      <w:bookmarkEnd w:id="1512"/>
      <w:bookmarkEnd w:id="1513"/>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14" w:name="_Toc212495879"/>
      <w:bookmarkStart w:id="1515" w:name="_Toc214953458"/>
      <w:bookmarkStart w:id="1516" w:name="_Toc214954184"/>
      <w:bookmarkStart w:id="1517" w:name="_Toc214968806"/>
      <w:r w:rsidRPr="002437CB">
        <w:rPr>
          <w:noProof/>
          <w:lang w:eastAsia="zh-CN"/>
        </w:rPr>
        <w:t>6.1.4</w:t>
      </w:r>
      <w:r w:rsidRPr="002437CB">
        <w:t>.9</w:t>
      </w:r>
      <w:r w:rsidRPr="002437CB">
        <w:tab/>
        <w:t>Security</w:t>
      </w:r>
      <w:bookmarkEnd w:id="1514"/>
      <w:bookmarkEnd w:id="1515"/>
      <w:bookmarkEnd w:id="1516"/>
      <w:bookmarkEnd w:id="1517"/>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18" w:name="_Toc195627869"/>
      <w:bookmarkStart w:id="1519" w:name="_Toc195628110"/>
      <w:bookmarkStart w:id="1520" w:name="_Toc212495880"/>
      <w:bookmarkStart w:id="1521" w:name="_Toc214953459"/>
      <w:bookmarkStart w:id="1522" w:name="_Toc214954185"/>
      <w:bookmarkStart w:id="1523" w:name="_Toc214968807"/>
      <w:r w:rsidRPr="002437CB">
        <w:lastRenderedPageBreak/>
        <w:t>6.1.</w:t>
      </w:r>
      <w:r w:rsidR="004B37F4" w:rsidRPr="002437CB">
        <w:t>5</w:t>
      </w:r>
      <w:r w:rsidRPr="002437CB">
        <w:tab/>
        <w:t>AIMLES_HierarchicalComputingAssist API</w:t>
      </w:r>
      <w:bookmarkEnd w:id="1518"/>
      <w:bookmarkEnd w:id="1519"/>
      <w:bookmarkEnd w:id="1520"/>
      <w:bookmarkEnd w:id="1521"/>
      <w:bookmarkEnd w:id="1522"/>
      <w:bookmarkEnd w:id="1523"/>
    </w:p>
    <w:p w14:paraId="752A8471" w14:textId="77777777" w:rsidR="00C64BB7" w:rsidRPr="002437CB" w:rsidRDefault="00C64BB7" w:rsidP="00C64BB7">
      <w:pPr>
        <w:pStyle w:val="Heading4"/>
      </w:pPr>
      <w:bookmarkStart w:id="1524" w:name="_Toc195627870"/>
      <w:bookmarkStart w:id="1525" w:name="_Toc195628111"/>
      <w:bookmarkStart w:id="1526" w:name="_Toc212495881"/>
      <w:bookmarkStart w:id="1527" w:name="_Toc214953460"/>
      <w:bookmarkStart w:id="1528" w:name="_Toc214954186"/>
      <w:bookmarkStart w:id="1529" w:name="_Toc214968808"/>
      <w:bookmarkStart w:id="1530" w:name="_Toc195627871"/>
      <w:bookmarkStart w:id="1531" w:name="_Toc195628112"/>
      <w:r w:rsidRPr="002437CB">
        <w:t>6.1.5.1</w:t>
      </w:r>
      <w:r w:rsidRPr="002437CB">
        <w:tab/>
        <w:t>Introduction</w:t>
      </w:r>
      <w:bookmarkEnd w:id="1524"/>
      <w:bookmarkEnd w:id="1525"/>
      <w:bookmarkEnd w:id="1526"/>
      <w:bookmarkEnd w:id="1527"/>
      <w:bookmarkEnd w:id="1528"/>
      <w:bookmarkEnd w:id="1529"/>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32" w:name="_Toc212495882"/>
      <w:bookmarkStart w:id="1533" w:name="_Toc214953461"/>
      <w:bookmarkStart w:id="1534" w:name="_Toc214954187"/>
      <w:bookmarkStart w:id="1535" w:name="_Toc214968809"/>
      <w:bookmarkStart w:id="1536" w:name="_Toc195627872"/>
      <w:bookmarkStart w:id="1537" w:name="_Toc195628113"/>
      <w:bookmarkEnd w:id="1530"/>
      <w:bookmarkEnd w:id="1531"/>
      <w:r w:rsidRPr="002437CB">
        <w:t>6.1.5.2</w:t>
      </w:r>
      <w:r w:rsidRPr="002437CB">
        <w:tab/>
        <w:t>Usage of HTTP and common API related aspects</w:t>
      </w:r>
      <w:bookmarkEnd w:id="1532"/>
      <w:bookmarkEnd w:id="1533"/>
      <w:bookmarkEnd w:id="1534"/>
      <w:bookmarkEnd w:id="1535"/>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38" w:name="_Toc212495883"/>
      <w:bookmarkStart w:id="1539" w:name="_Toc214953462"/>
      <w:bookmarkStart w:id="1540" w:name="_Toc214954188"/>
      <w:bookmarkStart w:id="1541" w:name="_Toc214968810"/>
      <w:bookmarkStart w:id="1542" w:name="_Toc195627873"/>
      <w:bookmarkStart w:id="1543" w:name="_Toc195628114"/>
      <w:bookmarkEnd w:id="1536"/>
      <w:bookmarkEnd w:id="1537"/>
      <w:r w:rsidRPr="002437CB">
        <w:t>6.1.5.3</w:t>
      </w:r>
      <w:r w:rsidRPr="002437CB">
        <w:tab/>
        <w:t>Resources</w:t>
      </w:r>
      <w:bookmarkEnd w:id="1538"/>
      <w:bookmarkEnd w:id="1539"/>
      <w:bookmarkEnd w:id="1540"/>
      <w:bookmarkEnd w:id="1541"/>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44" w:name="_Toc212495884"/>
      <w:bookmarkStart w:id="1545" w:name="_Toc214953463"/>
      <w:bookmarkStart w:id="1546" w:name="_Toc214954189"/>
      <w:bookmarkStart w:id="1547" w:name="_Toc214968811"/>
      <w:r w:rsidRPr="002437CB">
        <w:t>6.1.</w:t>
      </w:r>
      <w:r w:rsidR="00EF65EB" w:rsidRPr="002437CB">
        <w:t>5</w:t>
      </w:r>
      <w:r w:rsidRPr="002437CB">
        <w:t>.4</w:t>
      </w:r>
      <w:r w:rsidRPr="002437CB">
        <w:tab/>
        <w:t>Custom Operations without associated resources</w:t>
      </w:r>
      <w:bookmarkEnd w:id="1542"/>
      <w:bookmarkEnd w:id="1543"/>
      <w:bookmarkEnd w:id="1544"/>
      <w:bookmarkEnd w:id="1545"/>
      <w:bookmarkEnd w:id="1546"/>
      <w:bookmarkEnd w:id="1547"/>
    </w:p>
    <w:p w14:paraId="7C273965" w14:textId="77777777" w:rsidR="00281B26" w:rsidRPr="002437CB" w:rsidRDefault="00281B26" w:rsidP="00281B26">
      <w:pPr>
        <w:pStyle w:val="Heading5"/>
      </w:pPr>
      <w:bookmarkStart w:id="1548" w:name="_Toc195627874"/>
      <w:bookmarkStart w:id="1549" w:name="_Toc195628115"/>
      <w:bookmarkStart w:id="1550" w:name="_Toc212495885"/>
      <w:bookmarkStart w:id="1551" w:name="_Toc214953464"/>
      <w:bookmarkStart w:id="1552" w:name="_Toc214954190"/>
      <w:bookmarkStart w:id="1553" w:name="_Toc214968812"/>
      <w:r w:rsidRPr="002437CB">
        <w:t>6.1.5.4.1</w:t>
      </w:r>
      <w:r w:rsidRPr="002437CB">
        <w:tab/>
        <w:t>Overview</w:t>
      </w:r>
      <w:bookmarkEnd w:id="1548"/>
      <w:bookmarkEnd w:id="1549"/>
      <w:bookmarkEnd w:id="1550"/>
      <w:bookmarkEnd w:id="1551"/>
      <w:bookmarkEnd w:id="1552"/>
      <w:bookmarkEnd w:id="1553"/>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77777777" w:rsidR="00281B26" w:rsidRPr="002437CB" w:rsidRDefault="00281B26" w:rsidP="00A24C9B">
            <w:pPr>
              <w:pStyle w:val="TAL"/>
            </w:pPr>
            <w:r w:rsidRPr="002437CB">
              <w:t>/assist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77777777" w:rsidR="00571EB6" w:rsidRPr="002437CB" w:rsidRDefault="00571EB6" w:rsidP="00571EB6">
      <w:pPr>
        <w:pStyle w:val="Heading5"/>
      </w:pPr>
      <w:bookmarkStart w:id="1554" w:name="_Toc212495886"/>
      <w:bookmarkStart w:id="1555" w:name="_Toc214953465"/>
      <w:bookmarkStart w:id="1556" w:name="_Toc214954191"/>
      <w:bookmarkStart w:id="1557" w:name="_Toc214968813"/>
      <w:r w:rsidRPr="002437CB">
        <w:t>6.1.5.4.2</w:t>
      </w:r>
      <w:r w:rsidRPr="002437CB">
        <w:tab/>
        <w:t>Operation: RequestServOpMngt</w:t>
      </w:r>
      <w:bookmarkEnd w:id="1554"/>
      <w:bookmarkEnd w:id="1555"/>
      <w:bookmarkEnd w:id="1556"/>
      <w:bookmarkEnd w:id="1557"/>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lastRenderedPageBreak/>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58" w:name="_Toc212495887"/>
      <w:bookmarkStart w:id="1559" w:name="_Toc214953466"/>
      <w:bookmarkStart w:id="1560" w:name="_Toc214954192"/>
      <w:bookmarkStart w:id="1561" w:name="_Toc214968814"/>
      <w:r w:rsidRPr="002437CB">
        <w:t>6.1.5.5</w:t>
      </w:r>
      <w:r w:rsidRPr="002437CB">
        <w:tab/>
        <w:t>Notifications</w:t>
      </w:r>
      <w:bookmarkEnd w:id="1558"/>
      <w:bookmarkEnd w:id="1559"/>
      <w:bookmarkEnd w:id="1560"/>
      <w:bookmarkEnd w:id="1561"/>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62" w:name="_Toc212495888"/>
      <w:bookmarkStart w:id="1563" w:name="_Toc214953467"/>
      <w:bookmarkStart w:id="1564" w:name="_Toc214954193"/>
      <w:bookmarkStart w:id="1565" w:name="_Toc214968815"/>
      <w:r w:rsidRPr="002437CB">
        <w:t>6.1.5.6</w:t>
      </w:r>
      <w:r w:rsidRPr="002437CB">
        <w:tab/>
        <w:t>Data Model</w:t>
      </w:r>
      <w:bookmarkEnd w:id="1562"/>
      <w:bookmarkEnd w:id="1563"/>
      <w:bookmarkEnd w:id="1564"/>
      <w:bookmarkEnd w:id="1565"/>
    </w:p>
    <w:p w14:paraId="34BD3559" w14:textId="77777777" w:rsidR="00571EB6" w:rsidRPr="002437CB" w:rsidRDefault="00571EB6" w:rsidP="00571EB6">
      <w:pPr>
        <w:pStyle w:val="Heading5"/>
      </w:pPr>
      <w:bookmarkStart w:id="1566" w:name="_Toc212495889"/>
      <w:bookmarkStart w:id="1567" w:name="_Toc214953468"/>
      <w:bookmarkStart w:id="1568" w:name="_Toc214954194"/>
      <w:bookmarkStart w:id="1569" w:name="_Toc214968816"/>
      <w:r w:rsidRPr="002437CB">
        <w:t>6.1.5.6.1</w:t>
      </w:r>
      <w:r w:rsidRPr="002437CB">
        <w:tab/>
        <w:t>General</w:t>
      </w:r>
      <w:bookmarkEnd w:id="1566"/>
      <w:bookmarkEnd w:id="1567"/>
      <w:bookmarkEnd w:id="1568"/>
      <w:bookmarkEnd w:id="1569"/>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lastRenderedPageBreak/>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570" w:name="_Toc212495890"/>
      <w:bookmarkStart w:id="1571" w:name="_Toc214953469"/>
      <w:bookmarkStart w:id="1572" w:name="_Toc214954195"/>
      <w:bookmarkStart w:id="1573" w:name="_Toc214968817"/>
      <w:r w:rsidRPr="002437CB">
        <w:t>6.1.5</w:t>
      </w:r>
      <w:r w:rsidRPr="002437CB">
        <w:rPr>
          <w:lang w:val="en-US"/>
        </w:rPr>
        <w:t>.6.2</w:t>
      </w:r>
      <w:r w:rsidRPr="002437CB">
        <w:rPr>
          <w:lang w:val="en-US"/>
        </w:rPr>
        <w:tab/>
        <w:t>Structured data types</w:t>
      </w:r>
      <w:bookmarkEnd w:id="1570"/>
      <w:bookmarkEnd w:id="1571"/>
      <w:bookmarkEnd w:id="1572"/>
      <w:bookmarkEnd w:id="1573"/>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77777777" w:rsidR="00571EB6" w:rsidRPr="002437CB" w:rsidRDefault="00571EB6" w:rsidP="00A24C9B">
            <w:pPr>
              <w:pStyle w:val="TAL"/>
              <w:rPr>
                <w:rFonts w:eastAsia="DengXian"/>
                <w:lang w:eastAsia="zh-CN"/>
              </w:rPr>
            </w:pPr>
            <w:r w:rsidRPr="002437CB">
              <w:rPr>
                <w:rFonts w:eastAsia="DengXian"/>
                <w:lang w:eastAsia="zh-CN"/>
              </w:rPr>
              <w:t>array(AssitInfo)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lastRenderedPageBreak/>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77777777" w:rsidR="00571EB6" w:rsidRPr="002437CB" w:rsidRDefault="00571EB6" w:rsidP="00571EB6">
      <w:pPr>
        <w:pStyle w:val="H6"/>
      </w:pPr>
      <w:r w:rsidRPr="002437CB">
        <w:t>6.1.5.6.2.5</w:t>
      </w:r>
      <w:r w:rsidRPr="002437CB">
        <w:tab/>
        <w:t xml:space="preserve">Type: </w:t>
      </w:r>
      <w:r w:rsidRPr="002437CB">
        <w:rPr>
          <w:rFonts w:eastAsia="DengXian"/>
          <w:lang w:eastAsia="zh-CN"/>
        </w:rPr>
        <w:t>AssitInfo</w:t>
      </w:r>
    </w:p>
    <w:p w14:paraId="0F3E64F2" w14:textId="77777777"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574" w:name="_Toc212495891"/>
      <w:bookmarkStart w:id="1575" w:name="_Toc214953470"/>
      <w:bookmarkStart w:id="1576" w:name="_Toc214954196"/>
      <w:bookmarkStart w:id="1577" w:name="_Toc214968818"/>
      <w:r w:rsidRPr="002437CB">
        <w:t>6.1.5</w:t>
      </w:r>
      <w:r w:rsidRPr="002437CB">
        <w:rPr>
          <w:lang w:val="en-US"/>
        </w:rPr>
        <w:t>.6.3</w:t>
      </w:r>
      <w:r w:rsidRPr="002437CB">
        <w:rPr>
          <w:lang w:val="en-US"/>
        </w:rPr>
        <w:tab/>
        <w:t>Simple data types and enumerations</w:t>
      </w:r>
      <w:bookmarkEnd w:id="1574"/>
      <w:bookmarkEnd w:id="1575"/>
      <w:bookmarkEnd w:id="1576"/>
      <w:bookmarkEnd w:id="1577"/>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lastRenderedPageBreak/>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77777777" w:rsidR="00627DDE" w:rsidRPr="002437CB" w:rsidRDefault="00627DDE" w:rsidP="00627DDE">
      <w:pPr>
        <w:pStyle w:val="H6"/>
      </w:pPr>
      <w:r w:rsidRPr="002437CB">
        <w:t>6.1.5.6.3.5</w:t>
      </w:r>
      <w:r w:rsidRPr="002437CB">
        <w:tab/>
        <w:t xml:space="preserve">Enumeration: </w:t>
      </w:r>
      <w:r w:rsidRPr="002437CB">
        <w:rPr>
          <w:rFonts w:eastAsia="DengXian"/>
          <w:lang w:eastAsia="zh-CN"/>
        </w:rPr>
        <w:t>AssitInfoType</w:t>
      </w:r>
    </w:p>
    <w:p w14:paraId="2E912DD0" w14:textId="77777777"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578" w:name="_Toc212495892"/>
      <w:bookmarkStart w:id="1579" w:name="_Toc214953471"/>
      <w:bookmarkStart w:id="1580" w:name="_Toc214954197"/>
      <w:bookmarkStart w:id="1581" w:name="_Toc214968819"/>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578"/>
      <w:bookmarkEnd w:id="1579"/>
      <w:bookmarkEnd w:id="1580"/>
      <w:bookmarkEnd w:id="1581"/>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582" w:name="_Toc212495893"/>
      <w:bookmarkStart w:id="1583" w:name="_Toc214953472"/>
      <w:bookmarkStart w:id="1584" w:name="_Toc214954198"/>
      <w:bookmarkStart w:id="1585" w:name="_Toc214968820"/>
      <w:r w:rsidRPr="002437CB">
        <w:t>6.1.5.6.5</w:t>
      </w:r>
      <w:r w:rsidRPr="002437CB">
        <w:tab/>
        <w:t>Binary data</w:t>
      </w:r>
      <w:bookmarkEnd w:id="1582"/>
      <w:bookmarkEnd w:id="1583"/>
      <w:bookmarkEnd w:id="1584"/>
      <w:bookmarkEnd w:id="1585"/>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586" w:name="_Toc212495894"/>
      <w:bookmarkStart w:id="1587" w:name="_Toc214953473"/>
      <w:bookmarkStart w:id="1588" w:name="_Toc214954199"/>
      <w:bookmarkStart w:id="1589" w:name="_Toc214968821"/>
      <w:r w:rsidRPr="002437CB">
        <w:t>6.1.5.7</w:t>
      </w:r>
      <w:r w:rsidRPr="002437CB">
        <w:tab/>
        <w:t>Error Handling</w:t>
      </w:r>
      <w:bookmarkEnd w:id="1586"/>
      <w:bookmarkEnd w:id="1587"/>
      <w:bookmarkEnd w:id="1588"/>
      <w:bookmarkEnd w:id="1589"/>
    </w:p>
    <w:p w14:paraId="4A363729" w14:textId="77777777" w:rsidR="00571EB6" w:rsidRPr="002437CB" w:rsidRDefault="00571EB6" w:rsidP="00571EB6">
      <w:pPr>
        <w:pStyle w:val="Heading5"/>
      </w:pPr>
      <w:bookmarkStart w:id="1590" w:name="_Toc212495895"/>
      <w:bookmarkStart w:id="1591" w:name="_Toc214953474"/>
      <w:bookmarkStart w:id="1592" w:name="_Toc214954200"/>
      <w:bookmarkStart w:id="1593" w:name="_Toc214968822"/>
      <w:r w:rsidRPr="002437CB">
        <w:t>6.1.5.7.1</w:t>
      </w:r>
      <w:r w:rsidRPr="002437CB">
        <w:tab/>
        <w:t>General</w:t>
      </w:r>
      <w:bookmarkEnd w:id="1590"/>
      <w:bookmarkEnd w:id="1591"/>
      <w:bookmarkEnd w:id="1592"/>
      <w:bookmarkEnd w:id="1593"/>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594" w:name="_Toc212495896"/>
      <w:bookmarkStart w:id="1595" w:name="_Toc214953475"/>
      <w:bookmarkStart w:id="1596" w:name="_Toc214954201"/>
      <w:bookmarkStart w:id="1597" w:name="_Toc214968823"/>
      <w:r w:rsidRPr="002437CB">
        <w:t>6.1.5.7.2</w:t>
      </w:r>
      <w:r w:rsidRPr="002437CB">
        <w:tab/>
        <w:t>Protocol Errors</w:t>
      </w:r>
      <w:bookmarkEnd w:id="1594"/>
      <w:bookmarkEnd w:id="1595"/>
      <w:bookmarkEnd w:id="1596"/>
      <w:bookmarkEnd w:id="1597"/>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598" w:name="_Toc212495897"/>
      <w:bookmarkStart w:id="1599" w:name="_Toc214953476"/>
      <w:bookmarkStart w:id="1600" w:name="_Toc214954202"/>
      <w:bookmarkStart w:id="1601" w:name="_Toc214968824"/>
      <w:r w:rsidRPr="002437CB">
        <w:t>6.1.5.7.3</w:t>
      </w:r>
      <w:r w:rsidRPr="002437CB">
        <w:tab/>
        <w:t>Application Errors</w:t>
      </w:r>
      <w:bookmarkEnd w:id="1598"/>
      <w:bookmarkEnd w:id="1599"/>
      <w:bookmarkEnd w:id="1600"/>
      <w:bookmarkEnd w:id="1601"/>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02" w:name="_Toc212495898"/>
      <w:bookmarkStart w:id="1603" w:name="_Toc214953477"/>
      <w:bookmarkStart w:id="1604" w:name="_Toc214954203"/>
      <w:bookmarkStart w:id="1605" w:name="_Toc214968825"/>
      <w:r w:rsidRPr="002437CB">
        <w:lastRenderedPageBreak/>
        <w:t>6.1.5.8</w:t>
      </w:r>
      <w:r w:rsidRPr="002437CB">
        <w:tab/>
        <w:t>Feature negotiation</w:t>
      </w:r>
      <w:bookmarkEnd w:id="1602"/>
      <w:bookmarkEnd w:id="1603"/>
      <w:bookmarkEnd w:id="1604"/>
      <w:bookmarkEnd w:id="1605"/>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06" w:name="_Toc212495899"/>
      <w:bookmarkStart w:id="1607" w:name="_Toc214953478"/>
      <w:bookmarkStart w:id="1608" w:name="_Toc214954204"/>
      <w:bookmarkStart w:id="1609" w:name="_Toc214968826"/>
      <w:r w:rsidRPr="002437CB">
        <w:rPr>
          <w:noProof/>
          <w:lang w:eastAsia="zh-CN"/>
        </w:rPr>
        <w:t>6.1.5</w:t>
      </w:r>
      <w:r w:rsidRPr="002437CB">
        <w:t>.9</w:t>
      </w:r>
      <w:r w:rsidRPr="002437CB">
        <w:tab/>
        <w:t>Security</w:t>
      </w:r>
      <w:bookmarkEnd w:id="1606"/>
      <w:bookmarkEnd w:id="1607"/>
      <w:bookmarkEnd w:id="1608"/>
      <w:bookmarkEnd w:id="1609"/>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10" w:name="_Toc195627875"/>
      <w:bookmarkStart w:id="1611" w:name="_Toc195628116"/>
      <w:bookmarkStart w:id="1612" w:name="_Toc212495900"/>
      <w:bookmarkStart w:id="1613" w:name="_Toc214953479"/>
      <w:bookmarkStart w:id="1614" w:name="_Toc214954205"/>
      <w:bookmarkStart w:id="1615" w:name="_Toc214968827"/>
      <w:r w:rsidRPr="002437CB">
        <w:lastRenderedPageBreak/>
        <w:t>6.1.</w:t>
      </w:r>
      <w:r w:rsidR="00267C37" w:rsidRPr="002437CB">
        <w:t>6</w:t>
      </w:r>
      <w:r w:rsidRPr="002437CB">
        <w:tab/>
        <w:t>AIMLES_AIMLEClientDiscovery API</w:t>
      </w:r>
      <w:bookmarkEnd w:id="1610"/>
      <w:bookmarkEnd w:id="1611"/>
      <w:bookmarkEnd w:id="1612"/>
      <w:bookmarkEnd w:id="1613"/>
      <w:bookmarkEnd w:id="1614"/>
      <w:bookmarkEnd w:id="1615"/>
    </w:p>
    <w:p w14:paraId="40831457" w14:textId="2762742A" w:rsidR="00CE05DA" w:rsidRPr="002437CB" w:rsidRDefault="00CE05DA" w:rsidP="00CE05DA">
      <w:pPr>
        <w:pStyle w:val="Heading4"/>
      </w:pPr>
      <w:bookmarkStart w:id="1616" w:name="_Toc195627876"/>
      <w:bookmarkStart w:id="1617" w:name="_Toc195628117"/>
      <w:bookmarkStart w:id="1618" w:name="_Toc212495901"/>
      <w:bookmarkStart w:id="1619" w:name="_Toc214953480"/>
      <w:bookmarkStart w:id="1620" w:name="_Toc214954206"/>
      <w:bookmarkStart w:id="1621" w:name="_Toc214968828"/>
      <w:r w:rsidRPr="002437CB">
        <w:t>6.1.</w:t>
      </w:r>
      <w:r w:rsidR="00267C37" w:rsidRPr="002437CB">
        <w:t>6</w:t>
      </w:r>
      <w:r w:rsidRPr="002437CB">
        <w:t>.1</w:t>
      </w:r>
      <w:r w:rsidRPr="002437CB">
        <w:tab/>
        <w:t>Introduction</w:t>
      </w:r>
      <w:bookmarkEnd w:id="1616"/>
      <w:bookmarkEnd w:id="1617"/>
      <w:bookmarkEnd w:id="1618"/>
      <w:bookmarkEnd w:id="1619"/>
      <w:bookmarkEnd w:id="1620"/>
      <w:bookmarkEnd w:id="1621"/>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1622" w:name="_Toc195627877"/>
      <w:bookmarkStart w:id="1623" w:name="_Toc195628118"/>
      <w:bookmarkStart w:id="1624" w:name="_Toc212495902"/>
      <w:bookmarkStart w:id="1625" w:name="_Toc214953481"/>
      <w:bookmarkStart w:id="1626" w:name="_Toc214954207"/>
      <w:bookmarkStart w:id="1627" w:name="_Toc214968829"/>
      <w:r w:rsidRPr="002437CB">
        <w:t>6.1.</w:t>
      </w:r>
      <w:r w:rsidR="00267C37" w:rsidRPr="002437CB">
        <w:t>6</w:t>
      </w:r>
      <w:r w:rsidRPr="002437CB">
        <w:t>.2</w:t>
      </w:r>
      <w:r w:rsidRPr="002437CB">
        <w:tab/>
        <w:t>Usage of HTTP and common API related aspects</w:t>
      </w:r>
      <w:bookmarkEnd w:id="1622"/>
      <w:bookmarkEnd w:id="1623"/>
      <w:bookmarkEnd w:id="1624"/>
      <w:bookmarkEnd w:id="1625"/>
      <w:bookmarkEnd w:id="1626"/>
      <w:bookmarkEnd w:id="1627"/>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28" w:name="_Toc195627878"/>
      <w:bookmarkStart w:id="1629" w:name="_Toc195628119"/>
      <w:bookmarkStart w:id="1630" w:name="_Toc212495903"/>
      <w:bookmarkStart w:id="1631" w:name="_Toc214953482"/>
      <w:bookmarkStart w:id="1632" w:name="_Toc214954208"/>
      <w:bookmarkStart w:id="1633" w:name="_Toc214968830"/>
      <w:r w:rsidRPr="002437CB">
        <w:t>6.1.</w:t>
      </w:r>
      <w:r w:rsidR="00267C37" w:rsidRPr="002437CB">
        <w:t>6</w:t>
      </w:r>
      <w:r w:rsidRPr="002437CB">
        <w:t>.3</w:t>
      </w:r>
      <w:r w:rsidRPr="002437CB">
        <w:tab/>
        <w:t>Resources</w:t>
      </w:r>
      <w:bookmarkEnd w:id="1628"/>
      <w:bookmarkEnd w:id="1629"/>
      <w:bookmarkEnd w:id="1630"/>
      <w:bookmarkEnd w:id="1631"/>
      <w:bookmarkEnd w:id="1632"/>
      <w:bookmarkEnd w:id="1633"/>
    </w:p>
    <w:p w14:paraId="39DF3520" w14:textId="3D1EA08D" w:rsidR="00CE05DA" w:rsidRPr="002437CB" w:rsidRDefault="00CE05DA" w:rsidP="00CE05DA">
      <w:pPr>
        <w:pStyle w:val="Heading5"/>
      </w:pPr>
      <w:bookmarkStart w:id="1634" w:name="_Toc195627879"/>
      <w:bookmarkStart w:id="1635" w:name="_Toc195628120"/>
      <w:bookmarkStart w:id="1636" w:name="_Toc212495904"/>
      <w:bookmarkStart w:id="1637" w:name="_Toc214953483"/>
      <w:bookmarkStart w:id="1638" w:name="_Toc214954209"/>
      <w:bookmarkStart w:id="1639" w:name="_Toc214968831"/>
      <w:r w:rsidRPr="002437CB">
        <w:t>6.1.</w:t>
      </w:r>
      <w:r w:rsidR="00267C37" w:rsidRPr="002437CB">
        <w:t>6</w:t>
      </w:r>
      <w:r w:rsidRPr="002437CB">
        <w:t>.3.1</w:t>
      </w:r>
      <w:r w:rsidRPr="002437CB">
        <w:tab/>
        <w:t>Overview</w:t>
      </w:r>
      <w:bookmarkEnd w:id="1634"/>
      <w:bookmarkEnd w:id="1635"/>
      <w:bookmarkEnd w:id="1636"/>
      <w:bookmarkEnd w:id="1637"/>
      <w:bookmarkEnd w:id="1638"/>
      <w:bookmarkEnd w:id="1639"/>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77777777" w:rsidR="00CE05DA" w:rsidRPr="002437CB" w:rsidRDefault="00CE05DA" w:rsidP="00CE05DA">
      <w:pPr>
        <w:pStyle w:val="TH"/>
        <w:rPr>
          <w:lang w:val="en-US"/>
        </w:rPr>
      </w:pPr>
      <w:r w:rsidRPr="002437CB">
        <w:object w:dxaOrig="4160" w:dyaOrig="1850" w14:anchorId="522E550C">
          <v:shape id="_x0000_i1084" type="#_x0000_t75" style="width:208.7pt;height:92.15pt" o:ole="">
            <v:imagedata r:id="rId91" o:title=""/>
          </v:shape>
          <o:OLEObject Type="Embed" ProgID="Visio.Drawing.15" ShapeID="_x0000_i1084" DrawAspect="Content" ObjectID="_1825596103" r:id="rId92"/>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lastRenderedPageBreak/>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40" w:name="_Toc191417582"/>
      <w:bookmarkStart w:id="1641" w:name="_Toc212495905"/>
      <w:bookmarkStart w:id="1642" w:name="_Toc214953484"/>
      <w:bookmarkStart w:id="1643" w:name="_Toc214954210"/>
      <w:bookmarkStart w:id="1644" w:name="_Toc214968832"/>
      <w:bookmarkStart w:id="1645" w:name="_Toc510696599"/>
      <w:bookmarkStart w:id="1646" w:name="_Toc35971391"/>
      <w:bookmarkStart w:id="1647" w:name="_Toc128732967"/>
      <w:r w:rsidRPr="002437CB">
        <w:rPr>
          <w:lang w:eastAsia="zh-CN"/>
        </w:rPr>
        <w:t>6.1.6.3.2</w:t>
      </w:r>
      <w:r w:rsidRPr="002437CB">
        <w:rPr>
          <w:lang w:eastAsia="zh-CN"/>
        </w:rPr>
        <w:tab/>
        <w:t xml:space="preserve">Resource: </w:t>
      </w:r>
      <w:bookmarkEnd w:id="1640"/>
      <w:r w:rsidRPr="002437CB">
        <w:t>AIMLE Clients</w:t>
      </w:r>
      <w:bookmarkEnd w:id="1641"/>
      <w:bookmarkEnd w:id="1642"/>
      <w:bookmarkEnd w:id="1643"/>
      <w:bookmarkEnd w:id="1644"/>
    </w:p>
    <w:p w14:paraId="6085D23A" w14:textId="77777777" w:rsidR="00E16773" w:rsidRPr="002437CB" w:rsidRDefault="00E16773" w:rsidP="00752A3E">
      <w:pPr>
        <w:pStyle w:val="H6"/>
        <w:rPr>
          <w:lang w:eastAsia="zh-CN"/>
        </w:rPr>
      </w:pPr>
      <w:bookmarkStart w:id="1648" w:name="_Toc191417583"/>
      <w:r w:rsidRPr="002437CB">
        <w:rPr>
          <w:lang w:eastAsia="zh-CN"/>
        </w:rPr>
        <w:t>6.1.6.3.2.1</w:t>
      </w:r>
      <w:r w:rsidRPr="002437CB">
        <w:rPr>
          <w:lang w:eastAsia="zh-CN"/>
        </w:rPr>
        <w:tab/>
        <w:t>Description</w:t>
      </w:r>
    </w:p>
    <w:bookmarkEnd w:id="1648"/>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49" w:name="_Toc191417586"/>
      <w:r w:rsidRPr="002437CB">
        <w:rPr>
          <w:lang w:eastAsia="zh-CN"/>
        </w:rPr>
        <w:t>6.1.6.3.2.3</w:t>
      </w:r>
      <w:r w:rsidRPr="002437CB">
        <w:rPr>
          <w:lang w:eastAsia="zh-CN"/>
        </w:rPr>
        <w:tab/>
        <w:t>Resource Standard Methods</w:t>
      </w:r>
    </w:p>
    <w:bookmarkEnd w:id="1649"/>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77777777" w:rsidR="00B60307" w:rsidRPr="002437CB" w:rsidRDefault="00B60307" w:rsidP="00A24C9B">
            <w:pPr>
              <w:pStyle w:val="TAL"/>
            </w:pPr>
            <w:r w:rsidRPr="002437CB">
              <w:t>clNumber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lastRenderedPageBreak/>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50" w:name="_Toc191417597"/>
      <w:bookmarkStart w:id="1651" w:name="_Toc212495906"/>
      <w:bookmarkStart w:id="1652" w:name="_Toc214953485"/>
      <w:bookmarkStart w:id="1653" w:name="_Toc214954211"/>
      <w:bookmarkStart w:id="1654" w:name="_Toc214968833"/>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50"/>
      <w:bookmarkEnd w:id="1651"/>
      <w:bookmarkEnd w:id="1652"/>
      <w:bookmarkEnd w:id="1653"/>
      <w:bookmarkEnd w:id="1654"/>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55" w:name="_Toc212495907"/>
      <w:bookmarkStart w:id="1656" w:name="_Toc214953486"/>
      <w:bookmarkStart w:id="1657" w:name="_Toc214954212"/>
      <w:bookmarkStart w:id="1658" w:name="_Toc214968834"/>
      <w:bookmarkStart w:id="1659" w:name="_Toc191417604"/>
      <w:r w:rsidRPr="002437CB">
        <w:rPr>
          <w:lang w:eastAsia="zh-CN"/>
        </w:rPr>
        <w:t>6.1.6.5</w:t>
      </w:r>
      <w:r w:rsidRPr="002437CB">
        <w:rPr>
          <w:lang w:eastAsia="zh-CN"/>
        </w:rPr>
        <w:tab/>
        <w:t>Notifications</w:t>
      </w:r>
      <w:bookmarkEnd w:id="1655"/>
      <w:bookmarkEnd w:id="1656"/>
      <w:bookmarkEnd w:id="1657"/>
      <w:bookmarkEnd w:id="1658"/>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60" w:name="_Toc212495908"/>
      <w:bookmarkStart w:id="1661" w:name="_Toc214953487"/>
      <w:bookmarkStart w:id="1662" w:name="_Toc214954213"/>
      <w:bookmarkStart w:id="1663" w:name="_Toc214968835"/>
      <w:bookmarkStart w:id="1664" w:name="_Toc191417605"/>
      <w:bookmarkEnd w:id="1659"/>
      <w:r w:rsidRPr="002437CB">
        <w:rPr>
          <w:lang w:eastAsia="zh-CN"/>
        </w:rPr>
        <w:t>6.1.6.6</w:t>
      </w:r>
      <w:r w:rsidRPr="002437CB">
        <w:rPr>
          <w:lang w:eastAsia="zh-CN"/>
        </w:rPr>
        <w:tab/>
        <w:t>Data Model</w:t>
      </w:r>
      <w:bookmarkEnd w:id="1660"/>
      <w:bookmarkEnd w:id="1661"/>
      <w:bookmarkEnd w:id="1662"/>
      <w:bookmarkEnd w:id="1663"/>
    </w:p>
    <w:p w14:paraId="500DA4C1" w14:textId="48545140" w:rsidR="00F55841" w:rsidRPr="002437CB" w:rsidRDefault="00F55841" w:rsidP="00F55841">
      <w:pPr>
        <w:pStyle w:val="Heading5"/>
        <w:rPr>
          <w:lang w:eastAsia="zh-CN"/>
        </w:rPr>
      </w:pPr>
      <w:bookmarkStart w:id="1665" w:name="_Toc212495909"/>
      <w:bookmarkStart w:id="1666" w:name="_Toc214953488"/>
      <w:bookmarkStart w:id="1667" w:name="_Toc214954214"/>
      <w:bookmarkStart w:id="1668" w:name="_Toc214968836"/>
      <w:bookmarkStart w:id="1669" w:name="_Toc191417606"/>
      <w:bookmarkEnd w:id="1664"/>
      <w:r w:rsidRPr="002437CB">
        <w:rPr>
          <w:lang w:eastAsia="zh-CN"/>
        </w:rPr>
        <w:t>6.1.6.6.1</w:t>
      </w:r>
      <w:r w:rsidRPr="002437CB">
        <w:rPr>
          <w:lang w:eastAsia="zh-CN"/>
        </w:rPr>
        <w:tab/>
        <w:t>General</w:t>
      </w:r>
      <w:bookmarkEnd w:id="1665"/>
      <w:bookmarkEnd w:id="1666"/>
      <w:bookmarkEnd w:id="1667"/>
      <w:bookmarkEnd w:id="1668"/>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lastRenderedPageBreak/>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670" w:name="_Toc212495910"/>
      <w:bookmarkStart w:id="1671" w:name="_Toc214953489"/>
      <w:bookmarkStart w:id="1672" w:name="_Toc214954215"/>
      <w:bookmarkStart w:id="1673" w:name="_Toc214968837"/>
      <w:bookmarkStart w:id="1674" w:name="_Toc191417607"/>
      <w:bookmarkEnd w:id="1669"/>
      <w:r w:rsidRPr="002437CB">
        <w:rPr>
          <w:lang w:eastAsia="zh-CN"/>
        </w:rPr>
        <w:t>6.1.6.6.2</w:t>
      </w:r>
      <w:r w:rsidRPr="002437CB">
        <w:rPr>
          <w:lang w:eastAsia="zh-CN"/>
        </w:rPr>
        <w:tab/>
        <w:t>Structured data types</w:t>
      </w:r>
      <w:bookmarkEnd w:id="1670"/>
      <w:bookmarkEnd w:id="1671"/>
      <w:bookmarkEnd w:id="1672"/>
      <w:bookmarkEnd w:id="1673"/>
    </w:p>
    <w:bookmarkEnd w:id="1674"/>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lastRenderedPageBreak/>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77777777" w:rsidR="00B60307" w:rsidRPr="002437CB" w:rsidRDefault="00B60307" w:rsidP="00A24C9B">
            <w:pPr>
              <w:pStyle w:val="TAL"/>
              <w:rPr>
                <w:lang w:val="sv-SE"/>
              </w:rPr>
            </w:pPr>
            <w:r w:rsidRPr="002437CB">
              <w:rPr>
                <w:lang w:val="sv-SE"/>
              </w:rPr>
              <w:t>Minumum: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lastRenderedPageBreak/>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77777777" w:rsidR="00B60307" w:rsidRPr="002437CB" w:rsidRDefault="00B60307" w:rsidP="002765B0">
            <w:pPr>
              <w:pStyle w:val="TAC"/>
            </w:pPr>
            <w:r w:rsidRPr="002765B0">
              <w:t>1..N</w:t>
            </w:r>
          </w:p>
        </w:tc>
        <w:tc>
          <w:tcPr>
            <w:tcW w:w="3686" w:type="dxa"/>
            <w:vAlign w:val="center"/>
          </w:tcPr>
          <w:p w14:paraId="6D2DDEB4" w14:textId="77777777" w:rsidR="00B60307" w:rsidRPr="002437CB" w:rsidRDefault="00B60307" w:rsidP="00A24C9B">
            <w:pPr>
              <w:pStyle w:val="TAL"/>
              <w:rPr>
                <w:lang w:val="en-US"/>
              </w:rPr>
            </w:pPr>
            <w:r w:rsidRPr="002437CB">
              <w:rPr>
                <w:lang w:val="en-US"/>
              </w:rPr>
              <w:t>Represents the AIMLE client identifiers that matches the discovery criteria.</w:t>
            </w:r>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1675" w:name="_Toc212495911"/>
      <w:bookmarkStart w:id="1676" w:name="_Toc214953490"/>
      <w:bookmarkStart w:id="1677" w:name="_Toc214954216"/>
      <w:bookmarkStart w:id="1678" w:name="_Toc214968838"/>
      <w:bookmarkStart w:id="1679" w:name="_Toc191417616"/>
      <w:r w:rsidRPr="002437CB">
        <w:rPr>
          <w:lang w:eastAsia="zh-CN"/>
        </w:rPr>
        <w:t>6.1.6.6.3</w:t>
      </w:r>
      <w:r w:rsidRPr="002437CB">
        <w:rPr>
          <w:lang w:eastAsia="zh-CN"/>
        </w:rPr>
        <w:tab/>
        <w:t>Simple data types and enumerations</w:t>
      </w:r>
      <w:bookmarkEnd w:id="1675"/>
      <w:bookmarkEnd w:id="1676"/>
      <w:bookmarkEnd w:id="1677"/>
      <w:bookmarkEnd w:id="1678"/>
    </w:p>
    <w:bookmarkEnd w:id="1679"/>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680" w:name="_Toc191417619"/>
      <w:r w:rsidRPr="002437CB">
        <w:rPr>
          <w:lang w:eastAsia="zh-CN"/>
        </w:rPr>
        <w:lastRenderedPageBreak/>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lastRenderedPageBreak/>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681" w:name="_Toc212495912"/>
      <w:bookmarkStart w:id="1682" w:name="_Toc214953491"/>
      <w:bookmarkStart w:id="1683" w:name="_Toc214954217"/>
      <w:bookmarkStart w:id="1684" w:name="_Toc214968839"/>
      <w:bookmarkEnd w:id="1680"/>
      <w:r w:rsidRPr="002437CB">
        <w:rPr>
          <w:lang w:eastAsia="zh-CN"/>
        </w:rPr>
        <w:t>6.1.6.6.4</w:t>
      </w:r>
      <w:r w:rsidRPr="002437CB">
        <w:rPr>
          <w:lang w:eastAsia="zh-CN"/>
        </w:rPr>
        <w:tab/>
        <w:t>Data types describing alternative data types or combinations of data types</w:t>
      </w:r>
      <w:bookmarkEnd w:id="1681"/>
      <w:bookmarkEnd w:id="1682"/>
      <w:bookmarkEnd w:id="1683"/>
      <w:bookmarkEnd w:id="1684"/>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685" w:name="_Toc212495913"/>
      <w:bookmarkStart w:id="1686" w:name="_Toc214953492"/>
      <w:bookmarkStart w:id="1687" w:name="_Toc214954218"/>
      <w:bookmarkStart w:id="1688" w:name="_Toc214968840"/>
      <w:r w:rsidRPr="002437CB">
        <w:rPr>
          <w:lang w:eastAsia="zh-CN"/>
        </w:rPr>
        <w:t>6.1.6.6.5</w:t>
      </w:r>
      <w:r w:rsidRPr="002437CB">
        <w:rPr>
          <w:lang w:eastAsia="zh-CN"/>
        </w:rPr>
        <w:tab/>
        <w:t>Binary data</w:t>
      </w:r>
      <w:bookmarkEnd w:id="1685"/>
      <w:bookmarkEnd w:id="1686"/>
      <w:bookmarkEnd w:id="1687"/>
      <w:bookmarkEnd w:id="1688"/>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689" w:name="_Toc212495914"/>
      <w:bookmarkStart w:id="1690" w:name="_Toc214953493"/>
      <w:bookmarkStart w:id="1691" w:name="_Toc214954219"/>
      <w:bookmarkStart w:id="1692" w:name="_Toc214968841"/>
      <w:bookmarkStart w:id="1693" w:name="_Toc191417622"/>
      <w:r w:rsidRPr="002437CB">
        <w:rPr>
          <w:lang w:eastAsia="zh-CN"/>
        </w:rPr>
        <w:t>6.1.6.7</w:t>
      </w:r>
      <w:r w:rsidRPr="002437CB">
        <w:rPr>
          <w:lang w:eastAsia="zh-CN"/>
        </w:rPr>
        <w:tab/>
        <w:t>Error Handling</w:t>
      </w:r>
      <w:bookmarkEnd w:id="1689"/>
      <w:bookmarkEnd w:id="1690"/>
      <w:bookmarkEnd w:id="1691"/>
      <w:bookmarkEnd w:id="1692"/>
    </w:p>
    <w:p w14:paraId="1BAE0C41" w14:textId="36DDFFFD" w:rsidR="0084509D" w:rsidRPr="002437CB" w:rsidRDefault="0084509D" w:rsidP="0084509D">
      <w:pPr>
        <w:pStyle w:val="Heading5"/>
      </w:pPr>
      <w:bookmarkStart w:id="1694" w:name="_Toc212495915"/>
      <w:bookmarkStart w:id="1695" w:name="_Toc214953494"/>
      <w:bookmarkStart w:id="1696" w:name="_Toc214954220"/>
      <w:bookmarkStart w:id="1697" w:name="_Toc214968842"/>
      <w:bookmarkEnd w:id="1693"/>
      <w:r w:rsidRPr="002437CB">
        <w:rPr>
          <w:lang w:eastAsia="zh-CN"/>
        </w:rPr>
        <w:t>6.1.6.7.1</w:t>
      </w:r>
      <w:r w:rsidRPr="002437CB">
        <w:tab/>
        <w:t>General</w:t>
      </w:r>
      <w:bookmarkEnd w:id="1694"/>
      <w:bookmarkEnd w:id="1695"/>
      <w:bookmarkEnd w:id="1696"/>
      <w:bookmarkEnd w:id="1697"/>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lastRenderedPageBreak/>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698" w:name="_Toc212495916"/>
      <w:bookmarkStart w:id="1699" w:name="_Toc214953495"/>
      <w:bookmarkStart w:id="1700" w:name="_Toc214954221"/>
      <w:bookmarkStart w:id="1701" w:name="_Toc214968843"/>
      <w:r w:rsidRPr="002437CB">
        <w:rPr>
          <w:lang w:eastAsia="zh-CN"/>
        </w:rPr>
        <w:t>6.1.6.7.2</w:t>
      </w:r>
      <w:r w:rsidRPr="002437CB">
        <w:tab/>
        <w:t>Protocol Errors</w:t>
      </w:r>
      <w:bookmarkEnd w:id="1698"/>
      <w:bookmarkEnd w:id="1699"/>
      <w:bookmarkEnd w:id="1700"/>
      <w:bookmarkEnd w:id="1701"/>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02" w:name="_Toc212495917"/>
      <w:bookmarkStart w:id="1703" w:name="_Toc214953496"/>
      <w:bookmarkStart w:id="1704" w:name="_Toc214954222"/>
      <w:bookmarkStart w:id="1705" w:name="_Toc214968844"/>
      <w:r w:rsidRPr="002437CB">
        <w:rPr>
          <w:lang w:eastAsia="zh-CN"/>
        </w:rPr>
        <w:t>6.1.6.7.3</w:t>
      </w:r>
      <w:r w:rsidRPr="002437CB">
        <w:tab/>
        <w:t>Application Errors</w:t>
      </w:r>
      <w:bookmarkEnd w:id="1702"/>
      <w:bookmarkEnd w:id="1703"/>
      <w:bookmarkEnd w:id="1704"/>
      <w:bookmarkEnd w:id="1705"/>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06" w:name="_Toc212495918"/>
      <w:bookmarkStart w:id="1707" w:name="_Toc214953497"/>
      <w:bookmarkStart w:id="1708" w:name="_Toc214954223"/>
      <w:bookmarkStart w:id="1709" w:name="_Toc214968845"/>
      <w:r w:rsidRPr="002437CB">
        <w:rPr>
          <w:lang w:eastAsia="zh-CN"/>
        </w:rPr>
        <w:t>6.1.6.8</w:t>
      </w:r>
      <w:r w:rsidRPr="002437CB">
        <w:rPr>
          <w:lang w:eastAsia="zh-CN"/>
        </w:rPr>
        <w:tab/>
        <w:t>Feature Negotiation</w:t>
      </w:r>
      <w:bookmarkEnd w:id="1706"/>
      <w:bookmarkEnd w:id="1707"/>
      <w:bookmarkEnd w:id="1708"/>
      <w:bookmarkEnd w:id="1709"/>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10" w:name="_Toc212495919"/>
      <w:bookmarkStart w:id="1711" w:name="_Toc214953498"/>
      <w:bookmarkStart w:id="1712" w:name="_Toc214954224"/>
      <w:bookmarkStart w:id="1713" w:name="_Toc214968846"/>
      <w:r w:rsidRPr="002437CB">
        <w:t>6.1.6.9</w:t>
      </w:r>
      <w:r w:rsidRPr="002437CB">
        <w:tab/>
        <w:t>Security</w:t>
      </w:r>
      <w:bookmarkEnd w:id="1710"/>
      <w:bookmarkEnd w:id="1711"/>
      <w:bookmarkEnd w:id="1712"/>
      <w:bookmarkEnd w:id="1713"/>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45"/>
    <w:bookmarkEnd w:id="1646"/>
    <w:bookmarkEnd w:id="1647"/>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14" w:name="_Toc195627880"/>
      <w:bookmarkStart w:id="1715" w:name="_Toc195628121"/>
      <w:bookmarkStart w:id="1716" w:name="_Toc212495920"/>
      <w:bookmarkStart w:id="1717" w:name="_Toc214953499"/>
      <w:bookmarkStart w:id="1718" w:name="_Toc214954225"/>
      <w:bookmarkStart w:id="1719" w:name="_Toc214968847"/>
      <w:r w:rsidRPr="002437CB">
        <w:lastRenderedPageBreak/>
        <w:t>6.1.</w:t>
      </w:r>
      <w:r w:rsidR="007E09EE" w:rsidRPr="002437CB">
        <w:t>7</w:t>
      </w:r>
      <w:r w:rsidRPr="002437CB">
        <w:tab/>
      </w:r>
      <w:r w:rsidRPr="002437CB">
        <w:rPr>
          <w:lang w:val="en-US"/>
        </w:rPr>
        <w:t>AIMLES_AIMLEClientSelection</w:t>
      </w:r>
      <w:r w:rsidRPr="002437CB">
        <w:t xml:space="preserve"> API</w:t>
      </w:r>
      <w:bookmarkEnd w:id="1714"/>
      <w:bookmarkEnd w:id="1715"/>
      <w:bookmarkEnd w:id="1716"/>
      <w:bookmarkEnd w:id="1717"/>
      <w:bookmarkEnd w:id="1718"/>
      <w:bookmarkEnd w:id="1719"/>
    </w:p>
    <w:p w14:paraId="045E13B4" w14:textId="696A9BBA" w:rsidR="009C1663" w:rsidRPr="002437CB" w:rsidRDefault="009C1663" w:rsidP="009C1663">
      <w:pPr>
        <w:pStyle w:val="Heading4"/>
      </w:pPr>
      <w:bookmarkStart w:id="1720" w:name="_Toc195627881"/>
      <w:bookmarkStart w:id="1721" w:name="_Toc195628122"/>
      <w:bookmarkStart w:id="1722" w:name="_Toc212495921"/>
      <w:bookmarkStart w:id="1723" w:name="_Toc214953500"/>
      <w:bookmarkStart w:id="1724" w:name="_Toc214954226"/>
      <w:bookmarkStart w:id="1725" w:name="_Toc214968848"/>
      <w:r w:rsidRPr="002437CB">
        <w:t>6.1.</w:t>
      </w:r>
      <w:r w:rsidR="007E09EE" w:rsidRPr="002437CB">
        <w:t>7</w:t>
      </w:r>
      <w:r w:rsidRPr="002437CB">
        <w:t>.1</w:t>
      </w:r>
      <w:r w:rsidRPr="002437CB">
        <w:tab/>
        <w:t>Introduction</w:t>
      </w:r>
      <w:bookmarkEnd w:id="1720"/>
      <w:bookmarkEnd w:id="1721"/>
      <w:bookmarkEnd w:id="1722"/>
      <w:bookmarkEnd w:id="1723"/>
      <w:bookmarkEnd w:id="1724"/>
      <w:bookmarkEnd w:id="1725"/>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1726" w:name="_Toc195627882"/>
      <w:bookmarkStart w:id="1727" w:name="_Toc195628123"/>
      <w:bookmarkStart w:id="1728" w:name="_Toc212495922"/>
      <w:bookmarkStart w:id="1729" w:name="_Toc214953501"/>
      <w:bookmarkStart w:id="1730" w:name="_Toc214954227"/>
      <w:bookmarkStart w:id="1731" w:name="_Toc214968849"/>
      <w:r w:rsidRPr="002437CB">
        <w:t>6.1.</w:t>
      </w:r>
      <w:r w:rsidR="007E09EE" w:rsidRPr="002437CB">
        <w:t>7</w:t>
      </w:r>
      <w:r w:rsidRPr="002437CB">
        <w:t>.2</w:t>
      </w:r>
      <w:r w:rsidRPr="002437CB">
        <w:tab/>
        <w:t>Usage of HTTP and common API related aspects</w:t>
      </w:r>
      <w:bookmarkEnd w:id="1726"/>
      <w:bookmarkEnd w:id="1727"/>
      <w:bookmarkEnd w:id="1728"/>
      <w:bookmarkEnd w:id="1729"/>
      <w:bookmarkEnd w:id="1730"/>
      <w:bookmarkEnd w:id="1731"/>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32" w:name="_Toc195627883"/>
      <w:bookmarkStart w:id="1733" w:name="_Toc195628124"/>
      <w:bookmarkStart w:id="1734" w:name="_Toc212495923"/>
      <w:bookmarkStart w:id="1735" w:name="_Toc214953502"/>
      <w:bookmarkStart w:id="1736" w:name="_Toc214954228"/>
      <w:bookmarkStart w:id="1737" w:name="_Toc214968850"/>
      <w:r w:rsidRPr="002437CB">
        <w:t>6.1.</w:t>
      </w:r>
      <w:r w:rsidR="007E09EE" w:rsidRPr="002437CB">
        <w:t>7</w:t>
      </w:r>
      <w:r w:rsidRPr="002437CB">
        <w:t>.3</w:t>
      </w:r>
      <w:r w:rsidRPr="002437CB">
        <w:tab/>
        <w:t>Resources</w:t>
      </w:r>
      <w:bookmarkEnd w:id="1732"/>
      <w:bookmarkEnd w:id="1733"/>
      <w:bookmarkEnd w:id="1734"/>
      <w:bookmarkEnd w:id="1735"/>
      <w:bookmarkEnd w:id="1736"/>
      <w:bookmarkEnd w:id="1737"/>
    </w:p>
    <w:p w14:paraId="2C67B3C7" w14:textId="610A9BD2" w:rsidR="009C1663" w:rsidRPr="002437CB" w:rsidRDefault="009C1663" w:rsidP="009C1663">
      <w:pPr>
        <w:pStyle w:val="Heading5"/>
      </w:pPr>
      <w:bookmarkStart w:id="1738" w:name="_Toc195627884"/>
      <w:bookmarkStart w:id="1739" w:name="_Toc195628125"/>
      <w:bookmarkStart w:id="1740" w:name="_Toc212495924"/>
      <w:bookmarkStart w:id="1741" w:name="_Toc214953503"/>
      <w:bookmarkStart w:id="1742" w:name="_Toc214954229"/>
      <w:bookmarkStart w:id="1743" w:name="_Toc214968851"/>
      <w:r w:rsidRPr="002437CB">
        <w:t>6.1.</w:t>
      </w:r>
      <w:r w:rsidR="007E09EE" w:rsidRPr="002437CB">
        <w:t>7</w:t>
      </w:r>
      <w:r w:rsidRPr="002437CB">
        <w:t>.3.1</w:t>
      </w:r>
      <w:r w:rsidRPr="002437CB">
        <w:tab/>
        <w:t>Overview</w:t>
      </w:r>
      <w:bookmarkEnd w:id="1738"/>
      <w:bookmarkEnd w:id="1739"/>
      <w:bookmarkEnd w:id="1740"/>
      <w:bookmarkEnd w:id="1741"/>
      <w:bookmarkEnd w:id="1742"/>
      <w:bookmarkEnd w:id="1743"/>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77777777" w:rsidR="009C1663" w:rsidRPr="002437CB" w:rsidRDefault="009C1663" w:rsidP="009C1663">
      <w:pPr>
        <w:pStyle w:val="TH"/>
        <w:rPr>
          <w:lang w:val="en-US"/>
        </w:rPr>
      </w:pPr>
      <w:r w:rsidRPr="002437CB">
        <w:object w:dxaOrig="6854" w:dyaOrig="3879" w14:anchorId="37B810A1">
          <v:shape id="_x0000_i1085" type="#_x0000_t75" style="width:342pt;height:193.3pt" o:ole="">
            <v:imagedata r:id="rId93" o:title=""/>
          </v:shape>
          <o:OLEObject Type="Embed" ProgID="Visio.Drawing.15" ShapeID="_x0000_i1085" DrawAspect="Content" ObjectID="_1825596104" r:id="rId94"/>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lastRenderedPageBreak/>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44" w:name="_Toc212495925"/>
      <w:bookmarkStart w:id="1745" w:name="_Toc214953504"/>
      <w:bookmarkStart w:id="1746" w:name="_Toc214954230"/>
      <w:bookmarkStart w:id="1747" w:name="_Toc214968852"/>
      <w:r w:rsidRPr="002437CB">
        <w:rPr>
          <w:lang w:eastAsia="zh-CN"/>
        </w:rPr>
        <w:t>6.1.7.3.2</w:t>
      </w:r>
      <w:r w:rsidRPr="002437CB">
        <w:rPr>
          <w:lang w:eastAsia="zh-CN"/>
        </w:rPr>
        <w:tab/>
        <w:t xml:space="preserve">Resource: </w:t>
      </w:r>
      <w:r w:rsidRPr="002437CB">
        <w:t>AIMLE Client Selection Subscriptions</w:t>
      </w:r>
      <w:bookmarkEnd w:id="1744"/>
      <w:bookmarkEnd w:id="1745"/>
      <w:bookmarkEnd w:id="1746"/>
      <w:bookmarkEnd w:id="1747"/>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lastRenderedPageBreak/>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48" w:name="_Toc212495926"/>
      <w:bookmarkStart w:id="1749" w:name="_Toc214953505"/>
      <w:bookmarkStart w:id="1750" w:name="_Toc214954231"/>
      <w:bookmarkStart w:id="1751" w:name="_Toc214968853"/>
      <w:r w:rsidRPr="002437CB">
        <w:rPr>
          <w:lang w:eastAsia="zh-CN"/>
        </w:rPr>
        <w:t>6.1.7.3.3</w:t>
      </w:r>
      <w:r w:rsidRPr="002437CB">
        <w:rPr>
          <w:lang w:eastAsia="zh-CN"/>
        </w:rPr>
        <w:tab/>
        <w:t xml:space="preserve">Resource: </w:t>
      </w:r>
      <w:r w:rsidRPr="002437CB">
        <w:t>Individual AIMLE Client Selection Subscription</w:t>
      </w:r>
      <w:bookmarkEnd w:id="1748"/>
      <w:bookmarkEnd w:id="1749"/>
      <w:bookmarkEnd w:id="1750"/>
      <w:bookmarkEnd w:id="1751"/>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lastRenderedPageBreak/>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lastRenderedPageBreak/>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lastRenderedPageBreak/>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lastRenderedPageBreak/>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52" w:name="_Toc195627885"/>
      <w:bookmarkStart w:id="1753" w:name="_Toc195628126"/>
      <w:bookmarkStart w:id="1754" w:name="_Toc212495927"/>
      <w:bookmarkStart w:id="1755" w:name="_Toc214953506"/>
      <w:bookmarkStart w:id="1756" w:name="_Toc214954232"/>
      <w:bookmarkStart w:id="1757" w:name="_Toc214968854"/>
      <w:r w:rsidRPr="002437CB">
        <w:lastRenderedPageBreak/>
        <w:t>6.1.</w:t>
      </w:r>
      <w:r w:rsidR="007E09EE" w:rsidRPr="002437CB">
        <w:t>7</w:t>
      </w:r>
      <w:r w:rsidRPr="002437CB">
        <w:t>.4</w:t>
      </w:r>
      <w:r w:rsidRPr="002437CB">
        <w:tab/>
        <w:t>Custom Operations without associated resources</w:t>
      </w:r>
      <w:bookmarkEnd w:id="1752"/>
      <w:bookmarkEnd w:id="1753"/>
      <w:bookmarkEnd w:id="1754"/>
      <w:bookmarkEnd w:id="1755"/>
      <w:bookmarkEnd w:id="1756"/>
      <w:bookmarkEnd w:id="1757"/>
    </w:p>
    <w:p w14:paraId="310B023F" w14:textId="0E89DEB8" w:rsidR="009C1663" w:rsidRPr="002437CB" w:rsidRDefault="009C1663" w:rsidP="009C1663">
      <w:pPr>
        <w:pStyle w:val="Heading5"/>
      </w:pPr>
      <w:bookmarkStart w:id="1758" w:name="_Toc195627886"/>
      <w:bookmarkStart w:id="1759" w:name="_Toc195628127"/>
      <w:bookmarkStart w:id="1760" w:name="_Toc212495928"/>
      <w:bookmarkStart w:id="1761" w:name="_Toc214953507"/>
      <w:bookmarkStart w:id="1762" w:name="_Toc214954233"/>
      <w:bookmarkStart w:id="1763" w:name="_Toc214968855"/>
      <w:r w:rsidRPr="002437CB">
        <w:t>6.1.</w:t>
      </w:r>
      <w:r w:rsidR="007E09EE" w:rsidRPr="002437CB">
        <w:t>7</w:t>
      </w:r>
      <w:r w:rsidRPr="002437CB">
        <w:t>.4.1</w:t>
      </w:r>
      <w:r w:rsidRPr="002437CB">
        <w:tab/>
        <w:t>Overview</w:t>
      </w:r>
      <w:bookmarkEnd w:id="1758"/>
      <w:bookmarkEnd w:id="1759"/>
      <w:bookmarkEnd w:id="1760"/>
      <w:bookmarkEnd w:id="1761"/>
      <w:bookmarkEnd w:id="1762"/>
      <w:bookmarkEnd w:id="1763"/>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64" w:name="_Toc212495929"/>
      <w:bookmarkStart w:id="1765" w:name="_Toc214953508"/>
      <w:bookmarkStart w:id="1766" w:name="_Toc214954234"/>
      <w:bookmarkStart w:id="1767" w:name="_Toc214968856"/>
      <w:r w:rsidRPr="002437CB">
        <w:t>6.1.7.4.2</w:t>
      </w:r>
      <w:r w:rsidRPr="002437CB">
        <w:tab/>
        <w:t>Operation: Select</w:t>
      </w:r>
      <w:bookmarkEnd w:id="1764"/>
      <w:bookmarkEnd w:id="1765"/>
      <w:bookmarkEnd w:id="1766"/>
      <w:bookmarkEnd w:id="1767"/>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786C7DE6" w:rsidR="003654DB" w:rsidRPr="002437CB" w:rsidRDefault="001059B5" w:rsidP="00A24C9B">
            <w:pPr>
              <w:pStyle w:val="TAL"/>
              <w:rPr>
                <w:lang w:eastAsia="zh-CN"/>
              </w:rPr>
            </w:pPr>
            <w:r w:rsidRPr="002437CB">
              <w:t>ClientSelReq</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lastRenderedPageBreak/>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768" w:name="_Toc212495930"/>
      <w:bookmarkStart w:id="1769" w:name="_Toc214953509"/>
      <w:bookmarkStart w:id="1770" w:name="_Toc214954235"/>
      <w:bookmarkStart w:id="1771" w:name="_Toc214968857"/>
      <w:r w:rsidRPr="002437CB">
        <w:rPr>
          <w:lang w:eastAsia="zh-CN"/>
        </w:rPr>
        <w:t>6.1.7.5</w:t>
      </w:r>
      <w:r w:rsidRPr="002437CB">
        <w:rPr>
          <w:lang w:eastAsia="zh-CN"/>
        </w:rPr>
        <w:tab/>
        <w:t>Notifications</w:t>
      </w:r>
      <w:bookmarkEnd w:id="1768"/>
      <w:bookmarkEnd w:id="1769"/>
      <w:bookmarkEnd w:id="1770"/>
      <w:bookmarkEnd w:id="1771"/>
    </w:p>
    <w:p w14:paraId="1729F067" w14:textId="77777777" w:rsidR="00901860" w:rsidRPr="002437CB" w:rsidRDefault="00901860" w:rsidP="00901860">
      <w:pPr>
        <w:pStyle w:val="Heading5"/>
        <w:rPr>
          <w:lang w:eastAsia="zh-CN"/>
        </w:rPr>
      </w:pPr>
      <w:bookmarkStart w:id="1772" w:name="_Toc212495931"/>
      <w:bookmarkStart w:id="1773" w:name="_Toc214953510"/>
      <w:bookmarkStart w:id="1774" w:name="_Toc214954236"/>
      <w:bookmarkStart w:id="1775" w:name="_Toc214968858"/>
      <w:r w:rsidRPr="002437CB">
        <w:rPr>
          <w:lang w:eastAsia="zh-CN"/>
        </w:rPr>
        <w:t>6.1.7.5.1</w:t>
      </w:r>
      <w:r w:rsidRPr="002437CB">
        <w:rPr>
          <w:lang w:eastAsia="zh-CN"/>
        </w:rPr>
        <w:tab/>
        <w:t>General</w:t>
      </w:r>
      <w:bookmarkEnd w:id="1772"/>
      <w:bookmarkEnd w:id="1773"/>
      <w:bookmarkEnd w:id="1774"/>
      <w:bookmarkEnd w:id="1775"/>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776" w:name="_Toc212495932"/>
      <w:bookmarkStart w:id="1777" w:name="_Toc214953511"/>
      <w:bookmarkStart w:id="1778" w:name="_Toc214954237"/>
      <w:bookmarkStart w:id="1779" w:name="_Toc214968859"/>
      <w:r w:rsidRPr="002437CB">
        <w:rPr>
          <w:lang w:eastAsia="zh-CN"/>
        </w:rPr>
        <w:t>6.1.7.5.2</w:t>
      </w:r>
      <w:r w:rsidRPr="002437CB">
        <w:rPr>
          <w:lang w:eastAsia="zh-CN"/>
        </w:rPr>
        <w:tab/>
      </w:r>
      <w:r w:rsidRPr="002437CB">
        <w:t>AIMLE Client Selection Event Notification</w:t>
      </w:r>
      <w:bookmarkEnd w:id="1776"/>
      <w:bookmarkEnd w:id="1777"/>
      <w:bookmarkEnd w:id="1778"/>
      <w:bookmarkEnd w:id="1779"/>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lastRenderedPageBreak/>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780" w:name="_Toc212495933"/>
      <w:bookmarkStart w:id="1781" w:name="_Toc214953512"/>
      <w:bookmarkStart w:id="1782" w:name="_Toc214954238"/>
      <w:bookmarkStart w:id="1783" w:name="_Toc214968860"/>
      <w:r w:rsidRPr="002437CB">
        <w:rPr>
          <w:lang w:eastAsia="zh-CN"/>
        </w:rPr>
        <w:t>6.1.7.6</w:t>
      </w:r>
      <w:r w:rsidRPr="002437CB">
        <w:rPr>
          <w:lang w:eastAsia="zh-CN"/>
        </w:rPr>
        <w:tab/>
        <w:t>Data Model</w:t>
      </w:r>
      <w:bookmarkEnd w:id="1780"/>
      <w:bookmarkEnd w:id="1781"/>
      <w:bookmarkEnd w:id="1782"/>
      <w:bookmarkEnd w:id="1783"/>
    </w:p>
    <w:p w14:paraId="69AE420B" w14:textId="77777777" w:rsidR="00901860" w:rsidRPr="002437CB" w:rsidRDefault="00901860" w:rsidP="00901860">
      <w:pPr>
        <w:pStyle w:val="Heading5"/>
        <w:rPr>
          <w:lang w:eastAsia="zh-CN"/>
        </w:rPr>
      </w:pPr>
      <w:bookmarkStart w:id="1784" w:name="_Toc212495934"/>
      <w:bookmarkStart w:id="1785" w:name="_Toc214953513"/>
      <w:bookmarkStart w:id="1786" w:name="_Toc214954239"/>
      <w:bookmarkStart w:id="1787" w:name="_Toc214968861"/>
      <w:r w:rsidRPr="002437CB">
        <w:rPr>
          <w:lang w:eastAsia="zh-CN"/>
        </w:rPr>
        <w:t>6.1.7.6.1</w:t>
      </w:r>
      <w:r w:rsidRPr="002437CB">
        <w:rPr>
          <w:lang w:eastAsia="zh-CN"/>
        </w:rPr>
        <w:tab/>
        <w:t>General</w:t>
      </w:r>
      <w:bookmarkEnd w:id="1784"/>
      <w:bookmarkEnd w:id="1785"/>
      <w:bookmarkEnd w:id="1786"/>
      <w:bookmarkEnd w:id="1787"/>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lastRenderedPageBreak/>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788" w:name="_Toc212495935"/>
      <w:bookmarkStart w:id="1789" w:name="_Toc214953514"/>
      <w:bookmarkStart w:id="1790" w:name="_Toc214954240"/>
      <w:bookmarkStart w:id="1791" w:name="_Toc214968862"/>
      <w:r w:rsidRPr="002437CB">
        <w:rPr>
          <w:lang w:eastAsia="zh-CN"/>
        </w:rPr>
        <w:t>6.1.7.6.2</w:t>
      </w:r>
      <w:r w:rsidRPr="002437CB">
        <w:rPr>
          <w:lang w:eastAsia="zh-CN"/>
        </w:rPr>
        <w:tab/>
        <w:t>Structured data types</w:t>
      </w:r>
      <w:bookmarkEnd w:id="1788"/>
      <w:bookmarkEnd w:id="1789"/>
      <w:bookmarkEnd w:id="1790"/>
      <w:bookmarkEnd w:id="1791"/>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lastRenderedPageBreak/>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lastRenderedPageBreak/>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77777777" w:rsidR="00901860" w:rsidRPr="002437CB" w:rsidRDefault="00901860" w:rsidP="00A24C9B">
            <w:pPr>
              <w:pStyle w:val="TAC"/>
            </w:pPr>
            <w:r w:rsidRPr="002437CB">
              <w:t>1..N</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792" w:name="_Toc212495936"/>
      <w:bookmarkStart w:id="1793" w:name="_Toc214953515"/>
      <w:bookmarkStart w:id="1794" w:name="_Toc214954241"/>
      <w:bookmarkStart w:id="1795" w:name="_Toc214968863"/>
      <w:r w:rsidRPr="002437CB">
        <w:rPr>
          <w:lang w:eastAsia="zh-CN"/>
        </w:rPr>
        <w:t>6.1.7.6.3</w:t>
      </w:r>
      <w:r w:rsidRPr="002437CB">
        <w:rPr>
          <w:lang w:eastAsia="zh-CN"/>
        </w:rPr>
        <w:tab/>
        <w:t>Simple data types and enumerations</w:t>
      </w:r>
      <w:bookmarkEnd w:id="1792"/>
      <w:bookmarkEnd w:id="1793"/>
      <w:bookmarkEnd w:id="1794"/>
      <w:bookmarkEnd w:id="1795"/>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796" w:name="_Toc212495937"/>
      <w:bookmarkStart w:id="1797" w:name="_Toc214953516"/>
      <w:bookmarkStart w:id="1798" w:name="_Toc214954242"/>
      <w:bookmarkStart w:id="1799" w:name="_Toc214968864"/>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796"/>
      <w:bookmarkEnd w:id="1797"/>
      <w:bookmarkEnd w:id="1798"/>
      <w:bookmarkEnd w:id="1799"/>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800" w:name="_Toc212495938"/>
      <w:bookmarkStart w:id="1801" w:name="_Toc214953517"/>
      <w:bookmarkStart w:id="1802" w:name="_Toc214954243"/>
      <w:bookmarkStart w:id="1803" w:name="_Toc214968865"/>
      <w:r w:rsidRPr="002437CB">
        <w:rPr>
          <w:noProof/>
        </w:rPr>
        <w:t>6.1.7.</w:t>
      </w:r>
      <w:r w:rsidRPr="002437CB">
        <w:t>6.5</w:t>
      </w:r>
      <w:r w:rsidRPr="002437CB">
        <w:tab/>
        <w:t>Binary data</w:t>
      </w:r>
      <w:bookmarkEnd w:id="1800"/>
      <w:bookmarkEnd w:id="1801"/>
      <w:bookmarkEnd w:id="1802"/>
      <w:bookmarkEnd w:id="1803"/>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04" w:name="_Toc212495939"/>
      <w:bookmarkStart w:id="1805" w:name="_Toc214953518"/>
      <w:bookmarkStart w:id="1806" w:name="_Toc214954244"/>
      <w:bookmarkStart w:id="1807" w:name="_Toc214968866"/>
      <w:r w:rsidRPr="002437CB">
        <w:rPr>
          <w:lang w:eastAsia="zh-CN"/>
        </w:rPr>
        <w:lastRenderedPageBreak/>
        <w:t>6.1.7.7</w:t>
      </w:r>
      <w:r w:rsidRPr="002437CB">
        <w:rPr>
          <w:lang w:eastAsia="zh-CN"/>
        </w:rPr>
        <w:tab/>
        <w:t>Error Handling</w:t>
      </w:r>
      <w:bookmarkEnd w:id="1804"/>
      <w:bookmarkEnd w:id="1805"/>
      <w:bookmarkEnd w:id="1806"/>
      <w:bookmarkEnd w:id="1807"/>
    </w:p>
    <w:p w14:paraId="26DB4485" w14:textId="77777777" w:rsidR="00901860" w:rsidRPr="002437CB" w:rsidRDefault="00901860" w:rsidP="00901860">
      <w:pPr>
        <w:pStyle w:val="Heading5"/>
      </w:pPr>
      <w:bookmarkStart w:id="1808" w:name="_Toc212495940"/>
      <w:bookmarkStart w:id="1809" w:name="_Toc214953519"/>
      <w:bookmarkStart w:id="1810" w:name="_Toc214954245"/>
      <w:bookmarkStart w:id="1811" w:name="_Toc214968867"/>
      <w:r w:rsidRPr="002437CB">
        <w:rPr>
          <w:lang w:eastAsia="zh-CN"/>
        </w:rPr>
        <w:t>6.1.7.7.1</w:t>
      </w:r>
      <w:r w:rsidRPr="002437CB">
        <w:tab/>
        <w:t>General</w:t>
      </w:r>
      <w:bookmarkEnd w:id="1808"/>
      <w:bookmarkEnd w:id="1809"/>
      <w:bookmarkEnd w:id="1810"/>
      <w:bookmarkEnd w:id="1811"/>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12" w:name="_Toc212495941"/>
      <w:bookmarkStart w:id="1813" w:name="_Toc214953520"/>
      <w:bookmarkStart w:id="1814" w:name="_Toc214954246"/>
      <w:bookmarkStart w:id="1815" w:name="_Toc214968868"/>
      <w:r w:rsidRPr="002437CB">
        <w:rPr>
          <w:lang w:eastAsia="zh-CN"/>
        </w:rPr>
        <w:t>6.1.7.7.2</w:t>
      </w:r>
      <w:r w:rsidRPr="002437CB">
        <w:tab/>
        <w:t>Protocol Errors</w:t>
      </w:r>
      <w:bookmarkEnd w:id="1812"/>
      <w:bookmarkEnd w:id="1813"/>
      <w:bookmarkEnd w:id="1814"/>
      <w:bookmarkEnd w:id="1815"/>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16" w:name="_Toc212495942"/>
      <w:bookmarkStart w:id="1817" w:name="_Toc214953521"/>
      <w:bookmarkStart w:id="1818" w:name="_Toc214954247"/>
      <w:bookmarkStart w:id="1819" w:name="_Toc214968869"/>
      <w:r w:rsidRPr="002437CB">
        <w:rPr>
          <w:lang w:eastAsia="zh-CN"/>
        </w:rPr>
        <w:t>6.1.7.7.3</w:t>
      </w:r>
      <w:r w:rsidRPr="002437CB">
        <w:tab/>
        <w:t>Application Errors</w:t>
      </w:r>
      <w:bookmarkEnd w:id="1816"/>
      <w:bookmarkEnd w:id="1817"/>
      <w:bookmarkEnd w:id="1818"/>
      <w:bookmarkEnd w:id="1819"/>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20" w:name="_Toc212495943"/>
      <w:bookmarkStart w:id="1821" w:name="_Toc214953522"/>
      <w:bookmarkStart w:id="1822" w:name="_Toc214954248"/>
      <w:bookmarkStart w:id="1823" w:name="_Toc214968870"/>
      <w:r w:rsidRPr="002437CB">
        <w:rPr>
          <w:lang w:eastAsia="zh-CN"/>
        </w:rPr>
        <w:t>6.1.7.8</w:t>
      </w:r>
      <w:r w:rsidRPr="002437CB">
        <w:rPr>
          <w:lang w:eastAsia="zh-CN"/>
        </w:rPr>
        <w:tab/>
        <w:t>Feature negotiation</w:t>
      </w:r>
      <w:bookmarkEnd w:id="1820"/>
      <w:bookmarkEnd w:id="1821"/>
      <w:bookmarkEnd w:id="1822"/>
      <w:bookmarkEnd w:id="1823"/>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24" w:name="_Toc212495944"/>
      <w:bookmarkStart w:id="1825" w:name="_Toc214953523"/>
      <w:bookmarkStart w:id="1826" w:name="_Toc214954249"/>
      <w:bookmarkStart w:id="1827" w:name="_Toc214968871"/>
      <w:r w:rsidRPr="002437CB">
        <w:rPr>
          <w:noProof/>
        </w:rPr>
        <w:t>6.1.7.</w:t>
      </w:r>
      <w:r w:rsidRPr="002437CB">
        <w:t>9</w:t>
      </w:r>
      <w:r w:rsidRPr="002437CB">
        <w:tab/>
        <w:t>Security</w:t>
      </w:r>
      <w:bookmarkEnd w:id="1824"/>
      <w:bookmarkEnd w:id="1825"/>
      <w:bookmarkEnd w:id="1826"/>
      <w:bookmarkEnd w:id="1827"/>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28" w:name="_Toc195627887"/>
      <w:bookmarkStart w:id="1829" w:name="_Toc195628128"/>
      <w:bookmarkStart w:id="1830" w:name="_Toc212495945"/>
      <w:bookmarkStart w:id="1831" w:name="_Toc214953524"/>
      <w:bookmarkStart w:id="1832" w:name="_Toc214954250"/>
      <w:bookmarkStart w:id="1833" w:name="_Toc214968872"/>
      <w:r w:rsidRPr="002437CB">
        <w:lastRenderedPageBreak/>
        <w:t>6.1.8</w:t>
      </w:r>
      <w:r w:rsidR="00F47CFE" w:rsidRPr="002437CB">
        <w:tab/>
        <w:t>AIMLES_MLModelTraining API</w:t>
      </w:r>
      <w:bookmarkEnd w:id="1828"/>
      <w:bookmarkEnd w:id="1829"/>
      <w:bookmarkEnd w:id="1830"/>
      <w:bookmarkEnd w:id="1831"/>
      <w:bookmarkEnd w:id="1832"/>
      <w:bookmarkEnd w:id="1833"/>
    </w:p>
    <w:p w14:paraId="0E668089" w14:textId="141A4152" w:rsidR="00F47CFE" w:rsidRPr="002437CB" w:rsidRDefault="002E3141" w:rsidP="00F47CFE">
      <w:pPr>
        <w:pStyle w:val="Heading4"/>
      </w:pPr>
      <w:bookmarkStart w:id="1834" w:name="_Toc195627888"/>
      <w:bookmarkStart w:id="1835" w:name="_Toc195628129"/>
      <w:bookmarkStart w:id="1836" w:name="_Toc212495946"/>
      <w:bookmarkStart w:id="1837" w:name="_Toc214953525"/>
      <w:bookmarkStart w:id="1838" w:name="_Toc214954251"/>
      <w:bookmarkStart w:id="1839" w:name="_Toc214968873"/>
      <w:r w:rsidRPr="002437CB">
        <w:t>6.1.8</w:t>
      </w:r>
      <w:r w:rsidR="00F47CFE" w:rsidRPr="002437CB">
        <w:t>.1</w:t>
      </w:r>
      <w:r w:rsidR="00F47CFE" w:rsidRPr="002437CB">
        <w:tab/>
        <w:t>Introduction</w:t>
      </w:r>
      <w:bookmarkEnd w:id="1834"/>
      <w:bookmarkEnd w:id="1835"/>
      <w:bookmarkEnd w:id="1836"/>
      <w:bookmarkEnd w:id="1837"/>
      <w:bookmarkEnd w:id="1838"/>
      <w:bookmarkEnd w:id="1839"/>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1840" w:name="_Toc195627889"/>
      <w:bookmarkStart w:id="1841" w:name="_Toc195628130"/>
      <w:bookmarkStart w:id="1842" w:name="_Toc212495947"/>
      <w:bookmarkStart w:id="1843" w:name="_Toc214953526"/>
      <w:bookmarkStart w:id="1844" w:name="_Toc214954252"/>
      <w:bookmarkStart w:id="1845" w:name="_Toc214968874"/>
      <w:r w:rsidRPr="002437CB">
        <w:t>6.1.8</w:t>
      </w:r>
      <w:r w:rsidR="00F47CFE" w:rsidRPr="002437CB">
        <w:t>.2</w:t>
      </w:r>
      <w:r w:rsidR="00F47CFE" w:rsidRPr="002437CB">
        <w:tab/>
        <w:t>Usage of HTTP and common API related aspects</w:t>
      </w:r>
      <w:bookmarkEnd w:id="1840"/>
      <w:bookmarkEnd w:id="1841"/>
      <w:bookmarkEnd w:id="1842"/>
      <w:bookmarkEnd w:id="1843"/>
      <w:bookmarkEnd w:id="1844"/>
      <w:bookmarkEnd w:id="1845"/>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46" w:name="_Toc195627890"/>
      <w:bookmarkStart w:id="1847" w:name="_Toc195628131"/>
      <w:bookmarkStart w:id="1848" w:name="_Toc212495948"/>
      <w:bookmarkStart w:id="1849" w:name="_Toc214953527"/>
      <w:bookmarkStart w:id="1850" w:name="_Toc214954253"/>
      <w:bookmarkStart w:id="1851" w:name="_Toc214968875"/>
      <w:r w:rsidRPr="002437CB">
        <w:t>6.1.8</w:t>
      </w:r>
      <w:r w:rsidR="00F47CFE" w:rsidRPr="002437CB">
        <w:t>.3</w:t>
      </w:r>
      <w:r w:rsidR="00F47CFE" w:rsidRPr="002437CB">
        <w:tab/>
        <w:t>Resources</w:t>
      </w:r>
      <w:bookmarkEnd w:id="1846"/>
      <w:bookmarkEnd w:id="1847"/>
      <w:bookmarkEnd w:id="1848"/>
      <w:bookmarkEnd w:id="1849"/>
      <w:bookmarkEnd w:id="1850"/>
      <w:bookmarkEnd w:id="1851"/>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52" w:name="_Toc195627891"/>
      <w:bookmarkStart w:id="1853" w:name="_Toc195628132"/>
      <w:bookmarkStart w:id="1854" w:name="_Toc212495949"/>
      <w:bookmarkStart w:id="1855" w:name="_Toc214953528"/>
      <w:bookmarkStart w:id="1856" w:name="_Toc214954254"/>
      <w:bookmarkStart w:id="1857" w:name="_Toc214968876"/>
      <w:r w:rsidRPr="002437CB">
        <w:t>6.1.8</w:t>
      </w:r>
      <w:r w:rsidR="00F47CFE" w:rsidRPr="002437CB">
        <w:t>.4</w:t>
      </w:r>
      <w:r w:rsidR="00F47CFE" w:rsidRPr="002437CB">
        <w:tab/>
        <w:t>Custom Operations without associated resources</w:t>
      </w:r>
      <w:bookmarkEnd w:id="1852"/>
      <w:bookmarkEnd w:id="1853"/>
      <w:bookmarkEnd w:id="1854"/>
      <w:bookmarkEnd w:id="1855"/>
      <w:bookmarkEnd w:id="1856"/>
      <w:bookmarkEnd w:id="1857"/>
    </w:p>
    <w:p w14:paraId="1E775F77" w14:textId="0CB4B0F8" w:rsidR="00F47CFE" w:rsidRPr="002437CB" w:rsidRDefault="002E3141" w:rsidP="00F47CFE">
      <w:pPr>
        <w:pStyle w:val="Heading5"/>
      </w:pPr>
      <w:bookmarkStart w:id="1858" w:name="_Toc195627892"/>
      <w:bookmarkStart w:id="1859" w:name="_Toc195628133"/>
      <w:bookmarkStart w:id="1860" w:name="_Toc212495950"/>
      <w:bookmarkStart w:id="1861" w:name="_Toc214953529"/>
      <w:bookmarkStart w:id="1862" w:name="_Toc214954255"/>
      <w:bookmarkStart w:id="1863" w:name="_Toc214968877"/>
      <w:r w:rsidRPr="002437CB">
        <w:t>6.1.8</w:t>
      </w:r>
      <w:r w:rsidR="00F47CFE" w:rsidRPr="002437CB">
        <w:t>.4.1</w:t>
      </w:r>
      <w:r w:rsidR="00F47CFE" w:rsidRPr="002437CB">
        <w:tab/>
        <w:t>Overview</w:t>
      </w:r>
      <w:bookmarkEnd w:id="1858"/>
      <w:bookmarkEnd w:id="1859"/>
      <w:bookmarkEnd w:id="1860"/>
      <w:bookmarkEnd w:id="1861"/>
      <w:bookmarkEnd w:id="1862"/>
      <w:bookmarkEnd w:id="1863"/>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086" type="#_x0000_t75" style="width:222.85pt;height:106.3pt" o:ole="">
            <v:imagedata r:id="rId95" o:title=""/>
          </v:shape>
          <o:OLEObject Type="Embed" ProgID="Visio.Drawing.11" ShapeID="_x0000_i1086" DrawAspect="Content" ObjectID="_1825596105" r:id="rId96"/>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lastRenderedPageBreak/>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64" w:name="_Toc195627893"/>
      <w:bookmarkStart w:id="1865" w:name="_Toc195628134"/>
      <w:bookmarkStart w:id="1866" w:name="_Toc212495951"/>
      <w:bookmarkStart w:id="1867" w:name="_Toc214953530"/>
      <w:bookmarkStart w:id="1868" w:name="_Toc214954256"/>
      <w:bookmarkStart w:id="1869" w:name="_Toc214968878"/>
      <w:r w:rsidRPr="002437CB">
        <w:t>6.1.8</w:t>
      </w:r>
      <w:r w:rsidR="00F47CFE" w:rsidRPr="002437CB">
        <w:t>.4.2</w:t>
      </w:r>
      <w:r w:rsidR="00F47CFE" w:rsidRPr="002437CB">
        <w:tab/>
        <w:t>Operation: RequestTrain</w:t>
      </w:r>
      <w:bookmarkEnd w:id="1864"/>
      <w:bookmarkEnd w:id="1865"/>
      <w:bookmarkEnd w:id="1866"/>
      <w:bookmarkEnd w:id="1867"/>
      <w:bookmarkEnd w:id="1868"/>
      <w:bookmarkEnd w:id="1869"/>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870" w:name="_Toc195627894"/>
      <w:bookmarkStart w:id="1871" w:name="_Toc195628135"/>
      <w:bookmarkStart w:id="1872" w:name="_Toc212495952"/>
      <w:bookmarkStart w:id="1873" w:name="_Toc214953531"/>
      <w:bookmarkStart w:id="1874" w:name="_Toc214954257"/>
      <w:bookmarkStart w:id="1875" w:name="_Toc214968879"/>
      <w:r w:rsidRPr="002437CB">
        <w:lastRenderedPageBreak/>
        <w:t>6.1.8</w:t>
      </w:r>
      <w:r w:rsidR="00F47CFE" w:rsidRPr="002437CB">
        <w:t>.5</w:t>
      </w:r>
      <w:r w:rsidR="00F47CFE" w:rsidRPr="002437CB">
        <w:tab/>
        <w:t>Notifications</w:t>
      </w:r>
      <w:bookmarkEnd w:id="1870"/>
      <w:bookmarkEnd w:id="1871"/>
      <w:bookmarkEnd w:id="1872"/>
      <w:bookmarkEnd w:id="1873"/>
      <w:bookmarkEnd w:id="1874"/>
      <w:bookmarkEnd w:id="1875"/>
    </w:p>
    <w:p w14:paraId="4A4BE99E" w14:textId="20BD1F7B" w:rsidR="00F47CFE" w:rsidRPr="002437CB" w:rsidRDefault="002E3141" w:rsidP="00F47CFE">
      <w:pPr>
        <w:pStyle w:val="Heading5"/>
      </w:pPr>
      <w:bookmarkStart w:id="1876" w:name="_Toc195627895"/>
      <w:bookmarkStart w:id="1877" w:name="_Toc195628136"/>
      <w:bookmarkStart w:id="1878" w:name="_Toc212495953"/>
      <w:bookmarkStart w:id="1879" w:name="_Toc214953532"/>
      <w:bookmarkStart w:id="1880" w:name="_Toc214954258"/>
      <w:bookmarkStart w:id="1881" w:name="_Toc214968880"/>
      <w:r w:rsidRPr="002437CB">
        <w:t>6.1.8</w:t>
      </w:r>
      <w:r w:rsidR="00F47CFE" w:rsidRPr="002437CB">
        <w:t>.5.1</w:t>
      </w:r>
      <w:r w:rsidR="00F47CFE" w:rsidRPr="002437CB">
        <w:tab/>
        <w:t>General</w:t>
      </w:r>
      <w:bookmarkEnd w:id="1876"/>
      <w:bookmarkEnd w:id="1877"/>
      <w:bookmarkEnd w:id="1878"/>
      <w:bookmarkEnd w:id="1879"/>
      <w:bookmarkEnd w:id="1880"/>
      <w:bookmarkEnd w:id="1881"/>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882" w:name="_Toc195627896"/>
      <w:bookmarkStart w:id="1883" w:name="_Toc195628137"/>
      <w:bookmarkStart w:id="1884" w:name="_Toc212495954"/>
      <w:bookmarkStart w:id="1885" w:name="_Toc214953533"/>
      <w:bookmarkStart w:id="1886" w:name="_Toc214954259"/>
      <w:bookmarkStart w:id="1887" w:name="_Toc214968881"/>
      <w:r w:rsidRPr="002437CB">
        <w:t>6.1.8</w:t>
      </w:r>
      <w:r w:rsidR="00F47CFE" w:rsidRPr="002437CB">
        <w:t>.5.2</w:t>
      </w:r>
      <w:r w:rsidR="00F47CFE" w:rsidRPr="002437CB">
        <w:tab/>
        <w:t>ML Model Training Notification</w:t>
      </w:r>
      <w:bookmarkEnd w:id="1882"/>
      <w:bookmarkEnd w:id="1883"/>
      <w:bookmarkEnd w:id="1884"/>
      <w:bookmarkEnd w:id="1885"/>
      <w:bookmarkEnd w:id="1886"/>
      <w:bookmarkEnd w:id="1887"/>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888" w:name="_Toc195627897"/>
      <w:bookmarkStart w:id="1889" w:name="_Toc195628138"/>
      <w:r w:rsidRPr="002437CB">
        <w:lastRenderedPageBreak/>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890" w:name="_Toc212495955"/>
      <w:bookmarkStart w:id="1891" w:name="_Toc214953534"/>
      <w:bookmarkStart w:id="1892" w:name="_Toc214954260"/>
      <w:bookmarkStart w:id="1893" w:name="_Toc214968882"/>
      <w:r w:rsidRPr="002437CB">
        <w:t>6.1.8</w:t>
      </w:r>
      <w:r w:rsidR="00F47CFE" w:rsidRPr="002437CB">
        <w:t>.6</w:t>
      </w:r>
      <w:r w:rsidR="00F47CFE" w:rsidRPr="002437CB">
        <w:tab/>
        <w:t>Data Model</w:t>
      </w:r>
      <w:bookmarkEnd w:id="1888"/>
      <w:bookmarkEnd w:id="1889"/>
      <w:bookmarkEnd w:id="1890"/>
      <w:bookmarkEnd w:id="1891"/>
      <w:bookmarkEnd w:id="1892"/>
      <w:bookmarkEnd w:id="1893"/>
    </w:p>
    <w:p w14:paraId="0F68DB77" w14:textId="77777777" w:rsidR="00566881" w:rsidRPr="002437CB" w:rsidRDefault="00566881" w:rsidP="00566881">
      <w:pPr>
        <w:pStyle w:val="Heading5"/>
      </w:pPr>
      <w:bookmarkStart w:id="1894" w:name="_Toc195627898"/>
      <w:bookmarkStart w:id="1895" w:name="_Toc195628139"/>
      <w:bookmarkStart w:id="1896" w:name="_Toc212495956"/>
      <w:bookmarkStart w:id="1897" w:name="_Toc214953535"/>
      <w:bookmarkStart w:id="1898" w:name="_Toc214954261"/>
      <w:bookmarkStart w:id="1899" w:name="_Toc214968883"/>
      <w:bookmarkStart w:id="1900" w:name="_Toc195627899"/>
      <w:bookmarkStart w:id="1901" w:name="_Toc195628140"/>
      <w:r w:rsidRPr="002437CB">
        <w:t>6.1.8.6.1</w:t>
      </w:r>
      <w:r w:rsidRPr="002437CB">
        <w:tab/>
        <w:t>General</w:t>
      </w:r>
      <w:bookmarkEnd w:id="1894"/>
      <w:bookmarkEnd w:id="1895"/>
      <w:bookmarkEnd w:id="1896"/>
      <w:bookmarkEnd w:id="1897"/>
      <w:bookmarkEnd w:id="1898"/>
      <w:bookmarkEnd w:id="1899"/>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lastRenderedPageBreak/>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02" w:name="_Toc212495957"/>
      <w:bookmarkStart w:id="1903" w:name="_Toc214953536"/>
      <w:bookmarkStart w:id="1904" w:name="_Toc214954262"/>
      <w:bookmarkStart w:id="1905" w:name="_Toc214968884"/>
      <w:r w:rsidRPr="002437CB">
        <w:rPr>
          <w:lang w:val="en-US"/>
        </w:rPr>
        <w:t>6.1.8</w:t>
      </w:r>
      <w:r w:rsidR="00F47CFE" w:rsidRPr="002437CB">
        <w:rPr>
          <w:lang w:val="en-US"/>
        </w:rPr>
        <w:t>.6.2</w:t>
      </w:r>
      <w:r w:rsidR="00F47CFE" w:rsidRPr="002437CB">
        <w:rPr>
          <w:lang w:val="en-US"/>
        </w:rPr>
        <w:tab/>
        <w:t>Structured data types</w:t>
      </w:r>
      <w:bookmarkEnd w:id="1900"/>
      <w:bookmarkEnd w:id="1901"/>
      <w:bookmarkEnd w:id="1902"/>
      <w:bookmarkEnd w:id="1903"/>
      <w:bookmarkEnd w:id="1904"/>
      <w:bookmarkEnd w:id="1905"/>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lastRenderedPageBreak/>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06" w:name="_Toc195627900"/>
      <w:bookmarkStart w:id="1907" w:name="_Toc195628141"/>
      <w:r w:rsidRPr="002437CB">
        <w:lastRenderedPageBreak/>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lastRenderedPageBreak/>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77777777" w:rsidR="005B65A4" w:rsidRPr="002437CB" w:rsidRDefault="005B65A4" w:rsidP="00A24C9B">
            <w:pPr>
              <w:pStyle w:val="TAL"/>
            </w:pPr>
            <w:r w:rsidRPr="002437CB">
              <w:t>modelF1Score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08" w:name="_Toc212495958"/>
      <w:r w:rsidRPr="002437CB">
        <w:t>6.1.8.6.2.8</w:t>
      </w:r>
      <w:r w:rsidRPr="002437CB">
        <w:tab/>
        <w:t>Type: MlModelTrainResp</w:t>
      </w:r>
      <w:bookmarkEnd w:id="1908"/>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09" w:name="_Toc212495959"/>
      <w:r w:rsidRPr="002437CB">
        <w:lastRenderedPageBreak/>
        <w:t>6.1.8.6.2.9</w:t>
      </w:r>
      <w:r w:rsidRPr="002437CB">
        <w:tab/>
        <w:t>Type: TrainingObj</w:t>
      </w:r>
      <w:bookmarkEnd w:id="1909"/>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10" w:name="_Toc212495960"/>
      <w:r w:rsidRPr="002437CB">
        <w:t>6.1.8.6.2.10</w:t>
      </w:r>
      <w:r w:rsidRPr="002437CB">
        <w:tab/>
        <w:t>Type: EarlyStopCri</w:t>
      </w:r>
      <w:bookmarkEnd w:id="1910"/>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11" w:name="_Toc212495961"/>
      <w:r w:rsidRPr="002437CB">
        <w:t>6.1.8.6.2.11</w:t>
      </w:r>
      <w:r w:rsidRPr="002437CB">
        <w:tab/>
        <w:t>Type: VFLParam</w:t>
      </w:r>
      <w:bookmarkEnd w:id="1911"/>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12" w:name="_Toc212495962"/>
      <w:r w:rsidRPr="002437CB">
        <w:t>6.1.8.6.2.12</w:t>
      </w:r>
      <w:r w:rsidRPr="002437CB">
        <w:tab/>
        <w:t>Type: CommonId</w:t>
      </w:r>
      <w:bookmarkEnd w:id="1912"/>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13" w:name="_Toc212495963"/>
      <w:r w:rsidRPr="002437CB">
        <w:lastRenderedPageBreak/>
        <w:t>6.1.8.6.2.13</w:t>
      </w:r>
      <w:r w:rsidRPr="002437CB">
        <w:tab/>
        <w:t>Type: FeatureList</w:t>
      </w:r>
      <w:bookmarkEnd w:id="1913"/>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14" w:name="_Toc212495964"/>
      <w:bookmarkStart w:id="1915" w:name="_Toc214953537"/>
      <w:bookmarkStart w:id="1916" w:name="_Toc214954263"/>
      <w:bookmarkStart w:id="1917" w:name="_Toc214968885"/>
      <w:r w:rsidRPr="002437CB">
        <w:rPr>
          <w:lang w:val="en-US"/>
        </w:rPr>
        <w:t>6.1.8</w:t>
      </w:r>
      <w:r w:rsidR="00F47CFE" w:rsidRPr="002437CB">
        <w:rPr>
          <w:lang w:val="en-US"/>
        </w:rPr>
        <w:t>.6.3</w:t>
      </w:r>
      <w:r w:rsidR="00F47CFE" w:rsidRPr="002437CB">
        <w:rPr>
          <w:lang w:val="en-US"/>
        </w:rPr>
        <w:tab/>
        <w:t>Simple data types and enumerations</w:t>
      </w:r>
      <w:bookmarkEnd w:id="1906"/>
      <w:bookmarkEnd w:id="1907"/>
      <w:bookmarkEnd w:id="1914"/>
      <w:bookmarkEnd w:id="1915"/>
      <w:bookmarkEnd w:id="1916"/>
      <w:bookmarkEnd w:id="1917"/>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18" w:name="_Toc195627901"/>
      <w:bookmarkStart w:id="1919"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20" w:name="_Toc212495965"/>
      <w:bookmarkStart w:id="1921" w:name="_Toc214953538"/>
      <w:bookmarkStart w:id="1922" w:name="_Toc214954264"/>
      <w:bookmarkStart w:id="1923" w:name="_Toc214968886"/>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18"/>
      <w:bookmarkEnd w:id="1919"/>
      <w:bookmarkEnd w:id="1920"/>
      <w:bookmarkEnd w:id="1921"/>
      <w:bookmarkEnd w:id="1922"/>
      <w:bookmarkEnd w:id="1923"/>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24" w:name="_Toc195627902"/>
      <w:bookmarkStart w:id="1925" w:name="_Toc195628143"/>
      <w:bookmarkStart w:id="1926" w:name="_Toc212495966"/>
      <w:bookmarkStart w:id="1927" w:name="_Toc214953539"/>
      <w:bookmarkStart w:id="1928" w:name="_Toc214954265"/>
      <w:bookmarkStart w:id="1929" w:name="_Toc214968887"/>
      <w:r w:rsidRPr="002437CB">
        <w:lastRenderedPageBreak/>
        <w:t>6.1.8</w:t>
      </w:r>
      <w:r w:rsidR="00F47CFE" w:rsidRPr="002437CB">
        <w:t>.6.5</w:t>
      </w:r>
      <w:r w:rsidR="00F47CFE" w:rsidRPr="002437CB">
        <w:tab/>
        <w:t>Binary data</w:t>
      </w:r>
      <w:bookmarkEnd w:id="1924"/>
      <w:bookmarkEnd w:id="1925"/>
      <w:bookmarkEnd w:id="1926"/>
      <w:bookmarkEnd w:id="1927"/>
      <w:bookmarkEnd w:id="1928"/>
      <w:bookmarkEnd w:id="1929"/>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30" w:name="_Toc195627903"/>
      <w:bookmarkStart w:id="1931" w:name="_Toc195628144"/>
      <w:bookmarkStart w:id="1932" w:name="_Toc212495967"/>
      <w:bookmarkStart w:id="1933" w:name="_Toc214953540"/>
      <w:bookmarkStart w:id="1934" w:name="_Toc214954266"/>
      <w:bookmarkStart w:id="1935" w:name="_Toc214968888"/>
      <w:r w:rsidRPr="002437CB">
        <w:t>6.1.8</w:t>
      </w:r>
      <w:r w:rsidR="00F47CFE" w:rsidRPr="002437CB">
        <w:t>.7</w:t>
      </w:r>
      <w:r w:rsidR="00F47CFE" w:rsidRPr="002437CB">
        <w:tab/>
        <w:t>Error Handling</w:t>
      </w:r>
      <w:bookmarkEnd w:id="1930"/>
      <w:bookmarkEnd w:id="1931"/>
      <w:bookmarkEnd w:id="1932"/>
      <w:bookmarkEnd w:id="1933"/>
      <w:bookmarkEnd w:id="1934"/>
      <w:bookmarkEnd w:id="1935"/>
    </w:p>
    <w:p w14:paraId="23BE7AEF" w14:textId="02D0BBD7" w:rsidR="00F47CFE" w:rsidRPr="002437CB" w:rsidRDefault="002E3141" w:rsidP="00F47CFE">
      <w:pPr>
        <w:pStyle w:val="Heading5"/>
      </w:pPr>
      <w:bookmarkStart w:id="1936" w:name="_Toc195627904"/>
      <w:bookmarkStart w:id="1937" w:name="_Toc195628145"/>
      <w:bookmarkStart w:id="1938" w:name="_Toc212495968"/>
      <w:bookmarkStart w:id="1939" w:name="_Toc214953541"/>
      <w:bookmarkStart w:id="1940" w:name="_Toc214954267"/>
      <w:bookmarkStart w:id="1941" w:name="_Toc214968889"/>
      <w:r w:rsidRPr="002437CB">
        <w:t>6.1.8</w:t>
      </w:r>
      <w:r w:rsidR="00F47CFE" w:rsidRPr="002437CB">
        <w:t>.7.1</w:t>
      </w:r>
      <w:r w:rsidR="00F47CFE" w:rsidRPr="002437CB">
        <w:tab/>
        <w:t>General</w:t>
      </w:r>
      <w:bookmarkEnd w:id="1936"/>
      <w:bookmarkEnd w:id="1937"/>
      <w:bookmarkEnd w:id="1938"/>
      <w:bookmarkEnd w:id="1939"/>
      <w:bookmarkEnd w:id="1940"/>
      <w:bookmarkEnd w:id="1941"/>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42" w:name="_Toc195627905"/>
      <w:bookmarkStart w:id="1943" w:name="_Toc195628146"/>
      <w:bookmarkStart w:id="1944" w:name="_Toc212495969"/>
      <w:bookmarkStart w:id="1945" w:name="_Toc214953542"/>
      <w:bookmarkStart w:id="1946" w:name="_Toc214954268"/>
      <w:bookmarkStart w:id="1947" w:name="_Toc214968890"/>
      <w:r w:rsidRPr="002437CB">
        <w:t>6.1.8</w:t>
      </w:r>
      <w:r w:rsidR="00F47CFE" w:rsidRPr="002437CB">
        <w:t>.7.2</w:t>
      </w:r>
      <w:r w:rsidR="00F47CFE" w:rsidRPr="002437CB">
        <w:tab/>
        <w:t>Protocol Errors</w:t>
      </w:r>
      <w:bookmarkEnd w:id="1942"/>
      <w:bookmarkEnd w:id="1943"/>
      <w:bookmarkEnd w:id="1944"/>
      <w:bookmarkEnd w:id="1945"/>
      <w:bookmarkEnd w:id="1946"/>
      <w:bookmarkEnd w:id="1947"/>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1948" w:name="_Toc195627906"/>
      <w:bookmarkStart w:id="1949" w:name="_Toc195628147"/>
      <w:bookmarkStart w:id="1950" w:name="_Toc212495970"/>
      <w:bookmarkStart w:id="1951" w:name="_Toc214953543"/>
      <w:bookmarkStart w:id="1952" w:name="_Toc214954269"/>
      <w:bookmarkStart w:id="1953" w:name="_Toc214968891"/>
      <w:r w:rsidRPr="002437CB">
        <w:t>6.1.8</w:t>
      </w:r>
      <w:r w:rsidR="00F47CFE" w:rsidRPr="002437CB">
        <w:t>.7.3</w:t>
      </w:r>
      <w:r w:rsidR="00F47CFE" w:rsidRPr="002437CB">
        <w:tab/>
        <w:t>Application Errors</w:t>
      </w:r>
      <w:bookmarkEnd w:id="1948"/>
      <w:bookmarkEnd w:id="1949"/>
      <w:bookmarkEnd w:id="1950"/>
      <w:bookmarkEnd w:id="1951"/>
      <w:bookmarkEnd w:id="1952"/>
      <w:bookmarkEnd w:id="1953"/>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54" w:name="_Toc195627907"/>
      <w:bookmarkStart w:id="1955" w:name="_Toc195628148"/>
      <w:bookmarkStart w:id="1956" w:name="_Toc212495971"/>
      <w:bookmarkStart w:id="1957" w:name="_Toc214953544"/>
      <w:bookmarkStart w:id="1958" w:name="_Toc214954270"/>
      <w:bookmarkStart w:id="1959" w:name="_Toc214968892"/>
      <w:r w:rsidRPr="002437CB">
        <w:t>6.1.8</w:t>
      </w:r>
      <w:r w:rsidR="00F47CFE" w:rsidRPr="002437CB">
        <w:t>.8</w:t>
      </w:r>
      <w:r w:rsidR="00F47CFE" w:rsidRPr="002437CB">
        <w:rPr>
          <w:lang w:eastAsia="zh-CN"/>
        </w:rPr>
        <w:tab/>
        <w:t>Feature negotiation</w:t>
      </w:r>
      <w:bookmarkEnd w:id="1954"/>
      <w:bookmarkEnd w:id="1955"/>
      <w:bookmarkEnd w:id="1956"/>
      <w:bookmarkEnd w:id="1957"/>
      <w:bookmarkEnd w:id="1958"/>
      <w:bookmarkEnd w:id="1959"/>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60" w:name="_Toc195627908"/>
      <w:bookmarkStart w:id="1961" w:name="_Toc195628149"/>
      <w:bookmarkStart w:id="1962" w:name="_Toc212495972"/>
      <w:bookmarkStart w:id="1963" w:name="_Toc214953545"/>
      <w:bookmarkStart w:id="1964" w:name="_Toc214954271"/>
      <w:bookmarkStart w:id="1965" w:name="_Toc214968893"/>
      <w:r w:rsidRPr="002437CB">
        <w:t>6.1.8</w:t>
      </w:r>
      <w:r w:rsidR="00F47CFE" w:rsidRPr="002437CB">
        <w:t>.9</w:t>
      </w:r>
      <w:r w:rsidR="00F47CFE" w:rsidRPr="002437CB">
        <w:tab/>
        <w:t>Security</w:t>
      </w:r>
      <w:bookmarkEnd w:id="1960"/>
      <w:bookmarkEnd w:id="1961"/>
      <w:bookmarkEnd w:id="1962"/>
      <w:bookmarkEnd w:id="1963"/>
      <w:bookmarkEnd w:id="1964"/>
      <w:bookmarkEnd w:id="1965"/>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1966" w:name="_Toc212495973"/>
      <w:bookmarkStart w:id="1967" w:name="_Toc214953546"/>
      <w:bookmarkStart w:id="1968" w:name="_Toc214954272"/>
      <w:bookmarkStart w:id="1969" w:name="_Toc214968894"/>
      <w:bookmarkStart w:id="1970" w:name="_Toc195627936"/>
      <w:bookmarkStart w:id="1971" w:name="_Toc195628177"/>
      <w:r w:rsidRPr="002437CB">
        <w:rPr>
          <w:lang w:eastAsia="zh-CN"/>
        </w:rPr>
        <w:lastRenderedPageBreak/>
        <w:t>6.1.9</w:t>
      </w:r>
      <w:r w:rsidR="00901523" w:rsidRPr="002437CB">
        <w:rPr>
          <w:lang w:eastAsia="zh-CN"/>
        </w:rPr>
        <w:tab/>
        <w:t>AIMLES_MLModelPerfMonitor API</w:t>
      </w:r>
      <w:bookmarkEnd w:id="1966"/>
      <w:bookmarkEnd w:id="1967"/>
      <w:bookmarkEnd w:id="1968"/>
      <w:bookmarkEnd w:id="1969"/>
    </w:p>
    <w:p w14:paraId="37AF1120" w14:textId="2229B190" w:rsidR="00901523" w:rsidRPr="002437CB" w:rsidRDefault="00136569" w:rsidP="00901523">
      <w:pPr>
        <w:pStyle w:val="Heading4"/>
        <w:rPr>
          <w:lang w:eastAsia="zh-CN"/>
        </w:rPr>
      </w:pPr>
      <w:bookmarkStart w:id="1972" w:name="_Toc212495974"/>
      <w:bookmarkStart w:id="1973" w:name="_Toc214953547"/>
      <w:bookmarkStart w:id="1974" w:name="_Toc214954273"/>
      <w:bookmarkStart w:id="1975" w:name="_Toc214968895"/>
      <w:r w:rsidRPr="002437CB">
        <w:rPr>
          <w:lang w:eastAsia="zh-CN"/>
        </w:rPr>
        <w:t>6.1.9</w:t>
      </w:r>
      <w:r w:rsidR="00901523" w:rsidRPr="002437CB">
        <w:rPr>
          <w:lang w:eastAsia="zh-CN"/>
        </w:rPr>
        <w:t>.1</w:t>
      </w:r>
      <w:r w:rsidR="00901523" w:rsidRPr="002437CB">
        <w:rPr>
          <w:lang w:eastAsia="zh-CN"/>
        </w:rPr>
        <w:tab/>
        <w:t>Introduction</w:t>
      </w:r>
      <w:bookmarkEnd w:id="1972"/>
      <w:bookmarkEnd w:id="1973"/>
      <w:bookmarkEnd w:id="1974"/>
      <w:bookmarkEnd w:id="1975"/>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1976" w:name="_Toc212495975"/>
      <w:bookmarkStart w:id="1977" w:name="_Toc214953548"/>
      <w:bookmarkStart w:id="1978" w:name="_Toc214954274"/>
      <w:bookmarkStart w:id="1979" w:name="_Toc214968896"/>
      <w:r w:rsidRPr="002437CB">
        <w:rPr>
          <w:lang w:eastAsia="zh-CN"/>
        </w:rPr>
        <w:t>6.1.9</w:t>
      </w:r>
      <w:r w:rsidR="00901523" w:rsidRPr="002437CB">
        <w:rPr>
          <w:lang w:eastAsia="zh-CN"/>
        </w:rPr>
        <w:t>.</w:t>
      </w:r>
      <w:r w:rsidR="00901523" w:rsidRPr="002437CB">
        <w:t>2</w:t>
      </w:r>
      <w:r w:rsidR="00901523" w:rsidRPr="002437CB">
        <w:tab/>
        <w:t>Usage of HTTP</w:t>
      </w:r>
      <w:bookmarkEnd w:id="1976"/>
      <w:bookmarkEnd w:id="1977"/>
      <w:bookmarkEnd w:id="1978"/>
      <w:bookmarkEnd w:id="1979"/>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1980" w:name="_Toc212495976"/>
      <w:bookmarkStart w:id="1981" w:name="_Toc214953549"/>
      <w:bookmarkStart w:id="1982" w:name="_Toc214954275"/>
      <w:bookmarkStart w:id="1983" w:name="_Toc214968897"/>
      <w:r w:rsidRPr="002437CB">
        <w:rPr>
          <w:lang w:eastAsia="zh-CN"/>
        </w:rPr>
        <w:t>6.1.9</w:t>
      </w:r>
      <w:r w:rsidR="00901523" w:rsidRPr="002437CB">
        <w:rPr>
          <w:lang w:eastAsia="zh-CN"/>
        </w:rPr>
        <w:t>.3</w:t>
      </w:r>
      <w:r w:rsidR="00901523" w:rsidRPr="002437CB">
        <w:rPr>
          <w:lang w:eastAsia="zh-CN"/>
        </w:rPr>
        <w:tab/>
        <w:t>Resources</w:t>
      </w:r>
      <w:bookmarkEnd w:id="1980"/>
      <w:bookmarkEnd w:id="1981"/>
      <w:bookmarkEnd w:id="1982"/>
      <w:bookmarkEnd w:id="1983"/>
    </w:p>
    <w:p w14:paraId="6964340E" w14:textId="740F9EF8" w:rsidR="00901523" w:rsidRPr="002437CB" w:rsidRDefault="00136569" w:rsidP="00901523">
      <w:pPr>
        <w:pStyle w:val="Heading5"/>
        <w:rPr>
          <w:lang w:eastAsia="zh-CN"/>
        </w:rPr>
      </w:pPr>
      <w:bookmarkStart w:id="1984" w:name="_Toc212495977"/>
      <w:bookmarkStart w:id="1985" w:name="_Toc214953550"/>
      <w:bookmarkStart w:id="1986" w:name="_Toc214954276"/>
      <w:bookmarkStart w:id="1987" w:name="_Toc214968898"/>
      <w:r w:rsidRPr="002437CB">
        <w:rPr>
          <w:lang w:eastAsia="zh-CN"/>
        </w:rPr>
        <w:t>6.1.9</w:t>
      </w:r>
      <w:r w:rsidR="00901523" w:rsidRPr="002437CB">
        <w:rPr>
          <w:lang w:eastAsia="zh-CN"/>
        </w:rPr>
        <w:t>.3.1</w:t>
      </w:r>
      <w:r w:rsidR="00901523" w:rsidRPr="002437CB">
        <w:rPr>
          <w:lang w:eastAsia="zh-CN"/>
        </w:rPr>
        <w:tab/>
        <w:t>Overview</w:t>
      </w:r>
      <w:bookmarkEnd w:id="1984"/>
      <w:bookmarkEnd w:id="1985"/>
      <w:bookmarkEnd w:id="1986"/>
      <w:bookmarkEnd w:id="1987"/>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087" type="#_x0000_t75" style="width:312pt;height:150pt" o:ole="">
            <v:imagedata r:id="rId97" o:title=""/>
          </v:shape>
          <o:OLEObject Type="Embed" ProgID="Visio.Drawing.15" ShapeID="_x0000_i1087" DrawAspect="Content" ObjectID="_1825596106" r:id="rId98"/>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lastRenderedPageBreak/>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1988" w:name="_Toc212495978"/>
      <w:bookmarkStart w:id="1989" w:name="_Toc214953551"/>
      <w:bookmarkStart w:id="1990" w:name="_Toc214954277"/>
      <w:bookmarkStart w:id="1991" w:name="_Toc214968899"/>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1988"/>
      <w:bookmarkEnd w:id="1989"/>
      <w:bookmarkEnd w:id="1990"/>
      <w:bookmarkEnd w:id="1991"/>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lastRenderedPageBreak/>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77777777" w:rsidR="00901523" w:rsidRPr="002437CB" w:rsidRDefault="00901523" w:rsidP="00A24C9B">
            <w:pPr>
              <w:pStyle w:val="TAL"/>
            </w:pPr>
            <w:r w:rsidRPr="002437CB">
              <w:rPr>
                <w:lang w:eastAsia="zh-CN"/>
              </w:rPr>
              <w:t>{apiRoot}/aimles-mlmpm/&lt;apiVersion&gt;/subscriptions{subscriptionId}</w:t>
            </w:r>
          </w:p>
        </w:tc>
      </w:tr>
    </w:tbl>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1992" w:name="_Toc212495979"/>
      <w:bookmarkStart w:id="1993" w:name="_Toc214953552"/>
      <w:bookmarkStart w:id="1994" w:name="_Toc214954278"/>
      <w:bookmarkStart w:id="1995" w:name="_Toc214968900"/>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1992"/>
      <w:bookmarkEnd w:id="1993"/>
      <w:bookmarkEnd w:id="1994"/>
      <w:bookmarkEnd w:id="1995"/>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lastRenderedPageBreak/>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1996" w:name="_Toc212495980"/>
      <w:bookmarkStart w:id="1997" w:name="_Toc214953553"/>
      <w:bookmarkStart w:id="1998" w:name="_Toc214954279"/>
      <w:bookmarkStart w:id="1999" w:name="_Toc214968901"/>
      <w:r w:rsidRPr="002437CB">
        <w:rPr>
          <w:noProof/>
        </w:rPr>
        <w:t>6.1.9</w:t>
      </w:r>
      <w:r w:rsidR="00901523" w:rsidRPr="002437CB">
        <w:rPr>
          <w:noProof/>
        </w:rPr>
        <w:t>.</w:t>
      </w:r>
      <w:r w:rsidR="00901523" w:rsidRPr="002437CB">
        <w:t>4</w:t>
      </w:r>
      <w:r w:rsidR="00901523" w:rsidRPr="002437CB">
        <w:tab/>
        <w:t>Custom Operations without associated resources</w:t>
      </w:r>
      <w:bookmarkEnd w:id="1996"/>
      <w:bookmarkEnd w:id="1997"/>
      <w:bookmarkEnd w:id="1998"/>
      <w:bookmarkEnd w:id="1999"/>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2000" w:name="_Toc212495981"/>
      <w:bookmarkStart w:id="2001" w:name="_Toc214953554"/>
      <w:bookmarkStart w:id="2002" w:name="_Toc214954280"/>
      <w:bookmarkStart w:id="2003" w:name="_Toc214968902"/>
      <w:r w:rsidRPr="002437CB">
        <w:rPr>
          <w:lang w:eastAsia="zh-CN"/>
        </w:rPr>
        <w:t>6.1.9</w:t>
      </w:r>
      <w:r w:rsidR="00901523" w:rsidRPr="002437CB">
        <w:rPr>
          <w:lang w:eastAsia="zh-CN"/>
        </w:rPr>
        <w:t>.5</w:t>
      </w:r>
      <w:r w:rsidR="00901523" w:rsidRPr="002437CB">
        <w:rPr>
          <w:lang w:eastAsia="zh-CN"/>
        </w:rPr>
        <w:tab/>
        <w:t>Notifications</w:t>
      </w:r>
      <w:bookmarkEnd w:id="2000"/>
      <w:bookmarkEnd w:id="2001"/>
      <w:bookmarkEnd w:id="2002"/>
      <w:bookmarkEnd w:id="2003"/>
    </w:p>
    <w:p w14:paraId="6A9D02CD" w14:textId="540011F7" w:rsidR="00901523" w:rsidRPr="002437CB" w:rsidRDefault="00136569" w:rsidP="00901523">
      <w:pPr>
        <w:pStyle w:val="Heading5"/>
        <w:rPr>
          <w:lang w:eastAsia="zh-CN"/>
        </w:rPr>
      </w:pPr>
      <w:bookmarkStart w:id="2004" w:name="_Toc212495982"/>
      <w:bookmarkStart w:id="2005" w:name="_Toc214953555"/>
      <w:bookmarkStart w:id="2006" w:name="_Toc214954281"/>
      <w:bookmarkStart w:id="2007" w:name="_Toc214968903"/>
      <w:r w:rsidRPr="002437CB">
        <w:rPr>
          <w:lang w:eastAsia="zh-CN"/>
        </w:rPr>
        <w:t>6.1.9</w:t>
      </w:r>
      <w:r w:rsidR="00901523" w:rsidRPr="002437CB">
        <w:rPr>
          <w:lang w:eastAsia="zh-CN"/>
        </w:rPr>
        <w:t>.5.1</w:t>
      </w:r>
      <w:r w:rsidR="00901523" w:rsidRPr="002437CB">
        <w:rPr>
          <w:lang w:eastAsia="zh-CN"/>
        </w:rPr>
        <w:tab/>
        <w:t>General</w:t>
      </w:r>
      <w:bookmarkEnd w:id="2004"/>
      <w:bookmarkEnd w:id="2005"/>
      <w:bookmarkEnd w:id="2006"/>
      <w:bookmarkEnd w:id="2007"/>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08" w:name="_Toc212495983"/>
      <w:bookmarkStart w:id="2009" w:name="_Toc214953556"/>
      <w:bookmarkStart w:id="2010" w:name="_Toc214954282"/>
      <w:bookmarkStart w:id="2011" w:name="_Toc214968904"/>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08"/>
      <w:bookmarkEnd w:id="2009"/>
      <w:bookmarkEnd w:id="2010"/>
      <w:bookmarkEnd w:id="2011"/>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lastRenderedPageBreak/>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12" w:name="_Toc212495984"/>
      <w:bookmarkStart w:id="2013" w:name="_Toc214953557"/>
      <w:bookmarkStart w:id="2014" w:name="_Toc214954283"/>
      <w:bookmarkStart w:id="2015" w:name="_Toc214968905"/>
      <w:r w:rsidRPr="002437CB">
        <w:rPr>
          <w:lang w:eastAsia="zh-CN"/>
        </w:rPr>
        <w:t>6.1.9</w:t>
      </w:r>
      <w:r w:rsidR="00901523" w:rsidRPr="002437CB">
        <w:rPr>
          <w:lang w:eastAsia="zh-CN"/>
        </w:rPr>
        <w:t>.6</w:t>
      </w:r>
      <w:r w:rsidR="00901523" w:rsidRPr="002437CB">
        <w:rPr>
          <w:lang w:eastAsia="zh-CN"/>
        </w:rPr>
        <w:tab/>
        <w:t>Data Model</w:t>
      </w:r>
      <w:bookmarkEnd w:id="2012"/>
      <w:bookmarkEnd w:id="2013"/>
      <w:bookmarkEnd w:id="2014"/>
      <w:bookmarkEnd w:id="2015"/>
    </w:p>
    <w:p w14:paraId="0C1D28A8" w14:textId="1A19DABE" w:rsidR="00901523" w:rsidRPr="002437CB" w:rsidRDefault="00136569" w:rsidP="00901523">
      <w:pPr>
        <w:pStyle w:val="Heading5"/>
        <w:rPr>
          <w:lang w:eastAsia="zh-CN"/>
        </w:rPr>
      </w:pPr>
      <w:bookmarkStart w:id="2016" w:name="_Toc212495985"/>
      <w:bookmarkStart w:id="2017" w:name="_Toc214953558"/>
      <w:bookmarkStart w:id="2018" w:name="_Toc214954284"/>
      <w:bookmarkStart w:id="2019" w:name="_Toc214968906"/>
      <w:r w:rsidRPr="002437CB">
        <w:rPr>
          <w:lang w:eastAsia="zh-CN"/>
        </w:rPr>
        <w:t>6.1.9</w:t>
      </w:r>
      <w:r w:rsidR="00901523" w:rsidRPr="002437CB">
        <w:rPr>
          <w:lang w:eastAsia="zh-CN"/>
        </w:rPr>
        <w:t>.6.1</w:t>
      </w:r>
      <w:r w:rsidR="00901523" w:rsidRPr="002437CB">
        <w:rPr>
          <w:lang w:eastAsia="zh-CN"/>
        </w:rPr>
        <w:tab/>
        <w:t>General</w:t>
      </w:r>
      <w:bookmarkEnd w:id="2016"/>
      <w:bookmarkEnd w:id="2017"/>
      <w:bookmarkEnd w:id="2018"/>
      <w:bookmarkEnd w:id="2019"/>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lastRenderedPageBreak/>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20" w:name="_Toc212495986"/>
      <w:bookmarkStart w:id="2021" w:name="_Toc214953559"/>
      <w:bookmarkStart w:id="2022" w:name="_Toc214954285"/>
      <w:bookmarkStart w:id="2023" w:name="_Toc214968907"/>
      <w:r w:rsidRPr="002437CB">
        <w:rPr>
          <w:lang w:eastAsia="zh-CN"/>
        </w:rPr>
        <w:t>6.1.9</w:t>
      </w:r>
      <w:r w:rsidR="00901523" w:rsidRPr="002437CB">
        <w:rPr>
          <w:lang w:eastAsia="zh-CN"/>
        </w:rPr>
        <w:t>.6.2</w:t>
      </w:r>
      <w:r w:rsidR="00901523" w:rsidRPr="002437CB">
        <w:rPr>
          <w:lang w:eastAsia="zh-CN"/>
        </w:rPr>
        <w:tab/>
        <w:t>Structured data types</w:t>
      </w:r>
      <w:bookmarkEnd w:id="2020"/>
      <w:bookmarkEnd w:id="2021"/>
      <w:bookmarkEnd w:id="2022"/>
      <w:bookmarkEnd w:id="2023"/>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lastRenderedPageBreak/>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lastRenderedPageBreak/>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lastRenderedPageBreak/>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24" w:name="_Toc212495987"/>
      <w:bookmarkStart w:id="2025" w:name="_Toc214953560"/>
      <w:bookmarkStart w:id="2026" w:name="_Toc214954286"/>
      <w:bookmarkStart w:id="2027" w:name="_Toc214968908"/>
      <w:r w:rsidRPr="002437CB">
        <w:rPr>
          <w:lang w:eastAsia="zh-CN"/>
        </w:rPr>
        <w:t>6.1.9</w:t>
      </w:r>
      <w:r w:rsidR="00901523" w:rsidRPr="002437CB">
        <w:rPr>
          <w:lang w:eastAsia="zh-CN"/>
        </w:rPr>
        <w:t>.6.3</w:t>
      </w:r>
      <w:r w:rsidR="00901523" w:rsidRPr="002437CB">
        <w:rPr>
          <w:lang w:eastAsia="zh-CN"/>
        </w:rPr>
        <w:tab/>
        <w:t>Simple data types and enumerations</w:t>
      </w:r>
      <w:bookmarkEnd w:id="2024"/>
      <w:bookmarkEnd w:id="2025"/>
      <w:bookmarkEnd w:id="2026"/>
      <w:bookmarkEnd w:id="2027"/>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lastRenderedPageBreak/>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24506D96"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28" w:name="_Toc212495988"/>
      <w:bookmarkStart w:id="2029" w:name="_Toc214953561"/>
      <w:bookmarkStart w:id="2030" w:name="_Toc214954287"/>
      <w:bookmarkStart w:id="2031" w:name="_Toc214968909"/>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28"/>
      <w:bookmarkEnd w:id="2029"/>
      <w:bookmarkEnd w:id="2030"/>
      <w:bookmarkEnd w:id="2031"/>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32" w:name="_Toc212495989"/>
      <w:bookmarkStart w:id="2033" w:name="_Toc214953562"/>
      <w:bookmarkStart w:id="2034" w:name="_Toc214954288"/>
      <w:bookmarkStart w:id="2035" w:name="_Toc214968910"/>
      <w:r w:rsidRPr="002437CB">
        <w:rPr>
          <w:noProof/>
        </w:rPr>
        <w:t>6.1.9</w:t>
      </w:r>
      <w:r w:rsidR="00901523" w:rsidRPr="002437CB">
        <w:rPr>
          <w:noProof/>
        </w:rPr>
        <w:t>.</w:t>
      </w:r>
      <w:r w:rsidR="00901523" w:rsidRPr="002437CB">
        <w:t>6.5</w:t>
      </w:r>
      <w:r w:rsidR="00901523" w:rsidRPr="002437CB">
        <w:tab/>
        <w:t>Binary data</w:t>
      </w:r>
      <w:bookmarkEnd w:id="2032"/>
      <w:bookmarkEnd w:id="2033"/>
      <w:bookmarkEnd w:id="2034"/>
      <w:bookmarkEnd w:id="2035"/>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36" w:name="_Toc212495990"/>
      <w:bookmarkStart w:id="2037" w:name="_Toc214953563"/>
      <w:bookmarkStart w:id="2038" w:name="_Toc214954289"/>
      <w:bookmarkStart w:id="2039" w:name="_Toc214968911"/>
      <w:r w:rsidRPr="002437CB">
        <w:rPr>
          <w:lang w:eastAsia="zh-CN"/>
        </w:rPr>
        <w:t>6.1.9</w:t>
      </w:r>
      <w:r w:rsidR="00901523" w:rsidRPr="002437CB">
        <w:rPr>
          <w:lang w:eastAsia="zh-CN"/>
        </w:rPr>
        <w:t>.7</w:t>
      </w:r>
      <w:r w:rsidR="00901523" w:rsidRPr="002437CB">
        <w:rPr>
          <w:lang w:eastAsia="zh-CN"/>
        </w:rPr>
        <w:tab/>
        <w:t>Error Handling</w:t>
      </w:r>
      <w:bookmarkEnd w:id="2036"/>
      <w:bookmarkEnd w:id="2037"/>
      <w:bookmarkEnd w:id="2038"/>
      <w:bookmarkEnd w:id="2039"/>
    </w:p>
    <w:p w14:paraId="73C7880B" w14:textId="248B91A2" w:rsidR="00901523" w:rsidRPr="002437CB" w:rsidRDefault="00136569" w:rsidP="00901523">
      <w:pPr>
        <w:pStyle w:val="Heading5"/>
      </w:pPr>
      <w:bookmarkStart w:id="2040" w:name="_Toc212495991"/>
      <w:bookmarkStart w:id="2041" w:name="_Toc214953564"/>
      <w:bookmarkStart w:id="2042" w:name="_Toc214954290"/>
      <w:bookmarkStart w:id="2043" w:name="_Toc214968912"/>
      <w:r w:rsidRPr="002437CB">
        <w:rPr>
          <w:lang w:eastAsia="zh-CN"/>
        </w:rPr>
        <w:t>6.1.9</w:t>
      </w:r>
      <w:r w:rsidR="00901523" w:rsidRPr="002437CB">
        <w:rPr>
          <w:lang w:eastAsia="zh-CN"/>
        </w:rPr>
        <w:t>.7.1</w:t>
      </w:r>
      <w:r w:rsidR="00901523" w:rsidRPr="002437CB">
        <w:tab/>
        <w:t>General</w:t>
      </w:r>
      <w:bookmarkEnd w:id="2040"/>
      <w:bookmarkEnd w:id="2041"/>
      <w:bookmarkEnd w:id="2042"/>
      <w:bookmarkEnd w:id="2043"/>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44" w:name="_Toc212495992"/>
      <w:bookmarkStart w:id="2045" w:name="_Toc214953565"/>
      <w:bookmarkStart w:id="2046" w:name="_Toc214954291"/>
      <w:bookmarkStart w:id="2047" w:name="_Toc214968913"/>
      <w:r w:rsidRPr="002437CB">
        <w:rPr>
          <w:lang w:eastAsia="zh-CN"/>
        </w:rPr>
        <w:t>6.1.9</w:t>
      </w:r>
      <w:r w:rsidR="00901523" w:rsidRPr="002437CB">
        <w:rPr>
          <w:lang w:eastAsia="zh-CN"/>
        </w:rPr>
        <w:t>.7.2</w:t>
      </w:r>
      <w:r w:rsidR="00901523" w:rsidRPr="002437CB">
        <w:tab/>
        <w:t>Protocol Errors</w:t>
      </w:r>
      <w:bookmarkEnd w:id="2044"/>
      <w:bookmarkEnd w:id="2045"/>
      <w:bookmarkEnd w:id="2046"/>
      <w:bookmarkEnd w:id="2047"/>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048" w:name="_Toc212495993"/>
      <w:bookmarkStart w:id="2049" w:name="_Toc214953566"/>
      <w:bookmarkStart w:id="2050" w:name="_Toc214954292"/>
      <w:bookmarkStart w:id="2051" w:name="_Toc214968914"/>
      <w:r w:rsidRPr="002437CB">
        <w:rPr>
          <w:lang w:eastAsia="zh-CN"/>
        </w:rPr>
        <w:lastRenderedPageBreak/>
        <w:t>6.1.9</w:t>
      </w:r>
      <w:r w:rsidR="00901523" w:rsidRPr="002437CB">
        <w:rPr>
          <w:lang w:eastAsia="zh-CN"/>
        </w:rPr>
        <w:t>.7.3</w:t>
      </w:r>
      <w:r w:rsidR="00901523" w:rsidRPr="002437CB">
        <w:tab/>
        <w:t>Application Errors</w:t>
      </w:r>
      <w:bookmarkEnd w:id="2048"/>
      <w:bookmarkEnd w:id="2049"/>
      <w:bookmarkEnd w:id="2050"/>
      <w:bookmarkEnd w:id="2051"/>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52" w:name="_Toc212495994"/>
      <w:bookmarkStart w:id="2053" w:name="_Toc214953567"/>
      <w:bookmarkStart w:id="2054" w:name="_Toc214954293"/>
      <w:bookmarkStart w:id="2055" w:name="_Toc214968915"/>
      <w:r w:rsidRPr="002437CB">
        <w:rPr>
          <w:lang w:eastAsia="zh-CN"/>
        </w:rPr>
        <w:t>6.1.9</w:t>
      </w:r>
      <w:r w:rsidR="00901523" w:rsidRPr="002437CB">
        <w:rPr>
          <w:lang w:eastAsia="zh-CN"/>
        </w:rPr>
        <w:t>.8</w:t>
      </w:r>
      <w:r w:rsidR="00901523" w:rsidRPr="002437CB">
        <w:rPr>
          <w:lang w:eastAsia="zh-CN"/>
        </w:rPr>
        <w:tab/>
        <w:t>Feature negotiation</w:t>
      </w:r>
      <w:bookmarkEnd w:id="2052"/>
      <w:bookmarkEnd w:id="2053"/>
      <w:bookmarkEnd w:id="2054"/>
      <w:bookmarkEnd w:id="2055"/>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56" w:name="_Toc212495995"/>
      <w:bookmarkStart w:id="2057" w:name="_Toc214953568"/>
      <w:bookmarkStart w:id="2058" w:name="_Toc214954294"/>
      <w:bookmarkStart w:id="2059" w:name="_Toc214968916"/>
      <w:r w:rsidRPr="002437CB">
        <w:rPr>
          <w:noProof/>
        </w:rPr>
        <w:t>6.1.9</w:t>
      </w:r>
      <w:r w:rsidR="00901523" w:rsidRPr="002437CB">
        <w:rPr>
          <w:noProof/>
        </w:rPr>
        <w:t>.</w:t>
      </w:r>
      <w:r w:rsidR="00901523" w:rsidRPr="002437CB">
        <w:t>9</w:t>
      </w:r>
      <w:r w:rsidR="00901523" w:rsidRPr="002437CB">
        <w:tab/>
        <w:t>Security</w:t>
      </w:r>
      <w:bookmarkEnd w:id="2056"/>
      <w:bookmarkEnd w:id="2057"/>
      <w:bookmarkEnd w:id="2058"/>
      <w:bookmarkEnd w:id="2059"/>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60" w:name="_Toc212495996"/>
      <w:bookmarkStart w:id="2061" w:name="_Toc214953569"/>
      <w:bookmarkStart w:id="2062" w:name="_Toc214954295"/>
      <w:bookmarkStart w:id="2063" w:name="_Toc214968917"/>
      <w:r w:rsidRPr="002437CB">
        <w:lastRenderedPageBreak/>
        <w:t>6.1.10</w:t>
      </w:r>
      <w:r w:rsidRPr="002437CB">
        <w:tab/>
        <w:t>AIMLES_TLModelSelectionAssistance API</w:t>
      </w:r>
      <w:bookmarkEnd w:id="2060"/>
      <w:bookmarkEnd w:id="2061"/>
      <w:bookmarkEnd w:id="2062"/>
      <w:bookmarkEnd w:id="2063"/>
    </w:p>
    <w:p w14:paraId="1EA64831" w14:textId="624D51C8" w:rsidR="00DE633B" w:rsidRPr="002437CB" w:rsidRDefault="00DE633B" w:rsidP="00DE633B">
      <w:pPr>
        <w:pStyle w:val="Heading4"/>
      </w:pPr>
      <w:bookmarkStart w:id="2064" w:name="_Toc212495997"/>
      <w:bookmarkStart w:id="2065" w:name="_Toc214953570"/>
      <w:bookmarkStart w:id="2066" w:name="_Toc214954296"/>
      <w:bookmarkStart w:id="2067" w:name="_Toc214968918"/>
      <w:r w:rsidRPr="002437CB">
        <w:t>6.1.10.1</w:t>
      </w:r>
      <w:r w:rsidRPr="002437CB">
        <w:tab/>
        <w:t>Introduction</w:t>
      </w:r>
      <w:bookmarkEnd w:id="2064"/>
      <w:bookmarkEnd w:id="2065"/>
      <w:bookmarkEnd w:id="2066"/>
      <w:bookmarkEnd w:id="2067"/>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2068" w:name="_Toc212495998"/>
      <w:bookmarkStart w:id="2069" w:name="_Toc214953571"/>
      <w:bookmarkStart w:id="2070" w:name="_Toc214954297"/>
      <w:bookmarkStart w:id="2071" w:name="_Toc214968919"/>
      <w:r w:rsidRPr="002437CB">
        <w:t>6.1.10.2</w:t>
      </w:r>
      <w:r w:rsidRPr="002437CB">
        <w:tab/>
        <w:t>Usage of HTTP and common API related aspects</w:t>
      </w:r>
      <w:bookmarkEnd w:id="2068"/>
      <w:bookmarkEnd w:id="2069"/>
      <w:bookmarkEnd w:id="2070"/>
      <w:bookmarkEnd w:id="2071"/>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072" w:name="_Toc212495999"/>
      <w:bookmarkStart w:id="2073" w:name="_Toc214953572"/>
      <w:bookmarkStart w:id="2074" w:name="_Toc214954298"/>
      <w:bookmarkStart w:id="2075" w:name="_Toc214968920"/>
      <w:r w:rsidRPr="002437CB">
        <w:t>6.1.10.3</w:t>
      </w:r>
      <w:r w:rsidRPr="002437CB">
        <w:tab/>
        <w:t>Resources</w:t>
      </w:r>
      <w:bookmarkEnd w:id="2072"/>
      <w:bookmarkEnd w:id="2073"/>
      <w:bookmarkEnd w:id="2074"/>
      <w:bookmarkEnd w:id="2075"/>
    </w:p>
    <w:p w14:paraId="4876C60C" w14:textId="63748EA3" w:rsidR="00DE633B" w:rsidRPr="002437CB" w:rsidRDefault="00DE633B" w:rsidP="00DE633B">
      <w:pPr>
        <w:pStyle w:val="Heading5"/>
      </w:pPr>
      <w:bookmarkStart w:id="2076" w:name="_Toc212496000"/>
      <w:bookmarkStart w:id="2077" w:name="_Toc214953573"/>
      <w:bookmarkStart w:id="2078" w:name="_Toc214954299"/>
      <w:bookmarkStart w:id="2079" w:name="_Toc214968921"/>
      <w:r w:rsidRPr="002437CB">
        <w:t>6.1.10.3.1</w:t>
      </w:r>
      <w:r w:rsidRPr="002437CB">
        <w:tab/>
        <w:t>Overview</w:t>
      </w:r>
      <w:bookmarkEnd w:id="2076"/>
      <w:bookmarkEnd w:id="2077"/>
      <w:bookmarkEnd w:id="2078"/>
      <w:bookmarkEnd w:id="2079"/>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088" type="#_x0000_t75" style="width:210pt;height:96pt" o:ole="">
            <v:imagedata r:id="rId99" o:title=""/>
          </v:shape>
          <o:OLEObject Type="Embed" ProgID="Visio.Drawing.15" ShapeID="_x0000_i1088" DrawAspect="Content" ObjectID="_1825596107" r:id="rId100"/>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lastRenderedPageBreak/>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080" w:name="_Toc212496001"/>
      <w:bookmarkStart w:id="2081" w:name="_Toc214953574"/>
      <w:bookmarkStart w:id="2082" w:name="_Toc214954300"/>
      <w:bookmarkStart w:id="2083" w:name="_Toc214968922"/>
      <w:r w:rsidRPr="002437CB">
        <w:rPr>
          <w:lang w:eastAsia="zh-CN"/>
        </w:rPr>
        <w:t>6.1.10.3.2</w:t>
      </w:r>
      <w:r w:rsidRPr="002437CB">
        <w:rPr>
          <w:lang w:eastAsia="zh-CN"/>
        </w:rPr>
        <w:tab/>
        <w:t xml:space="preserve">Resource: </w:t>
      </w:r>
      <w:r w:rsidRPr="002437CB">
        <w:t>AIMLE TL Model Selection Assistance</w:t>
      </w:r>
      <w:bookmarkEnd w:id="2080"/>
      <w:bookmarkEnd w:id="2081"/>
      <w:bookmarkEnd w:id="2082"/>
      <w:bookmarkEnd w:id="2083"/>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lastRenderedPageBreak/>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084" w:name="_Toc212496002"/>
      <w:bookmarkStart w:id="2085" w:name="_Toc214953575"/>
      <w:bookmarkStart w:id="2086" w:name="_Toc214954301"/>
      <w:bookmarkStart w:id="2087" w:name="_Toc214968923"/>
      <w:r w:rsidRPr="002437CB">
        <w:rPr>
          <w:lang w:eastAsia="zh-CN"/>
        </w:rPr>
        <w:t>6.1.10.4</w:t>
      </w:r>
      <w:r w:rsidRPr="002437CB">
        <w:rPr>
          <w:lang w:eastAsia="zh-CN"/>
        </w:rPr>
        <w:tab/>
        <w:t>Custom Operations without associated resources</w:t>
      </w:r>
      <w:bookmarkEnd w:id="2084"/>
      <w:bookmarkEnd w:id="2085"/>
      <w:bookmarkEnd w:id="2086"/>
      <w:bookmarkEnd w:id="2087"/>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088" w:name="_Toc212496003"/>
      <w:bookmarkStart w:id="2089" w:name="_Toc214953576"/>
      <w:bookmarkStart w:id="2090" w:name="_Toc214954302"/>
      <w:bookmarkStart w:id="2091" w:name="_Toc214968924"/>
      <w:r w:rsidRPr="002437CB">
        <w:rPr>
          <w:lang w:eastAsia="zh-CN"/>
        </w:rPr>
        <w:t>6.1.10.5</w:t>
      </w:r>
      <w:r w:rsidRPr="002437CB">
        <w:rPr>
          <w:lang w:eastAsia="zh-CN"/>
        </w:rPr>
        <w:tab/>
        <w:t>Notifications</w:t>
      </w:r>
      <w:bookmarkEnd w:id="2088"/>
      <w:bookmarkEnd w:id="2089"/>
      <w:bookmarkEnd w:id="2090"/>
      <w:bookmarkEnd w:id="2091"/>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092" w:name="_Toc212496004"/>
      <w:bookmarkStart w:id="2093" w:name="_Toc214953577"/>
      <w:bookmarkStart w:id="2094" w:name="_Toc214954303"/>
      <w:bookmarkStart w:id="2095" w:name="_Toc214968925"/>
      <w:r w:rsidRPr="002437CB">
        <w:rPr>
          <w:lang w:eastAsia="zh-CN"/>
        </w:rPr>
        <w:t>6.1.10.6</w:t>
      </w:r>
      <w:r w:rsidRPr="002437CB">
        <w:rPr>
          <w:lang w:eastAsia="zh-CN"/>
        </w:rPr>
        <w:tab/>
        <w:t>Data Model</w:t>
      </w:r>
      <w:bookmarkEnd w:id="2092"/>
      <w:bookmarkEnd w:id="2093"/>
      <w:bookmarkEnd w:id="2094"/>
      <w:bookmarkEnd w:id="2095"/>
    </w:p>
    <w:p w14:paraId="585662B3" w14:textId="6AE9ECB9" w:rsidR="00DE633B" w:rsidRPr="002437CB" w:rsidRDefault="00DE633B" w:rsidP="00DE633B">
      <w:pPr>
        <w:pStyle w:val="Heading5"/>
        <w:rPr>
          <w:lang w:eastAsia="zh-CN"/>
        </w:rPr>
      </w:pPr>
      <w:bookmarkStart w:id="2096" w:name="_Toc212496005"/>
      <w:bookmarkStart w:id="2097" w:name="_Toc214953578"/>
      <w:bookmarkStart w:id="2098" w:name="_Toc214954304"/>
      <w:bookmarkStart w:id="2099" w:name="_Toc214968926"/>
      <w:r w:rsidRPr="002437CB">
        <w:rPr>
          <w:lang w:eastAsia="zh-CN"/>
        </w:rPr>
        <w:t>6.1.10.6.1</w:t>
      </w:r>
      <w:r w:rsidRPr="002437CB">
        <w:rPr>
          <w:lang w:eastAsia="zh-CN"/>
        </w:rPr>
        <w:tab/>
        <w:t>General</w:t>
      </w:r>
      <w:bookmarkEnd w:id="2096"/>
      <w:bookmarkEnd w:id="2097"/>
      <w:bookmarkEnd w:id="2098"/>
      <w:bookmarkEnd w:id="2099"/>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lastRenderedPageBreak/>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100" w:name="_Toc212496006"/>
      <w:bookmarkStart w:id="2101" w:name="_Toc214953579"/>
      <w:bookmarkStart w:id="2102" w:name="_Toc214954305"/>
      <w:bookmarkStart w:id="2103" w:name="_Toc214968927"/>
      <w:r w:rsidRPr="002437CB">
        <w:rPr>
          <w:lang w:val="en-US" w:eastAsia="zh-CN"/>
        </w:rPr>
        <w:t>6.1.10.6.2</w:t>
      </w:r>
      <w:r w:rsidRPr="002437CB">
        <w:rPr>
          <w:lang w:val="en-US" w:eastAsia="zh-CN"/>
        </w:rPr>
        <w:tab/>
        <w:t>Structured data types</w:t>
      </w:r>
      <w:bookmarkEnd w:id="2100"/>
      <w:bookmarkEnd w:id="2101"/>
      <w:bookmarkEnd w:id="2102"/>
      <w:bookmarkEnd w:id="2103"/>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04" w:name="_Toc212496007"/>
      <w:bookmarkStart w:id="2105" w:name="_Toc214953580"/>
      <w:bookmarkStart w:id="2106" w:name="_Toc214954306"/>
      <w:bookmarkStart w:id="2107" w:name="_Toc214968928"/>
      <w:r w:rsidRPr="002437CB">
        <w:rPr>
          <w:lang w:eastAsia="zh-CN"/>
        </w:rPr>
        <w:t>6.1.10.6.3</w:t>
      </w:r>
      <w:r w:rsidRPr="002437CB">
        <w:rPr>
          <w:lang w:eastAsia="zh-CN"/>
        </w:rPr>
        <w:tab/>
        <w:t>Simple data types and enumerations</w:t>
      </w:r>
      <w:bookmarkEnd w:id="2104"/>
      <w:bookmarkEnd w:id="2105"/>
      <w:bookmarkEnd w:id="2106"/>
      <w:bookmarkEnd w:id="2107"/>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08" w:name="_Toc212496008"/>
      <w:bookmarkStart w:id="2109" w:name="_Toc214953581"/>
      <w:bookmarkStart w:id="2110" w:name="_Toc214954307"/>
      <w:bookmarkStart w:id="2111" w:name="_Toc214968929"/>
      <w:r w:rsidRPr="002437CB">
        <w:rPr>
          <w:lang w:eastAsia="zh-CN"/>
        </w:rPr>
        <w:t>6.1.10.6.4</w:t>
      </w:r>
      <w:r w:rsidRPr="002437CB">
        <w:rPr>
          <w:lang w:eastAsia="zh-CN"/>
        </w:rPr>
        <w:tab/>
        <w:t>Data types describing alternative data types or combinations of data types</w:t>
      </w:r>
      <w:bookmarkEnd w:id="2108"/>
      <w:bookmarkEnd w:id="2109"/>
      <w:bookmarkEnd w:id="2110"/>
      <w:bookmarkEnd w:id="2111"/>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12" w:name="_Toc212496009"/>
      <w:bookmarkStart w:id="2113" w:name="_Toc214953582"/>
      <w:bookmarkStart w:id="2114" w:name="_Toc214954308"/>
      <w:bookmarkStart w:id="2115" w:name="_Toc214968930"/>
      <w:r w:rsidRPr="002437CB">
        <w:rPr>
          <w:lang w:eastAsia="zh-CN"/>
        </w:rPr>
        <w:t>6.1.10.6.5</w:t>
      </w:r>
      <w:r w:rsidRPr="002437CB">
        <w:rPr>
          <w:lang w:eastAsia="zh-CN"/>
        </w:rPr>
        <w:tab/>
        <w:t>Binary data</w:t>
      </w:r>
      <w:bookmarkEnd w:id="2112"/>
      <w:bookmarkEnd w:id="2113"/>
      <w:bookmarkEnd w:id="2114"/>
      <w:bookmarkEnd w:id="2115"/>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16" w:name="_Toc212496010"/>
      <w:bookmarkStart w:id="2117" w:name="_Toc214953583"/>
      <w:bookmarkStart w:id="2118" w:name="_Toc214954309"/>
      <w:bookmarkStart w:id="2119" w:name="_Toc214968931"/>
      <w:r w:rsidRPr="002437CB">
        <w:rPr>
          <w:lang w:eastAsia="zh-CN"/>
        </w:rPr>
        <w:t>6.1.10.7</w:t>
      </w:r>
      <w:r w:rsidRPr="002437CB">
        <w:rPr>
          <w:lang w:eastAsia="zh-CN"/>
        </w:rPr>
        <w:tab/>
        <w:t>Error Handling</w:t>
      </w:r>
      <w:bookmarkEnd w:id="2116"/>
      <w:bookmarkEnd w:id="2117"/>
      <w:bookmarkEnd w:id="2118"/>
      <w:bookmarkEnd w:id="2119"/>
    </w:p>
    <w:p w14:paraId="4767BF75" w14:textId="6F7BBE65" w:rsidR="00DE633B" w:rsidRPr="002437CB" w:rsidRDefault="00DE633B" w:rsidP="00DE633B">
      <w:pPr>
        <w:pStyle w:val="Heading5"/>
      </w:pPr>
      <w:bookmarkStart w:id="2120" w:name="_Toc212496011"/>
      <w:bookmarkStart w:id="2121" w:name="_Toc214953584"/>
      <w:bookmarkStart w:id="2122" w:name="_Toc214954310"/>
      <w:bookmarkStart w:id="2123" w:name="_Toc214968932"/>
      <w:r w:rsidRPr="002437CB">
        <w:rPr>
          <w:lang w:eastAsia="zh-CN"/>
        </w:rPr>
        <w:t>6.1.10.7.1</w:t>
      </w:r>
      <w:r w:rsidRPr="002437CB">
        <w:tab/>
        <w:t>General</w:t>
      </w:r>
      <w:bookmarkEnd w:id="2120"/>
      <w:bookmarkEnd w:id="2121"/>
      <w:bookmarkEnd w:id="2122"/>
      <w:bookmarkEnd w:id="2123"/>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lastRenderedPageBreak/>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24" w:name="_Toc212496012"/>
      <w:bookmarkStart w:id="2125" w:name="_Toc214953585"/>
      <w:bookmarkStart w:id="2126" w:name="_Toc214954311"/>
      <w:bookmarkStart w:id="2127" w:name="_Toc214968933"/>
      <w:r w:rsidRPr="002437CB">
        <w:rPr>
          <w:lang w:eastAsia="zh-CN"/>
        </w:rPr>
        <w:t>6.1.10.7.2</w:t>
      </w:r>
      <w:r w:rsidRPr="002437CB">
        <w:tab/>
        <w:t>Protocol Errors</w:t>
      </w:r>
      <w:bookmarkEnd w:id="2124"/>
      <w:bookmarkEnd w:id="2125"/>
      <w:bookmarkEnd w:id="2126"/>
      <w:bookmarkEnd w:id="2127"/>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28" w:name="_Toc212496013"/>
      <w:bookmarkStart w:id="2129" w:name="_Toc214953586"/>
      <w:bookmarkStart w:id="2130" w:name="_Toc214954312"/>
      <w:bookmarkStart w:id="2131" w:name="_Toc214968934"/>
      <w:r w:rsidRPr="002437CB">
        <w:rPr>
          <w:lang w:eastAsia="zh-CN"/>
        </w:rPr>
        <w:t>6.1.10.7.3</w:t>
      </w:r>
      <w:r w:rsidRPr="002437CB">
        <w:tab/>
        <w:t>Application Errors</w:t>
      </w:r>
      <w:bookmarkEnd w:id="2128"/>
      <w:bookmarkEnd w:id="2129"/>
      <w:bookmarkEnd w:id="2130"/>
      <w:bookmarkEnd w:id="2131"/>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32" w:name="_Toc212496014"/>
      <w:bookmarkStart w:id="2133" w:name="_Toc214953587"/>
      <w:bookmarkStart w:id="2134" w:name="_Toc214954313"/>
      <w:bookmarkStart w:id="2135" w:name="_Toc214968935"/>
      <w:r w:rsidRPr="002437CB">
        <w:rPr>
          <w:lang w:eastAsia="zh-CN"/>
        </w:rPr>
        <w:t>6.1.10.8</w:t>
      </w:r>
      <w:r w:rsidRPr="002437CB">
        <w:rPr>
          <w:lang w:eastAsia="zh-CN"/>
        </w:rPr>
        <w:tab/>
        <w:t>Feature Negotiation</w:t>
      </w:r>
      <w:bookmarkEnd w:id="2132"/>
      <w:bookmarkEnd w:id="2133"/>
      <w:bookmarkEnd w:id="2134"/>
      <w:bookmarkEnd w:id="2135"/>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36" w:name="_Toc212496015"/>
      <w:bookmarkStart w:id="2137" w:name="_Toc214953588"/>
      <w:bookmarkStart w:id="2138" w:name="_Toc214954314"/>
      <w:bookmarkStart w:id="2139" w:name="_Toc214968936"/>
      <w:r w:rsidRPr="002437CB">
        <w:t>6.1.10.9</w:t>
      </w:r>
      <w:r w:rsidRPr="002437CB">
        <w:tab/>
        <w:t>Security</w:t>
      </w:r>
      <w:bookmarkEnd w:id="2136"/>
      <w:bookmarkEnd w:id="2137"/>
      <w:bookmarkEnd w:id="2138"/>
      <w:bookmarkEnd w:id="2139"/>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40" w:name="_Toc212496016"/>
      <w:bookmarkStart w:id="2141" w:name="_Toc214953589"/>
      <w:bookmarkStart w:id="2142" w:name="_Toc214954315"/>
      <w:bookmarkStart w:id="2143" w:name="_Toc214968937"/>
      <w:r w:rsidRPr="002437CB">
        <w:rPr>
          <w:lang w:eastAsia="zh-CN"/>
        </w:rPr>
        <w:lastRenderedPageBreak/>
        <w:t>6.1.11</w:t>
      </w:r>
      <w:r w:rsidRPr="002437CB">
        <w:rPr>
          <w:lang w:eastAsia="zh-CN"/>
        </w:rPr>
        <w:tab/>
        <w:t>AIMLES_AssistedMLModelSelection API</w:t>
      </w:r>
      <w:bookmarkEnd w:id="2140"/>
      <w:bookmarkEnd w:id="2141"/>
      <w:bookmarkEnd w:id="2142"/>
      <w:bookmarkEnd w:id="2143"/>
    </w:p>
    <w:p w14:paraId="74FD93A0" w14:textId="0A4694A6" w:rsidR="00941EBE" w:rsidRPr="002437CB" w:rsidRDefault="00941EBE" w:rsidP="00941EBE">
      <w:pPr>
        <w:pStyle w:val="Heading4"/>
        <w:rPr>
          <w:lang w:eastAsia="zh-CN"/>
        </w:rPr>
      </w:pPr>
      <w:bookmarkStart w:id="2144" w:name="_Toc212496017"/>
      <w:bookmarkStart w:id="2145" w:name="_Toc214953590"/>
      <w:bookmarkStart w:id="2146" w:name="_Toc214954316"/>
      <w:bookmarkStart w:id="2147" w:name="_Toc214968938"/>
      <w:r w:rsidRPr="002437CB">
        <w:rPr>
          <w:lang w:eastAsia="zh-CN"/>
        </w:rPr>
        <w:t>6.1.11.1</w:t>
      </w:r>
      <w:r w:rsidRPr="002437CB">
        <w:rPr>
          <w:lang w:eastAsia="zh-CN"/>
        </w:rPr>
        <w:tab/>
        <w:t>Introduction</w:t>
      </w:r>
      <w:bookmarkEnd w:id="2144"/>
      <w:bookmarkEnd w:id="2145"/>
      <w:bookmarkEnd w:id="2146"/>
      <w:bookmarkEnd w:id="2147"/>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48" w:name="_Toc212496018"/>
      <w:bookmarkStart w:id="2149" w:name="_Toc214953591"/>
      <w:bookmarkStart w:id="2150" w:name="_Toc214954317"/>
      <w:bookmarkStart w:id="2151" w:name="_Toc214968939"/>
      <w:r w:rsidRPr="002437CB">
        <w:rPr>
          <w:lang w:eastAsia="zh-CN"/>
        </w:rPr>
        <w:t>6.1.11.</w:t>
      </w:r>
      <w:r w:rsidRPr="002437CB">
        <w:t>2</w:t>
      </w:r>
      <w:r w:rsidRPr="002437CB">
        <w:tab/>
        <w:t>Usage of HTTP</w:t>
      </w:r>
      <w:bookmarkEnd w:id="2148"/>
      <w:bookmarkEnd w:id="2149"/>
      <w:bookmarkEnd w:id="2150"/>
      <w:bookmarkEnd w:id="2151"/>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152" w:name="_Toc212496019"/>
      <w:bookmarkStart w:id="2153" w:name="_Toc214953592"/>
      <w:bookmarkStart w:id="2154" w:name="_Toc214954318"/>
      <w:bookmarkStart w:id="2155" w:name="_Toc214968940"/>
      <w:r w:rsidRPr="002437CB">
        <w:rPr>
          <w:lang w:eastAsia="zh-CN"/>
        </w:rPr>
        <w:t>6.1.11.3</w:t>
      </w:r>
      <w:r w:rsidRPr="002437CB">
        <w:rPr>
          <w:lang w:eastAsia="zh-CN"/>
        </w:rPr>
        <w:tab/>
        <w:t>Resources</w:t>
      </w:r>
      <w:bookmarkEnd w:id="2152"/>
      <w:bookmarkEnd w:id="2153"/>
      <w:bookmarkEnd w:id="2154"/>
      <w:bookmarkEnd w:id="2155"/>
    </w:p>
    <w:p w14:paraId="1F0D3CE0" w14:textId="1734CD24" w:rsidR="00941EBE" w:rsidRPr="002437CB" w:rsidRDefault="00941EBE" w:rsidP="00941EBE">
      <w:pPr>
        <w:pStyle w:val="Heading5"/>
        <w:rPr>
          <w:lang w:eastAsia="zh-CN"/>
        </w:rPr>
      </w:pPr>
      <w:bookmarkStart w:id="2156" w:name="_Toc212496020"/>
      <w:bookmarkStart w:id="2157" w:name="_Toc214953593"/>
      <w:bookmarkStart w:id="2158" w:name="_Toc214954319"/>
      <w:bookmarkStart w:id="2159" w:name="_Toc214968941"/>
      <w:r w:rsidRPr="002437CB">
        <w:rPr>
          <w:lang w:eastAsia="zh-CN"/>
        </w:rPr>
        <w:t>6.1.11.3.1</w:t>
      </w:r>
      <w:r w:rsidRPr="002437CB">
        <w:rPr>
          <w:lang w:eastAsia="zh-CN"/>
        </w:rPr>
        <w:tab/>
        <w:t>Overview</w:t>
      </w:r>
      <w:bookmarkEnd w:id="2156"/>
      <w:bookmarkEnd w:id="2157"/>
      <w:bookmarkEnd w:id="2158"/>
      <w:bookmarkEnd w:id="2159"/>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089" type="#_x0000_t75" style="width:371.55pt;height:144.85pt" o:ole="">
            <v:imagedata r:id="rId101" o:title=""/>
          </v:shape>
          <o:OLEObject Type="Embed" ProgID="Visio.Drawing.15" ShapeID="_x0000_i1089" DrawAspect="Content" ObjectID="_1825596108" r:id="rId102"/>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lastRenderedPageBreak/>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60" w:name="_Toc212496021"/>
      <w:bookmarkStart w:id="2161" w:name="_Toc214953594"/>
      <w:bookmarkStart w:id="2162" w:name="_Toc214954320"/>
      <w:bookmarkStart w:id="2163" w:name="_Toc214968942"/>
      <w:r w:rsidRPr="002437CB">
        <w:rPr>
          <w:lang w:eastAsia="zh-CN"/>
        </w:rPr>
        <w:t>6.1.11.3.2</w:t>
      </w:r>
      <w:r w:rsidRPr="002437CB">
        <w:rPr>
          <w:lang w:eastAsia="zh-CN"/>
        </w:rPr>
        <w:tab/>
        <w:t xml:space="preserve">Resource: </w:t>
      </w:r>
      <w:r w:rsidRPr="002437CB">
        <w:t>AIMLE Assisted ML Model Selection Subscriptions</w:t>
      </w:r>
      <w:bookmarkEnd w:id="2160"/>
      <w:bookmarkEnd w:id="2161"/>
      <w:bookmarkEnd w:id="2162"/>
      <w:bookmarkEnd w:id="2163"/>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lastRenderedPageBreak/>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64" w:name="_Toc212496022"/>
      <w:bookmarkStart w:id="2165" w:name="_Toc214953595"/>
      <w:bookmarkStart w:id="2166" w:name="_Toc214954321"/>
      <w:bookmarkStart w:id="2167" w:name="_Toc214968943"/>
      <w:r w:rsidRPr="002437CB">
        <w:rPr>
          <w:lang w:eastAsia="zh-CN"/>
        </w:rPr>
        <w:t>6.1.11.3.3</w:t>
      </w:r>
      <w:r w:rsidRPr="002437CB">
        <w:rPr>
          <w:lang w:eastAsia="zh-CN"/>
        </w:rPr>
        <w:tab/>
        <w:t xml:space="preserve">Resource: </w:t>
      </w:r>
      <w:r w:rsidRPr="002437CB">
        <w:t>Individual AIMLE Assisted ML Model Selection Subscription</w:t>
      </w:r>
      <w:bookmarkEnd w:id="2164"/>
      <w:bookmarkEnd w:id="2165"/>
      <w:bookmarkEnd w:id="2166"/>
      <w:bookmarkEnd w:id="2167"/>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lastRenderedPageBreak/>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lastRenderedPageBreak/>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lastRenderedPageBreak/>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lastRenderedPageBreak/>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lastRenderedPageBreak/>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168" w:name="_Toc212496023"/>
      <w:bookmarkStart w:id="2169" w:name="_Toc214953596"/>
      <w:bookmarkStart w:id="2170" w:name="_Toc214954322"/>
      <w:bookmarkStart w:id="2171" w:name="_Toc214968944"/>
      <w:r w:rsidRPr="002437CB">
        <w:rPr>
          <w:noProof/>
        </w:rPr>
        <w:t>6.1.11.</w:t>
      </w:r>
      <w:r w:rsidRPr="002437CB">
        <w:t>4</w:t>
      </w:r>
      <w:r w:rsidRPr="002437CB">
        <w:tab/>
        <w:t>Custom Operations without associated resources</w:t>
      </w:r>
      <w:bookmarkEnd w:id="2168"/>
      <w:bookmarkEnd w:id="2169"/>
      <w:bookmarkEnd w:id="2170"/>
      <w:bookmarkEnd w:id="2171"/>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172" w:name="_Toc212496024"/>
      <w:bookmarkStart w:id="2173" w:name="_Toc214953597"/>
      <w:bookmarkStart w:id="2174" w:name="_Toc214954323"/>
      <w:bookmarkStart w:id="2175" w:name="_Toc214968945"/>
      <w:r w:rsidRPr="002437CB">
        <w:rPr>
          <w:lang w:eastAsia="zh-CN"/>
        </w:rPr>
        <w:t>6.1.11.5</w:t>
      </w:r>
      <w:r w:rsidRPr="002437CB">
        <w:rPr>
          <w:lang w:eastAsia="zh-CN"/>
        </w:rPr>
        <w:tab/>
        <w:t>Notifications</w:t>
      </w:r>
      <w:bookmarkEnd w:id="2172"/>
      <w:bookmarkEnd w:id="2173"/>
      <w:bookmarkEnd w:id="2174"/>
      <w:bookmarkEnd w:id="2175"/>
    </w:p>
    <w:p w14:paraId="6D329BBB" w14:textId="35B73B1C" w:rsidR="00941EBE" w:rsidRPr="002437CB" w:rsidRDefault="00941EBE" w:rsidP="00941EBE">
      <w:pPr>
        <w:pStyle w:val="Heading5"/>
        <w:rPr>
          <w:lang w:eastAsia="zh-CN"/>
        </w:rPr>
      </w:pPr>
      <w:bookmarkStart w:id="2176" w:name="_Toc212496025"/>
      <w:bookmarkStart w:id="2177" w:name="_Toc214953598"/>
      <w:bookmarkStart w:id="2178" w:name="_Toc214954324"/>
      <w:bookmarkStart w:id="2179" w:name="_Toc214968946"/>
      <w:r w:rsidRPr="002437CB">
        <w:rPr>
          <w:lang w:eastAsia="zh-CN"/>
        </w:rPr>
        <w:t>6.1.11.5.1</w:t>
      </w:r>
      <w:r w:rsidRPr="002437CB">
        <w:rPr>
          <w:lang w:eastAsia="zh-CN"/>
        </w:rPr>
        <w:tab/>
        <w:t>General</w:t>
      </w:r>
      <w:bookmarkEnd w:id="2176"/>
      <w:bookmarkEnd w:id="2177"/>
      <w:bookmarkEnd w:id="2178"/>
      <w:bookmarkEnd w:id="2179"/>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180" w:name="_Toc212496026"/>
      <w:bookmarkStart w:id="2181" w:name="_Toc214953599"/>
      <w:bookmarkStart w:id="2182" w:name="_Toc214954325"/>
      <w:bookmarkStart w:id="2183" w:name="_Toc214968947"/>
      <w:r w:rsidRPr="002437CB">
        <w:rPr>
          <w:lang w:eastAsia="zh-CN"/>
        </w:rPr>
        <w:t>6.1.11.5.2</w:t>
      </w:r>
      <w:r w:rsidRPr="002437CB">
        <w:rPr>
          <w:lang w:eastAsia="zh-CN"/>
        </w:rPr>
        <w:tab/>
        <w:t>AIMLE Assisted ML Model Selection Event Notification</w:t>
      </w:r>
      <w:bookmarkEnd w:id="2180"/>
      <w:bookmarkEnd w:id="2181"/>
      <w:bookmarkEnd w:id="2182"/>
      <w:bookmarkEnd w:id="2183"/>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lastRenderedPageBreak/>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184" w:name="_Toc212496027"/>
      <w:bookmarkStart w:id="2185" w:name="_Toc214953600"/>
      <w:bookmarkStart w:id="2186" w:name="_Toc214954326"/>
      <w:bookmarkStart w:id="2187" w:name="_Toc214968948"/>
      <w:r w:rsidRPr="002437CB">
        <w:rPr>
          <w:lang w:eastAsia="zh-CN"/>
        </w:rPr>
        <w:t>6.1.11.6</w:t>
      </w:r>
      <w:r w:rsidRPr="002437CB">
        <w:rPr>
          <w:lang w:eastAsia="zh-CN"/>
        </w:rPr>
        <w:tab/>
        <w:t>Data Model</w:t>
      </w:r>
      <w:bookmarkEnd w:id="2184"/>
      <w:bookmarkEnd w:id="2185"/>
      <w:bookmarkEnd w:id="2186"/>
      <w:bookmarkEnd w:id="2187"/>
    </w:p>
    <w:p w14:paraId="144BD23A" w14:textId="4508C156" w:rsidR="00941EBE" w:rsidRPr="002437CB" w:rsidRDefault="00941EBE" w:rsidP="00941EBE">
      <w:pPr>
        <w:pStyle w:val="Heading5"/>
        <w:rPr>
          <w:lang w:eastAsia="zh-CN"/>
        </w:rPr>
      </w:pPr>
      <w:bookmarkStart w:id="2188" w:name="_Toc212496028"/>
      <w:bookmarkStart w:id="2189" w:name="_Toc214953601"/>
      <w:bookmarkStart w:id="2190" w:name="_Toc214954327"/>
      <w:bookmarkStart w:id="2191" w:name="_Toc214968949"/>
      <w:r w:rsidRPr="002437CB">
        <w:rPr>
          <w:lang w:eastAsia="zh-CN"/>
        </w:rPr>
        <w:t>6.1.11.6.1</w:t>
      </w:r>
      <w:r w:rsidRPr="002437CB">
        <w:rPr>
          <w:lang w:eastAsia="zh-CN"/>
        </w:rPr>
        <w:tab/>
        <w:t>General</w:t>
      </w:r>
      <w:bookmarkEnd w:id="2188"/>
      <w:bookmarkEnd w:id="2189"/>
      <w:bookmarkEnd w:id="2190"/>
      <w:bookmarkEnd w:id="2191"/>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lastRenderedPageBreak/>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192" w:name="_Toc212496029"/>
      <w:bookmarkStart w:id="2193" w:name="_Toc214953602"/>
      <w:bookmarkStart w:id="2194" w:name="_Toc214954328"/>
      <w:bookmarkStart w:id="2195" w:name="_Toc214968950"/>
      <w:r w:rsidRPr="002437CB">
        <w:rPr>
          <w:lang w:eastAsia="zh-CN"/>
        </w:rPr>
        <w:t>6.1.11.6.2</w:t>
      </w:r>
      <w:r w:rsidRPr="002437CB">
        <w:rPr>
          <w:lang w:eastAsia="zh-CN"/>
        </w:rPr>
        <w:tab/>
        <w:t>Structured data types</w:t>
      </w:r>
      <w:bookmarkEnd w:id="2192"/>
      <w:bookmarkEnd w:id="2193"/>
      <w:bookmarkEnd w:id="2194"/>
      <w:bookmarkEnd w:id="2195"/>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lastRenderedPageBreak/>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lastRenderedPageBreak/>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lastRenderedPageBreak/>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7777777" w:rsidR="00941EBE" w:rsidRPr="002437CB" w:rsidRDefault="00941EBE" w:rsidP="00A24C9B">
            <w:pPr>
              <w:pStyle w:val="TAC"/>
            </w:pPr>
            <w:r w:rsidRPr="002437CB">
              <w:t>0..N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196" w:name="_Toc212496030"/>
      <w:bookmarkStart w:id="2197" w:name="_Toc214953603"/>
      <w:bookmarkStart w:id="2198" w:name="_Toc214954329"/>
      <w:bookmarkStart w:id="2199" w:name="_Toc214968951"/>
      <w:r w:rsidRPr="002437CB">
        <w:rPr>
          <w:lang w:eastAsia="zh-CN"/>
        </w:rPr>
        <w:t>6.1.11.6.3</w:t>
      </w:r>
      <w:r w:rsidRPr="002437CB">
        <w:rPr>
          <w:lang w:eastAsia="zh-CN"/>
        </w:rPr>
        <w:tab/>
        <w:t>Simple data types and enumerations</w:t>
      </w:r>
      <w:bookmarkEnd w:id="2196"/>
      <w:bookmarkEnd w:id="2197"/>
      <w:bookmarkEnd w:id="2198"/>
      <w:bookmarkEnd w:id="2199"/>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lastRenderedPageBreak/>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200" w:name="_Toc212496031"/>
      <w:bookmarkStart w:id="2201" w:name="_Toc214953604"/>
      <w:bookmarkStart w:id="2202" w:name="_Toc214954330"/>
      <w:bookmarkStart w:id="2203" w:name="_Toc214968952"/>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200"/>
      <w:bookmarkEnd w:id="2201"/>
      <w:bookmarkEnd w:id="2202"/>
      <w:bookmarkEnd w:id="2203"/>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04" w:name="_Toc212496032"/>
      <w:bookmarkStart w:id="2205" w:name="_Toc214953605"/>
      <w:bookmarkStart w:id="2206" w:name="_Toc214954331"/>
      <w:bookmarkStart w:id="2207" w:name="_Toc214968953"/>
      <w:r w:rsidRPr="002437CB">
        <w:rPr>
          <w:noProof/>
        </w:rPr>
        <w:t>6.1.11.</w:t>
      </w:r>
      <w:r w:rsidRPr="002437CB">
        <w:t>6.5</w:t>
      </w:r>
      <w:r w:rsidRPr="002437CB">
        <w:tab/>
        <w:t>Binary data</w:t>
      </w:r>
      <w:bookmarkEnd w:id="2204"/>
      <w:bookmarkEnd w:id="2205"/>
      <w:bookmarkEnd w:id="2206"/>
      <w:bookmarkEnd w:id="2207"/>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08" w:name="_Toc212496033"/>
      <w:bookmarkStart w:id="2209" w:name="_Toc214953606"/>
      <w:bookmarkStart w:id="2210" w:name="_Toc214954332"/>
      <w:bookmarkStart w:id="2211" w:name="_Toc214968954"/>
      <w:r w:rsidRPr="002437CB">
        <w:rPr>
          <w:lang w:eastAsia="zh-CN"/>
        </w:rPr>
        <w:t>6.1.11.7</w:t>
      </w:r>
      <w:r w:rsidRPr="002437CB">
        <w:rPr>
          <w:lang w:eastAsia="zh-CN"/>
        </w:rPr>
        <w:tab/>
        <w:t>Error Handling</w:t>
      </w:r>
      <w:bookmarkEnd w:id="2208"/>
      <w:bookmarkEnd w:id="2209"/>
      <w:bookmarkEnd w:id="2210"/>
      <w:bookmarkEnd w:id="2211"/>
    </w:p>
    <w:p w14:paraId="0437B252" w14:textId="49FDFD2D" w:rsidR="00941EBE" w:rsidRPr="002437CB" w:rsidRDefault="00941EBE" w:rsidP="00941EBE">
      <w:pPr>
        <w:pStyle w:val="Heading5"/>
      </w:pPr>
      <w:bookmarkStart w:id="2212" w:name="_Toc212496034"/>
      <w:bookmarkStart w:id="2213" w:name="_Toc214953607"/>
      <w:bookmarkStart w:id="2214" w:name="_Toc214954333"/>
      <w:bookmarkStart w:id="2215" w:name="_Toc214968955"/>
      <w:r w:rsidRPr="002437CB">
        <w:rPr>
          <w:lang w:eastAsia="zh-CN"/>
        </w:rPr>
        <w:t>6.1.11.7.1</w:t>
      </w:r>
      <w:r w:rsidRPr="002437CB">
        <w:tab/>
        <w:t>General</w:t>
      </w:r>
      <w:bookmarkEnd w:id="2212"/>
      <w:bookmarkEnd w:id="2213"/>
      <w:bookmarkEnd w:id="2214"/>
      <w:bookmarkEnd w:id="2215"/>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16" w:name="_Toc212496035"/>
      <w:bookmarkStart w:id="2217" w:name="_Toc214953608"/>
      <w:bookmarkStart w:id="2218" w:name="_Toc214954334"/>
      <w:bookmarkStart w:id="2219" w:name="_Toc214968956"/>
      <w:r w:rsidRPr="002437CB">
        <w:rPr>
          <w:lang w:eastAsia="zh-CN"/>
        </w:rPr>
        <w:lastRenderedPageBreak/>
        <w:t>6.1.11.7.2</w:t>
      </w:r>
      <w:r w:rsidRPr="002437CB">
        <w:tab/>
        <w:t>Protocol Errors</w:t>
      </w:r>
      <w:bookmarkEnd w:id="2216"/>
      <w:bookmarkEnd w:id="2217"/>
      <w:bookmarkEnd w:id="2218"/>
      <w:bookmarkEnd w:id="2219"/>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20" w:name="_Toc212496036"/>
      <w:bookmarkStart w:id="2221" w:name="_Toc214953609"/>
      <w:bookmarkStart w:id="2222" w:name="_Toc214954335"/>
      <w:bookmarkStart w:id="2223" w:name="_Toc214968957"/>
      <w:r w:rsidRPr="002437CB">
        <w:rPr>
          <w:lang w:eastAsia="zh-CN"/>
        </w:rPr>
        <w:t>6.1.11.7.3</w:t>
      </w:r>
      <w:r w:rsidRPr="002437CB">
        <w:tab/>
        <w:t>Application Errors</w:t>
      </w:r>
      <w:bookmarkEnd w:id="2220"/>
      <w:bookmarkEnd w:id="2221"/>
      <w:bookmarkEnd w:id="2222"/>
      <w:bookmarkEnd w:id="2223"/>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24" w:name="_Toc212496037"/>
      <w:bookmarkStart w:id="2225" w:name="_Toc214953610"/>
      <w:bookmarkStart w:id="2226" w:name="_Toc214954336"/>
      <w:bookmarkStart w:id="2227" w:name="_Toc214968958"/>
      <w:r w:rsidRPr="002437CB">
        <w:rPr>
          <w:lang w:eastAsia="zh-CN"/>
        </w:rPr>
        <w:t>6.1.11.8</w:t>
      </w:r>
      <w:r w:rsidRPr="002437CB">
        <w:rPr>
          <w:lang w:eastAsia="zh-CN"/>
        </w:rPr>
        <w:tab/>
        <w:t>Feature negotiation</w:t>
      </w:r>
      <w:bookmarkEnd w:id="2224"/>
      <w:bookmarkEnd w:id="2225"/>
      <w:bookmarkEnd w:id="2226"/>
      <w:bookmarkEnd w:id="2227"/>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28" w:name="_Toc212496038"/>
      <w:bookmarkStart w:id="2229" w:name="_Toc214953611"/>
      <w:bookmarkStart w:id="2230" w:name="_Toc214954337"/>
      <w:bookmarkStart w:id="2231" w:name="_Toc214968959"/>
      <w:r w:rsidRPr="002437CB">
        <w:rPr>
          <w:noProof/>
        </w:rPr>
        <w:t>6.1.11.</w:t>
      </w:r>
      <w:r w:rsidRPr="002437CB">
        <w:t>9</w:t>
      </w:r>
      <w:r w:rsidRPr="002437CB">
        <w:tab/>
        <w:t>Security</w:t>
      </w:r>
      <w:bookmarkEnd w:id="2228"/>
      <w:bookmarkEnd w:id="2229"/>
      <w:bookmarkEnd w:id="2230"/>
      <w:bookmarkEnd w:id="2231"/>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32" w:name="_Toc212496039"/>
      <w:bookmarkStart w:id="2233" w:name="_Toc214953612"/>
      <w:bookmarkStart w:id="2234" w:name="_Toc214954338"/>
      <w:bookmarkStart w:id="2235" w:name="_Toc214968960"/>
      <w:r w:rsidRPr="002437CB">
        <w:rPr>
          <w:lang w:eastAsia="zh-CN"/>
        </w:rPr>
        <w:lastRenderedPageBreak/>
        <w:t>6.1.12</w:t>
      </w:r>
      <w:r w:rsidRPr="002437CB">
        <w:rPr>
          <w:lang w:eastAsia="zh-CN"/>
        </w:rPr>
        <w:tab/>
        <w:t>AIMLES_SplitOpEvent API</w:t>
      </w:r>
      <w:bookmarkEnd w:id="2232"/>
      <w:bookmarkEnd w:id="2233"/>
      <w:bookmarkEnd w:id="2234"/>
      <w:bookmarkEnd w:id="2235"/>
    </w:p>
    <w:p w14:paraId="5E8E8FE8" w14:textId="5453CF98" w:rsidR="00A47DBD" w:rsidRPr="002437CB" w:rsidRDefault="00A47DBD" w:rsidP="00A47DBD">
      <w:pPr>
        <w:pStyle w:val="Heading4"/>
        <w:rPr>
          <w:lang w:eastAsia="zh-CN"/>
        </w:rPr>
      </w:pPr>
      <w:bookmarkStart w:id="2236" w:name="_Toc212496040"/>
      <w:bookmarkStart w:id="2237" w:name="_Toc214953613"/>
      <w:bookmarkStart w:id="2238" w:name="_Toc214954339"/>
      <w:bookmarkStart w:id="2239" w:name="_Toc214968961"/>
      <w:r w:rsidRPr="002437CB">
        <w:rPr>
          <w:lang w:eastAsia="zh-CN"/>
        </w:rPr>
        <w:t>6.1.12.1</w:t>
      </w:r>
      <w:r w:rsidRPr="002437CB">
        <w:rPr>
          <w:lang w:eastAsia="zh-CN"/>
        </w:rPr>
        <w:tab/>
        <w:t>Introduction</w:t>
      </w:r>
      <w:bookmarkEnd w:id="2236"/>
      <w:bookmarkEnd w:id="2237"/>
      <w:bookmarkEnd w:id="2238"/>
      <w:bookmarkEnd w:id="2239"/>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40" w:name="_Toc212496041"/>
      <w:bookmarkStart w:id="2241" w:name="_Toc214953614"/>
      <w:bookmarkStart w:id="2242" w:name="_Toc214954340"/>
      <w:bookmarkStart w:id="2243" w:name="_Toc214968962"/>
      <w:r w:rsidRPr="002437CB">
        <w:rPr>
          <w:lang w:eastAsia="zh-CN"/>
        </w:rPr>
        <w:t>6.1.12.</w:t>
      </w:r>
      <w:r w:rsidRPr="002437CB">
        <w:t>2</w:t>
      </w:r>
      <w:r w:rsidRPr="002437CB">
        <w:tab/>
        <w:t>Usage of HTTP</w:t>
      </w:r>
      <w:bookmarkEnd w:id="2240"/>
      <w:bookmarkEnd w:id="2241"/>
      <w:bookmarkEnd w:id="2242"/>
      <w:bookmarkEnd w:id="2243"/>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44" w:name="_Toc212496042"/>
      <w:bookmarkStart w:id="2245" w:name="_Toc214953615"/>
      <w:bookmarkStart w:id="2246" w:name="_Toc214954341"/>
      <w:bookmarkStart w:id="2247" w:name="_Toc214968963"/>
      <w:r w:rsidRPr="002437CB">
        <w:rPr>
          <w:lang w:eastAsia="zh-CN"/>
        </w:rPr>
        <w:t>6.1.12.3</w:t>
      </w:r>
      <w:r w:rsidRPr="002437CB">
        <w:rPr>
          <w:lang w:eastAsia="zh-CN"/>
        </w:rPr>
        <w:tab/>
        <w:t>Resources</w:t>
      </w:r>
      <w:bookmarkEnd w:id="2244"/>
      <w:bookmarkEnd w:id="2245"/>
      <w:bookmarkEnd w:id="2246"/>
      <w:bookmarkEnd w:id="2247"/>
    </w:p>
    <w:p w14:paraId="301682F3" w14:textId="1FCD4F20" w:rsidR="00A47DBD" w:rsidRPr="002437CB" w:rsidRDefault="00A47DBD" w:rsidP="00A47DBD">
      <w:pPr>
        <w:pStyle w:val="Heading5"/>
        <w:rPr>
          <w:lang w:eastAsia="zh-CN"/>
        </w:rPr>
      </w:pPr>
      <w:bookmarkStart w:id="2248" w:name="_Toc212496043"/>
      <w:bookmarkStart w:id="2249" w:name="_Toc214953616"/>
      <w:bookmarkStart w:id="2250" w:name="_Toc214954342"/>
      <w:bookmarkStart w:id="2251" w:name="_Toc214968964"/>
      <w:r w:rsidRPr="002437CB">
        <w:rPr>
          <w:lang w:eastAsia="zh-CN"/>
        </w:rPr>
        <w:t>6.1.12.3.1</w:t>
      </w:r>
      <w:r w:rsidRPr="002437CB">
        <w:rPr>
          <w:lang w:eastAsia="zh-CN"/>
        </w:rPr>
        <w:tab/>
        <w:t>Overview</w:t>
      </w:r>
      <w:bookmarkEnd w:id="2248"/>
      <w:bookmarkEnd w:id="2249"/>
      <w:bookmarkEnd w:id="2250"/>
      <w:bookmarkEnd w:id="2251"/>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090" type="#_x0000_t75" style="width:313.7pt;height:153.45pt" o:ole="">
            <v:imagedata r:id="rId103" o:title=""/>
          </v:shape>
          <o:OLEObject Type="Embed" ProgID="Visio.Drawing.15" ShapeID="_x0000_i1090" DrawAspect="Content" ObjectID="_1825596109" r:id="rId104"/>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lastRenderedPageBreak/>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52" w:name="_Toc212496044"/>
      <w:bookmarkStart w:id="2253" w:name="_Toc214953617"/>
      <w:bookmarkStart w:id="2254" w:name="_Toc214954343"/>
      <w:bookmarkStart w:id="2255" w:name="_Toc214968965"/>
      <w:r w:rsidRPr="002437CB">
        <w:rPr>
          <w:lang w:eastAsia="zh-CN"/>
        </w:rPr>
        <w:t>6.1.12.3.2</w:t>
      </w:r>
      <w:r w:rsidRPr="002437CB">
        <w:rPr>
          <w:lang w:eastAsia="zh-CN"/>
        </w:rPr>
        <w:tab/>
        <w:t xml:space="preserve">Resource: </w:t>
      </w:r>
      <w:r w:rsidRPr="002437CB">
        <w:t>AIMLE Split Operation Event Subscriptions</w:t>
      </w:r>
      <w:bookmarkEnd w:id="2252"/>
      <w:bookmarkEnd w:id="2253"/>
      <w:bookmarkEnd w:id="2254"/>
      <w:bookmarkEnd w:id="2255"/>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lastRenderedPageBreak/>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3DC43581" w:rsidR="00A47DBD" w:rsidRPr="002437CB" w:rsidRDefault="00A47DBD" w:rsidP="00A24C9B">
            <w:pPr>
              <w:pStyle w:val="TAL"/>
            </w:pPr>
            <w:r w:rsidRPr="002437CB">
              <w:rPr>
                <w:lang w:eastAsia="zh-CN"/>
              </w:rPr>
              <w:t>{apiRoot}/aimles-mlmpm/&lt;apiVersion&gt;/subscriptions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56" w:name="_Toc212496045"/>
      <w:bookmarkStart w:id="2257" w:name="_Toc214953618"/>
      <w:bookmarkStart w:id="2258" w:name="_Toc214954344"/>
      <w:bookmarkStart w:id="2259" w:name="_Toc214968966"/>
      <w:r w:rsidRPr="002437CB">
        <w:rPr>
          <w:lang w:eastAsia="zh-CN"/>
        </w:rPr>
        <w:t>6.1.12.3.3</w:t>
      </w:r>
      <w:r w:rsidRPr="002437CB">
        <w:rPr>
          <w:lang w:eastAsia="zh-CN"/>
        </w:rPr>
        <w:tab/>
        <w:t xml:space="preserve">Resource: </w:t>
      </w:r>
      <w:r w:rsidRPr="002437CB">
        <w:t>Individual AIMLE Split Operation Event Subscription</w:t>
      </w:r>
      <w:bookmarkEnd w:id="2256"/>
      <w:bookmarkEnd w:id="2257"/>
      <w:bookmarkEnd w:id="2258"/>
      <w:bookmarkEnd w:id="2259"/>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60" w:name="_Toc138755284"/>
      <w:bookmarkStart w:id="2261" w:name="_Toc151886054"/>
      <w:bookmarkStart w:id="2262" w:name="_Toc152076119"/>
      <w:bookmarkStart w:id="2263" w:name="_Toc153793835"/>
      <w:bookmarkStart w:id="2264" w:name="_Toc162006534"/>
      <w:bookmarkStart w:id="2265" w:name="_Toc168479759"/>
      <w:bookmarkStart w:id="2266" w:name="_Toc170159390"/>
      <w:bookmarkStart w:id="2267" w:name="_Toc185512845"/>
      <w:bookmarkStart w:id="2268" w:name="_Toc197340430"/>
      <w:bookmarkStart w:id="2269"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lastRenderedPageBreak/>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lastRenderedPageBreak/>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60"/>
    <w:bookmarkEnd w:id="2261"/>
    <w:bookmarkEnd w:id="2262"/>
    <w:bookmarkEnd w:id="2263"/>
    <w:bookmarkEnd w:id="2264"/>
    <w:bookmarkEnd w:id="2265"/>
    <w:bookmarkEnd w:id="2266"/>
    <w:bookmarkEnd w:id="2267"/>
    <w:bookmarkEnd w:id="2268"/>
    <w:bookmarkEnd w:id="2269"/>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lastRenderedPageBreak/>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bookmarkStart w:id="2270" w:name="_MCCTEMPBM_CRPT44590085___4"/>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bookmarkStart w:id="2271" w:name="_MCCTEMPBM_CRPT44590086___7"/>
            <w:bookmarkStart w:id="2272" w:name="_MCCTEMPBM_CRPT44590088___7" w:colFirst="3" w:colLast="3"/>
            <w:bookmarkEnd w:id="2270"/>
            <w:r w:rsidRPr="002437CB">
              <w:t>SplitOpEventSub</w:t>
            </w:r>
            <w:bookmarkEnd w:id="2271"/>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bookmarkStart w:id="2273" w:name="_MCCTEMPBM_CRPT44590089___7"/>
            <w:bookmarkStart w:id="2274" w:name="_MCCTEMPBM_CRPT44590090___7" w:colFirst="3" w:colLast="3"/>
            <w:bookmarkEnd w:id="2272"/>
            <w:r w:rsidRPr="002437CB">
              <w:t>n/a</w:t>
            </w:r>
            <w:bookmarkEnd w:id="2273"/>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bookmarkStart w:id="2275" w:name="_MCCTEMPBM_CRPT44590091___7"/>
            <w:bookmarkStart w:id="2276" w:name="_MCCTEMPBM_CRPT44590092___7" w:colFirst="3" w:colLast="4"/>
            <w:bookmarkEnd w:id="2274"/>
            <w:r w:rsidRPr="002437CB">
              <w:t>n/a</w:t>
            </w:r>
            <w:bookmarkEnd w:id="2275"/>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bookmarkStart w:id="2277" w:name="_MCCTEMPBM_CRPT44590093___7"/>
            <w:bookmarkStart w:id="2278" w:name="_MCCTEMPBM_CRPT44590094___7" w:colFirst="3" w:colLast="4"/>
            <w:bookmarkEnd w:id="2276"/>
            <w:r w:rsidRPr="002437CB">
              <w:t>n/a</w:t>
            </w:r>
            <w:bookmarkEnd w:id="2277"/>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bookmarkEnd w:id="2278"/>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bookmarkStart w:id="2279" w:name="_MCCTEMPBM_CRPT44590096___4"/>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bookmarkStart w:id="2280" w:name="_MCCTEMPBM_CRPT44590097___7"/>
            <w:bookmarkEnd w:id="2279"/>
            <w:r w:rsidRPr="002437CB">
              <w:t>n/a</w:t>
            </w:r>
            <w:bookmarkEnd w:id="2280"/>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lastRenderedPageBreak/>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bookmarkStart w:id="2281" w:name="_MCCTEMPBM_CRPT44590098___4"/>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bookmarkStart w:id="2282" w:name="_MCCTEMPBM_CRPT44590099___7"/>
            <w:bookmarkEnd w:id="2281"/>
            <w:r w:rsidRPr="002437CB">
              <w:t>n/a</w:t>
            </w:r>
            <w:bookmarkEnd w:id="2282"/>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bookmarkStart w:id="2283" w:name="_MCCTEMPBM_CRPT44590100___4"/>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bookmarkStart w:id="2284" w:name="_MCCTEMPBM_CRPT44590101___7"/>
            <w:bookmarkStart w:id="2285" w:name="_MCCTEMPBM_CRPT44590102___7" w:colFirst="3" w:colLast="3"/>
            <w:bookmarkEnd w:id="2283"/>
            <w:r w:rsidRPr="002437CB">
              <w:t>n/a</w:t>
            </w:r>
            <w:bookmarkEnd w:id="2284"/>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bookmarkStart w:id="2286" w:name="_MCCTEMPBM_CRPT44590103___7"/>
            <w:bookmarkStart w:id="2287" w:name="_MCCTEMPBM_CRPT44590104___7" w:colFirst="3" w:colLast="4"/>
            <w:bookmarkEnd w:id="2285"/>
            <w:r w:rsidRPr="002437CB">
              <w:t>n/a</w:t>
            </w:r>
            <w:bookmarkEnd w:id="2286"/>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bookmarkStart w:id="2288" w:name="_MCCTEMPBM_CRPT44590105___7"/>
            <w:bookmarkStart w:id="2289" w:name="_MCCTEMPBM_CRPT44590106___7" w:colFirst="3" w:colLast="4"/>
            <w:bookmarkEnd w:id="2287"/>
            <w:r w:rsidRPr="002437CB">
              <w:t>n/a</w:t>
            </w:r>
            <w:bookmarkEnd w:id="2288"/>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bookmarkEnd w:id="2289"/>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bookmarkStart w:id="2290" w:name="_MCCTEMPBM_CRPT44590108___4"/>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bookmarkStart w:id="2291" w:name="_MCCTEMPBM_CRPT44590109___7" w:colFirst="0" w:colLast="0"/>
            <w:bookmarkEnd w:id="2290"/>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bookmarkStart w:id="2292" w:name="_MCCTEMPBM_CRPT44590111___7"/>
            <w:r w:rsidRPr="002437CB">
              <w:t>Contains an alternative URI of the resource located in an alternative AIMLE Server.</w:t>
            </w:r>
            <w:bookmarkEnd w:id="2292"/>
          </w:p>
        </w:tc>
      </w:tr>
      <w:bookmarkEnd w:id="2291"/>
    </w:tbl>
    <w:p w14:paraId="711F71FC" w14:textId="77777777" w:rsidR="00DE4C0E" w:rsidRPr="002437CB" w:rsidRDefault="00DE4C0E" w:rsidP="00DE4C0E"/>
    <w:p w14:paraId="5E64CD9A" w14:textId="3D5270B6" w:rsidR="00DE4C0E" w:rsidRPr="002437CB" w:rsidRDefault="00DE4C0E" w:rsidP="002765B0">
      <w:pPr>
        <w:pStyle w:val="TH"/>
      </w:pPr>
      <w:bookmarkStart w:id="2293" w:name="_MCCTEMPBM_CRPT44590112___4"/>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bookmarkStart w:id="2294" w:name="_MCCTEMPBM_CRPT44590113___7" w:colFirst="0" w:colLast="0"/>
            <w:bookmarkEnd w:id="2293"/>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bookmarkStart w:id="2295" w:name="_MCCTEMPBM_CRPT44590115___7"/>
            <w:r w:rsidRPr="002437CB">
              <w:t xml:space="preserve">Contains an alternative URI of the resource located in an alternative </w:t>
            </w:r>
            <w:r w:rsidRPr="002437CB">
              <w:rPr>
                <w:lang w:eastAsia="zh-CN"/>
              </w:rPr>
              <w:t>AIMLE Server</w:t>
            </w:r>
            <w:r w:rsidRPr="002437CB">
              <w:t>.</w:t>
            </w:r>
            <w:bookmarkEnd w:id="2295"/>
          </w:p>
        </w:tc>
      </w:tr>
      <w:bookmarkEnd w:id="2294"/>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296" w:name="_Toc212496046"/>
      <w:bookmarkStart w:id="2297" w:name="_Toc214953619"/>
      <w:bookmarkStart w:id="2298" w:name="_Toc214954345"/>
      <w:bookmarkStart w:id="2299" w:name="_Toc214968967"/>
      <w:r w:rsidRPr="002437CB">
        <w:rPr>
          <w:noProof/>
        </w:rPr>
        <w:t>6.1.12.</w:t>
      </w:r>
      <w:r w:rsidRPr="002437CB">
        <w:t>4</w:t>
      </w:r>
      <w:r w:rsidRPr="002437CB">
        <w:tab/>
        <w:t>Custom Operations without associated resources</w:t>
      </w:r>
      <w:bookmarkEnd w:id="2296"/>
      <w:bookmarkEnd w:id="2297"/>
      <w:bookmarkEnd w:id="2298"/>
      <w:bookmarkEnd w:id="2299"/>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300" w:name="_Toc212496047"/>
      <w:bookmarkStart w:id="2301" w:name="_Toc214953620"/>
      <w:bookmarkStart w:id="2302" w:name="_Toc214954346"/>
      <w:bookmarkStart w:id="2303" w:name="_Toc214968968"/>
      <w:r w:rsidRPr="002437CB">
        <w:rPr>
          <w:lang w:eastAsia="zh-CN"/>
        </w:rPr>
        <w:lastRenderedPageBreak/>
        <w:t>6.1.12.5</w:t>
      </w:r>
      <w:r w:rsidRPr="002437CB">
        <w:rPr>
          <w:lang w:eastAsia="zh-CN"/>
        </w:rPr>
        <w:tab/>
        <w:t>Notifications</w:t>
      </w:r>
      <w:bookmarkEnd w:id="2300"/>
      <w:bookmarkEnd w:id="2301"/>
      <w:bookmarkEnd w:id="2302"/>
      <w:bookmarkEnd w:id="2303"/>
    </w:p>
    <w:p w14:paraId="37D5507D" w14:textId="01743E67" w:rsidR="00A47DBD" w:rsidRPr="002437CB" w:rsidRDefault="00A47DBD" w:rsidP="00A47DBD">
      <w:pPr>
        <w:pStyle w:val="Heading5"/>
        <w:rPr>
          <w:lang w:eastAsia="zh-CN"/>
        </w:rPr>
      </w:pPr>
      <w:bookmarkStart w:id="2304" w:name="_Toc212496048"/>
      <w:bookmarkStart w:id="2305" w:name="_Toc214953621"/>
      <w:bookmarkStart w:id="2306" w:name="_Toc214954347"/>
      <w:bookmarkStart w:id="2307" w:name="_Toc214968969"/>
      <w:r w:rsidRPr="002437CB">
        <w:rPr>
          <w:lang w:eastAsia="zh-CN"/>
        </w:rPr>
        <w:t>6.1.12.5.1</w:t>
      </w:r>
      <w:r w:rsidRPr="002437CB">
        <w:rPr>
          <w:lang w:eastAsia="zh-CN"/>
        </w:rPr>
        <w:tab/>
        <w:t>General</w:t>
      </w:r>
      <w:bookmarkEnd w:id="2304"/>
      <w:bookmarkEnd w:id="2305"/>
      <w:bookmarkEnd w:id="2306"/>
      <w:bookmarkEnd w:id="2307"/>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308" w:name="_Toc212496049"/>
      <w:bookmarkStart w:id="2309" w:name="_Toc214953622"/>
      <w:bookmarkStart w:id="2310" w:name="_Toc214954348"/>
      <w:bookmarkStart w:id="2311" w:name="_Toc214968970"/>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308"/>
      <w:bookmarkEnd w:id="2309"/>
      <w:bookmarkEnd w:id="2310"/>
      <w:bookmarkEnd w:id="2311"/>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lastRenderedPageBreak/>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312" w:name="_Toc212496050"/>
      <w:bookmarkStart w:id="2313" w:name="_Toc214953623"/>
      <w:bookmarkStart w:id="2314" w:name="_Toc214954349"/>
      <w:bookmarkStart w:id="2315" w:name="_Toc214968971"/>
      <w:r w:rsidRPr="002437CB">
        <w:rPr>
          <w:lang w:eastAsia="zh-CN"/>
        </w:rPr>
        <w:t>6.1.12.6</w:t>
      </w:r>
      <w:r w:rsidRPr="002437CB">
        <w:rPr>
          <w:lang w:eastAsia="zh-CN"/>
        </w:rPr>
        <w:tab/>
        <w:t>Data Model</w:t>
      </w:r>
      <w:bookmarkEnd w:id="2312"/>
      <w:bookmarkEnd w:id="2313"/>
      <w:bookmarkEnd w:id="2314"/>
      <w:bookmarkEnd w:id="2315"/>
    </w:p>
    <w:p w14:paraId="7CE0850F" w14:textId="6FD0AD4A" w:rsidR="00A47DBD" w:rsidRPr="002437CB" w:rsidRDefault="00A47DBD" w:rsidP="00A47DBD">
      <w:pPr>
        <w:pStyle w:val="Heading5"/>
        <w:rPr>
          <w:lang w:eastAsia="zh-CN"/>
        </w:rPr>
      </w:pPr>
      <w:bookmarkStart w:id="2316" w:name="_Toc212496051"/>
      <w:bookmarkStart w:id="2317" w:name="_Toc214953624"/>
      <w:bookmarkStart w:id="2318" w:name="_Toc214954350"/>
      <w:bookmarkStart w:id="2319" w:name="_Toc214968972"/>
      <w:r w:rsidRPr="002437CB">
        <w:rPr>
          <w:lang w:eastAsia="zh-CN"/>
        </w:rPr>
        <w:t>6.1.12.6.1</w:t>
      </w:r>
      <w:r w:rsidRPr="002437CB">
        <w:rPr>
          <w:lang w:eastAsia="zh-CN"/>
        </w:rPr>
        <w:tab/>
        <w:t>General</w:t>
      </w:r>
      <w:bookmarkEnd w:id="2316"/>
      <w:bookmarkEnd w:id="2317"/>
      <w:bookmarkEnd w:id="2318"/>
      <w:bookmarkEnd w:id="2319"/>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lastRenderedPageBreak/>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77777777" w:rsidR="00662180" w:rsidRPr="00C07EFD" w:rsidRDefault="00662180" w:rsidP="00F31FB6">
            <w:pPr>
              <w:pStyle w:val="TAC"/>
            </w:pPr>
            <w:r>
              <w:t>6.1.11.6.2.8</w:t>
            </w:r>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320" w:name="_Toc212496052"/>
      <w:bookmarkStart w:id="2321" w:name="_Toc214953625"/>
      <w:bookmarkStart w:id="2322" w:name="_Toc214954351"/>
      <w:bookmarkStart w:id="2323" w:name="_Toc214968973"/>
      <w:r w:rsidRPr="002437CB">
        <w:rPr>
          <w:lang w:eastAsia="zh-CN"/>
        </w:rPr>
        <w:t>6.1.12.6.2</w:t>
      </w:r>
      <w:r w:rsidRPr="002437CB">
        <w:rPr>
          <w:lang w:eastAsia="zh-CN"/>
        </w:rPr>
        <w:tab/>
        <w:t>Structured data types</w:t>
      </w:r>
      <w:bookmarkEnd w:id="2320"/>
      <w:bookmarkEnd w:id="2321"/>
      <w:bookmarkEnd w:id="2322"/>
      <w:bookmarkEnd w:id="2323"/>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lastRenderedPageBreak/>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lastRenderedPageBreak/>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77777777" w:rsidR="00A47DBD" w:rsidRPr="002437CB" w:rsidRDefault="00A47DBD" w:rsidP="00A24C9B">
            <w:pPr>
              <w:pStyle w:val="TAC"/>
              <w:rPr>
                <w:lang w:eastAsia="zh-CN"/>
              </w:rPr>
            </w:pPr>
            <w:r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lastRenderedPageBreak/>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77777777" w:rsidR="00A47DBD" w:rsidRPr="002437CB" w:rsidRDefault="00A47DBD" w:rsidP="00A24C9B">
            <w:pPr>
              <w:pStyle w:val="TAC"/>
              <w:rPr>
                <w:lang w:eastAsia="zh-CN"/>
              </w:rPr>
            </w:pPr>
            <w:r w:rsidRPr="002437CB">
              <w:rPr>
                <w:lang w:eastAsia="zh-CN"/>
              </w:rPr>
              <w:t>0..N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324" w:name="_Toc212496053"/>
      <w:bookmarkStart w:id="2325" w:name="_Toc214953626"/>
      <w:bookmarkStart w:id="2326" w:name="_Toc214954352"/>
      <w:bookmarkStart w:id="2327" w:name="_Toc214968974"/>
      <w:r w:rsidRPr="002437CB">
        <w:rPr>
          <w:lang w:eastAsia="zh-CN"/>
        </w:rPr>
        <w:t>6.1.12.6.3</w:t>
      </w:r>
      <w:r w:rsidRPr="002437CB">
        <w:rPr>
          <w:lang w:eastAsia="zh-CN"/>
        </w:rPr>
        <w:tab/>
        <w:t>Simple data types and enumerations</w:t>
      </w:r>
      <w:bookmarkEnd w:id="2324"/>
      <w:bookmarkEnd w:id="2325"/>
      <w:bookmarkEnd w:id="2326"/>
      <w:bookmarkEnd w:id="2327"/>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lastRenderedPageBreak/>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28" w:name="_Toc212496054"/>
      <w:bookmarkStart w:id="2329" w:name="_Toc214953627"/>
      <w:bookmarkStart w:id="2330" w:name="_Toc214954353"/>
      <w:bookmarkStart w:id="2331" w:name="_Toc214968975"/>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28"/>
      <w:bookmarkEnd w:id="2329"/>
      <w:bookmarkEnd w:id="2330"/>
      <w:bookmarkEnd w:id="2331"/>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32" w:name="_Toc212496055"/>
      <w:bookmarkStart w:id="2333" w:name="_Toc214953628"/>
      <w:bookmarkStart w:id="2334" w:name="_Toc214954354"/>
      <w:bookmarkStart w:id="2335" w:name="_Toc214968976"/>
      <w:r w:rsidRPr="002437CB">
        <w:rPr>
          <w:noProof/>
        </w:rPr>
        <w:t>6.1.12.</w:t>
      </w:r>
      <w:r w:rsidRPr="002437CB">
        <w:t>6.5</w:t>
      </w:r>
      <w:r w:rsidRPr="002437CB">
        <w:tab/>
        <w:t>Binary data</w:t>
      </w:r>
      <w:bookmarkEnd w:id="2332"/>
      <w:bookmarkEnd w:id="2333"/>
      <w:bookmarkEnd w:id="2334"/>
      <w:bookmarkEnd w:id="2335"/>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36" w:name="_Toc212496056"/>
      <w:bookmarkStart w:id="2337" w:name="_Toc214953629"/>
      <w:bookmarkStart w:id="2338" w:name="_Toc214954355"/>
      <w:bookmarkStart w:id="2339" w:name="_Toc214968977"/>
      <w:r w:rsidRPr="002437CB">
        <w:rPr>
          <w:lang w:eastAsia="zh-CN"/>
        </w:rPr>
        <w:t>6.1.12.7</w:t>
      </w:r>
      <w:r w:rsidRPr="002437CB">
        <w:rPr>
          <w:lang w:eastAsia="zh-CN"/>
        </w:rPr>
        <w:tab/>
        <w:t>Error Handling</w:t>
      </w:r>
      <w:bookmarkEnd w:id="2336"/>
      <w:bookmarkEnd w:id="2337"/>
      <w:bookmarkEnd w:id="2338"/>
      <w:bookmarkEnd w:id="2339"/>
    </w:p>
    <w:p w14:paraId="2117E538" w14:textId="2D8476DD" w:rsidR="00A47DBD" w:rsidRPr="002437CB" w:rsidRDefault="00A47DBD" w:rsidP="00A47DBD">
      <w:pPr>
        <w:pStyle w:val="Heading5"/>
      </w:pPr>
      <w:bookmarkStart w:id="2340" w:name="_Toc212496057"/>
      <w:bookmarkStart w:id="2341" w:name="_Toc214953630"/>
      <w:bookmarkStart w:id="2342" w:name="_Toc214954356"/>
      <w:bookmarkStart w:id="2343" w:name="_Toc214968978"/>
      <w:r w:rsidRPr="002437CB">
        <w:rPr>
          <w:lang w:eastAsia="zh-CN"/>
        </w:rPr>
        <w:t>6.1.12.7.1</w:t>
      </w:r>
      <w:r w:rsidRPr="002437CB">
        <w:tab/>
        <w:t>General</w:t>
      </w:r>
      <w:bookmarkEnd w:id="2340"/>
      <w:bookmarkEnd w:id="2341"/>
      <w:bookmarkEnd w:id="2342"/>
      <w:bookmarkEnd w:id="2343"/>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44" w:name="_Toc212496058"/>
      <w:bookmarkStart w:id="2345" w:name="_Toc214953631"/>
      <w:bookmarkStart w:id="2346" w:name="_Toc214954357"/>
      <w:bookmarkStart w:id="2347" w:name="_Toc214968979"/>
      <w:r w:rsidRPr="002437CB">
        <w:rPr>
          <w:lang w:eastAsia="zh-CN"/>
        </w:rPr>
        <w:t>6.1.12.7.2</w:t>
      </w:r>
      <w:r w:rsidRPr="002437CB">
        <w:tab/>
        <w:t>Protocol Errors</w:t>
      </w:r>
      <w:bookmarkEnd w:id="2344"/>
      <w:bookmarkEnd w:id="2345"/>
      <w:bookmarkEnd w:id="2346"/>
      <w:bookmarkEnd w:id="2347"/>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48" w:name="_Toc212496059"/>
      <w:bookmarkStart w:id="2349" w:name="_Toc214953632"/>
      <w:bookmarkStart w:id="2350" w:name="_Toc214954358"/>
      <w:bookmarkStart w:id="2351" w:name="_Toc214968980"/>
      <w:r w:rsidRPr="002437CB">
        <w:rPr>
          <w:lang w:eastAsia="zh-CN"/>
        </w:rPr>
        <w:t>6.1.12.7.3</w:t>
      </w:r>
      <w:r w:rsidRPr="002437CB">
        <w:tab/>
        <w:t>Application Errors</w:t>
      </w:r>
      <w:bookmarkEnd w:id="2348"/>
      <w:bookmarkEnd w:id="2349"/>
      <w:bookmarkEnd w:id="2350"/>
      <w:bookmarkEnd w:id="2351"/>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lastRenderedPageBreak/>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52" w:name="_Toc212496060"/>
      <w:bookmarkStart w:id="2353" w:name="_Toc214953633"/>
      <w:bookmarkStart w:id="2354" w:name="_Toc214954359"/>
      <w:bookmarkStart w:id="2355" w:name="_Toc214968981"/>
      <w:r w:rsidRPr="002437CB">
        <w:rPr>
          <w:lang w:eastAsia="zh-CN"/>
        </w:rPr>
        <w:t>6.1.12.8</w:t>
      </w:r>
      <w:r w:rsidRPr="002437CB">
        <w:rPr>
          <w:lang w:eastAsia="zh-CN"/>
        </w:rPr>
        <w:tab/>
        <w:t>Feature negotiation</w:t>
      </w:r>
      <w:bookmarkEnd w:id="2352"/>
      <w:bookmarkEnd w:id="2353"/>
      <w:bookmarkEnd w:id="2354"/>
      <w:bookmarkEnd w:id="2355"/>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56" w:name="_Toc212496061"/>
      <w:bookmarkStart w:id="2357" w:name="_Toc214953634"/>
      <w:bookmarkStart w:id="2358" w:name="_Toc214954360"/>
      <w:bookmarkStart w:id="2359" w:name="_Toc214968982"/>
      <w:r w:rsidRPr="002437CB">
        <w:rPr>
          <w:noProof/>
        </w:rPr>
        <w:t>6.1.12.</w:t>
      </w:r>
      <w:r w:rsidRPr="002437CB">
        <w:t>9</w:t>
      </w:r>
      <w:r w:rsidRPr="002437CB">
        <w:tab/>
        <w:t>Security</w:t>
      </w:r>
      <w:bookmarkEnd w:id="2356"/>
      <w:bookmarkEnd w:id="2357"/>
      <w:bookmarkEnd w:id="2358"/>
      <w:bookmarkEnd w:id="2359"/>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60" w:name="_Toc212496062"/>
      <w:bookmarkStart w:id="2361" w:name="_Toc214953635"/>
      <w:bookmarkStart w:id="2362" w:name="_Toc214954361"/>
      <w:bookmarkStart w:id="2363" w:name="_Toc214968983"/>
      <w:r w:rsidRPr="002437CB">
        <w:rPr>
          <w:lang w:eastAsia="zh-CN"/>
        </w:rPr>
        <w:lastRenderedPageBreak/>
        <w:t>6.1.13</w:t>
      </w:r>
      <w:r w:rsidRPr="002437CB">
        <w:rPr>
          <w:lang w:eastAsia="zh-CN"/>
        </w:rPr>
        <w:tab/>
        <w:t>AIMLES_MLModelRetrieval API</w:t>
      </w:r>
      <w:bookmarkEnd w:id="2360"/>
      <w:bookmarkEnd w:id="2361"/>
      <w:bookmarkEnd w:id="2362"/>
      <w:bookmarkEnd w:id="2363"/>
    </w:p>
    <w:p w14:paraId="46E34252" w14:textId="7FB32894" w:rsidR="00D63B44" w:rsidRPr="002437CB" w:rsidRDefault="00D63B44" w:rsidP="00D63B44">
      <w:pPr>
        <w:pStyle w:val="Heading4"/>
        <w:rPr>
          <w:lang w:eastAsia="zh-CN"/>
        </w:rPr>
      </w:pPr>
      <w:bookmarkStart w:id="2364" w:name="_Toc212496063"/>
      <w:bookmarkStart w:id="2365" w:name="_Toc214953636"/>
      <w:bookmarkStart w:id="2366" w:name="_Toc214954362"/>
      <w:bookmarkStart w:id="2367" w:name="_Toc214968984"/>
      <w:r w:rsidRPr="002437CB">
        <w:rPr>
          <w:lang w:eastAsia="zh-CN"/>
        </w:rPr>
        <w:t>6.1.13.1</w:t>
      </w:r>
      <w:r w:rsidRPr="002437CB">
        <w:rPr>
          <w:lang w:eastAsia="zh-CN"/>
        </w:rPr>
        <w:tab/>
        <w:t>Introduction</w:t>
      </w:r>
      <w:bookmarkEnd w:id="2364"/>
      <w:bookmarkEnd w:id="2365"/>
      <w:bookmarkEnd w:id="2366"/>
      <w:bookmarkEnd w:id="2367"/>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68" w:name="_Toc212496064"/>
      <w:bookmarkStart w:id="2369" w:name="_Toc214953637"/>
      <w:bookmarkStart w:id="2370" w:name="_Toc214954363"/>
      <w:bookmarkStart w:id="2371" w:name="_Toc214968985"/>
      <w:r w:rsidRPr="002437CB">
        <w:rPr>
          <w:lang w:eastAsia="zh-CN"/>
        </w:rPr>
        <w:t>6.1.13.</w:t>
      </w:r>
      <w:r w:rsidRPr="002437CB">
        <w:t>2</w:t>
      </w:r>
      <w:r w:rsidRPr="002437CB">
        <w:tab/>
        <w:t>Usage of HTTP</w:t>
      </w:r>
      <w:bookmarkEnd w:id="2368"/>
      <w:bookmarkEnd w:id="2369"/>
      <w:bookmarkEnd w:id="2370"/>
      <w:bookmarkEnd w:id="2371"/>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372" w:name="_Toc212496065"/>
      <w:bookmarkStart w:id="2373" w:name="_Toc214953638"/>
      <w:bookmarkStart w:id="2374" w:name="_Toc214954364"/>
      <w:bookmarkStart w:id="2375" w:name="_Toc214968986"/>
      <w:r w:rsidRPr="002437CB">
        <w:rPr>
          <w:lang w:eastAsia="zh-CN"/>
        </w:rPr>
        <w:t>6.1.13.3</w:t>
      </w:r>
      <w:r w:rsidRPr="002437CB">
        <w:rPr>
          <w:lang w:eastAsia="zh-CN"/>
        </w:rPr>
        <w:tab/>
        <w:t>Resources</w:t>
      </w:r>
      <w:bookmarkEnd w:id="2372"/>
      <w:bookmarkEnd w:id="2373"/>
      <w:bookmarkEnd w:id="2374"/>
      <w:bookmarkEnd w:id="2375"/>
    </w:p>
    <w:p w14:paraId="6443B9AF" w14:textId="11D2E0B0" w:rsidR="00D63B44" w:rsidRPr="002437CB" w:rsidRDefault="00D63B44" w:rsidP="00D63B44">
      <w:pPr>
        <w:pStyle w:val="Heading5"/>
        <w:rPr>
          <w:lang w:eastAsia="zh-CN"/>
        </w:rPr>
      </w:pPr>
      <w:bookmarkStart w:id="2376" w:name="_Toc212496066"/>
      <w:bookmarkStart w:id="2377" w:name="_Toc214953639"/>
      <w:bookmarkStart w:id="2378" w:name="_Toc214954365"/>
      <w:bookmarkStart w:id="2379" w:name="_Toc214968987"/>
      <w:r w:rsidRPr="002437CB">
        <w:rPr>
          <w:lang w:eastAsia="zh-CN"/>
        </w:rPr>
        <w:t>6.1.13.3.1</w:t>
      </w:r>
      <w:r w:rsidRPr="002437CB">
        <w:rPr>
          <w:lang w:eastAsia="zh-CN"/>
        </w:rPr>
        <w:tab/>
        <w:t>Overview</w:t>
      </w:r>
      <w:bookmarkEnd w:id="2376"/>
      <w:bookmarkEnd w:id="2377"/>
      <w:bookmarkEnd w:id="2378"/>
      <w:bookmarkEnd w:id="2379"/>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091" type="#_x0000_t75" style="width:313.3pt;height:150.85pt" o:ole="">
            <v:imagedata r:id="rId105" o:title=""/>
          </v:shape>
          <o:OLEObject Type="Embed" ProgID="Visio.Drawing.15" ShapeID="_x0000_i1091" DrawAspect="Content" ObjectID="_1825596110" r:id="rId106"/>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lastRenderedPageBreak/>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80" w:name="_Toc212496067"/>
      <w:bookmarkStart w:id="2381" w:name="_Toc214953640"/>
      <w:bookmarkStart w:id="2382" w:name="_Toc214954366"/>
      <w:bookmarkStart w:id="2383" w:name="_Toc214968988"/>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380"/>
      <w:bookmarkEnd w:id="2381"/>
      <w:bookmarkEnd w:id="2382"/>
      <w:bookmarkEnd w:id="2383"/>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lastRenderedPageBreak/>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84" w:name="_Toc212496068"/>
      <w:bookmarkStart w:id="2385" w:name="_Toc214953641"/>
      <w:bookmarkStart w:id="2386" w:name="_Toc214954367"/>
      <w:bookmarkStart w:id="2387" w:name="_Toc214968989"/>
      <w:r w:rsidRPr="002437CB">
        <w:rPr>
          <w:lang w:eastAsia="zh-CN"/>
        </w:rPr>
        <w:t>6.1.13.3.3</w:t>
      </w:r>
      <w:r w:rsidRPr="002437CB">
        <w:rPr>
          <w:lang w:eastAsia="zh-CN"/>
        </w:rPr>
        <w:tab/>
        <w:t xml:space="preserve">Resource: </w:t>
      </w:r>
      <w:r w:rsidRPr="002437CB">
        <w:t>Individual AIMLE ML Model Retrieval Subscription</w:t>
      </w:r>
      <w:bookmarkEnd w:id="2384"/>
      <w:bookmarkEnd w:id="2385"/>
      <w:bookmarkEnd w:id="2386"/>
      <w:bookmarkEnd w:id="2387"/>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lastRenderedPageBreak/>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lastRenderedPageBreak/>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lastRenderedPageBreak/>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lastRenderedPageBreak/>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88" w:name="_Toc212496069"/>
      <w:bookmarkStart w:id="2389" w:name="_Toc214953642"/>
      <w:bookmarkStart w:id="2390" w:name="_Toc214954368"/>
      <w:bookmarkStart w:id="2391" w:name="_Toc214968990"/>
      <w:r w:rsidRPr="002437CB">
        <w:lastRenderedPageBreak/>
        <w:t>6.1.13.4</w:t>
      </w:r>
      <w:r w:rsidRPr="002437CB">
        <w:tab/>
        <w:t>Custom Operations without associated resources</w:t>
      </w:r>
      <w:bookmarkEnd w:id="2388"/>
      <w:bookmarkEnd w:id="2389"/>
      <w:bookmarkEnd w:id="2390"/>
      <w:bookmarkEnd w:id="2391"/>
    </w:p>
    <w:p w14:paraId="54596A83" w14:textId="6508D7BF" w:rsidR="00D63B44" w:rsidRPr="002437CB" w:rsidRDefault="00D63B44" w:rsidP="00D63B44">
      <w:pPr>
        <w:pStyle w:val="Heading5"/>
      </w:pPr>
      <w:bookmarkStart w:id="2392" w:name="_Toc212496070"/>
      <w:bookmarkStart w:id="2393" w:name="_Toc214953643"/>
      <w:bookmarkStart w:id="2394" w:name="_Toc214954369"/>
      <w:bookmarkStart w:id="2395" w:name="_Toc214968991"/>
      <w:r w:rsidRPr="002437CB">
        <w:t>6.1.13.4.1</w:t>
      </w:r>
      <w:r w:rsidRPr="002437CB">
        <w:tab/>
        <w:t>Overview</w:t>
      </w:r>
      <w:bookmarkEnd w:id="2392"/>
      <w:bookmarkEnd w:id="2393"/>
      <w:bookmarkEnd w:id="2394"/>
      <w:bookmarkEnd w:id="2395"/>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092" type="#_x0000_t75" style="width:222.85pt;height:105.85pt" o:ole="">
            <v:imagedata r:id="rId107" o:title=""/>
          </v:shape>
          <o:OLEObject Type="Embed" ProgID="Visio.Drawing.11" ShapeID="_x0000_i1092" DrawAspect="Content" ObjectID="_1825596111" r:id="rId108"/>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396" w:name="_Toc212496071"/>
      <w:bookmarkStart w:id="2397" w:name="_Toc214953644"/>
      <w:bookmarkStart w:id="2398" w:name="_Toc214954370"/>
      <w:bookmarkStart w:id="2399" w:name="_Toc214968992"/>
      <w:r w:rsidRPr="002437CB">
        <w:t>6.1.13.4.2</w:t>
      </w:r>
      <w:r w:rsidRPr="002437CB">
        <w:tab/>
        <w:t xml:space="preserve">Operation: </w:t>
      </w:r>
      <w:r w:rsidRPr="002437CB">
        <w:rPr>
          <w:lang w:val="en-IN"/>
        </w:rPr>
        <w:t>Retrieve</w:t>
      </w:r>
      <w:bookmarkEnd w:id="2396"/>
      <w:bookmarkEnd w:id="2397"/>
      <w:bookmarkEnd w:id="2398"/>
      <w:bookmarkEnd w:id="2399"/>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lastRenderedPageBreak/>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400" w:name="_Toc212496072"/>
      <w:bookmarkStart w:id="2401" w:name="_Toc214953645"/>
      <w:bookmarkStart w:id="2402" w:name="_Toc214954371"/>
      <w:bookmarkStart w:id="2403" w:name="_Toc214968993"/>
      <w:r w:rsidRPr="002437CB">
        <w:rPr>
          <w:lang w:eastAsia="zh-CN"/>
        </w:rPr>
        <w:t>6.1.13.5</w:t>
      </w:r>
      <w:r w:rsidRPr="002437CB">
        <w:rPr>
          <w:lang w:eastAsia="zh-CN"/>
        </w:rPr>
        <w:tab/>
        <w:t>Notifications</w:t>
      </w:r>
      <w:bookmarkEnd w:id="2400"/>
      <w:bookmarkEnd w:id="2401"/>
      <w:bookmarkEnd w:id="2402"/>
      <w:bookmarkEnd w:id="2403"/>
    </w:p>
    <w:p w14:paraId="4EA86FF5" w14:textId="6C0734EF" w:rsidR="00D63B44" w:rsidRPr="002437CB" w:rsidRDefault="00D63B44" w:rsidP="00D63B44">
      <w:pPr>
        <w:pStyle w:val="Heading5"/>
        <w:rPr>
          <w:lang w:eastAsia="zh-CN"/>
        </w:rPr>
      </w:pPr>
      <w:bookmarkStart w:id="2404" w:name="_Toc212496073"/>
      <w:bookmarkStart w:id="2405" w:name="_Toc214953646"/>
      <w:bookmarkStart w:id="2406" w:name="_Toc214954372"/>
      <w:bookmarkStart w:id="2407" w:name="_Toc214968994"/>
      <w:r w:rsidRPr="002437CB">
        <w:rPr>
          <w:lang w:eastAsia="zh-CN"/>
        </w:rPr>
        <w:t>6.1.13.5.1</w:t>
      </w:r>
      <w:r w:rsidRPr="002437CB">
        <w:rPr>
          <w:lang w:eastAsia="zh-CN"/>
        </w:rPr>
        <w:tab/>
        <w:t>General</w:t>
      </w:r>
      <w:bookmarkEnd w:id="2404"/>
      <w:bookmarkEnd w:id="2405"/>
      <w:bookmarkEnd w:id="2406"/>
      <w:bookmarkEnd w:id="2407"/>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408" w:name="_Toc212496074"/>
      <w:bookmarkStart w:id="2409" w:name="_Toc214953647"/>
      <w:bookmarkStart w:id="2410" w:name="_Toc214954373"/>
      <w:bookmarkStart w:id="2411" w:name="_Toc214968995"/>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408"/>
      <w:bookmarkEnd w:id="2409"/>
      <w:bookmarkEnd w:id="2410"/>
      <w:bookmarkEnd w:id="2411"/>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lastRenderedPageBreak/>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412" w:name="_Toc212496075"/>
      <w:bookmarkStart w:id="2413" w:name="_Toc214953648"/>
      <w:bookmarkStart w:id="2414" w:name="_Toc214954374"/>
      <w:bookmarkStart w:id="2415" w:name="_Toc214968996"/>
      <w:r w:rsidRPr="002437CB">
        <w:rPr>
          <w:lang w:eastAsia="zh-CN"/>
        </w:rPr>
        <w:lastRenderedPageBreak/>
        <w:t>6.1.13.6</w:t>
      </w:r>
      <w:r w:rsidRPr="002437CB">
        <w:rPr>
          <w:lang w:eastAsia="zh-CN"/>
        </w:rPr>
        <w:tab/>
        <w:t>Data Model</w:t>
      </w:r>
      <w:bookmarkEnd w:id="2412"/>
      <w:bookmarkEnd w:id="2413"/>
      <w:bookmarkEnd w:id="2414"/>
      <w:bookmarkEnd w:id="2415"/>
    </w:p>
    <w:p w14:paraId="7A60826B" w14:textId="49B846EB" w:rsidR="00D63B44" w:rsidRPr="002437CB" w:rsidRDefault="00D63B44" w:rsidP="00D63B44">
      <w:pPr>
        <w:pStyle w:val="Heading5"/>
        <w:rPr>
          <w:lang w:eastAsia="zh-CN"/>
        </w:rPr>
      </w:pPr>
      <w:bookmarkStart w:id="2416" w:name="_Toc212496076"/>
      <w:bookmarkStart w:id="2417" w:name="_Toc214953649"/>
      <w:bookmarkStart w:id="2418" w:name="_Toc214954375"/>
      <w:bookmarkStart w:id="2419" w:name="_Toc214968997"/>
      <w:r w:rsidRPr="002437CB">
        <w:rPr>
          <w:lang w:eastAsia="zh-CN"/>
        </w:rPr>
        <w:t>6.1.13.6.1</w:t>
      </w:r>
      <w:r w:rsidRPr="002437CB">
        <w:rPr>
          <w:lang w:eastAsia="zh-CN"/>
        </w:rPr>
        <w:tab/>
        <w:t>General</w:t>
      </w:r>
      <w:bookmarkEnd w:id="2416"/>
      <w:bookmarkEnd w:id="2417"/>
      <w:bookmarkEnd w:id="2418"/>
      <w:bookmarkEnd w:id="2419"/>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77777777" w:rsidR="00350D99" w:rsidRPr="00C07EFD" w:rsidRDefault="00350D99" w:rsidP="00527778">
            <w:pPr>
              <w:pStyle w:val="TAC"/>
            </w:pPr>
            <w:r w:rsidRPr="004420EF">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420" w:name="_Toc212496077"/>
      <w:bookmarkStart w:id="2421" w:name="_Toc214953650"/>
      <w:bookmarkStart w:id="2422" w:name="_Toc214954376"/>
      <w:bookmarkStart w:id="2423" w:name="_Toc214968998"/>
      <w:r w:rsidRPr="002437CB">
        <w:rPr>
          <w:lang w:eastAsia="zh-CN"/>
        </w:rPr>
        <w:t>6.1.13.6.2</w:t>
      </w:r>
      <w:r w:rsidRPr="002437CB">
        <w:rPr>
          <w:lang w:eastAsia="zh-CN"/>
        </w:rPr>
        <w:tab/>
        <w:t>Structured data types</w:t>
      </w:r>
      <w:bookmarkEnd w:id="2420"/>
      <w:bookmarkEnd w:id="2421"/>
      <w:bookmarkEnd w:id="2422"/>
      <w:bookmarkEnd w:id="2423"/>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lastRenderedPageBreak/>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3C40930C" w:rsidR="00FF7867" w:rsidRPr="00C07EFD" w:rsidRDefault="00226534" w:rsidP="00527778">
            <w:pPr>
              <w:pStyle w:val="TAL"/>
              <w:rPr>
                <w:lang w:eastAsia="zh-CN"/>
              </w:rPr>
            </w:pPr>
            <w:r w:rsidRPr="00C07EFD">
              <w:t>MlModel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67E967A2" w:rsidR="00D63B44" w:rsidRPr="002437CB" w:rsidRDefault="00D63B44" w:rsidP="00A24C9B">
            <w:pPr>
              <w:pStyle w:val="TAL"/>
              <w:rPr>
                <w:lang w:eastAsia="zh-CN"/>
              </w:rPr>
            </w:pPr>
            <w:r w:rsidRPr="002437CB">
              <w:t>MlModel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lastRenderedPageBreak/>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77777777" w:rsidR="00D63B44" w:rsidRPr="002437CB" w:rsidRDefault="00D63B44" w:rsidP="00A24C9B">
            <w:pPr>
              <w:pStyle w:val="TAC"/>
              <w:rPr>
                <w:lang w:eastAsia="zh-CN"/>
              </w:rPr>
            </w:pPr>
            <w:r w:rsidRPr="002437CB">
              <w:rPr>
                <w:lang w:eastAsia="zh-CN"/>
              </w:rPr>
              <w:t>0..1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020B2168" w:rsidR="00D63B44" w:rsidRPr="002437CB" w:rsidRDefault="00F47002" w:rsidP="00A24C9B">
            <w:pPr>
              <w:pStyle w:val="TAL"/>
            </w:pPr>
            <w:r w:rsidRPr="00C07EFD">
              <w:t>MlModel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424" w:name="_Toc212496078"/>
      <w:bookmarkStart w:id="2425" w:name="_Toc214953651"/>
      <w:bookmarkStart w:id="2426" w:name="_Toc214954377"/>
      <w:bookmarkStart w:id="2427" w:name="_Toc214968999"/>
      <w:r w:rsidRPr="002437CB">
        <w:rPr>
          <w:lang w:eastAsia="zh-CN"/>
        </w:rPr>
        <w:t>6.1.13.6.3</w:t>
      </w:r>
      <w:r w:rsidRPr="002437CB">
        <w:rPr>
          <w:lang w:eastAsia="zh-CN"/>
        </w:rPr>
        <w:tab/>
        <w:t>Simple data types and enumerations</w:t>
      </w:r>
      <w:bookmarkEnd w:id="2424"/>
      <w:bookmarkEnd w:id="2425"/>
      <w:bookmarkEnd w:id="2426"/>
      <w:bookmarkEnd w:id="2427"/>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lastRenderedPageBreak/>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28" w:name="_Toc212496079"/>
      <w:bookmarkStart w:id="2429" w:name="_Toc214953652"/>
      <w:bookmarkStart w:id="2430" w:name="_Toc214954378"/>
      <w:bookmarkStart w:id="2431" w:name="_Toc214969000"/>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28"/>
      <w:bookmarkEnd w:id="2429"/>
      <w:bookmarkEnd w:id="2430"/>
      <w:bookmarkEnd w:id="2431"/>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32" w:name="_Toc212496080"/>
      <w:bookmarkStart w:id="2433" w:name="_Toc214953653"/>
      <w:bookmarkStart w:id="2434" w:name="_Toc214954379"/>
      <w:bookmarkStart w:id="2435" w:name="_Toc214969001"/>
      <w:r w:rsidRPr="002437CB">
        <w:rPr>
          <w:noProof/>
        </w:rPr>
        <w:t>6.1.13.</w:t>
      </w:r>
      <w:r w:rsidRPr="002437CB">
        <w:t>6.5</w:t>
      </w:r>
      <w:r w:rsidRPr="002437CB">
        <w:tab/>
        <w:t>Binary data</w:t>
      </w:r>
      <w:bookmarkEnd w:id="2432"/>
      <w:bookmarkEnd w:id="2433"/>
      <w:bookmarkEnd w:id="2434"/>
      <w:bookmarkEnd w:id="2435"/>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36" w:name="_Toc212496081"/>
      <w:bookmarkStart w:id="2437" w:name="_Toc214953654"/>
      <w:bookmarkStart w:id="2438" w:name="_Toc214954380"/>
      <w:bookmarkStart w:id="2439" w:name="_Toc214969002"/>
      <w:r w:rsidRPr="002437CB">
        <w:rPr>
          <w:lang w:eastAsia="zh-CN"/>
        </w:rPr>
        <w:t>6.1.13.7</w:t>
      </w:r>
      <w:r w:rsidRPr="002437CB">
        <w:rPr>
          <w:lang w:eastAsia="zh-CN"/>
        </w:rPr>
        <w:tab/>
        <w:t>Error Handling</w:t>
      </w:r>
      <w:bookmarkEnd w:id="2436"/>
      <w:bookmarkEnd w:id="2437"/>
      <w:bookmarkEnd w:id="2438"/>
      <w:bookmarkEnd w:id="2439"/>
    </w:p>
    <w:p w14:paraId="36592B9D" w14:textId="38344989" w:rsidR="00D63B44" w:rsidRPr="002437CB" w:rsidRDefault="00D63B44" w:rsidP="00D63B44">
      <w:pPr>
        <w:pStyle w:val="Heading5"/>
      </w:pPr>
      <w:bookmarkStart w:id="2440" w:name="_Toc212496082"/>
      <w:bookmarkStart w:id="2441" w:name="_Toc214953655"/>
      <w:bookmarkStart w:id="2442" w:name="_Toc214954381"/>
      <w:bookmarkStart w:id="2443" w:name="_Toc214969003"/>
      <w:r w:rsidRPr="002437CB">
        <w:rPr>
          <w:lang w:eastAsia="zh-CN"/>
        </w:rPr>
        <w:t>6.1.13.7.1</w:t>
      </w:r>
      <w:r w:rsidRPr="002437CB">
        <w:tab/>
        <w:t>General</w:t>
      </w:r>
      <w:bookmarkEnd w:id="2440"/>
      <w:bookmarkEnd w:id="2441"/>
      <w:bookmarkEnd w:id="2442"/>
      <w:bookmarkEnd w:id="2443"/>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44" w:name="_Toc212496083"/>
      <w:bookmarkStart w:id="2445" w:name="_Toc214953656"/>
      <w:bookmarkStart w:id="2446" w:name="_Toc214954382"/>
      <w:bookmarkStart w:id="2447" w:name="_Toc214969004"/>
      <w:r w:rsidRPr="002437CB">
        <w:rPr>
          <w:lang w:eastAsia="zh-CN"/>
        </w:rPr>
        <w:t>6.1.13.7.2</w:t>
      </w:r>
      <w:r w:rsidRPr="002437CB">
        <w:tab/>
        <w:t>Protocol Errors</w:t>
      </w:r>
      <w:bookmarkEnd w:id="2444"/>
      <w:bookmarkEnd w:id="2445"/>
      <w:bookmarkEnd w:id="2446"/>
      <w:bookmarkEnd w:id="2447"/>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48" w:name="_Toc212496084"/>
      <w:bookmarkStart w:id="2449" w:name="_Toc214953657"/>
      <w:bookmarkStart w:id="2450" w:name="_Toc214954383"/>
      <w:bookmarkStart w:id="2451" w:name="_Toc214969005"/>
      <w:r w:rsidRPr="002437CB">
        <w:rPr>
          <w:lang w:eastAsia="zh-CN"/>
        </w:rPr>
        <w:t>6.1.13.7.3</w:t>
      </w:r>
      <w:r w:rsidRPr="002437CB">
        <w:tab/>
        <w:t>Application Errors</w:t>
      </w:r>
      <w:bookmarkEnd w:id="2448"/>
      <w:bookmarkEnd w:id="2449"/>
      <w:bookmarkEnd w:id="2450"/>
      <w:bookmarkEnd w:id="2451"/>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52" w:name="_Toc212496085"/>
      <w:bookmarkStart w:id="2453" w:name="_Toc214953658"/>
      <w:bookmarkStart w:id="2454" w:name="_Toc214954384"/>
      <w:bookmarkStart w:id="2455" w:name="_Toc214969006"/>
      <w:r w:rsidRPr="002437CB">
        <w:rPr>
          <w:lang w:eastAsia="zh-CN"/>
        </w:rPr>
        <w:t>6.1.13.8</w:t>
      </w:r>
      <w:r w:rsidRPr="002437CB">
        <w:rPr>
          <w:lang w:eastAsia="zh-CN"/>
        </w:rPr>
        <w:tab/>
        <w:t>Feature negotiation</w:t>
      </w:r>
      <w:bookmarkEnd w:id="2452"/>
      <w:bookmarkEnd w:id="2453"/>
      <w:bookmarkEnd w:id="2454"/>
      <w:bookmarkEnd w:id="2455"/>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56" w:name="_Toc212496086"/>
      <w:bookmarkStart w:id="2457" w:name="_Toc214953659"/>
      <w:bookmarkStart w:id="2458" w:name="_Toc214954385"/>
      <w:bookmarkStart w:id="2459" w:name="_Toc214969007"/>
      <w:r w:rsidRPr="002437CB">
        <w:rPr>
          <w:noProof/>
        </w:rPr>
        <w:t>6.1.13.</w:t>
      </w:r>
      <w:r w:rsidRPr="002437CB">
        <w:t>9</w:t>
      </w:r>
      <w:r w:rsidRPr="002437CB">
        <w:tab/>
        <w:t>Security</w:t>
      </w:r>
      <w:bookmarkEnd w:id="2456"/>
      <w:bookmarkEnd w:id="2457"/>
      <w:bookmarkEnd w:id="2458"/>
      <w:bookmarkEnd w:id="2459"/>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lastRenderedPageBreak/>
        <w:br w:type="page"/>
      </w:r>
    </w:p>
    <w:p w14:paraId="0334F314" w14:textId="05ED9A5D" w:rsidR="00847A75" w:rsidRPr="002437CB" w:rsidRDefault="00847A75" w:rsidP="00847A75">
      <w:pPr>
        <w:pStyle w:val="Heading3"/>
      </w:pPr>
      <w:bookmarkStart w:id="2460" w:name="_Toc212496087"/>
      <w:bookmarkStart w:id="2461" w:name="_Toc214953660"/>
      <w:bookmarkStart w:id="2462" w:name="_Toc214954386"/>
      <w:bookmarkStart w:id="2463" w:name="_Toc214969008"/>
      <w:r w:rsidRPr="002437CB">
        <w:lastRenderedPageBreak/>
        <w:t>6.1.14</w:t>
      </w:r>
      <w:r w:rsidRPr="002437CB">
        <w:tab/>
      </w:r>
      <w:r w:rsidRPr="002437CB">
        <w:rPr>
          <w:noProof/>
        </w:rPr>
        <w:t>AIMLES_SplitOpNodeRegistration</w:t>
      </w:r>
      <w:r w:rsidRPr="002437CB">
        <w:t xml:space="preserve"> API</w:t>
      </w:r>
      <w:bookmarkEnd w:id="2460"/>
      <w:bookmarkEnd w:id="2461"/>
      <w:bookmarkEnd w:id="2462"/>
      <w:bookmarkEnd w:id="2463"/>
    </w:p>
    <w:p w14:paraId="52417746" w14:textId="64E52A64" w:rsidR="007D7552" w:rsidRPr="002437CB" w:rsidRDefault="007D7552" w:rsidP="007D7552">
      <w:pPr>
        <w:pStyle w:val="Heading4"/>
      </w:pPr>
      <w:bookmarkStart w:id="2464" w:name="_Toc212496088"/>
      <w:bookmarkStart w:id="2465" w:name="_Toc214953661"/>
      <w:bookmarkStart w:id="2466" w:name="_Toc214954387"/>
      <w:bookmarkStart w:id="2467" w:name="_Toc214969009"/>
      <w:r w:rsidRPr="002437CB">
        <w:t>6.1.14.1</w:t>
      </w:r>
      <w:r w:rsidRPr="002437CB">
        <w:tab/>
        <w:t>Introduction</w:t>
      </w:r>
      <w:bookmarkEnd w:id="2464"/>
      <w:bookmarkEnd w:id="2465"/>
      <w:bookmarkEnd w:id="2466"/>
      <w:bookmarkEnd w:id="2467"/>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68" w:name="_Toc212496089"/>
      <w:bookmarkStart w:id="2469" w:name="_Toc214953662"/>
      <w:bookmarkStart w:id="2470" w:name="_Toc214954388"/>
      <w:bookmarkStart w:id="2471" w:name="_Toc214969010"/>
      <w:r w:rsidRPr="002437CB">
        <w:t>6.1.14.2</w:t>
      </w:r>
      <w:r w:rsidRPr="002437CB">
        <w:tab/>
        <w:t>Usage of HTTP and common API related aspects</w:t>
      </w:r>
      <w:bookmarkEnd w:id="2468"/>
      <w:bookmarkEnd w:id="2469"/>
      <w:bookmarkEnd w:id="2470"/>
      <w:bookmarkEnd w:id="2471"/>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472" w:name="_Toc212496090"/>
      <w:bookmarkStart w:id="2473" w:name="_Toc214953663"/>
      <w:bookmarkStart w:id="2474" w:name="_Toc214954389"/>
      <w:bookmarkStart w:id="2475" w:name="_Toc214969011"/>
      <w:r w:rsidRPr="002437CB">
        <w:t>6.1.14.3</w:t>
      </w:r>
      <w:r w:rsidRPr="002437CB">
        <w:tab/>
        <w:t>Resources</w:t>
      </w:r>
      <w:bookmarkEnd w:id="2472"/>
      <w:bookmarkEnd w:id="2473"/>
      <w:bookmarkEnd w:id="2474"/>
      <w:bookmarkEnd w:id="2475"/>
    </w:p>
    <w:p w14:paraId="627F7FE8" w14:textId="6BF263E5" w:rsidR="007D7552" w:rsidRPr="002437CB" w:rsidRDefault="007D7552" w:rsidP="007D7552">
      <w:pPr>
        <w:pStyle w:val="Heading5"/>
      </w:pPr>
      <w:bookmarkStart w:id="2476" w:name="_Toc212496091"/>
      <w:bookmarkStart w:id="2477" w:name="_Toc214953664"/>
      <w:bookmarkStart w:id="2478" w:name="_Toc214954390"/>
      <w:bookmarkStart w:id="2479" w:name="_Toc214969012"/>
      <w:r w:rsidRPr="002437CB">
        <w:t>6.1.14.3.1</w:t>
      </w:r>
      <w:r w:rsidRPr="002437CB">
        <w:tab/>
        <w:t>Overview</w:t>
      </w:r>
      <w:bookmarkEnd w:id="2476"/>
      <w:bookmarkEnd w:id="2477"/>
      <w:bookmarkEnd w:id="2478"/>
      <w:bookmarkEnd w:id="2479"/>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093" type="#_x0000_t75" style="width:303.45pt;height:150.85pt" o:ole="">
            <v:imagedata r:id="rId109" o:title=""/>
          </v:shape>
          <o:OLEObject Type="Embed" ProgID="Visio.Drawing.15" ShapeID="_x0000_i1093" DrawAspect="Content" ObjectID="_1825596112" r:id="rId110"/>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lastRenderedPageBreak/>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77777777" w:rsidR="007D7552" w:rsidRPr="002437CB" w:rsidRDefault="007D7552" w:rsidP="00A24C9B">
            <w:pPr>
              <w:pStyle w:val="TAL"/>
            </w:pPr>
            <w:r w:rsidRPr="002437CB">
              <w:t xml:space="preserve">Register </w:t>
            </w:r>
            <w:r w:rsidRPr="002437CB">
              <w:rPr>
                <w:noProof/>
              </w:rPr>
              <w:t>a new Individual AIMLE Split Operation Node Register resource</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77777777" w:rsidR="007D7552" w:rsidRPr="002437CB" w:rsidRDefault="007D7552" w:rsidP="00A24C9B">
            <w:pPr>
              <w:pStyle w:val="TAL"/>
            </w:pPr>
            <w:r w:rsidRPr="002437CB">
              <w:t xml:space="preserve">Query an </w:t>
            </w:r>
            <w:r w:rsidRPr="002437CB">
              <w:rPr>
                <w:noProof/>
              </w:rPr>
              <w:t>Individual Registered AIMLE Split Operation Node Register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7777777" w:rsidR="007D7552" w:rsidRPr="002437CB" w:rsidRDefault="007D7552" w:rsidP="00A24C9B">
            <w:pPr>
              <w:pStyle w:val="TAL"/>
            </w:pPr>
            <w:r w:rsidRPr="002437CB">
              <w:t xml:space="preserve">Update an </w:t>
            </w:r>
            <w:r w:rsidRPr="002437CB">
              <w:rPr>
                <w:noProof/>
              </w:rPr>
              <w:t>Individual Registered AIMLE Split Operation Node Register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77777777" w:rsidR="007D7552" w:rsidRPr="002437CB" w:rsidRDefault="007D7552" w:rsidP="00A24C9B">
            <w:pPr>
              <w:pStyle w:val="TAL"/>
            </w:pPr>
            <w:r w:rsidRPr="002437CB">
              <w:t xml:space="preserve">Modify an </w:t>
            </w:r>
            <w:r w:rsidRPr="002437CB">
              <w:rPr>
                <w:noProof/>
              </w:rPr>
              <w:t>Individual Registered AIMLE Split Operation Node Register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77777777" w:rsidR="007D7552" w:rsidRPr="002437CB" w:rsidRDefault="007D7552" w:rsidP="00A24C9B">
            <w:pPr>
              <w:pStyle w:val="TAL"/>
            </w:pPr>
            <w:r w:rsidRPr="002437CB">
              <w:t xml:space="preserve">Deregister an </w:t>
            </w:r>
            <w:r w:rsidRPr="002437CB">
              <w:rPr>
                <w:noProof/>
              </w:rPr>
              <w:t>Individual Registered AIMLE Split Operation Node Register 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80" w:name="_Toc212496092"/>
      <w:bookmarkStart w:id="2481" w:name="_Toc214953665"/>
      <w:bookmarkStart w:id="2482" w:name="_Toc214954391"/>
      <w:bookmarkStart w:id="2483" w:name="_Toc214969013"/>
      <w:r w:rsidRPr="002437CB">
        <w:t>6.1.14.3.2</w:t>
      </w:r>
      <w:r w:rsidRPr="002437CB">
        <w:tab/>
        <w:t>Resource: AIMLE Split Operation Node Register Configurations</w:t>
      </w:r>
      <w:bookmarkEnd w:id="2480"/>
      <w:bookmarkEnd w:id="2481"/>
      <w:bookmarkEnd w:id="2482"/>
      <w:bookmarkEnd w:id="2483"/>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lastRenderedPageBreak/>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16A36B03" w:rsidR="007D7552" w:rsidRPr="002437CB" w:rsidRDefault="007D7552" w:rsidP="00A24C9B">
            <w:pPr>
              <w:pStyle w:val="TAL"/>
            </w:pPr>
            <w:r w:rsidRPr="002437CB">
              <w:rPr>
                <w:lang w:eastAsia="zh-CN"/>
              </w:rPr>
              <w:t>{apiRoot}/aimless-sonreg/&lt;apiVersion&gt;/configurations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84" w:name="_Toc212496093"/>
      <w:bookmarkStart w:id="2485" w:name="_Toc214953666"/>
      <w:bookmarkStart w:id="2486" w:name="_Toc214954392"/>
      <w:bookmarkStart w:id="2487" w:name="_Toc214969014"/>
      <w:r w:rsidRPr="002437CB">
        <w:t>6.1.14.3.3</w:t>
      </w:r>
      <w:r w:rsidRPr="002437CB">
        <w:tab/>
        <w:t>Resource: Individual AIMLE Split Operation Node Register Configuration</w:t>
      </w:r>
      <w:bookmarkEnd w:id="2484"/>
      <w:bookmarkEnd w:id="2485"/>
      <w:bookmarkEnd w:id="2486"/>
      <w:bookmarkEnd w:id="2487"/>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lastRenderedPageBreak/>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lastRenderedPageBreak/>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lastRenderedPageBreak/>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lastRenderedPageBreak/>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88" w:name="_Toc212496094"/>
      <w:bookmarkStart w:id="2489" w:name="_Toc214953667"/>
      <w:bookmarkStart w:id="2490" w:name="_Toc214954393"/>
      <w:bookmarkStart w:id="2491" w:name="_Toc214969015"/>
      <w:r w:rsidRPr="002437CB">
        <w:lastRenderedPageBreak/>
        <w:t>6.1.14.4</w:t>
      </w:r>
      <w:r w:rsidRPr="002437CB">
        <w:tab/>
        <w:t>Custom Operations without associated resources</w:t>
      </w:r>
      <w:bookmarkEnd w:id="2488"/>
      <w:bookmarkEnd w:id="2489"/>
      <w:bookmarkEnd w:id="2490"/>
      <w:bookmarkEnd w:id="2491"/>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492" w:name="_Toc212496095"/>
      <w:bookmarkStart w:id="2493" w:name="_Toc214953668"/>
      <w:bookmarkStart w:id="2494" w:name="_Toc214954394"/>
      <w:bookmarkStart w:id="2495" w:name="_Toc214969016"/>
      <w:r w:rsidRPr="002437CB">
        <w:t>6.1.14.5</w:t>
      </w:r>
      <w:r w:rsidRPr="002437CB">
        <w:tab/>
        <w:t>Notifications</w:t>
      </w:r>
      <w:bookmarkEnd w:id="2492"/>
      <w:bookmarkEnd w:id="2493"/>
      <w:bookmarkEnd w:id="2494"/>
      <w:bookmarkEnd w:id="2495"/>
    </w:p>
    <w:p w14:paraId="4642F602" w14:textId="6A6FDECE" w:rsidR="007D7552" w:rsidRPr="002437CB" w:rsidRDefault="007D7552" w:rsidP="007D7552">
      <w:pPr>
        <w:pStyle w:val="Heading5"/>
      </w:pPr>
      <w:bookmarkStart w:id="2496" w:name="_Toc212496096"/>
      <w:bookmarkStart w:id="2497" w:name="_Toc214953669"/>
      <w:bookmarkStart w:id="2498" w:name="_Toc214954395"/>
      <w:bookmarkStart w:id="2499" w:name="_Toc214969017"/>
      <w:r w:rsidRPr="002437CB">
        <w:t>6.1.14.5.1</w:t>
      </w:r>
      <w:r w:rsidRPr="002437CB">
        <w:tab/>
        <w:t>General</w:t>
      </w:r>
      <w:bookmarkEnd w:id="2496"/>
      <w:bookmarkEnd w:id="2497"/>
      <w:bookmarkEnd w:id="2498"/>
      <w:bookmarkEnd w:id="2499"/>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500" w:name="_Toc212496097"/>
      <w:bookmarkStart w:id="2501" w:name="_Toc214953670"/>
      <w:bookmarkStart w:id="2502" w:name="_Toc214954396"/>
      <w:bookmarkStart w:id="2503" w:name="_Toc214969018"/>
      <w:r w:rsidRPr="002437CB">
        <w:t>6.1.14.6</w:t>
      </w:r>
      <w:r w:rsidRPr="002437CB">
        <w:tab/>
        <w:t>Data Model</w:t>
      </w:r>
      <w:bookmarkEnd w:id="2500"/>
      <w:bookmarkEnd w:id="2501"/>
      <w:bookmarkEnd w:id="2502"/>
      <w:bookmarkEnd w:id="2503"/>
    </w:p>
    <w:p w14:paraId="1603E78B" w14:textId="5900914C" w:rsidR="007D7552" w:rsidRPr="002437CB" w:rsidRDefault="007D7552" w:rsidP="007D7552">
      <w:pPr>
        <w:pStyle w:val="Heading5"/>
      </w:pPr>
      <w:bookmarkStart w:id="2504" w:name="_Toc212496098"/>
      <w:bookmarkStart w:id="2505" w:name="_Toc214953671"/>
      <w:bookmarkStart w:id="2506" w:name="_Toc214954397"/>
      <w:bookmarkStart w:id="2507" w:name="_Toc214969019"/>
      <w:r w:rsidRPr="002437CB">
        <w:t>6.1.14.6.1</w:t>
      </w:r>
      <w:r w:rsidRPr="002437CB">
        <w:tab/>
        <w:t>General</w:t>
      </w:r>
      <w:bookmarkEnd w:id="2504"/>
      <w:bookmarkEnd w:id="2505"/>
      <w:bookmarkEnd w:id="2506"/>
      <w:bookmarkEnd w:id="2507"/>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508" w:name="_Toc212496099"/>
      <w:bookmarkStart w:id="2509" w:name="_Toc214953672"/>
      <w:bookmarkStart w:id="2510" w:name="_Toc214954398"/>
      <w:bookmarkStart w:id="2511" w:name="_Toc214969020"/>
      <w:r w:rsidRPr="002437CB">
        <w:rPr>
          <w:lang w:val="en-US"/>
        </w:rPr>
        <w:t>6.1.14.6.2</w:t>
      </w:r>
      <w:r w:rsidRPr="002437CB">
        <w:rPr>
          <w:lang w:val="en-US"/>
        </w:rPr>
        <w:tab/>
        <w:t>Structured data types</w:t>
      </w:r>
      <w:bookmarkEnd w:id="2508"/>
      <w:bookmarkEnd w:id="2509"/>
      <w:bookmarkEnd w:id="2510"/>
      <w:bookmarkEnd w:id="2511"/>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lastRenderedPageBreak/>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512" w:name="_Toc212496100"/>
      <w:bookmarkStart w:id="2513" w:name="_Toc214953673"/>
      <w:bookmarkStart w:id="2514" w:name="_Toc214954399"/>
      <w:bookmarkStart w:id="2515" w:name="_Toc214969021"/>
      <w:r w:rsidRPr="002437CB">
        <w:rPr>
          <w:lang w:val="en-US"/>
        </w:rPr>
        <w:t>6.1.14.6.3</w:t>
      </w:r>
      <w:r w:rsidRPr="002437CB">
        <w:rPr>
          <w:lang w:val="en-US"/>
        </w:rPr>
        <w:tab/>
        <w:t>Simple data types and enumerations</w:t>
      </w:r>
      <w:bookmarkEnd w:id="2512"/>
      <w:bookmarkEnd w:id="2513"/>
      <w:bookmarkEnd w:id="2514"/>
      <w:bookmarkEnd w:id="2515"/>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lastRenderedPageBreak/>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2E657FCF" w:rsidR="007D7552" w:rsidRPr="002437CB" w:rsidRDefault="007D7552" w:rsidP="007D7552">
      <w:pPr>
        <w:pStyle w:val="H6"/>
      </w:pPr>
      <w:r w:rsidRPr="002437CB">
        <w:t>6.1.14.6.3.3</w:t>
      </w:r>
      <w:r w:rsidRPr="002437CB">
        <w:tab/>
        <w:t>Enumeration: SuppAimlRoleType</w:t>
      </w:r>
    </w:p>
    <w:p w14:paraId="48FFBC8F" w14:textId="2E57BD33" w:rsidR="007D7552" w:rsidRPr="002437CB" w:rsidRDefault="007D7552" w:rsidP="007D7552">
      <w:r w:rsidRPr="002437CB">
        <w:t>The enumeration SuppAimlRoleType 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516" w:name="_Toc212496101"/>
      <w:bookmarkStart w:id="2517" w:name="_Toc214953674"/>
      <w:bookmarkStart w:id="2518" w:name="_Toc214954400"/>
      <w:bookmarkStart w:id="2519" w:name="_Toc214969022"/>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516"/>
      <w:bookmarkEnd w:id="2517"/>
      <w:bookmarkEnd w:id="2518"/>
      <w:bookmarkEnd w:id="2519"/>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520" w:name="_Toc212496102"/>
      <w:bookmarkStart w:id="2521" w:name="_Toc214953675"/>
      <w:bookmarkStart w:id="2522" w:name="_Toc214954401"/>
      <w:bookmarkStart w:id="2523" w:name="_Toc214969023"/>
      <w:r w:rsidRPr="002437CB">
        <w:t>6.1.14.6.5</w:t>
      </w:r>
      <w:r w:rsidRPr="002437CB">
        <w:tab/>
        <w:t>Binary data</w:t>
      </w:r>
      <w:bookmarkEnd w:id="2520"/>
      <w:bookmarkEnd w:id="2521"/>
      <w:bookmarkEnd w:id="2522"/>
      <w:bookmarkEnd w:id="2523"/>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lastRenderedPageBreak/>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524" w:name="_Toc212496103"/>
      <w:bookmarkStart w:id="2525" w:name="_Toc214953676"/>
      <w:bookmarkStart w:id="2526" w:name="_Toc214954402"/>
      <w:bookmarkStart w:id="2527" w:name="_Toc214969024"/>
      <w:r w:rsidRPr="002437CB">
        <w:t>6.1.14.7</w:t>
      </w:r>
      <w:r w:rsidRPr="002437CB">
        <w:tab/>
        <w:t>Error Handling</w:t>
      </w:r>
      <w:bookmarkEnd w:id="2524"/>
      <w:bookmarkEnd w:id="2525"/>
      <w:bookmarkEnd w:id="2526"/>
      <w:bookmarkEnd w:id="2527"/>
    </w:p>
    <w:p w14:paraId="06CE3377" w14:textId="6196A4D6" w:rsidR="007D7552" w:rsidRPr="002437CB" w:rsidRDefault="007D7552" w:rsidP="007D7552">
      <w:pPr>
        <w:pStyle w:val="Heading5"/>
      </w:pPr>
      <w:bookmarkStart w:id="2528" w:name="_Toc212496104"/>
      <w:bookmarkStart w:id="2529" w:name="_Toc214953677"/>
      <w:bookmarkStart w:id="2530" w:name="_Toc214954403"/>
      <w:bookmarkStart w:id="2531" w:name="_Toc214969025"/>
      <w:r w:rsidRPr="002437CB">
        <w:t>6.1.14.7.1</w:t>
      </w:r>
      <w:r w:rsidRPr="002437CB">
        <w:tab/>
        <w:t>General</w:t>
      </w:r>
      <w:bookmarkEnd w:id="2528"/>
      <w:bookmarkEnd w:id="2529"/>
      <w:bookmarkEnd w:id="2530"/>
      <w:bookmarkEnd w:id="2531"/>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32" w:name="_Toc212496105"/>
      <w:bookmarkStart w:id="2533" w:name="_Toc214953678"/>
      <w:bookmarkStart w:id="2534" w:name="_Toc214954404"/>
      <w:bookmarkStart w:id="2535" w:name="_Toc214969026"/>
      <w:r w:rsidRPr="002437CB">
        <w:t>6.1.14.7.2</w:t>
      </w:r>
      <w:r w:rsidRPr="002437CB">
        <w:tab/>
        <w:t>Protocol Errors</w:t>
      </w:r>
      <w:bookmarkEnd w:id="2532"/>
      <w:bookmarkEnd w:id="2533"/>
      <w:bookmarkEnd w:id="2534"/>
      <w:bookmarkEnd w:id="2535"/>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36" w:name="_Toc212496106"/>
      <w:bookmarkStart w:id="2537" w:name="_Toc214953679"/>
      <w:bookmarkStart w:id="2538" w:name="_Toc214954405"/>
      <w:bookmarkStart w:id="2539" w:name="_Toc214969027"/>
      <w:r w:rsidRPr="002437CB">
        <w:t>6.1.14.7.3</w:t>
      </w:r>
      <w:r w:rsidRPr="002437CB">
        <w:tab/>
        <w:t>Application Errors</w:t>
      </w:r>
      <w:bookmarkEnd w:id="2536"/>
      <w:bookmarkEnd w:id="2537"/>
      <w:bookmarkEnd w:id="2538"/>
      <w:bookmarkEnd w:id="2539"/>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40" w:name="_Toc212496107"/>
      <w:bookmarkStart w:id="2541" w:name="_Toc214953680"/>
      <w:bookmarkStart w:id="2542" w:name="_Toc214954406"/>
      <w:bookmarkStart w:id="2543" w:name="_Toc214969028"/>
      <w:r w:rsidRPr="002437CB">
        <w:t>6.1.14.8</w:t>
      </w:r>
      <w:r w:rsidRPr="002437CB">
        <w:rPr>
          <w:lang w:eastAsia="zh-CN"/>
        </w:rPr>
        <w:tab/>
        <w:t>Feature negotiation</w:t>
      </w:r>
      <w:bookmarkEnd w:id="2540"/>
      <w:bookmarkEnd w:id="2541"/>
      <w:bookmarkEnd w:id="2542"/>
      <w:bookmarkEnd w:id="2543"/>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44" w:name="_Toc212496108"/>
      <w:bookmarkStart w:id="2545" w:name="_Toc214953681"/>
      <w:bookmarkStart w:id="2546" w:name="_Toc214954407"/>
      <w:bookmarkStart w:id="2547" w:name="_Toc214969029"/>
      <w:r w:rsidRPr="002437CB">
        <w:t>6.1.14.9</w:t>
      </w:r>
      <w:r w:rsidRPr="002437CB">
        <w:tab/>
        <w:t>Security</w:t>
      </w:r>
      <w:bookmarkEnd w:id="2544"/>
      <w:bookmarkEnd w:id="2545"/>
      <w:bookmarkEnd w:id="2546"/>
      <w:bookmarkEnd w:id="2547"/>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48" w:name="_Toc212496109"/>
      <w:bookmarkStart w:id="2549" w:name="_Toc214953682"/>
      <w:bookmarkStart w:id="2550" w:name="_Toc214954408"/>
      <w:bookmarkStart w:id="2551" w:name="_Toc214969030"/>
      <w:r w:rsidRPr="002437CB">
        <w:lastRenderedPageBreak/>
        <w:t>6.1.</w:t>
      </w:r>
      <w:r w:rsidR="009D467C" w:rsidRPr="002437CB">
        <w:t>15</w:t>
      </w:r>
      <w:r w:rsidRPr="002437CB">
        <w:tab/>
        <w:t>AIMLES_MLModelUpdate API</w:t>
      </w:r>
      <w:bookmarkEnd w:id="2548"/>
      <w:bookmarkEnd w:id="2549"/>
      <w:bookmarkEnd w:id="2550"/>
      <w:bookmarkEnd w:id="2551"/>
    </w:p>
    <w:p w14:paraId="4B770189" w14:textId="6A7FF8FF" w:rsidR="007F406F" w:rsidRPr="002437CB" w:rsidRDefault="007F406F" w:rsidP="007F406F">
      <w:pPr>
        <w:pStyle w:val="Heading4"/>
      </w:pPr>
      <w:bookmarkStart w:id="2552" w:name="_Toc212496110"/>
      <w:bookmarkStart w:id="2553" w:name="_Toc214953683"/>
      <w:bookmarkStart w:id="2554" w:name="_Toc214954409"/>
      <w:bookmarkStart w:id="2555" w:name="_Toc214969031"/>
      <w:r w:rsidRPr="002437CB">
        <w:t>6.1.</w:t>
      </w:r>
      <w:r w:rsidR="009D467C" w:rsidRPr="002437CB">
        <w:t>15</w:t>
      </w:r>
      <w:r w:rsidRPr="002437CB">
        <w:t>.1</w:t>
      </w:r>
      <w:r w:rsidRPr="002437CB">
        <w:tab/>
        <w:t>Introduction</w:t>
      </w:r>
      <w:bookmarkEnd w:id="2552"/>
      <w:bookmarkEnd w:id="2553"/>
      <w:bookmarkEnd w:id="2554"/>
      <w:bookmarkEnd w:id="2555"/>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56" w:name="_Toc212496111"/>
      <w:bookmarkStart w:id="2557" w:name="_Toc214953684"/>
      <w:bookmarkStart w:id="2558" w:name="_Toc214954410"/>
      <w:bookmarkStart w:id="2559" w:name="_Toc214969032"/>
      <w:r w:rsidRPr="002437CB">
        <w:t>6.1.15.</w:t>
      </w:r>
      <w:r w:rsidR="007F406F" w:rsidRPr="002437CB">
        <w:t>2</w:t>
      </w:r>
      <w:r w:rsidR="007F406F" w:rsidRPr="002437CB">
        <w:tab/>
        <w:t>Usage of HTTP and common API related aspects</w:t>
      </w:r>
      <w:bookmarkEnd w:id="2556"/>
      <w:bookmarkEnd w:id="2557"/>
      <w:bookmarkEnd w:id="2558"/>
      <w:bookmarkEnd w:id="2559"/>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60" w:name="_Toc212496112"/>
      <w:bookmarkStart w:id="2561" w:name="_Toc214953685"/>
      <w:bookmarkStart w:id="2562" w:name="_Toc214954411"/>
      <w:bookmarkStart w:id="2563" w:name="_Toc214969033"/>
      <w:r w:rsidRPr="002437CB">
        <w:t>6.1.15.</w:t>
      </w:r>
      <w:r w:rsidR="007F406F" w:rsidRPr="002437CB">
        <w:t>3</w:t>
      </w:r>
      <w:r w:rsidR="007F406F" w:rsidRPr="002437CB">
        <w:tab/>
        <w:t>Resources</w:t>
      </w:r>
      <w:bookmarkEnd w:id="2560"/>
      <w:bookmarkEnd w:id="2561"/>
      <w:bookmarkEnd w:id="2562"/>
      <w:bookmarkEnd w:id="2563"/>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64" w:name="_Toc212496113"/>
      <w:bookmarkStart w:id="2565" w:name="_Toc214953686"/>
      <w:bookmarkStart w:id="2566" w:name="_Toc214954412"/>
      <w:bookmarkStart w:id="2567" w:name="_Toc214969034"/>
      <w:r w:rsidRPr="002437CB">
        <w:t>6.1.15.</w:t>
      </w:r>
      <w:r w:rsidR="007F406F" w:rsidRPr="002437CB">
        <w:t>4</w:t>
      </w:r>
      <w:r w:rsidR="007F406F" w:rsidRPr="002437CB">
        <w:tab/>
        <w:t>Custom Operations without associated resources</w:t>
      </w:r>
      <w:bookmarkEnd w:id="2564"/>
      <w:bookmarkEnd w:id="2565"/>
      <w:bookmarkEnd w:id="2566"/>
      <w:bookmarkEnd w:id="2567"/>
    </w:p>
    <w:p w14:paraId="32D277B7" w14:textId="7EA77A5D" w:rsidR="007F406F" w:rsidRPr="002437CB" w:rsidRDefault="009D467C" w:rsidP="007F406F">
      <w:pPr>
        <w:pStyle w:val="Heading5"/>
      </w:pPr>
      <w:bookmarkStart w:id="2568" w:name="_Toc212496114"/>
      <w:bookmarkStart w:id="2569" w:name="_Toc214953687"/>
      <w:bookmarkStart w:id="2570" w:name="_Toc214954413"/>
      <w:bookmarkStart w:id="2571" w:name="_Toc214969035"/>
      <w:r w:rsidRPr="002437CB">
        <w:t>6.1.15.</w:t>
      </w:r>
      <w:r w:rsidR="007F406F" w:rsidRPr="002437CB">
        <w:t>4.1</w:t>
      </w:r>
      <w:r w:rsidR="007F406F" w:rsidRPr="002437CB">
        <w:tab/>
        <w:t>Overview</w:t>
      </w:r>
      <w:bookmarkEnd w:id="2568"/>
      <w:bookmarkEnd w:id="2569"/>
      <w:bookmarkEnd w:id="2570"/>
      <w:bookmarkEnd w:id="2571"/>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72" w:name="_Toc212496115"/>
      <w:bookmarkStart w:id="2573" w:name="_Toc214953688"/>
      <w:bookmarkStart w:id="2574" w:name="_Toc214954414"/>
      <w:bookmarkStart w:id="2575" w:name="_Toc214969036"/>
      <w:r w:rsidRPr="002437CB">
        <w:t>6.1.15.</w:t>
      </w:r>
      <w:r w:rsidR="007F406F" w:rsidRPr="002437CB">
        <w:t>4.2</w:t>
      </w:r>
      <w:r w:rsidR="007F406F" w:rsidRPr="002437CB">
        <w:tab/>
        <w:t>Operation: RequestMLMdlUpd</w:t>
      </w:r>
      <w:bookmarkEnd w:id="2572"/>
      <w:bookmarkEnd w:id="2573"/>
      <w:bookmarkEnd w:id="2574"/>
      <w:bookmarkEnd w:id="2575"/>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lastRenderedPageBreak/>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76" w:name="_Toc212496116"/>
      <w:bookmarkStart w:id="2577" w:name="_Toc214953689"/>
      <w:bookmarkStart w:id="2578" w:name="_Toc214954415"/>
      <w:bookmarkStart w:id="2579" w:name="_Toc214969037"/>
      <w:r w:rsidRPr="002437CB">
        <w:t>6.1.15.</w:t>
      </w:r>
      <w:r w:rsidR="007F406F" w:rsidRPr="002437CB">
        <w:t>5</w:t>
      </w:r>
      <w:r w:rsidR="007F406F" w:rsidRPr="002437CB">
        <w:tab/>
        <w:t>Notifications</w:t>
      </w:r>
      <w:bookmarkEnd w:id="2576"/>
      <w:bookmarkEnd w:id="2577"/>
      <w:bookmarkEnd w:id="2578"/>
      <w:bookmarkEnd w:id="2579"/>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80" w:name="_Toc212496117"/>
      <w:bookmarkStart w:id="2581" w:name="_Toc214953690"/>
      <w:bookmarkStart w:id="2582" w:name="_Toc214954416"/>
      <w:bookmarkStart w:id="2583" w:name="_Toc214969038"/>
      <w:r w:rsidRPr="002437CB">
        <w:t>6.1.15.</w:t>
      </w:r>
      <w:r w:rsidR="007F406F" w:rsidRPr="002437CB">
        <w:t>6</w:t>
      </w:r>
      <w:r w:rsidR="007F406F" w:rsidRPr="002437CB">
        <w:tab/>
        <w:t>Data Model</w:t>
      </w:r>
      <w:bookmarkEnd w:id="2580"/>
      <w:bookmarkEnd w:id="2581"/>
      <w:bookmarkEnd w:id="2582"/>
      <w:bookmarkEnd w:id="2583"/>
    </w:p>
    <w:p w14:paraId="079EE7BC" w14:textId="630B939E" w:rsidR="007F406F" w:rsidRPr="002437CB" w:rsidRDefault="009D467C" w:rsidP="007F406F">
      <w:pPr>
        <w:pStyle w:val="Heading5"/>
      </w:pPr>
      <w:bookmarkStart w:id="2584" w:name="_Toc212496118"/>
      <w:bookmarkStart w:id="2585" w:name="_Toc214953691"/>
      <w:bookmarkStart w:id="2586" w:name="_Toc214954417"/>
      <w:bookmarkStart w:id="2587" w:name="_Toc214969039"/>
      <w:r w:rsidRPr="002437CB">
        <w:t>6.1.15.</w:t>
      </w:r>
      <w:r w:rsidR="007F406F" w:rsidRPr="002437CB">
        <w:t>6.1</w:t>
      </w:r>
      <w:r w:rsidR="007F406F" w:rsidRPr="002437CB">
        <w:tab/>
        <w:t>General</w:t>
      </w:r>
      <w:bookmarkEnd w:id="2584"/>
      <w:bookmarkEnd w:id="2585"/>
      <w:bookmarkEnd w:id="2586"/>
      <w:bookmarkEnd w:id="2587"/>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lastRenderedPageBreak/>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88" w:name="_Toc212496119"/>
      <w:bookmarkStart w:id="2589" w:name="_Toc214953692"/>
      <w:bookmarkStart w:id="2590" w:name="_Toc214954418"/>
      <w:bookmarkStart w:id="2591" w:name="_Toc214969040"/>
      <w:r w:rsidRPr="002437CB">
        <w:t>6.1.15.</w:t>
      </w:r>
      <w:r w:rsidR="007F406F" w:rsidRPr="002437CB">
        <w:rPr>
          <w:lang w:val="en-US"/>
        </w:rPr>
        <w:t>6.2</w:t>
      </w:r>
      <w:r w:rsidR="007F406F" w:rsidRPr="002437CB">
        <w:rPr>
          <w:lang w:val="en-US"/>
        </w:rPr>
        <w:tab/>
        <w:t>Structured data types</w:t>
      </w:r>
      <w:bookmarkEnd w:id="2588"/>
      <w:bookmarkEnd w:id="2589"/>
      <w:bookmarkEnd w:id="2590"/>
      <w:bookmarkEnd w:id="2591"/>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592" w:name="_Toc212496120"/>
      <w:bookmarkStart w:id="2593" w:name="_Toc214953693"/>
      <w:bookmarkStart w:id="2594" w:name="_Toc214954419"/>
      <w:bookmarkStart w:id="2595" w:name="_Toc214969041"/>
      <w:r w:rsidRPr="002437CB">
        <w:t>6.1.15.</w:t>
      </w:r>
      <w:r w:rsidR="007F406F" w:rsidRPr="002437CB">
        <w:rPr>
          <w:lang w:val="en-US"/>
        </w:rPr>
        <w:t>6.3</w:t>
      </w:r>
      <w:r w:rsidR="007F406F" w:rsidRPr="002437CB">
        <w:rPr>
          <w:lang w:val="en-US"/>
        </w:rPr>
        <w:tab/>
        <w:t>Simple data types and enumerations</w:t>
      </w:r>
      <w:bookmarkEnd w:id="2592"/>
      <w:bookmarkEnd w:id="2593"/>
      <w:bookmarkEnd w:id="2594"/>
      <w:bookmarkEnd w:id="2595"/>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lastRenderedPageBreak/>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596" w:name="_Toc212496121"/>
      <w:bookmarkStart w:id="2597" w:name="_Toc214953694"/>
      <w:bookmarkStart w:id="2598" w:name="_Toc214954420"/>
      <w:bookmarkStart w:id="2599" w:name="_Toc214969042"/>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596"/>
      <w:bookmarkEnd w:id="2597"/>
      <w:bookmarkEnd w:id="2598"/>
      <w:bookmarkEnd w:id="2599"/>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600" w:name="_Toc212496122"/>
      <w:bookmarkStart w:id="2601" w:name="_Toc214953695"/>
      <w:bookmarkStart w:id="2602" w:name="_Toc214954421"/>
      <w:bookmarkStart w:id="2603" w:name="_Toc214969043"/>
      <w:r w:rsidRPr="002437CB">
        <w:t>6.1.15.</w:t>
      </w:r>
      <w:r w:rsidR="007F406F" w:rsidRPr="002437CB">
        <w:t>6.5</w:t>
      </w:r>
      <w:r w:rsidR="007F406F" w:rsidRPr="002437CB">
        <w:tab/>
        <w:t>Binary data</w:t>
      </w:r>
      <w:bookmarkEnd w:id="2600"/>
      <w:bookmarkEnd w:id="2601"/>
      <w:bookmarkEnd w:id="2602"/>
      <w:bookmarkEnd w:id="2603"/>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604" w:name="_Toc212496123"/>
      <w:bookmarkStart w:id="2605" w:name="_Toc214953696"/>
      <w:bookmarkStart w:id="2606" w:name="_Toc214954422"/>
      <w:bookmarkStart w:id="2607" w:name="_Toc214969044"/>
      <w:r w:rsidRPr="002437CB">
        <w:t>6.1.15.</w:t>
      </w:r>
      <w:r w:rsidR="007F406F" w:rsidRPr="002437CB">
        <w:t>7</w:t>
      </w:r>
      <w:r w:rsidR="007F406F" w:rsidRPr="002437CB">
        <w:tab/>
        <w:t>Error Handling</w:t>
      </w:r>
      <w:bookmarkEnd w:id="2604"/>
      <w:bookmarkEnd w:id="2605"/>
      <w:bookmarkEnd w:id="2606"/>
      <w:bookmarkEnd w:id="2607"/>
    </w:p>
    <w:p w14:paraId="50691EDD" w14:textId="50CD1B8D" w:rsidR="007F406F" w:rsidRPr="002437CB" w:rsidRDefault="009D467C" w:rsidP="007F406F">
      <w:pPr>
        <w:pStyle w:val="Heading5"/>
      </w:pPr>
      <w:bookmarkStart w:id="2608" w:name="_Toc212496124"/>
      <w:bookmarkStart w:id="2609" w:name="_Toc214953697"/>
      <w:bookmarkStart w:id="2610" w:name="_Toc214954423"/>
      <w:bookmarkStart w:id="2611" w:name="_Toc214969045"/>
      <w:r w:rsidRPr="002437CB">
        <w:t>6.1.15.</w:t>
      </w:r>
      <w:r w:rsidR="007F406F" w:rsidRPr="002437CB">
        <w:t>7.1</w:t>
      </w:r>
      <w:r w:rsidR="007F406F" w:rsidRPr="002437CB">
        <w:tab/>
        <w:t>General</w:t>
      </w:r>
      <w:bookmarkEnd w:id="2608"/>
      <w:bookmarkEnd w:id="2609"/>
      <w:bookmarkEnd w:id="2610"/>
      <w:bookmarkEnd w:id="2611"/>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612" w:name="_Toc212496125"/>
      <w:bookmarkStart w:id="2613" w:name="_Toc214953698"/>
      <w:bookmarkStart w:id="2614" w:name="_Toc214954424"/>
      <w:bookmarkStart w:id="2615" w:name="_Toc214969046"/>
      <w:r w:rsidRPr="002437CB">
        <w:t>6.1.15.</w:t>
      </w:r>
      <w:r w:rsidR="007F406F" w:rsidRPr="002437CB">
        <w:t>7.2</w:t>
      </w:r>
      <w:r w:rsidR="007F406F" w:rsidRPr="002437CB">
        <w:tab/>
        <w:t>Protocol Errors</w:t>
      </w:r>
      <w:bookmarkEnd w:id="2612"/>
      <w:bookmarkEnd w:id="2613"/>
      <w:bookmarkEnd w:id="2614"/>
      <w:bookmarkEnd w:id="2615"/>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616" w:name="_Toc212496126"/>
      <w:bookmarkStart w:id="2617" w:name="_Toc214953699"/>
      <w:bookmarkStart w:id="2618" w:name="_Toc214954425"/>
      <w:bookmarkStart w:id="2619" w:name="_Toc214969047"/>
      <w:r w:rsidRPr="002437CB">
        <w:t>6.1.15.</w:t>
      </w:r>
      <w:r w:rsidR="007F406F" w:rsidRPr="002437CB">
        <w:t>7.3</w:t>
      </w:r>
      <w:r w:rsidR="007F406F" w:rsidRPr="002437CB">
        <w:tab/>
        <w:t>Application Errors</w:t>
      </w:r>
      <w:bookmarkEnd w:id="2616"/>
      <w:bookmarkEnd w:id="2617"/>
      <w:bookmarkEnd w:id="2618"/>
      <w:bookmarkEnd w:id="2619"/>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620" w:name="_Toc212496127"/>
      <w:bookmarkStart w:id="2621" w:name="_Toc214953700"/>
      <w:bookmarkStart w:id="2622" w:name="_Toc214954426"/>
      <w:bookmarkStart w:id="2623" w:name="_Toc214969048"/>
      <w:r w:rsidRPr="002437CB">
        <w:t>6.1.15.</w:t>
      </w:r>
      <w:r w:rsidR="007F406F" w:rsidRPr="002437CB">
        <w:t>8</w:t>
      </w:r>
      <w:r w:rsidR="007F406F" w:rsidRPr="002437CB">
        <w:tab/>
        <w:t>Feature negotiation</w:t>
      </w:r>
      <w:bookmarkEnd w:id="2620"/>
      <w:bookmarkEnd w:id="2621"/>
      <w:bookmarkEnd w:id="2622"/>
      <w:bookmarkEnd w:id="2623"/>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624" w:name="_Toc212496128"/>
      <w:bookmarkStart w:id="2625" w:name="_Toc214953701"/>
      <w:bookmarkStart w:id="2626" w:name="_Toc214954427"/>
      <w:bookmarkStart w:id="2627" w:name="_Toc214969049"/>
      <w:r w:rsidRPr="002437CB">
        <w:rPr>
          <w:noProof/>
          <w:lang w:eastAsia="zh-CN"/>
        </w:rPr>
        <w:lastRenderedPageBreak/>
        <w:t>6.1.15.</w:t>
      </w:r>
      <w:r w:rsidR="007F406F" w:rsidRPr="002437CB">
        <w:t>9</w:t>
      </w:r>
      <w:r w:rsidR="007F406F" w:rsidRPr="002437CB">
        <w:tab/>
        <w:t>Security</w:t>
      </w:r>
      <w:bookmarkEnd w:id="2624"/>
      <w:bookmarkEnd w:id="2625"/>
      <w:bookmarkEnd w:id="2626"/>
      <w:bookmarkEnd w:id="2627"/>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2628" w:name="_Toc212496129"/>
      <w:bookmarkStart w:id="2629" w:name="_Toc214953702"/>
      <w:bookmarkStart w:id="2630" w:name="_Toc214954428"/>
      <w:bookmarkStart w:id="2631" w:name="_Toc214969050"/>
      <w:r w:rsidRPr="002437CB">
        <w:lastRenderedPageBreak/>
        <w:t>6.2</w:t>
      </w:r>
      <w:r w:rsidRPr="002437CB">
        <w:tab/>
      </w:r>
      <w:bookmarkEnd w:id="848"/>
      <w:bookmarkEnd w:id="849"/>
      <w:r w:rsidR="006B354A" w:rsidRPr="002437CB">
        <w:t>AIMLE Repository APIs</w:t>
      </w:r>
      <w:bookmarkEnd w:id="1970"/>
      <w:bookmarkEnd w:id="1971"/>
      <w:bookmarkEnd w:id="2628"/>
      <w:bookmarkEnd w:id="2629"/>
      <w:bookmarkEnd w:id="2630"/>
      <w:bookmarkEnd w:id="2631"/>
    </w:p>
    <w:p w14:paraId="2C99FE1F" w14:textId="0396344D" w:rsidR="00DD15E7" w:rsidRPr="002437CB" w:rsidRDefault="00DD15E7" w:rsidP="00DD15E7">
      <w:pPr>
        <w:pStyle w:val="Heading3"/>
      </w:pPr>
      <w:bookmarkStart w:id="2632" w:name="_Toc144024196"/>
      <w:bookmarkStart w:id="2633" w:name="_Toc148176909"/>
      <w:bookmarkStart w:id="2634" w:name="_Toc151379288"/>
      <w:bookmarkStart w:id="2635" w:name="_Toc151445469"/>
      <w:bookmarkStart w:id="2636" w:name="_Toc160470546"/>
      <w:bookmarkStart w:id="2637" w:name="_Toc164873690"/>
      <w:bookmarkStart w:id="2638" w:name="_Toc180306327"/>
      <w:bookmarkStart w:id="2639" w:name="_Toc192868280"/>
      <w:bookmarkStart w:id="2640" w:name="_Toc195627937"/>
      <w:bookmarkStart w:id="2641" w:name="_Toc195628178"/>
      <w:bookmarkStart w:id="2642" w:name="_Toc212496130"/>
      <w:bookmarkStart w:id="2643" w:name="_Toc214953703"/>
      <w:bookmarkStart w:id="2644" w:name="_Toc214954429"/>
      <w:bookmarkStart w:id="2645" w:name="_Toc214969051"/>
      <w:r w:rsidRPr="002437CB">
        <w:t>6.2.1</w:t>
      </w:r>
      <w:r w:rsidRPr="002437CB">
        <w:tab/>
        <w:t>MLR_MLModelManagement API</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3DF827D8" w14:textId="77777777" w:rsidR="009025AC" w:rsidRPr="002437CB" w:rsidRDefault="009025AC" w:rsidP="009025AC">
      <w:pPr>
        <w:pStyle w:val="Heading4"/>
      </w:pPr>
      <w:bookmarkStart w:id="2646" w:name="_Toc212496131"/>
      <w:bookmarkStart w:id="2647" w:name="_Toc214953704"/>
      <w:bookmarkStart w:id="2648" w:name="_Toc214954430"/>
      <w:bookmarkStart w:id="2649" w:name="_Toc214969052"/>
      <w:bookmarkStart w:id="2650" w:name="_Toc144459665"/>
      <w:bookmarkStart w:id="2651" w:name="_Toc151379290"/>
      <w:bookmarkStart w:id="2652" w:name="_Toc151445471"/>
      <w:bookmarkStart w:id="2653" w:name="_Toc160470548"/>
      <w:bookmarkStart w:id="2654" w:name="_Toc164873692"/>
      <w:bookmarkStart w:id="2655" w:name="_Toc180306329"/>
      <w:bookmarkStart w:id="2656" w:name="_Toc192868282"/>
      <w:bookmarkStart w:id="2657" w:name="_Toc195627939"/>
      <w:bookmarkStart w:id="2658" w:name="_Toc195628180"/>
      <w:r w:rsidRPr="002437CB">
        <w:rPr>
          <w:noProof/>
          <w:lang w:eastAsia="zh-CN"/>
        </w:rPr>
        <w:t>6.2</w:t>
      </w:r>
      <w:r w:rsidRPr="002437CB">
        <w:t>.1.1</w:t>
      </w:r>
      <w:r w:rsidRPr="002437CB">
        <w:tab/>
        <w:t>Introduction</w:t>
      </w:r>
      <w:bookmarkEnd w:id="2646"/>
      <w:bookmarkEnd w:id="2647"/>
      <w:bookmarkEnd w:id="2648"/>
      <w:bookmarkEnd w:id="2649"/>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659" w:name="_Toc212496132"/>
      <w:bookmarkStart w:id="2660" w:name="_Toc214953705"/>
      <w:bookmarkStart w:id="2661" w:name="_Toc214954431"/>
      <w:bookmarkStart w:id="2662" w:name="_Toc214969053"/>
      <w:r w:rsidRPr="002437CB">
        <w:rPr>
          <w:noProof/>
          <w:lang w:eastAsia="zh-CN"/>
        </w:rPr>
        <w:t>6.2</w:t>
      </w:r>
      <w:r w:rsidRPr="002437CB">
        <w:t>.1.2</w:t>
      </w:r>
      <w:r w:rsidRPr="002437CB">
        <w:tab/>
        <w:t>Usage of HTTP</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663" w:name="_Toc144459666"/>
      <w:bookmarkStart w:id="2664" w:name="_Toc151379291"/>
      <w:bookmarkStart w:id="2665" w:name="_Toc151445472"/>
      <w:bookmarkStart w:id="2666" w:name="_Toc160470549"/>
      <w:bookmarkStart w:id="2667" w:name="_Toc164873693"/>
      <w:bookmarkStart w:id="2668" w:name="_Toc180306330"/>
      <w:bookmarkStart w:id="2669" w:name="_Toc192868283"/>
      <w:bookmarkStart w:id="2670" w:name="_Toc195627940"/>
      <w:bookmarkStart w:id="2671" w:name="_Toc195628181"/>
      <w:bookmarkStart w:id="2672" w:name="_Toc212496133"/>
      <w:bookmarkStart w:id="2673" w:name="_Toc214953706"/>
      <w:bookmarkStart w:id="2674" w:name="_Toc214954432"/>
      <w:bookmarkStart w:id="2675" w:name="_Toc214969054"/>
      <w:r w:rsidRPr="002437CB">
        <w:rPr>
          <w:noProof/>
          <w:lang w:eastAsia="zh-CN"/>
        </w:rPr>
        <w:t>6.2</w:t>
      </w:r>
      <w:r w:rsidRPr="002437CB">
        <w:t>.1.3</w:t>
      </w:r>
      <w:r w:rsidRPr="002437CB">
        <w:tab/>
        <w:t>Resources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73AF1C4B" w14:textId="77777777" w:rsidR="00035D86" w:rsidRPr="002437CB" w:rsidRDefault="00035D86" w:rsidP="00035D86">
      <w:pPr>
        <w:pStyle w:val="Heading5"/>
      </w:pPr>
      <w:bookmarkStart w:id="2676" w:name="_Toc144459667"/>
      <w:bookmarkStart w:id="2677" w:name="_Toc151379292"/>
      <w:bookmarkStart w:id="2678" w:name="_Toc151445473"/>
      <w:bookmarkStart w:id="2679" w:name="_Toc160470550"/>
      <w:bookmarkStart w:id="2680" w:name="_Toc164873694"/>
      <w:bookmarkStart w:id="2681" w:name="_Toc180306331"/>
      <w:bookmarkStart w:id="2682" w:name="_Toc192868284"/>
      <w:bookmarkStart w:id="2683" w:name="_Toc195627941"/>
      <w:bookmarkStart w:id="2684" w:name="_Toc195628182"/>
      <w:bookmarkStart w:id="2685" w:name="_Toc212496134"/>
      <w:bookmarkStart w:id="2686" w:name="_Toc214953707"/>
      <w:bookmarkStart w:id="2687" w:name="_Toc214954433"/>
      <w:bookmarkStart w:id="2688" w:name="_Toc214969055"/>
      <w:bookmarkStart w:id="2689" w:name="_Toc144459689"/>
      <w:bookmarkStart w:id="2690" w:name="_Toc151379324"/>
      <w:bookmarkStart w:id="2691" w:name="_Toc151445505"/>
      <w:bookmarkStart w:id="2692" w:name="_Toc160470582"/>
      <w:bookmarkStart w:id="2693" w:name="_Toc164873726"/>
      <w:bookmarkStart w:id="2694" w:name="_Toc180306363"/>
      <w:bookmarkStart w:id="2695" w:name="_Toc192868305"/>
      <w:bookmarkStart w:id="2696" w:name="_Toc195627942"/>
      <w:bookmarkStart w:id="2697" w:name="_Toc195628183"/>
      <w:r w:rsidRPr="002437CB">
        <w:rPr>
          <w:noProof/>
          <w:lang w:eastAsia="zh-CN"/>
        </w:rPr>
        <w:t>6.2</w:t>
      </w:r>
      <w:r w:rsidRPr="002437CB">
        <w:t>.1.3.1</w:t>
      </w:r>
      <w:r w:rsidRPr="002437CB">
        <w:tab/>
        <w:t>Overview</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63434E" w:rsidP="00035D86">
      <w:pPr>
        <w:pStyle w:val="TH"/>
        <w:rPr>
          <w:lang w:val="en-US"/>
        </w:rPr>
      </w:pPr>
      <w:bookmarkStart w:id="2698" w:name="_MON_1804924715"/>
      <w:bookmarkEnd w:id="2698"/>
      <w:r>
        <w:pict w14:anchorId="2516B875">
          <v:shape id="_x0000_i1094" type="#_x0000_t75" style="width:481.7pt;height:182.15pt">
            <v:imagedata r:id="rId111"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lastRenderedPageBreak/>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699" w:name="_Toc144459668"/>
      <w:bookmarkStart w:id="2700" w:name="_Toc151379293"/>
      <w:bookmarkStart w:id="2701" w:name="_Toc151445474"/>
      <w:bookmarkStart w:id="2702" w:name="_Toc160470551"/>
      <w:bookmarkStart w:id="2703" w:name="_Toc164873695"/>
      <w:bookmarkStart w:id="2704" w:name="_Toc180306332"/>
      <w:bookmarkStart w:id="2705" w:name="_Toc192868285"/>
      <w:bookmarkStart w:id="2706" w:name="_Toc212496135"/>
      <w:bookmarkStart w:id="2707" w:name="_Toc214953708"/>
      <w:bookmarkStart w:id="2708" w:name="_Toc214954434"/>
      <w:bookmarkStart w:id="2709" w:name="_Toc214969056"/>
      <w:r w:rsidRPr="002437CB">
        <w:rPr>
          <w:noProof/>
          <w:lang w:eastAsia="zh-CN"/>
        </w:rPr>
        <w:t>6.2</w:t>
      </w:r>
      <w:r w:rsidRPr="002437CB">
        <w:t>.1.3.2</w:t>
      </w:r>
      <w:r w:rsidRPr="002437CB">
        <w:tab/>
        <w:t xml:space="preserve">Resource: </w:t>
      </w:r>
      <w:bookmarkEnd w:id="2699"/>
      <w:r w:rsidRPr="002437CB">
        <w:t>ML Models Storages</w:t>
      </w:r>
      <w:bookmarkEnd w:id="2700"/>
      <w:bookmarkEnd w:id="2701"/>
      <w:bookmarkEnd w:id="2702"/>
      <w:bookmarkEnd w:id="2703"/>
      <w:bookmarkEnd w:id="2704"/>
      <w:bookmarkEnd w:id="2705"/>
      <w:bookmarkEnd w:id="2706"/>
      <w:bookmarkEnd w:id="2707"/>
      <w:bookmarkEnd w:id="2708"/>
      <w:bookmarkEnd w:id="2709"/>
    </w:p>
    <w:p w14:paraId="734DF8AE" w14:textId="77777777" w:rsidR="00495843" w:rsidRPr="002437CB" w:rsidRDefault="00495843" w:rsidP="00752A3E">
      <w:pPr>
        <w:pStyle w:val="H6"/>
      </w:pPr>
      <w:bookmarkStart w:id="2710" w:name="_Toc144459669"/>
      <w:bookmarkStart w:id="2711" w:name="_Toc151379294"/>
      <w:bookmarkStart w:id="2712" w:name="_Toc151445475"/>
      <w:bookmarkStart w:id="2713" w:name="_Toc160470552"/>
      <w:bookmarkStart w:id="2714" w:name="_Toc164873696"/>
      <w:bookmarkStart w:id="2715" w:name="_Toc180306333"/>
      <w:bookmarkStart w:id="2716" w:name="_Toc192868286"/>
      <w:r w:rsidRPr="002437CB">
        <w:rPr>
          <w:lang w:eastAsia="zh-CN"/>
        </w:rPr>
        <w:t>6.2</w:t>
      </w:r>
      <w:r w:rsidRPr="002437CB">
        <w:t>.1.3.2.1</w:t>
      </w:r>
      <w:r w:rsidRPr="002437CB">
        <w:tab/>
        <w:t>Description</w:t>
      </w:r>
      <w:bookmarkEnd w:id="2710"/>
      <w:bookmarkEnd w:id="2711"/>
      <w:bookmarkEnd w:id="2712"/>
      <w:bookmarkEnd w:id="2713"/>
      <w:bookmarkEnd w:id="2714"/>
      <w:bookmarkEnd w:id="2715"/>
      <w:bookmarkEnd w:id="2716"/>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717" w:name="_Toc151379297"/>
      <w:bookmarkStart w:id="2718" w:name="_Toc151445478"/>
      <w:bookmarkStart w:id="2719" w:name="_Toc160470555"/>
      <w:bookmarkStart w:id="2720" w:name="_Toc164873699"/>
      <w:bookmarkStart w:id="2721" w:name="_Toc180306336"/>
      <w:bookmarkStart w:id="2722" w:name="_Toc144459672"/>
      <w:bookmarkStart w:id="2723" w:name="_Toc151379298"/>
      <w:bookmarkStart w:id="2724" w:name="_Toc151445479"/>
      <w:bookmarkStart w:id="2725" w:name="_Toc160470556"/>
      <w:bookmarkStart w:id="2726" w:name="_Toc164873700"/>
      <w:bookmarkStart w:id="2727" w:name="_Toc180306337"/>
      <w:r w:rsidRPr="002437CB">
        <w:rPr>
          <w:lang w:eastAsia="zh-CN"/>
        </w:rPr>
        <w:t>6.2</w:t>
      </w:r>
      <w:r w:rsidRPr="002437CB">
        <w:t>.1.3.2.3</w:t>
      </w:r>
      <w:r w:rsidRPr="002437CB">
        <w:tab/>
        <w:t>Resource Standard Methods</w:t>
      </w:r>
    </w:p>
    <w:bookmarkEnd w:id="2717"/>
    <w:bookmarkEnd w:id="2718"/>
    <w:bookmarkEnd w:id="2719"/>
    <w:bookmarkEnd w:id="2720"/>
    <w:bookmarkEnd w:id="2721"/>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lastRenderedPageBreak/>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lastRenderedPageBreak/>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722"/>
    <w:bookmarkEnd w:id="2723"/>
    <w:bookmarkEnd w:id="2724"/>
    <w:bookmarkEnd w:id="2725"/>
    <w:bookmarkEnd w:id="2726"/>
    <w:bookmarkEnd w:id="2727"/>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728" w:name="_Toc212496136"/>
      <w:bookmarkStart w:id="2729" w:name="_Toc214953709"/>
      <w:bookmarkStart w:id="2730" w:name="_Toc214954435"/>
      <w:bookmarkStart w:id="2731" w:name="_Toc214969057"/>
      <w:r w:rsidRPr="002437CB">
        <w:rPr>
          <w:noProof/>
          <w:lang w:eastAsia="zh-CN"/>
        </w:rPr>
        <w:t>6.2</w:t>
      </w:r>
      <w:r w:rsidRPr="002437CB">
        <w:t>.1.3.3</w:t>
      </w:r>
      <w:r w:rsidRPr="002437CB">
        <w:tab/>
        <w:t>Resource: Individual ML Models Storage</w:t>
      </w:r>
      <w:bookmarkEnd w:id="2728"/>
      <w:bookmarkEnd w:id="2729"/>
      <w:bookmarkEnd w:id="2730"/>
      <w:bookmarkEnd w:id="2731"/>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lastRenderedPageBreak/>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732" w:name="_Toc144459678"/>
      <w:bookmarkStart w:id="2733" w:name="_Toc151379304"/>
      <w:bookmarkStart w:id="2734" w:name="_Toc151445485"/>
      <w:bookmarkStart w:id="2735" w:name="_Toc160470562"/>
      <w:bookmarkStart w:id="2736" w:name="_Toc164873706"/>
      <w:bookmarkStart w:id="2737" w:name="_Toc180306343"/>
      <w:r w:rsidRPr="002437CB">
        <w:rPr>
          <w:lang w:eastAsia="zh-CN"/>
        </w:rPr>
        <w:t>6.2</w:t>
      </w:r>
      <w:r w:rsidRPr="002437CB">
        <w:t>.1.3.3.3</w:t>
      </w:r>
      <w:r w:rsidRPr="002437CB">
        <w:tab/>
        <w:t>Resource Standard Methods</w:t>
      </w:r>
    </w:p>
    <w:bookmarkEnd w:id="2732"/>
    <w:bookmarkEnd w:id="2733"/>
    <w:bookmarkEnd w:id="2734"/>
    <w:bookmarkEnd w:id="2735"/>
    <w:bookmarkEnd w:id="2736"/>
    <w:bookmarkEnd w:id="2737"/>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lastRenderedPageBreak/>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lastRenderedPageBreak/>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lastRenderedPageBreak/>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lastRenderedPageBreak/>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738" w:name="_Toc212496137"/>
      <w:bookmarkStart w:id="2739" w:name="_Toc214953710"/>
      <w:bookmarkStart w:id="2740" w:name="_Toc214954436"/>
      <w:bookmarkStart w:id="2741" w:name="_Toc214969058"/>
      <w:bookmarkStart w:id="2742" w:name="_Toc144459690"/>
      <w:bookmarkStart w:id="2743" w:name="_Toc151379329"/>
      <w:bookmarkStart w:id="2744" w:name="_Toc151445510"/>
      <w:bookmarkStart w:id="2745" w:name="_Toc160470590"/>
      <w:bookmarkStart w:id="2746" w:name="_Toc164873734"/>
      <w:bookmarkStart w:id="2747" w:name="_Toc180306371"/>
      <w:bookmarkStart w:id="2748" w:name="_Toc192868313"/>
      <w:bookmarkStart w:id="2749" w:name="_Toc195627943"/>
      <w:bookmarkStart w:id="2750" w:name="_Toc195628184"/>
      <w:bookmarkEnd w:id="2689"/>
      <w:bookmarkEnd w:id="2690"/>
      <w:bookmarkEnd w:id="2691"/>
      <w:bookmarkEnd w:id="2692"/>
      <w:bookmarkEnd w:id="2693"/>
      <w:bookmarkEnd w:id="2694"/>
      <w:bookmarkEnd w:id="2695"/>
      <w:bookmarkEnd w:id="2696"/>
      <w:bookmarkEnd w:id="2697"/>
      <w:r w:rsidRPr="002437CB">
        <w:rPr>
          <w:noProof/>
          <w:lang w:eastAsia="zh-CN"/>
        </w:rPr>
        <w:t>6.2.1</w:t>
      </w:r>
      <w:r w:rsidRPr="002437CB">
        <w:t>.4</w:t>
      </w:r>
      <w:r w:rsidRPr="002437CB">
        <w:tab/>
        <w:t>Custom Operations without associated resources</w:t>
      </w:r>
      <w:bookmarkEnd w:id="2738"/>
      <w:bookmarkEnd w:id="2739"/>
      <w:bookmarkEnd w:id="2740"/>
      <w:bookmarkEnd w:id="2741"/>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751" w:name="_Toc212496138"/>
      <w:bookmarkStart w:id="2752" w:name="_Toc214953711"/>
      <w:bookmarkStart w:id="2753" w:name="_Toc214954437"/>
      <w:bookmarkStart w:id="2754" w:name="_Toc214969059"/>
      <w:r w:rsidRPr="002437CB">
        <w:rPr>
          <w:noProof/>
          <w:lang w:eastAsia="zh-CN"/>
        </w:rPr>
        <w:t>6.2.1</w:t>
      </w:r>
      <w:r w:rsidRPr="002437CB">
        <w:t>.5</w:t>
      </w:r>
      <w:r w:rsidRPr="002437CB">
        <w:tab/>
        <w:t>Notifications</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41458D44" w14:textId="77777777" w:rsidR="00DD15E7" w:rsidRPr="002437CB" w:rsidRDefault="00DD15E7" w:rsidP="00DD15E7">
      <w:bookmarkStart w:id="2755" w:name="_Toc144459697"/>
      <w:bookmarkStart w:id="2756" w:name="_Toc151379339"/>
      <w:bookmarkStart w:id="2757" w:name="_Toc151445520"/>
      <w:bookmarkStart w:id="2758" w:name="_Toc160470600"/>
      <w:bookmarkStart w:id="2759" w:name="_Toc164873744"/>
      <w:bookmarkStart w:id="2760" w:name="_Toc180306381"/>
      <w:bookmarkStart w:id="2761"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762" w:name="_Toc195627944"/>
      <w:bookmarkStart w:id="2763" w:name="_Toc195628185"/>
      <w:bookmarkStart w:id="2764" w:name="_Toc212496139"/>
      <w:bookmarkStart w:id="2765" w:name="_Toc214953712"/>
      <w:bookmarkStart w:id="2766" w:name="_Toc214954438"/>
      <w:bookmarkStart w:id="2767" w:name="_Toc214969060"/>
      <w:bookmarkStart w:id="2768" w:name="_Toc144459718"/>
      <w:bookmarkStart w:id="2769" w:name="_Toc151379366"/>
      <w:bookmarkStart w:id="2770" w:name="_Toc151445547"/>
      <w:bookmarkStart w:id="2771" w:name="_Toc160470629"/>
      <w:bookmarkStart w:id="2772" w:name="_Toc164873773"/>
      <w:bookmarkStart w:id="2773" w:name="_Toc180306410"/>
      <w:bookmarkStart w:id="2774" w:name="_Toc192868352"/>
      <w:bookmarkStart w:id="2775" w:name="_Toc195627945"/>
      <w:bookmarkStart w:id="2776" w:name="_Toc195628186"/>
      <w:bookmarkEnd w:id="2755"/>
      <w:bookmarkEnd w:id="2756"/>
      <w:bookmarkEnd w:id="2757"/>
      <w:bookmarkEnd w:id="2758"/>
      <w:bookmarkEnd w:id="2759"/>
      <w:bookmarkEnd w:id="2760"/>
      <w:bookmarkEnd w:id="2761"/>
      <w:r w:rsidRPr="002437CB">
        <w:rPr>
          <w:noProof/>
          <w:lang w:eastAsia="zh-CN"/>
        </w:rPr>
        <w:lastRenderedPageBreak/>
        <w:t>6.2.1</w:t>
      </w:r>
      <w:r w:rsidRPr="002437CB">
        <w:t>.6</w:t>
      </w:r>
      <w:r w:rsidRPr="002437CB">
        <w:tab/>
        <w:t>Data Model</w:t>
      </w:r>
      <w:bookmarkEnd w:id="2762"/>
      <w:bookmarkEnd w:id="2763"/>
      <w:bookmarkEnd w:id="2764"/>
      <w:bookmarkEnd w:id="2765"/>
      <w:bookmarkEnd w:id="2766"/>
      <w:bookmarkEnd w:id="2767"/>
    </w:p>
    <w:p w14:paraId="0DECC571" w14:textId="77777777" w:rsidR="001A000F" w:rsidRPr="002437CB" w:rsidRDefault="001A000F" w:rsidP="001A000F">
      <w:pPr>
        <w:pStyle w:val="Heading5"/>
      </w:pPr>
      <w:bookmarkStart w:id="2777" w:name="_Toc144459698"/>
      <w:bookmarkStart w:id="2778" w:name="_Toc151379340"/>
      <w:bookmarkStart w:id="2779" w:name="_Toc151445521"/>
      <w:bookmarkStart w:id="2780" w:name="_Toc160470601"/>
      <w:bookmarkStart w:id="2781" w:name="_Toc164873745"/>
      <w:bookmarkStart w:id="2782" w:name="_Toc180306382"/>
      <w:bookmarkStart w:id="2783" w:name="_Toc195374109"/>
      <w:bookmarkStart w:id="2784" w:name="_Toc200964827"/>
      <w:bookmarkStart w:id="2785" w:name="_Toc212496140"/>
      <w:bookmarkStart w:id="2786" w:name="_Toc214953713"/>
      <w:bookmarkStart w:id="2787" w:name="_Toc214954439"/>
      <w:bookmarkStart w:id="2788" w:name="_Toc214969061"/>
      <w:r w:rsidRPr="002437CB">
        <w:rPr>
          <w:noProof/>
          <w:lang w:eastAsia="zh-CN"/>
        </w:rPr>
        <w:t>6.2</w:t>
      </w:r>
      <w:r w:rsidRPr="002437CB">
        <w:t>.1.6.1</w:t>
      </w:r>
      <w:r w:rsidRPr="002437CB">
        <w:tab/>
        <w:t>General</w:t>
      </w:r>
      <w:bookmarkEnd w:id="2777"/>
      <w:bookmarkEnd w:id="2778"/>
      <w:bookmarkEnd w:id="2779"/>
      <w:bookmarkEnd w:id="2780"/>
      <w:bookmarkEnd w:id="2781"/>
      <w:bookmarkEnd w:id="2782"/>
      <w:bookmarkEnd w:id="2783"/>
      <w:bookmarkEnd w:id="2784"/>
      <w:bookmarkEnd w:id="2785"/>
      <w:bookmarkEnd w:id="2786"/>
      <w:bookmarkEnd w:id="2787"/>
      <w:bookmarkEnd w:id="2788"/>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789" w:name="_Toc144459699"/>
      <w:bookmarkStart w:id="2790" w:name="_Toc151379341"/>
      <w:bookmarkStart w:id="2791" w:name="_Toc151445522"/>
      <w:bookmarkStart w:id="2792" w:name="_Toc160470602"/>
      <w:bookmarkStart w:id="2793" w:name="_Toc164873746"/>
      <w:bookmarkStart w:id="2794" w:name="_Toc180306383"/>
      <w:bookmarkStart w:id="2795" w:name="_Toc195374110"/>
      <w:bookmarkStart w:id="2796" w:name="_Toc200964828"/>
      <w:bookmarkStart w:id="2797" w:name="_Toc212496141"/>
      <w:bookmarkStart w:id="2798" w:name="_Toc214953714"/>
      <w:bookmarkStart w:id="2799" w:name="_Toc214954440"/>
      <w:bookmarkStart w:id="2800" w:name="_Toc214969062"/>
      <w:r w:rsidRPr="002437CB">
        <w:rPr>
          <w:noProof/>
          <w:lang w:eastAsia="zh-CN"/>
        </w:rPr>
        <w:t>6.2</w:t>
      </w:r>
      <w:r w:rsidRPr="002437CB">
        <w:rPr>
          <w:lang w:val="en-US"/>
        </w:rPr>
        <w:t>.1.6.2</w:t>
      </w:r>
      <w:r w:rsidRPr="002437CB">
        <w:rPr>
          <w:lang w:val="en-US"/>
        </w:rPr>
        <w:tab/>
        <w:t>Structured data types</w:t>
      </w:r>
      <w:bookmarkEnd w:id="2789"/>
      <w:bookmarkEnd w:id="2790"/>
      <w:bookmarkEnd w:id="2791"/>
      <w:bookmarkEnd w:id="2792"/>
      <w:bookmarkEnd w:id="2793"/>
      <w:bookmarkEnd w:id="2794"/>
      <w:bookmarkEnd w:id="2795"/>
      <w:bookmarkEnd w:id="2796"/>
      <w:bookmarkEnd w:id="2797"/>
      <w:bookmarkEnd w:id="2798"/>
      <w:bookmarkEnd w:id="2799"/>
      <w:bookmarkEnd w:id="2800"/>
    </w:p>
    <w:p w14:paraId="6D483A00" w14:textId="77777777" w:rsidR="00F90CA6" w:rsidRPr="002437CB" w:rsidRDefault="00F90CA6" w:rsidP="00752A3E">
      <w:pPr>
        <w:pStyle w:val="H6"/>
      </w:pPr>
      <w:bookmarkStart w:id="2801" w:name="_Toc144459700"/>
      <w:bookmarkStart w:id="2802" w:name="_Toc151379342"/>
      <w:bookmarkStart w:id="2803" w:name="_Toc151445523"/>
      <w:bookmarkStart w:id="2804" w:name="_Toc160470603"/>
      <w:bookmarkStart w:id="2805" w:name="_Toc164873747"/>
      <w:bookmarkStart w:id="2806" w:name="_Toc180306384"/>
      <w:bookmarkStart w:id="2807" w:name="_Toc195374111"/>
      <w:bookmarkStart w:id="2808" w:name="_Toc200964829"/>
      <w:r w:rsidRPr="002437CB">
        <w:rPr>
          <w:lang w:eastAsia="zh-CN"/>
        </w:rPr>
        <w:t>6.2</w:t>
      </w:r>
      <w:r w:rsidRPr="002437CB">
        <w:t>.1.6.2.1</w:t>
      </w:r>
      <w:r w:rsidRPr="002437CB">
        <w:tab/>
        <w:t>Introduction</w:t>
      </w:r>
      <w:bookmarkEnd w:id="2801"/>
      <w:bookmarkEnd w:id="2802"/>
      <w:bookmarkEnd w:id="2803"/>
      <w:bookmarkEnd w:id="2804"/>
      <w:bookmarkEnd w:id="2805"/>
      <w:bookmarkEnd w:id="2806"/>
      <w:bookmarkEnd w:id="2807"/>
      <w:bookmarkEnd w:id="2808"/>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lastRenderedPageBreak/>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809" w:name="_Toc151379344"/>
      <w:bookmarkStart w:id="2810" w:name="_Toc151445525"/>
      <w:bookmarkStart w:id="2811" w:name="_Toc160470605"/>
      <w:bookmarkStart w:id="2812" w:name="_Toc164873749"/>
      <w:bookmarkStart w:id="2813" w:name="_Toc180306386"/>
      <w:bookmarkStart w:id="2814" w:name="_Toc195374113"/>
      <w:bookmarkStart w:id="2815"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809"/>
    <w:bookmarkEnd w:id="2810"/>
    <w:bookmarkEnd w:id="2811"/>
    <w:bookmarkEnd w:id="2812"/>
    <w:bookmarkEnd w:id="2813"/>
    <w:bookmarkEnd w:id="2814"/>
    <w:bookmarkEnd w:id="2815"/>
    <w:p w14:paraId="0B9EAE90" w14:textId="77777777" w:rsidR="000D7408" w:rsidRPr="002437CB" w:rsidRDefault="000D7408" w:rsidP="00752A3E">
      <w:pPr>
        <w:pStyle w:val="H6"/>
      </w:pPr>
      <w:r w:rsidRPr="002437CB">
        <w:rPr>
          <w:lang w:eastAsia="zh-CN"/>
        </w:rPr>
        <w:lastRenderedPageBreak/>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lastRenderedPageBreak/>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816" w:name="_Toc195374127"/>
      <w:bookmarkStart w:id="2817"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lastRenderedPageBreak/>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lastRenderedPageBreak/>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77777777" w:rsidR="001A000F" w:rsidRPr="002437CB" w:rsidRDefault="001A000F" w:rsidP="00A24C9B">
            <w:pPr>
              <w:pStyle w:val="TAL"/>
            </w:pPr>
            <w:r w:rsidRPr="002437CB">
              <w:t>accessReqs</w:t>
            </w:r>
          </w:p>
        </w:tc>
        <w:tc>
          <w:tcPr>
            <w:tcW w:w="1701" w:type="dxa"/>
            <w:vAlign w:val="center"/>
          </w:tcPr>
          <w:p w14:paraId="7AA43CFC" w14:textId="77777777" w:rsidR="001A000F" w:rsidRPr="002437CB" w:rsidRDefault="001A000F" w:rsidP="00A24C9B">
            <w:pPr>
              <w:pStyle w:val="TAL"/>
            </w:pPr>
            <w:r w:rsidRPr="002437CB">
              <w:t>array(AccessReqs)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77777777" w:rsidR="001A000F" w:rsidRPr="002437CB" w:rsidRDefault="001A000F" w:rsidP="00A24C9B">
            <w:pPr>
              <w:pStyle w:val="TAL"/>
            </w:pPr>
            <w:r w:rsidRPr="002437CB">
              <w:t>This attribute may be present only if the "accessReqs"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77777777" w:rsidR="001A000F" w:rsidRPr="002437CB" w:rsidRDefault="001A000F" w:rsidP="00A24C9B">
            <w:pPr>
              <w:pStyle w:val="TAL"/>
            </w:pPr>
            <w:r w:rsidRPr="002437CB">
              <w:t>This attribute may be present only if the "accessReqs"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77777777" w:rsidR="001A000F" w:rsidRPr="002437CB" w:rsidRDefault="001A000F" w:rsidP="00A24C9B">
            <w:pPr>
              <w:pStyle w:val="TAL"/>
            </w:pPr>
            <w:r w:rsidRPr="002437CB">
              <w:t>This attribute may be present only if the "accessReqs"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77777777" w:rsidR="001A000F" w:rsidRPr="002437CB" w:rsidRDefault="001A000F" w:rsidP="00A24C9B">
            <w:pPr>
              <w:pStyle w:val="TAL"/>
            </w:pPr>
            <w:r w:rsidRPr="002437CB">
              <w:t>This attribute may be present only if the "accessReqs"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77777777" w:rsidR="001A000F" w:rsidRPr="002437CB" w:rsidRDefault="001A000F" w:rsidP="00A24C9B">
            <w:pPr>
              <w:pStyle w:val="TAN"/>
            </w:pPr>
            <w:r w:rsidRPr="002437CB">
              <w:t>NOTE:</w:t>
            </w:r>
            <w:r w:rsidRPr="002437CB">
              <w:tab/>
              <w:t>When the "accessReqs"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818" w:name="_Toc212496142"/>
      <w:bookmarkStart w:id="2819" w:name="_Toc214953715"/>
      <w:bookmarkStart w:id="2820" w:name="_Toc214954441"/>
      <w:bookmarkStart w:id="2821" w:name="_Toc214969063"/>
      <w:r w:rsidRPr="002437CB">
        <w:rPr>
          <w:noProof/>
          <w:lang w:eastAsia="zh-CN"/>
        </w:rPr>
        <w:t>6.2</w:t>
      </w:r>
      <w:r w:rsidRPr="002437CB">
        <w:rPr>
          <w:lang w:val="en-US"/>
        </w:rPr>
        <w:t>.1.6.3</w:t>
      </w:r>
      <w:r w:rsidRPr="002437CB">
        <w:rPr>
          <w:lang w:val="en-US"/>
        </w:rPr>
        <w:tab/>
        <w:t>Simple data types and enumerations</w:t>
      </w:r>
      <w:bookmarkEnd w:id="2816"/>
      <w:bookmarkEnd w:id="2817"/>
      <w:bookmarkEnd w:id="2818"/>
      <w:bookmarkEnd w:id="2819"/>
      <w:bookmarkEnd w:id="2820"/>
      <w:bookmarkEnd w:id="2821"/>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lastRenderedPageBreak/>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822"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823" w:name="_Toc151379362"/>
      <w:bookmarkStart w:id="2824" w:name="_Toc151445543"/>
      <w:bookmarkStart w:id="2825" w:name="_Toc160470625"/>
      <w:bookmarkStart w:id="2826" w:name="_Toc164873769"/>
      <w:bookmarkStart w:id="2827" w:name="_Toc180306406"/>
      <w:bookmarkStart w:id="2828" w:name="_Toc195374133"/>
      <w:bookmarkStart w:id="2829"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lastRenderedPageBreak/>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830" w:name="_Toc212496143"/>
      <w:bookmarkStart w:id="2831" w:name="_Toc214953716"/>
      <w:bookmarkStart w:id="2832" w:name="_Toc214954442"/>
      <w:bookmarkStart w:id="2833" w:name="_Toc214969064"/>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822"/>
      <w:bookmarkEnd w:id="2823"/>
      <w:bookmarkEnd w:id="2824"/>
      <w:bookmarkEnd w:id="2825"/>
      <w:bookmarkEnd w:id="2826"/>
      <w:bookmarkEnd w:id="2827"/>
      <w:bookmarkEnd w:id="2828"/>
      <w:bookmarkEnd w:id="2829"/>
      <w:bookmarkEnd w:id="2830"/>
      <w:bookmarkEnd w:id="2831"/>
      <w:bookmarkEnd w:id="2832"/>
      <w:bookmarkEnd w:id="2833"/>
    </w:p>
    <w:p w14:paraId="66811469" w14:textId="77777777" w:rsidR="001A000F" w:rsidRPr="002437CB" w:rsidRDefault="001A000F" w:rsidP="001A000F">
      <w:bookmarkStart w:id="2834" w:name="_Toc144459716"/>
      <w:bookmarkStart w:id="2835" w:name="_Toc151379364"/>
      <w:bookmarkStart w:id="2836" w:name="_Toc151445545"/>
      <w:bookmarkStart w:id="2837" w:name="_Toc160470627"/>
      <w:bookmarkStart w:id="2838" w:name="_Toc164873771"/>
      <w:bookmarkStart w:id="2839" w:name="_Toc180306408"/>
      <w:bookmarkStart w:id="2840" w:name="_Toc195374135"/>
      <w:bookmarkStart w:id="2841"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842" w:name="_Toc212496144"/>
      <w:bookmarkStart w:id="2843" w:name="_Toc214953717"/>
      <w:bookmarkStart w:id="2844" w:name="_Toc214954443"/>
      <w:bookmarkStart w:id="2845" w:name="_Toc214969065"/>
      <w:r w:rsidRPr="002437CB">
        <w:rPr>
          <w:noProof/>
          <w:lang w:eastAsia="zh-CN"/>
        </w:rPr>
        <w:t>6.2</w:t>
      </w:r>
      <w:r w:rsidRPr="002437CB">
        <w:t>.1.6.5</w:t>
      </w:r>
      <w:r w:rsidRPr="002437CB">
        <w:tab/>
        <w:t>Binary data</w:t>
      </w:r>
      <w:bookmarkEnd w:id="2834"/>
      <w:bookmarkEnd w:id="2835"/>
      <w:bookmarkEnd w:id="2836"/>
      <w:bookmarkEnd w:id="2837"/>
      <w:bookmarkEnd w:id="2838"/>
      <w:bookmarkEnd w:id="2839"/>
      <w:bookmarkEnd w:id="2840"/>
      <w:bookmarkEnd w:id="2841"/>
      <w:bookmarkEnd w:id="2842"/>
      <w:bookmarkEnd w:id="2843"/>
      <w:bookmarkEnd w:id="2844"/>
      <w:bookmarkEnd w:id="2845"/>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846" w:name="_Toc212496145"/>
      <w:bookmarkStart w:id="2847" w:name="_Toc214953718"/>
      <w:bookmarkStart w:id="2848" w:name="_Toc214954444"/>
      <w:bookmarkStart w:id="2849" w:name="_Toc214969066"/>
      <w:r w:rsidRPr="002437CB">
        <w:rPr>
          <w:noProof/>
          <w:lang w:eastAsia="zh-CN"/>
        </w:rPr>
        <w:t>6.2.1</w:t>
      </w:r>
      <w:r w:rsidRPr="002437CB">
        <w:t>.7</w:t>
      </w:r>
      <w:r w:rsidRPr="002437CB">
        <w:tab/>
        <w:t>Error Handling</w:t>
      </w:r>
      <w:bookmarkEnd w:id="2768"/>
      <w:bookmarkEnd w:id="2769"/>
      <w:bookmarkEnd w:id="2770"/>
      <w:bookmarkEnd w:id="2771"/>
      <w:bookmarkEnd w:id="2772"/>
      <w:bookmarkEnd w:id="2773"/>
      <w:bookmarkEnd w:id="2774"/>
      <w:bookmarkEnd w:id="2775"/>
      <w:bookmarkEnd w:id="2776"/>
      <w:bookmarkEnd w:id="2846"/>
      <w:bookmarkEnd w:id="2847"/>
      <w:bookmarkEnd w:id="2848"/>
      <w:bookmarkEnd w:id="2849"/>
    </w:p>
    <w:p w14:paraId="5ECF1382" w14:textId="77777777" w:rsidR="00DD15E7" w:rsidRPr="002437CB" w:rsidRDefault="00DD15E7" w:rsidP="00DD15E7">
      <w:pPr>
        <w:pStyle w:val="Heading5"/>
      </w:pPr>
      <w:bookmarkStart w:id="2850" w:name="_Toc144459719"/>
      <w:bookmarkStart w:id="2851" w:name="_Toc151379367"/>
      <w:bookmarkStart w:id="2852" w:name="_Toc151445548"/>
      <w:bookmarkStart w:id="2853" w:name="_Toc160470630"/>
      <w:bookmarkStart w:id="2854" w:name="_Toc164873774"/>
      <w:bookmarkStart w:id="2855" w:name="_Toc180306411"/>
      <w:bookmarkStart w:id="2856" w:name="_Toc192868353"/>
      <w:bookmarkStart w:id="2857" w:name="_Toc195627946"/>
      <w:bookmarkStart w:id="2858" w:name="_Toc195628187"/>
      <w:bookmarkStart w:id="2859" w:name="_Toc212496146"/>
      <w:bookmarkStart w:id="2860" w:name="_Toc214953719"/>
      <w:bookmarkStart w:id="2861" w:name="_Toc214954445"/>
      <w:bookmarkStart w:id="2862" w:name="_Toc214969067"/>
      <w:r w:rsidRPr="002437CB">
        <w:rPr>
          <w:noProof/>
          <w:lang w:eastAsia="zh-CN"/>
        </w:rPr>
        <w:t>6.2.1</w:t>
      </w:r>
      <w:r w:rsidRPr="002437CB">
        <w:t>.7.1</w:t>
      </w:r>
      <w:r w:rsidRPr="002437CB">
        <w:tab/>
        <w:t>General</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2863" w:name="_Toc144459720"/>
      <w:bookmarkStart w:id="2864" w:name="_Toc151379368"/>
      <w:bookmarkStart w:id="2865" w:name="_Toc151445549"/>
      <w:bookmarkStart w:id="2866" w:name="_Toc160470631"/>
      <w:bookmarkStart w:id="2867" w:name="_Toc164873775"/>
      <w:bookmarkStart w:id="2868" w:name="_Toc180306412"/>
      <w:bookmarkStart w:id="2869" w:name="_Toc192868354"/>
      <w:bookmarkStart w:id="2870" w:name="_Toc195627947"/>
      <w:bookmarkStart w:id="2871" w:name="_Toc195628188"/>
      <w:bookmarkStart w:id="2872" w:name="_Toc212496147"/>
      <w:bookmarkStart w:id="2873" w:name="_Toc214953720"/>
      <w:bookmarkStart w:id="2874" w:name="_Toc214954446"/>
      <w:bookmarkStart w:id="2875" w:name="_Toc214969068"/>
      <w:r w:rsidRPr="002437CB">
        <w:rPr>
          <w:noProof/>
          <w:lang w:eastAsia="zh-CN"/>
        </w:rPr>
        <w:t>6.2.1</w:t>
      </w:r>
      <w:r w:rsidRPr="002437CB">
        <w:t>.7.2</w:t>
      </w:r>
      <w:r w:rsidRPr="002437CB">
        <w:tab/>
        <w:t>Protocol Errors</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2876" w:name="_Toc144459721"/>
      <w:bookmarkStart w:id="2877" w:name="_Toc151379369"/>
      <w:bookmarkStart w:id="2878" w:name="_Toc151445550"/>
      <w:bookmarkStart w:id="2879" w:name="_Toc160470632"/>
      <w:bookmarkStart w:id="2880" w:name="_Toc164873776"/>
      <w:bookmarkStart w:id="2881" w:name="_Toc180306413"/>
      <w:bookmarkStart w:id="2882" w:name="_Toc192868355"/>
      <w:bookmarkStart w:id="2883" w:name="_Toc195627948"/>
      <w:bookmarkStart w:id="2884" w:name="_Toc195628189"/>
      <w:bookmarkStart w:id="2885" w:name="_Toc212496148"/>
      <w:bookmarkStart w:id="2886" w:name="_Toc214953721"/>
      <w:bookmarkStart w:id="2887" w:name="_Toc214954447"/>
      <w:bookmarkStart w:id="2888" w:name="_Toc214969069"/>
      <w:r w:rsidRPr="002437CB">
        <w:rPr>
          <w:noProof/>
          <w:lang w:eastAsia="zh-CN"/>
        </w:rPr>
        <w:t>6.2.1</w:t>
      </w:r>
      <w:r w:rsidRPr="002437CB">
        <w:t>.7.3</w:t>
      </w:r>
      <w:r w:rsidRPr="002437CB">
        <w:tab/>
        <w:t>Application Errors</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lastRenderedPageBreak/>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2889"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2890" w:name="_Toc151379370"/>
      <w:bookmarkStart w:id="2891" w:name="_Toc151445551"/>
      <w:bookmarkStart w:id="2892" w:name="_Toc160470633"/>
      <w:bookmarkStart w:id="2893" w:name="_Toc164873777"/>
      <w:bookmarkStart w:id="2894" w:name="_Toc180306414"/>
      <w:bookmarkStart w:id="2895" w:name="_Toc192868356"/>
      <w:bookmarkStart w:id="2896" w:name="_Toc195627949"/>
      <w:bookmarkStart w:id="2897" w:name="_Toc195628190"/>
      <w:bookmarkStart w:id="2898" w:name="_Toc212496149"/>
      <w:bookmarkStart w:id="2899" w:name="_Toc214953722"/>
      <w:bookmarkStart w:id="2900" w:name="_Toc214954448"/>
      <w:bookmarkStart w:id="2901" w:name="_Toc214969070"/>
      <w:r w:rsidRPr="002437CB">
        <w:rPr>
          <w:noProof/>
          <w:lang w:eastAsia="zh-CN"/>
        </w:rPr>
        <w:t>6.2.1</w:t>
      </w:r>
      <w:r w:rsidRPr="002437CB">
        <w:t>.8</w:t>
      </w:r>
      <w:r w:rsidRPr="002437CB">
        <w:rPr>
          <w:lang w:eastAsia="zh-CN"/>
        </w:rPr>
        <w:tab/>
        <w:t>Feature negotiation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2902" w:name="_Toc144459723"/>
      <w:bookmarkStart w:id="2903" w:name="_Toc151379371"/>
      <w:bookmarkStart w:id="2904" w:name="_Toc151445552"/>
      <w:bookmarkStart w:id="2905" w:name="_Toc160470634"/>
      <w:bookmarkStart w:id="2906" w:name="_Toc164873778"/>
      <w:bookmarkStart w:id="2907" w:name="_Toc180306415"/>
      <w:bookmarkStart w:id="2908" w:name="_Toc192868357"/>
      <w:bookmarkStart w:id="2909" w:name="_Toc195627950"/>
      <w:bookmarkStart w:id="2910" w:name="_Toc195628191"/>
      <w:bookmarkStart w:id="2911" w:name="_Toc212496150"/>
      <w:bookmarkStart w:id="2912" w:name="_Toc214953723"/>
      <w:bookmarkStart w:id="2913" w:name="_Toc214954449"/>
      <w:bookmarkStart w:id="2914" w:name="_Toc214969071"/>
      <w:r w:rsidRPr="002437CB">
        <w:rPr>
          <w:noProof/>
          <w:lang w:eastAsia="zh-CN"/>
        </w:rPr>
        <w:t>6.2.1</w:t>
      </w:r>
      <w:r w:rsidRPr="002437CB">
        <w:t>.9</w:t>
      </w:r>
      <w:r w:rsidRPr="002437CB">
        <w:tab/>
        <w:t>Security</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2915" w:name="_Toc195627951"/>
      <w:bookmarkStart w:id="2916" w:name="_Toc195628192"/>
      <w:bookmarkStart w:id="2917" w:name="_Toc212496151"/>
      <w:bookmarkStart w:id="2918" w:name="_Toc214953724"/>
      <w:bookmarkStart w:id="2919" w:name="_Toc214954450"/>
      <w:bookmarkStart w:id="2920" w:name="_Toc214969072"/>
      <w:bookmarkStart w:id="2921" w:name="_Toc96843459"/>
      <w:bookmarkStart w:id="2922" w:name="_Toc96844434"/>
      <w:bookmarkStart w:id="2923" w:name="_Toc100740007"/>
      <w:bookmarkStart w:id="2924" w:name="_Toc104332874"/>
      <w:bookmarkStart w:id="2925" w:name="_Toc510696650"/>
      <w:bookmarkStart w:id="2926" w:name="_Toc35971450"/>
      <w:r w:rsidR="003703C6" w:rsidRPr="002437CB">
        <w:lastRenderedPageBreak/>
        <w:t>6.2.</w:t>
      </w:r>
      <w:r w:rsidR="00306BEA" w:rsidRPr="002437CB">
        <w:t>2</w:t>
      </w:r>
      <w:r w:rsidR="003703C6" w:rsidRPr="002437CB">
        <w:tab/>
        <w:t>MLR_ModelInformationDiscovery API</w:t>
      </w:r>
      <w:bookmarkEnd w:id="2915"/>
      <w:bookmarkEnd w:id="2916"/>
      <w:bookmarkEnd w:id="2917"/>
      <w:bookmarkEnd w:id="2918"/>
      <w:bookmarkEnd w:id="2919"/>
      <w:bookmarkEnd w:id="2920"/>
    </w:p>
    <w:p w14:paraId="635B078D" w14:textId="77777777" w:rsidR="0044755E" w:rsidRPr="002437CB" w:rsidRDefault="0044755E" w:rsidP="0044755E">
      <w:pPr>
        <w:pStyle w:val="Heading4"/>
      </w:pPr>
      <w:bookmarkStart w:id="2927" w:name="_Toc195627952"/>
      <w:bookmarkStart w:id="2928" w:name="_Toc195628193"/>
      <w:bookmarkStart w:id="2929" w:name="_Toc212496152"/>
      <w:bookmarkStart w:id="2930" w:name="_Toc214953725"/>
      <w:bookmarkStart w:id="2931" w:name="_Toc214954451"/>
      <w:bookmarkStart w:id="2932" w:name="_Toc214969073"/>
      <w:bookmarkStart w:id="2933" w:name="_Toc195627953"/>
      <w:bookmarkStart w:id="2934" w:name="_Toc195628194"/>
      <w:r w:rsidRPr="002437CB">
        <w:t>6.2.2.1</w:t>
      </w:r>
      <w:r w:rsidRPr="002437CB">
        <w:tab/>
        <w:t>Introduction</w:t>
      </w:r>
      <w:bookmarkEnd w:id="2927"/>
      <w:bookmarkEnd w:id="2928"/>
      <w:bookmarkEnd w:id="2929"/>
      <w:bookmarkEnd w:id="2930"/>
      <w:bookmarkEnd w:id="2931"/>
      <w:bookmarkEnd w:id="2932"/>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2935" w:name="_Toc212496153"/>
      <w:bookmarkStart w:id="2936" w:name="_Toc214953726"/>
      <w:bookmarkStart w:id="2937" w:name="_Toc214954452"/>
      <w:bookmarkStart w:id="2938" w:name="_Toc214969074"/>
      <w:bookmarkStart w:id="2939" w:name="_Toc195627954"/>
      <w:bookmarkStart w:id="2940" w:name="_Toc195628195"/>
      <w:bookmarkEnd w:id="2933"/>
      <w:bookmarkEnd w:id="2934"/>
      <w:r w:rsidRPr="002437CB">
        <w:t>6.2.2.2</w:t>
      </w:r>
      <w:r w:rsidRPr="002437CB">
        <w:tab/>
        <w:t>Usage of HTTP and common API related aspects</w:t>
      </w:r>
      <w:bookmarkEnd w:id="2935"/>
      <w:bookmarkEnd w:id="2936"/>
      <w:bookmarkEnd w:id="2937"/>
      <w:bookmarkEnd w:id="2938"/>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2941" w:name="_Toc212496154"/>
      <w:bookmarkStart w:id="2942" w:name="_Toc214953727"/>
      <w:bookmarkStart w:id="2943" w:name="_Toc214954453"/>
      <w:bookmarkStart w:id="2944" w:name="_Toc214969075"/>
      <w:r w:rsidRPr="002437CB">
        <w:t>6.2.</w:t>
      </w:r>
      <w:r w:rsidR="00306BEA" w:rsidRPr="002437CB">
        <w:t>2</w:t>
      </w:r>
      <w:r w:rsidRPr="002437CB">
        <w:t>.3</w:t>
      </w:r>
      <w:r w:rsidRPr="002437CB">
        <w:tab/>
        <w:t>Resources</w:t>
      </w:r>
      <w:bookmarkEnd w:id="2939"/>
      <w:bookmarkEnd w:id="2940"/>
      <w:bookmarkEnd w:id="2941"/>
      <w:bookmarkEnd w:id="2942"/>
      <w:bookmarkEnd w:id="2943"/>
      <w:bookmarkEnd w:id="2944"/>
    </w:p>
    <w:p w14:paraId="4AE0A38C" w14:textId="0526FD83" w:rsidR="003703C6" w:rsidRPr="002437CB" w:rsidRDefault="003703C6" w:rsidP="003703C6">
      <w:pPr>
        <w:pStyle w:val="Heading5"/>
      </w:pPr>
      <w:bookmarkStart w:id="2945" w:name="_Toc195627955"/>
      <w:bookmarkStart w:id="2946" w:name="_Toc195628196"/>
      <w:bookmarkStart w:id="2947" w:name="_Toc212496155"/>
      <w:bookmarkStart w:id="2948" w:name="_Toc214953728"/>
      <w:bookmarkStart w:id="2949" w:name="_Toc214954454"/>
      <w:bookmarkStart w:id="2950" w:name="_Toc214969076"/>
      <w:r w:rsidRPr="002437CB">
        <w:t>6.2.</w:t>
      </w:r>
      <w:r w:rsidR="00306BEA" w:rsidRPr="002437CB">
        <w:t>2</w:t>
      </w:r>
      <w:r w:rsidRPr="002437CB">
        <w:t>.3.1</w:t>
      </w:r>
      <w:r w:rsidRPr="002437CB">
        <w:tab/>
        <w:t>Overview</w:t>
      </w:r>
      <w:bookmarkEnd w:id="2945"/>
      <w:bookmarkEnd w:id="2946"/>
      <w:bookmarkEnd w:id="2947"/>
      <w:bookmarkEnd w:id="2948"/>
      <w:bookmarkEnd w:id="2949"/>
      <w:bookmarkEnd w:id="2950"/>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095" type="#_x0000_t75" style="width:212.55pt;height:95.55pt" o:ole="">
            <v:imagedata r:id="rId112" o:title=""/>
          </v:shape>
          <o:OLEObject Type="Embed" ProgID="Visio.Drawing.15" ShapeID="_x0000_i1095" DrawAspect="Content" ObjectID="_1825596113" r:id="rId113"/>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lastRenderedPageBreak/>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2951" w:name="_Toc212496156"/>
      <w:bookmarkStart w:id="2952" w:name="_Toc214953729"/>
      <w:bookmarkStart w:id="2953" w:name="_Toc214954455"/>
      <w:bookmarkStart w:id="2954" w:name="_Toc214969077"/>
      <w:r w:rsidRPr="002437CB">
        <w:rPr>
          <w:lang w:eastAsia="zh-CN"/>
        </w:rPr>
        <w:t>6.2.2.3.2</w:t>
      </w:r>
      <w:r w:rsidRPr="002437CB">
        <w:rPr>
          <w:lang w:eastAsia="zh-CN"/>
        </w:rPr>
        <w:tab/>
        <w:t xml:space="preserve">Resource: </w:t>
      </w:r>
      <w:r w:rsidRPr="002437CB">
        <w:t>ML Models</w:t>
      </w:r>
      <w:bookmarkEnd w:id="2951"/>
      <w:bookmarkEnd w:id="2952"/>
      <w:bookmarkEnd w:id="2953"/>
      <w:bookmarkEnd w:id="2954"/>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lastRenderedPageBreak/>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2955" w:name="_Toc212496157"/>
      <w:bookmarkStart w:id="2956" w:name="_Toc214953730"/>
      <w:bookmarkStart w:id="2957" w:name="_Toc214954456"/>
      <w:bookmarkStart w:id="2958" w:name="_Toc214969078"/>
      <w:r w:rsidRPr="002437CB">
        <w:rPr>
          <w:lang w:eastAsia="zh-CN"/>
        </w:rPr>
        <w:t>6.2.2.4</w:t>
      </w:r>
      <w:r w:rsidRPr="002437CB">
        <w:rPr>
          <w:lang w:eastAsia="zh-CN"/>
        </w:rPr>
        <w:tab/>
        <w:t>Custom Operations without associated resources</w:t>
      </w:r>
      <w:bookmarkEnd w:id="2955"/>
      <w:bookmarkEnd w:id="2956"/>
      <w:bookmarkEnd w:id="2957"/>
      <w:bookmarkEnd w:id="2958"/>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2959" w:name="_Toc212496158"/>
      <w:bookmarkStart w:id="2960" w:name="_Toc214953731"/>
      <w:bookmarkStart w:id="2961" w:name="_Toc214954457"/>
      <w:bookmarkStart w:id="2962" w:name="_Toc214969079"/>
      <w:r w:rsidRPr="002437CB">
        <w:rPr>
          <w:lang w:eastAsia="zh-CN"/>
        </w:rPr>
        <w:t>6.2.2.5</w:t>
      </w:r>
      <w:r w:rsidRPr="002437CB">
        <w:rPr>
          <w:lang w:eastAsia="zh-CN"/>
        </w:rPr>
        <w:tab/>
        <w:t>Notifications</w:t>
      </w:r>
      <w:bookmarkEnd w:id="2959"/>
      <w:bookmarkEnd w:id="2960"/>
      <w:bookmarkEnd w:id="2961"/>
      <w:bookmarkEnd w:id="2962"/>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2963" w:name="_Toc212496159"/>
      <w:bookmarkStart w:id="2964" w:name="_Toc214953732"/>
      <w:bookmarkStart w:id="2965" w:name="_Toc214954458"/>
      <w:bookmarkStart w:id="2966" w:name="_Toc214969080"/>
      <w:r w:rsidRPr="002437CB">
        <w:rPr>
          <w:lang w:eastAsia="zh-CN"/>
        </w:rPr>
        <w:t>6.2.2.6</w:t>
      </w:r>
      <w:r w:rsidRPr="002437CB">
        <w:rPr>
          <w:lang w:eastAsia="zh-CN"/>
        </w:rPr>
        <w:tab/>
        <w:t>Data Model</w:t>
      </w:r>
      <w:bookmarkEnd w:id="2963"/>
      <w:bookmarkEnd w:id="2964"/>
      <w:bookmarkEnd w:id="2965"/>
      <w:bookmarkEnd w:id="2966"/>
    </w:p>
    <w:p w14:paraId="1C25D90B" w14:textId="77777777" w:rsidR="00781047" w:rsidRPr="002437CB" w:rsidRDefault="00781047" w:rsidP="00781047">
      <w:pPr>
        <w:pStyle w:val="Heading5"/>
        <w:rPr>
          <w:lang w:eastAsia="zh-CN"/>
        </w:rPr>
      </w:pPr>
      <w:bookmarkStart w:id="2967" w:name="_Toc212496160"/>
      <w:bookmarkStart w:id="2968" w:name="_Toc214953733"/>
      <w:bookmarkStart w:id="2969" w:name="_Toc214954459"/>
      <w:bookmarkStart w:id="2970" w:name="_Toc214969081"/>
      <w:r w:rsidRPr="002437CB">
        <w:rPr>
          <w:lang w:eastAsia="zh-CN"/>
        </w:rPr>
        <w:t>6.2.2.6.1</w:t>
      </w:r>
      <w:r w:rsidRPr="002437CB">
        <w:rPr>
          <w:lang w:eastAsia="zh-CN"/>
        </w:rPr>
        <w:tab/>
        <w:t>General</w:t>
      </w:r>
      <w:bookmarkEnd w:id="2967"/>
      <w:bookmarkEnd w:id="2968"/>
      <w:bookmarkEnd w:id="2969"/>
      <w:bookmarkEnd w:id="2970"/>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lastRenderedPageBreak/>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2971" w:name="_Toc212496161"/>
      <w:bookmarkStart w:id="2972" w:name="_Toc214953734"/>
      <w:bookmarkStart w:id="2973" w:name="_Toc214954460"/>
      <w:bookmarkStart w:id="2974" w:name="_Toc214969082"/>
      <w:r w:rsidRPr="002437CB">
        <w:rPr>
          <w:lang w:eastAsia="zh-CN"/>
        </w:rPr>
        <w:t>6.2.2.6.2</w:t>
      </w:r>
      <w:r w:rsidRPr="002437CB">
        <w:rPr>
          <w:lang w:eastAsia="zh-CN"/>
        </w:rPr>
        <w:tab/>
        <w:t>Structured data types</w:t>
      </w:r>
      <w:bookmarkEnd w:id="2971"/>
      <w:bookmarkEnd w:id="2972"/>
      <w:bookmarkEnd w:id="2973"/>
      <w:bookmarkEnd w:id="2974"/>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2975" w:name="_Toc212496162"/>
      <w:bookmarkStart w:id="2976" w:name="_Toc214953735"/>
      <w:bookmarkStart w:id="2977" w:name="_Toc214954461"/>
      <w:bookmarkStart w:id="2978" w:name="_Toc214969083"/>
      <w:r w:rsidRPr="002437CB">
        <w:rPr>
          <w:lang w:eastAsia="zh-CN"/>
        </w:rPr>
        <w:lastRenderedPageBreak/>
        <w:t>6.2.2.6.3</w:t>
      </w:r>
      <w:r w:rsidRPr="002437CB">
        <w:rPr>
          <w:lang w:eastAsia="zh-CN"/>
        </w:rPr>
        <w:tab/>
        <w:t>Simple data types and enumerations</w:t>
      </w:r>
      <w:bookmarkEnd w:id="2975"/>
      <w:bookmarkEnd w:id="2976"/>
      <w:bookmarkEnd w:id="2977"/>
      <w:bookmarkEnd w:id="2978"/>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2979" w:name="_Toc212496163"/>
      <w:bookmarkStart w:id="2980" w:name="_Toc214953736"/>
      <w:bookmarkStart w:id="2981" w:name="_Toc214954462"/>
      <w:bookmarkStart w:id="2982" w:name="_Toc214969084"/>
      <w:r w:rsidRPr="002437CB">
        <w:rPr>
          <w:lang w:eastAsia="zh-CN"/>
        </w:rPr>
        <w:t>6.2.2.6.4</w:t>
      </w:r>
      <w:r w:rsidRPr="002437CB">
        <w:rPr>
          <w:lang w:eastAsia="zh-CN"/>
        </w:rPr>
        <w:tab/>
        <w:t>Data types describing alternative data types or combinations of data types</w:t>
      </w:r>
      <w:bookmarkEnd w:id="2979"/>
      <w:bookmarkEnd w:id="2980"/>
      <w:bookmarkEnd w:id="2981"/>
      <w:bookmarkEnd w:id="2982"/>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2983" w:name="_Toc212496164"/>
      <w:bookmarkStart w:id="2984" w:name="_Toc214953737"/>
      <w:bookmarkStart w:id="2985" w:name="_Toc214954463"/>
      <w:bookmarkStart w:id="2986" w:name="_Toc214969085"/>
      <w:r w:rsidRPr="002437CB">
        <w:rPr>
          <w:lang w:eastAsia="zh-CN"/>
        </w:rPr>
        <w:t>6.2.2.6.5</w:t>
      </w:r>
      <w:r w:rsidRPr="002437CB">
        <w:rPr>
          <w:lang w:eastAsia="zh-CN"/>
        </w:rPr>
        <w:tab/>
        <w:t>Binary data</w:t>
      </w:r>
      <w:bookmarkEnd w:id="2983"/>
      <w:bookmarkEnd w:id="2984"/>
      <w:bookmarkEnd w:id="2985"/>
      <w:bookmarkEnd w:id="2986"/>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2987" w:name="_Toc212496165"/>
      <w:bookmarkStart w:id="2988" w:name="_Toc214953738"/>
      <w:bookmarkStart w:id="2989" w:name="_Toc214954464"/>
      <w:bookmarkStart w:id="2990" w:name="_Toc214969086"/>
      <w:r w:rsidRPr="002437CB">
        <w:rPr>
          <w:lang w:eastAsia="zh-CN"/>
        </w:rPr>
        <w:t>6.2.2.7</w:t>
      </w:r>
      <w:r w:rsidRPr="002437CB">
        <w:rPr>
          <w:lang w:eastAsia="zh-CN"/>
        </w:rPr>
        <w:tab/>
        <w:t>Error Handling</w:t>
      </w:r>
      <w:bookmarkEnd w:id="2987"/>
      <w:bookmarkEnd w:id="2988"/>
      <w:bookmarkEnd w:id="2989"/>
      <w:bookmarkEnd w:id="2990"/>
    </w:p>
    <w:p w14:paraId="1F1D15D2" w14:textId="77777777" w:rsidR="00F727EE" w:rsidRPr="002437CB" w:rsidRDefault="00F727EE" w:rsidP="00F727EE">
      <w:pPr>
        <w:pStyle w:val="Heading5"/>
      </w:pPr>
      <w:bookmarkStart w:id="2991" w:name="_Toc212496166"/>
      <w:bookmarkStart w:id="2992" w:name="_Toc214953739"/>
      <w:bookmarkStart w:id="2993" w:name="_Toc214954465"/>
      <w:bookmarkStart w:id="2994" w:name="_Toc214969087"/>
      <w:r w:rsidRPr="002437CB">
        <w:rPr>
          <w:lang w:eastAsia="zh-CN"/>
        </w:rPr>
        <w:t>6.2.2.7.1</w:t>
      </w:r>
      <w:r w:rsidRPr="002437CB">
        <w:tab/>
        <w:t>General</w:t>
      </w:r>
      <w:bookmarkEnd w:id="2991"/>
      <w:bookmarkEnd w:id="2992"/>
      <w:bookmarkEnd w:id="2993"/>
      <w:bookmarkEnd w:id="2994"/>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2995" w:name="_Toc212496167"/>
      <w:bookmarkStart w:id="2996" w:name="_Toc214953740"/>
      <w:bookmarkStart w:id="2997" w:name="_Toc214954466"/>
      <w:bookmarkStart w:id="2998" w:name="_Toc214969088"/>
      <w:r w:rsidRPr="002437CB">
        <w:rPr>
          <w:lang w:eastAsia="zh-CN"/>
        </w:rPr>
        <w:t>6.2.2.7.2</w:t>
      </w:r>
      <w:r w:rsidRPr="002437CB">
        <w:tab/>
        <w:t>Protocol Errors</w:t>
      </w:r>
      <w:bookmarkEnd w:id="2995"/>
      <w:bookmarkEnd w:id="2996"/>
      <w:bookmarkEnd w:id="2997"/>
      <w:bookmarkEnd w:id="2998"/>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2999" w:name="_Toc212496168"/>
      <w:bookmarkStart w:id="3000" w:name="_Toc214953741"/>
      <w:bookmarkStart w:id="3001" w:name="_Toc214954467"/>
      <w:bookmarkStart w:id="3002" w:name="_Toc214969089"/>
      <w:r w:rsidRPr="002437CB">
        <w:rPr>
          <w:lang w:eastAsia="zh-CN"/>
        </w:rPr>
        <w:t>6.2.2.7.3</w:t>
      </w:r>
      <w:r w:rsidRPr="002437CB">
        <w:tab/>
        <w:t>Application Errors</w:t>
      </w:r>
      <w:bookmarkEnd w:id="2999"/>
      <w:bookmarkEnd w:id="3000"/>
      <w:bookmarkEnd w:id="3001"/>
      <w:bookmarkEnd w:id="3002"/>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3003" w:name="_Toc212496169"/>
      <w:bookmarkStart w:id="3004" w:name="_Toc214953742"/>
      <w:bookmarkStart w:id="3005" w:name="_Toc214954468"/>
      <w:bookmarkStart w:id="3006" w:name="_Toc214969090"/>
      <w:r w:rsidRPr="002437CB">
        <w:rPr>
          <w:lang w:eastAsia="zh-CN"/>
        </w:rPr>
        <w:t>6.2.2.8</w:t>
      </w:r>
      <w:r w:rsidRPr="002437CB">
        <w:rPr>
          <w:lang w:eastAsia="zh-CN"/>
        </w:rPr>
        <w:tab/>
        <w:t>Feature Negotiation</w:t>
      </w:r>
      <w:bookmarkEnd w:id="3003"/>
      <w:bookmarkEnd w:id="3004"/>
      <w:bookmarkEnd w:id="3005"/>
      <w:bookmarkEnd w:id="3006"/>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3007" w:name="_Toc212496170"/>
      <w:bookmarkStart w:id="3008" w:name="_Toc214953743"/>
      <w:bookmarkStart w:id="3009" w:name="_Toc214954469"/>
      <w:bookmarkStart w:id="3010" w:name="_Toc214969091"/>
      <w:r w:rsidRPr="002437CB">
        <w:lastRenderedPageBreak/>
        <w:t>6.2.2.9</w:t>
      </w:r>
      <w:r w:rsidRPr="002437CB">
        <w:tab/>
        <w:t>Security</w:t>
      </w:r>
      <w:bookmarkEnd w:id="3007"/>
      <w:bookmarkEnd w:id="3008"/>
      <w:bookmarkEnd w:id="3009"/>
      <w:bookmarkEnd w:id="3010"/>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3011" w:name="_Toc212496171"/>
      <w:bookmarkStart w:id="3012" w:name="_Toc214953744"/>
      <w:bookmarkStart w:id="3013" w:name="_Toc214954470"/>
      <w:bookmarkStart w:id="3014" w:name="_Toc214969092"/>
      <w:bookmarkStart w:id="3015" w:name="_Toc195627956"/>
      <w:bookmarkStart w:id="3016" w:name="_Toc195628197"/>
      <w:r w:rsidRPr="002437CB">
        <w:rPr>
          <w:lang w:eastAsia="zh-CN"/>
        </w:rPr>
        <w:lastRenderedPageBreak/>
        <w:t>6.2.3</w:t>
      </w:r>
      <w:r w:rsidR="00020C50" w:rsidRPr="002437CB">
        <w:rPr>
          <w:lang w:eastAsia="zh-CN"/>
        </w:rPr>
        <w:tab/>
        <w:t>MLR_FLEvents API</w:t>
      </w:r>
      <w:bookmarkEnd w:id="3011"/>
      <w:bookmarkEnd w:id="3012"/>
      <w:bookmarkEnd w:id="3013"/>
      <w:bookmarkEnd w:id="3014"/>
    </w:p>
    <w:p w14:paraId="1C6823EC" w14:textId="6862B04B" w:rsidR="00020C50" w:rsidRPr="002437CB" w:rsidRDefault="00027822" w:rsidP="00020C50">
      <w:pPr>
        <w:pStyle w:val="Heading4"/>
        <w:rPr>
          <w:lang w:eastAsia="zh-CN"/>
        </w:rPr>
      </w:pPr>
      <w:bookmarkStart w:id="3017" w:name="_Toc212496172"/>
      <w:bookmarkStart w:id="3018" w:name="_Toc214953745"/>
      <w:bookmarkStart w:id="3019" w:name="_Toc214954471"/>
      <w:bookmarkStart w:id="3020" w:name="_Toc214969093"/>
      <w:r w:rsidRPr="002437CB">
        <w:rPr>
          <w:lang w:eastAsia="zh-CN"/>
        </w:rPr>
        <w:t>6.2.3</w:t>
      </w:r>
      <w:r w:rsidR="00020C50" w:rsidRPr="002437CB">
        <w:rPr>
          <w:lang w:eastAsia="zh-CN"/>
        </w:rPr>
        <w:t>.1</w:t>
      </w:r>
      <w:r w:rsidR="00020C50" w:rsidRPr="002437CB">
        <w:rPr>
          <w:lang w:eastAsia="zh-CN"/>
        </w:rPr>
        <w:tab/>
        <w:t>Introduction</w:t>
      </w:r>
      <w:bookmarkEnd w:id="3017"/>
      <w:bookmarkEnd w:id="3018"/>
      <w:bookmarkEnd w:id="3019"/>
      <w:bookmarkEnd w:id="3020"/>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3021" w:name="_Toc212496173"/>
      <w:bookmarkStart w:id="3022" w:name="_Toc214953746"/>
      <w:bookmarkStart w:id="3023" w:name="_Toc214954472"/>
      <w:bookmarkStart w:id="3024" w:name="_Toc214969094"/>
      <w:r w:rsidRPr="002437CB">
        <w:rPr>
          <w:lang w:eastAsia="zh-CN"/>
        </w:rPr>
        <w:t>6.2.3</w:t>
      </w:r>
      <w:r w:rsidR="00020C50" w:rsidRPr="002437CB">
        <w:rPr>
          <w:lang w:eastAsia="zh-CN"/>
        </w:rPr>
        <w:t>.</w:t>
      </w:r>
      <w:r w:rsidR="00020C50" w:rsidRPr="002437CB">
        <w:t>2</w:t>
      </w:r>
      <w:r w:rsidR="00020C50" w:rsidRPr="002437CB">
        <w:tab/>
        <w:t>Usage of HTTP</w:t>
      </w:r>
      <w:bookmarkEnd w:id="3021"/>
      <w:bookmarkEnd w:id="3022"/>
      <w:bookmarkEnd w:id="3023"/>
      <w:bookmarkEnd w:id="3024"/>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3025" w:name="_Toc212496174"/>
      <w:bookmarkStart w:id="3026" w:name="_Toc214953747"/>
      <w:bookmarkStart w:id="3027" w:name="_Toc214954473"/>
      <w:bookmarkStart w:id="3028" w:name="_Toc214969095"/>
      <w:r w:rsidRPr="002437CB">
        <w:rPr>
          <w:lang w:eastAsia="zh-CN"/>
        </w:rPr>
        <w:t>6.2.3</w:t>
      </w:r>
      <w:r w:rsidR="00020C50" w:rsidRPr="002437CB">
        <w:rPr>
          <w:lang w:eastAsia="zh-CN"/>
        </w:rPr>
        <w:t>.3</w:t>
      </w:r>
      <w:r w:rsidR="00020C50" w:rsidRPr="002437CB">
        <w:rPr>
          <w:lang w:eastAsia="zh-CN"/>
        </w:rPr>
        <w:tab/>
        <w:t>Resources</w:t>
      </w:r>
      <w:bookmarkEnd w:id="3025"/>
      <w:bookmarkEnd w:id="3026"/>
      <w:bookmarkEnd w:id="3027"/>
      <w:bookmarkEnd w:id="3028"/>
    </w:p>
    <w:p w14:paraId="32B4DE39" w14:textId="40524116" w:rsidR="00020C50" w:rsidRPr="002437CB" w:rsidRDefault="00027822" w:rsidP="00020C50">
      <w:pPr>
        <w:pStyle w:val="Heading5"/>
        <w:rPr>
          <w:lang w:eastAsia="zh-CN"/>
        </w:rPr>
      </w:pPr>
      <w:bookmarkStart w:id="3029" w:name="_Toc212496175"/>
      <w:bookmarkStart w:id="3030" w:name="_Toc214953748"/>
      <w:bookmarkStart w:id="3031" w:name="_Toc214954474"/>
      <w:bookmarkStart w:id="3032" w:name="_Toc214969096"/>
      <w:r w:rsidRPr="002437CB">
        <w:rPr>
          <w:lang w:eastAsia="zh-CN"/>
        </w:rPr>
        <w:t>6.2.3</w:t>
      </w:r>
      <w:r w:rsidR="00020C50" w:rsidRPr="002437CB">
        <w:rPr>
          <w:lang w:eastAsia="zh-CN"/>
        </w:rPr>
        <w:t>.3.1</w:t>
      </w:r>
      <w:r w:rsidR="00020C50" w:rsidRPr="002437CB">
        <w:rPr>
          <w:lang w:eastAsia="zh-CN"/>
        </w:rPr>
        <w:tab/>
        <w:t>Overview</w:t>
      </w:r>
      <w:bookmarkEnd w:id="3029"/>
      <w:bookmarkEnd w:id="3030"/>
      <w:bookmarkEnd w:id="3031"/>
      <w:bookmarkEnd w:id="3032"/>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096" type="#_x0000_t75" style="width:314.15pt;height:151.7pt" o:ole="">
            <v:imagedata r:id="rId114" o:title=""/>
          </v:shape>
          <o:OLEObject Type="Embed" ProgID="Visio.Drawing.15" ShapeID="_x0000_i1096" DrawAspect="Content" ObjectID="_1825596114" r:id="rId115"/>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lastRenderedPageBreak/>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033" w:name="_Toc212496176"/>
      <w:bookmarkStart w:id="3034" w:name="_Toc214953749"/>
      <w:bookmarkStart w:id="3035" w:name="_Toc214954475"/>
      <w:bookmarkStart w:id="3036" w:name="_Toc214969097"/>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033"/>
      <w:bookmarkEnd w:id="3034"/>
      <w:bookmarkEnd w:id="3035"/>
      <w:bookmarkEnd w:id="3036"/>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lastRenderedPageBreak/>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037" w:name="_Toc212496177"/>
      <w:bookmarkStart w:id="3038" w:name="_Toc214953750"/>
      <w:bookmarkStart w:id="3039" w:name="_Toc214954476"/>
      <w:bookmarkStart w:id="3040" w:name="_Toc214969098"/>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037"/>
      <w:bookmarkEnd w:id="3038"/>
      <w:bookmarkEnd w:id="3039"/>
      <w:bookmarkEnd w:id="3040"/>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lastRenderedPageBreak/>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lastRenderedPageBreak/>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041" w:name="_Toc212496178"/>
      <w:bookmarkStart w:id="3042" w:name="_Toc214953751"/>
      <w:bookmarkStart w:id="3043" w:name="_Toc214954477"/>
      <w:bookmarkStart w:id="3044" w:name="_Toc214969099"/>
      <w:r w:rsidRPr="002437CB">
        <w:rPr>
          <w:noProof/>
        </w:rPr>
        <w:t>6.2.3</w:t>
      </w:r>
      <w:r w:rsidR="00020C50" w:rsidRPr="002437CB">
        <w:rPr>
          <w:noProof/>
        </w:rPr>
        <w:t>.</w:t>
      </w:r>
      <w:r w:rsidR="00020C50" w:rsidRPr="002437CB">
        <w:t>4</w:t>
      </w:r>
      <w:r w:rsidR="00020C50" w:rsidRPr="002437CB">
        <w:tab/>
        <w:t>Custom Operations without associated resources</w:t>
      </w:r>
      <w:bookmarkEnd w:id="3041"/>
      <w:bookmarkEnd w:id="3042"/>
      <w:bookmarkEnd w:id="3043"/>
      <w:bookmarkEnd w:id="3044"/>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045" w:name="_Toc212496179"/>
      <w:bookmarkStart w:id="3046" w:name="_Toc214953752"/>
      <w:bookmarkStart w:id="3047" w:name="_Toc214954478"/>
      <w:bookmarkStart w:id="3048" w:name="_Toc214969100"/>
      <w:r w:rsidRPr="002437CB">
        <w:rPr>
          <w:lang w:eastAsia="zh-CN"/>
        </w:rPr>
        <w:t>6.2.3</w:t>
      </w:r>
      <w:r w:rsidR="00020C50" w:rsidRPr="002437CB">
        <w:rPr>
          <w:lang w:eastAsia="zh-CN"/>
        </w:rPr>
        <w:t>.5</w:t>
      </w:r>
      <w:r w:rsidR="00020C50" w:rsidRPr="002437CB">
        <w:rPr>
          <w:lang w:eastAsia="zh-CN"/>
        </w:rPr>
        <w:tab/>
        <w:t>Notifications</w:t>
      </w:r>
      <w:bookmarkEnd w:id="3045"/>
      <w:bookmarkEnd w:id="3046"/>
      <w:bookmarkEnd w:id="3047"/>
      <w:bookmarkEnd w:id="3048"/>
    </w:p>
    <w:p w14:paraId="2B423651" w14:textId="1FE17C6F" w:rsidR="00020C50" w:rsidRPr="002437CB" w:rsidRDefault="00027822" w:rsidP="00020C50">
      <w:pPr>
        <w:pStyle w:val="Heading5"/>
        <w:rPr>
          <w:lang w:eastAsia="zh-CN"/>
        </w:rPr>
      </w:pPr>
      <w:bookmarkStart w:id="3049" w:name="_Toc212496180"/>
      <w:bookmarkStart w:id="3050" w:name="_Toc214953753"/>
      <w:bookmarkStart w:id="3051" w:name="_Toc214954479"/>
      <w:bookmarkStart w:id="3052" w:name="_Toc214969101"/>
      <w:r w:rsidRPr="002437CB">
        <w:rPr>
          <w:lang w:eastAsia="zh-CN"/>
        </w:rPr>
        <w:t>6.2.3</w:t>
      </w:r>
      <w:r w:rsidR="00020C50" w:rsidRPr="002437CB">
        <w:rPr>
          <w:lang w:eastAsia="zh-CN"/>
        </w:rPr>
        <w:t>.5.1</w:t>
      </w:r>
      <w:r w:rsidR="00020C50" w:rsidRPr="002437CB">
        <w:rPr>
          <w:lang w:eastAsia="zh-CN"/>
        </w:rPr>
        <w:tab/>
        <w:t>General</w:t>
      </w:r>
      <w:bookmarkEnd w:id="3049"/>
      <w:bookmarkEnd w:id="3050"/>
      <w:bookmarkEnd w:id="3051"/>
      <w:bookmarkEnd w:id="3052"/>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lastRenderedPageBreak/>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053" w:name="_Toc212496181"/>
      <w:bookmarkStart w:id="3054" w:name="_Toc214953754"/>
      <w:bookmarkStart w:id="3055" w:name="_Toc214954480"/>
      <w:bookmarkStart w:id="3056" w:name="_Toc214969102"/>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053"/>
      <w:bookmarkEnd w:id="3054"/>
      <w:bookmarkEnd w:id="3055"/>
      <w:bookmarkEnd w:id="3056"/>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lastRenderedPageBreak/>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057" w:name="_Toc212496182"/>
      <w:bookmarkStart w:id="3058" w:name="_Toc214953755"/>
      <w:bookmarkStart w:id="3059" w:name="_Toc214954481"/>
      <w:bookmarkStart w:id="3060" w:name="_Toc214969103"/>
      <w:r w:rsidRPr="002437CB">
        <w:rPr>
          <w:lang w:eastAsia="zh-CN"/>
        </w:rPr>
        <w:t>6.2.3</w:t>
      </w:r>
      <w:r w:rsidR="00020C50" w:rsidRPr="002437CB">
        <w:rPr>
          <w:lang w:eastAsia="zh-CN"/>
        </w:rPr>
        <w:t>.6</w:t>
      </w:r>
      <w:r w:rsidR="00020C50" w:rsidRPr="002437CB">
        <w:rPr>
          <w:lang w:eastAsia="zh-CN"/>
        </w:rPr>
        <w:tab/>
        <w:t>Data Model</w:t>
      </w:r>
      <w:bookmarkEnd w:id="3057"/>
      <w:bookmarkEnd w:id="3058"/>
      <w:bookmarkEnd w:id="3059"/>
      <w:bookmarkEnd w:id="3060"/>
    </w:p>
    <w:p w14:paraId="2186D12F" w14:textId="0246B953" w:rsidR="00020C50" w:rsidRPr="002437CB" w:rsidRDefault="00027822" w:rsidP="00020C50">
      <w:pPr>
        <w:pStyle w:val="Heading5"/>
        <w:rPr>
          <w:lang w:eastAsia="zh-CN"/>
        </w:rPr>
      </w:pPr>
      <w:bookmarkStart w:id="3061" w:name="_Toc212496183"/>
      <w:bookmarkStart w:id="3062" w:name="_Toc214953756"/>
      <w:bookmarkStart w:id="3063" w:name="_Toc214954482"/>
      <w:bookmarkStart w:id="3064" w:name="_Toc214969104"/>
      <w:r w:rsidRPr="002437CB">
        <w:rPr>
          <w:lang w:eastAsia="zh-CN"/>
        </w:rPr>
        <w:t>6.2.3</w:t>
      </w:r>
      <w:r w:rsidR="00020C50" w:rsidRPr="002437CB">
        <w:rPr>
          <w:lang w:eastAsia="zh-CN"/>
        </w:rPr>
        <w:t>.6.1</w:t>
      </w:r>
      <w:r w:rsidR="00020C50" w:rsidRPr="002437CB">
        <w:rPr>
          <w:lang w:eastAsia="zh-CN"/>
        </w:rPr>
        <w:tab/>
        <w:t>General</w:t>
      </w:r>
      <w:bookmarkEnd w:id="3061"/>
      <w:bookmarkEnd w:id="3062"/>
      <w:bookmarkEnd w:id="3063"/>
      <w:bookmarkEnd w:id="3064"/>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lastRenderedPageBreak/>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065" w:name="_Toc212496184"/>
      <w:bookmarkStart w:id="3066" w:name="_Toc214953757"/>
      <w:bookmarkStart w:id="3067" w:name="_Toc214954483"/>
      <w:bookmarkStart w:id="3068" w:name="_Toc214969105"/>
      <w:r w:rsidRPr="002437CB">
        <w:rPr>
          <w:lang w:eastAsia="zh-CN"/>
        </w:rPr>
        <w:t>6.2.3</w:t>
      </w:r>
      <w:r w:rsidR="00020C50" w:rsidRPr="002437CB">
        <w:rPr>
          <w:lang w:eastAsia="zh-CN"/>
        </w:rPr>
        <w:t>.6.2</w:t>
      </w:r>
      <w:r w:rsidR="00020C50" w:rsidRPr="002437CB">
        <w:rPr>
          <w:lang w:eastAsia="zh-CN"/>
        </w:rPr>
        <w:tab/>
        <w:t>Structured data types</w:t>
      </w:r>
      <w:bookmarkEnd w:id="3065"/>
      <w:bookmarkEnd w:id="3066"/>
      <w:bookmarkEnd w:id="3067"/>
      <w:bookmarkEnd w:id="3068"/>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lastRenderedPageBreak/>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lastRenderedPageBreak/>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lastRenderedPageBreak/>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069"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070" w:name="_Toc214953758"/>
      <w:bookmarkStart w:id="3071" w:name="_Toc214954484"/>
      <w:bookmarkStart w:id="3072" w:name="_Toc214969106"/>
      <w:r w:rsidRPr="002437CB">
        <w:rPr>
          <w:lang w:eastAsia="zh-CN"/>
        </w:rPr>
        <w:t>6.2.3</w:t>
      </w:r>
      <w:r w:rsidR="00020C50" w:rsidRPr="002437CB">
        <w:rPr>
          <w:lang w:eastAsia="zh-CN"/>
        </w:rPr>
        <w:t>.6.3</w:t>
      </w:r>
      <w:r w:rsidR="00020C50" w:rsidRPr="002437CB">
        <w:rPr>
          <w:lang w:eastAsia="zh-CN"/>
        </w:rPr>
        <w:tab/>
        <w:t>Simple data types and enumerations</w:t>
      </w:r>
      <w:bookmarkEnd w:id="3069"/>
      <w:bookmarkEnd w:id="3070"/>
      <w:bookmarkEnd w:id="3071"/>
      <w:bookmarkEnd w:id="3072"/>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5504C119" w14:textId="0CBCEEA7" w:rsidR="00020C50" w:rsidRPr="002437CB" w:rsidRDefault="00027822" w:rsidP="00020C50">
      <w:pPr>
        <w:pStyle w:val="Heading5"/>
        <w:rPr>
          <w:lang w:val="en-US"/>
        </w:rPr>
      </w:pPr>
      <w:bookmarkStart w:id="3073" w:name="_Toc212496186"/>
      <w:bookmarkStart w:id="3074" w:name="_Toc214953759"/>
      <w:bookmarkStart w:id="3075" w:name="_Toc214954485"/>
      <w:bookmarkStart w:id="3076" w:name="_Toc214969107"/>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073"/>
      <w:bookmarkEnd w:id="3074"/>
      <w:bookmarkEnd w:id="3075"/>
      <w:bookmarkEnd w:id="3076"/>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077" w:name="_Toc212496187"/>
      <w:bookmarkStart w:id="3078" w:name="_Toc214953760"/>
      <w:bookmarkStart w:id="3079" w:name="_Toc214954486"/>
      <w:bookmarkStart w:id="3080" w:name="_Toc214969108"/>
      <w:r w:rsidRPr="002437CB">
        <w:rPr>
          <w:noProof/>
        </w:rPr>
        <w:lastRenderedPageBreak/>
        <w:t>6.2.3</w:t>
      </w:r>
      <w:r w:rsidR="00020C50" w:rsidRPr="002437CB">
        <w:rPr>
          <w:noProof/>
        </w:rPr>
        <w:t>.</w:t>
      </w:r>
      <w:r w:rsidR="00020C50" w:rsidRPr="002437CB">
        <w:t>6.5</w:t>
      </w:r>
      <w:r w:rsidR="00020C50" w:rsidRPr="002437CB">
        <w:tab/>
        <w:t>Binary data</w:t>
      </w:r>
      <w:bookmarkEnd w:id="3077"/>
      <w:bookmarkEnd w:id="3078"/>
      <w:bookmarkEnd w:id="3079"/>
      <w:bookmarkEnd w:id="3080"/>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081" w:name="_Toc212496188"/>
      <w:bookmarkStart w:id="3082" w:name="_Toc214953761"/>
      <w:bookmarkStart w:id="3083" w:name="_Toc214954487"/>
      <w:bookmarkStart w:id="3084" w:name="_Toc214969109"/>
      <w:r w:rsidRPr="002437CB">
        <w:rPr>
          <w:lang w:eastAsia="zh-CN"/>
        </w:rPr>
        <w:t>6.2.3</w:t>
      </w:r>
      <w:r w:rsidR="00020C50" w:rsidRPr="002437CB">
        <w:rPr>
          <w:lang w:eastAsia="zh-CN"/>
        </w:rPr>
        <w:t>.7</w:t>
      </w:r>
      <w:r w:rsidR="00020C50" w:rsidRPr="002437CB">
        <w:rPr>
          <w:lang w:eastAsia="zh-CN"/>
        </w:rPr>
        <w:tab/>
        <w:t>Error Handling</w:t>
      </w:r>
      <w:bookmarkEnd w:id="3081"/>
      <w:bookmarkEnd w:id="3082"/>
      <w:bookmarkEnd w:id="3083"/>
      <w:bookmarkEnd w:id="3084"/>
    </w:p>
    <w:p w14:paraId="5692508C" w14:textId="1B0ED512" w:rsidR="00020C50" w:rsidRPr="002437CB" w:rsidRDefault="00027822" w:rsidP="00020C50">
      <w:pPr>
        <w:pStyle w:val="Heading5"/>
      </w:pPr>
      <w:bookmarkStart w:id="3085" w:name="_Toc212496189"/>
      <w:bookmarkStart w:id="3086" w:name="_Toc214953762"/>
      <w:bookmarkStart w:id="3087" w:name="_Toc214954488"/>
      <w:bookmarkStart w:id="3088" w:name="_Toc214969110"/>
      <w:r w:rsidRPr="002437CB">
        <w:rPr>
          <w:lang w:eastAsia="zh-CN"/>
        </w:rPr>
        <w:t>6.2.3</w:t>
      </w:r>
      <w:r w:rsidR="00020C50" w:rsidRPr="002437CB">
        <w:rPr>
          <w:lang w:eastAsia="zh-CN"/>
        </w:rPr>
        <w:t>.7.1</w:t>
      </w:r>
      <w:r w:rsidR="00020C50" w:rsidRPr="002437CB">
        <w:tab/>
        <w:t>General</w:t>
      </w:r>
      <w:bookmarkEnd w:id="3085"/>
      <w:bookmarkEnd w:id="3086"/>
      <w:bookmarkEnd w:id="3087"/>
      <w:bookmarkEnd w:id="3088"/>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089" w:name="_Toc212496190"/>
      <w:bookmarkStart w:id="3090" w:name="_Toc214953763"/>
      <w:bookmarkStart w:id="3091" w:name="_Toc214954489"/>
      <w:bookmarkStart w:id="3092" w:name="_Toc214969111"/>
      <w:r w:rsidRPr="002437CB">
        <w:rPr>
          <w:lang w:eastAsia="zh-CN"/>
        </w:rPr>
        <w:t>6.2.3</w:t>
      </w:r>
      <w:r w:rsidR="00020C50" w:rsidRPr="002437CB">
        <w:rPr>
          <w:lang w:eastAsia="zh-CN"/>
        </w:rPr>
        <w:t>.7.2</w:t>
      </w:r>
      <w:r w:rsidR="00020C50" w:rsidRPr="002437CB">
        <w:tab/>
        <w:t>Protocol Errors</w:t>
      </w:r>
      <w:bookmarkEnd w:id="3089"/>
      <w:bookmarkEnd w:id="3090"/>
      <w:bookmarkEnd w:id="3091"/>
      <w:bookmarkEnd w:id="3092"/>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093" w:name="_Toc212496191"/>
      <w:bookmarkStart w:id="3094" w:name="_Toc214953764"/>
      <w:bookmarkStart w:id="3095" w:name="_Toc214954490"/>
      <w:bookmarkStart w:id="3096" w:name="_Toc214969112"/>
      <w:r w:rsidRPr="002437CB">
        <w:rPr>
          <w:lang w:eastAsia="zh-CN"/>
        </w:rPr>
        <w:t>6.2.3</w:t>
      </w:r>
      <w:r w:rsidR="00020C50" w:rsidRPr="002437CB">
        <w:rPr>
          <w:lang w:eastAsia="zh-CN"/>
        </w:rPr>
        <w:t>.7.3</w:t>
      </w:r>
      <w:r w:rsidR="00020C50" w:rsidRPr="002437CB">
        <w:tab/>
        <w:t>Application Errors</w:t>
      </w:r>
      <w:bookmarkEnd w:id="3093"/>
      <w:bookmarkEnd w:id="3094"/>
      <w:bookmarkEnd w:id="3095"/>
      <w:bookmarkEnd w:id="3096"/>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097" w:name="_Toc212496192"/>
      <w:bookmarkStart w:id="3098" w:name="_Toc214953765"/>
      <w:bookmarkStart w:id="3099" w:name="_Toc214954491"/>
      <w:bookmarkStart w:id="3100" w:name="_Toc214969113"/>
      <w:r w:rsidRPr="002437CB">
        <w:rPr>
          <w:lang w:eastAsia="zh-CN"/>
        </w:rPr>
        <w:t>6.2.3</w:t>
      </w:r>
      <w:r w:rsidR="00020C50" w:rsidRPr="002437CB">
        <w:rPr>
          <w:lang w:eastAsia="zh-CN"/>
        </w:rPr>
        <w:t>.8</w:t>
      </w:r>
      <w:r w:rsidR="00020C50" w:rsidRPr="002437CB">
        <w:rPr>
          <w:lang w:eastAsia="zh-CN"/>
        </w:rPr>
        <w:tab/>
        <w:t>Feature negotiation</w:t>
      </w:r>
      <w:bookmarkEnd w:id="3097"/>
      <w:bookmarkEnd w:id="3098"/>
      <w:bookmarkEnd w:id="3099"/>
      <w:bookmarkEnd w:id="3100"/>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101" w:name="_Toc212496193"/>
      <w:bookmarkStart w:id="3102" w:name="_Toc214953766"/>
      <w:bookmarkStart w:id="3103" w:name="_Toc214954492"/>
      <w:bookmarkStart w:id="3104" w:name="_Toc214969114"/>
      <w:r w:rsidRPr="002437CB">
        <w:rPr>
          <w:noProof/>
        </w:rPr>
        <w:t>6.2.3</w:t>
      </w:r>
      <w:r w:rsidR="00020C50" w:rsidRPr="002437CB">
        <w:rPr>
          <w:noProof/>
        </w:rPr>
        <w:t>.</w:t>
      </w:r>
      <w:r w:rsidR="00020C50" w:rsidRPr="002437CB">
        <w:t>9</w:t>
      </w:r>
      <w:r w:rsidR="00020C50" w:rsidRPr="002437CB">
        <w:tab/>
        <w:t>Security</w:t>
      </w:r>
      <w:bookmarkEnd w:id="3101"/>
      <w:bookmarkEnd w:id="3102"/>
      <w:bookmarkEnd w:id="3103"/>
      <w:bookmarkEnd w:id="3104"/>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105" w:name="_Toc212496194"/>
      <w:bookmarkStart w:id="3106" w:name="_Toc214953767"/>
      <w:bookmarkStart w:id="3107" w:name="_Toc214954493"/>
      <w:bookmarkStart w:id="3108" w:name="_Toc214969115"/>
      <w:r w:rsidRPr="002437CB">
        <w:lastRenderedPageBreak/>
        <w:t>6.2.4</w:t>
      </w:r>
      <w:r w:rsidR="00FD30B0" w:rsidRPr="002437CB">
        <w:tab/>
      </w:r>
      <w:r w:rsidR="00FD30B0" w:rsidRPr="002437CB">
        <w:rPr>
          <w:noProof/>
        </w:rPr>
        <w:t>MLR_FLMember</w:t>
      </w:r>
      <w:r w:rsidR="00FD30B0" w:rsidRPr="002437CB">
        <w:t xml:space="preserve"> API</w:t>
      </w:r>
      <w:bookmarkEnd w:id="3105"/>
      <w:bookmarkEnd w:id="3106"/>
      <w:bookmarkEnd w:id="3107"/>
      <w:bookmarkEnd w:id="3108"/>
    </w:p>
    <w:p w14:paraId="6D966B8B" w14:textId="69FD02AC" w:rsidR="00FD30B0" w:rsidRPr="002437CB" w:rsidRDefault="009C3119" w:rsidP="00FD30B0">
      <w:pPr>
        <w:pStyle w:val="Heading4"/>
      </w:pPr>
      <w:bookmarkStart w:id="3109" w:name="_Toc191391661"/>
      <w:bookmarkStart w:id="3110" w:name="_Toc212496195"/>
      <w:bookmarkStart w:id="3111" w:name="_Toc214953768"/>
      <w:bookmarkStart w:id="3112" w:name="_Toc214954494"/>
      <w:bookmarkStart w:id="3113" w:name="_Toc214969116"/>
      <w:r w:rsidRPr="002437CB">
        <w:t>6.2.4</w:t>
      </w:r>
      <w:r w:rsidR="00FD30B0" w:rsidRPr="002437CB">
        <w:t>.1</w:t>
      </w:r>
      <w:r w:rsidR="00FD30B0" w:rsidRPr="002437CB">
        <w:tab/>
        <w:t>Introduction</w:t>
      </w:r>
      <w:bookmarkEnd w:id="3109"/>
      <w:bookmarkEnd w:id="3110"/>
      <w:bookmarkEnd w:id="3111"/>
      <w:bookmarkEnd w:id="3112"/>
      <w:bookmarkEnd w:id="3113"/>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114" w:name="_Toc191391662"/>
      <w:bookmarkStart w:id="3115" w:name="_Toc212496196"/>
      <w:bookmarkStart w:id="3116" w:name="_Toc214953769"/>
      <w:bookmarkStart w:id="3117" w:name="_Toc214954495"/>
      <w:bookmarkStart w:id="3118" w:name="_Toc214969117"/>
      <w:r w:rsidRPr="002437CB">
        <w:t>6.2.4</w:t>
      </w:r>
      <w:r w:rsidR="00FD30B0" w:rsidRPr="002437CB">
        <w:t>.2</w:t>
      </w:r>
      <w:r w:rsidR="00FD30B0" w:rsidRPr="002437CB">
        <w:tab/>
        <w:t>Usage of HTTP and common API related aspects</w:t>
      </w:r>
      <w:bookmarkEnd w:id="3114"/>
      <w:bookmarkEnd w:id="3115"/>
      <w:bookmarkEnd w:id="3116"/>
      <w:bookmarkEnd w:id="3117"/>
      <w:bookmarkEnd w:id="3118"/>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119" w:name="_Toc191391663"/>
      <w:bookmarkStart w:id="3120" w:name="_Toc212496197"/>
      <w:bookmarkStart w:id="3121" w:name="_Toc214953770"/>
      <w:bookmarkStart w:id="3122" w:name="_Toc214954496"/>
      <w:bookmarkStart w:id="3123" w:name="_Toc214969118"/>
      <w:r w:rsidRPr="002437CB">
        <w:t>6.2.4</w:t>
      </w:r>
      <w:r w:rsidR="00FD30B0" w:rsidRPr="002437CB">
        <w:t>.3</w:t>
      </w:r>
      <w:r w:rsidR="00FD30B0" w:rsidRPr="002437CB">
        <w:tab/>
        <w:t>Resources</w:t>
      </w:r>
      <w:bookmarkEnd w:id="3119"/>
      <w:bookmarkEnd w:id="3120"/>
      <w:bookmarkEnd w:id="3121"/>
      <w:bookmarkEnd w:id="3122"/>
      <w:bookmarkEnd w:id="3123"/>
    </w:p>
    <w:p w14:paraId="278F793C" w14:textId="123D871D" w:rsidR="00FD30B0" w:rsidRPr="002437CB" w:rsidRDefault="009C3119" w:rsidP="00FD30B0">
      <w:pPr>
        <w:pStyle w:val="Heading5"/>
      </w:pPr>
      <w:bookmarkStart w:id="3124" w:name="_Toc191391664"/>
      <w:bookmarkStart w:id="3125" w:name="_Toc212496198"/>
      <w:bookmarkStart w:id="3126" w:name="_Toc214953771"/>
      <w:bookmarkStart w:id="3127" w:name="_Toc214954497"/>
      <w:bookmarkStart w:id="3128" w:name="_Toc214969119"/>
      <w:r w:rsidRPr="002437CB">
        <w:t>6.2.4</w:t>
      </w:r>
      <w:r w:rsidR="00FD30B0" w:rsidRPr="002437CB">
        <w:t>.3.1</w:t>
      </w:r>
      <w:r w:rsidR="00FD30B0" w:rsidRPr="002437CB">
        <w:tab/>
        <w:t>Overview</w:t>
      </w:r>
      <w:bookmarkEnd w:id="3124"/>
      <w:bookmarkEnd w:id="3125"/>
      <w:bookmarkEnd w:id="3126"/>
      <w:bookmarkEnd w:id="3127"/>
      <w:bookmarkEnd w:id="3128"/>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097" type="#_x0000_t75" style="width:302.55pt;height:150.85pt" o:ole="">
            <v:imagedata r:id="rId116" o:title=""/>
          </v:shape>
          <o:OLEObject Type="Embed" ProgID="Visio.Drawing.15" ShapeID="_x0000_i1097" DrawAspect="Content" ObjectID="_1825596115" r:id="rId117"/>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lastRenderedPageBreak/>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129" w:name="_Toc212496199"/>
      <w:bookmarkStart w:id="3130" w:name="_Toc214953772"/>
      <w:bookmarkStart w:id="3131" w:name="_Toc214954498"/>
      <w:bookmarkStart w:id="3132" w:name="_Toc214969120"/>
      <w:r w:rsidRPr="002437CB">
        <w:t>6.2.4</w:t>
      </w:r>
      <w:r w:rsidR="00FD30B0" w:rsidRPr="002437CB">
        <w:t>.3.2</w:t>
      </w:r>
      <w:r w:rsidR="00FD30B0" w:rsidRPr="002437CB">
        <w:tab/>
        <w:t>Resource: FL Member Configurations</w:t>
      </w:r>
      <w:bookmarkEnd w:id="3129"/>
      <w:bookmarkEnd w:id="3130"/>
      <w:bookmarkEnd w:id="3131"/>
      <w:bookmarkEnd w:id="3132"/>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lastRenderedPageBreak/>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133" w:name="_Toc212496200"/>
      <w:bookmarkStart w:id="3134" w:name="_Toc214953773"/>
      <w:bookmarkStart w:id="3135" w:name="_Toc214954499"/>
      <w:bookmarkStart w:id="3136" w:name="_Toc214969121"/>
      <w:r w:rsidRPr="002437CB">
        <w:t>6.2.4</w:t>
      </w:r>
      <w:r w:rsidR="00FD30B0" w:rsidRPr="002437CB">
        <w:t>.3.3</w:t>
      </w:r>
      <w:r w:rsidR="00FD30B0" w:rsidRPr="002437CB">
        <w:tab/>
        <w:t>Resource: Individual FL Member Configuration</w:t>
      </w:r>
      <w:bookmarkEnd w:id="3133"/>
      <w:bookmarkEnd w:id="3134"/>
      <w:bookmarkEnd w:id="3135"/>
      <w:bookmarkEnd w:id="3136"/>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lastRenderedPageBreak/>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lastRenderedPageBreak/>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lastRenderedPageBreak/>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lastRenderedPageBreak/>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137" w:name="_Toc212496201"/>
      <w:bookmarkStart w:id="3138" w:name="_Toc214953774"/>
      <w:bookmarkStart w:id="3139" w:name="_Toc214954500"/>
      <w:bookmarkStart w:id="3140" w:name="_Toc214969122"/>
      <w:r w:rsidRPr="002437CB">
        <w:t>6.2.4.4</w:t>
      </w:r>
      <w:r w:rsidRPr="002437CB">
        <w:tab/>
        <w:t>Custom Operations without associated resources</w:t>
      </w:r>
      <w:bookmarkEnd w:id="3137"/>
      <w:bookmarkEnd w:id="3138"/>
      <w:bookmarkEnd w:id="3139"/>
      <w:bookmarkEnd w:id="3140"/>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141" w:name="_Toc212496202"/>
      <w:bookmarkStart w:id="3142" w:name="_Toc214953775"/>
      <w:bookmarkStart w:id="3143" w:name="_Toc214954501"/>
      <w:bookmarkStart w:id="3144" w:name="_Toc214969123"/>
      <w:bookmarkStart w:id="3145" w:name="_Toc191391669"/>
      <w:r w:rsidRPr="002437CB">
        <w:t>6.2.4.5</w:t>
      </w:r>
      <w:r w:rsidRPr="002437CB">
        <w:tab/>
        <w:t>Notifications</w:t>
      </w:r>
      <w:bookmarkEnd w:id="3141"/>
      <w:bookmarkEnd w:id="3142"/>
      <w:bookmarkEnd w:id="3143"/>
      <w:bookmarkEnd w:id="3144"/>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146" w:name="_Toc212496203"/>
      <w:bookmarkStart w:id="3147" w:name="_Toc214953776"/>
      <w:bookmarkStart w:id="3148" w:name="_Toc214954502"/>
      <w:bookmarkStart w:id="3149" w:name="_Toc214969124"/>
      <w:r w:rsidRPr="002437CB">
        <w:t>6.2.4</w:t>
      </w:r>
      <w:r w:rsidR="00FD30B0" w:rsidRPr="002437CB">
        <w:t>.6</w:t>
      </w:r>
      <w:r w:rsidR="00FD30B0" w:rsidRPr="002437CB">
        <w:tab/>
        <w:t>Data Model</w:t>
      </w:r>
      <w:bookmarkEnd w:id="3145"/>
      <w:bookmarkEnd w:id="3146"/>
      <w:bookmarkEnd w:id="3147"/>
      <w:bookmarkEnd w:id="3148"/>
      <w:bookmarkEnd w:id="3149"/>
    </w:p>
    <w:p w14:paraId="244716ED" w14:textId="36585886" w:rsidR="00FD30B0" w:rsidRPr="002437CB" w:rsidRDefault="009C3119" w:rsidP="00FD30B0">
      <w:pPr>
        <w:pStyle w:val="Heading5"/>
      </w:pPr>
      <w:bookmarkStart w:id="3150" w:name="_Toc191391670"/>
      <w:bookmarkStart w:id="3151" w:name="_Toc212496204"/>
      <w:bookmarkStart w:id="3152" w:name="_Toc214953777"/>
      <w:bookmarkStart w:id="3153" w:name="_Toc214954503"/>
      <w:bookmarkStart w:id="3154" w:name="_Toc214969125"/>
      <w:r w:rsidRPr="002437CB">
        <w:t>6.2.4</w:t>
      </w:r>
      <w:r w:rsidR="00FD30B0" w:rsidRPr="002437CB">
        <w:t>.6.1</w:t>
      </w:r>
      <w:r w:rsidR="00FD30B0" w:rsidRPr="002437CB">
        <w:tab/>
        <w:t>General</w:t>
      </w:r>
      <w:bookmarkEnd w:id="3150"/>
      <w:bookmarkEnd w:id="3151"/>
      <w:bookmarkEnd w:id="3152"/>
      <w:bookmarkEnd w:id="3153"/>
      <w:bookmarkEnd w:id="3154"/>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lastRenderedPageBreak/>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2437CB" w14:paraId="666CE328" w14:textId="77777777" w:rsidTr="006460FF">
        <w:trPr>
          <w:jc w:val="center"/>
        </w:trPr>
        <w:tc>
          <w:tcPr>
            <w:tcW w:w="1980" w:type="dxa"/>
            <w:shd w:val="clear" w:color="auto" w:fill="C0C0C0"/>
            <w:hideMark/>
          </w:tcPr>
          <w:p w14:paraId="17C6F55F" w14:textId="77777777" w:rsidR="00FD30B0" w:rsidRPr="002437CB" w:rsidRDefault="00FD30B0" w:rsidP="00A24C9B">
            <w:pPr>
              <w:pStyle w:val="TAH"/>
            </w:pPr>
            <w:r w:rsidRPr="002437CB">
              <w:t>Data type</w:t>
            </w:r>
          </w:p>
        </w:tc>
        <w:tc>
          <w:tcPr>
            <w:tcW w:w="1559" w:type="dxa"/>
            <w:shd w:val="clear" w:color="auto" w:fill="C0C0C0"/>
          </w:tcPr>
          <w:p w14:paraId="46C00C90" w14:textId="77777777" w:rsidR="00FD30B0" w:rsidRPr="002437CB" w:rsidRDefault="00FD30B0" w:rsidP="00A24C9B">
            <w:pPr>
              <w:pStyle w:val="TAH"/>
            </w:pPr>
            <w:r w:rsidRPr="002437CB">
              <w:t>Clause defined</w:t>
            </w:r>
          </w:p>
        </w:tc>
        <w:tc>
          <w:tcPr>
            <w:tcW w:w="4678"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1D517EA3" w14:textId="77777777" w:rsidTr="006460FF">
        <w:trPr>
          <w:jc w:val="center"/>
        </w:trPr>
        <w:tc>
          <w:tcPr>
            <w:tcW w:w="1980" w:type="dxa"/>
            <w:vAlign w:val="center"/>
          </w:tcPr>
          <w:p w14:paraId="1E7B45CE" w14:textId="77777777" w:rsidR="00914551" w:rsidRPr="002437CB" w:rsidRDefault="00914551" w:rsidP="00A24C9B">
            <w:pPr>
              <w:pStyle w:val="TAL"/>
            </w:pPr>
            <w:r w:rsidRPr="002437CB">
              <w:t>AvailabilityType</w:t>
            </w:r>
          </w:p>
        </w:tc>
        <w:tc>
          <w:tcPr>
            <w:tcW w:w="1559" w:type="dxa"/>
            <w:vAlign w:val="center"/>
          </w:tcPr>
          <w:p w14:paraId="7A31C1E1" w14:textId="77777777" w:rsidR="00914551" w:rsidRPr="002437CB" w:rsidRDefault="00914551" w:rsidP="00A24C9B">
            <w:pPr>
              <w:pStyle w:val="TAC"/>
            </w:pPr>
            <w:r w:rsidRPr="002437CB">
              <w:t>6.2.4.6.3.5</w:t>
            </w:r>
          </w:p>
        </w:tc>
        <w:tc>
          <w:tcPr>
            <w:tcW w:w="4678" w:type="dxa"/>
            <w:vAlign w:val="center"/>
          </w:tcPr>
          <w:p w14:paraId="61E7D0F8" w14:textId="77777777" w:rsidR="00914551" w:rsidRPr="002437CB" w:rsidRDefault="00914551" w:rsidP="00A24C9B">
            <w:pPr>
              <w:pStyle w:val="TAL"/>
              <w:rPr>
                <w:noProof/>
              </w:rPr>
            </w:pPr>
            <w:r w:rsidRPr="002437CB">
              <w:t>The availability of the FL member</w:t>
            </w:r>
          </w:p>
        </w:tc>
        <w:tc>
          <w:tcPr>
            <w:tcW w:w="1207" w:type="dxa"/>
            <w:vAlign w:val="center"/>
          </w:tcPr>
          <w:p w14:paraId="15489A3B" w14:textId="77777777" w:rsidR="00914551" w:rsidRPr="002437CB" w:rsidRDefault="00914551" w:rsidP="00A24C9B">
            <w:pPr>
              <w:pStyle w:val="TAL"/>
              <w:rPr>
                <w:rFonts w:cs="Arial"/>
                <w:szCs w:val="18"/>
              </w:rPr>
            </w:pPr>
          </w:p>
        </w:tc>
      </w:tr>
      <w:tr w:rsidR="00914551" w:rsidRPr="002437CB" w14:paraId="6A15B78F" w14:textId="77777777" w:rsidTr="006460FF">
        <w:trPr>
          <w:jc w:val="center"/>
        </w:trPr>
        <w:tc>
          <w:tcPr>
            <w:tcW w:w="1980" w:type="dxa"/>
            <w:vAlign w:val="center"/>
          </w:tcPr>
          <w:p w14:paraId="5A73E557" w14:textId="77777777" w:rsidR="00914551" w:rsidRPr="002437CB" w:rsidRDefault="00914551" w:rsidP="00A24C9B">
            <w:pPr>
              <w:pStyle w:val="TAL"/>
            </w:pPr>
            <w:r w:rsidRPr="002437CB">
              <w:t>FlCapabilityType</w:t>
            </w:r>
          </w:p>
        </w:tc>
        <w:tc>
          <w:tcPr>
            <w:tcW w:w="1559" w:type="dxa"/>
            <w:vAlign w:val="center"/>
          </w:tcPr>
          <w:p w14:paraId="2B32284D" w14:textId="77777777" w:rsidR="00914551" w:rsidRPr="002437CB" w:rsidRDefault="00914551" w:rsidP="00A24C9B">
            <w:pPr>
              <w:pStyle w:val="TAC"/>
            </w:pPr>
            <w:r w:rsidRPr="002437CB">
              <w:t>6.2.4.6.2.4</w:t>
            </w:r>
          </w:p>
        </w:tc>
        <w:tc>
          <w:tcPr>
            <w:tcW w:w="4678" w:type="dxa"/>
            <w:vAlign w:val="center"/>
          </w:tcPr>
          <w:p w14:paraId="3E40E8D1" w14:textId="77777777" w:rsidR="00914551" w:rsidRPr="002437CB" w:rsidRDefault="00914551" w:rsidP="00A24C9B">
            <w:pPr>
              <w:pStyle w:val="TAL"/>
              <w:rPr>
                <w:noProof/>
              </w:rPr>
            </w:pPr>
            <w:r w:rsidRPr="002437CB">
              <w:t>The capability of the FL member</w:t>
            </w:r>
          </w:p>
        </w:tc>
        <w:tc>
          <w:tcPr>
            <w:tcW w:w="1207" w:type="dxa"/>
            <w:vAlign w:val="center"/>
          </w:tcPr>
          <w:p w14:paraId="5B306168" w14:textId="77777777" w:rsidR="00914551" w:rsidRPr="002437CB" w:rsidRDefault="00914551" w:rsidP="00A24C9B">
            <w:pPr>
              <w:pStyle w:val="TAL"/>
              <w:rPr>
                <w:rFonts w:cs="Arial"/>
                <w:szCs w:val="18"/>
              </w:rPr>
            </w:pPr>
          </w:p>
        </w:tc>
      </w:tr>
      <w:tr w:rsidR="00914551" w:rsidRPr="002437CB" w14:paraId="7B9B705B" w14:textId="77777777" w:rsidTr="006460FF">
        <w:trPr>
          <w:jc w:val="center"/>
        </w:trPr>
        <w:tc>
          <w:tcPr>
            <w:tcW w:w="1980" w:type="dxa"/>
            <w:vAlign w:val="center"/>
          </w:tcPr>
          <w:p w14:paraId="5E2FCE8D" w14:textId="77777777" w:rsidR="00914551" w:rsidRPr="002437CB" w:rsidRDefault="00914551" w:rsidP="00A24C9B">
            <w:pPr>
              <w:pStyle w:val="TAL"/>
            </w:pPr>
            <w:r w:rsidRPr="002437CB">
              <w:t>FlMbr</w:t>
            </w:r>
          </w:p>
        </w:tc>
        <w:tc>
          <w:tcPr>
            <w:tcW w:w="1559" w:type="dxa"/>
            <w:vAlign w:val="center"/>
          </w:tcPr>
          <w:p w14:paraId="6B13DCC0" w14:textId="77777777" w:rsidR="00914551" w:rsidRPr="002437CB" w:rsidRDefault="00914551" w:rsidP="00A24C9B">
            <w:pPr>
              <w:pStyle w:val="TAC"/>
            </w:pPr>
            <w:r w:rsidRPr="002437CB">
              <w:t>6.2.4.6.2.2</w:t>
            </w:r>
          </w:p>
        </w:tc>
        <w:tc>
          <w:tcPr>
            <w:tcW w:w="4678"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3A3B2B92" w14:textId="77777777" w:rsidTr="006460FF">
        <w:trPr>
          <w:jc w:val="center"/>
        </w:trPr>
        <w:tc>
          <w:tcPr>
            <w:tcW w:w="1980" w:type="dxa"/>
            <w:vAlign w:val="center"/>
          </w:tcPr>
          <w:p w14:paraId="15325DFB" w14:textId="77777777" w:rsidR="00914551" w:rsidRPr="002437CB" w:rsidRDefault="00914551" w:rsidP="00A24C9B">
            <w:pPr>
              <w:pStyle w:val="TAL"/>
            </w:pPr>
            <w:r w:rsidRPr="002437CB">
              <w:t>FlMbrAvailSchedule</w:t>
            </w:r>
          </w:p>
        </w:tc>
        <w:tc>
          <w:tcPr>
            <w:tcW w:w="1559" w:type="dxa"/>
            <w:vAlign w:val="center"/>
          </w:tcPr>
          <w:p w14:paraId="484C10AB" w14:textId="77777777" w:rsidR="00914551" w:rsidRPr="002437CB" w:rsidRDefault="00914551" w:rsidP="00A24C9B">
            <w:pPr>
              <w:pStyle w:val="TAC"/>
            </w:pPr>
            <w:r w:rsidRPr="002437CB">
              <w:t>6.2.4.6.2.5</w:t>
            </w:r>
          </w:p>
        </w:tc>
        <w:tc>
          <w:tcPr>
            <w:tcW w:w="4678" w:type="dxa"/>
            <w:vAlign w:val="center"/>
          </w:tcPr>
          <w:p w14:paraId="29284996" w14:textId="77777777" w:rsidR="00914551" w:rsidRPr="002437CB" w:rsidRDefault="00914551" w:rsidP="00A24C9B">
            <w:pPr>
              <w:pStyle w:val="TAL"/>
              <w:rPr>
                <w:noProof/>
              </w:rPr>
            </w:pPr>
            <w:r w:rsidRPr="002437CB">
              <w:t>The availability schedule of the FL member</w:t>
            </w:r>
          </w:p>
        </w:tc>
        <w:tc>
          <w:tcPr>
            <w:tcW w:w="1207" w:type="dxa"/>
            <w:vAlign w:val="center"/>
          </w:tcPr>
          <w:p w14:paraId="099BD4B0" w14:textId="77777777" w:rsidR="00914551" w:rsidRPr="002437CB" w:rsidRDefault="00914551" w:rsidP="00A24C9B">
            <w:pPr>
              <w:pStyle w:val="TAL"/>
              <w:rPr>
                <w:rFonts w:cs="Arial"/>
                <w:szCs w:val="18"/>
              </w:rPr>
            </w:pPr>
          </w:p>
        </w:tc>
      </w:tr>
      <w:tr w:rsidR="00914551" w:rsidRPr="002437CB" w14:paraId="12C2C7F9" w14:textId="77777777" w:rsidTr="006460FF">
        <w:trPr>
          <w:jc w:val="center"/>
        </w:trPr>
        <w:tc>
          <w:tcPr>
            <w:tcW w:w="1980" w:type="dxa"/>
            <w:vAlign w:val="center"/>
          </w:tcPr>
          <w:p w14:paraId="0B034C65" w14:textId="77777777" w:rsidR="00914551" w:rsidRPr="002437CB" w:rsidRDefault="00914551" w:rsidP="00A24C9B">
            <w:pPr>
              <w:pStyle w:val="TAL"/>
            </w:pPr>
            <w:r w:rsidRPr="002437CB">
              <w:t>FlMbrPatch</w:t>
            </w:r>
          </w:p>
        </w:tc>
        <w:tc>
          <w:tcPr>
            <w:tcW w:w="1559" w:type="dxa"/>
            <w:vAlign w:val="center"/>
          </w:tcPr>
          <w:p w14:paraId="189675B1" w14:textId="77777777" w:rsidR="00914551" w:rsidRPr="002437CB" w:rsidRDefault="00914551" w:rsidP="00A24C9B">
            <w:pPr>
              <w:pStyle w:val="TAC"/>
            </w:pPr>
            <w:r w:rsidRPr="002437CB">
              <w:t>6.2.4.6.2.3</w:t>
            </w:r>
          </w:p>
        </w:tc>
        <w:tc>
          <w:tcPr>
            <w:tcW w:w="4678"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6460FF">
        <w:trPr>
          <w:jc w:val="center"/>
        </w:trPr>
        <w:tc>
          <w:tcPr>
            <w:tcW w:w="1980" w:type="dxa"/>
            <w:vAlign w:val="center"/>
          </w:tcPr>
          <w:p w14:paraId="51EF33EF" w14:textId="77777777" w:rsidR="00914551" w:rsidRPr="002437CB" w:rsidRDefault="00914551" w:rsidP="00A24C9B">
            <w:pPr>
              <w:pStyle w:val="TAL"/>
            </w:pPr>
            <w:r w:rsidRPr="002437CB">
              <w:t>SuppMlTaskType</w:t>
            </w:r>
          </w:p>
        </w:tc>
        <w:tc>
          <w:tcPr>
            <w:tcW w:w="1559" w:type="dxa"/>
            <w:vAlign w:val="center"/>
          </w:tcPr>
          <w:p w14:paraId="60A83662" w14:textId="77777777" w:rsidR="00914551" w:rsidRPr="002437CB" w:rsidRDefault="00914551" w:rsidP="00A24C9B">
            <w:pPr>
              <w:pStyle w:val="TAC"/>
            </w:pPr>
            <w:r w:rsidRPr="002437CB">
              <w:t>6.2.4.6.3.3</w:t>
            </w:r>
          </w:p>
        </w:tc>
        <w:tc>
          <w:tcPr>
            <w:tcW w:w="4678"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155" w:name="_Toc191391671"/>
      <w:bookmarkStart w:id="3156" w:name="_Toc212496205"/>
      <w:bookmarkStart w:id="3157" w:name="_Toc214953778"/>
      <w:bookmarkStart w:id="3158" w:name="_Toc214954504"/>
      <w:bookmarkStart w:id="3159" w:name="_Toc214969126"/>
      <w:r w:rsidRPr="002437CB">
        <w:rPr>
          <w:lang w:val="en-US"/>
        </w:rPr>
        <w:t>6.2.4</w:t>
      </w:r>
      <w:r w:rsidR="00FD30B0" w:rsidRPr="002437CB">
        <w:rPr>
          <w:lang w:val="en-US"/>
        </w:rPr>
        <w:t>.6.2</w:t>
      </w:r>
      <w:r w:rsidR="00FD30B0" w:rsidRPr="002437CB">
        <w:rPr>
          <w:lang w:val="en-US"/>
        </w:rPr>
        <w:tab/>
        <w:t>Structured data types</w:t>
      </w:r>
      <w:bookmarkEnd w:id="3155"/>
      <w:bookmarkEnd w:id="3156"/>
      <w:bookmarkEnd w:id="3157"/>
      <w:bookmarkEnd w:id="3158"/>
      <w:bookmarkEnd w:id="3159"/>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lastRenderedPageBreak/>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160" w:name="_Toc212496206"/>
      <w:bookmarkStart w:id="3161" w:name="_Toc214953779"/>
      <w:bookmarkStart w:id="3162" w:name="_Toc214954505"/>
      <w:bookmarkStart w:id="3163" w:name="_Toc214969127"/>
      <w:r w:rsidRPr="002437CB">
        <w:rPr>
          <w:lang w:val="en-US"/>
        </w:rPr>
        <w:t>6.2.4</w:t>
      </w:r>
      <w:r w:rsidR="00FD30B0" w:rsidRPr="002437CB">
        <w:rPr>
          <w:lang w:val="en-US"/>
        </w:rPr>
        <w:t>.6.3</w:t>
      </w:r>
      <w:r w:rsidR="00FD30B0" w:rsidRPr="002437CB">
        <w:rPr>
          <w:lang w:val="en-US"/>
        </w:rPr>
        <w:tab/>
        <w:t>Simple data types and enumerations</w:t>
      </w:r>
      <w:bookmarkEnd w:id="3160"/>
      <w:bookmarkEnd w:id="3161"/>
      <w:bookmarkEnd w:id="3162"/>
      <w:bookmarkEnd w:id="3163"/>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lastRenderedPageBreak/>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164" w:name="_Toc212496207"/>
      <w:bookmarkStart w:id="3165" w:name="_Toc214953780"/>
      <w:bookmarkStart w:id="3166" w:name="_Toc214954506"/>
      <w:bookmarkStart w:id="3167" w:name="_Toc214969128"/>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164"/>
      <w:bookmarkEnd w:id="3165"/>
      <w:bookmarkEnd w:id="3166"/>
      <w:bookmarkEnd w:id="3167"/>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168" w:name="_Toc212496208"/>
      <w:bookmarkStart w:id="3169" w:name="_Toc214953781"/>
      <w:bookmarkStart w:id="3170" w:name="_Toc214954507"/>
      <w:bookmarkStart w:id="3171" w:name="_Toc214969129"/>
      <w:r w:rsidRPr="002437CB">
        <w:t>6.2.4</w:t>
      </w:r>
      <w:r w:rsidR="00FD30B0" w:rsidRPr="002437CB">
        <w:t>.6.5</w:t>
      </w:r>
      <w:r w:rsidR="00FD30B0" w:rsidRPr="002437CB">
        <w:tab/>
        <w:t>Binary data</w:t>
      </w:r>
      <w:bookmarkEnd w:id="3168"/>
      <w:bookmarkEnd w:id="3169"/>
      <w:bookmarkEnd w:id="3170"/>
      <w:bookmarkEnd w:id="3171"/>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172" w:name="_Toc191391675"/>
      <w:bookmarkStart w:id="3173" w:name="_Toc212496209"/>
      <w:bookmarkStart w:id="3174" w:name="_Toc214953782"/>
      <w:bookmarkStart w:id="3175" w:name="_Toc214954508"/>
      <w:bookmarkStart w:id="3176" w:name="_Toc214969130"/>
      <w:r w:rsidRPr="002437CB">
        <w:t>6.2.4</w:t>
      </w:r>
      <w:r w:rsidR="00FD30B0" w:rsidRPr="002437CB">
        <w:t>.7</w:t>
      </w:r>
      <w:r w:rsidR="00FD30B0" w:rsidRPr="002437CB">
        <w:tab/>
        <w:t>Error Handling</w:t>
      </w:r>
      <w:bookmarkEnd w:id="3172"/>
      <w:bookmarkEnd w:id="3173"/>
      <w:bookmarkEnd w:id="3174"/>
      <w:bookmarkEnd w:id="3175"/>
      <w:bookmarkEnd w:id="3176"/>
    </w:p>
    <w:p w14:paraId="07911492" w14:textId="20AC0382" w:rsidR="00FD30B0" w:rsidRPr="002437CB" w:rsidRDefault="009C3119" w:rsidP="00FD30B0">
      <w:pPr>
        <w:pStyle w:val="Heading5"/>
      </w:pPr>
      <w:bookmarkStart w:id="3177" w:name="_Toc191391676"/>
      <w:bookmarkStart w:id="3178" w:name="_Toc212496210"/>
      <w:bookmarkStart w:id="3179" w:name="_Toc214953783"/>
      <w:bookmarkStart w:id="3180" w:name="_Toc214954509"/>
      <w:bookmarkStart w:id="3181" w:name="_Toc214969131"/>
      <w:r w:rsidRPr="002437CB">
        <w:t>6.2.4</w:t>
      </w:r>
      <w:r w:rsidR="00FD30B0" w:rsidRPr="002437CB">
        <w:t>.7.1</w:t>
      </w:r>
      <w:r w:rsidR="00FD30B0" w:rsidRPr="002437CB">
        <w:tab/>
        <w:t>General</w:t>
      </w:r>
      <w:bookmarkEnd w:id="3177"/>
      <w:bookmarkEnd w:id="3178"/>
      <w:bookmarkEnd w:id="3179"/>
      <w:bookmarkEnd w:id="3180"/>
      <w:bookmarkEnd w:id="3181"/>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182" w:name="_Toc191391677"/>
      <w:bookmarkStart w:id="3183" w:name="_Toc212496211"/>
      <w:bookmarkStart w:id="3184" w:name="_Toc214953784"/>
      <w:bookmarkStart w:id="3185" w:name="_Toc214954510"/>
      <w:bookmarkStart w:id="3186" w:name="_Toc214969132"/>
      <w:r w:rsidRPr="002437CB">
        <w:t>6.2.4</w:t>
      </w:r>
      <w:r w:rsidR="00FD30B0" w:rsidRPr="002437CB">
        <w:t>.7.2</w:t>
      </w:r>
      <w:r w:rsidR="00FD30B0" w:rsidRPr="002437CB">
        <w:tab/>
        <w:t>Protocol Errors</w:t>
      </w:r>
      <w:bookmarkEnd w:id="3182"/>
      <w:bookmarkEnd w:id="3183"/>
      <w:bookmarkEnd w:id="3184"/>
      <w:bookmarkEnd w:id="3185"/>
      <w:bookmarkEnd w:id="3186"/>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187" w:name="_Toc191391678"/>
      <w:bookmarkStart w:id="3188" w:name="_Toc212496212"/>
      <w:bookmarkStart w:id="3189" w:name="_Toc214953785"/>
      <w:bookmarkStart w:id="3190" w:name="_Toc214954511"/>
      <w:bookmarkStart w:id="3191" w:name="_Toc214969133"/>
      <w:r w:rsidRPr="002437CB">
        <w:t>6.2.4</w:t>
      </w:r>
      <w:r w:rsidR="00FD30B0" w:rsidRPr="002437CB">
        <w:t>.7.3</w:t>
      </w:r>
      <w:r w:rsidR="00FD30B0" w:rsidRPr="002437CB">
        <w:tab/>
        <w:t>Application Errors</w:t>
      </w:r>
      <w:bookmarkEnd w:id="3187"/>
      <w:bookmarkEnd w:id="3188"/>
      <w:bookmarkEnd w:id="3189"/>
      <w:bookmarkEnd w:id="3190"/>
      <w:bookmarkEnd w:id="3191"/>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192" w:name="_Toc191391679"/>
      <w:bookmarkStart w:id="3193" w:name="_Toc212496213"/>
      <w:bookmarkStart w:id="3194" w:name="_Toc214953786"/>
      <w:bookmarkStart w:id="3195" w:name="_Toc214954512"/>
      <w:bookmarkStart w:id="3196" w:name="_Toc214969134"/>
      <w:r w:rsidRPr="002437CB">
        <w:lastRenderedPageBreak/>
        <w:t>6.2.4</w:t>
      </w:r>
      <w:r w:rsidR="00FD30B0" w:rsidRPr="002437CB">
        <w:t>.8</w:t>
      </w:r>
      <w:r w:rsidR="00FD30B0" w:rsidRPr="002437CB">
        <w:rPr>
          <w:lang w:eastAsia="zh-CN"/>
        </w:rPr>
        <w:tab/>
        <w:t>Feature negotiation</w:t>
      </w:r>
      <w:bookmarkEnd w:id="3192"/>
      <w:bookmarkEnd w:id="3193"/>
      <w:bookmarkEnd w:id="3194"/>
      <w:bookmarkEnd w:id="3195"/>
      <w:bookmarkEnd w:id="3196"/>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197" w:name="_Toc191391680"/>
      <w:bookmarkStart w:id="3198" w:name="_Toc212496214"/>
      <w:bookmarkStart w:id="3199" w:name="_Toc214953787"/>
      <w:bookmarkStart w:id="3200" w:name="_Toc214954513"/>
      <w:bookmarkStart w:id="3201" w:name="_Toc214969135"/>
      <w:r w:rsidRPr="002437CB">
        <w:t>6.2.4</w:t>
      </w:r>
      <w:r w:rsidR="00FD30B0" w:rsidRPr="002437CB">
        <w:t>.9</w:t>
      </w:r>
      <w:r w:rsidR="00FD30B0" w:rsidRPr="002437CB">
        <w:tab/>
        <w:t>Security</w:t>
      </w:r>
      <w:bookmarkEnd w:id="3197"/>
      <w:bookmarkEnd w:id="3198"/>
      <w:bookmarkEnd w:id="3199"/>
      <w:bookmarkEnd w:id="3200"/>
      <w:bookmarkEnd w:id="3201"/>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519621D0" w14:textId="77777777" w:rsidR="00FD30B0" w:rsidRPr="002437CB" w:rsidRDefault="00FD30B0" w:rsidP="00FD30B0">
      <w:r w:rsidRPr="002437CB">
        <w:br w:type="page"/>
      </w:r>
    </w:p>
    <w:p w14:paraId="2D920AD9" w14:textId="77777777" w:rsidR="00504220" w:rsidRPr="002437CB" w:rsidRDefault="00504220" w:rsidP="00504220">
      <w:pPr>
        <w:pStyle w:val="Heading1"/>
        <w:rPr>
          <w:lang w:eastAsia="zh-CN"/>
        </w:rPr>
      </w:pPr>
      <w:bookmarkStart w:id="3202" w:name="_Toc212496215"/>
      <w:bookmarkStart w:id="3203" w:name="_Toc214953788"/>
      <w:bookmarkStart w:id="3204" w:name="_Toc214954514"/>
      <w:bookmarkStart w:id="3205" w:name="_Toc214969136"/>
      <w:bookmarkEnd w:id="2921"/>
      <w:bookmarkEnd w:id="2922"/>
      <w:bookmarkEnd w:id="2923"/>
      <w:bookmarkEnd w:id="2924"/>
      <w:bookmarkEnd w:id="3015"/>
      <w:bookmarkEnd w:id="3016"/>
      <w:r w:rsidRPr="002437CB">
        <w:rPr>
          <w:lang w:eastAsia="zh-CN"/>
        </w:rPr>
        <w:lastRenderedPageBreak/>
        <w:t>7</w:t>
      </w:r>
      <w:r w:rsidRPr="002437CB">
        <w:rPr>
          <w:lang w:eastAsia="zh-CN"/>
        </w:rPr>
        <w:tab/>
        <w:t>Using Common API Framework</w:t>
      </w:r>
      <w:bookmarkEnd w:id="3202"/>
      <w:bookmarkEnd w:id="3203"/>
      <w:bookmarkEnd w:id="3204"/>
      <w:bookmarkEnd w:id="3205"/>
    </w:p>
    <w:p w14:paraId="41350B1C" w14:textId="69921AAA" w:rsidR="00504220" w:rsidRPr="002437CB" w:rsidRDefault="00504220" w:rsidP="00504220">
      <w:pPr>
        <w:rPr>
          <w:noProof/>
          <w:lang w:eastAsia="zh-CN"/>
        </w:rPr>
      </w:pPr>
      <w:bookmarkStart w:id="3206" w:name="_Toc24868675"/>
      <w:bookmarkStart w:id="3207" w:name="_Toc34154180"/>
      <w:bookmarkStart w:id="3208" w:name="_Toc36041124"/>
      <w:bookmarkStart w:id="3209" w:name="_Toc36041437"/>
      <w:bookmarkStart w:id="3210" w:name="_Toc43196714"/>
      <w:bookmarkStart w:id="3211" w:name="_Toc43481484"/>
      <w:bookmarkStart w:id="3212" w:name="_Toc45134761"/>
      <w:bookmarkStart w:id="3213" w:name="_Toc51189293"/>
      <w:bookmarkStart w:id="3214" w:name="_Toc51763969"/>
      <w:bookmarkStart w:id="3215" w:name="_Toc57206201"/>
      <w:bookmarkStart w:id="3216" w:name="_Toc59019542"/>
      <w:bookmarkStart w:id="3217" w:name="_Toc68170215"/>
      <w:bookmarkStart w:id="3218" w:name="_Toc73433953"/>
      <w:bookmarkStart w:id="3219" w:name="_Toc73436001"/>
      <w:bookmarkStart w:id="3220" w:name="_Toc73437408"/>
      <w:bookmarkStart w:id="3221" w:name="_Toc75351818"/>
      <w:bookmarkStart w:id="3222" w:name="_Toc83230096"/>
      <w:bookmarkStart w:id="3223" w:name="_Toc85528264"/>
      <w:bookmarkStart w:id="3224" w:name="_Toc90649889"/>
      <w:bookmarkStart w:id="3225" w:name="_Toc96843460"/>
      <w:bookmarkStart w:id="3226" w:name="_Toc96844435"/>
      <w:bookmarkStart w:id="3227" w:name="_Toc100740008"/>
      <w:bookmarkStart w:id="3228" w:name="_Toc104332875"/>
      <w:bookmarkStart w:id="3229"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14:paraId="4A4D6361" w14:textId="7EBE3BEF" w:rsidR="008A6D4A" w:rsidRPr="002437CB" w:rsidRDefault="001C4032" w:rsidP="001C4032">
      <w:pPr>
        <w:pStyle w:val="Heading8"/>
      </w:pPr>
      <w:r w:rsidRPr="002437CB">
        <w:br w:type="page"/>
      </w:r>
      <w:bookmarkStart w:id="3230" w:name="_Toc195627959"/>
      <w:bookmarkStart w:id="3231" w:name="_Toc195628200"/>
      <w:bookmarkStart w:id="3232" w:name="_Toc212496216"/>
      <w:bookmarkStart w:id="3233" w:name="_Toc214953789"/>
      <w:bookmarkStart w:id="3234" w:name="_Toc214954515"/>
      <w:bookmarkStart w:id="3235" w:name="_Toc214969137"/>
      <w:r w:rsidR="008A6D4A" w:rsidRPr="002437CB">
        <w:lastRenderedPageBreak/>
        <w:t>Annex A (normative):</w:t>
      </w:r>
      <w:r w:rsidR="008A6D4A" w:rsidRPr="002437CB">
        <w:br/>
        <w:t>OpenAPI specification</w:t>
      </w:r>
      <w:bookmarkEnd w:id="2925"/>
      <w:bookmarkEnd w:id="2926"/>
      <w:bookmarkEnd w:id="3230"/>
      <w:bookmarkEnd w:id="3231"/>
      <w:bookmarkEnd w:id="3232"/>
      <w:bookmarkEnd w:id="3233"/>
      <w:bookmarkEnd w:id="3234"/>
      <w:bookmarkEnd w:id="3235"/>
    </w:p>
    <w:p w14:paraId="6089C6E1" w14:textId="77777777" w:rsidR="007D31BF" w:rsidRPr="002437CB" w:rsidRDefault="007D31BF" w:rsidP="007D31BF">
      <w:pPr>
        <w:pStyle w:val="Heading1"/>
      </w:pPr>
      <w:bookmarkStart w:id="3236" w:name="_Toc510696651"/>
      <w:bookmarkStart w:id="3237" w:name="_Toc35971451"/>
      <w:bookmarkStart w:id="3238" w:name="_Toc195627960"/>
      <w:bookmarkStart w:id="3239" w:name="_Toc195628201"/>
      <w:bookmarkStart w:id="3240" w:name="_Toc212496217"/>
      <w:bookmarkStart w:id="3241" w:name="_Toc214953790"/>
      <w:bookmarkStart w:id="3242" w:name="_Toc214954516"/>
      <w:bookmarkStart w:id="3243" w:name="_Toc214969138"/>
      <w:r w:rsidRPr="002437CB">
        <w:t>A.1</w:t>
      </w:r>
      <w:r w:rsidRPr="002437CB">
        <w:tab/>
        <w:t>General</w:t>
      </w:r>
      <w:bookmarkEnd w:id="3236"/>
      <w:bookmarkEnd w:id="3237"/>
      <w:bookmarkEnd w:id="3238"/>
      <w:bookmarkEnd w:id="3239"/>
      <w:bookmarkEnd w:id="3240"/>
      <w:bookmarkEnd w:id="3241"/>
      <w:bookmarkEnd w:id="3242"/>
      <w:bookmarkEnd w:id="3243"/>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244" w:name="_Toc195627961"/>
      <w:bookmarkStart w:id="3245" w:name="_Toc195628202"/>
      <w:bookmarkStart w:id="3246" w:name="_Toc212496218"/>
      <w:bookmarkStart w:id="3247" w:name="_Toc214953791"/>
      <w:bookmarkStart w:id="3248" w:name="_Toc214954517"/>
      <w:bookmarkStart w:id="3249" w:name="_Toc214969139"/>
      <w:bookmarkStart w:id="3250" w:name="_Toc510696653"/>
      <w:bookmarkStart w:id="3251" w:name="_Toc35971453"/>
      <w:r w:rsidR="00FC5E6F" w:rsidRPr="002437CB">
        <w:rPr>
          <w:rFonts w:eastAsia="SimSun"/>
        </w:rPr>
        <w:lastRenderedPageBreak/>
        <w:t>A.2</w:t>
      </w:r>
      <w:r w:rsidR="00FC5E6F" w:rsidRPr="002437CB">
        <w:rPr>
          <w:rFonts w:eastAsia="SimSun"/>
        </w:rPr>
        <w:tab/>
        <w:t>AIMLES_ContextTransfer API</w:t>
      </w:r>
      <w:bookmarkEnd w:id="3244"/>
      <w:bookmarkEnd w:id="3245"/>
      <w:bookmarkEnd w:id="3246"/>
      <w:bookmarkEnd w:id="3247"/>
      <w:bookmarkEnd w:id="3248"/>
      <w:bookmarkEnd w:id="3249"/>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620A39F8" w14:textId="77777777" w:rsidR="00FC5E6F" w:rsidRPr="002437CB" w:rsidRDefault="00FC5E6F" w:rsidP="00FC5E6F">
      <w:pPr>
        <w:pStyle w:val="PL"/>
      </w:pPr>
      <w:r w:rsidRPr="002437CB">
        <w:t>info:</w:t>
      </w:r>
    </w:p>
    <w:p w14:paraId="6C901CE1" w14:textId="66005E47" w:rsidR="002C6336" w:rsidRPr="002437CB" w:rsidRDefault="002C6336" w:rsidP="002C6336">
      <w:pPr>
        <w:pStyle w:val="PL"/>
      </w:pPr>
      <w:r w:rsidRPr="002437CB">
        <w:t xml:space="preserve">  title: AIMLE Context Transfer Service</w:t>
      </w:r>
    </w:p>
    <w:p w14:paraId="766AD4AC" w14:textId="2821657C" w:rsidR="00FC5E6F" w:rsidRPr="002437CB" w:rsidRDefault="00FC5E6F" w:rsidP="00FC5E6F">
      <w:pPr>
        <w:pStyle w:val="PL"/>
      </w:pPr>
      <w:r w:rsidRPr="002437CB">
        <w:t xml:space="preserve">  version: 1.0.0</w:t>
      </w:r>
    </w:p>
    <w:p w14:paraId="7B6DD09A" w14:textId="77777777" w:rsidR="00FC5E6F" w:rsidRPr="002437CB" w:rsidRDefault="00FC5E6F" w:rsidP="00FC5E6F">
      <w:pPr>
        <w:pStyle w:val="PL"/>
      </w:pPr>
      <w:r w:rsidRPr="002437CB">
        <w:t xml:space="preserve">  description: |</w:t>
      </w:r>
    </w:p>
    <w:p w14:paraId="7A97568B" w14:textId="243F1E9D" w:rsidR="0087579B" w:rsidRPr="00B24927" w:rsidRDefault="0087579B" w:rsidP="0087579B">
      <w:pPr>
        <w:pStyle w:val="PL"/>
      </w:pPr>
      <w:r w:rsidRPr="00B24927">
        <w:t xml:space="preserve">    AIMLES Context Transfer Information Service.  </w:t>
      </w:r>
    </w:p>
    <w:p w14:paraId="1ADFFCC0" w14:textId="77777777" w:rsidR="0087579B" w:rsidRPr="00C07EFD" w:rsidRDefault="0087579B" w:rsidP="0087579B">
      <w:pPr>
        <w:pStyle w:val="PL"/>
      </w:pPr>
      <w:r w:rsidRPr="00B24927">
        <w:t xml:space="preserve">    </w:t>
      </w:r>
      <w:r w:rsidRPr="00C07EFD">
        <w:t>© 2025, 3GPP Organizational Partners (ARIB, ATIS, CCSA, ETSI, TSDSI, TTA, TTC).</w:t>
      </w:r>
      <w:r>
        <w:t xml:space="preserve">   </w:t>
      </w:r>
    </w:p>
    <w:p w14:paraId="1DF00022" w14:textId="77777777" w:rsidR="0087579B" w:rsidRPr="00C07EFD" w:rsidRDefault="0087579B" w:rsidP="0087579B">
      <w:pPr>
        <w:pStyle w:val="PL"/>
      </w:pPr>
      <w:r w:rsidRPr="00C07EFD">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4863B56" w:rsidR="0087579B" w:rsidRPr="00C07EFD" w:rsidRDefault="0087579B" w:rsidP="0087579B">
      <w:pPr>
        <w:pStyle w:val="PL"/>
      </w:pPr>
      <w:r w:rsidRPr="00C07EFD">
        <w:t xml:space="preserve">    3GPP TS 29.482 v1.</w:t>
      </w:r>
      <w:r w:rsidR="00226FEA">
        <w:t>3</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lastRenderedPageBreak/>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lastRenderedPageBreak/>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252" w:name="_Toc195627962"/>
      <w:bookmarkStart w:id="3253" w:name="_Toc195628203"/>
      <w:bookmarkStart w:id="3254" w:name="_Toc212496219"/>
      <w:bookmarkStart w:id="3255" w:name="_Toc214953792"/>
      <w:bookmarkStart w:id="3256" w:name="_Toc214954518"/>
      <w:bookmarkStart w:id="3257" w:name="_Toc214969140"/>
      <w:r w:rsidR="00BD6E98" w:rsidRPr="002437CB">
        <w:lastRenderedPageBreak/>
        <w:t>A.3</w:t>
      </w:r>
      <w:r w:rsidR="00BD6E98" w:rsidRPr="002437CB">
        <w:tab/>
        <w:t>AIMLES_DataManagement API</w:t>
      </w:r>
      <w:bookmarkEnd w:id="3252"/>
      <w:bookmarkEnd w:id="3253"/>
      <w:bookmarkEnd w:id="3254"/>
      <w:bookmarkEnd w:id="3255"/>
      <w:bookmarkEnd w:id="3256"/>
      <w:bookmarkEnd w:id="3257"/>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AAF3314" w14:textId="77777777" w:rsidR="00BD6E98" w:rsidRPr="002437CB" w:rsidRDefault="00BD6E98" w:rsidP="00BD6E98">
      <w:pPr>
        <w:pStyle w:val="PL"/>
        <w:rPr>
          <w:lang w:val="en-US" w:eastAsia="es-ES"/>
        </w:rPr>
      </w:pPr>
      <w:r w:rsidRPr="002437CB">
        <w:rPr>
          <w:lang w:val="en-US" w:eastAsia="es-ES"/>
        </w:rPr>
        <w:t>info:</w:t>
      </w:r>
    </w:p>
    <w:p w14:paraId="04782817" w14:textId="18B20542" w:rsidR="008B20D9" w:rsidRPr="002437CB" w:rsidRDefault="008B20D9" w:rsidP="008B20D9">
      <w:pPr>
        <w:pStyle w:val="PL"/>
        <w:rPr>
          <w:lang w:val="en-US" w:eastAsia="es-ES"/>
        </w:rPr>
      </w:pPr>
      <w:r w:rsidRPr="002437CB">
        <w:rPr>
          <w:lang w:val="en-US" w:eastAsia="es-ES"/>
        </w:rPr>
        <w:t xml:space="preserve">  title: </w:t>
      </w:r>
      <w:r w:rsidRPr="002437CB">
        <w:t>AIMLES Data Management Service</w:t>
      </w:r>
    </w:p>
    <w:p w14:paraId="10A69A81" w14:textId="3F2AEEEA" w:rsidR="008B20D9" w:rsidRPr="002437CB" w:rsidRDefault="008B20D9" w:rsidP="008B20D9">
      <w:pPr>
        <w:pStyle w:val="PL"/>
        <w:rPr>
          <w:lang w:val="en-US" w:eastAsia="es-ES"/>
        </w:rPr>
      </w:pPr>
      <w:r w:rsidRPr="002437CB">
        <w:rPr>
          <w:lang w:val="en-US" w:eastAsia="es-ES"/>
        </w:rPr>
        <w:t xml:space="preserve">  version: 1.0.0</w:t>
      </w:r>
    </w:p>
    <w:p w14:paraId="6281F76A" w14:textId="77777777" w:rsidR="008B20D9" w:rsidRPr="002437CB" w:rsidRDefault="008B20D9" w:rsidP="008B20D9">
      <w:pPr>
        <w:pStyle w:val="PL"/>
        <w:rPr>
          <w:lang w:val="en-US" w:eastAsia="es-ES"/>
        </w:rPr>
      </w:pPr>
      <w:r w:rsidRPr="002437CB">
        <w:rPr>
          <w:lang w:val="en-US" w:eastAsia="es-ES"/>
        </w:rPr>
        <w:t xml:space="preserve">  description: |</w:t>
      </w:r>
    </w:p>
    <w:p w14:paraId="2EFD9253" w14:textId="5BC07E74" w:rsidR="008B20D9" w:rsidRPr="002437CB" w:rsidRDefault="008B20D9" w:rsidP="008B20D9">
      <w:pPr>
        <w:pStyle w:val="PL"/>
        <w:rPr>
          <w:lang w:val="en-US" w:eastAsia="es-ES"/>
        </w:rPr>
      </w:pPr>
      <w:r w:rsidRPr="002437CB">
        <w:rPr>
          <w:lang w:val="en-US" w:eastAsia="es-ES"/>
        </w:rPr>
        <w:t xml:space="preserve">    </w:t>
      </w:r>
      <w:r w:rsidRPr="002437CB">
        <w:t>AIMLES Data Management Service</w:t>
      </w:r>
      <w:r w:rsidRPr="002437CB">
        <w:rPr>
          <w:lang w:val="en-US" w:eastAsia="es-ES"/>
        </w:rPr>
        <w:t xml:space="preserve">.  </w:t>
      </w:r>
    </w:p>
    <w:p w14:paraId="50E33472" w14:textId="695B2F94" w:rsidR="008B20D9" w:rsidRPr="002437CB" w:rsidRDefault="008B20D9" w:rsidP="008B20D9">
      <w:pPr>
        <w:pStyle w:val="PL"/>
        <w:rPr>
          <w:lang w:val="en-US" w:eastAsia="es-ES"/>
        </w:rPr>
      </w:pPr>
      <w:r w:rsidRPr="002437CB">
        <w:rPr>
          <w:lang w:val="en-US" w:eastAsia="es-ES"/>
        </w:rPr>
        <w:t xml:space="preserve">    © 2025, 3GPP Organizational Partners (ARIB, ATIS, CCSA, ETSI, TSDSI, TTA, TTC).</w:t>
      </w:r>
      <w:r w:rsidR="00662180">
        <w:rPr>
          <w:lang w:val="en-US" w:eastAsia="es-ES"/>
        </w:rPr>
        <w:t xml:space="preserve">   </w:t>
      </w:r>
    </w:p>
    <w:p w14:paraId="375FDF64" w14:textId="77777777" w:rsidR="008B20D9" w:rsidRPr="002437CB" w:rsidRDefault="008B20D9" w:rsidP="008B20D9">
      <w:pPr>
        <w:pStyle w:val="PL"/>
        <w:rPr>
          <w:lang w:val="en-US" w:eastAsia="es-ES"/>
        </w:rPr>
      </w:pPr>
      <w:r w:rsidRPr="002437CB">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6D1C51A2" w:rsidR="00BD6E98" w:rsidRPr="002437CB" w:rsidRDefault="00BD6E98" w:rsidP="00BD6E98">
      <w:pPr>
        <w:pStyle w:val="PL"/>
        <w:rPr>
          <w:lang w:val="en-US" w:eastAsia="es-ES"/>
        </w:rPr>
      </w:pPr>
      <w:r w:rsidRPr="002437CB">
        <w:rPr>
          <w:lang w:val="en-US" w:eastAsia="es-ES"/>
        </w:rPr>
        <w:t xml:space="preserve">    3GPP TS 29.482 v1.</w:t>
      </w:r>
      <w:r w:rsidR="007B4812">
        <w:rPr>
          <w:lang w:val="en-US" w:eastAsia="es-ES"/>
        </w:rPr>
        <w:t>3</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lastRenderedPageBreak/>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lastRenderedPageBreak/>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lastRenderedPageBreak/>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lastRenderedPageBreak/>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lastRenderedPageBreak/>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lastRenderedPageBreak/>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lastRenderedPageBreak/>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222CD0C1" w14:textId="683A685C" w:rsidR="00845199" w:rsidRPr="002437CB" w:rsidRDefault="00845199" w:rsidP="000A5308">
      <w:pPr>
        <w:pStyle w:val="Heading1"/>
      </w:pPr>
      <w:r w:rsidRPr="000A5308">
        <w:br w:type="page"/>
      </w:r>
    </w:p>
    <w:p w14:paraId="208A0A68" w14:textId="77777777" w:rsidR="000A7FDF" w:rsidRPr="002437CB" w:rsidRDefault="000A7FDF" w:rsidP="000A7FDF">
      <w:pPr>
        <w:pStyle w:val="Heading1"/>
      </w:pPr>
      <w:bookmarkStart w:id="3258" w:name="_Toc195627963"/>
      <w:bookmarkStart w:id="3259" w:name="_Toc195628204"/>
      <w:bookmarkStart w:id="3260" w:name="_Toc212496220"/>
      <w:bookmarkStart w:id="3261" w:name="_Toc214953793"/>
      <w:bookmarkStart w:id="3262" w:name="_Toc214954519"/>
      <w:bookmarkStart w:id="3263" w:name="_Toc214969141"/>
      <w:r w:rsidRPr="002437CB">
        <w:lastRenderedPageBreak/>
        <w:t>A.4</w:t>
      </w:r>
      <w:r w:rsidRPr="002437CB">
        <w:tab/>
        <w:t>MLR_MLModelManagement API</w:t>
      </w:r>
      <w:bookmarkEnd w:id="3258"/>
      <w:bookmarkEnd w:id="3259"/>
      <w:bookmarkEnd w:id="3260"/>
      <w:bookmarkEnd w:id="3261"/>
      <w:bookmarkEnd w:id="3262"/>
      <w:bookmarkEnd w:id="3263"/>
    </w:p>
    <w:p w14:paraId="1E241385" w14:textId="77777777" w:rsidR="005D371A" w:rsidRPr="002437CB" w:rsidRDefault="005D371A" w:rsidP="005D371A">
      <w:pPr>
        <w:pStyle w:val="PL"/>
      </w:pPr>
      <w:bookmarkStart w:id="3264" w:name="_Toc195627964"/>
      <w:bookmarkStart w:id="3265" w:name="_Toc195628205"/>
      <w:bookmarkEnd w:id="3250"/>
      <w:bookmarkEnd w:id="3251"/>
      <w:r w:rsidRPr="002437CB">
        <w:t>openapi: 3.0.0</w:t>
      </w:r>
    </w:p>
    <w:p w14:paraId="690DA1E4" w14:textId="77777777" w:rsidR="005D371A" w:rsidRPr="002437CB" w:rsidRDefault="005D371A" w:rsidP="005D371A">
      <w:pPr>
        <w:pStyle w:val="PL"/>
      </w:pPr>
    </w:p>
    <w:p w14:paraId="4B089A18" w14:textId="77777777" w:rsidR="005D371A" w:rsidRPr="002437CB" w:rsidRDefault="005D371A" w:rsidP="005D371A">
      <w:pPr>
        <w:pStyle w:val="PL"/>
      </w:pPr>
      <w:r w:rsidRPr="002437CB">
        <w:t>info:</w:t>
      </w:r>
    </w:p>
    <w:p w14:paraId="240C64A2" w14:textId="77777777" w:rsidR="005D371A" w:rsidRPr="002437CB" w:rsidRDefault="005D371A" w:rsidP="005D371A">
      <w:pPr>
        <w:pStyle w:val="PL"/>
      </w:pPr>
      <w:r w:rsidRPr="002437CB">
        <w:t xml:space="preserve">  title: AIMLE Server ML Model Management</w:t>
      </w:r>
    </w:p>
    <w:p w14:paraId="0A7D737F" w14:textId="79134AFF" w:rsidR="005D371A" w:rsidRPr="002437CB" w:rsidRDefault="005D371A" w:rsidP="005D371A">
      <w:pPr>
        <w:pStyle w:val="PL"/>
      </w:pPr>
      <w:r w:rsidRPr="002437CB">
        <w:t xml:space="preserve">  version: 1.0.0</w:t>
      </w:r>
    </w:p>
    <w:p w14:paraId="09C47E0C" w14:textId="77777777" w:rsidR="005D371A" w:rsidRPr="002437CB" w:rsidRDefault="005D371A" w:rsidP="005D371A">
      <w:pPr>
        <w:pStyle w:val="PL"/>
      </w:pPr>
      <w:r w:rsidRPr="002437CB">
        <w:t xml:space="preserve">  description: |</w:t>
      </w:r>
    </w:p>
    <w:p w14:paraId="52243A98" w14:textId="77777777" w:rsidR="005D371A" w:rsidRPr="002437CB" w:rsidRDefault="005D371A" w:rsidP="005D371A">
      <w:pPr>
        <w:pStyle w:val="PL"/>
      </w:pPr>
      <w:r w:rsidRPr="002437CB">
        <w:t xml:space="preserve">    AIMLE Server ML Model Management</w:t>
      </w:r>
      <w:r w:rsidRPr="002437CB">
        <w:rPr>
          <w:lang w:val="en-US"/>
        </w:rPr>
        <w:t xml:space="preserve"> </w:t>
      </w:r>
      <w:r w:rsidRPr="002437CB">
        <w:t xml:space="preserve">Service.  </w:t>
      </w:r>
    </w:p>
    <w:p w14:paraId="52E8C7D0" w14:textId="2A465F5A" w:rsidR="005D371A" w:rsidRPr="002437CB" w:rsidRDefault="005D371A" w:rsidP="005D371A">
      <w:pPr>
        <w:pStyle w:val="PL"/>
      </w:pPr>
      <w:r w:rsidRPr="002437CB">
        <w:t xml:space="preserve">    © 2025, 3GPP Organizational Partners (ARIB, ATIS, CCSA, ETSI, TSDSI, TTA, TTC).</w:t>
      </w:r>
      <w:r w:rsidR="00662180">
        <w:t xml:space="preserve">   </w:t>
      </w:r>
    </w:p>
    <w:p w14:paraId="4746544C" w14:textId="77777777" w:rsidR="005D371A" w:rsidRPr="002437CB" w:rsidRDefault="005D371A" w:rsidP="005D371A">
      <w:pPr>
        <w:pStyle w:val="PL"/>
      </w:pPr>
      <w:r w:rsidRPr="002437CB">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743118D6" w:rsidR="005D371A" w:rsidRPr="002437CB" w:rsidRDefault="005D371A" w:rsidP="005D371A">
      <w:pPr>
        <w:pStyle w:val="PL"/>
      </w:pPr>
      <w:r w:rsidRPr="002437CB">
        <w:t xml:space="preserve">    3GPP TS 29.482 V1.</w:t>
      </w:r>
      <w:r w:rsidR="007B4812">
        <w:t>3</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lastRenderedPageBreak/>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lastRenderedPageBreak/>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lastRenderedPageBreak/>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lastRenderedPageBreak/>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77777777"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lastRenderedPageBreak/>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lastRenderedPageBreak/>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7777777" w:rsidR="005D371A" w:rsidRPr="002437CB" w:rsidRDefault="005D371A" w:rsidP="005D371A">
      <w:pPr>
        <w:pStyle w:val="PL"/>
      </w:pPr>
      <w:r w:rsidRPr="002437CB">
        <w:t xml:space="preserve">        accessReqs:</w:t>
      </w:r>
    </w:p>
    <w:p w14:paraId="27DE0DA3" w14:textId="77777777" w:rsidR="005D371A" w:rsidRPr="002437CB" w:rsidRDefault="005D371A" w:rsidP="005D371A">
      <w:pPr>
        <w:pStyle w:val="PL"/>
        <w:rPr>
          <w:lang w:val="en-US" w:eastAsia="es-ES"/>
        </w:rPr>
      </w:pPr>
      <w:r w:rsidRPr="002437CB">
        <w:rPr>
          <w:lang w:val="en-US" w:eastAsia="es-ES"/>
        </w:rPr>
        <w:t xml:space="preserve">          type: array</w:t>
      </w:r>
    </w:p>
    <w:p w14:paraId="0CBDF677" w14:textId="77777777" w:rsidR="005D371A" w:rsidRPr="002437CB" w:rsidRDefault="005D371A" w:rsidP="005D371A">
      <w:pPr>
        <w:pStyle w:val="PL"/>
        <w:rPr>
          <w:lang w:val="en-US" w:eastAsia="es-ES"/>
        </w:rPr>
      </w:pPr>
      <w:r w:rsidRPr="002437CB">
        <w:rPr>
          <w:lang w:val="en-US" w:eastAsia="es-ES"/>
        </w:rPr>
        <w:t xml:space="preserve">          items:</w:t>
      </w:r>
    </w:p>
    <w:p w14:paraId="6EA4FB4F"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4A49FBDC" w14:textId="77777777" w:rsidR="005D371A" w:rsidRPr="002437CB" w:rsidRDefault="005D371A" w:rsidP="005D371A">
      <w:pPr>
        <w:pStyle w:val="PL"/>
        <w:rPr>
          <w:lang w:val="en-US" w:eastAsia="es-ES"/>
        </w:rPr>
      </w:pPr>
      <w:r w:rsidRPr="002437CB">
        <w:rPr>
          <w:lang w:val="en-US" w:eastAsia="es-ES"/>
        </w:rPr>
        <w:t xml:space="preserve">          minItems: 1</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77777777" w:rsidR="005D371A" w:rsidRPr="002437CB" w:rsidRDefault="005D371A" w:rsidP="005D371A">
      <w:pPr>
        <w:pStyle w:val="PL"/>
      </w:pPr>
      <w:r w:rsidRPr="002437CB">
        <w:t xml:space="preserve">        - accessReqs</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lastRenderedPageBreak/>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lastRenderedPageBreak/>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266" w:name="_Toc212496221"/>
      <w:bookmarkStart w:id="3267" w:name="_Toc214953794"/>
      <w:bookmarkStart w:id="3268" w:name="_Toc214954520"/>
      <w:bookmarkStart w:id="3269" w:name="_Toc214969142"/>
      <w:r w:rsidRPr="002437CB">
        <w:lastRenderedPageBreak/>
        <w:t>A.</w:t>
      </w:r>
      <w:r w:rsidR="00100B39" w:rsidRPr="002437CB">
        <w:t>5</w:t>
      </w:r>
      <w:r w:rsidRPr="002437CB">
        <w:tab/>
      </w:r>
      <w:r w:rsidRPr="002437CB">
        <w:rPr>
          <w:lang w:eastAsia="zh-CN"/>
        </w:rPr>
        <w:t>AIMLES_AIMLEClientDiscovery API</w:t>
      </w:r>
      <w:bookmarkEnd w:id="3266"/>
      <w:bookmarkEnd w:id="3267"/>
      <w:bookmarkEnd w:id="3268"/>
      <w:bookmarkEnd w:id="3269"/>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33245690" w14:textId="77777777" w:rsidR="008A7653" w:rsidRPr="002437CB" w:rsidRDefault="008A7653" w:rsidP="008A7653">
      <w:pPr>
        <w:pStyle w:val="PL"/>
        <w:rPr>
          <w:lang w:val="en-US" w:eastAsia="es-ES"/>
        </w:rPr>
      </w:pPr>
      <w:r w:rsidRPr="002437CB">
        <w:rPr>
          <w:lang w:val="en-US" w:eastAsia="es-ES"/>
        </w:rPr>
        <w:t>info:</w:t>
      </w:r>
    </w:p>
    <w:p w14:paraId="1419A5DC" w14:textId="77777777" w:rsidR="008A7653" w:rsidRPr="002437CB" w:rsidRDefault="008A7653" w:rsidP="008A7653">
      <w:pPr>
        <w:pStyle w:val="PL"/>
        <w:rPr>
          <w:lang w:val="en-US" w:eastAsia="es-ES"/>
        </w:rPr>
      </w:pPr>
      <w:r w:rsidRPr="002437CB">
        <w:rPr>
          <w:lang w:val="en-US" w:eastAsia="es-ES"/>
        </w:rPr>
        <w:t xml:space="preserve">  title: </w:t>
      </w:r>
      <w:r w:rsidRPr="002437CB">
        <w:t>AIMLES_AIMLEClientDiscovery</w:t>
      </w:r>
    </w:p>
    <w:p w14:paraId="36FCB0B4" w14:textId="77777777" w:rsidR="008A7653" w:rsidRPr="002437CB" w:rsidRDefault="008A7653" w:rsidP="008A7653">
      <w:pPr>
        <w:pStyle w:val="PL"/>
        <w:rPr>
          <w:lang w:val="en-US" w:eastAsia="es-ES"/>
        </w:rPr>
      </w:pPr>
      <w:r w:rsidRPr="002437CB">
        <w:rPr>
          <w:lang w:val="en-US" w:eastAsia="es-ES"/>
        </w:rPr>
        <w:t xml:space="preserve">  description: |</w:t>
      </w:r>
    </w:p>
    <w:p w14:paraId="1713C3AF" w14:textId="3FA7542F" w:rsidR="008A7653" w:rsidRPr="002437CB" w:rsidRDefault="008A7653" w:rsidP="008A7653">
      <w:pPr>
        <w:pStyle w:val="PL"/>
        <w:rPr>
          <w:lang w:val="en-US" w:eastAsia="es-ES"/>
        </w:rPr>
      </w:pPr>
      <w:r w:rsidRPr="002437CB">
        <w:rPr>
          <w:lang w:val="en-US" w:eastAsia="es-ES"/>
        </w:rPr>
        <w:t xml:space="preserve">    API for </w:t>
      </w:r>
      <w:r w:rsidRPr="002437CB">
        <w:t>AIMLE</w:t>
      </w:r>
      <w:r w:rsidR="00662180">
        <w:t>S</w:t>
      </w:r>
      <w:r w:rsidRPr="002437CB">
        <w:t xml:space="preserve"> Client Discovery</w:t>
      </w:r>
      <w:r w:rsidRPr="002437CB">
        <w:rPr>
          <w:lang w:eastAsia="zh-CN"/>
        </w:rPr>
        <w:t xml:space="preserve"> Service</w:t>
      </w:r>
      <w:r w:rsidRPr="002437CB">
        <w:rPr>
          <w:lang w:val="en-US" w:eastAsia="es-ES"/>
        </w:rPr>
        <w:t xml:space="preserve">.  </w:t>
      </w:r>
    </w:p>
    <w:p w14:paraId="6C46BF54" w14:textId="27B7E67E" w:rsidR="008A7653" w:rsidRPr="002437CB" w:rsidRDefault="008A7653" w:rsidP="008A7653">
      <w:pPr>
        <w:pStyle w:val="PL"/>
        <w:rPr>
          <w:lang w:val="en-US" w:eastAsia="es-ES"/>
        </w:rPr>
      </w:pPr>
      <w:r w:rsidRPr="002437CB">
        <w:rPr>
          <w:lang w:val="en-US" w:eastAsia="es-ES"/>
        </w:rPr>
        <w:t xml:space="preserve">    © 2025, 3GPP Organizational Partners (ARIB, ATIS, CCSA, ETSI, TSDSI, TTA, TTC).</w:t>
      </w:r>
      <w:r w:rsidR="00662180">
        <w:rPr>
          <w:lang w:val="en-US" w:eastAsia="es-ES"/>
        </w:rPr>
        <w:t xml:space="preserve">   </w:t>
      </w:r>
    </w:p>
    <w:p w14:paraId="7126E08A" w14:textId="77777777" w:rsidR="008A7653" w:rsidRPr="002437CB" w:rsidRDefault="008A7653" w:rsidP="008A7653">
      <w:pPr>
        <w:pStyle w:val="PL"/>
        <w:rPr>
          <w:lang w:val="en-US" w:eastAsia="es-ES"/>
        </w:rPr>
      </w:pPr>
      <w:r w:rsidRPr="002437CB">
        <w:rPr>
          <w:lang w:val="en-US" w:eastAsia="es-ES"/>
        </w:rPr>
        <w:t xml:space="preserve">    All rights reserved.</w:t>
      </w:r>
    </w:p>
    <w:p w14:paraId="7B81050A" w14:textId="7208F98F" w:rsidR="008A7653" w:rsidRPr="002437CB" w:rsidRDefault="008A7653" w:rsidP="008A7653">
      <w:pPr>
        <w:pStyle w:val="PL"/>
        <w:rPr>
          <w:lang w:val="en-US" w:eastAsia="es-ES"/>
        </w:rPr>
      </w:pPr>
      <w:r w:rsidRPr="002437CB">
        <w:rPr>
          <w:lang w:val="en-US" w:eastAsia="es-ES"/>
        </w:rPr>
        <w:t xml:space="preserve">  version: "1.0.0"</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5D5AD151" w:rsidR="008A7653" w:rsidRPr="002437CB" w:rsidRDefault="008A7653" w:rsidP="008A7653">
      <w:pPr>
        <w:pStyle w:val="PL"/>
        <w:rPr>
          <w:lang w:val="en-US" w:eastAsia="es-ES"/>
        </w:rPr>
      </w:pPr>
      <w:r w:rsidRPr="002437CB">
        <w:rPr>
          <w:lang w:val="en-US" w:eastAsia="es-ES"/>
        </w:rPr>
        <w:t xml:space="preserve">    3GPP TS 29.482 v1.</w:t>
      </w:r>
      <w:r w:rsidR="00226FEA">
        <w:rPr>
          <w:lang w:val="en-US" w:eastAsia="es-ES"/>
        </w:rPr>
        <w:t>3</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lastRenderedPageBreak/>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lastRenderedPageBreak/>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77777777" w:rsidR="008A7653" w:rsidRPr="002437CB" w:rsidRDefault="008A7653" w:rsidP="008A7653">
      <w:pPr>
        <w:pStyle w:val="PL"/>
      </w:pPr>
      <w:r w:rsidRPr="002437CB">
        <w:t xml:space="preserve">          minItems: 1</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19A56B04" w14:textId="77777777" w:rsidR="008A7653" w:rsidRPr="002437CB" w:rsidRDefault="008A7653" w:rsidP="008A7653">
      <w:pPr>
        <w:pStyle w:val="PL"/>
        <w:rPr>
          <w:lang w:val="en-US" w:eastAsia="es-ES"/>
        </w:rPr>
      </w:pPr>
      <w:r w:rsidRPr="002437CB">
        <w:rPr>
          <w:lang w:val="en-US" w:eastAsia="es-ES"/>
        </w:rPr>
        <w:t xml:space="preserve">          $ref: 'TS29571_CommonData.yaml#/components/schemas/SupportedFeatures'</w:t>
      </w: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lastRenderedPageBreak/>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77777777" w:rsidR="008A7653" w:rsidRPr="002437CB" w:rsidRDefault="008A7653" w:rsidP="008A7653">
      <w:pPr>
        <w:pStyle w:val="PL"/>
        <w:rPr>
          <w:lang w:val="en-US" w:eastAsia="es-ES"/>
        </w:rPr>
      </w:pPr>
      <w:r w:rsidRPr="002437CB">
        <w:rPr>
          <w:lang w:val="en-US" w:eastAsia="es-ES"/>
        </w:rPr>
        <w:t xml:space="preserve">        </w:t>
      </w:r>
      <w:r w:rsidRPr="002437CB">
        <w:t>Represents the  service permision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2437CB" w:rsidRDefault="008A7653" w:rsidP="008A7653">
      <w:pPr>
        <w:pStyle w:val="PL"/>
        <w:rPr>
          <w:bCs/>
          <w:lang w:val="sv-SE"/>
        </w:rPr>
      </w:pPr>
      <w:r w:rsidRPr="002437CB">
        <w:rPr>
          <w:lang w:val="sv-SE" w:eastAsia="es-ES"/>
        </w:rPr>
        <w:t xml:space="preserve">           - </w:t>
      </w:r>
      <w:r w:rsidRPr="002437CB">
        <w:rPr>
          <w:lang w:val="sv-SE"/>
        </w:rPr>
        <w:t>TL</w:t>
      </w:r>
    </w:p>
    <w:p w14:paraId="10B8D533" w14:textId="77777777" w:rsidR="008A7653" w:rsidRPr="002437CB" w:rsidRDefault="008A7653" w:rsidP="008A7653">
      <w:pPr>
        <w:pStyle w:val="PL"/>
        <w:rPr>
          <w:bCs/>
          <w:lang w:val="sv-SE"/>
        </w:rPr>
      </w:pPr>
      <w:r w:rsidRPr="002437CB">
        <w:rPr>
          <w:lang w:val="sv-SE" w:eastAsia="es-ES"/>
        </w:rPr>
        <w:t xml:space="preserve">           - </w:t>
      </w:r>
      <w:r w:rsidRPr="002437CB">
        <w:rPr>
          <w:lang w:val="sv-SE"/>
        </w:rPr>
        <w:t>SL</w:t>
      </w:r>
    </w:p>
    <w:p w14:paraId="1DD7CC43" w14:textId="77777777" w:rsidR="008A7653" w:rsidRPr="002437CB" w:rsidRDefault="008A7653" w:rsidP="008A7653">
      <w:pPr>
        <w:pStyle w:val="PL"/>
        <w:rPr>
          <w:lang w:val="en-US" w:eastAsia="es-ES"/>
        </w:rPr>
      </w:pPr>
      <w:r w:rsidRPr="002437CB">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lastRenderedPageBreak/>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270" w:name="_Toc212496222"/>
      <w:bookmarkStart w:id="3271" w:name="_Toc214953795"/>
      <w:bookmarkStart w:id="3272" w:name="_Toc214954521"/>
      <w:bookmarkStart w:id="3273" w:name="_Toc214969143"/>
      <w:r w:rsidRPr="002437CB">
        <w:lastRenderedPageBreak/>
        <w:t>A.</w:t>
      </w:r>
      <w:r w:rsidR="001E7E85" w:rsidRPr="002437CB">
        <w:t>6</w:t>
      </w:r>
      <w:r w:rsidRPr="002437CB">
        <w:tab/>
      </w:r>
      <w:r w:rsidRPr="002437CB">
        <w:rPr>
          <w:lang w:eastAsia="zh-CN"/>
        </w:rPr>
        <w:t>MLR_ModelInformationDiscovery</w:t>
      </w:r>
      <w:r w:rsidRPr="002437CB">
        <w:t xml:space="preserve"> API</w:t>
      </w:r>
      <w:bookmarkEnd w:id="3270"/>
      <w:bookmarkEnd w:id="3271"/>
      <w:bookmarkEnd w:id="3272"/>
      <w:bookmarkEnd w:id="3273"/>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74C3146B" w14:textId="77777777" w:rsidR="00257A92" w:rsidRPr="002437CB" w:rsidRDefault="00257A92" w:rsidP="00257A92">
      <w:pPr>
        <w:pStyle w:val="PL"/>
        <w:rPr>
          <w:lang w:val="en-US" w:eastAsia="es-ES"/>
        </w:rPr>
      </w:pPr>
      <w:r w:rsidRPr="002437CB">
        <w:rPr>
          <w:lang w:val="en-US" w:eastAsia="es-ES"/>
        </w:rPr>
        <w:t>info:</w:t>
      </w:r>
    </w:p>
    <w:p w14:paraId="7AF35337" w14:textId="77777777" w:rsidR="00257A92" w:rsidRPr="002437CB" w:rsidRDefault="00257A92" w:rsidP="00257A92">
      <w:pPr>
        <w:pStyle w:val="PL"/>
        <w:rPr>
          <w:lang w:val="en-US" w:eastAsia="es-ES"/>
        </w:rPr>
      </w:pPr>
      <w:r w:rsidRPr="002437CB">
        <w:rPr>
          <w:lang w:val="en-US" w:eastAsia="es-ES"/>
        </w:rPr>
        <w:t xml:space="preserve">  title: </w:t>
      </w:r>
      <w:r w:rsidRPr="002437CB">
        <w:t>MLR_ModelInformationDiscovery</w:t>
      </w:r>
    </w:p>
    <w:p w14:paraId="63CC590B" w14:textId="77777777" w:rsidR="00257A92" w:rsidRPr="002437CB" w:rsidRDefault="00257A92" w:rsidP="00257A92">
      <w:pPr>
        <w:pStyle w:val="PL"/>
        <w:rPr>
          <w:lang w:val="en-US" w:eastAsia="es-ES"/>
        </w:rPr>
      </w:pPr>
      <w:r w:rsidRPr="002437CB">
        <w:rPr>
          <w:lang w:val="en-US" w:eastAsia="es-ES"/>
        </w:rPr>
        <w:t xml:space="preserve">  description: |</w:t>
      </w:r>
    </w:p>
    <w:p w14:paraId="3180E2C6" w14:textId="77777777" w:rsidR="00257A92" w:rsidRPr="002437CB" w:rsidRDefault="00257A92" w:rsidP="00257A92">
      <w:pPr>
        <w:pStyle w:val="PL"/>
        <w:rPr>
          <w:lang w:val="en-US" w:eastAsia="es-ES"/>
        </w:rPr>
      </w:pPr>
      <w:r w:rsidRPr="002437CB">
        <w:rPr>
          <w:lang w:val="en-US" w:eastAsia="es-ES"/>
        </w:rPr>
        <w:t xml:space="preserve">    API for </w:t>
      </w:r>
      <w:r w:rsidRPr="002437CB">
        <w:t>MLR Model Information Discovery</w:t>
      </w:r>
      <w:r w:rsidRPr="002437CB">
        <w:rPr>
          <w:lang w:eastAsia="zh-CN"/>
        </w:rPr>
        <w:t xml:space="preserve"> Service</w:t>
      </w:r>
      <w:r w:rsidRPr="002437CB">
        <w:rPr>
          <w:lang w:val="en-US" w:eastAsia="es-ES"/>
        </w:rPr>
        <w:t xml:space="preserve">.  </w:t>
      </w:r>
    </w:p>
    <w:p w14:paraId="38888F5C" w14:textId="0ED70DC4" w:rsidR="00257A92" w:rsidRPr="002437CB" w:rsidRDefault="00257A92" w:rsidP="00257A92">
      <w:pPr>
        <w:pStyle w:val="PL"/>
        <w:rPr>
          <w:lang w:val="en-US" w:eastAsia="es-ES"/>
        </w:rPr>
      </w:pPr>
      <w:r w:rsidRPr="002437CB">
        <w:rPr>
          <w:lang w:val="en-US" w:eastAsia="es-ES"/>
        </w:rPr>
        <w:t xml:space="preserve">    © 2025, 3GPP Organizational Partners (ARIB, ATIS, CCSA, ETSI, TSDSI, TTA, TTC).</w:t>
      </w:r>
      <w:r w:rsidR="00662180">
        <w:rPr>
          <w:lang w:val="en-US" w:eastAsia="es-ES"/>
        </w:rPr>
        <w:t xml:space="preserve">   </w:t>
      </w:r>
    </w:p>
    <w:p w14:paraId="69F0968F" w14:textId="77777777" w:rsidR="00257A92" w:rsidRPr="002437CB" w:rsidRDefault="00257A92" w:rsidP="00257A92">
      <w:pPr>
        <w:pStyle w:val="PL"/>
        <w:rPr>
          <w:lang w:val="en-US" w:eastAsia="es-ES"/>
        </w:rPr>
      </w:pPr>
      <w:r w:rsidRPr="002437CB">
        <w:rPr>
          <w:lang w:val="en-US" w:eastAsia="es-ES"/>
        </w:rPr>
        <w:t xml:space="preserve">    All rights reserved.</w:t>
      </w:r>
    </w:p>
    <w:p w14:paraId="4DCCD97E" w14:textId="395BA17F" w:rsidR="00257A92" w:rsidRPr="002437CB" w:rsidRDefault="00257A92" w:rsidP="00257A92">
      <w:pPr>
        <w:pStyle w:val="PL"/>
        <w:rPr>
          <w:lang w:val="en-US" w:eastAsia="es-ES"/>
        </w:rPr>
      </w:pPr>
      <w:r w:rsidRPr="002437CB">
        <w:rPr>
          <w:lang w:val="en-US" w:eastAsia="es-ES"/>
        </w:rPr>
        <w:t xml:space="preserve">  version: "1.0.0"</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7FB93397" w:rsidR="00257A92" w:rsidRPr="002437CB" w:rsidRDefault="00257A92" w:rsidP="00257A92">
      <w:pPr>
        <w:pStyle w:val="PL"/>
        <w:rPr>
          <w:lang w:val="en-US" w:eastAsia="es-ES"/>
        </w:rPr>
      </w:pPr>
      <w:r w:rsidRPr="002437CB">
        <w:rPr>
          <w:lang w:val="en-US" w:eastAsia="es-ES"/>
        </w:rPr>
        <w:t xml:space="preserve">    3GPP TS 29.482 v1.</w:t>
      </w:r>
      <w:r w:rsidR="00226FEA">
        <w:rPr>
          <w:lang w:val="en-US" w:eastAsia="es-ES"/>
        </w:rPr>
        <w:t>3</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lastRenderedPageBreak/>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274" w:name="_Toc212496223"/>
      <w:bookmarkStart w:id="3275" w:name="_Toc214953796"/>
      <w:bookmarkStart w:id="3276" w:name="_Toc214954522"/>
      <w:bookmarkStart w:id="3277" w:name="_Toc214969144"/>
      <w:r w:rsidRPr="002437CB">
        <w:lastRenderedPageBreak/>
        <w:t>A.</w:t>
      </w:r>
      <w:r w:rsidR="00C21B88" w:rsidRPr="002437CB">
        <w:t>7</w:t>
      </w:r>
      <w:r w:rsidRPr="002437CB">
        <w:tab/>
      </w:r>
      <w:r w:rsidRPr="002437CB">
        <w:rPr>
          <w:lang w:val="en-US"/>
        </w:rPr>
        <w:t>AIMLES_AIMLEClientSelection</w:t>
      </w:r>
      <w:r w:rsidRPr="002437CB">
        <w:t xml:space="preserve"> API</w:t>
      </w:r>
      <w:bookmarkEnd w:id="3274"/>
      <w:bookmarkEnd w:id="3275"/>
      <w:bookmarkEnd w:id="3276"/>
      <w:bookmarkEnd w:id="3277"/>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5A4ACDF2" w14:textId="77777777" w:rsidR="008332F0" w:rsidRPr="002437CB" w:rsidRDefault="008332F0" w:rsidP="008332F0">
      <w:pPr>
        <w:pStyle w:val="PL"/>
        <w:rPr>
          <w:lang w:val="en-US" w:eastAsia="es-ES"/>
        </w:rPr>
      </w:pPr>
      <w:r w:rsidRPr="002437CB">
        <w:rPr>
          <w:lang w:val="en-US" w:eastAsia="es-ES"/>
        </w:rPr>
        <w:t>info:</w:t>
      </w:r>
    </w:p>
    <w:p w14:paraId="02CBA140" w14:textId="77777777" w:rsidR="008332F0" w:rsidRPr="002437CB" w:rsidRDefault="008332F0" w:rsidP="008332F0">
      <w:pPr>
        <w:pStyle w:val="PL"/>
        <w:rPr>
          <w:lang w:val="en-US" w:eastAsia="es-ES"/>
        </w:rPr>
      </w:pPr>
      <w:r w:rsidRPr="002437CB">
        <w:rPr>
          <w:lang w:val="en-US" w:eastAsia="es-ES"/>
        </w:rPr>
        <w:t xml:space="preserve">  title: </w:t>
      </w:r>
      <w:r w:rsidRPr="002437CB">
        <w:rPr>
          <w:lang w:val="en-US"/>
        </w:rPr>
        <w:t>AIMLES_AIMLEClientSelection</w:t>
      </w:r>
    </w:p>
    <w:p w14:paraId="58F5C0AE" w14:textId="77777777" w:rsidR="008332F0" w:rsidRPr="002437CB" w:rsidRDefault="008332F0" w:rsidP="008332F0">
      <w:pPr>
        <w:pStyle w:val="PL"/>
        <w:rPr>
          <w:lang w:val="en-US" w:eastAsia="es-ES"/>
        </w:rPr>
      </w:pPr>
      <w:r w:rsidRPr="002437CB">
        <w:rPr>
          <w:lang w:val="en-US" w:eastAsia="es-ES"/>
        </w:rPr>
        <w:t xml:space="preserve">  description: |</w:t>
      </w:r>
    </w:p>
    <w:p w14:paraId="66EDC866" w14:textId="04F64AEB" w:rsidR="008332F0" w:rsidRPr="002437CB" w:rsidRDefault="008332F0" w:rsidP="008332F0">
      <w:pPr>
        <w:pStyle w:val="PL"/>
        <w:rPr>
          <w:lang w:val="en-US" w:eastAsia="es-ES"/>
        </w:rPr>
      </w:pPr>
      <w:r w:rsidRPr="002437CB">
        <w:rPr>
          <w:lang w:val="en-US" w:eastAsia="es-ES"/>
        </w:rPr>
        <w:t xml:space="preserve">    API for AIMLE</w:t>
      </w:r>
      <w:r w:rsidR="00662180">
        <w:rPr>
          <w:lang w:val="en-US" w:eastAsia="es-ES"/>
        </w:rPr>
        <w:t>S</w:t>
      </w:r>
      <w:r w:rsidRPr="002437CB">
        <w:rPr>
          <w:lang w:val="en-US" w:eastAsia="es-ES"/>
        </w:rPr>
        <w:t xml:space="preserve"> Client Selection</w:t>
      </w:r>
      <w:r w:rsidRPr="002437CB">
        <w:rPr>
          <w:lang w:eastAsia="zh-CN"/>
        </w:rPr>
        <w:t xml:space="preserve"> Service</w:t>
      </w:r>
      <w:r w:rsidRPr="002437CB">
        <w:rPr>
          <w:lang w:val="en-US" w:eastAsia="es-ES"/>
        </w:rPr>
        <w:t xml:space="preserve">.  </w:t>
      </w:r>
    </w:p>
    <w:p w14:paraId="4B2DE531" w14:textId="0324710A" w:rsidR="008332F0" w:rsidRPr="002437CB" w:rsidRDefault="008332F0" w:rsidP="008332F0">
      <w:pPr>
        <w:pStyle w:val="PL"/>
        <w:rPr>
          <w:lang w:val="en-US" w:eastAsia="es-ES"/>
        </w:rPr>
      </w:pPr>
      <w:r w:rsidRPr="002437CB">
        <w:rPr>
          <w:lang w:val="en-US" w:eastAsia="es-ES"/>
        </w:rPr>
        <w:t xml:space="preserve">    © 2025, 3GPP Organizational Partners (ARIB, ATIS, CCSA, ETSI, TSDSI, TTA, TTC).</w:t>
      </w:r>
      <w:r w:rsidR="00662180">
        <w:rPr>
          <w:lang w:val="en-US" w:eastAsia="es-ES"/>
        </w:rPr>
        <w:t xml:space="preserve">   </w:t>
      </w:r>
    </w:p>
    <w:p w14:paraId="3ABE7778" w14:textId="77777777" w:rsidR="008332F0" w:rsidRPr="002437CB" w:rsidRDefault="008332F0" w:rsidP="008332F0">
      <w:pPr>
        <w:pStyle w:val="PL"/>
        <w:rPr>
          <w:lang w:val="en-US" w:eastAsia="es-ES"/>
        </w:rPr>
      </w:pPr>
      <w:r w:rsidRPr="002437CB">
        <w:rPr>
          <w:lang w:val="en-US" w:eastAsia="es-ES"/>
        </w:rPr>
        <w:t xml:space="preserve">    All rights reserved.</w:t>
      </w:r>
    </w:p>
    <w:p w14:paraId="37FA1B4C" w14:textId="794043EB" w:rsidR="008332F0" w:rsidRPr="002437CB" w:rsidRDefault="008332F0" w:rsidP="008332F0">
      <w:pPr>
        <w:pStyle w:val="PL"/>
        <w:rPr>
          <w:lang w:val="en-US" w:eastAsia="es-ES"/>
        </w:rPr>
      </w:pPr>
      <w:r w:rsidRPr="002437CB">
        <w:rPr>
          <w:lang w:val="en-US" w:eastAsia="es-ES"/>
        </w:rPr>
        <w:t xml:space="preserve">  version: "1.0.0"</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317A7699" w:rsidR="008332F0" w:rsidRPr="002437CB" w:rsidRDefault="008332F0" w:rsidP="008332F0">
      <w:pPr>
        <w:pStyle w:val="PL"/>
        <w:rPr>
          <w:lang w:val="en-US" w:eastAsia="es-ES"/>
        </w:rPr>
      </w:pPr>
      <w:r w:rsidRPr="002437CB">
        <w:rPr>
          <w:lang w:val="en-US" w:eastAsia="es-ES"/>
        </w:rPr>
        <w:t xml:space="preserve">    3GPP TS 29.482 v1.</w:t>
      </w:r>
      <w:r w:rsidR="00226FEA">
        <w:rPr>
          <w:lang w:val="en-US" w:eastAsia="es-ES"/>
        </w:rPr>
        <w:t>3</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lastRenderedPageBreak/>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lastRenderedPageBreak/>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lastRenderedPageBreak/>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lastRenderedPageBreak/>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lastRenderedPageBreak/>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278" w:name="_Toc212496224"/>
      <w:bookmarkStart w:id="3279" w:name="_Toc214953797"/>
      <w:bookmarkStart w:id="3280" w:name="_Toc214954523"/>
      <w:bookmarkStart w:id="3281" w:name="_Toc214969145"/>
      <w:r w:rsidRPr="002437CB">
        <w:lastRenderedPageBreak/>
        <w:t>A.</w:t>
      </w:r>
      <w:r w:rsidR="0097489D" w:rsidRPr="002437CB">
        <w:t>8</w:t>
      </w:r>
      <w:r w:rsidRPr="002437CB">
        <w:tab/>
        <w:t>AIMLES_AIMLEServiceOperationsManagement API</w:t>
      </w:r>
      <w:bookmarkEnd w:id="3278"/>
      <w:bookmarkEnd w:id="3279"/>
      <w:bookmarkEnd w:id="3280"/>
      <w:bookmarkEnd w:id="3281"/>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3AA13DE5" w14:textId="77777777" w:rsidR="00F25C74" w:rsidRPr="002437CB" w:rsidRDefault="00F25C74" w:rsidP="00F25C74">
      <w:pPr>
        <w:pStyle w:val="PL"/>
        <w:rPr>
          <w:rFonts w:eastAsia="DengXian"/>
        </w:rPr>
      </w:pPr>
      <w:r w:rsidRPr="002437CB">
        <w:rPr>
          <w:rFonts w:eastAsia="DengXian"/>
        </w:rPr>
        <w:t>info:</w:t>
      </w:r>
    </w:p>
    <w:p w14:paraId="56D05B5F" w14:textId="77777777" w:rsidR="00F25C74" w:rsidRPr="002437CB" w:rsidRDefault="00F25C74" w:rsidP="00F25C74">
      <w:pPr>
        <w:pStyle w:val="PL"/>
        <w:rPr>
          <w:rFonts w:eastAsia="DengXian"/>
        </w:rPr>
      </w:pPr>
      <w:r w:rsidRPr="002437CB">
        <w:rPr>
          <w:rFonts w:eastAsia="DengXian"/>
        </w:rPr>
        <w:t xml:space="preserve">  title: </w:t>
      </w:r>
      <w:r w:rsidRPr="002437CB">
        <w:rPr>
          <w:lang w:eastAsia="zh-CN"/>
        </w:rPr>
        <w:t xml:space="preserve">AIMLE </w:t>
      </w:r>
      <w:r w:rsidRPr="002437CB">
        <w:t>Service Operations Control and Management</w:t>
      </w:r>
      <w:r w:rsidRPr="002437CB">
        <w:rPr>
          <w:rFonts w:eastAsia="DengXian"/>
        </w:rPr>
        <w:t xml:space="preserve"> Service</w:t>
      </w:r>
    </w:p>
    <w:p w14:paraId="124E3BE8" w14:textId="686C6073" w:rsidR="00F25C74" w:rsidRPr="002437CB" w:rsidRDefault="00F25C74" w:rsidP="00F25C74">
      <w:pPr>
        <w:pStyle w:val="PL"/>
        <w:rPr>
          <w:rFonts w:eastAsia="DengXian"/>
        </w:rPr>
      </w:pPr>
      <w:r w:rsidRPr="002437CB">
        <w:rPr>
          <w:rFonts w:eastAsia="DengXian"/>
        </w:rPr>
        <w:t xml:space="preserve">  version: 1.0.0</w:t>
      </w:r>
    </w:p>
    <w:p w14:paraId="5E5CF870" w14:textId="77777777" w:rsidR="00F25C74" w:rsidRPr="002437CB" w:rsidRDefault="00F25C74" w:rsidP="00F25C74">
      <w:pPr>
        <w:pStyle w:val="PL"/>
        <w:rPr>
          <w:rFonts w:eastAsia="DengXian"/>
        </w:rPr>
      </w:pPr>
      <w:r w:rsidRPr="002437CB">
        <w:rPr>
          <w:rFonts w:eastAsia="DengXian"/>
        </w:rPr>
        <w:t xml:space="preserve">  description: |</w:t>
      </w:r>
    </w:p>
    <w:p w14:paraId="2FB3D3A1" w14:textId="0D27C236" w:rsidR="00F25C74" w:rsidRPr="002437CB" w:rsidRDefault="00F25C74" w:rsidP="00F25C74">
      <w:pPr>
        <w:pStyle w:val="PL"/>
        <w:rPr>
          <w:rFonts w:eastAsia="DengXian"/>
        </w:rPr>
      </w:pPr>
      <w:r w:rsidRPr="002437CB">
        <w:rPr>
          <w:rFonts w:eastAsia="DengXian"/>
        </w:rPr>
        <w:t xml:space="preserve">    </w:t>
      </w:r>
      <w:r w:rsidRPr="002437CB">
        <w:t>AIMLE</w:t>
      </w:r>
      <w:r w:rsidR="00662180">
        <w:t>S</w:t>
      </w:r>
      <w:r w:rsidRPr="002437CB">
        <w:t xml:space="preserve"> Service Operations Management</w:t>
      </w:r>
      <w:r w:rsidRPr="002437CB">
        <w:rPr>
          <w:rFonts w:eastAsia="DengXian"/>
        </w:rPr>
        <w:t xml:space="preserve"> Service.  </w:t>
      </w:r>
    </w:p>
    <w:p w14:paraId="20CA9365" w14:textId="1A4F1982" w:rsidR="00F25C74" w:rsidRPr="002437CB" w:rsidRDefault="00F25C74" w:rsidP="00F25C74">
      <w:pPr>
        <w:pStyle w:val="PL"/>
        <w:rPr>
          <w:rFonts w:eastAsia="DengXian"/>
        </w:rPr>
      </w:pPr>
      <w:r w:rsidRPr="002437CB">
        <w:rPr>
          <w:rFonts w:eastAsia="DengXian"/>
        </w:rPr>
        <w:t xml:space="preserve">    © 2025, 3GPP Organizational Partners (ARIB, ATIS, CCSA, ETSI, TSDSI, TTA, TTC).</w:t>
      </w:r>
      <w:r w:rsidR="00662180">
        <w:rPr>
          <w:rFonts w:eastAsia="DengXian"/>
        </w:rPr>
        <w:t xml:space="preserve">   </w:t>
      </w:r>
    </w:p>
    <w:p w14:paraId="16853D3F" w14:textId="77777777" w:rsidR="00F25C74" w:rsidRPr="002437CB" w:rsidRDefault="00F25C74" w:rsidP="00F25C74">
      <w:pPr>
        <w:pStyle w:val="PL"/>
        <w:rPr>
          <w:rFonts w:eastAsia="DengXian"/>
        </w:rPr>
      </w:pPr>
      <w:r w:rsidRPr="002437CB">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20BD050E" w:rsidR="00F25C74" w:rsidRPr="002437CB" w:rsidRDefault="00F25C74" w:rsidP="00F25C74">
      <w:pPr>
        <w:pStyle w:val="PL"/>
        <w:rPr>
          <w:rFonts w:eastAsia="DengXian"/>
        </w:rPr>
      </w:pPr>
      <w:r w:rsidRPr="002437CB">
        <w:rPr>
          <w:rFonts w:eastAsia="DengXian"/>
        </w:rPr>
        <w:t xml:space="preserve">    3GPP TS 29.482 v1.</w:t>
      </w:r>
      <w:r w:rsidR="00226FEA">
        <w:rPr>
          <w:rFonts w:eastAsia="DengXian"/>
        </w:rPr>
        <w:t>3</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lastRenderedPageBreak/>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lastRenderedPageBreak/>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282" w:name="_Toc212496225"/>
      <w:bookmarkStart w:id="3283" w:name="_Toc214953798"/>
      <w:bookmarkStart w:id="3284" w:name="_Toc214954524"/>
      <w:bookmarkStart w:id="3285" w:name="_Toc214969146"/>
      <w:r w:rsidRPr="002437CB">
        <w:lastRenderedPageBreak/>
        <w:t>A.</w:t>
      </w:r>
      <w:r w:rsidR="008F29A0" w:rsidRPr="002437CB">
        <w:t>9</w:t>
      </w:r>
      <w:r w:rsidRPr="002437CB">
        <w:tab/>
        <w:t>AIMLES_HierarchicalComputingAssist API</w:t>
      </w:r>
      <w:bookmarkEnd w:id="3282"/>
      <w:bookmarkEnd w:id="3283"/>
      <w:bookmarkEnd w:id="3284"/>
      <w:bookmarkEnd w:id="3285"/>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01F20756" w14:textId="77777777" w:rsidR="00420C48" w:rsidRPr="002437CB" w:rsidRDefault="00420C48" w:rsidP="00420C48">
      <w:pPr>
        <w:pStyle w:val="PL"/>
        <w:rPr>
          <w:rFonts w:eastAsia="DengXian"/>
        </w:rPr>
      </w:pPr>
      <w:r w:rsidRPr="002437CB">
        <w:rPr>
          <w:rFonts w:eastAsia="DengXian"/>
        </w:rPr>
        <w:t>info:</w:t>
      </w:r>
    </w:p>
    <w:p w14:paraId="3D101D13" w14:textId="14CD774C" w:rsidR="00420C48" w:rsidRPr="002437CB" w:rsidRDefault="00420C48" w:rsidP="00420C48">
      <w:pPr>
        <w:pStyle w:val="PL"/>
        <w:rPr>
          <w:rFonts w:eastAsia="DengXian"/>
        </w:rPr>
      </w:pPr>
      <w:r w:rsidRPr="002437CB">
        <w:rPr>
          <w:rFonts w:eastAsia="DengXian"/>
        </w:rPr>
        <w:t xml:space="preserve">  title: </w:t>
      </w:r>
      <w:r w:rsidRPr="002437CB">
        <w:rPr>
          <w:lang w:eastAsia="zh-CN"/>
        </w:rPr>
        <w:t>AIMLE</w:t>
      </w:r>
      <w:r w:rsidR="00662180">
        <w:rPr>
          <w:lang w:eastAsia="zh-CN"/>
        </w:rPr>
        <w:t>S_</w:t>
      </w:r>
      <w:r w:rsidR="00662180">
        <w:t xml:space="preserve">HierarchicalComputingAssist </w:t>
      </w:r>
      <w:r w:rsidRPr="002437CB">
        <w:rPr>
          <w:rFonts w:eastAsia="DengXian"/>
        </w:rPr>
        <w:t>Service</w:t>
      </w:r>
    </w:p>
    <w:p w14:paraId="2E38298A" w14:textId="56F775B0" w:rsidR="00420C48" w:rsidRPr="002437CB" w:rsidRDefault="00420C48" w:rsidP="00420C48">
      <w:pPr>
        <w:pStyle w:val="PL"/>
        <w:rPr>
          <w:rFonts w:eastAsia="DengXian"/>
        </w:rPr>
      </w:pPr>
      <w:r w:rsidRPr="002437CB">
        <w:rPr>
          <w:rFonts w:eastAsia="DengXian"/>
        </w:rPr>
        <w:t xml:space="preserve">  version: 1.0.0</w:t>
      </w:r>
    </w:p>
    <w:p w14:paraId="3B9E5020" w14:textId="77777777" w:rsidR="00420C48" w:rsidRPr="002437CB" w:rsidRDefault="00420C48" w:rsidP="00420C48">
      <w:pPr>
        <w:pStyle w:val="PL"/>
        <w:rPr>
          <w:rFonts w:eastAsia="DengXian"/>
        </w:rPr>
      </w:pPr>
      <w:r w:rsidRPr="002437CB">
        <w:rPr>
          <w:rFonts w:eastAsia="DengXian"/>
        </w:rPr>
        <w:t xml:space="preserve">  description: |</w:t>
      </w:r>
    </w:p>
    <w:p w14:paraId="4374AFEB" w14:textId="5C9DBBED" w:rsidR="00420C48" w:rsidRPr="002437CB" w:rsidRDefault="00420C48" w:rsidP="00420C48">
      <w:pPr>
        <w:pStyle w:val="PL"/>
        <w:rPr>
          <w:rFonts w:eastAsia="DengXian"/>
        </w:rPr>
      </w:pPr>
      <w:r w:rsidRPr="002437CB">
        <w:rPr>
          <w:rFonts w:eastAsia="DengXian"/>
        </w:rPr>
        <w:t xml:space="preserve">    AIMLE</w:t>
      </w:r>
      <w:r w:rsidR="00662180">
        <w:rPr>
          <w:rFonts w:eastAsia="DengXian"/>
        </w:rPr>
        <w:t>S</w:t>
      </w:r>
      <w:r w:rsidRPr="002437CB">
        <w:rPr>
          <w:rFonts w:eastAsia="DengXian"/>
        </w:rPr>
        <w:t xml:space="preserve"> </w:t>
      </w:r>
      <w:r w:rsidRPr="002437CB">
        <w:t>Hierarchical Computing Assist</w:t>
      </w:r>
      <w:r w:rsidRPr="002437CB">
        <w:rPr>
          <w:rFonts w:eastAsia="DengXian"/>
        </w:rPr>
        <w:t xml:space="preserve"> Service.  </w:t>
      </w:r>
    </w:p>
    <w:p w14:paraId="6E8DB178" w14:textId="7A40945B" w:rsidR="00420C48" w:rsidRPr="002437CB" w:rsidRDefault="00420C48" w:rsidP="00420C48">
      <w:pPr>
        <w:pStyle w:val="PL"/>
        <w:rPr>
          <w:rFonts w:eastAsia="DengXian"/>
        </w:rPr>
      </w:pPr>
      <w:r w:rsidRPr="002437CB">
        <w:rPr>
          <w:rFonts w:eastAsia="DengXian"/>
        </w:rPr>
        <w:t xml:space="preserve">    © 2025, 3GPP Organizational Partners (ARIB, ATIS, CCSA, ETSI, TSDSI, TTA, TTC).</w:t>
      </w:r>
      <w:r w:rsidR="00662180">
        <w:rPr>
          <w:rFonts w:eastAsia="DengXian"/>
        </w:rPr>
        <w:t xml:space="preserve">   </w:t>
      </w:r>
    </w:p>
    <w:p w14:paraId="4CDE4666" w14:textId="77777777" w:rsidR="00420C48" w:rsidRPr="002437CB" w:rsidRDefault="00420C48" w:rsidP="00420C48">
      <w:pPr>
        <w:pStyle w:val="PL"/>
        <w:rPr>
          <w:rFonts w:eastAsia="DengXian"/>
        </w:rPr>
      </w:pPr>
      <w:r w:rsidRPr="002437C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0FDF9238" w:rsidR="00420C48" w:rsidRPr="002437CB" w:rsidRDefault="00420C48" w:rsidP="00420C48">
      <w:pPr>
        <w:pStyle w:val="PL"/>
        <w:rPr>
          <w:rFonts w:eastAsia="DengXian"/>
        </w:rPr>
      </w:pPr>
      <w:r w:rsidRPr="002437CB">
        <w:rPr>
          <w:rFonts w:eastAsia="DengXian"/>
        </w:rPr>
        <w:t xml:space="preserve">    3GPP TS 29.482 v1.</w:t>
      </w:r>
      <w:r w:rsidR="00226FEA">
        <w:rPr>
          <w:rFonts w:eastAsia="DengXian"/>
        </w:rPr>
        <w:t>3</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lastRenderedPageBreak/>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lastRenderedPageBreak/>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286" w:name="_Toc195628442"/>
      <w:bookmarkStart w:id="3287" w:name="_Toc212496226"/>
      <w:bookmarkStart w:id="3288" w:name="_Toc214953799"/>
      <w:bookmarkStart w:id="3289" w:name="_Toc214954525"/>
      <w:bookmarkStart w:id="3290" w:name="_Toc214969147"/>
      <w:r w:rsidRPr="002437CB">
        <w:rPr>
          <w:rFonts w:cs="Arial"/>
        </w:rPr>
        <w:lastRenderedPageBreak/>
        <w:t>A.10</w:t>
      </w:r>
      <w:r w:rsidRPr="002437CB">
        <w:rPr>
          <w:rFonts w:cs="Arial"/>
        </w:rPr>
        <w:tab/>
      </w:r>
      <w:bookmarkEnd w:id="3286"/>
      <w:r w:rsidRPr="002437CB">
        <w:rPr>
          <w:rFonts w:cs="Arial"/>
          <w:lang w:val="en-US"/>
        </w:rPr>
        <w:t>AIMLES_AssistedMLModelSelection</w:t>
      </w:r>
      <w:r w:rsidRPr="002437CB">
        <w:rPr>
          <w:rFonts w:cs="Arial"/>
          <w:lang w:eastAsia="zh-CN"/>
        </w:rPr>
        <w:t xml:space="preserve"> API</w:t>
      </w:r>
      <w:bookmarkEnd w:id="3287"/>
      <w:bookmarkEnd w:id="3288"/>
      <w:bookmarkEnd w:id="3289"/>
      <w:bookmarkEnd w:id="3290"/>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42AD7F78" w14:textId="77777777" w:rsidR="005E7E36" w:rsidRPr="002437CB" w:rsidRDefault="005E7E36" w:rsidP="005E7E36">
      <w:pPr>
        <w:pStyle w:val="PL"/>
      </w:pPr>
      <w:r w:rsidRPr="002437CB">
        <w:t>info:</w:t>
      </w:r>
    </w:p>
    <w:p w14:paraId="14FFE8DA" w14:textId="77777777" w:rsidR="005E7E36" w:rsidRPr="002437CB" w:rsidRDefault="005E7E36" w:rsidP="005E7E36">
      <w:pPr>
        <w:pStyle w:val="PL"/>
      </w:pPr>
      <w:r w:rsidRPr="002437CB">
        <w:t xml:space="preserve">  title: AIMLES_AssistedMLModelSelection</w:t>
      </w:r>
    </w:p>
    <w:p w14:paraId="3894A6E6" w14:textId="77777777" w:rsidR="005E7E36" w:rsidRPr="002437CB" w:rsidRDefault="005E7E36" w:rsidP="005E7E36">
      <w:pPr>
        <w:pStyle w:val="PL"/>
      </w:pPr>
      <w:r w:rsidRPr="002437CB">
        <w:t xml:space="preserve">  description: |</w:t>
      </w:r>
    </w:p>
    <w:p w14:paraId="39D385C5" w14:textId="62B71AF8" w:rsidR="005E7E36" w:rsidRPr="002437CB" w:rsidRDefault="005E7E36" w:rsidP="005E7E36">
      <w:pPr>
        <w:pStyle w:val="PL"/>
      </w:pPr>
      <w:r w:rsidRPr="002437CB">
        <w:t xml:space="preserve">    API for AIMLE</w:t>
      </w:r>
      <w:r w:rsidR="00662180">
        <w:t>S</w:t>
      </w:r>
      <w:r w:rsidRPr="002437CB">
        <w:t xml:space="preserve"> Assisted ML Model Selection Service.  </w:t>
      </w:r>
    </w:p>
    <w:p w14:paraId="02BFA399" w14:textId="1617964B" w:rsidR="005E7E36" w:rsidRPr="002437CB" w:rsidRDefault="005E7E36" w:rsidP="005E7E36">
      <w:pPr>
        <w:pStyle w:val="PL"/>
      </w:pPr>
      <w:r w:rsidRPr="002437CB">
        <w:t xml:space="preserve">    © 2025, 3GPP Organizational Partners (ARIB, ATIS, CCSA, ETSI, TSDSI, TTA, TTC).</w:t>
      </w:r>
      <w:r w:rsidR="00662180">
        <w:t xml:space="preserve">   </w:t>
      </w:r>
    </w:p>
    <w:p w14:paraId="0CF3CD92" w14:textId="77777777" w:rsidR="005E7E36" w:rsidRPr="002437CB" w:rsidRDefault="005E7E36" w:rsidP="005E7E36">
      <w:pPr>
        <w:pStyle w:val="PL"/>
      </w:pPr>
      <w:r w:rsidRPr="002437CB">
        <w:t xml:space="preserve">    All rights reserved.</w:t>
      </w:r>
    </w:p>
    <w:p w14:paraId="00221B3C" w14:textId="6401C268" w:rsidR="005E7E36" w:rsidRPr="002437CB" w:rsidRDefault="005E7E36" w:rsidP="005E7E36">
      <w:pPr>
        <w:pStyle w:val="PL"/>
      </w:pPr>
      <w:r w:rsidRPr="002437CB">
        <w:t xml:space="preserve">  version: "1.0.0"</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3CE4868E" w:rsidR="005E7E36" w:rsidRPr="002437CB" w:rsidRDefault="005E7E36" w:rsidP="005E7E36">
      <w:pPr>
        <w:pStyle w:val="PL"/>
      </w:pPr>
      <w:r w:rsidRPr="002437CB">
        <w:t xml:space="preserve">    3GPP TS 29.482 v1.</w:t>
      </w:r>
      <w:r w:rsidR="00226FEA">
        <w:t>3</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lastRenderedPageBreak/>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lastRenderedPageBreak/>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lastRenderedPageBreak/>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lastRenderedPageBreak/>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lastRenderedPageBreak/>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lastRenderedPageBreak/>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291" w:name="_Toc212496227"/>
      <w:bookmarkStart w:id="3292" w:name="_Toc214953800"/>
      <w:bookmarkStart w:id="3293" w:name="_Toc214954526"/>
      <w:bookmarkStart w:id="3294" w:name="_Toc214969148"/>
      <w:r w:rsidRPr="002437CB">
        <w:lastRenderedPageBreak/>
        <w:t>A.11</w:t>
      </w:r>
      <w:r w:rsidRPr="002437CB">
        <w:tab/>
      </w:r>
      <w:r w:rsidRPr="002437CB">
        <w:rPr>
          <w:lang w:eastAsia="zh-CN"/>
        </w:rPr>
        <w:t>AIMLES_MLModelRetrieval API</w:t>
      </w:r>
      <w:bookmarkEnd w:id="3291"/>
      <w:bookmarkEnd w:id="3292"/>
      <w:bookmarkEnd w:id="3293"/>
      <w:bookmarkEnd w:id="3294"/>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18C3C39F" w14:textId="77777777" w:rsidR="007F752F" w:rsidRPr="002437CB" w:rsidRDefault="007F752F" w:rsidP="007F752F">
      <w:pPr>
        <w:pStyle w:val="PL"/>
        <w:rPr>
          <w:lang w:val="en-US"/>
        </w:rPr>
      </w:pPr>
      <w:r w:rsidRPr="002437CB">
        <w:rPr>
          <w:lang w:val="en-US"/>
        </w:rPr>
        <w:t>info:</w:t>
      </w:r>
    </w:p>
    <w:p w14:paraId="25B4FD87" w14:textId="0309AC01" w:rsidR="00EF4A2D" w:rsidRPr="002437CB" w:rsidRDefault="00EF4A2D" w:rsidP="00EF4A2D">
      <w:pPr>
        <w:pStyle w:val="PL"/>
        <w:rPr>
          <w:lang w:val="en-US"/>
        </w:rPr>
      </w:pPr>
      <w:r w:rsidRPr="002437CB">
        <w:rPr>
          <w:lang w:val="en-US"/>
        </w:rPr>
        <w:t xml:space="preserve">  title: AIMLES_MLModelRetrieval</w:t>
      </w:r>
    </w:p>
    <w:p w14:paraId="2B6EE7EE" w14:textId="77777777" w:rsidR="00EF4A2D" w:rsidRPr="002437CB" w:rsidRDefault="00EF4A2D" w:rsidP="00EF4A2D">
      <w:pPr>
        <w:pStyle w:val="PL"/>
        <w:rPr>
          <w:lang w:val="en-US"/>
        </w:rPr>
      </w:pPr>
      <w:r w:rsidRPr="002437CB">
        <w:rPr>
          <w:lang w:val="en-US"/>
        </w:rPr>
        <w:t xml:space="preserve">  description: |</w:t>
      </w:r>
    </w:p>
    <w:p w14:paraId="58C46A2B" w14:textId="77777777" w:rsidR="00EF4A2D" w:rsidRPr="002437CB" w:rsidRDefault="00EF4A2D" w:rsidP="00EF4A2D">
      <w:pPr>
        <w:pStyle w:val="PL"/>
        <w:rPr>
          <w:lang w:val="en-US"/>
        </w:rPr>
      </w:pPr>
      <w:r w:rsidRPr="002437CB">
        <w:rPr>
          <w:lang w:val="en-US"/>
        </w:rPr>
        <w:t xml:space="preserve">    API for AIMLES ML Model Retrieval Service.  </w:t>
      </w:r>
    </w:p>
    <w:p w14:paraId="7B170142" w14:textId="01CDFC08" w:rsidR="007F752F" w:rsidRPr="002437CB" w:rsidRDefault="007F752F" w:rsidP="007F752F">
      <w:pPr>
        <w:pStyle w:val="PL"/>
        <w:rPr>
          <w:lang w:val="en-US"/>
        </w:rPr>
      </w:pPr>
      <w:r w:rsidRPr="002437CB">
        <w:rPr>
          <w:lang w:val="en-US"/>
        </w:rPr>
        <w:t xml:space="preserve">    © 2025, 3GPP Organizational Partners (ARIB, ATIS, CCSA, ETSI, TSDSI, TTA, TTC).</w:t>
      </w:r>
      <w:r w:rsidR="00662180">
        <w:rPr>
          <w:lang w:val="en-US"/>
        </w:rPr>
        <w:t xml:space="preserve">   </w:t>
      </w:r>
    </w:p>
    <w:p w14:paraId="3C983F28" w14:textId="77777777" w:rsidR="007F752F" w:rsidRPr="002437CB" w:rsidRDefault="007F752F" w:rsidP="007F752F">
      <w:pPr>
        <w:pStyle w:val="PL"/>
        <w:rPr>
          <w:lang w:val="en-US"/>
        </w:rPr>
      </w:pPr>
      <w:r w:rsidRPr="002437CB">
        <w:rPr>
          <w:lang w:val="en-US"/>
        </w:rPr>
        <w:t xml:space="preserve">    All rights reserved.</w:t>
      </w:r>
    </w:p>
    <w:p w14:paraId="37BBB6E0" w14:textId="6D9D1CCE" w:rsidR="007F752F" w:rsidRPr="002437CB" w:rsidRDefault="007F752F" w:rsidP="007F752F">
      <w:pPr>
        <w:pStyle w:val="PL"/>
        <w:rPr>
          <w:lang w:val="en-US"/>
        </w:rPr>
      </w:pPr>
      <w:r w:rsidRPr="002437CB">
        <w:rPr>
          <w:lang w:val="en-US"/>
        </w:rPr>
        <w:t xml:space="preserve">  version: "1.0.0"</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6C1FD2D5" w:rsidR="007F752F" w:rsidRPr="002437CB" w:rsidRDefault="007F752F" w:rsidP="007F752F">
      <w:pPr>
        <w:pStyle w:val="PL"/>
        <w:rPr>
          <w:lang w:val="en-US"/>
        </w:rPr>
      </w:pPr>
      <w:r w:rsidRPr="002437CB">
        <w:rPr>
          <w:lang w:val="en-US"/>
        </w:rPr>
        <w:t xml:space="preserve">    3GPP TS 29.482 v1.</w:t>
      </w:r>
      <w:r w:rsidR="00226FEA">
        <w:rPr>
          <w:lang w:val="en-US"/>
        </w:rPr>
        <w:t>3</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lastRenderedPageBreak/>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lastRenderedPageBreak/>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lastRenderedPageBreak/>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lastRenderedPageBreak/>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lastRenderedPageBreak/>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295" w:name="_Toc212496228"/>
      <w:bookmarkStart w:id="3296" w:name="_Toc214953801"/>
      <w:bookmarkStart w:id="3297" w:name="_Toc214954527"/>
      <w:bookmarkStart w:id="3298" w:name="_Toc214969149"/>
      <w:r w:rsidRPr="002437CB">
        <w:lastRenderedPageBreak/>
        <w:t>A.12</w:t>
      </w:r>
      <w:r w:rsidRPr="002437CB">
        <w:tab/>
      </w:r>
      <w:r w:rsidRPr="002437CB">
        <w:rPr>
          <w:lang w:eastAsia="zh-CN"/>
        </w:rPr>
        <w:t>AIMLES_SplitOpNodeRegistration</w:t>
      </w:r>
      <w:r w:rsidRPr="002437CB">
        <w:t xml:space="preserve"> API</w:t>
      </w:r>
      <w:bookmarkEnd w:id="3295"/>
      <w:bookmarkEnd w:id="3296"/>
      <w:bookmarkEnd w:id="3297"/>
      <w:bookmarkEnd w:id="3298"/>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5EB71F50" w14:textId="77777777" w:rsidR="005547B3" w:rsidRPr="002437CB" w:rsidRDefault="005547B3" w:rsidP="005547B3">
      <w:pPr>
        <w:pStyle w:val="PL"/>
        <w:rPr>
          <w:lang w:val="en-US" w:eastAsia="es-ES"/>
        </w:rPr>
      </w:pPr>
      <w:r w:rsidRPr="002437CB">
        <w:rPr>
          <w:lang w:val="en-US" w:eastAsia="es-ES"/>
        </w:rPr>
        <w:t>info:</w:t>
      </w:r>
    </w:p>
    <w:p w14:paraId="2AD475A3" w14:textId="24465595" w:rsidR="00037D01" w:rsidRPr="002437CB" w:rsidRDefault="00037D01" w:rsidP="00037D01">
      <w:pPr>
        <w:pStyle w:val="PL"/>
        <w:rPr>
          <w:lang w:val="en-US" w:eastAsia="es-ES"/>
        </w:rPr>
      </w:pPr>
      <w:r w:rsidRPr="002437CB">
        <w:rPr>
          <w:lang w:val="en-US" w:eastAsia="es-ES"/>
        </w:rPr>
        <w:t xml:space="preserve">  title: AIMLES_SplitOpNodeRegistration</w:t>
      </w:r>
    </w:p>
    <w:p w14:paraId="57947732" w14:textId="77777777" w:rsidR="005547B3" w:rsidRPr="002437CB" w:rsidRDefault="005547B3" w:rsidP="005547B3">
      <w:pPr>
        <w:pStyle w:val="PL"/>
        <w:rPr>
          <w:lang w:val="en-US" w:eastAsia="es-ES"/>
        </w:rPr>
      </w:pPr>
      <w:r w:rsidRPr="002437CB">
        <w:rPr>
          <w:lang w:val="en-US" w:eastAsia="es-ES"/>
        </w:rPr>
        <w:t xml:space="preserve">  description: |</w:t>
      </w:r>
    </w:p>
    <w:p w14:paraId="75AD9DDD" w14:textId="66FEEA15" w:rsidR="005547B3" w:rsidRPr="002437CB" w:rsidRDefault="005547B3" w:rsidP="005547B3">
      <w:pPr>
        <w:pStyle w:val="PL"/>
        <w:rPr>
          <w:lang w:val="en-US" w:eastAsia="es-ES"/>
        </w:rPr>
      </w:pPr>
      <w:r w:rsidRPr="002437CB">
        <w:rPr>
          <w:lang w:val="en-US" w:eastAsia="es-ES"/>
        </w:rPr>
        <w:t xml:space="preserve">    API for AIMLE</w:t>
      </w:r>
      <w:r w:rsidR="00662180">
        <w:rPr>
          <w:lang w:val="en-US" w:eastAsia="es-ES"/>
        </w:rPr>
        <w:t>S</w:t>
      </w:r>
      <w:r w:rsidRPr="002437CB">
        <w:rPr>
          <w:lang w:val="en-US" w:eastAsia="es-ES"/>
        </w:rPr>
        <w:t xml:space="preserve"> Split Operation Node Register Configurations.  </w:t>
      </w:r>
    </w:p>
    <w:p w14:paraId="208E2C49" w14:textId="284CBF15" w:rsidR="005547B3" w:rsidRPr="002437CB" w:rsidRDefault="005547B3" w:rsidP="005547B3">
      <w:pPr>
        <w:pStyle w:val="PL"/>
        <w:rPr>
          <w:lang w:val="en-US" w:eastAsia="es-ES"/>
        </w:rPr>
      </w:pPr>
      <w:r w:rsidRPr="002437CB">
        <w:rPr>
          <w:lang w:val="en-US" w:eastAsia="es-ES"/>
        </w:rPr>
        <w:t xml:space="preserve">    © 2025, 3GPP Organizational Partners (ARIB, ATIS, CCSA, ETSI, TSDSI, TTA, TTC).</w:t>
      </w:r>
      <w:r w:rsidR="00662180">
        <w:rPr>
          <w:lang w:val="en-US" w:eastAsia="es-ES"/>
        </w:rPr>
        <w:t xml:space="preserve">   </w:t>
      </w:r>
    </w:p>
    <w:p w14:paraId="0945AFE2" w14:textId="77777777" w:rsidR="005547B3" w:rsidRPr="002437CB" w:rsidRDefault="005547B3" w:rsidP="005547B3">
      <w:pPr>
        <w:pStyle w:val="PL"/>
        <w:rPr>
          <w:lang w:val="en-US" w:eastAsia="es-ES"/>
        </w:rPr>
      </w:pPr>
      <w:r w:rsidRPr="002437CB">
        <w:rPr>
          <w:lang w:val="en-US" w:eastAsia="es-ES"/>
        </w:rPr>
        <w:t xml:space="preserve">    All rights reserved.</w:t>
      </w:r>
    </w:p>
    <w:p w14:paraId="51792FE4" w14:textId="36E05B6D" w:rsidR="005547B3" w:rsidRPr="002437CB" w:rsidRDefault="005547B3" w:rsidP="005547B3">
      <w:pPr>
        <w:pStyle w:val="PL"/>
        <w:rPr>
          <w:lang w:val="en-US" w:eastAsia="es-ES"/>
        </w:rPr>
      </w:pPr>
      <w:r w:rsidRPr="002437CB">
        <w:rPr>
          <w:lang w:val="en-US" w:eastAsia="es-ES"/>
        </w:rPr>
        <w:t xml:space="preserve">  version: "1.0.0"</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58202AF5" w:rsidR="005547B3" w:rsidRPr="002437CB" w:rsidRDefault="005547B3" w:rsidP="005547B3">
      <w:pPr>
        <w:pStyle w:val="PL"/>
        <w:rPr>
          <w:lang w:val="en-US" w:eastAsia="es-ES"/>
        </w:rPr>
      </w:pPr>
      <w:r w:rsidRPr="002437CB">
        <w:rPr>
          <w:lang w:val="en-US" w:eastAsia="es-ES"/>
        </w:rPr>
        <w:t xml:space="preserve">    3GPP TS 29.482 v1.</w:t>
      </w:r>
      <w:r w:rsidR="00226FEA">
        <w:rPr>
          <w:lang w:val="en-US" w:eastAsia="es-ES"/>
        </w:rPr>
        <w:t>3</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lastRenderedPageBreak/>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lastRenderedPageBreak/>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lastRenderedPageBreak/>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lastRenderedPageBreak/>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lastRenderedPageBreak/>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299" w:name="_Toc212496229"/>
      <w:bookmarkStart w:id="3300" w:name="_Toc214953802"/>
      <w:bookmarkStart w:id="3301" w:name="_Toc214954528"/>
      <w:bookmarkStart w:id="3302" w:name="_Toc214969150"/>
      <w:r w:rsidRPr="002437CB">
        <w:lastRenderedPageBreak/>
        <w:t>A.</w:t>
      </w:r>
      <w:r w:rsidR="004076B8" w:rsidRPr="002437CB">
        <w:t>13</w:t>
      </w:r>
      <w:r w:rsidRPr="002437CB">
        <w:tab/>
        <w:t>AIMLES_MLModelUpdate API</w:t>
      </w:r>
      <w:bookmarkEnd w:id="3299"/>
      <w:bookmarkEnd w:id="3300"/>
      <w:bookmarkEnd w:id="3301"/>
      <w:bookmarkEnd w:id="3302"/>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53A2FF6B" w14:textId="77777777" w:rsidR="006E0834" w:rsidRPr="002437CB" w:rsidRDefault="006E0834" w:rsidP="006E0834">
      <w:pPr>
        <w:pStyle w:val="PL"/>
      </w:pPr>
      <w:r w:rsidRPr="002437CB">
        <w:t>info:</w:t>
      </w:r>
    </w:p>
    <w:p w14:paraId="2F2D8F9A" w14:textId="77777777" w:rsidR="006E0834" w:rsidRPr="002437CB" w:rsidRDefault="006E0834" w:rsidP="006E0834">
      <w:pPr>
        <w:pStyle w:val="PL"/>
      </w:pPr>
      <w:r w:rsidRPr="002437CB">
        <w:t xml:space="preserve">  title: AIMLES_ML Model Update Request Service</w:t>
      </w:r>
    </w:p>
    <w:p w14:paraId="01EAD7B9" w14:textId="6DEEF5B5" w:rsidR="006E0834" w:rsidRPr="002437CB" w:rsidRDefault="006E0834" w:rsidP="006E0834">
      <w:pPr>
        <w:pStyle w:val="PL"/>
      </w:pPr>
      <w:r w:rsidRPr="002437CB">
        <w:t xml:space="preserve">  version: 1.0.0</w:t>
      </w:r>
    </w:p>
    <w:p w14:paraId="29628057" w14:textId="77777777" w:rsidR="006E0834" w:rsidRPr="002437CB" w:rsidRDefault="006E0834" w:rsidP="006E0834">
      <w:pPr>
        <w:pStyle w:val="PL"/>
      </w:pPr>
      <w:r w:rsidRPr="002437CB">
        <w:t xml:space="preserve">  description: |</w:t>
      </w:r>
    </w:p>
    <w:p w14:paraId="42E262EC" w14:textId="77777777" w:rsidR="006E0834" w:rsidRPr="002437CB" w:rsidRDefault="006E0834" w:rsidP="006E0834">
      <w:pPr>
        <w:pStyle w:val="PL"/>
      </w:pPr>
      <w:r w:rsidRPr="002437CB">
        <w:t xml:space="preserve">    AIMLES ML Model Update Request Service.  </w:t>
      </w:r>
    </w:p>
    <w:p w14:paraId="01F9D600" w14:textId="086C042E" w:rsidR="006E0834" w:rsidRPr="002437CB" w:rsidRDefault="006E0834" w:rsidP="006E0834">
      <w:pPr>
        <w:pStyle w:val="PL"/>
      </w:pPr>
      <w:r w:rsidRPr="002437CB">
        <w:t xml:space="preserve">    © 2025, 3GPP Organizational Partners (ARIB, ATIS, CCSA, ETSI, TSDSI, TTA, TTC).</w:t>
      </w:r>
      <w:r w:rsidR="00662180">
        <w:t xml:space="preserve">   </w:t>
      </w:r>
    </w:p>
    <w:p w14:paraId="68935E71" w14:textId="77777777" w:rsidR="006E0834" w:rsidRPr="002437CB" w:rsidRDefault="006E0834" w:rsidP="006E0834">
      <w:pPr>
        <w:pStyle w:val="PL"/>
      </w:pPr>
      <w:r w:rsidRPr="002437CB">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0355145F" w:rsidR="006E0834" w:rsidRPr="002437CB" w:rsidRDefault="006E0834" w:rsidP="006E0834">
      <w:pPr>
        <w:pStyle w:val="PL"/>
      </w:pPr>
      <w:r w:rsidRPr="002437CB">
        <w:t xml:space="preserve">    3GPP TS 29.482 v1.</w:t>
      </w:r>
      <w:r w:rsidR="00226FEA">
        <w:t>3</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lastRenderedPageBreak/>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303" w:name="_Toc212496230"/>
      <w:bookmarkStart w:id="3304" w:name="_Toc214953803"/>
      <w:bookmarkStart w:id="3305" w:name="_Toc214954529"/>
      <w:bookmarkStart w:id="3306" w:name="_Toc214969151"/>
      <w:r w:rsidRPr="002437CB">
        <w:rPr>
          <w:rFonts w:eastAsia="SimSun"/>
        </w:rPr>
        <w:lastRenderedPageBreak/>
        <w:t>A.</w:t>
      </w:r>
      <w:r w:rsidR="004076B8" w:rsidRPr="002437CB">
        <w:rPr>
          <w:rFonts w:eastAsia="SimSun"/>
        </w:rPr>
        <w:t>14</w:t>
      </w:r>
      <w:r w:rsidRPr="002437CB">
        <w:rPr>
          <w:rFonts w:eastAsia="SimSun"/>
        </w:rPr>
        <w:tab/>
        <w:t>AIMLES_FLMemberGroupSupport API</w:t>
      </w:r>
      <w:bookmarkEnd w:id="3303"/>
      <w:bookmarkEnd w:id="3304"/>
      <w:bookmarkEnd w:id="3305"/>
      <w:bookmarkEnd w:id="3306"/>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57AB9B12" w14:textId="77777777" w:rsidR="006B3FE3" w:rsidRPr="002437CB" w:rsidRDefault="006B3FE3" w:rsidP="006B3FE3">
      <w:pPr>
        <w:pStyle w:val="PL"/>
      </w:pPr>
      <w:r w:rsidRPr="002437CB">
        <w:t>info:</w:t>
      </w:r>
    </w:p>
    <w:p w14:paraId="6D68EFAE" w14:textId="687869E2" w:rsidR="006B3FE3" w:rsidRPr="002437CB" w:rsidRDefault="006B3FE3" w:rsidP="006B3FE3">
      <w:pPr>
        <w:pStyle w:val="PL"/>
      </w:pPr>
      <w:r w:rsidRPr="002437CB">
        <w:t xml:space="preserve">  title: AIMLE</w:t>
      </w:r>
      <w:r w:rsidR="00662180">
        <w:t>S</w:t>
      </w:r>
      <w:r w:rsidRPr="002437CB">
        <w:t xml:space="preserve"> Federated Learning Member Group Support Service</w:t>
      </w:r>
    </w:p>
    <w:p w14:paraId="6DBFE6DC" w14:textId="71FB3E7A" w:rsidR="006B3FE3" w:rsidRPr="002437CB" w:rsidRDefault="006B3FE3" w:rsidP="006B3FE3">
      <w:pPr>
        <w:pStyle w:val="PL"/>
      </w:pPr>
      <w:r w:rsidRPr="002437CB">
        <w:t xml:space="preserve">  version: 1.0.0</w:t>
      </w:r>
    </w:p>
    <w:p w14:paraId="7608817A" w14:textId="77777777" w:rsidR="006B3FE3" w:rsidRPr="002437CB" w:rsidRDefault="006B3FE3" w:rsidP="006B3FE3">
      <w:pPr>
        <w:pStyle w:val="PL"/>
      </w:pPr>
      <w:r w:rsidRPr="002437CB">
        <w:t xml:space="preserve">  description: |</w:t>
      </w:r>
    </w:p>
    <w:p w14:paraId="3F5C1364" w14:textId="77777777" w:rsidR="006B3FE3" w:rsidRPr="002437CB" w:rsidRDefault="006B3FE3" w:rsidP="006B3FE3">
      <w:pPr>
        <w:pStyle w:val="PL"/>
      </w:pPr>
      <w:r w:rsidRPr="002437CB">
        <w:t xml:space="preserve">    AIMLE Server provides a service consumer to create, update, and delete an FL Member Support</w:t>
      </w:r>
    </w:p>
    <w:p w14:paraId="4A60B6B9" w14:textId="77777777" w:rsidR="006B3FE3" w:rsidRPr="002437CB" w:rsidRDefault="006B3FE3" w:rsidP="006B3FE3">
      <w:pPr>
        <w:pStyle w:val="PL"/>
      </w:pPr>
      <w:r w:rsidRPr="002437CB">
        <w:t xml:space="preserve">    Group for an FL process.  </w:t>
      </w:r>
    </w:p>
    <w:p w14:paraId="7B4EB769" w14:textId="4E95F141" w:rsidR="006B3FE3" w:rsidRPr="002437CB" w:rsidRDefault="006B3FE3" w:rsidP="006B3FE3">
      <w:pPr>
        <w:pStyle w:val="PL"/>
      </w:pPr>
      <w:r w:rsidRPr="002437CB">
        <w:t xml:space="preserve">    © 2025, 3GPP Organizational Partners (ARIB, ATIS, CCSA, ETSI, TSDSI, TTA, TTC).</w:t>
      </w:r>
      <w:r w:rsidR="00662180">
        <w:t xml:space="preserve">   </w:t>
      </w:r>
    </w:p>
    <w:p w14:paraId="15DF400B" w14:textId="77777777" w:rsidR="006B3FE3" w:rsidRPr="002437CB" w:rsidRDefault="006B3FE3" w:rsidP="006B3FE3">
      <w:pPr>
        <w:pStyle w:val="PL"/>
      </w:pPr>
      <w:r w:rsidRPr="002437CB">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4E98B07A" w:rsidR="006B3FE3" w:rsidRPr="002437CB" w:rsidRDefault="006B3FE3" w:rsidP="006B3FE3">
      <w:pPr>
        <w:pStyle w:val="PL"/>
      </w:pPr>
      <w:r w:rsidRPr="002437CB">
        <w:t xml:space="preserve">    3GPP TS 29.482 v1.</w:t>
      </w:r>
      <w:r w:rsidR="00226FEA">
        <w:t>3</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lastRenderedPageBreak/>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lastRenderedPageBreak/>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lastRenderedPageBreak/>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lastRenderedPageBreak/>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lastRenderedPageBreak/>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307" w:name="_Toc212496231"/>
      <w:bookmarkStart w:id="3308" w:name="_Toc214953804"/>
      <w:bookmarkStart w:id="3309" w:name="_Toc214954530"/>
      <w:bookmarkStart w:id="3310" w:name="_Toc214969152"/>
      <w:r w:rsidRPr="002437CB">
        <w:rPr>
          <w:rFonts w:eastAsia="SimSun"/>
        </w:rPr>
        <w:lastRenderedPageBreak/>
        <w:t>A.</w:t>
      </w:r>
      <w:r w:rsidR="004076B8" w:rsidRPr="002437CB">
        <w:rPr>
          <w:rFonts w:eastAsia="SimSun"/>
        </w:rPr>
        <w:t>15</w:t>
      </w:r>
      <w:r w:rsidRPr="002437CB">
        <w:rPr>
          <w:rFonts w:eastAsia="SimSun"/>
        </w:rPr>
        <w:tab/>
        <w:t>AIMLES_MLModelPerfMonitor API</w:t>
      </w:r>
      <w:bookmarkEnd w:id="3307"/>
      <w:bookmarkEnd w:id="3308"/>
      <w:bookmarkEnd w:id="3309"/>
      <w:bookmarkEnd w:id="3310"/>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3D3978D5" w14:textId="77777777" w:rsidR="00CC6FBD" w:rsidRPr="002437CB" w:rsidRDefault="00CC6FBD" w:rsidP="00CC6FBD">
      <w:pPr>
        <w:pStyle w:val="PL"/>
      </w:pPr>
      <w:r w:rsidRPr="002437CB">
        <w:t>info:</w:t>
      </w:r>
    </w:p>
    <w:p w14:paraId="60DD5C78" w14:textId="77777777" w:rsidR="00CC6FBD" w:rsidRPr="002437CB" w:rsidRDefault="00CC6FBD" w:rsidP="00CC6FBD">
      <w:pPr>
        <w:pStyle w:val="PL"/>
      </w:pPr>
      <w:r w:rsidRPr="002437CB">
        <w:t xml:space="preserve">  title: AIMLE Machine Learning Model Performance Monitor Service</w:t>
      </w:r>
    </w:p>
    <w:p w14:paraId="27314050" w14:textId="3BA6F578" w:rsidR="00CC6FBD" w:rsidRPr="002437CB" w:rsidRDefault="00CC6FBD" w:rsidP="00CC6FBD">
      <w:pPr>
        <w:pStyle w:val="PL"/>
      </w:pPr>
      <w:r w:rsidRPr="002437CB">
        <w:t xml:space="preserve">  version: 1.0.0</w:t>
      </w:r>
    </w:p>
    <w:p w14:paraId="277CF2F0" w14:textId="77777777" w:rsidR="00CC6FBD" w:rsidRPr="002437CB" w:rsidRDefault="00CC6FBD" w:rsidP="00CC6FBD">
      <w:pPr>
        <w:pStyle w:val="PL"/>
      </w:pPr>
      <w:r w:rsidRPr="002437CB">
        <w:t xml:space="preserve">  description: |</w:t>
      </w:r>
    </w:p>
    <w:p w14:paraId="7F80ABAA" w14:textId="407ED07A" w:rsidR="00CC6FBD" w:rsidRPr="002437CB" w:rsidRDefault="00CC6FBD" w:rsidP="00CC6FBD">
      <w:pPr>
        <w:pStyle w:val="PL"/>
      </w:pPr>
      <w:r w:rsidRPr="002437CB">
        <w:t xml:space="preserve">    AIMLE Server provides a service consumer to create/update/delete an AIMLE</w:t>
      </w:r>
      <w:r w:rsidR="00662180">
        <w:t>S</w:t>
      </w:r>
      <w:r w:rsidRPr="002437CB">
        <w:t xml:space="preserve"> ML Model Performance</w:t>
      </w:r>
    </w:p>
    <w:p w14:paraId="064687BB" w14:textId="5E5CE514" w:rsidR="00CC6FBD" w:rsidRPr="002437CB" w:rsidRDefault="00CC6FBD" w:rsidP="00CC6FBD">
      <w:pPr>
        <w:pStyle w:val="PL"/>
      </w:pPr>
      <w:r w:rsidRPr="002437CB">
        <w:t xml:space="preserve">    Monitor Subscription and receive AIMLE</w:t>
      </w:r>
      <w:r w:rsidR="00662180">
        <w:t>S</w:t>
      </w:r>
      <w:r w:rsidRPr="002437CB">
        <w:t xml:space="preserve"> ML Model Performance Monitor Notifications.</w:t>
      </w:r>
      <w:r w:rsidR="00662180">
        <w:t xml:space="preserve">  </w:t>
      </w:r>
    </w:p>
    <w:p w14:paraId="5AD1C4DC" w14:textId="1E616CF5" w:rsidR="00CC6FBD" w:rsidRPr="002437CB" w:rsidRDefault="00CC6FBD" w:rsidP="00CC6FBD">
      <w:pPr>
        <w:pStyle w:val="PL"/>
      </w:pPr>
      <w:r w:rsidRPr="002437CB">
        <w:t xml:space="preserve">    © 2025, 3GPP Organizational Partners (ARIB, ATIS, CCSA, ETSI, TSDSI, TTA, TTC).</w:t>
      </w:r>
      <w:r w:rsidR="00662180">
        <w:t xml:space="preserve">   </w:t>
      </w:r>
    </w:p>
    <w:p w14:paraId="3C7A010A" w14:textId="77777777" w:rsidR="00CC6FBD" w:rsidRPr="002437CB" w:rsidRDefault="00CC6FBD" w:rsidP="00CC6FBD">
      <w:pPr>
        <w:pStyle w:val="PL"/>
      </w:pPr>
      <w:r w:rsidRPr="002437CB">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F23DCA8" w:rsidR="00CC6FBD" w:rsidRPr="002437CB" w:rsidRDefault="00CC6FBD" w:rsidP="00CC6FBD">
      <w:pPr>
        <w:pStyle w:val="PL"/>
      </w:pPr>
      <w:r w:rsidRPr="002437CB">
        <w:t xml:space="preserve">    3GPP TS 29.482 v1.</w:t>
      </w:r>
      <w:r w:rsidR="00226FEA">
        <w:t>3</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lastRenderedPageBreak/>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lastRenderedPageBreak/>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lastRenderedPageBreak/>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lastRenderedPageBreak/>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lastRenderedPageBreak/>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311" w:name="_Toc212496232"/>
      <w:bookmarkStart w:id="3312" w:name="_Toc214953805"/>
      <w:bookmarkStart w:id="3313" w:name="_Toc214954531"/>
      <w:bookmarkStart w:id="3314" w:name="_Toc214969153"/>
      <w:r w:rsidRPr="002437CB">
        <w:rPr>
          <w:rFonts w:eastAsia="SimSun"/>
        </w:rPr>
        <w:lastRenderedPageBreak/>
        <w:t>A.</w:t>
      </w:r>
      <w:r w:rsidR="004076B8" w:rsidRPr="002437CB">
        <w:rPr>
          <w:rFonts w:eastAsia="SimSun"/>
        </w:rPr>
        <w:t>16</w:t>
      </w:r>
      <w:r w:rsidRPr="002437CB">
        <w:rPr>
          <w:rFonts w:eastAsia="SimSun"/>
        </w:rPr>
        <w:tab/>
        <w:t>AIMLES_TLModelSelectionAssistance API</w:t>
      </w:r>
      <w:bookmarkEnd w:id="3311"/>
      <w:bookmarkEnd w:id="3312"/>
      <w:bookmarkEnd w:id="3313"/>
      <w:bookmarkEnd w:id="3314"/>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1C614062" w14:textId="77777777" w:rsidR="00901C91" w:rsidRPr="002437CB" w:rsidRDefault="00901C91" w:rsidP="00901C91">
      <w:pPr>
        <w:pStyle w:val="PL"/>
      </w:pPr>
      <w:r w:rsidRPr="002437CB">
        <w:t>info:</w:t>
      </w:r>
    </w:p>
    <w:p w14:paraId="59EFB835" w14:textId="77777777" w:rsidR="00901C91" w:rsidRPr="002437CB" w:rsidRDefault="00901C91" w:rsidP="00901C91">
      <w:pPr>
        <w:pStyle w:val="PL"/>
      </w:pPr>
      <w:r w:rsidRPr="002437CB">
        <w:t xml:space="preserve">  title: AIMLE Transfer Learning Model Selection Assistance Service</w:t>
      </w:r>
    </w:p>
    <w:p w14:paraId="5C7AA377" w14:textId="3E848C9D" w:rsidR="00901C91" w:rsidRPr="002437CB" w:rsidRDefault="00901C91" w:rsidP="00901C91">
      <w:pPr>
        <w:pStyle w:val="PL"/>
      </w:pPr>
      <w:r w:rsidRPr="002437CB">
        <w:t xml:space="preserve">  version: 1.0.0</w:t>
      </w:r>
    </w:p>
    <w:p w14:paraId="67DE00BE" w14:textId="77777777" w:rsidR="00901C91" w:rsidRPr="002437CB" w:rsidRDefault="00901C91" w:rsidP="00901C91">
      <w:pPr>
        <w:pStyle w:val="PL"/>
      </w:pPr>
      <w:r w:rsidRPr="002437CB">
        <w:t xml:space="preserve">  description: |</w:t>
      </w:r>
    </w:p>
    <w:p w14:paraId="4ACF642C" w14:textId="7E132E1D" w:rsidR="00901C91" w:rsidRPr="002437CB" w:rsidRDefault="00901C91" w:rsidP="00901C91">
      <w:pPr>
        <w:pStyle w:val="PL"/>
      </w:pPr>
      <w:r w:rsidRPr="002437CB">
        <w:t xml:space="preserve">    </w:t>
      </w:r>
      <w:r w:rsidR="00662180">
        <w:t xml:space="preserve">API for </w:t>
      </w:r>
      <w:r w:rsidRPr="002437CB">
        <w:t>AIMLE</w:t>
      </w:r>
      <w:r w:rsidR="00662180">
        <w:t>S</w:t>
      </w:r>
      <w:r w:rsidRPr="002437CB">
        <w:t xml:space="preserve"> </w:t>
      </w:r>
      <w:r w:rsidR="00662180">
        <w:t>Transfer Learning Model Selection Assistance Service</w:t>
      </w:r>
      <w:r w:rsidRPr="002437CB">
        <w:t xml:space="preserve">.  </w:t>
      </w:r>
    </w:p>
    <w:p w14:paraId="1142BC16" w14:textId="01AB841D" w:rsidR="00901C91" w:rsidRPr="002437CB" w:rsidRDefault="00901C91" w:rsidP="00901C91">
      <w:pPr>
        <w:pStyle w:val="PL"/>
      </w:pPr>
      <w:r w:rsidRPr="002437CB">
        <w:t xml:space="preserve">    © 2025, 3GPP Organizational Partners (ARIB, ATIS, CCSA, ETSI, TSDSI, TTA, TTC).</w:t>
      </w:r>
      <w:r w:rsidR="00662180">
        <w:t xml:space="preserve">   </w:t>
      </w:r>
    </w:p>
    <w:p w14:paraId="48365223" w14:textId="77777777" w:rsidR="00901C91" w:rsidRPr="002437CB" w:rsidRDefault="00901C91" w:rsidP="00901C91">
      <w:pPr>
        <w:pStyle w:val="PL"/>
      </w:pPr>
      <w:r w:rsidRPr="002437CB">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40DCFF87" w:rsidR="00901C91" w:rsidRPr="002437CB" w:rsidRDefault="00901C91" w:rsidP="00901C91">
      <w:pPr>
        <w:pStyle w:val="PL"/>
      </w:pPr>
      <w:r w:rsidRPr="002437CB">
        <w:t xml:space="preserve">    3GPP TS 29.482 v1.</w:t>
      </w:r>
      <w:r w:rsidR="00226FEA">
        <w:t>3</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lastRenderedPageBreak/>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315" w:name="_Toc212496233"/>
      <w:bookmarkStart w:id="3316" w:name="_Toc214953806"/>
      <w:bookmarkStart w:id="3317" w:name="_Toc214954532"/>
      <w:bookmarkStart w:id="3318" w:name="_Toc214969154"/>
      <w:r w:rsidRPr="002437CB">
        <w:rPr>
          <w:rFonts w:eastAsia="SimSun"/>
        </w:rPr>
        <w:lastRenderedPageBreak/>
        <w:t>A.</w:t>
      </w:r>
      <w:r w:rsidR="004076B8" w:rsidRPr="002437CB">
        <w:rPr>
          <w:rFonts w:eastAsia="SimSun"/>
        </w:rPr>
        <w:t>17</w:t>
      </w:r>
      <w:r w:rsidRPr="002437CB">
        <w:rPr>
          <w:rFonts w:eastAsia="SimSun"/>
        </w:rPr>
        <w:tab/>
        <w:t>MLR_FLEvents API</w:t>
      </w:r>
      <w:bookmarkEnd w:id="3315"/>
      <w:bookmarkEnd w:id="3316"/>
      <w:bookmarkEnd w:id="3317"/>
      <w:bookmarkEnd w:id="3318"/>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40DF43AA" w14:textId="77777777" w:rsidR="00592DCB" w:rsidRPr="002437CB" w:rsidRDefault="00592DCB" w:rsidP="00592DCB">
      <w:pPr>
        <w:pStyle w:val="PL"/>
      </w:pPr>
      <w:r w:rsidRPr="002437CB">
        <w:t>info:</w:t>
      </w:r>
    </w:p>
    <w:p w14:paraId="5033BA68" w14:textId="77777777" w:rsidR="00592DCB" w:rsidRPr="002437CB" w:rsidRDefault="00592DCB" w:rsidP="00592DCB">
      <w:pPr>
        <w:pStyle w:val="PL"/>
      </w:pPr>
      <w:r w:rsidRPr="002437CB">
        <w:t xml:space="preserve">  title: Machine Learning Federated Learning Events Service</w:t>
      </w:r>
    </w:p>
    <w:p w14:paraId="6B8305F7" w14:textId="32459448" w:rsidR="00592DCB" w:rsidRPr="002437CB" w:rsidRDefault="00592DCB" w:rsidP="00592DCB">
      <w:pPr>
        <w:pStyle w:val="PL"/>
      </w:pPr>
      <w:r w:rsidRPr="002437CB">
        <w:t xml:space="preserve">  version: 1.0.0</w:t>
      </w:r>
    </w:p>
    <w:p w14:paraId="1C88BAEF" w14:textId="77777777" w:rsidR="00592DCB" w:rsidRPr="002437CB" w:rsidRDefault="00592DCB" w:rsidP="00592DCB">
      <w:pPr>
        <w:pStyle w:val="PL"/>
      </w:pPr>
      <w:r w:rsidRPr="002437CB">
        <w:t xml:space="preserve">  description: |</w:t>
      </w:r>
    </w:p>
    <w:p w14:paraId="4478335F" w14:textId="77777777" w:rsidR="00592DCB" w:rsidRPr="002437CB" w:rsidRDefault="00592DCB" w:rsidP="00592DCB">
      <w:pPr>
        <w:pStyle w:val="PL"/>
      </w:pPr>
      <w:r w:rsidRPr="002437CB">
        <w:t xml:space="preserve">    ML Repository provides a service consumer to create/update/delete an MLR FL Events</w:t>
      </w:r>
    </w:p>
    <w:p w14:paraId="5257A777" w14:textId="6C009147" w:rsidR="00592DCB" w:rsidRPr="002437CB" w:rsidRDefault="00592DCB" w:rsidP="00592DCB">
      <w:pPr>
        <w:pStyle w:val="PL"/>
      </w:pPr>
      <w:r w:rsidRPr="002437CB">
        <w:t xml:space="preserve">    Subscription and receive MLR FL Events Notifications.</w:t>
      </w:r>
      <w:r w:rsidR="00662180">
        <w:t xml:space="preserve">  </w:t>
      </w:r>
    </w:p>
    <w:p w14:paraId="07C065E9" w14:textId="75CB5138" w:rsidR="00592DCB" w:rsidRPr="002437CB" w:rsidRDefault="00592DCB" w:rsidP="00592DCB">
      <w:pPr>
        <w:pStyle w:val="PL"/>
      </w:pPr>
      <w:r w:rsidRPr="002437CB">
        <w:t xml:space="preserve">    © 2025, 3GPP Organizational Partners (ARIB, ATIS, CCSA, ETSI, TSDSI, TTA, TTC).</w:t>
      </w:r>
      <w:r w:rsidR="00662180">
        <w:t xml:space="preserve">   </w:t>
      </w:r>
    </w:p>
    <w:p w14:paraId="7B1261C6" w14:textId="77777777" w:rsidR="00592DCB" w:rsidRPr="002437CB" w:rsidRDefault="00592DCB" w:rsidP="00592DCB">
      <w:pPr>
        <w:pStyle w:val="PL"/>
      </w:pPr>
      <w:r w:rsidRPr="002437CB">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325659D6" w:rsidR="00592DCB" w:rsidRPr="002437CB" w:rsidRDefault="00592DCB" w:rsidP="00592DCB">
      <w:pPr>
        <w:pStyle w:val="PL"/>
      </w:pPr>
      <w:r w:rsidRPr="002437CB">
        <w:t xml:space="preserve">    3GPP TS 29.482 v1.</w:t>
      </w:r>
      <w:r w:rsidR="00226FEA">
        <w:t>3</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lastRenderedPageBreak/>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lastRenderedPageBreak/>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lastRenderedPageBreak/>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lastRenderedPageBreak/>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lastRenderedPageBreak/>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lastRenderedPageBreak/>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319" w:name="_Toc212496234"/>
      <w:bookmarkStart w:id="3320" w:name="_Toc214953807"/>
      <w:bookmarkStart w:id="3321" w:name="_Toc214954533"/>
      <w:bookmarkStart w:id="3322" w:name="_Toc214969155"/>
      <w:r w:rsidRPr="002437CB">
        <w:rPr>
          <w:rFonts w:eastAsia="SimSun"/>
        </w:rPr>
        <w:lastRenderedPageBreak/>
        <w:t>A.</w:t>
      </w:r>
      <w:r w:rsidR="004076B8" w:rsidRPr="002437CB">
        <w:rPr>
          <w:rFonts w:eastAsia="SimSun"/>
        </w:rPr>
        <w:t>18</w:t>
      </w:r>
      <w:r w:rsidRPr="002437CB">
        <w:rPr>
          <w:rFonts w:eastAsia="SimSun"/>
        </w:rPr>
        <w:tab/>
        <w:t>MLR_FLMember API</w:t>
      </w:r>
      <w:bookmarkEnd w:id="3319"/>
      <w:bookmarkEnd w:id="3320"/>
      <w:bookmarkEnd w:id="3321"/>
      <w:bookmarkEnd w:id="3322"/>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4AF9D17C" w14:textId="77777777" w:rsidR="000C69D4" w:rsidRPr="002437CB" w:rsidRDefault="000C69D4" w:rsidP="000C69D4">
      <w:pPr>
        <w:pStyle w:val="PL"/>
      </w:pPr>
      <w:r w:rsidRPr="002437CB">
        <w:t>info:</w:t>
      </w:r>
    </w:p>
    <w:p w14:paraId="6CE669AC" w14:textId="77777777" w:rsidR="000C69D4" w:rsidRPr="002437CB" w:rsidRDefault="000C69D4" w:rsidP="000C69D4">
      <w:pPr>
        <w:pStyle w:val="PL"/>
      </w:pPr>
      <w:r w:rsidRPr="002437CB">
        <w:t xml:space="preserve">  title: AIMLE Repository Federated Member Service</w:t>
      </w:r>
    </w:p>
    <w:p w14:paraId="5E70CD57" w14:textId="71852432" w:rsidR="000C69D4" w:rsidRPr="002437CB" w:rsidRDefault="000C69D4" w:rsidP="000C69D4">
      <w:pPr>
        <w:pStyle w:val="PL"/>
      </w:pPr>
      <w:r w:rsidRPr="002437CB">
        <w:t xml:space="preserve">  version: 1.0.0</w:t>
      </w:r>
    </w:p>
    <w:p w14:paraId="28826523" w14:textId="77777777" w:rsidR="000C69D4" w:rsidRPr="002437CB" w:rsidRDefault="000C69D4" w:rsidP="000C69D4">
      <w:pPr>
        <w:pStyle w:val="PL"/>
      </w:pPr>
      <w:r w:rsidRPr="002437CB">
        <w:t xml:space="preserve">  description: |</w:t>
      </w:r>
    </w:p>
    <w:p w14:paraId="2D6EC416" w14:textId="7735A449" w:rsidR="000C69D4" w:rsidRPr="002437CB" w:rsidRDefault="000C69D4" w:rsidP="000C69D4">
      <w:pPr>
        <w:pStyle w:val="PL"/>
      </w:pPr>
      <w:r w:rsidRPr="002437CB">
        <w:t xml:space="preserve">    AIMLE Repository provides a service consumer to register/update/deregister/retrieve FL members.</w:t>
      </w:r>
      <w:r w:rsidR="00662180">
        <w:rPr>
          <w:lang w:eastAsia="ja-JP"/>
        </w:rPr>
        <w:t xml:space="preserve">  </w:t>
      </w:r>
    </w:p>
    <w:p w14:paraId="0D6547B4" w14:textId="77777777" w:rsidR="000C69D4" w:rsidRPr="002437CB" w:rsidRDefault="000C69D4" w:rsidP="000C69D4">
      <w:pPr>
        <w:pStyle w:val="PL"/>
      </w:pPr>
      <w:r w:rsidRPr="002437CB">
        <w:t xml:space="preserve">    © 2025, 3GPP Organizational Partners (ARIB, ATIS, CCSA, ETSI, TSDSI, TTA, TTC).   </w:t>
      </w:r>
    </w:p>
    <w:p w14:paraId="017C715A" w14:textId="77777777" w:rsidR="000C69D4" w:rsidRPr="002437CB" w:rsidRDefault="000C69D4" w:rsidP="000C69D4">
      <w:pPr>
        <w:pStyle w:val="PL"/>
      </w:pPr>
      <w:r w:rsidRPr="002437CB">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1BCA8A20" w:rsidR="000C69D4" w:rsidRPr="002437CB" w:rsidRDefault="000C69D4" w:rsidP="000C69D4">
      <w:pPr>
        <w:pStyle w:val="PL"/>
      </w:pPr>
      <w:r w:rsidRPr="002437CB">
        <w:t xml:space="preserve">    3GPP TS 29.482 v1.</w:t>
      </w:r>
      <w:r w:rsidR="00226FEA">
        <w:t>3</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lastRenderedPageBreak/>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lastRenderedPageBreak/>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lastRenderedPageBreak/>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lastRenderedPageBreak/>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323" w:name="_Toc212496235"/>
      <w:bookmarkStart w:id="3324" w:name="_Toc214953808"/>
      <w:bookmarkStart w:id="3325" w:name="_Toc214954534"/>
      <w:bookmarkStart w:id="3326" w:name="_Toc214969156"/>
      <w:r w:rsidRPr="002437CB">
        <w:lastRenderedPageBreak/>
        <w:t>A</w:t>
      </w:r>
      <w:r w:rsidR="00FF4447" w:rsidRPr="002437CB">
        <w:t>.19</w:t>
      </w:r>
      <w:r w:rsidRPr="002437CB">
        <w:tab/>
      </w:r>
      <w:r w:rsidRPr="002437CB">
        <w:rPr>
          <w:lang w:eastAsia="zh-CN"/>
        </w:rPr>
        <w:t>AIMLES_MLModelTraining API</w:t>
      </w:r>
      <w:bookmarkEnd w:id="3323"/>
      <w:bookmarkEnd w:id="3324"/>
      <w:bookmarkEnd w:id="3325"/>
      <w:bookmarkEnd w:id="3326"/>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48225061" w14:textId="77777777" w:rsidR="0044117D" w:rsidRPr="002437CB" w:rsidRDefault="0044117D" w:rsidP="0044117D">
      <w:pPr>
        <w:pStyle w:val="PL"/>
      </w:pPr>
      <w:r w:rsidRPr="002437CB">
        <w:t>info:</w:t>
      </w:r>
    </w:p>
    <w:p w14:paraId="67727D57" w14:textId="77777777" w:rsidR="0044117D" w:rsidRPr="002437CB" w:rsidRDefault="0044117D" w:rsidP="0044117D">
      <w:pPr>
        <w:pStyle w:val="PL"/>
      </w:pPr>
      <w:r w:rsidRPr="002437CB">
        <w:t xml:space="preserve">  title: AIMLE ML Model Training API</w:t>
      </w:r>
    </w:p>
    <w:p w14:paraId="2E3F6639" w14:textId="32717B06" w:rsidR="0044117D" w:rsidRPr="002437CB" w:rsidRDefault="0044117D" w:rsidP="0044117D">
      <w:pPr>
        <w:pStyle w:val="PL"/>
      </w:pPr>
      <w:r w:rsidRPr="002437CB">
        <w:t xml:space="preserve">  version: 1.0.0</w:t>
      </w:r>
    </w:p>
    <w:p w14:paraId="51415699" w14:textId="77777777" w:rsidR="0044117D" w:rsidRPr="002437CB" w:rsidRDefault="0044117D" w:rsidP="0044117D">
      <w:pPr>
        <w:pStyle w:val="PL"/>
      </w:pPr>
      <w:r w:rsidRPr="002437CB">
        <w:t xml:space="preserve">  description: |</w:t>
      </w:r>
    </w:p>
    <w:p w14:paraId="52A406C5" w14:textId="06398403" w:rsidR="0044117D" w:rsidRPr="002437CB" w:rsidRDefault="0044117D" w:rsidP="0044117D">
      <w:pPr>
        <w:pStyle w:val="PL"/>
      </w:pPr>
      <w:r w:rsidRPr="002437CB">
        <w:t xml:space="preserve">    API for AIMLE</w:t>
      </w:r>
      <w:r w:rsidR="00662180">
        <w:t>S</w:t>
      </w:r>
      <w:r w:rsidRPr="002437CB">
        <w:t xml:space="preserve"> ML Model Training Service.  </w:t>
      </w:r>
    </w:p>
    <w:p w14:paraId="79A48F93" w14:textId="41D7954B" w:rsidR="0044117D" w:rsidRPr="002437CB" w:rsidRDefault="0044117D" w:rsidP="0044117D">
      <w:pPr>
        <w:pStyle w:val="PL"/>
      </w:pPr>
      <w:r w:rsidRPr="002437CB">
        <w:t xml:space="preserve">    © 2025, 3GPP Organizational Partners (ARIB, ATIS, CCSA, ETSI, TSDSI, TTA, TTC).</w:t>
      </w:r>
      <w:r w:rsidR="00662180">
        <w:t xml:space="preserve">   </w:t>
      </w:r>
    </w:p>
    <w:p w14:paraId="3924FCB4" w14:textId="77777777" w:rsidR="0044117D" w:rsidRPr="002437CB" w:rsidRDefault="0044117D" w:rsidP="0044117D">
      <w:pPr>
        <w:pStyle w:val="PL"/>
      </w:pPr>
      <w:r w:rsidRPr="002437CB">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4689650E" w:rsidR="0044117D" w:rsidRPr="002437CB" w:rsidRDefault="0044117D" w:rsidP="0044117D">
      <w:pPr>
        <w:pStyle w:val="PL"/>
      </w:pPr>
      <w:r w:rsidRPr="002437CB">
        <w:t xml:space="preserve">    3GPP TS 29.482 v1.</w:t>
      </w:r>
      <w:r w:rsidR="00226FEA">
        <w:t>3</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lastRenderedPageBreak/>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lastRenderedPageBreak/>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lastRenderedPageBreak/>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lastRenderedPageBreak/>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327" w:name="_Toc212496236"/>
      <w:bookmarkStart w:id="3328" w:name="_Toc214953809"/>
      <w:bookmarkStart w:id="3329" w:name="_Toc214954535"/>
      <w:bookmarkStart w:id="3330" w:name="_Toc214969157"/>
      <w:r w:rsidRPr="002437CB">
        <w:lastRenderedPageBreak/>
        <w:t>A.</w:t>
      </w:r>
      <w:r w:rsidR="00FF4447" w:rsidRPr="002437CB">
        <w:t>20</w:t>
      </w:r>
      <w:r w:rsidRPr="002437CB">
        <w:tab/>
      </w:r>
      <w:r w:rsidRPr="002437CB">
        <w:rPr>
          <w:lang w:eastAsia="zh-CN"/>
        </w:rPr>
        <w:t>AIMLES_SplitOpEvent API</w:t>
      </w:r>
      <w:bookmarkEnd w:id="3327"/>
      <w:bookmarkEnd w:id="3328"/>
      <w:bookmarkEnd w:id="3329"/>
      <w:bookmarkEnd w:id="3330"/>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7BE6DC81" w14:textId="77777777" w:rsidR="00CB5065" w:rsidRPr="002437CB" w:rsidRDefault="00CB5065" w:rsidP="00CB5065">
      <w:pPr>
        <w:pStyle w:val="PL"/>
      </w:pPr>
      <w:r w:rsidRPr="002437CB">
        <w:t>info:</w:t>
      </w:r>
    </w:p>
    <w:p w14:paraId="1391B1C2" w14:textId="396BFDC5" w:rsidR="00CB5065" w:rsidRPr="002437CB" w:rsidRDefault="00CB5065" w:rsidP="00CB5065">
      <w:pPr>
        <w:pStyle w:val="PL"/>
      </w:pPr>
      <w:r w:rsidRPr="002437CB">
        <w:t xml:space="preserve">  title: A</w:t>
      </w:r>
      <w:r w:rsidR="00662180">
        <w:t>IMLES</w:t>
      </w:r>
      <w:r w:rsidRPr="002437CB">
        <w:t>_SplitOpEvent</w:t>
      </w:r>
    </w:p>
    <w:p w14:paraId="1DA26BCB" w14:textId="77777777" w:rsidR="00CB5065" w:rsidRPr="002437CB" w:rsidRDefault="00CB5065" w:rsidP="00CB5065">
      <w:pPr>
        <w:pStyle w:val="PL"/>
      </w:pPr>
      <w:r w:rsidRPr="002437CB">
        <w:t xml:space="preserve">  description: |</w:t>
      </w:r>
    </w:p>
    <w:p w14:paraId="7B0E008B" w14:textId="2D6EFF45" w:rsidR="00CB5065" w:rsidRPr="002437CB" w:rsidRDefault="00CB5065" w:rsidP="00CB5065">
      <w:pPr>
        <w:pStyle w:val="PL"/>
      </w:pPr>
      <w:r w:rsidRPr="002437CB">
        <w:t xml:space="preserve">    API for AIMLE</w:t>
      </w:r>
      <w:r w:rsidR="00662180">
        <w:t>S</w:t>
      </w:r>
      <w:r w:rsidRPr="002437CB">
        <w:t xml:space="preserve"> Split Operation Event Service.  </w:t>
      </w:r>
    </w:p>
    <w:p w14:paraId="6337BE5E" w14:textId="31BBE25C" w:rsidR="00CB5065" w:rsidRPr="002437CB" w:rsidRDefault="00CB5065" w:rsidP="00CB5065">
      <w:pPr>
        <w:pStyle w:val="PL"/>
      </w:pPr>
      <w:r w:rsidRPr="002437CB">
        <w:t xml:space="preserve">    © 2025, 3GPP Organizational Partners (ARIB, ATIS, CCSA, ETSI, TSDSI, TTA, TTC).</w:t>
      </w:r>
      <w:r w:rsidR="00662180">
        <w:t xml:space="preserve">   </w:t>
      </w:r>
    </w:p>
    <w:p w14:paraId="6C8F0F50" w14:textId="77777777" w:rsidR="00CB5065" w:rsidRPr="002437CB" w:rsidRDefault="00CB5065" w:rsidP="00CB5065">
      <w:pPr>
        <w:pStyle w:val="PL"/>
      </w:pPr>
      <w:r w:rsidRPr="002437CB">
        <w:t xml:space="preserve">    All rights reserved.</w:t>
      </w:r>
    </w:p>
    <w:p w14:paraId="474B50DF" w14:textId="7EF3507F" w:rsidR="00CB5065" w:rsidRPr="002437CB" w:rsidRDefault="00CB5065" w:rsidP="00CB5065">
      <w:pPr>
        <w:pStyle w:val="PL"/>
      </w:pPr>
      <w:r w:rsidRPr="002437CB">
        <w:t xml:space="preserve">  version: "1.0.0"</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3299DADF" w:rsidR="00CB5065" w:rsidRPr="002437CB" w:rsidRDefault="00CB5065" w:rsidP="00CB5065">
      <w:pPr>
        <w:pStyle w:val="PL"/>
      </w:pPr>
      <w:r w:rsidRPr="002437CB">
        <w:t xml:space="preserve">    3GPP TS 29.482 v1.</w:t>
      </w:r>
      <w:r w:rsidR="00226FEA">
        <w:t>3</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lastRenderedPageBreak/>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lastRenderedPageBreak/>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lastRenderedPageBreak/>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lastRenderedPageBreak/>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0A4E561C" w14:textId="77777777" w:rsidR="00CB5065" w:rsidRPr="002437CB" w:rsidRDefault="00CB5065" w:rsidP="00CB5065">
      <w:pPr>
        <w:pStyle w:val="PL"/>
      </w:pPr>
      <w:r w:rsidRPr="002437CB">
        <w:t xml:space="preserve">            $ref: '#/components/schemas/StageInfo'</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lastRenderedPageBreak/>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5701B836" w14:textId="77777777" w:rsidR="00CB5065" w:rsidRPr="002437CB" w:rsidRDefault="00CB5065" w:rsidP="00CB5065">
      <w:pPr>
        <w:pStyle w:val="PL"/>
      </w:pPr>
      <w:r w:rsidRPr="002437CB">
        <w:t xml:space="preserve">            $ref: '#/components/schemas/SplitOpProfile'</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52FAF811" w14:textId="77777777" w:rsidR="00CB5065" w:rsidRPr="002437CB" w:rsidRDefault="00CB5065" w:rsidP="00CB5065">
      <w:pPr>
        <w:pStyle w:val="PL"/>
      </w:pPr>
      <w:r w:rsidRPr="002437CB">
        <w:t xml:space="preserve">            $ref: '#/components/schemas/StageInfo'</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1B07A3C8" w14:textId="77777777" w:rsidR="00CB5065" w:rsidRPr="002437CB" w:rsidRDefault="00CB5065" w:rsidP="00CB5065">
      <w:pPr>
        <w:pStyle w:val="PL"/>
      </w:pPr>
      <w:r w:rsidRPr="002437CB">
        <w:t xml:space="preserve">            $ref: 'TS29558_Eees_EASRegistration.yaml#/components/schemas/EndPoint'</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lastRenderedPageBreak/>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0A214496" w14:textId="77777777" w:rsidR="00CB5065" w:rsidRPr="002437CB" w:rsidRDefault="00CB5065" w:rsidP="00CB5065">
      <w:pPr>
        <w:pStyle w:val="PL"/>
      </w:pPr>
      <w:r w:rsidRPr="002437CB">
        <w:t xml:space="preserve">           - SPLIT_OP_ASSISTANCE_INFO</w:t>
      </w:r>
    </w:p>
    <w:p w14:paraId="3950E68A" w14:textId="77777777" w:rsidR="00CB5065" w:rsidRPr="002437CB" w:rsidRDefault="00CB5065" w:rsidP="00CB5065">
      <w:pPr>
        <w:pStyle w:val="PL"/>
      </w:pP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742F2C4F" w14:textId="77777777" w:rsidR="00CB5065" w:rsidRPr="002437CB" w:rsidRDefault="00CB5065" w:rsidP="00CB5065">
      <w:pPr>
        <w:pStyle w:val="PL"/>
      </w:pPr>
      <w:r w:rsidRPr="002437CB">
        <w:t xml:space="preserve">           - DELETED</w:t>
      </w:r>
    </w:p>
    <w:p w14:paraId="50C3C676" w14:textId="77777777" w:rsidR="00CB5065" w:rsidRPr="002437CB" w:rsidRDefault="00CB5065" w:rsidP="00CB5065">
      <w:pPr>
        <w:pStyle w:val="PL"/>
      </w:pP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331" w:name="_Toc212496237"/>
      <w:bookmarkStart w:id="3332" w:name="_Toc214953810"/>
      <w:bookmarkStart w:id="3333" w:name="_Toc214954536"/>
      <w:bookmarkStart w:id="3334" w:name="_Toc214969158"/>
      <w:r w:rsidRPr="002437CB">
        <w:lastRenderedPageBreak/>
        <w:t>Annex B (informative):</w:t>
      </w:r>
      <w:r w:rsidRPr="002437CB">
        <w:br/>
        <w:t>Withdrawn API versions</w:t>
      </w:r>
      <w:bookmarkEnd w:id="3264"/>
      <w:bookmarkEnd w:id="3265"/>
      <w:bookmarkEnd w:id="3331"/>
      <w:bookmarkEnd w:id="3332"/>
      <w:bookmarkEnd w:id="3333"/>
      <w:bookmarkEnd w:id="3334"/>
    </w:p>
    <w:p w14:paraId="1A37F315" w14:textId="3EFA794D" w:rsidR="00662390" w:rsidRPr="002437CB" w:rsidRDefault="00662390" w:rsidP="00533F6B">
      <w:pPr>
        <w:pStyle w:val="Heading1"/>
      </w:pPr>
      <w:bookmarkStart w:id="3335" w:name="_Toc195627965"/>
      <w:bookmarkStart w:id="3336" w:name="_Toc195628206"/>
      <w:bookmarkStart w:id="3337" w:name="_Toc212496238"/>
      <w:bookmarkStart w:id="3338" w:name="_Toc214953811"/>
      <w:bookmarkStart w:id="3339" w:name="_Toc214954537"/>
      <w:bookmarkStart w:id="3340" w:name="_Toc214969159"/>
      <w:r w:rsidRPr="002437CB">
        <w:t>B.1</w:t>
      </w:r>
      <w:r w:rsidRPr="002437CB">
        <w:tab/>
        <w:t>General</w:t>
      </w:r>
      <w:bookmarkEnd w:id="3335"/>
      <w:bookmarkEnd w:id="3336"/>
      <w:bookmarkEnd w:id="3337"/>
      <w:bookmarkEnd w:id="3338"/>
      <w:bookmarkEnd w:id="3339"/>
      <w:bookmarkEnd w:id="3340"/>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341" w:name="_Toc144024303"/>
      <w:bookmarkStart w:id="3342" w:name="_Toc148177058"/>
      <w:bookmarkStart w:id="3343" w:name="_Toc151379522"/>
      <w:bookmarkStart w:id="3344" w:name="_Toc151445703"/>
      <w:bookmarkStart w:id="3345" w:name="_Toc160470786"/>
      <w:bookmarkStart w:id="3346" w:name="_Toc164873930"/>
      <w:bookmarkStart w:id="3347" w:name="_Toc180306618"/>
      <w:bookmarkStart w:id="3348" w:name="_Toc192868562"/>
      <w:bookmarkStart w:id="3349" w:name="_Toc195627966"/>
      <w:bookmarkStart w:id="3350" w:name="_Toc195628207"/>
      <w:bookmarkStart w:id="3351" w:name="_Toc212496239"/>
      <w:bookmarkStart w:id="3352" w:name="_Toc214953812"/>
      <w:bookmarkStart w:id="3353" w:name="_Toc214954538"/>
      <w:bookmarkStart w:id="3354" w:name="_Toc214969160"/>
      <w:r w:rsidRPr="002437CB">
        <w:t>B.</w:t>
      </w:r>
      <w:r w:rsidR="00A118DA" w:rsidRPr="002437CB">
        <w:t>2</w:t>
      </w:r>
      <w:r w:rsidRPr="002437CB">
        <w:tab/>
        <w:t>AIMLES_ContextTransfer API</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355" w:name="_Toc195627967"/>
      <w:bookmarkStart w:id="3356" w:name="_Toc195628208"/>
      <w:bookmarkStart w:id="3357" w:name="_Toc212496240"/>
      <w:bookmarkStart w:id="3358" w:name="_Toc214953813"/>
      <w:bookmarkStart w:id="3359" w:name="_Toc214954539"/>
      <w:bookmarkStart w:id="3360" w:name="_Toc214969161"/>
      <w:r w:rsidRPr="002437CB">
        <w:t>B.</w:t>
      </w:r>
      <w:r w:rsidR="00A919DF" w:rsidRPr="002437CB">
        <w:t>3</w:t>
      </w:r>
      <w:r w:rsidRPr="002437CB">
        <w:tab/>
        <w:t>AIMLES_DataManagement API</w:t>
      </w:r>
      <w:bookmarkEnd w:id="3355"/>
      <w:bookmarkEnd w:id="3356"/>
      <w:bookmarkEnd w:id="3357"/>
      <w:bookmarkEnd w:id="3358"/>
      <w:bookmarkEnd w:id="3359"/>
      <w:bookmarkEnd w:id="3360"/>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361" w:name="_Toc212496241"/>
      <w:bookmarkStart w:id="3362" w:name="_Toc214953814"/>
      <w:bookmarkStart w:id="3363" w:name="_Toc214954540"/>
      <w:bookmarkStart w:id="3364" w:name="_Toc214969162"/>
      <w:bookmarkStart w:id="3365" w:name="_Toc195627968"/>
      <w:bookmarkStart w:id="3366" w:name="_Toc195628209"/>
      <w:r w:rsidRPr="002437CB">
        <w:t>B.4</w:t>
      </w:r>
      <w:r w:rsidRPr="002437CB">
        <w:tab/>
        <w:t>MLR_MLModelManagement API</w:t>
      </w:r>
      <w:bookmarkEnd w:id="3361"/>
      <w:bookmarkEnd w:id="3362"/>
      <w:bookmarkEnd w:id="3363"/>
      <w:bookmarkEnd w:id="3364"/>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367" w:name="_Toc212496242"/>
      <w:bookmarkStart w:id="3368" w:name="_Toc214953815"/>
      <w:bookmarkStart w:id="3369" w:name="_Toc214954541"/>
      <w:bookmarkStart w:id="3370" w:name="_Toc214969163"/>
      <w:r w:rsidRPr="002437CB">
        <w:t>B.5</w:t>
      </w:r>
      <w:r w:rsidRPr="002437CB">
        <w:tab/>
      </w:r>
      <w:r w:rsidRPr="002437CB">
        <w:rPr>
          <w:lang w:eastAsia="zh-CN"/>
        </w:rPr>
        <w:t>AIMLES_AIMLEClientDiscovery API</w:t>
      </w:r>
      <w:bookmarkEnd w:id="3367"/>
      <w:bookmarkEnd w:id="3368"/>
      <w:bookmarkEnd w:id="3369"/>
      <w:bookmarkEnd w:id="3370"/>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371" w:name="_Toc212496243"/>
      <w:bookmarkStart w:id="3372" w:name="_Toc214953816"/>
      <w:bookmarkStart w:id="3373" w:name="_Toc214954542"/>
      <w:bookmarkStart w:id="3374" w:name="_Toc214969164"/>
      <w:r w:rsidRPr="002437CB">
        <w:lastRenderedPageBreak/>
        <w:t>B.6</w:t>
      </w:r>
      <w:r w:rsidRPr="002437CB">
        <w:tab/>
      </w:r>
      <w:r w:rsidRPr="002437CB">
        <w:rPr>
          <w:lang w:eastAsia="zh-CN"/>
        </w:rPr>
        <w:t>MLR_ModelInformationDiscovery</w:t>
      </w:r>
      <w:r w:rsidRPr="002437CB">
        <w:t xml:space="preserve"> API</w:t>
      </w:r>
      <w:bookmarkEnd w:id="3371"/>
      <w:bookmarkEnd w:id="3372"/>
      <w:bookmarkEnd w:id="3373"/>
      <w:bookmarkEnd w:id="3374"/>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375" w:name="_Toc212496244"/>
      <w:bookmarkStart w:id="3376" w:name="_Toc214953817"/>
      <w:bookmarkStart w:id="3377" w:name="_Toc214954543"/>
      <w:bookmarkStart w:id="3378" w:name="_Toc214969165"/>
      <w:r w:rsidRPr="002437CB">
        <w:t>B.7</w:t>
      </w:r>
      <w:r w:rsidRPr="002437CB">
        <w:tab/>
      </w:r>
      <w:r w:rsidRPr="002437CB">
        <w:rPr>
          <w:lang w:val="en-US"/>
        </w:rPr>
        <w:t>AIMLES_AIMLEClientSelection</w:t>
      </w:r>
      <w:r w:rsidRPr="002437CB">
        <w:t xml:space="preserve"> API</w:t>
      </w:r>
      <w:bookmarkEnd w:id="3375"/>
      <w:bookmarkEnd w:id="3376"/>
      <w:bookmarkEnd w:id="3377"/>
      <w:bookmarkEnd w:id="3378"/>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379" w:name="_Toc212496245"/>
      <w:bookmarkStart w:id="3380" w:name="_Toc214953818"/>
      <w:bookmarkStart w:id="3381" w:name="_Toc214954544"/>
      <w:bookmarkStart w:id="3382" w:name="_Toc214969166"/>
      <w:bookmarkStart w:id="3383" w:name="historyclause"/>
      <w:bookmarkEnd w:id="3365"/>
      <w:bookmarkEnd w:id="3366"/>
      <w:r w:rsidRPr="002437CB">
        <w:t>B.8</w:t>
      </w:r>
      <w:r w:rsidRPr="002437CB">
        <w:tab/>
        <w:t>AIMLES_AIMLEServiceOperationsManagement API</w:t>
      </w:r>
      <w:bookmarkEnd w:id="3379"/>
      <w:bookmarkEnd w:id="3380"/>
      <w:bookmarkEnd w:id="3381"/>
      <w:bookmarkEnd w:id="3382"/>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384" w:name="_Toc212496246"/>
      <w:bookmarkStart w:id="3385" w:name="_Toc214953819"/>
      <w:bookmarkStart w:id="3386" w:name="_Toc214954545"/>
      <w:bookmarkStart w:id="3387" w:name="_Toc214969167"/>
      <w:r w:rsidRPr="002437CB">
        <w:t>B.9</w:t>
      </w:r>
      <w:r w:rsidRPr="002437CB">
        <w:tab/>
        <w:t>AIMLES_HierarchicalComputingAssist API</w:t>
      </w:r>
      <w:bookmarkEnd w:id="3384"/>
      <w:bookmarkEnd w:id="3385"/>
      <w:bookmarkEnd w:id="3386"/>
      <w:bookmarkEnd w:id="3387"/>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388" w:name="_Toc212496247"/>
      <w:bookmarkStart w:id="3389" w:name="_Toc214953820"/>
      <w:bookmarkStart w:id="3390" w:name="_Toc214954546"/>
      <w:bookmarkStart w:id="3391" w:name="_Toc214969168"/>
      <w:r w:rsidRPr="002437CB">
        <w:rPr>
          <w:rFonts w:cs="Arial"/>
          <w:lang w:val="en-US"/>
        </w:rPr>
        <w:t>B.10</w:t>
      </w:r>
      <w:r w:rsidRPr="002437CB">
        <w:rPr>
          <w:rFonts w:cs="Arial"/>
          <w:lang w:val="en-US"/>
        </w:rPr>
        <w:tab/>
        <w:t>AIMLES_AssistedMLModelSelection API</w:t>
      </w:r>
      <w:bookmarkEnd w:id="3388"/>
      <w:bookmarkEnd w:id="3389"/>
      <w:bookmarkEnd w:id="3390"/>
      <w:bookmarkEnd w:id="3391"/>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392" w:name="_Toc212496248"/>
    </w:p>
    <w:p w14:paraId="26695E5E" w14:textId="70442AA2" w:rsidR="009439AA" w:rsidRPr="002437CB" w:rsidRDefault="009439AA" w:rsidP="00A24C9B">
      <w:pPr>
        <w:pStyle w:val="Heading1"/>
      </w:pPr>
      <w:bookmarkStart w:id="3393" w:name="_Toc214953821"/>
      <w:bookmarkStart w:id="3394" w:name="_Toc214954547"/>
      <w:bookmarkStart w:id="3395" w:name="_Toc214969169"/>
      <w:r w:rsidRPr="002437CB">
        <w:t>B.11</w:t>
      </w:r>
      <w:r w:rsidRPr="002437CB">
        <w:tab/>
      </w:r>
      <w:r w:rsidRPr="002437CB">
        <w:rPr>
          <w:lang w:eastAsia="zh-CN"/>
        </w:rPr>
        <w:t>AIMLES_MLModelRetrieval API</w:t>
      </w:r>
      <w:bookmarkEnd w:id="3392"/>
      <w:bookmarkEnd w:id="3393"/>
      <w:bookmarkEnd w:id="3394"/>
      <w:bookmarkEnd w:id="3395"/>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lastRenderedPageBreak/>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396" w:name="_Toc212496249"/>
      <w:bookmarkStart w:id="3397" w:name="_Toc214953822"/>
      <w:bookmarkStart w:id="3398" w:name="_Toc214954548"/>
      <w:bookmarkStart w:id="3399" w:name="_Toc214969170"/>
      <w:r w:rsidRPr="002437CB">
        <w:t>B.12</w:t>
      </w:r>
      <w:r w:rsidRPr="002437CB">
        <w:tab/>
      </w:r>
      <w:r w:rsidRPr="002437CB">
        <w:rPr>
          <w:lang w:eastAsia="zh-CN"/>
        </w:rPr>
        <w:t>AIMLES_SplitOpNodeRegistration API</w:t>
      </w:r>
      <w:bookmarkEnd w:id="3396"/>
      <w:bookmarkEnd w:id="3397"/>
      <w:bookmarkEnd w:id="3398"/>
      <w:bookmarkEnd w:id="3399"/>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400" w:name="_Toc212496250"/>
      <w:bookmarkStart w:id="3401" w:name="_Toc214953823"/>
      <w:bookmarkStart w:id="3402" w:name="_Toc214954549"/>
      <w:bookmarkStart w:id="3403" w:name="_Toc214969171"/>
      <w:r w:rsidRPr="002437CB">
        <w:t>B.</w:t>
      </w:r>
      <w:r w:rsidR="004076B8" w:rsidRPr="002437CB">
        <w:t>13</w:t>
      </w:r>
      <w:r w:rsidRPr="002437CB">
        <w:tab/>
        <w:t>AIMLES_MLModelUpdate</w:t>
      </w:r>
      <w:r w:rsidRPr="002437CB">
        <w:rPr>
          <w:lang w:eastAsia="zh-CN"/>
        </w:rPr>
        <w:t xml:space="preserve"> API</w:t>
      </w:r>
      <w:bookmarkEnd w:id="3400"/>
      <w:bookmarkEnd w:id="3401"/>
      <w:bookmarkEnd w:id="3402"/>
      <w:bookmarkEnd w:id="3403"/>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404" w:name="_Toc212496251"/>
      <w:bookmarkStart w:id="3405" w:name="_Toc214953824"/>
      <w:bookmarkStart w:id="3406" w:name="_Toc214954550"/>
      <w:bookmarkStart w:id="3407" w:name="_Toc214969172"/>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404"/>
      <w:bookmarkEnd w:id="3405"/>
      <w:bookmarkEnd w:id="3406"/>
      <w:bookmarkEnd w:id="3407"/>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408" w:name="_Toc212496252"/>
      <w:bookmarkStart w:id="3409" w:name="_Toc214953825"/>
      <w:bookmarkStart w:id="3410" w:name="_Toc214954551"/>
      <w:bookmarkStart w:id="3411" w:name="_Toc214969173"/>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408"/>
      <w:bookmarkEnd w:id="3409"/>
      <w:bookmarkEnd w:id="3410"/>
      <w:bookmarkEnd w:id="3411"/>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412" w:name="_Toc212496253"/>
      <w:bookmarkStart w:id="3413" w:name="_Toc214953826"/>
      <w:bookmarkStart w:id="3414" w:name="_Toc214954552"/>
      <w:bookmarkStart w:id="3415" w:name="_Toc214969174"/>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412"/>
      <w:bookmarkEnd w:id="3413"/>
      <w:bookmarkEnd w:id="3414"/>
      <w:bookmarkEnd w:id="3415"/>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lastRenderedPageBreak/>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416" w:name="_Toc212496254"/>
      <w:bookmarkStart w:id="3417" w:name="_Toc214953827"/>
      <w:bookmarkStart w:id="3418" w:name="_Toc214954553"/>
      <w:bookmarkStart w:id="3419" w:name="_Toc214969175"/>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416"/>
      <w:bookmarkEnd w:id="3417"/>
      <w:bookmarkEnd w:id="3418"/>
      <w:bookmarkEnd w:id="3419"/>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420" w:name="_Toc212496255"/>
      <w:bookmarkStart w:id="3421" w:name="_Toc214953828"/>
      <w:bookmarkStart w:id="3422" w:name="_Toc214954554"/>
      <w:bookmarkStart w:id="3423" w:name="_Toc214969176"/>
      <w:r w:rsidRPr="002437CB">
        <w:t>B.18</w:t>
      </w:r>
      <w:r w:rsidRPr="002437CB">
        <w:tab/>
      </w:r>
      <w:r w:rsidR="003505D1" w:rsidRPr="002437CB">
        <w:rPr>
          <w:rFonts w:eastAsia="SimSun"/>
        </w:rPr>
        <w:t xml:space="preserve">MLR_FLMember </w:t>
      </w:r>
      <w:r w:rsidRPr="002437CB">
        <w:rPr>
          <w:lang w:eastAsia="zh-CN"/>
        </w:rPr>
        <w:t>API</w:t>
      </w:r>
      <w:bookmarkEnd w:id="3420"/>
      <w:bookmarkEnd w:id="3421"/>
      <w:bookmarkEnd w:id="3422"/>
      <w:bookmarkEnd w:id="3423"/>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424" w:name="_Toc212496256"/>
      <w:bookmarkStart w:id="3425" w:name="_Toc214953829"/>
      <w:bookmarkStart w:id="3426" w:name="_Toc214954555"/>
      <w:bookmarkStart w:id="3427" w:name="_Toc214969177"/>
      <w:r w:rsidRPr="002437CB">
        <w:t>B.19</w:t>
      </w:r>
      <w:r w:rsidRPr="002437CB">
        <w:tab/>
      </w:r>
      <w:r w:rsidR="003505D1" w:rsidRPr="002437CB">
        <w:rPr>
          <w:lang w:eastAsia="zh-CN"/>
        </w:rPr>
        <w:t xml:space="preserve">AIMLES_MLModelTraining </w:t>
      </w:r>
      <w:r w:rsidRPr="002437CB">
        <w:rPr>
          <w:lang w:eastAsia="zh-CN"/>
        </w:rPr>
        <w:t>API</w:t>
      </w:r>
      <w:bookmarkEnd w:id="3424"/>
      <w:bookmarkEnd w:id="3425"/>
      <w:bookmarkEnd w:id="3426"/>
      <w:bookmarkEnd w:id="3427"/>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428" w:name="_Toc212496257"/>
      <w:bookmarkStart w:id="3429" w:name="_Toc214953830"/>
      <w:bookmarkStart w:id="3430" w:name="_Toc214954556"/>
      <w:bookmarkStart w:id="3431" w:name="_Toc214969178"/>
      <w:r w:rsidRPr="002437CB">
        <w:t>B.20</w:t>
      </w:r>
      <w:r w:rsidRPr="002437CB">
        <w:tab/>
      </w:r>
      <w:r w:rsidR="003505D1" w:rsidRPr="002437CB">
        <w:rPr>
          <w:lang w:eastAsia="zh-CN"/>
        </w:rPr>
        <w:t xml:space="preserve">AIMLES_SplitOpEvent </w:t>
      </w:r>
      <w:r w:rsidRPr="002437CB">
        <w:rPr>
          <w:lang w:eastAsia="zh-CN"/>
        </w:rPr>
        <w:t>API</w:t>
      </w:r>
      <w:bookmarkEnd w:id="3428"/>
      <w:bookmarkEnd w:id="3429"/>
      <w:bookmarkEnd w:id="3430"/>
      <w:bookmarkEnd w:id="3431"/>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3432" w:name="_Toc2086459"/>
      <w:bookmarkStart w:id="3433" w:name="_Toc195627970"/>
      <w:bookmarkStart w:id="3434" w:name="_Toc195628211"/>
      <w:bookmarkStart w:id="3435" w:name="_Toc212496258"/>
      <w:bookmarkStart w:id="3436" w:name="_Toc214953831"/>
      <w:bookmarkStart w:id="3437" w:name="_Toc214954557"/>
      <w:bookmarkStart w:id="3438" w:name="_Toc214969179"/>
      <w:bookmarkEnd w:id="3383"/>
      <w:r w:rsidR="003446B6" w:rsidRPr="002437CB">
        <w:lastRenderedPageBreak/>
        <w:t xml:space="preserve">Annex </w:t>
      </w:r>
      <w:r w:rsidR="00D27C0F" w:rsidRPr="002437CB">
        <w:t>C</w:t>
      </w:r>
      <w:r w:rsidR="003446B6" w:rsidRPr="002437CB">
        <w:t xml:space="preserve"> (informative):</w:t>
      </w:r>
      <w:r w:rsidR="003446B6" w:rsidRPr="002437CB">
        <w:br/>
        <w:t>Change history</w:t>
      </w:r>
      <w:bookmarkEnd w:id="3432"/>
      <w:bookmarkEnd w:id="3433"/>
      <w:bookmarkEnd w:id="3434"/>
      <w:bookmarkEnd w:id="3435"/>
      <w:bookmarkEnd w:id="3436"/>
      <w:bookmarkEnd w:id="3437"/>
      <w:bookmarkEnd w:id="3438"/>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3446B6">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425"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425"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3446B6">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425" w:type="dxa"/>
            <w:shd w:val="solid" w:color="FFFFFF" w:fill="auto"/>
          </w:tcPr>
          <w:p w14:paraId="117D2468" w14:textId="77777777" w:rsidR="008A6D4A" w:rsidRPr="002437CB" w:rsidRDefault="008A6D4A" w:rsidP="00D66618">
            <w:pPr>
              <w:pStyle w:val="TAL"/>
              <w:rPr>
                <w:sz w:val="16"/>
                <w:szCs w:val="16"/>
              </w:rPr>
            </w:pPr>
          </w:p>
        </w:tc>
        <w:tc>
          <w:tcPr>
            <w:tcW w:w="425"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pCRs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3446B6">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425" w:type="dxa"/>
            <w:shd w:val="solid" w:color="FFFFFF" w:fill="auto"/>
          </w:tcPr>
          <w:p w14:paraId="5CD482E9" w14:textId="77777777" w:rsidR="00B13DFE" w:rsidRPr="002437CB" w:rsidRDefault="00B13DFE" w:rsidP="00D66618">
            <w:pPr>
              <w:pStyle w:val="TAL"/>
              <w:rPr>
                <w:sz w:val="16"/>
                <w:szCs w:val="16"/>
              </w:rPr>
            </w:pPr>
          </w:p>
        </w:tc>
        <w:tc>
          <w:tcPr>
            <w:tcW w:w="425"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pCRs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3446B6">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425" w:type="dxa"/>
            <w:shd w:val="solid" w:color="FFFFFF" w:fill="auto"/>
          </w:tcPr>
          <w:p w14:paraId="49F79904" w14:textId="77777777" w:rsidR="00767F9C" w:rsidRPr="002437CB" w:rsidRDefault="00767F9C" w:rsidP="00767F9C">
            <w:pPr>
              <w:pStyle w:val="TAL"/>
              <w:rPr>
                <w:sz w:val="16"/>
                <w:szCs w:val="16"/>
              </w:rPr>
            </w:pPr>
          </w:p>
        </w:tc>
        <w:tc>
          <w:tcPr>
            <w:tcW w:w="425"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pCRs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3446B6">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425" w:type="dxa"/>
            <w:shd w:val="solid" w:color="FFFFFF" w:fill="auto"/>
          </w:tcPr>
          <w:p w14:paraId="37DC6759" w14:textId="77777777" w:rsidR="006F3839" w:rsidRPr="002437CB" w:rsidRDefault="006F3839" w:rsidP="00767F9C">
            <w:pPr>
              <w:pStyle w:val="TAL"/>
              <w:rPr>
                <w:sz w:val="16"/>
                <w:szCs w:val="16"/>
              </w:rPr>
            </w:pPr>
          </w:p>
        </w:tc>
        <w:tc>
          <w:tcPr>
            <w:tcW w:w="425"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3446B6">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425" w:type="dxa"/>
            <w:shd w:val="solid" w:color="FFFFFF" w:fill="auto"/>
          </w:tcPr>
          <w:p w14:paraId="61323E19" w14:textId="77777777" w:rsidR="00657C19" w:rsidRPr="002437CB" w:rsidRDefault="00657C19" w:rsidP="00767F9C">
            <w:pPr>
              <w:pStyle w:val="TAL"/>
              <w:rPr>
                <w:sz w:val="16"/>
                <w:szCs w:val="16"/>
              </w:rPr>
            </w:pPr>
          </w:p>
        </w:tc>
        <w:tc>
          <w:tcPr>
            <w:tcW w:w="425"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Incorporates agreed pCRs</w:t>
            </w:r>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3446B6">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425" w:type="dxa"/>
            <w:shd w:val="solid" w:color="FFFFFF" w:fill="auto"/>
          </w:tcPr>
          <w:p w14:paraId="085EC54C" w14:textId="77777777" w:rsidR="007646A0" w:rsidRPr="002437CB" w:rsidRDefault="007646A0" w:rsidP="00767F9C">
            <w:pPr>
              <w:pStyle w:val="TAL"/>
              <w:rPr>
                <w:sz w:val="16"/>
                <w:szCs w:val="16"/>
              </w:rPr>
            </w:pPr>
          </w:p>
        </w:tc>
        <w:tc>
          <w:tcPr>
            <w:tcW w:w="425"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7B350969" w:rsidR="007646A0" w:rsidRPr="002437CB" w:rsidRDefault="00C66E67" w:rsidP="00767F9C">
            <w:pPr>
              <w:pStyle w:val="TAL"/>
              <w:rPr>
                <w:sz w:val="16"/>
              </w:rPr>
            </w:pPr>
            <w:r w:rsidRPr="002437CB">
              <w:rPr>
                <w:sz w:val="16"/>
              </w:rPr>
              <w:t xml:space="preserve">Incorporates agreed pCRs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r w:rsidR="004B005C">
              <w:rPr>
                <w:sz w:val="16"/>
              </w:rPr>
              <w:t>,</w:t>
            </w:r>
            <w:r w:rsidR="004B005C">
              <w:rPr>
                <w:sz w:val="16"/>
              </w:rPr>
              <w:br/>
            </w:r>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r w:rsidR="006937A0">
              <w:rPr>
                <w:sz w:val="16"/>
              </w:rPr>
              <w:br/>
            </w:r>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3446B6">
        <w:tc>
          <w:tcPr>
            <w:tcW w:w="800" w:type="dxa"/>
            <w:shd w:val="solid" w:color="FFFFFF" w:fill="auto"/>
          </w:tcPr>
          <w:p w14:paraId="1C4AA630" w14:textId="422F9DC0" w:rsidR="000F661B" w:rsidRPr="002437CB" w:rsidRDefault="000F661B" w:rsidP="00767F9C">
            <w:pPr>
              <w:pStyle w:val="TAC"/>
              <w:rPr>
                <w:sz w:val="16"/>
                <w:szCs w:val="16"/>
              </w:rPr>
            </w:pPr>
            <w:r>
              <w:rPr>
                <w:sz w:val="16"/>
                <w:szCs w:val="16"/>
              </w:rPr>
              <w:t>2025-11</w:t>
            </w:r>
          </w:p>
        </w:tc>
        <w:tc>
          <w:tcPr>
            <w:tcW w:w="800" w:type="dxa"/>
            <w:shd w:val="solid" w:color="FFFFFF" w:fill="auto"/>
          </w:tcPr>
          <w:p w14:paraId="76D6403F" w14:textId="7E0A8928" w:rsidR="000F661B" w:rsidRPr="002437CB" w:rsidRDefault="000F661B" w:rsidP="00767F9C">
            <w:pPr>
              <w:pStyle w:val="TAC"/>
              <w:rPr>
                <w:sz w:val="16"/>
                <w:szCs w:val="16"/>
              </w:rPr>
            </w:pPr>
            <w:r>
              <w:rPr>
                <w:sz w:val="16"/>
                <w:szCs w:val="16"/>
              </w:rPr>
              <w:t>CT3#144</w:t>
            </w:r>
          </w:p>
        </w:tc>
        <w:tc>
          <w:tcPr>
            <w:tcW w:w="1094" w:type="dxa"/>
            <w:shd w:val="solid" w:color="FFFFFF" w:fill="auto"/>
          </w:tcPr>
          <w:p w14:paraId="146BB5AA" w14:textId="5400B66A" w:rsidR="000F661B" w:rsidRPr="002437CB" w:rsidRDefault="000F661B" w:rsidP="00767F9C">
            <w:pPr>
              <w:pStyle w:val="TAC"/>
              <w:rPr>
                <w:sz w:val="16"/>
                <w:szCs w:val="16"/>
              </w:rPr>
            </w:pPr>
            <w:r>
              <w:rPr>
                <w:sz w:val="16"/>
                <w:szCs w:val="16"/>
              </w:rPr>
              <w:t>C3-25</w:t>
            </w:r>
            <w:r w:rsidR="001147C3">
              <w:rPr>
                <w:sz w:val="16"/>
                <w:szCs w:val="16"/>
              </w:rPr>
              <w:t>3019</w:t>
            </w:r>
          </w:p>
        </w:tc>
        <w:tc>
          <w:tcPr>
            <w:tcW w:w="425" w:type="dxa"/>
            <w:shd w:val="solid" w:color="FFFFFF" w:fill="auto"/>
          </w:tcPr>
          <w:p w14:paraId="0324E924" w14:textId="77777777" w:rsidR="000F661B" w:rsidRPr="002437CB" w:rsidRDefault="000F661B" w:rsidP="00767F9C">
            <w:pPr>
              <w:pStyle w:val="TAL"/>
              <w:rPr>
                <w:sz w:val="16"/>
                <w:szCs w:val="16"/>
              </w:rPr>
            </w:pPr>
          </w:p>
        </w:tc>
        <w:tc>
          <w:tcPr>
            <w:tcW w:w="425" w:type="dxa"/>
            <w:shd w:val="solid" w:color="FFFFFF" w:fill="auto"/>
          </w:tcPr>
          <w:p w14:paraId="3A10CE43" w14:textId="77777777" w:rsidR="000F661B" w:rsidRPr="002437CB" w:rsidRDefault="000F661B" w:rsidP="00767F9C">
            <w:pPr>
              <w:pStyle w:val="TAR"/>
              <w:rPr>
                <w:sz w:val="16"/>
                <w:szCs w:val="16"/>
              </w:rPr>
            </w:pPr>
          </w:p>
        </w:tc>
        <w:tc>
          <w:tcPr>
            <w:tcW w:w="425" w:type="dxa"/>
            <w:shd w:val="solid" w:color="FFFFFF" w:fill="auto"/>
          </w:tcPr>
          <w:p w14:paraId="31C5C56C" w14:textId="77777777" w:rsidR="000F661B" w:rsidRPr="002437CB" w:rsidRDefault="000F661B" w:rsidP="00767F9C">
            <w:pPr>
              <w:pStyle w:val="TAC"/>
              <w:rPr>
                <w:sz w:val="16"/>
                <w:szCs w:val="16"/>
              </w:rPr>
            </w:pPr>
          </w:p>
        </w:tc>
        <w:tc>
          <w:tcPr>
            <w:tcW w:w="4962" w:type="dxa"/>
            <w:shd w:val="solid" w:color="FFFFFF" w:fill="auto"/>
          </w:tcPr>
          <w:p w14:paraId="0B338BFE" w14:textId="55FDD864" w:rsidR="000F661B" w:rsidRPr="002437CB" w:rsidRDefault="006937A0" w:rsidP="00767F9C">
            <w:pPr>
              <w:pStyle w:val="TAL"/>
              <w:rPr>
                <w:sz w:val="16"/>
              </w:rPr>
            </w:pPr>
            <w:r>
              <w:rPr>
                <w:sz w:val="16"/>
              </w:rPr>
              <w:t xml:space="preserve">Incorporates agreed pCRs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p>
        </w:tc>
        <w:tc>
          <w:tcPr>
            <w:tcW w:w="708" w:type="dxa"/>
            <w:shd w:val="solid" w:color="FFFFFF" w:fill="auto"/>
          </w:tcPr>
          <w:p w14:paraId="538E34E3" w14:textId="5879C689" w:rsidR="000F661B" w:rsidRPr="002437CB" w:rsidRDefault="007C0141" w:rsidP="00767F9C">
            <w:pPr>
              <w:pStyle w:val="TAC"/>
              <w:rPr>
                <w:sz w:val="16"/>
                <w:szCs w:val="16"/>
              </w:rPr>
            </w:pPr>
            <w:r>
              <w:rPr>
                <w:sz w:val="16"/>
                <w:szCs w:val="16"/>
              </w:rPr>
              <w:t>1</w:t>
            </w:r>
            <w:r w:rsidR="001147C3">
              <w:rPr>
                <w:sz w:val="16"/>
                <w:szCs w:val="16"/>
              </w:rPr>
              <w:t>.</w:t>
            </w:r>
            <w:r>
              <w:rPr>
                <w:sz w:val="16"/>
                <w:szCs w:val="16"/>
              </w:rPr>
              <w:t>3</w:t>
            </w:r>
            <w:r w:rsidR="001147C3">
              <w:rPr>
                <w:sz w:val="16"/>
                <w:szCs w:val="16"/>
              </w:rPr>
              <w:t>.0</w:t>
            </w:r>
          </w:p>
        </w:tc>
      </w:tr>
    </w:tbl>
    <w:p w14:paraId="308F77E4" w14:textId="77777777" w:rsidR="00080512" w:rsidRPr="002437CB" w:rsidRDefault="00080512" w:rsidP="008A6D4A"/>
    <w:p w14:paraId="295CE8BE" w14:textId="77777777" w:rsidR="00D66618" w:rsidRDefault="00D66618" w:rsidP="008D7297">
      <w:pPr>
        <w:pStyle w:val="Guidance"/>
      </w:pPr>
    </w:p>
    <w:sectPr w:rsidR="00D66618" w:rsidSect="00CF6ED5">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F8118B" w14:textId="77777777" w:rsidR="008D354E" w:rsidRDefault="008D354E">
      <w:r>
        <w:separator/>
      </w:r>
    </w:p>
  </w:endnote>
  <w:endnote w:type="continuationSeparator" w:id="0">
    <w:p w14:paraId="03FB97C7" w14:textId="77777777" w:rsidR="008D354E" w:rsidRDefault="008D35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193D17" w14:textId="77777777" w:rsidR="008D354E" w:rsidRDefault="008D354E">
      <w:r>
        <w:separator/>
      </w:r>
    </w:p>
  </w:footnote>
  <w:footnote w:type="continuationSeparator" w:id="0">
    <w:p w14:paraId="54CB6934" w14:textId="77777777" w:rsidR="008D354E" w:rsidRDefault="008D35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6508A132"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63434E">
      <w:rPr>
        <w:rFonts w:ascii="Arial" w:hAnsi="Arial" w:cs="Arial"/>
        <w:b/>
        <w:noProof/>
        <w:szCs w:val="18"/>
      </w:rPr>
      <w:t>3GPP TS 29.482 V1.3.0 (2025-11)</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4ACABA84"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63434E">
      <w:rPr>
        <w:rFonts w:ascii="Arial" w:hAnsi="Arial" w:cs="Arial"/>
        <w:b/>
        <w:noProof/>
        <w:szCs w:val="18"/>
      </w:rPr>
      <w:t>Release</w:t>
    </w:r>
    <w:r w:rsidRPr="00167F7D">
      <w:rPr>
        <w:rFonts w:ascii="Arial" w:hAnsi="Arial" w:cs="Arial"/>
        <w:b/>
        <w:szCs w:val="18"/>
      </w:rPr>
      <w:fldChar w:fldCharType="end"/>
    </w:r>
    <w:r w:rsidR="00AD1CA5" w:rsidRPr="00167F7D">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2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5717"/>
    <w:rsid w:val="00006A22"/>
    <w:rsid w:val="00010392"/>
    <w:rsid w:val="0001150B"/>
    <w:rsid w:val="00011F70"/>
    <w:rsid w:val="00013E8E"/>
    <w:rsid w:val="00013F65"/>
    <w:rsid w:val="000160E1"/>
    <w:rsid w:val="00016803"/>
    <w:rsid w:val="00020C50"/>
    <w:rsid w:val="00020D0E"/>
    <w:rsid w:val="000212BB"/>
    <w:rsid w:val="00021B81"/>
    <w:rsid w:val="000238A3"/>
    <w:rsid w:val="0002449D"/>
    <w:rsid w:val="00024A1A"/>
    <w:rsid w:val="000258E5"/>
    <w:rsid w:val="00027358"/>
    <w:rsid w:val="00027822"/>
    <w:rsid w:val="00031E5A"/>
    <w:rsid w:val="000321A0"/>
    <w:rsid w:val="00032B54"/>
    <w:rsid w:val="00033397"/>
    <w:rsid w:val="0003430D"/>
    <w:rsid w:val="00034708"/>
    <w:rsid w:val="00035A86"/>
    <w:rsid w:val="00035D86"/>
    <w:rsid w:val="00036054"/>
    <w:rsid w:val="0003675C"/>
    <w:rsid w:val="00037AD7"/>
    <w:rsid w:val="00037D01"/>
    <w:rsid w:val="00040095"/>
    <w:rsid w:val="00040664"/>
    <w:rsid w:val="0004197E"/>
    <w:rsid w:val="000430A8"/>
    <w:rsid w:val="0004457B"/>
    <w:rsid w:val="000447A7"/>
    <w:rsid w:val="00044D1A"/>
    <w:rsid w:val="00046ACF"/>
    <w:rsid w:val="00051834"/>
    <w:rsid w:val="000527B3"/>
    <w:rsid w:val="00054436"/>
    <w:rsid w:val="0005458A"/>
    <w:rsid w:val="00054A22"/>
    <w:rsid w:val="00055535"/>
    <w:rsid w:val="00055B5F"/>
    <w:rsid w:val="00055F42"/>
    <w:rsid w:val="00056DDE"/>
    <w:rsid w:val="000602BD"/>
    <w:rsid w:val="00062023"/>
    <w:rsid w:val="00063827"/>
    <w:rsid w:val="00064421"/>
    <w:rsid w:val="0006491F"/>
    <w:rsid w:val="00064CA4"/>
    <w:rsid w:val="000655A6"/>
    <w:rsid w:val="00066D7E"/>
    <w:rsid w:val="00071878"/>
    <w:rsid w:val="00071FBD"/>
    <w:rsid w:val="00072255"/>
    <w:rsid w:val="0007242E"/>
    <w:rsid w:val="000726E8"/>
    <w:rsid w:val="00073706"/>
    <w:rsid w:val="00073C05"/>
    <w:rsid w:val="00075651"/>
    <w:rsid w:val="00076120"/>
    <w:rsid w:val="00080512"/>
    <w:rsid w:val="00080732"/>
    <w:rsid w:val="000821BB"/>
    <w:rsid w:val="00084B35"/>
    <w:rsid w:val="00086D3A"/>
    <w:rsid w:val="00093309"/>
    <w:rsid w:val="00095D42"/>
    <w:rsid w:val="000973F6"/>
    <w:rsid w:val="000A098D"/>
    <w:rsid w:val="000A0D11"/>
    <w:rsid w:val="000A41A5"/>
    <w:rsid w:val="000A5308"/>
    <w:rsid w:val="000A573D"/>
    <w:rsid w:val="000A5806"/>
    <w:rsid w:val="000A6F31"/>
    <w:rsid w:val="000A7FDF"/>
    <w:rsid w:val="000B1233"/>
    <w:rsid w:val="000B1EFE"/>
    <w:rsid w:val="000B4187"/>
    <w:rsid w:val="000B5689"/>
    <w:rsid w:val="000B67A8"/>
    <w:rsid w:val="000B6888"/>
    <w:rsid w:val="000C0E48"/>
    <w:rsid w:val="000C2B14"/>
    <w:rsid w:val="000C3579"/>
    <w:rsid w:val="000C47C3"/>
    <w:rsid w:val="000C69D4"/>
    <w:rsid w:val="000C6BE4"/>
    <w:rsid w:val="000C7405"/>
    <w:rsid w:val="000D0141"/>
    <w:rsid w:val="000D070A"/>
    <w:rsid w:val="000D372F"/>
    <w:rsid w:val="000D3BF0"/>
    <w:rsid w:val="000D5054"/>
    <w:rsid w:val="000D5857"/>
    <w:rsid w:val="000D58AB"/>
    <w:rsid w:val="000D5CE3"/>
    <w:rsid w:val="000D5DDD"/>
    <w:rsid w:val="000D6D21"/>
    <w:rsid w:val="000D7408"/>
    <w:rsid w:val="000E2A15"/>
    <w:rsid w:val="000E3E0B"/>
    <w:rsid w:val="000E4C71"/>
    <w:rsid w:val="000E50F1"/>
    <w:rsid w:val="000E6315"/>
    <w:rsid w:val="000E7488"/>
    <w:rsid w:val="000E7907"/>
    <w:rsid w:val="000F076C"/>
    <w:rsid w:val="000F17ED"/>
    <w:rsid w:val="000F3128"/>
    <w:rsid w:val="000F3788"/>
    <w:rsid w:val="000F43ED"/>
    <w:rsid w:val="000F5C0E"/>
    <w:rsid w:val="000F5DAE"/>
    <w:rsid w:val="000F661B"/>
    <w:rsid w:val="000F7311"/>
    <w:rsid w:val="000F7DCB"/>
    <w:rsid w:val="00100B39"/>
    <w:rsid w:val="00100D52"/>
    <w:rsid w:val="001017A2"/>
    <w:rsid w:val="00103EA2"/>
    <w:rsid w:val="00104090"/>
    <w:rsid w:val="0010414B"/>
    <w:rsid w:val="001059B5"/>
    <w:rsid w:val="00105B74"/>
    <w:rsid w:val="00105C51"/>
    <w:rsid w:val="001065B0"/>
    <w:rsid w:val="00106DE3"/>
    <w:rsid w:val="00107893"/>
    <w:rsid w:val="00110BC6"/>
    <w:rsid w:val="00111262"/>
    <w:rsid w:val="001128AD"/>
    <w:rsid w:val="0011354F"/>
    <w:rsid w:val="00113E0C"/>
    <w:rsid w:val="00114313"/>
    <w:rsid w:val="001147C3"/>
    <w:rsid w:val="00117487"/>
    <w:rsid w:val="00120127"/>
    <w:rsid w:val="001220EE"/>
    <w:rsid w:val="001223D9"/>
    <w:rsid w:val="00122799"/>
    <w:rsid w:val="001253E1"/>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1E54"/>
    <w:rsid w:val="00142D65"/>
    <w:rsid w:val="001434F5"/>
    <w:rsid w:val="0014414E"/>
    <w:rsid w:val="00144A0C"/>
    <w:rsid w:val="0014747C"/>
    <w:rsid w:val="00150406"/>
    <w:rsid w:val="00152D42"/>
    <w:rsid w:val="00153C1A"/>
    <w:rsid w:val="00154371"/>
    <w:rsid w:val="00155B7D"/>
    <w:rsid w:val="00155B8C"/>
    <w:rsid w:val="00160835"/>
    <w:rsid w:val="00160A62"/>
    <w:rsid w:val="00160C53"/>
    <w:rsid w:val="00160D2B"/>
    <w:rsid w:val="00160E48"/>
    <w:rsid w:val="00162517"/>
    <w:rsid w:val="0016361A"/>
    <w:rsid w:val="00163814"/>
    <w:rsid w:val="00163A58"/>
    <w:rsid w:val="0016535E"/>
    <w:rsid w:val="00165D15"/>
    <w:rsid w:val="001670D0"/>
    <w:rsid w:val="001674E1"/>
    <w:rsid w:val="00167F7D"/>
    <w:rsid w:val="0017344B"/>
    <w:rsid w:val="0017498E"/>
    <w:rsid w:val="00174FF6"/>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F74"/>
    <w:rsid w:val="001905A5"/>
    <w:rsid w:val="00190E25"/>
    <w:rsid w:val="001929B6"/>
    <w:rsid w:val="00192EC1"/>
    <w:rsid w:val="001940BE"/>
    <w:rsid w:val="001948B9"/>
    <w:rsid w:val="00195557"/>
    <w:rsid w:val="00195960"/>
    <w:rsid w:val="001A000F"/>
    <w:rsid w:val="001A39A2"/>
    <w:rsid w:val="001A3D66"/>
    <w:rsid w:val="001A4C42"/>
    <w:rsid w:val="001A6321"/>
    <w:rsid w:val="001A7420"/>
    <w:rsid w:val="001A7543"/>
    <w:rsid w:val="001A7F21"/>
    <w:rsid w:val="001B02CA"/>
    <w:rsid w:val="001B075E"/>
    <w:rsid w:val="001B1678"/>
    <w:rsid w:val="001B2320"/>
    <w:rsid w:val="001B2519"/>
    <w:rsid w:val="001B36BB"/>
    <w:rsid w:val="001B384E"/>
    <w:rsid w:val="001B3BC0"/>
    <w:rsid w:val="001B6345"/>
    <w:rsid w:val="001B6637"/>
    <w:rsid w:val="001B6FE3"/>
    <w:rsid w:val="001B716C"/>
    <w:rsid w:val="001B7348"/>
    <w:rsid w:val="001B7617"/>
    <w:rsid w:val="001C21C3"/>
    <w:rsid w:val="001C4032"/>
    <w:rsid w:val="001C483E"/>
    <w:rsid w:val="001C4C48"/>
    <w:rsid w:val="001C6BF2"/>
    <w:rsid w:val="001D02C2"/>
    <w:rsid w:val="001D2C1A"/>
    <w:rsid w:val="001D446E"/>
    <w:rsid w:val="001D5084"/>
    <w:rsid w:val="001E037A"/>
    <w:rsid w:val="001E407E"/>
    <w:rsid w:val="001E47DF"/>
    <w:rsid w:val="001E63F7"/>
    <w:rsid w:val="001E6A64"/>
    <w:rsid w:val="001E7E85"/>
    <w:rsid w:val="001F0C1D"/>
    <w:rsid w:val="001F1132"/>
    <w:rsid w:val="001F168B"/>
    <w:rsid w:val="001F1BD8"/>
    <w:rsid w:val="001F2CDD"/>
    <w:rsid w:val="001F2E59"/>
    <w:rsid w:val="001F3844"/>
    <w:rsid w:val="001F3EEF"/>
    <w:rsid w:val="001F49F6"/>
    <w:rsid w:val="001F7F80"/>
    <w:rsid w:val="00202599"/>
    <w:rsid w:val="002035C4"/>
    <w:rsid w:val="002037E6"/>
    <w:rsid w:val="00204593"/>
    <w:rsid w:val="00205138"/>
    <w:rsid w:val="00207716"/>
    <w:rsid w:val="00210A54"/>
    <w:rsid w:val="00212564"/>
    <w:rsid w:val="0021586F"/>
    <w:rsid w:val="00216337"/>
    <w:rsid w:val="00216F4F"/>
    <w:rsid w:val="00217BBD"/>
    <w:rsid w:val="00221BB9"/>
    <w:rsid w:val="00221F95"/>
    <w:rsid w:val="00222D8B"/>
    <w:rsid w:val="00223968"/>
    <w:rsid w:val="00225D8A"/>
    <w:rsid w:val="00226534"/>
    <w:rsid w:val="002266A7"/>
    <w:rsid w:val="00226F14"/>
    <w:rsid w:val="00226FEA"/>
    <w:rsid w:val="00227B13"/>
    <w:rsid w:val="002305D5"/>
    <w:rsid w:val="002347A2"/>
    <w:rsid w:val="0024101A"/>
    <w:rsid w:val="002410D5"/>
    <w:rsid w:val="002416F6"/>
    <w:rsid w:val="0024185C"/>
    <w:rsid w:val="002437CB"/>
    <w:rsid w:val="00245D4B"/>
    <w:rsid w:val="00245F96"/>
    <w:rsid w:val="002474D6"/>
    <w:rsid w:val="00247D2D"/>
    <w:rsid w:val="00251CEF"/>
    <w:rsid w:val="00252849"/>
    <w:rsid w:val="002529B2"/>
    <w:rsid w:val="00252BBA"/>
    <w:rsid w:val="00253665"/>
    <w:rsid w:val="00254726"/>
    <w:rsid w:val="00257A92"/>
    <w:rsid w:val="00257C56"/>
    <w:rsid w:val="00260E8A"/>
    <w:rsid w:val="00263A5D"/>
    <w:rsid w:val="00263CC5"/>
    <w:rsid w:val="002641DF"/>
    <w:rsid w:val="00265148"/>
    <w:rsid w:val="00265AB8"/>
    <w:rsid w:val="00266159"/>
    <w:rsid w:val="00266D72"/>
    <w:rsid w:val="0026730D"/>
    <w:rsid w:val="002675F0"/>
    <w:rsid w:val="00267781"/>
    <w:rsid w:val="00267A7A"/>
    <w:rsid w:val="00267C37"/>
    <w:rsid w:val="00267EEA"/>
    <w:rsid w:val="00270FDD"/>
    <w:rsid w:val="0027252C"/>
    <w:rsid w:val="00273567"/>
    <w:rsid w:val="002736D4"/>
    <w:rsid w:val="00274676"/>
    <w:rsid w:val="00275B54"/>
    <w:rsid w:val="002765B0"/>
    <w:rsid w:val="0027765E"/>
    <w:rsid w:val="0028078F"/>
    <w:rsid w:val="00280D8E"/>
    <w:rsid w:val="002818A0"/>
    <w:rsid w:val="00281B26"/>
    <w:rsid w:val="00282308"/>
    <w:rsid w:val="002835EE"/>
    <w:rsid w:val="0028389C"/>
    <w:rsid w:val="002838FD"/>
    <w:rsid w:val="002848EA"/>
    <w:rsid w:val="00285705"/>
    <w:rsid w:val="0028702E"/>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1234"/>
    <w:rsid w:val="002B1736"/>
    <w:rsid w:val="002B4F4B"/>
    <w:rsid w:val="002B55A0"/>
    <w:rsid w:val="002B5795"/>
    <w:rsid w:val="002B6156"/>
    <w:rsid w:val="002B6339"/>
    <w:rsid w:val="002B6D16"/>
    <w:rsid w:val="002B6D25"/>
    <w:rsid w:val="002B79E3"/>
    <w:rsid w:val="002C0485"/>
    <w:rsid w:val="002C48C2"/>
    <w:rsid w:val="002C6336"/>
    <w:rsid w:val="002C7A57"/>
    <w:rsid w:val="002D02AF"/>
    <w:rsid w:val="002D1DE4"/>
    <w:rsid w:val="002D23A4"/>
    <w:rsid w:val="002D3C41"/>
    <w:rsid w:val="002D5091"/>
    <w:rsid w:val="002D5B89"/>
    <w:rsid w:val="002D7BA0"/>
    <w:rsid w:val="002E00CC"/>
    <w:rsid w:val="002E00EE"/>
    <w:rsid w:val="002E17C0"/>
    <w:rsid w:val="002E1E9D"/>
    <w:rsid w:val="002E3141"/>
    <w:rsid w:val="002E3A40"/>
    <w:rsid w:val="002E4BFB"/>
    <w:rsid w:val="002E514E"/>
    <w:rsid w:val="002E6BF1"/>
    <w:rsid w:val="002E7F58"/>
    <w:rsid w:val="002F4756"/>
    <w:rsid w:val="00300C31"/>
    <w:rsid w:val="00302FC2"/>
    <w:rsid w:val="00304115"/>
    <w:rsid w:val="00304C19"/>
    <w:rsid w:val="00306BEA"/>
    <w:rsid w:val="00307D65"/>
    <w:rsid w:val="00312302"/>
    <w:rsid w:val="0031253B"/>
    <w:rsid w:val="0031264C"/>
    <w:rsid w:val="00314FDF"/>
    <w:rsid w:val="003155EE"/>
    <w:rsid w:val="00315DFC"/>
    <w:rsid w:val="0031616D"/>
    <w:rsid w:val="003164DE"/>
    <w:rsid w:val="00317066"/>
    <w:rsid w:val="003172DC"/>
    <w:rsid w:val="003200A2"/>
    <w:rsid w:val="00320C15"/>
    <w:rsid w:val="00325EE9"/>
    <w:rsid w:val="003277C6"/>
    <w:rsid w:val="00332318"/>
    <w:rsid w:val="003332D7"/>
    <w:rsid w:val="003345C8"/>
    <w:rsid w:val="00334771"/>
    <w:rsid w:val="00335785"/>
    <w:rsid w:val="003359F8"/>
    <w:rsid w:val="00336341"/>
    <w:rsid w:val="00336888"/>
    <w:rsid w:val="00337442"/>
    <w:rsid w:val="003430AE"/>
    <w:rsid w:val="0034404B"/>
    <w:rsid w:val="003446B6"/>
    <w:rsid w:val="003450EF"/>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284C"/>
    <w:rsid w:val="0037442B"/>
    <w:rsid w:val="00374897"/>
    <w:rsid w:val="00375A94"/>
    <w:rsid w:val="003765B8"/>
    <w:rsid w:val="00380512"/>
    <w:rsid w:val="00380CF9"/>
    <w:rsid w:val="0038104E"/>
    <w:rsid w:val="00381B17"/>
    <w:rsid w:val="003822FC"/>
    <w:rsid w:val="00382A0A"/>
    <w:rsid w:val="00382E38"/>
    <w:rsid w:val="00383A11"/>
    <w:rsid w:val="003859D1"/>
    <w:rsid w:val="0038612E"/>
    <w:rsid w:val="003864A1"/>
    <w:rsid w:val="00386919"/>
    <w:rsid w:val="00392B1F"/>
    <w:rsid w:val="00392F6E"/>
    <w:rsid w:val="00397F8B"/>
    <w:rsid w:val="003A2253"/>
    <w:rsid w:val="003A2777"/>
    <w:rsid w:val="003A29FF"/>
    <w:rsid w:val="003A2C63"/>
    <w:rsid w:val="003A2C94"/>
    <w:rsid w:val="003A2F8B"/>
    <w:rsid w:val="003A354E"/>
    <w:rsid w:val="003A5DD2"/>
    <w:rsid w:val="003A72DE"/>
    <w:rsid w:val="003A7E23"/>
    <w:rsid w:val="003B057C"/>
    <w:rsid w:val="003B139D"/>
    <w:rsid w:val="003B1C36"/>
    <w:rsid w:val="003B4424"/>
    <w:rsid w:val="003B4747"/>
    <w:rsid w:val="003B569F"/>
    <w:rsid w:val="003B5B1F"/>
    <w:rsid w:val="003B5E9B"/>
    <w:rsid w:val="003B7732"/>
    <w:rsid w:val="003B7AD0"/>
    <w:rsid w:val="003C3971"/>
    <w:rsid w:val="003C4A89"/>
    <w:rsid w:val="003C57FA"/>
    <w:rsid w:val="003C5E34"/>
    <w:rsid w:val="003C6514"/>
    <w:rsid w:val="003D1330"/>
    <w:rsid w:val="003D1452"/>
    <w:rsid w:val="003D4FDA"/>
    <w:rsid w:val="003D7114"/>
    <w:rsid w:val="003E0493"/>
    <w:rsid w:val="003E0711"/>
    <w:rsid w:val="003E087A"/>
    <w:rsid w:val="003E09B4"/>
    <w:rsid w:val="003E1F82"/>
    <w:rsid w:val="003E27B9"/>
    <w:rsid w:val="003E3C9D"/>
    <w:rsid w:val="003E498E"/>
    <w:rsid w:val="003E58FE"/>
    <w:rsid w:val="003E6C31"/>
    <w:rsid w:val="003E759B"/>
    <w:rsid w:val="003E7626"/>
    <w:rsid w:val="003F187E"/>
    <w:rsid w:val="003F2618"/>
    <w:rsid w:val="003F3B4C"/>
    <w:rsid w:val="003F63A7"/>
    <w:rsid w:val="003F7062"/>
    <w:rsid w:val="003F7248"/>
    <w:rsid w:val="003F744C"/>
    <w:rsid w:val="0040086E"/>
    <w:rsid w:val="00400DD8"/>
    <w:rsid w:val="0040106F"/>
    <w:rsid w:val="004018D0"/>
    <w:rsid w:val="00402AA2"/>
    <w:rsid w:val="00403E42"/>
    <w:rsid w:val="00404356"/>
    <w:rsid w:val="00405988"/>
    <w:rsid w:val="004076B8"/>
    <w:rsid w:val="00407FB7"/>
    <w:rsid w:val="00410231"/>
    <w:rsid w:val="00410635"/>
    <w:rsid w:val="00412358"/>
    <w:rsid w:val="004137F6"/>
    <w:rsid w:val="00420537"/>
    <w:rsid w:val="00420C48"/>
    <w:rsid w:val="0042294D"/>
    <w:rsid w:val="00423334"/>
    <w:rsid w:val="00424C1D"/>
    <w:rsid w:val="00425359"/>
    <w:rsid w:val="004321D2"/>
    <w:rsid w:val="0043252A"/>
    <w:rsid w:val="0043263E"/>
    <w:rsid w:val="004328CF"/>
    <w:rsid w:val="0043332F"/>
    <w:rsid w:val="00434020"/>
    <w:rsid w:val="004345EC"/>
    <w:rsid w:val="00434BD7"/>
    <w:rsid w:val="004361EC"/>
    <w:rsid w:val="00436324"/>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B94"/>
    <w:rsid w:val="004501D5"/>
    <w:rsid w:val="004506F2"/>
    <w:rsid w:val="00451F55"/>
    <w:rsid w:val="0045279F"/>
    <w:rsid w:val="004537F8"/>
    <w:rsid w:val="00456F07"/>
    <w:rsid w:val="0045799A"/>
    <w:rsid w:val="00457B26"/>
    <w:rsid w:val="004618EC"/>
    <w:rsid w:val="00461EB1"/>
    <w:rsid w:val="00464DAA"/>
    <w:rsid w:val="0046539B"/>
    <w:rsid w:val="00465515"/>
    <w:rsid w:val="004677D3"/>
    <w:rsid w:val="00470CDE"/>
    <w:rsid w:val="00470F5C"/>
    <w:rsid w:val="0047192F"/>
    <w:rsid w:val="00474D54"/>
    <w:rsid w:val="004757E0"/>
    <w:rsid w:val="00481FEC"/>
    <w:rsid w:val="004821FD"/>
    <w:rsid w:val="00482C49"/>
    <w:rsid w:val="004837B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5315"/>
    <w:rsid w:val="004C533C"/>
    <w:rsid w:val="004C591A"/>
    <w:rsid w:val="004C5CE9"/>
    <w:rsid w:val="004C631A"/>
    <w:rsid w:val="004C6C11"/>
    <w:rsid w:val="004C6C5F"/>
    <w:rsid w:val="004D0AB6"/>
    <w:rsid w:val="004D18F8"/>
    <w:rsid w:val="004D1D88"/>
    <w:rsid w:val="004D3578"/>
    <w:rsid w:val="004D452C"/>
    <w:rsid w:val="004D5A93"/>
    <w:rsid w:val="004E0457"/>
    <w:rsid w:val="004E0581"/>
    <w:rsid w:val="004E213A"/>
    <w:rsid w:val="004E25D9"/>
    <w:rsid w:val="004E55D9"/>
    <w:rsid w:val="004E6EC6"/>
    <w:rsid w:val="004E6F6E"/>
    <w:rsid w:val="004E7AD8"/>
    <w:rsid w:val="004F0988"/>
    <w:rsid w:val="004F0D89"/>
    <w:rsid w:val="004F208D"/>
    <w:rsid w:val="004F2DBB"/>
    <w:rsid w:val="004F3340"/>
    <w:rsid w:val="004F33FB"/>
    <w:rsid w:val="004F45EE"/>
    <w:rsid w:val="004F7288"/>
    <w:rsid w:val="00500ADF"/>
    <w:rsid w:val="005014DE"/>
    <w:rsid w:val="00501B76"/>
    <w:rsid w:val="00502441"/>
    <w:rsid w:val="0050274B"/>
    <w:rsid w:val="00504220"/>
    <w:rsid w:val="00504D48"/>
    <w:rsid w:val="00505054"/>
    <w:rsid w:val="00505DC2"/>
    <w:rsid w:val="005067CD"/>
    <w:rsid w:val="00506901"/>
    <w:rsid w:val="00506EB8"/>
    <w:rsid w:val="00510177"/>
    <w:rsid w:val="005107E5"/>
    <w:rsid w:val="00510820"/>
    <w:rsid w:val="0051558C"/>
    <w:rsid w:val="00516D05"/>
    <w:rsid w:val="00516F74"/>
    <w:rsid w:val="005171EE"/>
    <w:rsid w:val="005178F0"/>
    <w:rsid w:val="00520789"/>
    <w:rsid w:val="00521E97"/>
    <w:rsid w:val="005231EA"/>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402FD"/>
    <w:rsid w:val="0054108A"/>
    <w:rsid w:val="005418A2"/>
    <w:rsid w:val="00543323"/>
    <w:rsid w:val="00543E6C"/>
    <w:rsid w:val="00546E0B"/>
    <w:rsid w:val="005473FD"/>
    <w:rsid w:val="00551470"/>
    <w:rsid w:val="00552BCD"/>
    <w:rsid w:val="00552D6F"/>
    <w:rsid w:val="00553B69"/>
    <w:rsid w:val="00553B7B"/>
    <w:rsid w:val="0055474D"/>
    <w:rsid w:val="005547B3"/>
    <w:rsid w:val="00555BE5"/>
    <w:rsid w:val="0055758B"/>
    <w:rsid w:val="00557BE6"/>
    <w:rsid w:val="005602E6"/>
    <w:rsid w:val="005630D4"/>
    <w:rsid w:val="00564392"/>
    <w:rsid w:val="00565087"/>
    <w:rsid w:val="00566881"/>
    <w:rsid w:val="00566A1D"/>
    <w:rsid w:val="00570086"/>
    <w:rsid w:val="00571AB2"/>
    <w:rsid w:val="00571EB6"/>
    <w:rsid w:val="00572577"/>
    <w:rsid w:val="00573E01"/>
    <w:rsid w:val="005748D0"/>
    <w:rsid w:val="00575445"/>
    <w:rsid w:val="005756E5"/>
    <w:rsid w:val="00576C1C"/>
    <w:rsid w:val="0057743D"/>
    <w:rsid w:val="005808F7"/>
    <w:rsid w:val="005812CC"/>
    <w:rsid w:val="00582066"/>
    <w:rsid w:val="00582CBB"/>
    <w:rsid w:val="005830E8"/>
    <w:rsid w:val="00583C98"/>
    <w:rsid w:val="0058459D"/>
    <w:rsid w:val="00585079"/>
    <w:rsid w:val="0058588D"/>
    <w:rsid w:val="0058755C"/>
    <w:rsid w:val="00590339"/>
    <w:rsid w:val="005911CE"/>
    <w:rsid w:val="00592DCB"/>
    <w:rsid w:val="00595BB7"/>
    <w:rsid w:val="005978E1"/>
    <w:rsid w:val="00597B11"/>
    <w:rsid w:val="005A5091"/>
    <w:rsid w:val="005A5ADA"/>
    <w:rsid w:val="005A6806"/>
    <w:rsid w:val="005A784C"/>
    <w:rsid w:val="005A7BED"/>
    <w:rsid w:val="005B0A36"/>
    <w:rsid w:val="005B27F2"/>
    <w:rsid w:val="005B4C83"/>
    <w:rsid w:val="005B53BA"/>
    <w:rsid w:val="005B5F1B"/>
    <w:rsid w:val="005B65A4"/>
    <w:rsid w:val="005B65F2"/>
    <w:rsid w:val="005B6DBD"/>
    <w:rsid w:val="005C01D4"/>
    <w:rsid w:val="005C7378"/>
    <w:rsid w:val="005C7AA0"/>
    <w:rsid w:val="005D2E01"/>
    <w:rsid w:val="005D371A"/>
    <w:rsid w:val="005D4FD5"/>
    <w:rsid w:val="005D7526"/>
    <w:rsid w:val="005E05F4"/>
    <w:rsid w:val="005E0F8E"/>
    <w:rsid w:val="005E187D"/>
    <w:rsid w:val="005E1CD3"/>
    <w:rsid w:val="005E3329"/>
    <w:rsid w:val="005E434F"/>
    <w:rsid w:val="005E4BB2"/>
    <w:rsid w:val="005E6A6A"/>
    <w:rsid w:val="005E70D1"/>
    <w:rsid w:val="005E7595"/>
    <w:rsid w:val="005E7E36"/>
    <w:rsid w:val="005F14AB"/>
    <w:rsid w:val="005F1890"/>
    <w:rsid w:val="005F1BFE"/>
    <w:rsid w:val="005F2BF0"/>
    <w:rsid w:val="005F2F70"/>
    <w:rsid w:val="005F338C"/>
    <w:rsid w:val="005F3618"/>
    <w:rsid w:val="005F6C02"/>
    <w:rsid w:val="005F76E7"/>
    <w:rsid w:val="0060069C"/>
    <w:rsid w:val="006006C8"/>
    <w:rsid w:val="00600A97"/>
    <w:rsid w:val="00602AEA"/>
    <w:rsid w:val="00602F71"/>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3A06"/>
    <w:rsid w:val="00633FC2"/>
    <w:rsid w:val="0063434E"/>
    <w:rsid w:val="0063543D"/>
    <w:rsid w:val="00635A10"/>
    <w:rsid w:val="00637349"/>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288C"/>
    <w:rsid w:val="00657C19"/>
    <w:rsid w:val="006606E1"/>
    <w:rsid w:val="006618B6"/>
    <w:rsid w:val="00662180"/>
    <w:rsid w:val="00662390"/>
    <w:rsid w:val="00662A71"/>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D2"/>
    <w:rsid w:val="006856A1"/>
    <w:rsid w:val="006857B7"/>
    <w:rsid w:val="00686932"/>
    <w:rsid w:val="00687688"/>
    <w:rsid w:val="006937A0"/>
    <w:rsid w:val="0069439C"/>
    <w:rsid w:val="006A1EDD"/>
    <w:rsid w:val="006A1F54"/>
    <w:rsid w:val="006A323F"/>
    <w:rsid w:val="006A353E"/>
    <w:rsid w:val="006A3C90"/>
    <w:rsid w:val="006A78E1"/>
    <w:rsid w:val="006B0D0C"/>
    <w:rsid w:val="006B2AC0"/>
    <w:rsid w:val="006B2C8F"/>
    <w:rsid w:val="006B30D0"/>
    <w:rsid w:val="006B354A"/>
    <w:rsid w:val="006B3FE3"/>
    <w:rsid w:val="006B6BD6"/>
    <w:rsid w:val="006B7A80"/>
    <w:rsid w:val="006C0593"/>
    <w:rsid w:val="006C2CDB"/>
    <w:rsid w:val="006C2DAA"/>
    <w:rsid w:val="006C3015"/>
    <w:rsid w:val="006C3D95"/>
    <w:rsid w:val="006C5828"/>
    <w:rsid w:val="006C781F"/>
    <w:rsid w:val="006D1E94"/>
    <w:rsid w:val="006D2202"/>
    <w:rsid w:val="006D33FA"/>
    <w:rsid w:val="006D4696"/>
    <w:rsid w:val="006D4904"/>
    <w:rsid w:val="006D4AE8"/>
    <w:rsid w:val="006D52F6"/>
    <w:rsid w:val="006D5E70"/>
    <w:rsid w:val="006E0834"/>
    <w:rsid w:val="006E09E0"/>
    <w:rsid w:val="006E0B1D"/>
    <w:rsid w:val="006E186B"/>
    <w:rsid w:val="006E2426"/>
    <w:rsid w:val="006E2EB8"/>
    <w:rsid w:val="006E34A0"/>
    <w:rsid w:val="006E4E59"/>
    <w:rsid w:val="006E5985"/>
    <w:rsid w:val="006E5C86"/>
    <w:rsid w:val="006E62C2"/>
    <w:rsid w:val="006E66BA"/>
    <w:rsid w:val="006F1E76"/>
    <w:rsid w:val="006F3839"/>
    <w:rsid w:val="006F3C78"/>
    <w:rsid w:val="006F40C6"/>
    <w:rsid w:val="006F4496"/>
    <w:rsid w:val="006F462E"/>
    <w:rsid w:val="007003B3"/>
    <w:rsid w:val="00700C60"/>
    <w:rsid w:val="00701116"/>
    <w:rsid w:val="007016BD"/>
    <w:rsid w:val="00701854"/>
    <w:rsid w:val="007018C9"/>
    <w:rsid w:val="00704F75"/>
    <w:rsid w:val="00705CAB"/>
    <w:rsid w:val="00706CFE"/>
    <w:rsid w:val="0070768D"/>
    <w:rsid w:val="00707D2F"/>
    <w:rsid w:val="0071146A"/>
    <w:rsid w:val="00712608"/>
    <w:rsid w:val="00712AB4"/>
    <w:rsid w:val="00713C44"/>
    <w:rsid w:val="00714A23"/>
    <w:rsid w:val="007169BB"/>
    <w:rsid w:val="00720693"/>
    <w:rsid w:val="00721D2B"/>
    <w:rsid w:val="00721D6C"/>
    <w:rsid w:val="0072346B"/>
    <w:rsid w:val="007249E1"/>
    <w:rsid w:val="00724CCF"/>
    <w:rsid w:val="00724D0C"/>
    <w:rsid w:val="007271F9"/>
    <w:rsid w:val="00730AB1"/>
    <w:rsid w:val="0073174E"/>
    <w:rsid w:val="00732521"/>
    <w:rsid w:val="00734A5B"/>
    <w:rsid w:val="00736187"/>
    <w:rsid w:val="0074026F"/>
    <w:rsid w:val="00740BD5"/>
    <w:rsid w:val="007429F6"/>
    <w:rsid w:val="00744E76"/>
    <w:rsid w:val="007458F8"/>
    <w:rsid w:val="00745A52"/>
    <w:rsid w:val="00752A3E"/>
    <w:rsid w:val="00754FE8"/>
    <w:rsid w:val="00755436"/>
    <w:rsid w:val="00755F7E"/>
    <w:rsid w:val="00756F0E"/>
    <w:rsid w:val="007575AE"/>
    <w:rsid w:val="00761A1B"/>
    <w:rsid w:val="00762F2B"/>
    <w:rsid w:val="007646A0"/>
    <w:rsid w:val="00764CCA"/>
    <w:rsid w:val="007654CF"/>
    <w:rsid w:val="00765B00"/>
    <w:rsid w:val="00767C53"/>
    <w:rsid w:val="00767F9C"/>
    <w:rsid w:val="00771434"/>
    <w:rsid w:val="00772016"/>
    <w:rsid w:val="007745F8"/>
    <w:rsid w:val="00774DA4"/>
    <w:rsid w:val="00776752"/>
    <w:rsid w:val="00777A8E"/>
    <w:rsid w:val="00777B63"/>
    <w:rsid w:val="00781047"/>
    <w:rsid w:val="00781F0F"/>
    <w:rsid w:val="007836D5"/>
    <w:rsid w:val="00784C90"/>
    <w:rsid w:val="007867B6"/>
    <w:rsid w:val="00793D4D"/>
    <w:rsid w:val="0079406F"/>
    <w:rsid w:val="0079536B"/>
    <w:rsid w:val="007963E2"/>
    <w:rsid w:val="0079754A"/>
    <w:rsid w:val="00797747"/>
    <w:rsid w:val="007A30FB"/>
    <w:rsid w:val="007A3D83"/>
    <w:rsid w:val="007A3F64"/>
    <w:rsid w:val="007A413A"/>
    <w:rsid w:val="007A4424"/>
    <w:rsid w:val="007A4613"/>
    <w:rsid w:val="007A5DFC"/>
    <w:rsid w:val="007A7F58"/>
    <w:rsid w:val="007B0061"/>
    <w:rsid w:val="007B0D22"/>
    <w:rsid w:val="007B1855"/>
    <w:rsid w:val="007B27DA"/>
    <w:rsid w:val="007B4812"/>
    <w:rsid w:val="007B495F"/>
    <w:rsid w:val="007B5C8B"/>
    <w:rsid w:val="007B600E"/>
    <w:rsid w:val="007B7279"/>
    <w:rsid w:val="007C0141"/>
    <w:rsid w:val="007C0F64"/>
    <w:rsid w:val="007C579D"/>
    <w:rsid w:val="007C64AD"/>
    <w:rsid w:val="007C67DC"/>
    <w:rsid w:val="007C720B"/>
    <w:rsid w:val="007C7A0F"/>
    <w:rsid w:val="007C7F5F"/>
    <w:rsid w:val="007D2AA5"/>
    <w:rsid w:val="007D31BF"/>
    <w:rsid w:val="007D331B"/>
    <w:rsid w:val="007D4EF1"/>
    <w:rsid w:val="007D7552"/>
    <w:rsid w:val="007D7FDB"/>
    <w:rsid w:val="007E06BA"/>
    <w:rsid w:val="007E09EE"/>
    <w:rsid w:val="007E0EE1"/>
    <w:rsid w:val="007E1E5D"/>
    <w:rsid w:val="007E4C98"/>
    <w:rsid w:val="007E5262"/>
    <w:rsid w:val="007E663A"/>
    <w:rsid w:val="007E7DA5"/>
    <w:rsid w:val="007F059A"/>
    <w:rsid w:val="007F0F4A"/>
    <w:rsid w:val="007F184D"/>
    <w:rsid w:val="007F3BBA"/>
    <w:rsid w:val="007F406F"/>
    <w:rsid w:val="007F57FD"/>
    <w:rsid w:val="007F752F"/>
    <w:rsid w:val="007F7772"/>
    <w:rsid w:val="00800ED9"/>
    <w:rsid w:val="008019EC"/>
    <w:rsid w:val="008028A4"/>
    <w:rsid w:val="00802DFA"/>
    <w:rsid w:val="00802F4B"/>
    <w:rsid w:val="00804333"/>
    <w:rsid w:val="008049C2"/>
    <w:rsid w:val="00804A19"/>
    <w:rsid w:val="00804AD5"/>
    <w:rsid w:val="0080615C"/>
    <w:rsid w:val="00806D35"/>
    <w:rsid w:val="00807136"/>
    <w:rsid w:val="00807767"/>
    <w:rsid w:val="00812192"/>
    <w:rsid w:val="0081221C"/>
    <w:rsid w:val="00813282"/>
    <w:rsid w:val="00813D44"/>
    <w:rsid w:val="00814234"/>
    <w:rsid w:val="00814305"/>
    <w:rsid w:val="00815042"/>
    <w:rsid w:val="00823275"/>
    <w:rsid w:val="00823DC0"/>
    <w:rsid w:val="00825128"/>
    <w:rsid w:val="008251A9"/>
    <w:rsid w:val="00830747"/>
    <w:rsid w:val="00830E3D"/>
    <w:rsid w:val="00831317"/>
    <w:rsid w:val="008332F0"/>
    <w:rsid w:val="00834383"/>
    <w:rsid w:val="008355BE"/>
    <w:rsid w:val="0083629E"/>
    <w:rsid w:val="0083668F"/>
    <w:rsid w:val="00836D81"/>
    <w:rsid w:val="00842D55"/>
    <w:rsid w:val="00842E75"/>
    <w:rsid w:val="00843F72"/>
    <w:rsid w:val="0084509D"/>
    <w:rsid w:val="00845199"/>
    <w:rsid w:val="0084566D"/>
    <w:rsid w:val="00847A75"/>
    <w:rsid w:val="00847B3B"/>
    <w:rsid w:val="00850188"/>
    <w:rsid w:val="0085224E"/>
    <w:rsid w:val="008524D2"/>
    <w:rsid w:val="00852530"/>
    <w:rsid w:val="00853421"/>
    <w:rsid w:val="00853A3E"/>
    <w:rsid w:val="00855FDA"/>
    <w:rsid w:val="00860309"/>
    <w:rsid w:val="0086077C"/>
    <w:rsid w:val="00862E50"/>
    <w:rsid w:val="00862FF5"/>
    <w:rsid w:val="00863CFC"/>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A82"/>
    <w:rsid w:val="00890A35"/>
    <w:rsid w:val="00891AE6"/>
    <w:rsid w:val="008931AF"/>
    <w:rsid w:val="00895B3A"/>
    <w:rsid w:val="0089783B"/>
    <w:rsid w:val="008A02EA"/>
    <w:rsid w:val="008A284D"/>
    <w:rsid w:val="008A38E7"/>
    <w:rsid w:val="008A3F0E"/>
    <w:rsid w:val="008A5C75"/>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D0507"/>
    <w:rsid w:val="008D10AC"/>
    <w:rsid w:val="008D135B"/>
    <w:rsid w:val="008D24E0"/>
    <w:rsid w:val="008D2AEC"/>
    <w:rsid w:val="008D354E"/>
    <w:rsid w:val="008D6090"/>
    <w:rsid w:val="008D699F"/>
    <w:rsid w:val="008D6F97"/>
    <w:rsid w:val="008D7297"/>
    <w:rsid w:val="008E07E3"/>
    <w:rsid w:val="008E13CD"/>
    <w:rsid w:val="008E20C6"/>
    <w:rsid w:val="008E21A0"/>
    <w:rsid w:val="008E2F59"/>
    <w:rsid w:val="008E31AB"/>
    <w:rsid w:val="008E5C50"/>
    <w:rsid w:val="008E5EFD"/>
    <w:rsid w:val="008E6C37"/>
    <w:rsid w:val="008E6E34"/>
    <w:rsid w:val="008F294F"/>
    <w:rsid w:val="008F297C"/>
    <w:rsid w:val="008F29A0"/>
    <w:rsid w:val="008F44E2"/>
    <w:rsid w:val="008F6EAA"/>
    <w:rsid w:val="008F7690"/>
    <w:rsid w:val="009011F5"/>
    <w:rsid w:val="00901523"/>
    <w:rsid w:val="00901860"/>
    <w:rsid w:val="00901C91"/>
    <w:rsid w:val="009025AC"/>
    <w:rsid w:val="0090266E"/>
    <w:rsid w:val="0090271F"/>
    <w:rsid w:val="00902E23"/>
    <w:rsid w:val="00907100"/>
    <w:rsid w:val="00907134"/>
    <w:rsid w:val="009073D2"/>
    <w:rsid w:val="00907D6A"/>
    <w:rsid w:val="009114D7"/>
    <w:rsid w:val="009130CC"/>
    <w:rsid w:val="0091348E"/>
    <w:rsid w:val="00914551"/>
    <w:rsid w:val="0091477C"/>
    <w:rsid w:val="00917CCB"/>
    <w:rsid w:val="009204B3"/>
    <w:rsid w:val="009219A6"/>
    <w:rsid w:val="009259E1"/>
    <w:rsid w:val="009260C8"/>
    <w:rsid w:val="0092633B"/>
    <w:rsid w:val="00926826"/>
    <w:rsid w:val="00927138"/>
    <w:rsid w:val="00931CF3"/>
    <w:rsid w:val="00932536"/>
    <w:rsid w:val="00934D8D"/>
    <w:rsid w:val="00935404"/>
    <w:rsid w:val="0093664C"/>
    <w:rsid w:val="00936982"/>
    <w:rsid w:val="00941EBE"/>
    <w:rsid w:val="00942764"/>
    <w:rsid w:val="00942EC2"/>
    <w:rsid w:val="0094391E"/>
    <w:rsid w:val="009439AA"/>
    <w:rsid w:val="00944DD1"/>
    <w:rsid w:val="00945166"/>
    <w:rsid w:val="00946FFF"/>
    <w:rsid w:val="00947014"/>
    <w:rsid w:val="00950925"/>
    <w:rsid w:val="00951DB7"/>
    <w:rsid w:val="00956FAF"/>
    <w:rsid w:val="00957B2E"/>
    <w:rsid w:val="00960D99"/>
    <w:rsid w:val="00962451"/>
    <w:rsid w:val="00963F10"/>
    <w:rsid w:val="00964084"/>
    <w:rsid w:val="00967BD3"/>
    <w:rsid w:val="00973C38"/>
    <w:rsid w:val="0097489D"/>
    <w:rsid w:val="00975501"/>
    <w:rsid w:val="00980D68"/>
    <w:rsid w:val="009818FE"/>
    <w:rsid w:val="009832F5"/>
    <w:rsid w:val="009842D4"/>
    <w:rsid w:val="0098635D"/>
    <w:rsid w:val="009873B3"/>
    <w:rsid w:val="00987C06"/>
    <w:rsid w:val="0099012A"/>
    <w:rsid w:val="00990A3F"/>
    <w:rsid w:val="00992108"/>
    <w:rsid w:val="00992DEF"/>
    <w:rsid w:val="00994908"/>
    <w:rsid w:val="009951EA"/>
    <w:rsid w:val="00995755"/>
    <w:rsid w:val="009976C1"/>
    <w:rsid w:val="009A0A63"/>
    <w:rsid w:val="009A174A"/>
    <w:rsid w:val="009A1A26"/>
    <w:rsid w:val="009A2AB2"/>
    <w:rsid w:val="009A566A"/>
    <w:rsid w:val="009A5F56"/>
    <w:rsid w:val="009A6A3D"/>
    <w:rsid w:val="009B0E82"/>
    <w:rsid w:val="009B3DF5"/>
    <w:rsid w:val="009B489D"/>
    <w:rsid w:val="009B5980"/>
    <w:rsid w:val="009B61AB"/>
    <w:rsid w:val="009B67DE"/>
    <w:rsid w:val="009B6F32"/>
    <w:rsid w:val="009B7F41"/>
    <w:rsid w:val="009C0366"/>
    <w:rsid w:val="009C1663"/>
    <w:rsid w:val="009C1931"/>
    <w:rsid w:val="009C23C0"/>
    <w:rsid w:val="009C3119"/>
    <w:rsid w:val="009C54B3"/>
    <w:rsid w:val="009C5528"/>
    <w:rsid w:val="009C5538"/>
    <w:rsid w:val="009C64BA"/>
    <w:rsid w:val="009C797B"/>
    <w:rsid w:val="009D11B2"/>
    <w:rsid w:val="009D1DEA"/>
    <w:rsid w:val="009D1F56"/>
    <w:rsid w:val="009D22C4"/>
    <w:rsid w:val="009D310D"/>
    <w:rsid w:val="009D32FD"/>
    <w:rsid w:val="009D467C"/>
    <w:rsid w:val="009D4D15"/>
    <w:rsid w:val="009D61F3"/>
    <w:rsid w:val="009E033E"/>
    <w:rsid w:val="009E280C"/>
    <w:rsid w:val="009E36AB"/>
    <w:rsid w:val="009E4942"/>
    <w:rsid w:val="009E4E96"/>
    <w:rsid w:val="009F07A9"/>
    <w:rsid w:val="009F2202"/>
    <w:rsid w:val="009F2DBC"/>
    <w:rsid w:val="009F37B7"/>
    <w:rsid w:val="009F4129"/>
    <w:rsid w:val="009F50B0"/>
    <w:rsid w:val="009F5DD3"/>
    <w:rsid w:val="009F6E62"/>
    <w:rsid w:val="00A0159F"/>
    <w:rsid w:val="00A01FBB"/>
    <w:rsid w:val="00A0334D"/>
    <w:rsid w:val="00A04395"/>
    <w:rsid w:val="00A04DA3"/>
    <w:rsid w:val="00A063D7"/>
    <w:rsid w:val="00A10400"/>
    <w:rsid w:val="00A10D80"/>
    <w:rsid w:val="00A10F02"/>
    <w:rsid w:val="00A10F26"/>
    <w:rsid w:val="00A118DA"/>
    <w:rsid w:val="00A11FDA"/>
    <w:rsid w:val="00A1493D"/>
    <w:rsid w:val="00A164B4"/>
    <w:rsid w:val="00A2205A"/>
    <w:rsid w:val="00A22900"/>
    <w:rsid w:val="00A22D4C"/>
    <w:rsid w:val="00A22F42"/>
    <w:rsid w:val="00A23974"/>
    <w:rsid w:val="00A23B81"/>
    <w:rsid w:val="00A2413E"/>
    <w:rsid w:val="00A243FC"/>
    <w:rsid w:val="00A24C9B"/>
    <w:rsid w:val="00A24E81"/>
    <w:rsid w:val="00A25D6A"/>
    <w:rsid w:val="00A26956"/>
    <w:rsid w:val="00A273B8"/>
    <w:rsid w:val="00A27486"/>
    <w:rsid w:val="00A3018F"/>
    <w:rsid w:val="00A3053B"/>
    <w:rsid w:val="00A32688"/>
    <w:rsid w:val="00A333DC"/>
    <w:rsid w:val="00A34846"/>
    <w:rsid w:val="00A34B12"/>
    <w:rsid w:val="00A35695"/>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9F1"/>
    <w:rsid w:val="00A55181"/>
    <w:rsid w:val="00A56066"/>
    <w:rsid w:val="00A56231"/>
    <w:rsid w:val="00A573BC"/>
    <w:rsid w:val="00A57EBD"/>
    <w:rsid w:val="00A607B9"/>
    <w:rsid w:val="00A628AF"/>
    <w:rsid w:val="00A63389"/>
    <w:rsid w:val="00A6343C"/>
    <w:rsid w:val="00A6566F"/>
    <w:rsid w:val="00A66C99"/>
    <w:rsid w:val="00A73129"/>
    <w:rsid w:val="00A7392B"/>
    <w:rsid w:val="00A748B0"/>
    <w:rsid w:val="00A75719"/>
    <w:rsid w:val="00A7682A"/>
    <w:rsid w:val="00A80278"/>
    <w:rsid w:val="00A806D3"/>
    <w:rsid w:val="00A80910"/>
    <w:rsid w:val="00A81503"/>
    <w:rsid w:val="00A82346"/>
    <w:rsid w:val="00A82477"/>
    <w:rsid w:val="00A827F6"/>
    <w:rsid w:val="00A82EA7"/>
    <w:rsid w:val="00A82F73"/>
    <w:rsid w:val="00A83582"/>
    <w:rsid w:val="00A87885"/>
    <w:rsid w:val="00A91203"/>
    <w:rsid w:val="00A919DF"/>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1CCA"/>
    <w:rsid w:val="00AB2977"/>
    <w:rsid w:val="00AB42D2"/>
    <w:rsid w:val="00AB4AA8"/>
    <w:rsid w:val="00AB4C93"/>
    <w:rsid w:val="00AB773F"/>
    <w:rsid w:val="00AC2021"/>
    <w:rsid w:val="00AC2304"/>
    <w:rsid w:val="00AC35E4"/>
    <w:rsid w:val="00AC6BC6"/>
    <w:rsid w:val="00AD15F2"/>
    <w:rsid w:val="00AD1CA5"/>
    <w:rsid w:val="00AD26CD"/>
    <w:rsid w:val="00AD3D3C"/>
    <w:rsid w:val="00AD41A2"/>
    <w:rsid w:val="00AD5E68"/>
    <w:rsid w:val="00AD774D"/>
    <w:rsid w:val="00AD7D8D"/>
    <w:rsid w:val="00AE1730"/>
    <w:rsid w:val="00AE358C"/>
    <w:rsid w:val="00AE65E2"/>
    <w:rsid w:val="00AF1EC9"/>
    <w:rsid w:val="00AF24BF"/>
    <w:rsid w:val="00AF298A"/>
    <w:rsid w:val="00AF3FA1"/>
    <w:rsid w:val="00AF5B49"/>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20E6"/>
    <w:rsid w:val="00B2232A"/>
    <w:rsid w:val="00B24927"/>
    <w:rsid w:val="00B24F88"/>
    <w:rsid w:val="00B2518A"/>
    <w:rsid w:val="00B266FB"/>
    <w:rsid w:val="00B26986"/>
    <w:rsid w:val="00B27945"/>
    <w:rsid w:val="00B27BC4"/>
    <w:rsid w:val="00B30297"/>
    <w:rsid w:val="00B31AB7"/>
    <w:rsid w:val="00B31DD1"/>
    <w:rsid w:val="00B36D0D"/>
    <w:rsid w:val="00B37F5A"/>
    <w:rsid w:val="00B42E7A"/>
    <w:rsid w:val="00B435F4"/>
    <w:rsid w:val="00B50CA3"/>
    <w:rsid w:val="00B5160C"/>
    <w:rsid w:val="00B536DD"/>
    <w:rsid w:val="00B544E7"/>
    <w:rsid w:val="00B54724"/>
    <w:rsid w:val="00B549BE"/>
    <w:rsid w:val="00B54A26"/>
    <w:rsid w:val="00B54FF5"/>
    <w:rsid w:val="00B567D4"/>
    <w:rsid w:val="00B56B62"/>
    <w:rsid w:val="00B57479"/>
    <w:rsid w:val="00B60307"/>
    <w:rsid w:val="00B6125C"/>
    <w:rsid w:val="00B62FF6"/>
    <w:rsid w:val="00B64844"/>
    <w:rsid w:val="00B66B1B"/>
    <w:rsid w:val="00B66C3E"/>
    <w:rsid w:val="00B673CA"/>
    <w:rsid w:val="00B674C3"/>
    <w:rsid w:val="00B75D4E"/>
    <w:rsid w:val="00B75DC9"/>
    <w:rsid w:val="00B76AFB"/>
    <w:rsid w:val="00B770CB"/>
    <w:rsid w:val="00B773DC"/>
    <w:rsid w:val="00B8188B"/>
    <w:rsid w:val="00B8586C"/>
    <w:rsid w:val="00B93086"/>
    <w:rsid w:val="00B9366B"/>
    <w:rsid w:val="00B93EDE"/>
    <w:rsid w:val="00B966D1"/>
    <w:rsid w:val="00B9679F"/>
    <w:rsid w:val="00B97FAF"/>
    <w:rsid w:val="00BA19ED"/>
    <w:rsid w:val="00BA21E2"/>
    <w:rsid w:val="00BA3726"/>
    <w:rsid w:val="00BA4B8D"/>
    <w:rsid w:val="00BA66A0"/>
    <w:rsid w:val="00BA6CA9"/>
    <w:rsid w:val="00BA6F8A"/>
    <w:rsid w:val="00BB0709"/>
    <w:rsid w:val="00BB0BF7"/>
    <w:rsid w:val="00BB14EC"/>
    <w:rsid w:val="00BB343D"/>
    <w:rsid w:val="00BB49FA"/>
    <w:rsid w:val="00BB6DFC"/>
    <w:rsid w:val="00BB6EC3"/>
    <w:rsid w:val="00BC0110"/>
    <w:rsid w:val="00BC0835"/>
    <w:rsid w:val="00BC0F7D"/>
    <w:rsid w:val="00BC1100"/>
    <w:rsid w:val="00BC1529"/>
    <w:rsid w:val="00BC3FC8"/>
    <w:rsid w:val="00BC515C"/>
    <w:rsid w:val="00BD11F4"/>
    <w:rsid w:val="00BD15DD"/>
    <w:rsid w:val="00BD1F61"/>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4299"/>
    <w:rsid w:val="00BE4C6E"/>
    <w:rsid w:val="00BF089F"/>
    <w:rsid w:val="00BF128E"/>
    <w:rsid w:val="00BF2C65"/>
    <w:rsid w:val="00BF427A"/>
    <w:rsid w:val="00BF4DAF"/>
    <w:rsid w:val="00BF523A"/>
    <w:rsid w:val="00BF5C8B"/>
    <w:rsid w:val="00BF5E19"/>
    <w:rsid w:val="00C013C5"/>
    <w:rsid w:val="00C01CD7"/>
    <w:rsid w:val="00C01D21"/>
    <w:rsid w:val="00C03963"/>
    <w:rsid w:val="00C072E1"/>
    <w:rsid w:val="00C074C7"/>
    <w:rsid w:val="00C074DD"/>
    <w:rsid w:val="00C07EFD"/>
    <w:rsid w:val="00C07F4F"/>
    <w:rsid w:val="00C11996"/>
    <w:rsid w:val="00C11EBB"/>
    <w:rsid w:val="00C13636"/>
    <w:rsid w:val="00C13872"/>
    <w:rsid w:val="00C1496A"/>
    <w:rsid w:val="00C14C34"/>
    <w:rsid w:val="00C15BF2"/>
    <w:rsid w:val="00C16DE5"/>
    <w:rsid w:val="00C170C1"/>
    <w:rsid w:val="00C21B88"/>
    <w:rsid w:val="00C21C3D"/>
    <w:rsid w:val="00C23E05"/>
    <w:rsid w:val="00C2496B"/>
    <w:rsid w:val="00C25BC2"/>
    <w:rsid w:val="00C27AEB"/>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604E0"/>
    <w:rsid w:val="00C607E3"/>
    <w:rsid w:val="00C60857"/>
    <w:rsid w:val="00C60987"/>
    <w:rsid w:val="00C6259E"/>
    <w:rsid w:val="00C64192"/>
    <w:rsid w:val="00C64BB7"/>
    <w:rsid w:val="00C66624"/>
    <w:rsid w:val="00C66C6E"/>
    <w:rsid w:val="00C66E67"/>
    <w:rsid w:val="00C71946"/>
    <w:rsid w:val="00C71FDB"/>
    <w:rsid w:val="00C72697"/>
    <w:rsid w:val="00C72833"/>
    <w:rsid w:val="00C748CB"/>
    <w:rsid w:val="00C74EC6"/>
    <w:rsid w:val="00C756F7"/>
    <w:rsid w:val="00C777CD"/>
    <w:rsid w:val="00C809DA"/>
    <w:rsid w:val="00C80F1D"/>
    <w:rsid w:val="00C835D2"/>
    <w:rsid w:val="00C83B06"/>
    <w:rsid w:val="00C8591D"/>
    <w:rsid w:val="00C87D01"/>
    <w:rsid w:val="00C91A08"/>
    <w:rsid w:val="00C928C2"/>
    <w:rsid w:val="00C93EE2"/>
    <w:rsid w:val="00C93F40"/>
    <w:rsid w:val="00C95354"/>
    <w:rsid w:val="00C96BB8"/>
    <w:rsid w:val="00C97645"/>
    <w:rsid w:val="00C97729"/>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4850"/>
    <w:rsid w:val="00CC53EE"/>
    <w:rsid w:val="00CC6F66"/>
    <w:rsid w:val="00CC6FBD"/>
    <w:rsid w:val="00CC7C8C"/>
    <w:rsid w:val="00CD1967"/>
    <w:rsid w:val="00CD4BE6"/>
    <w:rsid w:val="00CD520E"/>
    <w:rsid w:val="00CD5E21"/>
    <w:rsid w:val="00CD6569"/>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F5004"/>
    <w:rsid w:val="00CF6ED5"/>
    <w:rsid w:val="00CF791A"/>
    <w:rsid w:val="00D01E78"/>
    <w:rsid w:val="00D0264D"/>
    <w:rsid w:val="00D04C2B"/>
    <w:rsid w:val="00D105D8"/>
    <w:rsid w:val="00D107E7"/>
    <w:rsid w:val="00D11001"/>
    <w:rsid w:val="00D11344"/>
    <w:rsid w:val="00D11C79"/>
    <w:rsid w:val="00D12C53"/>
    <w:rsid w:val="00D13E0E"/>
    <w:rsid w:val="00D13F73"/>
    <w:rsid w:val="00D14E04"/>
    <w:rsid w:val="00D1707A"/>
    <w:rsid w:val="00D21645"/>
    <w:rsid w:val="00D26114"/>
    <w:rsid w:val="00D26D10"/>
    <w:rsid w:val="00D27A54"/>
    <w:rsid w:val="00D27C0F"/>
    <w:rsid w:val="00D30223"/>
    <w:rsid w:val="00D31DB0"/>
    <w:rsid w:val="00D335F2"/>
    <w:rsid w:val="00D3634B"/>
    <w:rsid w:val="00D368D2"/>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75A9"/>
    <w:rsid w:val="00D67CDF"/>
    <w:rsid w:val="00D67F8E"/>
    <w:rsid w:val="00D705C7"/>
    <w:rsid w:val="00D716DE"/>
    <w:rsid w:val="00D71CCD"/>
    <w:rsid w:val="00D727A7"/>
    <w:rsid w:val="00D738D6"/>
    <w:rsid w:val="00D73FA1"/>
    <w:rsid w:val="00D7446E"/>
    <w:rsid w:val="00D7490A"/>
    <w:rsid w:val="00D755EB"/>
    <w:rsid w:val="00D7563F"/>
    <w:rsid w:val="00D76048"/>
    <w:rsid w:val="00D769F0"/>
    <w:rsid w:val="00D77BDA"/>
    <w:rsid w:val="00D80432"/>
    <w:rsid w:val="00D8114C"/>
    <w:rsid w:val="00D812B3"/>
    <w:rsid w:val="00D81A09"/>
    <w:rsid w:val="00D863A9"/>
    <w:rsid w:val="00D864AE"/>
    <w:rsid w:val="00D87E00"/>
    <w:rsid w:val="00D9134D"/>
    <w:rsid w:val="00D9151D"/>
    <w:rsid w:val="00D91C27"/>
    <w:rsid w:val="00D930BF"/>
    <w:rsid w:val="00D94B99"/>
    <w:rsid w:val="00D97349"/>
    <w:rsid w:val="00D97692"/>
    <w:rsid w:val="00DA1566"/>
    <w:rsid w:val="00DA5A46"/>
    <w:rsid w:val="00DA7A03"/>
    <w:rsid w:val="00DB0B49"/>
    <w:rsid w:val="00DB1658"/>
    <w:rsid w:val="00DB1818"/>
    <w:rsid w:val="00DB6898"/>
    <w:rsid w:val="00DC0C27"/>
    <w:rsid w:val="00DC2B31"/>
    <w:rsid w:val="00DC2D16"/>
    <w:rsid w:val="00DC309B"/>
    <w:rsid w:val="00DC39CE"/>
    <w:rsid w:val="00DC4DA2"/>
    <w:rsid w:val="00DC63A3"/>
    <w:rsid w:val="00DD0748"/>
    <w:rsid w:val="00DD0782"/>
    <w:rsid w:val="00DD0EAE"/>
    <w:rsid w:val="00DD15E7"/>
    <w:rsid w:val="00DD3D14"/>
    <w:rsid w:val="00DD4C17"/>
    <w:rsid w:val="00DD6953"/>
    <w:rsid w:val="00DD74A5"/>
    <w:rsid w:val="00DD7A42"/>
    <w:rsid w:val="00DD7E78"/>
    <w:rsid w:val="00DE4AAF"/>
    <w:rsid w:val="00DE4C0E"/>
    <w:rsid w:val="00DE633B"/>
    <w:rsid w:val="00DE7084"/>
    <w:rsid w:val="00DF1038"/>
    <w:rsid w:val="00DF193D"/>
    <w:rsid w:val="00DF1B75"/>
    <w:rsid w:val="00DF29FF"/>
    <w:rsid w:val="00DF2B1F"/>
    <w:rsid w:val="00DF3FAF"/>
    <w:rsid w:val="00DF5303"/>
    <w:rsid w:val="00DF62C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7C7"/>
    <w:rsid w:val="00E15A7E"/>
    <w:rsid w:val="00E15D5C"/>
    <w:rsid w:val="00E16509"/>
    <w:rsid w:val="00E16773"/>
    <w:rsid w:val="00E1768B"/>
    <w:rsid w:val="00E20BBF"/>
    <w:rsid w:val="00E2211C"/>
    <w:rsid w:val="00E23B62"/>
    <w:rsid w:val="00E25887"/>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51B7"/>
    <w:rsid w:val="00E36879"/>
    <w:rsid w:val="00E377CF"/>
    <w:rsid w:val="00E40516"/>
    <w:rsid w:val="00E41FAC"/>
    <w:rsid w:val="00E427F0"/>
    <w:rsid w:val="00E43488"/>
    <w:rsid w:val="00E43492"/>
    <w:rsid w:val="00E44582"/>
    <w:rsid w:val="00E44663"/>
    <w:rsid w:val="00E46F0B"/>
    <w:rsid w:val="00E50878"/>
    <w:rsid w:val="00E50AD1"/>
    <w:rsid w:val="00E537E5"/>
    <w:rsid w:val="00E53A5A"/>
    <w:rsid w:val="00E5463C"/>
    <w:rsid w:val="00E55350"/>
    <w:rsid w:val="00E60061"/>
    <w:rsid w:val="00E61316"/>
    <w:rsid w:val="00E61B02"/>
    <w:rsid w:val="00E61FA8"/>
    <w:rsid w:val="00E623E7"/>
    <w:rsid w:val="00E63520"/>
    <w:rsid w:val="00E651B8"/>
    <w:rsid w:val="00E6718A"/>
    <w:rsid w:val="00E67FE1"/>
    <w:rsid w:val="00E7046C"/>
    <w:rsid w:val="00E70FD3"/>
    <w:rsid w:val="00E714C8"/>
    <w:rsid w:val="00E73372"/>
    <w:rsid w:val="00E748DF"/>
    <w:rsid w:val="00E74B16"/>
    <w:rsid w:val="00E75EE4"/>
    <w:rsid w:val="00E77645"/>
    <w:rsid w:val="00E81378"/>
    <w:rsid w:val="00E85326"/>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3434"/>
    <w:rsid w:val="00EB58A2"/>
    <w:rsid w:val="00EB7431"/>
    <w:rsid w:val="00EC299A"/>
    <w:rsid w:val="00EC448F"/>
    <w:rsid w:val="00EC4A25"/>
    <w:rsid w:val="00EC62A0"/>
    <w:rsid w:val="00EC712D"/>
    <w:rsid w:val="00ED43D7"/>
    <w:rsid w:val="00ED6E51"/>
    <w:rsid w:val="00EE27EF"/>
    <w:rsid w:val="00EE28C6"/>
    <w:rsid w:val="00EE3E78"/>
    <w:rsid w:val="00EE4459"/>
    <w:rsid w:val="00EE5405"/>
    <w:rsid w:val="00EE6037"/>
    <w:rsid w:val="00EE75EE"/>
    <w:rsid w:val="00EF09F1"/>
    <w:rsid w:val="00EF0E39"/>
    <w:rsid w:val="00EF485E"/>
    <w:rsid w:val="00EF4A2D"/>
    <w:rsid w:val="00EF5197"/>
    <w:rsid w:val="00EF65EB"/>
    <w:rsid w:val="00EF6EC3"/>
    <w:rsid w:val="00F025A2"/>
    <w:rsid w:val="00F025A4"/>
    <w:rsid w:val="00F04712"/>
    <w:rsid w:val="00F05250"/>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DBE"/>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E56"/>
    <w:rsid w:val="00F541A5"/>
    <w:rsid w:val="00F55841"/>
    <w:rsid w:val="00F572D4"/>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5E0"/>
    <w:rsid w:val="00F8128E"/>
    <w:rsid w:val="00F8271E"/>
    <w:rsid w:val="00F878E9"/>
    <w:rsid w:val="00F9008D"/>
    <w:rsid w:val="00F90CA6"/>
    <w:rsid w:val="00F90CA7"/>
    <w:rsid w:val="00F91AA7"/>
    <w:rsid w:val="00F91EA5"/>
    <w:rsid w:val="00F930E5"/>
    <w:rsid w:val="00F931ED"/>
    <w:rsid w:val="00F94BE6"/>
    <w:rsid w:val="00F966EF"/>
    <w:rsid w:val="00F97BE0"/>
    <w:rsid w:val="00FA07B8"/>
    <w:rsid w:val="00FA0F00"/>
    <w:rsid w:val="00FA1266"/>
    <w:rsid w:val="00FA1383"/>
    <w:rsid w:val="00FA3569"/>
    <w:rsid w:val="00FA3620"/>
    <w:rsid w:val="00FA4AFB"/>
    <w:rsid w:val="00FA6068"/>
    <w:rsid w:val="00FB0458"/>
    <w:rsid w:val="00FB144D"/>
    <w:rsid w:val="00FB1DE8"/>
    <w:rsid w:val="00FB3658"/>
    <w:rsid w:val="00FB463E"/>
    <w:rsid w:val="00FB4846"/>
    <w:rsid w:val="00FB4DD5"/>
    <w:rsid w:val="00FB6D0C"/>
    <w:rsid w:val="00FB72DE"/>
    <w:rsid w:val="00FB7511"/>
    <w:rsid w:val="00FC0001"/>
    <w:rsid w:val="00FC03FF"/>
    <w:rsid w:val="00FC1192"/>
    <w:rsid w:val="00FC5918"/>
    <w:rsid w:val="00FC5E6F"/>
    <w:rsid w:val="00FC6BDC"/>
    <w:rsid w:val="00FC73DB"/>
    <w:rsid w:val="00FC7979"/>
    <w:rsid w:val="00FD0318"/>
    <w:rsid w:val="00FD05D2"/>
    <w:rsid w:val="00FD1B81"/>
    <w:rsid w:val="00FD2248"/>
    <w:rsid w:val="00FD252F"/>
    <w:rsid w:val="00FD30B0"/>
    <w:rsid w:val="00FD3810"/>
    <w:rsid w:val="00FD4AFA"/>
    <w:rsid w:val="00FD54C0"/>
    <w:rsid w:val="00FD5C88"/>
    <w:rsid w:val="00FE29CD"/>
    <w:rsid w:val="00FE2E74"/>
    <w:rsid w:val="00FE4BA6"/>
    <w:rsid w:val="00FE5A2A"/>
    <w:rsid w:val="00FE6318"/>
    <w:rsid w:val="00FE6CE1"/>
    <w:rsid w:val="00FF0335"/>
    <w:rsid w:val="00FF1D6D"/>
    <w:rsid w:val="00FF2C63"/>
    <w:rsid w:val="00FF3F39"/>
    <w:rsid w:val="00FF4447"/>
    <w:rsid w:val="00FF485B"/>
    <w:rsid w:val="00FF6AC5"/>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3"/>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package" Target="embeddings/Microsoft_Visio_Drawing34.vsdx"/><Relationship Id="rId21" Type="http://schemas.openxmlformats.org/officeDocument/2006/relationships/image" Target="media/image8.emf"/><Relationship Id="rId42" Type="http://schemas.openxmlformats.org/officeDocument/2006/relationships/image" Target="media/image22.emf"/><Relationship Id="rId47" Type="http://schemas.openxmlformats.org/officeDocument/2006/relationships/image" Target="media/image27.emf"/><Relationship Id="rId63" Type="http://schemas.openxmlformats.org/officeDocument/2006/relationships/package" Target="embeddings/Microsoft_Visio_Drawing12.vsdx"/><Relationship Id="rId68" Type="http://schemas.openxmlformats.org/officeDocument/2006/relationships/image" Target="media/image42.emf"/><Relationship Id="rId84" Type="http://schemas.openxmlformats.org/officeDocument/2006/relationships/image" Target="media/image51.emf"/><Relationship Id="rId89" Type="http://schemas.openxmlformats.org/officeDocument/2006/relationships/image" Target="media/image54.emf"/><Relationship Id="rId112" Type="http://schemas.openxmlformats.org/officeDocument/2006/relationships/image" Target="media/image66.emf"/><Relationship Id="rId16" Type="http://schemas.openxmlformats.org/officeDocument/2006/relationships/package" Target="embeddings/Microsoft_Visio_Drawing.vsdx"/><Relationship Id="rId107" Type="http://schemas.openxmlformats.org/officeDocument/2006/relationships/image" Target="media/image63.emf"/><Relationship Id="rId11" Type="http://schemas.openxmlformats.org/officeDocument/2006/relationships/image" Target="media/image2.png"/><Relationship Id="rId32" Type="http://schemas.openxmlformats.org/officeDocument/2006/relationships/image" Target="media/image15.emf"/><Relationship Id="rId37" Type="http://schemas.openxmlformats.org/officeDocument/2006/relationships/package" Target="embeddings/Microsoft_Visio_Drawing5.vsdx"/><Relationship Id="rId53" Type="http://schemas.openxmlformats.org/officeDocument/2006/relationships/image" Target="media/image32.emf"/><Relationship Id="rId58" Type="http://schemas.openxmlformats.org/officeDocument/2006/relationships/image" Target="media/image36.emf"/><Relationship Id="rId74" Type="http://schemas.openxmlformats.org/officeDocument/2006/relationships/image" Target="media/image46.emf"/><Relationship Id="rId79" Type="http://schemas.openxmlformats.org/officeDocument/2006/relationships/package" Target="embeddings/Microsoft_Visio_Drawing18.vsdx"/><Relationship Id="rId102" Type="http://schemas.openxmlformats.org/officeDocument/2006/relationships/package" Target="embeddings/Microsoft_Visio_Drawing28.vsdx"/><Relationship Id="rId5" Type="http://schemas.openxmlformats.org/officeDocument/2006/relationships/settings" Target="settings.xml"/><Relationship Id="rId90" Type="http://schemas.openxmlformats.org/officeDocument/2006/relationships/package" Target="embeddings/Microsoft_Visio_Drawing23.vsdx"/><Relationship Id="rId95" Type="http://schemas.openxmlformats.org/officeDocument/2006/relationships/image" Target="media/image57.emf"/><Relationship Id="rId22" Type="http://schemas.openxmlformats.org/officeDocument/2006/relationships/image" Target="media/image9.emf"/><Relationship Id="rId27" Type="http://schemas.openxmlformats.org/officeDocument/2006/relationships/package" Target="embeddings/Microsoft_Visio_Drawing3.vsdx"/><Relationship Id="rId43" Type="http://schemas.openxmlformats.org/officeDocument/2006/relationships/image" Target="media/image23.emf"/><Relationship Id="rId48" Type="http://schemas.openxmlformats.org/officeDocument/2006/relationships/image" Target="media/image28.emf"/><Relationship Id="rId64" Type="http://schemas.openxmlformats.org/officeDocument/2006/relationships/image" Target="media/image39.emf"/><Relationship Id="rId69" Type="http://schemas.openxmlformats.org/officeDocument/2006/relationships/image" Target="media/image43.emf"/><Relationship Id="rId113" Type="http://schemas.openxmlformats.org/officeDocument/2006/relationships/package" Target="embeddings/Microsoft_Visio_Drawing32.vsdx"/><Relationship Id="rId118" Type="http://schemas.openxmlformats.org/officeDocument/2006/relationships/header" Target="header1.xml"/><Relationship Id="rId80" Type="http://schemas.openxmlformats.org/officeDocument/2006/relationships/image" Target="media/image49.emf"/><Relationship Id="rId85" Type="http://schemas.openxmlformats.org/officeDocument/2006/relationships/package" Target="embeddings/Microsoft_Visio_Drawing21.vsdx"/><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6.emf"/><Relationship Id="rId38" Type="http://schemas.openxmlformats.org/officeDocument/2006/relationships/image" Target="media/image20.emf"/><Relationship Id="rId59" Type="http://schemas.openxmlformats.org/officeDocument/2006/relationships/package" Target="embeddings/Microsoft_Visio_Drawing10.vsdx"/><Relationship Id="rId103" Type="http://schemas.openxmlformats.org/officeDocument/2006/relationships/image" Target="media/image61.emf"/><Relationship Id="rId108" Type="http://schemas.openxmlformats.org/officeDocument/2006/relationships/oleObject" Target="embeddings/Microsoft_Visio_2003-2010_Drawing1.vsd"/><Relationship Id="rId54" Type="http://schemas.openxmlformats.org/officeDocument/2006/relationships/image" Target="media/image33.emf"/><Relationship Id="rId70" Type="http://schemas.openxmlformats.org/officeDocument/2006/relationships/image" Target="media/image44.emf"/><Relationship Id="rId75" Type="http://schemas.openxmlformats.org/officeDocument/2006/relationships/package" Target="embeddings/Microsoft_Visio_Drawing16.vsdx"/><Relationship Id="rId91" Type="http://schemas.openxmlformats.org/officeDocument/2006/relationships/image" Target="media/image55.emf"/><Relationship Id="rId96" Type="http://schemas.openxmlformats.org/officeDocument/2006/relationships/oleObject" Target="embeddings/Microsoft_Visio_2003-2010_Drawing.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image" Target="media/image29.emf"/><Relationship Id="rId114" Type="http://schemas.openxmlformats.org/officeDocument/2006/relationships/image" Target="media/image67.emf"/><Relationship Id="rId119" Type="http://schemas.openxmlformats.org/officeDocument/2006/relationships/footer" Target="footer3.xml"/><Relationship Id="rId44" Type="http://schemas.openxmlformats.org/officeDocument/2006/relationships/image" Target="media/image24.emf"/><Relationship Id="rId60" Type="http://schemas.openxmlformats.org/officeDocument/2006/relationships/image" Target="media/image37.emf"/><Relationship Id="rId65" Type="http://schemas.openxmlformats.org/officeDocument/2006/relationships/package" Target="embeddings/Microsoft_Visio_Drawing13.vsdx"/><Relationship Id="rId81" Type="http://schemas.openxmlformats.org/officeDocument/2006/relationships/package" Target="embeddings/Microsoft_Visio_Drawing19.vsdx"/><Relationship Id="rId86" Type="http://schemas.openxmlformats.org/officeDocument/2006/relationships/image" Target="media/image52.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package" Target="embeddings/Microsoft_Visio_Drawing6.vsdx"/><Relationship Id="rId109" Type="http://schemas.openxmlformats.org/officeDocument/2006/relationships/image" Target="media/image64.emf"/><Relationship Id="rId34" Type="http://schemas.openxmlformats.org/officeDocument/2006/relationships/image" Target="media/image17.emf"/><Relationship Id="rId50" Type="http://schemas.openxmlformats.org/officeDocument/2006/relationships/package" Target="embeddings/Microsoft_Visio_Drawing8.vsdx"/><Relationship Id="rId55" Type="http://schemas.openxmlformats.org/officeDocument/2006/relationships/image" Target="media/image34.emf"/><Relationship Id="rId76" Type="http://schemas.openxmlformats.org/officeDocument/2006/relationships/image" Target="media/image47.emf"/><Relationship Id="rId97" Type="http://schemas.openxmlformats.org/officeDocument/2006/relationships/image" Target="media/image58.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4.vsdx"/><Relationship Id="rId92" Type="http://schemas.openxmlformats.org/officeDocument/2006/relationships/package" Target="embeddings/Microsoft_Visio_Drawing24.vsdx"/><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image" Target="media/image21.emf"/><Relationship Id="rId45" Type="http://schemas.openxmlformats.org/officeDocument/2006/relationships/image" Target="media/image25.emf"/><Relationship Id="rId66" Type="http://schemas.openxmlformats.org/officeDocument/2006/relationships/image" Target="media/image40.emf"/><Relationship Id="rId87" Type="http://schemas.openxmlformats.org/officeDocument/2006/relationships/image" Target="media/image53.emf"/><Relationship Id="rId110" Type="http://schemas.openxmlformats.org/officeDocument/2006/relationships/package" Target="embeddings/Microsoft_Visio_Drawing31.vsdx"/><Relationship Id="rId115" Type="http://schemas.openxmlformats.org/officeDocument/2006/relationships/package" Target="embeddings/Microsoft_Visio_Drawing33.vsdx"/><Relationship Id="rId61" Type="http://schemas.openxmlformats.org/officeDocument/2006/relationships/package" Target="embeddings/Microsoft_Visio_Drawing11.vsdx"/><Relationship Id="rId82" Type="http://schemas.openxmlformats.org/officeDocument/2006/relationships/image" Target="media/image50.emf"/><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8.emf"/><Relationship Id="rId56" Type="http://schemas.openxmlformats.org/officeDocument/2006/relationships/package" Target="embeddings/Microsoft_Visio_Drawing9.vsdx"/><Relationship Id="rId77" Type="http://schemas.openxmlformats.org/officeDocument/2006/relationships/package" Target="embeddings/Microsoft_Visio_Drawing17.vsdx"/><Relationship Id="rId100" Type="http://schemas.openxmlformats.org/officeDocument/2006/relationships/package" Target="embeddings/Microsoft_Visio_Drawing27.vsdx"/><Relationship Id="rId105" Type="http://schemas.openxmlformats.org/officeDocument/2006/relationships/image" Target="media/image62.emf"/><Relationship Id="rId8" Type="http://schemas.openxmlformats.org/officeDocument/2006/relationships/endnotes" Target="endnotes.xml"/><Relationship Id="rId51" Type="http://schemas.openxmlformats.org/officeDocument/2006/relationships/image" Target="media/image30.emf"/><Relationship Id="rId72" Type="http://schemas.openxmlformats.org/officeDocument/2006/relationships/image" Target="media/image45.emf"/><Relationship Id="rId93" Type="http://schemas.openxmlformats.org/officeDocument/2006/relationships/image" Target="media/image56.emf"/><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6.emf"/><Relationship Id="rId67" Type="http://schemas.openxmlformats.org/officeDocument/2006/relationships/image" Target="media/image41.emf"/><Relationship Id="rId116" Type="http://schemas.openxmlformats.org/officeDocument/2006/relationships/image" Target="media/image68.emf"/><Relationship Id="rId20" Type="http://schemas.openxmlformats.org/officeDocument/2006/relationships/image" Target="media/image7.emf"/><Relationship Id="rId41" Type="http://schemas.openxmlformats.org/officeDocument/2006/relationships/package" Target="embeddings/Microsoft_Visio_Drawing7.vsdx"/><Relationship Id="rId62" Type="http://schemas.openxmlformats.org/officeDocument/2006/relationships/image" Target="media/image38.emf"/><Relationship Id="rId83" Type="http://schemas.openxmlformats.org/officeDocument/2006/relationships/package" Target="embeddings/Microsoft_Visio_Drawing20.vsdx"/><Relationship Id="rId88" Type="http://schemas.openxmlformats.org/officeDocument/2006/relationships/package" Target="embeddings/Microsoft_Visio_Drawing22.vsdx"/><Relationship Id="rId111" Type="http://schemas.openxmlformats.org/officeDocument/2006/relationships/image" Target="media/image65.emf"/><Relationship Id="rId15" Type="http://schemas.openxmlformats.org/officeDocument/2006/relationships/image" Target="media/image3.emf"/><Relationship Id="rId36" Type="http://schemas.openxmlformats.org/officeDocument/2006/relationships/image" Target="media/image19.emf"/><Relationship Id="rId57" Type="http://schemas.openxmlformats.org/officeDocument/2006/relationships/image" Target="media/image35.emf"/><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31.emf"/><Relationship Id="rId73" Type="http://schemas.openxmlformats.org/officeDocument/2006/relationships/package" Target="embeddings/Microsoft_Visio_Drawing15.vsdx"/><Relationship Id="rId78" Type="http://schemas.openxmlformats.org/officeDocument/2006/relationships/image" Target="media/image48.emf"/><Relationship Id="rId94" Type="http://schemas.openxmlformats.org/officeDocument/2006/relationships/package" Target="embeddings/Microsoft_Visio_Drawing25.vsdx"/><Relationship Id="rId99" Type="http://schemas.openxmlformats.org/officeDocument/2006/relationships/image" Target="media/image59.emf"/><Relationship Id="rId101"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derp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579</TotalTime>
  <Pages>396</Pages>
  <Words>118186</Words>
  <Characters>673661</Characters>
  <Application>Microsoft Office Word</Application>
  <DocSecurity>0</DocSecurity>
  <Lines>5613</Lines>
  <Paragraphs>1580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790267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232</cp:revision>
  <cp:lastPrinted>2019-02-25T14:05:00Z</cp:lastPrinted>
  <dcterms:created xsi:type="dcterms:W3CDTF">2025-11-20T14:24:00Z</dcterms:created>
  <dcterms:modified xsi:type="dcterms:W3CDTF">2025-11-25T16:05:00Z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