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05267AD1" w:rsidR="00CA23E7" w:rsidRDefault="00745863" w:rsidP="00FB7C0B">
            <w:pPr>
              <w:pStyle w:val="ZA"/>
              <w:framePr w:w="0" w:hRule="auto" w:wrap="auto" w:vAnchor="margin" w:hAnchor="text" w:yAlign="inline"/>
            </w:pPr>
            <w:bookmarkStart w:id="0" w:name="page1"/>
            <w:r>
              <w:rPr>
                <w:sz w:val="64"/>
              </w:rPr>
              <w:t xml:space="preserve">3GPP TS 29.535 </w:t>
            </w:r>
            <w:r w:rsidR="00DF6D56">
              <w:t>V1</w:t>
            </w:r>
            <w:r w:rsidR="004E7E44">
              <w:t>9</w:t>
            </w:r>
            <w:r>
              <w:t>.</w:t>
            </w:r>
            <w:r w:rsidR="00D3484F">
              <w:t>4</w:t>
            </w:r>
            <w:r>
              <w:t>.</w:t>
            </w:r>
            <w:r w:rsidR="004E7E44">
              <w:t xml:space="preserve">0 </w:t>
            </w:r>
            <w:r>
              <w:rPr>
                <w:sz w:val="32"/>
              </w:rPr>
              <w:t>(</w:t>
            </w:r>
            <w:r w:rsidR="00660C78">
              <w:rPr>
                <w:sz w:val="32"/>
              </w:rPr>
              <w:t>202</w:t>
            </w:r>
            <w:r w:rsidR="00E30749">
              <w:rPr>
                <w:sz w:val="32"/>
              </w:rPr>
              <w:t>5</w:t>
            </w:r>
            <w:r>
              <w:rPr>
                <w:sz w:val="32"/>
              </w:rPr>
              <w:t>-</w:t>
            </w:r>
            <w:r w:rsidR="00D3484F">
              <w:rPr>
                <w:sz w:val="32"/>
              </w:rPr>
              <w:t>09</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72E575E9" w:rsidR="00CA23E7" w:rsidRDefault="00745863">
            <w:pPr>
              <w:pStyle w:val="ZT"/>
              <w:framePr w:wrap="auto" w:hAnchor="text" w:yAlign="inline"/>
              <w:rPr>
                <w:i/>
                <w:sz w:val="28"/>
              </w:rPr>
            </w:pPr>
            <w:r>
              <w:t>(</w:t>
            </w:r>
            <w:r>
              <w:rPr>
                <w:rStyle w:val="ZGSM"/>
              </w:rPr>
              <w:t xml:space="preserve">Release </w:t>
            </w:r>
            <w:r w:rsidR="00955E04">
              <w:rPr>
                <w:rStyle w:val="ZGSM"/>
              </w:rPr>
              <w:t>1</w:t>
            </w:r>
            <w:r w:rsidR="00E33CB4">
              <w:rPr>
                <w:rStyle w:val="ZGSM"/>
              </w:rPr>
              <w:t>9</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4" w:name="_MON_1684549432"/>
      <w:bookmarkEnd w:id="4"/>
      <w:tr w:rsidR="00CA23E7" w14:paraId="5717A30D" w14:textId="77777777">
        <w:trPr>
          <w:trHeight w:hRule="exact" w:val="1531"/>
        </w:trPr>
        <w:tc>
          <w:tcPr>
            <w:tcW w:w="4883" w:type="dxa"/>
            <w:shd w:val="clear" w:color="auto" w:fill="auto"/>
          </w:tcPr>
          <w:p w14:paraId="77E4205B" w14:textId="417F4346" w:rsidR="00CA23E7" w:rsidRDefault="002B1D58">
            <w:r w:rsidRPr="002B1D58">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pt;height:66.75pt;mso-width-percent:0;mso-height-percent:0;mso-width-percent:0;mso-height-percent:0" o:ole="">
                  <v:imagedata r:id="rId9" o:title=""/>
                </v:shape>
                <o:OLEObject Type="Embed" ProgID="Word.Picture.8" ShapeID="_x0000_i1025" DrawAspect="Content" ObjectID="_1819633580" r:id="rId10"/>
              </w:object>
            </w:r>
          </w:p>
        </w:tc>
        <w:tc>
          <w:tcPr>
            <w:tcW w:w="5540" w:type="dxa"/>
            <w:shd w:val="clear" w:color="auto" w:fill="auto"/>
          </w:tcPr>
          <w:p w14:paraId="05BA4C8E" w14:textId="77777777" w:rsidR="00CA23E7" w:rsidRDefault="00745863">
            <w:pPr>
              <w:jc w:val="right"/>
            </w:pPr>
            <w:bookmarkStart w:id="5"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5"/>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7"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8"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0C7901BD" w14:textId="77777777" w:rsidR="00CA23E7" w:rsidRDefault="00745863">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8"/>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9"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6D94927D" w:rsidR="00CA23E7" w:rsidRDefault="00745863">
            <w:pPr>
              <w:pStyle w:val="FP"/>
              <w:jc w:val="center"/>
              <w:rPr>
                <w:noProof/>
                <w:sz w:val="18"/>
              </w:rPr>
            </w:pPr>
            <w:r>
              <w:rPr>
                <w:noProof/>
                <w:sz w:val="18"/>
              </w:rPr>
              <w:t xml:space="preserve">© </w:t>
            </w:r>
            <w:r w:rsidR="002278FA">
              <w:rPr>
                <w:noProof/>
                <w:sz w:val="18"/>
              </w:rPr>
              <w:t>2025</w:t>
            </w:r>
            <w:r>
              <w:rPr>
                <w:noProof/>
                <w:sz w:val="18"/>
              </w:rPr>
              <w:t>, 3GPP Organizational Partners (ARIB, ATIS, CCSA, ETSI, TSDSI, TTA, TTC).</w:t>
            </w:r>
            <w:bookmarkStart w:id="10" w:name="copyrightaddon"/>
            <w:bookmarkEnd w:id="10"/>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9"/>
          </w:p>
          <w:p w14:paraId="79A09449" w14:textId="77777777" w:rsidR="00CA23E7" w:rsidRDefault="00CA23E7"/>
        </w:tc>
      </w:tr>
      <w:bookmarkEnd w:id="7"/>
    </w:tbl>
    <w:p w14:paraId="787F92C7" w14:textId="77777777" w:rsidR="00CA23E7" w:rsidRDefault="00745863" w:rsidP="00246E82">
      <w:pPr>
        <w:pStyle w:val="TT"/>
      </w:pPr>
      <w:r>
        <w:br w:type="page"/>
      </w:r>
      <w:bookmarkStart w:id="11" w:name="tableOfContents"/>
      <w:bookmarkEnd w:id="11"/>
      <w:r>
        <w:lastRenderedPageBreak/>
        <w:t>Contents</w:t>
      </w:r>
    </w:p>
    <w:p w14:paraId="4E19F68E" w14:textId="42B17897" w:rsidR="008F0F5B" w:rsidRDefault="008F0F5B">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_Toc207833787 \h </w:instrText>
      </w:r>
      <w:r>
        <w:rPr>
          <w:noProof/>
        </w:rPr>
      </w:r>
      <w:r>
        <w:rPr>
          <w:noProof/>
        </w:rPr>
        <w:fldChar w:fldCharType="separate"/>
      </w:r>
      <w:r>
        <w:rPr>
          <w:noProof/>
        </w:rPr>
        <w:t>5</w:t>
      </w:r>
      <w:r>
        <w:rPr>
          <w:noProof/>
        </w:rPr>
        <w:fldChar w:fldCharType="end"/>
      </w:r>
    </w:p>
    <w:p w14:paraId="551490CF" w14:textId="6159611B" w:rsidR="008F0F5B" w:rsidRDefault="008F0F5B">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_Toc207833788 \h </w:instrText>
      </w:r>
      <w:r>
        <w:rPr>
          <w:noProof/>
        </w:rPr>
      </w:r>
      <w:r>
        <w:rPr>
          <w:noProof/>
        </w:rPr>
        <w:fldChar w:fldCharType="separate"/>
      </w:r>
      <w:r>
        <w:rPr>
          <w:noProof/>
        </w:rPr>
        <w:t>7</w:t>
      </w:r>
      <w:r>
        <w:rPr>
          <w:noProof/>
        </w:rPr>
        <w:fldChar w:fldCharType="end"/>
      </w:r>
    </w:p>
    <w:p w14:paraId="11042C45" w14:textId="57D91882" w:rsidR="008F0F5B" w:rsidRDefault="008F0F5B">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_Toc207833789 \h </w:instrText>
      </w:r>
      <w:r>
        <w:rPr>
          <w:noProof/>
        </w:rPr>
      </w:r>
      <w:r>
        <w:rPr>
          <w:noProof/>
        </w:rPr>
        <w:fldChar w:fldCharType="separate"/>
      </w:r>
      <w:r>
        <w:rPr>
          <w:noProof/>
        </w:rPr>
        <w:t>7</w:t>
      </w:r>
      <w:r>
        <w:rPr>
          <w:noProof/>
        </w:rPr>
        <w:fldChar w:fldCharType="end"/>
      </w:r>
    </w:p>
    <w:p w14:paraId="68230916" w14:textId="40322DA9" w:rsidR="008F0F5B" w:rsidRDefault="008F0F5B">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_Toc207833790 \h </w:instrText>
      </w:r>
      <w:r>
        <w:rPr>
          <w:noProof/>
        </w:rPr>
      </w:r>
      <w:r>
        <w:rPr>
          <w:noProof/>
        </w:rPr>
        <w:fldChar w:fldCharType="separate"/>
      </w:r>
      <w:r>
        <w:rPr>
          <w:noProof/>
        </w:rPr>
        <w:t>8</w:t>
      </w:r>
      <w:r>
        <w:rPr>
          <w:noProof/>
        </w:rPr>
        <w:fldChar w:fldCharType="end"/>
      </w:r>
    </w:p>
    <w:p w14:paraId="23208FC6" w14:textId="3142A205" w:rsidR="008F0F5B" w:rsidRDefault="008F0F5B">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_Toc207833791 \h </w:instrText>
      </w:r>
      <w:r>
        <w:rPr>
          <w:noProof/>
        </w:rPr>
      </w:r>
      <w:r>
        <w:rPr>
          <w:noProof/>
        </w:rPr>
        <w:fldChar w:fldCharType="separate"/>
      </w:r>
      <w:r>
        <w:rPr>
          <w:noProof/>
        </w:rPr>
        <w:t>8</w:t>
      </w:r>
      <w:r>
        <w:rPr>
          <w:noProof/>
        </w:rPr>
        <w:fldChar w:fldCharType="end"/>
      </w:r>
    </w:p>
    <w:p w14:paraId="33385F4B" w14:textId="387C72E5" w:rsidR="008F0F5B" w:rsidRDefault="008F0F5B">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_Toc207833792 \h </w:instrText>
      </w:r>
      <w:r>
        <w:rPr>
          <w:noProof/>
        </w:rPr>
      </w:r>
      <w:r>
        <w:rPr>
          <w:noProof/>
        </w:rPr>
        <w:fldChar w:fldCharType="separate"/>
      </w:r>
      <w:r>
        <w:rPr>
          <w:noProof/>
        </w:rPr>
        <w:t>8</w:t>
      </w:r>
      <w:r>
        <w:rPr>
          <w:noProof/>
        </w:rPr>
        <w:fldChar w:fldCharType="end"/>
      </w:r>
    </w:p>
    <w:p w14:paraId="14AC9B36" w14:textId="6C46DEA4" w:rsidR="008F0F5B" w:rsidRDefault="008F0F5B">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_Toc207833793 \h </w:instrText>
      </w:r>
      <w:r>
        <w:rPr>
          <w:noProof/>
        </w:rPr>
      </w:r>
      <w:r>
        <w:rPr>
          <w:noProof/>
        </w:rPr>
        <w:fldChar w:fldCharType="separate"/>
      </w:r>
      <w:r>
        <w:rPr>
          <w:noProof/>
        </w:rPr>
        <w:t>8</w:t>
      </w:r>
      <w:r>
        <w:rPr>
          <w:noProof/>
        </w:rPr>
        <w:fldChar w:fldCharType="end"/>
      </w:r>
    </w:p>
    <w:p w14:paraId="3CCB2DBA" w14:textId="413BCE6B" w:rsidR="008F0F5B" w:rsidRDefault="008F0F5B">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_Toc207833794 \h </w:instrText>
      </w:r>
      <w:r>
        <w:rPr>
          <w:noProof/>
        </w:rPr>
      </w:r>
      <w:r>
        <w:rPr>
          <w:noProof/>
        </w:rPr>
        <w:fldChar w:fldCharType="separate"/>
      </w:r>
      <w:r>
        <w:rPr>
          <w:noProof/>
        </w:rPr>
        <w:t>8</w:t>
      </w:r>
      <w:r>
        <w:rPr>
          <w:noProof/>
        </w:rPr>
        <w:fldChar w:fldCharType="end"/>
      </w:r>
    </w:p>
    <w:p w14:paraId="59A5FA82" w14:textId="1115FFB7" w:rsidR="008F0F5B" w:rsidRDefault="008F0F5B">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_Toc207833795 \h </w:instrText>
      </w:r>
      <w:r>
        <w:rPr>
          <w:noProof/>
        </w:rPr>
      </w:r>
      <w:r>
        <w:rPr>
          <w:noProof/>
        </w:rPr>
        <w:fldChar w:fldCharType="separate"/>
      </w:r>
      <w:r>
        <w:rPr>
          <w:noProof/>
        </w:rPr>
        <w:t>8</w:t>
      </w:r>
      <w:r>
        <w:rPr>
          <w:noProof/>
        </w:rPr>
        <w:fldChar w:fldCharType="end"/>
      </w:r>
    </w:p>
    <w:p w14:paraId="4F882112" w14:textId="7C42A8E3" w:rsidR="008F0F5B" w:rsidRDefault="008F0F5B">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_Toc207833796 \h </w:instrText>
      </w:r>
      <w:r>
        <w:rPr>
          <w:noProof/>
        </w:rPr>
      </w:r>
      <w:r>
        <w:rPr>
          <w:noProof/>
        </w:rPr>
        <w:fldChar w:fldCharType="separate"/>
      </w:r>
      <w:r>
        <w:rPr>
          <w:noProof/>
        </w:rPr>
        <w:t>9</w:t>
      </w:r>
      <w:r>
        <w:rPr>
          <w:noProof/>
        </w:rPr>
        <w:fldChar w:fldCharType="end"/>
      </w:r>
    </w:p>
    <w:p w14:paraId="34699332" w14:textId="2DADF428" w:rsidR="008F0F5B" w:rsidRDefault="008F0F5B">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_Toc207833797 \h </w:instrText>
      </w:r>
      <w:r>
        <w:rPr>
          <w:noProof/>
        </w:rPr>
      </w:r>
      <w:r>
        <w:rPr>
          <w:noProof/>
        </w:rPr>
        <w:fldChar w:fldCharType="separate"/>
      </w:r>
      <w:r>
        <w:rPr>
          <w:noProof/>
        </w:rPr>
        <w:t>9</w:t>
      </w:r>
      <w:r>
        <w:rPr>
          <w:noProof/>
        </w:rPr>
        <w:fldChar w:fldCharType="end"/>
      </w:r>
    </w:p>
    <w:p w14:paraId="5140AEF8" w14:textId="4DDEB836" w:rsidR="008F0F5B" w:rsidRDefault="008F0F5B">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_Toc207833798 \h </w:instrText>
      </w:r>
      <w:r>
        <w:rPr>
          <w:noProof/>
        </w:rPr>
      </w:r>
      <w:r>
        <w:rPr>
          <w:noProof/>
        </w:rPr>
        <w:fldChar w:fldCharType="separate"/>
      </w:r>
      <w:r>
        <w:rPr>
          <w:noProof/>
        </w:rPr>
        <w:t>9</w:t>
      </w:r>
      <w:r>
        <w:rPr>
          <w:noProof/>
        </w:rPr>
        <w:fldChar w:fldCharType="end"/>
      </w:r>
    </w:p>
    <w:p w14:paraId="398536B6" w14:textId="7E1EAE86" w:rsidR="008F0F5B" w:rsidRDefault="008F0F5B">
      <w:pPr>
        <w:pStyle w:val="TOC4"/>
        <w:rPr>
          <w:rFonts w:asciiTheme="minorHAnsi" w:eastAsiaTheme="minorEastAsia" w:hAnsiTheme="minorHAnsi" w:cstheme="minorBidi"/>
          <w:noProof/>
          <w:kern w:val="2"/>
          <w:sz w:val="21"/>
          <w:szCs w:val="22"/>
          <w:lang w:val="en-US" w:eastAsia="zh-CN"/>
        </w:rPr>
      </w:pPr>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_Toc207833799 \h </w:instrText>
      </w:r>
      <w:r>
        <w:rPr>
          <w:noProof/>
        </w:rPr>
      </w:r>
      <w:r>
        <w:rPr>
          <w:noProof/>
        </w:rPr>
        <w:fldChar w:fldCharType="separate"/>
      </w:r>
      <w:r>
        <w:rPr>
          <w:noProof/>
        </w:rPr>
        <w:t>9</w:t>
      </w:r>
      <w:r>
        <w:rPr>
          <w:noProof/>
        </w:rPr>
        <w:fldChar w:fldCharType="end"/>
      </w:r>
    </w:p>
    <w:p w14:paraId="4690BD0F" w14:textId="25CFD76D" w:rsidR="008F0F5B" w:rsidRDefault="008F0F5B">
      <w:pPr>
        <w:pStyle w:val="TOC4"/>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_Toc207833800 \h </w:instrText>
      </w:r>
      <w:r>
        <w:rPr>
          <w:noProof/>
        </w:rPr>
      </w:r>
      <w:r>
        <w:rPr>
          <w:noProof/>
        </w:rPr>
        <w:fldChar w:fldCharType="separate"/>
      </w:r>
      <w:r>
        <w:rPr>
          <w:noProof/>
        </w:rPr>
        <w:t>10</w:t>
      </w:r>
      <w:r>
        <w:rPr>
          <w:noProof/>
        </w:rPr>
        <w:fldChar w:fldCharType="end"/>
      </w:r>
    </w:p>
    <w:p w14:paraId="39B1B33A" w14:textId="51C59419" w:rsidR="008F0F5B" w:rsidRDefault="008F0F5B">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_Toc207833801 \h </w:instrText>
      </w:r>
      <w:r>
        <w:rPr>
          <w:noProof/>
        </w:rPr>
      </w:r>
      <w:r>
        <w:rPr>
          <w:noProof/>
        </w:rPr>
        <w:fldChar w:fldCharType="separate"/>
      </w:r>
      <w:r>
        <w:rPr>
          <w:noProof/>
        </w:rPr>
        <w:t>10</w:t>
      </w:r>
      <w:r>
        <w:rPr>
          <w:noProof/>
        </w:rPr>
        <w:fldChar w:fldCharType="end"/>
      </w:r>
    </w:p>
    <w:p w14:paraId="71359C8C" w14:textId="1A3D739F" w:rsidR="008F0F5B" w:rsidRDefault="008F0F5B">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_Toc207833802 \h </w:instrText>
      </w:r>
      <w:r>
        <w:rPr>
          <w:noProof/>
        </w:rPr>
      </w:r>
      <w:r>
        <w:rPr>
          <w:noProof/>
        </w:rPr>
        <w:fldChar w:fldCharType="separate"/>
      </w:r>
      <w:r>
        <w:rPr>
          <w:noProof/>
        </w:rPr>
        <w:t>10</w:t>
      </w:r>
      <w:r>
        <w:rPr>
          <w:noProof/>
        </w:rPr>
        <w:fldChar w:fldCharType="end"/>
      </w:r>
    </w:p>
    <w:p w14:paraId="30C396F4" w14:textId="3F34E1ED" w:rsidR="008F0F5B" w:rsidRDefault="008F0F5B">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_Toc207833803 \h </w:instrText>
      </w:r>
      <w:r>
        <w:rPr>
          <w:noProof/>
        </w:rPr>
      </w:r>
      <w:r>
        <w:rPr>
          <w:noProof/>
        </w:rPr>
        <w:fldChar w:fldCharType="separate"/>
      </w:r>
      <w:r>
        <w:rPr>
          <w:noProof/>
        </w:rPr>
        <w:t>11</w:t>
      </w:r>
      <w:r>
        <w:rPr>
          <w:noProof/>
        </w:rPr>
        <w:fldChar w:fldCharType="end"/>
      </w:r>
    </w:p>
    <w:p w14:paraId="5A82DE4A" w14:textId="5E92FCF5" w:rsidR="008F0F5B" w:rsidRDefault="008F0F5B">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_Toc207833804 \h </w:instrText>
      </w:r>
      <w:r>
        <w:rPr>
          <w:noProof/>
        </w:rPr>
      </w:r>
      <w:r>
        <w:rPr>
          <w:noProof/>
        </w:rPr>
        <w:fldChar w:fldCharType="separate"/>
      </w:r>
      <w:r>
        <w:rPr>
          <w:noProof/>
        </w:rPr>
        <w:t>11</w:t>
      </w:r>
      <w:r>
        <w:rPr>
          <w:noProof/>
        </w:rPr>
        <w:fldChar w:fldCharType="end"/>
      </w:r>
    </w:p>
    <w:p w14:paraId="699699F1" w14:textId="602165B7" w:rsidR="008F0F5B" w:rsidRDefault="008F0F5B">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_Toc207833805 \h </w:instrText>
      </w:r>
      <w:r>
        <w:rPr>
          <w:noProof/>
        </w:rPr>
      </w:r>
      <w:r>
        <w:rPr>
          <w:noProof/>
        </w:rPr>
        <w:fldChar w:fldCharType="separate"/>
      </w:r>
      <w:r>
        <w:rPr>
          <w:noProof/>
        </w:rPr>
        <w:t>11</w:t>
      </w:r>
      <w:r>
        <w:rPr>
          <w:noProof/>
        </w:rPr>
        <w:fldChar w:fldCharType="end"/>
      </w:r>
    </w:p>
    <w:p w14:paraId="519CA351" w14:textId="64B8798A" w:rsidR="008F0F5B" w:rsidRDefault="008F0F5B">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_Toc207833806 \h </w:instrText>
      </w:r>
      <w:r>
        <w:rPr>
          <w:noProof/>
        </w:rPr>
      </w:r>
      <w:r>
        <w:rPr>
          <w:noProof/>
        </w:rPr>
        <w:fldChar w:fldCharType="separate"/>
      </w:r>
      <w:r>
        <w:rPr>
          <w:noProof/>
        </w:rPr>
        <w:t>11</w:t>
      </w:r>
      <w:r>
        <w:rPr>
          <w:noProof/>
        </w:rPr>
        <w:fldChar w:fldCharType="end"/>
      </w:r>
    </w:p>
    <w:p w14:paraId="0132426E" w14:textId="4FAC2D84" w:rsidR="008F0F5B" w:rsidRDefault="008F0F5B">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_Toc207833807 \h </w:instrText>
      </w:r>
      <w:r>
        <w:rPr>
          <w:noProof/>
        </w:rPr>
      </w:r>
      <w:r>
        <w:rPr>
          <w:noProof/>
        </w:rPr>
        <w:fldChar w:fldCharType="separate"/>
      </w:r>
      <w:r>
        <w:rPr>
          <w:noProof/>
        </w:rPr>
        <w:t>11</w:t>
      </w:r>
      <w:r>
        <w:rPr>
          <w:noProof/>
        </w:rPr>
        <w:fldChar w:fldCharType="end"/>
      </w:r>
    </w:p>
    <w:p w14:paraId="002B2DF0" w14:textId="1991090D" w:rsidR="008F0F5B" w:rsidRDefault="008F0F5B">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_Toc207833808 \h </w:instrText>
      </w:r>
      <w:r>
        <w:rPr>
          <w:noProof/>
        </w:rPr>
      </w:r>
      <w:r>
        <w:rPr>
          <w:noProof/>
        </w:rPr>
        <w:fldChar w:fldCharType="separate"/>
      </w:r>
      <w:r>
        <w:rPr>
          <w:noProof/>
        </w:rPr>
        <w:t>12</w:t>
      </w:r>
      <w:r>
        <w:rPr>
          <w:noProof/>
        </w:rPr>
        <w:fldChar w:fldCharType="end"/>
      </w:r>
    </w:p>
    <w:p w14:paraId="138DF79B" w14:textId="0B7E9A3F" w:rsidR="008F0F5B" w:rsidRDefault="008F0F5B">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_Toc207833809 \h </w:instrText>
      </w:r>
      <w:r>
        <w:rPr>
          <w:noProof/>
        </w:rPr>
      </w:r>
      <w:r>
        <w:rPr>
          <w:noProof/>
        </w:rPr>
        <w:fldChar w:fldCharType="separate"/>
      </w:r>
      <w:r>
        <w:rPr>
          <w:noProof/>
        </w:rPr>
        <w:t>12</w:t>
      </w:r>
      <w:r>
        <w:rPr>
          <w:noProof/>
        </w:rPr>
        <w:fldChar w:fldCharType="end"/>
      </w:r>
    </w:p>
    <w:p w14:paraId="4860A2C0" w14:textId="1EE011BC" w:rsidR="008F0F5B" w:rsidRDefault="008F0F5B">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_Toc207833810 \h </w:instrText>
      </w:r>
      <w:r>
        <w:rPr>
          <w:noProof/>
        </w:rPr>
      </w:r>
      <w:r>
        <w:rPr>
          <w:noProof/>
        </w:rPr>
        <w:fldChar w:fldCharType="separate"/>
      </w:r>
      <w:r>
        <w:rPr>
          <w:noProof/>
        </w:rPr>
        <w:t>12</w:t>
      </w:r>
      <w:r>
        <w:rPr>
          <w:noProof/>
        </w:rPr>
        <w:fldChar w:fldCharType="end"/>
      </w:r>
    </w:p>
    <w:p w14:paraId="3E507EFC" w14:textId="78BEB582" w:rsidR="008F0F5B" w:rsidRDefault="008F0F5B">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sidRPr="00326B4C">
        <w:rPr>
          <w:noProof/>
          <w:lang w:val="en-US"/>
        </w:rPr>
        <w:t>Naanf_AKMA_ContextRemove</w:t>
      </w:r>
      <w:r>
        <w:rPr>
          <w:noProof/>
        </w:rPr>
        <w:t xml:space="preserve"> service operation</w:t>
      </w:r>
      <w:r>
        <w:rPr>
          <w:noProof/>
        </w:rPr>
        <w:tab/>
      </w:r>
      <w:r>
        <w:rPr>
          <w:noProof/>
        </w:rPr>
        <w:fldChar w:fldCharType="begin"/>
      </w:r>
      <w:r>
        <w:rPr>
          <w:noProof/>
        </w:rPr>
        <w:instrText xml:space="preserve"> PAGEREF _Toc207833811 \h </w:instrText>
      </w:r>
      <w:r>
        <w:rPr>
          <w:noProof/>
        </w:rPr>
      </w:r>
      <w:r>
        <w:rPr>
          <w:noProof/>
        </w:rPr>
        <w:fldChar w:fldCharType="separate"/>
      </w:r>
      <w:r>
        <w:rPr>
          <w:noProof/>
        </w:rPr>
        <w:t>13</w:t>
      </w:r>
      <w:r>
        <w:rPr>
          <w:noProof/>
        </w:rPr>
        <w:fldChar w:fldCharType="end"/>
      </w:r>
    </w:p>
    <w:p w14:paraId="31245E38" w14:textId="4B5CEFEB" w:rsidR="008F0F5B" w:rsidRDefault="008F0F5B">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_Toc207833812 \h </w:instrText>
      </w:r>
      <w:r>
        <w:rPr>
          <w:noProof/>
        </w:rPr>
      </w:r>
      <w:r>
        <w:rPr>
          <w:noProof/>
        </w:rPr>
        <w:fldChar w:fldCharType="separate"/>
      </w:r>
      <w:r>
        <w:rPr>
          <w:noProof/>
        </w:rPr>
        <w:t>13</w:t>
      </w:r>
      <w:r>
        <w:rPr>
          <w:noProof/>
        </w:rPr>
        <w:fldChar w:fldCharType="end"/>
      </w:r>
    </w:p>
    <w:p w14:paraId="5B3F478F" w14:textId="5072924D" w:rsidR="008F0F5B" w:rsidRDefault="008F0F5B">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_Toc207833813 \h </w:instrText>
      </w:r>
      <w:r>
        <w:rPr>
          <w:noProof/>
        </w:rPr>
      </w:r>
      <w:r>
        <w:rPr>
          <w:noProof/>
        </w:rPr>
        <w:fldChar w:fldCharType="separate"/>
      </w:r>
      <w:r>
        <w:rPr>
          <w:noProof/>
        </w:rPr>
        <w:t>13</w:t>
      </w:r>
      <w:r>
        <w:rPr>
          <w:noProof/>
        </w:rPr>
        <w:fldChar w:fldCharType="end"/>
      </w:r>
    </w:p>
    <w:p w14:paraId="25A92227" w14:textId="4516DD4D" w:rsidR="008F0F5B" w:rsidRDefault="008F0F5B">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sidRPr="00326B4C">
        <w:rPr>
          <w:noProof/>
          <w:lang w:val="en-US"/>
        </w:rPr>
        <w:t>Naanf_AKMA_Notify</w:t>
      </w:r>
      <w:r>
        <w:rPr>
          <w:noProof/>
        </w:rPr>
        <w:t xml:space="preserve"> service operation</w:t>
      </w:r>
      <w:r>
        <w:rPr>
          <w:noProof/>
        </w:rPr>
        <w:tab/>
      </w:r>
      <w:r>
        <w:rPr>
          <w:noProof/>
        </w:rPr>
        <w:fldChar w:fldCharType="begin"/>
      </w:r>
      <w:r>
        <w:rPr>
          <w:noProof/>
        </w:rPr>
        <w:instrText xml:space="preserve"> PAGEREF _Toc207833814 \h </w:instrText>
      </w:r>
      <w:r>
        <w:rPr>
          <w:noProof/>
        </w:rPr>
      </w:r>
      <w:r>
        <w:rPr>
          <w:noProof/>
        </w:rPr>
        <w:fldChar w:fldCharType="separate"/>
      </w:r>
      <w:r>
        <w:rPr>
          <w:noProof/>
        </w:rPr>
        <w:t>14</w:t>
      </w:r>
      <w:r>
        <w:rPr>
          <w:noProof/>
        </w:rPr>
        <w:fldChar w:fldCharType="end"/>
      </w:r>
    </w:p>
    <w:p w14:paraId="648FE68A" w14:textId="3A288FB0" w:rsidR="008F0F5B" w:rsidRDefault="008F0F5B">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_Toc207833815 \h </w:instrText>
      </w:r>
      <w:r>
        <w:rPr>
          <w:noProof/>
        </w:rPr>
      </w:r>
      <w:r>
        <w:rPr>
          <w:noProof/>
        </w:rPr>
        <w:fldChar w:fldCharType="separate"/>
      </w:r>
      <w:r>
        <w:rPr>
          <w:noProof/>
        </w:rPr>
        <w:t>14</w:t>
      </w:r>
      <w:r>
        <w:rPr>
          <w:noProof/>
        </w:rPr>
        <w:fldChar w:fldCharType="end"/>
      </w:r>
    </w:p>
    <w:p w14:paraId="7F8C3B0F" w14:textId="1AA05490" w:rsidR="008F0F5B" w:rsidRDefault="008F0F5B">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_Toc207833816 \h </w:instrText>
      </w:r>
      <w:r>
        <w:rPr>
          <w:noProof/>
        </w:rPr>
      </w:r>
      <w:r>
        <w:rPr>
          <w:noProof/>
        </w:rPr>
        <w:fldChar w:fldCharType="separate"/>
      </w:r>
      <w:r>
        <w:rPr>
          <w:noProof/>
        </w:rPr>
        <w:t>14</w:t>
      </w:r>
      <w:r>
        <w:rPr>
          <w:noProof/>
        </w:rPr>
        <w:fldChar w:fldCharType="end"/>
      </w:r>
    </w:p>
    <w:p w14:paraId="41C2A31D" w14:textId="72AE39B4" w:rsidR="008F0F5B" w:rsidRDefault="008F0F5B">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_Toc207833817 \h </w:instrText>
      </w:r>
      <w:r>
        <w:rPr>
          <w:noProof/>
        </w:rPr>
      </w:r>
      <w:r>
        <w:rPr>
          <w:noProof/>
        </w:rPr>
        <w:fldChar w:fldCharType="separate"/>
      </w:r>
      <w:r>
        <w:rPr>
          <w:noProof/>
        </w:rPr>
        <w:t>14</w:t>
      </w:r>
      <w:r>
        <w:rPr>
          <w:noProof/>
        </w:rPr>
        <w:fldChar w:fldCharType="end"/>
      </w:r>
    </w:p>
    <w:p w14:paraId="62F86254" w14:textId="32816B6E" w:rsidR="008F0F5B" w:rsidRDefault="008F0F5B">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_Toc207833818 \h </w:instrText>
      </w:r>
      <w:r>
        <w:rPr>
          <w:noProof/>
        </w:rPr>
      </w:r>
      <w:r>
        <w:rPr>
          <w:noProof/>
        </w:rPr>
        <w:fldChar w:fldCharType="separate"/>
      </w:r>
      <w:r>
        <w:rPr>
          <w:noProof/>
        </w:rPr>
        <w:t>14</w:t>
      </w:r>
      <w:r>
        <w:rPr>
          <w:noProof/>
        </w:rPr>
        <w:fldChar w:fldCharType="end"/>
      </w:r>
    </w:p>
    <w:p w14:paraId="6DE125B3" w14:textId="6177EFD2" w:rsidR="008F0F5B" w:rsidRDefault="008F0F5B">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_Toc207833819 \h </w:instrText>
      </w:r>
      <w:r>
        <w:rPr>
          <w:noProof/>
        </w:rPr>
      </w:r>
      <w:r>
        <w:rPr>
          <w:noProof/>
        </w:rPr>
        <w:fldChar w:fldCharType="separate"/>
      </w:r>
      <w:r>
        <w:rPr>
          <w:noProof/>
        </w:rPr>
        <w:t>14</w:t>
      </w:r>
      <w:r>
        <w:rPr>
          <w:noProof/>
        </w:rPr>
        <w:fldChar w:fldCharType="end"/>
      </w:r>
    </w:p>
    <w:p w14:paraId="71704786" w14:textId="40BE34C1" w:rsidR="008F0F5B" w:rsidRDefault="008F0F5B">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_Toc207833820 \h </w:instrText>
      </w:r>
      <w:r>
        <w:rPr>
          <w:noProof/>
        </w:rPr>
      </w:r>
      <w:r>
        <w:rPr>
          <w:noProof/>
        </w:rPr>
        <w:fldChar w:fldCharType="separate"/>
      </w:r>
      <w:r>
        <w:rPr>
          <w:noProof/>
        </w:rPr>
        <w:t>15</w:t>
      </w:r>
      <w:r>
        <w:rPr>
          <w:noProof/>
        </w:rPr>
        <w:fldChar w:fldCharType="end"/>
      </w:r>
    </w:p>
    <w:p w14:paraId="7B74D77D" w14:textId="53C16BF3" w:rsidR="008F0F5B" w:rsidRDefault="008F0F5B">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_Toc207833821 \h </w:instrText>
      </w:r>
      <w:r>
        <w:rPr>
          <w:noProof/>
        </w:rPr>
      </w:r>
      <w:r>
        <w:rPr>
          <w:noProof/>
        </w:rPr>
        <w:fldChar w:fldCharType="separate"/>
      </w:r>
      <w:r>
        <w:rPr>
          <w:noProof/>
        </w:rPr>
        <w:t>15</w:t>
      </w:r>
      <w:r>
        <w:rPr>
          <w:noProof/>
        </w:rPr>
        <w:fldChar w:fldCharType="end"/>
      </w:r>
    </w:p>
    <w:p w14:paraId="4C7BC155" w14:textId="6AB964E0" w:rsidR="008F0F5B" w:rsidRDefault="008F0F5B">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_Toc207833822 \h </w:instrText>
      </w:r>
      <w:r>
        <w:rPr>
          <w:noProof/>
        </w:rPr>
      </w:r>
      <w:r>
        <w:rPr>
          <w:noProof/>
        </w:rPr>
        <w:fldChar w:fldCharType="separate"/>
      </w:r>
      <w:r>
        <w:rPr>
          <w:noProof/>
        </w:rPr>
        <w:t>15</w:t>
      </w:r>
      <w:r>
        <w:rPr>
          <w:noProof/>
        </w:rPr>
        <w:fldChar w:fldCharType="end"/>
      </w:r>
    </w:p>
    <w:p w14:paraId="42B4BB83" w14:textId="45135A49" w:rsidR="008F0F5B" w:rsidRDefault="008F0F5B">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_Toc207833823 \h </w:instrText>
      </w:r>
      <w:r>
        <w:rPr>
          <w:noProof/>
        </w:rPr>
      </w:r>
      <w:r>
        <w:rPr>
          <w:noProof/>
        </w:rPr>
        <w:fldChar w:fldCharType="separate"/>
      </w:r>
      <w:r>
        <w:rPr>
          <w:noProof/>
        </w:rPr>
        <w:t>15</w:t>
      </w:r>
      <w:r>
        <w:rPr>
          <w:noProof/>
        </w:rPr>
        <w:fldChar w:fldCharType="end"/>
      </w:r>
    </w:p>
    <w:p w14:paraId="2A8A5E11" w14:textId="4B44C128" w:rsidR="008F0F5B" w:rsidRDefault="008F0F5B">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_Toc207833824 \h </w:instrText>
      </w:r>
      <w:r>
        <w:rPr>
          <w:noProof/>
        </w:rPr>
      </w:r>
      <w:r>
        <w:rPr>
          <w:noProof/>
        </w:rPr>
        <w:fldChar w:fldCharType="separate"/>
      </w:r>
      <w:r>
        <w:rPr>
          <w:noProof/>
        </w:rPr>
        <w:t>15</w:t>
      </w:r>
      <w:r>
        <w:rPr>
          <w:noProof/>
        </w:rPr>
        <w:fldChar w:fldCharType="end"/>
      </w:r>
    </w:p>
    <w:p w14:paraId="194784F9" w14:textId="47E36EAA" w:rsidR="008F0F5B" w:rsidRDefault="008F0F5B">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_Toc207833825 \h </w:instrText>
      </w:r>
      <w:r>
        <w:rPr>
          <w:noProof/>
        </w:rPr>
      </w:r>
      <w:r>
        <w:rPr>
          <w:noProof/>
        </w:rPr>
        <w:fldChar w:fldCharType="separate"/>
      </w:r>
      <w:r>
        <w:rPr>
          <w:noProof/>
        </w:rPr>
        <w:t>15</w:t>
      </w:r>
      <w:r>
        <w:rPr>
          <w:noProof/>
        </w:rPr>
        <w:fldChar w:fldCharType="end"/>
      </w:r>
    </w:p>
    <w:p w14:paraId="67C51348" w14:textId="47A349F6" w:rsidR="008F0F5B" w:rsidRDefault="008F0F5B">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_Toc207833826 \h </w:instrText>
      </w:r>
      <w:r>
        <w:rPr>
          <w:noProof/>
        </w:rPr>
      </w:r>
      <w:r>
        <w:rPr>
          <w:noProof/>
        </w:rPr>
        <w:fldChar w:fldCharType="separate"/>
      </w:r>
      <w:r>
        <w:rPr>
          <w:noProof/>
        </w:rPr>
        <w:t>15</w:t>
      </w:r>
      <w:r>
        <w:rPr>
          <w:noProof/>
        </w:rPr>
        <w:fldChar w:fldCharType="end"/>
      </w:r>
    </w:p>
    <w:p w14:paraId="0E818E4C" w14:textId="43CFD8B9" w:rsidR="008F0F5B" w:rsidRDefault="008F0F5B">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_Toc207833827 \h </w:instrText>
      </w:r>
      <w:r>
        <w:rPr>
          <w:noProof/>
        </w:rPr>
      </w:r>
      <w:r>
        <w:rPr>
          <w:noProof/>
        </w:rPr>
        <w:fldChar w:fldCharType="separate"/>
      </w:r>
      <w:r>
        <w:rPr>
          <w:noProof/>
        </w:rPr>
        <w:t>15</w:t>
      </w:r>
      <w:r>
        <w:rPr>
          <w:noProof/>
        </w:rPr>
        <w:fldChar w:fldCharType="end"/>
      </w:r>
    </w:p>
    <w:p w14:paraId="1B3CA49F" w14:textId="1A01726B" w:rsidR="008F0F5B" w:rsidRDefault="008F0F5B">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_Toc207833828 \h </w:instrText>
      </w:r>
      <w:r>
        <w:rPr>
          <w:noProof/>
        </w:rPr>
      </w:r>
      <w:r>
        <w:rPr>
          <w:noProof/>
        </w:rPr>
        <w:fldChar w:fldCharType="separate"/>
      </w:r>
      <w:r>
        <w:rPr>
          <w:noProof/>
        </w:rPr>
        <w:t>15</w:t>
      </w:r>
      <w:r>
        <w:rPr>
          <w:noProof/>
        </w:rPr>
        <w:fldChar w:fldCharType="end"/>
      </w:r>
    </w:p>
    <w:p w14:paraId="00842548" w14:textId="12EDA258" w:rsidR="008F0F5B" w:rsidRDefault="008F0F5B">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RegisterAKMAKey</w:t>
      </w:r>
      <w:r>
        <w:rPr>
          <w:noProof/>
        </w:rPr>
        <w:tab/>
      </w:r>
      <w:r>
        <w:rPr>
          <w:noProof/>
        </w:rPr>
        <w:fldChar w:fldCharType="begin"/>
      </w:r>
      <w:r>
        <w:rPr>
          <w:noProof/>
        </w:rPr>
        <w:instrText xml:space="preserve"> PAGEREF _Toc207833829 \h </w:instrText>
      </w:r>
      <w:r>
        <w:rPr>
          <w:noProof/>
        </w:rPr>
      </w:r>
      <w:r>
        <w:rPr>
          <w:noProof/>
        </w:rPr>
        <w:fldChar w:fldCharType="separate"/>
      </w:r>
      <w:r>
        <w:rPr>
          <w:noProof/>
        </w:rPr>
        <w:t>16</w:t>
      </w:r>
      <w:r>
        <w:rPr>
          <w:noProof/>
        </w:rPr>
        <w:fldChar w:fldCharType="end"/>
      </w:r>
    </w:p>
    <w:p w14:paraId="6896F380" w14:textId="32FE1F3C" w:rsidR="008F0F5B" w:rsidRDefault="008F0F5B">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_Toc207833830 \h </w:instrText>
      </w:r>
      <w:r>
        <w:rPr>
          <w:noProof/>
        </w:rPr>
      </w:r>
      <w:r>
        <w:rPr>
          <w:noProof/>
        </w:rPr>
        <w:fldChar w:fldCharType="separate"/>
      </w:r>
      <w:r>
        <w:rPr>
          <w:noProof/>
        </w:rPr>
        <w:t>16</w:t>
      </w:r>
      <w:r>
        <w:rPr>
          <w:noProof/>
        </w:rPr>
        <w:fldChar w:fldCharType="end"/>
      </w:r>
    </w:p>
    <w:p w14:paraId="0208661F" w14:textId="7841DBE7" w:rsidR="008F0F5B" w:rsidRDefault="008F0F5B">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_Toc207833831 \h </w:instrText>
      </w:r>
      <w:r>
        <w:rPr>
          <w:noProof/>
        </w:rPr>
      </w:r>
      <w:r>
        <w:rPr>
          <w:noProof/>
        </w:rPr>
        <w:fldChar w:fldCharType="separate"/>
      </w:r>
      <w:r>
        <w:rPr>
          <w:noProof/>
        </w:rPr>
        <w:t>16</w:t>
      </w:r>
      <w:r>
        <w:rPr>
          <w:noProof/>
        </w:rPr>
        <w:fldChar w:fldCharType="end"/>
      </w:r>
    </w:p>
    <w:p w14:paraId="1742726E" w14:textId="0101A83B" w:rsidR="008F0F5B" w:rsidRDefault="008F0F5B">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GetAKMAAPPKeyMaterial</w:t>
      </w:r>
      <w:r>
        <w:rPr>
          <w:noProof/>
        </w:rPr>
        <w:tab/>
      </w:r>
      <w:r>
        <w:rPr>
          <w:noProof/>
        </w:rPr>
        <w:fldChar w:fldCharType="begin"/>
      </w:r>
      <w:r>
        <w:rPr>
          <w:noProof/>
        </w:rPr>
        <w:instrText xml:space="preserve"> PAGEREF _Toc207833832 \h </w:instrText>
      </w:r>
      <w:r>
        <w:rPr>
          <w:noProof/>
        </w:rPr>
      </w:r>
      <w:r>
        <w:rPr>
          <w:noProof/>
        </w:rPr>
        <w:fldChar w:fldCharType="separate"/>
      </w:r>
      <w:r>
        <w:rPr>
          <w:noProof/>
        </w:rPr>
        <w:t>17</w:t>
      </w:r>
      <w:r>
        <w:rPr>
          <w:noProof/>
        </w:rPr>
        <w:fldChar w:fldCharType="end"/>
      </w:r>
    </w:p>
    <w:p w14:paraId="6B2C9E28" w14:textId="279FD108" w:rsidR="008F0F5B" w:rsidRDefault="008F0F5B">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_Toc207833833 \h </w:instrText>
      </w:r>
      <w:r>
        <w:rPr>
          <w:noProof/>
        </w:rPr>
      </w:r>
      <w:r>
        <w:rPr>
          <w:noProof/>
        </w:rPr>
        <w:fldChar w:fldCharType="separate"/>
      </w:r>
      <w:r>
        <w:rPr>
          <w:noProof/>
        </w:rPr>
        <w:t>17</w:t>
      </w:r>
      <w:r>
        <w:rPr>
          <w:noProof/>
        </w:rPr>
        <w:fldChar w:fldCharType="end"/>
      </w:r>
    </w:p>
    <w:p w14:paraId="29BC5E37" w14:textId="1D48746A" w:rsidR="008F0F5B" w:rsidRDefault="008F0F5B">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_Toc207833834 \h </w:instrText>
      </w:r>
      <w:r>
        <w:rPr>
          <w:noProof/>
        </w:rPr>
      </w:r>
      <w:r>
        <w:rPr>
          <w:noProof/>
        </w:rPr>
        <w:fldChar w:fldCharType="separate"/>
      </w:r>
      <w:r>
        <w:rPr>
          <w:noProof/>
        </w:rPr>
        <w:t>17</w:t>
      </w:r>
      <w:r>
        <w:rPr>
          <w:noProof/>
        </w:rPr>
        <w:fldChar w:fldCharType="end"/>
      </w:r>
    </w:p>
    <w:p w14:paraId="3A773D39" w14:textId="70CF35CE" w:rsidR="008F0F5B" w:rsidRDefault="008F0F5B">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RemoveContext</w:t>
      </w:r>
      <w:r>
        <w:rPr>
          <w:noProof/>
        </w:rPr>
        <w:tab/>
      </w:r>
      <w:r>
        <w:rPr>
          <w:noProof/>
        </w:rPr>
        <w:fldChar w:fldCharType="begin"/>
      </w:r>
      <w:r>
        <w:rPr>
          <w:noProof/>
        </w:rPr>
        <w:instrText xml:space="preserve"> PAGEREF _Toc207833835 \h </w:instrText>
      </w:r>
      <w:r>
        <w:rPr>
          <w:noProof/>
        </w:rPr>
      </w:r>
      <w:r>
        <w:rPr>
          <w:noProof/>
        </w:rPr>
        <w:fldChar w:fldCharType="separate"/>
      </w:r>
      <w:r>
        <w:rPr>
          <w:noProof/>
        </w:rPr>
        <w:t>18</w:t>
      </w:r>
      <w:r>
        <w:rPr>
          <w:noProof/>
        </w:rPr>
        <w:fldChar w:fldCharType="end"/>
      </w:r>
    </w:p>
    <w:p w14:paraId="0B747400" w14:textId="0B3C3F6F" w:rsidR="008F0F5B" w:rsidRDefault="008F0F5B">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_Toc207833836 \h </w:instrText>
      </w:r>
      <w:r>
        <w:rPr>
          <w:noProof/>
        </w:rPr>
      </w:r>
      <w:r>
        <w:rPr>
          <w:noProof/>
        </w:rPr>
        <w:fldChar w:fldCharType="separate"/>
      </w:r>
      <w:r>
        <w:rPr>
          <w:noProof/>
        </w:rPr>
        <w:t>18</w:t>
      </w:r>
      <w:r>
        <w:rPr>
          <w:noProof/>
        </w:rPr>
        <w:fldChar w:fldCharType="end"/>
      </w:r>
    </w:p>
    <w:p w14:paraId="0D92D1A2" w14:textId="51D12D4F" w:rsidR="008F0F5B" w:rsidRDefault="008F0F5B">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_Toc207833837 \h </w:instrText>
      </w:r>
      <w:r>
        <w:rPr>
          <w:noProof/>
        </w:rPr>
      </w:r>
      <w:r>
        <w:rPr>
          <w:noProof/>
        </w:rPr>
        <w:fldChar w:fldCharType="separate"/>
      </w:r>
      <w:r>
        <w:rPr>
          <w:noProof/>
        </w:rPr>
        <w:t>18</w:t>
      </w:r>
      <w:r>
        <w:rPr>
          <w:noProof/>
        </w:rPr>
        <w:fldChar w:fldCharType="end"/>
      </w:r>
    </w:p>
    <w:p w14:paraId="5480FF14" w14:textId="03C9A788" w:rsidR="008F0F5B" w:rsidRDefault="008F0F5B">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_Toc207833838 \h </w:instrText>
      </w:r>
      <w:r>
        <w:rPr>
          <w:noProof/>
        </w:rPr>
      </w:r>
      <w:r>
        <w:rPr>
          <w:noProof/>
        </w:rPr>
        <w:fldChar w:fldCharType="separate"/>
      </w:r>
      <w:r>
        <w:rPr>
          <w:noProof/>
        </w:rPr>
        <w:t>19</w:t>
      </w:r>
      <w:r>
        <w:rPr>
          <w:noProof/>
        </w:rPr>
        <w:fldChar w:fldCharType="end"/>
      </w:r>
    </w:p>
    <w:p w14:paraId="73C68A30" w14:textId="4BF4D2C3" w:rsidR="008F0F5B" w:rsidRDefault="008F0F5B">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_Toc207833839 \h </w:instrText>
      </w:r>
      <w:r>
        <w:rPr>
          <w:noProof/>
        </w:rPr>
      </w:r>
      <w:r>
        <w:rPr>
          <w:noProof/>
        </w:rPr>
        <w:fldChar w:fldCharType="separate"/>
      </w:r>
      <w:r>
        <w:rPr>
          <w:noProof/>
        </w:rPr>
        <w:t>19</w:t>
      </w:r>
      <w:r>
        <w:rPr>
          <w:noProof/>
        </w:rPr>
        <w:fldChar w:fldCharType="end"/>
      </w:r>
    </w:p>
    <w:p w14:paraId="22B0512B" w14:textId="7E68B3A3" w:rsidR="008F0F5B" w:rsidRDefault="008F0F5B">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_Toc207833840 \h </w:instrText>
      </w:r>
      <w:r>
        <w:rPr>
          <w:noProof/>
        </w:rPr>
      </w:r>
      <w:r>
        <w:rPr>
          <w:noProof/>
        </w:rPr>
        <w:fldChar w:fldCharType="separate"/>
      </w:r>
      <w:r>
        <w:rPr>
          <w:noProof/>
        </w:rPr>
        <w:t>20</w:t>
      </w:r>
      <w:r>
        <w:rPr>
          <w:noProof/>
        </w:rPr>
        <w:fldChar w:fldCharType="end"/>
      </w:r>
    </w:p>
    <w:p w14:paraId="6126B0AA" w14:textId="6DE3C36B" w:rsidR="008F0F5B" w:rsidRDefault="008F0F5B">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_Toc207833841 \h </w:instrText>
      </w:r>
      <w:r>
        <w:rPr>
          <w:noProof/>
        </w:rPr>
      </w:r>
      <w:r>
        <w:rPr>
          <w:noProof/>
        </w:rPr>
        <w:fldChar w:fldCharType="separate"/>
      </w:r>
      <w:r>
        <w:rPr>
          <w:noProof/>
        </w:rPr>
        <w:t>20</w:t>
      </w:r>
      <w:r>
        <w:rPr>
          <w:noProof/>
        </w:rPr>
        <w:fldChar w:fldCharType="end"/>
      </w:r>
    </w:p>
    <w:p w14:paraId="245465FE" w14:textId="0EB0A3E7" w:rsidR="008F0F5B" w:rsidRDefault="008F0F5B">
      <w:pPr>
        <w:pStyle w:val="TOC5"/>
        <w:rPr>
          <w:rFonts w:asciiTheme="minorHAnsi" w:eastAsiaTheme="minorEastAsia" w:hAnsiTheme="minorHAnsi" w:cstheme="minorBidi"/>
          <w:noProof/>
          <w:kern w:val="2"/>
          <w:sz w:val="21"/>
          <w:szCs w:val="22"/>
          <w:lang w:val="en-US" w:eastAsia="zh-CN"/>
        </w:rPr>
      </w:pPr>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_Toc207833842 \h </w:instrText>
      </w:r>
      <w:r>
        <w:rPr>
          <w:noProof/>
        </w:rPr>
      </w:r>
      <w:r>
        <w:rPr>
          <w:noProof/>
        </w:rPr>
        <w:fldChar w:fldCharType="separate"/>
      </w:r>
      <w:r>
        <w:rPr>
          <w:noProof/>
        </w:rPr>
        <w:t>20</w:t>
      </w:r>
      <w:r>
        <w:rPr>
          <w:noProof/>
        </w:rPr>
        <w:fldChar w:fldCharType="end"/>
      </w:r>
    </w:p>
    <w:p w14:paraId="54D97AE4" w14:textId="6DB0BE67" w:rsidR="008F0F5B" w:rsidRDefault="008F0F5B">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_Toc207833843 \h </w:instrText>
      </w:r>
      <w:r>
        <w:rPr>
          <w:noProof/>
        </w:rPr>
      </w:r>
      <w:r>
        <w:rPr>
          <w:noProof/>
        </w:rPr>
        <w:fldChar w:fldCharType="separate"/>
      </w:r>
      <w:r>
        <w:rPr>
          <w:noProof/>
        </w:rPr>
        <w:t>20</w:t>
      </w:r>
      <w:r>
        <w:rPr>
          <w:noProof/>
        </w:rPr>
        <w:fldChar w:fldCharType="end"/>
      </w:r>
    </w:p>
    <w:p w14:paraId="364C70D1" w14:textId="5153427F" w:rsidR="008F0F5B" w:rsidRDefault="008F0F5B">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_Toc207833844 \h </w:instrText>
      </w:r>
      <w:r>
        <w:rPr>
          <w:noProof/>
        </w:rPr>
      </w:r>
      <w:r>
        <w:rPr>
          <w:noProof/>
        </w:rPr>
        <w:fldChar w:fldCharType="separate"/>
      </w:r>
      <w:r>
        <w:rPr>
          <w:noProof/>
        </w:rPr>
        <w:t>20</w:t>
      </w:r>
      <w:r>
        <w:rPr>
          <w:noProof/>
        </w:rPr>
        <w:fldChar w:fldCharType="end"/>
      </w:r>
    </w:p>
    <w:p w14:paraId="2D90E2A9" w14:textId="1945E665" w:rsidR="008F0F5B" w:rsidRDefault="008F0F5B">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_Toc207833845 \h </w:instrText>
      </w:r>
      <w:r>
        <w:rPr>
          <w:noProof/>
        </w:rPr>
      </w:r>
      <w:r>
        <w:rPr>
          <w:noProof/>
        </w:rPr>
        <w:fldChar w:fldCharType="separate"/>
      </w:r>
      <w:r>
        <w:rPr>
          <w:noProof/>
        </w:rPr>
        <w:t>21</w:t>
      </w:r>
      <w:r>
        <w:rPr>
          <w:noProof/>
        </w:rPr>
        <w:fldChar w:fldCharType="end"/>
      </w:r>
    </w:p>
    <w:p w14:paraId="2A5433FB" w14:textId="6A68921E" w:rsidR="008F0F5B" w:rsidRDefault="008F0F5B">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_Toc207833846 \h </w:instrText>
      </w:r>
      <w:r>
        <w:rPr>
          <w:noProof/>
        </w:rPr>
      </w:r>
      <w:r>
        <w:rPr>
          <w:noProof/>
        </w:rPr>
        <w:fldChar w:fldCharType="separate"/>
      </w:r>
      <w:r>
        <w:rPr>
          <w:noProof/>
        </w:rPr>
        <w:t>21</w:t>
      </w:r>
      <w:r>
        <w:rPr>
          <w:noProof/>
        </w:rPr>
        <w:fldChar w:fldCharType="end"/>
      </w:r>
    </w:p>
    <w:p w14:paraId="7B5ADBB4" w14:textId="33524994" w:rsidR="008F0F5B" w:rsidRDefault="008F0F5B">
      <w:pPr>
        <w:pStyle w:val="TOC4"/>
        <w:rPr>
          <w:rFonts w:asciiTheme="minorHAnsi" w:eastAsiaTheme="minorEastAsia" w:hAnsiTheme="minorHAnsi" w:cstheme="minorBidi"/>
          <w:noProof/>
          <w:kern w:val="2"/>
          <w:sz w:val="21"/>
          <w:szCs w:val="22"/>
          <w:lang w:val="en-US" w:eastAsia="zh-CN"/>
        </w:rPr>
      </w:pPr>
      <w:r w:rsidRPr="00326B4C">
        <w:rPr>
          <w:noProof/>
          <w:lang w:val="en-US"/>
        </w:rPr>
        <w:t>5.1.6.2</w:t>
      </w:r>
      <w:r>
        <w:rPr>
          <w:rFonts w:asciiTheme="minorHAnsi" w:eastAsiaTheme="minorEastAsia" w:hAnsiTheme="minorHAnsi" w:cstheme="minorBidi"/>
          <w:noProof/>
          <w:kern w:val="2"/>
          <w:sz w:val="21"/>
          <w:szCs w:val="22"/>
          <w:lang w:val="en-US" w:eastAsia="zh-CN"/>
        </w:rPr>
        <w:tab/>
      </w:r>
      <w:r w:rsidRPr="00326B4C">
        <w:rPr>
          <w:noProof/>
          <w:lang w:val="en-US"/>
        </w:rPr>
        <w:t>Structured data types</w:t>
      </w:r>
      <w:r>
        <w:rPr>
          <w:noProof/>
        </w:rPr>
        <w:tab/>
      </w:r>
      <w:r>
        <w:rPr>
          <w:noProof/>
        </w:rPr>
        <w:fldChar w:fldCharType="begin"/>
      </w:r>
      <w:r>
        <w:rPr>
          <w:noProof/>
        </w:rPr>
        <w:instrText xml:space="preserve"> PAGEREF _Toc207833847 \h </w:instrText>
      </w:r>
      <w:r>
        <w:rPr>
          <w:noProof/>
        </w:rPr>
      </w:r>
      <w:r>
        <w:rPr>
          <w:noProof/>
        </w:rPr>
        <w:fldChar w:fldCharType="separate"/>
      </w:r>
      <w:r>
        <w:rPr>
          <w:noProof/>
        </w:rPr>
        <w:t>21</w:t>
      </w:r>
      <w:r>
        <w:rPr>
          <w:noProof/>
        </w:rPr>
        <w:fldChar w:fldCharType="end"/>
      </w:r>
    </w:p>
    <w:p w14:paraId="67AB7915" w14:textId="3B524F27" w:rsidR="008F0F5B" w:rsidRDefault="008F0F5B">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_Toc207833848 \h </w:instrText>
      </w:r>
      <w:r>
        <w:rPr>
          <w:noProof/>
        </w:rPr>
      </w:r>
      <w:r>
        <w:rPr>
          <w:noProof/>
        </w:rPr>
        <w:fldChar w:fldCharType="separate"/>
      </w:r>
      <w:r>
        <w:rPr>
          <w:noProof/>
        </w:rPr>
        <w:t>21</w:t>
      </w:r>
      <w:r>
        <w:rPr>
          <w:noProof/>
        </w:rPr>
        <w:fldChar w:fldCharType="end"/>
      </w:r>
    </w:p>
    <w:p w14:paraId="3850FBA9" w14:textId="20605B3F" w:rsidR="008F0F5B" w:rsidRDefault="008F0F5B">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_Toc207833849 \h </w:instrText>
      </w:r>
      <w:r>
        <w:rPr>
          <w:noProof/>
        </w:rPr>
      </w:r>
      <w:r>
        <w:rPr>
          <w:noProof/>
        </w:rPr>
        <w:fldChar w:fldCharType="separate"/>
      </w:r>
      <w:r>
        <w:rPr>
          <w:noProof/>
        </w:rPr>
        <w:t>22</w:t>
      </w:r>
      <w:r>
        <w:rPr>
          <w:noProof/>
        </w:rPr>
        <w:fldChar w:fldCharType="end"/>
      </w:r>
    </w:p>
    <w:p w14:paraId="15D364DA" w14:textId="15A8C5FE" w:rsidR="008F0F5B" w:rsidRDefault="008F0F5B">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_Toc207833850 \h </w:instrText>
      </w:r>
      <w:r>
        <w:rPr>
          <w:noProof/>
        </w:rPr>
      </w:r>
      <w:r>
        <w:rPr>
          <w:noProof/>
        </w:rPr>
        <w:fldChar w:fldCharType="separate"/>
      </w:r>
      <w:r>
        <w:rPr>
          <w:noProof/>
        </w:rPr>
        <w:t>22</w:t>
      </w:r>
      <w:r>
        <w:rPr>
          <w:noProof/>
        </w:rPr>
        <w:fldChar w:fldCharType="end"/>
      </w:r>
    </w:p>
    <w:p w14:paraId="69D0CC98" w14:textId="737170A8" w:rsidR="008F0F5B" w:rsidRDefault="008F0F5B">
      <w:pPr>
        <w:pStyle w:val="TOC4"/>
        <w:rPr>
          <w:rFonts w:asciiTheme="minorHAnsi" w:eastAsiaTheme="minorEastAsia" w:hAnsiTheme="minorHAnsi" w:cstheme="minorBidi"/>
          <w:noProof/>
          <w:kern w:val="2"/>
          <w:sz w:val="21"/>
          <w:szCs w:val="22"/>
          <w:lang w:val="en-US" w:eastAsia="zh-CN"/>
        </w:rPr>
      </w:pPr>
      <w:r w:rsidRPr="00326B4C">
        <w:rPr>
          <w:noProof/>
          <w:lang w:val="en-US"/>
        </w:rPr>
        <w:t>5.1.6.3</w:t>
      </w:r>
      <w:r>
        <w:rPr>
          <w:rFonts w:asciiTheme="minorHAnsi" w:eastAsiaTheme="minorEastAsia" w:hAnsiTheme="minorHAnsi" w:cstheme="minorBidi"/>
          <w:noProof/>
          <w:kern w:val="2"/>
          <w:sz w:val="21"/>
          <w:szCs w:val="22"/>
          <w:lang w:val="en-US" w:eastAsia="zh-CN"/>
        </w:rPr>
        <w:tab/>
      </w:r>
      <w:r w:rsidRPr="00326B4C">
        <w:rPr>
          <w:noProof/>
          <w:lang w:val="en-US"/>
        </w:rPr>
        <w:t>Simple data types and enumerations</w:t>
      </w:r>
      <w:r>
        <w:rPr>
          <w:noProof/>
        </w:rPr>
        <w:tab/>
      </w:r>
      <w:r>
        <w:rPr>
          <w:noProof/>
        </w:rPr>
        <w:fldChar w:fldCharType="begin"/>
      </w:r>
      <w:r>
        <w:rPr>
          <w:noProof/>
        </w:rPr>
        <w:instrText xml:space="preserve"> PAGEREF _Toc207833851 \h </w:instrText>
      </w:r>
      <w:r>
        <w:rPr>
          <w:noProof/>
        </w:rPr>
      </w:r>
      <w:r>
        <w:rPr>
          <w:noProof/>
        </w:rPr>
        <w:fldChar w:fldCharType="separate"/>
      </w:r>
      <w:r>
        <w:rPr>
          <w:noProof/>
        </w:rPr>
        <w:t>22</w:t>
      </w:r>
      <w:r>
        <w:rPr>
          <w:noProof/>
        </w:rPr>
        <w:fldChar w:fldCharType="end"/>
      </w:r>
    </w:p>
    <w:p w14:paraId="0A45D56A" w14:textId="6CCF84EF" w:rsidR="008F0F5B" w:rsidRDefault="008F0F5B">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_Toc207833852 \h </w:instrText>
      </w:r>
      <w:r>
        <w:rPr>
          <w:noProof/>
        </w:rPr>
      </w:r>
      <w:r>
        <w:rPr>
          <w:noProof/>
        </w:rPr>
        <w:fldChar w:fldCharType="separate"/>
      </w:r>
      <w:r>
        <w:rPr>
          <w:noProof/>
        </w:rPr>
        <w:t>22</w:t>
      </w:r>
      <w:r>
        <w:rPr>
          <w:noProof/>
        </w:rPr>
        <w:fldChar w:fldCharType="end"/>
      </w:r>
    </w:p>
    <w:p w14:paraId="3418F017" w14:textId="368A3A09" w:rsidR="008F0F5B" w:rsidRDefault="008F0F5B">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_Toc207833853 \h </w:instrText>
      </w:r>
      <w:r>
        <w:rPr>
          <w:noProof/>
        </w:rPr>
      </w:r>
      <w:r>
        <w:rPr>
          <w:noProof/>
        </w:rPr>
        <w:fldChar w:fldCharType="separate"/>
      </w:r>
      <w:r>
        <w:rPr>
          <w:noProof/>
        </w:rPr>
        <w:t>22</w:t>
      </w:r>
      <w:r>
        <w:rPr>
          <w:noProof/>
        </w:rPr>
        <w:fldChar w:fldCharType="end"/>
      </w:r>
    </w:p>
    <w:p w14:paraId="3BBF7F1E" w14:textId="78ACC54F" w:rsidR="008F0F5B" w:rsidRDefault="008F0F5B">
      <w:pPr>
        <w:pStyle w:val="TOC4"/>
        <w:rPr>
          <w:rFonts w:asciiTheme="minorHAnsi" w:eastAsiaTheme="minorEastAsia" w:hAnsiTheme="minorHAnsi" w:cstheme="minorBidi"/>
          <w:noProof/>
          <w:kern w:val="2"/>
          <w:sz w:val="21"/>
          <w:szCs w:val="22"/>
          <w:lang w:val="en-US" w:eastAsia="zh-CN"/>
        </w:rPr>
      </w:pPr>
      <w:r w:rsidRPr="00326B4C">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_Toc207833854 \h </w:instrText>
      </w:r>
      <w:r>
        <w:rPr>
          <w:noProof/>
        </w:rPr>
      </w:r>
      <w:r>
        <w:rPr>
          <w:noProof/>
        </w:rPr>
        <w:fldChar w:fldCharType="separate"/>
      </w:r>
      <w:r>
        <w:rPr>
          <w:noProof/>
        </w:rPr>
        <w:t>22</w:t>
      </w:r>
      <w:r>
        <w:rPr>
          <w:noProof/>
        </w:rPr>
        <w:fldChar w:fldCharType="end"/>
      </w:r>
    </w:p>
    <w:p w14:paraId="3C7C76CB" w14:textId="4D5E8DB9" w:rsidR="008F0F5B" w:rsidRDefault="008F0F5B">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_Toc207833855 \h </w:instrText>
      </w:r>
      <w:r>
        <w:rPr>
          <w:noProof/>
        </w:rPr>
      </w:r>
      <w:r>
        <w:rPr>
          <w:noProof/>
        </w:rPr>
        <w:fldChar w:fldCharType="separate"/>
      </w:r>
      <w:r>
        <w:rPr>
          <w:noProof/>
        </w:rPr>
        <w:t>22</w:t>
      </w:r>
      <w:r>
        <w:rPr>
          <w:noProof/>
        </w:rPr>
        <w:fldChar w:fldCharType="end"/>
      </w:r>
    </w:p>
    <w:p w14:paraId="0DE61BDF" w14:textId="5C807DBB" w:rsidR="008F0F5B" w:rsidRDefault="008F0F5B">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_Toc207833856 \h </w:instrText>
      </w:r>
      <w:r>
        <w:rPr>
          <w:noProof/>
        </w:rPr>
      </w:r>
      <w:r>
        <w:rPr>
          <w:noProof/>
        </w:rPr>
        <w:fldChar w:fldCharType="separate"/>
      </w:r>
      <w:r>
        <w:rPr>
          <w:noProof/>
        </w:rPr>
        <w:t>22</w:t>
      </w:r>
      <w:r>
        <w:rPr>
          <w:noProof/>
        </w:rPr>
        <w:fldChar w:fldCharType="end"/>
      </w:r>
    </w:p>
    <w:p w14:paraId="4FC7F07C" w14:textId="32B2E67A" w:rsidR="008F0F5B" w:rsidRDefault="008F0F5B">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_Toc207833857 \h </w:instrText>
      </w:r>
      <w:r>
        <w:rPr>
          <w:noProof/>
        </w:rPr>
      </w:r>
      <w:r>
        <w:rPr>
          <w:noProof/>
        </w:rPr>
        <w:fldChar w:fldCharType="separate"/>
      </w:r>
      <w:r>
        <w:rPr>
          <w:noProof/>
        </w:rPr>
        <w:t>22</w:t>
      </w:r>
      <w:r>
        <w:rPr>
          <w:noProof/>
        </w:rPr>
        <w:fldChar w:fldCharType="end"/>
      </w:r>
    </w:p>
    <w:p w14:paraId="4461A0E9" w14:textId="13032DB9" w:rsidR="008F0F5B" w:rsidRDefault="008F0F5B">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_Toc207833858 \h </w:instrText>
      </w:r>
      <w:r>
        <w:rPr>
          <w:noProof/>
        </w:rPr>
      </w:r>
      <w:r>
        <w:rPr>
          <w:noProof/>
        </w:rPr>
        <w:fldChar w:fldCharType="separate"/>
      </w:r>
      <w:r>
        <w:rPr>
          <w:noProof/>
        </w:rPr>
        <w:t>23</w:t>
      </w:r>
      <w:r>
        <w:rPr>
          <w:noProof/>
        </w:rPr>
        <w:fldChar w:fldCharType="end"/>
      </w:r>
    </w:p>
    <w:p w14:paraId="7066D8A4" w14:textId="7784DB95" w:rsidR="008F0F5B" w:rsidRDefault="008F0F5B">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_Toc207833859 \h </w:instrText>
      </w:r>
      <w:r>
        <w:rPr>
          <w:noProof/>
        </w:rPr>
      </w:r>
      <w:r>
        <w:rPr>
          <w:noProof/>
        </w:rPr>
        <w:fldChar w:fldCharType="separate"/>
      </w:r>
      <w:r>
        <w:rPr>
          <w:noProof/>
        </w:rPr>
        <w:t>23</w:t>
      </w:r>
      <w:r>
        <w:rPr>
          <w:noProof/>
        </w:rPr>
        <w:fldChar w:fldCharType="end"/>
      </w:r>
    </w:p>
    <w:p w14:paraId="34920F27" w14:textId="4E82A090" w:rsidR="008F0F5B" w:rsidRDefault="008F0F5B">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_Toc207833860 \h </w:instrText>
      </w:r>
      <w:r>
        <w:rPr>
          <w:noProof/>
        </w:rPr>
      </w:r>
      <w:r>
        <w:rPr>
          <w:noProof/>
        </w:rPr>
        <w:fldChar w:fldCharType="separate"/>
      </w:r>
      <w:r>
        <w:rPr>
          <w:noProof/>
        </w:rPr>
        <w:t>23</w:t>
      </w:r>
      <w:r>
        <w:rPr>
          <w:noProof/>
        </w:rPr>
        <w:fldChar w:fldCharType="end"/>
      </w:r>
    </w:p>
    <w:p w14:paraId="625C2382" w14:textId="17E5C83A" w:rsidR="008F0F5B" w:rsidRDefault="008F0F5B">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_Toc207833861 \h </w:instrText>
      </w:r>
      <w:r>
        <w:rPr>
          <w:noProof/>
        </w:rPr>
      </w:r>
      <w:r>
        <w:rPr>
          <w:noProof/>
        </w:rPr>
        <w:fldChar w:fldCharType="separate"/>
      </w:r>
      <w:r>
        <w:rPr>
          <w:noProof/>
        </w:rPr>
        <w:t>23</w:t>
      </w:r>
      <w:r>
        <w:rPr>
          <w:noProof/>
        </w:rPr>
        <w:fldChar w:fldCharType="end"/>
      </w:r>
    </w:p>
    <w:p w14:paraId="03CB11FD" w14:textId="40123857" w:rsidR="008F0F5B" w:rsidRDefault="008F0F5B">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_Toc207833862 \h </w:instrText>
      </w:r>
      <w:r>
        <w:rPr>
          <w:noProof/>
        </w:rPr>
      </w:r>
      <w:r>
        <w:rPr>
          <w:noProof/>
        </w:rPr>
        <w:fldChar w:fldCharType="separate"/>
      </w:r>
      <w:r>
        <w:rPr>
          <w:noProof/>
        </w:rPr>
        <w:t>25</w:t>
      </w:r>
      <w:r>
        <w:rPr>
          <w:noProof/>
        </w:rPr>
        <w:fldChar w:fldCharType="end"/>
      </w:r>
    </w:p>
    <w:p w14:paraId="207DCFA2" w14:textId="75895A11" w:rsidR="008F0F5B" w:rsidRDefault="008F0F5B">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_Toc207833863 \h </w:instrText>
      </w:r>
      <w:r>
        <w:rPr>
          <w:noProof/>
        </w:rPr>
      </w:r>
      <w:r>
        <w:rPr>
          <w:noProof/>
        </w:rPr>
        <w:fldChar w:fldCharType="separate"/>
      </w:r>
      <w:r>
        <w:rPr>
          <w:noProof/>
        </w:rPr>
        <w:t>25</w:t>
      </w:r>
      <w:r>
        <w:rPr>
          <w:noProof/>
        </w:rPr>
        <w:fldChar w:fldCharType="end"/>
      </w:r>
    </w:p>
    <w:p w14:paraId="15934096" w14:textId="0CE9D86D" w:rsidR="008F0F5B" w:rsidRDefault="008F0F5B">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_Toc207833864 \h </w:instrText>
      </w:r>
      <w:r>
        <w:rPr>
          <w:noProof/>
        </w:rPr>
      </w:r>
      <w:r>
        <w:rPr>
          <w:noProof/>
        </w:rPr>
        <w:fldChar w:fldCharType="separate"/>
      </w:r>
      <w:r>
        <w:rPr>
          <w:noProof/>
        </w:rPr>
        <w:t>25</w:t>
      </w:r>
      <w:r>
        <w:rPr>
          <w:noProof/>
        </w:rPr>
        <w:fldChar w:fldCharType="end"/>
      </w:r>
    </w:p>
    <w:p w14:paraId="4D217FF3" w14:textId="585D1CB2" w:rsidR="008F0F5B" w:rsidRDefault="008F0F5B">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_Toc207833865 \h </w:instrText>
      </w:r>
      <w:r>
        <w:rPr>
          <w:noProof/>
        </w:rPr>
      </w:r>
      <w:r>
        <w:rPr>
          <w:noProof/>
        </w:rPr>
        <w:fldChar w:fldCharType="separate"/>
      </w:r>
      <w:r>
        <w:rPr>
          <w:noProof/>
        </w:rPr>
        <w:t>30</w:t>
      </w:r>
      <w:r>
        <w:rPr>
          <w:noProof/>
        </w:rPr>
        <w:fldChar w:fldCharType="end"/>
      </w:r>
    </w:p>
    <w:p w14:paraId="382308D5" w14:textId="79C77BE1" w:rsidR="00CA23E7" w:rsidRDefault="008F0F5B">
      <w:r>
        <w:fldChar w:fldCharType="end"/>
      </w:r>
    </w:p>
    <w:p w14:paraId="3316A5F3" w14:textId="77777777" w:rsidR="00CA23E7" w:rsidRDefault="00745863">
      <w:pPr>
        <w:pStyle w:val="1"/>
      </w:pPr>
      <w:r>
        <w:br w:type="page"/>
      </w:r>
      <w:bookmarkStart w:id="12" w:name="foreword"/>
      <w:bookmarkStart w:id="13" w:name="_Toc2086433"/>
      <w:bookmarkStart w:id="14" w:name="_Toc35971368"/>
      <w:bookmarkStart w:id="15" w:name="_Toc36812099"/>
      <w:bookmarkStart w:id="16" w:name="_Toc66224199"/>
      <w:bookmarkStart w:id="17" w:name="_Toc66440503"/>
      <w:bookmarkStart w:id="18" w:name="_Toc70541222"/>
      <w:bookmarkStart w:id="19" w:name="_Toc83233898"/>
      <w:bookmarkStart w:id="20" w:name="_Toc85526814"/>
      <w:bookmarkStart w:id="21" w:name="_Toc88659450"/>
      <w:bookmarkStart w:id="22" w:name="_Toc88832361"/>
      <w:bookmarkStart w:id="23" w:name="_Toc90660248"/>
      <w:bookmarkStart w:id="24" w:name="_Toc97194374"/>
      <w:bookmarkStart w:id="25" w:name="_Toc112964087"/>
      <w:bookmarkStart w:id="26" w:name="_Toc122117244"/>
      <w:bookmarkStart w:id="27" w:name="_Toc138689867"/>
      <w:bookmarkStart w:id="28" w:name="_Toc151747724"/>
      <w:bookmarkStart w:id="29" w:name="_Toc185508981"/>
      <w:bookmarkStart w:id="30" w:name="_Toc200963853"/>
      <w:bookmarkStart w:id="31" w:name="_Toc207833787"/>
      <w:bookmarkEnd w:id="12"/>
      <w:r>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6E93B90" w14:textId="77777777" w:rsidR="00CA23E7" w:rsidRDefault="00745863">
      <w:r>
        <w:t xml:space="preserve">This Technical </w:t>
      </w:r>
      <w:bookmarkStart w:id="32" w:name="spectype3"/>
      <w:r>
        <w:t>Specification</w:t>
      </w:r>
      <w:bookmarkEnd w:id="32"/>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 xml:space="preserve">Version </w:t>
      </w:r>
      <w:proofErr w:type="spellStart"/>
      <w:r>
        <w:t>x.y.z</w:t>
      </w:r>
      <w:proofErr w:type="spellEnd"/>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w:t>
      </w:r>
      <w:proofErr w:type="gramStart"/>
      <w:r>
        <w:t>is</w:t>
      </w:r>
      <w:proofErr w:type="gramEnd"/>
      <w:r>
        <w:t>" and "is not" do not indicate requirements.</w:t>
      </w:r>
    </w:p>
    <w:p w14:paraId="4D79A783" w14:textId="77777777" w:rsidR="00CA23E7" w:rsidRDefault="00745863">
      <w:pPr>
        <w:pStyle w:val="1"/>
      </w:pPr>
      <w:bookmarkStart w:id="33" w:name="introduction"/>
      <w:bookmarkEnd w:id="33"/>
      <w:r>
        <w:br w:type="page"/>
      </w:r>
      <w:bookmarkStart w:id="34" w:name="_Toc510696578"/>
      <w:bookmarkStart w:id="35" w:name="_Toc35971370"/>
      <w:bookmarkStart w:id="36" w:name="_Toc36812101"/>
      <w:bookmarkStart w:id="37" w:name="_Toc66224200"/>
      <w:bookmarkStart w:id="38" w:name="_Toc66440504"/>
      <w:bookmarkStart w:id="39" w:name="_Toc70541223"/>
      <w:bookmarkStart w:id="40" w:name="_Toc83233899"/>
      <w:bookmarkStart w:id="41" w:name="_Toc85526815"/>
      <w:bookmarkStart w:id="42" w:name="_Toc88659451"/>
      <w:bookmarkStart w:id="43" w:name="_Toc88832362"/>
      <w:bookmarkStart w:id="44" w:name="_Toc90660249"/>
      <w:bookmarkStart w:id="45" w:name="_Toc97194375"/>
      <w:bookmarkStart w:id="46" w:name="_Toc112964088"/>
      <w:bookmarkStart w:id="47" w:name="_Toc122117245"/>
      <w:bookmarkStart w:id="48" w:name="_Toc138689868"/>
      <w:bookmarkStart w:id="49" w:name="_Toc151747725"/>
      <w:bookmarkStart w:id="50" w:name="_Toc185508982"/>
      <w:bookmarkStart w:id="51" w:name="_Toc200963854"/>
      <w:bookmarkStart w:id="52" w:name="_Toc207833788"/>
      <w:r>
        <w:lastRenderedPageBreak/>
        <w:t>1</w:t>
      </w:r>
      <w:r>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F1C26BA" w14:textId="77777777" w:rsidR="00CA23E7" w:rsidRDefault="00745863">
      <w:r>
        <w:t xml:space="preserve">The present document specifies the stage 3 protocol and data model for the </w:t>
      </w:r>
      <w:proofErr w:type="spellStart"/>
      <w:r>
        <w:t>AAnF</w:t>
      </w:r>
      <w:proofErr w:type="spellEnd"/>
      <w:r>
        <w:t xml:space="preserve"> Service Based Interface. It provides stage 3 protocol definitions and message flows, and specifies the API for each service offered by the </w:t>
      </w:r>
      <w:proofErr w:type="spellStart"/>
      <w:r>
        <w:t>AAnF</w:t>
      </w:r>
      <w:proofErr w:type="spellEnd"/>
      <w:r>
        <w:t>.</w:t>
      </w:r>
    </w:p>
    <w:p w14:paraId="06069B1F" w14:textId="77777777" w:rsidR="00CA23E7" w:rsidRDefault="00745863">
      <w:r>
        <w:t>The 5G System stage 2 architecture and procedures are specified in 3GPP TS 23.501 [2</w:t>
      </w:r>
      <w:proofErr w:type="gramStart"/>
      <w:r>
        <w:t>],  3</w:t>
      </w:r>
      <w:proofErr w:type="gramEnd"/>
      <w:r>
        <w:t>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53" w:name="_Toc510696579"/>
      <w:bookmarkStart w:id="54" w:name="_Toc35971371"/>
      <w:bookmarkStart w:id="55" w:name="_Toc36812102"/>
      <w:bookmarkStart w:id="56" w:name="_Toc66224201"/>
      <w:bookmarkStart w:id="57" w:name="_Toc66440505"/>
      <w:bookmarkStart w:id="58" w:name="_Toc70541224"/>
      <w:bookmarkStart w:id="59" w:name="_Toc83233900"/>
      <w:bookmarkStart w:id="60" w:name="_Toc85526816"/>
      <w:bookmarkStart w:id="61" w:name="_Toc88659452"/>
      <w:bookmarkStart w:id="62" w:name="_Toc88832363"/>
      <w:bookmarkStart w:id="63" w:name="_Toc90660250"/>
      <w:bookmarkStart w:id="64" w:name="_Toc97194376"/>
      <w:bookmarkStart w:id="65" w:name="_Toc112964089"/>
      <w:bookmarkStart w:id="66" w:name="_Toc122117246"/>
      <w:bookmarkStart w:id="67" w:name="_Toc138689869"/>
      <w:bookmarkStart w:id="68" w:name="_Toc151747726"/>
      <w:bookmarkStart w:id="69" w:name="_Toc185508983"/>
      <w:bookmarkStart w:id="70" w:name="_Toc200963855"/>
      <w:bookmarkStart w:id="71" w:name="_Toc207833789"/>
      <w:r>
        <w:t>2</w:t>
      </w:r>
      <w:r>
        <w:tab/>
        <w:t>References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72" w:name="OLE_LINK1"/>
      <w:bookmarkStart w:id="73" w:name="OLE_LINK2"/>
      <w:bookmarkStart w:id="74" w:name="OLE_LINK3"/>
      <w:bookmarkStart w:id="75"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72"/>
    <w:bookmarkEnd w:id="73"/>
    <w:bookmarkEnd w:id="74"/>
    <w:bookmarkEnd w:id="75"/>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hyperlink r:id="rId12" w:history="1">
        <w:r w:rsidRPr="00603299">
          <w:rPr>
            <w:rStyle w:val="aa"/>
          </w:rPr>
          <w:t>"</w:t>
        </w:r>
        <w:r w:rsidRPr="00603299">
          <w:rPr>
            <w:rStyle w:val="aa"/>
            <w:lang w:val="en-US"/>
          </w:rPr>
          <w:t>, https://spec.openapis.org/oas/v3.</w:t>
        </w:r>
      </w:hyperlink>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719B3691" w14:textId="74E867FD" w:rsidR="00B547AE" w:rsidRDefault="00B547AE" w:rsidP="00B547AE">
      <w:pPr>
        <w:pStyle w:val="EX"/>
      </w:pPr>
      <w:r>
        <w:t>[17]</w:t>
      </w:r>
      <w:r>
        <w:tab/>
        <w:t>3GPP TS 29.503: "5G System; Unified Data Management Services;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1"/>
      </w:pPr>
      <w:bookmarkStart w:id="76" w:name="_Toc510696580"/>
      <w:bookmarkStart w:id="77" w:name="_Toc35971372"/>
      <w:bookmarkStart w:id="78" w:name="_Toc36812103"/>
      <w:bookmarkStart w:id="79" w:name="_Toc66224202"/>
      <w:bookmarkStart w:id="80" w:name="_Toc66440506"/>
      <w:bookmarkStart w:id="81" w:name="_Toc70541225"/>
      <w:bookmarkStart w:id="82" w:name="_Toc83233901"/>
      <w:bookmarkStart w:id="83" w:name="_Toc85526817"/>
      <w:bookmarkStart w:id="84" w:name="_Toc88659453"/>
      <w:bookmarkStart w:id="85" w:name="_Toc88832364"/>
      <w:bookmarkStart w:id="86" w:name="_Toc90660251"/>
      <w:bookmarkStart w:id="87" w:name="_Toc97194377"/>
      <w:bookmarkStart w:id="88" w:name="_Toc112964090"/>
      <w:bookmarkStart w:id="89" w:name="_Toc122117247"/>
      <w:bookmarkStart w:id="90" w:name="_Toc138689870"/>
      <w:bookmarkStart w:id="91" w:name="_Toc151747727"/>
      <w:bookmarkStart w:id="92" w:name="_Toc185508984"/>
      <w:bookmarkStart w:id="93" w:name="_Toc200963856"/>
      <w:bookmarkStart w:id="94" w:name="_Toc207833790"/>
      <w:r>
        <w:lastRenderedPageBreak/>
        <w:t>3</w:t>
      </w:r>
      <w:r>
        <w:tab/>
        <w:t xml:space="preserve">Definitions, </w:t>
      </w:r>
      <w:proofErr w:type="gramStart"/>
      <w:r>
        <w:t>symbols</w:t>
      </w:r>
      <w:proofErr w:type="gramEnd"/>
      <w:r>
        <w:t xml:space="preserve"> and abbreviations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0369144C" w14:textId="77777777" w:rsidR="00CA23E7" w:rsidRDefault="00745863">
      <w:pPr>
        <w:pStyle w:val="20"/>
      </w:pPr>
      <w:bookmarkStart w:id="95" w:name="_Toc510696581"/>
      <w:bookmarkStart w:id="96" w:name="_Toc35971373"/>
      <w:bookmarkStart w:id="97" w:name="_Toc36812104"/>
      <w:bookmarkStart w:id="98" w:name="_Toc66224203"/>
      <w:bookmarkStart w:id="99" w:name="_Toc66440507"/>
      <w:bookmarkStart w:id="100" w:name="_Toc70541226"/>
      <w:bookmarkStart w:id="101" w:name="_Toc83233902"/>
      <w:bookmarkStart w:id="102" w:name="_Toc85526818"/>
      <w:bookmarkStart w:id="103" w:name="_Toc88659454"/>
      <w:bookmarkStart w:id="104" w:name="_Toc88832365"/>
      <w:bookmarkStart w:id="105" w:name="_Toc90660252"/>
      <w:bookmarkStart w:id="106" w:name="_Toc97194378"/>
      <w:bookmarkStart w:id="107" w:name="_Toc112964091"/>
      <w:bookmarkStart w:id="108" w:name="_Toc122117248"/>
      <w:bookmarkStart w:id="109" w:name="_Toc138689871"/>
      <w:bookmarkStart w:id="110" w:name="_Toc151747728"/>
      <w:bookmarkStart w:id="111" w:name="_Toc185508985"/>
      <w:bookmarkStart w:id="112" w:name="_Toc200963857"/>
      <w:bookmarkStart w:id="113" w:name="_Toc207833791"/>
      <w:r>
        <w:t>3.1</w:t>
      </w:r>
      <w:r>
        <w:tab/>
        <w:t>Definitions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114" w:name="_Toc510696582"/>
      <w:bookmarkStart w:id="115" w:name="_Toc35971374"/>
      <w:bookmarkStart w:id="116" w:name="_Toc36812105"/>
      <w:bookmarkStart w:id="117" w:name="_Toc66224204"/>
      <w:bookmarkStart w:id="118" w:name="_Toc66440508"/>
      <w:bookmarkStart w:id="119" w:name="_Toc70541227"/>
      <w:bookmarkStart w:id="120" w:name="_Toc83233903"/>
      <w:bookmarkStart w:id="121" w:name="_Toc85526819"/>
      <w:bookmarkStart w:id="122" w:name="_Toc88659455"/>
      <w:bookmarkStart w:id="123" w:name="_Toc88832366"/>
      <w:bookmarkStart w:id="124" w:name="_Toc90660253"/>
      <w:bookmarkStart w:id="125" w:name="_Toc97194379"/>
      <w:bookmarkStart w:id="126" w:name="_Toc112964092"/>
      <w:bookmarkStart w:id="127" w:name="_Toc122117249"/>
      <w:bookmarkStart w:id="128" w:name="_Toc138689872"/>
      <w:bookmarkStart w:id="129" w:name="_Toc151747729"/>
      <w:bookmarkStart w:id="130" w:name="_Toc185508986"/>
      <w:bookmarkStart w:id="131" w:name="_Toc200963858"/>
      <w:bookmarkStart w:id="132" w:name="_Toc207833792"/>
      <w:r>
        <w:t>3.2</w:t>
      </w:r>
      <w:r>
        <w:tab/>
        <w:t>Symbols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133" w:name="_Toc510696583"/>
      <w:bookmarkStart w:id="134" w:name="_Toc35971375"/>
      <w:bookmarkStart w:id="135" w:name="_Toc36812106"/>
      <w:bookmarkStart w:id="136" w:name="_Toc66224205"/>
      <w:bookmarkStart w:id="137" w:name="_Toc66440509"/>
      <w:bookmarkStart w:id="138" w:name="_Toc70541228"/>
      <w:bookmarkStart w:id="139" w:name="_Toc83233904"/>
      <w:bookmarkStart w:id="140" w:name="_Toc85526820"/>
      <w:bookmarkStart w:id="141" w:name="_Toc88659456"/>
      <w:bookmarkStart w:id="142" w:name="_Toc88832367"/>
      <w:bookmarkStart w:id="143" w:name="_Toc90660254"/>
      <w:bookmarkStart w:id="144" w:name="_Toc97194380"/>
      <w:bookmarkStart w:id="145" w:name="_Toc112964093"/>
      <w:bookmarkStart w:id="146" w:name="_Toc122117250"/>
      <w:bookmarkStart w:id="147" w:name="_Toc138689873"/>
      <w:bookmarkStart w:id="148" w:name="_Toc151747730"/>
      <w:bookmarkStart w:id="149" w:name="_Toc185508987"/>
      <w:bookmarkStart w:id="150" w:name="_Toc200963859"/>
      <w:bookmarkStart w:id="151" w:name="_Toc207833793"/>
      <w:r>
        <w:t>3.3</w:t>
      </w:r>
      <w:r>
        <w:tab/>
        <w:t>Abbreviations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proofErr w:type="spellStart"/>
      <w:r>
        <w:t>AAnF</w:t>
      </w:r>
      <w:proofErr w:type="spellEnd"/>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 xml:space="preserve">AKMA Key </w:t>
      </w:r>
      <w:proofErr w:type="spellStart"/>
      <w:r>
        <w:t>IDentifier</w:t>
      </w:r>
      <w:proofErr w:type="spellEnd"/>
    </w:p>
    <w:p w14:paraId="74356FAC" w14:textId="77777777" w:rsidR="00CA23E7" w:rsidRDefault="00745863">
      <w:pPr>
        <w:pStyle w:val="EW"/>
      </w:pPr>
      <w:r>
        <w:t>AUSF</w:t>
      </w:r>
      <w:r>
        <w:tab/>
      </w:r>
      <w:proofErr w:type="spellStart"/>
      <w:r>
        <w:t>AUthentication</w:t>
      </w:r>
      <w:proofErr w:type="spellEnd"/>
      <w:r>
        <w:t xml:space="preserve"> Server Function</w:t>
      </w:r>
    </w:p>
    <w:p w14:paraId="5FD7D081" w14:textId="77777777" w:rsidR="00B547AE" w:rsidRDefault="00B547AE" w:rsidP="00B547AE">
      <w:pPr>
        <w:pStyle w:val="EW"/>
        <w:overflowPunct w:val="0"/>
        <w:autoSpaceDE w:val="0"/>
        <w:autoSpaceDN w:val="0"/>
        <w:adjustRightInd w:val="0"/>
        <w:textAlignment w:val="baseline"/>
        <w:rPr>
          <w:lang w:eastAsia="zh-CN"/>
        </w:rPr>
      </w:pPr>
      <w:bookmarkStart w:id="152" w:name="_Toc510696585"/>
      <w:bookmarkStart w:id="153" w:name="_Toc35971377"/>
      <w:bookmarkStart w:id="154" w:name="_Toc36812108"/>
      <w:bookmarkStart w:id="155" w:name="_Toc66224206"/>
      <w:bookmarkStart w:id="156" w:name="_Toc66440510"/>
      <w:bookmarkStart w:id="157" w:name="_Toc70541229"/>
      <w:bookmarkStart w:id="158" w:name="_Toc83233905"/>
      <w:bookmarkStart w:id="159" w:name="_Toc85526821"/>
      <w:bookmarkStart w:id="160" w:name="_Toc88659457"/>
      <w:bookmarkStart w:id="161" w:name="_Toc88832368"/>
      <w:bookmarkStart w:id="162" w:name="_Toc90660255"/>
      <w:bookmarkStart w:id="163" w:name="_Toc97194381"/>
      <w:bookmarkStart w:id="164" w:name="_Toc112964094"/>
      <w:bookmarkStart w:id="165" w:name="_Toc122117251"/>
      <w:bookmarkStart w:id="166" w:name="_Toc138689874"/>
      <w:bookmarkStart w:id="167" w:name="_Toc151747731"/>
      <w:bookmarkStart w:id="168" w:name="_Toc185508988"/>
      <w:bookmarkStart w:id="169" w:name="_Toc200963860"/>
      <w:r>
        <w:rPr>
          <w:lang w:eastAsia="zh-CN"/>
        </w:rPr>
        <w:t>GPSI</w:t>
      </w:r>
      <w:r>
        <w:rPr>
          <w:lang w:eastAsia="zh-CN"/>
        </w:rPr>
        <w:tab/>
        <w:t>Generic Public Subscription Identifier</w:t>
      </w:r>
    </w:p>
    <w:p w14:paraId="7566DE2B" w14:textId="77777777" w:rsidR="00B547AE" w:rsidRDefault="00B547AE" w:rsidP="00B547AE">
      <w:pPr>
        <w:pStyle w:val="EW"/>
      </w:pPr>
      <w:r>
        <w:t>NEF</w:t>
      </w:r>
      <w:r>
        <w:tab/>
        <w:t>Network Exposure Function</w:t>
      </w:r>
    </w:p>
    <w:p w14:paraId="06661AC0" w14:textId="77777777" w:rsidR="00B547AE" w:rsidRDefault="00B547AE" w:rsidP="00B547AE">
      <w:pPr>
        <w:pStyle w:val="EW"/>
        <w:overflowPunct w:val="0"/>
        <w:autoSpaceDE w:val="0"/>
        <w:autoSpaceDN w:val="0"/>
        <w:adjustRightInd w:val="0"/>
        <w:textAlignment w:val="baseline"/>
      </w:pPr>
      <w:r>
        <w:t>OAM</w:t>
      </w:r>
      <w:r>
        <w:tab/>
        <w:t>Operation, Administration, and Maintenance</w:t>
      </w:r>
    </w:p>
    <w:p w14:paraId="566723D7" w14:textId="77777777" w:rsidR="00CA23E7" w:rsidRDefault="00745863">
      <w:pPr>
        <w:pStyle w:val="1"/>
      </w:pPr>
      <w:bookmarkStart w:id="170" w:name="_Toc207833794"/>
      <w:r>
        <w:t>4</w:t>
      </w:r>
      <w:r>
        <w:tab/>
        <w:t xml:space="preserve">Services offered by the </w:t>
      </w:r>
      <w:bookmarkEnd w:id="152"/>
      <w:bookmarkEnd w:id="153"/>
      <w:bookmarkEnd w:id="154"/>
      <w:proofErr w:type="spellStart"/>
      <w:r>
        <w:t>AAnF</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roofErr w:type="spellEnd"/>
    </w:p>
    <w:p w14:paraId="4DD6D4EF" w14:textId="77777777" w:rsidR="00CA23E7" w:rsidRDefault="00745863">
      <w:pPr>
        <w:pStyle w:val="20"/>
      </w:pPr>
      <w:bookmarkStart w:id="171" w:name="_Toc510696586"/>
      <w:bookmarkStart w:id="172" w:name="_Toc35971378"/>
      <w:bookmarkStart w:id="173" w:name="_Toc36812109"/>
      <w:bookmarkStart w:id="174" w:name="_Toc66224207"/>
      <w:bookmarkStart w:id="175" w:name="_Toc66440511"/>
      <w:bookmarkStart w:id="176" w:name="_Toc70541230"/>
      <w:bookmarkStart w:id="177" w:name="_Toc83233906"/>
      <w:bookmarkStart w:id="178" w:name="_Toc85526822"/>
      <w:bookmarkStart w:id="179" w:name="_Toc88659458"/>
      <w:bookmarkStart w:id="180" w:name="_Toc88832369"/>
      <w:bookmarkStart w:id="181" w:name="_Toc90660256"/>
      <w:bookmarkStart w:id="182" w:name="_Toc97194382"/>
      <w:bookmarkStart w:id="183" w:name="_Toc112964095"/>
      <w:bookmarkStart w:id="184" w:name="_Toc122117252"/>
      <w:bookmarkStart w:id="185" w:name="_Toc138689875"/>
      <w:bookmarkStart w:id="186" w:name="_Toc151747732"/>
      <w:bookmarkStart w:id="187" w:name="_Toc185508989"/>
      <w:bookmarkStart w:id="188" w:name="_Toc200963861"/>
      <w:bookmarkStart w:id="189" w:name="_Toc207833795"/>
      <w:r>
        <w:t>4.1</w:t>
      </w:r>
      <w:r>
        <w:tab/>
        <w:t>Introduction</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45B3A8E5" w14:textId="77777777" w:rsidR="00CA23E7" w:rsidRDefault="00745863">
      <w:pPr>
        <w:rPr>
          <w:lang w:eastAsia="zh-CN"/>
        </w:rPr>
      </w:pPr>
      <w:r>
        <w:rPr>
          <w:lang w:eastAsia="zh-CN"/>
        </w:rPr>
        <w:t xml:space="preserve">The AKMA Anchor Service is used for the </w:t>
      </w:r>
      <w:proofErr w:type="spellStart"/>
      <w:r>
        <w:rPr>
          <w:lang w:eastAsia="zh-CN"/>
        </w:rPr>
        <w:t>AAnF</w:t>
      </w:r>
      <w:proofErr w:type="spellEnd"/>
      <w:r>
        <w:rPr>
          <w:lang w:eastAsia="zh-CN"/>
        </w:rPr>
        <w:t xml:space="preserve"> to store</w:t>
      </w:r>
      <w:r>
        <w:t xml:space="preserve"> </w:t>
      </w:r>
      <w:r>
        <w:rPr>
          <w:lang w:eastAsia="zh-CN"/>
        </w:rPr>
        <w:t xml:space="preserve">AKMA related key material and provide </w:t>
      </w:r>
      <w:r>
        <w:t>AKMA Application Key information</w:t>
      </w:r>
      <w:r>
        <w:rPr>
          <w:lang w:eastAsia="zh-CN"/>
        </w:rPr>
        <w:t xml:space="preserve">. The </w:t>
      </w:r>
      <w:proofErr w:type="spellStart"/>
      <w:r>
        <w:rPr>
          <w:lang w:eastAsia="zh-CN"/>
        </w:rPr>
        <w:t>AAnF</w:t>
      </w:r>
      <w:proofErr w:type="spellEnd"/>
      <w:r>
        <w:rPr>
          <w:lang w:eastAsia="zh-CN"/>
        </w:rPr>
        <w:t xml:space="preserve"> offers to other NFs the following service:</w:t>
      </w:r>
    </w:p>
    <w:p w14:paraId="18632B64" w14:textId="77777777" w:rsidR="00CA23E7" w:rsidRDefault="00745863">
      <w:pPr>
        <w:pStyle w:val="B1"/>
        <w:rPr>
          <w:lang w:eastAsia="zh-CN"/>
        </w:rPr>
      </w:pPr>
      <w:r>
        <w:rPr>
          <w:lang w:eastAsia="zh-CN"/>
        </w:rPr>
        <w:t>-</w:t>
      </w:r>
      <w:r>
        <w:rPr>
          <w:lang w:eastAsia="zh-CN"/>
        </w:rPr>
        <w:tab/>
      </w:r>
      <w:proofErr w:type="spellStart"/>
      <w:r>
        <w:rPr>
          <w:lang w:eastAsia="zh-CN"/>
        </w:rPr>
        <w:t>Naanf_AKMA</w:t>
      </w:r>
      <w:proofErr w:type="spellEnd"/>
      <w:r>
        <w:rPr>
          <w:lang w:eastAsia="zh-CN"/>
        </w:rPr>
        <w:t>.</w:t>
      </w:r>
    </w:p>
    <w:p w14:paraId="1942B093" w14:textId="77777777" w:rsidR="00B547AE" w:rsidRDefault="00B547AE" w:rsidP="00B547AE">
      <w:pPr>
        <w:pStyle w:val="TH"/>
      </w:pPr>
      <w:r>
        <w:t>Table</w:t>
      </w:r>
      <w:r>
        <w:rPr>
          <w:lang w:val="en-US"/>
        </w:rPr>
        <w:t> 4.1-1</w:t>
      </w:r>
      <w:r>
        <w:t xml:space="preserve">: Service provided by </w:t>
      </w:r>
      <w:proofErr w:type="spellStart"/>
      <w:r>
        <w:t>AAnF</w:t>
      </w:r>
      <w:proofErr w:type="spellEnd"/>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B547AE" w14:paraId="5BC9D23E" w14:textId="77777777" w:rsidTr="00B547AE">
        <w:tc>
          <w:tcPr>
            <w:tcW w:w="2149" w:type="dxa"/>
            <w:tcBorders>
              <w:top w:val="single" w:sz="6" w:space="0" w:color="auto"/>
              <w:left w:val="single" w:sz="6" w:space="0" w:color="auto"/>
              <w:bottom w:val="single" w:sz="6" w:space="0" w:color="auto"/>
              <w:right w:val="single" w:sz="6" w:space="0" w:color="auto"/>
            </w:tcBorders>
            <w:shd w:val="clear" w:color="auto" w:fill="C0C0C0"/>
            <w:hideMark/>
          </w:tcPr>
          <w:p w14:paraId="2E7CA7E2" w14:textId="77777777" w:rsidR="00B547AE" w:rsidRDefault="00B547AE">
            <w:pPr>
              <w:pStyle w:val="TAH"/>
            </w:pPr>
            <w:r>
              <w:t>Service Name</w:t>
            </w:r>
          </w:p>
        </w:tc>
        <w:tc>
          <w:tcPr>
            <w:tcW w:w="1727" w:type="dxa"/>
            <w:tcBorders>
              <w:top w:val="single" w:sz="6" w:space="0" w:color="auto"/>
              <w:left w:val="single" w:sz="6" w:space="0" w:color="auto"/>
              <w:bottom w:val="single" w:sz="6" w:space="0" w:color="auto"/>
              <w:right w:val="single" w:sz="6" w:space="0" w:color="auto"/>
            </w:tcBorders>
            <w:shd w:val="clear" w:color="auto" w:fill="C0C0C0"/>
            <w:hideMark/>
          </w:tcPr>
          <w:p w14:paraId="7F415094" w14:textId="77777777" w:rsidR="00B547AE" w:rsidRDefault="00B547AE">
            <w:pPr>
              <w:pStyle w:val="TAH"/>
            </w:pPr>
            <w:r>
              <w:t>Description</w:t>
            </w:r>
          </w:p>
        </w:tc>
        <w:tc>
          <w:tcPr>
            <w:tcW w:w="2698" w:type="dxa"/>
            <w:tcBorders>
              <w:top w:val="single" w:sz="6" w:space="0" w:color="auto"/>
              <w:left w:val="single" w:sz="6" w:space="0" w:color="auto"/>
              <w:bottom w:val="single" w:sz="6" w:space="0" w:color="auto"/>
              <w:right w:val="single" w:sz="6" w:space="0" w:color="auto"/>
            </w:tcBorders>
            <w:shd w:val="clear" w:color="auto" w:fill="C0C0C0"/>
            <w:hideMark/>
          </w:tcPr>
          <w:p w14:paraId="07BD48E9" w14:textId="77777777" w:rsidR="00B547AE" w:rsidRDefault="00B547AE">
            <w:pPr>
              <w:pStyle w:val="TAH"/>
            </w:pPr>
            <w:r>
              <w:t>Service Operations</w:t>
            </w:r>
          </w:p>
        </w:tc>
        <w:tc>
          <w:tcPr>
            <w:tcW w:w="1747" w:type="dxa"/>
            <w:tcBorders>
              <w:top w:val="single" w:sz="6" w:space="0" w:color="auto"/>
              <w:left w:val="single" w:sz="6" w:space="0" w:color="auto"/>
              <w:bottom w:val="single" w:sz="6" w:space="0" w:color="auto"/>
              <w:right w:val="single" w:sz="6" w:space="0" w:color="auto"/>
            </w:tcBorders>
            <w:shd w:val="clear" w:color="auto" w:fill="C0C0C0"/>
            <w:hideMark/>
          </w:tcPr>
          <w:p w14:paraId="03A2D1F7" w14:textId="77777777" w:rsidR="00B547AE" w:rsidRDefault="00B547AE">
            <w:pPr>
              <w:pStyle w:val="TAH"/>
            </w:pPr>
            <w:r>
              <w:t>Operation</w:t>
            </w:r>
          </w:p>
          <w:p w14:paraId="185D9081" w14:textId="77777777" w:rsidR="00B547AE" w:rsidRDefault="00B547AE">
            <w:pPr>
              <w:pStyle w:val="TAH"/>
            </w:pPr>
            <w:r>
              <w:t>Semantics</w:t>
            </w:r>
          </w:p>
        </w:tc>
        <w:tc>
          <w:tcPr>
            <w:tcW w:w="1534" w:type="dxa"/>
            <w:tcBorders>
              <w:top w:val="single" w:sz="6" w:space="0" w:color="auto"/>
              <w:left w:val="single" w:sz="6" w:space="0" w:color="auto"/>
              <w:bottom w:val="single" w:sz="6" w:space="0" w:color="auto"/>
              <w:right w:val="single" w:sz="6" w:space="0" w:color="auto"/>
            </w:tcBorders>
            <w:shd w:val="clear" w:color="auto" w:fill="C0C0C0"/>
            <w:hideMark/>
          </w:tcPr>
          <w:p w14:paraId="587D58F0" w14:textId="77777777" w:rsidR="00B547AE" w:rsidRDefault="00B547AE">
            <w:pPr>
              <w:pStyle w:val="TAH"/>
            </w:pPr>
            <w:r>
              <w:t>Example Consumer(s)</w:t>
            </w:r>
          </w:p>
        </w:tc>
      </w:tr>
      <w:tr w:rsidR="00B547AE" w14:paraId="2BBF16D2" w14:textId="77777777" w:rsidTr="00B547AE">
        <w:tc>
          <w:tcPr>
            <w:tcW w:w="2149" w:type="dxa"/>
            <w:vMerge w:val="restart"/>
            <w:tcBorders>
              <w:top w:val="single" w:sz="6" w:space="0" w:color="auto"/>
              <w:left w:val="single" w:sz="6" w:space="0" w:color="auto"/>
              <w:bottom w:val="single" w:sz="6" w:space="0" w:color="auto"/>
              <w:right w:val="single" w:sz="6" w:space="0" w:color="auto"/>
            </w:tcBorders>
            <w:hideMark/>
          </w:tcPr>
          <w:p w14:paraId="6893734E" w14:textId="77777777" w:rsidR="00B547AE" w:rsidRDefault="00B547AE">
            <w:pPr>
              <w:pStyle w:val="TAL"/>
            </w:pPr>
            <w:proofErr w:type="spellStart"/>
            <w:r>
              <w:rPr>
                <w:rFonts w:cs="Arial"/>
                <w:szCs w:val="18"/>
              </w:rPr>
              <w:t>Naanf_AKMA</w:t>
            </w:r>
            <w:proofErr w:type="spellEnd"/>
          </w:p>
        </w:tc>
        <w:tc>
          <w:tcPr>
            <w:tcW w:w="1727" w:type="dxa"/>
            <w:vMerge w:val="restart"/>
            <w:tcBorders>
              <w:top w:val="single" w:sz="6" w:space="0" w:color="auto"/>
              <w:left w:val="single" w:sz="6" w:space="0" w:color="auto"/>
              <w:bottom w:val="single" w:sz="6" w:space="0" w:color="auto"/>
              <w:right w:val="single" w:sz="6" w:space="0" w:color="auto"/>
            </w:tcBorders>
            <w:hideMark/>
          </w:tcPr>
          <w:p w14:paraId="7BBB6EEB" w14:textId="77777777" w:rsidR="00B547AE" w:rsidRDefault="00B547AE">
            <w:pPr>
              <w:pStyle w:val="TAL"/>
            </w:pPr>
            <w:r>
              <w:t xml:space="preserve">This service enables the NF service consumers to request the </w:t>
            </w:r>
            <w:proofErr w:type="spellStart"/>
            <w:r>
              <w:t>AAnF</w:t>
            </w:r>
            <w:proofErr w:type="spellEnd"/>
            <w:r>
              <w:t xml:space="preserve"> to store the AKMA related key material or get the AKMA Application Key information from the </w:t>
            </w:r>
            <w:proofErr w:type="spellStart"/>
            <w:r>
              <w:t>AAnF</w:t>
            </w:r>
            <w:proofErr w:type="spellEnd"/>
            <w:r>
              <w:t>.</w:t>
            </w:r>
          </w:p>
        </w:tc>
        <w:tc>
          <w:tcPr>
            <w:tcW w:w="2698" w:type="dxa"/>
            <w:tcBorders>
              <w:top w:val="single" w:sz="6" w:space="0" w:color="auto"/>
              <w:left w:val="single" w:sz="6" w:space="0" w:color="auto"/>
              <w:bottom w:val="single" w:sz="6" w:space="0" w:color="auto"/>
              <w:right w:val="single" w:sz="6" w:space="0" w:color="auto"/>
            </w:tcBorders>
            <w:hideMark/>
          </w:tcPr>
          <w:p w14:paraId="609B29AD" w14:textId="77777777" w:rsidR="00B547AE" w:rsidRDefault="00B547AE">
            <w:pPr>
              <w:pStyle w:val="TAL"/>
            </w:pPr>
            <w:proofErr w:type="spellStart"/>
            <w:r>
              <w:t>AnchorKey_Register</w:t>
            </w:r>
            <w:proofErr w:type="spellEnd"/>
          </w:p>
        </w:tc>
        <w:tc>
          <w:tcPr>
            <w:tcW w:w="1747" w:type="dxa"/>
            <w:tcBorders>
              <w:top w:val="single" w:sz="6" w:space="0" w:color="auto"/>
              <w:left w:val="single" w:sz="6" w:space="0" w:color="auto"/>
              <w:bottom w:val="single" w:sz="6" w:space="0" w:color="auto"/>
              <w:right w:val="single" w:sz="6" w:space="0" w:color="auto"/>
            </w:tcBorders>
            <w:hideMark/>
          </w:tcPr>
          <w:p w14:paraId="3B9AB8E0"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39B339D9" w14:textId="77777777" w:rsidR="00B547AE" w:rsidRDefault="00B547AE">
            <w:pPr>
              <w:pStyle w:val="TAL"/>
            </w:pPr>
            <w:r>
              <w:rPr>
                <w:lang w:val="en-US"/>
              </w:rPr>
              <w:t>AUSF</w:t>
            </w:r>
          </w:p>
        </w:tc>
      </w:tr>
      <w:tr w:rsidR="00B547AE" w14:paraId="2B3B3A88"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CDB39B9"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425A54"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4990267A" w14:textId="77777777" w:rsidR="00B547AE" w:rsidRDefault="00B547AE">
            <w:pPr>
              <w:pStyle w:val="TAL"/>
            </w:pPr>
            <w:proofErr w:type="spellStart"/>
            <w:r>
              <w:t>ApplicationKey_Get</w:t>
            </w:r>
            <w:proofErr w:type="spellEnd"/>
          </w:p>
        </w:tc>
        <w:tc>
          <w:tcPr>
            <w:tcW w:w="1747" w:type="dxa"/>
            <w:tcBorders>
              <w:top w:val="single" w:sz="6" w:space="0" w:color="auto"/>
              <w:left w:val="single" w:sz="6" w:space="0" w:color="auto"/>
              <w:bottom w:val="single" w:sz="6" w:space="0" w:color="auto"/>
              <w:right w:val="single" w:sz="6" w:space="0" w:color="auto"/>
            </w:tcBorders>
            <w:hideMark/>
          </w:tcPr>
          <w:p w14:paraId="3A20E79E"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1B627550" w14:textId="77777777" w:rsidR="00B547AE" w:rsidRDefault="00B547AE">
            <w:pPr>
              <w:pStyle w:val="TAL"/>
            </w:pPr>
            <w:r>
              <w:t>AF, NEF</w:t>
            </w:r>
          </w:p>
        </w:tc>
      </w:tr>
      <w:tr w:rsidR="00B547AE" w14:paraId="63471141"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A413D4A"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3D8F71B"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458C9BA1" w14:textId="77777777" w:rsidR="00B547AE" w:rsidRDefault="00B547AE">
            <w:pPr>
              <w:pStyle w:val="TAL"/>
            </w:pPr>
            <w:r>
              <w:t>Notify</w:t>
            </w:r>
          </w:p>
        </w:tc>
        <w:tc>
          <w:tcPr>
            <w:tcW w:w="1747" w:type="dxa"/>
            <w:tcBorders>
              <w:top w:val="single" w:sz="6" w:space="0" w:color="auto"/>
              <w:left w:val="single" w:sz="6" w:space="0" w:color="auto"/>
              <w:bottom w:val="single" w:sz="6" w:space="0" w:color="auto"/>
              <w:right w:val="single" w:sz="6" w:space="0" w:color="auto"/>
            </w:tcBorders>
            <w:hideMark/>
          </w:tcPr>
          <w:p w14:paraId="3E3B3AA4"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0145868A" w14:textId="77777777" w:rsidR="00B547AE" w:rsidRDefault="00B547AE">
            <w:pPr>
              <w:pStyle w:val="TAL"/>
            </w:pPr>
            <w:r>
              <w:t>AF, NEF</w:t>
            </w:r>
          </w:p>
        </w:tc>
      </w:tr>
      <w:tr w:rsidR="00B547AE" w14:paraId="4B85CCB8"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86DE280"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971F6A"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tcPr>
          <w:p w14:paraId="429D1A52" w14:textId="77777777" w:rsidR="00B547AE" w:rsidRDefault="00B547AE">
            <w:pPr>
              <w:pStyle w:val="TAL"/>
            </w:pPr>
            <w:proofErr w:type="spellStart"/>
            <w:r>
              <w:t>ApplicationKey_AnonUser_Get</w:t>
            </w:r>
            <w:proofErr w:type="spellEnd"/>
          </w:p>
          <w:p w14:paraId="20079C73" w14:textId="77777777" w:rsidR="00B547AE" w:rsidRDefault="00B547AE">
            <w:pPr>
              <w:pStyle w:val="TAL"/>
            </w:pPr>
          </w:p>
          <w:p w14:paraId="5F09A764" w14:textId="77777777" w:rsidR="00B547AE" w:rsidRDefault="00B547AE">
            <w:pPr>
              <w:pStyle w:val="TAL"/>
            </w:pPr>
            <w:r>
              <w:t>(NOTE 2)</w:t>
            </w:r>
          </w:p>
        </w:tc>
        <w:tc>
          <w:tcPr>
            <w:tcW w:w="1747" w:type="dxa"/>
            <w:tcBorders>
              <w:top w:val="single" w:sz="6" w:space="0" w:color="auto"/>
              <w:left w:val="single" w:sz="6" w:space="0" w:color="auto"/>
              <w:bottom w:val="single" w:sz="6" w:space="0" w:color="auto"/>
              <w:right w:val="single" w:sz="6" w:space="0" w:color="auto"/>
            </w:tcBorders>
            <w:hideMark/>
          </w:tcPr>
          <w:p w14:paraId="10678956"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6F0C7232" w14:textId="77777777" w:rsidR="00B547AE" w:rsidRDefault="00B547AE">
            <w:pPr>
              <w:pStyle w:val="TAL"/>
            </w:pPr>
            <w:r>
              <w:t>AF</w:t>
            </w:r>
          </w:p>
        </w:tc>
      </w:tr>
      <w:tr w:rsidR="00B547AE" w14:paraId="216CA63F"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70B7FB0"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F2E82C4"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765B6E65" w14:textId="77777777" w:rsidR="00B547AE" w:rsidRDefault="00B547AE">
            <w:pPr>
              <w:pStyle w:val="TAL"/>
            </w:pPr>
            <w:proofErr w:type="spellStart"/>
            <w:r>
              <w:rPr>
                <w:lang w:val="en-US"/>
              </w:rPr>
              <w:t>ContextRemove</w:t>
            </w:r>
            <w:proofErr w:type="spellEnd"/>
          </w:p>
        </w:tc>
        <w:tc>
          <w:tcPr>
            <w:tcW w:w="1747" w:type="dxa"/>
            <w:tcBorders>
              <w:top w:val="single" w:sz="6" w:space="0" w:color="auto"/>
              <w:left w:val="single" w:sz="6" w:space="0" w:color="auto"/>
              <w:bottom w:val="single" w:sz="6" w:space="0" w:color="auto"/>
              <w:right w:val="single" w:sz="6" w:space="0" w:color="auto"/>
            </w:tcBorders>
            <w:hideMark/>
          </w:tcPr>
          <w:p w14:paraId="2CA706B0"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1EB85A4B" w14:textId="06E1E034" w:rsidR="00B547AE" w:rsidRDefault="00B547AE">
            <w:pPr>
              <w:pStyle w:val="TAL"/>
            </w:pPr>
            <w:r>
              <w:t>OAM</w:t>
            </w:r>
          </w:p>
        </w:tc>
      </w:tr>
      <w:tr w:rsidR="00B547AE" w14:paraId="41EAAABE" w14:textId="77777777" w:rsidTr="00B547AE">
        <w:tc>
          <w:tcPr>
            <w:tcW w:w="9855" w:type="dxa"/>
            <w:gridSpan w:val="5"/>
            <w:tcBorders>
              <w:top w:val="single" w:sz="6" w:space="0" w:color="auto"/>
              <w:left w:val="single" w:sz="6" w:space="0" w:color="auto"/>
              <w:bottom w:val="single" w:sz="6" w:space="0" w:color="auto"/>
              <w:right w:val="single" w:sz="6" w:space="0" w:color="auto"/>
            </w:tcBorders>
            <w:hideMark/>
          </w:tcPr>
          <w:p w14:paraId="60327ECD" w14:textId="77777777" w:rsidR="00B547AE" w:rsidRDefault="00B547AE">
            <w:pPr>
              <w:pStyle w:val="TAN"/>
            </w:pPr>
            <w:r>
              <w:t>NOTE 1:</w:t>
            </w:r>
            <w:r>
              <w:tab/>
              <w:t xml:space="preserve">The service corresponds to the </w:t>
            </w:r>
            <w:proofErr w:type="spellStart"/>
            <w:r>
              <w:t>Naanf_AKMA</w:t>
            </w:r>
            <w:proofErr w:type="spellEnd"/>
            <w:r>
              <w:t xml:space="preserve"> service as defined in 3GPP TS 33.535 [14].</w:t>
            </w:r>
          </w:p>
          <w:p w14:paraId="0C3755FE" w14:textId="77777777" w:rsidR="00B547AE" w:rsidRDefault="00B547AE">
            <w:pPr>
              <w:pStyle w:val="TAN"/>
            </w:pPr>
            <w:r>
              <w:t>NOTE 2:</w:t>
            </w:r>
            <w:r>
              <w:tab/>
              <w:t xml:space="preserve">The </w:t>
            </w:r>
            <w:proofErr w:type="spellStart"/>
            <w:r>
              <w:t>ApplicationKey_AnonUser_Get</w:t>
            </w:r>
            <w:proofErr w:type="spellEnd"/>
            <w:r>
              <w:t xml:space="preserve"> service operation is defined reusing the </w:t>
            </w:r>
            <w:proofErr w:type="spellStart"/>
            <w:r>
              <w:t>ApplicationKey_Get</w:t>
            </w:r>
            <w:proofErr w:type="spellEnd"/>
            <w:r>
              <w:t xml:space="preserve"> service operation.</w:t>
            </w:r>
          </w:p>
        </w:tc>
      </w:tr>
    </w:tbl>
    <w:p w14:paraId="60EC5FCB" w14:textId="77777777" w:rsidR="00CA23E7" w:rsidRPr="00B547AE" w:rsidRDefault="00CA23E7">
      <w:pPr>
        <w:rPr>
          <w:lang w:val="en-US" w:eastAsia="zh-CN"/>
        </w:rPr>
      </w:pPr>
    </w:p>
    <w:p w14:paraId="6723E4AE" w14:textId="44C8E23E" w:rsidR="00CA23E7" w:rsidRDefault="008B3039">
      <w:r>
        <w:lastRenderedPageBreak/>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proofErr w:type="spellStart"/>
            <w:r>
              <w:rPr>
                <w:rFonts w:ascii="Arial" w:hAnsi="Arial" w:cs="Arial"/>
                <w:b/>
                <w:sz w:val="18"/>
                <w:szCs w:val="18"/>
              </w:rPr>
              <w:t>apiName</w:t>
            </w:r>
            <w:proofErr w:type="spellEnd"/>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proofErr w:type="spellStart"/>
            <w:r>
              <w:rPr>
                <w:rFonts w:ascii="Arial" w:hAnsi="Arial" w:cs="Arial"/>
                <w:sz w:val="18"/>
                <w:szCs w:val="18"/>
              </w:rPr>
              <w:t>Naanf_AKMA</w:t>
            </w:r>
            <w:proofErr w:type="spellEnd"/>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 xml:space="preserve">API for </w:t>
            </w:r>
            <w:proofErr w:type="spellStart"/>
            <w:r>
              <w:rPr>
                <w:rFonts w:ascii="Arial" w:hAnsi="Arial" w:cs="Arial"/>
                <w:sz w:val="18"/>
                <w:szCs w:val="18"/>
              </w:rPr>
              <w:t>Naanf_AKMA</w:t>
            </w:r>
            <w:proofErr w:type="spellEnd"/>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proofErr w:type="spellStart"/>
            <w:r>
              <w:rPr>
                <w:rFonts w:ascii="Arial" w:hAnsi="Arial" w:cs="Arial"/>
                <w:sz w:val="18"/>
                <w:szCs w:val="18"/>
              </w:rPr>
              <w:t>naanf-akma</w:t>
            </w:r>
            <w:proofErr w:type="spellEnd"/>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 xml:space="preserve">A.2 </w:t>
            </w:r>
            <w:proofErr w:type="spellStart"/>
            <w:r w:rsidR="00745863">
              <w:rPr>
                <w:rFonts w:ascii="Arial" w:hAnsi="Arial" w:cs="Arial"/>
                <w:sz w:val="18"/>
                <w:szCs w:val="18"/>
              </w:rPr>
              <w:t>Naanf_AKMA</w:t>
            </w:r>
            <w:proofErr w:type="spellEnd"/>
            <w:r w:rsidR="00745863">
              <w:rPr>
                <w:rFonts w:ascii="Arial" w:hAnsi="Arial" w:cs="Arial"/>
                <w:sz w:val="18"/>
                <w:szCs w:val="18"/>
              </w:rPr>
              <w:t xml:space="preserve">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190" w:name="_Toc510696587"/>
      <w:bookmarkStart w:id="191" w:name="_Toc35971379"/>
      <w:bookmarkStart w:id="192" w:name="_Toc36812110"/>
      <w:bookmarkStart w:id="193" w:name="_Toc66224208"/>
      <w:bookmarkStart w:id="194" w:name="_Toc66440512"/>
      <w:bookmarkStart w:id="195" w:name="_Toc70541231"/>
      <w:bookmarkStart w:id="196" w:name="_Toc83233907"/>
      <w:bookmarkStart w:id="197" w:name="_Toc85526823"/>
      <w:bookmarkStart w:id="198" w:name="_Toc88659459"/>
      <w:bookmarkStart w:id="199" w:name="_Toc88832370"/>
      <w:bookmarkStart w:id="200" w:name="_Toc90660257"/>
      <w:bookmarkStart w:id="201" w:name="_Toc97194383"/>
      <w:bookmarkStart w:id="202" w:name="_Toc112964096"/>
      <w:bookmarkStart w:id="203" w:name="_Toc122117253"/>
      <w:bookmarkStart w:id="204" w:name="_Toc138689876"/>
      <w:bookmarkStart w:id="205" w:name="_Toc151747733"/>
      <w:bookmarkStart w:id="206" w:name="_Toc185508990"/>
      <w:bookmarkStart w:id="207" w:name="_Toc200963862"/>
      <w:bookmarkStart w:id="208" w:name="_Toc207833796"/>
      <w:r>
        <w:t>4.2</w:t>
      </w:r>
      <w:r>
        <w:tab/>
      </w:r>
      <w:proofErr w:type="spellStart"/>
      <w:r>
        <w:t>Naanf_AKMA</w:t>
      </w:r>
      <w:proofErr w:type="spellEnd"/>
      <w:r>
        <w:t xml:space="preserve"> Service</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19812AED" w14:textId="77777777" w:rsidR="00CA23E7" w:rsidRDefault="00745863">
      <w:pPr>
        <w:pStyle w:val="31"/>
      </w:pPr>
      <w:bookmarkStart w:id="209" w:name="_Toc510696588"/>
      <w:bookmarkStart w:id="210" w:name="_Toc35971380"/>
      <w:bookmarkStart w:id="211" w:name="_Toc36812111"/>
      <w:bookmarkStart w:id="212" w:name="_Toc66224209"/>
      <w:bookmarkStart w:id="213" w:name="_Toc66440513"/>
      <w:bookmarkStart w:id="214" w:name="_Toc70541232"/>
      <w:bookmarkStart w:id="215" w:name="_Toc83233908"/>
      <w:bookmarkStart w:id="216" w:name="_Toc85526824"/>
      <w:bookmarkStart w:id="217" w:name="_Toc88659460"/>
      <w:bookmarkStart w:id="218" w:name="_Toc88832371"/>
      <w:bookmarkStart w:id="219" w:name="_Toc90660258"/>
      <w:bookmarkStart w:id="220" w:name="_Toc97194384"/>
      <w:bookmarkStart w:id="221" w:name="_Toc112964097"/>
      <w:bookmarkStart w:id="222" w:name="_Toc122117254"/>
      <w:bookmarkStart w:id="223" w:name="_Toc138689877"/>
      <w:bookmarkStart w:id="224" w:name="_Toc151747734"/>
      <w:bookmarkStart w:id="225" w:name="_Toc185508991"/>
      <w:bookmarkStart w:id="226" w:name="_Toc200963863"/>
      <w:bookmarkStart w:id="227" w:name="_Toc207833797"/>
      <w:r>
        <w:t>4.2.1</w:t>
      </w:r>
      <w:r>
        <w:tab/>
        <w:t>Service Description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0B5875E8" w14:textId="2978EE50" w:rsidR="00CA23E7" w:rsidRDefault="00745863">
      <w:pPr>
        <w:pStyle w:val="41"/>
        <w:rPr>
          <w:lang w:eastAsia="zh-CN"/>
        </w:rPr>
      </w:pPr>
      <w:bookmarkStart w:id="228" w:name="_Toc497209567"/>
      <w:bookmarkStart w:id="229" w:name="_Toc66224210"/>
      <w:bookmarkStart w:id="230" w:name="_Toc66440514"/>
      <w:bookmarkStart w:id="231" w:name="_Toc70541233"/>
      <w:bookmarkStart w:id="232" w:name="_Toc83233909"/>
      <w:bookmarkStart w:id="233" w:name="_Toc85526825"/>
      <w:bookmarkStart w:id="234" w:name="_Toc88659461"/>
      <w:bookmarkStart w:id="235" w:name="_Toc88832372"/>
      <w:bookmarkStart w:id="236" w:name="_Toc90660259"/>
      <w:bookmarkStart w:id="237" w:name="_Toc97194385"/>
      <w:bookmarkStart w:id="238" w:name="_Toc112964098"/>
      <w:bookmarkStart w:id="239" w:name="_Toc122117255"/>
      <w:bookmarkStart w:id="240" w:name="_Toc138689878"/>
      <w:bookmarkStart w:id="241" w:name="_Toc151747735"/>
      <w:bookmarkStart w:id="242" w:name="_Toc185508992"/>
      <w:bookmarkStart w:id="243" w:name="_Toc200963864"/>
      <w:bookmarkStart w:id="244" w:name="_Toc207833798"/>
      <w:r>
        <w:t>4.2.</w:t>
      </w:r>
      <w:r>
        <w:rPr>
          <w:lang w:eastAsia="zh-CN"/>
        </w:rPr>
        <w:t>1.1</w:t>
      </w:r>
      <w:r>
        <w:tab/>
      </w:r>
      <w:r>
        <w:rPr>
          <w:lang w:eastAsia="zh-CN"/>
        </w:rPr>
        <w:t>Overview</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29B6FC69" w14:textId="77777777" w:rsidR="002278FA" w:rsidRDefault="002278FA" w:rsidP="002278FA">
      <w:bookmarkStart w:id="245" w:name="_Toc66224211"/>
      <w:bookmarkStart w:id="246" w:name="_Toc66440515"/>
      <w:bookmarkStart w:id="247" w:name="_Toc70541234"/>
      <w:bookmarkStart w:id="248" w:name="_Toc83233910"/>
      <w:bookmarkStart w:id="249" w:name="_Toc85526826"/>
      <w:bookmarkStart w:id="250" w:name="_Toc88659462"/>
      <w:bookmarkStart w:id="251" w:name="_Toc88832373"/>
      <w:bookmarkStart w:id="252" w:name="_Toc90660260"/>
      <w:bookmarkStart w:id="253" w:name="_Toc97194386"/>
      <w:bookmarkStart w:id="254" w:name="_Toc112964099"/>
      <w:bookmarkStart w:id="255" w:name="_Toc122117256"/>
      <w:bookmarkStart w:id="256" w:name="_Toc138689879"/>
      <w:bookmarkStart w:id="257" w:name="_Toc151747736"/>
      <w:bookmarkStart w:id="258" w:name="_Toc185508993"/>
      <w:r>
        <w:t xml:space="preserve">The </w:t>
      </w:r>
      <w:proofErr w:type="spellStart"/>
      <w:r>
        <w:t>Naanf_AKMA</w:t>
      </w:r>
      <w:proofErr w:type="spellEnd"/>
      <w:r>
        <w:t>, as defined in 3GPP TS 33.535 [14] is provided by the AKMA Anchor Function (</w:t>
      </w:r>
      <w:r>
        <w:rPr>
          <w:lang w:eastAsia="zh-CN"/>
        </w:rPr>
        <w:t>A</w:t>
      </w:r>
      <w:proofErr w:type="spellStart"/>
      <w:r>
        <w:rPr>
          <w:lang w:val="en-US"/>
        </w:rPr>
        <w:t>AnF</w:t>
      </w:r>
      <w:proofErr w:type="spellEnd"/>
      <w:r>
        <w:t>).</w:t>
      </w:r>
    </w:p>
    <w:p w14:paraId="6BFE1E03" w14:textId="77777777" w:rsidR="002278FA" w:rsidRDefault="002278FA" w:rsidP="002278FA">
      <w:r>
        <w:t>This service:</w:t>
      </w:r>
    </w:p>
    <w:p w14:paraId="0ED23914" w14:textId="77777777" w:rsidR="002278FA" w:rsidRDefault="002278FA" w:rsidP="002278FA">
      <w:pPr>
        <w:pStyle w:val="B1"/>
      </w:pPr>
      <w:r>
        <w:t>-</w:t>
      </w:r>
      <w:r>
        <w:tab/>
        <w:t>allows consumer NFs to store the AKMA related key material.</w:t>
      </w:r>
    </w:p>
    <w:p w14:paraId="31E45B9B" w14:textId="77777777" w:rsidR="002278FA" w:rsidRDefault="002278FA" w:rsidP="002278FA">
      <w:pPr>
        <w:pStyle w:val="B1"/>
      </w:pPr>
      <w:r>
        <w:t>-</w:t>
      </w:r>
      <w:r>
        <w:tab/>
        <w:t>allows consumer NFs and the AFs to request the AKMA Application Key information for the UE.</w:t>
      </w:r>
    </w:p>
    <w:p w14:paraId="209B0AA6" w14:textId="77777777" w:rsidR="002278FA" w:rsidRDefault="002278FA" w:rsidP="002278FA">
      <w:pPr>
        <w:pStyle w:val="B1"/>
      </w:pPr>
      <w:r>
        <w:t>-</w:t>
      </w:r>
      <w:r>
        <w:tab/>
        <w:t xml:space="preserve">allows the </w:t>
      </w:r>
      <w:proofErr w:type="spellStart"/>
      <w:r>
        <w:t>AAnF</w:t>
      </w:r>
      <w:proofErr w:type="spellEnd"/>
      <w:r>
        <w:t xml:space="preserve"> to </w:t>
      </w:r>
      <w:r w:rsidRPr="00BA0FBF">
        <w:t>notify a previously subscribed NF service consumer on AKMA service disablement</w:t>
      </w:r>
      <w:r>
        <w:t>.</w:t>
      </w:r>
    </w:p>
    <w:p w14:paraId="70E3A7AD" w14:textId="77777777" w:rsidR="00CA23E7" w:rsidRDefault="00745863">
      <w:pPr>
        <w:pStyle w:val="41"/>
        <w:rPr>
          <w:lang w:eastAsia="zh-CN"/>
        </w:rPr>
      </w:pPr>
      <w:bookmarkStart w:id="259" w:name="_Toc200963865"/>
      <w:bookmarkStart w:id="260" w:name="_Toc207833799"/>
      <w:r>
        <w:rPr>
          <w:lang w:eastAsia="zh-CN"/>
        </w:rPr>
        <w:t>4.2.1.2</w:t>
      </w:r>
      <w:r>
        <w:rPr>
          <w:lang w:eastAsia="zh-CN"/>
        </w:rPr>
        <w:tab/>
        <w:t>Service Architecture</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 xml:space="preserve">The </w:t>
      </w:r>
      <w:proofErr w:type="spellStart"/>
      <w:r>
        <w:rPr>
          <w:lang w:eastAsia="zh-CN"/>
        </w:rPr>
        <w:t>Naanf_AKMA</w:t>
      </w:r>
      <w:proofErr w:type="spellEnd"/>
      <w:r>
        <w:rPr>
          <w:lang w:eastAsia="zh-CN"/>
        </w:rPr>
        <w:t xml:space="preserve"> service is part of the </w:t>
      </w:r>
      <w:proofErr w:type="spellStart"/>
      <w:r>
        <w:rPr>
          <w:lang w:eastAsia="zh-CN"/>
        </w:rPr>
        <w:t>Naanf</w:t>
      </w:r>
      <w:proofErr w:type="spellEnd"/>
      <w:r>
        <w:rPr>
          <w:lang w:eastAsia="zh-CN"/>
        </w:rPr>
        <w:t xml:space="preserve"> service-based interface exhibited by the </w:t>
      </w:r>
      <w:proofErr w:type="spellStart"/>
      <w:r>
        <w:rPr>
          <w:lang w:eastAsia="zh-CN"/>
        </w:rPr>
        <w:t>AAnF</w:t>
      </w:r>
      <w:proofErr w:type="spellEnd"/>
      <w:r>
        <w:rPr>
          <w:lang w:eastAsia="zh-CN"/>
        </w:rPr>
        <w:t>.</w:t>
      </w:r>
    </w:p>
    <w:p w14:paraId="0CDF8F8B" w14:textId="77777777" w:rsidR="00CA23E7" w:rsidRDefault="00745863">
      <w:r>
        <w:t xml:space="preserve">Known consumers of the </w:t>
      </w:r>
      <w:proofErr w:type="spellStart"/>
      <w:r>
        <w:t>Naanf_AKMA</w:t>
      </w:r>
      <w:proofErr w:type="spellEnd"/>
      <w:r>
        <w:t xml:space="preserve"> service are:</w:t>
      </w:r>
    </w:p>
    <w:p w14:paraId="77929040" w14:textId="77777777" w:rsidR="00CA23E7" w:rsidRDefault="00745863">
      <w:pPr>
        <w:pStyle w:val="B1"/>
      </w:pPr>
      <w:r>
        <w:t>-</w:t>
      </w:r>
      <w:r>
        <w:tab/>
      </w:r>
      <w:proofErr w:type="spellStart"/>
      <w:r>
        <w:t>AUthentication</w:t>
      </w:r>
      <w:proofErr w:type="spellEnd"/>
      <w:r>
        <w:t xml:space="preserve"> Server Function (AUSF) </w:t>
      </w:r>
    </w:p>
    <w:p w14:paraId="4CB4CF66" w14:textId="77777777" w:rsidR="00CA23E7" w:rsidRDefault="00745863">
      <w:pPr>
        <w:pStyle w:val="B1"/>
      </w:pPr>
      <w:r>
        <w:t>-</w:t>
      </w:r>
      <w:r>
        <w:tab/>
        <w:t>Application Function (AF)</w:t>
      </w:r>
    </w:p>
    <w:p w14:paraId="7F6EE22F" w14:textId="77777777" w:rsidR="00B547AE" w:rsidRDefault="00B547AE" w:rsidP="00B547AE">
      <w:pPr>
        <w:pStyle w:val="B1"/>
      </w:pPr>
      <w:bookmarkStart w:id="261" w:name="_Toc34228180"/>
      <w:bookmarkStart w:id="262" w:name="_Toc36041583"/>
      <w:bookmarkStart w:id="263" w:name="_Toc36041739"/>
      <w:bookmarkStart w:id="264" w:name="_Toc44680176"/>
      <w:bookmarkStart w:id="265" w:name="_Toc45134773"/>
      <w:bookmarkStart w:id="266" w:name="_Toc49583658"/>
      <w:bookmarkStart w:id="267" w:name="_Toc51764095"/>
      <w:bookmarkStart w:id="268" w:name="_Toc58838770"/>
      <w:bookmarkStart w:id="269" w:name="_Toc59020085"/>
      <w:bookmarkStart w:id="270" w:name="_Toc59020172"/>
      <w:bookmarkStart w:id="271" w:name="_Toc66224212"/>
      <w:bookmarkStart w:id="272" w:name="_Toc66440516"/>
      <w:bookmarkStart w:id="273" w:name="_Toc70541235"/>
      <w:bookmarkStart w:id="274" w:name="_Toc83233911"/>
      <w:bookmarkStart w:id="275" w:name="_Toc85526827"/>
      <w:bookmarkStart w:id="276" w:name="_Toc88659463"/>
      <w:bookmarkStart w:id="277" w:name="_Toc88832374"/>
      <w:bookmarkStart w:id="278" w:name="_Toc90660261"/>
      <w:bookmarkStart w:id="279" w:name="_Toc97194387"/>
      <w:bookmarkStart w:id="280" w:name="_Toc112964100"/>
      <w:bookmarkStart w:id="281" w:name="_Toc122117257"/>
      <w:bookmarkStart w:id="282" w:name="_Toc138689880"/>
      <w:bookmarkStart w:id="283" w:name="_Toc151747737"/>
      <w:bookmarkStart w:id="284" w:name="_Toc185508994"/>
      <w:bookmarkStart w:id="285" w:name="_Toc200963866"/>
      <w:bookmarkStart w:id="286" w:name="_Toc510696589"/>
      <w:bookmarkStart w:id="287" w:name="_Toc35971381"/>
      <w:bookmarkStart w:id="288" w:name="_Toc36812112"/>
      <w:r>
        <w:t>-</w:t>
      </w:r>
      <w:r>
        <w:tab/>
        <w:t xml:space="preserve">Network Exposure Function (NEF) </w:t>
      </w:r>
    </w:p>
    <w:p w14:paraId="5BE81491" w14:textId="77777777" w:rsidR="00B547AE" w:rsidRDefault="00B547AE" w:rsidP="00B547AE">
      <w:pPr>
        <w:pStyle w:val="B1"/>
      </w:pPr>
      <w:r>
        <w:t>-</w:t>
      </w:r>
      <w:r>
        <w:tab/>
        <w:t>Operation, Administration, and Maintenance (OAM)</w:t>
      </w:r>
    </w:p>
    <w:p w14:paraId="7169E34D" w14:textId="2262E842" w:rsidR="00B547AE" w:rsidRDefault="00B547AE" w:rsidP="00B547AE">
      <w:pPr>
        <w:pStyle w:val="TH"/>
      </w:pPr>
      <w:r>
        <w:rPr>
          <w:rFonts w:eastAsia="宋体"/>
          <w:noProof/>
        </w:rPr>
        <w:object w:dxaOrig="5888" w:dyaOrig="2858" w14:anchorId="5B39B7A1">
          <v:shape id="_x0000_i1026" type="#_x0000_t75" alt="" style="width:294.75pt;height:143.25pt" o:ole="">
            <v:imagedata r:id="rId13" o:title=""/>
          </v:shape>
          <o:OLEObject Type="Embed" ProgID="Visio.Drawing.15" ShapeID="_x0000_i1026" DrawAspect="Content" ObjectID="_1819633581" r:id="rId14"/>
        </w:object>
      </w:r>
    </w:p>
    <w:p w14:paraId="0641FF02" w14:textId="77777777" w:rsidR="00B547AE" w:rsidRDefault="00B547AE" w:rsidP="00B547AE">
      <w:pPr>
        <w:pStyle w:val="TH"/>
      </w:pPr>
    </w:p>
    <w:p w14:paraId="2CE090EC" w14:textId="77777777" w:rsidR="00B547AE" w:rsidRDefault="00B547AE" w:rsidP="00B547AE">
      <w:pPr>
        <w:pStyle w:val="TF"/>
      </w:pPr>
      <w:r>
        <w:t>Figure 4.2.1.2-1</w:t>
      </w:r>
      <w:r>
        <w:rPr>
          <w:lang w:eastAsia="zh-CN"/>
        </w:rPr>
        <w:t>:</w:t>
      </w:r>
      <w:r>
        <w:t xml:space="preserve"> Reference Architecture for the </w:t>
      </w:r>
      <w:proofErr w:type="spellStart"/>
      <w:r>
        <w:t>Naanf_AKMA</w:t>
      </w:r>
      <w:proofErr w:type="spellEnd"/>
      <w:r>
        <w:t xml:space="preserve"> Service; SBI representation</w:t>
      </w:r>
    </w:p>
    <w:p w14:paraId="3E24731E" w14:textId="4B2CAD26" w:rsidR="00B547AE" w:rsidRDefault="00B547AE" w:rsidP="00B547AE">
      <w:pPr>
        <w:pStyle w:val="TH"/>
        <w:rPr>
          <w:lang w:val="en-US" w:eastAsia="zh-CN"/>
        </w:rPr>
      </w:pPr>
      <w:r>
        <w:rPr>
          <w:noProof/>
          <w:lang w:val="en-US" w:eastAsia="zh-CN"/>
        </w:rPr>
        <w:lastRenderedPageBreak/>
        <w:drawing>
          <wp:inline distT="0" distB="0" distL="0" distR="0" wp14:anchorId="50467F68" wp14:editId="018E4D00">
            <wp:extent cx="6122035" cy="15640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035" cy="1564005"/>
                    </a:xfrm>
                    <a:prstGeom prst="rect">
                      <a:avLst/>
                    </a:prstGeom>
                    <a:noFill/>
                    <a:ln>
                      <a:noFill/>
                    </a:ln>
                  </pic:spPr>
                </pic:pic>
              </a:graphicData>
            </a:graphic>
          </wp:inline>
        </w:drawing>
      </w:r>
      <w:r>
        <w:rPr>
          <w:rFonts w:ascii="Aptos" w:hAnsi="Aptos"/>
          <w:b w:val="0"/>
          <w:kern w:val="2"/>
          <w:sz w:val="24"/>
          <w:szCs w:val="24"/>
          <w:lang w:val="en-US" w:eastAsia="zh-CN"/>
          <w14:ligatures w14:val="standardContextual"/>
        </w:rPr>
        <w:object w:dxaOrig="5963" w:dyaOrig="2663" w14:anchorId="3B9287C2">
          <v:shape id="_x0000_i1027" type="#_x0000_t75" style="width:298.5pt;height:133.5pt" o:ole="">
            <v:imagedata r:id="rId16" o:title=""/>
          </v:shape>
          <o:OLEObject Type="Embed" ProgID="Visio.Drawing.15" ShapeID="_x0000_i1027" DrawAspect="Content" ObjectID="_1819633582" r:id="rId17"/>
        </w:object>
      </w:r>
    </w:p>
    <w:p w14:paraId="17612762" w14:textId="77777777" w:rsidR="00B547AE" w:rsidRDefault="00B547AE" w:rsidP="00B547AE">
      <w:pPr>
        <w:pStyle w:val="TF"/>
        <w:rPr>
          <w:lang w:eastAsia="zh-CN"/>
        </w:rPr>
      </w:pPr>
      <w:r>
        <w:t xml:space="preserve">Figure 4.2.1.2-2: Reference Architecture for the </w:t>
      </w:r>
      <w:proofErr w:type="spellStart"/>
      <w:r>
        <w:t>Naanf_AKMA</w:t>
      </w:r>
      <w:proofErr w:type="spellEnd"/>
      <w:r>
        <w:t xml:space="preserve"> Service; reference point representation</w:t>
      </w:r>
    </w:p>
    <w:p w14:paraId="109776CF" w14:textId="77777777" w:rsidR="00CA23E7" w:rsidRDefault="00745863">
      <w:pPr>
        <w:pStyle w:val="41"/>
        <w:rPr>
          <w:noProof/>
          <w:lang w:eastAsia="zh-CN"/>
        </w:rPr>
      </w:pPr>
      <w:bookmarkStart w:id="289" w:name="_Toc207833800"/>
      <w:r>
        <w:rPr>
          <w:noProof/>
        </w:rPr>
        <w:t>4.2.1.3</w:t>
      </w:r>
      <w:r>
        <w:rPr>
          <w:noProof/>
        </w:rPr>
        <w:tab/>
      </w:r>
      <w:r>
        <w:rPr>
          <w:noProof/>
          <w:lang w:eastAsia="zh-CN"/>
        </w:rPr>
        <w:t>Network Functions</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9"/>
    </w:p>
    <w:p w14:paraId="1DB5A1EB" w14:textId="77777777" w:rsidR="00CA23E7" w:rsidRDefault="00745863">
      <w:pPr>
        <w:pStyle w:val="51"/>
        <w:rPr>
          <w:noProof/>
          <w:lang w:eastAsia="zh-CN"/>
        </w:rPr>
      </w:pPr>
      <w:bookmarkStart w:id="290" w:name="_Toc11227396"/>
      <w:bookmarkStart w:id="291" w:name="_Toc18481025"/>
      <w:bookmarkStart w:id="292" w:name="_Toc34228181"/>
      <w:bookmarkStart w:id="293" w:name="_Toc36041584"/>
      <w:bookmarkStart w:id="294" w:name="_Toc36041740"/>
      <w:bookmarkStart w:id="295" w:name="_Toc44680177"/>
      <w:bookmarkStart w:id="296" w:name="_Toc45134774"/>
      <w:bookmarkStart w:id="297" w:name="_Toc49583659"/>
      <w:bookmarkStart w:id="298" w:name="_Toc51764096"/>
      <w:bookmarkStart w:id="299" w:name="_Toc58838771"/>
      <w:bookmarkStart w:id="300" w:name="_Toc59020086"/>
      <w:bookmarkStart w:id="301" w:name="_Toc59020173"/>
      <w:bookmarkStart w:id="302" w:name="_Toc66224213"/>
      <w:bookmarkStart w:id="303" w:name="_Toc66440517"/>
      <w:bookmarkStart w:id="304" w:name="_Toc70541236"/>
      <w:bookmarkStart w:id="305" w:name="_Toc83233912"/>
      <w:bookmarkStart w:id="306" w:name="_Toc85526828"/>
      <w:bookmarkStart w:id="307" w:name="_Toc88659464"/>
      <w:bookmarkStart w:id="308" w:name="_Toc88832375"/>
      <w:bookmarkStart w:id="309" w:name="_Toc90660262"/>
      <w:bookmarkStart w:id="310" w:name="_Toc97194388"/>
      <w:bookmarkStart w:id="311" w:name="_Toc112964101"/>
      <w:bookmarkStart w:id="312" w:name="_Toc122117258"/>
      <w:bookmarkStart w:id="313" w:name="_Toc138689881"/>
      <w:bookmarkStart w:id="314" w:name="_Toc151747738"/>
      <w:bookmarkStart w:id="315" w:name="_Toc185508995"/>
      <w:bookmarkStart w:id="316" w:name="_Toc200963867"/>
      <w:bookmarkStart w:id="317" w:name="_Toc207833801"/>
      <w:r>
        <w:rPr>
          <w:noProof/>
        </w:rPr>
        <w:t>4.2.1.3</w:t>
      </w:r>
      <w:r>
        <w:rPr>
          <w:noProof/>
          <w:lang w:eastAsia="zh-CN"/>
        </w:rPr>
        <w:t>.1</w:t>
      </w:r>
      <w:r>
        <w:rPr>
          <w:noProof/>
        </w:rPr>
        <w:tab/>
      </w:r>
      <w:r>
        <w:t>AKMA Anchor Function</w:t>
      </w:r>
      <w:r>
        <w:rPr>
          <w:noProof/>
          <w:lang w:eastAsia="zh-CN"/>
        </w:rPr>
        <w:t xml:space="preserve"> (AAnF)</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2C3CAE91" w14:textId="77777777" w:rsidR="002278FA" w:rsidRDefault="002278FA" w:rsidP="002278FA">
      <w:pPr>
        <w:rPr>
          <w:lang w:eastAsia="zh-CN"/>
        </w:rPr>
      </w:pPr>
      <w:bookmarkStart w:id="318" w:name="_Toc34228182"/>
      <w:bookmarkStart w:id="319" w:name="_Toc36041585"/>
      <w:bookmarkStart w:id="320" w:name="_Toc36041741"/>
      <w:bookmarkStart w:id="321" w:name="_Toc44680178"/>
      <w:bookmarkStart w:id="322" w:name="_Toc45134775"/>
      <w:bookmarkStart w:id="323" w:name="_Toc49583660"/>
      <w:bookmarkStart w:id="324" w:name="_Toc51764097"/>
      <w:bookmarkStart w:id="325" w:name="_Toc58838772"/>
      <w:bookmarkStart w:id="326" w:name="_Toc59020087"/>
      <w:bookmarkStart w:id="327" w:name="_Toc59020174"/>
      <w:bookmarkStart w:id="328" w:name="_Toc66224214"/>
      <w:bookmarkStart w:id="329" w:name="_Toc66440518"/>
      <w:bookmarkStart w:id="330" w:name="_Toc70541237"/>
      <w:bookmarkStart w:id="331" w:name="_Toc83233913"/>
      <w:bookmarkStart w:id="332" w:name="_Toc85526829"/>
      <w:bookmarkStart w:id="333" w:name="_Toc88659465"/>
      <w:bookmarkStart w:id="334" w:name="_Toc88832376"/>
      <w:bookmarkStart w:id="335" w:name="_Toc90660263"/>
      <w:bookmarkStart w:id="336" w:name="_Toc97194389"/>
      <w:bookmarkStart w:id="337" w:name="_Toc112964102"/>
      <w:bookmarkStart w:id="338" w:name="_Toc122117259"/>
      <w:bookmarkStart w:id="339" w:name="_Toc138689882"/>
      <w:bookmarkStart w:id="340" w:name="_Toc151747739"/>
      <w:bookmarkStart w:id="341" w:name="_Toc185508996"/>
      <w:r>
        <w:rPr>
          <w:lang w:eastAsia="zh-CN"/>
        </w:rPr>
        <w:t>The AKMA Anchor Function (</w:t>
      </w:r>
      <w:proofErr w:type="spellStart"/>
      <w:r>
        <w:rPr>
          <w:lang w:eastAsia="zh-CN"/>
        </w:rPr>
        <w:t>AAnF</w:t>
      </w:r>
      <w:proofErr w:type="spellEnd"/>
      <w:r>
        <w:rPr>
          <w:lang w:eastAsia="zh-CN"/>
        </w:rPr>
        <w:t>) is a functional element</w:t>
      </w:r>
      <w:r w:rsidRPr="005F55AB">
        <w:t xml:space="preserve"> </w:t>
      </w:r>
      <w:r w:rsidRPr="005F55AB">
        <w:rPr>
          <w:lang w:eastAsia="zh-CN"/>
        </w:rPr>
        <w:t>that enables,</w:t>
      </w:r>
      <w:r>
        <w:rPr>
          <w:lang w:eastAsia="zh-CN"/>
        </w:rPr>
        <w:t xml:space="preserve"> as defined in </w:t>
      </w:r>
      <w:r>
        <w:t>3GPP TS 33.535 [14], to</w:t>
      </w:r>
      <w:r>
        <w:rPr>
          <w:lang w:eastAsia="zh-CN"/>
        </w:rPr>
        <w:t>:</w:t>
      </w:r>
    </w:p>
    <w:p w14:paraId="2F01AABF" w14:textId="3546E801" w:rsidR="002278FA" w:rsidRDefault="002278FA" w:rsidP="00B93ABE">
      <w:pPr>
        <w:pStyle w:val="B1"/>
        <w:numPr>
          <w:ilvl w:val="0"/>
          <w:numId w:val="15"/>
        </w:numPr>
        <w:rPr>
          <w:lang w:eastAsia="zh-CN"/>
        </w:rPr>
      </w:pPr>
      <w:r>
        <w:rPr>
          <w:lang w:eastAsia="zh-CN"/>
        </w:rPr>
        <w:t>store the AKMA Anchor Key (</w:t>
      </w:r>
      <w:r>
        <w:t>K</w:t>
      </w:r>
      <w:r>
        <w:rPr>
          <w:vertAlign w:val="subscript"/>
        </w:rPr>
        <w:t>AKMA</w:t>
      </w:r>
      <w:r>
        <w:rPr>
          <w:lang w:eastAsia="zh-CN"/>
        </w:rPr>
        <w:t>), A-KID for AKMA service, which is received from the AUSF after the UE completes a successful 5G primary authentication;</w:t>
      </w:r>
    </w:p>
    <w:p w14:paraId="6E003275" w14:textId="1096721A" w:rsidR="002278FA" w:rsidRDefault="002278FA" w:rsidP="00B93ABE">
      <w:pPr>
        <w:pStyle w:val="B1"/>
        <w:numPr>
          <w:ilvl w:val="0"/>
          <w:numId w:val="15"/>
        </w:numPr>
        <w:rPr>
          <w:lang w:eastAsia="zh-CN"/>
        </w:rPr>
      </w:pPr>
      <w:r>
        <w:rPr>
          <w:lang w:eastAsia="zh-CN"/>
        </w:rPr>
        <w:t>generate the key material to be used between the UE and the Application Function (AF) and maintains the UE AKMA context; and</w:t>
      </w:r>
    </w:p>
    <w:p w14:paraId="189CA0E0" w14:textId="108361B5" w:rsidR="002278FA" w:rsidRDefault="002278FA" w:rsidP="00B93ABE">
      <w:pPr>
        <w:pStyle w:val="B1"/>
        <w:numPr>
          <w:ilvl w:val="0"/>
          <w:numId w:val="15"/>
        </w:numPr>
        <w:rPr>
          <w:i/>
          <w:lang w:eastAsia="zh-CN"/>
        </w:rPr>
      </w:pPr>
      <w:r>
        <w:rPr>
          <w:lang w:eastAsia="zh-CN"/>
        </w:rPr>
        <w:t>notify a previously subscribed NF service consumer on AKMA service disablement.</w:t>
      </w:r>
    </w:p>
    <w:p w14:paraId="22FA9F4F" w14:textId="77777777" w:rsidR="00CA23E7" w:rsidRDefault="00745863">
      <w:pPr>
        <w:pStyle w:val="51"/>
        <w:rPr>
          <w:noProof/>
          <w:lang w:eastAsia="zh-CN"/>
        </w:rPr>
      </w:pPr>
      <w:bookmarkStart w:id="342" w:name="_Toc200963868"/>
      <w:bookmarkStart w:id="343" w:name="_Toc207833802"/>
      <w:r>
        <w:rPr>
          <w:noProof/>
        </w:rPr>
        <w:t>4.2.1.3</w:t>
      </w:r>
      <w:r>
        <w:rPr>
          <w:noProof/>
          <w:lang w:eastAsia="zh-CN"/>
        </w:rPr>
        <w:t>.2</w:t>
      </w:r>
      <w:r>
        <w:rPr>
          <w:noProof/>
        </w:rPr>
        <w:tab/>
      </w:r>
      <w:r>
        <w:rPr>
          <w:noProof/>
          <w:lang w:eastAsia="zh-CN"/>
        </w:rPr>
        <w:t>NF Service Consumers</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69B599D6" w14:textId="77777777" w:rsidR="002278FA" w:rsidRDefault="002278FA" w:rsidP="002278FA">
      <w:pPr>
        <w:rPr>
          <w:lang w:val="en-US"/>
        </w:rPr>
      </w:pPr>
      <w:bookmarkStart w:id="344" w:name="_Toc66224215"/>
      <w:bookmarkStart w:id="345" w:name="_Toc66440519"/>
      <w:bookmarkStart w:id="346" w:name="_Toc70541238"/>
      <w:bookmarkStart w:id="347" w:name="_Toc83233914"/>
      <w:bookmarkStart w:id="348" w:name="_Toc85526830"/>
      <w:bookmarkStart w:id="349" w:name="_Toc88659466"/>
      <w:bookmarkStart w:id="350" w:name="_Toc88832377"/>
      <w:bookmarkStart w:id="351" w:name="_Toc90660264"/>
      <w:bookmarkStart w:id="352" w:name="_Toc97194390"/>
      <w:bookmarkStart w:id="353" w:name="_Toc112964103"/>
      <w:bookmarkStart w:id="354" w:name="_Toc122117260"/>
      <w:bookmarkStart w:id="355" w:name="_Toc138689883"/>
      <w:bookmarkStart w:id="356" w:name="_Toc151747740"/>
      <w:bookmarkStart w:id="357" w:name="_Toc185508997"/>
      <w:r>
        <w:rPr>
          <w:lang w:val="en-US"/>
        </w:rPr>
        <w:t>The known NF service consumers are as follows:</w:t>
      </w:r>
    </w:p>
    <w:p w14:paraId="6852EF85" w14:textId="77777777" w:rsidR="00B547AE" w:rsidRDefault="00B547AE" w:rsidP="00B547AE">
      <w:bookmarkStart w:id="358" w:name="_Toc200963869"/>
      <w:r>
        <w:rPr>
          <w:noProof/>
        </w:rPr>
        <w:t xml:space="preserve">The </w:t>
      </w:r>
      <w:proofErr w:type="spellStart"/>
      <w:r>
        <w:t>AUthentication</w:t>
      </w:r>
      <w:proofErr w:type="spellEnd"/>
      <w:r>
        <w:t xml:space="preserve"> Server Function (AUSF):</w:t>
      </w:r>
    </w:p>
    <w:p w14:paraId="50BBA26C" w14:textId="4774FCC0" w:rsidR="00B547AE" w:rsidRDefault="00B547AE" w:rsidP="00B547AE">
      <w:pPr>
        <w:pStyle w:val="B1"/>
      </w:pPr>
      <w:r>
        <w:t>-</w:t>
      </w:r>
      <w:r>
        <w:tab/>
      </w:r>
      <w:r>
        <w:rPr>
          <w:rFonts w:eastAsia="微软雅黑"/>
          <w:lang w:eastAsia="zh-CN"/>
        </w:rPr>
        <w:t xml:space="preserve">provides the </w:t>
      </w:r>
      <w:r>
        <w:rPr>
          <w:rFonts w:eastAsia="微软雅黑"/>
        </w:rPr>
        <w:t xml:space="preserve">AKMA key material of the UE to the </w:t>
      </w:r>
      <w:proofErr w:type="spellStart"/>
      <w:r>
        <w:rPr>
          <w:rFonts w:eastAsia="微软雅黑"/>
        </w:rPr>
        <w:t>AAnF</w:t>
      </w:r>
      <w:proofErr w:type="spellEnd"/>
      <w:r>
        <w:rPr>
          <w:rFonts w:eastAsia="微软雅黑"/>
        </w:rPr>
        <w:t>.</w:t>
      </w:r>
    </w:p>
    <w:p w14:paraId="4952F2A9" w14:textId="77777777" w:rsidR="00B547AE" w:rsidRDefault="00B547AE" w:rsidP="00B547AE">
      <w:r>
        <w:rPr>
          <w:noProof/>
        </w:rPr>
        <w:t xml:space="preserve">The </w:t>
      </w:r>
      <w:r>
        <w:t>Network Exposure Function (NEF):</w:t>
      </w:r>
    </w:p>
    <w:p w14:paraId="0E3406AE" w14:textId="77777777" w:rsidR="00B547AE" w:rsidRDefault="00B547AE" w:rsidP="00B547AE">
      <w:pPr>
        <w:pStyle w:val="B1"/>
      </w:pPr>
      <w:r>
        <w:t>-</w:t>
      </w:r>
      <w:r>
        <w:tab/>
      </w:r>
      <w:r>
        <w:rPr>
          <w:rFonts w:eastAsia="微软雅黑"/>
        </w:rPr>
        <w:t xml:space="preserve">enables and </w:t>
      </w:r>
      <w:r>
        <w:t xml:space="preserve">authorizes </w:t>
      </w:r>
      <w:r>
        <w:rPr>
          <w:rFonts w:eastAsia="微软雅黑"/>
        </w:rPr>
        <w:t xml:space="preserve">the external AF accessing AKMA service and forwards the request towards the </w:t>
      </w:r>
      <w:proofErr w:type="spellStart"/>
      <w:r>
        <w:rPr>
          <w:rFonts w:eastAsia="微软雅黑"/>
        </w:rPr>
        <w:t>AAnF</w:t>
      </w:r>
      <w:proofErr w:type="spellEnd"/>
      <w:r>
        <w:t>;</w:t>
      </w:r>
    </w:p>
    <w:p w14:paraId="7CF0E70C" w14:textId="77777777" w:rsidR="00B547AE" w:rsidRDefault="00B547AE" w:rsidP="00B547AE">
      <w:pPr>
        <w:pStyle w:val="B1"/>
      </w:pPr>
      <w:r>
        <w:t>-</w:t>
      </w:r>
      <w:r>
        <w:tab/>
      </w:r>
      <w:r>
        <w:rPr>
          <w:rFonts w:eastAsia="微软雅黑"/>
        </w:rPr>
        <w:t xml:space="preserve">performs the </w:t>
      </w:r>
      <w:proofErr w:type="spellStart"/>
      <w:r>
        <w:rPr>
          <w:rFonts w:eastAsia="微软雅黑"/>
        </w:rPr>
        <w:t>AAnF</w:t>
      </w:r>
      <w:proofErr w:type="spellEnd"/>
      <w:r>
        <w:rPr>
          <w:rFonts w:eastAsia="微软雅黑"/>
        </w:rPr>
        <w:t xml:space="preserve"> selection</w:t>
      </w:r>
      <w:r>
        <w:t>.</w:t>
      </w:r>
    </w:p>
    <w:p w14:paraId="40DCAD26" w14:textId="77777777" w:rsidR="00B547AE" w:rsidRDefault="00B547AE" w:rsidP="00B547AE">
      <w:r>
        <w:rPr>
          <w:noProof/>
        </w:rPr>
        <w:t xml:space="preserve">The </w:t>
      </w:r>
      <w:r>
        <w:t>Application Function (AF):</w:t>
      </w:r>
    </w:p>
    <w:p w14:paraId="6CEB52F5" w14:textId="77777777" w:rsidR="00B547AE" w:rsidRDefault="00B547AE" w:rsidP="00B547AE">
      <w:pPr>
        <w:pStyle w:val="B1"/>
      </w:pPr>
      <w:r>
        <w:t>-</w:t>
      </w:r>
      <w:r>
        <w:tab/>
      </w:r>
      <w:r>
        <w:rPr>
          <w:rFonts w:eastAsia="微软雅黑"/>
        </w:rPr>
        <w:t xml:space="preserve">requests for AKMA Application Key from the </w:t>
      </w:r>
      <w:proofErr w:type="spellStart"/>
      <w:r>
        <w:rPr>
          <w:rFonts w:eastAsia="微软雅黑"/>
        </w:rPr>
        <w:t>AAnF</w:t>
      </w:r>
      <w:proofErr w:type="spellEnd"/>
      <w:r>
        <w:t>;</w:t>
      </w:r>
    </w:p>
    <w:p w14:paraId="1ADA7E23" w14:textId="77777777" w:rsidR="00B547AE" w:rsidRDefault="00B547AE" w:rsidP="00B547AE">
      <w:pPr>
        <w:pStyle w:val="B1"/>
      </w:pPr>
      <w:r>
        <w:t>-</w:t>
      </w:r>
      <w:r>
        <w:tab/>
      </w:r>
      <w:r>
        <w:rPr>
          <w:rFonts w:eastAsia="微软雅黑"/>
          <w:lang w:eastAsia="zh-CN"/>
        </w:rPr>
        <w:t>shall be authenticated and authorized by the operator network before receiving the K</w:t>
      </w:r>
      <w:r>
        <w:rPr>
          <w:rFonts w:eastAsia="微软雅黑"/>
          <w:vertAlign w:val="subscript"/>
          <w:lang w:eastAsia="zh-CN"/>
        </w:rPr>
        <w:t>AF</w:t>
      </w:r>
      <w:r>
        <w:rPr>
          <w:rFonts w:eastAsia="微软雅黑"/>
          <w:lang w:eastAsia="zh-CN"/>
        </w:rPr>
        <w:t xml:space="preserve"> from the </w:t>
      </w:r>
      <w:proofErr w:type="spellStart"/>
      <w:r>
        <w:rPr>
          <w:rFonts w:eastAsia="微软雅黑"/>
          <w:lang w:eastAsia="zh-CN"/>
        </w:rPr>
        <w:t>AAnF</w:t>
      </w:r>
      <w:proofErr w:type="spellEnd"/>
      <w:r>
        <w:t>;</w:t>
      </w:r>
    </w:p>
    <w:p w14:paraId="4B25C561" w14:textId="77777777" w:rsidR="00B547AE" w:rsidRDefault="00B547AE" w:rsidP="00B547AE">
      <w:pPr>
        <w:pStyle w:val="B1"/>
        <w:rPr>
          <w:rFonts w:eastAsia="微软雅黑"/>
          <w:lang w:eastAsia="zh-CN"/>
        </w:rPr>
      </w:pPr>
      <w:r>
        <w:t>-</w:t>
      </w:r>
      <w:r>
        <w:tab/>
      </w:r>
      <w:r>
        <w:rPr>
          <w:rFonts w:eastAsia="微软雅黑"/>
        </w:rPr>
        <w:t xml:space="preserve">performs the </w:t>
      </w:r>
      <w:proofErr w:type="spellStart"/>
      <w:r>
        <w:rPr>
          <w:rFonts w:eastAsia="微软雅黑"/>
        </w:rPr>
        <w:t>AAnF</w:t>
      </w:r>
      <w:proofErr w:type="spellEnd"/>
      <w:r>
        <w:rPr>
          <w:rFonts w:eastAsia="微软雅黑"/>
        </w:rPr>
        <w:t xml:space="preserve"> selection if the AF </w:t>
      </w:r>
      <w:r>
        <w:rPr>
          <w:rFonts w:eastAsia="微软雅黑"/>
          <w:lang w:eastAsia="zh-CN"/>
        </w:rPr>
        <w:t>located inside the operator's network.</w:t>
      </w:r>
    </w:p>
    <w:p w14:paraId="0311EAB7" w14:textId="77777777" w:rsidR="00B547AE" w:rsidRDefault="00B547AE" w:rsidP="00B547AE">
      <w:pPr>
        <w:rPr>
          <w:rFonts w:eastAsia="宋体"/>
        </w:rPr>
      </w:pPr>
      <w:r>
        <w:t>The Operation, Administration, and Maintenance (OAM):</w:t>
      </w:r>
    </w:p>
    <w:p w14:paraId="6166251A" w14:textId="77777777" w:rsidR="00B547AE" w:rsidRDefault="00B547AE" w:rsidP="00B547AE">
      <w:pPr>
        <w:pStyle w:val="B1"/>
      </w:pPr>
      <w:r>
        <w:t>-</w:t>
      </w:r>
      <w:r>
        <w:tab/>
        <w:t xml:space="preserve">deletes the AKMA </w:t>
      </w:r>
      <w:r>
        <w:rPr>
          <w:rFonts w:eastAsia="微软雅黑"/>
        </w:rPr>
        <w:t xml:space="preserve">key material of the UE from the </w:t>
      </w:r>
      <w:proofErr w:type="spellStart"/>
      <w:r>
        <w:rPr>
          <w:rFonts w:eastAsia="微软雅黑"/>
        </w:rPr>
        <w:t>AAnF</w:t>
      </w:r>
      <w:proofErr w:type="spellEnd"/>
      <w:r>
        <w:rPr>
          <w:rFonts w:eastAsia="微软雅黑"/>
        </w:rPr>
        <w:t>.</w:t>
      </w:r>
    </w:p>
    <w:p w14:paraId="28F7FF0E" w14:textId="77777777" w:rsidR="00CA23E7" w:rsidRDefault="00745863">
      <w:pPr>
        <w:pStyle w:val="31"/>
      </w:pPr>
      <w:bookmarkStart w:id="359" w:name="_Toc207833803"/>
      <w:r>
        <w:lastRenderedPageBreak/>
        <w:t>4.2.2</w:t>
      </w:r>
      <w:r>
        <w:tab/>
        <w:t>Service Operations</w:t>
      </w:r>
      <w:bookmarkEnd w:id="286"/>
      <w:bookmarkEnd w:id="287"/>
      <w:bookmarkEnd w:id="288"/>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788E2488" w14:textId="77777777" w:rsidR="00D61C52" w:rsidRDefault="00D61C52" w:rsidP="00D61C52">
      <w:pPr>
        <w:pStyle w:val="41"/>
      </w:pPr>
      <w:bookmarkStart w:id="360" w:name="_Toc138689884"/>
      <w:bookmarkStart w:id="361" w:name="_Toc151747741"/>
      <w:bookmarkStart w:id="362" w:name="_Toc185508998"/>
      <w:bookmarkStart w:id="363" w:name="_Toc200963870"/>
      <w:bookmarkStart w:id="364" w:name="_Toc207833804"/>
      <w:bookmarkStart w:id="365" w:name="_Toc510696590"/>
      <w:bookmarkStart w:id="366" w:name="_Toc35971382"/>
      <w:bookmarkStart w:id="367" w:name="_Toc36812113"/>
      <w:bookmarkStart w:id="368" w:name="_Toc66224216"/>
      <w:bookmarkStart w:id="369" w:name="_Toc66440520"/>
      <w:bookmarkStart w:id="370" w:name="_Toc70541239"/>
      <w:bookmarkStart w:id="371" w:name="_Toc83233915"/>
      <w:bookmarkStart w:id="372" w:name="_Toc85526831"/>
      <w:bookmarkStart w:id="373" w:name="_Toc88659467"/>
      <w:bookmarkStart w:id="374" w:name="_Toc88832378"/>
      <w:bookmarkStart w:id="375" w:name="_Toc90660265"/>
      <w:bookmarkStart w:id="376" w:name="_Toc97194391"/>
      <w:bookmarkStart w:id="377" w:name="_Toc112964104"/>
      <w:bookmarkStart w:id="378" w:name="_Toc122117261"/>
      <w:bookmarkStart w:id="379" w:name="_Toc510696591"/>
      <w:bookmarkStart w:id="380" w:name="_Toc35971383"/>
      <w:bookmarkStart w:id="381" w:name="_Toc36812114"/>
      <w:bookmarkStart w:id="382" w:name="_Toc66224217"/>
      <w:bookmarkStart w:id="383" w:name="_Toc66440521"/>
      <w:bookmarkStart w:id="384" w:name="_Toc70541240"/>
      <w:bookmarkStart w:id="385" w:name="_Toc83233916"/>
      <w:bookmarkStart w:id="386" w:name="_Toc85526832"/>
      <w:bookmarkStart w:id="387" w:name="_Toc88659468"/>
      <w:bookmarkStart w:id="388" w:name="_Toc88832379"/>
      <w:bookmarkStart w:id="389" w:name="_Toc90660266"/>
      <w:bookmarkStart w:id="390" w:name="_Toc97194392"/>
      <w:bookmarkStart w:id="391" w:name="_Toc112964105"/>
      <w:bookmarkStart w:id="392" w:name="_Toc122117262"/>
      <w:r>
        <w:t>4.2.2.1</w:t>
      </w:r>
      <w:r>
        <w:tab/>
        <w:t>Introduction</w:t>
      </w:r>
      <w:bookmarkEnd w:id="360"/>
      <w:bookmarkEnd w:id="361"/>
      <w:bookmarkEnd w:id="362"/>
      <w:bookmarkEnd w:id="363"/>
      <w:bookmarkEnd w:id="364"/>
    </w:p>
    <w:p w14:paraId="5CDBFA82" w14:textId="77777777" w:rsidR="00B547AE" w:rsidRDefault="00B547AE" w:rsidP="00B547AE">
      <w:pPr>
        <w:pStyle w:val="TH"/>
        <w:overflowPunct w:val="0"/>
        <w:autoSpaceDE w:val="0"/>
        <w:autoSpaceDN w:val="0"/>
        <w:adjustRightInd w:val="0"/>
        <w:textAlignment w:val="baseline"/>
        <w:rPr>
          <w:rFonts w:eastAsia="MS Mincho"/>
        </w:rPr>
      </w:pPr>
      <w:bookmarkStart w:id="393" w:name="_Toc138689885"/>
      <w:bookmarkStart w:id="394" w:name="_Toc151747742"/>
      <w:bookmarkStart w:id="395" w:name="_Toc185508999"/>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r>
        <w:rPr>
          <w:rFonts w:eastAsia="MS Mincho"/>
        </w:rPr>
        <w:t>Table 4.2.</w:t>
      </w:r>
      <w:r>
        <w:rPr>
          <w:rFonts w:eastAsia="MS Mincho"/>
          <w:lang w:val="en-US"/>
        </w:rPr>
        <w:t>2.1</w:t>
      </w:r>
      <w:r>
        <w:rPr>
          <w:rFonts w:eastAsia="MS Mincho"/>
        </w:rPr>
        <w:t xml:space="preserve">-1: Operations of the </w:t>
      </w:r>
      <w:proofErr w:type="spellStart"/>
      <w:r>
        <w:rPr>
          <w:rFonts w:eastAsia="MS Mincho"/>
        </w:rPr>
        <w:t>Naanf_AKMA</w:t>
      </w:r>
      <w:proofErr w:type="spellEnd"/>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B547AE" w14:paraId="17C82EA4" w14:textId="77777777" w:rsidTr="00B547AE">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E2629E9" w14:textId="77777777" w:rsidR="00B547AE" w:rsidRDefault="00B547AE">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1922C3F0" w14:textId="77777777" w:rsidR="00B547AE" w:rsidRDefault="00B547AE">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5C37E11" w14:textId="77777777" w:rsidR="00B547AE" w:rsidRDefault="00B547AE">
            <w:pPr>
              <w:pStyle w:val="TAH"/>
            </w:pPr>
            <w:r>
              <w:t>Initiated by</w:t>
            </w:r>
          </w:p>
        </w:tc>
      </w:tr>
      <w:tr w:rsidR="00B547AE" w14:paraId="5EF34BE0"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75B20298" w14:textId="77777777" w:rsidR="00B547AE" w:rsidRDefault="00B547AE">
            <w:pPr>
              <w:pStyle w:val="TAL"/>
            </w:pPr>
            <w:proofErr w:type="spellStart"/>
            <w:r>
              <w:t>Naanf_AKMA_AnchorKey_Register</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491A8A30" w14:textId="77777777" w:rsidR="00B547AE" w:rsidRDefault="00B547AE">
            <w:pPr>
              <w:pStyle w:val="TAL"/>
            </w:pPr>
            <w:r>
              <w:t>This service operation is used by an NF to store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1A342EC7" w14:textId="77777777" w:rsidR="00B547AE" w:rsidRDefault="00B547AE">
            <w:pPr>
              <w:pStyle w:val="TAL"/>
            </w:pPr>
            <w:r>
              <w:t>AUSF</w:t>
            </w:r>
          </w:p>
        </w:tc>
      </w:tr>
      <w:tr w:rsidR="00B547AE" w14:paraId="66293DDD"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36B2CA6F" w14:textId="77777777" w:rsidR="00B547AE" w:rsidRDefault="00B547AE">
            <w:pPr>
              <w:pStyle w:val="TAL"/>
            </w:pPr>
            <w:proofErr w:type="spellStart"/>
            <w:r>
              <w:t>Naanf_AKMA_ApplicationKey_Get</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040CDA0C" w14:textId="77777777" w:rsidR="00B547AE" w:rsidRDefault="00B547AE">
            <w:pPr>
              <w:pStyle w:val="TAL"/>
            </w:pPr>
            <w:r>
              <w:t>This service operation is used by an NF to request the AKMA Application Key information for the UE</w:t>
            </w:r>
          </w:p>
        </w:tc>
        <w:tc>
          <w:tcPr>
            <w:tcW w:w="1985" w:type="dxa"/>
            <w:tcBorders>
              <w:top w:val="single" w:sz="6" w:space="0" w:color="auto"/>
              <w:left w:val="single" w:sz="6" w:space="0" w:color="auto"/>
              <w:bottom w:val="single" w:sz="6" w:space="0" w:color="auto"/>
              <w:right w:val="single" w:sz="6" w:space="0" w:color="auto"/>
            </w:tcBorders>
            <w:hideMark/>
          </w:tcPr>
          <w:p w14:paraId="7C15AA0A" w14:textId="77777777" w:rsidR="00B547AE" w:rsidRDefault="00B547AE">
            <w:pPr>
              <w:pStyle w:val="TAL"/>
            </w:pPr>
            <w:r>
              <w:t>NEF, AF</w:t>
            </w:r>
          </w:p>
        </w:tc>
      </w:tr>
      <w:tr w:rsidR="00B547AE" w14:paraId="7E8C3254"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5737276B" w14:textId="77777777" w:rsidR="00B547AE" w:rsidRDefault="00B547AE">
            <w:pPr>
              <w:pStyle w:val="TAL"/>
            </w:pPr>
            <w:proofErr w:type="spellStart"/>
            <w:r>
              <w:t>Naanf_AKMA_ApplicationKey_AnonUser_Get</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79F00F6E" w14:textId="77777777" w:rsidR="00B547AE" w:rsidRDefault="00B547AE">
            <w:pPr>
              <w:pStyle w:val="TAL"/>
            </w:pPr>
            <w:r>
              <w:t>This service operation is used by an AF to request the AKMA Application Key information for the UE when authorized AF are not expected to receive the SUPI of the UE</w:t>
            </w:r>
          </w:p>
        </w:tc>
        <w:tc>
          <w:tcPr>
            <w:tcW w:w="1985" w:type="dxa"/>
            <w:tcBorders>
              <w:top w:val="single" w:sz="6" w:space="0" w:color="auto"/>
              <w:left w:val="single" w:sz="6" w:space="0" w:color="auto"/>
              <w:bottom w:val="single" w:sz="6" w:space="0" w:color="auto"/>
              <w:right w:val="single" w:sz="6" w:space="0" w:color="auto"/>
            </w:tcBorders>
            <w:hideMark/>
          </w:tcPr>
          <w:p w14:paraId="098CEDD1" w14:textId="77777777" w:rsidR="00B547AE" w:rsidRDefault="00B547AE">
            <w:pPr>
              <w:pStyle w:val="TAL"/>
            </w:pPr>
            <w:r>
              <w:t>AF</w:t>
            </w:r>
          </w:p>
        </w:tc>
      </w:tr>
      <w:tr w:rsidR="00B547AE" w14:paraId="5C745A17"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6373C4B0" w14:textId="77777777" w:rsidR="00B547AE" w:rsidRDefault="00B547AE">
            <w:pPr>
              <w:pStyle w:val="TAL"/>
            </w:pPr>
            <w:proofErr w:type="spellStart"/>
            <w:r>
              <w:t>Naanf_AKMA_ContextRemove</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6B4D7DA9" w14:textId="77777777" w:rsidR="00B547AE" w:rsidRDefault="00B547AE">
            <w:pPr>
              <w:pStyle w:val="TAL"/>
            </w:pPr>
            <w:r>
              <w:t>This service operation is used by an NF to delete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16DAA18D" w14:textId="1FC096F8" w:rsidR="00B547AE" w:rsidRDefault="00B547AE">
            <w:pPr>
              <w:pStyle w:val="TAL"/>
            </w:pPr>
            <w:proofErr w:type="gramStart"/>
            <w:r>
              <w:t>e.g.</w:t>
            </w:r>
            <w:proofErr w:type="gramEnd"/>
            <w:r>
              <w:t xml:space="preserve"> OAM</w:t>
            </w:r>
          </w:p>
        </w:tc>
      </w:tr>
      <w:tr w:rsidR="00B547AE" w14:paraId="266B201C"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76B10336" w14:textId="77777777" w:rsidR="00B547AE" w:rsidRDefault="00B547AE">
            <w:pPr>
              <w:pStyle w:val="TAL"/>
            </w:pPr>
            <w:proofErr w:type="spellStart"/>
            <w:r>
              <w:t>Naanf_AKMA_Notify</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7FD52D2B" w14:textId="77777777" w:rsidR="00B547AE" w:rsidRDefault="00B547AE">
            <w:pPr>
              <w:pStyle w:val="TAL"/>
            </w:pPr>
            <w:r>
              <w:t xml:space="preserve">This service operation is used by the </w:t>
            </w:r>
            <w:proofErr w:type="spellStart"/>
            <w:r>
              <w:t>AAnF</w:t>
            </w:r>
            <w:proofErr w:type="spellEnd"/>
            <w:r>
              <w:t xml:space="preserve"> to notify a previously subscribed NF service consumer on AKMA service disablement.</w:t>
            </w:r>
          </w:p>
        </w:tc>
        <w:tc>
          <w:tcPr>
            <w:tcW w:w="1985" w:type="dxa"/>
            <w:tcBorders>
              <w:top w:val="single" w:sz="6" w:space="0" w:color="auto"/>
              <w:left w:val="single" w:sz="6" w:space="0" w:color="auto"/>
              <w:bottom w:val="single" w:sz="6" w:space="0" w:color="auto"/>
              <w:right w:val="single" w:sz="6" w:space="0" w:color="auto"/>
            </w:tcBorders>
            <w:hideMark/>
          </w:tcPr>
          <w:p w14:paraId="3032C2E2" w14:textId="77777777" w:rsidR="00B547AE" w:rsidRDefault="00B547AE">
            <w:pPr>
              <w:pStyle w:val="TAL"/>
            </w:pPr>
            <w:proofErr w:type="spellStart"/>
            <w:r>
              <w:t>AAnF</w:t>
            </w:r>
            <w:proofErr w:type="spellEnd"/>
          </w:p>
        </w:tc>
      </w:tr>
    </w:tbl>
    <w:p w14:paraId="361BEA29" w14:textId="77777777" w:rsidR="002278FA" w:rsidRDefault="002278FA" w:rsidP="002278FA">
      <w:pPr>
        <w:rPr>
          <w:rFonts w:eastAsiaTheme="minorEastAsia"/>
        </w:rPr>
      </w:pPr>
    </w:p>
    <w:p w14:paraId="1DE7220E" w14:textId="77777777" w:rsidR="00CA23E7" w:rsidRDefault="00745863">
      <w:pPr>
        <w:pStyle w:val="41"/>
      </w:pPr>
      <w:bookmarkStart w:id="396" w:name="_Toc200963871"/>
      <w:bookmarkStart w:id="397" w:name="_Toc207833805"/>
      <w:r>
        <w:t>4.2.2.2</w:t>
      </w:r>
      <w:r>
        <w:tab/>
      </w:r>
      <w:bookmarkEnd w:id="379"/>
      <w:bookmarkEnd w:id="380"/>
      <w:bookmarkEnd w:id="381"/>
      <w:proofErr w:type="spellStart"/>
      <w:r>
        <w:t>Naanf_AKMA_AnchorKey_Register</w:t>
      </w:r>
      <w:proofErr w:type="spellEnd"/>
      <w:r>
        <w:t xml:space="preserve"> service operation</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47124056" w14:textId="77777777" w:rsidR="00CA23E7" w:rsidRDefault="00745863">
      <w:pPr>
        <w:pStyle w:val="51"/>
      </w:pPr>
      <w:bookmarkStart w:id="398" w:name="_Toc510696592"/>
      <w:bookmarkStart w:id="399" w:name="_Toc35971384"/>
      <w:bookmarkStart w:id="400" w:name="_Toc36812115"/>
      <w:bookmarkStart w:id="401" w:name="_Toc66224218"/>
      <w:bookmarkStart w:id="402" w:name="_Toc66440522"/>
      <w:bookmarkStart w:id="403" w:name="_Toc70541241"/>
      <w:bookmarkStart w:id="404" w:name="_Toc83233917"/>
      <w:bookmarkStart w:id="405" w:name="_Toc85526833"/>
      <w:bookmarkStart w:id="406" w:name="_Toc88659469"/>
      <w:bookmarkStart w:id="407" w:name="_Toc88832380"/>
      <w:bookmarkStart w:id="408" w:name="_Toc90660267"/>
      <w:bookmarkStart w:id="409" w:name="_Toc97194393"/>
      <w:bookmarkStart w:id="410" w:name="_Toc112964106"/>
      <w:bookmarkStart w:id="411" w:name="_Toc122117263"/>
      <w:bookmarkStart w:id="412" w:name="_Toc138689886"/>
      <w:bookmarkStart w:id="413" w:name="_Toc151747743"/>
      <w:bookmarkStart w:id="414" w:name="_Toc185509000"/>
      <w:bookmarkStart w:id="415" w:name="_Toc200963872"/>
      <w:bookmarkStart w:id="416" w:name="_Toc207833806"/>
      <w:bookmarkStart w:id="417" w:name="_Hlk54815482"/>
      <w:r>
        <w:t>4.2.2.2.1</w:t>
      </w:r>
      <w:r>
        <w:tab/>
        <w:t>General</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223B0780" w14:textId="77777777" w:rsidR="00CA23E7" w:rsidRDefault="00745863">
      <w:r>
        <w:t>The procedures support:</w:t>
      </w:r>
    </w:p>
    <w:p w14:paraId="4D9B6E53" w14:textId="77777777" w:rsidR="00CA23E7" w:rsidRDefault="00745863">
      <w:pPr>
        <w:pStyle w:val="B1"/>
      </w:pPr>
      <w:r>
        <w:t>-</w:t>
      </w:r>
      <w:r>
        <w:tab/>
        <w:t xml:space="preserve">store the AKMA related key material by the NF service consumer to the </w:t>
      </w:r>
      <w:proofErr w:type="spellStart"/>
      <w:r>
        <w:t>AAnF</w:t>
      </w:r>
      <w:proofErr w:type="spellEnd"/>
      <w:r>
        <w:t xml:space="preserve"> as described in 3GPP TS 33.535 [14];</w:t>
      </w:r>
    </w:p>
    <w:p w14:paraId="5EE4422A" w14:textId="77777777" w:rsidR="00CA23E7" w:rsidRDefault="00745863">
      <w:pPr>
        <w:pStyle w:val="51"/>
      </w:pPr>
      <w:bookmarkStart w:id="418" w:name="_Toc510696593"/>
      <w:bookmarkStart w:id="419" w:name="_Toc35971385"/>
      <w:bookmarkStart w:id="420" w:name="_Toc36812116"/>
      <w:bookmarkStart w:id="421" w:name="_Toc66224219"/>
      <w:bookmarkStart w:id="422" w:name="_Toc66440523"/>
      <w:bookmarkStart w:id="423" w:name="_Toc70541242"/>
      <w:bookmarkStart w:id="424" w:name="_Toc83233918"/>
      <w:bookmarkStart w:id="425" w:name="_Toc85526834"/>
      <w:bookmarkStart w:id="426" w:name="_Toc88659470"/>
      <w:bookmarkStart w:id="427" w:name="_Toc88832381"/>
      <w:bookmarkStart w:id="428" w:name="_Toc90660268"/>
      <w:bookmarkStart w:id="429" w:name="_Toc97194394"/>
      <w:bookmarkStart w:id="430" w:name="_Toc112964107"/>
      <w:bookmarkStart w:id="431" w:name="_Toc122117264"/>
      <w:bookmarkStart w:id="432" w:name="_Toc138689887"/>
      <w:bookmarkStart w:id="433" w:name="_Toc151747744"/>
      <w:bookmarkStart w:id="434" w:name="_Toc185509001"/>
      <w:bookmarkStart w:id="435" w:name="_Toc200963873"/>
      <w:bookmarkStart w:id="436" w:name="_Toc207833807"/>
      <w:r>
        <w:t>4.2.2.2.2</w:t>
      </w:r>
      <w:r>
        <w:tab/>
        <w:t>Store the AKMA related key material</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75CB2131" w14:textId="77777777" w:rsidR="00CA23E7" w:rsidRDefault="00745863">
      <w:pPr>
        <w:rPr>
          <w:noProof/>
        </w:rPr>
      </w:pPr>
      <w:r>
        <w:rPr>
          <w:noProof/>
        </w:rPr>
        <w:t>Figure 4.2.2.2.2-1 illustrates the registration of</w:t>
      </w:r>
      <w:r>
        <w:t xml:space="preserve"> AKMA related key material at the </w:t>
      </w:r>
      <w:proofErr w:type="spellStart"/>
      <w:r>
        <w:t>AA</w:t>
      </w:r>
      <w:r>
        <w:rPr>
          <w:lang w:eastAsia="zh-CN"/>
        </w:rPr>
        <w:t>nF</w:t>
      </w:r>
      <w:proofErr w:type="spellEnd"/>
      <w:r>
        <w:rPr>
          <w:noProof/>
        </w:rPr>
        <w:t>.</w:t>
      </w:r>
    </w:p>
    <w:p w14:paraId="0CC55023" w14:textId="77777777" w:rsidR="00CA23E7" w:rsidRDefault="002B1D58">
      <w:pPr>
        <w:pStyle w:val="TH"/>
        <w:rPr>
          <w:noProof/>
        </w:rPr>
      </w:pPr>
      <w:r>
        <w:rPr>
          <w:noProof/>
        </w:rPr>
        <w:object w:dxaOrig="9570" w:dyaOrig="3194" w14:anchorId="640AF5DB">
          <v:shape id="_x0000_i1028" type="#_x0000_t75" alt="" style="width:479.25pt;height:156pt;mso-width-percent:0;mso-height-percent:0;mso-width-percent:0;mso-height-percent:0" o:ole="">
            <v:imagedata r:id="rId18" o:title=""/>
          </v:shape>
          <o:OLEObject Type="Embed" ProgID="Visio.Drawing.11" ShapeID="_x0000_i1028" DrawAspect="Content" ObjectID="_1819633583" r:id="rId19"/>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to the resource URI "{</w:t>
      </w:r>
      <w:proofErr w:type="spellStart"/>
      <w:r>
        <w:rPr>
          <w:lang w:eastAsia="zh-CN"/>
        </w:rPr>
        <w:t>apiRoot</w:t>
      </w:r>
      <w:proofErr w:type="spellEnd"/>
      <w:r>
        <w:rPr>
          <w:lang w:eastAsia="zh-CN"/>
        </w:rPr>
        <w:t>}/</w:t>
      </w:r>
      <w:proofErr w:type="spellStart"/>
      <w:r>
        <w:rPr>
          <w:lang w:eastAsia="zh-CN"/>
        </w:rPr>
        <w:t>naanf-akma</w:t>
      </w:r>
      <w:proofErr w:type="spellEnd"/>
      <w:r>
        <w:rPr>
          <w:lang w:eastAsia="zh-CN"/>
        </w:rPr>
        <w:t>/&lt;</w:t>
      </w:r>
      <w:proofErr w:type="spellStart"/>
      <w:r>
        <w:rPr>
          <w:lang w:eastAsia="zh-CN"/>
        </w:rPr>
        <w:t>apiVersion</w:t>
      </w:r>
      <w:proofErr w:type="spellEnd"/>
      <w:r>
        <w:rPr>
          <w:lang w:eastAsia="zh-CN"/>
        </w:rPr>
        <w:t>&gt;/register-</w:t>
      </w:r>
      <w:proofErr w:type="spellStart"/>
      <w:r>
        <w:rPr>
          <w:lang w:eastAsia="zh-CN"/>
        </w:rPr>
        <w:t>anchorkey</w:t>
      </w:r>
      <w:proofErr w:type="spellEnd"/>
      <w:r>
        <w:rPr>
          <w:lang w:eastAsia="zh-CN"/>
        </w:rPr>
        <w:t xml:space="preserve">"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lastRenderedPageBreak/>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12D362C9" w14:textId="77777777" w:rsidR="00CA23E7" w:rsidRDefault="00745863">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w:t>
      </w:r>
      <w:proofErr w:type="spellStart"/>
      <w:r>
        <w:t>AAnF</w:t>
      </w:r>
      <w:proofErr w:type="spellEnd"/>
      <w:r>
        <w:t xml:space="preserve">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437" w:name="_Toc510696595"/>
      <w:bookmarkStart w:id="438" w:name="_Toc35971387"/>
      <w:bookmarkStart w:id="439" w:name="_Toc36812118"/>
      <w:bookmarkStart w:id="440" w:name="_Toc66224220"/>
      <w:bookmarkStart w:id="441" w:name="_Toc66440524"/>
      <w:bookmarkStart w:id="442" w:name="_Toc70541243"/>
      <w:bookmarkStart w:id="443" w:name="_Toc83233919"/>
      <w:bookmarkStart w:id="444" w:name="_Toc85526835"/>
      <w:bookmarkStart w:id="445" w:name="_Toc88659471"/>
      <w:bookmarkStart w:id="446" w:name="_Toc88832382"/>
      <w:bookmarkStart w:id="447" w:name="_Toc90660269"/>
      <w:bookmarkStart w:id="448" w:name="_Toc97194395"/>
      <w:bookmarkStart w:id="449" w:name="_Toc112964108"/>
      <w:bookmarkStart w:id="450" w:name="_Toc122117265"/>
      <w:bookmarkStart w:id="451" w:name="_Toc138689888"/>
      <w:bookmarkStart w:id="452" w:name="_Toc151747745"/>
      <w:bookmarkStart w:id="453" w:name="_Toc185509002"/>
      <w:bookmarkStart w:id="454" w:name="_Toc200963874"/>
      <w:bookmarkStart w:id="455" w:name="_Toc207833808"/>
      <w:bookmarkEnd w:id="417"/>
      <w:r>
        <w:t>4.2.2.3</w:t>
      </w:r>
      <w:r>
        <w:tab/>
      </w:r>
      <w:bookmarkEnd w:id="437"/>
      <w:bookmarkEnd w:id="438"/>
      <w:bookmarkEnd w:id="439"/>
      <w:proofErr w:type="spellStart"/>
      <w:r>
        <w:t>Naanf_AKMA_ApplicationKey_Get</w:t>
      </w:r>
      <w:proofErr w:type="spellEnd"/>
      <w:r>
        <w:t xml:space="preserve"> service operation</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24142F4B" w14:textId="77777777" w:rsidR="00CA23E7" w:rsidRDefault="00745863">
      <w:pPr>
        <w:pStyle w:val="51"/>
      </w:pPr>
      <w:bookmarkStart w:id="456" w:name="_Toc66224221"/>
      <w:bookmarkStart w:id="457" w:name="_Toc66440525"/>
      <w:bookmarkStart w:id="458" w:name="_Toc70541244"/>
      <w:bookmarkStart w:id="459" w:name="_Toc83233920"/>
      <w:bookmarkStart w:id="460" w:name="_Toc85526836"/>
      <w:bookmarkStart w:id="461" w:name="_Toc88659472"/>
      <w:bookmarkStart w:id="462" w:name="_Toc88832383"/>
      <w:bookmarkStart w:id="463" w:name="_Toc90660270"/>
      <w:bookmarkStart w:id="464" w:name="_Toc97194396"/>
      <w:bookmarkStart w:id="465" w:name="_Toc112964109"/>
      <w:bookmarkStart w:id="466" w:name="_Toc122117266"/>
      <w:bookmarkStart w:id="467" w:name="_Toc138689889"/>
      <w:bookmarkStart w:id="468" w:name="_Toc151747746"/>
      <w:bookmarkStart w:id="469" w:name="_Toc185509003"/>
      <w:bookmarkStart w:id="470" w:name="_Toc200963875"/>
      <w:bookmarkStart w:id="471" w:name="_Toc207833809"/>
      <w:r>
        <w:t>4.2.2.3.1</w:t>
      </w:r>
      <w:r>
        <w:tab/>
        <w:t>General</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35672657" w14:textId="77777777" w:rsidR="00CA23E7" w:rsidRDefault="00745863">
      <w:r>
        <w:t xml:space="preserve">The </w:t>
      </w:r>
      <w:proofErr w:type="spellStart"/>
      <w:r>
        <w:t>Naanf_AKMA_ApplicationKey_Get</w:t>
      </w:r>
      <w:proofErr w:type="spellEnd"/>
      <w:r>
        <w:t xml:space="preserve"> service operation is used by an NF service consumer to request the AKMA Application Key information for the UE.</w:t>
      </w:r>
    </w:p>
    <w:p w14:paraId="5136A621" w14:textId="77777777" w:rsidR="00CA23E7" w:rsidRDefault="00745863">
      <w:pPr>
        <w:pStyle w:val="51"/>
      </w:pPr>
      <w:bookmarkStart w:id="472" w:name="_Toc66224222"/>
      <w:bookmarkStart w:id="473" w:name="_Toc66440526"/>
      <w:bookmarkStart w:id="474" w:name="_Toc70541245"/>
      <w:bookmarkStart w:id="475" w:name="_Toc83233921"/>
      <w:bookmarkStart w:id="476" w:name="_Toc85526837"/>
      <w:bookmarkStart w:id="477" w:name="_Toc88659473"/>
      <w:bookmarkStart w:id="478" w:name="_Toc88832384"/>
      <w:bookmarkStart w:id="479" w:name="_Toc90660271"/>
      <w:bookmarkStart w:id="480" w:name="_Toc97194397"/>
      <w:bookmarkStart w:id="481" w:name="_Toc112964110"/>
      <w:bookmarkStart w:id="482" w:name="_Toc122117267"/>
      <w:bookmarkStart w:id="483" w:name="_Toc138689890"/>
      <w:bookmarkStart w:id="484" w:name="_Toc151747747"/>
      <w:bookmarkStart w:id="485" w:name="_Toc185509004"/>
      <w:bookmarkStart w:id="486" w:name="_Toc200963876"/>
      <w:bookmarkStart w:id="487" w:name="_Toc207833810"/>
      <w:r>
        <w:t>4.2.2.3.2</w:t>
      </w:r>
      <w:r>
        <w:tab/>
        <w:t>AKMA Application Key request</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3890279D" w14:textId="77777777" w:rsidR="00CA23E7" w:rsidRDefault="00745863">
      <w:r>
        <w:t xml:space="preserve">Figure 4.2.2.3.2-1 shows a scenario where the NF service consumer sends a request to the </w:t>
      </w:r>
      <w:proofErr w:type="spellStart"/>
      <w:r>
        <w:t>AAnF</w:t>
      </w:r>
      <w:proofErr w:type="spellEnd"/>
      <w:r>
        <w:t xml:space="preserve"> to request and get the AKMA Application Key information for the UE (as shown in 3GPP TS 33.535 [14]).</w:t>
      </w:r>
    </w:p>
    <w:p w14:paraId="0D4C93E5" w14:textId="77777777" w:rsidR="00CA23E7" w:rsidRDefault="002B1D58">
      <w:pPr>
        <w:pStyle w:val="TH"/>
        <w:rPr>
          <w:lang w:eastAsia="zh-CN"/>
        </w:rPr>
      </w:pPr>
      <w:r>
        <w:rPr>
          <w:noProof/>
        </w:rPr>
        <w:object w:dxaOrig="9570" w:dyaOrig="3194" w14:anchorId="3A7B4BC1">
          <v:shape id="_x0000_i1029" type="#_x0000_t75" alt="" style="width:479.25pt;height:156pt;mso-width-percent:0;mso-height-percent:0;mso-width-percent:0;mso-height-percent:0" o:ole="">
            <v:imagedata r:id="rId20" o:title=""/>
          </v:shape>
          <o:OLEObject Type="Embed" ProgID="Visio.Drawing.11" ShapeID="_x0000_i1029" DrawAspect="Content" ObjectID="_1819633584" r:id="rId21"/>
        </w:object>
      </w:r>
    </w:p>
    <w:p w14:paraId="4DD27435" w14:textId="62137AC7" w:rsidR="00CA23E7" w:rsidRDefault="00F47D61">
      <w:pPr>
        <w:pStyle w:val="TF"/>
      </w:pPr>
      <w:r>
        <w:t>Figure </w:t>
      </w:r>
      <w:r w:rsidR="00745863">
        <w:t>4.2.2.3.2-1: NF service consumer retrieve AKMA Application Key information</w:t>
      </w:r>
    </w:p>
    <w:p w14:paraId="1A8C1FDC" w14:textId="3A92A1E7" w:rsidR="000F6AB4" w:rsidRDefault="00F10824" w:rsidP="000F6AB4">
      <w:bookmarkStart w:id="488" w:name="_Toc85526838"/>
      <w:bookmarkStart w:id="489" w:name="_Toc88659474"/>
      <w:bookmarkStart w:id="490" w:name="_Toc88832385"/>
      <w:bookmarkStart w:id="491" w:name="_Toc90660272"/>
      <w:bookmarkStart w:id="492" w:name="_Toc97194398"/>
      <w:bookmarkStart w:id="493" w:name="_Toc112964111"/>
      <w:bookmarkStart w:id="494" w:name="_Toc122117268"/>
      <w:bookmarkStart w:id="495" w:name="_Toc138689891"/>
      <w:bookmarkStart w:id="496" w:name="_Toc151747748"/>
      <w:r>
        <w:t xml:space="preserve">The NF service consumer shall invoke the </w:t>
      </w:r>
      <w:proofErr w:type="spellStart"/>
      <w:r>
        <w:t>Naanf_AKMA_ApplicationKey_Get</w:t>
      </w:r>
      <w:proofErr w:type="spellEnd"/>
      <w:r>
        <w:t xml:space="preserve">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&gt;/retrieve-</w:t>
      </w:r>
      <w:proofErr w:type="spellStart"/>
      <w:r>
        <w:t>applicationkey</w:t>
      </w:r>
      <w:proofErr w:type="spellEnd"/>
      <w:r>
        <w:t>" as Resource URI, as shown in step 1 of figure 4.2.2.3.2-</w:t>
      </w:r>
      <w:r w:rsidR="000F6AB4">
        <w:t xml:space="preserve">1, and the request body containing the </w:t>
      </w:r>
      <w:proofErr w:type="spellStart"/>
      <w:r w:rsidR="000F6AB4">
        <w:t>AkmaAfKeyRequest</w:t>
      </w:r>
      <w:proofErr w:type="spellEnd"/>
      <w:r w:rsidR="000F6AB4">
        <w:t xml:space="preserve"> data structure</w:t>
      </w:r>
      <w:r w:rsidR="000F6AB4">
        <w:rPr>
          <w:lang w:val="en-US" w:eastAsia="zh-CN"/>
        </w:rPr>
        <w:t>.</w:t>
      </w:r>
    </w:p>
    <w:p w14:paraId="2D8AFC1A" w14:textId="0CAF0242" w:rsidR="00F10824" w:rsidRPr="00394BB0" w:rsidRDefault="00F10824" w:rsidP="00F10824">
      <w:r>
        <w:t xml:space="preserve">If the request corresponds to a </w:t>
      </w:r>
      <w:proofErr w:type="spellStart"/>
      <w:r>
        <w:t>Naanf_AKMA_ApplicationKey_AnonUser_Get</w:t>
      </w:r>
      <w:proofErr w:type="spellEnd"/>
      <w:r>
        <w:t xml:space="preserve"> request, then the </w:t>
      </w:r>
      <w:proofErr w:type="spellStart"/>
      <w:r>
        <w:t>AkmaAfKeyRequest</w:t>
      </w:r>
      <w:proofErr w:type="spellEnd"/>
      <w:r>
        <w:t xml:space="preserve"> shall contain the "</w:t>
      </w:r>
      <w:proofErr w:type="spellStart"/>
      <w:r w:rsidRPr="00466617">
        <w:t>anonInd</w:t>
      </w:r>
      <w:proofErr w:type="spellEnd"/>
      <w:r>
        <w:t>" attribute set to "true".</w:t>
      </w:r>
    </w:p>
    <w:p w14:paraId="47F6303C" w14:textId="77777777" w:rsidR="00F10824" w:rsidRPr="00394BB0" w:rsidRDefault="00F10824" w:rsidP="00F10824">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42F63BA9" w14:textId="77777777" w:rsidR="00F10824" w:rsidRPr="007836EA" w:rsidRDefault="00F10824" w:rsidP="00F10824">
      <w:r w:rsidRPr="00F16DBC">
        <w:rPr>
          <w:lang w:eastAsia="zh-CN"/>
        </w:rPr>
        <w:t xml:space="preserve">The </w:t>
      </w:r>
      <w:proofErr w:type="spellStart"/>
      <w:r w:rsidRPr="00531EF2">
        <w:rPr>
          <w:lang w:eastAsia="zh-CN"/>
        </w:rPr>
        <w:t>AAnF</w:t>
      </w:r>
      <w:proofErr w:type="spellEnd"/>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w:t>
      </w:r>
      <w:proofErr w:type="spellStart"/>
      <w:r w:rsidRPr="0061000E">
        <w:rPr>
          <w:lang w:eastAsia="zh-CN"/>
        </w:rPr>
        <w:t>AAnF</w:t>
      </w:r>
      <w:proofErr w:type="spellEnd"/>
      <w:r w:rsidRPr="0061000E">
        <w:rPr>
          <w:lang w:eastAsia="zh-CN"/>
        </w:rPr>
        <w:t xml:space="preserve">, the </w:t>
      </w:r>
      <w:proofErr w:type="spellStart"/>
      <w:r w:rsidRPr="0061000E">
        <w:rPr>
          <w:lang w:eastAsia="zh-CN"/>
        </w:rPr>
        <w:t>AAnF</w:t>
      </w:r>
      <w:proofErr w:type="spellEnd"/>
      <w:r w:rsidRPr="0061000E">
        <w:rPr>
          <w:lang w:eastAsia="zh-CN"/>
        </w:rPr>
        <w:t xml:space="preserve"> shall</w:t>
      </w:r>
      <w:r>
        <w:rPr>
          <w:lang w:eastAsia="zh-CN"/>
        </w:rPr>
        <w:t xml:space="preserve"> reply with an HTTP "</w:t>
      </w:r>
      <w:r w:rsidRPr="0061000E">
        <w:rPr>
          <w:lang w:eastAsia="zh-CN"/>
        </w:rPr>
        <w:t>403 Forbidden</w:t>
      </w:r>
      <w:r>
        <w:rPr>
          <w:lang w:eastAsia="zh-CN"/>
        </w:rPr>
        <w:t xml:space="preserve">" status code and the response message body including a </w:t>
      </w:r>
      <w:proofErr w:type="spellStart"/>
      <w:r>
        <w:rPr>
          <w:lang w:eastAsia="zh-CN"/>
        </w:rPr>
        <w:t>ProblemDetails</w:t>
      </w:r>
      <w:proofErr w:type="spellEnd"/>
      <w:r>
        <w:rPr>
          <w:lang w:eastAsia="zh-CN"/>
        </w:rPr>
        <w:t xml:space="preserve">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proofErr w:type="spellStart"/>
      <w:r w:rsidRPr="00531EF2">
        <w:rPr>
          <w:lang w:eastAsia="zh-CN"/>
        </w:rPr>
        <w:t>AAnF</w:t>
      </w:r>
      <w:proofErr w:type="spellEnd"/>
      <w:r w:rsidRPr="00F16DBC">
        <w:rPr>
          <w:lang w:eastAsia="zh-CN"/>
        </w:rPr>
        <w:t xml:space="preserve">, the </w:t>
      </w:r>
      <w:proofErr w:type="spellStart"/>
      <w:r w:rsidRPr="00531EF2">
        <w:rPr>
          <w:lang w:eastAsia="zh-CN"/>
        </w:rPr>
        <w:t>AAnF</w:t>
      </w:r>
      <w:proofErr w:type="spellEnd"/>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 xml:space="preserve">request, the </w:t>
      </w:r>
      <w:proofErr w:type="spellStart"/>
      <w:r>
        <w:t>AAnF</w:t>
      </w:r>
      <w:proofErr w:type="spellEnd"/>
      <w:r>
        <w:t xml:space="preserve"> shall respond</w:t>
      </w:r>
      <w:r w:rsidRPr="00394BB0">
        <w:t xml:space="preserve"> </w:t>
      </w:r>
      <w:r>
        <w:t xml:space="preserve">with an HTTP "200 OK" status code and the response message body containing the </w:t>
      </w:r>
      <w:proofErr w:type="spellStart"/>
      <w:r>
        <w:t>AkmaAfKeyData</w:t>
      </w:r>
      <w:proofErr w:type="spellEnd"/>
      <w:r>
        <w:t xml:space="preserve"> data structure</w:t>
      </w:r>
      <w:r w:rsidDel="00394BB0">
        <w:t xml:space="preserve"> </w:t>
      </w:r>
      <w:r>
        <w:t>which shall include:</w:t>
      </w:r>
    </w:p>
    <w:p w14:paraId="08B5BA9F" w14:textId="77777777" w:rsidR="00F10824" w:rsidRDefault="00F10824" w:rsidP="00F10824">
      <w:pPr>
        <w:pStyle w:val="B1"/>
      </w:pPr>
      <w:r>
        <w:t>-</w:t>
      </w:r>
      <w:r>
        <w:tab/>
        <w:t>K</w:t>
      </w:r>
      <w:r>
        <w:rPr>
          <w:vertAlign w:val="subscript"/>
        </w:rPr>
        <w:t>AF</w:t>
      </w:r>
      <w:r>
        <w:t xml:space="preserve"> as "kaf" attribute; </w:t>
      </w:r>
    </w:p>
    <w:p w14:paraId="3EC50827" w14:textId="77777777" w:rsidR="00F10824" w:rsidRDefault="00F10824" w:rsidP="00F10824">
      <w:pPr>
        <w:pStyle w:val="B1"/>
      </w:pPr>
      <w:r>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lastRenderedPageBreak/>
        <w:t>-</w:t>
      </w:r>
      <w:r>
        <w:tab/>
        <w:t>if the "</w:t>
      </w:r>
      <w:proofErr w:type="spellStart"/>
      <w:r>
        <w:t>anonInd</w:t>
      </w:r>
      <w:proofErr w:type="spellEnd"/>
      <w:r>
        <w:t>" attribute was not present in the request or it was present and set to "false", the SUPI within the "</w:t>
      </w:r>
      <w:proofErr w:type="spellStart"/>
      <w:r>
        <w:t>supi</w:t>
      </w:r>
      <w:proofErr w:type="spellEnd"/>
      <w:r>
        <w:t>" attribute or, if the "</w:t>
      </w:r>
      <w:proofErr w:type="spellStart"/>
      <w:r>
        <w:t>AKMA_GPSI_Support</w:t>
      </w:r>
      <w:proofErr w:type="spellEnd"/>
      <w:r>
        <w:t>" feature is supported, either the SUPI within the "</w:t>
      </w:r>
      <w:proofErr w:type="spellStart"/>
      <w:r>
        <w:t>supi</w:t>
      </w:r>
      <w:proofErr w:type="spellEnd"/>
      <w:r>
        <w:t>" attribute or the GPSI within the "</w:t>
      </w:r>
      <w:proofErr w:type="spellStart"/>
      <w:r>
        <w:t>gpsi</w:t>
      </w:r>
      <w:proofErr w:type="spellEnd"/>
      <w:r>
        <w:t>" attribute.</w:t>
      </w:r>
    </w:p>
    <w:p w14:paraId="710417B2" w14:textId="77777777" w:rsidR="00F10824" w:rsidRDefault="00F10824" w:rsidP="00F10824">
      <w:r>
        <w:t xml:space="preserve">If the requested AKMA Application Key information for the UE does not exist, the </w:t>
      </w:r>
      <w:proofErr w:type="spellStart"/>
      <w:r>
        <w:t>AAnF</w:t>
      </w:r>
      <w:proofErr w:type="spellEnd"/>
      <w:r>
        <w:t xml:space="preserve">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w:t>
      </w:r>
      <w:proofErr w:type="spellStart"/>
      <w:r w:rsidRPr="00750AB1">
        <w:t>Nudm_SubscriberDataManagement</w:t>
      </w:r>
      <w:proofErr w:type="spellEnd"/>
      <w:r w:rsidRPr="00750AB1">
        <w:t xml:space="preserve">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lang w:eastAsia="zh-CN"/>
        </w:rPr>
      </w:pPr>
      <w:r>
        <w:rPr>
          <w:lang w:eastAsia="zh-CN"/>
        </w:rPr>
        <w:t>I</w:t>
      </w:r>
      <w:r w:rsidRPr="0061000E">
        <w:rPr>
          <w:lang w:eastAsia="zh-CN"/>
        </w:rPr>
        <w:t xml:space="preserve">f </w:t>
      </w:r>
      <w:r>
        <w:rPr>
          <w:lang w:eastAsia="zh-CN"/>
        </w:rPr>
        <w:t xml:space="preserve">the </w:t>
      </w:r>
      <w:proofErr w:type="spellStart"/>
      <w:r w:rsidRPr="0061000E">
        <w:rPr>
          <w:lang w:eastAsia="zh-CN"/>
        </w:rPr>
        <w:t>AAnF</w:t>
      </w:r>
      <w:proofErr w:type="spellEnd"/>
      <w:r>
        <w:rPr>
          <w:lang w:eastAsia="zh-CN"/>
        </w:rPr>
        <w:t xml:space="preserve"> identifies that the request is targeting a UE that is currently roaming (e.g. the </w:t>
      </w:r>
      <w:proofErr w:type="spellStart"/>
      <w:r>
        <w:rPr>
          <w:lang w:eastAsia="zh-CN"/>
        </w:rPr>
        <w:t>AAnF</w:t>
      </w:r>
      <w:proofErr w:type="spellEnd"/>
      <w:r>
        <w:rPr>
          <w:lang w:eastAsia="zh-CN"/>
        </w:rPr>
        <w:t xml:space="preserve">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xml:space="preserve">, the </w:t>
      </w:r>
      <w:proofErr w:type="spellStart"/>
      <w:r w:rsidRPr="0061000E">
        <w:rPr>
          <w:lang w:eastAsia="zh-CN"/>
        </w:rPr>
        <w:t>AAnF</w:t>
      </w:r>
      <w:proofErr w:type="spellEnd"/>
      <w:r w:rsidRPr="0061000E">
        <w:rPr>
          <w:lang w:eastAsia="zh-CN"/>
        </w:rPr>
        <w:t xml:space="preserve"> shall</w:t>
      </w:r>
      <w:r>
        <w:rPr>
          <w:lang w:eastAsia="zh-CN"/>
        </w:rPr>
        <w:t xml:space="preserve"> reply with an HTTP "</w:t>
      </w:r>
      <w:r w:rsidRPr="0061000E">
        <w:rPr>
          <w:lang w:eastAsia="zh-CN"/>
        </w:rPr>
        <w:t>403 Forbidden</w:t>
      </w:r>
      <w:r>
        <w:rPr>
          <w:lang w:eastAsia="zh-CN"/>
        </w:rPr>
        <w:t xml:space="preserve">" status code with the response message body including a </w:t>
      </w:r>
      <w:proofErr w:type="spellStart"/>
      <w:r>
        <w:rPr>
          <w:lang w:eastAsia="zh-CN"/>
        </w:rPr>
        <w:t>ProblemDetails</w:t>
      </w:r>
      <w:proofErr w:type="spellEnd"/>
      <w:r>
        <w:rPr>
          <w:lang w:eastAsia="zh-CN"/>
        </w:rPr>
        <w:t xml:space="preserve"> data structure containing the "cause" attribute set to the "ROAMING_AKMA_SERVICE_DENIED" application error as specified in clause 5.1.7.3</w:t>
      </w:r>
      <w:r w:rsidRPr="0061000E">
        <w:rPr>
          <w:lang w:eastAsia="zh-CN"/>
        </w:rPr>
        <w:t>.</w:t>
      </w:r>
    </w:p>
    <w:p w14:paraId="292CB173" w14:textId="77777777" w:rsidR="000F6AB4" w:rsidRDefault="000F6AB4" w:rsidP="000F6AB4">
      <w:pPr>
        <w:pStyle w:val="NO"/>
        <w:rPr>
          <w:lang w:eastAsia="zh-CN"/>
        </w:rPr>
      </w:pPr>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proofErr w:type="gramStart"/>
      <w:r>
        <w:rPr>
          <w:lang w:val="en-US" w:eastAsia="zh-CN"/>
        </w:rPr>
        <w:t>s</w:t>
      </w:r>
      <w:r>
        <w:rPr>
          <w:rFonts w:hint="eastAsia"/>
          <w:lang w:val="en-US" w:eastAsia="zh-CN"/>
        </w:rPr>
        <w:t>erving</w:t>
      </w:r>
      <w:proofErr w:type="gramEnd"/>
      <w:r>
        <w:rPr>
          <w:rFonts w:hint="eastAsia"/>
          <w:lang w:val="en-US" w:eastAsia="zh-CN"/>
        </w:rPr>
        <w:t xml:space="preserve">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41"/>
      </w:pPr>
      <w:bookmarkStart w:id="497" w:name="_Toc185509005"/>
      <w:bookmarkStart w:id="498" w:name="_Toc200963877"/>
      <w:bookmarkStart w:id="499" w:name="_Toc207833811"/>
      <w:r>
        <w:t>4.2.2.4</w:t>
      </w:r>
      <w:r>
        <w:tab/>
      </w:r>
      <w:proofErr w:type="spellStart"/>
      <w:r w:rsidRPr="002C5241">
        <w:rPr>
          <w:lang w:val="en-US"/>
        </w:rPr>
        <w:t>Naanf_AKMA_ContextRemove</w:t>
      </w:r>
      <w:proofErr w:type="spellEnd"/>
      <w:r>
        <w:t xml:space="preserve"> service operation</w:t>
      </w:r>
      <w:bookmarkEnd w:id="488"/>
      <w:bookmarkEnd w:id="489"/>
      <w:bookmarkEnd w:id="490"/>
      <w:bookmarkEnd w:id="491"/>
      <w:bookmarkEnd w:id="492"/>
      <w:bookmarkEnd w:id="493"/>
      <w:bookmarkEnd w:id="494"/>
      <w:bookmarkEnd w:id="495"/>
      <w:bookmarkEnd w:id="496"/>
      <w:bookmarkEnd w:id="497"/>
      <w:bookmarkEnd w:id="498"/>
      <w:bookmarkEnd w:id="499"/>
    </w:p>
    <w:p w14:paraId="2EC0D069" w14:textId="213BC0F1" w:rsidR="005F10C9" w:rsidRDefault="005F10C9" w:rsidP="005F10C9">
      <w:pPr>
        <w:pStyle w:val="51"/>
      </w:pPr>
      <w:bookmarkStart w:id="500" w:name="_Toc85526839"/>
      <w:bookmarkStart w:id="501" w:name="_Toc88659475"/>
      <w:bookmarkStart w:id="502" w:name="_Toc88832386"/>
      <w:bookmarkStart w:id="503" w:name="_Toc90660273"/>
      <w:bookmarkStart w:id="504" w:name="_Toc97194399"/>
      <w:bookmarkStart w:id="505" w:name="_Toc112964112"/>
      <w:bookmarkStart w:id="506" w:name="_Toc122117269"/>
      <w:bookmarkStart w:id="507" w:name="_Toc138689892"/>
      <w:bookmarkStart w:id="508" w:name="_Toc151747749"/>
      <w:bookmarkStart w:id="509" w:name="_Toc185509006"/>
      <w:bookmarkStart w:id="510" w:name="_Toc200963878"/>
      <w:bookmarkStart w:id="511" w:name="_Toc207833812"/>
      <w:r>
        <w:t>4.2.2.4.1</w:t>
      </w:r>
      <w:r>
        <w:tab/>
        <w:t>General</w:t>
      </w:r>
      <w:bookmarkEnd w:id="500"/>
      <w:bookmarkEnd w:id="501"/>
      <w:bookmarkEnd w:id="502"/>
      <w:bookmarkEnd w:id="503"/>
      <w:bookmarkEnd w:id="504"/>
      <w:bookmarkEnd w:id="505"/>
      <w:bookmarkEnd w:id="506"/>
      <w:bookmarkEnd w:id="507"/>
      <w:bookmarkEnd w:id="508"/>
      <w:bookmarkEnd w:id="509"/>
      <w:bookmarkEnd w:id="510"/>
      <w:bookmarkEnd w:id="511"/>
    </w:p>
    <w:p w14:paraId="36081B0C" w14:textId="77777777" w:rsidR="005F10C9" w:rsidRDefault="005F10C9" w:rsidP="005F10C9">
      <w:r>
        <w:t xml:space="preserve">The </w:t>
      </w:r>
      <w:proofErr w:type="spellStart"/>
      <w:r w:rsidRPr="002C5241">
        <w:rPr>
          <w:lang w:val="en-US"/>
        </w:rPr>
        <w:t>Naanf_AKMA_ContextRemove</w:t>
      </w:r>
      <w:proofErr w:type="spellEnd"/>
      <w:r>
        <w:t xml:space="preserve"> service operation is used by an NF service consumer to request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512" w:name="_Toc85526840"/>
      <w:bookmarkStart w:id="513" w:name="_Toc88659476"/>
      <w:bookmarkStart w:id="514" w:name="_Toc88832387"/>
      <w:bookmarkStart w:id="515" w:name="_Toc90660274"/>
      <w:bookmarkStart w:id="516" w:name="_Toc97194400"/>
      <w:bookmarkStart w:id="517" w:name="_Toc112964113"/>
      <w:bookmarkStart w:id="518" w:name="_Toc122117270"/>
      <w:bookmarkStart w:id="519" w:name="_Toc138689893"/>
      <w:bookmarkStart w:id="520" w:name="_Toc151747750"/>
      <w:bookmarkStart w:id="521" w:name="_Toc185509007"/>
      <w:bookmarkStart w:id="522" w:name="_Toc200963879"/>
      <w:bookmarkStart w:id="523" w:name="_Toc207833813"/>
      <w:r>
        <w:t>4.2.2.4.2</w:t>
      </w:r>
      <w:r>
        <w:tab/>
        <w:t>AKMA Context removal</w:t>
      </w:r>
      <w:bookmarkEnd w:id="512"/>
      <w:bookmarkEnd w:id="513"/>
      <w:bookmarkEnd w:id="514"/>
      <w:bookmarkEnd w:id="515"/>
      <w:bookmarkEnd w:id="516"/>
      <w:bookmarkEnd w:id="517"/>
      <w:bookmarkEnd w:id="518"/>
      <w:bookmarkEnd w:id="519"/>
      <w:bookmarkEnd w:id="520"/>
      <w:bookmarkEnd w:id="521"/>
      <w:bookmarkEnd w:id="522"/>
      <w:bookmarkEnd w:id="523"/>
    </w:p>
    <w:p w14:paraId="252107B3" w14:textId="3EB1F83B" w:rsidR="005F10C9" w:rsidRDefault="005F10C9" w:rsidP="005F10C9">
      <w:r>
        <w:t xml:space="preserve">Figure 4.2.2.4.2-1 shows a scenario where the NF service consumer sends a request to the </w:t>
      </w:r>
      <w:proofErr w:type="spellStart"/>
      <w:r>
        <w:t>AAnF</w:t>
      </w:r>
      <w:proofErr w:type="spellEnd"/>
      <w:r>
        <w:t xml:space="preserve"> to </w:t>
      </w:r>
      <w:r>
        <w:rPr>
          <w:lang w:eastAsia="zh-CN"/>
        </w:rPr>
        <w:t xml:space="preserve">delete </w:t>
      </w:r>
      <w:r>
        <w:t>the AKMA related key material (as shown in 3GPP TS 33.535 [14]).</w:t>
      </w:r>
    </w:p>
    <w:p w14:paraId="7F311BFD" w14:textId="77777777" w:rsidR="005F10C9" w:rsidRDefault="002B1D58" w:rsidP="005F10C9">
      <w:pPr>
        <w:pStyle w:val="TH"/>
        <w:rPr>
          <w:lang w:eastAsia="zh-CN"/>
        </w:rPr>
      </w:pPr>
      <w:r>
        <w:rPr>
          <w:noProof/>
        </w:rPr>
        <w:object w:dxaOrig="9553" w:dyaOrig="3181" w14:anchorId="7880CDC6">
          <v:shape id="_x0000_i1030" type="#_x0000_t75" alt="" style="width:477.75pt;height:156pt;mso-width-percent:0;mso-height-percent:0;mso-width-percent:0;mso-height-percent:0" o:ole="">
            <v:imagedata r:id="rId22" o:title=""/>
          </v:shape>
          <o:OLEObject Type="Embed" ProgID="Visio.Drawing.11" ShapeID="_x0000_i1030" DrawAspect="Content" ObjectID="_1819633585" r:id="rId23"/>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proofErr w:type="spellStart"/>
      <w:r w:rsidRPr="002C5241">
        <w:rPr>
          <w:lang w:val="en-US"/>
        </w:rPr>
        <w:t>Naanf_AKMA_ContextRemove</w:t>
      </w:r>
      <w:proofErr w:type="spellEnd"/>
      <w:r>
        <w:t xml:space="preserve"> service operation to request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&gt;/remove-context" as Resource URI, as shown in figure 4.2.2.4.2-1, step 1, to request to remove AKMA related key material according to the value of the "</w:t>
      </w:r>
      <w:proofErr w:type="spellStart"/>
      <w:r>
        <w:t>CtxRemove</w:t>
      </w:r>
      <w:proofErr w:type="spellEnd"/>
      <w:r>
        <w:t>" data type in the request body</w:t>
      </w:r>
      <w:r>
        <w:rPr>
          <w:lang w:val="en-US" w:eastAsia="zh-CN"/>
        </w:rPr>
        <w:t>.</w:t>
      </w:r>
    </w:p>
    <w:p w14:paraId="6B854278" w14:textId="18011C58" w:rsidR="006B7CC4" w:rsidRDefault="005F10C9" w:rsidP="006B7CC4">
      <w:r>
        <w:t xml:space="preserve">If errors occur when processing the HTTP POST request, the </w:t>
      </w:r>
      <w:proofErr w:type="spellStart"/>
      <w:r>
        <w:t>AAnF</w:t>
      </w:r>
      <w:proofErr w:type="spellEnd"/>
      <w:r>
        <w:t xml:space="preserve"> shall send an HTTP error response as specified in clause 5.1.7.</w:t>
      </w:r>
      <w:r w:rsidR="006B7CC4" w:rsidRPr="006B7CC4">
        <w:t xml:space="preserve"> </w:t>
      </w:r>
    </w:p>
    <w:p w14:paraId="6EE3F73F" w14:textId="7253E83B" w:rsidR="005F10C9" w:rsidRPr="00E646DB" w:rsidRDefault="006B7CC4" w:rsidP="006B7CC4">
      <w:pPr>
        <w:rPr>
          <w:lang w:val="en-US"/>
        </w:rPr>
      </w:pPr>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w:t>
      </w:r>
      <w:proofErr w:type="gramStart"/>
      <w:r>
        <w:rPr>
          <w:lang w:eastAsia="zh-CN"/>
        </w:rPr>
        <w:t>e.g.</w:t>
      </w:r>
      <w:proofErr w:type="gramEnd"/>
      <w:r>
        <w:rPr>
          <w:lang w:eastAsia="zh-CN"/>
        </w:rPr>
        <w:t xml:space="preserve"> A-KID, K</w:t>
      </w:r>
      <w:r>
        <w:rPr>
          <w:vertAlign w:val="subscript"/>
          <w:lang w:eastAsia="zh-CN"/>
        </w:rPr>
        <w:t>AKMA</w:t>
      </w:r>
      <w:r>
        <w:rPr>
          <w:lang w:eastAsia="zh-CN"/>
        </w:rPr>
        <w:t>)</w:t>
      </w:r>
      <w:r>
        <w:t xml:space="preserve"> for the UE has been removed successfully, the </w:t>
      </w:r>
      <w:proofErr w:type="spellStart"/>
      <w:r>
        <w:t>AAnF</w:t>
      </w:r>
      <w:proofErr w:type="spellEnd"/>
      <w:r>
        <w:t xml:space="preserve"> shall </w:t>
      </w:r>
      <w:r w:rsidRPr="00E646DB">
        <w:t>send an HTTP</w:t>
      </w:r>
      <w:r>
        <w:t xml:space="preserve"> "</w:t>
      </w:r>
      <w:r w:rsidRPr="001360EC">
        <w:t>20</w:t>
      </w:r>
      <w:r>
        <w:t xml:space="preserve">4 No Content" response. </w:t>
      </w:r>
    </w:p>
    <w:p w14:paraId="59878482" w14:textId="53223FB5" w:rsidR="005F10C9" w:rsidRDefault="005F10C9">
      <w:r>
        <w:lastRenderedPageBreak/>
        <w:t>If the AKMA Context resource does not exist, the</w:t>
      </w:r>
      <w:r w:rsidRPr="00A31502">
        <w:t xml:space="preserve"> </w:t>
      </w:r>
      <w:proofErr w:type="spellStart"/>
      <w:r>
        <w:t>AAnF</w:t>
      </w:r>
      <w:proofErr w:type="spellEnd"/>
      <w:r>
        <w:t xml:space="preserve"> shall respond with "404 Not Found" and the </w:t>
      </w:r>
      <w:r>
        <w:rPr>
          <w:rStyle w:val="B1Char"/>
        </w:rPr>
        <w:t>"cause" attribute of the "</w:t>
      </w:r>
      <w:proofErr w:type="spellStart"/>
      <w:r>
        <w:rPr>
          <w:rStyle w:val="B1Char"/>
        </w:rPr>
        <w:t>ProblemDetails</w:t>
      </w:r>
      <w:proofErr w:type="spellEnd"/>
      <w:r>
        <w:rPr>
          <w:rStyle w:val="B1Char"/>
        </w:rPr>
        <w:t>" data structure set to "</w:t>
      </w:r>
      <w:r>
        <w:t>AKMA_CONTEXT_NOT_FOUND".</w:t>
      </w:r>
    </w:p>
    <w:p w14:paraId="0DB5B3D0" w14:textId="77777777" w:rsidR="000F6AB4" w:rsidRDefault="000F6AB4" w:rsidP="000F6AB4">
      <w:pPr>
        <w:pStyle w:val="41"/>
      </w:pPr>
      <w:bookmarkStart w:id="524" w:name="_Toc185509008"/>
      <w:bookmarkStart w:id="525" w:name="_Toc200963880"/>
      <w:bookmarkStart w:id="526" w:name="_Toc207833814"/>
      <w:bookmarkStart w:id="527" w:name="_Toc510696597"/>
      <w:bookmarkStart w:id="528" w:name="_Toc35971389"/>
      <w:bookmarkStart w:id="529" w:name="_Toc36812120"/>
      <w:bookmarkStart w:id="530" w:name="_Toc66224223"/>
      <w:bookmarkStart w:id="531" w:name="_Toc66440527"/>
      <w:bookmarkStart w:id="532" w:name="_Toc70541246"/>
      <w:bookmarkStart w:id="533" w:name="_Toc83233922"/>
      <w:bookmarkStart w:id="534" w:name="_Toc85526841"/>
      <w:bookmarkStart w:id="535" w:name="_Toc88659477"/>
      <w:bookmarkStart w:id="536" w:name="_Toc88832388"/>
      <w:bookmarkStart w:id="537" w:name="_Toc90660275"/>
      <w:bookmarkStart w:id="538" w:name="_Toc97194401"/>
      <w:bookmarkStart w:id="539" w:name="_Toc112964114"/>
      <w:bookmarkStart w:id="540" w:name="_Toc122117271"/>
      <w:bookmarkStart w:id="541" w:name="_Toc138689894"/>
      <w:bookmarkStart w:id="542" w:name="_Toc151747751"/>
      <w:r>
        <w:t>4.2.2.5</w:t>
      </w:r>
      <w:r>
        <w:tab/>
      </w:r>
      <w:proofErr w:type="spellStart"/>
      <w:r w:rsidRPr="002C5241">
        <w:rPr>
          <w:lang w:val="en-US"/>
        </w:rPr>
        <w:t>Naanf_AKMA_</w:t>
      </w:r>
      <w:r>
        <w:rPr>
          <w:lang w:val="en-US"/>
        </w:rPr>
        <w:t>Notify</w:t>
      </w:r>
      <w:proofErr w:type="spellEnd"/>
      <w:r>
        <w:t xml:space="preserve"> service operation</w:t>
      </w:r>
      <w:bookmarkEnd w:id="524"/>
      <w:bookmarkEnd w:id="525"/>
      <w:bookmarkEnd w:id="526"/>
    </w:p>
    <w:p w14:paraId="0EBFF9E6" w14:textId="77777777" w:rsidR="000F6AB4" w:rsidRDefault="000F6AB4" w:rsidP="000F6AB4">
      <w:pPr>
        <w:pStyle w:val="51"/>
      </w:pPr>
      <w:bookmarkStart w:id="543" w:name="_Toc185509009"/>
      <w:bookmarkStart w:id="544" w:name="_Toc200963881"/>
      <w:bookmarkStart w:id="545" w:name="_Toc207833815"/>
      <w:r>
        <w:t>4.2.2.5.1</w:t>
      </w:r>
      <w:r>
        <w:tab/>
        <w:t>General</w:t>
      </w:r>
      <w:bookmarkEnd w:id="543"/>
      <w:bookmarkEnd w:id="544"/>
      <w:bookmarkEnd w:id="545"/>
    </w:p>
    <w:p w14:paraId="75E29D08" w14:textId="77777777" w:rsidR="000F6AB4" w:rsidRDefault="000F6AB4" w:rsidP="000F6AB4">
      <w:r>
        <w:t xml:space="preserve">The </w:t>
      </w:r>
      <w:proofErr w:type="spellStart"/>
      <w:r w:rsidRPr="002C5241">
        <w:rPr>
          <w:lang w:val="en-US"/>
        </w:rPr>
        <w:t>Naanf_AKMA_</w:t>
      </w:r>
      <w:r>
        <w:rPr>
          <w:lang w:val="en-US"/>
        </w:rPr>
        <w:t>Notify</w:t>
      </w:r>
      <w:proofErr w:type="spellEnd"/>
      <w:r>
        <w:t xml:space="preserve"> service operation is used by the </w:t>
      </w:r>
      <w:proofErr w:type="spellStart"/>
      <w:r>
        <w:t>AAnF</w:t>
      </w:r>
      <w:proofErr w:type="spellEnd"/>
      <w:r>
        <w:t xml:space="preserve"> to notify a previously subscribed service consumer on AKMA service disablement.</w:t>
      </w:r>
    </w:p>
    <w:p w14:paraId="5F88F432" w14:textId="77777777" w:rsidR="00956249" w:rsidRDefault="00956249" w:rsidP="00956249">
      <w:pPr>
        <w:pStyle w:val="51"/>
      </w:pPr>
      <w:bookmarkStart w:id="546" w:name="_Toc185509010"/>
      <w:bookmarkStart w:id="547" w:name="_Toc200963882"/>
      <w:bookmarkStart w:id="548" w:name="_Toc207833816"/>
      <w:r>
        <w:t>4.2.2.5.2</w:t>
      </w:r>
      <w:r>
        <w:tab/>
        <w:t>AKMA Service Disablement Notification</w:t>
      </w:r>
      <w:bookmarkEnd w:id="546"/>
      <w:bookmarkEnd w:id="547"/>
      <w:bookmarkEnd w:id="548"/>
    </w:p>
    <w:p w14:paraId="240D1C26" w14:textId="77777777" w:rsidR="00956249" w:rsidRDefault="00956249" w:rsidP="00956249">
      <w:r>
        <w:t xml:space="preserve">Figure 4.2.2.5.2-1 shows a scenario where the </w:t>
      </w:r>
      <w:proofErr w:type="spellStart"/>
      <w:r>
        <w:t>AAnF</w:t>
      </w:r>
      <w:proofErr w:type="spellEnd"/>
      <w:r>
        <w:t xml:space="preserve"> sends a notification to the NF service consumer on AKMA service disablement (see also clause 6.8 of 3GPP TS 33.535 [14]).</w:t>
      </w:r>
    </w:p>
    <w:p w14:paraId="25FDAC8E" w14:textId="77777777" w:rsidR="00956249" w:rsidRDefault="00956249" w:rsidP="00956249">
      <w:pPr>
        <w:pStyle w:val="TH"/>
        <w:rPr>
          <w:lang w:eastAsia="zh-CN"/>
        </w:rPr>
      </w:pPr>
      <w:r>
        <w:rPr>
          <w:rFonts w:eastAsia="宋体"/>
          <w:noProof/>
        </w:rPr>
        <w:object w:dxaOrig="9630" w:dyaOrig="3150" w14:anchorId="3EA51E52">
          <v:shape id="_x0000_i1031" type="#_x0000_t75" alt="" style="width:482.25pt;height:157.5pt;mso-width-percent:0;mso-height-percent:0;mso-width-percent:0;mso-height-percent:0" o:ole="">
            <v:imagedata r:id="rId24" o:title=""/>
          </v:shape>
          <o:OLEObject Type="Embed" ProgID="Visio.Drawing.15" ShapeID="_x0000_i1031" DrawAspect="Content" ObjectID="_1819633586" r:id="rId25"/>
        </w:object>
      </w:r>
    </w:p>
    <w:p w14:paraId="0FD199C2" w14:textId="77777777" w:rsidR="00956249" w:rsidRDefault="00956249" w:rsidP="00956249">
      <w:pPr>
        <w:pStyle w:val="TF"/>
      </w:pPr>
      <w:r>
        <w:t xml:space="preserve">Figure 4.2.2.5.2-1: </w:t>
      </w:r>
      <w:proofErr w:type="spellStart"/>
      <w:r>
        <w:t>AAnF</w:t>
      </w:r>
      <w:proofErr w:type="spellEnd"/>
      <w:r>
        <w:t xml:space="preserve"> notification to </w:t>
      </w:r>
      <w:r>
        <w:rPr>
          <w:lang w:val="en-US" w:eastAsia="zh-CN"/>
        </w:rPr>
        <w:t>NF service consumer</w:t>
      </w:r>
    </w:p>
    <w:p w14:paraId="7704569A" w14:textId="74750D1B" w:rsidR="00956249" w:rsidRDefault="00956249" w:rsidP="00956249">
      <w:r>
        <w:t>In order to notify a previously subscribed service consumer on AKMA service disablement</w:t>
      </w:r>
      <w:r>
        <w:rPr>
          <w:rFonts w:eastAsia="微软雅黑"/>
          <w:lang w:val="en-US" w:eastAsia="zh-CN"/>
        </w:rPr>
        <w:t xml:space="preserve">, the </w:t>
      </w:r>
      <w:proofErr w:type="spellStart"/>
      <w:r>
        <w:rPr>
          <w:rFonts w:eastAsia="微软雅黑"/>
          <w:lang w:val="en-US" w:eastAsia="zh-CN"/>
        </w:rPr>
        <w:t>AAnF</w:t>
      </w:r>
      <w:proofErr w:type="spellEnd"/>
      <w:r>
        <w:rPr>
          <w:rFonts w:eastAsia="微软雅黑"/>
          <w:lang w:val="en-US" w:eastAsia="zh-CN"/>
        </w:rPr>
        <w:t xml:space="preserve"> shall </w:t>
      </w:r>
      <w:r>
        <w:t xml:space="preserve">invoke the </w:t>
      </w:r>
      <w:proofErr w:type="spellStart"/>
      <w:r>
        <w:rPr>
          <w:lang w:val="en-US"/>
        </w:rPr>
        <w:t>Naanf_AKMA_Notify</w:t>
      </w:r>
      <w:proofErr w:type="spellEnd"/>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w:t>
      </w:r>
      <w:proofErr w:type="spellStart"/>
      <w:r>
        <w:t>ServiceDisableNotif</w:t>
      </w:r>
      <w:proofErr w:type="spellEnd"/>
      <w:r>
        <w:t xml:space="preserve"> data structure.</w:t>
      </w:r>
    </w:p>
    <w:p w14:paraId="7C7B5BCF" w14:textId="77777777" w:rsidR="00956249" w:rsidRDefault="00956249" w:rsidP="00956249">
      <w:r>
        <w:t xml:space="preserve">Upon reception of the notification, the </w:t>
      </w:r>
      <w:r>
        <w:rPr>
          <w:noProof/>
        </w:rPr>
        <w:t xml:space="preserve">NF service consumer </w:t>
      </w:r>
      <w:r>
        <w:t>shall acknowledge the successful reception of the notification with a "204 No Content" status code.</w:t>
      </w:r>
    </w:p>
    <w:p w14:paraId="237E1CCC" w14:textId="77777777" w:rsidR="00956249" w:rsidRDefault="00956249" w:rsidP="00956249">
      <w:r>
        <w:t>If errors occur when processing the HTTP POST request, the NF service consumer shall send an appropriate HTTP error response as specified in clause 5.1.7. 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1"/>
      </w:pPr>
      <w:bookmarkStart w:id="549" w:name="_Toc185509011"/>
      <w:bookmarkStart w:id="550" w:name="_Toc200963883"/>
      <w:bookmarkStart w:id="551" w:name="_Toc207833817"/>
      <w:r>
        <w:t>5</w:t>
      </w:r>
      <w:r>
        <w:tab/>
        <w:t>API Definitions</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9"/>
      <w:bookmarkEnd w:id="550"/>
      <w:bookmarkEnd w:id="551"/>
    </w:p>
    <w:p w14:paraId="0FE554BE" w14:textId="77777777" w:rsidR="00CA23E7" w:rsidRDefault="00745863">
      <w:pPr>
        <w:pStyle w:val="20"/>
      </w:pPr>
      <w:bookmarkStart w:id="552" w:name="_Toc510696598"/>
      <w:bookmarkStart w:id="553" w:name="_Toc35971390"/>
      <w:bookmarkStart w:id="554" w:name="_Toc36812121"/>
      <w:bookmarkStart w:id="555" w:name="_Toc66224224"/>
      <w:bookmarkStart w:id="556" w:name="_Toc66440528"/>
      <w:bookmarkStart w:id="557" w:name="_Toc70541247"/>
      <w:bookmarkStart w:id="558" w:name="_Toc83233923"/>
      <w:bookmarkStart w:id="559" w:name="_Toc85526842"/>
      <w:bookmarkStart w:id="560" w:name="_Toc88659478"/>
      <w:bookmarkStart w:id="561" w:name="_Toc88832389"/>
      <w:bookmarkStart w:id="562" w:name="_Toc90660276"/>
      <w:bookmarkStart w:id="563" w:name="_Toc97194402"/>
      <w:bookmarkStart w:id="564" w:name="_Toc112964115"/>
      <w:bookmarkStart w:id="565" w:name="_Toc122117272"/>
      <w:bookmarkStart w:id="566" w:name="_Toc138689895"/>
      <w:bookmarkStart w:id="567" w:name="_Toc151747752"/>
      <w:bookmarkStart w:id="568" w:name="_Toc185509012"/>
      <w:bookmarkStart w:id="569" w:name="_Toc200963884"/>
      <w:bookmarkStart w:id="570" w:name="_Toc207833818"/>
      <w:r>
        <w:t>5.1</w:t>
      </w:r>
      <w:r>
        <w:tab/>
      </w:r>
      <w:proofErr w:type="spellStart"/>
      <w:r>
        <w:t>Naanf_AKMA</w:t>
      </w:r>
      <w:proofErr w:type="spellEnd"/>
      <w:r>
        <w:t xml:space="preserve"> Service API</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6BF0AA94" w14:textId="77777777" w:rsidR="00CA23E7" w:rsidRDefault="00745863">
      <w:pPr>
        <w:pStyle w:val="31"/>
      </w:pPr>
      <w:bookmarkStart w:id="571" w:name="_Toc510696599"/>
      <w:bookmarkStart w:id="572" w:name="_Toc35971391"/>
      <w:bookmarkStart w:id="573" w:name="_Toc36812122"/>
      <w:bookmarkStart w:id="574" w:name="_Toc66224225"/>
      <w:bookmarkStart w:id="575" w:name="_Toc66440529"/>
      <w:bookmarkStart w:id="576" w:name="_Toc70541248"/>
      <w:bookmarkStart w:id="577" w:name="_Toc83233924"/>
      <w:bookmarkStart w:id="578" w:name="_Toc85526843"/>
      <w:bookmarkStart w:id="579" w:name="_Toc88659479"/>
      <w:bookmarkStart w:id="580" w:name="_Toc88832390"/>
      <w:bookmarkStart w:id="581" w:name="_Toc90660277"/>
      <w:bookmarkStart w:id="582" w:name="_Toc97194403"/>
      <w:bookmarkStart w:id="583" w:name="_Toc112964116"/>
      <w:bookmarkStart w:id="584" w:name="_Toc122117273"/>
      <w:bookmarkStart w:id="585" w:name="_Toc138689896"/>
      <w:bookmarkStart w:id="586" w:name="_Toc151747753"/>
      <w:bookmarkStart w:id="587" w:name="_Toc185509013"/>
      <w:bookmarkStart w:id="588" w:name="_Toc200963885"/>
      <w:bookmarkStart w:id="589" w:name="_Toc207833819"/>
      <w:r>
        <w:t>5.1.1</w:t>
      </w:r>
      <w:r>
        <w:tab/>
        <w:t>Introduction</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0ACCDA64" w14:textId="7D14FA64" w:rsidR="00CA23E7" w:rsidRDefault="00745863">
      <w:pPr>
        <w:rPr>
          <w:noProof/>
          <w:lang w:eastAsia="zh-CN"/>
        </w:rPr>
      </w:pPr>
      <w:bookmarkStart w:id="590"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591" w:name="_Toc35971392"/>
      <w:bookmarkStart w:id="592" w:name="_Toc36812123"/>
      <w:bookmarkStart w:id="593" w:name="_Toc66224226"/>
      <w:bookmarkStart w:id="594" w:name="_Toc66440530"/>
      <w:bookmarkStart w:id="595" w:name="_Toc70541249"/>
      <w:bookmarkStart w:id="596" w:name="_Toc83233925"/>
      <w:bookmarkStart w:id="597" w:name="_Toc85526844"/>
      <w:bookmarkStart w:id="598" w:name="_Toc88659480"/>
      <w:bookmarkStart w:id="599" w:name="_Toc88832391"/>
      <w:bookmarkStart w:id="600" w:name="_Toc90660278"/>
      <w:bookmarkStart w:id="601" w:name="_Toc97194404"/>
      <w:bookmarkStart w:id="602" w:name="_Toc112964117"/>
      <w:bookmarkStart w:id="603" w:name="_Toc122117274"/>
      <w:bookmarkStart w:id="604" w:name="_Toc138689897"/>
      <w:bookmarkStart w:id="605" w:name="_Toc151747754"/>
      <w:bookmarkStart w:id="606" w:name="_Toc185509014"/>
      <w:bookmarkStart w:id="607" w:name="_Toc200963886"/>
      <w:bookmarkStart w:id="608" w:name="_Toc207833820"/>
      <w:r>
        <w:t>5.1.2</w:t>
      </w:r>
      <w:r>
        <w:tab/>
        <w:t>Usage of HTTP</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4A12C059" w14:textId="77777777" w:rsidR="00CA23E7" w:rsidRDefault="00745863">
      <w:pPr>
        <w:pStyle w:val="41"/>
      </w:pPr>
      <w:bookmarkStart w:id="609" w:name="_Toc510696601"/>
      <w:bookmarkStart w:id="610" w:name="_Toc35971393"/>
      <w:bookmarkStart w:id="611" w:name="_Toc36812124"/>
      <w:bookmarkStart w:id="612" w:name="_Toc66224227"/>
      <w:bookmarkStart w:id="613" w:name="_Toc66440531"/>
      <w:bookmarkStart w:id="614" w:name="_Toc70541250"/>
      <w:bookmarkStart w:id="615" w:name="_Toc83233926"/>
      <w:bookmarkStart w:id="616" w:name="_Toc85526845"/>
      <w:bookmarkStart w:id="617" w:name="_Toc88659481"/>
      <w:bookmarkStart w:id="618" w:name="_Toc88832392"/>
      <w:bookmarkStart w:id="619" w:name="_Toc90660279"/>
      <w:bookmarkStart w:id="620" w:name="_Toc97194405"/>
      <w:bookmarkStart w:id="621" w:name="_Toc112964118"/>
      <w:bookmarkStart w:id="622" w:name="_Toc122117275"/>
      <w:bookmarkStart w:id="623" w:name="_Toc138689898"/>
      <w:bookmarkStart w:id="624" w:name="_Toc151747755"/>
      <w:bookmarkStart w:id="625" w:name="_Toc185509015"/>
      <w:bookmarkStart w:id="626" w:name="_Toc200963887"/>
      <w:bookmarkStart w:id="627" w:name="_Toc207833821"/>
      <w:r>
        <w:t>5.1.2.1</w:t>
      </w:r>
      <w:r>
        <w:tab/>
        <w:t>General</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56303EF1" w14:textId="7D7F1F93" w:rsidR="00F923B1" w:rsidRDefault="00F923B1" w:rsidP="00F923B1">
      <w:pPr>
        <w:rPr>
          <w:noProof/>
        </w:rPr>
      </w:pPr>
      <w:bookmarkStart w:id="628"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629" w:name="_Toc35971394"/>
      <w:bookmarkStart w:id="630" w:name="_Toc36812125"/>
      <w:bookmarkStart w:id="631" w:name="_Toc66224228"/>
      <w:bookmarkStart w:id="632" w:name="_Toc66440532"/>
      <w:bookmarkStart w:id="633" w:name="_Toc70541251"/>
      <w:bookmarkStart w:id="634" w:name="_Toc83233927"/>
      <w:bookmarkStart w:id="635" w:name="_Toc85526846"/>
      <w:bookmarkStart w:id="636" w:name="_Toc88659482"/>
      <w:bookmarkStart w:id="637" w:name="_Toc88832393"/>
      <w:bookmarkStart w:id="638" w:name="_Toc90660280"/>
      <w:bookmarkStart w:id="639" w:name="_Toc97194406"/>
      <w:bookmarkStart w:id="640" w:name="_Toc112964119"/>
      <w:bookmarkStart w:id="641" w:name="_Toc122117276"/>
      <w:bookmarkStart w:id="642" w:name="_Toc138689899"/>
      <w:bookmarkStart w:id="643" w:name="_Toc151747756"/>
      <w:bookmarkStart w:id="644" w:name="_Toc185509016"/>
      <w:bookmarkStart w:id="645" w:name="_Toc200963888"/>
      <w:bookmarkStart w:id="646" w:name="_Toc207833822"/>
      <w:r>
        <w:t>5.1.2.2</w:t>
      </w:r>
      <w:r>
        <w:tab/>
        <w:t>HTTP standard headers</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60C0BC64" w14:textId="77777777" w:rsidR="00CA23E7" w:rsidRDefault="00745863">
      <w:pPr>
        <w:pStyle w:val="51"/>
        <w:rPr>
          <w:lang w:eastAsia="zh-CN"/>
        </w:rPr>
      </w:pPr>
      <w:bookmarkStart w:id="647" w:name="_Toc510696603"/>
      <w:bookmarkStart w:id="648" w:name="_Toc35971395"/>
      <w:bookmarkStart w:id="649" w:name="_Toc36812126"/>
      <w:bookmarkStart w:id="650" w:name="_Toc66224229"/>
      <w:bookmarkStart w:id="651" w:name="_Toc66440533"/>
      <w:bookmarkStart w:id="652" w:name="_Toc70541252"/>
      <w:bookmarkStart w:id="653" w:name="_Toc83233928"/>
      <w:bookmarkStart w:id="654" w:name="_Toc85526847"/>
      <w:bookmarkStart w:id="655" w:name="_Toc88659483"/>
      <w:bookmarkStart w:id="656" w:name="_Toc88832394"/>
      <w:bookmarkStart w:id="657" w:name="_Toc90660281"/>
      <w:bookmarkStart w:id="658" w:name="_Toc97194407"/>
      <w:bookmarkStart w:id="659" w:name="_Toc112964120"/>
      <w:bookmarkStart w:id="660" w:name="_Toc122117277"/>
      <w:bookmarkStart w:id="661" w:name="_Toc138689900"/>
      <w:bookmarkStart w:id="662" w:name="_Toc151747757"/>
      <w:bookmarkStart w:id="663" w:name="_Toc185509017"/>
      <w:bookmarkStart w:id="664" w:name="_Toc200963889"/>
      <w:bookmarkStart w:id="665" w:name="_Toc207833823"/>
      <w:r>
        <w:t>5.1.2.2.1</w:t>
      </w:r>
      <w:r>
        <w:rPr>
          <w:rFonts w:hint="eastAsia"/>
          <w:lang w:eastAsia="zh-CN"/>
        </w:rPr>
        <w:tab/>
      </w:r>
      <w:r>
        <w:rPr>
          <w:lang w:eastAsia="zh-CN"/>
        </w:rPr>
        <w:t>General</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5D083592" w14:textId="77777777" w:rsidR="00CA23E7" w:rsidRDefault="00745863">
      <w:pPr>
        <w:rPr>
          <w:noProof/>
        </w:rPr>
      </w:pPr>
      <w:bookmarkStart w:id="666" w:name="_Toc510696604"/>
      <w:r>
        <w:rPr>
          <w:noProof/>
        </w:rPr>
        <w:t>See clause 5.2.2 of 3GPP TS 29.500 [4] for the usage of HTTP standard headers.</w:t>
      </w:r>
    </w:p>
    <w:p w14:paraId="1EFC1BCD" w14:textId="77777777" w:rsidR="00CA23E7" w:rsidRDefault="00745863">
      <w:pPr>
        <w:pStyle w:val="51"/>
      </w:pPr>
      <w:bookmarkStart w:id="667" w:name="_Toc35971396"/>
      <w:bookmarkStart w:id="668" w:name="_Toc36812127"/>
      <w:bookmarkStart w:id="669" w:name="_Toc66224230"/>
      <w:bookmarkStart w:id="670" w:name="_Toc66440534"/>
      <w:bookmarkStart w:id="671" w:name="_Toc70541253"/>
      <w:bookmarkStart w:id="672" w:name="_Toc83233929"/>
      <w:bookmarkStart w:id="673" w:name="_Toc85526848"/>
      <w:bookmarkStart w:id="674" w:name="_Toc88659484"/>
      <w:bookmarkStart w:id="675" w:name="_Toc88832395"/>
      <w:bookmarkStart w:id="676" w:name="_Toc90660282"/>
      <w:bookmarkStart w:id="677" w:name="_Toc97194408"/>
      <w:bookmarkStart w:id="678" w:name="_Toc112964121"/>
      <w:bookmarkStart w:id="679" w:name="_Toc122117278"/>
      <w:bookmarkStart w:id="680" w:name="_Toc138689901"/>
      <w:bookmarkStart w:id="681" w:name="_Toc151747758"/>
      <w:bookmarkStart w:id="682" w:name="_Toc185509018"/>
      <w:bookmarkStart w:id="683" w:name="_Toc200963890"/>
      <w:bookmarkStart w:id="684" w:name="_Toc207833824"/>
      <w:r>
        <w:t>5.1.2.2.2</w:t>
      </w:r>
      <w:r>
        <w:tab/>
        <w:t>Content type</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48C34151" w14:textId="77777777" w:rsidR="00CA23E7" w:rsidRDefault="00745863">
      <w:bookmarkStart w:id="685"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5EC4CC2" w:rsidR="00F923B1" w:rsidRDefault="00F923B1" w:rsidP="00F923B1">
      <w:pPr>
        <w:rPr>
          <w:noProof/>
        </w:rPr>
      </w:pPr>
      <w:bookmarkStart w:id="686" w:name="_Hlk525213471"/>
      <w:bookmarkStart w:id="687" w:name="_Hlk525213025"/>
      <w:bookmarkStart w:id="688" w:name="_Toc35971397"/>
      <w:bookmarkStart w:id="689" w:name="_Toc36812128"/>
      <w:bookmarkStart w:id="690" w:name="_Toc66224231"/>
      <w:bookmarkStart w:id="691" w:name="_Toc66440535"/>
      <w:bookmarkStart w:id="692" w:name="_Toc70541254"/>
      <w:bookmarkStart w:id="693" w:name="_Toc83233930"/>
      <w:bookmarkStart w:id="694" w:name="_Toc85526849"/>
      <w:bookmarkStart w:id="695" w:name="_Toc88659485"/>
      <w:bookmarkStart w:id="696" w:name="_Toc88832396"/>
      <w:bookmarkStart w:id="697" w:name="_Toc90660283"/>
      <w:bookmarkStart w:id="698" w:name="_Toc97194409"/>
      <w:bookmarkStart w:id="699" w:name="_Toc112964122"/>
      <w:bookmarkStart w:id="700" w:name="_Toc122117279"/>
      <w:bookmarkStart w:id="701" w:name="_Toc138689902"/>
      <w:bookmarkStart w:id="702" w:name="_Toc510696607"/>
      <w:bookmarkStart w:id="703" w:name="_Toc35971398"/>
      <w:bookmarkStart w:id="704" w:name="_Toc36812129"/>
      <w:bookmarkStart w:id="705" w:name="_Toc66224232"/>
      <w:bookmarkStart w:id="706" w:name="_Toc66440536"/>
      <w:bookmarkStart w:id="707" w:name="_Toc70541255"/>
      <w:bookmarkStart w:id="708" w:name="_Toc83233931"/>
      <w:bookmarkStart w:id="709" w:name="_Toc85526850"/>
      <w:bookmarkStart w:id="710" w:name="_Toc88659486"/>
      <w:bookmarkStart w:id="711" w:name="_Toc88832397"/>
      <w:bookmarkStart w:id="712" w:name="_Toc90660284"/>
      <w:bookmarkStart w:id="713" w:name="_Toc97194410"/>
      <w:bookmarkStart w:id="714" w:name="_Toc112964123"/>
      <w:bookmarkStart w:id="715" w:name="_Toc122117280"/>
      <w:bookmarkEnd w:id="685"/>
      <w:r>
        <w:t xml:space="preserve">"Problem Details" JSON object shall be used to indicate </w:t>
      </w:r>
      <w:r>
        <w:rPr>
          <w:lang w:eastAsia="fr-FR"/>
        </w:rPr>
        <w:t xml:space="preserve">additional details of the error </w:t>
      </w:r>
      <w:r>
        <w:t xml:space="preserve">in a HTTP response body and </w:t>
      </w:r>
      <w:bookmarkEnd w:id="686"/>
      <w:r>
        <w:t>shall be signalled by the content type "application/</w:t>
      </w:r>
      <w:proofErr w:type="spellStart"/>
      <w:r>
        <w:t>problem+json</w:t>
      </w:r>
      <w:proofErr w:type="spellEnd"/>
      <w:r>
        <w:t>", as defined in IETF RFC 9457 [13].</w:t>
      </w:r>
      <w:bookmarkEnd w:id="687"/>
    </w:p>
    <w:p w14:paraId="500F8D70" w14:textId="77777777" w:rsidR="00D61C52" w:rsidRDefault="00D61C52" w:rsidP="00D61C52">
      <w:pPr>
        <w:pStyle w:val="41"/>
      </w:pPr>
      <w:bookmarkStart w:id="716" w:name="_Toc151747759"/>
      <w:bookmarkStart w:id="717" w:name="_Toc185509019"/>
      <w:bookmarkStart w:id="718" w:name="_Toc200963891"/>
      <w:bookmarkStart w:id="719" w:name="_Toc207833825"/>
      <w:r>
        <w:t>5.1.2.3</w:t>
      </w:r>
      <w:r>
        <w:tab/>
        <w:t>HTTP custom headers</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16"/>
      <w:bookmarkEnd w:id="717"/>
      <w:bookmarkEnd w:id="718"/>
      <w:bookmarkEnd w:id="719"/>
    </w:p>
    <w:p w14:paraId="7FB1D634" w14:textId="06B4225C" w:rsidR="00D61C52" w:rsidRDefault="00D61C52" w:rsidP="00D61C52">
      <w:pPr>
        <w:rPr>
          <w:noProof/>
        </w:rPr>
      </w:pPr>
      <w:bookmarkStart w:id="720" w:name="_Toc489605322"/>
      <w:bookmarkStart w:id="721" w:name="_Toc492899753"/>
      <w:bookmarkStart w:id="722" w:name="_Toc492900032"/>
      <w:bookmarkStart w:id="723" w:name="_Toc492967834"/>
      <w:bookmarkStart w:id="724" w:name="_Toc492972922"/>
      <w:bookmarkStart w:id="725" w:name="_Toc492973142"/>
      <w:bookmarkStart w:id="726" w:name="_Toc492974840"/>
      <w:bookmarkStart w:id="727"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720"/>
      <w:bookmarkEnd w:id="721"/>
      <w:bookmarkEnd w:id="722"/>
      <w:bookmarkEnd w:id="723"/>
      <w:bookmarkEnd w:id="724"/>
      <w:bookmarkEnd w:id="725"/>
      <w:bookmarkEnd w:id="726"/>
      <w:bookmarkEnd w:id="727"/>
    </w:p>
    <w:p w14:paraId="678512E3" w14:textId="466F3DA2" w:rsidR="00CA23E7" w:rsidRDefault="00745863">
      <w:pPr>
        <w:pStyle w:val="31"/>
      </w:pPr>
      <w:bookmarkStart w:id="728" w:name="_Toc138689903"/>
      <w:bookmarkStart w:id="729" w:name="_Toc151747760"/>
      <w:bookmarkStart w:id="730" w:name="_Toc185509020"/>
      <w:bookmarkStart w:id="731" w:name="_Toc200963892"/>
      <w:bookmarkStart w:id="732" w:name="_Toc207833826"/>
      <w:r>
        <w:t>5.1.3</w:t>
      </w:r>
      <w:r>
        <w:tab/>
        <w:t>Resources</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28"/>
      <w:bookmarkEnd w:id="729"/>
      <w:bookmarkEnd w:id="730"/>
      <w:bookmarkEnd w:id="731"/>
      <w:bookmarkEnd w:id="732"/>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733" w:name="_Toc510696622"/>
      <w:bookmarkStart w:id="734" w:name="_Toc35971413"/>
      <w:bookmarkStart w:id="735" w:name="_Toc36812144"/>
      <w:bookmarkStart w:id="736" w:name="_Toc66224234"/>
      <w:bookmarkStart w:id="737" w:name="_Toc66440538"/>
      <w:bookmarkStart w:id="738" w:name="_Toc70541257"/>
      <w:bookmarkStart w:id="739" w:name="_Toc83233933"/>
      <w:bookmarkStart w:id="740" w:name="_Toc85526852"/>
      <w:bookmarkStart w:id="741" w:name="_Toc88659488"/>
      <w:bookmarkStart w:id="742" w:name="_Toc88832399"/>
      <w:bookmarkStart w:id="743" w:name="_Toc90660286"/>
      <w:bookmarkStart w:id="744" w:name="_Toc97194411"/>
      <w:bookmarkStart w:id="745" w:name="_Toc112964124"/>
      <w:bookmarkStart w:id="746" w:name="_Toc122117281"/>
      <w:bookmarkStart w:id="747" w:name="_Toc138689904"/>
      <w:bookmarkStart w:id="748" w:name="_Toc151747761"/>
      <w:bookmarkStart w:id="749" w:name="_Toc185509021"/>
      <w:bookmarkStart w:id="750" w:name="_Toc200963893"/>
      <w:bookmarkStart w:id="751" w:name="_Toc207833827"/>
      <w:r>
        <w:t>5.1.4</w:t>
      </w:r>
      <w:r>
        <w:tab/>
        <w:t>Custom Operations without associated resources</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43987E82" w14:textId="5768D697" w:rsidR="00CA23E7" w:rsidRDefault="00745863">
      <w:pPr>
        <w:pStyle w:val="41"/>
      </w:pPr>
      <w:bookmarkStart w:id="752" w:name="_Toc510696623"/>
      <w:bookmarkStart w:id="753" w:name="_Toc35971414"/>
      <w:bookmarkStart w:id="754" w:name="_Toc36812145"/>
      <w:bookmarkStart w:id="755" w:name="_Toc66224235"/>
      <w:bookmarkStart w:id="756" w:name="_Toc66440539"/>
      <w:bookmarkStart w:id="757" w:name="_Toc70541258"/>
      <w:bookmarkStart w:id="758" w:name="_Toc83233934"/>
      <w:bookmarkStart w:id="759" w:name="_Toc85526853"/>
      <w:bookmarkStart w:id="760" w:name="_Toc88659489"/>
      <w:bookmarkStart w:id="761" w:name="_Toc88832400"/>
      <w:bookmarkStart w:id="762" w:name="_Toc90660287"/>
      <w:bookmarkStart w:id="763" w:name="_Toc97194412"/>
      <w:bookmarkStart w:id="764" w:name="_Toc112964125"/>
      <w:bookmarkStart w:id="765" w:name="_Toc122117282"/>
      <w:bookmarkStart w:id="766" w:name="_Toc138689905"/>
      <w:bookmarkStart w:id="767" w:name="_Toc151747762"/>
      <w:bookmarkStart w:id="768" w:name="_Toc185509022"/>
      <w:bookmarkStart w:id="769" w:name="_Toc200963894"/>
      <w:bookmarkStart w:id="770" w:name="_Toc207833828"/>
      <w:r>
        <w:t>5.1.4.1</w:t>
      </w:r>
      <w:r>
        <w:tab/>
        <w:t>Overview</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73983959" w14:textId="77777777" w:rsidR="005F395D" w:rsidRDefault="005F395D" w:rsidP="005F395D">
      <w:pPr>
        <w:rPr>
          <w:color w:val="000000"/>
          <w:lang w:eastAsia="zh-CN"/>
        </w:rPr>
      </w:pPr>
      <w:r>
        <w:rPr>
          <w:lang w:eastAsia="zh-CN"/>
        </w:rPr>
        <w:t xml:space="preserve">The structure of the custom operation URIs of the </w:t>
      </w:r>
      <w:proofErr w:type="spellStart"/>
      <w:r>
        <w:t>Naanf_AKMA</w:t>
      </w:r>
      <w:proofErr w:type="spellEnd"/>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2B1D58" w:rsidP="005F395D">
      <w:pPr>
        <w:pStyle w:val="TH"/>
        <w:rPr>
          <w:lang w:val="en-US"/>
        </w:rPr>
      </w:pPr>
      <w:r>
        <w:rPr>
          <w:noProof/>
        </w:rPr>
        <w:object w:dxaOrig="5620" w:dyaOrig="3680" w14:anchorId="53A7C910">
          <v:shape id="_x0000_i1032" type="#_x0000_t75" alt="" style="width:280.5pt;height:183.75pt;mso-width-percent:0;mso-height-percent:0;mso-width-percent:0;mso-height-percent:0" o:ole="">
            <v:imagedata r:id="rId26" o:title=""/>
          </v:shape>
          <o:OLEObject Type="Embed" ProgID="Visio.Drawing.15" ShapeID="_x0000_i1032" DrawAspect="Content" ObjectID="_1819633587" r:id="rId27"/>
        </w:object>
      </w:r>
    </w:p>
    <w:p w14:paraId="048F80DF" w14:textId="77777777" w:rsidR="005F395D" w:rsidRDefault="005F395D" w:rsidP="005F395D">
      <w:pPr>
        <w:pStyle w:val="TF"/>
      </w:pPr>
      <w:r>
        <w:t xml:space="preserve">Figure 5.1.4.1-1: </w:t>
      </w:r>
      <w:r w:rsidRPr="006A0AA7">
        <w:t xml:space="preserve">Custom operation </w:t>
      </w:r>
      <w:r>
        <w:t xml:space="preserve">URI structure of the </w:t>
      </w:r>
      <w:proofErr w:type="spellStart"/>
      <w:r>
        <w:t>Naanf_AKMA</w:t>
      </w:r>
      <w:proofErr w:type="spellEnd"/>
      <w:r>
        <w:t xml:space="preserve">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w:t>
      </w:r>
      <w:proofErr w:type="spellStart"/>
      <w:r>
        <w:t>Naanf_AKMA</w:t>
      </w:r>
      <w:proofErr w:type="spellEnd"/>
      <w:r>
        <w:t xml:space="preserve"> API.</w:t>
      </w:r>
    </w:p>
    <w:p w14:paraId="011716BB" w14:textId="77777777" w:rsidR="00B547AE" w:rsidRDefault="00B547AE" w:rsidP="00B547AE">
      <w:pPr>
        <w:pStyle w:val="TH"/>
      </w:pPr>
      <w:r>
        <w:t>Table 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B547AE" w14:paraId="0529628C"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shd w:val="clear" w:color="auto" w:fill="C0C0C0"/>
            <w:hideMark/>
          </w:tcPr>
          <w:p w14:paraId="6DCFAB6B" w14:textId="77777777" w:rsidR="00B547AE" w:rsidRDefault="00B547AE">
            <w:pPr>
              <w:pStyle w:val="TAH"/>
            </w:pPr>
            <w:r>
              <w:rPr>
                <w:lang w:eastAsia="zh-CN"/>
              </w:rPr>
              <w:t>Operation</w:t>
            </w:r>
          </w:p>
        </w:tc>
        <w:tc>
          <w:tcPr>
            <w:tcW w:w="13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F01D82" w14:textId="77777777" w:rsidR="00B547AE" w:rsidRDefault="00B547AE">
            <w:pPr>
              <w:pStyle w:val="TAH"/>
            </w:pPr>
            <w:r>
              <w:t>Custom operation URI</w:t>
            </w:r>
          </w:p>
        </w:tc>
        <w:tc>
          <w:tcPr>
            <w:tcW w:w="7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A8F059" w14:textId="77777777" w:rsidR="00B547AE" w:rsidRDefault="00B547AE">
            <w:pPr>
              <w:pStyle w:val="TAH"/>
            </w:pPr>
            <w:r>
              <w:t>Mapped HTTP method</w:t>
            </w:r>
          </w:p>
        </w:tc>
        <w:tc>
          <w:tcPr>
            <w:tcW w:w="159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9644B" w14:textId="77777777" w:rsidR="00B547AE" w:rsidRDefault="00B547AE">
            <w:pPr>
              <w:pStyle w:val="TAH"/>
            </w:pPr>
            <w:r>
              <w:t>Description</w:t>
            </w:r>
          </w:p>
        </w:tc>
      </w:tr>
      <w:tr w:rsidR="00B547AE" w14:paraId="30C2750A"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1FB64B69" w14:textId="75EBADF8" w:rsidR="00B547AE" w:rsidRDefault="00B547AE">
            <w:pPr>
              <w:pStyle w:val="TAL"/>
            </w:pPr>
            <w:proofErr w:type="spellStart"/>
            <w:r>
              <w:t>RegisterAKMAKey</w:t>
            </w:r>
            <w:proofErr w:type="spellEnd"/>
          </w:p>
        </w:tc>
        <w:tc>
          <w:tcPr>
            <w:tcW w:w="1351" w:type="pct"/>
            <w:tcBorders>
              <w:top w:val="single" w:sz="6" w:space="0" w:color="auto"/>
              <w:left w:val="single" w:sz="6" w:space="0" w:color="auto"/>
              <w:bottom w:val="single" w:sz="6" w:space="0" w:color="auto"/>
              <w:right w:val="single" w:sz="6" w:space="0" w:color="auto"/>
            </w:tcBorders>
            <w:hideMark/>
          </w:tcPr>
          <w:p w14:paraId="2F77B79D" w14:textId="77777777" w:rsidR="00B547AE" w:rsidRDefault="00B547AE">
            <w:pPr>
              <w:pStyle w:val="TAL"/>
            </w:pPr>
            <w:r>
              <w:t>/</w:t>
            </w:r>
            <w:proofErr w:type="gramStart"/>
            <w:r>
              <w:t>register</w:t>
            </w:r>
            <w:proofErr w:type="gramEnd"/>
            <w:r>
              <w:t>-</w:t>
            </w:r>
            <w:proofErr w:type="spellStart"/>
            <w:r>
              <w:t>anchorkey</w:t>
            </w:r>
            <w:proofErr w:type="spellEnd"/>
          </w:p>
        </w:tc>
        <w:tc>
          <w:tcPr>
            <w:tcW w:w="703" w:type="pct"/>
            <w:tcBorders>
              <w:top w:val="single" w:sz="6" w:space="0" w:color="auto"/>
              <w:left w:val="single" w:sz="6" w:space="0" w:color="auto"/>
              <w:bottom w:val="single" w:sz="6" w:space="0" w:color="auto"/>
              <w:right w:val="single" w:sz="6" w:space="0" w:color="auto"/>
            </w:tcBorders>
            <w:hideMark/>
          </w:tcPr>
          <w:p w14:paraId="1ECBCBEB"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0B5AAD99" w14:textId="77777777" w:rsidR="00B547AE" w:rsidRDefault="00B547AE">
            <w:pPr>
              <w:pStyle w:val="TAL"/>
            </w:pPr>
            <w:r>
              <w:t xml:space="preserve">Request to store AKMA related key material in the </w:t>
            </w:r>
            <w:proofErr w:type="spellStart"/>
            <w:r>
              <w:t>AAnF</w:t>
            </w:r>
            <w:proofErr w:type="spellEnd"/>
            <w:r>
              <w:t>.</w:t>
            </w:r>
          </w:p>
        </w:tc>
      </w:tr>
      <w:tr w:rsidR="00B547AE" w14:paraId="25787629"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2F10CBCA" w14:textId="6D7E0937" w:rsidR="00B547AE" w:rsidRDefault="00B547AE">
            <w:pPr>
              <w:pStyle w:val="TAL"/>
              <w:rPr>
                <w:lang w:eastAsia="zh-CN"/>
              </w:rPr>
            </w:pPr>
            <w:proofErr w:type="spellStart"/>
            <w:r>
              <w:t>GetAKMAAPPKeyMaterial</w:t>
            </w:r>
            <w:proofErr w:type="spellEnd"/>
          </w:p>
        </w:tc>
        <w:tc>
          <w:tcPr>
            <w:tcW w:w="1351" w:type="pct"/>
            <w:tcBorders>
              <w:top w:val="single" w:sz="6" w:space="0" w:color="auto"/>
              <w:left w:val="single" w:sz="6" w:space="0" w:color="auto"/>
              <w:bottom w:val="single" w:sz="6" w:space="0" w:color="auto"/>
              <w:right w:val="single" w:sz="6" w:space="0" w:color="auto"/>
            </w:tcBorders>
            <w:hideMark/>
          </w:tcPr>
          <w:p w14:paraId="3266BEFA" w14:textId="77777777" w:rsidR="00B547AE" w:rsidRDefault="00B547AE">
            <w:pPr>
              <w:pStyle w:val="TAL"/>
            </w:pPr>
            <w:r>
              <w:t>/</w:t>
            </w:r>
            <w:proofErr w:type="gramStart"/>
            <w:r>
              <w:t>retrieve</w:t>
            </w:r>
            <w:proofErr w:type="gramEnd"/>
            <w:r>
              <w:t>-</w:t>
            </w:r>
            <w:proofErr w:type="spellStart"/>
            <w:r>
              <w:t>applicationkey</w:t>
            </w:r>
            <w:proofErr w:type="spellEnd"/>
          </w:p>
        </w:tc>
        <w:tc>
          <w:tcPr>
            <w:tcW w:w="703" w:type="pct"/>
            <w:tcBorders>
              <w:top w:val="single" w:sz="6" w:space="0" w:color="auto"/>
              <w:left w:val="single" w:sz="6" w:space="0" w:color="auto"/>
              <w:bottom w:val="single" w:sz="6" w:space="0" w:color="auto"/>
              <w:right w:val="single" w:sz="6" w:space="0" w:color="auto"/>
            </w:tcBorders>
            <w:hideMark/>
          </w:tcPr>
          <w:p w14:paraId="2AB9584F"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237DA039" w14:textId="77777777" w:rsidR="00B547AE" w:rsidRDefault="00B547AE">
            <w:pPr>
              <w:pStyle w:val="TAL"/>
            </w:pPr>
            <w:r>
              <w:t>Request to retrieve AKMA Application Key information.</w:t>
            </w:r>
          </w:p>
        </w:tc>
      </w:tr>
      <w:tr w:rsidR="00B547AE" w14:paraId="65BB4C93"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1959D95D" w14:textId="17346238" w:rsidR="00B547AE" w:rsidRDefault="00B547AE">
            <w:pPr>
              <w:pStyle w:val="TAL"/>
              <w:rPr>
                <w:lang w:eastAsia="zh-CN"/>
              </w:rPr>
            </w:pPr>
            <w:proofErr w:type="spellStart"/>
            <w:r>
              <w:t>RemoveContext</w:t>
            </w:r>
            <w:proofErr w:type="spellEnd"/>
          </w:p>
        </w:tc>
        <w:tc>
          <w:tcPr>
            <w:tcW w:w="1351" w:type="pct"/>
            <w:tcBorders>
              <w:top w:val="single" w:sz="6" w:space="0" w:color="auto"/>
              <w:left w:val="single" w:sz="6" w:space="0" w:color="auto"/>
              <w:bottom w:val="single" w:sz="6" w:space="0" w:color="auto"/>
              <w:right w:val="single" w:sz="6" w:space="0" w:color="auto"/>
            </w:tcBorders>
            <w:hideMark/>
          </w:tcPr>
          <w:p w14:paraId="26F48FCA" w14:textId="77777777" w:rsidR="00B547AE" w:rsidRDefault="00B547AE">
            <w:pPr>
              <w:pStyle w:val="TAL"/>
            </w:pPr>
            <w:r>
              <w:rPr>
                <w:lang w:eastAsia="zh-CN"/>
              </w:rPr>
              <w:t>/</w:t>
            </w:r>
            <w:proofErr w:type="gramStart"/>
            <w:r>
              <w:rPr>
                <w:lang w:eastAsia="zh-CN"/>
              </w:rPr>
              <w:t>remove</w:t>
            </w:r>
            <w:proofErr w:type="gramEnd"/>
            <w:r>
              <w:rPr>
                <w:lang w:eastAsia="zh-CN"/>
              </w:rPr>
              <w:t>-context</w:t>
            </w:r>
          </w:p>
        </w:tc>
        <w:tc>
          <w:tcPr>
            <w:tcW w:w="703" w:type="pct"/>
            <w:tcBorders>
              <w:top w:val="single" w:sz="6" w:space="0" w:color="auto"/>
              <w:left w:val="single" w:sz="6" w:space="0" w:color="auto"/>
              <w:bottom w:val="single" w:sz="6" w:space="0" w:color="auto"/>
              <w:right w:val="single" w:sz="6" w:space="0" w:color="auto"/>
            </w:tcBorders>
            <w:hideMark/>
          </w:tcPr>
          <w:p w14:paraId="0F3D0B68"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33EB5226" w14:textId="77777777" w:rsidR="00B547AE" w:rsidRDefault="00B547AE">
            <w:pPr>
              <w:pStyle w:val="TAL"/>
            </w:pPr>
            <w:r>
              <w:t xml:space="preserve">Request to remove AKMA context in the </w:t>
            </w:r>
            <w:proofErr w:type="spellStart"/>
            <w:r>
              <w:t>AAnF</w:t>
            </w:r>
            <w:proofErr w:type="spellEnd"/>
            <w:r>
              <w:t>.</w:t>
            </w:r>
          </w:p>
        </w:tc>
      </w:tr>
    </w:tbl>
    <w:p w14:paraId="5F47648B" w14:textId="77777777" w:rsidR="00CA23E7" w:rsidRDefault="00CA23E7"/>
    <w:p w14:paraId="5905AAFB" w14:textId="77777777" w:rsidR="00B547AE" w:rsidRDefault="00B547AE" w:rsidP="00B547AE">
      <w:pPr>
        <w:pStyle w:val="41"/>
      </w:pPr>
      <w:bookmarkStart w:id="771" w:name="_Toc510696624"/>
      <w:bookmarkStart w:id="772" w:name="_Toc35971415"/>
      <w:bookmarkStart w:id="773" w:name="_Toc36812146"/>
      <w:bookmarkStart w:id="774" w:name="_Toc66224236"/>
      <w:bookmarkStart w:id="775" w:name="_Toc66440540"/>
      <w:bookmarkStart w:id="776" w:name="_Toc70541259"/>
      <w:bookmarkStart w:id="777" w:name="_Toc83233935"/>
      <w:bookmarkStart w:id="778" w:name="_Toc85526854"/>
      <w:bookmarkStart w:id="779" w:name="_Toc88659490"/>
      <w:bookmarkStart w:id="780" w:name="_Toc88832401"/>
      <w:bookmarkStart w:id="781" w:name="_Toc90660288"/>
      <w:bookmarkStart w:id="782" w:name="_Toc97194413"/>
      <w:bookmarkStart w:id="783" w:name="_Toc112964126"/>
      <w:bookmarkStart w:id="784" w:name="_Toc122117283"/>
      <w:bookmarkStart w:id="785" w:name="_Toc138689906"/>
      <w:bookmarkStart w:id="786" w:name="_Toc151747763"/>
      <w:bookmarkStart w:id="787" w:name="_Toc185509023"/>
      <w:bookmarkStart w:id="788" w:name="_Toc192867473"/>
      <w:bookmarkStart w:id="789" w:name="_Toc207833829"/>
      <w:bookmarkStart w:id="790" w:name="_Toc510696625"/>
      <w:bookmarkStart w:id="791" w:name="_Toc35971416"/>
      <w:bookmarkStart w:id="792" w:name="_Toc36812147"/>
      <w:bookmarkStart w:id="793" w:name="_Toc66224237"/>
      <w:bookmarkStart w:id="794" w:name="_Toc66440541"/>
      <w:bookmarkStart w:id="795" w:name="_Toc70541260"/>
      <w:bookmarkStart w:id="796" w:name="_Toc83233936"/>
      <w:bookmarkStart w:id="797" w:name="_Toc85526855"/>
      <w:bookmarkStart w:id="798" w:name="_Toc88659491"/>
      <w:bookmarkStart w:id="799" w:name="_Toc88832402"/>
      <w:bookmarkStart w:id="800" w:name="_Toc90660289"/>
      <w:bookmarkStart w:id="801" w:name="_Toc97194414"/>
      <w:bookmarkStart w:id="802" w:name="_Toc112964127"/>
      <w:bookmarkStart w:id="803" w:name="_Toc122117284"/>
      <w:bookmarkStart w:id="804" w:name="_Toc138689907"/>
      <w:bookmarkStart w:id="805" w:name="_Toc151747764"/>
      <w:bookmarkStart w:id="806" w:name="_Toc185509024"/>
      <w:bookmarkStart w:id="807" w:name="_Toc200963896"/>
      <w:r>
        <w:t>5.1.4.2</w:t>
      </w:r>
      <w:r>
        <w:tab/>
        <w:t xml:space="preserve">Operation: </w:t>
      </w:r>
      <w:proofErr w:type="spellStart"/>
      <w:r>
        <w:t>Register</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r>
        <w:t>AKMAKey</w:t>
      </w:r>
      <w:bookmarkEnd w:id="789"/>
      <w:proofErr w:type="spellEnd"/>
    </w:p>
    <w:p w14:paraId="17F9D8AC" w14:textId="77777777" w:rsidR="00CA23E7" w:rsidRDefault="00745863">
      <w:pPr>
        <w:pStyle w:val="51"/>
      </w:pPr>
      <w:bookmarkStart w:id="808" w:name="_Toc207833830"/>
      <w:r>
        <w:t>5.1.4.2.1</w:t>
      </w:r>
      <w:r>
        <w:tab/>
        <w:t>Description</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66FA0597" w14:textId="77777777" w:rsidR="00CA23E7" w:rsidRDefault="00745863">
      <w:r>
        <w:t xml:space="preserve">The custom operation allows a NF service consumer to </w:t>
      </w:r>
      <w:r>
        <w:rPr>
          <w:lang w:eastAsia="zh-CN"/>
        </w:rPr>
        <w:t xml:space="preserve">store </w:t>
      </w:r>
      <w:r>
        <w:t xml:space="preserve">AKMA related key material in the </w:t>
      </w:r>
      <w:proofErr w:type="spellStart"/>
      <w:r>
        <w:t>AA</w:t>
      </w:r>
      <w:r>
        <w:rPr>
          <w:rFonts w:hint="eastAsia"/>
          <w:lang w:eastAsia="zh-CN"/>
        </w:rPr>
        <w:t>n</w:t>
      </w:r>
      <w:r>
        <w:rPr>
          <w:lang w:eastAsia="zh-CN"/>
        </w:rPr>
        <w:t>F</w:t>
      </w:r>
      <w:proofErr w:type="spellEnd"/>
      <w:r>
        <w:t>.</w:t>
      </w:r>
    </w:p>
    <w:p w14:paraId="20B55A28" w14:textId="77777777" w:rsidR="00CA23E7" w:rsidRDefault="00745863">
      <w:pPr>
        <w:pStyle w:val="51"/>
      </w:pPr>
      <w:bookmarkStart w:id="809" w:name="_Toc510696626"/>
      <w:bookmarkStart w:id="810" w:name="_Toc35971417"/>
      <w:bookmarkStart w:id="811" w:name="_Toc36812148"/>
      <w:bookmarkStart w:id="812" w:name="_Toc66224238"/>
      <w:bookmarkStart w:id="813" w:name="_Toc66440542"/>
      <w:bookmarkStart w:id="814" w:name="_Toc70541261"/>
      <w:bookmarkStart w:id="815" w:name="_Toc83233937"/>
      <w:bookmarkStart w:id="816" w:name="_Toc85526856"/>
      <w:bookmarkStart w:id="817" w:name="_Toc88659492"/>
      <w:bookmarkStart w:id="818" w:name="_Toc88832403"/>
      <w:bookmarkStart w:id="819" w:name="_Toc90660290"/>
      <w:bookmarkStart w:id="820" w:name="_Toc97194415"/>
      <w:bookmarkStart w:id="821" w:name="_Toc112964128"/>
      <w:bookmarkStart w:id="822" w:name="_Toc122117285"/>
      <w:bookmarkStart w:id="823" w:name="_Toc138689908"/>
      <w:bookmarkStart w:id="824" w:name="_Toc151747765"/>
      <w:bookmarkStart w:id="825" w:name="_Toc185509025"/>
      <w:bookmarkStart w:id="826" w:name="_Toc200963897"/>
      <w:bookmarkStart w:id="827" w:name="_Toc207833831"/>
      <w:r>
        <w:t>5.1.4.2.2</w:t>
      </w:r>
      <w:r>
        <w:tab/>
        <w:t>Operation Definition</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proofErr w:type="spellStart"/>
            <w:r>
              <w:t>AkmaKeyInfo</w:t>
            </w:r>
            <w:proofErr w:type="spellEnd"/>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 xml:space="preserve">AKMA related key material which is requested to be stored in the </w:t>
            </w:r>
            <w:proofErr w:type="spellStart"/>
            <w:r>
              <w:t>AAnF</w:t>
            </w:r>
            <w:proofErr w:type="spellEnd"/>
          </w:p>
        </w:tc>
      </w:tr>
    </w:tbl>
    <w:p w14:paraId="6050681D" w14:textId="77777777" w:rsidR="00CA23E7" w:rsidRDefault="00CA23E7"/>
    <w:p w14:paraId="46392AC7" w14:textId="77777777" w:rsidR="00D17E87" w:rsidRDefault="00D17E87" w:rsidP="00D17E87">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proofErr w:type="spellStart"/>
            <w:r>
              <w:t>AkmaKeyInfo</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0334429A" w14:textId="72B106C7" w:rsidR="00B547AE" w:rsidRDefault="00B547AE" w:rsidP="00B547AE">
      <w:pPr>
        <w:pStyle w:val="41"/>
      </w:pPr>
      <w:bookmarkStart w:id="828" w:name="_Toc510696627"/>
      <w:bookmarkStart w:id="829" w:name="_Toc35971418"/>
      <w:bookmarkStart w:id="830" w:name="_Toc36812149"/>
      <w:bookmarkStart w:id="831" w:name="_Toc66224239"/>
      <w:bookmarkStart w:id="832" w:name="_Toc66440543"/>
      <w:bookmarkStart w:id="833" w:name="_Toc70541262"/>
      <w:bookmarkStart w:id="834" w:name="_Toc83233938"/>
      <w:bookmarkStart w:id="835" w:name="_Toc85526857"/>
      <w:bookmarkStart w:id="836" w:name="_Toc88659493"/>
      <w:bookmarkStart w:id="837" w:name="_Toc88832404"/>
      <w:bookmarkStart w:id="838" w:name="_Toc90660291"/>
      <w:bookmarkStart w:id="839" w:name="_Toc97194416"/>
      <w:bookmarkStart w:id="840" w:name="_Toc112964129"/>
      <w:bookmarkStart w:id="841" w:name="_Toc122117286"/>
      <w:bookmarkStart w:id="842" w:name="_Toc138689909"/>
      <w:bookmarkStart w:id="843" w:name="_Toc151747766"/>
      <w:bookmarkStart w:id="844" w:name="_Toc185509026"/>
      <w:bookmarkStart w:id="845" w:name="_Toc192867476"/>
      <w:bookmarkStart w:id="846" w:name="_Toc207833832"/>
      <w:bookmarkStart w:id="847" w:name="_Toc70541263"/>
      <w:bookmarkStart w:id="848" w:name="_Toc83233939"/>
      <w:bookmarkStart w:id="849" w:name="_Toc85526858"/>
      <w:bookmarkStart w:id="850" w:name="_Toc88659494"/>
      <w:bookmarkStart w:id="851" w:name="_Toc88832405"/>
      <w:bookmarkStart w:id="852" w:name="_Toc90660292"/>
      <w:bookmarkStart w:id="853" w:name="_Toc97194417"/>
      <w:bookmarkStart w:id="854" w:name="_Toc112964130"/>
      <w:bookmarkStart w:id="855" w:name="_Toc122117287"/>
      <w:bookmarkStart w:id="856" w:name="_Toc138689910"/>
      <w:bookmarkStart w:id="857" w:name="_Toc151747767"/>
      <w:bookmarkStart w:id="858" w:name="_Toc185509027"/>
      <w:bookmarkStart w:id="859" w:name="_Toc200963899"/>
      <w:r>
        <w:t>5.1.4.3</w:t>
      </w:r>
      <w:r>
        <w:tab/>
        <w:t xml:space="preserve">Operation: </w:t>
      </w:r>
      <w:proofErr w:type="spellStart"/>
      <w:r>
        <w:t>GetAKMAAPPKeyMaterial</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roofErr w:type="spellEnd"/>
    </w:p>
    <w:p w14:paraId="1F5D7745" w14:textId="77777777" w:rsidR="00CA23E7" w:rsidRDefault="00745863">
      <w:pPr>
        <w:pStyle w:val="51"/>
      </w:pPr>
      <w:bookmarkStart w:id="860" w:name="_Toc207833833"/>
      <w:r>
        <w:t>5.1.4.3.1</w:t>
      </w:r>
      <w:r>
        <w:tab/>
        <w:t>Description</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861" w:name="_Toc56755859"/>
      <w:bookmarkStart w:id="862" w:name="_Toc66224240"/>
      <w:bookmarkStart w:id="863" w:name="_Toc66440544"/>
      <w:bookmarkStart w:id="864" w:name="_Toc70541264"/>
      <w:bookmarkStart w:id="865" w:name="_Toc83233940"/>
      <w:bookmarkStart w:id="866" w:name="_Toc85526859"/>
      <w:bookmarkStart w:id="867" w:name="_Toc88659495"/>
      <w:bookmarkStart w:id="868" w:name="_Toc88832406"/>
      <w:bookmarkStart w:id="869" w:name="_Toc90660293"/>
      <w:bookmarkStart w:id="870" w:name="_Toc97194418"/>
      <w:bookmarkStart w:id="871" w:name="_Toc112964131"/>
      <w:bookmarkStart w:id="872" w:name="_Toc122117288"/>
      <w:bookmarkStart w:id="873" w:name="_Toc138689911"/>
      <w:bookmarkStart w:id="874" w:name="_Toc151747768"/>
      <w:bookmarkStart w:id="875" w:name="_Toc185509028"/>
      <w:bookmarkStart w:id="876" w:name="_Toc200963900"/>
      <w:bookmarkStart w:id="877" w:name="_Toc207833834"/>
      <w:bookmarkStart w:id="878" w:name="_Toc510696628"/>
      <w:bookmarkStart w:id="879" w:name="_Toc35971419"/>
      <w:bookmarkStart w:id="880" w:name="_Toc36812150"/>
      <w:r>
        <w:t>5.1.4.3.2</w:t>
      </w:r>
      <w:r>
        <w:tab/>
        <w:t>Operation Definition</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proofErr w:type="spellStart"/>
            <w:r>
              <w:t>AkmaAfKeyRequest</w:t>
            </w:r>
            <w:proofErr w:type="spellEnd"/>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881" w:name="_Toc85526860"/>
      <w:bookmarkStart w:id="882" w:name="_Toc88659496"/>
      <w:bookmarkStart w:id="883" w:name="_Toc88832407"/>
      <w:bookmarkStart w:id="884" w:name="_Toc90660294"/>
      <w:bookmarkStart w:id="885" w:name="_Toc97194419"/>
      <w:bookmarkStart w:id="886" w:name="_Toc112964132"/>
      <w:bookmarkStart w:id="887" w:name="_Toc122117289"/>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proofErr w:type="spellStart"/>
            <w:r>
              <w:t>AkmaAfKeyData</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 xml:space="preserve">If the requested data does not exist, the </w:t>
            </w:r>
            <w:proofErr w:type="spellStart"/>
            <w:r>
              <w:t>AAnF</w:t>
            </w:r>
            <w:proofErr w:type="spellEnd"/>
            <w:r>
              <w:t xml:space="preserve">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proofErr w:type="spellStart"/>
            <w:r>
              <w:t>ProblemDetails</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proofErr w:type="spellStart"/>
            <w:r>
              <w:t>AkmaAfKeyData</w:t>
            </w:r>
            <w:proofErr w:type="spellEnd"/>
            <w:r>
              <w:t>" data structure used in the current release of this specification, the “</w:t>
            </w:r>
            <w:proofErr w:type="spellStart"/>
            <w:r>
              <w:t>gpsi</w:t>
            </w:r>
            <w:proofErr w:type="spellEnd"/>
            <w:r>
              <w:t>” attribute is not applicable and the "</w:t>
            </w:r>
            <w:proofErr w:type="spellStart"/>
            <w:r>
              <w:t>supi</w:t>
            </w:r>
            <w:proofErr w:type="spellEnd"/>
            <w:r>
              <w:t xml:space="preserve">" attribute shall be included, except in the case of the anonymous user access procedure using the </w:t>
            </w:r>
            <w:proofErr w:type="spellStart"/>
            <w:r>
              <w:t>Naanf_AKMA_ApplicationKey_AnonUser_Get</w:t>
            </w:r>
            <w:proofErr w:type="spellEnd"/>
            <w:r>
              <w:t xml:space="preserve">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 xml:space="preserve">The </w:t>
            </w:r>
            <w:proofErr w:type="spellStart"/>
            <w:r>
              <w:t>RedirectResponse</w:t>
            </w:r>
            <w:proofErr w:type="spellEnd"/>
            <w:r>
              <w:t xml:space="preserv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4F9A2A4D" w14:textId="77777777" w:rsidR="00B547AE" w:rsidRDefault="00B547AE" w:rsidP="00B547AE">
      <w:pPr>
        <w:pStyle w:val="41"/>
      </w:pPr>
      <w:bookmarkStart w:id="888" w:name="_Toc138689912"/>
      <w:bookmarkStart w:id="889" w:name="_Toc151747769"/>
      <w:bookmarkStart w:id="890" w:name="_Toc185509029"/>
      <w:bookmarkStart w:id="891" w:name="_Toc192867479"/>
      <w:bookmarkStart w:id="892" w:name="_Toc207833835"/>
      <w:bookmarkStart w:id="893" w:name="_Toc85526861"/>
      <w:bookmarkStart w:id="894" w:name="_Toc88659497"/>
      <w:bookmarkStart w:id="895" w:name="_Toc88832408"/>
      <w:bookmarkStart w:id="896" w:name="_Toc90660295"/>
      <w:bookmarkStart w:id="897" w:name="_Toc97194420"/>
      <w:bookmarkStart w:id="898" w:name="_Toc112964133"/>
      <w:bookmarkStart w:id="899" w:name="_Toc122117290"/>
      <w:bookmarkStart w:id="900" w:name="_Toc138689913"/>
      <w:bookmarkStart w:id="901" w:name="_Toc151747770"/>
      <w:bookmarkStart w:id="902" w:name="_Toc185509030"/>
      <w:bookmarkStart w:id="903" w:name="_Toc200963902"/>
      <w:bookmarkEnd w:id="881"/>
      <w:bookmarkEnd w:id="882"/>
      <w:bookmarkEnd w:id="883"/>
      <w:bookmarkEnd w:id="884"/>
      <w:bookmarkEnd w:id="885"/>
      <w:bookmarkEnd w:id="886"/>
      <w:bookmarkEnd w:id="887"/>
      <w:r>
        <w:t>5.1.4.4</w:t>
      </w:r>
      <w:r>
        <w:tab/>
        <w:t xml:space="preserve">Operation: </w:t>
      </w:r>
      <w:proofErr w:type="spellStart"/>
      <w:r>
        <w:t>Remove</w:t>
      </w:r>
      <w:bookmarkEnd w:id="888"/>
      <w:bookmarkEnd w:id="889"/>
      <w:bookmarkEnd w:id="890"/>
      <w:bookmarkEnd w:id="891"/>
      <w:r>
        <w:t>Context</w:t>
      </w:r>
      <w:bookmarkEnd w:id="892"/>
      <w:proofErr w:type="spellEnd"/>
    </w:p>
    <w:p w14:paraId="338C8A8D" w14:textId="55F8E8D2" w:rsidR="005F10C9" w:rsidRDefault="005F10C9" w:rsidP="005F10C9">
      <w:pPr>
        <w:pStyle w:val="51"/>
      </w:pPr>
      <w:bookmarkStart w:id="904" w:name="_Toc207833836"/>
      <w:r>
        <w:t>5.1.4.4.1</w:t>
      </w:r>
      <w:r>
        <w:tab/>
        <w:t>Description</w:t>
      </w:r>
      <w:bookmarkEnd w:id="893"/>
      <w:bookmarkEnd w:id="894"/>
      <w:bookmarkEnd w:id="895"/>
      <w:bookmarkEnd w:id="896"/>
      <w:bookmarkEnd w:id="897"/>
      <w:bookmarkEnd w:id="898"/>
      <w:bookmarkEnd w:id="899"/>
      <w:bookmarkEnd w:id="900"/>
      <w:bookmarkEnd w:id="901"/>
      <w:bookmarkEnd w:id="902"/>
      <w:bookmarkEnd w:id="903"/>
      <w:bookmarkEnd w:id="904"/>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905" w:name="_Toc85526862"/>
      <w:bookmarkStart w:id="906" w:name="_Toc88659498"/>
      <w:bookmarkStart w:id="907" w:name="_Toc88832409"/>
      <w:bookmarkStart w:id="908" w:name="_Toc90660296"/>
      <w:bookmarkStart w:id="909" w:name="_Toc97194421"/>
      <w:bookmarkStart w:id="910" w:name="_Toc112964134"/>
      <w:bookmarkStart w:id="911" w:name="_Toc122117291"/>
      <w:bookmarkStart w:id="912" w:name="_Toc138689914"/>
      <w:bookmarkStart w:id="913" w:name="_Toc151747771"/>
      <w:bookmarkStart w:id="914" w:name="_Toc185509031"/>
      <w:bookmarkStart w:id="915" w:name="_Toc200963903"/>
      <w:bookmarkStart w:id="916" w:name="_Toc207833837"/>
      <w:r>
        <w:t>5.1.4.4.2</w:t>
      </w:r>
      <w:r>
        <w:tab/>
        <w:t>Operation Definition</w:t>
      </w:r>
      <w:bookmarkEnd w:id="905"/>
      <w:bookmarkEnd w:id="906"/>
      <w:bookmarkEnd w:id="907"/>
      <w:bookmarkEnd w:id="908"/>
      <w:bookmarkEnd w:id="909"/>
      <w:bookmarkEnd w:id="910"/>
      <w:bookmarkEnd w:id="911"/>
      <w:bookmarkEnd w:id="912"/>
      <w:bookmarkEnd w:id="913"/>
      <w:bookmarkEnd w:id="914"/>
      <w:bookmarkEnd w:id="915"/>
      <w:bookmarkEnd w:id="916"/>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lastRenderedPageBreak/>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proofErr w:type="spellStart"/>
            <w:r>
              <w:t>CtxRemove</w:t>
            </w:r>
            <w:proofErr w:type="spellEnd"/>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w:t>
            </w:r>
            <w:proofErr w:type="spellStart"/>
            <w:r>
              <w:t>CtxRemove</w:t>
            </w:r>
            <w:proofErr w:type="spellEnd"/>
            <w:r>
              <w:t>" in the request body</w:t>
            </w:r>
            <w:r w:rsidDel="000F54BB">
              <w:t xml:space="preserve"> </w:t>
            </w:r>
            <w:r>
              <w:t xml:space="preserve">was deleted, the </w:t>
            </w:r>
            <w:proofErr w:type="spellStart"/>
            <w:r>
              <w:t>AAnF</w:t>
            </w:r>
            <w:proofErr w:type="spellEnd"/>
            <w:r>
              <w:t xml:space="preserve">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proofErr w:type="spellStart"/>
            <w:r w:rsidRPr="004F5022">
              <w:t>RedirectResponse</w:t>
            </w:r>
            <w:proofErr w:type="spellEnd"/>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 xml:space="preserve">Temporary redirection, during remove procedure.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proofErr w:type="spellStart"/>
            <w:r w:rsidRPr="004F5022">
              <w:t>RedirectResponse</w:t>
            </w:r>
            <w:proofErr w:type="spellEnd"/>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 xml:space="preserve">Permanent redirection, during remove procedure.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proofErr w:type="spellStart"/>
            <w:r>
              <w:t>ProblemDetails</w:t>
            </w:r>
            <w:proofErr w:type="spellEnd"/>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642CDAF4" w14:textId="77777777" w:rsidR="00B547AE" w:rsidRDefault="00B547AE" w:rsidP="00B547AE">
      <w:pPr>
        <w:pStyle w:val="TH"/>
      </w:pPr>
      <w:r>
        <w:t>Table 5.1.4.4.2-3: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B547AE" w14:paraId="702CD72D" w14:textId="77777777" w:rsidTr="00B547A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D8BD13" w14:textId="77777777" w:rsidR="00B547AE" w:rsidRDefault="00B547A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DA5419" w14:textId="77777777" w:rsidR="00B547AE" w:rsidRDefault="00B547A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2D926E4" w14:textId="77777777" w:rsidR="00B547AE" w:rsidRDefault="00B547A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FB5AA35" w14:textId="77777777" w:rsidR="00B547AE" w:rsidRDefault="00B547A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4F81A0" w14:textId="77777777" w:rsidR="00B547AE" w:rsidRDefault="00B547AE">
            <w:pPr>
              <w:pStyle w:val="TAH"/>
            </w:pPr>
            <w:r>
              <w:t>Description</w:t>
            </w:r>
          </w:p>
        </w:tc>
      </w:tr>
      <w:tr w:rsidR="00B547AE" w14:paraId="145D1556" w14:textId="77777777" w:rsidTr="00B547AE">
        <w:trPr>
          <w:jc w:val="center"/>
        </w:trPr>
        <w:tc>
          <w:tcPr>
            <w:tcW w:w="825" w:type="pct"/>
            <w:tcBorders>
              <w:top w:val="single" w:sz="6" w:space="0" w:color="auto"/>
              <w:left w:val="single" w:sz="6" w:space="0" w:color="auto"/>
              <w:bottom w:val="single" w:sz="6" w:space="0" w:color="auto"/>
              <w:right w:val="single" w:sz="6" w:space="0" w:color="auto"/>
            </w:tcBorders>
            <w:hideMark/>
          </w:tcPr>
          <w:p w14:paraId="0347C373" w14:textId="77777777" w:rsidR="00B547AE" w:rsidRDefault="00B547A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321CE0B" w14:textId="28BC3A80" w:rsidR="00B547AE" w:rsidRDefault="00B547A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EA6FD6" w14:textId="77777777" w:rsidR="00B547AE" w:rsidRDefault="00B547A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6D14E9E" w14:textId="77777777" w:rsidR="00B547AE" w:rsidRDefault="00B547A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6C1D033" w14:textId="77777777" w:rsidR="00B547AE" w:rsidRDefault="00B547AE">
            <w:pPr>
              <w:pStyle w:val="TAL"/>
            </w:pPr>
            <w:r>
              <w:t xml:space="preserve">An alternative URI of the resource located in an alternative </w:t>
            </w:r>
            <w:proofErr w:type="spellStart"/>
            <w:r>
              <w:t>AA</w:t>
            </w:r>
            <w:r>
              <w:rPr>
                <w:lang w:eastAsia="zh-CN"/>
              </w:rPr>
              <w:t>nF</w:t>
            </w:r>
            <w:proofErr w:type="spellEnd"/>
            <w:r>
              <w:t xml:space="preserve"> (service) instance.</w:t>
            </w:r>
          </w:p>
        </w:tc>
      </w:tr>
      <w:tr w:rsidR="00B547AE" w14:paraId="59F59DCA" w14:textId="77777777" w:rsidTr="00B547AE">
        <w:trPr>
          <w:jc w:val="center"/>
        </w:trPr>
        <w:tc>
          <w:tcPr>
            <w:tcW w:w="825" w:type="pct"/>
            <w:tcBorders>
              <w:top w:val="single" w:sz="6" w:space="0" w:color="auto"/>
              <w:left w:val="single" w:sz="6" w:space="0" w:color="auto"/>
              <w:bottom w:val="single" w:sz="6" w:space="0" w:color="000000"/>
              <w:right w:val="single" w:sz="6" w:space="0" w:color="auto"/>
            </w:tcBorders>
            <w:hideMark/>
          </w:tcPr>
          <w:p w14:paraId="520851CB" w14:textId="77777777" w:rsidR="00B547AE" w:rsidRDefault="00B547A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436B283" w14:textId="581CFCD1" w:rsidR="00B547AE" w:rsidRDefault="00B547A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16B164B" w14:textId="77777777" w:rsidR="00B547AE" w:rsidRDefault="00B547A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44318C1" w14:textId="77777777" w:rsidR="00B547AE" w:rsidRDefault="00B547A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D199853" w14:textId="77777777" w:rsidR="00B547AE" w:rsidRDefault="00B547AE">
            <w:pPr>
              <w:pStyle w:val="TAL"/>
            </w:pPr>
            <w:r>
              <w:rPr>
                <w:lang w:eastAsia="fr-FR"/>
              </w:rPr>
              <w:t xml:space="preserve">Identifier of the target </w:t>
            </w:r>
            <w:proofErr w:type="spellStart"/>
            <w:r>
              <w:t>AA</w:t>
            </w:r>
            <w:r>
              <w:rPr>
                <w:lang w:eastAsia="zh-CN"/>
              </w:rPr>
              <w:t>nF</w:t>
            </w:r>
            <w:proofErr w:type="spellEnd"/>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917" w:name="_Toc66224241"/>
      <w:bookmarkStart w:id="918" w:name="_Toc66440545"/>
      <w:bookmarkStart w:id="919" w:name="_Toc70541265"/>
      <w:bookmarkStart w:id="920" w:name="_Toc83233941"/>
      <w:bookmarkStart w:id="921" w:name="_Toc85526863"/>
      <w:bookmarkStart w:id="922" w:name="_Toc88659499"/>
      <w:bookmarkStart w:id="923" w:name="_Toc88832410"/>
      <w:bookmarkStart w:id="924" w:name="_Toc90660297"/>
      <w:bookmarkStart w:id="925" w:name="_Toc97194422"/>
      <w:bookmarkStart w:id="926" w:name="_Toc112964135"/>
      <w:bookmarkStart w:id="927" w:name="_Toc122117292"/>
      <w:bookmarkStart w:id="928" w:name="_Toc138689915"/>
      <w:bookmarkStart w:id="929" w:name="_Toc151747772"/>
      <w:bookmarkStart w:id="930" w:name="_Toc185509032"/>
      <w:bookmarkStart w:id="931" w:name="_Toc200963904"/>
      <w:bookmarkStart w:id="932" w:name="_Toc207833838"/>
      <w:r>
        <w:t>5.1.5</w:t>
      </w:r>
      <w:r>
        <w:tab/>
        <w:t>Notifications</w:t>
      </w:r>
      <w:bookmarkEnd w:id="878"/>
      <w:bookmarkEnd w:id="879"/>
      <w:bookmarkEnd w:id="880"/>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15E12B1C" w14:textId="77777777" w:rsidR="000F6AB4" w:rsidRDefault="000F6AB4" w:rsidP="00D91F48">
      <w:pPr>
        <w:pStyle w:val="41"/>
      </w:pPr>
      <w:bookmarkStart w:id="933" w:name="_Toc510696629"/>
      <w:bookmarkStart w:id="934" w:name="_Toc35971420"/>
      <w:bookmarkStart w:id="935" w:name="_Toc67903537"/>
      <w:bookmarkStart w:id="936" w:name="_Toc89295681"/>
      <w:bookmarkStart w:id="937" w:name="_Toc94261397"/>
      <w:bookmarkStart w:id="938" w:name="_Toc104199053"/>
      <w:bookmarkStart w:id="939" w:name="_Toc104489489"/>
      <w:bookmarkStart w:id="940" w:name="_Toc138762318"/>
      <w:bookmarkStart w:id="941" w:name="_Toc145708512"/>
      <w:bookmarkStart w:id="942" w:name="_Toc153827186"/>
      <w:bookmarkStart w:id="943" w:name="_Toc185509033"/>
      <w:bookmarkStart w:id="944" w:name="_Toc200963905"/>
      <w:bookmarkStart w:id="945" w:name="_Toc207833839"/>
      <w:bookmarkStart w:id="946" w:name="_Toc28012442"/>
      <w:bookmarkStart w:id="947" w:name="_Toc36038395"/>
      <w:bookmarkStart w:id="948" w:name="_Toc45133665"/>
      <w:bookmarkStart w:id="949" w:name="_Toc51762419"/>
      <w:bookmarkStart w:id="950" w:name="_Toc59016991"/>
      <w:bookmarkStart w:id="951" w:name="_Toc129338906"/>
      <w:bookmarkStart w:id="952" w:name="_Toc153375313"/>
      <w:bookmarkStart w:id="953" w:name="_Toc510696632"/>
      <w:bookmarkStart w:id="954" w:name="_Toc35971427"/>
      <w:bookmarkStart w:id="955" w:name="_Toc36812158"/>
      <w:bookmarkStart w:id="956" w:name="_Toc66224242"/>
      <w:bookmarkStart w:id="957" w:name="_Toc66440546"/>
      <w:bookmarkStart w:id="958" w:name="_Toc70541266"/>
      <w:bookmarkStart w:id="959" w:name="_Toc83233942"/>
      <w:bookmarkStart w:id="960" w:name="_Toc85526864"/>
      <w:bookmarkStart w:id="961" w:name="_Toc88659500"/>
      <w:bookmarkStart w:id="962" w:name="_Toc88832411"/>
      <w:bookmarkStart w:id="963" w:name="_Toc90660298"/>
      <w:bookmarkStart w:id="964" w:name="_Toc97194423"/>
      <w:bookmarkStart w:id="965" w:name="_Toc112964136"/>
      <w:bookmarkStart w:id="966" w:name="_Toc122117293"/>
      <w:bookmarkStart w:id="967" w:name="_Toc138689916"/>
      <w:bookmarkStart w:id="968" w:name="_Toc151747773"/>
      <w:r>
        <w:t>5.1.5.1</w:t>
      </w:r>
      <w:r>
        <w:tab/>
        <w:t>Genera</w:t>
      </w:r>
      <w:bookmarkEnd w:id="933"/>
      <w:bookmarkEnd w:id="934"/>
      <w:bookmarkEnd w:id="935"/>
      <w:bookmarkEnd w:id="936"/>
      <w:bookmarkEnd w:id="937"/>
      <w:bookmarkEnd w:id="938"/>
      <w:bookmarkEnd w:id="939"/>
      <w:bookmarkEnd w:id="940"/>
      <w:bookmarkEnd w:id="941"/>
      <w:bookmarkEnd w:id="942"/>
      <w:r>
        <w:t>l</w:t>
      </w:r>
      <w:bookmarkEnd w:id="943"/>
      <w:bookmarkEnd w:id="944"/>
      <w:bookmarkEnd w:id="945"/>
    </w:p>
    <w:p w14:paraId="292A176E" w14:textId="2C2E1F52" w:rsidR="00B547AE" w:rsidRDefault="00B547AE" w:rsidP="00B547AE">
      <w:r>
        <w:t>Notifications shall comply to clause 6.2 of 3GPP TS 29.500 [4] and clause 4.6.2.3 of 3GPP TS 29.501 [5].</w:t>
      </w:r>
    </w:p>
    <w:p w14:paraId="74491506" w14:textId="77777777" w:rsidR="000F6AB4" w:rsidRDefault="000F6AB4" w:rsidP="000F6AB4">
      <w:pPr>
        <w:pStyle w:val="TH"/>
      </w:pPr>
      <w:r>
        <w:t xml:space="preserve">Table 5.1.5-1: </w:t>
      </w:r>
      <w:proofErr w:type="gramStart"/>
      <w:r>
        <w:t>Notifications</w:t>
      </w:r>
      <w:proofErr w:type="gramEnd"/>
      <w:r>
        <w:t xml:space="preserve">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trPr>
        <w:tc>
          <w:tcPr>
            <w:tcW w:w="1028" w:type="pct"/>
            <w:shd w:val="clear" w:color="auto" w:fill="C0C0C0"/>
          </w:tcPr>
          <w:p w14:paraId="32B87D58" w14:textId="77777777" w:rsidR="000F6AB4" w:rsidRDefault="000F6AB4" w:rsidP="00E87C4E">
            <w:pPr>
              <w:pStyle w:val="TAH"/>
            </w:pPr>
            <w:r>
              <w:t>Notification</w:t>
            </w:r>
          </w:p>
        </w:tc>
        <w:tc>
          <w:tcPr>
            <w:tcW w:w="1430" w:type="pct"/>
            <w:shd w:val="clear" w:color="auto" w:fill="C0C0C0"/>
            <w:vAlign w:val="center"/>
            <w:hideMark/>
          </w:tcPr>
          <w:p w14:paraId="6AAD5DAD" w14:textId="77777777" w:rsidR="000F6AB4" w:rsidRDefault="000F6AB4" w:rsidP="00E87C4E">
            <w:pPr>
              <w:pStyle w:val="TAH"/>
            </w:pPr>
            <w:proofErr w:type="spellStart"/>
            <w:r>
              <w:t>Callback</w:t>
            </w:r>
            <w:proofErr w:type="spellEnd"/>
            <w:r>
              <w:t xml:space="preserve"> URI</w:t>
            </w:r>
          </w:p>
        </w:tc>
        <w:tc>
          <w:tcPr>
            <w:tcW w:w="894" w:type="pct"/>
            <w:shd w:val="clear" w:color="auto" w:fill="C0C0C0"/>
            <w:vAlign w:val="center"/>
            <w:hideMark/>
          </w:tcPr>
          <w:p w14:paraId="17EFA558" w14:textId="77777777" w:rsidR="000F6AB4" w:rsidRDefault="000F6AB4" w:rsidP="00E87C4E">
            <w:pPr>
              <w:pStyle w:val="TAH"/>
            </w:pPr>
            <w:r>
              <w:t>HTTP method or custom operation</w:t>
            </w:r>
          </w:p>
        </w:tc>
        <w:tc>
          <w:tcPr>
            <w:tcW w:w="1648" w:type="pct"/>
            <w:shd w:val="clear" w:color="auto" w:fill="C0C0C0"/>
            <w:vAlign w:val="center"/>
            <w:hideMark/>
          </w:tcPr>
          <w:p w14:paraId="5FA6DF3C" w14:textId="77777777" w:rsidR="000F6AB4" w:rsidRDefault="000F6AB4" w:rsidP="00E87C4E">
            <w:pPr>
              <w:pStyle w:val="TAH"/>
            </w:pPr>
            <w:r>
              <w:t>Description (service operation)</w:t>
            </w:r>
          </w:p>
        </w:tc>
      </w:tr>
      <w:tr w:rsidR="000F6AB4" w14:paraId="02A07DA0" w14:textId="77777777" w:rsidTr="00E87C4E">
        <w:trPr>
          <w:jc w:val="center"/>
        </w:trPr>
        <w:tc>
          <w:tcPr>
            <w:tcW w:w="1028" w:type="pct"/>
          </w:tcPr>
          <w:p w14:paraId="5D5314A3" w14:textId="77777777" w:rsidR="000F6AB4" w:rsidRDefault="000F6AB4" w:rsidP="00E87C4E">
            <w:pPr>
              <w:pStyle w:val="TAL"/>
            </w:pPr>
            <w:r>
              <w:t>AKMA Service Disablement Notification</w:t>
            </w:r>
          </w:p>
        </w:tc>
        <w:tc>
          <w:tcPr>
            <w:tcW w:w="1430" w:type="pct"/>
            <w:hideMark/>
          </w:tcPr>
          <w:p w14:paraId="574B8F06" w14:textId="77777777" w:rsidR="000F6AB4" w:rsidRDefault="000F6AB4" w:rsidP="00E87C4E">
            <w:pPr>
              <w:pStyle w:val="TAL"/>
            </w:pPr>
            <w:r>
              <w:t>{</w:t>
            </w:r>
            <w:proofErr w:type="spellStart"/>
            <w:r>
              <w:t>notifUri</w:t>
            </w:r>
            <w:proofErr w:type="spellEnd"/>
            <w:r>
              <w:t>}</w:t>
            </w:r>
          </w:p>
        </w:tc>
        <w:tc>
          <w:tcPr>
            <w:tcW w:w="894" w:type="pct"/>
            <w:hideMark/>
          </w:tcPr>
          <w:p w14:paraId="08BAC2E8" w14:textId="77777777" w:rsidR="000F6AB4" w:rsidRDefault="000F6AB4" w:rsidP="00E87C4E">
            <w:pPr>
              <w:pStyle w:val="TAL"/>
            </w:pPr>
            <w:r>
              <w:t>POST</w:t>
            </w:r>
          </w:p>
        </w:tc>
        <w:tc>
          <w:tcPr>
            <w:tcW w:w="1648" w:type="pct"/>
            <w:hideMark/>
          </w:tcPr>
          <w:p w14:paraId="7FD3FD11" w14:textId="77777777" w:rsidR="000F6AB4" w:rsidRDefault="000F6AB4" w:rsidP="00E87C4E">
            <w:pPr>
              <w:pStyle w:val="TAL"/>
            </w:pPr>
            <w:r>
              <w:t xml:space="preserve">Enables the </w:t>
            </w:r>
            <w:proofErr w:type="spellStart"/>
            <w:r>
              <w:t>AAnF</w:t>
            </w:r>
            <w:proofErr w:type="spellEnd"/>
            <w:r>
              <w:t xml:space="preserve"> to notify a previously subscribed NF service consumer on AKMA service disablement.</w:t>
            </w:r>
          </w:p>
        </w:tc>
      </w:tr>
    </w:tbl>
    <w:p w14:paraId="62000DC2" w14:textId="77777777" w:rsidR="000F6AB4" w:rsidRDefault="000F6AB4" w:rsidP="000F6AB4"/>
    <w:p w14:paraId="1D5334F6" w14:textId="77777777" w:rsidR="000F6AB4" w:rsidRDefault="000F6AB4" w:rsidP="00D91F48">
      <w:pPr>
        <w:pStyle w:val="41"/>
      </w:pPr>
      <w:bookmarkStart w:id="969" w:name="_Toc185509034"/>
      <w:bookmarkStart w:id="970" w:name="_Toc200963906"/>
      <w:bookmarkStart w:id="971" w:name="_Toc207833840"/>
      <w:bookmarkStart w:id="972" w:name="_Toc153375315"/>
      <w:bookmarkEnd w:id="946"/>
      <w:bookmarkEnd w:id="947"/>
      <w:bookmarkEnd w:id="948"/>
      <w:bookmarkEnd w:id="949"/>
      <w:bookmarkEnd w:id="950"/>
      <w:bookmarkEnd w:id="951"/>
      <w:bookmarkEnd w:id="952"/>
      <w:r>
        <w:lastRenderedPageBreak/>
        <w:t>5.1.5.2</w:t>
      </w:r>
      <w:r>
        <w:tab/>
        <w:t>AKMA Service Disablement Notification</w:t>
      </w:r>
      <w:bookmarkEnd w:id="969"/>
      <w:bookmarkEnd w:id="970"/>
      <w:bookmarkEnd w:id="971"/>
    </w:p>
    <w:p w14:paraId="1C238DA6" w14:textId="77777777" w:rsidR="000F6AB4" w:rsidRDefault="000F6AB4" w:rsidP="00D91F48">
      <w:pPr>
        <w:pStyle w:val="51"/>
      </w:pPr>
      <w:bookmarkStart w:id="973" w:name="_Toc28012443"/>
      <w:bookmarkStart w:id="974" w:name="_Toc36038396"/>
      <w:bookmarkStart w:id="975" w:name="_Toc45133666"/>
      <w:bookmarkStart w:id="976" w:name="_Toc51762420"/>
      <w:bookmarkStart w:id="977" w:name="_Toc59016992"/>
      <w:bookmarkStart w:id="978" w:name="_Toc129338907"/>
      <w:bookmarkStart w:id="979" w:name="_Toc153375314"/>
      <w:bookmarkStart w:id="980" w:name="_Toc185509035"/>
      <w:bookmarkStart w:id="981" w:name="_Toc200963907"/>
      <w:bookmarkStart w:id="982" w:name="_Toc207833841"/>
      <w:r>
        <w:t>5.1.5.2.1</w:t>
      </w:r>
      <w:r>
        <w:tab/>
        <w:t>Description</w:t>
      </w:r>
      <w:bookmarkEnd w:id="973"/>
      <w:bookmarkEnd w:id="974"/>
      <w:bookmarkEnd w:id="975"/>
      <w:bookmarkEnd w:id="976"/>
      <w:bookmarkEnd w:id="977"/>
      <w:bookmarkEnd w:id="978"/>
      <w:bookmarkEnd w:id="979"/>
      <w:bookmarkEnd w:id="980"/>
      <w:bookmarkEnd w:id="981"/>
      <w:bookmarkEnd w:id="982"/>
    </w:p>
    <w:p w14:paraId="1AFDC956" w14:textId="77777777" w:rsidR="000F6AB4" w:rsidRDefault="000F6AB4" w:rsidP="000F6AB4">
      <w:r>
        <w:t>The AKMA Service Disablement Notification</w:t>
      </w:r>
      <w:r w:rsidDel="000A384B">
        <w:t xml:space="preserve"> </w:t>
      </w:r>
      <w:r>
        <w:t xml:space="preserve">is used by the </w:t>
      </w:r>
      <w:proofErr w:type="spellStart"/>
      <w:r>
        <w:t>AAnF</w:t>
      </w:r>
      <w:proofErr w:type="spellEnd"/>
      <w:r>
        <w:t xml:space="preserve"> to notify a previously subscribed NF service consumer on AKMA service disablement.</w:t>
      </w:r>
    </w:p>
    <w:p w14:paraId="466A55CA" w14:textId="77777777" w:rsidR="000F6AB4" w:rsidRDefault="000F6AB4" w:rsidP="00D91F48">
      <w:pPr>
        <w:pStyle w:val="51"/>
      </w:pPr>
      <w:bookmarkStart w:id="983" w:name="_Toc185509036"/>
      <w:bookmarkStart w:id="984" w:name="_Toc200963908"/>
      <w:bookmarkStart w:id="985" w:name="_Toc207833842"/>
      <w:bookmarkStart w:id="986" w:name="_Toc28012445"/>
      <w:bookmarkStart w:id="987" w:name="_Toc36038398"/>
      <w:bookmarkStart w:id="988" w:name="_Toc45133668"/>
      <w:bookmarkStart w:id="989" w:name="_Toc51762422"/>
      <w:bookmarkStart w:id="990" w:name="_Toc59016994"/>
      <w:bookmarkStart w:id="991" w:name="_Toc129338909"/>
      <w:bookmarkStart w:id="992" w:name="_Toc153375316"/>
      <w:bookmarkEnd w:id="972"/>
      <w:r>
        <w:t>5.1.5.2.2</w:t>
      </w:r>
      <w:r>
        <w:tab/>
        <w:t>Target URI</w:t>
      </w:r>
      <w:bookmarkEnd w:id="983"/>
      <w:bookmarkEnd w:id="984"/>
      <w:bookmarkEnd w:id="985"/>
    </w:p>
    <w:p w14:paraId="7869FBCC" w14:textId="77777777" w:rsidR="000F6AB4" w:rsidRDefault="000F6AB4" w:rsidP="000F6AB4">
      <w:pPr>
        <w:rPr>
          <w:rFonts w:ascii="Arial" w:hAnsi="Arial" w:cs="Arial"/>
        </w:rPr>
      </w:pPr>
      <w:r>
        <w:t xml:space="preserve">The </w:t>
      </w:r>
      <w:proofErr w:type="spellStart"/>
      <w:r>
        <w:t>Callback</w:t>
      </w:r>
      <w:proofErr w:type="spellEnd"/>
      <w:r>
        <w:t xml:space="preserve"> URI </w:t>
      </w:r>
      <w:r>
        <w:rPr>
          <w:b/>
        </w:rPr>
        <w:t>"{</w:t>
      </w:r>
      <w:proofErr w:type="spellStart"/>
      <w:r>
        <w:rPr>
          <w:b/>
        </w:rPr>
        <w:t>notifUri</w:t>
      </w:r>
      <w:proofErr w:type="spellEnd"/>
      <w:r>
        <w:rPr>
          <w:b/>
        </w:rPr>
        <w:t>}"</w:t>
      </w:r>
      <w:r>
        <w:t xml:space="preserve"> shall be used with the </w:t>
      </w:r>
      <w:proofErr w:type="spellStart"/>
      <w:r>
        <w:t>callback</w:t>
      </w:r>
      <w:proofErr w:type="spellEnd"/>
      <w:r>
        <w:t xml:space="preserve"> URI variables defined in table 5.1.5.2.2-1</w:t>
      </w:r>
      <w:r>
        <w:rPr>
          <w:rFonts w:ascii="Arial" w:hAnsi="Arial" w:cs="Arial"/>
        </w:rPr>
        <w:t>.</w:t>
      </w:r>
    </w:p>
    <w:p w14:paraId="14EDC403" w14:textId="77777777" w:rsidR="000F6AB4" w:rsidRDefault="000F6AB4" w:rsidP="000F6AB4">
      <w:pPr>
        <w:pStyle w:val="TH"/>
        <w:rPr>
          <w:rFonts w:cs="Arial"/>
        </w:rPr>
      </w:pPr>
      <w:r>
        <w:t xml:space="preserve">Table 5.1.5.2.2-1: </w:t>
      </w:r>
      <w:proofErr w:type="spellStart"/>
      <w:r>
        <w:t>Callback</w:t>
      </w:r>
      <w:proofErr w:type="spellEnd"/>
      <w:r>
        <w:t xml:space="preserve">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c>
          <w:tcPr>
            <w:tcW w:w="1671" w:type="dxa"/>
            <w:shd w:val="clear" w:color="000000" w:fill="C0C0C0"/>
            <w:hideMark/>
          </w:tcPr>
          <w:p w14:paraId="00856728" w14:textId="77777777" w:rsidR="000F6AB4" w:rsidRDefault="000F6AB4" w:rsidP="00E87C4E">
            <w:pPr>
              <w:pStyle w:val="TAH"/>
            </w:pPr>
            <w:r>
              <w:t>Name</w:t>
            </w:r>
          </w:p>
        </w:tc>
        <w:tc>
          <w:tcPr>
            <w:tcW w:w="1164" w:type="dxa"/>
            <w:shd w:val="clear" w:color="000000" w:fill="C0C0C0"/>
          </w:tcPr>
          <w:p w14:paraId="18D328A0" w14:textId="77777777" w:rsidR="000F6AB4" w:rsidRDefault="000F6AB4" w:rsidP="00E87C4E">
            <w:pPr>
              <w:pStyle w:val="TAH"/>
              <w:rPr>
                <w:lang w:eastAsia="zh-CN"/>
              </w:rPr>
            </w:pPr>
            <w:r>
              <w:rPr>
                <w:lang w:eastAsia="zh-CN"/>
              </w:rPr>
              <w:t>Data type</w:t>
            </w:r>
          </w:p>
        </w:tc>
        <w:tc>
          <w:tcPr>
            <w:tcW w:w="6804" w:type="dxa"/>
            <w:shd w:val="clear" w:color="000000" w:fill="C0C0C0"/>
            <w:vAlign w:val="center"/>
            <w:hideMark/>
          </w:tcPr>
          <w:p w14:paraId="77CA335A" w14:textId="77777777" w:rsidR="000F6AB4" w:rsidRDefault="000F6AB4" w:rsidP="00E87C4E">
            <w:pPr>
              <w:pStyle w:val="TAH"/>
            </w:pPr>
            <w:r>
              <w:t>Definition</w:t>
            </w:r>
          </w:p>
        </w:tc>
      </w:tr>
      <w:tr w:rsidR="000F6AB4" w14:paraId="0AB420A1" w14:textId="77777777" w:rsidTr="00E87C4E">
        <w:tc>
          <w:tcPr>
            <w:tcW w:w="1671" w:type="dxa"/>
            <w:hideMark/>
          </w:tcPr>
          <w:p w14:paraId="428A2841" w14:textId="77777777" w:rsidR="000F6AB4" w:rsidRDefault="000F6AB4" w:rsidP="00E87C4E">
            <w:pPr>
              <w:pStyle w:val="TAL"/>
            </w:pPr>
            <w:proofErr w:type="spellStart"/>
            <w:r>
              <w:t>notifUri</w:t>
            </w:r>
            <w:proofErr w:type="spellEnd"/>
          </w:p>
        </w:tc>
        <w:tc>
          <w:tcPr>
            <w:tcW w:w="1164" w:type="dxa"/>
          </w:tcPr>
          <w:p w14:paraId="49371FAD" w14:textId="77777777" w:rsidR="000F6AB4" w:rsidRDefault="000F6AB4" w:rsidP="00E87C4E">
            <w:pPr>
              <w:pStyle w:val="TAL"/>
            </w:pPr>
            <w:r>
              <w:t>Uri</w:t>
            </w:r>
          </w:p>
        </w:tc>
        <w:tc>
          <w:tcPr>
            <w:tcW w:w="6804" w:type="dxa"/>
            <w:vAlign w:val="center"/>
            <w:hideMark/>
          </w:tcPr>
          <w:p w14:paraId="62C7166C" w14:textId="77777777" w:rsidR="000F6AB4" w:rsidRDefault="000F6AB4" w:rsidP="00E87C4E">
            <w:pPr>
              <w:pStyle w:val="TAL"/>
            </w:pPr>
            <w:r>
              <w:t xml:space="preserve">The Notification URI provided by the NF service consumer during </w:t>
            </w:r>
            <w:proofErr w:type="spellStart"/>
            <w:r>
              <w:rPr>
                <w:lang w:eastAsia="en-GB"/>
              </w:rPr>
              <w:t>retrievel</w:t>
            </w:r>
            <w:proofErr w:type="spellEnd"/>
            <w:r>
              <w:rPr>
                <w:lang w:eastAsia="en-GB"/>
              </w:rPr>
              <w:t xml:space="preserve">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3B54697A" w14:textId="77777777" w:rsidR="000F6AB4" w:rsidRDefault="000F6AB4" w:rsidP="000F6AB4"/>
    <w:p w14:paraId="41D6018D" w14:textId="77777777" w:rsidR="00490217" w:rsidRDefault="00490217" w:rsidP="00D91F48">
      <w:pPr>
        <w:pStyle w:val="51"/>
      </w:pPr>
      <w:bookmarkStart w:id="993" w:name="_Toc185509037"/>
      <w:bookmarkStart w:id="994" w:name="_Toc200963909"/>
      <w:bookmarkStart w:id="995" w:name="_Toc207833843"/>
      <w:bookmarkEnd w:id="986"/>
      <w:bookmarkEnd w:id="987"/>
      <w:bookmarkEnd w:id="988"/>
      <w:bookmarkEnd w:id="989"/>
      <w:bookmarkEnd w:id="990"/>
      <w:bookmarkEnd w:id="991"/>
      <w:bookmarkEnd w:id="992"/>
      <w:r>
        <w:t>5.1.5.2.3</w:t>
      </w:r>
      <w:r>
        <w:tab/>
        <w:t>Standard Methods</w:t>
      </w:r>
      <w:bookmarkEnd w:id="993"/>
      <w:bookmarkEnd w:id="994"/>
      <w:bookmarkEnd w:id="995"/>
    </w:p>
    <w:p w14:paraId="4A065E81" w14:textId="77777777" w:rsidR="00490217" w:rsidRDefault="00490217" w:rsidP="00D91F48">
      <w:pPr>
        <w:pStyle w:val="6"/>
      </w:pPr>
      <w:bookmarkStart w:id="996" w:name="_Toc28012446"/>
      <w:bookmarkStart w:id="997" w:name="_Toc36038399"/>
      <w:bookmarkStart w:id="998" w:name="_Toc45133669"/>
      <w:bookmarkStart w:id="999" w:name="_Toc51762423"/>
      <w:bookmarkStart w:id="1000" w:name="_Toc59016995"/>
      <w:bookmarkStart w:id="1001" w:name="_Toc129338910"/>
      <w:bookmarkStart w:id="1002" w:name="_Toc153375317"/>
      <w:bookmarkStart w:id="1003" w:name="_Toc185509038"/>
      <w:bookmarkStart w:id="1004" w:name="_Toc200963910"/>
      <w:bookmarkStart w:id="1005" w:name="_Toc207833844"/>
      <w:r>
        <w:t>5.1.5.2.3.1</w:t>
      </w:r>
      <w:r>
        <w:tab/>
        <w:t>POST</w:t>
      </w:r>
      <w:bookmarkEnd w:id="996"/>
      <w:bookmarkEnd w:id="997"/>
      <w:bookmarkEnd w:id="998"/>
      <w:bookmarkEnd w:id="999"/>
      <w:bookmarkEnd w:id="1000"/>
      <w:bookmarkEnd w:id="1001"/>
      <w:bookmarkEnd w:id="1002"/>
      <w:bookmarkEnd w:id="1003"/>
      <w:bookmarkEnd w:id="1004"/>
      <w:bookmarkEnd w:id="1005"/>
    </w:p>
    <w:p w14:paraId="7164645C" w14:textId="77777777" w:rsidR="00490217" w:rsidRDefault="00490217" w:rsidP="00490217">
      <w:r>
        <w:t>This method shall support the request data structures specified in table 5.1.5.2.3.1-1 and the response data structures and response codes specified in table 5.1.5.2.3.1-2.</w:t>
      </w:r>
    </w:p>
    <w:p w14:paraId="336B1409" w14:textId="77777777" w:rsidR="00490217" w:rsidRDefault="00490217" w:rsidP="00490217">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trPr>
        <w:tc>
          <w:tcPr>
            <w:tcW w:w="2701" w:type="dxa"/>
            <w:shd w:val="clear" w:color="auto" w:fill="C0C0C0"/>
            <w:hideMark/>
          </w:tcPr>
          <w:p w14:paraId="2DEC656D" w14:textId="77777777" w:rsidR="00490217" w:rsidRDefault="00490217" w:rsidP="00E87C4E">
            <w:pPr>
              <w:pStyle w:val="TAH"/>
            </w:pPr>
            <w:r>
              <w:t>Data type</w:t>
            </w:r>
          </w:p>
        </w:tc>
        <w:tc>
          <w:tcPr>
            <w:tcW w:w="450" w:type="dxa"/>
            <w:shd w:val="clear" w:color="auto" w:fill="C0C0C0"/>
            <w:hideMark/>
          </w:tcPr>
          <w:p w14:paraId="60FBDD5D" w14:textId="77777777" w:rsidR="00490217" w:rsidRDefault="00490217" w:rsidP="00E87C4E">
            <w:pPr>
              <w:pStyle w:val="TAH"/>
            </w:pPr>
            <w:r>
              <w:t>P</w:t>
            </w:r>
          </w:p>
        </w:tc>
        <w:tc>
          <w:tcPr>
            <w:tcW w:w="1170" w:type="dxa"/>
            <w:shd w:val="clear" w:color="auto" w:fill="C0C0C0"/>
            <w:hideMark/>
          </w:tcPr>
          <w:p w14:paraId="39681FAA" w14:textId="77777777" w:rsidR="00490217" w:rsidRDefault="00490217" w:rsidP="00E87C4E">
            <w:pPr>
              <w:pStyle w:val="TAH"/>
            </w:pPr>
            <w:r>
              <w:t>Cardinality</w:t>
            </w:r>
          </w:p>
        </w:tc>
        <w:tc>
          <w:tcPr>
            <w:tcW w:w="5338" w:type="dxa"/>
            <w:shd w:val="clear" w:color="auto" w:fill="C0C0C0"/>
            <w:vAlign w:val="center"/>
            <w:hideMark/>
          </w:tcPr>
          <w:p w14:paraId="6A937F4B" w14:textId="77777777" w:rsidR="00490217" w:rsidRDefault="00490217" w:rsidP="00E87C4E">
            <w:pPr>
              <w:pStyle w:val="TAH"/>
            </w:pPr>
            <w:r>
              <w:t>Description</w:t>
            </w:r>
          </w:p>
        </w:tc>
      </w:tr>
      <w:tr w:rsidR="00490217" w14:paraId="21E0B428" w14:textId="77777777" w:rsidTr="00E87C4E">
        <w:trPr>
          <w:jc w:val="center"/>
        </w:trPr>
        <w:tc>
          <w:tcPr>
            <w:tcW w:w="2701" w:type="dxa"/>
            <w:hideMark/>
          </w:tcPr>
          <w:p w14:paraId="5B811C01" w14:textId="77777777" w:rsidR="00490217" w:rsidRDefault="00490217" w:rsidP="00E87C4E">
            <w:pPr>
              <w:pStyle w:val="TAL"/>
            </w:pPr>
            <w:proofErr w:type="spellStart"/>
            <w:r>
              <w:t>ServiceDisableNotif</w:t>
            </w:r>
            <w:proofErr w:type="spellEnd"/>
          </w:p>
        </w:tc>
        <w:tc>
          <w:tcPr>
            <w:tcW w:w="450" w:type="dxa"/>
            <w:hideMark/>
          </w:tcPr>
          <w:p w14:paraId="031C4588" w14:textId="77777777" w:rsidR="00490217" w:rsidRDefault="00490217" w:rsidP="00E87C4E">
            <w:pPr>
              <w:pStyle w:val="TAC"/>
            </w:pPr>
            <w:r>
              <w:t>M</w:t>
            </w:r>
          </w:p>
        </w:tc>
        <w:tc>
          <w:tcPr>
            <w:tcW w:w="1170" w:type="dxa"/>
            <w:hideMark/>
          </w:tcPr>
          <w:p w14:paraId="6EA42CD9" w14:textId="77777777" w:rsidR="00490217" w:rsidRDefault="00490217" w:rsidP="00E87C4E">
            <w:pPr>
              <w:pStyle w:val="TAC"/>
            </w:pPr>
            <w:r>
              <w:t>1</w:t>
            </w:r>
          </w:p>
        </w:tc>
        <w:tc>
          <w:tcPr>
            <w:tcW w:w="5338" w:type="dxa"/>
            <w:hideMark/>
          </w:tcPr>
          <w:p w14:paraId="2B5974C0" w14:textId="77777777" w:rsidR="00490217" w:rsidRDefault="00490217" w:rsidP="00E87C4E">
            <w:pPr>
              <w:pStyle w:val="TAL"/>
            </w:pPr>
            <w:r>
              <w:t>Represents the AKMA Service Disablement Notification.</w:t>
            </w:r>
          </w:p>
        </w:tc>
      </w:tr>
    </w:tbl>
    <w:p w14:paraId="446C242B" w14:textId="77777777" w:rsidR="00490217" w:rsidRDefault="00490217" w:rsidP="00490217"/>
    <w:p w14:paraId="0E4D264B" w14:textId="77777777" w:rsidR="00B547AE" w:rsidRDefault="00B547AE" w:rsidP="00B547AE">
      <w:pPr>
        <w:pStyle w:val="TH"/>
      </w:pPr>
      <w:r>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B547AE" w14:paraId="07ECD8EB"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shd w:val="clear" w:color="auto" w:fill="C0C0C0"/>
            <w:hideMark/>
          </w:tcPr>
          <w:p w14:paraId="40C2D0A1" w14:textId="77777777" w:rsidR="00B547AE" w:rsidRDefault="00B547AE">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0CCA91F9" w14:textId="77777777" w:rsidR="00B547AE" w:rsidRDefault="00B547AE">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24EBCFF" w14:textId="77777777" w:rsidR="00B547AE" w:rsidRDefault="00B547AE">
            <w:pPr>
              <w:pStyle w:val="TAH"/>
            </w:pPr>
            <w:r>
              <w:t>Cardinality</w:t>
            </w:r>
          </w:p>
        </w:tc>
        <w:tc>
          <w:tcPr>
            <w:tcW w:w="1800" w:type="dxa"/>
            <w:tcBorders>
              <w:top w:val="single" w:sz="6" w:space="0" w:color="auto"/>
              <w:left w:val="single" w:sz="6" w:space="0" w:color="auto"/>
              <w:bottom w:val="single" w:sz="6" w:space="0" w:color="auto"/>
              <w:right w:val="single" w:sz="6" w:space="0" w:color="auto"/>
            </w:tcBorders>
            <w:shd w:val="clear" w:color="auto" w:fill="C0C0C0"/>
            <w:hideMark/>
          </w:tcPr>
          <w:p w14:paraId="31B55DAD" w14:textId="77777777" w:rsidR="00B547AE" w:rsidRDefault="00B547AE">
            <w:pPr>
              <w:pStyle w:val="TAH"/>
            </w:pPr>
            <w:r>
              <w:t>Response codes</w:t>
            </w:r>
          </w:p>
        </w:tc>
        <w:tc>
          <w:tcPr>
            <w:tcW w:w="4528" w:type="dxa"/>
            <w:tcBorders>
              <w:top w:val="single" w:sz="6" w:space="0" w:color="auto"/>
              <w:left w:val="single" w:sz="6" w:space="0" w:color="auto"/>
              <w:bottom w:val="single" w:sz="6" w:space="0" w:color="auto"/>
              <w:right w:val="single" w:sz="6" w:space="0" w:color="auto"/>
            </w:tcBorders>
            <w:shd w:val="clear" w:color="auto" w:fill="C0C0C0"/>
            <w:hideMark/>
          </w:tcPr>
          <w:p w14:paraId="15D783ED" w14:textId="77777777" w:rsidR="00B547AE" w:rsidRDefault="00B547AE">
            <w:pPr>
              <w:pStyle w:val="TAH"/>
            </w:pPr>
            <w:r>
              <w:t>Description</w:t>
            </w:r>
          </w:p>
        </w:tc>
      </w:tr>
      <w:tr w:rsidR="00B547AE" w14:paraId="295C19CA"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244A5D3B" w14:textId="77777777" w:rsidR="00B547AE" w:rsidRDefault="00B547AE">
            <w:pPr>
              <w:pStyle w:val="TAL"/>
            </w:pPr>
            <w:r>
              <w:t>n/a</w:t>
            </w:r>
          </w:p>
        </w:tc>
        <w:tc>
          <w:tcPr>
            <w:tcW w:w="450" w:type="dxa"/>
            <w:tcBorders>
              <w:top w:val="single" w:sz="6" w:space="0" w:color="auto"/>
              <w:left w:val="single" w:sz="6" w:space="0" w:color="auto"/>
              <w:bottom w:val="single" w:sz="6" w:space="0" w:color="auto"/>
              <w:right w:val="single" w:sz="6" w:space="0" w:color="auto"/>
            </w:tcBorders>
          </w:tcPr>
          <w:p w14:paraId="53E75A34" w14:textId="77777777" w:rsidR="00B547AE" w:rsidRDefault="00B547AE">
            <w:pPr>
              <w:pStyle w:val="TAC"/>
            </w:pPr>
          </w:p>
        </w:tc>
        <w:tc>
          <w:tcPr>
            <w:tcW w:w="1170" w:type="dxa"/>
            <w:tcBorders>
              <w:top w:val="single" w:sz="6" w:space="0" w:color="auto"/>
              <w:left w:val="single" w:sz="6" w:space="0" w:color="auto"/>
              <w:bottom w:val="single" w:sz="6" w:space="0" w:color="auto"/>
              <w:right w:val="single" w:sz="6" w:space="0" w:color="auto"/>
            </w:tcBorders>
          </w:tcPr>
          <w:p w14:paraId="6D7C5873" w14:textId="77777777" w:rsidR="00B547AE" w:rsidRDefault="00B547AE">
            <w:pPr>
              <w:pStyle w:val="TAC"/>
            </w:pPr>
          </w:p>
        </w:tc>
        <w:tc>
          <w:tcPr>
            <w:tcW w:w="1800" w:type="dxa"/>
            <w:tcBorders>
              <w:top w:val="single" w:sz="6" w:space="0" w:color="auto"/>
              <w:left w:val="single" w:sz="6" w:space="0" w:color="auto"/>
              <w:bottom w:val="single" w:sz="6" w:space="0" w:color="auto"/>
              <w:right w:val="single" w:sz="6" w:space="0" w:color="auto"/>
            </w:tcBorders>
            <w:hideMark/>
          </w:tcPr>
          <w:p w14:paraId="565A32A1" w14:textId="77777777" w:rsidR="00B547AE" w:rsidRDefault="00B547AE">
            <w:pPr>
              <w:pStyle w:val="TAL"/>
            </w:pPr>
            <w:r>
              <w:t>204 No Content</w:t>
            </w:r>
          </w:p>
        </w:tc>
        <w:tc>
          <w:tcPr>
            <w:tcW w:w="4528" w:type="dxa"/>
            <w:tcBorders>
              <w:top w:val="single" w:sz="6" w:space="0" w:color="auto"/>
              <w:left w:val="single" w:sz="6" w:space="0" w:color="auto"/>
              <w:bottom w:val="single" w:sz="6" w:space="0" w:color="auto"/>
              <w:right w:val="single" w:sz="6" w:space="0" w:color="auto"/>
            </w:tcBorders>
            <w:hideMark/>
          </w:tcPr>
          <w:p w14:paraId="5D553842" w14:textId="77777777" w:rsidR="00B547AE" w:rsidRDefault="00B547AE">
            <w:pPr>
              <w:pStyle w:val="TAL"/>
            </w:pPr>
            <w:r>
              <w:t>Successful case. The notification is successfully received and acknowledged.</w:t>
            </w:r>
          </w:p>
        </w:tc>
      </w:tr>
      <w:tr w:rsidR="00B547AE" w14:paraId="19E23F86"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4D561DBE" w14:textId="77777777" w:rsidR="00B547AE" w:rsidRDefault="00B547AE">
            <w:pPr>
              <w:pStyle w:val="TAL"/>
            </w:pPr>
            <w:proofErr w:type="spellStart"/>
            <w:r>
              <w:t>RedirectResponse</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7BBFE72C" w14:textId="77777777" w:rsidR="00B547AE" w:rsidRDefault="00B547AE">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C148B6F" w14:textId="77777777" w:rsidR="00B547AE" w:rsidRDefault="00B547AE">
            <w:pPr>
              <w:pStyle w:val="TAC"/>
            </w:pPr>
            <w:r>
              <w:t>0..1</w:t>
            </w:r>
          </w:p>
        </w:tc>
        <w:tc>
          <w:tcPr>
            <w:tcW w:w="1800" w:type="dxa"/>
            <w:tcBorders>
              <w:top w:val="single" w:sz="6" w:space="0" w:color="auto"/>
              <w:left w:val="single" w:sz="6" w:space="0" w:color="auto"/>
              <w:bottom w:val="single" w:sz="6" w:space="0" w:color="auto"/>
              <w:right w:val="single" w:sz="6" w:space="0" w:color="auto"/>
            </w:tcBorders>
            <w:hideMark/>
          </w:tcPr>
          <w:p w14:paraId="0B35CBF6" w14:textId="77777777" w:rsidR="00B547AE" w:rsidRDefault="00B547AE">
            <w:pPr>
              <w:pStyle w:val="TAL"/>
            </w:pPr>
            <w:r>
              <w:t>307 Temporary Redirect</w:t>
            </w:r>
          </w:p>
        </w:tc>
        <w:tc>
          <w:tcPr>
            <w:tcW w:w="4528" w:type="dxa"/>
            <w:tcBorders>
              <w:top w:val="single" w:sz="6" w:space="0" w:color="auto"/>
              <w:left w:val="single" w:sz="6" w:space="0" w:color="auto"/>
              <w:bottom w:val="single" w:sz="6" w:space="0" w:color="auto"/>
              <w:right w:val="single" w:sz="6" w:space="0" w:color="auto"/>
            </w:tcBorders>
          </w:tcPr>
          <w:p w14:paraId="29DE5D68" w14:textId="77777777" w:rsidR="00B547AE" w:rsidRDefault="00B547AE">
            <w:pPr>
              <w:pStyle w:val="TAL"/>
            </w:pPr>
            <w:r>
              <w:t>Temporary redirection.</w:t>
            </w:r>
          </w:p>
          <w:p w14:paraId="52B22BBB" w14:textId="77777777" w:rsidR="00B547AE" w:rsidRDefault="00B547AE">
            <w:pPr>
              <w:pStyle w:val="TAL"/>
            </w:pPr>
          </w:p>
          <w:p w14:paraId="184493AE" w14:textId="77777777" w:rsidR="00B547AE" w:rsidRDefault="00B547AE">
            <w:pPr>
              <w:pStyle w:val="TAL"/>
            </w:pPr>
            <w:r>
              <w:t>(NOTE 2)</w:t>
            </w:r>
          </w:p>
        </w:tc>
      </w:tr>
      <w:tr w:rsidR="00B547AE" w14:paraId="646683DD"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17ABABD5" w14:textId="77777777" w:rsidR="00B547AE" w:rsidRDefault="00B547AE">
            <w:pPr>
              <w:pStyle w:val="TAL"/>
            </w:pPr>
            <w:proofErr w:type="spellStart"/>
            <w:r>
              <w:t>RedirectResponse</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2FEBCE0A" w14:textId="77777777" w:rsidR="00B547AE" w:rsidRDefault="00B547AE">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44C304D" w14:textId="77777777" w:rsidR="00B547AE" w:rsidRDefault="00B547AE">
            <w:pPr>
              <w:pStyle w:val="TAC"/>
            </w:pPr>
            <w:r>
              <w:t>0..1</w:t>
            </w:r>
          </w:p>
        </w:tc>
        <w:tc>
          <w:tcPr>
            <w:tcW w:w="1800" w:type="dxa"/>
            <w:tcBorders>
              <w:top w:val="single" w:sz="6" w:space="0" w:color="auto"/>
              <w:left w:val="single" w:sz="6" w:space="0" w:color="auto"/>
              <w:bottom w:val="single" w:sz="6" w:space="0" w:color="auto"/>
              <w:right w:val="single" w:sz="6" w:space="0" w:color="auto"/>
            </w:tcBorders>
            <w:hideMark/>
          </w:tcPr>
          <w:p w14:paraId="79E5A534" w14:textId="77777777" w:rsidR="00B547AE" w:rsidRDefault="00B547AE">
            <w:pPr>
              <w:pStyle w:val="TAL"/>
            </w:pPr>
            <w:r>
              <w:t>308 Permanent Redirect</w:t>
            </w:r>
          </w:p>
        </w:tc>
        <w:tc>
          <w:tcPr>
            <w:tcW w:w="4528" w:type="dxa"/>
            <w:tcBorders>
              <w:top w:val="single" w:sz="6" w:space="0" w:color="auto"/>
              <w:left w:val="single" w:sz="6" w:space="0" w:color="auto"/>
              <w:bottom w:val="single" w:sz="6" w:space="0" w:color="auto"/>
              <w:right w:val="single" w:sz="6" w:space="0" w:color="auto"/>
            </w:tcBorders>
          </w:tcPr>
          <w:p w14:paraId="79FFB4AC" w14:textId="77777777" w:rsidR="00B547AE" w:rsidRDefault="00B547AE">
            <w:pPr>
              <w:pStyle w:val="TAL"/>
            </w:pPr>
            <w:r>
              <w:t>Permanent redirection.</w:t>
            </w:r>
          </w:p>
          <w:p w14:paraId="61C32331" w14:textId="77777777" w:rsidR="00B547AE" w:rsidRDefault="00B547AE">
            <w:pPr>
              <w:pStyle w:val="TAL"/>
            </w:pPr>
          </w:p>
          <w:p w14:paraId="162A009F" w14:textId="77777777" w:rsidR="00B547AE" w:rsidRDefault="00B547AE">
            <w:pPr>
              <w:pStyle w:val="TAL"/>
            </w:pPr>
            <w:r>
              <w:t>(NOTE 2)</w:t>
            </w:r>
          </w:p>
        </w:tc>
      </w:tr>
      <w:tr w:rsidR="00B547AE" w14:paraId="24B26EAB" w14:textId="77777777" w:rsidTr="00B547AE">
        <w:trPr>
          <w:jc w:val="center"/>
        </w:trPr>
        <w:tc>
          <w:tcPr>
            <w:tcW w:w="9677" w:type="dxa"/>
            <w:gridSpan w:val="5"/>
            <w:tcBorders>
              <w:top w:val="single" w:sz="6" w:space="0" w:color="auto"/>
              <w:left w:val="single" w:sz="6" w:space="0" w:color="auto"/>
              <w:bottom w:val="single" w:sz="6" w:space="0" w:color="000000"/>
              <w:right w:val="single" w:sz="6" w:space="0" w:color="auto"/>
            </w:tcBorders>
            <w:hideMark/>
          </w:tcPr>
          <w:p w14:paraId="4BDDA6A7" w14:textId="77777777" w:rsidR="00B547AE" w:rsidRDefault="00B547AE">
            <w:pPr>
              <w:pStyle w:val="TAN"/>
            </w:pPr>
            <w:r>
              <w:t>NOTE 1:</w:t>
            </w:r>
            <w:r>
              <w:tab/>
              <w:t>The mandatory HTTP error status codes for the HTTP POST method listed in table 5.2.7.1-1 of 3GPP TS 29.500 [4] shall also apply.</w:t>
            </w:r>
          </w:p>
          <w:p w14:paraId="114F27B1" w14:textId="007461FD" w:rsidR="00B547AE" w:rsidRDefault="00B547AE">
            <w:pPr>
              <w:pStyle w:val="TAN"/>
            </w:pPr>
            <w:r>
              <w:t>NOTE 2:</w:t>
            </w:r>
            <w:r>
              <w:tab/>
              <w:t xml:space="preserve">The </w:t>
            </w:r>
            <w:proofErr w:type="spellStart"/>
            <w:r>
              <w:t>RedirectResponse</w:t>
            </w:r>
            <w:proofErr w:type="spellEnd"/>
            <w:r>
              <w:t xml:space="preserve"> data structure may be provided by an SCP (see clause 6.10.9.1 of 3GPP TS 29.500 [4]).</w:t>
            </w:r>
          </w:p>
        </w:tc>
      </w:tr>
    </w:tbl>
    <w:p w14:paraId="0B8FB422" w14:textId="77777777" w:rsidR="00490217" w:rsidRDefault="00490217" w:rsidP="00490217"/>
    <w:p w14:paraId="22FE40FD" w14:textId="77777777" w:rsidR="00490217" w:rsidRDefault="00490217" w:rsidP="00490217">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trPr>
        <w:tc>
          <w:tcPr>
            <w:tcW w:w="825" w:type="pct"/>
            <w:tcBorders>
              <w:bottom w:val="single" w:sz="6" w:space="0" w:color="auto"/>
            </w:tcBorders>
            <w:shd w:val="clear" w:color="auto" w:fill="C0C0C0"/>
          </w:tcPr>
          <w:p w14:paraId="0F0FEC13" w14:textId="77777777" w:rsidR="00490217" w:rsidRDefault="00490217" w:rsidP="00E87C4E">
            <w:pPr>
              <w:pStyle w:val="TAH"/>
            </w:pPr>
            <w:r>
              <w:t>Name</w:t>
            </w:r>
          </w:p>
        </w:tc>
        <w:tc>
          <w:tcPr>
            <w:tcW w:w="732" w:type="pct"/>
            <w:tcBorders>
              <w:bottom w:val="single" w:sz="6" w:space="0" w:color="auto"/>
            </w:tcBorders>
            <w:shd w:val="clear" w:color="auto" w:fill="C0C0C0"/>
          </w:tcPr>
          <w:p w14:paraId="70E05749" w14:textId="77777777" w:rsidR="00490217" w:rsidRDefault="00490217" w:rsidP="00E87C4E">
            <w:pPr>
              <w:pStyle w:val="TAH"/>
            </w:pPr>
            <w:r>
              <w:t>Data type</w:t>
            </w:r>
          </w:p>
        </w:tc>
        <w:tc>
          <w:tcPr>
            <w:tcW w:w="217" w:type="pct"/>
            <w:tcBorders>
              <w:bottom w:val="single" w:sz="6" w:space="0" w:color="auto"/>
            </w:tcBorders>
            <w:shd w:val="clear" w:color="auto" w:fill="C0C0C0"/>
          </w:tcPr>
          <w:p w14:paraId="6981892C" w14:textId="77777777" w:rsidR="00490217" w:rsidRDefault="00490217" w:rsidP="00E87C4E">
            <w:pPr>
              <w:pStyle w:val="TAH"/>
            </w:pPr>
            <w:r>
              <w:t>P</w:t>
            </w:r>
          </w:p>
        </w:tc>
        <w:tc>
          <w:tcPr>
            <w:tcW w:w="581" w:type="pct"/>
            <w:tcBorders>
              <w:bottom w:val="single" w:sz="6" w:space="0" w:color="auto"/>
            </w:tcBorders>
            <w:shd w:val="clear" w:color="auto" w:fill="C0C0C0"/>
          </w:tcPr>
          <w:p w14:paraId="29784E5A"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pPr>
            <w:r>
              <w:t>Description</w:t>
            </w:r>
          </w:p>
        </w:tc>
      </w:tr>
      <w:tr w:rsidR="00490217" w14:paraId="723F3C4E" w14:textId="77777777" w:rsidTr="00E87C4E">
        <w:trPr>
          <w:jc w:val="center"/>
        </w:trPr>
        <w:tc>
          <w:tcPr>
            <w:tcW w:w="825" w:type="pct"/>
            <w:tcBorders>
              <w:top w:val="single" w:sz="6" w:space="0" w:color="auto"/>
            </w:tcBorders>
            <w:shd w:val="clear" w:color="auto" w:fill="auto"/>
          </w:tcPr>
          <w:p w14:paraId="2FDE8564" w14:textId="77777777" w:rsidR="00490217" w:rsidRDefault="00490217" w:rsidP="00E87C4E">
            <w:pPr>
              <w:pStyle w:val="TAL"/>
            </w:pPr>
            <w:r>
              <w:t>Location</w:t>
            </w:r>
          </w:p>
        </w:tc>
        <w:tc>
          <w:tcPr>
            <w:tcW w:w="732" w:type="pct"/>
            <w:tcBorders>
              <w:top w:val="single" w:sz="6" w:space="0" w:color="auto"/>
            </w:tcBorders>
          </w:tcPr>
          <w:p w14:paraId="06B01FD4" w14:textId="77777777" w:rsidR="00490217" w:rsidRDefault="00490217" w:rsidP="00E87C4E">
            <w:pPr>
              <w:pStyle w:val="TAL"/>
            </w:pPr>
            <w:r>
              <w:t>string</w:t>
            </w:r>
          </w:p>
        </w:tc>
        <w:tc>
          <w:tcPr>
            <w:tcW w:w="217" w:type="pct"/>
            <w:tcBorders>
              <w:top w:val="single" w:sz="6" w:space="0" w:color="auto"/>
            </w:tcBorders>
          </w:tcPr>
          <w:p w14:paraId="2DC1BAF8" w14:textId="77777777" w:rsidR="00490217" w:rsidRDefault="00490217" w:rsidP="00E87C4E">
            <w:pPr>
              <w:pStyle w:val="TAC"/>
            </w:pPr>
            <w:r>
              <w:t>M</w:t>
            </w:r>
          </w:p>
        </w:tc>
        <w:tc>
          <w:tcPr>
            <w:tcW w:w="581" w:type="pct"/>
            <w:tcBorders>
              <w:top w:val="single" w:sz="6" w:space="0" w:color="auto"/>
            </w:tcBorders>
          </w:tcPr>
          <w:p w14:paraId="7C2E8359"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1F71E392" w14:textId="77777777" w:rsidR="00490217" w:rsidRDefault="00490217" w:rsidP="00E87C4E">
            <w:pPr>
              <w:pStyle w:val="TAL"/>
            </w:pPr>
            <w:r>
              <w:t>Contains an alternative URI representing the end point of an alternative NF consumer (service) instance towards which the notification is redirected.</w:t>
            </w:r>
          </w:p>
          <w:p w14:paraId="6F3423A4" w14:textId="77777777" w:rsidR="00490217" w:rsidRDefault="00490217" w:rsidP="00E87C4E">
            <w:pPr>
              <w:pStyle w:val="TAL"/>
            </w:pPr>
          </w:p>
          <w:p w14:paraId="3E482EFC"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6C86BD8B" w14:textId="77777777" w:rsidTr="00E87C4E">
        <w:trPr>
          <w:jc w:val="center"/>
        </w:trPr>
        <w:tc>
          <w:tcPr>
            <w:tcW w:w="825" w:type="pct"/>
            <w:shd w:val="clear" w:color="auto" w:fill="auto"/>
          </w:tcPr>
          <w:p w14:paraId="7EF97677" w14:textId="77777777" w:rsidR="00490217" w:rsidRDefault="00490217" w:rsidP="00E87C4E">
            <w:pPr>
              <w:pStyle w:val="TAL"/>
            </w:pPr>
            <w:r>
              <w:rPr>
                <w:lang w:eastAsia="zh-CN"/>
              </w:rPr>
              <w:t>3gpp-Sbi-Target-Nf-Id</w:t>
            </w:r>
          </w:p>
        </w:tc>
        <w:tc>
          <w:tcPr>
            <w:tcW w:w="732" w:type="pct"/>
          </w:tcPr>
          <w:p w14:paraId="4342B648" w14:textId="77777777" w:rsidR="00490217" w:rsidRDefault="00490217" w:rsidP="00E87C4E">
            <w:pPr>
              <w:pStyle w:val="TAL"/>
            </w:pPr>
            <w:r>
              <w:rPr>
                <w:lang w:eastAsia="fr-FR"/>
              </w:rPr>
              <w:t>string</w:t>
            </w:r>
          </w:p>
        </w:tc>
        <w:tc>
          <w:tcPr>
            <w:tcW w:w="217" w:type="pct"/>
          </w:tcPr>
          <w:p w14:paraId="7157B627" w14:textId="77777777" w:rsidR="00490217" w:rsidRDefault="00490217" w:rsidP="00E87C4E">
            <w:pPr>
              <w:pStyle w:val="TAC"/>
            </w:pPr>
            <w:r>
              <w:rPr>
                <w:lang w:eastAsia="fr-FR"/>
              </w:rPr>
              <w:t>O</w:t>
            </w:r>
          </w:p>
        </w:tc>
        <w:tc>
          <w:tcPr>
            <w:tcW w:w="581" w:type="pct"/>
          </w:tcPr>
          <w:p w14:paraId="4CF3F9BE" w14:textId="77777777" w:rsidR="00490217" w:rsidRDefault="00490217" w:rsidP="00E87C4E">
            <w:pPr>
              <w:pStyle w:val="TAL"/>
            </w:pPr>
            <w:r>
              <w:rPr>
                <w:lang w:eastAsia="fr-FR"/>
              </w:rPr>
              <w:t>0..1</w:t>
            </w:r>
          </w:p>
        </w:tc>
        <w:tc>
          <w:tcPr>
            <w:tcW w:w="2645" w:type="pct"/>
            <w:shd w:val="clear" w:color="auto" w:fill="auto"/>
            <w:vAlign w:val="center"/>
          </w:tcPr>
          <w:p w14:paraId="46C0C65D" w14:textId="77777777" w:rsidR="00490217" w:rsidRDefault="00490217" w:rsidP="00E87C4E">
            <w:pPr>
              <w:pStyle w:val="TAL"/>
            </w:pPr>
            <w:r>
              <w:rPr>
                <w:lang w:eastAsia="fr-FR"/>
              </w:rPr>
              <w:t>Identifier of the target NF (service) instance towards which the notification request is redirected</w:t>
            </w:r>
          </w:p>
        </w:tc>
      </w:tr>
    </w:tbl>
    <w:p w14:paraId="08225C95" w14:textId="77777777" w:rsidR="00490217" w:rsidRDefault="00490217" w:rsidP="00490217"/>
    <w:p w14:paraId="294686F0" w14:textId="77777777" w:rsidR="00490217" w:rsidRDefault="00490217" w:rsidP="00490217">
      <w:pPr>
        <w:pStyle w:val="TH"/>
      </w:pPr>
      <w:r>
        <w:lastRenderedPageBreak/>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trPr>
        <w:tc>
          <w:tcPr>
            <w:tcW w:w="825" w:type="pct"/>
            <w:tcBorders>
              <w:bottom w:val="single" w:sz="6" w:space="0" w:color="auto"/>
            </w:tcBorders>
            <w:shd w:val="clear" w:color="auto" w:fill="C0C0C0"/>
          </w:tcPr>
          <w:p w14:paraId="11B3719E" w14:textId="77777777" w:rsidR="00490217" w:rsidRDefault="00490217" w:rsidP="00E87C4E">
            <w:pPr>
              <w:pStyle w:val="TAH"/>
            </w:pPr>
            <w:r>
              <w:t>Name</w:t>
            </w:r>
          </w:p>
        </w:tc>
        <w:tc>
          <w:tcPr>
            <w:tcW w:w="732" w:type="pct"/>
            <w:tcBorders>
              <w:bottom w:val="single" w:sz="6" w:space="0" w:color="auto"/>
            </w:tcBorders>
            <w:shd w:val="clear" w:color="auto" w:fill="C0C0C0"/>
          </w:tcPr>
          <w:p w14:paraId="2C1A785E" w14:textId="77777777" w:rsidR="00490217" w:rsidRDefault="00490217" w:rsidP="00E87C4E">
            <w:pPr>
              <w:pStyle w:val="TAH"/>
            </w:pPr>
            <w:r>
              <w:t>Data type</w:t>
            </w:r>
          </w:p>
        </w:tc>
        <w:tc>
          <w:tcPr>
            <w:tcW w:w="217" w:type="pct"/>
            <w:tcBorders>
              <w:bottom w:val="single" w:sz="6" w:space="0" w:color="auto"/>
            </w:tcBorders>
            <w:shd w:val="clear" w:color="auto" w:fill="C0C0C0"/>
          </w:tcPr>
          <w:p w14:paraId="0E8869F2" w14:textId="77777777" w:rsidR="00490217" w:rsidRDefault="00490217" w:rsidP="00E87C4E">
            <w:pPr>
              <w:pStyle w:val="TAH"/>
            </w:pPr>
            <w:r>
              <w:t>P</w:t>
            </w:r>
          </w:p>
        </w:tc>
        <w:tc>
          <w:tcPr>
            <w:tcW w:w="581" w:type="pct"/>
            <w:tcBorders>
              <w:bottom w:val="single" w:sz="6" w:space="0" w:color="auto"/>
            </w:tcBorders>
            <w:shd w:val="clear" w:color="auto" w:fill="C0C0C0"/>
          </w:tcPr>
          <w:p w14:paraId="22551A72"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pPr>
            <w:r>
              <w:t>Description</w:t>
            </w:r>
          </w:p>
        </w:tc>
      </w:tr>
      <w:tr w:rsidR="00490217" w14:paraId="1AF421E6" w14:textId="77777777" w:rsidTr="00E87C4E">
        <w:trPr>
          <w:jc w:val="center"/>
        </w:trPr>
        <w:tc>
          <w:tcPr>
            <w:tcW w:w="825" w:type="pct"/>
            <w:tcBorders>
              <w:top w:val="single" w:sz="6" w:space="0" w:color="auto"/>
            </w:tcBorders>
            <w:shd w:val="clear" w:color="auto" w:fill="auto"/>
          </w:tcPr>
          <w:p w14:paraId="40B0C448" w14:textId="77777777" w:rsidR="00490217" w:rsidRDefault="00490217" w:rsidP="00E87C4E">
            <w:pPr>
              <w:pStyle w:val="TAL"/>
            </w:pPr>
            <w:r>
              <w:t>Location</w:t>
            </w:r>
          </w:p>
        </w:tc>
        <w:tc>
          <w:tcPr>
            <w:tcW w:w="732" w:type="pct"/>
            <w:tcBorders>
              <w:top w:val="single" w:sz="6" w:space="0" w:color="auto"/>
            </w:tcBorders>
          </w:tcPr>
          <w:p w14:paraId="5866D8BE" w14:textId="77777777" w:rsidR="00490217" w:rsidRDefault="00490217" w:rsidP="00E87C4E">
            <w:pPr>
              <w:pStyle w:val="TAL"/>
            </w:pPr>
            <w:r>
              <w:t>string</w:t>
            </w:r>
          </w:p>
        </w:tc>
        <w:tc>
          <w:tcPr>
            <w:tcW w:w="217" w:type="pct"/>
            <w:tcBorders>
              <w:top w:val="single" w:sz="6" w:space="0" w:color="auto"/>
            </w:tcBorders>
          </w:tcPr>
          <w:p w14:paraId="7C95E203" w14:textId="77777777" w:rsidR="00490217" w:rsidRDefault="00490217" w:rsidP="00E87C4E">
            <w:pPr>
              <w:pStyle w:val="TAC"/>
            </w:pPr>
            <w:r>
              <w:t>M</w:t>
            </w:r>
          </w:p>
        </w:tc>
        <w:tc>
          <w:tcPr>
            <w:tcW w:w="581" w:type="pct"/>
            <w:tcBorders>
              <w:top w:val="single" w:sz="6" w:space="0" w:color="auto"/>
            </w:tcBorders>
          </w:tcPr>
          <w:p w14:paraId="1D0C89FF"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0516CDB0" w14:textId="77777777" w:rsidR="00490217" w:rsidRDefault="00490217" w:rsidP="00E87C4E">
            <w:pPr>
              <w:pStyle w:val="TAL"/>
            </w:pPr>
            <w:r>
              <w:t>Contains an alternative URI representing the end point of an alternative NF consumer (service) instance towards which the notification is redirected.</w:t>
            </w:r>
          </w:p>
          <w:p w14:paraId="56DD8871" w14:textId="77777777" w:rsidR="00490217" w:rsidRDefault="00490217" w:rsidP="00E87C4E">
            <w:pPr>
              <w:pStyle w:val="TAL"/>
            </w:pPr>
          </w:p>
          <w:p w14:paraId="0BC8370A"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1B2FBC05" w14:textId="77777777" w:rsidTr="00E87C4E">
        <w:trPr>
          <w:jc w:val="center"/>
        </w:trPr>
        <w:tc>
          <w:tcPr>
            <w:tcW w:w="825" w:type="pct"/>
            <w:shd w:val="clear" w:color="auto" w:fill="auto"/>
          </w:tcPr>
          <w:p w14:paraId="22C52EED" w14:textId="77777777" w:rsidR="00490217" w:rsidRDefault="00490217" w:rsidP="00E87C4E">
            <w:pPr>
              <w:pStyle w:val="TAL"/>
            </w:pPr>
            <w:r>
              <w:rPr>
                <w:lang w:eastAsia="zh-CN"/>
              </w:rPr>
              <w:t>3gpp-Sbi-Target-Nf-Id</w:t>
            </w:r>
          </w:p>
        </w:tc>
        <w:tc>
          <w:tcPr>
            <w:tcW w:w="732" w:type="pct"/>
          </w:tcPr>
          <w:p w14:paraId="01A600AF" w14:textId="77777777" w:rsidR="00490217" w:rsidRDefault="00490217" w:rsidP="00E87C4E">
            <w:pPr>
              <w:pStyle w:val="TAL"/>
            </w:pPr>
            <w:r>
              <w:rPr>
                <w:lang w:eastAsia="fr-FR"/>
              </w:rPr>
              <w:t>string</w:t>
            </w:r>
          </w:p>
        </w:tc>
        <w:tc>
          <w:tcPr>
            <w:tcW w:w="217" w:type="pct"/>
          </w:tcPr>
          <w:p w14:paraId="5874F118" w14:textId="77777777" w:rsidR="00490217" w:rsidRDefault="00490217" w:rsidP="00E87C4E">
            <w:pPr>
              <w:pStyle w:val="TAC"/>
            </w:pPr>
            <w:r>
              <w:rPr>
                <w:lang w:eastAsia="fr-FR"/>
              </w:rPr>
              <w:t>O</w:t>
            </w:r>
          </w:p>
        </w:tc>
        <w:tc>
          <w:tcPr>
            <w:tcW w:w="581" w:type="pct"/>
          </w:tcPr>
          <w:p w14:paraId="1952166A" w14:textId="77777777" w:rsidR="00490217" w:rsidRDefault="00490217" w:rsidP="00E87C4E">
            <w:pPr>
              <w:pStyle w:val="TAL"/>
            </w:pPr>
            <w:r>
              <w:rPr>
                <w:lang w:eastAsia="fr-FR"/>
              </w:rPr>
              <w:t>0..1</w:t>
            </w:r>
          </w:p>
        </w:tc>
        <w:tc>
          <w:tcPr>
            <w:tcW w:w="2645" w:type="pct"/>
            <w:shd w:val="clear" w:color="auto" w:fill="auto"/>
            <w:vAlign w:val="center"/>
          </w:tcPr>
          <w:p w14:paraId="7D32A6A3" w14:textId="77777777" w:rsidR="00490217" w:rsidRDefault="00490217" w:rsidP="00E87C4E">
            <w:pPr>
              <w:pStyle w:val="TAL"/>
            </w:pPr>
            <w:r>
              <w:rPr>
                <w:lang w:eastAsia="fr-FR"/>
              </w:rPr>
              <w:t>Identifier of the target NF (service) instance towards which the notification request is redirected</w:t>
            </w:r>
          </w:p>
        </w:tc>
      </w:tr>
    </w:tbl>
    <w:p w14:paraId="114CC896" w14:textId="77777777" w:rsidR="00490217" w:rsidRDefault="00490217" w:rsidP="00490217"/>
    <w:p w14:paraId="7F1396DA" w14:textId="77777777" w:rsidR="00CA23E7" w:rsidRDefault="00745863">
      <w:pPr>
        <w:pStyle w:val="31"/>
      </w:pPr>
      <w:bookmarkStart w:id="1006" w:name="_Toc185509039"/>
      <w:bookmarkStart w:id="1007" w:name="_Toc200963911"/>
      <w:bookmarkStart w:id="1008" w:name="_Toc207833845"/>
      <w:r>
        <w:t>5.1.6</w:t>
      </w:r>
      <w:r>
        <w:tab/>
        <w:t>Data Model</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1006"/>
      <w:bookmarkEnd w:id="1007"/>
      <w:bookmarkEnd w:id="1008"/>
    </w:p>
    <w:p w14:paraId="2D8F1325" w14:textId="77777777" w:rsidR="00CA23E7" w:rsidRDefault="00745863">
      <w:pPr>
        <w:pStyle w:val="41"/>
      </w:pPr>
      <w:bookmarkStart w:id="1009" w:name="_Toc510696633"/>
      <w:bookmarkStart w:id="1010" w:name="_Toc35971428"/>
      <w:bookmarkStart w:id="1011" w:name="_Toc36812159"/>
      <w:bookmarkStart w:id="1012" w:name="_Toc66224243"/>
      <w:bookmarkStart w:id="1013" w:name="_Toc66440547"/>
      <w:bookmarkStart w:id="1014" w:name="_Toc70541267"/>
      <w:bookmarkStart w:id="1015" w:name="_Toc83233943"/>
      <w:bookmarkStart w:id="1016" w:name="_Toc85526865"/>
      <w:bookmarkStart w:id="1017" w:name="_Toc88659501"/>
      <w:bookmarkStart w:id="1018" w:name="_Toc88832412"/>
      <w:bookmarkStart w:id="1019" w:name="_Toc90660299"/>
      <w:bookmarkStart w:id="1020" w:name="_Toc97194424"/>
      <w:bookmarkStart w:id="1021" w:name="_Toc112964137"/>
      <w:bookmarkStart w:id="1022" w:name="_Toc122117294"/>
      <w:bookmarkStart w:id="1023" w:name="_Toc138689917"/>
      <w:bookmarkStart w:id="1024" w:name="_Toc151747774"/>
      <w:bookmarkStart w:id="1025" w:name="_Toc185509040"/>
      <w:bookmarkStart w:id="1026" w:name="_Toc200963912"/>
      <w:bookmarkStart w:id="1027" w:name="_Toc207833846"/>
      <w:r>
        <w:t>5.1.6.1</w:t>
      </w:r>
      <w:r>
        <w:tab/>
        <w:t>General</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64DE4649" w14:textId="77777777" w:rsidR="00CA23E7" w:rsidRDefault="00745863">
      <w:r>
        <w:t xml:space="preserve">This clause specifies the application data model supported by the </w:t>
      </w:r>
      <w:proofErr w:type="spellStart"/>
      <w:r>
        <w:t>Naanf_AKMA</w:t>
      </w:r>
      <w:proofErr w:type="spellEnd"/>
      <w:r>
        <w:t xml:space="preserve"> API.</w:t>
      </w:r>
    </w:p>
    <w:p w14:paraId="3E3B422D" w14:textId="10A0902A" w:rsidR="00CA23E7" w:rsidRDefault="008B3039">
      <w:r>
        <w:t>Table </w:t>
      </w:r>
      <w:r w:rsidR="00745863">
        <w:t xml:space="preserve">5.1.6.1-1 specifies the data types defined for the </w:t>
      </w:r>
      <w:proofErr w:type="spellStart"/>
      <w:r w:rsidR="00745863">
        <w:t>Naanf_AKMA</w:t>
      </w:r>
      <w:proofErr w:type="spellEnd"/>
      <w:r w:rsidR="00745863">
        <w:t xml:space="preserve"> </w:t>
      </w:r>
      <w:proofErr w:type="gramStart"/>
      <w:r w:rsidR="00745863">
        <w:t>service based</w:t>
      </w:r>
      <w:proofErr w:type="gramEnd"/>
      <w:r w:rsidR="00745863">
        <w:t xml:space="preserve"> interface protocol.</w:t>
      </w:r>
    </w:p>
    <w:p w14:paraId="02668228" w14:textId="77777777" w:rsidR="00CA23E7" w:rsidRDefault="00CA23E7"/>
    <w:p w14:paraId="319BE8C9" w14:textId="7AC762E3" w:rsidR="00CA23E7" w:rsidRDefault="008B3039">
      <w:pPr>
        <w:pStyle w:val="TH"/>
      </w:pPr>
      <w:r>
        <w:t>Table </w:t>
      </w:r>
      <w:r w:rsidR="00745863">
        <w:t xml:space="preserve">5.1.6.1-1: </w:t>
      </w:r>
      <w:proofErr w:type="spellStart"/>
      <w:r w:rsidR="00745863">
        <w:t>Naanf_AKMA</w:t>
      </w:r>
      <w:proofErr w:type="spellEnd"/>
      <w:r w:rsidR="00745863">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proofErr w:type="spellStart"/>
            <w:r>
              <w:t>AkmaKeyInfo</w:t>
            </w:r>
            <w:proofErr w:type="spellEnd"/>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proofErr w:type="spellStart"/>
            <w:r>
              <w:t>CtxRemove</w:t>
            </w:r>
            <w:proofErr w:type="spellEnd"/>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1028" w:name="OLE_LINK52"/>
      <w:bookmarkStart w:id="1029" w:name="OLE_LINK53"/>
      <w:proofErr w:type="spellStart"/>
      <w:r w:rsidR="00745863">
        <w:t>Naanf_AKMA</w:t>
      </w:r>
      <w:bookmarkEnd w:id="1028"/>
      <w:bookmarkEnd w:id="1029"/>
      <w:proofErr w:type="spellEnd"/>
      <w:r w:rsidR="00745863">
        <w:t xml:space="preserve"> </w:t>
      </w:r>
      <w:proofErr w:type="gramStart"/>
      <w:r w:rsidR="00745863">
        <w:t>service based</w:t>
      </w:r>
      <w:proofErr w:type="gramEnd"/>
      <w:r w:rsidR="00745863">
        <w:t xml:space="preserve"> interface protocol from other specifications, including a reference to their respective specifications and when needed, a short description of their use within the </w:t>
      </w:r>
      <w:proofErr w:type="spellStart"/>
      <w:r w:rsidR="00745863">
        <w:t>Naanf_AKMA</w:t>
      </w:r>
      <w:proofErr w:type="spellEnd"/>
      <w:r w:rsidR="00745863">
        <w:t xml:space="preserve"> service based interface.</w:t>
      </w:r>
    </w:p>
    <w:p w14:paraId="6B409813" w14:textId="77777777" w:rsidR="005D63F2" w:rsidRDefault="005D63F2" w:rsidP="005D63F2">
      <w:pPr>
        <w:pStyle w:val="TH"/>
      </w:pPr>
      <w:r>
        <w:t xml:space="preserve">Table 5.1.6.1-2: </w:t>
      </w:r>
      <w:proofErr w:type="spellStart"/>
      <w:r>
        <w:t>Naanf_AKMA</w:t>
      </w:r>
      <w:proofErr w:type="spellEnd"/>
      <w:r>
        <w:t xml:space="preserve">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490217" w14:paraId="3B340E7B" w14:textId="77777777" w:rsidTr="00E87C4E">
        <w:trPr>
          <w:jc w:val="center"/>
        </w:trPr>
        <w:tc>
          <w:tcPr>
            <w:tcW w:w="1748" w:type="dxa"/>
            <w:shd w:val="clear" w:color="auto" w:fill="C0C0C0"/>
            <w:hideMark/>
          </w:tcPr>
          <w:p w14:paraId="6E5CC04B" w14:textId="77777777" w:rsidR="00490217" w:rsidRDefault="00490217" w:rsidP="00E87C4E">
            <w:pPr>
              <w:pStyle w:val="TAH"/>
            </w:pPr>
            <w:r>
              <w:t>Data type</w:t>
            </w:r>
          </w:p>
        </w:tc>
        <w:tc>
          <w:tcPr>
            <w:tcW w:w="2375" w:type="dxa"/>
            <w:shd w:val="clear" w:color="auto" w:fill="C0C0C0"/>
          </w:tcPr>
          <w:p w14:paraId="7749FA60" w14:textId="77777777" w:rsidR="00490217" w:rsidRDefault="00490217" w:rsidP="00E87C4E">
            <w:pPr>
              <w:pStyle w:val="TAH"/>
            </w:pPr>
            <w:r>
              <w:t>Reference</w:t>
            </w:r>
          </w:p>
        </w:tc>
        <w:tc>
          <w:tcPr>
            <w:tcW w:w="3236" w:type="dxa"/>
            <w:shd w:val="clear" w:color="auto" w:fill="C0C0C0"/>
            <w:hideMark/>
          </w:tcPr>
          <w:p w14:paraId="6C171BC0" w14:textId="77777777" w:rsidR="00490217" w:rsidRDefault="00490217" w:rsidP="00E87C4E">
            <w:pPr>
              <w:pStyle w:val="TAH"/>
            </w:pPr>
            <w:r>
              <w:t>Comments</w:t>
            </w:r>
          </w:p>
        </w:tc>
        <w:tc>
          <w:tcPr>
            <w:tcW w:w="2068" w:type="dxa"/>
            <w:shd w:val="clear" w:color="auto" w:fill="C0C0C0"/>
          </w:tcPr>
          <w:p w14:paraId="4D907DB9" w14:textId="77777777" w:rsidR="00490217" w:rsidRDefault="00490217" w:rsidP="00E87C4E">
            <w:pPr>
              <w:pStyle w:val="TAH"/>
            </w:pPr>
            <w:r>
              <w:t>Applicability</w:t>
            </w:r>
          </w:p>
        </w:tc>
      </w:tr>
      <w:tr w:rsidR="00490217" w14:paraId="48016719" w14:textId="77777777" w:rsidTr="00E87C4E">
        <w:trPr>
          <w:jc w:val="center"/>
        </w:trPr>
        <w:tc>
          <w:tcPr>
            <w:tcW w:w="1748" w:type="dxa"/>
          </w:tcPr>
          <w:p w14:paraId="571C4A37" w14:textId="77777777" w:rsidR="00490217" w:rsidRDefault="00490217" w:rsidP="00E87C4E">
            <w:pPr>
              <w:pStyle w:val="TAL"/>
            </w:pPr>
            <w:proofErr w:type="spellStart"/>
            <w:r>
              <w:rPr>
                <w:rFonts w:hint="eastAsia"/>
                <w:lang w:eastAsia="zh-CN"/>
              </w:rPr>
              <w:t>A</w:t>
            </w:r>
            <w:r>
              <w:rPr>
                <w:lang w:eastAsia="zh-CN"/>
              </w:rPr>
              <w:t>KId</w:t>
            </w:r>
            <w:proofErr w:type="spellEnd"/>
          </w:p>
        </w:tc>
        <w:tc>
          <w:tcPr>
            <w:tcW w:w="2375" w:type="dxa"/>
          </w:tcPr>
          <w:p w14:paraId="73580F65" w14:textId="77777777" w:rsidR="00490217" w:rsidRDefault="00490217" w:rsidP="00E87C4E">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45399B8" w14:textId="77777777" w:rsidR="00490217" w:rsidRDefault="00490217" w:rsidP="00E87C4E">
            <w:pPr>
              <w:pStyle w:val="TAL"/>
              <w:rPr>
                <w:rFonts w:cs="Arial"/>
                <w:szCs w:val="18"/>
              </w:rPr>
            </w:pPr>
          </w:p>
        </w:tc>
        <w:tc>
          <w:tcPr>
            <w:tcW w:w="2068" w:type="dxa"/>
          </w:tcPr>
          <w:p w14:paraId="663CDD44" w14:textId="77777777" w:rsidR="00490217" w:rsidRDefault="00490217" w:rsidP="00E87C4E">
            <w:pPr>
              <w:pStyle w:val="TAL"/>
              <w:rPr>
                <w:rFonts w:cs="Arial"/>
                <w:szCs w:val="18"/>
              </w:rPr>
            </w:pPr>
          </w:p>
        </w:tc>
      </w:tr>
      <w:tr w:rsidR="00490217" w14:paraId="63AC9744" w14:textId="77777777" w:rsidTr="00E87C4E">
        <w:trPr>
          <w:jc w:val="center"/>
        </w:trPr>
        <w:tc>
          <w:tcPr>
            <w:tcW w:w="1748" w:type="dxa"/>
          </w:tcPr>
          <w:p w14:paraId="78DD0B69" w14:textId="77777777" w:rsidR="00490217" w:rsidRDefault="00490217" w:rsidP="00E87C4E">
            <w:pPr>
              <w:pStyle w:val="TAL"/>
              <w:rPr>
                <w:lang w:eastAsia="zh-CN"/>
              </w:rPr>
            </w:pPr>
            <w:proofErr w:type="spellStart"/>
            <w:r>
              <w:t>AkmaAfKeyData</w:t>
            </w:r>
            <w:proofErr w:type="spellEnd"/>
          </w:p>
        </w:tc>
        <w:tc>
          <w:tcPr>
            <w:tcW w:w="2375" w:type="dxa"/>
          </w:tcPr>
          <w:p w14:paraId="530BB979" w14:textId="77777777" w:rsidR="00490217" w:rsidRDefault="00490217" w:rsidP="00E87C4E">
            <w:pPr>
              <w:pStyle w:val="TAL"/>
              <w:rPr>
                <w:lang w:eastAsia="zh-CN"/>
              </w:rPr>
            </w:pPr>
            <w:r>
              <w:t>3GPP TS 29.522 [16]</w:t>
            </w:r>
          </w:p>
        </w:tc>
        <w:tc>
          <w:tcPr>
            <w:tcW w:w="3236" w:type="dxa"/>
          </w:tcPr>
          <w:p w14:paraId="03D73A3E"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72E2037C" w14:textId="77777777" w:rsidR="00490217" w:rsidRDefault="00490217" w:rsidP="00E87C4E">
            <w:pPr>
              <w:pStyle w:val="TAL"/>
              <w:rPr>
                <w:rFonts w:cs="Arial"/>
                <w:szCs w:val="18"/>
              </w:rPr>
            </w:pPr>
          </w:p>
        </w:tc>
      </w:tr>
      <w:tr w:rsidR="00490217" w14:paraId="1CFE15D3" w14:textId="77777777" w:rsidTr="00E87C4E">
        <w:trPr>
          <w:jc w:val="center"/>
        </w:trPr>
        <w:tc>
          <w:tcPr>
            <w:tcW w:w="1748" w:type="dxa"/>
          </w:tcPr>
          <w:p w14:paraId="6F340935" w14:textId="77777777" w:rsidR="00490217" w:rsidRDefault="00490217" w:rsidP="00E87C4E">
            <w:pPr>
              <w:pStyle w:val="TAL"/>
              <w:rPr>
                <w:lang w:eastAsia="zh-CN"/>
              </w:rPr>
            </w:pPr>
            <w:proofErr w:type="spellStart"/>
            <w:r>
              <w:t>AkmaAfKeyRequest</w:t>
            </w:r>
            <w:proofErr w:type="spellEnd"/>
          </w:p>
        </w:tc>
        <w:tc>
          <w:tcPr>
            <w:tcW w:w="2375" w:type="dxa"/>
          </w:tcPr>
          <w:p w14:paraId="3A52199C" w14:textId="77777777" w:rsidR="00490217" w:rsidRDefault="00490217" w:rsidP="00E87C4E">
            <w:pPr>
              <w:pStyle w:val="TAL"/>
              <w:rPr>
                <w:lang w:eastAsia="zh-CN"/>
              </w:rPr>
            </w:pPr>
            <w:r>
              <w:t>3GPP TS 29.522 [16]</w:t>
            </w:r>
          </w:p>
        </w:tc>
        <w:tc>
          <w:tcPr>
            <w:tcW w:w="3236" w:type="dxa"/>
          </w:tcPr>
          <w:p w14:paraId="7AAD49F7"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64FB6FD4" w14:textId="77777777" w:rsidR="00490217" w:rsidRDefault="00490217" w:rsidP="00E87C4E">
            <w:pPr>
              <w:pStyle w:val="TAL"/>
              <w:rPr>
                <w:rFonts w:cs="Arial"/>
                <w:szCs w:val="18"/>
              </w:rPr>
            </w:pPr>
          </w:p>
        </w:tc>
      </w:tr>
      <w:tr w:rsidR="00490217" w14:paraId="6FA923D7" w14:textId="77777777" w:rsidTr="00E87C4E">
        <w:trPr>
          <w:jc w:val="center"/>
        </w:trPr>
        <w:tc>
          <w:tcPr>
            <w:tcW w:w="1748" w:type="dxa"/>
          </w:tcPr>
          <w:p w14:paraId="5A97F227" w14:textId="77777777" w:rsidR="00490217" w:rsidRDefault="00490217" w:rsidP="00E87C4E">
            <w:pPr>
              <w:pStyle w:val="TAL"/>
            </w:pPr>
            <w:proofErr w:type="spellStart"/>
            <w:r>
              <w:t>ServiceDisableNotif</w:t>
            </w:r>
            <w:proofErr w:type="spellEnd"/>
          </w:p>
        </w:tc>
        <w:tc>
          <w:tcPr>
            <w:tcW w:w="2375" w:type="dxa"/>
          </w:tcPr>
          <w:p w14:paraId="1231AC58" w14:textId="77777777" w:rsidR="00490217" w:rsidRDefault="00490217" w:rsidP="00E87C4E">
            <w:pPr>
              <w:pStyle w:val="TAL"/>
            </w:pPr>
            <w:r>
              <w:t>3GPP TS 29.522 [16]</w:t>
            </w:r>
          </w:p>
        </w:tc>
        <w:tc>
          <w:tcPr>
            <w:tcW w:w="3236" w:type="dxa"/>
          </w:tcPr>
          <w:p w14:paraId="16AD6E35" w14:textId="77777777" w:rsidR="00490217" w:rsidRDefault="00490217" w:rsidP="00E87C4E">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1669B09D" w14:textId="77777777" w:rsidR="00490217" w:rsidRDefault="00490217" w:rsidP="00E87C4E">
            <w:pPr>
              <w:pStyle w:val="TAL"/>
              <w:rPr>
                <w:rFonts w:cs="Arial"/>
                <w:szCs w:val="18"/>
              </w:rPr>
            </w:pPr>
            <w:proofErr w:type="spellStart"/>
            <w:r>
              <w:rPr>
                <w:rFonts w:cs="Arial"/>
                <w:szCs w:val="18"/>
              </w:rPr>
              <w:t>RoamingRestriction</w:t>
            </w:r>
            <w:proofErr w:type="spellEnd"/>
          </w:p>
        </w:tc>
      </w:tr>
      <w:tr w:rsidR="00490217" w14:paraId="77F991CF" w14:textId="77777777" w:rsidTr="00E87C4E">
        <w:trPr>
          <w:jc w:val="center"/>
        </w:trPr>
        <w:tc>
          <w:tcPr>
            <w:tcW w:w="1748" w:type="dxa"/>
          </w:tcPr>
          <w:p w14:paraId="46D0E0C6" w14:textId="77777777" w:rsidR="00490217" w:rsidRDefault="00490217" w:rsidP="00E87C4E">
            <w:pPr>
              <w:pStyle w:val="TAL"/>
            </w:pPr>
            <w:proofErr w:type="spellStart"/>
            <w:r>
              <w:t>RedirectResponse</w:t>
            </w:r>
            <w:proofErr w:type="spellEnd"/>
          </w:p>
        </w:tc>
        <w:tc>
          <w:tcPr>
            <w:tcW w:w="2375" w:type="dxa"/>
          </w:tcPr>
          <w:p w14:paraId="564BD489" w14:textId="77777777" w:rsidR="00490217" w:rsidRDefault="00490217" w:rsidP="00E87C4E">
            <w:pPr>
              <w:pStyle w:val="TAL"/>
            </w:pPr>
            <w:r>
              <w:t>3GPP TS 29.571 [15]</w:t>
            </w:r>
          </w:p>
        </w:tc>
        <w:tc>
          <w:tcPr>
            <w:tcW w:w="3236" w:type="dxa"/>
          </w:tcPr>
          <w:p w14:paraId="362565FC" w14:textId="77777777" w:rsidR="00490217" w:rsidRDefault="00490217" w:rsidP="00E87C4E">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53C642B2" w14:textId="77777777" w:rsidR="00490217" w:rsidRDefault="00490217" w:rsidP="00E87C4E">
            <w:pPr>
              <w:pStyle w:val="TAL"/>
              <w:rPr>
                <w:rFonts w:cs="Arial"/>
                <w:szCs w:val="18"/>
              </w:rPr>
            </w:pPr>
          </w:p>
        </w:tc>
      </w:tr>
      <w:tr w:rsidR="00490217" w14:paraId="19F75806" w14:textId="77777777" w:rsidTr="00E87C4E">
        <w:trPr>
          <w:jc w:val="center"/>
        </w:trPr>
        <w:tc>
          <w:tcPr>
            <w:tcW w:w="1748" w:type="dxa"/>
          </w:tcPr>
          <w:p w14:paraId="3C5BA8A9" w14:textId="77777777" w:rsidR="00490217" w:rsidRDefault="00490217" w:rsidP="00E87C4E">
            <w:pPr>
              <w:pStyle w:val="TAL"/>
            </w:pPr>
            <w:proofErr w:type="spellStart"/>
            <w:r>
              <w:t>Supi</w:t>
            </w:r>
            <w:proofErr w:type="spellEnd"/>
          </w:p>
        </w:tc>
        <w:tc>
          <w:tcPr>
            <w:tcW w:w="2375" w:type="dxa"/>
          </w:tcPr>
          <w:p w14:paraId="23623BFB" w14:textId="77777777" w:rsidR="00490217" w:rsidRDefault="00490217" w:rsidP="00E87C4E">
            <w:pPr>
              <w:pStyle w:val="TAL"/>
            </w:pPr>
            <w:r>
              <w:rPr>
                <w:rFonts w:hint="eastAsia"/>
                <w:lang w:eastAsia="zh-CN"/>
              </w:rPr>
              <w:t>3GPP TS 29.571 [</w:t>
            </w:r>
            <w:r>
              <w:rPr>
                <w:lang w:val="en-US" w:eastAsia="zh-CN"/>
              </w:rPr>
              <w:t>15</w:t>
            </w:r>
            <w:r>
              <w:rPr>
                <w:rFonts w:hint="eastAsia"/>
                <w:lang w:eastAsia="zh-CN"/>
              </w:rPr>
              <w:t>]</w:t>
            </w:r>
          </w:p>
        </w:tc>
        <w:tc>
          <w:tcPr>
            <w:tcW w:w="3236" w:type="dxa"/>
          </w:tcPr>
          <w:p w14:paraId="0AA3C4D5" w14:textId="77777777" w:rsidR="00490217" w:rsidRDefault="00490217" w:rsidP="00E87C4E">
            <w:pPr>
              <w:pStyle w:val="TAL"/>
              <w:rPr>
                <w:rFonts w:cs="Arial"/>
                <w:szCs w:val="18"/>
              </w:rPr>
            </w:pPr>
            <w:r>
              <w:rPr>
                <w:rFonts w:cs="Arial"/>
                <w:szCs w:val="18"/>
              </w:rPr>
              <w:t>Represents the SUPI.</w:t>
            </w:r>
          </w:p>
        </w:tc>
        <w:tc>
          <w:tcPr>
            <w:tcW w:w="2068" w:type="dxa"/>
          </w:tcPr>
          <w:p w14:paraId="47C2DF25" w14:textId="77777777" w:rsidR="00490217" w:rsidRDefault="00490217" w:rsidP="00E87C4E">
            <w:pPr>
              <w:pStyle w:val="TAL"/>
              <w:rPr>
                <w:rFonts w:cs="Arial"/>
                <w:szCs w:val="18"/>
              </w:rPr>
            </w:pPr>
          </w:p>
        </w:tc>
      </w:tr>
      <w:tr w:rsidR="00490217" w14:paraId="623DA8F6" w14:textId="77777777" w:rsidTr="00E87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40F89FE4" w14:textId="77777777" w:rsidR="00490217" w:rsidRDefault="00490217" w:rsidP="00E87C4E">
            <w:pPr>
              <w:pStyle w:val="TAL"/>
            </w:pPr>
            <w:proofErr w:type="spellStart"/>
            <w:r>
              <w:t>Gpsi</w:t>
            </w:r>
            <w:proofErr w:type="spellEnd"/>
          </w:p>
        </w:tc>
        <w:tc>
          <w:tcPr>
            <w:tcW w:w="2375" w:type="dxa"/>
            <w:tcBorders>
              <w:top w:val="single" w:sz="4" w:space="0" w:color="auto"/>
              <w:left w:val="single" w:sz="4" w:space="0" w:color="auto"/>
              <w:bottom w:val="single" w:sz="4" w:space="0" w:color="auto"/>
              <w:right w:val="single" w:sz="4" w:space="0" w:color="auto"/>
            </w:tcBorders>
            <w:hideMark/>
          </w:tcPr>
          <w:p w14:paraId="1D1AD322" w14:textId="77777777" w:rsidR="00490217" w:rsidRDefault="00490217" w:rsidP="00E87C4E">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29228902" w14:textId="77777777" w:rsidR="00490217" w:rsidRDefault="00490217" w:rsidP="00E87C4E">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2CEEDA69" w14:textId="77777777" w:rsidR="00490217" w:rsidRDefault="00490217" w:rsidP="00E87C4E">
            <w:pPr>
              <w:pStyle w:val="TAL"/>
              <w:rPr>
                <w:rFonts w:cs="Arial"/>
                <w:szCs w:val="18"/>
              </w:rPr>
            </w:pPr>
          </w:p>
        </w:tc>
      </w:tr>
      <w:tr w:rsidR="00490217" w14:paraId="71995FEC" w14:textId="77777777" w:rsidTr="00E87C4E">
        <w:trPr>
          <w:jc w:val="center"/>
        </w:trPr>
        <w:tc>
          <w:tcPr>
            <w:tcW w:w="1748" w:type="dxa"/>
          </w:tcPr>
          <w:p w14:paraId="7287D5C2" w14:textId="77777777" w:rsidR="00490217" w:rsidRDefault="00490217" w:rsidP="00E87C4E">
            <w:pPr>
              <w:pStyle w:val="TAL"/>
            </w:pPr>
            <w:proofErr w:type="spellStart"/>
            <w:r>
              <w:t>SupportedFeatures</w:t>
            </w:r>
            <w:proofErr w:type="spellEnd"/>
          </w:p>
        </w:tc>
        <w:tc>
          <w:tcPr>
            <w:tcW w:w="2375" w:type="dxa"/>
          </w:tcPr>
          <w:p w14:paraId="60205EFF" w14:textId="77777777" w:rsidR="00490217" w:rsidRDefault="00490217" w:rsidP="00E87C4E">
            <w:pPr>
              <w:pStyle w:val="TAL"/>
            </w:pPr>
            <w:r>
              <w:t>3GPP TS 29.571 [</w:t>
            </w:r>
            <w:r>
              <w:rPr>
                <w:lang w:val="en-US" w:eastAsia="zh-CN"/>
              </w:rPr>
              <w:t>15</w:t>
            </w:r>
            <w:r>
              <w:t>]</w:t>
            </w:r>
          </w:p>
        </w:tc>
        <w:tc>
          <w:tcPr>
            <w:tcW w:w="3236" w:type="dxa"/>
          </w:tcPr>
          <w:p w14:paraId="54E94FA7" w14:textId="77777777" w:rsidR="00490217" w:rsidRDefault="00490217" w:rsidP="00E87C4E">
            <w:pPr>
              <w:pStyle w:val="TAL"/>
              <w:rPr>
                <w:rFonts w:cs="Arial"/>
                <w:szCs w:val="18"/>
              </w:rPr>
            </w:pPr>
            <w:r>
              <w:t>Used to negotiate the applicability of the optional features.</w:t>
            </w:r>
          </w:p>
        </w:tc>
        <w:tc>
          <w:tcPr>
            <w:tcW w:w="2068" w:type="dxa"/>
          </w:tcPr>
          <w:p w14:paraId="15A18C8B" w14:textId="77777777" w:rsidR="00490217" w:rsidRDefault="00490217" w:rsidP="00E87C4E">
            <w:pPr>
              <w:pStyle w:val="TAL"/>
              <w:rPr>
                <w:rFonts w:cs="Arial"/>
                <w:szCs w:val="18"/>
              </w:rPr>
            </w:pPr>
          </w:p>
        </w:tc>
      </w:tr>
      <w:tr w:rsidR="00490217" w14:paraId="14744194" w14:textId="77777777" w:rsidTr="00E87C4E">
        <w:trPr>
          <w:jc w:val="center"/>
        </w:trPr>
        <w:tc>
          <w:tcPr>
            <w:tcW w:w="1748" w:type="dxa"/>
          </w:tcPr>
          <w:p w14:paraId="2401E01D" w14:textId="77777777" w:rsidR="00490217" w:rsidRDefault="00490217" w:rsidP="00E87C4E">
            <w:pPr>
              <w:pStyle w:val="TAL"/>
            </w:pPr>
            <w:r>
              <w:rPr>
                <w:rFonts w:hint="eastAsia"/>
                <w:lang w:eastAsia="zh-CN"/>
              </w:rPr>
              <w:t>U</w:t>
            </w:r>
            <w:r>
              <w:rPr>
                <w:lang w:eastAsia="zh-CN"/>
              </w:rPr>
              <w:t>ri</w:t>
            </w:r>
          </w:p>
        </w:tc>
        <w:tc>
          <w:tcPr>
            <w:tcW w:w="2375" w:type="dxa"/>
          </w:tcPr>
          <w:p w14:paraId="76FF8A47" w14:textId="77777777" w:rsidR="00490217" w:rsidRDefault="00490217" w:rsidP="00E87C4E">
            <w:pPr>
              <w:pStyle w:val="TAL"/>
            </w:pPr>
            <w:r>
              <w:t>3GPP TS 29.122 [18]</w:t>
            </w:r>
          </w:p>
        </w:tc>
        <w:tc>
          <w:tcPr>
            <w:tcW w:w="3236" w:type="dxa"/>
          </w:tcPr>
          <w:p w14:paraId="4468CC84" w14:textId="77777777" w:rsidR="00490217" w:rsidRDefault="00490217" w:rsidP="00E87C4E">
            <w:pPr>
              <w:pStyle w:val="TAL"/>
            </w:pPr>
            <w:r>
              <w:t>Represents a URI.</w:t>
            </w:r>
          </w:p>
        </w:tc>
        <w:tc>
          <w:tcPr>
            <w:tcW w:w="2068" w:type="dxa"/>
          </w:tcPr>
          <w:p w14:paraId="037AAE10" w14:textId="77777777" w:rsidR="00490217" w:rsidRDefault="00490217" w:rsidP="00E87C4E">
            <w:pPr>
              <w:pStyle w:val="TAL"/>
              <w:rPr>
                <w:rFonts w:cs="Arial"/>
                <w:szCs w:val="18"/>
              </w:rPr>
            </w:pPr>
            <w:proofErr w:type="spellStart"/>
            <w:r>
              <w:rPr>
                <w:rFonts w:cs="Arial"/>
                <w:szCs w:val="18"/>
              </w:rPr>
              <w:t>RoamingRestriction</w:t>
            </w:r>
            <w:proofErr w:type="spellEnd"/>
          </w:p>
        </w:tc>
      </w:tr>
    </w:tbl>
    <w:p w14:paraId="7E20BFCF" w14:textId="77777777" w:rsidR="00CA23E7" w:rsidRDefault="00CA23E7"/>
    <w:p w14:paraId="496B7105" w14:textId="77777777" w:rsidR="00CA23E7" w:rsidRDefault="00745863">
      <w:pPr>
        <w:pStyle w:val="41"/>
        <w:rPr>
          <w:lang w:val="en-US"/>
        </w:rPr>
      </w:pPr>
      <w:bookmarkStart w:id="1030" w:name="_Toc510696634"/>
      <w:bookmarkStart w:id="1031" w:name="_Toc35971429"/>
      <w:bookmarkStart w:id="1032" w:name="_Toc36812160"/>
      <w:bookmarkStart w:id="1033" w:name="_Toc66224244"/>
      <w:bookmarkStart w:id="1034" w:name="_Toc66440548"/>
      <w:bookmarkStart w:id="1035" w:name="_Toc70541268"/>
      <w:bookmarkStart w:id="1036" w:name="_Toc83233944"/>
      <w:bookmarkStart w:id="1037" w:name="_Toc85526866"/>
      <w:bookmarkStart w:id="1038" w:name="_Toc88659502"/>
      <w:bookmarkStart w:id="1039" w:name="_Toc88832413"/>
      <w:bookmarkStart w:id="1040" w:name="_Toc90660300"/>
      <w:bookmarkStart w:id="1041" w:name="_Toc97194425"/>
      <w:bookmarkStart w:id="1042" w:name="_Toc112964138"/>
      <w:bookmarkStart w:id="1043" w:name="_Toc122117295"/>
      <w:bookmarkStart w:id="1044" w:name="_Toc138689918"/>
      <w:bookmarkStart w:id="1045" w:name="_Toc151747775"/>
      <w:bookmarkStart w:id="1046" w:name="_Toc185509041"/>
      <w:bookmarkStart w:id="1047" w:name="_Toc200963913"/>
      <w:bookmarkStart w:id="1048" w:name="_Toc207833847"/>
      <w:r>
        <w:rPr>
          <w:lang w:val="en-US"/>
        </w:rPr>
        <w:t>5.1.6.2</w:t>
      </w:r>
      <w:r>
        <w:rPr>
          <w:lang w:val="en-US"/>
        </w:rPr>
        <w:tab/>
        <w:t>Structured data types</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39DB9A5E" w14:textId="77777777" w:rsidR="00CA23E7" w:rsidRDefault="00745863">
      <w:pPr>
        <w:pStyle w:val="51"/>
      </w:pPr>
      <w:bookmarkStart w:id="1049" w:name="_Toc510696635"/>
      <w:bookmarkStart w:id="1050" w:name="_Toc35971430"/>
      <w:bookmarkStart w:id="1051" w:name="_Toc36812161"/>
      <w:bookmarkStart w:id="1052" w:name="_Toc66224245"/>
      <w:bookmarkStart w:id="1053" w:name="_Toc66440549"/>
      <w:bookmarkStart w:id="1054" w:name="_Toc70541269"/>
      <w:bookmarkStart w:id="1055" w:name="_Toc83233945"/>
      <w:bookmarkStart w:id="1056" w:name="_Toc85526867"/>
      <w:bookmarkStart w:id="1057" w:name="_Toc88659503"/>
      <w:bookmarkStart w:id="1058" w:name="_Toc88832414"/>
      <w:bookmarkStart w:id="1059" w:name="_Toc90660301"/>
      <w:bookmarkStart w:id="1060" w:name="_Toc97194426"/>
      <w:bookmarkStart w:id="1061" w:name="_Toc112964139"/>
      <w:bookmarkStart w:id="1062" w:name="_Toc122117296"/>
      <w:bookmarkStart w:id="1063" w:name="_Toc138689919"/>
      <w:bookmarkStart w:id="1064" w:name="_Toc151747776"/>
      <w:bookmarkStart w:id="1065" w:name="_Toc185509042"/>
      <w:bookmarkStart w:id="1066" w:name="_Toc200963914"/>
      <w:bookmarkStart w:id="1067" w:name="_Toc207833848"/>
      <w:r>
        <w:t>5.1.6.2.1</w:t>
      </w:r>
      <w:r>
        <w:tab/>
        <w:t>Introduction</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068" w:name="_Toc510696636"/>
      <w:bookmarkStart w:id="1069" w:name="_Toc35971431"/>
      <w:bookmarkStart w:id="1070" w:name="_Toc36812162"/>
      <w:bookmarkStart w:id="1071" w:name="_Toc66224246"/>
      <w:bookmarkStart w:id="1072" w:name="_Toc66440550"/>
      <w:bookmarkStart w:id="1073" w:name="_Toc70541270"/>
      <w:bookmarkStart w:id="1074" w:name="_Toc83233946"/>
      <w:bookmarkStart w:id="1075" w:name="_Toc85526868"/>
      <w:bookmarkStart w:id="1076" w:name="_Toc88659504"/>
      <w:bookmarkStart w:id="1077" w:name="_Toc88832415"/>
      <w:bookmarkStart w:id="1078" w:name="_Toc90660302"/>
      <w:bookmarkStart w:id="1079" w:name="_Toc97194427"/>
      <w:bookmarkStart w:id="1080" w:name="_Toc112964140"/>
      <w:bookmarkStart w:id="1081" w:name="_Toc122117297"/>
      <w:bookmarkStart w:id="1082" w:name="_Toc138689920"/>
      <w:bookmarkStart w:id="1083" w:name="_Toc151747777"/>
      <w:bookmarkStart w:id="1084" w:name="_Toc185509043"/>
      <w:bookmarkStart w:id="1085" w:name="_Toc200963915"/>
      <w:bookmarkStart w:id="1086" w:name="_Toc207833849"/>
      <w:r>
        <w:lastRenderedPageBreak/>
        <w:t>5.1.6.2.2</w:t>
      </w:r>
      <w:r>
        <w:tab/>
        <w:t xml:space="preserve">Type: </w:t>
      </w:r>
      <w:proofErr w:type="spellStart"/>
      <w:r>
        <w:t>AkmaKeyInfo</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roofErr w:type="spellEnd"/>
    </w:p>
    <w:p w14:paraId="4E07E0A3" w14:textId="77777777" w:rsidR="00B547AE" w:rsidRDefault="00B547AE" w:rsidP="00B547AE">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47AE" w14:paraId="6A21A50B"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419DB1" w14:textId="77777777" w:rsidR="00B547AE" w:rsidRDefault="00B547AE">
            <w:pPr>
              <w:pStyle w:val="TAH"/>
              <w:rPr>
                <w:rFonts w:eastAsia="宋体"/>
              </w:rPr>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34B45ED" w14:textId="77777777" w:rsidR="00B547AE" w:rsidRDefault="00B547A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C65888" w14:textId="77777777" w:rsidR="00B547AE" w:rsidRDefault="00B547A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F4586" w14:textId="77777777" w:rsidR="00B547AE" w:rsidRDefault="00B547AE">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B5B2A02" w14:textId="77777777" w:rsidR="00B547AE" w:rsidRDefault="00B547AE">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36739CF" w14:textId="77777777" w:rsidR="00B547AE" w:rsidRDefault="00B547AE">
            <w:pPr>
              <w:pStyle w:val="TAH"/>
              <w:rPr>
                <w:rFonts w:cs="Arial"/>
                <w:szCs w:val="18"/>
              </w:rPr>
            </w:pPr>
            <w:r>
              <w:rPr>
                <w:rFonts w:cs="Arial"/>
                <w:szCs w:val="18"/>
              </w:rPr>
              <w:t>Applicability</w:t>
            </w:r>
          </w:p>
        </w:tc>
      </w:tr>
      <w:tr w:rsidR="00B547AE" w14:paraId="5A3DDD7A"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7C597F3" w14:textId="77777777" w:rsidR="00B547AE" w:rsidRDefault="00B547AE">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2630FE7" w14:textId="77777777" w:rsidR="00B547AE" w:rsidRDefault="00B547AE">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D660DD4" w14:textId="77777777" w:rsidR="00B547AE" w:rsidRDefault="00B547A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F2D29A0" w14:textId="77777777" w:rsidR="00B547AE" w:rsidRDefault="00B547A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A2AE07" w14:textId="77777777" w:rsidR="00B547AE" w:rsidRDefault="00B547AE">
            <w:pPr>
              <w:pStyle w:val="TAL"/>
              <w:rPr>
                <w:lang w:val="en-US"/>
              </w:rPr>
            </w:pPr>
            <w:r>
              <w:t>SU</w:t>
            </w:r>
            <w:r>
              <w:rPr>
                <w:lang w:eastAsia="zh-CN"/>
              </w:rPr>
              <w:t>PI</w:t>
            </w:r>
            <w:r>
              <w:t xml:space="preserve"> </w:t>
            </w:r>
            <w:r>
              <w:rPr>
                <w:lang w:val="en-US"/>
              </w:rPr>
              <w:t>of the UE.</w:t>
            </w:r>
          </w:p>
          <w:p w14:paraId="55FB0048" w14:textId="77777777" w:rsidR="00B547AE" w:rsidRDefault="00B547AE">
            <w:pPr>
              <w:pStyle w:val="TAL"/>
              <w:rPr>
                <w:lang w:val="en-US"/>
              </w:rPr>
            </w:pPr>
          </w:p>
          <w:p w14:paraId="1946BDC6" w14:textId="77777777" w:rsidR="00B547AE" w:rsidRDefault="00B547AE">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49EB12D2" w14:textId="77777777" w:rsidR="00B547AE" w:rsidRDefault="00B547AE">
            <w:pPr>
              <w:pStyle w:val="TAL"/>
              <w:rPr>
                <w:rFonts w:cs="Arial"/>
                <w:szCs w:val="18"/>
              </w:rPr>
            </w:pPr>
          </w:p>
        </w:tc>
      </w:tr>
      <w:tr w:rsidR="00B547AE" w14:paraId="7F243435"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12666D56" w14:textId="77777777" w:rsidR="00B547AE" w:rsidRDefault="00B547AE">
            <w:pPr>
              <w:pStyle w:val="TAL"/>
            </w:pPr>
            <w:proofErr w:type="spellStart"/>
            <w:r>
              <w:rPr>
                <w:lang w:eastAsia="zh-CN"/>
              </w:rPr>
              <w:t>aKId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E7D31D0" w14:textId="77777777" w:rsidR="00B547AE" w:rsidRDefault="00B547AE">
            <w:pPr>
              <w:pStyle w:val="TAL"/>
            </w:pPr>
            <w:proofErr w:type="spellStart"/>
            <w:r>
              <w:rPr>
                <w:lang w:eastAsia="zh-CN"/>
              </w:rPr>
              <w:t>AKId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3ECF3E6" w14:textId="77777777" w:rsidR="00B547AE" w:rsidRDefault="00B547AE">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455716E" w14:textId="77777777" w:rsidR="00B547AE" w:rsidRDefault="00B547AE">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CED6F9C" w14:textId="77777777" w:rsidR="00B547AE" w:rsidRDefault="00B547AE">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6BDFAE07" w14:textId="77777777" w:rsidR="00B547AE" w:rsidRDefault="00B547AE">
            <w:pPr>
              <w:pStyle w:val="TAL"/>
              <w:rPr>
                <w:rFonts w:cs="Arial"/>
                <w:szCs w:val="18"/>
              </w:rPr>
            </w:pPr>
          </w:p>
        </w:tc>
      </w:tr>
      <w:tr w:rsidR="00B547AE" w14:paraId="509C900D"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AF3C439" w14:textId="77777777" w:rsidR="00B547AE" w:rsidRDefault="00B547AE">
            <w:pPr>
              <w:pStyle w:val="TAL"/>
            </w:pPr>
            <w:proofErr w:type="spellStart"/>
            <w:r>
              <w:rPr>
                <w:lang w:eastAsia="zh-CN"/>
              </w:rPr>
              <w:t>kAkma</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4BB98FE" w14:textId="77777777" w:rsidR="00B547AE" w:rsidRDefault="00B547AE">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BE943C2" w14:textId="77777777" w:rsidR="00B547AE" w:rsidRDefault="00B547AE">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ED92A25" w14:textId="77777777" w:rsidR="00B547AE" w:rsidRDefault="00B547AE">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C32778D" w14:textId="77777777" w:rsidR="00B547AE" w:rsidRDefault="00B547AE">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7213935" w14:textId="77777777" w:rsidR="00B547AE" w:rsidRDefault="00B547AE">
            <w:pPr>
              <w:pStyle w:val="TAL"/>
              <w:rPr>
                <w:rFonts w:cs="Arial"/>
                <w:szCs w:val="18"/>
              </w:rPr>
            </w:pPr>
          </w:p>
        </w:tc>
      </w:tr>
      <w:tr w:rsidR="00B547AE" w14:paraId="7FE6848F"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14F2ED9" w14:textId="77777777" w:rsidR="00B547AE" w:rsidRDefault="00B547AE">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5C4F26D" w14:textId="77777777" w:rsidR="00B547AE" w:rsidRDefault="00B547AE">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F953743" w14:textId="77777777" w:rsidR="00B547AE" w:rsidRDefault="00B547A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A75BBF7" w14:textId="77777777" w:rsidR="00B547AE" w:rsidRDefault="00B547A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1B8B62A" w14:textId="77777777" w:rsidR="00B547AE" w:rsidRDefault="00B547AE">
            <w:pPr>
              <w:pStyle w:val="TAL"/>
            </w:pPr>
            <w:r>
              <w:t>GPSI of the UE.</w:t>
            </w:r>
          </w:p>
          <w:p w14:paraId="36315561" w14:textId="77777777" w:rsidR="00B547AE" w:rsidRDefault="00B547AE">
            <w:pPr>
              <w:pStyle w:val="TAL"/>
            </w:pPr>
          </w:p>
          <w:p w14:paraId="1DA54833" w14:textId="77777777" w:rsidR="00B547AE" w:rsidRDefault="00B547AE">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68CF9DD3" w14:textId="77777777" w:rsidR="00B547AE" w:rsidRDefault="00B547AE">
            <w:pPr>
              <w:pStyle w:val="TAL"/>
              <w:rPr>
                <w:rFonts w:cs="Arial"/>
                <w:szCs w:val="18"/>
              </w:rPr>
            </w:pPr>
            <w:proofErr w:type="spellStart"/>
            <w:r>
              <w:t>AKMA_GPSI_Support</w:t>
            </w:r>
            <w:proofErr w:type="spellEnd"/>
          </w:p>
        </w:tc>
      </w:tr>
      <w:tr w:rsidR="00B547AE" w14:paraId="44BBCB9D"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49786B25" w14:textId="77777777" w:rsidR="00B547AE" w:rsidRDefault="00B547AE">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BB33466" w14:textId="77777777" w:rsidR="00B547AE" w:rsidRDefault="00B547AE">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4EDEB40" w14:textId="53746B8E" w:rsidR="00B547AE" w:rsidRDefault="00B547AE">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666A097" w14:textId="77777777" w:rsidR="00B547AE" w:rsidRDefault="00B547A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A2B6606" w14:textId="0C314D85" w:rsidR="00B547AE" w:rsidRDefault="00B547AE">
            <w:pPr>
              <w:pStyle w:val="TAL"/>
            </w:pPr>
            <w:r>
              <w:t xml:space="preserve">Contains the list of supported </w:t>
            </w:r>
            <w:proofErr w:type="gramStart"/>
            <w:r>
              <w:t>feature</w:t>
            </w:r>
            <w:proofErr w:type="gramEnd"/>
            <w:r>
              <w:t>(s) among the ones defined in clause 5.1.8.</w:t>
            </w:r>
          </w:p>
          <w:p w14:paraId="5DF5AB40" w14:textId="77777777" w:rsidR="00B547AE" w:rsidRDefault="00B547AE">
            <w:pPr>
              <w:pStyle w:val="TAL"/>
            </w:pPr>
          </w:p>
          <w:p w14:paraId="34B7A37F" w14:textId="77777777" w:rsidR="00B547AE" w:rsidRDefault="00B547AE">
            <w:pPr>
              <w:pStyle w:val="TAL"/>
              <w:rPr>
                <w:rFonts w:cs="Arial"/>
                <w:szCs w:val="18"/>
              </w:rPr>
            </w:pPr>
            <w:r>
              <w:rPr>
                <w:rFonts w:cs="Arial"/>
                <w:szCs w:val="18"/>
              </w:rPr>
              <w:t>This attribute shall be present only when feature negotiation needs to take place.</w:t>
            </w:r>
          </w:p>
        </w:tc>
        <w:tc>
          <w:tcPr>
            <w:tcW w:w="2410" w:type="dxa"/>
            <w:tcBorders>
              <w:top w:val="single" w:sz="4" w:space="0" w:color="auto"/>
              <w:left w:val="single" w:sz="4" w:space="0" w:color="auto"/>
              <w:bottom w:val="single" w:sz="4" w:space="0" w:color="auto"/>
              <w:right w:val="single" w:sz="4" w:space="0" w:color="auto"/>
            </w:tcBorders>
          </w:tcPr>
          <w:p w14:paraId="04081289" w14:textId="77777777" w:rsidR="00B547AE" w:rsidRDefault="00B547AE">
            <w:pPr>
              <w:pStyle w:val="TAL"/>
              <w:rPr>
                <w:rFonts w:cs="Arial"/>
                <w:szCs w:val="18"/>
              </w:rPr>
            </w:pPr>
          </w:p>
        </w:tc>
      </w:tr>
      <w:tr w:rsidR="00B547AE" w14:paraId="7044170B" w14:textId="77777777" w:rsidTr="00B547AE">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737F2890" w14:textId="77777777" w:rsidR="00B547AE" w:rsidRDefault="00B547AE">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1087" w:name="_Toc85526869"/>
      <w:bookmarkStart w:id="1088" w:name="_Toc88659505"/>
      <w:bookmarkStart w:id="1089" w:name="_Toc88832416"/>
      <w:bookmarkStart w:id="1090" w:name="_Toc90660303"/>
      <w:bookmarkStart w:id="1091" w:name="_Toc97194428"/>
      <w:bookmarkStart w:id="1092" w:name="_Toc112964141"/>
      <w:bookmarkStart w:id="1093" w:name="_Toc122117298"/>
      <w:bookmarkStart w:id="1094" w:name="_Toc138689921"/>
      <w:bookmarkStart w:id="1095" w:name="_Toc151747778"/>
      <w:bookmarkStart w:id="1096" w:name="_Toc185509044"/>
      <w:bookmarkStart w:id="1097" w:name="_Toc200963916"/>
      <w:bookmarkStart w:id="1098" w:name="_Toc207833850"/>
      <w:r>
        <w:t>5.1.6.2.3</w:t>
      </w:r>
      <w:r>
        <w:tab/>
        <w:t xml:space="preserve">Type: </w:t>
      </w:r>
      <w:proofErr w:type="spellStart"/>
      <w:r>
        <w:t>CtxRemove</w:t>
      </w:r>
      <w:bookmarkEnd w:id="1087"/>
      <w:bookmarkEnd w:id="1088"/>
      <w:bookmarkEnd w:id="1089"/>
      <w:bookmarkEnd w:id="1090"/>
      <w:bookmarkEnd w:id="1091"/>
      <w:bookmarkEnd w:id="1092"/>
      <w:bookmarkEnd w:id="1093"/>
      <w:bookmarkEnd w:id="1094"/>
      <w:bookmarkEnd w:id="1095"/>
      <w:bookmarkEnd w:id="1096"/>
      <w:bookmarkEnd w:id="1097"/>
      <w:bookmarkEnd w:id="1098"/>
      <w:proofErr w:type="spellEnd"/>
    </w:p>
    <w:p w14:paraId="6277D1DA" w14:textId="7452D3DA" w:rsidR="008F3899" w:rsidRDefault="008F3899" w:rsidP="008F3899">
      <w:pPr>
        <w:pStyle w:val="TH"/>
      </w:pPr>
      <w:r>
        <w:rPr>
          <w:noProof/>
        </w:rPr>
        <w:t>Table </w:t>
      </w:r>
      <w:r>
        <w:t xml:space="preserve">5.1.6.2.3-1: </w:t>
      </w:r>
      <w:r>
        <w:rPr>
          <w:noProof/>
        </w:rPr>
        <w:t xml:space="preserve">Definition of type </w:t>
      </w:r>
      <w:proofErr w:type="spellStart"/>
      <w:r>
        <w:t>CtxRemove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proofErr w:type="spellStart"/>
            <w:r>
              <w:t>supi</w:t>
            </w:r>
            <w:proofErr w:type="spellEnd"/>
          </w:p>
        </w:tc>
        <w:tc>
          <w:tcPr>
            <w:tcW w:w="1444" w:type="dxa"/>
          </w:tcPr>
          <w:p w14:paraId="354C99E1" w14:textId="77777777" w:rsidR="008F3899" w:rsidRDefault="008F3899" w:rsidP="008F3899">
            <w:pPr>
              <w:pStyle w:val="TAL"/>
            </w:pPr>
            <w:proofErr w:type="spellStart"/>
            <w:r>
              <w:t>Supi</w:t>
            </w:r>
            <w:proofErr w:type="spellEnd"/>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In current release of specification, only "</w:t>
            </w:r>
            <w:proofErr w:type="spellStart"/>
            <w:r>
              <w:t>supi</w:t>
            </w:r>
            <w:proofErr w:type="spellEnd"/>
            <w:r>
              <w:t xml:space="preserve">" can be used to indicate the AKMA context to be remove. The </w:t>
            </w:r>
            <w:r>
              <w:rPr>
                <w:rFonts w:cs="Arial"/>
                <w:szCs w:val="18"/>
              </w:rPr>
              <w:t>"</w:t>
            </w:r>
            <w:proofErr w:type="spellStart"/>
            <w:r>
              <w:rPr>
                <w:rFonts w:cs="Arial"/>
                <w:szCs w:val="18"/>
              </w:rPr>
              <w:t>supi</w:t>
            </w:r>
            <w:proofErr w:type="spellEnd"/>
            <w:r>
              <w:rPr>
                <w:rFonts w:cs="Arial"/>
                <w:szCs w:val="18"/>
              </w:rPr>
              <w:t xml:space="preserve">"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099" w:name="_Toc510696638"/>
      <w:bookmarkStart w:id="1100" w:name="_Toc35971433"/>
      <w:bookmarkStart w:id="1101" w:name="_Toc36812164"/>
      <w:bookmarkStart w:id="1102" w:name="_Toc66224247"/>
      <w:bookmarkStart w:id="1103" w:name="_Toc66440551"/>
      <w:bookmarkStart w:id="1104" w:name="_Toc70541271"/>
      <w:bookmarkStart w:id="1105" w:name="_Toc83233947"/>
      <w:bookmarkStart w:id="1106" w:name="_Toc85526870"/>
      <w:bookmarkStart w:id="1107" w:name="_Toc88659506"/>
      <w:bookmarkStart w:id="1108" w:name="_Toc88832417"/>
      <w:bookmarkStart w:id="1109" w:name="_Toc90660304"/>
      <w:bookmarkStart w:id="1110" w:name="_Toc97194429"/>
      <w:bookmarkStart w:id="1111" w:name="_Toc112964142"/>
      <w:bookmarkStart w:id="1112" w:name="_Toc122117299"/>
      <w:bookmarkStart w:id="1113" w:name="_Toc138689922"/>
      <w:bookmarkStart w:id="1114" w:name="_Toc151747779"/>
      <w:bookmarkStart w:id="1115" w:name="_Toc185509045"/>
      <w:bookmarkStart w:id="1116" w:name="_Toc200963917"/>
      <w:bookmarkStart w:id="1117" w:name="_Toc207833851"/>
      <w:r>
        <w:rPr>
          <w:lang w:val="en-US"/>
        </w:rPr>
        <w:t>5.1.6.3</w:t>
      </w:r>
      <w:r>
        <w:rPr>
          <w:lang w:val="en-US"/>
        </w:rPr>
        <w:tab/>
        <w:t>Simple data types and enumerations</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4E117573" w14:textId="77777777" w:rsidR="00CA23E7" w:rsidRDefault="00745863">
      <w:pPr>
        <w:pStyle w:val="51"/>
      </w:pPr>
      <w:bookmarkStart w:id="1118" w:name="_Toc510696639"/>
      <w:bookmarkStart w:id="1119" w:name="_Toc35971434"/>
      <w:bookmarkStart w:id="1120" w:name="_Toc36812165"/>
      <w:bookmarkStart w:id="1121" w:name="_Toc66224248"/>
      <w:bookmarkStart w:id="1122" w:name="_Toc66440552"/>
      <w:bookmarkStart w:id="1123" w:name="_Toc70541272"/>
      <w:bookmarkStart w:id="1124" w:name="_Toc83233948"/>
      <w:bookmarkStart w:id="1125" w:name="_Toc85526871"/>
      <w:bookmarkStart w:id="1126" w:name="_Toc88659507"/>
      <w:bookmarkStart w:id="1127" w:name="_Toc88832418"/>
      <w:bookmarkStart w:id="1128" w:name="_Toc90660305"/>
      <w:bookmarkStart w:id="1129" w:name="_Toc97194430"/>
      <w:bookmarkStart w:id="1130" w:name="_Toc112964143"/>
      <w:bookmarkStart w:id="1131" w:name="_Toc122117300"/>
      <w:bookmarkStart w:id="1132" w:name="_Toc138689923"/>
      <w:bookmarkStart w:id="1133" w:name="_Toc151747780"/>
      <w:bookmarkStart w:id="1134" w:name="_Toc185509046"/>
      <w:bookmarkStart w:id="1135" w:name="_Toc200963918"/>
      <w:bookmarkStart w:id="1136" w:name="_Toc207833852"/>
      <w:r>
        <w:t>5.1.6.3.1</w:t>
      </w:r>
      <w:r>
        <w:tab/>
        <w:t>Introduction</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137" w:name="_Toc510696640"/>
      <w:bookmarkStart w:id="1138" w:name="_Toc35971435"/>
      <w:bookmarkStart w:id="1139" w:name="_Toc36812166"/>
      <w:bookmarkStart w:id="1140" w:name="_Toc66224249"/>
      <w:bookmarkStart w:id="1141" w:name="_Toc66440553"/>
      <w:bookmarkStart w:id="1142" w:name="_Toc70541273"/>
      <w:bookmarkStart w:id="1143" w:name="_Toc83233949"/>
      <w:bookmarkStart w:id="1144" w:name="_Toc85526872"/>
      <w:bookmarkStart w:id="1145" w:name="_Toc88659508"/>
      <w:bookmarkStart w:id="1146" w:name="_Toc88832419"/>
      <w:bookmarkStart w:id="1147" w:name="_Toc90660306"/>
      <w:bookmarkStart w:id="1148" w:name="_Toc97194431"/>
      <w:bookmarkStart w:id="1149" w:name="_Toc112964144"/>
      <w:bookmarkStart w:id="1150" w:name="_Toc122117301"/>
      <w:bookmarkStart w:id="1151" w:name="_Toc138689924"/>
      <w:bookmarkStart w:id="1152" w:name="_Toc151747781"/>
      <w:bookmarkStart w:id="1153" w:name="_Toc185509047"/>
      <w:bookmarkStart w:id="1154" w:name="_Toc200963919"/>
      <w:bookmarkStart w:id="1155" w:name="_Toc207833853"/>
      <w:r>
        <w:t>5.1.6.3.2</w:t>
      </w:r>
      <w:r>
        <w:tab/>
        <w:t>Simple data types</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156" w:name="_Toc510696643"/>
      <w:bookmarkStart w:id="1157" w:name="_Toc35971438"/>
      <w:bookmarkStart w:id="1158" w:name="_Toc36812169"/>
      <w:bookmarkStart w:id="1159" w:name="_Toc66224250"/>
      <w:bookmarkStart w:id="1160" w:name="_Toc66440554"/>
      <w:bookmarkStart w:id="1161" w:name="_Toc70541274"/>
      <w:bookmarkStart w:id="1162" w:name="_Toc83233950"/>
      <w:bookmarkStart w:id="1163" w:name="_Toc85526873"/>
      <w:bookmarkStart w:id="1164" w:name="_Toc88659509"/>
      <w:bookmarkStart w:id="1165" w:name="_Toc88832420"/>
      <w:bookmarkStart w:id="1166" w:name="_Toc90660307"/>
      <w:bookmarkStart w:id="1167" w:name="_Toc97194432"/>
      <w:bookmarkStart w:id="1168" w:name="_Toc112964145"/>
      <w:bookmarkStart w:id="1169" w:name="_Toc122117302"/>
      <w:bookmarkStart w:id="1170" w:name="_Toc138689925"/>
      <w:bookmarkStart w:id="1171" w:name="_Toc151747782"/>
      <w:bookmarkStart w:id="1172" w:name="_Toc185509048"/>
      <w:bookmarkStart w:id="1173" w:name="_Toc200963920"/>
      <w:bookmarkStart w:id="1174" w:name="_Toc207833854"/>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047292A5" w14:textId="77777777" w:rsidR="00CA23E7" w:rsidRDefault="00745863">
      <w:pPr>
        <w:rPr>
          <w:lang w:eastAsia="zh-CN"/>
        </w:rPr>
      </w:pPr>
      <w:bookmarkStart w:id="1175" w:name="_Toc510696644"/>
      <w:bookmarkStart w:id="1176" w:name="_Toc35971439"/>
      <w:bookmarkStart w:id="1177" w:name="_Toc36812170"/>
      <w:r>
        <w:rPr>
          <w:lang w:eastAsia="zh-CN"/>
        </w:rPr>
        <w:t>None in this release of the specification.</w:t>
      </w:r>
    </w:p>
    <w:p w14:paraId="3A708488" w14:textId="77777777" w:rsidR="00CA23E7" w:rsidRDefault="00745863">
      <w:pPr>
        <w:pStyle w:val="41"/>
      </w:pPr>
      <w:bookmarkStart w:id="1178" w:name="_Toc510696646"/>
      <w:bookmarkStart w:id="1179" w:name="_Toc35971441"/>
      <w:bookmarkStart w:id="1180" w:name="_Toc36812172"/>
      <w:bookmarkStart w:id="1181" w:name="_Toc66224251"/>
      <w:bookmarkStart w:id="1182" w:name="_Toc66440555"/>
      <w:bookmarkStart w:id="1183" w:name="_Toc70541275"/>
      <w:bookmarkStart w:id="1184" w:name="_Toc83233951"/>
      <w:bookmarkStart w:id="1185" w:name="_Toc85526874"/>
      <w:bookmarkStart w:id="1186" w:name="_Toc88659510"/>
      <w:bookmarkStart w:id="1187" w:name="_Toc88832421"/>
      <w:bookmarkStart w:id="1188" w:name="_Toc90660308"/>
      <w:bookmarkStart w:id="1189" w:name="_Toc97194433"/>
      <w:bookmarkStart w:id="1190" w:name="_Toc112964146"/>
      <w:bookmarkStart w:id="1191" w:name="_Toc122117303"/>
      <w:bookmarkStart w:id="1192" w:name="_Toc138689926"/>
      <w:bookmarkStart w:id="1193" w:name="_Toc151747783"/>
      <w:bookmarkStart w:id="1194" w:name="_Toc185509049"/>
      <w:bookmarkStart w:id="1195" w:name="_Toc200963921"/>
      <w:bookmarkStart w:id="1196" w:name="_Toc207833855"/>
      <w:bookmarkEnd w:id="1175"/>
      <w:bookmarkEnd w:id="1176"/>
      <w:bookmarkEnd w:id="1177"/>
      <w:r>
        <w:t>5.1.6.5</w:t>
      </w:r>
      <w:r>
        <w:tab/>
        <w:t>Binary data</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09991EEA" w14:textId="77777777" w:rsidR="00CA23E7" w:rsidRDefault="00745863">
      <w:r>
        <w:t>None in this release of the specification.</w:t>
      </w:r>
    </w:p>
    <w:p w14:paraId="5243B1C0" w14:textId="77777777" w:rsidR="00CA23E7" w:rsidRDefault="00745863">
      <w:pPr>
        <w:pStyle w:val="31"/>
      </w:pPr>
      <w:bookmarkStart w:id="1197" w:name="_Toc510696647"/>
      <w:bookmarkStart w:id="1198" w:name="_Toc35971443"/>
      <w:bookmarkStart w:id="1199" w:name="_Toc36812174"/>
      <w:bookmarkStart w:id="1200" w:name="_Toc66224252"/>
      <w:bookmarkStart w:id="1201" w:name="_Toc66440556"/>
      <w:bookmarkStart w:id="1202" w:name="_Toc70541276"/>
      <w:bookmarkStart w:id="1203" w:name="_Toc83233952"/>
      <w:bookmarkStart w:id="1204" w:name="_Toc85526875"/>
      <w:bookmarkStart w:id="1205" w:name="_Toc88659511"/>
      <w:bookmarkStart w:id="1206" w:name="_Toc88832422"/>
      <w:bookmarkStart w:id="1207" w:name="_Toc90660309"/>
      <w:bookmarkStart w:id="1208" w:name="_Toc97194434"/>
      <w:bookmarkStart w:id="1209" w:name="_Toc112964147"/>
      <w:bookmarkStart w:id="1210" w:name="_Toc122117304"/>
      <w:bookmarkStart w:id="1211" w:name="_Toc138689927"/>
      <w:bookmarkStart w:id="1212" w:name="_Toc151747784"/>
      <w:bookmarkStart w:id="1213" w:name="_Toc185509050"/>
      <w:bookmarkStart w:id="1214" w:name="_Toc200963922"/>
      <w:bookmarkStart w:id="1215" w:name="_Toc207833856"/>
      <w:r>
        <w:t>5.1.7</w:t>
      </w:r>
      <w:r>
        <w:tab/>
        <w:t>Error Handling</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0A06FC2D" w14:textId="77777777" w:rsidR="00CA23E7" w:rsidRDefault="00745863">
      <w:pPr>
        <w:pStyle w:val="41"/>
      </w:pPr>
      <w:bookmarkStart w:id="1216" w:name="_Toc35971444"/>
      <w:bookmarkStart w:id="1217" w:name="_Toc36812175"/>
      <w:bookmarkStart w:id="1218" w:name="_Toc66224253"/>
      <w:bookmarkStart w:id="1219" w:name="_Toc66440557"/>
      <w:bookmarkStart w:id="1220" w:name="_Toc70541277"/>
      <w:bookmarkStart w:id="1221" w:name="_Toc83233953"/>
      <w:bookmarkStart w:id="1222" w:name="_Toc85526876"/>
      <w:bookmarkStart w:id="1223" w:name="_Toc88659512"/>
      <w:bookmarkStart w:id="1224" w:name="_Toc88832423"/>
      <w:bookmarkStart w:id="1225" w:name="_Toc90660310"/>
      <w:bookmarkStart w:id="1226" w:name="_Toc97194435"/>
      <w:bookmarkStart w:id="1227" w:name="_Toc112964148"/>
      <w:bookmarkStart w:id="1228" w:name="_Toc122117305"/>
      <w:bookmarkStart w:id="1229" w:name="_Toc138689928"/>
      <w:bookmarkStart w:id="1230" w:name="_Toc151747785"/>
      <w:bookmarkStart w:id="1231" w:name="_Toc185509051"/>
      <w:bookmarkStart w:id="1232" w:name="_Toc200963923"/>
      <w:bookmarkStart w:id="1233" w:name="_Toc207833857"/>
      <w:r>
        <w:t>5.1.7.1</w:t>
      </w:r>
      <w:r>
        <w:tab/>
        <w:t>General</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234" w:name="_Toc35971445"/>
      <w:bookmarkStart w:id="1235" w:name="_Toc36812176"/>
      <w:bookmarkStart w:id="1236" w:name="_Toc66224254"/>
      <w:bookmarkStart w:id="1237" w:name="_Toc66440558"/>
      <w:bookmarkStart w:id="1238" w:name="_Toc70541278"/>
      <w:bookmarkStart w:id="1239" w:name="_Toc83233954"/>
      <w:bookmarkStart w:id="1240" w:name="_Toc85526877"/>
      <w:bookmarkStart w:id="1241" w:name="_Toc88659513"/>
      <w:bookmarkStart w:id="1242" w:name="_Toc88832424"/>
      <w:bookmarkStart w:id="1243" w:name="_Toc90660311"/>
      <w:bookmarkStart w:id="1244" w:name="_Toc97194436"/>
      <w:bookmarkStart w:id="1245" w:name="_Toc112964149"/>
      <w:bookmarkStart w:id="1246" w:name="_Toc122117306"/>
      <w:bookmarkStart w:id="1247" w:name="_Toc138689929"/>
      <w:bookmarkStart w:id="1248" w:name="_Toc151747786"/>
      <w:bookmarkStart w:id="1249" w:name="_Toc185509052"/>
      <w:bookmarkStart w:id="1250" w:name="_Toc200963924"/>
      <w:bookmarkStart w:id="1251" w:name="_Toc207833858"/>
      <w:r>
        <w:lastRenderedPageBreak/>
        <w:t>5.1.7.2</w:t>
      </w:r>
      <w:r>
        <w:tab/>
        <w:t>Protocol Errors</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1252" w:name="_Toc35971446"/>
      <w:bookmarkStart w:id="1253" w:name="_Toc36812177"/>
      <w:bookmarkStart w:id="1254" w:name="_Toc66224255"/>
      <w:bookmarkStart w:id="1255" w:name="_Toc66440559"/>
      <w:bookmarkStart w:id="1256" w:name="_Toc70541279"/>
      <w:bookmarkStart w:id="1257" w:name="_Toc83233955"/>
      <w:bookmarkStart w:id="1258" w:name="_Toc85526878"/>
      <w:bookmarkStart w:id="1259" w:name="_Toc88659514"/>
      <w:bookmarkStart w:id="1260" w:name="_Toc88832425"/>
      <w:bookmarkStart w:id="1261" w:name="_Toc90660312"/>
      <w:bookmarkStart w:id="1262" w:name="_Toc97194437"/>
      <w:bookmarkStart w:id="1263" w:name="_Toc112964150"/>
      <w:bookmarkStart w:id="1264" w:name="_Toc122117307"/>
      <w:bookmarkStart w:id="1265" w:name="_Toc138689930"/>
      <w:bookmarkStart w:id="1266" w:name="_Toc151747787"/>
      <w:bookmarkStart w:id="1267" w:name="_Toc185509053"/>
      <w:bookmarkStart w:id="1268" w:name="_Toc200963925"/>
      <w:bookmarkStart w:id="1269" w:name="_Toc207833859"/>
      <w:bookmarkStart w:id="1270" w:name="_Toc492899751"/>
      <w:bookmarkStart w:id="1271" w:name="_Toc492900030"/>
      <w:bookmarkStart w:id="1272" w:name="_Toc492967832"/>
      <w:bookmarkStart w:id="1273" w:name="_Toc492972920"/>
      <w:bookmarkStart w:id="1274" w:name="_Toc492973140"/>
      <w:bookmarkStart w:id="1275" w:name="_Toc493774060"/>
      <w:bookmarkStart w:id="1276" w:name="_Toc508285804"/>
      <w:bookmarkStart w:id="1277" w:name="_Toc508287269"/>
      <w:bookmarkStart w:id="1278" w:name="_Toc510696648"/>
      <w:bookmarkStart w:id="1279" w:name="_Toc35971447"/>
      <w:bookmarkStart w:id="1280" w:name="_Toc36812178"/>
      <w:bookmarkStart w:id="1281" w:name="_Toc66224256"/>
      <w:bookmarkStart w:id="1282" w:name="_Toc66440560"/>
      <w:bookmarkStart w:id="1283" w:name="_Toc70541280"/>
      <w:bookmarkStart w:id="1284" w:name="_Toc83233956"/>
      <w:bookmarkStart w:id="1285" w:name="_Toc85526879"/>
      <w:bookmarkStart w:id="1286" w:name="_Toc88659515"/>
      <w:bookmarkStart w:id="1287" w:name="_Toc88832426"/>
      <w:bookmarkStart w:id="1288" w:name="_Toc90660313"/>
      <w:bookmarkStart w:id="1289" w:name="_Toc97194438"/>
      <w:bookmarkStart w:id="1290" w:name="_Toc112964151"/>
      <w:bookmarkStart w:id="1291" w:name="_Toc122117308"/>
      <w:r>
        <w:t>5.1.7.3</w:t>
      </w:r>
      <w:r>
        <w:tab/>
        <w:t>Application Errors</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1879B228" w14:textId="49EC4811" w:rsidR="00D61C52" w:rsidRDefault="00D61C52" w:rsidP="00D61C52">
      <w:r>
        <w:t xml:space="preserve">The application errors defined for the </w:t>
      </w:r>
      <w:proofErr w:type="spellStart"/>
      <w:r>
        <w:t>Naanf_AKMA</w:t>
      </w:r>
      <w:proofErr w:type="spellEnd"/>
      <w:r>
        <w:rPr>
          <w:lang w:eastAsia="zh-CN"/>
        </w:rPr>
        <w:t xml:space="preserve"> </w:t>
      </w:r>
      <w:r>
        <w:t>service are listed in Table 5.1.7.3-1.</w:t>
      </w:r>
    </w:p>
    <w:p w14:paraId="6B39650B" w14:textId="77777777" w:rsidR="005D63F2" w:rsidRDefault="005D63F2" w:rsidP="005D63F2">
      <w:pPr>
        <w:pStyle w:val="TH"/>
      </w:pPr>
      <w:bookmarkStart w:id="1292" w:name="_Toc138689931"/>
      <w:bookmarkStart w:id="1293"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r w:rsidRPr="00D91F48">
              <w:rPr>
                <w:rFonts w:eastAsia="Batang"/>
              </w:rPr>
              <w:t>Applicability</w:t>
            </w:r>
          </w:p>
        </w:tc>
      </w:tr>
      <w:tr w:rsidR="00490217" w14:paraId="7FB683F0"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w:t>
            </w:r>
            <w:proofErr w:type="spellStart"/>
            <w:r>
              <w:rPr>
                <w:lang w:eastAsia="zh-CN"/>
              </w:rPr>
              <w:t>AAnF</w:t>
            </w:r>
            <w:proofErr w:type="spellEnd"/>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2DBA785" w14:textId="77777777" w:rsidR="00490217" w:rsidRDefault="00490217" w:rsidP="00E87C4E">
            <w:pPr>
              <w:pStyle w:val="TAL"/>
            </w:pPr>
          </w:p>
        </w:tc>
      </w:tr>
      <w:tr w:rsidR="00490217" w14:paraId="5C807C14"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tcPr>
          <w:p w14:paraId="17F07A3D" w14:textId="77777777" w:rsidR="00490217" w:rsidRDefault="00490217" w:rsidP="00E87C4E">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7F8E26C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0B72E8CE" w14:textId="77777777" w:rsidR="00490217" w:rsidRDefault="00490217" w:rsidP="00E87C4E">
            <w:pPr>
              <w:pStyle w:val="TAL"/>
            </w:pPr>
            <w:r>
              <w:t xml:space="preserve">Indicates that the </w:t>
            </w:r>
            <w:proofErr w:type="spellStart"/>
            <w:r>
              <w:t>AAnF</w:t>
            </w:r>
            <w:proofErr w:type="spellEnd"/>
            <w:r>
              <w:t xml:space="preserve">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5259DD02" w14:textId="77777777" w:rsidR="00490217" w:rsidRDefault="00490217" w:rsidP="00E87C4E">
            <w:pPr>
              <w:pStyle w:val="TAL"/>
            </w:pPr>
            <w:proofErr w:type="spellStart"/>
            <w:r>
              <w:rPr>
                <w:rFonts w:cs="Arial"/>
                <w:szCs w:val="18"/>
              </w:rPr>
              <w:t>RoamingRestriction</w:t>
            </w:r>
            <w:proofErr w:type="spellEnd"/>
          </w:p>
        </w:tc>
      </w:tr>
      <w:tr w:rsidR="00490217" w14:paraId="32755F9F"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proofErr w:type="spellStart"/>
            <w:r>
              <w:t>CtxRemove</w:t>
            </w:r>
            <w:proofErr w:type="spellEnd"/>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779F39B2" w14:textId="77777777" w:rsidR="00490217" w:rsidRDefault="00490217" w:rsidP="00E87C4E">
            <w:pPr>
              <w:pStyle w:val="TAL"/>
            </w:pPr>
          </w:p>
        </w:tc>
      </w:tr>
    </w:tbl>
    <w:p w14:paraId="4DBC8DC0" w14:textId="77777777" w:rsidR="005D63F2" w:rsidRPr="00D91F48"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6508CB3" w14:textId="77777777" w:rsidR="00CA23E7" w:rsidRDefault="00745863">
      <w:pPr>
        <w:pStyle w:val="31"/>
        <w:rPr>
          <w:lang w:eastAsia="zh-CN"/>
        </w:rPr>
      </w:pPr>
      <w:bookmarkStart w:id="1294" w:name="_Toc185509054"/>
      <w:bookmarkStart w:id="1295" w:name="_Toc200963926"/>
      <w:bookmarkStart w:id="1296" w:name="_Toc207833860"/>
      <w:r>
        <w:t>5.1.8</w:t>
      </w:r>
      <w:r>
        <w:rPr>
          <w:lang w:eastAsia="zh-CN"/>
        </w:rPr>
        <w:tab/>
        <w:t>Feature negotiation</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4B326E0B" w14:textId="77777777" w:rsidR="00CA23E7" w:rsidRDefault="00745863">
      <w:r>
        <w:t xml:space="preserve">The optional features in table 5.1.8-1 are defined for the </w:t>
      </w:r>
      <w:proofErr w:type="spellStart"/>
      <w:r>
        <w:t>Naanf_AKMA</w:t>
      </w:r>
      <w:proofErr w:type="spellEnd"/>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proofErr w:type="spellStart"/>
            <w:r>
              <w:t>AKMA_GPSI_Support</w:t>
            </w:r>
            <w:proofErr w:type="spellEnd"/>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pPr>
            <w:proofErr w:type="spellStart"/>
            <w:r w:rsidRPr="00490217">
              <w:t>RoamingRestriction</w:t>
            </w:r>
            <w:proofErr w:type="spellEnd"/>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pPr>
            <w:r w:rsidRPr="00490217">
              <w:t>This feature indicates the support of roaming UE detection by the network and the denial of the AKMA services to roaming UEs.</w:t>
            </w:r>
          </w:p>
        </w:tc>
      </w:tr>
    </w:tbl>
    <w:p w14:paraId="53B4DEBD" w14:textId="77777777" w:rsidR="00CA23E7" w:rsidRPr="00490217" w:rsidRDefault="00CA23E7"/>
    <w:p w14:paraId="65418AF3" w14:textId="77777777" w:rsidR="00D61C52" w:rsidRDefault="00D61C52" w:rsidP="00D61C52">
      <w:pPr>
        <w:pStyle w:val="31"/>
      </w:pPr>
      <w:bookmarkStart w:id="1297" w:name="_Toc532994477"/>
      <w:bookmarkStart w:id="1298" w:name="_Toc35971448"/>
      <w:bookmarkStart w:id="1299" w:name="_Toc36812179"/>
      <w:bookmarkStart w:id="1300" w:name="_Toc66224257"/>
      <w:bookmarkStart w:id="1301" w:name="_Toc66440561"/>
      <w:bookmarkStart w:id="1302" w:name="_Toc70541281"/>
      <w:bookmarkStart w:id="1303" w:name="_Toc83233957"/>
      <w:bookmarkStart w:id="1304" w:name="_Toc85526880"/>
      <w:bookmarkStart w:id="1305" w:name="_Toc88659516"/>
      <w:bookmarkStart w:id="1306" w:name="_Toc88832427"/>
      <w:bookmarkStart w:id="1307" w:name="_Toc90660314"/>
      <w:bookmarkStart w:id="1308" w:name="_Toc97194439"/>
      <w:bookmarkStart w:id="1309" w:name="_Toc112964152"/>
      <w:bookmarkStart w:id="1310" w:name="_Toc122117309"/>
      <w:bookmarkStart w:id="1311" w:name="_Toc138689932"/>
      <w:bookmarkStart w:id="1312" w:name="_Toc151747789"/>
      <w:bookmarkStart w:id="1313" w:name="_Toc185509055"/>
      <w:bookmarkStart w:id="1314" w:name="_Toc200963927"/>
      <w:bookmarkStart w:id="1315" w:name="_Toc207833861"/>
      <w:bookmarkStart w:id="1316" w:name="_Toc510696649"/>
      <w:r>
        <w:t>5.1.9</w:t>
      </w:r>
      <w:r>
        <w:tab/>
        <w:t>Security</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1E7C7854" w14:textId="77777777" w:rsidR="00D61C52" w:rsidRDefault="00D61C52" w:rsidP="00D61C52">
      <w:r>
        <w:t xml:space="preserve">As indicated in 3GPP TS 33.501 [8] and 3GPP TS 29.500 [4], the access to the </w:t>
      </w:r>
      <w:proofErr w:type="spellStart"/>
      <w:r>
        <w:t>Naanf_AKMA</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 xml:space="preserve">If OAuth2 is used, an NF Service Consumer, prior to consuming services offered by the </w:t>
      </w:r>
      <w:proofErr w:type="spellStart"/>
      <w:r>
        <w:t>Naanf_AKMA</w:t>
      </w:r>
      <w:proofErr w:type="spellEnd"/>
      <w:r>
        <w:t xml:space="preserve">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316"/>
    <w:p w14:paraId="605A3C99" w14:textId="24349569" w:rsidR="00766B39" w:rsidRDefault="00766B39" w:rsidP="00766B39">
      <w:pPr>
        <w:rPr>
          <w:lang w:val="en-US"/>
        </w:rPr>
      </w:pPr>
      <w:r>
        <w:rPr>
          <w:lang w:val="en-US"/>
        </w:rPr>
        <w:t xml:space="preserve">The </w:t>
      </w:r>
      <w:proofErr w:type="spellStart"/>
      <w:r>
        <w:rPr>
          <w:lang w:val="en-US"/>
        </w:rPr>
        <w:t>Naanf_AKMA</w:t>
      </w:r>
      <w:proofErr w:type="spellEnd"/>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69417D32" w14:textId="77777777" w:rsidR="00B547AE" w:rsidRDefault="00B547AE" w:rsidP="00B547AE">
      <w:pPr>
        <w:pStyle w:val="TH"/>
      </w:pPr>
      <w:r>
        <w:lastRenderedPageBreak/>
        <w:t xml:space="preserve">Table 5.1.9-1: OAuth2 scopes defined in </w:t>
      </w:r>
      <w:proofErr w:type="spellStart"/>
      <w:r>
        <w:t>Naanf_AKMA</w:t>
      </w:r>
      <w:proofErr w:type="spellEnd"/>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B547AE" w14:paraId="1561B79E" w14:textId="77777777" w:rsidTr="00B547AE">
        <w:tc>
          <w:tcPr>
            <w:tcW w:w="165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06CE4AC" w14:textId="77777777" w:rsidR="00B547AE" w:rsidRDefault="00B547AE">
            <w:pPr>
              <w:pStyle w:val="TAH"/>
            </w:pPr>
            <w:r>
              <w:t>Scope</w:t>
            </w:r>
          </w:p>
        </w:tc>
        <w:tc>
          <w:tcPr>
            <w:tcW w:w="33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C8D577A" w14:textId="77777777" w:rsidR="00B547AE" w:rsidRDefault="00B547AE">
            <w:pPr>
              <w:pStyle w:val="TAH"/>
            </w:pPr>
            <w:r>
              <w:t>Description</w:t>
            </w:r>
          </w:p>
        </w:tc>
      </w:tr>
      <w:tr w:rsidR="00B547AE" w14:paraId="7D99C665"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CDE923" w14:textId="77777777" w:rsidR="00B547AE" w:rsidRDefault="00B547AE">
            <w:pPr>
              <w:pStyle w:val="TAL"/>
            </w:pPr>
            <w:r>
              <w:t>"</w:t>
            </w:r>
            <w:proofErr w:type="spellStart"/>
            <w:proofErr w:type="gramStart"/>
            <w:r>
              <w:t>naanf</w:t>
            </w:r>
            <w:proofErr w:type="gramEnd"/>
            <w:r>
              <w:t>-akma</w:t>
            </w:r>
            <w:proofErr w:type="spellEnd"/>
            <w:r>
              <w:t>"</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75BB28" w14:textId="77777777" w:rsidR="00B547AE" w:rsidRDefault="00B547AE">
            <w:pPr>
              <w:pStyle w:val="TAL"/>
            </w:pPr>
            <w:r>
              <w:t xml:space="preserve">Access to the </w:t>
            </w:r>
            <w:proofErr w:type="spellStart"/>
            <w:r>
              <w:rPr>
                <w:lang w:val="en-US"/>
              </w:rPr>
              <w:t>Naanf_AKMA</w:t>
            </w:r>
            <w:proofErr w:type="spellEnd"/>
            <w:r>
              <w:rPr>
                <w:noProof/>
                <w:lang w:val="en-US"/>
              </w:rPr>
              <w:t xml:space="preserve"> </w:t>
            </w:r>
            <w:r>
              <w:t>API</w:t>
            </w:r>
          </w:p>
        </w:tc>
      </w:tr>
      <w:tr w:rsidR="00B547AE" w14:paraId="0A6025B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5CFADE" w14:textId="77777777" w:rsidR="00B547AE" w:rsidRDefault="00B547AE">
            <w:pPr>
              <w:pStyle w:val="TAL"/>
            </w:pPr>
            <w:r>
              <w:t>"</w:t>
            </w:r>
            <w:proofErr w:type="spellStart"/>
            <w:r>
              <w:t>naanf-</w:t>
            </w:r>
            <w:proofErr w:type="gramStart"/>
            <w:r>
              <w:t>akma:anchorkey</w:t>
            </w:r>
            <w:proofErr w:type="spellEnd"/>
            <w:proofErr w:type="gramEnd"/>
            <w:r>
              <w:t>"</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10D8F5" w14:textId="77777777" w:rsidR="00B547AE" w:rsidRDefault="00B547AE">
            <w:pPr>
              <w:pStyle w:val="TAL"/>
            </w:pPr>
            <w:r>
              <w:t>Access to service operations applying to store and remove the AKMA related key material.</w:t>
            </w:r>
          </w:p>
        </w:tc>
      </w:tr>
      <w:tr w:rsidR="00B547AE" w14:paraId="70C2C5E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92C65A" w14:textId="77777777" w:rsidR="00B547AE" w:rsidRDefault="00B547AE">
            <w:pPr>
              <w:pStyle w:val="TAL"/>
            </w:pPr>
            <w:r>
              <w:t>"</w:t>
            </w:r>
            <w:proofErr w:type="spellStart"/>
            <w:r>
              <w:t>naanf-</w:t>
            </w:r>
            <w:proofErr w:type="gramStart"/>
            <w:r>
              <w:t>akma:applicationkeyget</w:t>
            </w:r>
            <w:proofErr w:type="spellEnd"/>
            <w:proofErr w:type="gramEnd"/>
            <w:r>
              <w:t>"</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D03660" w14:textId="77777777" w:rsidR="00B547AE" w:rsidRDefault="00B547AE">
            <w:pPr>
              <w:pStyle w:val="TAL"/>
            </w:pPr>
            <w:r>
              <w:t>Access to service operations applying to request the AKMA Application Key information for the UE.</w:t>
            </w:r>
          </w:p>
        </w:tc>
      </w:tr>
      <w:tr w:rsidR="00B547AE" w14:paraId="08D060E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2E541A" w14:textId="5A779313" w:rsidR="00B547AE" w:rsidRDefault="00B547AE">
            <w:pPr>
              <w:pStyle w:val="TAL"/>
            </w:pPr>
            <w:r>
              <w:t>"</w:t>
            </w:r>
            <w:proofErr w:type="spellStart"/>
            <w:r>
              <w:t>naanf-</w:t>
            </w:r>
            <w:proofErr w:type="gramStart"/>
            <w:r>
              <w:t>akma:applicationkeyget</w:t>
            </w:r>
            <w:proofErr w:type="gramEnd"/>
            <w:r>
              <w:t>:supi-access</w:t>
            </w:r>
            <w:proofErr w:type="spellEnd"/>
            <w:r>
              <w:t>"</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5D63F4" w14:textId="77777777" w:rsidR="00B547AE" w:rsidRDefault="00B547AE">
            <w:pPr>
              <w:pStyle w:val="TAL"/>
            </w:pPr>
            <w:r>
              <w:t xml:space="preserve">Access to the </w:t>
            </w:r>
            <w:proofErr w:type="spellStart"/>
            <w:r>
              <w:rPr>
                <w:lang w:val="en-US"/>
              </w:rPr>
              <w:t>Naanf_AKMA</w:t>
            </w:r>
            <w:proofErr w:type="spellEnd"/>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8"/>
      </w:pPr>
      <w:r>
        <w:br w:type="page"/>
      </w:r>
      <w:bookmarkStart w:id="1317" w:name="_Toc510696650"/>
      <w:bookmarkStart w:id="1318" w:name="_Toc35971450"/>
      <w:bookmarkStart w:id="1319" w:name="_Toc36812181"/>
      <w:bookmarkStart w:id="1320" w:name="_Toc66224258"/>
      <w:bookmarkStart w:id="1321" w:name="_Toc66440562"/>
      <w:bookmarkStart w:id="1322" w:name="_Toc70541282"/>
      <w:bookmarkStart w:id="1323" w:name="_Toc83233958"/>
      <w:bookmarkStart w:id="1324" w:name="_Toc85526881"/>
      <w:bookmarkStart w:id="1325" w:name="_Toc88659517"/>
      <w:bookmarkStart w:id="1326" w:name="_Toc88832428"/>
      <w:bookmarkStart w:id="1327" w:name="_Toc90660315"/>
      <w:bookmarkStart w:id="1328" w:name="_Toc97194440"/>
      <w:bookmarkStart w:id="1329" w:name="_Toc112964153"/>
      <w:bookmarkStart w:id="1330" w:name="_Toc122117310"/>
      <w:bookmarkStart w:id="1331" w:name="_Toc138689933"/>
      <w:bookmarkStart w:id="1332" w:name="_Toc151747790"/>
      <w:bookmarkStart w:id="1333" w:name="_Toc185509056"/>
      <w:bookmarkStart w:id="1334" w:name="_Toc200963928"/>
      <w:bookmarkStart w:id="1335" w:name="_Toc207833862"/>
      <w:r>
        <w:lastRenderedPageBreak/>
        <w:t>Annex A (normative):</w:t>
      </w:r>
      <w:r>
        <w:br/>
      </w:r>
      <w:proofErr w:type="spellStart"/>
      <w:r>
        <w:t>OpenAPI</w:t>
      </w:r>
      <w:proofErr w:type="spellEnd"/>
      <w:r>
        <w:t xml:space="preserve"> specification</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2F0C3737" w14:textId="77777777" w:rsidR="00CA23E7" w:rsidRDefault="00745863">
      <w:pPr>
        <w:pStyle w:val="1"/>
      </w:pPr>
      <w:bookmarkStart w:id="1336" w:name="_Toc510696651"/>
      <w:bookmarkStart w:id="1337" w:name="_Toc35971451"/>
      <w:bookmarkStart w:id="1338" w:name="_Toc36812182"/>
      <w:bookmarkStart w:id="1339" w:name="_Toc66224259"/>
      <w:bookmarkStart w:id="1340" w:name="_Toc66440563"/>
      <w:bookmarkStart w:id="1341" w:name="_Toc70541283"/>
      <w:bookmarkStart w:id="1342" w:name="_Toc83233959"/>
      <w:bookmarkStart w:id="1343" w:name="_Toc85526882"/>
      <w:bookmarkStart w:id="1344" w:name="_Toc88659518"/>
      <w:bookmarkStart w:id="1345" w:name="_Toc88832429"/>
      <w:bookmarkStart w:id="1346" w:name="_Toc90660316"/>
      <w:bookmarkStart w:id="1347" w:name="_Toc97194441"/>
      <w:bookmarkStart w:id="1348" w:name="_Toc112964154"/>
      <w:bookmarkStart w:id="1349" w:name="_Toc122117311"/>
      <w:bookmarkStart w:id="1350" w:name="_Toc138689934"/>
      <w:bookmarkStart w:id="1351" w:name="_Toc151747791"/>
      <w:bookmarkStart w:id="1352" w:name="_Toc185509057"/>
      <w:bookmarkStart w:id="1353" w:name="_Toc200963929"/>
      <w:bookmarkStart w:id="1354" w:name="_Toc207833863"/>
      <w:r>
        <w:t>A.1</w:t>
      </w:r>
      <w:r>
        <w:tab/>
        <w:t>General</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02AEF7B3" w14:textId="77777777" w:rsidR="00CA23E7" w:rsidRDefault="00745863">
      <w:bookmarkStart w:id="1355"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 xml:space="preserve">The semantics and procedures, as well as conditions, </w:t>
      </w:r>
      <w:proofErr w:type="gramStart"/>
      <w:r>
        <w:t>e.g.</w:t>
      </w:r>
      <w:proofErr w:type="gramEnd"/>
      <w:r>
        <w:t xml:space="preserve">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5B79574D" w14:textId="739AE757" w:rsidR="00CA23E7" w:rsidRDefault="00745863">
      <w:bookmarkStart w:id="1356"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357" w:name="_Toc36812183"/>
      <w:bookmarkStart w:id="1358" w:name="_Toc66224260"/>
      <w:bookmarkStart w:id="1359" w:name="_Toc66440564"/>
      <w:bookmarkStart w:id="1360" w:name="_Toc70541284"/>
      <w:bookmarkStart w:id="1361" w:name="_Toc83233960"/>
      <w:bookmarkStart w:id="1362" w:name="_Toc85526883"/>
      <w:bookmarkStart w:id="1363" w:name="_Toc88659519"/>
      <w:bookmarkStart w:id="1364" w:name="_Toc88832430"/>
      <w:bookmarkStart w:id="1365" w:name="_Toc90660317"/>
      <w:bookmarkStart w:id="1366" w:name="_Toc97194442"/>
      <w:bookmarkStart w:id="1367" w:name="_Toc112964155"/>
      <w:bookmarkStart w:id="1368" w:name="_Toc122117312"/>
      <w:bookmarkStart w:id="1369" w:name="_Toc138689935"/>
      <w:bookmarkStart w:id="1370" w:name="_Toc151747792"/>
      <w:bookmarkStart w:id="1371" w:name="_Toc185509058"/>
      <w:bookmarkStart w:id="1372" w:name="_Toc200963930"/>
      <w:bookmarkStart w:id="1373" w:name="_Toc207833864"/>
      <w:r>
        <w:t>A.2</w:t>
      </w:r>
      <w:r>
        <w:tab/>
      </w:r>
      <w:proofErr w:type="spellStart"/>
      <w:r>
        <w:t>Naanf_AKMA</w:t>
      </w:r>
      <w:proofErr w:type="spellEnd"/>
      <w:r>
        <w:t xml:space="preserve"> API</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65D4F9B8" w14:textId="77777777" w:rsidR="00CA23E7" w:rsidRDefault="00745863">
      <w:pPr>
        <w:pStyle w:val="PL"/>
      </w:pPr>
      <w:proofErr w:type="spellStart"/>
      <w:r>
        <w:t>openapi</w:t>
      </w:r>
      <w:proofErr w:type="spellEnd"/>
      <w:r>
        <w:t>: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38521CBD" w:rsidR="00CA23E7" w:rsidRDefault="00745863">
      <w:pPr>
        <w:pStyle w:val="PL"/>
      </w:pPr>
      <w:r>
        <w:t xml:space="preserve">  version: 1.</w:t>
      </w:r>
      <w:r w:rsidR="008E104A">
        <w:t>2</w:t>
      </w:r>
      <w:r>
        <w:t>.</w:t>
      </w:r>
      <w:r w:rsidR="00EB22D0">
        <w:t>0</w:t>
      </w:r>
      <w:r w:rsidR="008E104A">
        <w:t>-alpha.</w:t>
      </w:r>
      <w:r w:rsidR="0093702B">
        <w:t>2</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w:t>
      </w:r>
      <w:proofErr w:type="spellStart"/>
      <w:r>
        <w:t>Naanf_AKMA</w:t>
      </w:r>
      <w:proofErr w:type="spellEnd"/>
      <w:r>
        <w:t>.</w:t>
      </w:r>
      <w:r w:rsidR="00C85C1C">
        <w:t xml:space="preserve">  </w:t>
      </w:r>
    </w:p>
    <w:p w14:paraId="181D18CA" w14:textId="4BDE51BF" w:rsidR="00CA23E7" w:rsidRDefault="00745863">
      <w:pPr>
        <w:pStyle w:val="PL"/>
      </w:pPr>
      <w:r>
        <w:t xml:space="preserve">    © </w:t>
      </w:r>
      <w:r w:rsidR="008E104A">
        <w:t>2025</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proofErr w:type="spellStart"/>
      <w:r>
        <w:t>externalDocs</w:t>
      </w:r>
      <w:proofErr w:type="spellEnd"/>
      <w:r>
        <w:t>:</w:t>
      </w:r>
    </w:p>
    <w:p w14:paraId="5DD3D91E" w14:textId="41255A86" w:rsidR="00CA23E7" w:rsidRDefault="00745863">
      <w:pPr>
        <w:pStyle w:val="PL"/>
      </w:pPr>
      <w:r>
        <w:t xml:space="preserve">  description: 3GPP TS 29.535 </w:t>
      </w:r>
      <w:r w:rsidR="008E104A">
        <w:t>V19</w:t>
      </w:r>
      <w:r>
        <w:t>.</w:t>
      </w:r>
      <w:r w:rsidR="0093702B">
        <w:t>4</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w:t>
      </w:r>
      <w:proofErr w:type="spellStart"/>
      <w:r>
        <w:t>naanf-akma</w:t>
      </w:r>
      <w:proofErr w:type="spellEnd"/>
    </w:p>
    <w:p w14:paraId="0D7AE639" w14:textId="77777777" w:rsidR="00CA23E7" w:rsidRDefault="00745863">
      <w:pPr>
        <w:pStyle w:val="PL"/>
      </w:pPr>
      <w:r>
        <w:t>servers:</w:t>
      </w:r>
    </w:p>
    <w:p w14:paraId="3EDEDE9E" w14:textId="77777777" w:rsidR="00CA23E7" w:rsidRDefault="00745863">
      <w:pPr>
        <w:pStyle w:val="PL"/>
      </w:pPr>
      <w:r>
        <w:t xml:space="preserve">  - url: '{</w:t>
      </w:r>
      <w:proofErr w:type="spellStart"/>
      <w:r>
        <w:t>apiRoot</w:t>
      </w:r>
      <w:proofErr w:type="spellEnd"/>
      <w:r>
        <w:t>}/</w:t>
      </w:r>
      <w:proofErr w:type="spellStart"/>
      <w:r>
        <w:t>naanf-akma</w:t>
      </w:r>
      <w:proofErr w:type="spellEnd"/>
      <w:r>
        <w:t>/v1'</w:t>
      </w:r>
    </w:p>
    <w:p w14:paraId="070F18F0" w14:textId="77777777" w:rsidR="00CA23E7" w:rsidRDefault="00745863">
      <w:pPr>
        <w:pStyle w:val="PL"/>
      </w:pPr>
      <w:r>
        <w:t xml:space="preserve">    variables:</w:t>
      </w:r>
    </w:p>
    <w:p w14:paraId="693C51E1" w14:textId="77777777" w:rsidR="00CA23E7" w:rsidRDefault="00745863">
      <w:pPr>
        <w:pStyle w:val="PL"/>
      </w:pPr>
      <w:r>
        <w:t xml:space="preserve">      </w:t>
      </w:r>
      <w:proofErr w:type="spellStart"/>
      <w:r>
        <w:t>apiRoot</w:t>
      </w:r>
      <w:proofErr w:type="spellEnd"/>
      <w:r>
        <w: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w:t>
      </w:r>
      <w:proofErr w:type="spellStart"/>
      <w:r>
        <w:t>apiRoot</w:t>
      </w:r>
      <w:proofErr w:type="spellEnd"/>
      <w:r>
        <w:t xml:space="preserve">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proofErr w:type="gramStart"/>
      <w:r>
        <w:rPr>
          <w:lang w:eastAsia="zh-CN"/>
        </w:rPr>
        <w:t>register</w:t>
      </w:r>
      <w:proofErr w:type="gramEnd"/>
      <w:r>
        <w:rPr>
          <w:lang w:eastAsia="zh-CN"/>
        </w:rPr>
        <w:t>-</w:t>
      </w:r>
      <w:proofErr w:type="spellStart"/>
      <w:r>
        <w:rPr>
          <w:lang w:eastAsia="zh-CN"/>
        </w:rPr>
        <w:t>anchorkey</w:t>
      </w:r>
      <w:proofErr w:type="spellEnd"/>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w:t>
      </w:r>
      <w:proofErr w:type="spellStart"/>
      <w:r>
        <w:t>operationId</w:t>
      </w:r>
      <w:proofErr w:type="spellEnd"/>
      <w:r>
        <w:t xml:space="preserve">: </w:t>
      </w:r>
      <w:proofErr w:type="spellStart"/>
      <w:r>
        <w:t>RegisterAKMAKey</w:t>
      </w:r>
      <w:proofErr w:type="spellEnd"/>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w:t>
      </w:r>
      <w:proofErr w:type="spellStart"/>
      <w:r>
        <w:t>naanf-akma</w:t>
      </w:r>
      <w:proofErr w:type="spellEnd"/>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w:t>
      </w:r>
      <w:proofErr w:type="spellStart"/>
      <w:r>
        <w:t>naanf-akma</w:t>
      </w:r>
      <w:proofErr w:type="spellEnd"/>
    </w:p>
    <w:p w14:paraId="5041434D" w14:textId="77777777" w:rsidR="00D61C52" w:rsidRDefault="00D61C52" w:rsidP="00D61C52">
      <w:pPr>
        <w:pStyle w:val="PL"/>
      </w:pPr>
      <w:r>
        <w:t xml:space="preserve">          - </w:t>
      </w:r>
      <w:proofErr w:type="spellStart"/>
      <w:r>
        <w:t>naanf-</w:t>
      </w:r>
      <w:proofErr w:type="gramStart"/>
      <w:r>
        <w:t>akma:anchorkey</w:t>
      </w:r>
      <w:proofErr w:type="spellEnd"/>
      <w:proofErr w:type="gramEnd"/>
    </w:p>
    <w:p w14:paraId="1F217D36" w14:textId="77777777" w:rsidR="00CA23E7" w:rsidRDefault="00745863">
      <w:pPr>
        <w:pStyle w:val="PL"/>
      </w:pPr>
      <w:r>
        <w:t xml:space="preserve">      </w:t>
      </w:r>
      <w:proofErr w:type="spellStart"/>
      <w:r>
        <w:t>requestBody</w:t>
      </w:r>
      <w:proofErr w:type="spellEnd"/>
      <w:r>
        <w:t>:</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w:t>
      </w:r>
      <w:proofErr w:type="spellStart"/>
      <w:r>
        <w:t>AkmaKeyInfo</w:t>
      </w:r>
      <w:proofErr w:type="spellEnd"/>
      <w:r>
        <w:t>'</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w:t>
      </w:r>
      <w:proofErr w:type="spellStart"/>
      <w:r>
        <w:t>AkmaKeyInfo</w:t>
      </w:r>
      <w:proofErr w:type="spellEnd"/>
      <w:r>
        <w:t>'</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w:t>
      </w:r>
      <w:proofErr w:type="gramStart"/>
      <w:r>
        <w:t>retrieve</w:t>
      </w:r>
      <w:proofErr w:type="gramEnd"/>
      <w:r>
        <w:t>-</w:t>
      </w:r>
      <w:proofErr w:type="spellStart"/>
      <w:r>
        <w:t>applicationkey</w:t>
      </w:r>
      <w:proofErr w:type="spellEnd"/>
      <w:r>
        <w:t>:</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w:t>
      </w:r>
      <w:proofErr w:type="spellStart"/>
      <w:r>
        <w:t>operationId</w:t>
      </w:r>
      <w:proofErr w:type="spellEnd"/>
      <w:r>
        <w:t xml:space="preserve">: </w:t>
      </w:r>
      <w:proofErr w:type="spellStart"/>
      <w:r>
        <w:t>GetAKMAAPPKeyMaterial</w:t>
      </w:r>
      <w:proofErr w:type="spellEnd"/>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w:t>
      </w:r>
      <w:proofErr w:type="spellStart"/>
      <w:r>
        <w:t>naanf-akma</w:t>
      </w:r>
      <w:proofErr w:type="spellEnd"/>
    </w:p>
    <w:p w14:paraId="5E08AA04" w14:textId="77777777" w:rsidR="00960841" w:rsidRDefault="00960841" w:rsidP="00960841">
      <w:pPr>
        <w:pStyle w:val="PL"/>
      </w:pPr>
      <w:r>
        <w:t xml:space="preserve">        - oAuth2ClientCredentials:</w:t>
      </w:r>
    </w:p>
    <w:p w14:paraId="0D6F403C" w14:textId="77777777" w:rsidR="00960841" w:rsidRDefault="00960841" w:rsidP="00960841">
      <w:pPr>
        <w:pStyle w:val="PL"/>
      </w:pPr>
      <w:r>
        <w:t xml:space="preserve">          - </w:t>
      </w:r>
      <w:proofErr w:type="spellStart"/>
      <w:r>
        <w:t>naanf-akma</w:t>
      </w:r>
      <w:proofErr w:type="spellEnd"/>
    </w:p>
    <w:p w14:paraId="7FFFFD08" w14:textId="77777777" w:rsidR="00960841" w:rsidRDefault="00960841" w:rsidP="00960841">
      <w:pPr>
        <w:pStyle w:val="PL"/>
      </w:pPr>
      <w:r>
        <w:t xml:space="preserve">          - </w:t>
      </w:r>
      <w:proofErr w:type="spellStart"/>
      <w:r>
        <w:t>naanf-</w:t>
      </w:r>
      <w:proofErr w:type="gramStart"/>
      <w:r>
        <w:t>akma:applicationkeyget</w:t>
      </w:r>
      <w:proofErr w:type="spellEnd"/>
      <w:proofErr w:type="gramEnd"/>
    </w:p>
    <w:p w14:paraId="6A565959" w14:textId="77777777" w:rsidR="00B547AE" w:rsidRDefault="00B547AE" w:rsidP="00B547AE">
      <w:pPr>
        <w:pStyle w:val="PL"/>
      </w:pPr>
      <w:r>
        <w:t xml:space="preserve">        - oAuth2ClientCredentials:</w:t>
      </w:r>
    </w:p>
    <w:p w14:paraId="0DAE8F5D" w14:textId="77777777" w:rsidR="00B547AE" w:rsidRDefault="00B547AE" w:rsidP="00B547AE">
      <w:pPr>
        <w:pStyle w:val="PL"/>
      </w:pPr>
      <w:r>
        <w:t xml:space="preserve">          - </w:t>
      </w:r>
      <w:proofErr w:type="spellStart"/>
      <w:r>
        <w:t>naanf-akma</w:t>
      </w:r>
      <w:proofErr w:type="spellEnd"/>
    </w:p>
    <w:p w14:paraId="7CBEA911" w14:textId="77777777" w:rsidR="00B547AE" w:rsidRDefault="00B547AE" w:rsidP="00B547AE">
      <w:pPr>
        <w:pStyle w:val="PL"/>
      </w:pPr>
      <w:r>
        <w:t xml:space="preserve">          - </w:t>
      </w:r>
      <w:proofErr w:type="spellStart"/>
      <w:r>
        <w:t>naanf-</w:t>
      </w:r>
      <w:proofErr w:type="gramStart"/>
      <w:r>
        <w:t>akma:applicationkeyget</w:t>
      </w:r>
      <w:proofErr w:type="spellEnd"/>
      <w:proofErr w:type="gramEnd"/>
    </w:p>
    <w:p w14:paraId="3968D98D" w14:textId="77777777" w:rsidR="00B547AE" w:rsidRDefault="00B547AE" w:rsidP="00B547AE">
      <w:pPr>
        <w:pStyle w:val="PL"/>
      </w:pPr>
      <w:r>
        <w:t xml:space="preserve">          - </w:t>
      </w:r>
      <w:proofErr w:type="spellStart"/>
      <w:r>
        <w:t>naanf-</w:t>
      </w:r>
      <w:proofErr w:type="gramStart"/>
      <w:r>
        <w:t>akma:applicationkeyget</w:t>
      </w:r>
      <w:proofErr w:type="gramEnd"/>
      <w:r>
        <w:t>:supi-access</w:t>
      </w:r>
      <w:proofErr w:type="spellEnd"/>
    </w:p>
    <w:p w14:paraId="1A9B27CD" w14:textId="77777777" w:rsidR="00960841" w:rsidRDefault="00960841" w:rsidP="00960841">
      <w:pPr>
        <w:pStyle w:val="PL"/>
      </w:pPr>
      <w:r>
        <w:t xml:space="preserve">      </w:t>
      </w:r>
      <w:proofErr w:type="spellStart"/>
      <w:r>
        <w:t>requestBody</w:t>
      </w:r>
      <w:proofErr w:type="spellEnd"/>
      <w:r>
        <w:t>:</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application/json:</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w:t>
      </w:r>
      <w:proofErr w:type="spellStart"/>
      <w:r>
        <w:t>AkmaAfKeyRequest</w:t>
      </w:r>
      <w:proofErr w:type="spellEnd"/>
      <w:r>
        <w: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application/json:</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w:t>
      </w:r>
      <w:proofErr w:type="spellStart"/>
      <w:r>
        <w:t>AkmaAfKeyData</w:t>
      </w:r>
      <w:proofErr w:type="spellEnd"/>
      <w:r>
        <w:t>'</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lastRenderedPageBreak/>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7C7C70FA" w14:textId="77777777" w:rsidR="00490217" w:rsidRDefault="00490217" w:rsidP="00490217">
      <w:pPr>
        <w:pStyle w:val="PL"/>
      </w:pPr>
      <w:r>
        <w:t xml:space="preserve">      </w:t>
      </w:r>
      <w:proofErr w:type="spellStart"/>
      <w:r>
        <w:t>callbacks</w:t>
      </w:r>
      <w:proofErr w:type="spellEnd"/>
      <w:r>
        <w:t>:</w:t>
      </w:r>
    </w:p>
    <w:p w14:paraId="4D073436" w14:textId="77777777" w:rsidR="00490217" w:rsidRDefault="00490217" w:rsidP="00490217">
      <w:pPr>
        <w:pStyle w:val="PL"/>
      </w:pPr>
      <w:r>
        <w:t xml:space="preserve">        </w:t>
      </w:r>
      <w:proofErr w:type="spellStart"/>
      <w:r>
        <w:t>ServiceDisablementNotification</w:t>
      </w:r>
      <w:proofErr w:type="spellEnd"/>
      <w:r>
        <w:t>:</w:t>
      </w:r>
    </w:p>
    <w:p w14:paraId="286ACC2B" w14:textId="77777777" w:rsidR="00490217" w:rsidRDefault="00490217" w:rsidP="00490217">
      <w:pPr>
        <w:pStyle w:val="PL"/>
      </w:pPr>
      <w:r>
        <w:t xml:space="preserve">          '{$</w:t>
      </w:r>
      <w:proofErr w:type="spellStart"/>
      <w:proofErr w:type="gramStart"/>
      <w:r>
        <w:t>request.body</w:t>
      </w:r>
      <w:proofErr w:type="spellEnd"/>
      <w:proofErr w:type="gramEnd"/>
      <w:r>
        <w:t>#/notifUri}':</w:t>
      </w:r>
    </w:p>
    <w:p w14:paraId="24274B37" w14:textId="77777777" w:rsidR="00490217" w:rsidRDefault="00490217" w:rsidP="00490217">
      <w:pPr>
        <w:pStyle w:val="PL"/>
      </w:pPr>
      <w:r>
        <w:t xml:space="preserve">            post:</w:t>
      </w:r>
    </w:p>
    <w:p w14:paraId="127D3C4C" w14:textId="77777777" w:rsidR="00490217" w:rsidRDefault="00490217" w:rsidP="00490217">
      <w:pPr>
        <w:pStyle w:val="PL"/>
      </w:pPr>
      <w:r>
        <w:t xml:space="preserve">              </w:t>
      </w:r>
      <w:proofErr w:type="spellStart"/>
      <w:r>
        <w:t>requestBody</w:t>
      </w:r>
      <w:proofErr w:type="spellEnd"/>
      <w:r>
        <w:t>:</w:t>
      </w:r>
    </w:p>
    <w:p w14:paraId="697EF5BD" w14:textId="77777777" w:rsidR="00490217" w:rsidRDefault="00490217" w:rsidP="00490217">
      <w:pPr>
        <w:pStyle w:val="PL"/>
      </w:pPr>
      <w:r>
        <w:t xml:space="preserve">                description: &gt;</w:t>
      </w:r>
    </w:p>
    <w:p w14:paraId="46A65476" w14:textId="77777777" w:rsidR="00490217" w:rsidRDefault="00490217" w:rsidP="00490217">
      <w:pPr>
        <w:pStyle w:val="PL"/>
        <w:rPr>
          <w:lang w:eastAsia="zh-CN"/>
        </w:rPr>
      </w:pPr>
      <w:r>
        <w:t xml:space="preserve">                  </w:t>
      </w:r>
      <w:r>
        <w:rPr>
          <w:lang w:eastAsia="zh-CN"/>
        </w:rPr>
        <w:t>Represents the AKMA Service Disablement Notification</w:t>
      </w:r>
      <w:r>
        <w:t>.</w:t>
      </w:r>
    </w:p>
    <w:p w14:paraId="760315EB" w14:textId="77777777" w:rsidR="00490217" w:rsidRDefault="00490217" w:rsidP="00490217">
      <w:pPr>
        <w:pStyle w:val="PL"/>
      </w:pPr>
      <w:r>
        <w:t xml:space="preserve">                required: true</w:t>
      </w:r>
    </w:p>
    <w:p w14:paraId="6F6CDD84" w14:textId="77777777" w:rsidR="00490217" w:rsidRDefault="00490217" w:rsidP="00490217">
      <w:pPr>
        <w:pStyle w:val="PL"/>
      </w:pPr>
      <w:r>
        <w:t xml:space="preserve">                content:</w:t>
      </w:r>
    </w:p>
    <w:p w14:paraId="3E7B089D" w14:textId="77777777" w:rsidR="00490217" w:rsidRDefault="00490217" w:rsidP="00490217">
      <w:pPr>
        <w:pStyle w:val="PL"/>
      </w:pPr>
      <w:r>
        <w:t xml:space="preserve">                  application/json:</w:t>
      </w:r>
    </w:p>
    <w:p w14:paraId="11064C06" w14:textId="77777777" w:rsidR="00490217" w:rsidRDefault="00490217" w:rsidP="00490217">
      <w:pPr>
        <w:pStyle w:val="PL"/>
      </w:pPr>
      <w:r>
        <w:t xml:space="preserve">                    schema:</w:t>
      </w:r>
    </w:p>
    <w:p w14:paraId="399F459E" w14:textId="77777777" w:rsidR="00490217" w:rsidRDefault="00490217" w:rsidP="00490217">
      <w:pPr>
        <w:pStyle w:val="PL"/>
      </w:pPr>
      <w:r>
        <w:t xml:space="preserve">                      $ref: 'TS29522_AKMA.yaml#/components/schemas/</w:t>
      </w:r>
      <w:proofErr w:type="spellStart"/>
      <w:r>
        <w:t>ServiceDisableNotif</w:t>
      </w:r>
      <w:proofErr w:type="spellEnd"/>
      <w:r>
        <w:t>'</w:t>
      </w:r>
    </w:p>
    <w:p w14:paraId="2E3E8428" w14:textId="77777777" w:rsidR="00490217" w:rsidRDefault="00490217" w:rsidP="00490217">
      <w:pPr>
        <w:pStyle w:val="PL"/>
      </w:pPr>
      <w:r>
        <w:t xml:space="preserve">              responses:</w:t>
      </w:r>
    </w:p>
    <w:p w14:paraId="2F60D07E" w14:textId="77777777" w:rsidR="00490217" w:rsidRDefault="00490217" w:rsidP="00490217">
      <w:pPr>
        <w:pStyle w:val="PL"/>
      </w:pPr>
      <w:r>
        <w:t xml:space="preserve">                '204':</w:t>
      </w:r>
    </w:p>
    <w:p w14:paraId="302B4312" w14:textId="77777777" w:rsidR="00490217" w:rsidRDefault="00490217" w:rsidP="00490217">
      <w:pPr>
        <w:pStyle w:val="PL"/>
      </w:pPr>
      <w:r>
        <w:t xml:space="preserve">                  description: No content. The notification is successfully received and processed.</w:t>
      </w:r>
    </w:p>
    <w:p w14:paraId="06B8E674" w14:textId="77777777" w:rsidR="00490217" w:rsidRDefault="00490217" w:rsidP="00490217">
      <w:pPr>
        <w:pStyle w:val="PL"/>
      </w:pPr>
      <w:r>
        <w:t xml:space="preserve">                '307':</w:t>
      </w:r>
    </w:p>
    <w:p w14:paraId="7E6DAC9B" w14:textId="77777777" w:rsidR="00490217" w:rsidRDefault="00490217" w:rsidP="00490217">
      <w:pPr>
        <w:pStyle w:val="PL"/>
      </w:pPr>
      <w:r>
        <w:t xml:space="preserve">                  $ref: 'TS29122_CommonData.yaml#/components/responses/307'</w:t>
      </w:r>
    </w:p>
    <w:p w14:paraId="5083A68D" w14:textId="77777777" w:rsidR="00490217" w:rsidRDefault="00490217" w:rsidP="00490217">
      <w:pPr>
        <w:pStyle w:val="PL"/>
      </w:pPr>
      <w:r>
        <w:t xml:space="preserve">                '308':</w:t>
      </w:r>
    </w:p>
    <w:p w14:paraId="65994CCE" w14:textId="77777777" w:rsidR="00490217" w:rsidRDefault="00490217" w:rsidP="00490217">
      <w:pPr>
        <w:pStyle w:val="PL"/>
      </w:pPr>
      <w:r>
        <w:t xml:space="preserve">                  $ref: 'TS29122_CommonData.yaml#/components/responses/308'</w:t>
      </w:r>
    </w:p>
    <w:p w14:paraId="45247605" w14:textId="77777777" w:rsidR="00490217" w:rsidRDefault="00490217" w:rsidP="00490217">
      <w:pPr>
        <w:pStyle w:val="PL"/>
        <w:rPr>
          <w:lang w:val="en-US"/>
        </w:rPr>
      </w:pPr>
      <w:r>
        <w:rPr>
          <w:lang w:val="en-US"/>
        </w:rPr>
        <w:t xml:space="preserve">                '400':</w:t>
      </w:r>
    </w:p>
    <w:p w14:paraId="22D068F9" w14:textId="77777777" w:rsidR="00490217" w:rsidRDefault="00490217" w:rsidP="00490217">
      <w:pPr>
        <w:pStyle w:val="PL"/>
        <w:rPr>
          <w:lang w:val="en-US"/>
        </w:rPr>
      </w:pPr>
      <w:r>
        <w:rPr>
          <w:lang w:val="en-US"/>
        </w:rPr>
        <w:t xml:space="preserve">                  $ref: 'TS29122_CommonData.yaml#/components/responses/400'</w:t>
      </w:r>
    </w:p>
    <w:p w14:paraId="3057D30D" w14:textId="77777777" w:rsidR="00490217" w:rsidRDefault="00490217" w:rsidP="00490217">
      <w:pPr>
        <w:pStyle w:val="PL"/>
        <w:rPr>
          <w:lang w:val="en-US"/>
        </w:rPr>
      </w:pPr>
      <w:r>
        <w:rPr>
          <w:lang w:val="en-US"/>
        </w:rPr>
        <w:t xml:space="preserve">                '401':</w:t>
      </w:r>
    </w:p>
    <w:p w14:paraId="34487536" w14:textId="77777777" w:rsidR="00490217" w:rsidRDefault="00490217" w:rsidP="00490217">
      <w:pPr>
        <w:pStyle w:val="PL"/>
        <w:rPr>
          <w:lang w:val="en-US"/>
        </w:rPr>
      </w:pPr>
      <w:r>
        <w:rPr>
          <w:lang w:val="en-US"/>
        </w:rPr>
        <w:t xml:space="preserve">                  $ref: 'TS29122_CommonData.yaml#/components/responses/401'</w:t>
      </w:r>
    </w:p>
    <w:p w14:paraId="5AC56A23" w14:textId="77777777" w:rsidR="00490217" w:rsidRDefault="00490217" w:rsidP="00490217">
      <w:pPr>
        <w:pStyle w:val="PL"/>
        <w:rPr>
          <w:lang w:val="en-US"/>
        </w:rPr>
      </w:pPr>
      <w:r>
        <w:rPr>
          <w:lang w:val="en-US"/>
        </w:rPr>
        <w:t xml:space="preserve">                '403':</w:t>
      </w:r>
    </w:p>
    <w:p w14:paraId="6285B287" w14:textId="77777777" w:rsidR="00490217" w:rsidRDefault="00490217" w:rsidP="00490217">
      <w:pPr>
        <w:pStyle w:val="PL"/>
        <w:rPr>
          <w:lang w:val="en-US"/>
        </w:rPr>
      </w:pPr>
      <w:r>
        <w:rPr>
          <w:lang w:val="en-US"/>
        </w:rPr>
        <w:t xml:space="preserve">                  $ref: 'TS29122_CommonData.yaml#/components/responses/403'</w:t>
      </w:r>
    </w:p>
    <w:p w14:paraId="3E1EE1E0" w14:textId="77777777" w:rsidR="00490217" w:rsidRDefault="00490217" w:rsidP="00490217">
      <w:pPr>
        <w:pStyle w:val="PL"/>
        <w:rPr>
          <w:lang w:val="en-US"/>
        </w:rPr>
      </w:pPr>
      <w:r>
        <w:rPr>
          <w:lang w:val="en-US"/>
        </w:rPr>
        <w:t xml:space="preserve">                '404':</w:t>
      </w:r>
    </w:p>
    <w:p w14:paraId="41CC1961" w14:textId="77777777" w:rsidR="00490217" w:rsidRDefault="00490217" w:rsidP="00490217">
      <w:pPr>
        <w:pStyle w:val="PL"/>
        <w:rPr>
          <w:lang w:val="en-US"/>
        </w:rPr>
      </w:pPr>
      <w:r>
        <w:rPr>
          <w:lang w:val="en-US"/>
        </w:rPr>
        <w:t xml:space="preserve">                  $ref: 'TS29122_CommonData.yaml#/components/responses/404'</w:t>
      </w:r>
    </w:p>
    <w:p w14:paraId="4DF67142" w14:textId="77777777" w:rsidR="00490217" w:rsidRDefault="00490217" w:rsidP="00490217">
      <w:pPr>
        <w:pStyle w:val="PL"/>
        <w:rPr>
          <w:lang w:val="en-US"/>
        </w:rPr>
      </w:pPr>
      <w:r>
        <w:rPr>
          <w:lang w:val="en-US"/>
        </w:rPr>
        <w:t xml:space="preserve">                '411':</w:t>
      </w:r>
    </w:p>
    <w:p w14:paraId="0263D4B6" w14:textId="77777777" w:rsidR="00490217" w:rsidRDefault="00490217" w:rsidP="00490217">
      <w:pPr>
        <w:pStyle w:val="PL"/>
        <w:rPr>
          <w:lang w:val="en-US"/>
        </w:rPr>
      </w:pPr>
      <w:r>
        <w:rPr>
          <w:lang w:val="en-US"/>
        </w:rPr>
        <w:t xml:space="preserve">                  $ref: 'TS29122_CommonData.yaml#/components/responses/411'</w:t>
      </w:r>
    </w:p>
    <w:p w14:paraId="4AE3F487" w14:textId="77777777" w:rsidR="00490217" w:rsidRDefault="00490217" w:rsidP="00490217">
      <w:pPr>
        <w:pStyle w:val="PL"/>
        <w:rPr>
          <w:lang w:val="en-US"/>
        </w:rPr>
      </w:pPr>
      <w:r>
        <w:rPr>
          <w:lang w:val="en-US"/>
        </w:rPr>
        <w:t xml:space="preserve">                '413':</w:t>
      </w:r>
    </w:p>
    <w:p w14:paraId="2628B18B" w14:textId="77777777" w:rsidR="00490217" w:rsidRDefault="00490217" w:rsidP="00490217">
      <w:pPr>
        <w:pStyle w:val="PL"/>
        <w:rPr>
          <w:lang w:val="en-US"/>
        </w:rPr>
      </w:pPr>
      <w:r>
        <w:rPr>
          <w:lang w:val="en-US"/>
        </w:rPr>
        <w:t xml:space="preserve">                  $ref: 'TS29122_CommonData.yaml#/components/responses/413'</w:t>
      </w:r>
    </w:p>
    <w:p w14:paraId="022FEB74" w14:textId="77777777" w:rsidR="00490217" w:rsidRDefault="00490217" w:rsidP="00490217">
      <w:pPr>
        <w:pStyle w:val="PL"/>
        <w:rPr>
          <w:lang w:val="en-US"/>
        </w:rPr>
      </w:pPr>
      <w:r>
        <w:rPr>
          <w:lang w:val="en-US"/>
        </w:rPr>
        <w:t xml:space="preserve">                '415':</w:t>
      </w:r>
    </w:p>
    <w:p w14:paraId="03687F56" w14:textId="77777777" w:rsidR="00490217" w:rsidRDefault="00490217" w:rsidP="00490217">
      <w:pPr>
        <w:pStyle w:val="PL"/>
        <w:rPr>
          <w:lang w:val="en-US"/>
        </w:rPr>
      </w:pPr>
      <w:r>
        <w:rPr>
          <w:lang w:val="en-US"/>
        </w:rPr>
        <w:t xml:space="preserve">                  $ref: 'TS29122_CommonData.yaml#/components/responses/415'</w:t>
      </w:r>
    </w:p>
    <w:p w14:paraId="5AE9B094" w14:textId="77777777" w:rsidR="00490217" w:rsidRDefault="00490217" w:rsidP="00490217">
      <w:pPr>
        <w:pStyle w:val="PL"/>
        <w:rPr>
          <w:lang w:val="en-US"/>
        </w:rPr>
      </w:pPr>
      <w:r>
        <w:rPr>
          <w:lang w:val="en-US"/>
        </w:rPr>
        <w:t xml:space="preserve">                '429':</w:t>
      </w:r>
    </w:p>
    <w:p w14:paraId="5228004A" w14:textId="77777777" w:rsidR="00490217" w:rsidRDefault="00490217" w:rsidP="00490217">
      <w:pPr>
        <w:pStyle w:val="PL"/>
        <w:rPr>
          <w:lang w:val="en-US"/>
        </w:rPr>
      </w:pPr>
      <w:r>
        <w:rPr>
          <w:lang w:val="en-US"/>
        </w:rPr>
        <w:t xml:space="preserve">                  $ref: 'TS29122_CommonData.yaml#/components/responses/429'</w:t>
      </w:r>
    </w:p>
    <w:p w14:paraId="63A009F9" w14:textId="77777777" w:rsidR="00490217" w:rsidRDefault="00490217" w:rsidP="00490217">
      <w:pPr>
        <w:pStyle w:val="PL"/>
        <w:rPr>
          <w:lang w:val="en-US"/>
        </w:rPr>
      </w:pPr>
      <w:r>
        <w:rPr>
          <w:lang w:val="en-US"/>
        </w:rPr>
        <w:t xml:space="preserve">                '500':</w:t>
      </w:r>
    </w:p>
    <w:p w14:paraId="0DAB6F4D" w14:textId="77777777" w:rsidR="00490217" w:rsidRDefault="00490217" w:rsidP="00490217">
      <w:pPr>
        <w:pStyle w:val="PL"/>
        <w:rPr>
          <w:lang w:val="en-US"/>
        </w:rPr>
      </w:pPr>
      <w:r>
        <w:rPr>
          <w:lang w:val="en-US"/>
        </w:rPr>
        <w:t xml:space="preserve">                  $ref: 'TS29122_CommonData.yaml#/components/responses/500'</w:t>
      </w:r>
    </w:p>
    <w:p w14:paraId="04D98849" w14:textId="77777777" w:rsidR="00490217" w:rsidRDefault="00490217" w:rsidP="00490217">
      <w:pPr>
        <w:pStyle w:val="PL"/>
        <w:rPr>
          <w:lang w:val="en-US"/>
        </w:rPr>
      </w:pPr>
      <w:r>
        <w:rPr>
          <w:lang w:val="en-US"/>
        </w:rPr>
        <w:t xml:space="preserve">                '503':</w:t>
      </w:r>
    </w:p>
    <w:p w14:paraId="284E0B8C" w14:textId="77777777" w:rsidR="00490217" w:rsidRDefault="00490217" w:rsidP="00490217">
      <w:pPr>
        <w:pStyle w:val="PL"/>
        <w:rPr>
          <w:lang w:val="en-US"/>
        </w:rPr>
      </w:pPr>
      <w:r>
        <w:rPr>
          <w:lang w:val="en-US"/>
        </w:rPr>
        <w:t xml:space="preserve">                  $ref: 'TS29122_CommonData.yaml#/components/responses/503'</w:t>
      </w:r>
    </w:p>
    <w:p w14:paraId="551DC815" w14:textId="77777777" w:rsidR="00490217" w:rsidRDefault="00490217" w:rsidP="00490217">
      <w:pPr>
        <w:pStyle w:val="PL"/>
        <w:rPr>
          <w:lang w:val="en-US"/>
        </w:rPr>
      </w:pPr>
      <w:r>
        <w:rPr>
          <w:lang w:val="en-US"/>
        </w:rPr>
        <w:t xml:space="preserve">                default:</w:t>
      </w:r>
    </w:p>
    <w:p w14:paraId="5C75CE5D" w14:textId="5AC52838" w:rsidR="00490217" w:rsidRDefault="00490217" w:rsidP="00490217">
      <w:pPr>
        <w:pStyle w:val="PL"/>
      </w:pPr>
      <w:r>
        <w:rPr>
          <w:lang w:val="en-US"/>
        </w:rPr>
        <w:t xml:space="preserve">                  $ref: 'TS29122_CommonData.yaml#/components/responses/default'</w:t>
      </w:r>
    </w:p>
    <w:p w14:paraId="2E7AA6AB" w14:textId="77777777" w:rsidR="00490217" w:rsidRDefault="00490217" w:rsidP="00490217">
      <w:pPr>
        <w:pStyle w:val="PL"/>
      </w:pPr>
    </w:p>
    <w:p w14:paraId="09C6F33A" w14:textId="77777777" w:rsidR="005073E6" w:rsidRDefault="005073E6" w:rsidP="005073E6">
      <w:pPr>
        <w:pStyle w:val="PL"/>
      </w:pPr>
      <w:r>
        <w:t xml:space="preserve">  /</w:t>
      </w:r>
      <w:proofErr w:type="gramStart"/>
      <w:r>
        <w:t>remove</w:t>
      </w:r>
      <w:proofErr w:type="gramEnd"/>
      <w:r>
        <w:t>-context: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w:t>
      </w:r>
      <w:proofErr w:type="spellStart"/>
      <w:r>
        <w:t>operationId</w:t>
      </w:r>
      <w:proofErr w:type="spellEnd"/>
      <w:r>
        <w:t xml:space="preserve">: </w:t>
      </w:r>
      <w:proofErr w:type="spellStart"/>
      <w:r>
        <w:t>RemoveContext</w:t>
      </w:r>
      <w:proofErr w:type="spellEnd"/>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w:t>
      </w:r>
      <w:proofErr w:type="spellStart"/>
      <w:r>
        <w:t>naanf-akma</w:t>
      </w:r>
      <w:proofErr w:type="spellEnd"/>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w:t>
      </w:r>
      <w:proofErr w:type="spellStart"/>
      <w:r>
        <w:t>naanf-akma</w:t>
      </w:r>
      <w:proofErr w:type="spellEnd"/>
    </w:p>
    <w:p w14:paraId="7D8B619D" w14:textId="77777777" w:rsidR="00D61C52" w:rsidRDefault="00D61C52" w:rsidP="00D61C52">
      <w:pPr>
        <w:pStyle w:val="PL"/>
      </w:pPr>
      <w:r>
        <w:t xml:space="preserve">          - </w:t>
      </w:r>
      <w:proofErr w:type="spellStart"/>
      <w:r>
        <w:t>naanf-</w:t>
      </w:r>
      <w:proofErr w:type="gramStart"/>
      <w:r>
        <w:t>akma:anchorkey</w:t>
      </w:r>
      <w:proofErr w:type="spellEnd"/>
      <w:proofErr w:type="gramEnd"/>
    </w:p>
    <w:p w14:paraId="360342C7" w14:textId="77777777" w:rsidR="005073E6" w:rsidRDefault="005073E6" w:rsidP="005073E6">
      <w:pPr>
        <w:pStyle w:val="PL"/>
      </w:pPr>
      <w:r>
        <w:t xml:space="preserve">      </w:t>
      </w:r>
      <w:proofErr w:type="spellStart"/>
      <w:r>
        <w:t>requestBody</w:t>
      </w:r>
      <w:proofErr w:type="spellEnd"/>
      <w:r>
        <w:t>:</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w:t>
      </w:r>
      <w:proofErr w:type="spellStart"/>
      <w:r>
        <w:t>CtxRemove</w:t>
      </w:r>
      <w:proofErr w:type="spellEnd"/>
      <w:r>
        <w:t>'</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lastRenderedPageBreak/>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w:t>
      </w:r>
      <w:proofErr w:type="spellStart"/>
      <w:r>
        <w:t>securitySchemes</w:t>
      </w:r>
      <w:proofErr w:type="spellEnd"/>
      <w:r>
        <w:t>:</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w:t>
      </w:r>
      <w:proofErr w:type="spellStart"/>
      <w:r>
        <w:t>clientCredentials</w:t>
      </w:r>
      <w:proofErr w:type="spellEnd"/>
      <w:r>
        <w:t>:</w:t>
      </w:r>
    </w:p>
    <w:p w14:paraId="5622F155" w14:textId="77777777" w:rsidR="00CA23E7" w:rsidRDefault="00745863">
      <w:pPr>
        <w:pStyle w:val="PL"/>
      </w:pPr>
      <w:r>
        <w:t xml:space="preserve">          </w:t>
      </w:r>
      <w:proofErr w:type="spellStart"/>
      <w:r>
        <w:t>tokenUrl</w:t>
      </w:r>
      <w:proofErr w:type="spellEnd"/>
      <w:r>
        <w:t>: '{</w:t>
      </w:r>
      <w:proofErr w:type="spellStart"/>
      <w:r>
        <w:t>nrfApiRoot</w:t>
      </w:r>
      <w:proofErr w:type="spellEnd"/>
      <w:r>
        <w:t>}/oauth2/token'</w:t>
      </w:r>
    </w:p>
    <w:p w14:paraId="438BF5D8" w14:textId="77777777" w:rsidR="00B547AE" w:rsidRDefault="00B547AE" w:rsidP="00B547AE">
      <w:pPr>
        <w:pStyle w:val="PL"/>
      </w:pPr>
      <w:r>
        <w:t xml:space="preserve">          scopes:</w:t>
      </w:r>
    </w:p>
    <w:p w14:paraId="6B63291F" w14:textId="510E94AE" w:rsidR="00B547AE" w:rsidRDefault="00B547AE" w:rsidP="00B547AE">
      <w:pPr>
        <w:pStyle w:val="PL"/>
      </w:pPr>
      <w:r>
        <w:t xml:space="preserve">            </w:t>
      </w:r>
      <w:proofErr w:type="spellStart"/>
      <w:r>
        <w:t>naanf-akma</w:t>
      </w:r>
      <w:proofErr w:type="spellEnd"/>
      <w:r>
        <w:t xml:space="preserve">: Access to the </w:t>
      </w:r>
      <w:proofErr w:type="spellStart"/>
      <w:r>
        <w:t>Naanf_AKMA</w:t>
      </w:r>
      <w:proofErr w:type="spellEnd"/>
      <w:r>
        <w:rPr>
          <w:lang w:eastAsia="zh-CN"/>
        </w:rPr>
        <w:t xml:space="preserve"> </w:t>
      </w:r>
      <w:r>
        <w:t>API</w:t>
      </w:r>
    </w:p>
    <w:p w14:paraId="562D794E" w14:textId="376AB46C" w:rsidR="00B547AE" w:rsidRDefault="00B547AE" w:rsidP="00B547AE">
      <w:pPr>
        <w:pStyle w:val="PL"/>
      </w:pPr>
      <w:r>
        <w:t xml:space="preserve">            </w:t>
      </w:r>
      <w:proofErr w:type="spellStart"/>
      <w:r>
        <w:t>naanf-</w:t>
      </w:r>
      <w:proofErr w:type="gramStart"/>
      <w:r>
        <w:t>akma</w:t>
      </w:r>
      <w:proofErr w:type="spellEnd"/>
      <w:r>
        <w:rPr>
          <w:lang w:val="en-US"/>
        </w:rPr>
        <w:t>:</w:t>
      </w:r>
      <w:proofErr w:type="spellStart"/>
      <w:r>
        <w:t>anchorkey</w:t>
      </w:r>
      <w:proofErr w:type="spellEnd"/>
      <w:proofErr w:type="gramEnd"/>
      <w:r>
        <w:t>: &gt;</w:t>
      </w:r>
    </w:p>
    <w:p w14:paraId="299386AB" w14:textId="77777777" w:rsidR="00B547AE" w:rsidRDefault="00B547AE" w:rsidP="00B547AE">
      <w:pPr>
        <w:pStyle w:val="PL"/>
      </w:pPr>
      <w:r>
        <w:t xml:space="preserve">              Access to service operations applying to store or remove the AKMA related key </w:t>
      </w:r>
    </w:p>
    <w:p w14:paraId="1BA22617" w14:textId="77777777" w:rsidR="00B547AE" w:rsidRDefault="00B547AE" w:rsidP="00B547AE">
      <w:pPr>
        <w:pStyle w:val="PL"/>
      </w:pPr>
      <w:r>
        <w:t xml:space="preserve">              material.</w:t>
      </w:r>
    </w:p>
    <w:p w14:paraId="369BFD46" w14:textId="5963C629" w:rsidR="00B547AE" w:rsidRDefault="00B547AE" w:rsidP="00B547AE">
      <w:pPr>
        <w:pStyle w:val="PL"/>
      </w:pPr>
      <w:r>
        <w:t xml:space="preserve">            </w:t>
      </w:r>
      <w:proofErr w:type="spellStart"/>
      <w:r>
        <w:t>naanf-</w:t>
      </w:r>
      <w:proofErr w:type="gramStart"/>
      <w:r>
        <w:t>akma</w:t>
      </w:r>
      <w:proofErr w:type="spellEnd"/>
      <w:r>
        <w:rPr>
          <w:lang w:val="en-US"/>
        </w:rPr>
        <w:t>:</w:t>
      </w:r>
      <w:proofErr w:type="spellStart"/>
      <w:r>
        <w:t>applicationkeyget</w:t>
      </w:r>
      <w:proofErr w:type="spellEnd"/>
      <w:proofErr w:type="gramEnd"/>
      <w:r>
        <w:t>: &gt;</w:t>
      </w:r>
    </w:p>
    <w:p w14:paraId="195033C2" w14:textId="77777777" w:rsidR="00B547AE" w:rsidRDefault="00B547AE" w:rsidP="00B547AE">
      <w:pPr>
        <w:pStyle w:val="PL"/>
      </w:pPr>
      <w:r>
        <w:t xml:space="preserve">              Access to service operations applying to request the AKMA Application Key information</w:t>
      </w:r>
    </w:p>
    <w:p w14:paraId="34DE5E56" w14:textId="77777777" w:rsidR="00B547AE" w:rsidRDefault="00B547AE" w:rsidP="00B547AE">
      <w:pPr>
        <w:pStyle w:val="PL"/>
      </w:pPr>
      <w:r>
        <w:t xml:space="preserve">              for the UE.</w:t>
      </w:r>
    </w:p>
    <w:p w14:paraId="51D5E04F" w14:textId="77777777" w:rsidR="00B547AE" w:rsidRDefault="00B547AE" w:rsidP="00B547AE">
      <w:pPr>
        <w:pStyle w:val="PL"/>
      </w:pPr>
      <w:r>
        <w:t xml:space="preserve">            </w:t>
      </w:r>
      <w:proofErr w:type="spellStart"/>
      <w:r>
        <w:t>naanf-</w:t>
      </w:r>
      <w:proofErr w:type="gramStart"/>
      <w:r>
        <w:t>akma:applicationkeyget</w:t>
      </w:r>
      <w:proofErr w:type="gramEnd"/>
      <w:r>
        <w:t>:supi-access</w:t>
      </w:r>
      <w:proofErr w:type="spellEnd"/>
      <w:r>
        <w:t>: &gt;</w:t>
      </w:r>
    </w:p>
    <w:p w14:paraId="150B1317" w14:textId="77777777" w:rsidR="00B547AE" w:rsidRDefault="00B547AE" w:rsidP="00B547AE">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374" w:name="OLE_LINK91"/>
      <w:bookmarkStart w:id="1375" w:name="OLE_LINK92"/>
      <w:proofErr w:type="spellStart"/>
      <w:r>
        <w:t>AkmaKeyInfo</w:t>
      </w:r>
      <w:bookmarkEnd w:id="1374"/>
      <w:bookmarkEnd w:id="1375"/>
      <w:proofErr w:type="spellEnd"/>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proofErr w:type="spellStart"/>
      <w:r>
        <w:rPr>
          <w:lang w:eastAsia="zh-CN"/>
        </w:rPr>
        <w:t>suppFeat</w:t>
      </w:r>
      <w:proofErr w:type="spellEnd"/>
      <w:r>
        <w:t>:</w:t>
      </w:r>
    </w:p>
    <w:p w14:paraId="2353EDA0" w14:textId="77777777" w:rsidR="00D17E87" w:rsidRDefault="00D17E87" w:rsidP="00D17E87">
      <w:pPr>
        <w:pStyle w:val="PL"/>
      </w:pPr>
      <w:r>
        <w:t xml:space="preserve">          $ref: 'TS29571_CommonData.yaml#/components/schemas/</w:t>
      </w:r>
      <w:proofErr w:type="spellStart"/>
      <w:r>
        <w:rPr>
          <w:lang w:eastAsia="zh-CN"/>
        </w:rPr>
        <w:t>SupportedFeatures</w:t>
      </w:r>
      <w:proofErr w:type="spellEnd"/>
      <w:r>
        <w:t>'</w:t>
      </w:r>
    </w:p>
    <w:p w14:paraId="65CFDC54" w14:textId="77777777" w:rsidR="00D17E87" w:rsidRDefault="00D17E87" w:rsidP="00D17E87">
      <w:pPr>
        <w:pStyle w:val="PL"/>
        <w:rPr>
          <w:lang w:eastAsia="es-ES"/>
        </w:rPr>
      </w:pPr>
      <w:r>
        <w:rPr>
          <w:lang w:eastAsia="es-ES"/>
        </w:rPr>
        <w:t xml:space="preserve">        </w:t>
      </w:r>
      <w:proofErr w:type="spellStart"/>
      <w:r>
        <w:t>supi</w:t>
      </w:r>
      <w:proofErr w:type="spellEnd"/>
      <w:r>
        <w:rPr>
          <w:lang w:eastAsia="es-ES"/>
        </w:rPr>
        <w:t>:</w:t>
      </w:r>
    </w:p>
    <w:p w14:paraId="72446E1C" w14:textId="77777777" w:rsidR="00D17E87" w:rsidRDefault="00D17E87" w:rsidP="00D17E87">
      <w:pPr>
        <w:pStyle w:val="PL"/>
      </w:pPr>
      <w:r>
        <w:rPr>
          <w:lang w:eastAsia="es-ES"/>
        </w:rPr>
        <w:t xml:space="preserve">          $ref: 'TS29571_CommonData.yaml#/components/schemas/</w:t>
      </w:r>
      <w:proofErr w:type="spellStart"/>
      <w:r>
        <w:rPr>
          <w:lang w:eastAsia="es-ES"/>
        </w:rPr>
        <w:t>Supi</w:t>
      </w:r>
      <w:proofErr w:type="spellEnd"/>
      <w:r>
        <w:rPr>
          <w:lang w:eastAsia="es-ES"/>
        </w:rPr>
        <w:t>'</w:t>
      </w:r>
    </w:p>
    <w:p w14:paraId="46412215" w14:textId="77777777" w:rsidR="00D17E87" w:rsidRDefault="00D17E87" w:rsidP="00D17E87">
      <w:pPr>
        <w:pStyle w:val="PL"/>
        <w:rPr>
          <w:lang w:eastAsia="es-ES"/>
        </w:rPr>
      </w:pPr>
      <w:r>
        <w:rPr>
          <w:lang w:eastAsia="es-ES"/>
        </w:rPr>
        <w:t xml:space="preserve">        </w:t>
      </w:r>
      <w:proofErr w:type="spellStart"/>
      <w:r>
        <w:t>gpsi</w:t>
      </w:r>
      <w:proofErr w:type="spellEnd"/>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w:t>
      </w:r>
      <w:proofErr w:type="spellStart"/>
      <w:r>
        <w:rPr>
          <w:lang w:eastAsia="es-ES"/>
        </w:rPr>
        <w:t>Gpsi</w:t>
      </w:r>
      <w:proofErr w:type="spellEnd"/>
      <w:r>
        <w:rPr>
          <w:lang w:eastAsia="es-ES"/>
        </w:rPr>
        <w:t>'</w:t>
      </w:r>
    </w:p>
    <w:p w14:paraId="6A54414D" w14:textId="77777777" w:rsidR="00D17E87" w:rsidRDefault="00D17E87" w:rsidP="00D17E87">
      <w:pPr>
        <w:pStyle w:val="PL"/>
      </w:pPr>
      <w:r>
        <w:t xml:space="preserve">        </w:t>
      </w:r>
      <w:proofErr w:type="spellStart"/>
      <w:r>
        <w:t>aKId</w:t>
      </w:r>
      <w:proofErr w:type="spellEnd"/>
      <w:r>
        <w:t>:</w:t>
      </w:r>
    </w:p>
    <w:p w14:paraId="3D5A1E55" w14:textId="77777777" w:rsidR="00D17E87" w:rsidRDefault="00D17E87" w:rsidP="00D17E87">
      <w:pPr>
        <w:pStyle w:val="PL"/>
      </w:pPr>
      <w:r>
        <w:t xml:space="preserve">          $ref: 'TS29522_AKMA.yaml#/components/schemas/</w:t>
      </w:r>
      <w:proofErr w:type="spellStart"/>
      <w:r>
        <w:t>AKId</w:t>
      </w:r>
      <w:proofErr w:type="spellEnd"/>
      <w:r>
        <w:t>'</w:t>
      </w:r>
    </w:p>
    <w:p w14:paraId="454A8A48" w14:textId="77777777" w:rsidR="00D17E87" w:rsidRDefault="00D17E87" w:rsidP="00D17E87">
      <w:pPr>
        <w:pStyle w:val="PL"/>
      </w:pPr>
      <w:r>
        <w:t xml:space="preserve">        </w:t>
      </w:r>
      <w:proofErr w:type="spellStart"/>
      <w:r>
        <w:rPr>
          <w:lang w:eastAsia="zh-CN"/>
        </w:rPr>
        <w:t>kAkma</w:t>
      </w:r>
      <w:proofErr w:type="spellEnd"/>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w:t>
      </w:r>
      <w:proofErr w:type="spellStart"/>
      <w:r>
        <w:t>aKId</w:t>
      </w:r>
      <w:proofErr w:type="spellEnd"/>
    </w:p>
    <w:p w14:paraId="6445D96A" w14:textId="77777777" w:rsidR="00D17E87" w:rsidRDefault="00D17E87" w:rsidP="00D17E87">
      <w:pPr>
        <w:pStyle w:val="PL"/>
      </w:pPr>
      <w:r>
        <w:t xml:space="preserve">        - </w:t>
      </w:r>
      <w:proofErr w:type="spellStart"/>
      <w:r>
        <w:rPr>
          <w:lang w:eastAsia="zh-CN"/>
        </w:rPr>
        <w:t>kAkma</w:t>
      </w:r>
      <w:proofErr w:type="spellEnd"/>
    </w:p>
    <w:p w14:paraId="66B2922B" w14:textId="77777777" w:rsidR="00D17E87" w:rsidRDefault="00D17E87" w:rsidP="00D17E87">
      <w:pPr>
        <w:pStyle w:val="PL"/>
      </w:pPr>
      <w:r>
        <w:t xml:space="preserve">      </w:t>
      </w:r>
      <w:proofErr w:type="spellStart"/>
      <w:r>
        <w:t>oneOf</w:t>
      </w:r>
      <w:proofErr w:type="spellEnd"/>
      <w:r>
        <w:t>:</w:t>
      </w:r>
    </w:p>
    <w:p w14:paraId="6B9E7394" w14:textId="77777777" w:rsidR="00D17E87" w:rsidRDefault="00D17E87" w:rsidP="00D17E87">
      <w:pPr>
        <w:pStyle w:val="PL"/>
      </w:pPr>
      <w:r>
        <w:t xml:space="preserve">        - required: [</w:t>
      </w:r>
      <w:proofErr w:type="spellStart"/>
      <w:r>
        <w:t>supi</w:t>
      </w:r>
      <w:proofErr w:type="spellEnd"/>
      <w:r>
        <w:t>]</w:t>
      </w:r>
    </w:p>
    <w:p w14:paraId="38C4ED8D" w14:textId="72CAB372" w:rsidR="00D17E87" w:rsidRDefault="00D17E87" w:rsidP="00D17E87">
      <w:pPr>
        <w:pStyle w:val="PL"/>
      </w:pPr>
      <w:r>
        <w:t xml:space="preserve">        - required: [</w:t>
      </w:r>
      <w:proofErr w:type="spellStart"/>
      <w:r>
        <w:t>gpsi</w:t>
      </w:r>
      <w:proofErr w:type="spellEnd"/>
      <w:r>
        <w:t>]</w:t>
      </w:r>
    </w:p>
    <w:p w14:paraId="65531A84" w14:textId="77777777" w:rsidR="00D17E87" w:rsidRDefault="00D17E87" w:rsidP="00D17E87">
      <w:pPr>
        <w:pStyle w:val="PL"/>
      </w:pPr>
    </w:p>
    <w:p w14:paraId="7656C488" w14:textId="77777777" w:rsidR="005073E6" w:rsidRDefault="005073E6" w:rsidP="005073E6">
      <w:pPr>
        <w:pStyle w:val="PL"/>
      </w:pPr>
      <w:r>
        <w:t xml:space="preserve">    </w:t>
      </w:r>
      <w:proofErr w:type="spellStart"/>
      <w:r>
        <w:t>CtxRemove</w:t>
      </w:r>
      <w:proofErr w:type="spellEnd"/>
      <w:r>
        <w:t>:</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the "</w:t>
      </w:r>
      <w:proofErr w:type="spellStart"/>
      <w:r w:rsidRPr="001241F5">
        <w:t>supi</w:t>
      </w:r>
      <w:proofErr w:type="spellEnd"/>
      <w:r w:rsidRPr="001241F5">
        <w:t xml:space="preserve">"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proofErr w:type="spellStart"/>
      <w:r>
        <w:t>supi</w:t>
      </w:r>
      <w:proofErr w:type="spellEnd"/>
      <w:r>
        <w:rPr>
          <w:lang w:eastAsia="es-ES"/>
        </w:rPr>
        <w:t>:</w:t>
      </w:r>
    </w:p>
    <w:p w14:paraId="39600DF7" w14:textId="77777777" w:rsidR="005073E6" w:rsidRDefault="005073E6" w:rsidP="005073E6">
      <w:pPr>
        <w:pStyle w:val="PL"/>
        <w:rPr>
          <w:lang w:eastAsia="es-ES"/>
        </w:rPr>
      </w:pPr>
      <w:r>
        <w:rPr>
          <w:lang w:eastAsia="es-ES"/>
        </w:rPr>
        <w:lastRenderedPageBreak/>
        <w:t xml:space="preserve">          $ref: 'TS29571_CommonData.yaml#/components/schemas/</w:t>
      </w:r>
      <w:proofErr w:type="spellStart"/>
      <w:r>
        <w:rPr>
          <w:lang w:eastAsia="es-ES"/>
        </w:rPr>
        <w:t>Supi</w:t>
      </w:r>
      <w:proofErr w:type="spellEnd"/>
      <w:r>
        <w:rPr>
          <w:lang w:eastAsia="es-ES"/>
        </w:rPr>
        <w:t>'</w:t>
      </w:r>
    </w:p>
    <w:p w14:paraId="53FB84C5" w14:textId="77777777" w:rsidR="00CA23E7" w:rsidRDefault="00CA23E7"/>
    <w:p w14:paraId="732162D6" w14:textId="77777777" w:rsidR="00CA23E7" w:rsidRDefault="00745863">
      <w:pPr>
        <w:pStyle w:val="8"/>
      </w:pPr>
      <w:bookmarkStart w:id="1376" w:name="historyclause"/>
      <w:r>
        <w:br w:type="page"/>
      </w:r>
      <w:bookmarkStart w:id="1377" w:name="_Toc2086459"/>
      <w:bookmarkStart w:id="1378" w:name="_Toc66224261"/>
      <w:bookmarkStart w:id="1379" w:name="_Toc66440565"/>
      <w:bookmarkStart w:id="1380" w:name="_Toc70541285"/>
      <w:bookmarkStart w:id="1381" w:name="_Toc83233961"/>
      <w:bookmarkStart w:id="1382" w:name="_Toc85526884"/>
      <w:bookmarkStart w:id="1383" w:name="_Toc88659520"/>
      <w:bookmarkStart w:id="1384" w:name="_Toc88832431"/>
      <w:bookmarkStart w:id="1385" w:name="_Toc90660318"/>
      <w:bookmarkStart w:id="1386" w:name="_Toc97194443"/>
      <w:bookmarkStart w:id="1387" w:name="_Toc112964156"/>
      <w:bookmarkStart w:id="1388" w:name="_Toc122117313"/>
      <w:bookmarkStart w:id="1389" w:name="_Toc138689936"/>
      <w:bookmarkStart w:id="1390" w:name="_Toc151747793"/>
      <w:bookmarkStart w:id="1391" w:name="_Toc185509059"/>
      <w:bookmarkStart w:id="1392" w:name="_Toc200963931"/>
      <w:bookmarkStart w:id="1393" w:name="_Toc207833865"/>
      <w:bookmarkEnd w:id="1376"/>
      <w:r>
        <w:lastRenderedPageBreak/>
        <w:t>Annex B (informative):</w:t>
      </w:r>
      <w:r>
        <w:br/>
        <w:t>Change history</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lastRenderedPageBreak/>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proofErr w:type="spellStart"/>
            <w:r>
              <w:rPr>
                <w:b/>
                <w:sz w:val="16"/>
              </w:rPr>
              <w:t>TDoc</w:t>
            </w:r>
            <w:proofErr w:type="spellEnd"/>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394" w:name="OLE_LINK13"/>
            <w:bookmarkStart w:id="1395" w:name="OLE_LINK14"/>
            <w:r w:rsidRPr="003407B5">
              <w:rPr>
                <w:rFonts w:cs="Arial"/>
                <w:sz w:val="16"/>
                <w:szCs w:val="16"/>
              </w:rPr>
              <w:t>C3-205585</w:t>
            </w:r>
            <w:bookmarkEnd w:id="1394"/>
            <w:bookmarkEnd w:id="1395"/>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396" w:name="OLE_LINK15"/>
            <w:bookmarkStart w:id="1397" w:name="OLE_LINK16"/>
            <w:r w:rsidRPr="003407B5">
              <w:rPr>
                <w:rFonts w:cs="Arial"/>
                <w:sz w:val="16"/>
                <w:szCs w:val="16"/>
              </w:rPr>
              <w:t>C3-210291</w:t>
            </w:r>
            <w:bookmarkEnd w:id="1396"/>
            <w:bookmarkEnd w:id="1397"/>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w:t>
            </w:r>
            <w:proofErr w:type="gramStart"/>
            <w:r w:rsidRPr="003407B5">
              <w:rPr>
                <w:rFonts w:cs="Arial"/>
                <w:sz w:val="16"/>
                <w:szCs w:val="16"/>
                <w:lang w:eastAsia="zh-CN"/>
              </w:rPr>
              <w:t>211398,  C</w:t>
            </w:r>
            <w:proofErr w:type="gramEnd"/>
            <w:r w:rsidRPr="003407B5">
              <w:rPr>
                <w:rFonts w:cs="Arial"/>
                <w:sz w:val="16"/>
                <w:szCs w:val="16"/>
                <w:lang w:eastAsia="zh-CN"/>
              </w:rPr>
              <w:t>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 xml:space="preserve">Adding a missing description field to data type definitions in </w:t>
            </w:r>
            <w:proofErr w:type="spellStart"/>
            <w:r w:rsidRPr="003407B5">
              <w:rPr>
                <w:rFonts w:cs="Arial"/>
                <w:sz w:val="16"/>
                <w:szCs w:val="16"/>
              </w:rPr>
              <w:t>OpenAPI</w:t>
            </w:r>
            <w:proofErr w:type="spellEnd"/>
            <w:r w:rsidRPr="003407B5">
              <w:rPr>
                <w:rFonts w:cs="Arial"/>
                <w:sz w:val="16"/>
                <w:szCs w:val="16"/>
              </w:rPr>
              <w:t xml:space="preserve"> specification files of the </w:t>
            </w:r>
            <w:proofErr w:type="spellStart"/>
            <w:r w:rsidRPr="003407B5">
              <w:rPr>
                <w:rFonts w:cs="Arial"/>
                <w:sz w:val="16"/>
                <w:szCs w:val="16"/>
              </w:rPr>
              <w:t>Naanf_AKMA</w:t>
            </w:r>
            <w:proofErr w:type="spellEnd"/>
            <w:r w:rsidRPr="003407B5">
              <w:rPr>
                <w:rFonts w:cs="Arial"/>
                <w:sz w:val="16"/>
                <w:szCs w:val="16"/>
              </w:rPr>
              <w:t xml:space="preserve">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 xml:space="preserve">Adding a missing description field to data type definitions in </w:t>
            </w:r>
            <w:proofErr w:type="spellStart"/>
            <w:r w:rsidRPr="003407B5">
              <w:rPr>
                <w:rFonts w:cs="Arial"/>
                <w:sz w:val="16"/>
                <w:szCs w:val="16"/>
              </w:rPr>
              <w:t>OpenAPI</w:t>
            </w:r>
            <w:proofErr w:type="spellEnd"/>
            <w:r w:rsidRPr="003407B5">
              <w:rPr>
                <w:rFonts w:cs="Arial"/>
                <w:sz w:val="16"/>
                <w:szCs w:val="16"/>
              </w:rPr>
              <w:t xml:space="preserve"> specification files of the </w:t>
            </w:r>
            <w:proofErr w:type="spellStart"/>
            <w:r w:rsidRPr="003407B5">
              <w:rPr>
                <w:rFonts w:cs="Arial"/>
                <w:sz w:val="16"/>
                <w:szCs w:val="16"/>
              </w:rPr>
              <w:t>Naanf_AKMA</w:t>
            </w:r>
            <w:proofErr w:type="spellEnd"/>
            <w:r w:rsidRPr="003407B5">
              <w:rPr>
                <w:rFonts w:cs="Arial"/>
                <w:sz w:val="16"/>
                <w:szCs w:val="16"/>
              </w:rPr>
              <w:t xml:space="preserve">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 xml:space="preserve">Update of </w:t>
            </w:r>
            <w:proofErr w:type="spellStart"/>
            <w:r w:rsidRPr="003407B5">
              <w:rPr>
                <w:rFonts w:cs="Arial"/>
                <w:sz w:val="16"/>
                <w:szCs w:val="16"/>
                <w:lang w:eastAsia="zh-CN"/>
              </w:rPr>
              <w:t>OpenAPI</w:t>
            </w:r>
            <w:proofErr w:type="spellEnd"/>
            <w:r w:rsidRPr="003407B5">
              <w:rPr>
                <w:rFonts w:cs="Arial"/>
                <w:sz w:val="16"/>
                <w:szCs w:val="16"/>
                <w:lang w:eastAsia="zh-CN"/>
              </w:rPr>
              <w:t xml:space="preserve"> version and TS version in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proofErr w:type="spellStart"/>
            <w:r w:rsidRPr="003407B5">
              <w:rPr>
                <w:rFonts w:cs="Arial"/>
                <w:sz w:val="16"/>
                <w:szCs w:val="16"/>
                <w:lang w:eastAsia="zh-CN"/>
              </w:rPr>
              <w:t>Naanf_AKMA_ContextRemove</w:t>
            </w:r>
            <w:proofErr w:type="spellEnd"/>
            <w:r w:rsidRPr="003407B5">
              <w:rPr>
                <w:rFonts w:cs="Arial"/>
                <w:sz w:val="16"/>
                <w:szCs w:val="16"/>
                <w:lang w:eastAsia="zh-CN"/>
              </w:rPr>
              <w:t xml:space="preser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 xml:space="preserve">Correction on </w:t>
            </w:r>
            <w:proofErr w:type="spellStart"/>
            <w:r w:rsidRPr="003407B5">
              <w:rPr>
                <w:rFonts w:cs="Arial"/>
                <w:sz w:val="16"/>
                <w:szCs w:val="16"/>
                <w:lang w:eastAsia="zh-CN"/>
              </w:rPr>
              <w:t>Naanf_AKMA_ApplicationKey_Get</w:t>
            </w:r>
            <w:proofErr w:type="spellEnd"/>
            <w:r w:rsidRPr="003407B5">
              <w:rPr>
                <w:rFonts w:cs="Arial"/>
                <w:sz w:val="16"/>
                <w:szCs w:val="16"/>
                <w:lang w:eastAsia="zh-CN"/>
              </w:rPr>
              <w:t xml:space="preserve">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 xml:space="preserve">Update of </w:t>
            </w:r>
            <w:proofErr w:type="spellStart"/>
            <w:r w:rsidRPr="003407B5">
              <w:rPr>
                <w:rFonts w:cs="Arial"/>
                <w:sz w:val="16"/>
                <w:szCs w:val="16"/>
                <w:lang w:eastAsia="zh-CN"/>
              </w:rPr>
              <w:t>OpenAPI</w:t>
            </w:r>
            <w:proofErr w:type="spellEnd"/>
            <w:r w:rsidRPr="003407B5">
              <w:rPr>
                <w:rFonts w:cs="Arial"/>
                <w:sz w:val="16"/>
                <w:szCs w:val="16"/>
                <w:lang w:eastAsia="zh-CN"/>
              </w:rPr>
              <w:t xml:space="preserve"> version and TS version in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 xml:space="preserve">Specifying the error case of KAKMA key not present in the </w:t>
            </w:r>
            <w:proofErr w:type="spellStart"/>
            <w:r w:rsidRPr="003407B5">
              <w:rPr>
                <w:rFonts w:cs="Arial"/>
                <w:sz w:val="16"/>
                <w:szCs w:val="16"/>
                <w:lang w:eastAsia="zh-CN"/>
              </w:rPr>
              <w:t>AAnF</w:t>
            </w:r>
            <w:proofErr w:type="spellEnd"/>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 xml:space="preserve">Update of info and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 xml:space="preserve">Update of info and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 xml:space="preserve">Application errors reference update in the tables defining methods on the resources for </w:t>
            </w:r>
            <w:proofErr w:type="spellStart"/>
            <w:r>
              <w:rPr>
                <w:rFonts w:cs="Arial" w:hint="eastAsia"/>
                <w:sz w:val="16"/>
                <w:szCs w:val="16"/>
                <w:lang w:eastAsia="zh-CN"/>
              </w:rPr>
              <w:t>Naanf_AKMA</w:t>
            </w:r>
            <w:proofErr w:type="spellEnd"/>
            <w:r>
              <w:rPr>
                <w:rFonts w:cs="Arial" w:hint="eastAsia"/>
                <w:sz w:val="16"/>
                <w:szCs w:val="16"/>
                <w:lang w:eastAsia="zh-CN"/>
              </w:rPr>
              <w:t xml:space="preserve">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 xml:space="preserve">Support for </w:t>
            </w:r>
            <w:proofErr w:type="spellStart"/>
            <w:r>
              <w:rPr>
                <w:rFonts w:cs="Arial" w:hint="eastAsia"/>
                <w:sz w:val="16"/>
                <w:szCs w:val="16"/>
                <w:lang w:eastAsia="zh-CN"/>
              </w:rPr>
              <w:t>Naanf_AKMA_ApplicationKey</w:t>
            </w:r>
            <w:proofErr w:type="spellEnd"/>
            <w:r>
              <w:rPr>
                <w:rFonts w:cs="Arial" w:hint="eastAsia"/>
                <w:sz w:val="16"/>
                <w:szCs w:val="16"/>
                <w:lang w:eastAsia="zh-CN"/>
              </w:rPr>
              <w:t xml:space="preserve">_ </w:t>
            </w:r>
            <w:proofErr w:type="spellStart"/>
            <w:r>
              <w:rPr>
                <w:rFonts w:cs="Arial" w:hint="eastAsia"/>
                <w:sz w:val="16"/>
                <w:szCs w:val="16"/>
                <w:lang w:eastAsia="zh-CN"/>
              </w:rPr>
              <w:t>AnonUser_Get</w:t>
            </w:r>
            <w:proofErr w:type="spellEnd"/>
            <w:r>
              <w:rPr>
                <w:rFonts w:cs="Arial" w:hint="eastAsia"/>
                <w:sz w:val="16"/>
                <w:szCs w:val="16"/>
                <w:lang w:eastAsia="zh-CN"/>
              </w:rPr>
              <w:t xml:space="preserve">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 xml:space="preserve">Update of info and </w:t>
            </w:r>
            <w:proofErr w:type="spellStart"/>
            <w:r>
              <w:rPr>
                <w:rFonts w:cs="Arial"/>
                <w:sz w:val="16"/>
                <w:szCs w:val="16"/>
                <w:lang w:eastAsia="zh-CN"/>
              </w:rPr>
              <w:t>externalDocs</w:t>
            </w:r>
            <w:proofErr w:type="spellEnd"/>
            <w:r>
              <w:rPr>
                <w:rFonts w:cs="Arial"/>
                <w:sz w:val="16"/>
                <w:szCs w:val="16"/>
                <w:lang w:eastAsia="zh-CN"/>
              </w:rPr>
              <w:t xml:space="preserve">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 xml:space="preserve">Cardinality for </w:t>
            </w:r>
            <w:proofErr w:type="spellStart"/>
            <w:r w:rsidRPr="002F4145">
              <w:rPr>
                <w:rFonts w:cs="Arial"/>
                <w:sz w:val="16"/>
                <w:szCs w:val="16"/>
                <w:lang w:eastAsia="zh-CN"/>
              </w:rPr>
              <w:t>CtxRemove</w:t>
            </w:r>
            <w:proofErr w:type="spellEnd"/>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 xml:space="preserve">OAuth2 scopes in </w:t>
            </w:r>
            <w:proofErr w:type="spellStart"/>
            <w:r w:rsidRPr="0081449C">
              <w:rPr>
                <w:rFonts w:cs="Arial"/>
                <w:sz w:val="16"/>
                <w:szCs w:val="16"/>
                <w:lang w:eastAsia="zh-CN"/>
              </w:rPr>
              <w:t>Naanf_AKMA</w:t>
            </w:r>
            <w:proofErr w:type="spellEnd"/>
            <w:r w:rsidRPr="0081449C">
              <w:rPr>
                <w:rFonts w:cs="Arial"/>
                <w:sz w:val="16"/>
                <w:szCs w:val="16"/>
                <w:lang w:eastAsia="zh-CN"/>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 xml:space="preserve">Miscellaneous changes in </w:t>
            </w:r>
            <w:proofErr w:type="spellStart"/>
            <w:r w:rsidRPr="0081449C">
              <w:rPr>
                <w:rFonts w:cs="Arial"/>
                <w:sz w:val="16"/>
                <w:szCs w:val="16"/>
                <w:lang w:eastAsia="zh-CN"/>
              </w:rPr>
              <w:t>Naanf_AKMA</w:t>
            </w:r>
            <w:proofErr w:type="spellEnd"/>
            <w:r w:rsidRPr="0081449C">
              <w:rPr>
                <w:rFonts w:cs="Arial"/>
                <w:sz w:val="16"/>
                <w:szCs w:val="16"/>
                <w:lang w:eastAsia="zh-CN"/>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 xml:space="preserve">Update of info and </w:t>
            </w:r>
            <w:proofErr w:type="spellStart"/>
            <w:r w:rsidRPr="005D717B">
              <w:rPr>
                <w:rFonts w:cs="Arial"/>
                <w:sz w:val="16"/>
                <w:szCs w:val="16"/>
                <w:lang w:eastAsia="zh-CN"/>
              </w:rPr>
              <w:t>externalDocs</w:t>
            </w:r>
            <w:proofErr w:type="spellEnd"/>
            <w:r w:rsidRPr="005D717B">
              <w:rPr>
                <w:rFonts w:cs="Arial"/>
                <w:sz w:val="16"/>
                <w:szCs w:val="16"/>
                <w:lang w:eastAsia="zh-CN"/>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6C64C0"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2F64D0F6" w:rsidR="006C64C0" w:rsidRDefault="006C64C0" w:rsidP="006C64C0">
            <w:pPr>
              <w:pStyle w:val="TAC"/>
              <w:rPr>
                <w:rFonts w:cs="Arial"/>
                <w:sz w:val="16"/>
                <w:szCs w:val="16"/>
              </w:rPr>
            </w:pPr>
            <w:r>
              <w:rPr>
                <w:rFonts w:cs="Arial"/>
                <w:sz w:val="16"/>
                <w:szCs w:val="16"/>
              </w:rPr>
              <w:t>2024-0</w:t>
            </w:r>
            <w:r w:rsidR="008D348D">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29866EAA" w:rsidR="006C64C0" w:rsidRDefault="006C64C0" w:rsidP="006C64C0">
            <w:pPr>
              <w:pStyle w:val="TAC"/>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51FEF305" w:rsidR="006C64C0" w:rsidRDefault="006C64C0" w:rsidP="006C64C0">
            <w:pPr>
              <w:pStyle w:val="TAC"/>
              <w:rPr>
                <w:rFonts w:cs="Arial"/>
                <w:sz w:val="16"/>
                <w:szCs w:val="16"/>
              </w:rPr>
            </w:pPr>
            <w:r w:rsidRPr="006C64C0">
              <w:rPr>
                <w:rFonts w:cs="Arial"/>
                <w:sz w:val="16"/>
                <w:szCs w:val="16"/>
              </w:rPr>
              <w:t>CP-241095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6C64C0" w:rsidRDefault="006C64C0" w:rsidP="006C64C0">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6C64C0" w:rsidRDefault="006C64C0" w:rsidP="006C64C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6C64C0" w:rsidRDefault="006C64C0" w:rsidP="006C64C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6C64C0" w:rsidRDefault="006C64C0" w:rsidP="006C64C0">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6C64C0" w:rsidRPr="00F10824" w:rsidRDefault="006C64C0" w:rsidP="006C64C0">
            <w:pPr>
              <w:pStyle w:val="TAC"/>
              <w:rPr>
                <w:rFonts w:cs="Arial"/>
                <w:sz w:val="16"/>
                <w:szCs w:val="16"/>
                <w:lang w:val="en-US" w:eastAsia="zh-CN"/>
              </w:rPr>
            </w:pPr>
            <w:r>
              <w:rPr>
                <w:rFonts w:cs="Arial"/>
                <w:sz w:val="16"/>
                <w:szCs w:val="16"/>
                <w:lang w:val="en-US" w:eastAsia="zh-CN"/>
              </w:rPr>
              <w:t>18.5.0</w:t>
            </w:r>
          </w:p>
        </w:tc>
      </w:tr>
      <w:tr w:rsidR="006C64C0" w:rsidRPr="005D717B" w14:paraId="380B9246"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C64C0" w:rsidRDefault="006C64C0" w:rsidP="006C64C0">
            <w:pPr>
              <w:pStyle w:val="TAC"/>
              <w:rPr>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70BCB59E" w:rsidR="006C64C0" w:rsidRPr="00680031" w:rsidRDefault="006C64C0" w:rsidP="006C64C0">
            <w:pPr>
              <w:pStyle w:val="TAC"/>
              <w:rPr>
                <w:rFonts w:cs="Arial"/>
                <w:sz w:val="16"/>
                <w:szCs w:val="16"/>
                <w:lang w:val="en-US"/>
              </w:rPr>
            </w:pPr>
            <w:r>
              <w:rPr>
                <w:rFonts w:cs="Arial" w:hint="eastAsia"/>
                <w:sz w:val="16"/>
                <w:szCs w:val="16"/>
                <w:lang w:eastAsia="zh-CN"/>
              </w:rPr>
              <w:t>CT</w:t>
            </w:r>
            <w:r>
              <w:rPr>
                <w:rFonts w:cs="Arial"/>
                <w:sz w:val="16"/>
                <w:szCs w:val="16"/>
                <w:lang w:eastAsia="zh-CN"/>
              </w:rPr>
              <w:t>#</w:t>
            </w:r>
            <w:r>
              <w:rPr>
                <w:rFonts w:cs="Arial"/>
                <w:sz w:val="16"/>
                <w:szCs w:val="16"/>
                <w:lang w:val="en-US"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5CC4CEAA" w:rsidR="006C64C0" w:rsidRDefault="006C64C0" w:rsidP="006C64C0">
            <w:pPr>
              <w:pStyle w:val="TAC"/>
              <w:rPr>
                <w:rFonts w:cs="Arial"/>
                <w:sz w:val="16"/>
                <w:szCs w:val="16"/>
              </w:rPr>
            </w:pPr>
            <w:r w:rsidRPr="006C64C0">
              <w:rPr>
                <w:rFonts w:cs="Arial"/>
                <w:sz w:val="16"/>
                <w:szCs w:val="16"/>
              </w:rPr>
              <w:t>CP-241085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C64C0" w:rsidRDefault="006C64C0" w:rsidP="006C64C0">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C64C0" w:rsidRDefault="006C64C0" w:rsidP="006C64C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C64C0" w:rsidRDefault="006C64C0" w:rsidP="006C64C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C64C0" w:rsidRPr="00F10824" w:rsidRDefault="006C64C0" w:rsidP="006C64C0">
            <w:pPr>
              <w:pStyle w:val="TAL"/>
              <w:rPr>
                <w:rFonts w:cs="Arial"/>
                <w:sz w:val="16"/>
                <w:szCs w:val="16"/>
              </w:rPr>
            </w:pPr>
            <w:r w:rsidRPr="00680031">
              <w:rPr>
                <w:rFonts w:cs="Arial"/>
                <w:sz w:val="16"/>
                <w:szCs w:val="16"/>
              </w:rPr>
              <w:t xml:space="preserve">Update of info and </w:t>
            </w:r>
            <w:proofErr w:type="spellStart"/>
            <w:r w:rsidRPr="00680031">
              <w:rPr>
                <w:rFonts w:cs="Arial"/>
                <w:sz w:val="16"/>
                <w:szCs w:val="16"/>
              </w:rPr>
              <w:t>externalDocs</w:t>
            </w:r>
            <w:proofErr w:type="spellEnd"/>
            <w:r w:rsidRPr="00680031">
              <w:rPr>
                <w:rFonts w:cs="Arial"/>
                <w:sz w:val="16"/>
                <w:szCs w:val="16"/>
              </w:rPr>
              <w:t xml:space="preserve">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C64C0" w:rsidRDefault="006C64C0" w:rsidP="006C64C0">
            <w:pPr>
              <w:pStyle w:val="TAC"/>
              <w:rPr>
                <w:rFonts w:cs="Arial"/>
                <w:sz w:val="16"/>
                <w:szCs w:val="16"/>
                <w:lang w:val="en-US" w:eastAsia="zh-CN"/>
              </w:rPr>
            </w:pPr>
            <w:r>
              <w:rPr>
                <w:rFonts w:cs="Arial"/>
                <w:sz w:val="16"/>
                <w:szCs w:val="16"/>
                <w:lang w:val="en-US" w:eastAsia="zh-CN"/>
              </w:rPr>
              <w:t>18.5.0</w:t>
            </w:r>
          </w:p>
        </w:tc>
      </w:tr>
      <w:tr w:rsidR="00325CF9" w:rsidRPr="005D717B" w14:paraId="331A05A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9326AC1" w14:textId="1C881E0D" w:rsidR="00325CF9" w:rsidRDefault="00325CF9" w:rsidP="00325CF9">
            <w:pPr>
              <w:pStyle w:val="TAC"/>
              <w:rPr>
                <w:rFonts w:cs="Arial"/>
                <w:sz w:val="16"/>
                <w:szCs w:val="16"/>
                <w:lang w:eastAsia="zh-CN"/>
              </w:rPr>
            </w:pPr>
            <w:r>
              <w:rPr>
                <w:rFonts w:cs="Arial" w:hint="eastAsia"/>
                <w:sz w:val="16"/>
                <w:szCs w:val="16"/>
                <w:lang w:eastAsia="zh-CN"/>
              </w:rPr>
              <w:t>2024-0</w:t>
            </w:r>
            <w:r>
              <w:rPr>
                <w:rFonts w:cs="Arial"/>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36294F" w14:textId="0B0B9F62" w:rsidR="00325CF9" w:rsidRDefault="00325CF9" w:rsidP="00325CF9">
            <w:pPr>
              <w:pStyle w:val="TAC"/>
              <w:rPr>
                <w:rFonts w:cs="Arial"/>
                <w:sz w:val="16"/>
                <w:szCs w:val="16"/>
                <w:lang w:eastAsia="zh-CN"/>
              </w:rPr>
            </w:pPr>
            <w:r>
              <w:rPr>
                <w:rFonts w:cs="Arial" w:hint="eastAsia"/>
                <w:sz w:val="16"/>
                <w:szCs w:val="16"/>
                <w:lang w:eastAsia="zh-CN"/>
              </w:rPr>
              <w:t>CT</w:t>
            </w:r>
            <w:r>
              <w:rPr>
                <w:rFonts w:cs="Arial"/>
                <w:sz w:val="16"/>
                <w:szCs w:val="16"/>
                <w:lang w:eastAsia="zh-CN"/>
              </w:rPr>
              <w:t>#</w:t>
            </w:r>
            <w:r>
              <w:rPr>
                <w:rFonts w:cs="Arial"/>
                <w:sz w:val="16"/>
                <w:szCs w:val="16"/>
                <w:lang w:val="en-US" w:eastAsia="zh-CN"/>
              </w:rPr>
              <w: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B8235" w14:textId="77777777" w:rsidR="00325CF9" w:rsidRPr="006C64C0" w:rsidRDefault="00325CF9" w:rsidP="00325CF9">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1F022D" w14:textId="77777777" w:rsidR="00325CF9" w:rsidRDefault="00325CF9" w:rsidP="00325CF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206F" w14:textId="77777777" w:rsidR="00325CF9" w:rsidRDefault="00325CF9" w:rsidP="00325CF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022FC" w14:textId="77777777" w:rsidR="00325CF9" w:rsidRDefault="00325CF9" w:rsidP="00325CF9">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DD51" w14:textId="18111D7D" w:rsidR="00325CF9" w:rsidRPr="00680031" w:rsidRDefault="00325CF9" w:rsidP="00325CF9">
            <w:pPr>
              <w:pStyle w:val="TAL"/>
              <w:rPr>
                <w:rFonts w:cs="Arial"/>
                <w:sz w:val="16"/>
                <w:szCs w:val="16"/>
              </w:rPr>
            </w:pPr>
            <w:r w:rsidRPr="00325CF9">
              <w:rPr>
                <w:rFonts w:cs="Arial"/>
                <w:sz w:val="16"/>
                <w:szCs w:val="16"/>
              </w:rPr>
              <w:t xml:space="preserve">Correction to fix </w:t>
            </w:r>
            <w:proofErr w:type="spellStart"/>
            <w:r w:rsidRPr="00325CF9">
              <w:rPr>
                <w:rFonts w:cs="Arial"/>
                <w:sz w:val="16"/>
                <w:szCs w:val="16"/>
              </w:rPr>
              <w:t>OpenAPI</w:t>
            </w:r>
            <w:proofErr w:type="spellEnd"/>
            <w:r w:rsidRPr="00325CF9">
              <w:rPr>
                <w:rFonts w:cs="Arial"/>
                <w:sz w:val="16"/>
                <w:szCs w:val="16"/>
              </w:rPr>
              <w:t xml:space="preserve"> parsing errors” in the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90FA6" w14:textId="193DB7C2" w:rsidR="00325CF9" w:rsidRDefault="00325CF9" w:rsidP="00325CF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8.5.1</w:t>
            </w:r>
          </w:p>
        </w:tc>
      </w:tr>
      <w:tr w:rsidR="00437566" w:rsidRPr="005D717B" w14:paraId="164F78BB"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51FD0E1" w14:textId="58647002" w:rsidR="00437566" w:rsidRDefault="00437566" w:rsidP="00437566">
            <w:pPr>
              <w:pStyle w:val="TAC"/>
              <w:rPr>
                <w:rFonts w:cs="Arial"/>
                <w:sz w:val="16"/>
                <w:szCs w:val="16"/>
                <w:lang w:eastAsia="zh-CN"/>
              </w:rPr>
            </w:pPr>
            <w:r>
              <w:rPr>
                <w:rFonts w:cs="Arial"/>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9D0E06" w14:textId="593644E8" w:rsidR="00437566" w:rsidRDefault="00437566" w:rsidP="00437566">
            <w:pPr>
              <w:pStyle w:val="TAC"/>
              <w:rPr>
                <w:rFonts w:cs="Arial"/>
                <w:sz w:val="16"/>
                <w:szCs w:val="16"/>
                <w:lang w:eastAsia="zh-CN"/>
              </w:rPr>
            </w:pPr>
            <w:r>
              <w:rPr>
                <w:rFonts w:cs="Arial"/>
                <w:sz w:val="16"/>
                <w:szCs w:val="16"/>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2FBE32" w14:textId="67E5BB4C" w:rsidR="00437566" w:rsidRPr="006C64C0" w:rsidRDefault="00437566" w:rsidP="00437566">
            <w:pPr>
              <w:pStyle w:val="TAC"/>
              <w:rPr>
                <w:rFonts w:cs="Arial"/>
                <w:sz w:val="16"/>
                <w:szCs w:val="16"/>
              </w:rPr>
            </w:pPr>
            <w:r>
              <w:rPr>
                <w:rFonts w:cs="Arial"/>
                <w:sz w:val="16"/>
                <w:szCs w:val="16"/>
              </w:rPr>
              <w:t>CP-242121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A0389D" w14:textId="5148403A" w:rsidR="00437566" w:rsidRDefault="00437566" w:rsidP="00437566">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8CA12" w14:textId="5BD4D4E0" w:rsidR="00437566" w:rsidRDefault="00437566" w:rsidP="00437566">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CED67" w14:textId="0EF7841F" w:rsidR="00437566" w:rsidRDefault="00437566" w:rsidP="004375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C7298" w14:textId="48945E92" w:rsidR="00437566" w:rsidRPr="00325CF9" w:rsidRDefault="00437566" w:rsidP="00437566">
            <w:pPr>
              <w:pStyle w:val="TAL"/>
              <w:rPr>
                <w:rFonts w:cs="Arial"/>
                <w:sz w:val="16"/>
                <w:szCs w:val="16"/>
              </w:rPr>
            </w:pPr>
            <w:r>
              <w:rPr>
                <w:rFonts w:cs="Arial"/>
                <w:sz w:val="16"/>
                <w:szCs w:val="16"/>
              </w:rPr>
              <w:t>Clarify AF disabling encryption for roaming UE for AKMA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4F388" w14:textId="1FE60C2E" w:rsidR="00437566" w:rsidRDefault="00437566" w:rsidP="00437566">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9.0.0</w:t>
            </w:r>
          </w:p>
        </w:tc>
      </w:tr>
      <w:tr w:rsidR="00956249" w:rsidRPr="00956249" w14:paraId="0697733E" w14:textId="77777777" w:rsidTr="00956249">
        <w:tc>
          <w:tcPr>
            <w:tcW w:w="800" w:type="dxa"/>
            <w:tcBorders>
              <w:top w:val="single" w:sz="6" w:space="0" w:color="auto"/>
              <w:left w:val="single" w:sz="6" w:space="0" w:color="auto"/>
              <w:bottom w:val="single" w:sz="6" w:space="0" w:color="auto"/>
              <w:right w:val="single" w:sz="6" w:space="0" w:color="auto"/>
            </w:tcBorders>
            <w:shd w:val="solid" w:color="FFFFFF" w:fill="auto"/>
          </w:tcPr>
          <w:p w14:paraId="3097252B" w14:textId="77777777" w:rsidR="00956249" w:rsidRPr="00956249" w:rsidRDefault="00956249" w:rsidP="00956249">
            <w:pPr>
              <w:pStyle w:val="TAC"/>
              <w:rPr>
                <w:rFonts w:cs="Arial"/>
                <w:sz w:val="16"/>
                <w:szCs w:val="16"/>
              </w:rPr>
            </w:pPr>
            <w:r w:rsidRPr="00956249">
              <w:rPr>
                <w:rFonts w:cs="Arial"/>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79B485" w14:textId="77777777" w:rsidR="00956249" w:rsidRPr="00956249" w:rsidRDefault="00956249" w:rsidP="00956249">
            <w:pPr>
              <w:pStyle w:val="TAC"/>
              <w:rPr>
                <w:rFonts w:cs="Arial"/>
                <w:sz w:val="16"/>
                <w:szCs w:val="16"/>
              </w:rPr>
            </w:pPr>
            <w:r w:rsidRPr="00956249">
              <w:rPr>
                <w:rFonts w:cs="Arial"/>
                <w:sz w:val="16"/>
                <w:szCs w:val="16"/>
              </w:rPr>
              <w:t>CT#106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0F1A40" w14:textId="7EBAB0F6" w:rsidR="00956249" w:rsidRPr="00956249" w:rsidRDefault="00CF202F" w:rsidP="00115F71">
            <w:pPr>
              <w:pStyle w:val="TAC"/>
              <w:rPr>
                <w:rFonts w:cs="Arial"/>
                <w:sz w:val="16"/>
                <w:szCs w:val="16"/>
              </w:rPr>
            </w:pPr>
            <w:r>
              <w:rPr>
                <w:rFonts w:cs="Arial"/>
                <w:sz w:val="16"/>
                <w:szCs w:val="16"/>
              </w:rPr>
              <w:t>CP-243103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6ECB1D" w14:textId="77777777" w:rsidR="00956249" w:rsidRPr="00956249" w:rsidRDefault="00956249" w:rsidP="00956249">
            <w:pPr>
              <w:pStyle w:val="TAL"/>
              <w:rPr>
                <w:rFonts w:cs="Arial"/>
                <w:sz w:val="16"/>
                <w:szCs w:val="16"/>
              </w:rPr>
            </w:pPr>
            <w:r w:rsidRPr="00956249">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2E469" w14:textId="77777777" w:rsidR="00956249" w:rsidRPr="00956249" w:rsidRDefault="00956249" w:rsidP="00956249">
            <w:pPr>
              <w:pStyle w:val="TAR"/>
              <w:rPr>
                <w:rFonts w:cs="Arial"/>
                <w:sz w:val="16"/>
                <w:szCs w:val="16"/>
              </w:rPr>
            </w:pPr>
            <w:r w:rsidRPr="0095624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177EC" w14:textId="77777777" w:rsidR="00956249" w:rsidRPr="00956249" w:rsidRDefault="00956249" w:rsidP="00956249">
            <w:pPr>
              <w:pStyle w:val="TAC"/>
              <w:rPr>
                <w:rFonts w:cs="Arial"/>
                <w:sz w:val="16"/>
                <w:szCs w:val="16"/>
              </w:rPr>
            </w:pPr>
            <w:r w:rsidRPr="0095624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2622B" w14:textId="77777777" w:rsidR="00956249" w:rsidRPr="00956249" w:rsidRDefault="00956249" w:rsidP="00956249">
            <w:pPr>
              <w:pStyle w:val="TAL"/>
              <w:rPr>
                <w:rFonts w:cs="Arial"/>
                <w:sz w:val="16"/>
                <w:szCs w:val="16"/>
              </w:rPr>
            </w:pPr>
            <w:r w:rsidRPr="00956249">
              <w:rPr>
                <w:rFonts w:cs="Arial"/>
                <w:sz w:val="16"/>
                <w:szCs w:val="16"/>
              </w:rPr>
              <w:t>Correcting the name of the data type conveying the AKMA service disablement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CBF65" w14:textId="76F2EE83" w:rsidR="00956249" w:rsidRPr="00956249" w:rsidRDefault="00956249" w:rsidP="009562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2278FA" w:rsidRPr="002278FA" w14:paraId="5761D250" w14:textId="77777777" w:rsidTr="002278FA">
        <w:tc>
          <w:tcPr>
            <w:tcW w:w="800" w:type="dxa"/>
            <w:tcBorders>
              <w:top w:val="single" w:sz="6" w:space="0" w:color="auto"/>
              <w:left w:val="single" w:sz="6" w:space="0" w:color="auto"/>
              <w:bottom w:val="single" w:sz="6" w:space="0" w:color="auto"/>
              <w:right w:val="single" w:sz="6" w:space="0" w:color="auto"/>
            </w:tcBorders>
            <w:shd w:val="solid" w:color="FFFFFF" w:fill="auto"/>
          </w:tcPr>
          <w:p w14:paraId="5F2D9828" w14:textId="77777777" w:rsidR="002278FA" w:rsidRPr="002278FA" w:rsidRDefault="002278FA" w:rsidP="002278FA">
            <w:pPr>
              <w:pStyle w:val="TAC"/>
              <w:rPr>
                <w:rFonts w:cs="Arial"/>
                <w:sz w:val="16"/>
                <w:szCs w:val="16"/>
              </w:rPr>
            </w:pPr>
            <w:r w:rsidRPr="002278FA">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330E45" w14:textId="77777777" w:rsidR="002278FA" w:rsidRPr="002278FA" w:rsidRDefault="002278FA" w:rsidP="002278FA">
            <w:pPr>
              <w:pStyle w:val="TAC"/>
              <w:rPr>
                <w:rFonts w:cs="Arial"/>
                <w:sz w:val="16"/>
                <w:szCs w:val="16"/>
              </w:rPr>
            </w:pPr>
            <w:r w:rsidRPr="002278FA">
              <w:rPr>
                <w:rFonts w:cs="Arial"/>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761CF" w14:textId="6BD0A4A2" w:rsidR="002278FA" w:rsidRPr="002278FA" w:rsidRDefault="008A60C9" w:rsidP="002278FA">
            <w:pPr>
              <w:pStyle w:val="TAC"/>
              <w:rPr>
                <w:rFonts w:cs="Arial"/>
                <w:sz w:val="16"/>
                <w:szCs w:val="16"/>
              </w:rPr>
            </w:pPr>
            <w:r w:rsidRPr="008A60C9">
              <w:rPr>
                <w:rFonts w:cs="Arial"/>
                <w:sz w:val="16"/>
                <w:szCs w:val="16"/>
              </w:rPr>
              <w:t>CP-250080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2FF5AC" w14:textId="77777777" w:rsidR="002278FA" w:rsidRPr="002278FA" w:rsidRDefault="002278FA" w:rsidP="002278FA">
            <w:pPr>
              <w:pStyle w:val="TAL"/>
              <w:rPr>
                <w:rFonts w:cs="Arial"/>
                <w:sz w:val="16"/>
                <w:szCs w:val="16"/>
              </w:rPr>
            </w:pPr>
            <w:r w:rsidRPr="002278FA">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0BF86" w14:textId="77777777" w:rsidR="002278FA" w:rsidRPr="002278FA" w:rsidRDefault="002278FA" w:rsidP="002278FA">
            <w:pPr>
              <w:pStyle w:val="TAR"/>
              <w:rPr>
                <w:rFonts w:cs="Arial"/>
                <w:sz w:val="16"/>
                <w:szCs w:val="16"/>
              </w:rPr>
            </w:pPr>
            <w:r w:rsidRPr="002278F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02ADA" w14:textId="77777777" w:rsidR="002278FA" w:rsidRPr="002278FA" w:rsidRDefault="002278FA" w:rsidP="002278FA">
            <w:pPr>
              <w:pStyle w:val="TAC"/>
              <w:rPr>
                <w:rFonts w:cs="Arial"/>
                <w:sz w:val="16"/>
                <w:szCs w:val="16"/>
              </w:rPr>
            </w:pPr>
            <w:r w:rsidRPr="002278F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8EFB8" w14:textId="77777777" w:rsidR="002278FA" w:rsidRPr="002278FA" w:rsidRDefault="002278FA" w:rsidP="002278FA">
            <w:pPr>
              <w:pStyle w:val="TAL"/>
              <w:rPr>
                <w:rFonts w:cs="Arial"/>
                <w:sz w:val="16"/>
                <w:szCs w:val="16"/>
              </w:rPr>
            </w:pPr>
            <w:r w:rsidRPr="002278FA">
              <w:rPr>
                <w:rFonts w:cs="Arial"/>
                <w:sz w:val="16"/>
                <w:szCs w:val="16"/>
              </w:rPr>
              <w:t xml:space="preserve">Corrections to </w:t>
            </w:r>
            <w:proofErr w:type="spellStart"/>
            <w:r w:rsidRPr="002278FA">
              <w:rPr>
                <w:rFonts w:cs="Arial"/>
                <w:sz w:val="16"/>
                <w:szCs w:val="16"/>
              </w:rPr>
              <w:t>Naanf_AKMA</w:t>
            </w:r>
            <w:proofErr w:type="spellEnd"/>
            <w:r w:rsidRPr="002278FA">
              <w:rPr>
                <w:rFonts w:cs="Arial"/>
                <w:sz w:val="16"/>
                <w:szCs w:val="16"/>
              </w:rPr>
              <w:t xml:space="preserve"> service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14FDF" w14:textId="6C4EDE25" w:rsidR="002278FA" w:rsidRPr="002278FA" w:rsidRDefault="002278FA" w:rsidP="002278F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0C5E98" w:rsidRPr="005D717B" w14:paraId="473AC6B0" w14:textId="77777777" w:rsidTr="002855AB">
        <w:tc>
          <w:tcPr>
            <w:tcW w:w="800" w:type="dxa"/>
            <w:tcBorders>
              <w:top w:val="single" w:sz="6" w:space="0" w:color="auto"/>
              <w:left w:val="single" w:sz="6" w:space="0" w:color="auto"/>
              <w:bottom w:val="single" w:sz="6" w:space="0" w:color="auto"/>
              <w:right w:val="single" w:sz="6" w:space="0" w:color="auto"/>
            </w:tcBorders>
            <w:shd w:val="solid" w:color="FFFFFF" w:fill="auto"/>
          </w:tcPr>
          <w:p w14:paraId="68DD349C" w14:textId="7E00381F" w:rsidR="000C5E98" w:rsidRPr="002855AB"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383A8A" w14:textId="6D3C1EFA" w:rsidR="000C5E98" w:rsidRPr="002855AB"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2A68E5" w14:textId="00473973" w:rsidR="000C5E98" w:rsidRPr="0046611E" w:rsidRDefault="000C5E98" w:rsidP="000C5E98">
            <w:pPr>
              <w:spacing w:after="0"/>
              <w:jc w:val="center"/>
              <w:rPr>
                <w:rFonts w:ascii="Arial" w:hAnsi="Arial" w:cs="Arial"/>
                <w:sz w:val="16"/>
                <w:szCs w:val="16"/>
                <w:lang w:eastAsia="zh-CN"/>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06EBD6" w14:textId="262D996D" w:rsidR="000C5E98" w:rsidRPr="002855AB" w:rsidRDefault="000C5E98" w:rsidP="000C5E98">
            <w:pPr>
              <w:pStyle w:val="TAL"/>
              <w:rPr>
                <w:rFonts w:cs="Arial"/>
                <w:sz w:val="16"/>
                <w:szCs w:val="16"/>
              </w:rPr>
            </w:pPr>
            <w:r>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257FE" w14:textId="77777777" w:rsidR="000C5E98" w:rsidRPr="002855AB" w:rsidRDefault="000C5E98" w:rsidP="000C5E9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690CD" w14:textId="77777777" w:rsidR="000C5E98" w:rsidRPr="002855AB" w:rsidRDefault="000C5E98" w:rsidP="000C5E98">
            <w:pPr>
              <w:pStyle w:val="TAC"/>
              <w:rPr>
                <w:rFonts w:cs="Arial"/>
                <w:sz w:val="16"/>
                <w:szCs w:val="16"/>
              </w:rPr>
            </w:pPr>
            <w:r w:rsidRPr="002855A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DE71B" w14:textId="77777777" w:rsidR="000C5E98" w:rsidRPr="005D717B" w:rsidRDefault="000C5E98" w:rsidP="000C5E98">
            <w:pPr>
              <w:pStyle w:val="TAL"/>
              <w:rPr>
                <w:rFonts w:cs="Arial"/>
                <w:sz w:val="16"/>
                <w:szCs w:val="16"/>
              </w:rPr>
            </w:pPr>
            <w:r w:rsidRPr="005D717B">
              <w:rPr>
                <w:rFonts w:cs="Arial"/>
                <w:sz w:val="16"/>
                <w:szCs w:val="16"/>
              </w:rPr>
              <w:t xml:space="preserve">Update of info and </w:t>
            </w:r>
            <w:proofErr w:type="spellStart"/>
            <w:r w:rsidRPr="005D717B">
              <w:rPr>
                <w:rFonts w:cs="Arial"/>
                <w:sz w:val="16"/>
                <w:szCs w:val="16"/>
              </w:rPr>
              <w:t>externalDocs</w:t>
            </w:r>
            <w:proofErr w:type="spellEnd"/>
            <w:r w:rsidRPr="005D717B">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7E076" w14:textId="6A940429" w:rsidR="000C5E98" w:rsidRPr="002855AB" w:rsidRDefault="000C5E98" w:rsidP="000C5E98">
            <w:pPr>
              <w:pStyle w:val="TAC"/>
              <w:rPr>
                <w:rFonts w:cs="Arial"/>
                <w:sz w:val="16"/>
                <w:szCs w:val="16"/>
                <w:lang w:val="en-US" w:eastAsia="zh-CN"/>
              </w:rPr>
            </w:pPr>
            <w:r w:rsidRPr="002855AB">
              <w:rPr>
                <w:rFonts w:cs="Arial" w:hint="eastAsia"/>
                <w:sz w:val="16"/>
                <w:szCs w:val="16"/>
                <w:lang w:val="en-US" w:eastAsia="zh-CN"/>
              </w:rPr>
              <w:t>1</w:t>
            </w:r>
            <w:r>
              <w:rPr>
                <w:rFonts w:cs="Arial"/>
                <w:sz w:val="16"/>
                <w:szCs w:val="16"/>
                <w:lang w:val="en-US" w:eastAsia="zh-CN"/>
              </w:rPr>
              <w:t>9</w:t>
            </w:r>
            <w:r w:rsidRPr="002855AB">
              <w:rPr>
                <w:rFonts w:cs="Arial"/>
                <w:sz w:val="16"/>
                <w:szCs w:val="16"/>
                <w:lang w:val="en-US" w:eastAsia="zh-CN"/>
              </w:rPr>
              <w:t>.3.0</w:t>
            </w:r>
          </w:p>
        </w:tc>
      </w:tr>
      <w:tr w:rsidR="000C5E98" w:rsidRPr="000B056F" w14:paraId="00297452"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7C082C10" w14:textId="38745A2E"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8F5965" w14:textId="3BB9AC26"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6573FF" w14:textId="7FC0A5AB" w:rsidR="000C5E98" w:rsidRPr="000B056F" w:rsidRDefault="000C5E98" w:rsidP="000C5E98">
            <w:pPr>
              <w:spacing w:after="0"/>
              <w:jc w:val="center"/>
              <w:rPr>
                <w:rFonts w:ascii="Arial" w:hAnsi="Arial" w:cs="Arial"/>
                <w:sz w:val="16"/>
                <w:szCs w:val="16"/>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1FE497" w14:textId="77777777" w:rsidR="000C5E98" w:rsidRPr="000B056F" w:rsidRDefault="000C5E98" w:rsidP="000C5E98">
            <w:pPr>
              <w:pStyle w:val="TAL"/>
              <w:rPr>
                <w:rFonts w:cs="Arial"/>
                <w:sz w:val="16"/>
                <w:szCs w:val="16"/>
              </w:rPr>
            </w:pPr>
            <w:r w:rsidRPr="000B056F">
              <w:rPr>
                <w:rFonts w:cs="Arial"/>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3E83" w14:textId="77777777" w:rsidR="000C5E98" w:rsidRPr="000B056F" w:rsidRDefault="000C5E98" w:rsidP="000C5E98">
            <w:pPr>
              <w:pStyle w:val="TAR"/>
              <w:rPr>
                <w:rFonts w:cs="Arial"/>
                <w:sz w:val="16"/>
                <w:szCs w:val="16"/>
              </w:rPr>
            </w:pPr>
            <w:r w:rsidRPr="000B056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7F045" w14:textId="77777777" w:rsidR="000C5E98" w:rsidRPr="000B056F" w:rsidRDefault="000C5E98" w:rsidP="000C5E98">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96841" w14:textId="77777777" w:rsidR="000C5E98" w:rsidRPr="000B056F" w:rsidRDefault="000C5E98" w:rsidP="000C5E98">
            <w:pPr>
              <w:pStyle w:val="TAL"/>
              <w:rPr>
                <w:rFonts w:cs="Arial"/>
                <w:sz w:val="16"/>
                <w:szCs w:val="16"/>
              </w:rPr>
            </w:pPr>
            <w:r w:rsidRPr="000B056F">
              <w:rPr>
                <w:rFonts w:cs="Arial"/>
                <w:sz w:val="16"/>
                <w:szCs w:val="16"/>
              </w:rPr>
              <w:t>TS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12947" w14:textId="372EA5CC"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5C4D7455"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51601414" w14:textId="56785462"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EF1623" w14:textId="74707180"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120E6" w14:textId="78F835DD" w:rsidR="000C5E98" w:rsidRPr="000B056F" w:rsidRDefault="000C5E98" w:rsidP="000C5E98">
            <w:pPr>
              <w:spacing w:after="0"/>
              <w:jc w:val="center"/>
              <w:rPr>
                <w:rFonts w:ascii="Arial" w:hAnsi="Arial" w:cs="Arial"/>
                <w:sz w:val="16"/>
                <w:szCs w:val="16"/>
              </w:rPr>
            </w:pPr>
            <w:r>
              <w:rPr>
                <w:rFonts w:ascii="Arial" w:hAnsi="Arial" w:cs="Arial"/>
                <w:sz w:val="16"/>
                <w:szCs w:val="16"/>
              </w:rPr>
              <w:t>CP-252095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C7C57C" w14:textId="77777777" w:rsidR="000C5E98" w:rsidRPr="000B056F" w:rsidRDefault="000C5E98" w:rsidP="000C5E98">
            <w:pPr>
              <w:pStyle w:val="TAL"/>
              <w:rPr>
                <w:rFonts w:cs="Arial"/>
                <w:sz w:val="16"/>
                <w:szCs w:val="16"/>
              </w:rPr>
            </w:pPr>
            <w:r w:rsidRPr="000B056F">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00D27" w14:textId="77777777" w:rsidR="000C5E98" w:rsidRPr="000B056F" w:rsidRDefault="000C5E98" w:rsidP="000C5E98">
            <w:pPr>
              <w:pStyle w:val="TAR"/>
              <w:rPr>
                <w:rFonts w:cs="Arial"/>
                <w:sz w:val="16"/>
                <w:szCs w:val="16"/>
              </w:rPr>
            </w:pPr>
            <w:r w:rsidRPr="000B056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423F" w14:textId="77777777" w:rsidR="000C5E98" w:rsidRPr="000B056F" w:rsidRDefault="000C5E98" w:rsidP="000C5E98">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B43C1" w14:textId="77777777" w:rsidR="000C5E98" w:rsidRPr="000B056F" w:rsidRDefault="000C5E98" w:rsidP="000C5E98">
            <w:pPr>
              <w:pStyle w:val="TAL"/>
              <w:rPr>
                <w:rFonts w:cs="Arial"/>
                <w:sz w:val="16"/>
                <w:szCs w:val="16"/>
              </w:rPr>
            </w:pPr>
            <w:r w:rsidRPr="000B056F">
              <w:rPr>
                <w:rFonts w:cs="Arial"/>
                <w:sz w:val="16"/>
                <w:szCs w:val="16"/>
              </w:rPr>
              <w:t>Correction on data type and custom operation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306EC" w14:textId="495832D0"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5B53D204"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2274D099" w14:textId="18D2AAAC"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350C0" w14:textId="0D410D8C"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EDC76B" w14:textId="16241372" w:rsidR="000C5E98" w:rsidRPr="000B056F" w:rsidRDefault="000C5E98" w:rsidP="000C5E98">
            <w:pPr>
              <w:spacing w:after="0"/>
              <w:jc w:val="center"/>
              <w:rPr>
                <w:rFonts w:ascii="Arial" w:hAnsi="Arial" w:cs="Arial"/>
                <w:sz w:val="16"/>
                <w:szCs w:val="16"/>
              </w:rPr>
            </w:pPr>
            <w:r>
              <w:rPr>
                <w:rFonts w:ascii="Arial" w:hAnsi="Arial" w:cs="Arial"/>
                <w:sz w:val="16"/>
                <w:szCs w:val="16"/>
              </w:rPr>
              <w:t>CP-252098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D081C79" w14:textId="77777777" w:rsidR="000C5E98" w:rsidRPr="000B056F" w:rsidRDefault="000C5E98" w:rsidP="000C5E98">
            <w:pPr>
              <w:pStyle w:val="TAL"/>
              <w:rPr>
                <w:rFonts w:cs="Arial"/>
                <w:sz w:val="16"/>
                <w:szCs w:val="16"/>
              </w:rPr>
            </w:pPr>
            <w:r w:rsidRPr="000B056F">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94E89" w14:textId="77777777" w:rsidR="000C5E98" w:rsidRPr="000B056F" w:rsidRDefault="000C5E98" w:rsidP="000C5E98">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6ABEC" w14:textId="77777777" w:rsidR="000C5E98" w:rsidRPr="000B056F" w:rsidRDefault="000C5E98" w:rsidP="000C5E98">
            <w:pPr>
              <w:pStyle w:val="TAC"/>
              <w:rPr>
                <w:rFonts w:cs="Arial"/>
                <w:sz w:val="16"/>
                <w:szCs w:val="16"/>
              </w:rPr>
            </w:pPr>
            <w:r w:rsidRPr="000B05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E4184" w14:textId="77777777" w:rsidR="000C5E98" w:rsidRPr="000B056F" w:rsidRDefault="000C5E98" w:rsidP="000C5E98">
            <w:pPr>
              <w:pStyle w:val="TAL"/>
              <w:rPr>
                <w:rFonts w:cs="Arial"/>
                <w:sz w:val="16"/>
                <w:szCs w:val="16"/>
              </w:rPr>
            </w:pPr>
            <w:r w:rsidRPr="000B056F">
              <w:rPr>
                <w:rFonts w:cs="Arial"/>
                <w:sz w:val="16"/>
                <w:szCs w:val="16"/>
              </w:rPr>
              <w:t xml:space="preserve">Incorrect consumer of </w:t>
            </w:r>
            <w:proofErr w:type="spellStart"/>
            <w:r w:rsidRPr="000B056F">
              <w:rPr>
                <w:rFonts w:cs="Arial"/>
                <w:sz w:val="16"/>
                <w:szCs w:val="16"/>
              </w:rPr>
              <w:t>ContextRemove</w:t>
            </w:r>
            <w:proofErr w:type="spellEnd"/>
            <w:r w:rsidRPr="000B056F">
              <w:rPr>
                <w:rFonts w:cs="Arial"/>
                <w:sz w:val="16"/>
                <w:szCs w:val="16"/>
              </w:rPr>
              <w:t xml:space="preserv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45B6B" w14:textId="04129351"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0027D985"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39ACBB7F" w14:textId="133E21AA"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A1BB06" w14:textId="3E9E5C40"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909E64" w14:textId="005C203A" w:rsidR="000C5E98" w:rsidRPr="000B056F" w:rsidRDefault="000C5E98" w:rsidP="000C5E98">
            <w:pPr>
              <w:spacing w:after="0"/>
              <w:jc w:val="center"/>
              <w:rPr>
                <w:rFonts w:ascii="Arial" w:hAnsi="Arial" w:cs="Arial"/>
                <w:sz w:val="16"/>
                <w:szCs w:val="16"/>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190133" w14:textId="77777777" w:rsidR="000C5E98" w:rsidRPr="000B056F" w:rsidRDefault="000C5E98" w:rsidP="000C5E98">
            <w:pPr>
              <w:pStyle w:val="TAL"/>
              <w:rPr>
                <w:rFonts w:cs="Arial"/>
                <w:sz w:val="16"/>
                <w:szCs w:val="16"/>
              </w:rPr>
            </w:pPr>
            <w:r w:rsidRPr="000B056F">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FD512" w14:textId="77777777" w:rsidR="000C5E98" w:rsidRPr="000B056F" w:rsidRDefault="000C5E98" w:rsidP="000C5E98">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E0D30" w14:textId="77777777" w:rsidR="000C5E98" w:rsidRPr="000B056F" w:rsidRDefault="000C5E98" w:rsidP="000C5E98">
            <w:pPr>
              <w:pStyle w:val="TAC"/>
              <w:rPr>
                <w:rFonts w:cs="Arial"/>
                <w:sz w:val="16"/>
                <w:szCs w:val="16"/>
              </w:rPr>
            </w:pPr>
            <w:r w:rsidRPr="000B05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3CAD0D" w14:textId="77777777" w:rsidR="000C5E98" w:rsidRPr="000B056F" w:rsidRDefault="000C5E98" w:rsidP="000C5E98">
            <w:pPr>
              <w:pStyle w:val="TAL"/>
              <w:rPr>
                <w:rFonts w:cs="Arial"/>
                <w:sz w:val="16"/>
                <w:szCs w:val="16"/>
              </w:rPr>
            </w:pPr>
            <w:r w:rsidRPr="000B056F">
              <w:rPr>
                <w:rFonts w:cs="Arial"/>
                <w:sz w:val="16"/>
                <w:szCs w:val="16"/>
              </w:rPr>
              <w:t>Misalignment name of security scope for OAuth2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7918F" w14:textId="3B0F81D4"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17848C9B"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13D06A22" w14:textId="4CBC8920"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845147" w14:textId="36BC4E35"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2ED81C" w14:textId="35B44F7C" w:rsidR="000C5E98" w:rsidRPr="000B056F" w:rsidRDefault="000C5E98" w:rsidP="000C5E98">
            <w:pPr>
              <w:spacing w:after="0"/>
              <w:jc w:val="center"/>
              <w:rPr>
                <w:rFonts w:ascii="Arial" w:hAnsi="Arial" w:cs="Arial"/>
                <w:sz w:val="16"/>
                <w:szCs w:val="16"/>
              </w:rPr>
            </w:pPr>
            <w:r>
              <w:rPr>
                <w:rFonts w:ascii="Arial" w:hAnsi="Arial" w:cs="Arial"/>
                <w:sz w:val="16"/>
                <w:szCs w:val="16"/>
              </w:rPr>
              <w:t>CP-252113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256284" w14:textId="77777777" w:rsidR="000C5E98" w:rsidRPr="000B056F" w:rsidRDefault="000C5E98" w:rsidP="000C5E98">
            <w:pPr>
              <w:pStyle w:val="TAL"/>
              <w:rPr>
                <w:rFonts w:cs="Arial"/>
                <w:sz w:val="16"/>
                <w:szCs w:val="16"/>
              </w:rPr>
            </w:pPr>
            <w:r w:rsidRPr="000B056F">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15292" w14:textId="77777777" w:rsidR="000C5E98" w:rsidRPr="000B056F" w:rsidRDefault="000C5E98" w:rsidP="000C5E98">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9851A" w14:textId="77777777" w:rsidR="000C5E98" w:rsidRPr="000B056F" w:rsidRDefault="000C5E98" w:rsidP="000C5E98">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441D07" w14:textId="77777777" w:rsidR="000C5E98" w:rsidRPr="000B056F" w:rsidRDefault="000C5E98" w:rsidP="000C5E98">
            <w:pPr>
              <w:pStyle w:val="TAL"/>
              <w:rPr>
                <w:rFonts w:cs="Arial"/>
                <w:sz w:val="16"/>
                <w:szCs w:val="16"/>
              </w:rPr>
            </w:pPr>
            <w:r w:rsidRPr="000B056F">
              <w:rPr>
                <w:rFonts w:cs="Arial"/>
                <w:sz w:val="16"/>
                <w:szCs w:val="16"/>
              </w:rPr>
              <w:t>Corrections to Supported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A3C34" w14:textId="2AB90CCD"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6A4A3314"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23BA9BB4" w14:textId="55BC8236"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F40049" w14:textId="0900333B"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BBDDB0" w14:textId="6892E636" w:rsidR="000C5E98" w:rsidRPr="000B056F" w:rsidRDefault="000C5E98" w:rsidP="000C5E98">
            <w:pPr>
              <w:spacing w:after="0"/>
              <w:jc w:val="center"/>
              <w:rPr>
                <w:rFonts w:ascii="Arial" w:hAnsi="Arial" w:cs="Arial"/>
                <w:sz w:val="16"/>
                <w:szCs w:val="16"/>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349BBA" w14:textId="2E4F34F1" w:rsidR="000C5E98" w:rsidRPr="000B056F" w:rsidRDefault="000C5E98" w:rsidP="000C5E98">
            <w:pPr>
              <w:pStyle w:val="TAL"/>
              <w:rPr>
                <w:rFonts w:cs="Arial"/>
                <w:sz w:val="16"/>
                <w:szCs w:val="16"/>
              </w:rPr>
            </w:pPr>
            <w:r>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712E7" w14:textId="67BDCE46" w:rsidR="000C5E98" w:rsidRPr="000B056F" w:rsidRDefault="000C5E98" w:rsidP="000C5E9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CE3B7" w14:textId="34EB2FF3" w:rsidR="000C5E98" w:rsidRPr="000B056F" w:rsidRDefault="000C5E98" w:rsidP="000C5E98">
            <w:pPr>
              <w:pStyle w:val="TAC"/>
              <w:rPr>
                <w:rFonts w:cs="Arial"/>
                <w:sz w:val="16"/>
                <w:szCs w:val="16"/>
              </w:rPr>
            </w:pPr>
            <w:r w:rsidRPr="002855A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A89502" w14:textId="094D83E3" w:rsidR="000C5E98" w:rsidRPr="000B056F" w:rsidRDefault="000C5E98" w:rsidP="000C5E98">
            <w:pPr>
              <w:pStyle w:val="TAL"/>
              <w:rPr>
                <w:rFonts w:cs="Arial"/>
                <w:sz w:val="16"/>
                <w:szCs w:val="16"/>
              </w:rPr>
            </w:pPr>
            <w:r w:rsidRPr="005D717B">
              <w:rPr>
                <w:rFonts w:cs="Arial"/>
                <w:sz w:val="16"/>
                <w:szCs w:val="16"/>
              </w:rPr>
              <w:t xml:space="preserve">Update of info and </w:t>
            </w:r>
            <w:proofErr w:type="spellStart"/>
            <w:r w:rsidRPr="005D717B">
              <w:rPr>
                <w:rFonts w:cs="Arial"/>
                <w:sz w:val="16"/>
                <w:szCs w:val="16"/>
              </w:rPr>
              <w:t>externalDocs</w:t>
            </w:r>
            <w:proofErr w:type="spellEnd"/>
            <w:r w:rsidRPr="005D717B">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94A0A" w14:textId="3D494A24"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bl>
    <w:p w14:paraId="550B5F5C" w14:textId="77777777" w:rsidR="00CA23E7" w:rsidRDefault="00CA23E7"/>
    <w:sectPr w:rsidR="00CA23E7">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B13E0" w14:textId="77777777" w:rsidR="00EE5C67" w:rsidRDefault="00EE5C67">
      <w:r>
        <w:separator/>
      </w:r>
    </w:p>
  </w:endnote>
  <w:endnote w:type="continuationSeparator" w:id="0">
    <w:p w14:paraId="5F5C8EEF" w14:textId="77777777" w:rsidR="00EE5C67" w:rsidRDefault="00EE5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altName w:val="Calibri"/>
    <w:charset w:val="00"/>
    <w:family w:val="swiss"/>
    <w:pitch w:val="variable"/>
    <w:sig w:usb0="20000287" w:usb1="00000003"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0577E" w14:textId="77777777" w:rsidR="00EE5C67" w:rsidRDefault="00EE5C67">
      <w:r>
        <w:separator/>
      </w:r>
    </w:p>
  </w:footnote>
  <w:footnote w:type="continuationSeparator" w:id="0">
    <w:p w14:paraId="44E0B18D" w14:textId="77777777" w:rsidR="00EE5C67" w:rsidRDefault="00EE5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5587F279"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5E98">
      <w:rPr>
        <w:rFonts w:ascii="Arial" w:hAnsi="Arial" w:cs="Arial"/>
        <w:b/>
        <w:noProof/>
        <w:sz w:val="18"/>
        <w:szCs w:val="18"/>
      </w:rPr>
      <w:t>3GPP TS 29.535 V19.4.0 (2025-09)</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23E73FD5"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5E98">
      <w:rPr>
        <w:rFonts w:ascii="Arial" w:hAnsi="Arial" w:cs="Arial"/>
        <w:b/>
        <w:noProof/>
        <w:sz w:val="18"/>
        <w:szCs w:val="18"/>
      </w:rPr>
      <w:t>Release 19</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4FB232B9"/>
    <w:multiLevelType w:val="hybridMultilevel"/>
    <w:tmpl w:val="9EFEE994"/>
    <w:lvl w:ilvl="0" w:tplc="977AC448">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2"/>
  </w:num>
  <w:num w:numId="5">
    <w:abstractNumId w:val="11"/>
  </w:num>
  <w:num w:numId="6">
    <w:abstractNumId w:val="13"/>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42096"/>
    <w:rsid w:val="0005568A"/>
    <w:rsid w:val="000768E5"/>
    <w:rsid w:val="000901BE"/>
    <w:rsid w:val="000A6A3E"/>
    <w:rsid w:val="000B056F"/>
    <w:rsid w:val="000C5E98"/>
    <w:rsid w:val="000E2C8B"/>
    <w:rsid w:val="000E5642"/>
    <w:rsid w:val="000F6AB4"/>
    <w:rsid w:val="001032D7"/>
    <w:rsid w:val="001119AD"/>
    <w:rsid w:val="00115F71"/>
    <w:rsid w:val="00135567"/>
    <w:rsid w:val="001548C5"/>
    <w:rsid w:val="00157AF0"/>
    <w:rsid w:val="00161ED6"/>
    <w:rsid w:val="00166815"/>
    <w:rsid w:val="0017469A"/>
    <w:rsid w:val="00177F2C"/>
    <w:rsid w:val="001831A9"/>
    <w:rsid w:val="001936AB"/>
    <w:rsid w:val="00196374"/>
    <w:rsid w:val="001A324F"/>
    <w:rsid w:val="001A5684"/>
    <w:rsid w:val="001C1AE5"/>
    <w:rsid w:val="001E60C9"/>
    <w:rsid w:val="002213C3"/>
    <w:rsid w:val="002278FA"/>
    <w:rsid w:val="00231C1E"/>
    <w:rsid w:val="00246E82"/>
    <w:rsid w:val="00262FED"/>
    <w:rsid w:val="00270585"/>
    <w:rsid w:val="002855AB"/>
    <w:rsid w:val="002A0614"/>
    <w:rsid w:val="002B1D58"/>
    <w:rsid w:val="002E5F49"/>
    <w:rsid w:val="002E6C8A"/>
    <w:rsid w:val="002F4145"/>
    <w:rsid w:val="002F4C6A"/>
    <w:rsid w:val="002F69C8"/>
    <w:rsid w:val="003001FC"/>
    <w:rsid w:val="003041BB"/>
    <w:rsid w:val="00325CF9"/>
    <w:rsid w:val="003407B5"/>
    <w:rsid w:val="003466B7"/>
    <w:rsid w:val="00346F51"/>
    <w:rsid w:val="0039335D"/>
    <w:rsid w:val="00394BB0"/>
    <w:rsid w:val="003C3D17"/>
    <w:rsid w:val="003D3D92"/>
    <w:rsid w:val="00402BAE"/>
    <w:rsid w:val="004325A5"/>
    <w:rsid w:val="00435138"/>
    <w:rsid w:val="00436F0B"/>
    <w:rsid w:val="00437566"/>
    <w:rsid w:val="004465FA"/>
    <w:rsid w:val="00464DC3"/>
    <w:rsid w:val="0046611E"/>
    <w:rsid w:val="00490217"/>
    <w:rsid w:val="004A2273"/>
    <w:rsid w:val="004B5F01"/>
    <w:rsid w:val="004D1F1F"/>
    <w:rsid w:val="004D4C21"/>
    <w:rsid w:val="004E371E"/>
    <w:rsid w:val="004E7E44"/>
    <w:rsid w:val="004F138B"/>
    <w:rsid w:val="004F5022"/>
    <w:rsid w:val="005073E6"/>
    <w:rsid w:val="00517EFA"/>
    <w:rsid w:val="0053497E"/>
    <w:rsid w:val="005536ED"/>
    <w:rsid w:val="00557968"/>
    <w:rsid w:val="00565BEC"/>
    <w:rsid w:val="005C6A40"/>
    <w:rsid w:val="005D3C29"/>
    <w:rsid w:val="005D63F2"/>
    <w:rsid w:val="005D717B"/>
    <w:rsid w:val="005E0D47"/>
    <w:rsid w:val="005E1368"/>
    <w:rsid w:val="005E6998"/>
    <w:rsid w:val="005F10C9"/>
    <w:rsid w:val="005F395D"/>
    <w:rsid w:val="00607FD1"/>
    <w:rsid w:val="0062113E"/>
    <w:rsid w:val="00634A5A"/>
    <w:rsid w:val="006517B1"/>
    <w:rsid w:val="00660C78"/>
    <w:rsid w:val="00663741"/>
    <w:rsid w:val="006644FF"/>
    <w:rsid w:val="00680031"/>
    <w:rsid w:val="00693829"/>
    <w:rsid w:val="006959FC"/>
    <w:rsid w:val="006B37F9"/>
    <w:rsid w:val="006B7CC4"/>
    <w:rsid w:val="006C64C0"/>
    <w:rsid w:val="006E4650"/>
    <w:rsid w:val="006E6EAC"/>
    <w:rsid w:val="006F64D8"/>
    <w:rsid w:val="00705AB9"/>
    <w:rsid w:val="007138D2"/>
    <w:rsid w:val="00734981"/>
    <w:rsid w:val="00745863"/>
    <w:rsid w:val="00766B39"/>
    <w:rsid w:val="007768BB"/>
    <w:rsid w:val="007A1D4C"/>
    <w:rsid w:val="007B0213"/>
    <w:rsid w:val="007C76A0"/>
    <w:rsid w:val="007F63C9"/>
    <w:rsid w:val="007F7B17"/>
    <w:rsid w:val="00807C63"/>
    <w:rsid w:val="0081449C"/>
    <w:rsid w:val="00841AA2"/>
    <w:rsid w:val="00843783"/>
    <w:rsid w:val="00843B29"/>
    <w:rsid w:val="00873423"/>
    <w:rsid w:val="00873900"/>
    <w:rsid w:val="0087748C"/>
    <w:rsid w:val="008848D5"/>
    <w:rsid w:val="00886D92"/>
    <w:rsid w:val="008A60C9"/>
    <w:rsid w:val="008B3039"/>
    <w:rsid w:val="008B70F7"/>
    <w:rsid w:val="008D348D"/>
    <w:rsid w:val="008D6368"/>
    <w:rsid w:val="008E104A"/>
    <w:rsid w:val="008F0F5B"/>
    <w:rsid w:val="008F2003"/>
    <w:rsid w:val="008F3899"/>
    <w:rsid w:val="00903639"/>
    <w:rsid w:val="00903818"/>
    <w:rsid w:val="00904F22"/>
    <w:rsid w:val="00910B40"/>
    <w:rsid w:val="0092045A"/>
    <w:rsid w:val="00921273"/>
    <w:rsid w:val="0092264D"/>
    <w:rsid w:val="0093702B"/>
    <w:rsid w:val="0094037C"/>
    <w:rsid w:val="00941914"/>
    <w:rsid w:val="00953D6C"/>
    <w:rsid w:val="00955E04"/>
    <w:rsid w:val="00956249"/>
    <w:rsid w:val="00960841"/>
    <w:rsid w:val="009707B2"/>
    <w:rsid w:val="00972273"/>
    <w:rsid w:val="00984AA7"/>
    <w:rsid w:val="00991A44"/>
    <w:rsid w:val="009939B6"/>
    <w:rsid w:val="009B4566"/>
    <w:rsid w:val="009D538F"/>
    <w:rsid w:val="009D5A47"/>
    <w:rsid w:val="009E238E"/>
    <w:rsid w:val="009E4E11"/>
    <w:rsid w:val="009F1AEF"/>
    <w:rsid w:val="00A111F6"/>
    <w:rsid w:val="00A331FE"/>
    <w:rsid w:val="00A43247"/>
    <w:rsid w:val="00A56575"/>
    <w:rsid w:val="00AA2475"/>
    <w:rsid w:val="00AB6B63"/>
    <w:rsid w:val="00AC78AA"/>
    <w:rsid w:val="00AD24B5"/>
    <w:rsid w:val="00B36B90"/>
    <w:rsid w:val="00B427FD"/>
    <w:rsid w:val="00B50F4F"/>
    <w:rsid w:val="00B511A2"/>
    <w:rsid w:val="00B547AE"/>
    <w:rsid w:val="00B623A4"/>
    <w:rsid w:val="00B72B4D"/>
    <w:rsid w:val="00B76299"/>
    <w:rsid w:val="00B87D5A"/>
    <w:rsid w:val="00B93ABE"/>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70CD"/>
    <w:rsid w:val="00CA23E7"/>
    <w:rsid w:val="00CB5BE7"/>
    <w:rsid w:val="00CB751D"/>
    <w:rsid w:val="00CC3DB6"/>
    <w:rsid w:val="00CC5436"/>
    <w:rsid w:val="00CE288B"/>
    <w:rsid w:val="00CF202F"/>
    <w:rsid w:val="00D17E87"/>
    <w:rsid w:val="00D265EB"/>
    <w:rsid w:val="00D3484F"/>
    <w:rsid w:val="00D464B5"/>
    <w:rsid w:val="00D4719A"/>
    <w:rsid w:val="00D47B81"/>
    <w:rsid w:val="00D61C52"/>
    <w:rsid w:val="00D62A7B"/>
    <w:rsid w:val="00D739B2"/>
    <w:rsid w:val="00D741B3"/>
    <w:rsid w:val="00D81164"/>
    <w:rsid w:val="00D91F48"/>
    <w:rsid w:val="00DA596C"/>
    <w:rsid w:val="00DA7157"/>
    <w:rsid w:val="00DB1FE5"/>
    <w:rsid w:val="00DE0A40"/>
    <w:rsid w:val="00DF039F"/>
    <w:rsid w:val="00DF6D56"/>
    <w:rsid w:val="00E01018"/>
    <w:rsid w:val="00E05B03"/>
    <w:rsid w:val="00E11DD6"/>
    <w:rsid w:val="00E30749"/>
    <w:rsid w:val="00E33CB4"/>
    <w:rsid w:val="00E42EA6"/>
    <w:rsid w:val="00E862DB"/>
    <w:rsid w:val="00EA590E"/>
    <w:rsid w:val="00EB22D0"/>
    <w:rsid w:val="00EB47BB"/>
    <w:rsid w:val="00EB6AB7"/>
    <w:rsid w:val="00EC49E5"/>
    <w:rsid w:val="00EE5C67"/>
    <w:rsid w:val="00EF141E"/>
    <w:rsid w:val="00F01EE2"/>
    <w:rsid w:val="00F10824"/>
    <w:rsid w:val="00F148AA"/>
    <w:rsid w:val="00F2063E"/>
    <w:rsid w:val="00F209AC"/>
    <w:rsid w:val="00F43D8A"/>
    <w:rsid w:val="00F47465"/>
    <w:rsid w:val="00F47AD2"/>
    <w:rsid w:val="00F47D61"/>
    <w:rsid w:val="00F60748"/>
    <w:rsid w:val="00F676DE"/>
    <w:rsid w:val="00F718B4"/>
    <w:rsid w:val="00F77CC2"/>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 w:type="character" w:styleId="affff7">
    <w:name w:val="Unresolved Mention"/>
    <w:basedOn w:val="a2"/>
    <w:uiPriority w:val="99"/>
    <w:semiHidden/>
    <w:unhideWhenUsed/>
    <w:rsid w:val="00325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64689545">
      <w:bodyDiv w:val="1"/>
      <w:marLeft w:val="0"/>
      <w:marRight w:val="0"/>
      <w:marTop w:val="0"/>
      <w:marBottom w:val="0"/>
      <w:divBdr>
        <w:top w:val="none" w:sz="0" w:space="0" w:color="auto"/>
        <w:left w:val="none" w:sz="0" w:space="0" w:color="auto"/>
        <w:bottom w:val="none" w:sz="0" w:space="0" w:color="auto"/>
        <w:right w:val="none" w:sz="0" w:space="0" w:color="auto"/>
      </w:divBdr>
    </w:div>
    <w:div w:id="75178699">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66789294">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190807791">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264120639">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70422091">
      <w:bodyDiv w:val="1"/>
      <w:marLeft w:val="0"/>
      <w:marRight w:val="0"/>
      <w:marTop w:val="0"/>
      <w:marBottom w:val="0"/>
      <w:divBdr>
        <w:top w:val="none" w:sz="0" w:space="0" w:color="auto"/>
        <w:left w:val="none" w:sz="0" w:space="0" w:color="auto"/>
        <w:bottom w:val="none" w:sz="0" w:space="0" w:color="auto"/>
        <w:right w:val="none" w:sz="0" w:space="0" w:color="auto"/>
      </w:divBdr>
    </w:div>
    <w:div w:id="371732302">
      <w:bodyDiv w:val="1"/>
      <w:marLeft w:val="0"/>
      <w:marRight w:val="0"/>
      <w:marTop w:val="0"/>
      <w:marBottom w:val="0"/>
      <w:divBdr>
        <w:top w:val="none" w:sz="0" w:space="0" w:color="auto"/>
        <w:left w:val="none" w:sz="0" w:space="0" w:color="auto"/>
        <w:bottom w:val="none" w:sz="0" w:space="0" w:color="auto"/>
        <w:right w:val="none" w:sz="0" w:space="0" w:color="auto"/>
      </w:divBdr>
    </w:div>
    <w:div w:id="373891255">
      <w:bodyDiv w:val="1"/>
      <w:marLeft w:val="0"/>
      <w:marRight w:val="0"/>
      <w:marTop w:val="0"/>
      <w:marBottom w:val="0"/>
      <w:divBdr>
        <w:top w:val="none" w:sz="0" w:space="0" w:color="auto"/>
        <w:left w:val="none" w:sz="0" w:space="0" w:color="auto"/>
        <w:bottom w:val="none" w:sz="0" w:space="0" w:color="auto"/>
        <w:right w:val="none" w:sz="0" w:space="0" w:color="auto"/>
      </w:divBdr>
    </w:div>
    <w:div w:id="384179893">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453061265">
      <w:bodyDiv w:val="1"/>
      <w:marLeft w:val="0"/>
      <w:marRight w:val="0"/>
      <w:marTop w:val="0"/>
      <w:marBottom w:val="0"/>
      <w:divBdr>
        <w:top w:val="none" w:sz="0" w:space="0" w:color="auto"/>
        <w:left w:val="none" w:sz="0" w:space="0" w:color="auto"/>
        <w:bottom w:val="none" w:sz="0" w:space="0" w:color="auto"/>
        <w:right w:val="none" w:sz="0" w:space="0" w:color="auto"/>
      </w:divBdr>
    </w:div>
    <w:div w:id="486438889">
      <w:bodyDiv w:val="1"/>
      <w:marLeft w:val="0"/>
      <w:marRight w:val="0"/>
      <w:marTop w:val="0"/>
      <w:marBottom w:val="0"/>
      <w:divBdr>
        <w:top w:val="none" w:sz="0" w:space="0" w:color="auto"/>
        <w:left w:val="none" w:sz="0" w:space="0" w:color="auto"/>
        <w:bottom w:val="none" w:sz="0" w:space="0" w:color="auto"/>
        <w:right w:val="none" w:sz="0" w:space="0" w:color="auto"/>
      </w:divBdr>
    </w:div>
    <w:div w:id="610747261">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14542433">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785318430">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69998444">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75970057">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27084518">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05079622">
      <w:bodyDiv w:val="1"/>
      <w:marLeft w:val="0"/>
      <w:marRight w:val="0"/>
      <w:marTop w:val="0"/>
      <w:marBottom w:val="0"/>
      <w:divBdr>
        <w:top w:val="none" w:sz="0" w:space="0" w:color="auto"/>
        <w:left w:val="none" w:sz="0" w:space="0" w:color="auto"/>
        <w:bottom w:val="none" w:sz="0" w:space="0" w:color="auto"/>
        <w:right w:val="none" w:sz="0" w:space="0" w:color="auto"/>
      </w:divBdr>
    </w:div>
    <w:div w:id="1109275268">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14327705">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274358362">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4719196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551066350">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80305707">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1997025449">
      <w:bodyDiv w:val="1"/>
      <w:marLeft w:val="0"/>
      <w:marRight w:val="0"/>
      <w:marTop w:val="0"/>
      <w:marBottom w:val="0"/>
      <w:divBdr>
        <w:top w:val="none" w:sz="0" w:space="0" w:color="auto"/>
        <w:left w:val="none" w:sz="0" w:space="0" w:color="auto"/>
        <w:bottom w:val="none" w:sz="0" w:space="0" w:color="auto"/>
        <w:right w:val="none" w:sz="0" w:space="0" w:color="auto"/>
      </w:divBdr>
    </w:div>
    <w:div w:id="2019767238">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yperlink" Target="https://nokia-my.sharepoint.com/personal/rajesh_babu_natarajan_nokia_com1/Documents/Converged%20Networks/CT3-meetings/CT3_Meetings/CT3-134/CT3-contributions/AKMA-CT/revisions/%22,%20https:/spec.openapis.org/oas/v3." TargetMode="External"/><Relationship Id="rId17" Type="http://schemas.openxmlformats.org/officeDocument/2006/relationships/package" Target="embeddings/Microsoft_Visio_Drawing1.vsdx"/><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Microsoft_Visio_2003-2010_Drawing2.vsd"/><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8.emf"/><Relationship Id="rId27" Type="http://schemas.openxmlformats.org/officeDocument/2006/relationships/package" Target="embeddings/Microsoft_Visio_Drawing3.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31</Pages>
  <Words>9336</Words>
  <Characters>53218</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62430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Rapporteur</cp:lastModifiedBy>
  <cp:revision>3</cp:revision>
  <cp:lastPrinted>2019-02-25T14:05:00Z</cp:lastPrinted>
  <dcterms:created xsi:type="dcterms:W3CDTF">2025-09-03T15:16:00Z</dcterms:created>
  <dcterms:modified xsi:type="dcterms:W3CDTF">2025-09-17T09:00:00Z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