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316E2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B91885">
              <w:t>7</w:t>
            </w:r>
            <w:r>
              <w:t>.</w:t>
            </w:r>
            <w:r w:rsidR="00101916">
              <w:t xml:space="preserve">0 </w:t>
            </w:r>
            <w:r>
              <w:rPr>
                <w:sz w:val="32"/>
              </w:rPr>
              <w:t>(</w:t>
            </w:r>
            <w:r w:rsidR="00B91885">
              <w:rPr>
                <w:sz w:val="32"/>
              </w:rPr>
              <w:t>2025</w:t>
            </w:r>
            <w:r>
              <w:rPr>
                <w:sz w:val="32"/>
              </w:rPr>
              <w:t>-</w:t>
            </w:r>
            <w:r w:rsidR="00B91885">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19633507"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0573ACDF" w:rsidR="00CA23E7" w:rsidRDefault="00745863">
            <w:pPr>
              <w:pStyle w:val="FP"/>
              <w:jc w:val="center"/>
              <w:rPr>
                <w:noProof/>
                <w:sz w:val="18"/>
              </w:rPr>
            </w:pPr>
            <w:r>
              <w:rPr>
                <w:noProof/>
                <w:sz w:val="18"/>
              </w:rPr>
              <w:t xml:space="preserve">© </w:t>
            </w:r>
            <w:r w:rsidR="00B91885">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5F2565E" w14:textId="2EA70707" w:rsidR="0050261F" w:rsidRDefault="0050261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_Toc207833301 \h </w:instrText>
      </w:r>
      <w:r>
        <w:rPr>
          <w:noProof/>
        </w:rPr>
      </w:r>
      <w:r>
        <w:rPr>
          <w:noProof/>
        </w:rPr>
        <w:fldChar w:fldCharType="separate"/>
      </w:r>
      <w:r>
        <w:rPr>
          <w:noProof/>
        </w:rPr>
        <w:t>5</w:t>
      </w:r>
      <w:r>
        <w:rPr>
          <w:noProof/>
        </w:rPr>
        <w:fldChar w:fldCharType="end"/>
      </w:r>
    </w:p>
    <w:p w14:paraId="3CE7FFC2" w14:textId="57A6D465" w:rsidR="0050261F" w:rsidRDefault="0050261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_Toc207833302 \h </w:instrText>
      </w:r>
      <w:r>
        <w:rPr>
          <w:noProof/>
        </w:rPr>
      </w:r>
      <w:r>
        <w:rPr>
          <w:noProof/>
        </w:rPr>
        <w:fldChar w:fldCharType="separate"/>
      </w:r>
      <w:r>
        <w:rPr>
          <w:noProof/>
        </w:rPr>
        <w:t>7</w:t>
      </w:r>
      <w:r>
        <w:rPr>
          <w:noProof/>
        </w:rPr>
        <w:fldChar w:fldCharType="end"/>
      </w:r>
    </w:p>
    <w:p w14:paraId="2B4B8461" w14:textId="11A69082" w:rsidR="0050261F" w:rsidRDefault="0050261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_Toc207833303 \h </w:instrText>
      </w:r>
      <w:r>
        <w:rPr>
          <w:noProof/>
        </w:rPr>
      </w:r>
      <w:r>
        <w:rPr>
          <w:noProof/>
        </w:rPr>
        <w:fldChar w:fldCharType="separate"/>
      </w:r>
      <w:r>
        <w:rPr>
          <w:noProof/>
        </w:rPr>
        <w:t>7</w:t>
      </w:r>
      <w:r>
        <w:rPr>
          <w:noProof/>
        </w:rPr>
        <w:fldChar w:fldCharType="end"/>
      </w:r>
    </w:p>
    <w:p w14:paraId="0B223AFC" w14:textId="4871FB5E" w:rsidR="0050261F" w:rsidRDefault="0050261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_Toc207833304 \h </w:instrText>
      </w:r>
      <w:r>
        <w:rPr>
          <w:noProof/>
        </w:rPr>
      </w:r>
      <w:r>
        <w:rPr>
          <w:noProof/>
        </w:rPr>
        <w:fldChar w:fldCharType="separate"/>
      </w:r>
      <w:r>
        <w:rPr>
          <w:noProof/>
        </w:rPr>
        <w:t>8</w:t>
      </w:r>
      <w:r>
        <w:rPr>
          <w:noProof/>
        </w:rPr>
        <w:fldChar w:fldCharType="end"/>
      </w:r>
    </w:p>
    <w:p w14:paraId="3B3D7C6F" w14:textId="06586957" w:rsidR="0050261F" w:rsidRDefault="0050261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_Toc207833305 \h </w:instrText>
      </w:r>
      <w:r>
        <w:rPr>
          <w:noProof/>
        </w:rPr>
      </w:r>
      <w:r>
        <w:rPr>
          <w:noProof/>
        </w:rPr>
        <w:fldChar w:fldCharType="separate"/>
      </w:r>
      <w:r>
        <w:rPr>
          <w:noProof/>
        </w:rPr>
        <w:t>8</w:t>
      </w:r>
      <w:r>
        <w:rPr>
          <w:noProof/>
        </w:rPr>
        <w:fldChar w:fldCharType="end"/>
      </w:r>
    </w:p>
    <w:p w14:paraId="40DB9294" w14:textId="701F655E" w:rsidR="0050261F" w:rsidRDefault="0050261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_Toc207833306 \h </w:instrText>
      </w:r>
      <w:r>
        <w:rPr>
          <w:noProof/>
        </w:rPr>
      </w:r>
      <w:r>
        <w:rPr>
          <w:noProof/>
        </w:rPr>
        <w:fldChar w:fldCharType="separate"/>
      </w:r>
      <w:r>
        <w:rPr>
          <w:noProof/>
        </w:rPr>
        <w:t>8</w:t>
      </w:r>
      <w:r>
        <w:rPr>
          <w:noProof/>
        </w:rPr>
        <w:fldChar w:fldCharType="end"/>
      </w:r>
    </w:p>
    <w:p w14:paraId="429312F4" w14:textId="5A9C0080" w:rsidR="0050261F" w:rsidRDefault="0050261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_Toc207833307 \h </w:instrText>
      </w:r>
      <w:r>
        <w:rPr>
          <w:noProof/>
        </w:rPr>
      </w:r>
      <w:r>
        <w:rPr>
          <w:noProof/>
        </w:rPr>
        <w:fldChar w:fldCharType="separate"/>
      </w:r>
      <w:r>
        <w:rPr>
          <w:noProof/>
        </w:rPr>
        <w:t>8</w:t>
      </w:r>
      <w:r>
        <w:rPr>
          <w:noProof/>
        </w:rPr>
        <w:fldChar w:fldCharType="end"/>
      </w:r>
    </w:p>
    <w:p w14:paraId="1F4AF6A8" w14:textId="5AE01B23" w:rsidR="0050261F" w:rsidRDefault="0050261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_Toc207833308 \h </w:instrText>
      </w:r>
      <w:r>
        <w:rPr>
          <w:noProof/>
        </w:rPr>
      </w:r>
      <w:r>
        <w:rPr>
          <w:noProof/>
        </w:rPr>
        <w:fldChar w:fldCharType="separate"/>
      </w:r>
      <w:r>
        <w:rPr>
          <w:noProof/>
        </w:rPr>
        <w:t>8</w:t>
      </w:r>
      <w:r>
        <w:rPr>
          <w:noProof/>
        </w:rPr>
        <w:fldChar w:fldCharType="end"/>
      </w:r>
    </w:p>
    <w:p w14:paraId="19E5409C" w14:textId="6BD9F719" w:rsidR="0050261F" w:rsidRDefault="0050261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_Toc207833309 \h </w:instrText>
      </w:r>
      <w:r>
        <w:rPr>
          <w:noProof/>
        </w:rPr>
      </w:r>
      <w:r>
        <w:rPr>
          <w:noProof/>
        </w:rPr>
        <w:fldChar w:fldCharType="separate"/>
      </w:r>
      <w:r>
        <w:rPr>
          <w:noProof/>
        </w:rPr>
        <w:t>8</w:t>
      </w:r>
      <w:r>
        <w:rPr>
          <w:noProof/>
        </w:rPr>
        <w:fldChar w:fldCharType="end"/>
      </w:r>
    </w:p>
    <w:p w14:paraId="0AEC4F48" w14:textId="6E50D475" w:rsidR="0050261F" w:rsidRDefault="0050261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_Toc207833310 \h </w:instrText>
      </w:r>
      <w:r>
        <w:rPr>
          <w:noProof/>
        </w:rPr>
      </w:r>
      <w:r>
        <w:rPr>
          <w:noProof/>
        </w:rPr>
        <w:fldChar w:fldCharType="separate"/>
      </w:r>
      <w:r>
        <w:rPr>
          <w:noProof/>
        </w:rPr>
        <w:t>9</w:t>
      </w:r>
      <w:r>
        <w:rPr>
          <w:noProof/>
        </w:rPr>
        <w:fldChar w:fldCharType="end"/>
      </w:r>
    </w:p>
    <w:p w14:paraId="26AA2FE2" w14:textId="293DF094" w:rsidR="0050261F" w:rsidRDefault="0050261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_Toc207833311 \h </w:instrText>
      </w:r>
      <w:r>
        <w:rPr>
          <w:noProof/>
        </w:rPr>
      </w:r>
      <w:r>
        <w:rPr>
          <w:noProof/>
        </w:rPr>
        <w:fldChar w:fldCharType="separate"/>
      </w:r>
      <w:r>
        <w:rPr>
          <w:noProof/>
        </w:rPr>
        <w:t>9</w:t>
      </w:r>
      <w:r>
        <w:rPr>
          <w:noProof/>
        </w:rPr>
        <w:fldChar w:fldCharType="end"/>
      </w:r>
    </w:p>
    <w:p w14:paraId="69FBC9D0" w14:textId="5DCCD322" w:rsidR="0050261F" w:rsidRDefault="0050261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_Toc207833312 \h </w:instrText>
      </w:r>
      <w:r>
        <w:rPr>
          <w:noProof/>
        </w:rPr>
      </w:r>
      <w:r>
        <w:rPr>
          <w:noProof/>
        </w:rPr>
        <w:fldChar w:fldCharType="separate"/>
      </w:r>
      <w:r>
        <w:rPr>
          <w:noProof/>
        </w:rPr>
        <w:t>9</w:t>
      </w:r>
      <w:r>
        <w:rPr>
          <w:noProof/>
        </w:rPr>
        <w:fldChar w:fldCharType="end"/>
      </w:r>
    </w:p>
    <w:p w14:paraId="7B7A3329" w14:textId="4ECE951D" w:rsidR="0050261F" w:rsidRDefault="0050261F">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_Toc207833313 \h </w:instrText>
      </w:r>
      <w:r>
        <w:rPr>
          <w:noProof/>
        </w:rPr>
      </w:r>
      <w:r>
        <w:rPr>
          <w:noProof/>
        </w:rPr>
        <w:fldChar w:fldCharType="separate"/>
      </w:r>
      <w:r>
        <w:rPr>
          <w:noProof/>
        </w:rPr>
        <w:t>9</w:t>
      </w:r>
      <w:r>
        <w:rPr>
          <w:noProof/>
        </w:rPr>
        <w:fldChar w:fldCharType="end"/>
      </w:r>
    </w:p>
    <w:p w14:paraId="1A099CBD" w14:textId="7B58A908" w:rsidR="0050261F" w:rsidRDefault="0050261F">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_Toc207833314 \h </w:instrText>
      </w:r>
      <w:r>
        <w:rPr>
          <w:noProof/>
        </w:rPr>
      </w:r>
      <w:r>
        <w:rPr>
          <w:noProof/>
        </w:rPr>
        <w:fldChar w:fldCharType="separate"/>
      </w:r>
      <w:r>
        <w:rPr>
          <w:noProof/>
        </w:rPr>
        <w:t>10</w:t>
      </w:r>
      <w:r>
        <w:rPr>
          <w:noProof/>
        </w:rPr>
        <w:fldChar w:fldCharType="end"/>
      </w:r>
    </w:p>
    <w:p w14:paraId="7DCEC769" w14:textId="62B65E75" w:rsidR="0050261F" w:rsidRDefault="0050261F">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_Toc207833315 \h </w:instrText>
      </w:r>
      <w:r>
        <w:rPr>
          <w:noProof/>
        </w:rPr>
      </w:r>
      <w:r>
        <w:rPr>
          <w:noProof/>
        </w:rPr>
        <w:fldChar w:fldCharType="separate"/>
      </w:r>
      <w:r>
        <w:rPr>
          <w:noProof/>
        </w:rPr>
        <w:t>10</w:t>
      </w:r>
      <w:r>
        <w:rPr>
          <w:noProof/>
        </w:rPr>
        <w:fldChar w:fldCharType="end"/>
      </w:r>
    </w:p>
    <w:p w14:paraId="00C515AA" w14:textId="2D0E680A" w:rsidR="0050261F" w:rsidRDefault="0050261F">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_Toc207833316 \h </w:instrText>
      </w:r>
      <w:r>
        <w:rPr>
          <w:noProof/>
        </w:rPr>
      </w:r>
      <w:r>
        <w:rPr>
          <w:noProof/>
        </w:rPr>
        <w:fldChar w:fldCharType="separate"/>
      </w:r>
      <w:r>
        <w:rPr>
          <w:noProof/>
        </w:rPr>
        <w:t>10</w:t>
      </w:r>
      <w:r>
        <w:rPr>
          <w:noProof/>
        </w:rPr>
        <w:fldChar w:fldCharType="end"/>
      </w:r>
    </w:p>
    <w:p w14:paraId="23DCBA74" w14:textId="0037AB22" w:rsidR="0050261F" w:rsidRDefault="0050261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_Toc207833317 \h </w:instrText>
      </w:r>
      <w:r>
        <w:rPr>
          <w:noProof/>
        </w:rPr>
      </w:r>
      <w:r>
        <w:rPr>
          <w:noProof/>
        </w:rPr>
        <w:fldChar w:fldCharType="separate"/>
      </w:r>
      <w:r>
        <w:rPr>
          <w:noProof/>
        </w:rPr>
        <w:t>11</w:t>
      </w:r>
      <w:r>
        <w:rPr>
          <w:noProof/>
        </w:rPr>
        <w:fldChar w:fldCharType="end"/>
      </w:r>
    </w:p>
    <w:p w14:paraId="65E9C79C" w14:textId="18180900" w:rsidR="0050261F" w:rsidRDefault="0050261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_Toc207833318 \h </w:instrText>
      </w:r>
      <w:r>
        <w:rPr>
          <w:noProof/>
        </w:rPr>
      </w:r>
      <w:r>
        <w:rPr>
          <w:noProof/>
        </w:rPr>
        <w:fldChar w:fldCharType="separate"/>
      </w:r>
      <w:r>
        <w:rPr>
          <w:noProof/>
        </w:rPr>
        <w:t>11</w:t>
      </w:r>
      <w:r>
        <w:rPr>
          <w:noProof/>
        </w:rPr>
        <w:fldChar w:fldCharType="end"/>
      </w:r>
    </w:p>
    <w:p w14:paraId="549B9E59" w14:textId="12A53914" w:rsidR="0050261F" w:rsidRDefault="0050261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_Toc207833319 \h </w:instrText>
      </w:r>
      <w:r>
        <w:rPr>
          <w:noProof/>
        </w:rPr>
      </w:r>
      <w:r>
        <w:rPr>
          <w:noProof/>
        </w:rPr>
        <w:fldChar w:fldCharType="separate"/>
      </w:r>
      <w:r>
        <w:rPr>
          <w:noProof/>
        </w:rPr>
        <w:t>11</w:t>
      </w:r>
      <w:r>
        <w:rPr>
          <w:noProof/>
        </w:rPr>
        <w:fldChar w:fldCharType="end"/>
      </w:r>
    </w:p>
    <w:p w14:paraId="7116A96D" w14:textId="34C04CE9" w:rsidR="0050261F" w:rsidRDefault="0050261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_Toc207833320 \h </w:instrText>
      </w:r>
      <w:r>
        <w:rPr>
          <w:noProof/>
        </w:rPr>
      </w:r>
      <w:r>
        <w:rPr>
          <w:noProof/>
        </w:rPr>
        <w:fldChar w:fldCharType="separate"/>
      </w:r>
      <w:r>
        <w:rPr>
          <w:noProof/>
        </w:rPr>
        <w:t>11</w:t>
      </w:r>
      <w:r>
        <w:rPr>
          <w:noProof/>
        </w:rPr>
        <w:fldChar w:fldCharType="end"/>
      </w:r>
    </w:p>
    <w:p w14:paraId="0D6EA66C" w14:textId="58D2A278" w:rsidR="0050261F" w:rsidRDefault="0050261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_Toc207833321 \h </w:instrText>
      </w:r>
      <w:r>
        <w:rPr>
          <w:noProof/>
        </w:rPr>
      </w:r>
      <w:r>
        <w:rPr>
          <w:noProof/>
        </w:rPr>
        <w:fldChar w:fldCharType="separate"/>
      </w:r>
      <w:r>
        <w:rPr>
          <w:noProof/>
        </w:rPr>
        <w:t>11</w:t>
      </w:r>
      <w:r>
        <w:rPr>
          <w:noProof/>
        </w:rPr>
        <w:fldChar w:fldCharType="end"/>
      </w:r>
    </w:p>
    <w:p w14:paraId="68F33F65" w14:textId="72AF2A3B" w:rsidR="0050261F" w:rsidRDefault="0050261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_Toc207833322 \h </w:instrText>
      </w:r>
      <w:r>
        <w:rPr>
          <w:noProof/>
        </w:rPr>
      </w:r>
      <w:r>
        <w:rPr>
          <w:noProof/>
        </w:rPr>
        <w:fldChar w:fldCharType="separate"/>
      </w:r>
      <w:r>
        <w:rPr>
          <w:noProof/>
        </w:rPr>
        <w:t>12</w:t>
      </w:r>
      <w:r>
        <w:rPr>
          <w:noProof/>
        </w:rPr>
        <w:fldChar w:fldCharType="end"/>
      </w:r>
    </w:p>
    <w:p w14:paraId="56D3EE71" w14:textId="55779CAD" w:rsidR="0050261F" w:rsidRDefault="0050261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_Toc207833323 \h </w:instrText>
      </w:r>
      <w:r>
        <w:rPr>
          <w:noProof/>
        </w:rPr>
      </w:r>
      <w:r>
        <w:rPr>
          <w:noProof/>
        </w:rPr>
        <w:fldChar w:fldCharType="separate"/>
      </w:r>
      <w:r>
        <w:rPr>
          <w:noProof/>
        </w:rPr>
        <w:t>12</w:t>
      </w:r>
      <w:r>
        <w:rPr>
          <w:noProof/>
        </w:rPr>
        <w:fldChar w:fldCharType="end"/>
      </w:r>
    </w:p>
    <w:p w14:paraId="1B6F3C58" w14:textId="1C012BE4" w:rsidR="0050261F" w:rsidRDefault="0050261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_Toc207833324 \h </w:instrText>
      </w:r>
      <w:r>
        <w:rPr>
          <w:noProof/>
        </w:rPr>
      </w:r>
      <w:r>
        <w:rPr>
          <w:noProof/>
        </w:rPr>
        <w:fldChar w:fldCharType="separate"/>
      </w:r>
      <w:r>
        <w:rPr>
          <w:noProof/>
        </w:rPr>
        <w:t>12</w:t>
      </w:r>
      <w:r>
        <w:rPr>
          <w:noProof/>
        </w:rPr>
        <w:fldChar w:fldCharType="end"/>
      </w:r>
    </w:p>
    <w:p w14:paraId="156AC6E6" w14:textId="710A3E34" w:rsidR="0050261F" w:rsidRDefault="0050261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C96C31">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_Toc207833325 \h </w:instrText>
      </w:r>
      <w:r>
        <w:rPr>
          <w:noProof/>
        </w:rPr>
      </w:r>
      <w:r>
        <w:rPr>
          <w:noProof/>
        </w:rPr>
        <w:fldChar w:fldCharType="separate"/>
      </w:r>
      <w:r>
        <w:rPr>
          <w:noProof/>
        </w:rPr>
        <w:t>13</w:t>
      </w:r>
      <w:r>
        <w:rPr>
          <w:noProof/>
        </w:rPr>
        <w:fldChar w:fldCharType="end"/>
      </w:r>
    </w:p>
    <w:p w14:paraId="3C5D319C" w14:textId="6EFCA851" w:rsidR="0050261F" w:rsidRDefault="0050261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_Toc207833326 \h </w:instrText>
      </w:r>
      <w:r>
        <w:rPr>
          <w:noProof/>
        </w:rPr>
      </w:r>
      <w:r>
        <w:rPr>
          <w:noProof/>
        </w:rPr>
        <w:fldChar w:fldCharType="separate"/>
      </w:r>
      <w:r>
        <w:rPr>
          <w:noProof/>
        </w:rPr>
        <w:t>13</w:t>
      </w:r>
      <w:r>
        <w:rPr>
          <w:noProof/>
        </w:rPr>
        <w:fldChar w:fldCharType="end"/>
      </w:r>
    </w:p>
    <w:p w14:paraId="5E44EF28" w14:textId="27EBC580" w:rsidR="0050261F" w:rsidRDefault="0050261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_Toc207833327 \h </w:instrText>
      </w:r>
      <w:r>
        <w:rPr>
          <w:noProof/>
        </w:rPr>
      </w:r>
      <w:r>
        <w:rPr>
          <w:noProof/>
        </w:rPr>
        <w:fldChar w:fldCharType="separate"/>
      </w:r>
      <w:r>
        <w:rPr>
          <w:noProof/>
        </w:rPr>
        <w:t>13</w:t>
      </w:r>
      <w:r>
        <w:rPr>
          <w:noProof/>
        </w:rPr>
        <w:fldChar w:fldCharType="end"/>
      </w:r>
    </w:p>
    <w:p w14:paraId="1597C84C" w14:textId="7784435F" w:rsidR="0050261F" w:rsidRDefault="0050261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C96C31">
        <w:rPr>
          <w:noProof/>
          <w:lang w:val="en-US"/>
        </w:rPr>
        <w:t>Naanf_AKMA_Notify</w:t>
      </w:r>
      <w:r>
        <w:rPr>
          <w:noProof/>
        </w:rPr>
        <w:t xml:space="preserve"> service operation</w:t>
      </w:r>
      <w:r>
        <w:rPr>
          <w:noProof/>
        </w:rPr>
        <w:tab/>
      </w:r>
      <w:r>
        <w:rPr>
          <w:noProof/>
        </w:rPr>
        <w:fldChar w:fldCharType="begin"/>
      </w:r>
      <w:r>
        <w:rPr>
          <w:noProof/>
        </w:rPr>
        <w:instrText xml:space="preserve"> PAGEREF _Toc207833328 \h </w:instrText>
      </w:r>
      <w:r>
        <w:rPr>
          <w:noProof/>
        </w:rPr>
      </w:r>
      <w:r>
        <w:rPr>
          <w:noProof/>
        </w:rPr>
        <w:fldChar w:fldCharType="separate"/>
      </w:r>
      <w:r>
        <w:rPr>
          <w:noProof/>
        </w:rPr>
        <w:t>14</w:t>
      </w:r>
      <w:r>
        <w:rPr>
          <w:noProof/>
        </w:rPr>
        <w:fldChar w:fldCharType="end"/>
      </w:r>
    </w:p>
    <w:p w14:paraId="7AEBBB43" w14:textId="75262C62" w:rsidR="0050261F" w:rsidRDefault="0050261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_Toc207833329 \h </w:instrText>
      </w:r>
      <w:r>
        <w:rPr>
          <w:noProof/>
        </w:rPr>
      </w:r>
      <w:r>
        <w:rPr>
          <w:noProof/>
        </w:rPr>
        <w:fldChar w:fldCharType="separate"/>
      </w:r>
      <w:r>
        <w:rPr>
          <w:noProof/>
        </w:rPr>
        <w:t>14</w:t>
      </w:r>
      <w:r>
        <w:rPr>
          <w:noProof/>
        </w:rPr>
        <w:fldChar w:fldCharType="end"/>
      </w:r>
    </w:p>
    <w:p w14:paraId="407BE743" w14:textId="2C16344D" w:rsidR="0050261F" w:rsidRDefault="0050261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_Toc207833330 \h </w:instrText>
      </w:r>
      <w:r>
        <w:rPr>
          <w:noProof/>
        </w:rPr>
      </w:r>
      <w:r>
        <w:rPr>
          <w:noProof/>
        </w:rPr>
        <w:fldChar w:fldCharType="separate"/>
      </w:r>
      <w:r>
        <w:rPr>
          <w:noProof/>
        </w:rPr>
        <w:t>14</w:t>
      </w:r>
      <w:r>
        <w:rPr>
          <w:noProof/>
        </w:rPr>
        <w:fldChar w:fldCharType="end"/>
      </w:r>
    </w:p>
    <w:p w14:paraId="6C63BACC" w14:textId="7CA4A233" w:rsidR="0050261F" w:rsidRDefault="0050261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_Toc207833331 \h </w:instrText>
      </w:r>
      <w:r>
        <w:rPr>
          <w:noProof/>
        </w:rPr>
      </w:r>
      <w:r>
        <w:rPr>
          <w:noProof/>
        </w:rPr>
        <w:fldChar w:fldCharType="separate"/>
      </w:r>
      <w:r>
        <w:rPr>
          <w:noProof/>
        </w:rPr>
        <w:t>14</w:t>
      </w:r>
      <w:r>
        <w:rPr>
          <w:noProof/>
        </w:rPr>
        <w:fldChar w:fldCharType="end"/>
      </w:r>
    </w:p>
    <w:p w14:paraId="49020C8F" w14:textId="44498E8A" w:rsidR="0050261F" w:rsidRDefault="0050261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_Toc207833332 \h </w:instrText>
      </w:r>
      <w:r>
        <w:rPr>
          <w:noProof/>
        </w:rPr>
      </w:r>
      <w:r>
        <w:rPr>
          <w:noProof/>
        </w:rPr>
        <w:fldChar w:fldCharType="separate"/>
      </w:r>
      <w:r>
        <w:rPr>
          <w:noProof/>
        </w:rPr>
        <w:t>14</w:t>
      </w:r>
      <w:r>
        <w:rPr>
          <w:noProof/>
        </w:rPr>
        <w:fldChar w:fldCharType="end"/>
      </w:r>
    </w:p>
    <w:p w14:paraId="6EA8ABE1" w14:textId="02D81FEA" w:rsidR="0050261F" w:rsidRDefault="0050261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_Toc207833333 \h </w:instrText>
      </w:r>
      <w:r>
        <w:rPr>
          <w:noProof/>
        </w:rPr>
      </w:r>
      <w:r>
        <w:rPr>
          <w:noProof/>
        </w:rPr>
        <w:fldChar w:fldCharType="separate"/>
      </w:r>
      <w:r>
        <w:rPr>
          <w:noProof/>
        </w:rPr>
        <w:t>14</w:t>
      </w:r>
      <w:r>
        <w:rPr>
          <w:noProof/>
        </w:rPr>
        <w:fldChar w:fldCharType="end"/>
      </w:r>
    </w:p>
    <w:p w14:paraId="57D6C016" w14:textId="7E76FED5" w:rsidR="0050261F" w:rsidRDefault="0050261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_Toc207833334 \h </w:instrText>
      </w:r>
      <w:r>
        <w:rPr>
          <w:noProof/>
        </w:rPr>
      </w:r>
      <w:r>
        <w:rPr>
          <w:noProof/>
        </w:rPr>
        <w:fldChar w:fldCharType="separate"/>
      </w:r>
      <w:r>
        <w:rPr>
          <w:noProof/>
        </w:rPr>
        <w:t>15</w:t>
      </w:r>
      <w:r>
        <w:rPr>
          <w:noProof/>
        </w:rPr>
        <w:fldChar w:fldCharType="end"/>
      </w:r>
    </w:p>
    <w:p w14:paraId="6493F4D1" w14:textId="615F9CDC" w:rsidR="0050261F" w:rsidRDefault="0050261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_Toc207833335 \h </w:instrText>
      </w:r>
      <w:r>
        <w:rPr>
          <w:noProof/>
        </w:rPr>
      </w:r>
      <w:r>
        <w:rPr>
          <w:noProof/>
        </w:rPr>
        <w:fldChar w:fldCharType="separate"/>
      </w:r>
      <w:r>
        <w:rPr>
          <w:noProof/>
        </w:rPr>
        <w:t>15</w:t>
      </w:r>
      <w:r>
        <w:rPr>
          <w:noProof/>
        </w:rPr>
        <w:fldChar w:fldCharType="end"/>
      </w:r>
    </w:p>
    <w:p w14:paraId="1B23D430" w14:textId="722CAA97" w:rsidR="0050261F" w:rsidRDefault="0050261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_Toc207833336 \h </w:instrText>
      </w:r>
      <w:r>
        <w:rPr>
          <w:noProof/>
        </w:rPr>
      </w:r>
      <w:r>
        <w:rPr>
          <w:noProof/>
        </w:rPr>
        <w:fldChar w:fldCharType="separate"/>
      </w:r>
      <w:r>
        <w:rPr>
          <w:noProof/>
        </w:rPr>
        <w:t>15</w:t>
      </w:r>
      <w:r>
        <w:rPr>
          <w:noProof/>
        </w:rPr>
        <w:fldChar w:fldCharType="end"/>
      </w:r>
    </w:p>
    <w:p w14:paraId="488FFC3F" w14:textId="6B372C4C" w:rsidR="0050261F" w:rsidRDefault="0050261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_Toc207833337 \h </w:instrText>
      </w:r>
      <w:r>
        <w:rPr>
          <w:noProof/>
        </w:rPr>
      </w:r>
      <w:r>
        <w:rPr>
          <w:noProof/>
        </w:rPr>
        <w:fldChar w:fldCharType="separate"/>
      </w:r>
      <w:r>
        <w:rPr>
          <w:noProof/>
        </w:rPr>
        <w:t>15</w:t>
      </w:r>
      <w:r>
        <w:rPr>
          <w:noProof/>
        </w:rPr>
        <w:fldChar w:fldCharType="end"/>
      </w:r>
    </w:p>
    <w:p w14:paraId="56CCC950" w14:textId="04C4D7A7" w:rsidR="0050261F" w:rsidRDefault="0050261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_Toc207833338 \h </w:instrText>
      </w:r>
      <w:r>
        <w:rPr>
          <w:noProof/>
        </w:rPr>
      </w:r>
      <w:r>
        <w:rPr>
          <w:noProof/>
        </w:rPr>
        <w:fldChar w:fldCharType="separate"/>
      </w:r>
      <w:r>
        <w:rPr>
          <w:noProof/>
        </w:rPr>
        <w:t>15</w:t>
      </w:r>
      <w:r>
        <w:rPr>
          <w:noProof/>
        </w:rPr>
        <w:fldChar w:fldCharType="end"/>
      </w:r>
    </w:p>
    <w:p w14:paraId="0953E665" w14:textId="519A45DD" w:rsidR="0050261F" w:rsidRDefault="0050261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_Toc207833339 \h </w:instrText>
      </w:r>
      <w:r>
        <w:rPr>
          <w:noProof/>
        </w:rPr>
      </w:r>
      <w:r>
        <w:rPr>
          <w:noProof/>
        </w:rPr>
        <w:fldChar w:fldCharType="separate"/>
      </w:r>
      <w:r>
        <w:rPr>
          <w:noProof/>
        </w:rPr>
        <w:t>15</w:t>
      </w:r>
      <w:r>
        <w:rPr>
          <w:noProof/>
        </w:rPr>
        <w:fldChar w:fldCharType="end"/>
      </w:r>
    </w:p>
    <w:p w14:paraId="72BA6C7B" w14:textId="3BCB7FA7" w:rsidR="0050261F" w:rsidRDefault="0050261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_Toc207833340 \h </w:instrText>
      </w:r>
      <w:r>
        <w:rPr>
          <w:noProof/>
        </w:rPr>
      </w:r>
      <w:r>
        <w:rPr>
          <w:noProof/>
        </w:rPr>
        <w:fldChar w:fldCharType="separate"/>
      </w:r>
      <w:r>
        <w:rPr>
          <w:noProof/>
        </w:rPr>
        <w:t>15</w:t>
      </w:r>
      <w:r>
        <w:rPr>
          <w:noProof/>
        </w:rPr>
        <w:fldChar w:fldCharType="end"/>
      </w:r>
    </w:p>
    <w:p w14:paraId="74E0A8EF" w14:textId="79D89E17" w:rsidR="0050261F" w:rsidRDefault="0050261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_Toc207833341 \h </w:instrText>
      </w:r>
      <w:r>
        <w:rPr>
          <w:noProof/>
        </w:rPr>
      </w:r>
      <w:r>
        <w:rPr>
          <w:noProof/>
        </w:rPr>
        <w:fldChar w:fldCharType="separate"/>
      </w:r>
      <w:r>
        <w:rPr>
          <w:noProof/>
        </w:rPr>
        <w:t>15</w:t>
      </w:r>
      <w:r>
        <w:rPr>
          <w:noProof/>
        </w:rPr>
        <w:fldChar w:fldCharType="end"/>
      </w:r>
    </w:p>
    <w:p w14:paraId="69BDDB92" w14:textId="216E09A1" w:rsidR="0050261F" w:rsidRDefault="0050261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_Toc207833342 \h </w:instrText>
      </w:r>
      <w:r>
        <w:rPr>
          <w:noProof/>
        </w:rPr>
      </w:r>
      <w:r>
        <w:rPr>
          <w:noProof/>
        </w:rPr>
        <w:fldChar w:fldCharType="separate"/>
      </w:r>
      <w:r>
        <w:rPr>
          <w:noProof/>
        </w:rPr>
        <w:t>15</w:t>
      </w:r>
      <w:r>
        <w:rPr>
          <w:noProof/>
        </w:rPr>
        <w:fldChar w:fldCharType="end"/>
      </w:r>
    </w:p>
    <w:p w14:paraId="339D6EE5" w14:textId="3D46557B" w:rsidR="0050261F" w:rsidRDefault="0050261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_Toc207833343 \h </w:instrText>
      </w:r>
      <w:r>
        <w:rPr>
          <w:noProof/>
        </w:rPr>
      </w:r>
      <w:r>
        <w:rPr>
          <w:noProof/>
        </w:rPr>
        <w:fldChar w:fldCharType="separate"/>
      </w:r>
      <w:r>
        <w:rPr>
          <w:noProof/>
        </w:rPr>
        <w:t>16</w:t>
      </w:r>
      <w:r>
        <w:rPr>
          <w:noProof/>
        </w:rPr>
        <w:fldChar w:fldCharType="end"/>
      </w:r>
    </w:p>
    <w:p w14:paraId="39B40E86" w14:textId="2B9DFA52" w:rsidR="0050261F" w:rsidRDefault="0050261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_Toc207833344 \h </w:instrText>
      </w:r>
      <w:r>
        <w:rPr>
          <w:noProof/>
        </w:rPr>
      </w:r>
      <w:r>
        <w:rPr>
          <w:noProof/>
        </w:rPr>
        <w:fldChar w:fldCharType="separate"/>
      </w:r>
      <w:r>
        <w:rPr>
          <w:noProof/>
        </w:rPr>
        <w:t>16</w:t>
      </w:r>
      <w:r>
        <w:rPr>
          <w:noProof/>
        </w:rPr>
        <w:fldChar w:fldCharType="end"/>
      </w:r>
    </w:p>
    <w:p w14:paraId="4B9E0185" w14:textId="0862A268" w:rsidR="0050261F" w:rsidRDefault="0050261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_Toc207833345 \h </w:instrText>
      </w:r>
      <w:r>
        <w:rPr>
          <w:noProof/>
        </w:rPr>
      </w:r>
      <w:r>
        <w:rPr>
          <w:noProof/>
        </w:rPr>
        <w:fldChar w:fldCharType="separate"/>
      </w:r>
      <w:r>
        <w:rPr>
          <w:noProof/>
        </w:rPr>
        <w:t>16</w:t>
      </w:r>
      <w:r>
        <w:rPr>
          <w:noProof/>
        </w:rPr>
        <w:fldChar w:fldCharType="end"/>
      </w:r>
    </w:p>
    <w:p w14:paraId="07AD392A" w14:textId="11D83A49" w:rsidR="0050261F" w:rsidRDefault="0050261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_Toc207833346 \h </w:instrText>
      </w:r>
      <w:r>
        <w:rPr>
          <w:noProof/>
        </w:rPr>
      </w:r>
      <w:r>
        <w:rPr>
          <w:noProof/>
        </w:rPr>
        <w:fldChar w:fldCharType="separate"/>
      </w:r>
      <w:r>
        <w:rPr>
          <w:noProof/>
        </w:rPr>
        <w:t>17</w:t>
      </w:r>
      <w:r>
        <w:rPr>
          <w:noProof/>
        </w:rPr>
        <w:fldChar w:fldCharType="end"/>
      </w:r>
    </w:p>
    <w:p w14:paraId="1B76BEAD" w14:textId="587732B8" w:rsidR="0050261F" w:rsidRDefault="0050261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_Toc207833347 \h </w:instrText>
      </w:r>
      <w:r>
        <w:rPr>
          <w:noProof/>
        </w:rPr>
      </w:r>
      <w:r>
        <w:rPr>
          <w:noProof/>
        </w:rPr>
        <w:fldChar w:fldCharType="separate"/>
      </w:r>
      <w:r>
        <w:rPr>
          <w:noProof/>
        </w:rPr>
        <w:t>17</w:t>
      </w:r>
      <w:r>
        <w:rPr>
          <w:noProof/>
        </w:rPr>
        <w:fldChar w:fldCharType="end"/>
      </w:r>
    </w:p>
    <w:p w14:paraId="357DB217" w14:textId="17599E70" w:rsidR="0050261F" w:rsidRDefault="0050261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_Toc207833348 \h </w:instrText>
      </w:r>
      <w:r>
        <w:rPr>
          <w:noProof/>
        </w:rPr>
      </w:r>
      <w:r>
        <w:rPr>
          <w:noProof/>
        </w:rPr>
        <w:fldChar w:fldCharType="separate"/>
      </w:r>
      <w:r>
        <w:rPr>
          <w:noProof/>
        </w:rPr>
        <w:t>17</w:t>
      </w:r>
      <w:r>
        <w:rPr>
          <w:noProof/>
        </w:rPr>
        <w:fldChar w:fldCharType="end"/>
      </w:r>
    </w:p>
    <w:p w14:paraId="3225DB85" w14:textId="66368008" w:rsidR="0050261F" w:rsidRDefault="0050261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_Toc207833349 \h </w:instrText>
      </w:r>
      <w:r>
        <w:rPr>
          <w:noProof/>
        </w:rPr>
      </w:r>
      <w:r>
        <w:rPr>
          <w:noProof/>
        </w:rPr>
        <w:fldChar w:fldCharType="separate"/>
      </w:r>
      <w:r>
        <w:rPr>
          <w:noProof/>
        </w:rPr>
        <w:t>18</w:t>
      </w:r>
      <w:r>
        <w:rPr>
          <w:noProof/>
        </w:rPr>
        <w:fldChar w:fldCharType="end"/>
      </w:r>
    </w:p>
    <w:p w14:paraId="71635BE0" w14:textId="27C13BAA" w:rsidR="0050261F" w:rsidRDefault="0050261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_Toc207833350 \h </w:instrText>
      </w:r>
      <w:r>
        <w:rPr>
          <w:noProof/>
        </w:rPr>
      </w:r>
      <w:r>
        <w:rPr>
          <w:noProof/>
        </w:rPr>
        <w:fldChar w:fldCharType="separate"/>
      </w:r>
      <w:r>
        <w:rPr>
          <w:noProof/>
        </w:rPr>
        <w:t>18</w:t>
      </w:r>
      <w:r>
        <w:rPr>
          <w:noProof/>
        </w:rPr>
        <w:fldChar w:fldCharType="end"/>
      </w:r>
    </w:p>
    <w:p w14:paraId="0BC8830F" w14:textId="351EA802" w:rsidR="0050261F" w:rsidRDefault="0050261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_Toc207833351 \h </w:instrText>
      </w:r>
      <w:r>
        <w:rPr>
          <w:noProof/>
        </w:rPr>
      </w:r>
      <w:r>
        <w:rPr>
          <w:noProof/>
        </w:rPr>
        <w:fldChar w:fldCharType="separate"/>
      </w:r>
      <w:r>
        <w:rPr>
          <w:noProof/>
        </w:rPr>
        <w:t>18</w:t>
      </w:r>
      <w:r>
        <w:rPr>
          <w:noProof/>
        </w:rPr>
        <w:fldChar w:fldCharType="end"/>
      </w:r>
    </w:p>
    <w:p w14:paraId="26589278" w14:textId="64CD30BF" w:rsidR="0050261F" w:rsidRDefault="0050261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_Toc207833352 \h </w:instrText>
      </w:r>
      <w:r>
        <w:rPr>
          <w:noProof/>
        </w:rPr>
      </w:r>
      <w:r>
        <w:rPr>
          <w:noProof/>
        </w:rPr>
        <w:fldChar w:fldCharType="separate"/>
      </w:r>
      <w:r>
        <w:rPr>
          <w:noProof/>
        </w:rPr>
        <w:t>19</w:t>
      </w:r>
      <w:r>
        <w:rPr>
          <w:noProof/>
        </w:rPr>
        <w:fldChar w:fldCharType="end"/>
      </w:r>
    </w:p>
    <w:p w14:paraId="2EF7CC07" w14:textId="43661386" w:rsidR="0050261F" w:rsidRDefault="0050261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_Toc207833353 \h </w:instrText>
      </w:r>
      <w:r>
        <w:rPr>
          <w:noProof/>
        </w:rPr>
      </w:r>
      <w:r>
        <w:rPr>
          <w:noProof/>
        </w:rPr>
        <w:fldChar w:fldCharType="separate"/>
      </w:r>
      <w:r>
        <w:rPr>
          <w:noProof/>
        </w:rPr>
        <w:t>19</w:t>
      </w:r>
      <w:r>
        <w:rPr>
          <w:noProof/>
        </w:rPr>
        <w:fldChar w:fldCharType="end"/>
      </w:r>
    </w:p>
    <w:p w14:paraId="735AF87D" w14:textId="4DD734CB" w:rsidR="0050261F" w:rsidRDefault="0050261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_Toc207833354 \h </w:instrText>
      </w:r>
      <w:r>
        <w:rPr>
          <w:noProof/>
        </w:rPr>
      </w:r>
      <w:r>
        <w:rPr>
          <w:noProof/>
        </w:rPr>
        <w:fldChar w:fldCharType="separate"/>
      </w:r>
      <w:r>
        <w:rPr>
          <w:noProof/>
        </w:rPr>
        <w:t>20</w:t>
      </w:r>
      <w:r>
        <w:rPr>
          <w:noProof/>
        </w:rPr>
        <w:fldChar w:fldCharType="end"/>
      </w:r>
    </w:p>
    <w:p w14:paraId="03FBCC59" w14:textId="30E67C1B" w:rsidR="0050261F" w:rsidRDefault="0050261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_Toc207833355 \h </w:instrText>
      </w:r>
      <w:r>
        <w:rPr>
          <w:noProof/>
        </w:rPr>
      </w:r>
      <w:r>
        <w:rPr>
          <w:noProof/>
        </w:rPr>
        <w:fldChar w:fldCharType="separate"/>
      </w:r>
      <w:r>
        <w:rPr>
          <w:noProof/>
        </w:rPr>
        <w:t>20</w:t>
      </w:r>
      <w:r>
        <w:rPr>
          <w:noProof/>
        </w:rPr>
        <w:fldChar w:fldCharType="end"/>
      </w:r>
    </w:p>
    <w:p w14:paraId="6DDB2C66" w14:textId="294DA56B" w:rsidR="0050261F" w:rsidRDefault="0050261F">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_Toc207833356 \h </w:instrText>
      </w:r>
      <w:r>
        <w:rPr>
          <w:noProof/>
        </w:rPr>
      </w:r>
      <w:r>
        <w:rPr>
          <w:noProof/>
        </w:rPr>
        <w:fldChar w:fldCharType="separate"/>
      </w:r>
      <w:r>
        <w:rPr>
          <w:noProof/>
        </w:rPr>
        <w:t>20</w:t>
      </w:r>
      <w:r>
        <w:rPr>
          <w:noProof/>
        </w:rPr>
        <w:fldChar w:fldCharType="end"/>
      </w:r>
    </w:p>
    <w:p w14:paraId="0C433C7E" w14:textId="79D5A7F5" w:rsidR="0050261F" w:rsidRDefault="0050261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_Toc207833357 \h </w:instrText>
      </w:r>
      <w:r>
        <w:rPr>
          <w:noProof/>
        </w:rPr>
      </w:r>
      <w:r>
        <w:rPr>
          <w:noProof/>
        </w:rPr>
        <w:fldChar w:fldCharType="separate"/>
      </w:r>
      <w:r>
        <w:rPr>
          <w:noProof/>
        </w:rPr>
        <w:t>20</w:t>
      </w:r>
      <w:r>
        <w:rPr>
          <w:noProof/>
        </w:rPr>
        <w:fldChar w:fldCharType="end"/>
      </w:r>
    </w:p>
    <w:p w14:paraId="0A7475EF" w14:textId="08EC35DF" w:rsidR="0050261F" w:rsidRDefault="0050261F">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_Toc207833358 \h </w:instrText>
      </w:r>
      <w:r>
        <w:rPr>
          <w:noProof/>
        </w:rPr>
      </w:r>
      <w:r>
        <w:rPr>
          <w:noProof/>
        </w:rPr>
        <w:fldChar w:fldCharType="separate"/>
      </w:r>
      <w:r>
        <w:rPr>
          <w:noProof/>
        </w:rPr>
        <w:t>20</w:t>
      </w:r>
      <w:r>
        <w:rPr>
          <w:noProof/>
        </w:rPr>
        <w:fldChar w:fldCharType="end"/>
      </w:r>
    </w:p>
    <w:p w14:paraId="30DD023B" w14:textId="52645CEE" w:rsidR="0050261F" w:rsidRDefault="0050261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_Toc207833359 \h </w:instrText>
      </w:r>
      <w:r>
        <w:rPr>
          <w:noProof/>
        </w:rPr>
      </w:r>
      <w:r>
        <w:rPr>
          <w:noProof/>
        </w:rPr>
        <w:fldChar w:fldCharType="separate"/>
      </w:r>
      <w:r>
        <w:rPr>
          <w:noProof/>
        </w:rPr>
        <w:t>21</w:t>
      </w:r>
      <w:r>
        <w:rPr>
          <w:noProof/>
        </w:rPr>
        <w:fldChar w:fldCharType="end"/>
      </w:r>
    </w:p>
    <w:p w14:paraId="29AB51F3" w14:textId="4F39F2E7" w:rsidR="0050261F" w:rsidRDefault="0050261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_Toc207833360 \h </w:instrText>
      </w:r>
      <w:r>
        <w:rPr>
          <w:noProof/>
        </w:rPr>
      </w:r>
      <w:r>
        <w:rPr>
          <w:noProof/>
        </w:rPr>
        <w:fldChar w:fldCharType="separate"/>
      </w:r>
      <w:r>
        <w:rPr>
          <w:noProof/>
        </w:rPr>
        <w:t>21</w:t>
      </w:r>
      <w:r>
        <w:rPr>
          <w:noProof/>
        </w:rPr>
        <w:fldChar w:fldCharType="end"/>
      </w:r>
    </w:p>
    <w:p w14:paraId="2C7399D1" w14:textId="0AA1ED7B"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5.1.6.2</w:t>
      </w:r>
      <w:r>
        <w:rPr>
          <w:rFonts w:asciiTheme="minorHAnsi" w:eastAsiaTheme="minorEastAsia" w:hAnsiTheme="minorHAnsi" w:cstheme="minorBidi"/>
          <w:noProof/>
          <w:kern w:val="2"/>
          <w:sz w:val="21"/>
          <w:szCs w:val="22"/>
          <w:lang w:val="en-US" w:eastAsia="zh-CN"/>
        </w:rPr>
        <w:tab/>
      </w:r>
      <w:r w:rsidRPr="00C96C31">
        <w:rPr>
          <w:noProof/>
          <w:lang w:val="en-US"/>
        </w:rPr>
        <w:t>Structured data types</w:t>
      </w:r>
      <w:r>
        <w:rPr>
          <w:noProof/>
        </w:rPr>
        <w:tab/>
      </w:r>
      <w:r>
        <w:rPr>
          <w:noProof/>
        </w:rPr>
        <w:fldChar w:fldCharType="begin"/>
      </w:r>
      <w:r>
        <w:rPr>
          <w:noProof/>
        </w:rPr>
        <w:instrText xml:space="preserve"> PAGEREF _Toc207833361 \h </w:instrText>
      </w:r>
      <w:r>
        <w:rPr>
          <w:noProof/>
        </w:rPr>
      </w:r>
      <w:r>
        <w:rPr>
          <w:noProof/>
        </w:rPr>
        <w:fldChar w:fldCharType="separate"/>
      </w:r>
      <w:r>
        <w:rPr>
          <w:noProof/>
        </w:rPr>
        <w:t>21</w:t>
      </w:r>
      <w:r>
        <w:rPr>
          <w:noProof/>
        </w:rPr>
        <w:fldChar w:fldCharType="end"/>
      </w:r>
    </w:p>
    <w:p w14:paraId="69E0A5CA" w14:textId="316DD1DD" w:rsidR="0050261F" w:rsidRDefault="0050261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_Toc207833362 \h </w:instrText>
      </w:r>
      <w:r>
        <w:rPr>
          <w:noProof/>
        </w:rPr>
      </w:r>
      <w:r>
        <w:rPr>
          <w:noProof/>
        </w:rPr>
        <w:fldChar w:fldCharType="separate"/>
      </w:r>
      <w:r>
        <w:rPr>
          <w:noProof/>
        </w:rPr>
        <w:t>21</w:t>
      </w:r>
      <w:r>
        <w:rPr>
          <w:noProof/>
        </w:rPr>
        <w:fldChar w:fldCharType="end"/>
      </w:r>
    </w:p>
    <w:p w14:paraId="6A451F6E" w14:textId="36FCFF34" w:rsidR="0050261F" w:rsidRDefault="0050261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_Toc207833363 \h </w:instrText>
      </w:r>
      <w:r>
        <w:rPr>
          <w:noProof/>
        </w:rPr>
      </w:r>
      <w:r>
        <w:rPr>
          <w:noProof/>
        </w:rPr>
        <w:fldChar w:fldCharType="separate"/>
      </w:r>
      <w:r>
        <w:rPr>
          <w:noProof/>
        </w:rPr>
        <w:t>22</w:t>
      </w:r>
      <w:r>
        <w:rPr>
          <w:noProof/>
        </w:rPr>
        <w:fldChar w:fldCharType="end"/>
      </w:r>
    </w:p>
    <w:p w14:paraId="78D3B21F" w14:textId="2E976DAC" w:rsidR="0050261F" w:rsidRDefault="0050261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_Toc207833364 \h </w:instrText>
      </w:r>
      <w:r>
        <w:rPr>
          <w:noProof/>
        </w:rPr>
      </w:r>
      <w:r>
        <w:rPr>
          <w:noProof/>
        </w:rPr>
        <w:fldChar w:fldCharType="separate"/>
      </w:r>
      <w:r>
        <w:rPr>
          <w:noProof/>
        </w:rPr>
        <w:t>22</w:t>
      </w:r>
      <w:r>
        <w:rPr>
          <w:noProof/>
        </w:rPr>
        <w:fldChar w:fldCharType="end"/>
      </w:r>
    </w:p>
    <w:p w14:paraId="6C65566E" w14:textId="0F6170D7"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5.1.6.3</w:t>
      </w:r>
      <w:r>
        <w:rPr>
          <w:rFonts w:asciiTheme="minorHAnsi" w:eastAsiaTheme="minorEastAsia" w:hAnsiTheme="minorHAnsi" w:cstheme="minorBidi"/>
          <w:noProof/>
          <w:kern w:val="2"/>
          <w:sz w:val="21"/>
          <w:szCs w:val="22"/>
          <w:lang w:val="en-US" w:eastAsia="zh-CN"/>
        </w:rPr>
        <w:tab/>
      </w:r>
      <w:r w:rsidRPr="00C96C31">
        <w:rPr>
          <w:noProof/>
          <w:lang w:val="en-US"/>
        </w:rPr>
        <w:t>Simple data types and enumerations</w:t>
      </w:r>
      <w:r>
        <w:rPr>
          <w:noProof/>
        </w:rPr>
        <w:tab/>
      </w:r>
      <w:r>
        <w:rPr>
          <w:noProof/>
        </w:rPr>
        <w:fldChar w:fldCharType="begin"/>
      </w:r>
      <w:r>
        <w:rPr>
          <w:noProof/>
        </w:rPr>
        <w:instrText xml:space="preserve"> PAGEREF _Toc207833365 \h </w:instrText>
      </w:r>
      <w:r>
        <w:rPr>
          <w:noProof/>
        </w:rPr>
      </w:r>
      <w:r>
        <w:rPr>
          <w:noProof/>
        </w:rPr>
        <w:fldChar w:fldCharType="separate"/>
      </w:r>
      <w:r>
        <w:rPr>
          <w:noProof/>
        </w:rPr>
        <w:t>22</w:t>
      </w:r>
      <w:r>
        <w:rPr>
          <w:noProof/>
        </w:rPr>
        <w:fldChar w:fldCharType="end"/>
      </w:r>
    </w:p>
    <w:p w14:paraId="06B1ADE1" w14:textId="47536339" w:rsidR="0050261F" w:rsidRDefault="0050261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_Toc207833366 \h </w:instrText>
      </w:r>
      <w:r>
        <w:rPr>
          <w:noProof/>
        </w:rPr>
      </w:r>
      <w:r>
        <w:rPr>
          <w:noProof/>
        </w:rPr>
        <w:fldChar w:fldCharType="separate"/>
      </w:r>
      <w:r>
        <w:rPr>
          <w:noProof/>
        </w:rPr>
        <w:t>22</w:t>
      </w:r>
      <w:r>
        <w:rPr>
          <w:noProof/>
        </w:rPr>
        <w:fldChar w:fldCharType="end"/>
      </w:r>
    </w:p>
    <w:p w14:paraId="69684436" w14:textId="2A4C0F8E" w:rsidR="0050261F" w:rsidRDefault="0050261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_Toc207833367 \h </w:instrText>
      </w:r>
      <w:r>
        <w:rPr>
          <w:noProof/>
        </w:rPr>
      </w:r>
      <w:r>
        <w:rPr>
          <w:noProof/>
        </w:rPr>
        <w:fldChar w:fldCharType="separate"/>
      </w:r>
      <w:r>
        <w:rPr>
          <w:noProof/>
        </w:rPr>
        <w:t>22</w:t>
      </w:r>
      <w:r>
        <w:rPr>
          <w:noProof/>
        </w:rPr>
        <w:fldChar w:fldCharType="end"/>
      </w:r>
    </w:p>
    <w:p w14:paraId="600DC3A7" w14:textId="0F9C3F2A" w:rsidR="0050261F" w:rsidRDefault="0050261F">
      <w:pPr>
        <w:pStyle w:val="TOC4"/>
        <w:rPr>
          <w:rFonts w:asciiTheme="minorHAnsi" w:eastAsiaTheme="minorEastAsia" w:hAnsiTheme="minorHAnsi" w:cstheme="minorBidi"/>
          <w:noProof/>
          <w:kern w:val="2"/>
          <w:sz w:val="21"/>
          <w:szCs w:val="22"/>
          <w:lang w:val="en-US" w:eastAsia="zh-CN"/>
        </w:rPr>
      </w:pPr>
      <w:r w:rsidRPr="00C96C3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_Toc207833368 \h </w:instrText>
      </w:r>
      <w:r>
        <w:rPr>
          <w:noProof/>
        </w:rPr>
      </w:r>
      <w:r>
        <w:rPr>
          <w:noProof/>
        </w:rPr>
        <w:fldChar w:fldCharType="separate"/>
      </w:r>
      <w:r>
        <w:rPr>
          <w:noProof/>
        </w:rPr>
        <w:t>22</w:t>
      </w:r>
      <w:r>
        <w:rPr>
          <w:noProof/>
        </w:rPr>
        <w:fldChar w:fldCharType="end"/>
      </w:r>
    </w:p>
    <w:p w14:paraId="0B17B710" w14:textId="1A97E6F4" w:rsidR="0050261F" w:rsidRDefault="0050261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_Toc207833369 \h </w:instrText>
      </w:r>
      <w:r>
        <w:rPr>
          <w:noProof/>
        </w:rPr>
      </w:r>
      <w:r>
        <w:rPr>
          <w:noProof/>
        </w:rPr>
        <w:fldChar w:fldCharType="separate"/>
      </w:r>
      <w:r>
        <w:rPr>
          <w:noProof/>
        </w:rPr>
        <w:t>22</w:t>
      </w:r>
      <w:r>
        <w:rPr>
          <w:noProof/>
        </w:rPr>
        <w:fldChar w:fldCharType="end"/>
      </w:r>
    </w:p>
    <w:p w14:paraId="27D688AD" w14:textId="5144EEBB" w:rsidR="0050261F" w:rsidRDefault="0050261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_Toc207833370 \h </w:instrText>
      </w:r>
      <w:r>
        <w:rPr>
          <w:noProof/>
        </w:rPr>
      </w:r>
      <w:r>
        <w:rPr>
          <w:noProof/>
        </w:rPr>
        <w:fldChar w:fldCharType="separate"/>
      </w:r>
      <w:r>
        <w:rPr>
          <w:noProof/>
        </w:rPr>
        <w:t>22</w:t>
      </w:r>
      <w:r>
        <w:rPr>
          <w:noProof/>
        </w:rPr>
        <w:fldChar w:fldCharType="end"/>
      </w:r>
    </w:p>
    <w:p w14:paraId="6C462099" w14:textId="66D579C4" w:rsidR="0050261F" w:rsidRDefault="0050261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_Toc207833371 \h </w:instrText>
      </w:r>
      <w:r>
        <w:rPr>
          <w:noProof/>
        </w:rPr>
      </w:r>
      <w:r>
        <w:rPr>
          <w:noProof/>
        </w:rPr>
        <w:fldChar w:fldCharType="separate"/>
      </w:r>
      <w:r>
        <w:rPr>
          <w:noProof/>
        </w:rPr>
        <w:t>22</w:t>
      </w:r>
      <w:r>
        <w:rPr>
          <w:noProof/>
        </w:rPr>
        <w:fldChar w:fldCharType="end"/>
      </w:r>
    </w:p>
    <w:p w14:paraId="595D7FEC" w14:textId="277D45A9" w:rsidR="0050261F" w:rsidRDefault="0050261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_Toc207833372 \h </w:instrText>
      </w:r>
      <w:r>
        <w:rPr>
          <w:noProof/>
        </w:rPr>
      </w:r>
      <w:r>
        <w:rPr>
          <w:noProof/>
        </w:rPr>
        <w:fldChar w:fldCharType="separate"/>
      </w:r>
      <w:r>
        <w:rPr>
          <w:noProof/>
        </w:rPr>
        <w:t>22</w:t>
      </w:r>
      <w:r>
        <w:rPr>
          <w:noProof/>
        </w:rPr>
        <w:fldChar w:fldCharType="end"/>
      </w:r>
    </w:p>
    <w:p w14:paraId="730161C4" w14:textId="0B7648A3" w:rsidR="0050261F" w:rsidRDefault="0050261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_Toc207833373 \h </w:instrText>
      </w:r>
      <w:r>
        <w:rPr>
          <w:noProof/>
        </w:rPr>
      </w:r>
      <w:r>
        <w:rPr>
          <w:noProof/>
        </w:rPr>
        <w:fldChar w:fldCharType="separate"/>
      </w:r>
      <w:r>
        <w:rPr>
          <w:noProof/>
        </w:rPr>
        <w:t>23</w:t>
      </w:r>
      <w:r>
        <w:rPr>
          <w:noProof/>
        </w:rPr>
        <w:fldChar w:fldCharType="end"/>
      </w:r>
    </w:p>
    <w:p w14:paraId="17107EA9" w14:textId="1A789D17" w:rsidR="0050261F" w:rsidRDefault="0050261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_Toc207833374 \h </w:instrText>
      </w:r>
      <w:r>
        <w:rPr>
          <w:noProof/>
        </w:rPr>
      </w:r>
      <w:r>
        <w:rPr>
          <w:noProof/>
        </w:rPr>
        <w:fldChar w:fldCharType="separate"/>
      </w:r>
      <w:r>
        <w:rPr>
          <w:noProof/>
        </w:rPr>
        <w:t>23</w:t>
      </w:r>
      <w:r>
        <w:rPr>
          <w:noProof/>
        </w:rPr>
        <w:fldChar w:fldCharType="end"/>
      </w:r>
    </w:p>
    <w:p w14:paraId="6ED7E6F1" w14:textId="54963F40" w:rsidR="0050261F" w:rsidRDefault="0050261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_Toc207833375 \h </w:instrText>
      </w:r>
      <w:r>
        <w:rPr>
          <w:noProof/>
        </w:rPr>
      </w:r>
      <w:r>
        <w:rPr>
          <w:noProof/>
        </w:rPr>
        <w:fldChar w:fldCharType="separate"/>
      </w:r>
      <w:r>
        <w:rPr>
          <w:noProof/>
        </w:rPr>
        <w:t>23</w:t>
      </w:r>
      <w:r>
        <w:rPr>
          <w:noProof/>
        </w:rPr>
        <w:fldChar w:fldCharType="end"/>
      </w:r>
    </w:p>
    <w:p w14:paraId="6BC3ABAD" w14:textId="7C3A7581" w:rsidR="0050261F" w:rsidRDefault="0050261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_Toc207833376 \h </w:instrText>
      </w:r>
      <w:r>
        <w:rPr>
          <w:noProof/>
        </w:rPr>
      </w:r>
      <w:r>
        <w:rPr>
          <w:noProof/>
        </w:rPr>
        <w:fldChar w:fldCharType="separate"/>
      </w:r>
      <w:r>
        <w:rPr>
          <w:noProof/>
        </w:rPr>
        <w:t>25</w:t>
      </w:r>
      <w:r>
        <w:rPr>
          <w:noProof/>
        </w:rPr>
        <w:fldChar w:fldCharType="end"/>
      </w:r>
    </w:p>
    <w:p w14:paraId="4C9DFD10" w14:textId="45513DF1" w:rsidR="0050261F" w:rsidRDefault="0050261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_Toc207833377 \h </w:instrText>
      </w:r>
      <w:r>
        <w:rPr>
          <w:noProof/>
        </w:rPr>
      </w:r>
      <w:r>
        <w:rPr>
          <w:noProof/>
        </w:rPr>
        <w:fldChar w:fldCharType="separate"/>
      </w:r>
      <w:r>
        <w:rPr>
          <w:noProof/>
        </w:rPr>
        <w:t>25</w:t>
      </w:r>
      <w:r>
        <w:rPr>
          <w:noProof/>
        </w:rPr>
        <w:fldChar w:fldCharType="end"/>
      </w:r>
    </w:p>
    <w:p w14:paraId="64023A55" w14:textId="24761E92" w:rsidR="0050261F" w:rsidRDefault="0050261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_Toc207833378 \h </w:instrText>
      </w:r>
      <w:r>
        <w:rPr>
          <w:noProof/>
        </w:rPr>
      </w:r>
      <w:r>
        <w:rPr>
          <w:noProof/>
        </w:rPr>
        <w:fldChar w:fldCharType="separate"/>
      </w:r>
      <w:r>
        <w:rPr>
          <w:noProof/>
        </w:rPr>
        <w:t>25</w:t>
      </w:r>
      <w:r>
        <w:rPr>
          <w:noProof/>
        </w:rPr>
        <w:fldChar w:fldCharType="end"/>
      </w:r>
    </w:p>
    <w:p w14:paraId="4484C1D2" w14:textId="0C25F96C" w:rsidR="0050261F" w:rsidRDefault="0050261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_Toc207833379 \h </w:instrText>
      </w:r>
      <w:r>
        <w:rPr>
          <w:noProof/>
        </w:rPr>
      </w:r>
      <w:r>
        <w:rPr>
          <w:noProof/>
        </w:rPr>
        <w:fldChar w:fldCharType="separate"/>
      </w:r>
      <w:r>
        <w:rPr>
          <w:noProof/>
        </w:rPr>
        <w:t>30</w:t>
      </w:r>
      <w:r>
        <w:rPr>
          <w:noProof/>
        </w:rPr>
        <w:fldChar w:fldCharType="end"/>
      </w:r>
    </w:p>
    <w:p w14:paraId="382308D5" w14:textId="0FE5C1BB" w:rsidR="00CA23E7" w:rsidRDefault="0050261F">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02"/>
      <w:bookmarkStart w:id="30" w:name="_Toc20783330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03"/>
      <w:bookmarkStart w:id="50" w:name="_Toc207833302"/>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04"/>
      <w:bookmarkStart w:id="68" w:name="_Toc207833303"/>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05"/>
      <w:bookmarkStart w:id="90" w:name="_Toc207833304"/>
      <w:r>
        <w:lastRenderedPageBreak/>
        <w:t>3</w:t>
      </w:r>
      <w:r>
        <w:tab/>
        <w:t xml:space="preserve">Definitions, </w:t>
      </w:r>
      <w:proofErr w:type="gramStart"/>
      <w:r>
        <w:t>symbols</w:t>
      </w:r>
      <w:proofErr w:type="gramEnd"/>
      <w:r>
        <w:t xml:space="preserve">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06"/>
      <w:bookmarkStart w:id="108" w:name="_Toc207833305"/>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07"/>
      <w:bookmarkStart w:id="126" w:name="_Toc207833306"/>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08"/>
      <w:bookmarkStart w:id="144" w:name="_Toc207833307"/>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7D485006" w14:textId="77777777" w:rsidR="00EF0B29" w:rsidRDefault="00EF0B29" w:rsidP="00EF0B29">
      <w:pPr>
        <w:pStyle w:val="EW"/>
        <w:overflowPunct w:val="0"/>
        <w:autoSpaceDE w:val="0"/>
        <w:autoSpaceDN w:val="0"/>
        <w:adjustRightInd w:val="0"/>
        <w:textAlignment w:val="baseline"/>
        <w:rPr>
          <w:lang w:eastAsia="zh-CN"/>
        </w:rPr>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09"/>
      <w:r>
        <w:rPr>
          <w:lang w:eastAsia="zh-CN"/>
        </w:rPr>
        <w:t>GPSI</w:t>
      </w:r>
      <w:r>
        <w:rPr>
          <w:lang w:eastAsia="zh-CN"/>
        </w:rPr>
        <w:tab/>
        <w:t>Generic Public Subscription Identifier</w:t>
      </w:r>
    </w:p>
    <w:p w14:paraId="5A32E167" w14:textId="77777777" w:rsidR="00EF0B29" w:rsidRDefault="00EF0B29" w:rsidP="00EF0B29">
      <w:pPr>
        <w:pStyle w:val="EW"/>
      </w:pPr>
      <w:r>
        <w:t>NEF</w:t>
      </w:r>
      <w:r>
        <w:tab/>
        <w:t>Network Exposure Function</w:t>
      </w:r>
    </w:p>
    <w:p w14:paraId="6CFE038F" w14:textId="77777777" w:rsidR="00EF0B29" w:rsidRDefault="00EF0B29" w:rsidP="00EF0B29">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62" w:name="_Toc207833308"/>
      <w:r>
        <w:t>4</w:t>
      </w:r>
      <w:r>
        <w:tab/>
        <w:t xml:space="preserve">Services offered by the </w:t>
      </w:r>
      <w:bookmarkEnd w:id="145"/>
      <w:bookmarkEnd w:id="146"/>
      <w:bookmarkEnd w:id="147"/>
      <w:proofErr w:type="spellStart"/>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10"/>
      <w:bookmarkStart w:id="180" w:name="_Toc20783330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F653EDB" w14:textId="77777777" w:rsidR="00EF0B29" w:rsidRDefault="00EF0B29" w:rsidP="00EF0B29">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EF0B29" w14:paraId="35E4A5CA" w14:textId="77777777" w:rsidTr="00EF0B29">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0A292723" w14:textId="77777777" w:rsidR="00EF0B29" w:rsidRDefault="00EF0B29">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67CF1971" w14:textId="77777777" w:rsidR="00EF0B29" w:rsidRDefault="00EF0B29">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F0FF8F1" w14:textId="77777777" w:rsidR="00EF0B29" w:rsidRDefault="00EF0B29">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72CDF6D0" w14:textId="77777777" w:rsidR="00EF0B29" w:rsidRDefault="00EF0B29">
            <w:pPr>
              <w:pStyle w:val="TAH"/>
            </w:pPr>
            <w:r>
              <w:t>Operation</w:t>
            </w:r>
          </w:p>
          <w:p w14:paraId="62826B6B" w14:textId="77777777" w:rsidR="00EF0B29" w:rsidRDefault="00EF0B29">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405FCA67" w14:textId="77777777" w:rsidR="00EF0B29" w:rsidRDefault="00EF0B29">
            <w:pPr>
              <w:pStyle w:val="TAH"/>
            </w:pPr>
            <w:r>
              <w:t>Example Consumer(s)</w:t>
            </w:r>
          </w:p>
        </w:tc>
      </w:tr>
      <w:tr w:rsidR="00EF0B29" w14:paraId="32AC967E" w14:textId="77777777" w:rsidTr="00EF0B29">
        <w:tc>
          <w:tcPr>
            <w:tcW w:w="2149" w:type="dxa"/>
            <w:vMerge w:val="restart"/>
            <w:tcBorders>
              <w:top w:val="single" w:sz="6" w:space="0" w:color="auto"/>
              <w:left w:val="single" w:sz="6" w:space="0" w:color="auto"/>
              <w:bottom w:val="single" w:sz="6" w:space="0" w:color="auto"/>
              <w:right w:val="single" w:sz="6" w:space="0" w:color="auto"/>
            </w:tcBorders>
            <w:hideMark/>
          </w:tcPr>
          <w:p w14:paraId="1FB8FE17" w14:textId="77777777" w:rsidR="00EF0B29" w:rsidRDefault="00EF0B29">
            <w:pPr>
              <w:pStyle w:val="TAL"/>
            </w:pPr>
            <w:proofErr w:type="spellStart"/>
            <w:r>
              <w:rPr>
                <w:rFonts w:cs="Arial"/>
                <w:szCs w:val="18"/>
              </w:rPr>
              <w:t>Naanf_AKMA</w:t>
            </w:r>
            <w:proofErr w:type="spellEnd"/>
          </w:p>
        </w:tc>
        <w:tc>
          <w:tcPr>
            <w:tcW w:w="1727" w:type="dxa"/>
            <w:vMerge w:val="restart"/>
            <w:tcBorders>
              <w:top w:val="single" w:sz="6" w:space="0" w:color="auto"/>
              <w:left w:val="single" w:sz="6" w:space="0" w:color="auto"/>
              <w:bottom w:val="single" w:sz="6" w:space="0" w:color="auto"/>
              <w:right w:val="single" w:sz="6" w:space="0" w:color="auto"/>
            </w:tcBorders>
            <w:hideMark/>
          </w:tcPr>
          <w:p w14:paraId="16F88BAE" w14:textId="77777777" w:rsidR="00EF0B29" w:rsidRDefault="00EF0B2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tcBorders>
              <w:top w:val="single" w:sz="6" w:space="0" w:color="auto"/>
              <w:left w:val="single" w:sz="6" w:space="0" w:color="auto"/>
              <w:bottom w:val="single" w:sz="6" w:space="0" w:color="auto"/>
              <w:right w:val="single" w:sz="6" w:space="0" w:color="auto"/>
            </w:tcBorders>
            <w:hideMark/>
          </w:tcPr>
          <w:p w14:paraId="58134516" w14:textId="77777777" w:rsidR="00EF0B29" w:rsidRDefault="00EF0B29">
            <w:pPr>
              <w:pStyle w:val="TAL"/>
            </w:pPr>
            <w:proofErr w:type="spellStart"/>
            <w:r>
              <w:t>AnchorKey_Register</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764E43A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385E4F0" w14:textId="77777777" w:rsidR="00EF0B29" w:rsidRDefault="00EF0B29">
            <w:pPr>
              <w:pStyle w:val="TAL"/>
            </w:pPr>
            <w:r>
              <w:rPr>
                <w:lang w:val="en-US"/>
              </w:rPr>
              <w:t>AUSF</w:t>
            </w:r>
          </w:p>
        </w:tc>
      </w:tr>
      <w:tr w:rsidR="00EF0B29" w14:paraId="6FAE37F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16284E"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50B95"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D6A2567" w14:textId="77777777" w:rsidR="00EF0B29" w:rsidRDefault="00EF0B29">
            <w:pPr>
              <w:pStyle w:val="TAL"/>
            </w:pPr>
            <w:proofErr w:type="spellStart"/>
            <w:r>
              <w:t>ApplicationKey_Get</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3C29A4D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24A52CA3" w14:textId="77777777" w:rsidR="00EF0B29" w:rsidRDefault="00EF0B29">
            <w:pPr>
              <w:pStyle w:val="TAL"/>
            </w:pPr>
            <w:r>
              <w:t>AF, NEF</w:t>
            </w:r>
          </w:p>
        </w:tc>
      </w:tr>
      <w:tr w:rsidR="00EF0B29" w14:paraId="0DDB8C7F"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A5D4E7"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E55133"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2D68DC9B" w14:textId="77777777" w:rsidR="00EF0B29" w:rsidRDefault="00EF0B29">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2AE4004D"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7EC4339" w14:textId="77777777" w:rsidR="00EF0B29" w:rsidRDefault="00EF0B29">
            <w:pPr>
              <w:pStyle w:val="TAL"/>
            </w:pPr>
            <w:r>
              <w:t>AF, NEF</w:t>
            </w:r>
          </w:p>
        </w:tc>
      </w:tr>
      <w:tr w:rsidR="00EF0B29" w14:paraId="4BD1D21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A98CC0"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96676"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532C85FF" w14:textId="77777777" w:rsidR="00EF0B29" w:rsidRDefault="00EF0B29">
            <w:pPr>
              <w:pStyle w:val="TAL"/>
            </w:pPr>
            <w:proofErr w:type="spellStart"/>
            <w:r>
              <w:t>ApplicationKey_AnonUser_Get</w:t>
            </w:r>
            <w:proofErr w:type="spellEnd"/>
          </w:p>
          <w:p w14:paraId="6E1D6C43" w14:textId="77777777" w:rsidR="00EF0B29" w:rsidRDefault="00EF0B29">
            <w:pPr>
              <w:pStyle w:val="TAL"/>
            </w:pPr>
          </w:p>
          <w:p w14:paraId="79CF445E" w14:textId="77777777" w:rsidR="00EF0B29" w:rsidRDefault="00EF0B29">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F7EB812"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5B684FFF" w14:textId="77777777" w:rsidR="00EF0B29" w:rsidRDefault="00EF0B29">
            <w:pPr>
              <w:pStyle w:val="TAL"/>
            </w:pPr>
            <w:r>
              <w:t>AF</w:t>
            </w:r>
          </w:p>
        </w:tc>
      </w:tr>
      <w:tr w:rsidR="00EF0B29" w14:paraId="7799072B"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7577C6"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80C257"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AAC7487" w14:textId="77777777" w:rsidR="00EF0B29" w:rsidRDefault="00EF0B29">
            <w:pPr>
              <w:pStyle w:val="TAL"/>
            </w:pPr>
            <w:proofErr w:type="spellStart"/>
            <w:r>
              <w:rPr>
                <w:lang w:val="en-US"/>
              </w:rPr>
              <w:t>ContextRemove</w:t>
            </w:r>
            <w:proofErr w:type="spellEnd"/>
          </w:p>
        </w:tc>
        <w:tc>
          <w:tcPr>
            <w:tcW w:w="1747" w:type="dxa"/>
            <w:tcBorders>
              <w:top w:val="single" w:sz="6" w:space="0" w:color="auto"/>
              <w:left w:val="single" w:sz="6" w:space="0" w:color="auto"/>
              <w:bottom w:val="single" w:sz="6" w:space="0" w:color="auto"/>
              <w:right w:val="single" w:sz="6" w:space="0" w:color="auto"/>
            </w:tcBorders>
            <w:hideMark/>
          </w:tcPr>
          <w:p w14:paraId="14FF0855"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6EF5B94" w14:textId="290EE3BB" w:rsidR="00EF0B29" w:rsidRDefault="00EF0B29">
            <w:pPr>
              <w:pStyle w:val="TAL"/>
            </w:pPr>
            <w:r>
              <w:t>OAM</w:t>
            </w:r>
          </w:p>
        </w:tc>
      </w:tr>
      <w:tr w:rsidR="00EF0B29" w14:paraId="042C3ADD" w14:textId="77777777" w:rsidTr="00EF0B29">
        <w:tc>
          <w:tcPr>
            <w:tcW w:w="9855" w:type="dxa"/>
            <w:gridSpan w:val="5"/>
            <w:tcBorders>
              <w:top w:val="single" w:sz="6" w:space="0" w:color="auto"/>
              <w:left w:val="single" w:sz="6" w:space="0" w:color="auto"/>
              <w:bottom w:val="single" w:sz="6" w:space="0" w:color="auto"/>
              <w:right w:val="single" w:sz="6" w:space="0" w:color="auto"/>
            </w:tcBorders>
            <w:hideMark/>
          </w:tcPr>
          <w:p w14:paraId="44B4E49F" w14:textId="77777777" w:rsidR="00EF0B29" w:rsidRDefault="00EF0B29">
            <w:pPr>
              <w:pStyle w:val="TAN"/>
            </w:pPr>
            <w:r>
              <w:t>NOTE 1:</w:t>
            </w:r>
            <w:r>
              <w:tab/>
              <w:t xml:space="preserve">The service corresponds to the </w:t>
            </w:r>
            <w:proofErr w:type="spellStart"/>
            <w:r>
              <w:t>Naanf_AKMA</w:t>
            </w:r>
            <w:proofErr w:type="spellEnd"/>
            <w:r>
              <w:t xml:space="preserve"> service as defined in 3GPP TS 33.535 [14].</w:t>
            </w:r>
          </w:p>
          <w:p w14:paraId="6AB38618" w14:textId="77777777" w:rsidR="00EF0B29" w:rsidRDefault="00EF0B29">
            <w:pPr>
              <w:pStyle w:val="TAN"/>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EF0B29"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11"/>
      <w:bookmarkStart w:id="198" w:name="_Toc207833310"/>
      <w:r>
        <w:t>4.2</w:t>
      </w:r>
      <w:r>
        <w:tab/>
      </w:r>
      <w:proofErr w:type="spellStart"/>
      <w:r>
        <w:t>Naanf_AKMA</w:t>
      </w:r>
      <w:proofErr w:type="spellEnd"/>
      <w:r>
        <w:t xml:space="preserve">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12"/>
      <w:bookmarkStart w:id="216" w:name="_Toc20783331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13"/>
      <w:bookmarkStart w:id="232" w:name="_Toc207833312"/>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14"/>
      <w:bookmarkStart w:id="247" w:name="_Toc207833313"/>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14321619" w14:textId="77777777" w:rsidR="00EF0B29" w:rsidRDefault="00EF0B29" w:rsidP="00EF0B29">
      <w:pPr>
        <w:pStyle w:val="B1"/>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15"/>
      <w:bookmarkStart w:id="272" w:name="_Toc510696589"/>
      <w:bookmarkStart w:id="273" w:name="_Toc35971381"/>
      <w:bookmarkStart w:id="274" w:name="_Toc36812112"/>
      <w:r>
        <w:t>-</w:t>
      </w:r>
      <w:r>
        <w:tab/>
        <w:t xml:space="preserve">Network Exposure Function (NEF) </w:t>
      </w:r>
    </w:p>
    <w:p w14:paraId="608682EA" w14:textId="77777777" w:rsidR="00EF0B29" w:rsidRDefault="00EF0B29" w:rsidP="00EF0B29">
      <w:pPr>
        <w:pStyle w:val="B1"/>
      </w:pPr>
      <w:r>
        <w:t>-</w:t>
      </w:r>
      <w:r>
        <w:tab/>
        <w:t>Operation, Administration, and Maintenance (OAM)</w:t>
      </w:r>
    </w:p>
    <w:p w14:paraId="23592FF0" w14:textId="3B435101" w:rsidR="00EF0B29" w:rsidRDefault="00EF0B29" w:rsidP="00EF0B29">
      <w:pPr>
        <w:pStyle w:val="TH"/>
      </w:pPr>
      <w:r>
        <w:rPr>
          <w:rFonts w:eastAsia="宋体"/>
          <w:noProof/>
        </w:rPr>
        <w:object w:dxaOrig="5888" w:dyaOrig="2858" w14:anchorId="22EF0DD6">
          <v:shape id="_x0000_i1026" type="#_x0000_t75" alt="" style="width:294.75pt;height:143.25pt" o:ole="">
            <v:imagedata r:id="rId13" o:title=""/>
          </v:shape>
          <o:OLEObject Type="Embed" ProgID="Visio.Drawing.15" ShapeID="_x0000_i1026" DrawAspect="Content" ObjectID="_1819633508" r:id="rId14"/>
        </w:object>
      </w:r>
    </w:p>
    <w:p w14:paraId="2F90D75D" w14:textId="77777777" w:rsidR="00EF0B29" w:rsidRDefault="00EF0B29" w:rsidP="00EF0B29">
      <w:pPr>
        <w:pStyle w:val="TH"/>
      </w:pPr>
    </w:p>
    <w:p w14:paraId="62A2E812" w14:textId="77777777" w:rsidR="00EF0B29" w:rsidRDefault="00EF0B29" w:rsidP="00EF0B29">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1EADD9DA" w14:textId="6BC5B4AB" w:rsidR="00EF0B29" w:rsidRDefault="00EF0B29" w:rsidP="00EF0B29">
      <w:pPr>
        <w:pStyle w:val="TH"/>
        <w:rPr>
          <w:lang w:val="en-US" w:eastAsia="zh-CN"/>
        </w:rPr>
      </w:pPr>
      <w:r>
        <w:rPr>
          <w:noProof/>
          <w:lang w:val="en-US" w:eastAsia="zh-CN"/>
        </w:rPr>
        <w:lastRenderedPageBreak/>
        <w:drawing>
          <wp:inline distT="0" distB="0" distL="0" distR="0" wp14:anchorId="47F28436" wp14:editId="23B4D7C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3DC6F1AC">
          <v:shape id="_x0000_i1027" type="#_x0000_t75" style="width:298.5pt;height:133.5pt" o:ole="">
            <v:imagedata r:id="rId16" o:title=""/>
          </v:shape>
          <o:OLEObject Type="Embed" ProgID="Visio.Drawing.15" ShapeID="_x0000_i1027" DrawAspect="Content" ObjectID="_1819633509" r:id="rId17"/>
        </w:object>
      </w:r>
    </w:p>
    <w:p w14:paraId="0E8B3579" w14:textId="77777777" w:rsidR="00EF0B29" w:rsidRDefault="00EF0B29" w:rsidP="00EF0B29">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75" w:name="_Toc207833314"/>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5"/>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16"/>
      <w:bookmarkStart w:id="302" w:name="_Toc207833315"/>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17"/>
      <w:bookmarkStart w:id="327" w:name="_Toc207833316"/>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3BE5366" w14:textId="77777777" w:rsidR="00CA23E7" w:rsidRDefault="00745863">
      <w:pPr>
        <w:rPr>
          <w:lang w:val="en-US"/>
        </w:rPr>
      </w:pPr>
      <w:r>
        <w:rPr>
          <w:lang w:val="en-US"/>
        </w:rPr>
        <w:t>The known NF service consumers are as follows:</w:t>
      </w:r>
    </w:p>
    <w:p w14:paraId="78C8260B" w14:textId="77777777" w:rsidR="00EF0B29" w:rsidRDefault="00EF0B29" w:rsidP="00EF0B29">
      <w:r>
        <w:rPr>
          <w:noProof/>
        </w:rPr>
        <w:t xml:space="preserve">The </w:t>
      </w:r>
      <w:proofErr w:type="spellStart"/>
      <w:r>
        <w:t>AUthentication</w:t>
      </w:r>
      <w:proofErr w:type="spellEnd"/>
      <w:r>
        <w:t xml:space="preserve"> Server Function (AUSF):</w:t>
      </w:r>
    </w:p>
    <w:p w14:paraId="31685986" w14:textId="20876590" w:rsidR="00EF0B29" w:rsidRDefault="00EF0B29" w:rsidP="00EF0B29">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rPr>
          <w:rFonts w:eastAsia="微软雅黑"/>
        </w:rPr>
        <w:t>.</w:t>
      </w:r>
    </w:p>
    <w:p w14:paraId="0B3F4851" w14:textId="77777777" w:rsidR="00EF0B29" w:rsidRDefault="00EF0B29" w:rsidP="00EF0B29">
      <w:r>
        <w:rPr>
          <w:noProof/>
        </w:rPr>
        <w:t xml:space="preserve">The </w:t>
      </w:r>
      <w:r>
        <w:t>Network Exposure Function (NEF):</w:t>
      </w:r>
    </w:p>
    <w:p w14:paraId="15C60EB7" w14:textId="77777777" w:rsidR="00EF0B29" w:rsidRDefault="00EF0B29" w:rsidP="00EF0B29">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A2F3A4D" w14:textId="77777777" w:rsidR="00EF0B29" w:rsidRDefault="00EF0B29" w:rsidP="00EF0B29">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30DC822D" w14:textId="77777777" w:rsidR="00EF0B29" w:rsidRDefault="00EF0B29" w:rsidP="00EF0B29">
      <w:r>
        <w:rPr>
          <w:noProof/>
        </w:rPr>
        <w:t xml:space="preserve">The </w:t>
      </w:r>
      <w:r>
        <w:t>Application Function (AF):</w:t>
      </w:r>
    </w:p>
    <w:p w14:paraId="167AC8E6" w14:textId="77777777" w:rsidR="00EF0B29" w:rsidRDefault="00EF0B29" w:rsidP="00EF0B29">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7F79DD24" w14:textId="77777777" w:rsidR="00EF0B29" w:rsidRDefault="00EF0B29" w:rsidP="00EF0B29">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w:t>
      </w:r>
      <w:proofErr w:type="spellStart"/>
      <w:r>
        <w:rPr>
          <w:rFonts w:eastAsia="微软雅黑"/>
          <w:lang w:eastAsia="zh-CN"/>
        </w:rPr>
        <w:t>AAnF</w:t>
      </w:r>
      <w:proofErr w:type="spellEnd"/>
      <w:r>
        <w:t>;</w:t>
      </w:r>
    </w:p>
    <w:p w14:paraId="0125BA20" w14:textId="77777777" w:rsidR="00EF0B29" w:rsidRDefault="00EF0B29" w:rsidP="00EF0B29">
      <w:pPr>
        <w:pStyle w:val="B1"/>
        <w:rPr>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1F61FD79" w14:textId="77777777" w:rsidR="00EF0B29" w:rsidRDefault="00EF0B29" w:rsidP="00EF0B29">
      <w:pPr>
        <w:rPr>
          <w:rFonts w:eastAsia="宋体"/>
        </w:rPr>
      </w:pPr>
      <w:r>
        <w:t>The Operation, Administration, and Maintenance (OAM):</w:t>
      </w:r>
    </w:p>
    <w:p w14:paraId="0E7E93C7" w14:textId="52E0A367" w:rsidR="00CA23E7" w:rsidRPr="00EF0B29" w:rsidRDefault="00EF0B29">
      <w:pPr>
        <w:pStyle w:val="B1"/>
      </w:pPr>
      <w:r>
        <w:t>-</w:t>
      </w:r>
      <w:r>
        <w:tab/>
        <w:t xml:space="preserve">deletes the AKMA </w:t>
      </w:r>
      <w:r>
        <w:rPr>
          <w:rFonts w:eastAsia="微软雅黑"/>
        </w:rPr>
        <w:t xml:space="preserve">key material of the UE from the </w:t>
      </w:r>
      <w:proofErr w:type="spellStart"/>
      <w:r>
        <w:rPr>
          <w:rFonts w:eastAsia="微软雅黑"/>
        </w:rPr>
        <w:t>AAnF</w:t>
      </w:r>
      <w:proofErr w:type="spellEnd"/>
      <w:r>
        <w:rPr>
          <w:rFonts w:eastAsia="微软雅黑"/>
        </w:rPr>
        <w:t>.</w:t>
      </w:r>
    </w:p>
    <w:p w14:paraId="28F7FF0E" w14:textId="77777777" w:rsidR="00CA23E7" w:rsidRDefault="00745863">
      <w:pPr>
        <w:pStyle w:val="31"/>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18"/>
      <w:bookmarkStart w:id="342" w:name="_Toc207833317"/>
      <w:r>
        <w:lastRenderedPageBreak/>
        <w:t>4.2.2</w:t>
      </w:r>
      <w:r>
        <w:tab/>
        <w:t>Service Operations</w:t>
      </w:r>
      <w:bookmarkEnd w:id="272"/>
      <w:bookmarkEnd w:id="273"/>
      <w:bookmarkEnd w:id="27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19"/>
      <w:bookmarkStart w:id="346" w:name="_Toc207833318"/>
      <w:bookmarkStart w:id="347" w:name="_Toc510696590"/>
      <w:bookmarkStart w:id="348" w:name="_Toc35971382"/>
      <w:bookmarkStart w:id="349" w:name="_Toc36812113"/>
      <w:bookmarkStart w:id="350" w:name="_Toc66224216"/>
      <w:bookmarkStart w:id="351" w:name="_Toc66440520"/>
      <w:bookmarkStart w:id="352" w:name="_Toc70541239"/>
      <w:bookmarkStart w:id="353" w:name="_Toc83233915"/>
      <w:bookmarkStart w:id="354" w:name="_Toc85526831"/>
      <w:bookmarkStart w:id="355" w:name="_Toc88659467"/>
      <w:bookmarkStart w:id="356" w:name="_Toc88832378"/>
      <w:bookmarkStart w:id="357" w:name="_Toc90660265"/>
      <w:bookmarkStart w:id="358" w:name="_Toc97194391"/>
      <w:bookmarkStart w:id="359" w:name="_Toc112964104"/>
      <w:bookmarkStart w:id="360" w:name="_Toc122117261"/>
      <w:bookmarkStart w:id="361" w:name="_Toc510696591"/>
      <w:bookmarkStart w:id="362" w:name="_Toc35971383"/>
      <w:bookmarkStart w:id="363" w:name="_Toc36812114"/>
      <w:bookmarkStart w:id="364" w:name="_Toc66224217"/>
      <w:bookmarkStart w:id="365" w:name="_Toc66440521"/>
      <w:bookmarkStart w:id="366" w:name="_Toc70541240"/>
      <w:bookmarkStart w:id="367" w:name="_Toc83233916"/>
      <w:bookmarkStart w:id="368" w:name="_Toc85526832"/>
      <w:bookmarkStart w:id="369" w:name="_Toc88659468"/>
      <w:bookmarkStart w:id="370" w:name="_Toc88832379"/>
      <w:bookmarkStart w:id="371" w:name="_Toc90660266"/>
      <w:bookmarkStart w:id="372" w:name="_Toc97194392"/>
      <w:bookmarkStart w:id="373" w:name="_Toc112964105"/>
      <w:bookmarkStart w:id="374" w:name="_Toc122117262"/>
      <w:r>
        <w:t>4.2.2.1</w:t>
      </w:r>
      <w:r>
        <w:tab/>
        <w:t>Introduction</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C58A7D5" w14:textId="77777777" w:rsidR="00EF0B29" w:rsidRDefault="00EF0B29" w:rsidP="00EF0B29">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F0B29" w14:paraId="77FB443B" w14:textId="77777777" w:rsidTr="00EF0B2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02B7ED4" w14:textId="77777777" w:rsidR="00EF0B29" w:rsidRDefault="00EF0B2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FAD6CCC" w14:textId="77777777" w:rsidR="00EF0B29" w:rsidRDefault="00EF0B29">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B33A986" w14:textId="77777777" w:rsidR="00EF0B29" w:rsidRDefault="00EF0B29">
            <w:pPr>
              <w:pStyle w:val="TAH"/>
            </w:pPr>
            <w:r>
              <w:t>Initiated by</w:t>
            </w:r>
          </w:p>
        </w:tc>
      </w:tr>
      <w:tr w:rsidR="00EF0B29" w14:paraId="72A215A7"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7D75815E" w14:textId="77777777" w:rsidR="00EF0B29" w:rsidRDefault="00EF0B29">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FF0EFC2" w14:textId="77777777" w:rsidR="00EF0B29" w:rsidRDefault="00EF0B29">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92A9BA6" w14:textId="77777777" w:rsidR="00EF0B29" w:rsidRDefault="00EF0B29">
            <w:pPr>
              <w:pStyle w:val="TAL"/>
            </w:pPr>
            <w:r>
              <w:t>AUSF</w:t>
            </w:r>
          </w:p>
        </w:tc>
      </w:tr>
      <w:tr w:rsidR="00EF0B29" w14:paraId="5F3731F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4F25ACAA" w14:textId="77777777" w:rsidR="00EF0B29" w:rsidRDefault="00EF0B29">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35DDF7B" w14:textId="77777777" w:rsidR="00EF0B29" w:rsidRDefault="00EF0B29">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35356D6" w14:textId="77777777" w:rsidR="00EF0B29" w:rsidRDefault="00EF0B29">
            <w:pPr>
              <w:pStyle w:val="TAL"/>
            </w:pPr>
            <w:r>
              <w:t>NEF, AF</w:t>
            </w:r>
          </w:p>
        </w:tc>
      </w:tr>
      <w:tr w:rsidR="00EF0B29" w14:paraId="6CE2BDF2"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6384FC64" w14:textId="77777777" w:rsidR="00EF0B29" w:rsidRDefault="00EF0B29">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D3677C" w14:textId="77777777" w:rsidR="00EF0B29" w:rsidRDefault="00EF0B29">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6C35F41C" w14:textId="77777777" w:rsidR="00EF0B29" w:rsidRDefault="00EF0B29">
            <w:pPr>
              <w:pStyle w:val="TAL"/>
            </w:pPr>
            <w:r>
              <w:t>AF</w:t>
            </w:r>
          </w:p>
        </w:tc>
      </w:tr>
      <w:tr w:rsidR="00EF0B29" w14:paraId="46866AE0"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519DDCC8" w14:textId="77777777" w:rsidR="00EF0B29" w:rsidRDefault="00EF0B29">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02BC5D7" w14:textId="77777777" w:rsidR="00EF0B29" w:rsidRDefault="00EF0B29">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519323" w14:textId="03866293" w:rsidR="00EF0B29" w:rsidRDefault="00EF0B29">
            <w:pPr>
              <w:pStyle w:val="TAL"/>
            </w:pPr>
            <w:proofErr w:type="gramStart"/>
            <w:r>
              <w:t>e.g.</w:t>
            </w:r>
            <w:proofErr w:type="gramEnd"/>
            <w:r>
              <w:t xml:space="preserve"> OAM</w:t>
            </w:r>
          </w:p>
        </w:tc>
      </w:tr>
      <w:tr w:rsidR="00EF0B29" w14:paraId="34CC61C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2DBEDFF4" w14:textId="77777777" w:rsidR="00EF0B29" w:rsidRDefault="00EF0B29">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EA25F8C" w14:textId="77777777" w:rsidR="00EF0B29" w:rsidRDefault="00EF0B29">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0638316A" w14:textId="77777777" w:rsidR="00EF0B29" w:rsidRDefault="00EF0B29">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75" w:name="_Toc138689885"/>
      <w:bookmarkStart w:id="376" w:name="_Toc151747742"/>
      <w:bookmarkStart w:id="377" w:name="_Toc185508920"/>
      <w:bookmarkStart w:id="378" w:name="_Toc207833319"/>
      <w:r>
        <w:t>4.2.2.2</w:t>
      </w:r>
      <w:r>
        <w:tab/>
      </w:r>
      <w:bookmarkEnd w:id="361"/>
      <w:bookmarkEnd w:id="362"/>
      <w:bookmarkEnd w:id="363"/>
      <w:proofErr w:type="spellStart"/>
      <w:r>
        <w:t>Naanf_AKMA_AnchorKey_Register</w:t>
      </w:r>
      <w:proofErr w:type="spellEnd"/>
      <w:r>
        <w:t xml:space="preserve"> service 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8921"/>
      <w:bookmarkStart w:id="396" w:name="_Toc207833320"/>
      <w:bookmarkStart w:id="397" w:name="_Hlk54815482"/>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8922"/>
      <w:bookmarkStart w:id="415" w:name="_Toc207833321"/>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8" o:title=""/>
          </v:shape>
          <o:OLEObject Type="Embed" ProgID="Visio.Drawing.11" ShapeID="_x0000_i1028" DrawAspect="Content" ObjectID="_1819633510" r:id="rId19"/>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8923"/>
      <w:bookmarkStart w:id="433" w:name="_Toc207833322"/>
      <w:bookmarkEnd w:id="397"/>
      <w:r>
        <w:t>4.2.2.3</w:t>
      </w:r>
      <w:r>
        <w:tab/>
      </w:r>
      <w:bookmarkEnd w:id="416"/>
      <w:bookmarkEnd w:id="417"/>
      <w:bookmarkEnd w:id="418"/>
      <w:proofErr w:type="spellStart"/>
      <w:r>
        <w:t>Naanf_AKMA_ApplicationKey_Get</w:t>
      </w:r>
      <w:proofErr w:type="spellEnd"/>
      <w:r>
        <w:t xml:space="preserv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8924"/>
      <w:bookmarkStart w:id="448" w:name="_Toc207833323"/>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8925"/>
      <w:bookmarkStart w:id="463" w:name="_Toc207833324"/>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20" o:title=""/>
          </v:shape>
          <o:OLEObject Type="Embed" ProgID="Visio.Drawing.11" ShapeID="_x0000_i1029" DrawAspect="Content" ObjectID="_1819633511" r:id="rId21"/>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8926"/>
      <w:bookmarkStart w:id="474" w:name="_Toc207833325"/>
      <w:r>
        <w:t>4.2.2.4</w:t>
      </w:r>
      <w:r>
        <w:tab/>
      </w:r>
      <w:proofErr w:type="spellStart"/>
      <w:r w:rsidRPr="002C5241">
        <w:rPr>
          <w:lang w:val="en-US"/>
        </w:rPr>
        <w:t>Naanf_AKMA_ContextRemove</w:t>
      </w:r>
      <w:proofErr w:type="spellEnd"/>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8927"/>
      <w:bookmarkStart w:id="485" w:name="_Toc207833326"/>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8928"/>
      <w:bookmarkStart w:id="496" w:name="_Toc207833327"/>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22" o:title=""/>
          </v:shape>
          <o:OLEObject Type="Embed" ProgID="Visio.Drawing.11" ShapeID="_x0000_i1030" DrawAspect="Content" ObjectID="_1819633512" r:id="rId23"/>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41"/>
      </w:pPr>
      <w:bookmarkStart w:id="497" w:name="_Toc185508929"/>
      <w:bookmarkStart w:id="498" w:name="_Toc207833328"/>
      <w:bookmarkStart w:id="499" w:name="_Toc510696597"/>
      <w:bookmarkStart w:id="500" w:name="_Toc35971389"/>
      <w:bookmarkStart w:id="501" w:name="_Toc36812120"/>
      <w:bookmarkStart w:id="502" w:name="_Toc66224223"/>
      <w:bookmarkStart w:id="503" w:name="_Toc66440527"/>
      <w:bookmarkStart w:id="504" w:name="_Toc70541246"/>
      <w:bookmarkStart w:id="505" w:name="_Toc83233922"/>
      <w:bookmarkStart w:id="506" w:name="_Toc85526841"/>
      <w:bookmarkStart w:id="507" w:name="_Toc88659477"/>
      <w:bookmarkStart w:id="508" w:name="_Toc88832388"/>
      <w:bookmarkStart w:id="509" w:name="_Toc90660275"/>
      <w:bookmarkStart w:id="510" w:name="_Toc97194401"/>
      <w:bookmarkStart w:id="511" w:name="_Toc112964114"/>
      <w:bookmarkStart w:id="512" w:name="_Toc122117271"/>
      <w:bookmarkStart w:id="513" w:name="_Toc138689894"/>
      <w:bookmarkStart w:id="514" w:name="_Toc151747751"/>
      <w:r>
        <w:t>4.2.2.5</w:t>
      </w:r>
      <w:r>
        <w:tab/>
      </w:r>
      <w:proofErr w:type="spellStart"/>
      <w:r w:rsidRPr="002C5241">
        <w:rPr>
          <w:lang w:val="en-US"/>
        </w:rPr>
        <w:t>Naanf_AKMA_</w:t>
      </w:r>
      <w:r>
        <w:rPr>
          <w:lang w:val="en-US"/>
        </w:rPr>
        <w:t>Notify</w:t>
      </w:r>
      <w:proofErr w:type="spellEnd"/>
      <w:r>
        <w:t xml:space="preserve"> service operation</w:t>
      </w:r>
      <w:bookmarkEnd w:id="497"/>
      <w:bookmarkEnd w:id="498"/>
    </w:p>
    <w:p w14:paraId="0EBFF9E6" w14:textId="77777777" w:rsidR="000F6AB4" w:rsidRDefault="000F6AB4" w:rsidP="000F6AB4">
      <w:pPr>
        <w:pStyle w:val="51"/>
      </w:pPr>
      <w:bookmarkStart w:id="515" w:name="_Toc185508930"/>
      <w:bookmarkStart w:id="516" w:name="_Toc207833329"/>
      <w:r>
        <w:t>4.2.2.5.1</w:t>
      </w:r>
      <w:r>
        <w:tab/>
        <w:t>General</w:t>
      </w:r>
      <w:bookmarkEnd w:id="515"/>
      <w:bookmarkEnd w:id="516"/>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1AF29C1" w14:textId="77777777" w:rsidR="000F6AB4" w:rsidRDefault="000F6AB4" w:rsidP="000F6AB4">
      <w:pPr>
        <w:pStyle w:val="51"/>
      </w:pPr>
      <w:bookmarkStart w:id="517" w:name="_Toc185508931"/>
      <w:bookmarkStart w:id="518" w:name="_Toc207833330"/>
      <w:r>
        <w:t>4.2.2.5.2</w:t>
      </w:r>
      <w:r>
        <w:tab/>
        <w:t>AKMA Service Disablement Notification</w:t>
      </w:r>
      <w:bookmarkEnd w:id="517"/>
      <w:bookmarkEnd w:id="518"/>
    </w:p>
    <w:p w14:paraId="07E18F88" w14:textId="77777777" w:rsidR="000F6AB4" w:rsidRDefault="000F6AB4" w:rsidP="000F6AB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5pt;height:158.25pt;mso-width-percent:0;mso-height-percent:0;mso-width-percent:0;mso-height-percent:0" o:ole="">
            <v:imagedata r:id="rId24" o:title=""/>
          </v:shape>
          <o:OLEObject Type="Embed" ProgID="Visio.Drawing.15" ShapeID="_x0000_i1031" DrawAspect="Content" ObjectID="_1819633513" r:id="rId25"/>
        </w:object>
      </w:r>
    </w:p>
    <w:p w14:paraId="489A8678" w14:textId="77777777" w:rsidR="000F6AB4" w:rsidRDefault="000F6AB4" w:rsidP="000F6AB4">
      <w:pPr>
        <w:pStyle w:val="TF"/>
      </w:pPr>
      <w:r>
        <w:t xml:space="preserve">Figure 4.2.2.5.2-1: </w:t>
      </w:r>
      <w:proofErr w:type="spellStart"/>
      <w:r>
        <w:t>AAnF</w:t>
      </w:r>
      <w:proofErr w:type="spellEnd"/>
      <w:r>
        <w:t xml:space="preserve">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微软雅黑"/>
          <w:lang w:val="en-US" w:eastAsia="zh-CN"/>
        </w:rPr>
        <w:t xml:space="preserve">, the </w:t>
      </w:r>
      <w:proofErr w:type="spellStart"/>
      <w:r>
        <w:rPr>
          <w:rFonts w:eastAsia="微软雅黑"/>
          <w:lang w:val="en-US" w:eastAsia="zh-CN"/>
        </w:rPr>
        <w:t>AAnF</w:t>
      </w:r>
      <w:proofErr w:type="spellEnd"/>
      <w:r>
        <w:rPr>
          <w:rFonts w:eastAsia="微软雅黑"/>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8932"/>
      <w:bookmarkStart w:id="520" w:name="_Toc207833331"/>
      <w:r>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8933"/>
      <w:bookmarkStart w:id="538" w:name="_Toc207833332"/>
      <w:r>
        <w:t>5.1</w:t>
      </w:r>
      <w:r>
        <w:tab/>
      </w:r>
      <w:proofErr w:type="spellStart"/>
      <w:r>
        <w:t>Naanf_AKMA</w:t>
      </w:r>
      <w:proofErr w:type="spellEnd"/>
      <w:r>
        <w:t xml:space="preserve">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8934"/>
      <w:bookmarkStart w:id="556" w:name="_Toc207833333"/>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8935"/>
      <w:bookmarkStart w:id="574" w:name="_Toc207833334"/>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8936"/>
      <w:bookmarkStart w:id="592" w:name="_Toc207833335"/>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8937"/>
      <w:bookmarkStart w:id="610" w:name="_Toc207833336"/>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8938"/>
      <w:bookmarkStart w:id="628" w:name="_Toc207833337"/>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8939"/>
      <w:bookmarkStart w:id="646" w:name="_Toc207833338"/>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w:t>
      </w:r>
      <w:proofErr w:type="spellStart"/>
      <w:r>
        <w:t>problem+json</w:t>
      </w:r>
      <w:proofErr w:type="spellEnd"/>
      <w:r>
        <w:t>", as defined in IETF RFC 9457 [13].</w:t>
      </w:r>
      <w:bookmarkEnd w:id="649"/>
    </w:p>
    <w:p w14:paraId="500F8D70" w14:textId="77777777" w:rsidR="00D61C52" w:rsidRDefault="00D61C52" w:rsidP="00D61C52">
      <w:pPr>
        <w:pStyle w:val="41"/>
      </w:pPr>
      <w:bookmarkStart w:id="678" w:name="_Toc151747759"/>
      <w:bookmarkStart w:id="679" w:name="_Toc185508940"/>
      <w:bookmarkStart w:id="680" w:name="_Toc207833339"/>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8941"/>
      <w:bookmarkStart w:id="692" w:name="_Toc207833340"/>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8942"/>
      <w:bookmarkStart w:id="710" w:name="_Toc207833341"/>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8943"/>
      <w:bookmarkStart w:id="728" w:name="_Toc207833342"/>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25pt;height:183pt;mso-width-percent:0;mso-height-percent:0;mso-width-percent:0;mso-height-percent:0" o:ole="">
            <v:imagedata r:id="rId26" o:title=""/>
          </v:shape>
          <o:OLEObject Type="Embed" ProgID="Visio.Drawing.15" ShapeID="_x0000_i1032" DrawAspect="Content" ObjectID="_1819633514" r:id="rId27"/>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8944"/>
      <w:bookmarkStart w:id="746" w:name="_Toc207833343"/>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8945"/>
      <w:bookmarkStart w:id="764" w:name="_Toc207833344"/>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8946"/>
      <w:bookmarkStart w:id="782" w:name="_Toc207833345"/>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8947"/>
      <w:bookmarkStart w:id="800" w:name="_Toc207833346"/>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8948"/>
      <w:bookmarkStart w:id="813" w:name="_Toc207833347"/>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8949"/>
      <w:bookmarkStart w:id="829" w:name="_Toc207833348"/>
      <w:bookmarkStart w:id="830" w:name="_Toc510696628"/>
      <w:bookmarkStart w:id="831" w:name="_Toc35971419"/>
      <w:bookmarkStart w:id="832" w:name="_Toc36812150"/>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8950"/>
      <w:bookmarkStart w:id="843" w:name="_Toc207833349"/>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8951"/>
      <w:bookmarkStart w:id="854" w:name="_Toc207833350"/>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8952"/>
      <w:bookmarkStart w:id="865" w:name="_Toc207833351"/>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8953"/>
      <w:bookmarkStart w:id="880" w:name="_Toc207833352"/>
      <w:r>
        <w:t>5.1.5</w:t>
      </w:r>
      <w:r>
        <w:tab/>
        <w:t>Notifications</w:t>
      </w:r>
      <w:bookmarkEnd w:id="830"/>
      <w:bookmarkEnd w:id="831"/>
      <w:bookmarkEnd w:id="832"/>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8954"/>
      <w:bookmarkStart w:id="892" w:name="_Toc207833353"/>
      <w:bookmarkStart w:id="893" w:name="_Toc28012442"/>
      <w:bookmarkStart w:id="894" w:name="_Toc36038395"/>
      <w:bookmarkStart w:id="895" w:name="_Toc45133665"/>
      <w:bookmarkStart w:id="896" w:name="_Toc51762419"/>
      <w:bookmarkStart w:id="897" w:name="_Toc59016991"/>
      <w:bookmarkStart w:id="898" w:name="_Toc129338906"/>
      <w:bookmarkStart w:id="899" w:name="_Toc153375313"/>
      <w:bookmarkStart w:id="900" w:name="_Toc510696632"/>
      <w:bookmarkStart w:id="901" w:name="_Toc35971427"/>
      <w:bookmarkStart w:id="902" w:name="_Toc36812158"/>
      <w:bookmarkStart w:id="903" w:name="_Toc66224242"/>
      <w:bookmarkStart w:id="904" w:name="_Toc66440546"/>
      <w:bookmarkStart w:id="905" w:name="_Toc70541266"/>
      <w:bookmarkStart w:id="906" w:name="_Toc83233942"/>
      <w:bookmarkStart w:id="907" w:name="_Toc85526864"/>
      <w:bookmarkStart w:id="908" w:name="_Toc88659500"/>
      <w:bookmarkStart w:id="909" w:name="_Toc88832411"/>
      <w:bookmarkStart w:id="910" w:name="_Toc90660298"/>
      <w:bookmarkStart w:id="911" w:name="_Toc97194423"/>
      <w:bookmarkStart w:id="912" w:name="_Toc112964136"/>
      <w:bookmarkStart w:id="913" w:name="_Toc122117293"/>
      <w:bookmarkStart w:id="914" w:name="_Toc138689916"/>
      <w:bookmarkStart w:id="915" w:name="_Toc15174777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89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 xml:space="preserve">Table 5.1.5-1: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proofErr w:type="spellStart"/>
            <w:r>
              <w:t>Callback</w:t>
            </w:r>
            <w:proofErr w:type="spellEnd"/>
            <w:r>
              <w:t xml:space="preserve">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8955"/>
      <w:bookmarkStart w:id="917" w:name="_Toc207833354"/>
      <w:bookmarkStart w:id="918" w:name="_Toc153375315"/>
      <w:bookmarkEnd w:id="893"/>
      <w:bookmarkEnd w:id="894"/>
      <w:bookmarkEnd w:id="895"/>
      <w:bookmarkEnd w:id="896"/>
      <w:bookmarkEnd w:id="897"/>
      <w:bookmarkEnd w:id="898"/>
      <w:bookmarkEnd w:id="899"/>
      <w:r>
        <w:lastRenderedPageBreak/>
        <w:t>5.1.5.2</w:t>
      </w:r>
      <w:r>
        <w:tab/>
        <w:t>AKMA Service Disablement Notification</w:t>
      </w:r>
      <w:bookmarkEnd w:id="916"/>
      <w:bookmarkEnd w:id="917"/>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8956"/>
      <w:bookmarkStart w:id="927" w:name="_Toc207833355"/>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51"/>
      </w:pPr>
      <w:bookmarkStart w:id="928" w:name="_Toc185508957"/>
      <w:bookmarkStart w:id="929" w:name="_Toc207833356"/>
      <w:bookmarkStart w:id="930" w:name="_Toc28012445"/>
      <w:bookmarkStart w:id="931" w:name="_Toc36038398"/>
      <w:bookmarkStart w:id="932" w:name="_Toc45133668"/>
      <w:bookmarkStart w:id="933" w:name="_Toc51762422"/>
      <w:bookmarkStart w:id="934" w:name="_Toc59016994"/>
      <w:bookmarkStart w:id="935" w:name="_Toc129338909"/>
      <w:bookmarkStart w:id="936" w:name="_Toc153375316"/>
      <w:bookmarkEnd w:id="918"/>
      <w:r>
        <w:t>5.1.5.2.2</w:t>
      </w:r>
      <w:r>
        <w:tab/>
        <w:t>Target URI</w:t>
      </w:r>
      <w:bookmarkEnd w:id="928"/>
      <w:bookmarkEnd w:id="929"/>
    </w:p>
    <w:p w14:paraId="7869FBCC" w14:textId="77777777" w:rsidR="000F6AB4" w:rsidRDefault="000F6AB4" w:rsidP="000F6AB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5.1.5.2.2-1</w:t>
      </w:r>
      <w:r>
        <w:rPr>
          <w:rFonts w:ascii="Arial" w:hAnsi="Arial" w:cs="Arial"/>
        </w:rPr>
        <w:t>.</w:t>
      </w:r>
    </w:p>
    <w:p w14:paraId="14EDC403" w14:textId="77777777" w:rsidR="000F6AB4" w:rsidRDefault="000F6AB4" w:rsidP="000F6AB4">
      <w:pPr>
        <w:pStyle w:val="TH"/>
        <w:rPr>
          <w:rFonts w:cs="Arial"/>
        </w:rPr>
      </w:pPr>
      <w:r>
        <w:t xml:space="preserve">Table 5.1.5.2.2-1: </w:t>
      </w:r>
      <w:proofErr w:type="spellStart"/>
      <w:r>
        <w:t>Callback</w:t>
      </w:r>
      <w:proofErr w:type="spellEnd"/>
      <w:r>
        <w:t xml:space="preserve">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8958"/>
      <w:bookmarkStart w:id="938" w:name="_Toc207833357"/>
      <w:bookmarkEnd w:id="930"/>
      <w:bookmarkEnd w:id="931"/>
      <w:bookmarkEnd w:id="932"/>
      <w:bookmarkEnd w:id="933"/>
      <w:bookmarkEnd w:id="934"/>
      <w:bookmarkEnd w:id="935"/>
      <w:bookmarkEnd w:id="936"/>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8959"/>
      <w:bookmarkStart w:id="947" w:name="_Toc207833358"/>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8960"/>
      <w:bookmarkStart w:id="949" w:name="_Toc207833359"/>
      <w:r>
        <w:t>5.1.6</w:t>
      </w:r>
      <w:r>
        <w:tab/>
        <w:t>Data Model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8961"/>
      <w:bookmarkStart w:id="967" w:name="_Toc207833360"/>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proofErr w:type="spellStart"/>
      <w:r w:rsidR="00745863">
        <w:t>Naanf_AKMA</w:t>
      </w:r>
      <w:bookmarkEnd w:id="968"/>
      <w:bookmarkEnd w:id="969"/>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8962"/>
      <w:bookmarkStart w:id="987" w:name="_Toc207833361"/>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8963"/>
      <w:bookmarkStart w:id="1005" w:name="_Toc207833362"/>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8964"/>
      <w:bookmarkStart w:id="1023" w:name="_Toc207833363"/>
      <w:r>
        <w:lastRenderedPageBreak/>
        <w:t>5.1.6.2.2</w:t>
      </w:r>
      <w:r>
        <w:tab/>
        <w:t xml:space="preserve">Type: </w:t>
      </w:r>
      <w:proofErr w:type="spellStart"/>
      <w:r>
        <w:t>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8965"/>
      <w:bookmarkStart w:id="1034" w:name="_Toc207833364"/>
      <w:r>
        <w:t>5.1.6.2.3</w:t>
      </w:r>
      <w:r>
        <w:tab/>
        <w:t xml:space="preserve">Type: </w:t>
      </w:r>
      <w:proofErr w:type="spellStart"/>
      <w:r>
        <w:t>CtxRemove</w:t>
      </w:r>
      <w:bookmarkEnd w:id="1024"/>
      <w:bookmarkEnd w:id="1025"/>
      <w:bookmarkEnd w:id="1026"/>
      <w:bookmarkEnd w:id="1027"/>
      <w:bookmarkEnd w:id="1028"/>
      <w:bookmarkEnd w:id="1029"/>
      <w:bookmarkEnd w:id="1030"/>
      <w:bookmarkEnd w:id="1031"/>
      <w:bookmarkEnd w:id="1032"/>
      <w:bookmarkEnd w:id="1033"/>
      <w:bookmarkEnd w:id="103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8966"/>
      <w:bookmarkStart w:id="1052" w:name="_Toc207833365"/>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8967"/>
      <w:bookmarkStart w:id="1070" w:name="_Toc207833366"/>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8968"/>
      <w:bookmarkStart w:id="1088" w:name="_Toc207833367"/>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8969"/>
      <w:bookmarkStart w:id="1106" w:name="_Toc2078333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8970"/>
      <w:bookmarkStart w:id="1127" w:name="_Toc207833369"/>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8971"/>
      <w:bookmarkStart w:id="1145" w:name="_Toc207833370"/>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8972"/>
      <w:bookmarkStart w:id="1162" w:name="_Toc207833371"/>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8973"/>
      <w:bookmarkStart w:id="1179" w:name="_Toc207833372"/>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8974"/>
      <w:bookmarkStart w:id="1196" w:name="_Toc207833373"/>
      <w:bookmarkStart w:id="1197" w:name="_Toc492899751"/>
      <w:bookmarkStart w:id="1198" w:name="_Toc492900030"/>
      <w:bookmarkStart w:id="1199" w:name="_Toc492967832"/>
      <w:bookmarkStart w:id="1200" w:name="_Toc492972920"/>
      <w:bookmarkStart w:id="1201" w:name="_Toc492973140"/>
      <w:bookmarkStart w:id="1202" w:name="_Toc493774060"/>
      <w:bookmarkStart w:id="1203" w:name="_Toc508285804"/>
      <w:bookmarkStart w:id="1204" w:name="_Toc508287269"/>
      <w:bookmarkStart w:id="1205" w:name="_Toc510696648"/>
      <w:bookmarkStart w:id="1206" w:name="_Toc35971447"/>
      <w:bookmarkStart w:id="1207" w:name="_Toc36812178"/>
      <w:bookmarkStart w:id="1208" w:name="_Toc66224256"/>
      <w:bookmarkStart w:id="1209" w:name="_Toc66440560"/>
      <w:bookmarkStart w:id="1210" w:name="_Toc70541280"/>
      <w:bookmarkStart w:id="1211" w:name="_Toc83233956"/>
      <w:bookmarkStart w:id="1212" w:name="_Toc85526879"/>
      <w:bookmarkStart w:id="1213" w:name="_Toc88659515"/>
      <w:bookmarkStart w:id="1214" w:name="_Toc88832426"/>
      <w:bookmarkStart w:id="1215" w:name="_Toc90660313"/>
      <w:bookmarkStart w:id="1216" w:name="_Toc97194438"/>
      <w:bookmarkStart w:id="1217" w:name="_Toc112964151"/>
      <w:bookmarkStart w:id="1218" w:name="_Toc122117308"/>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8975"/>
      <w:bookmarkStart w:id="1222" w:name="_Toc207833374"/>
      <w:r>
        <w:t>5.1.8</w:t>
      </w:r>
      <w:r>
        <w:rPr>
          <w:lang w:eastAsia="zh-CN"/>
        </w:rPr>
        <w:tab/>
        <w:t>Feature negotiation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8976"/>
      <w:bookmarkStart w:id="1240" w:name="_Toc207833375"/>
      <w:bookmarkStart w:id="1241" w:name="_Toc510696649"/>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1"/>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2B274167" w14:textId="77777777" w:rsidR="00EF0B29" w:rsidRDefault="00EF0B29" w:rsidP="00EF0B29">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EF0B29" w14:paraId="1AC2C3EA" w14:textId="77777777" w:rsidTr="00EF0B29">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04E150" w14:textId="77777777" w:rsidR="00EF0B29" w:rsidRDefault="00EF0B29">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448C30" w14:textId="77777777" w:rsidR="00EF0B29" w:rsidRDefault="00EF0B29">
            <w:pPr>
              <w:pStyle w:val="TAH"/>
            </w:pPr>
            <w:r>
              <w:t>Description</w:t>
            </w:r>
          </w:p>
        </w:tc>
      </w:tr>
      <w:tr w:rsidR="00EF0B29" w14:paraId="02EED095"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29D82" w14:textId="77777777" w:rsidR="00EF0B29" w:rsidRDefault="00EF0B29">
            <w:pPr>
              <w:pStyle w:val="TAL"/>
            </w:pPr>
            <w:r>
              <w:t>"</w:t>
            </w:r>
            <w:proofErr w:type="spellStart"/>
            <w:proofErr w:type="gramStart"/>
            <w:r>
              <w:t>naanf</w:t>
            </w:r>
            <w:proofErr w:type="gramEnd"/>
            <w:r>
              <w:t>-akma</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1693A" w14:textId="77777777" w:rsidR="00EF0B29" w:rsidRDefault="00EF0B29">
            <w:pPr>
              <w:pStyle w:val="TAL"/>
            </w:pPr>
            <w:r>
              <w:t xml:space="preserve">Access to the </w:t>
            </w:r>
            <w:proofErr w:type="spellStart"/>
            <w:r>
              <w:rPr>
                <w:lang w:val="en-US"/>
              </w:rPr>
              <w:t>Naanf_AKMA</w:t>
            </w:r>
            <w:proofErr w:type="spellEnd"/>
            <w:r>
              <w:rPr>
                <w:noProof/>
                <w:lang w:val="en-US"/>
              </w:rPr>
              <w:t xml:space="preserve"> </w:t>
            </w:r>
            <w:r>
              <w:t>API</w:t>
            </w:r>
          </w:p>
        </w:tc>
      </w:tr>
      <w:tr w:rsidR="00EF0B29" w14:paraId="6548628F"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496EF" w14:textId="77777777" w:rsidR="00EF0B29" w:rsidRDefault="00EF0B29">
            <w:pPr>
              <w:pStyle w:val="TAL"/>
            </w:pPr>
            <w:r>
              <w:t>"</w:t>
            </w:r>
            <w:proofErr w:type="spellStart"/>
            <w:r>
              <w:t>naanf-</w:t>
            </w:r>
            <w:proofErr w:type="gramStart"/>
            <w:r>
              <w:t>akma:anchorkey</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F0825" w14:textId="77777777" w:rsidR="00EF0B29" w:rsidRDefault="00EF0B29">
            <w:pPr>
              <w:pStyle w:val="TAL"/>
            </w:pPr>
            <w:r>
              <w:t>Access to service operations applying to store and remove the AKMA related key material.</w:t>
            </w:r>
          </w:p>
        </w:tc>
      </w:tr>
      <w:tr w:rsidR="00EF0B29" w14:paraId="763E617B"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9F02D" w14:textId="77777777" w:rsidR="00EF0B29" w:rsidRDefault="00EF0B29">
            <w:pPr>
              <w:pStyle w:val="TAL"/>
            </w:pPr>
            <w:r>
              <w:t>"</w:t>
            </w:r>
            <w:proofErr w:type="spellStart"/>
            <w:r>
              <w:t>naanf-</w:t>
            </w:r>
            <w:proofErr w:type="gramStart"/>
            <w:r>
              <w:t>akma:applicationkeyget</w:t>
            </w:r>
            <w:proofErr w:type="spellEnd"/>
            <w:proofErr w:type="gram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BB3A" w14:textId="77777777" w:rsidR="00EF0B29" w:rsidRDefault="00EF0B29">
            <w:pPr>
              <w:pStyle w:val="TAL"/>
            </w:pPr>
            <w:r>
              <w:t>Access to service operations applying to request the AKMA Application Key information for the UE.</w:t>
            </w:r>
          </w:p>
        </w:tc>
      </w:tr>
      <w:tr w:rsidR="00EF0B29" w14:paraId="2880830D"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2E9B7A" w14:textId="6B84A5BE" w:rsidR="00EF0B29" w:rsidRDefault="00EF0B29">
            <w:pPr>
              <w:pStyle w:val="TAL"/>
            </w:pPr>
            <w:r>
              <w:t>"</w:t>
            </w:r>
            <w:proofErr w:type="spellStart"/>
            <w:r>
              <w:t>naanf-</w:t>
            </w:r>
            <w:proofErr w:type="gramStart"/>
            <w:r>
              <w:t>akma:applicationkeyget</w:t>
            </w:r>
            <w:proofErr w:type="gramEnd"/>
            <w:r>
              <w:t>:supi-access</w:t>
            </w:r>
            <w:proofErr w:type="spellEnd"/>
            <w:r>
              <w: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F7175" w14:textId="77777777" w:rsidR="00EF0B29" w:rsidRDefault="00EF0B29">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8977"/>
      <w:bookmarkStart w:id="1259" w:name="_Toc207833376"/>
      <w:r>
        <w:lastRenderedPageBreak/>
        <w:t>Annex A (normative):</w:t>
      </w:r>
      <w:r>
        <w:br/>
      </w:r>
      <w:proofErr w:type="spellStart"/>
      <w:r>
        <w:t>OpenAPI</w:t>
      </w:r>
      <w:proofErr w:type="spellEnd"/>
      <w:r>
        <w:t xml:space="preserve">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8978"/>
      <w:bookmarkStart w:id="1277" w:name="_Toc207833377"/>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27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8979"/>
      <w:bookmarkStart w:id="1295" w:name="_Toc207833378"/>
      <w:r>
        <w:t>A.2</w:t>
      </w:r>
      <w:r>
        <w:tab/>
      </w:r>
      <w:proofErr w:type="spellStart"/>
      <w:r>
        <w:t>Naanf_AKMA</w:t>
      </w:r>
      <w:proofErr w:type="spellEnd"/>
      <w:r>
        <w:t xml:space="preserve">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AD748CE" w:rsidR="00CA23E7" w:rsidRDefault="00745863">
      <w:pPr>
        <w:pStyle w:val="PL"/>
      </w:pPr>
      <w:r>
        <w:t xml:space="preserve">  version: 1.</w:t>
      </w:r>
      <w:r w:rsidR="00EB22D0">
        <w:t>1</w:t>
      </w:r>
      <w:r>
        <w:t>.</w:t>
      </w:r>
      <w:r w:rsidR="0067355A">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7002B0B" w:rsidR="00CA23E7" w:rsidRDefault="00745863">
      <w:pPr>
        <w:pStyle w:val="PL"/>
      </w:pPr>
      <w:r>
        <w:t xml:space="preserve">    © </w:t>
      </w:r>
      <w:r w:rsidR="0067355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C804E30" w:rsidR="00CA23E7" w:rsidRDefault="00745863">
      <w:pPr>
        <w:pStyle w:val="PL"/>
      </w:pPr>
      <w:r>
        <w:t xml:space="preserve">  description: 3GPP TS 29.535 V1</w:t>
      </w:r>
      <w:r w:rsidR="00A331FE">
        <w:t>8</w:t>
      </w:r>
      <w:r>
        <w:t>.</w:t>
      </w:r>
      <w:r w:rsidR="0067355A">
        <w:t>7</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7BC59375" w14:textId="77777777" w:rsidR="00EF0B29" w:rsidRDefault="00EF0B29" w:rsidP="00EF0B29">
      <w:pPr>
        <w:pStyle w:val="PL"/>
      </w:pPr>
      <w:r>
        <w:t xml:space="preserve">        - oAuth2ClientCredentials:</w:t>
      </w:r>
    </w:p>
    <w:p w14:paraId="65B6DD1F" w14:textId="77777777" w:rsidR="00EF0B29" w:rsidRDefault="00EF0B29" w:rsidP="00EF0B29">
      <w:pPr>
        <w:pStyle w:val="PL"/>
      </w:pPr>
      <w:r>
        <w:t xml:space="preserve">          - </w:t>
      </w:r>
      <w:proofErr w:type="spellStart"/>
      <w:r>
        <w:t>naanf-akma</w:t>
      </w:r>
      <w:proofErr w:type="spellEnd"/>
    </w:p>
    <w:p w14:paraId="334DE493" w14:textId="77777777" w:rsidR="00EF0B29" w:rsidRDefault="00EF0B29" w:rsidP="00EF0B29">
      <w:pPr>
        <w:pStyle w:val="PL"/>
      </w:pPr>
      <w:r>
        <w:t xml:space="preserve">          - </w:t>
      </w:r>
      <w:proofErr w:type="spellStart"/>
      <w:r>
        <w:t>naanf-</w:t>
      </w:r>
      <w:proofErr w:type="gramStart"/>
      <w:r>
        <w:t>akma:applicationkeyget</w:t>
      </w:r>
      <w:proofErr w:type="spellEnd"/>
      <w:proofErr w:type="gramEnd"/>
    </w:p>
    <w:p w14:paraId="4E46ADF9" w14:textId="77777777" w:rsidR="00EF0B29" w:rsidRDefault="00EF0B29" w:rsidP="00EF0B29">
      <w:pPr>
        <w:pStyle w:val="PL"/>
      </w:pPr>
      <w:r>
        <w:t xml:space="preserve">        - oAuth2ClientCredentials:</w:t>
      </w:r>
    </w:p>
    <w:p w14:paraId="088D09BE" w14:textId="77777777" w:rsidR="00EF0B29" w:rsidRDefault="00EF0B29" w:rsidP="00EF0B29">
      <w:pPr>
        <w:pStyle w:val="PL"/>
      </w:pPr>
      <w:r>
        <w:t xml:space="preserve">          - </w:t>
      </w:r>
      <w:proofErr w:type="spellStart"/>
      <w:r>
        <w:t>naanf-akma</w:t>
      </w:r>
      <w:proofErr w:type="spellEnd"/>
    </w:p>
    <w:p w14:paraId="25BB8129" w14:textId="77777777" w:rsidR="00EF0B29" w:rsidRDefault="00EF0B29" w:rsidP="00EF0B29">
      <w:pPr>
        <w:pStyle w:val="PL"/>
      </w:pPr>
      <w:r>
        <w:t xml:space="preserve">          - </w:t>
      </w:r>
      <w:proofErr w:type="spellStart"/>
      <w:r>
        <w:t>naanf-</w:t>
      </w:r>
      <w:proofErr w:type="gramStart"/>
      <w:r>
        <w:t>akma:applicationkeyget</w:t>
      </w:r>
      <w:proofErr w:type="spellEnd"/>
      <w:proofErr w:type="gramEnd"/>
    </w:p>
    <w:p w14:paraId="2556D225" w14:textId="77777777" w:rsidR="00EF0B29" w:rsidRDefault="00EF0B29" w:rsidP="00EF0B29">
      <w:pPr>
        <w:pStyle w:val="PL"/>
      </w:pPr>
      <w:r>
        <w:t xml:space="preserve">          - </w:t>
      </w:r>
      <w:proofErr w:type="spellStart"/>
      <w:r>
        <w:t>naanf-</w:t>
      </w:r>
      <w:proofErr w:type="gramStart"/>
      <w:r>
        <w:t>akma:applicationkeyget</w:t>
      </w:r>
      <w:proofErr w:type="gramEnd"/>
      <w:r>
        <w:t>:supi-access</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w:t>
      </w:r>
      <w:proofErr w:type="spellStart"/>
      <w:r>
        <w:t>callbacks</w:t>
      </w:r>
      <w:proofErr w:type="spellEnd"/>
      <w:r>
        <w:t>:</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proofErr w:type="gramStart"/>
      <w:r>
        <w:t>request.body</w:t>
      </w:r>
      <w:proofErr w:type="spellEnd"/>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w:t>
      </w:r>
      <w:proofErr w:type="gramStart"/>
      <w:r>
        <w:t>akma:anchorkey</w:t>
      </w:r>
      <w:proofErr w:type="spellEnd"/>
      <w:proofErr w:type="gram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510E5A3C" w14:textId="77777777" w:rsidR="00EF0B29" w:rsidRDefault="00EF0B29" w:rsidP="00EF0B29">
      <w:pPr>
        <w:pStyle w:val="PL"/>
      </w:pPr>
      <w:r>
        <w:t xml:space="preserve">          scopes:</w:t>
      </w:r>
    </w:p>
    <w:p w14:paraId="2EA88FEE" w14:textId="414477C1" w:rsidR="00EF0B29" w:rsidRDefault="00EF0B29" w:rsidP="00EF0B29">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13A67907" w14:textId="7AB30BAA" w:rsidR="00EF0B29" w:rsidRDefault="00EF0B29" w:rsidP="00EF0B29">
      <w:pPr>
        <w:pStyle w:val="PL"/>
      </w:pPr>
      <w:r>
        <w:t xml:space="preserve">            </w:t>
      </w:r>
      <w:proofErr w:type="spellStart"/>
      <w:r>
        <w:t>naanf-</w:t>
      </w:r>
      <w:proofErr w:type="gramStart"/>
      <w:r>
        <w:t>akma</w:t>
      </w:r>
      <w:proofErr w:type="spellEnd"/>
      <w:r>
        <w:rPr>
          <w:lang w:val="en-US"/>
        </w:rPr>
        <w:t>:</w:t>
      </w:r>
      <w:proofErr w:type="spellStart"/>
      <w:r>
        <w:t>anchorkey</w:t>
      </w:r>
      <w:proofErr w:type="spellEnd"/>
      <w:proofErr w:type="gramEnd"/>
      <w:r>
        <w:t>: &gt;</w:t>
      </w:r>
    </w:p>
    <w:p w14:paraId="747DB3AB" w14:textId="77777777" w:rsidR="00EF0B29" w:rsidRDefault="00EF0B29" w:rsidP="00EF0B29">
      <w:pPr>
        <w:pStyle w:val="PL"/>
      </w:pPr>
      <w:r>
        <w:t xml:space="preserve">              Access to service operations applying to store or remove the AKMA related key </w:t>
      </w:r>
    </w:p>
    <w:p w14:paraId="156294D2" w14:textId="77777777" w:rsidR="00EF0B29" w:rsidRDefault="00EF0B29" w:rsidP="00EF0B29">
      <w:pPr>
        <w:pStyle w:val="PL"/>
      </w:pPr>
      <w:r>
        <w:t xml:space="preserve">              material.</w:t>
      </w:r>
    </w:p>
    <w:p w14:paraId="01F3ECC6" w14:textId="677596E4" w:rsidR="00EF0B29" w:rsidRDefault="00EF0B29" w:rsidP="00EF0B29">
      <w:pPr>
        <w:pStyle w:val="PL"/>
      </w:pPr>
      <w:r>
        <w:t xml:space="preserve">            </w:t>
      </w:r>
      <w:proofErr w:type="spellStart"/>
      <w:r>
        <w:t>naanf-</w:t>
      </w:r>
      <w:proofErr w:type="gramStart"/>
      <w:r>
        <w:t>akma</w:t>
      </w:r>
      <w:proofErr w:type="spellEnd"/>
      <w:r>
        <w:rPr>
          <w:lang w:val="en-US"/>
        </w:rPr>
        <w:t>:</w:t>
      </w:r>
      <w:proofErr w:type="spellStart"/>
      <w:r>
        <w:t>applicationkeyget</w:t>
      </w:r>
      <w:proofErr w:type="spellEnd"/>
      <w:proofErr w:type="gramEnd"/>
      <w:r>
        <w:t>: &gt;</w:t>
      </w:r>
    </w:p>
    <w:p w14:paraId="05CF090D" w14:textId="77777777" w:rsidR="00EF0B29" w:rsidRDefault="00EF0B29" w:rsidP="00EF0B29">
      <w:pPr>
        <w:pStyle w:val="PL"/>
      </w:pPr>
      <w:r>
        <w:t xml:space="preserve">              Access to service operations applying to request the AKMA Application Key information</w:t>
      </w:r>
    </w:p>
    <w:p w14:paraId="729AF623" w14:textId="77777777" w:rsidR="00EF0B29" w:rsidRDefault="00EF0B29" w:rsidP="00EF0B29">
      <w:pPr>
        <w:pStyle w:val="PL"/>
      </w:pPr>
      <w:r>
        <w:t xml:space="preserve">              for the UE.</w:t>
      </w:r>
    </w:p>
    <w:p w14:paraId="192885AC" w14:textId="77777777" w:rsidR="005D717B" w:rsidRDefault="005D717B" w:rsidP="005D717B">
      <w:pPr>
        <w:pStyle w:val="PL"/>
      </w:pPr>
      <w:r>
        <w:t xml:space="preserve">            </w:t>
      </w:r>
      <w:proofErr w:type="spellStart"/>
      <w:r>
        <w:t>naanf-</w:t>
      </w:r>
      <w:proofErr w:type="gramStart"/>
      <w:r>
        <w:t>akma:applicationkeyget</w:t>
      </w:r>
      <w:proofErr w:type="gramEnd"/>
      <w:r>
        <w: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proofErr w:type="spellStart"/>
      <w:r>
        <w:t>AkmaKeyInfo</w:t>
      </w:r>
      <w:bookmarkEnd w:id="1296"/>
      <w:bookmarkEnd w:id="1297"/>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8980"/>
      <w:bookmarkStart w:id="1314" w:name="_Toc207833379"/>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884E69" w:rsidRPr="00B91885" w14:paraId="62687249"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2D87C0FC" w14:textId="7376E26B"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034735" w14:textId="4F909CBC"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F96EB" w14:textId="30151491" w:rsidR="00884E69" w:rsidRPr="00B91885" w:rsidRDefault="00884E69" w:rsidP="00884E69">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DD86F8" w14:textId="77777777" w:rsidR="00884E69" w:rsidRPr="00B91885" w:rsidRDefault="00884E69" w:rsidP="00884E69">
            <w:pPr>
              <w:pStyle w:val="TAL"/>
              <w:rPr>
                <w:rFonts w:cs="Arial"/>
                <w:sz w:val="16"/>
                <w:szCs w:val="16"/>
              </w:rPr>
            </w:pPr>
            <w:r w:rsidRPr="00B9188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AA84" w14:textId="77777777" w:rsidR="00884E69" w:rsidRPr="00B91885" w:rsidRDefault="00884E69" w:rsidP="00884E69">
            <w:pPr>
              <w:pStyle w:val="TAR"/>
              <w:rPr>
                <w:rFonts w:cs="Arial"/>
                <w:sz w:val="16"/>
                <w:szCs w:val="16"/>
              </w:rPr>
            </w:pPr>
            <w:r w:rsidRPr="00B9188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5C4E" w14:textId="77777777" w:rsidR="00884E69" w:rsidRPr="00B91885" w:rsidRDefault="00884E69" w:rsidP="00884E69">
            <w:pPr>
              <w:pStyle w:val="TAC"/>
              <w:rPr>
                <w:rFonts w:cs="Arial"/>
                <w:sz w:val="16"/>
                <w:szCs w:val="16"/>
              </w:rPr>
            </w:pPr>
            <w:r w:rsidRPr="00B918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AC15A" w14:textId="77777777" w:rsidR="00884E69" w:rsidRPr="00B91885" w:rsidRDefault="00884E69" w:rsidP="00884E69">
            <w:pPr>
              <w:pStyle w:val="TAL"/>
              <w:rPr>
                <w:rFonts w:cs="Arial"/>
                <w:sz w:val="16"/>
                <w:szCs w:val="16"/>
              </w:rPr>
            </w:pPr>
            <w:r w:rsidRPr="00B91885">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6931" w14:textId="14B4356A" w:rsidR="00884E69" w:rsidRPr="00B91885" w:rsidRDefault="00884E69" w:rsidP="00884E69">
            <w:pPr>
              <w:pStyle w:val="TAC"/>
              <w:rPr>
                <w:rFonts w:cs="Arial"/>
                <w:sz w:val="16"/>
                <w:szCs w:val="16"/>
                <w:lang w:val="en-US" w:eastAsia="zh-CN"/>
              </w:rPr>
            </w:pPr>
            <w:r w:rsidRPr="00C47AE9">
              <w:rPr>
                <w:rFonts w:cs="Arial"/>
                <w:sz w:val="16"/>
                <w:szCs w:val="16"/>
                <w:lang w:val="en-US" w:eastAsia="zh-CN"/>
              </w:rPr>
              <w:t>18.7.0</w:t>
            </w:r>
          </w:p>
        </w:tc>
      </w:tr>
      <w:tr w:rsidR="00884E69" w:rsidRPr="00B91885" w14:paraId="4D0C6AFA"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5BF55387" w14:textId="55DF0747"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494B" w14:textId="3EC7A666"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12A7A0" w14:textId="2D6C3FB9" w:rsidR="00884E69" w:rsidRPr="00B91885" w:rsidRDefault="00884E69" w:rsidP="00884E69">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B575D4" w14:textId="77777777" w:rsidR="00884E69" w:rsidRPr="00B91885" w:rsidRDefault="00884E69" w:rsidP="00884E69">
            <w:pPr>
              <w:pStyle w:val="TAL"/>
              <w:rPr>
                <w:rFonts w:cs="Arial"/>
                <w:sz w:val="16"/>
                <w:szCs w:val="16"/>
              </w:rPr>
            </w:pPr>
            <w:r w:rsidRPr="00B9188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EB2D" w14:textId="77777777" w:rsidR="00884E69" w:rsidRPr="00B91885" w:rsidRDefault="00884E69" w:rsidP="00884E69">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2126" w14:textId="77777777" w:rsidR="00884E69" w:rsidRPr="00B91885" w:rsidRDefault="00884E69" w:rsidP="00884E69">
            <w:pPr>
              <w:pStyle w:val="TAC"/>
              <w:rPr>
                <w:rFonts w:cs="Arial"/>
                <w:sz w:val="16"/>
                <w:szCs w:val="16"/>
              </w:rPr>
            </w:pPr>
            <w:r w:rsidRPr="00B91885">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075C2" w14:textId="77777777" w:rsidR="00884E69" w:rsidRPr="00B91885" w:rsidRDefault="00884E69" w:rsidP="00884E69">
            <w:pPr>
              <w:pStyle w:val="TAL"/>
              <w:rPr>
                <w:rFonts w:cs="Arial"/>
                <w:sz w:val="16"/>
                <w:szCs w:val="16"/>
              </w:rPr>
            </w:pPr>
            <w:r w:rsidRPr="00B91885">
              <w:rPr>
                <w:rFonts w:cs="Arial"/>
                <w:sz w:val="16"/>
                <w:szCs w:val="16"/>
              </w:rPr>
              <w:t xml:space="preserve">Incorrect consumer of </w:t>
            </w:r>
            <w:proofErr w:type="spellStart"/>
            <w:r w:rsidRPr="00B91885">
              <w:rPr>
                <w:rFonts w:cs="Arial"/>
                <w:sz w:val="16"/>
                <w:szCs w:val="16"/>
              </w:rPr>
              <w:t>ContextRemove</w:t>
            </w:r>
            <w:proofErr w:type="spellEnd"/>
            <w:r w:rsidRPr="00B91885">
              <w:rPr>
                <w:rFonts w:cs="Arial"/>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433" w14:textId="0DCC6B22" w:rsidR="00884E69" w:rsidRPr="00B91885" w:rsidRDefault="00884E69" w:rsidP="00884E69">
            <w:pPr>
              <w:pStyle w:val="TAC"/>
              <w:rPr>
                <w:rFonts w:cs="Arial"/>
                <w:sz w:val="16"/>
                <w:szCs w:val="16"/>
                <w:lang w:val="en-US" w:eastAsia="zh-CN"/>
              </w:rPr>
            </w:pPr>
            <w:r w:rsidRPr="00C47AE9">
              <w:rPr>
                <w:rFonts w:cs="Arial"/>
                <w:sz w:val="16"/>
                <w:szCs w:val="16"/>
                <w:lang w:val="en-US" w:eastAsia="zh-CN"/>
              </w:rPr>
              <w:t>18.7.0</w:t>
            </w:r>
          </w:p>
        </w:tc>
      </w:tr>
      <w:tr w:rsidR="00884E69" w:rsidRPr="00B91885" w14:paraId="195A6A87" w14:textId="77777777" w:rsidTr="00B9188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1DA7" w14:textId="14A2B616" w:rsidR="00884E69" w:rsidRPr="00B91885" w:rsidRDefault="00884E69" w:rsidP="00884E69">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125C78" w14:textId="6E2C5329" w:rsidR="00884E69" w:rsidRPr="00B91885" w:rsidRDefault="00884E69" w:rsidP="00884E69">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24868" w14:textId="6C3313E2" w:rsidR="00884E69" w:rsidRPr="00B91885" w:rsidRDefault="00884E69" w:rsidP="00884E69">
            <w:pPr>
              <w:spacing w:after="0"/>
              <w:jc w:val="center"/>
              <w:rPr>
                <w:rFonts w:ascii="Arial" w:hAnsi="Arial" w:cs="Arial"/>
                <w:sz w:val="16"/>
                <w:szCs w:val="16"/>
              </w:rPr>
            </w:pPr>
            <w:r>
              <w:rPr>
                <w:rFonts w:ascii="Arial" w:hAnsi="Arial" w:cs="Arial"/>
                <w:sz w:val="16"/>
                <w:szCs w:val="16"/>
              </w:rPr>
              <w:t>CP-252112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5064F8" w14:textId="71268C35" w:rsidR="00884E69" w:rsidRPr="00B91885" w:rsidRDefault="00884E69" w:rsidP="00884E69">
            <w:pPr>
              <w:pStyle w:val="TAL"/>
              <w:rPr>
                <w:rFonts w:cs="Arial"/>
                <w:sz w:val="16"/>
                <w:szCs w:val="16"/>
              </w:rPr>
            </w:pPr>
            <w:r w:rsidRPr="00B91885">
              <w:rPr>
                <w:rFonts w:cs="Arial"/>
                <w:sz w:val="16"/>
                <w:szCs w:val="16"/>
              </w:rPr>
              <w:t>006</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57DC" w14:textId="77777777" w:rsidR="00884E69" w:rsidRPr="00B91885" w:rsidRDefault="00884E69" w:rsidP="00884E69">
            <w:pPr>
              <w:pStyle w:val="TAR"/>
              <w:rPr>
                <w:rFonts w:cs="Arial"/>
                <w:sz w:val="16"/>
                <w:szCs w:val="16"/>
              </w:rPr>
            </w:pPr>
            <w:r w:rsidRPr="00B9188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DA1" w14:textId="171B9062" w:rsidR="00884E69" w:rsidRPr="00B91885" w:rsidRDefault="00884E69" w:rsidP="00884E69">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DA0A2" w14:textId="76718C5A" w:rsidR="00884E69" w:rsidRPr="00B91885" w:rsidRDefault="00884E69" w:rsidP="00884E69">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85B10" w14:textId="0D7E5120" w:rsidR="00884E69" w:rsidRPr="00B91885" w:rsidRDefault="00884E69" w:rsidP="00884E69">
            <w:pPr>
              <w:pStyle w:val="TAC"/>
              <w:rPr>
                <w:rFonts w:cs="Arial"/>
                <w:sz w:val="16"/>
                <w:szCs w:val="16"/>
                <w:lang w:val="en-US" w:eastAsia="zh-CN"/>
              </w:rPr>
            </w:pPr>
            <w:r>
              <w:rPr>
                <w:rFonts w:cs="Arial"/>
                <w:sz w:val="16"/>
                <w:szCs w:val="16"/>
                <w:lang w:val="en-US" w:eastAsia="zh-CN"/>
              </w:rPr>
              <w:t>18.7.0</w:t>
            </w:r>
          </w:p>
        </w:tc>
      </w:tr>
    </w:tbl>
    <w:p w14:paraId="550B5F5C" w14:textId="77777777" w:rsidR="00CA23E7" w:rsidRDefault="00CA23E7"/>
    <w:sectPr w:rsidR="00CA23E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7498" w14:textId="77777777" w:rsidR="00FA06E9" w:rsidRDefault="00FA06E9">
      <w:r>
        <w:separator/>
      </w:r>
    </w:p>
  </w:endnote>
  <w:endnote w:type="continuationSeparator" w:id="0">
    <w:p w14:paraId="22003E93" w14:textId="77777777" w:rsidR="00FA06E9" w:rsidRDefault="00FA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56E51" w14:textId="77777777" w:rsidR="00FA06E9" w:rsidRDefault="00FA06E9">
      <w:r>
        <w:separator/>
      </w:r>
    </w:p>
  </w:footnote>
  <w:footnote w:type="continuationSeparator" w:id="0">
    <w:p w14:paraId="17EA3AF3" w14:textId="77777777" w:rsidR="00FA06E9" w:rsidRDefault="00FA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5D4F90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E69">
      <w:rPr>
        <w:rFonts w:ascii="Arial" w:hAnsi="Arial" w:cs="Arial"/>
        <w:b/>
        <w:noProof/>
        <w:sz w:val="18"/>
        <w:szCs w:val="18"/>
      </w:rPr>
      <w:t>3GPP TS 29.535 V18.7.0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A9D2E8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E69">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842"/>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971FB"/>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261F"/>
    <w:rsid w:val="005073E6"/>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7355A"/>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0D56"/>
    <w:rsid w:val="008021B6"/>
    <w:rsid w:val="00807C63"/>
    <w:rsid w:val="0081449C"/>
    <w:rsid w:val="00821977"/>
    <w:rsid w:val="00841AA2"/>
    <w:rsid w:val="00843783"/>
    <w:rsid w:val="00843B29"/>
    <w:rsid w:val="00873900"/>
    <w:rsid w:val="0087748C"/>
    <w:rsid w:val="008848D5"/>
    <w:rsid w:val="00884E69"/>
    <w:rsid w:val="00886D92"/>
    <w:rsid w:val="008B3039"/>
    <w:rsid w:val="008B70F7"/>
    <w:rsid w:val="008D348D"/>
    <w:rsid w:val="008D6368"/>
    <w:rsid w:val="008F2003"/>
    <w:rsid w:val="008F3899"/>
    <w:rsid w:val="00903818"/>
    <w:rsid w:val="00910B40"/>
    <w:rsid w:val="00916272"/>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05170"/>
    <w:rsid w:val="00A111F6"/>
    <w:rsid w:val="00A331FE"/>
    <w:rsid w:val="00A43247"/>
    <w:rsid w:val="00AA2475"/>
    <w:rsid w:val="00AD24B5"/>
    <w:rsid w:val="00AD78EB"/>
    <w:rsid w:val="00B36B90"/>
    <w:rsid w:val="00B427FD"/>
    <w:rsid w:val="00B50F4F"/>
    <w:rsid w:val="00B511A2"/>
    <w:rsid w:val="00B623A4"/>
    <w:rsid w:val="00B72B4D"/>
    <w:rsid w:val="00B87D5A"/>
    <w:rsid w:val="00B91885"/>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D153D"/>
    <w:rsid w:val="00EE7717"/>
    <w:rsid w:val="00EF0B29"/>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06E9"/>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603470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2217762">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5446961">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45941883">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57244463">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073040505">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162810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20230606">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9208</Words>
  <Characters>52487</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2025-09-03T15:07:00Z</dcterms:created>
  <dcterms:modified xsi:type="dcterms:W3CDTF">2025-09-17T08:59:00Z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