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677DE250" w:rsidR="00CA23E7" w:rsidRDefault="00745863" w:rsidP="00FB7C0B">
            <w:pPr>
              <w:pStyle w:val="ZA"/>
              <w:framePr w:w="0" w:hRule="auto" w:wrap="auto" w:vAnchor="margin" w:hAnchor="text" w:yAlign="inline"/>
            </w:pPr>
            <w:bookmarkStart w:id="0" w:name="page1"/>
            <w:r>
              <w:rPr>
                <w:sz w:val="64"/>
              </w:rPr>
              <w:t xml:space="preserve">3GPP TS 29.535 </w:t>
            </w:r>
            <w:r>
              <w:t>V17.</w:t>
            </w:r>
            <w:r w:rsidR="008835FD">
              <w:t>8</w:t>
            </w:r>
            <w:r>
              <w:t>.</w:t>
            </w:r>
            <w:r w:rsidR="00BA4561">
              <w:t xml:space="preserve">0 </w:t>
            </w:r>
            <w:r>
              <w:rPr>
                <w:sz w:val="32"/>
              </w:rPr>
              <w:t>(</w:t>
            </w:r>
            <w:r w:rsidR="008835FD">
              <w:rPr>
                <w:sz w:val="32"/>
              </w:rPr>
              <w:t>2025</w:t>
            </w:r>
            <w:r>
              <w:rPr>
                <w:sz w:val="32"/>
              </w:rPr>
              <w:t>-</w:t>
            </w:r>
            <w:r w:rsidR="008835FD">
              <w:rPr>
                <w:sz w:val="32"/>
              </w:rPr>
              <w:t>09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24F3FD0A" w:rsidR="00CA23E7" w:rsidRDefault="00745863">
            <w:pPr>
              <w:pStyle w:val="FP"/>
              <w:jc w:val="center"/>
              <w:rPr>
                <w:noProof/>
                <w:sz w:val="18"/>
              </w:rPr>
            </w:pPr>
            <w:r>
              <w:rPr>
                <w:noProof/>
                <w:sz w:val="18"/>
              </w:rPr>
              <w:t xml:space="preserve">© </w:t>
            </w:r>
            <w:r w:rsidR="008835FD">
              <w:rPr>
                <w:noProof/>
                <w:sz w:val="18"/>
              </w:rPr>
              <w:t>2025</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51073AF7" w14:textId="385AD030" w:rsidR="004224DE" w:rsidRDefault="004224D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_Toc207832682 \h </w:instrText>
      </w:r>
      <w:r>
        <w:rPr>
          <w:noProof/>
        </w:rPr>
      </w:r>
      <w:r>
        <w:rPr>
          <w:noProof/>
        </w:rPr>
        <w:fldChar w:fldCharType="separate"/>
      </w:r>
      <w:r>
        <w:rPr>
          <w:noProof/>
        </w:rPr>
        <w:t>5</w:t>
      </w:r>
      <w:r>
        <w:rPr>
          <w:noProof/>
        </w:rPr>
        <w:fldChar w:fldCharType="end"/>
      </w:r>
    </w:p>
    <w:p w14:paraId="1D6DF052" w14:textId="10E1D706" w:rsidR="004224DE" w:rsidRDefault="004224D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_Toc207832683 \h </w:instrText>
      </w:r>
      <w:r>
        <w:rPr>
          <w:noProof/>
        </w:rPr>
      </w:r>
      <w:r>
        <w:rPr>
          <w:noProof/>
        </w:rPr>
        <w:fldChar w:fldCharType="separate"/>
      </w:r>
      <w:r>
        <w:rPr>
          <w:noProof/>
        </w:rPr>
        <w:t>7</w:t>
      </w:r>
      <w:r>
        <w:rPr>
          <w:noProof/>
        </w:rPr>
        <w:fldChar w:fldCharType="end"/>
      </w:r>
    </w:p>
    <w:p w14:paraId="1DA9446C" w14:textId="4667A5C5" w:rsidR="004224DE" w:rsidRDefault="004224D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_Toc207832684 \h </w:instrText>
      </w:r>
      <w:r>
        <w:rPr>
          <w:noProof/>
        </w:rPr>
      </w:r>
      <w:r>
        <w:rPr>
          <w:noProof/>
        </w:rPr>
        <w:fldChar w:fldCharType="separate"/>
      </w:r>
      <w:r>
        <w:rPr>
          <w:noProof/>
        </w:rPr>
        <w:t>7</w:t>
      </w:r>
      <w:r>
        <w:rPr>
          <w:noProof/>
        </w:rPr>
        <w:fldChar w:fldCharType="end"/>
      </w:r>
    </w:p>
    <w:p w14:paraId="01B2936B" w14:textId="7D41AE66" w:rsidR="004224DE" w:rsidRDefault="004224D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_Toc207832685 \h </w:instrText>
      </w:r>
      <w:r>
        <w:rPr>
          <w:noProof/>
        </w:rPr>
      </w:r>
      <w:r>
        <w:rPr>
          <w:noProof/>
        </w:rPr>
        <w:fldChar w:fldCharType="separate"/>
      </w:r>
      <w:r>
        <w:rPr>
          <w:noProof/>
        </w:rPr>
        <w:t>8</w:t>
      </w:r>
      <w:r>
        <w:rPr>
          <w:noProof/>
        </w:rPr>
        <w:fldChar w:fldCharType="end"/>
      </w:r>
    </w:p>
    <w:p w14:paraId="3ACE1B7B" w14:textId="54C2F405" w:rsidR="004224DE" w:rsidRDefault="004224D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_Toc207832686 \h </w:instrText>
      </w:r>
      <w:r>
        <w:rPr>
          <w:noProof/>
        </w:rPr>
      </w:r>
      <w:r>
        <w:rPr>
          <w:noProof/>
        </w:rPr>
        <w:fldChar w:fldCharType="separate"/>
      </w:r>
      <w:r>
        <w:rPr>
          <w:noProof/>
        </w:rPr>
        <w:t>8</w:t>
      </w:r>
      <w:r>
        <w:rPr>
          <w:noProof/>
        </w:rPr>
        <w:fldChar w:fldCharType="end"/>
      </w:r>
    </w:p>
    <w:p w14:paraId="10010C97" w14:textId="6ECB7462" w:rsidR="004224DE" w:rsidRDefault="004224D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_Toc207832687 \h </w:instrText>
      </w:r>
      <w:r>
        <w:rPr>
          <w:noProof/>
        </w:rPr>
      </w:r>
      <w:r>
        <w:rPr>
          <w:noProof/>
        </w:rPr>
        <w:fldChar w:fldCharType="separate"/>
      </w:r>
      <w:r>
        <w:rPr>
          <w:noProof/>
        </w:rPr>
        <w:t>8</w:t>
      </w:r>
      <w:r>
        <w:rPr>
          <w:noProof/>
        </w:rPr>
        <w:fldChar w:fldCharType="end"/>
      </w:r>
    </w:p>
    <w:p w14:paraId="134CAB3D" w14:textId="162B154E" w:rsidR="004224DE" w:rsidRDefault="004224D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_Toc207832688 \h </w:instrText>
      </w:r>
      <w:r>
        <w:rPr>
          <w:noProof/>
        </w:rPr>
      </w:r>
      <w:r>
        <w:rPr>
          <w:noProof/>
        </w:rPr>
        <w:fldChar w:fldCharType="separate"/>
      </w:r>
      <w:r>
        <w:rPr>
          <w:noProof/>
        </w:rPr>
        <w:t>8</w:t>
      </w:r>
      <w:r>
        <w:rPr>
          <w:noProof/>
        </w:rPr>
        <w:fldChar w:fldCharType="end"/>
      </w:r>
    </w:p>
    <w:p w14:paraId="7F520757" w14:textId="29D96437" w:rsidR="004224DE" w:rsidRDefault="004224D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_Toc207832689 \h </w:instrText>
      </w:r>
      <w:r>
        <w:rPr>
          <w:noProof/>
        </w:rPr>
      </w:r>
      <w:r>
        <w:rPr>
          <w:noProof/>
        </w:rPr>
        <w:fldChar w:fldCharType="separate"/>
      </w:r>
      <w:r>
        <w:rPr>
          <w:noProof/>
        </w:rPr>
        <w:t>8</w:t>
      </w:r>
      <w:r>
        <w:rPr>
          <w:noProof/>
        </w:rPr>
        <w:fldChar w:fldCharType="end"/>
      </w:r>
    </w:p>
    <w:p w14:paraId="08F0A00D" w14:textId="6A37D3BF" w:rsidR="004224DE" w:rsidRDefault="004224D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_Toc207832690 \h </w:instrText>
      </w:r>
      <w:r>
        <w:rPr>
          <w:noProof/>
        </w:rPr>
      </w:r>
      <w:r>
        <w:rPr>
          <w:noProof/>
        </w:rPr>
        <w:fldChar w:fldCharType="separate"/>
      </w:r>
      <w:r>
        <w:rPr>
          <w:noProof/>
        </w:rPr>
        <w:t>8</w:t>
      </w:r>
      <w:r>
        <w:rPr>
          <w:noProof/>
        </w:rPr>
        <w:fldChar w:fldCharType="end"/>
      </w:r>
    </w:p>
    <w:p w14:paraId="1238C78D" w14:textId="4EE5D075" w:rsidR="004224DE" w:rsidRDefault="004224D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_Toc207832691 \h </w:instrText>
      </w:r>
      <w:r>
        <w:rPr>
          <w:noProof/>
        </w:rPr>
      </w:r>
      <w:r>
        <w:rPr>
          <w:noProof/>
        </w:rPr>
        <w:fldChar w:fldCharType="separate"/>
      </w:r>
      <w:r>
        <w:rPr>
          <w:noProof/>
        </w:rPr>
        <w:t>9</w:t>
      </w:r>
      <w:r>
        <w:rPr>
          <w:noProof/>
        </w:rPr>
        <w:fldChar w:fldCharType="end"/>
      </w:r>
    </w:p>
    <w:p w14:paraId="274C21E0" w14:textId="048FBA85" w:rsidR="004224DE" w:rsidRDefault="004224D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_Toc207832692 \h </w:instrText>
      </w:r>
      <w:r>
        <w:rPr>
          <w:noProof/>
        </w:rPr>
      </w:r>
      <w:r>
        <w:rPr>
          <w:noProof/>
        </w:rPr>
        <w:fldChar w:fldCharType="separate"/>
      </w:r>
      <w:r>
        <w:rPr>
          <w:noProof/>
        </w:rPr>
        <w:t>9</w:t>
      </w:r>
      <w:r>
        <w:rPr>
          <w:noProof/>
        </w:rPr>
        <w:fldChar w:fldCharType="end"/>
      </w:r>
    </w:p>
    <w:p w14:paraId="2EBC43F3" w14:textId="0BF7A1F2" w:rsidR="004224DE" w:rsidRDefault="004224DE">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_Toc207832693 \h </w:instrText>
      </w:r>
      <w:r>
        <w:rPr>
          <w:noProof/>
        </w:rPr>
      </w:r>
      <w:r>
        <w:rPr>
          <w:noProof/>
        </w:rPr>
        <w:fldChar w:fldCharType="separate"/>
      </w:r>
      <w:r>
        <w:rPr>
          <w:noProof/>
        </w:rPr>
        <w:t>9</w:t>
      </w:r>
      <w:r>
        <w:rPr>
          <w:noProof/>
        </w:rPr>
        <w:fldChar w:fldCharType="end"/>
      </w:r>
    </w:p>
    <w:p w14:paraId="07879640" w14:textId="679EF0C7" w:rsidR="004224DE" w:rsidRDefault="004224DE">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_Toc207832694 \h </w:instrText>
      </w:r>
      <w:r>
        <w:rPr>
          <w:noProof/>
        </w:rPr>
      </w:r>
      <w:r>
        <w:rPr>
          <w:noProof/>
        </w:rPr>
        <w:fldChar w:fldCharType="separate"/>
      </w:r>
      <w:r>
        <w:rPr>
          <w:noProof/>
        </w:rPr>
        <w:t>9</w:t>
      </w:r>
      <w:r>
        <w:rPr>
          <w:noProof/>
        </w:rPr>
        <w:fldChar w:fldCharType="end"/>
      </w:r>
    </w:p>
    <w:p w14:paraId="779BC7F9" w14:textId="47F30B7C" w:rsidR="004224DE" w:rsidRDefault="004224DE">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_Toc207832695 \h </w:instrText>
      </w:r>
      <w:r>
        <w:rPr>
          <w:noProof/>
        </w:rPr>
      </w:r>
      <w:r>
        <w:rPr>
          <w:noProof/>
        </w:rPr>
        <w:fldChar w:fldCharType="separate"/>
      </w:r>
      <w:r>
        <w:rPr>
          <w:noProof/>
        </w:rPr>
        <w:t>10</w:t>
      </w:r>
      <w:r>
        <w:rPr>
          <w:noProof/>
        </w:rPr>
        <w:fldChar w:fldCharType="end"/>
      </w:r>
    </w:p>
    <w:p w14:paraId="2E539A89" w14:textId="0D988396" w:rsidR="004224DE" w:rsidRDefault="004224DE">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_Toc207832696 \h </w:instrText>
      </w:r>
      <w:r>
        <w:rPr>
          <w:noProof/>
        </w:rPr>
      </w:r>
      <w:r>
        <w:rPr>
          <w:noProof/>
        </w:rPr>
        <w:fldChar w:fldCharType="separate"/>
      </w:r>
      <w:r>
        <w:rPr>
          <w:noProof/>
        </w:rPr>
        <w:t>10</w:t>
      </w:r>
      <w:r>
        <w:rPr>
          <w:noProof/>
        </w:rPr>
        <w:fldChar w:fldCharType="end"/>
      </w:r>
    </w:p>
    <w:p w14:paraId="585C5601" w14:textId="7B5838F7" w:rsidR="004224DE" w:rsidRDefault="004224DE">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_Toc207832697 \h </w:instrText>
      </w:r>
      <w:r>
        <w:rPr>
          <w:noProof/>
        </w:rPr>
      </w:r>
      <w:r>
        <w:rPr>
          <w:noProof/>
        </w:rPr>
        <w:fldChar w:fldCharType="separate"/>
      </w:r>
      <w:r>
        <w:rPr>
          <w:noProof/>
        </w:rPr>
        <w:t>10</w:t>
      </w:r>
      <w:r>
        <w:rPr>
          <w:noProof/>
        </w:rPr>
        <w:fldChar w:fldCharType="end"/>
      </w:r>
    </w:p>
    <w:p w14:paraId="695C5534" w14:textId="202AB45C" w:rsidR="004224DE" w:rsidRDefault="004224D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_Toc207832698 \h </w:instrText>
      </w:r>
      <w:r>
        <w:rPr>
          <w:noProof/>
        </w:rPr>
      </w:r>
      <w:r>
        <w:rPr>
          <w:noProof/>
        </w:rPr>
        <w:fldChar w:fldCharType="separate"/>
      </w:r>
      <w:r>
        <w:rPr>
          <w:noProof/>
        </w:rPr>
        <w:t>11</w:t>
      </w:r>
      <w:r>
        <w:rPr>
          <w:noProof/>
        </w:rPr>
        <w:fldChar w:fldCharType="end"/>
      </w:r>
    </w:p>
    <w:p w14:paraId="163D9ADD" w14:textId="4A926BF9" w:rsidR="004224DE" w:rsidRDefault="004224D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_Toc207832699 \h </w:instrText>
      </w:r>
      <w:r>
        <w:rPr>
          <w:noProof/>
        </w:rPr>
      </w:r>
      <w:r>
        <w:rPr>
          <w:noProof/>
        </w:rPr>
        <w:fldChar w:fldCharType="separate"/>
      </w:r>
      <w:r>
        <w:rPr>
          <w:noProof/>
        </w:rPr>
        <w:t>11</w:t>
      </w:r>
      <w:r>
        <w:rPr>
          <w:noProof/>
        </w:rPr>
        <w:fldChar w:fldCharType="end"/>
      </w:r>
    </w:p>
    <w:p w14:paraId="546AC422" w14:textId="68B6E304" w:rsidR="004224DE" w:rsidRDefault="004224D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_Toc207832700 \h </w:instrText>
      </w:r>
      <w:r>
        <w:rPr>
          <w:noProof/>
        </w:rPr>
      </w:r>
      <w:r>
        <w:rPr>
          <w:noProof/>
        </w:rPr>
        <w:fldChar w:fldCharType="separate"/>
      </w:r>
      <w:r>
        <w:rPr>
          <w:noProof/>
        </w:rPr>
        <w:t>11</w:t>
      </w:r>
      <w:r>
        <w:rPr>
          <w:noProof/>
        </w:rPr>
        <w:fldChar w:fldCharType="end"/>
      </w:r>
    </w:p>
    <w:p w14:paraId="1EF340DE" w14:textId="3A182FD5" w:rsidR="004224DE" w:rsidRDefault="004224DE">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_Toc207832701 \h </w:instrText>
      </w:r>
      <w:r>
        <w:rPr>
          <w:noProof/>
        </w:rPr>
      </w:r>
      <w:r>
        <w:rPr>
          <w:noProof/>
        </w:rPr>
        <w:fldChar w:fldCharType="separate"/>
      </w:r>
      <w:r>
        <w:rPr>
          <w:noProof/>
        </w:rPr>
        <w:t>11</w:t>
      </w:r>
      <w:r>
        <w:rPr>
          <w:noProof/>
        </w:rPr>
        <w:fldChar w:fldCharType="end"/>
      </w:r>
    </w:p>
    <w:p w14:paraId="750C496E" w14:textId="6DD4871B" w:rsidR="004224DE" w:rsidRDefault="004224DE">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_Toc207832702 \h </w:instrText>
      </w:r>
      <w:r>
        <w:rPr>
          <w:noProof/>
        </w:rPr>
      </w:r>
      <w:r>
        <w:rPr>
          <w:noProof/>
        </w:rPr>
        <w:fldChar w:fldCharType="separate"/>
      </w:r>
      <w:r>
        <w:rPr>
          <w:noProof/>
        </w:rPr>
        <w:t>11</w:t>
      </w:r>
      <w:r>
        <w:rPr>
          <w:noProof/>
        </w:rPr>
        <w:fldChar w:fldCharType="end"/>
      </w:r>
    </w:p>
    <w:p w14:paraId="7369F76B" w14:textId="60AEEF5E" w:rsidR="004224DE" w:rsidRDefault="004224D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_Toc207832703 \h </w:instrText>
      </w:r>
      <w:r>
        <w:rPr>
          <w:noProof/>
        </w:rPr>
      </w:r>
      <w:r>
        <w:rPr>
          <w:noProof/>
        </w:rPr>
        <w:fldChar w:fldCharType="separate"/>
      </w:r>
      <w:r>
        <w:rPr>
          <w:noProof/>
        </w:rPr>
        <w:t>12</w:t>
      </w:r>
      <w:r>
        <w:rPr>
          <w:noProof/>
        </w:rPr>
        <w:fldChar w:fldCharType="end"/>
      </w:r>
    </w:p>
    <w:p w14:paraId="4345CAD1" w14:textId="7342D4E5" w:rsidR="004224DE" w:rsidRDefault="004224DE">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_Toc207832704 \h </w:instrText>
      </w:r>
      <w:r>
        <w:rPr>
          <w:noProof/>
        </w:rPr>
      </w:r>
      <w:r>
        <w:rPr>
          <w:noProof/>
        </w:rPr>
        <w:fldChar w:fldCharType="separate"/>
      </w:r>
      <w:r>
        <w:rPr>
          <w:noProof/>
        </w:rPr>
        <w:t>12</w:t>
      </w:r>
      <w:r>
        <w:rPr>
          <w:noProof/>
        </w:rPr>
        <w:fldChar w:fldCharType="end"/>
      </w:r>
    </w:p>
    <w:p w14:paraId="67829302" w14:textId="39EC44FF" w:rsidR="004224DE" w:rsidRDefault="004224DE">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_Toc207832705 \h </w:instrText>
      </w:r>
      <w:r>
        <w:rPr>
          <w:noProof/>
        </w:rPr>
      </w:r>
      <w:r>
        <w:rPr>
          <w:noProof/>
        </w:rPr>
        <w:fldChar w:fldCharType="separate"/>
      </w:r>
      <w:r>
        <w:rPr>
          <w:noProof/>
        </w:rPr>
        <w:t>12</w:t>
      </w:r>
      <w:r>
        <w:rPr>
          <w:noProof/>
        </w:rPr>
        <w:fldChar w:fldCharType="end"/>
      </w:r>
    </w:p>
    <w:p w14:paraId="174EA0D3" w14:textId="4067A7F6" w:rsidR="004224DE" w:rsidRDefault="004224DE">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642517">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_Toc207832706 \h </w:instrText>
      </w:r>
      <w:r>
        <w:rPr>
          <w:noProof/>
        </w:rPr>
      </w:r>
      <w:r>
        <w:rPr>
          <w:noProof/>
        </w:rPr>
        <w:fldChar w:fldCharType="separate"/>
      </w:r>
      <w:r>
        <w:rPr>
          <w:noProof/>
        </w:rPr>
        <w:t>13</w:t>
      </w:r>
      <w:r>
        <w:rPr>
          <w:noProof/>
        </w:rPr>
        <w:fldChar w:fldCharType="end"/>
      </w:r>
    </w:p>
    <w:p w14:paraId="3E7C841C" w14:textId="67D9A44A" w:rsidR="004224DE" w:rsidRDefault="004224DE">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_Toc207832707 \h </w:instrText>
      </w:r>
      <w:r>
        <w:rPr>
          <w:noProof/>
        </w:rPr>
      </w:r>
      <w:r>
        <w:rPr>
          <w:noProof/>
        </w:rPr>
        <w:fldChar w:fldCharType="separate"/>
      </w:r>
      <w:r>
        <w:rPr>
          <w:noProof/>
        </w:rPr>
        <w:t>13</w:t>
      </w:r>
      <w:r>
        <w:rPr>
          <w:noProof/>
        </w:rPr>
        <w:fldChar w:fldCharType="end"/>
      </w:r>
    </w:p>
    <w:p w14:paraId="49E50E9F" w14:textId="280DD82A" w:rsidR="004224DE" w:rsidRDefault="004224DE">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_Toc207832708 \h </w:instrText>
      </w:r>
      <w:r>
        <w:rPr>
          <w:noProof/>
        </w:rPr>
      </w:r>
      <w:r>
        <w:rPr>
          <w:noProof/>
        </w:rPr>
        <w:fldChar w:fldCharType="separate"/>
      </w:r>
      <w:r>
        <w:rPr>
          <w:noProof/>
        </w:rPr>
        <w:t>13</w:t>
      </w:r>
      <w:r>
        <w:rPr>
          <w:noProof/>
        </w:rPr>
        <w:fldChar w:fldCharType="end"/>
      </w:r>
    </w:p>
    <w:p w14:paraId="736ECB8A" w14:textId="23AADA88" w:rsidR="004224DE" w:rsidRDefault="004224D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_Toc207832709 \h </w:instrText>
      </w:r>
      <w:r>
        <w:rPr>
          <w:noProof/>
        </w:rPr>
      </w:r>
      <w:r>
        <w:rPr>
          <w:noProof/>
        </w:rPr>
        <w:fldChar w:fldCharType="separate"/>
      </w:r>
      <w:r>
        <w:rPr>
          <w:noProof/>
        </w:rPr>
        <w:t>14</w:t>
      </w:r>
      <w:r>
        <w:rPr>
          <w:noProof/>
        </w:rPr>
        <w:fldChar w:fldCharType="end"/>
      </w:r>
    </w:p>
    <w:p w14:paraId="7C836EE8" w14:textId="523B0184" w:rsidR="004224DE" w:rsidRDefault="004224D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_Toc207832710 \h </w:instrText>
      </w:r>
      <w:r>
        <w:rPr>
          <w:noProof/>
        </w:rPr>
      </w:r>
      <w:r>
        <w:rPr>
          <w:noProof/>
        </w:rPr>
        <w:fldChar w:fldCharType="separate"/>
      </w:r>
      <w:r>
        <w:rPr>
          <w:noProof/>
        </w:rPr>
        <w:t>14</w:t>
      </w:r>
      <w:r>
        <w:rPr>
          <w:noProof/>
        </w:rPr>
        <w:fldChar w:fldCharType="end"/>
      </w:r>
    </w:p>
    <w:p w14:paraId="5942AB32" w14:textId="23773B97" w:rsidR="004224DE" w:rsidRDefault="004224DE">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_Toc207832711 \h </w:instrText>
      </w:r>
      <w:r>
        <w:rPr>
          <w:noProof/>
        </w:rPr>
      </w:r>
      <w:r>
        <w:rPr>
          <w:noProof/>
        </w:rPr>
        <w:fldChar w:fldCharType="separate"/>
      </w:r>
      <w:r>
        <w:rPr>
          <w:noProof/>
        </w:rPr>
        <w:t>14</w:t>
      </w:r>
      <w:r>
        <w:rPr>
          <w:noProof/>
        </w:rPr>
        <w:fldChar w:fldCharType="end"/>
      </w:r>
    </w:p>
    <w:p w14:paraId="6DAE932C" w14:textId="18BD2239" w:rsidR="004224DE" w:rsidRDefault="004224DE">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_Toc207832712 \h </w:instrText>
      </w:r>
      <w:r>
        <w:rPr>
          <w:noProof/>
        </w:rPr>
      </w:r>
      <w:r>
        <w:rPr>
          <w:noProof/>
        </w:rPr>
        <w:fldChar w:fldCharType="separate"/>
      </w:r>
      <w:r>
        <w:rPr>
          <w:noProof/>
        </w:rPr>
        <w:t>14</w:t>
      </w:r>
      <w:r>
        <w:rPr>
          <w:noProof/>
        </w:rPr>
        <w:fldChar w:fldCharType="end"/>
      </w:r>
    </w:p>
    <w:p w14:paraId="5D510268" w14:textId="0BF798B4" w:rsidR="004224DE" w:rsidRDefault="004224DE">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_Toc207832713 \h </w:instrText>
      </w:r>
      <w:r>
        <w:rPr>
          <w:noProof/>
        </w:rPr>
      </w:r>
      <w:r>
        <w:rPr>
          <w:noProof/>
        </w:rPr>
        <w:fldChar w:fldCharType="separate"/>
      </w:r>
      <w:r>
        <w:rPr>
          <w:noProof/>
        </w:rPr>
        <w:t>14</w:t>
      </w:r>
      <w:r>
        <w:rPr>
          <w:noProof/>
        </w:rPr>
        <w:fldChar w:fldCharType="end"/>
      </w:r>
    </w:p>
    <w:p w14:paraId="07D640B4" w14:textId="5C5253BD" w:rsidR="004224DE" w:rsidRDefault="004224DE">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_Toc207832714 \h </w:instrText>
      </w:r>
      <w:r>
        <w:rPr>
          <w:noProof/>
        </w:rPr>
      </w:r>
      <w:r>
        <w:rPr>
          <w:noProof/>
        </w:rPr>
        <w:fldChar w:fldCharType="separate"/>
      </w:r>
      <w:r>
        <w:rPr>
          <w:noProof/>
        </w:rPr>
        <w:t>14</w:t>
      </w:r>
      <w:r>
        <w:rPr>
          <w:noProof/>
        </w:rPr>
        <w:fldChar w:fldCharType="end"/>
      </w:r>
    </w:p>
    <w:p w14:paraId="417CE29A" w14:textId="45EA9A08" w:rsidR="004224DE" w:rsidRDefault="004224DE">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_Toc207832715 \h </w:instrText>
      </w:r>
      <w:r>
        <w:rPr>
          <w:noProof/>
        </w:rPr>
      </w:r>
      <w:r>
        <w:rPr>
          <w:noProof/>
        </w:rPr>
        <w:fldChar w:fldCharType="separate"/>
      </w:r>
      <w:r>
        <w:rPr>
          <w:noProof/>
        </w:rPr>
        <w:t>14</w:t>
      </w:r>
      <w:r>
        <w:rPr>
          <w:noProof/>
        </w:rPr>
        <w:fldChar w:fldCharType="end"/>
      </w:r>
    </w:p>
    <w:p w14:paraId="6F0E0409" w14:textId="6BCD6B13" w:rsidR="004224DE" w:rsidRDefault="004224DE">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_Toc207832716 \h </w:instrText>
      </w:r>
      <w:r>
        <w:rPr>
          <w:noProof/>
        </w:rPr>
      </w:r>
      <w:r>
        <w:rPr>
          <w:noProof/>
        </w:rPr>
        <w:fldChar w:fldCharType="separate"/>
      </w:r>
      <w:r>
        <w:rPr>
          <w:noProof/>
        </w:rPr>
        <w:t>14</w:t>
      </w:r>
      <w:r>
        <w:rPr>
          <w:noProof/>
        </w:rPr>
        <w:fldChar w:fldCharType="end"/>
      </w:r>
    </w:p>
    <w:p w14:paraId="07BDC229" w14:textId="04853813" w:rsidR="004224DE" w:rsidRDefault="004224DE">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_Toc207832717 \h </w:instrText>
      </w:r>
      <w:r>
        <w:rPr>
          <w:noProof/>
        </w:rPr>
      </w:r>
      <w:r>
        <w:rPr>
          <w:noProof/>
        </w:rPr>
        <w:fldChar w:fldCharType="separate"/>
      </w:r>
      <w:r>
        <w:rPr>
          <w:noProof/>
        </w:rPr>
        <w:t>14</w:t>
      </w:r>
      <w:r>
        <w:rPr>
          <w:noProof/>
        </w:rPr>
        <w:fldChar w:fldCharType="end"/>
      </w:r>
    </w:p>
    <w:p w14:paraId="15CE6029" w14:textId="2530FC68" w:rsidR="004224DE" w:rsidRDefault="004224DE">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_Toc207832718 \h </w:instrText>
      </w:r>
      <w:r>
        <w:rPr>
          <w:noProof/>
        </w:rPr>
      </w:r>
      <w:r>
        <w:rPr>
          <w:noProof/>
        </w:rPr>
        <w:fldChar w:fldCharType="separate"/>
      </w:r>
      <w:r>
        <w:rPr>
          <w:noProof/>
        </w:rPr>
        <w:t>14</w:t>
      </w:r>
      <w:r>
        <w:rPr>
          <w:noProof/>
        </w:rPr>
        <w:fldChar w:fldCharType="end"/>
      </w:r>
    </w:p>
    <w:p w14:paraId="294BC064" w14:textId="1273206B" w:rsidR="004224DE" w:rsidRDefault="004224DE">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_Toc207832719 \h </w:instrText>
      </w:r>
      <w:r>
        <w:rPr>
          <w:noProof/>
        </w:rPr>
      </w:r>
      <w:r>
        <w:rPr>
          <w:noProof/>
        </w:rPr>
        <w:fldChar w:fldCharType="separate"/>
      </w:r>
      <w:r>
        <w:rPr>
          <w:noProof/>
        </w:rPr>
        <w:t>15</w:t>
      </w:r>
      <w:r>
        <w:rPr>
          <w:noProof/>
        </w:rPr>
        <w:fldChar w:fldCharType="end"/>
      </w:r>
    </w:p>
    <w:p w14:paraId="5A207858" w14:textId="1FB8B24D" w:rsidR="004224DE" w:rsidRDefault="004224DE">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_Toc207832720 \h </w:instrText>
      </w:r>
      <w:r>
        <w:rPr>
          <w:noProof/>
        </w:rPr>
      </w:r>
      <w:r>
        <w:rPr>
          <w:noProof/>
        </w:rPr>
        <w:fldChar w:fldCharType="separate"/>
      </w:r>
      <w:r>
        <w:rPr>
          <w:noProof/>
        </w:rPr>
        <w:t>15</w:t>
      </w:r>
      <w:r>
        <w:rPr>
          <w:noProof/>
        </w:rPr>
        <w:fldChar w:fldCharType="end"/>
      </w:r>
    </w:p>
    <w:p w14:paraId="2AB5B4C4" w14:textId="3C0480DE" w:rsidR="004224DE" w:rsidRDefault="004224DE">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_Toc207832721 \h </w:instrText>
      </w:r>
      <w:r>
        <w:rPr>
          <w:noProof/>
        </w:rPr>
      </w:r>
      <w:r>
        <w:rPr>
          <w:noProof/>
        </w:rPr>
        <w:fldChar w:fldCharType="separate"/>
      </w:r>
      <w:r>
        <w:rPr>
          <w:noProof/>
        </w:rPr>
        <w:t>15</w:t>
      </w:r>
      <w:r>
        <w:rPr>
          <w:noProof/>
        </w:rPr>
        <w:fldChar w:fldCharType="end"/>
      </w:r>
    </w:p>
    <w:p w14:paraId="17E49328" w14:textId="3F5F7368" w:rsidR="004224DE" w:rsidRDefault="004224DE">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_Toc207832722 \h </w:instrText>
      </w:r>
      <w:r>
        <w:rPr>
          <w:noProof/>
        </w:rPr>
      </w:r>
      <w:r>
        <w:rPr>
          <w:noProof/>
        </w:rPr>
        <w:fldChar w:fldCharType="separate"/>
      </w:r>
      <w:r>
        <w:rPr>
          <w:noProof/>
        </w:rPr>
        <w:t>15</w:t>
      </w:r>
      <w:r>
        <w:rPr>
          <w:noProof/>
        </w:rPr>
        <w:fldChar w:fldCharType="end"/>
      </w:r>
    </w:p>
    <w:p w14:paraId="36EE11BD" w14:textId="1B7660A1" w:rsidR="004224DE" w:rsidRDefault="004224DE">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_Toc207832723 \h </w:instrText>
      </w:r>
      <w:r>
        <w:rPr>
          <w:noProof/>
        </w:rPr>
      </w:r>
      <w:r>
        <w:rPr>
          <w:noProof/>
        </w:rPr>
        <w:fldChar w:fldCharType="separate"/>
      </w:r>
      <w:r>
        <w:rPr>
          <w:noProof/>
        </w:rPr>
        <w:t>15</w:t>
      </w:r>
      <w:r>
        <w:rPr>
          <w:noProof/>
        </w:rPr>
        <w:fldChar w:fldCharType="end"/>
      </w:r>
    </w:p>
    <w:p w14:paraId="662B5FF1" w14:textId="332D154E" w:rsidR="004224DE" w:rsidRDefault="004224DE">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_Toc207832724 \h </w:instrText>
      </w:r>
      <w:r>
        <w:rPr>
          <w:noProof/>
        </w:rPr>
      </w:r>
      <w:r>
        <w:rPr>
          <w:noProof/>
        </w:rPr>
        <w:fldChar w:fldCharType="separate"/>
      </w:r>
      <w:r>
        <w:rPr>
          <w:noProof/>
        </w:rPr>
        <w:t>16</w:t>
      </w:r>
      <w:r>
        <w:rPr>
          <w:noProof/>
        </w:rPr>
        <w:fldChar w:fldCharType="end"/>
      </w:r>
    </w:p>
    <w:p w14:paraId="290C8A0D" w14:textId="10929996" w:rsidR="004224DE" w:rsidRDefault="004224DE">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_Toc207832725 \h </w:instrText>
      </w:r>
      <w:r>
        <w:rPr>
          <w:noProof/>
        </w:rPr>
      </w:r>
      <w:r>
        <w:rPr>
          <w:noProof/>
        </w:rPr>
        <w:fldChar w:fldCharType="separate"/>
      </w:r>
      <w:r>
        <w:rPr>
          <w:noProof/>
        </w:rPr>
        <w:t>16</w:t>
      </w:r>
      <w:r>
        <w:rPr>
          <w:noProof/>
        </w:rPr>
        <w:fldChar w:fldCharType="end"/>
      </w:r>
    </w:p>
    <w:p w14:paraId="6118E4F8" w14:textId="23303F6C" w:rsidR="004224DE" w:rsidRDefault="004224DE">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_Toc207832726 \h </w:instrText>
      </w:r>
      <w:r>
        <w:rPr>
          <w:noProof/>
        </w:rPr>
      </w:r>
      <w:r>
        <w:rPr>
          <w:noProof/>
        </w:rPr>
        <w:fldChar w:fldCharType="separate"/>
      </w:r>
      <w:r>
        <w:rPr>
          <w:noProof/>
        </w:rPr>
        <w:t>16</w:t>
      </w:r>
      <w:r>
        <w:rPr>
          <w:noProof/>
        </w:rPr>
        <w:fldChar w:fldCharType="end"/>
      </w:r>
    </w:p>
    <w:p w14:paraId="1314EC8B" w14:textId="5AE56EDF" w:rsidR="004224DE" w:rsidRDefault="004224DE">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_Toc207832727 \h </w:instrText>
      </w:r>
      <w:r>
        <w:rPr>
          <w:noProof/>
        </w:rPr>
      </w:r>
      <w:r>
        <w:rPr>
          <w:noProof/>
        </w:rPr>
        <w:fldChar w:fldCharType="separate"/>
      </w:r>
      <w:r>
        <w:rPr>
          <w:noProof/>
        </w:rPr>
        <w:t>17</w:t>
      </w:r>
      <w:r>
        <w:rPr>
          <w:noProof/>
        </w:rPr>
        <w:fldChar w:fldCharType="end"/>
      </w:r>
    </w:p>
    <w:p w14:paraId="24C339EF" w14:textId="539D03AE" w:rsidR="004224DE" w:rsidRDefault="004224DE">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_Toc207832728 \h </w:instrText>
      </w:r>
      <w:r>
        <w:rPr>
          <w:noProof/>
        </w:rPr>
      </w:r>
      <w:r>
        <w:rPr>
          <w:noProof/>
        </w:rPr>
        <w:fldChar w:fldCharType="separate"/>
      </w:r>
      <w:r>
        <w:rPr>
          <w:noProof/>
        </w:rPr>
        <w:t>17</w:t>
      </w:r>
      <w:r>
        <w:rPr>
          <w:noProof/>
        </w:rPr>
        <w:fldChar w:fldCharType="end"/>
      </w:r>
    </w:p>
    <w:p w14:paraId="70924A75" w14:textId="46E7C28C" w:rsidR="004224DE" w:rsidRDefault="004224DE">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_Toc207832729 \h </w:instrText>
      </w:r>
      <w:r>
        <w:rPr>
          <w:noProof/>
        </w:rPr>
      </w:r>
      <w:r>
        <w:rPr>
          <w:noProof/>
        </w:rPr>
        <w:fldChar w:fldCharType="separate"/>
      </w:r>
      <w:r>
        <w:rPr>
          <w:noProof/>
        </w:rPr>
        <w:t>17</w:t>
      </w:r>
      <w:r>
        <w:rPr>
          <w:noProof/>
        </w:rPr>
        <w:fldChar w:fldCharType="end"/>
      </w:r>
    </w:p>
    <w:p w14:paraId="373F5308" w14:textId="37E931A2" w:rsidR="004224DE" w:rsidRDefault="004224DE">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_Toc207832730 \h </w:instrText>
      </w:r>
      <w:r>
        <w:rPr>
          <w:noProof/>
        </w:rPr>
      </w:r>
      <w:r>
        <w:rPr>
          <w:noProof/>
        </w:rPr>
        <w:fldChar w:fldCharType="separate"/>
      </w:r>
      <w:r>
        <w:rPr>
          <w:noProof/>
        </w:rPr>
        <w:t>18</w:t>
      </w:r>
      <w:r>
        <w:rPr>
          <w:noProof/>
        </w:rPr>
        <w:fldChar w:fldCharType="end"/>
      </w:r>
    </w:p>
    <w:p w14:paraId="13611C5F" w14:textId="20B66ECA" w:rsidR="004224DE" w:rsidRDefault="004224DE">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_Toc207832731 \h </w:instrText>
      </w:r>
      <w:r>
        <w:rPr>
          <w:noProof/>
        </w:rPr>
      </w:r>
      <w:r>
        <w:rPr>
          <w:noProof/>
        </w:rPr>
        <w:fldChar w:fldCharType="separate"/>
      </w:r>
      <w:r>
        <w:rPr>
          <w:noProof/>
        </w:rPr>
        <w:t>18</w:t>
      </w:r>
      <w:r>
        <w:rPr>
          <w:noProof/>
        </w:rPr>
        <w:fldChar w:fldCharType="end"/>
      </w:r>
    </w:p>
    <w:p w14:paraId="0F8A2069" w14:textId="39D04F40" w:rsidR="004224DE" w:rsidRDefault="004224DE">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_Toc207832732 \h </w:instrText>
      </w:r>
      <w:r>
        <w:rPr>
          <w:noProof/>
        </w:rPr>
      </w:r>
      <w:r>
        <w:rPr>
          <w:noProof/>
        </w:rPr>
        <w:fldChar w:fldCharType="separate"/>
      </w:r>
      <w:r>
        <w:rPr>
          <w:noProof/>
        </w:rPr>
        <w:t>18</w:t>
      </w:r>
      <w:r>
        <w:rPr>
          <w:noProof/>
        </w:rPr>
        <w:fldChar w:fldCharType="end"/>
      </w:r>
    </w:p>
    <w:p w14:paraId="410A22F4" w14:textId="67A0BB14" w:rsidR="004224DE" w:rsidRDefault="004224DE">
      <w:pPr>
        <w:pStyle w:val="TOC4"/>
        <w:rPr>
          <w:rFonts w:asciiTheme="minorHAnsi" w:eastAsiaTheme="minorEastAsia" w:hAnsiTheme="minorHAnsi" w:cstheme="minorBidi"/>
          <w:noProof/>
          <w:kern w:val="2"/>
          <w:sz w:val="21"/>
          <w:szCs w:val="22"/>
          <w:lang w:val="en-US" w:eastAsia="zh-CN"/>
        </w:rPr>
      </w:pPr>
      <w:r w:rsidRPr="00642517">
        <w:rPr>
          <w:noProof/>
          <w:lang w:val="en-US"/>
        </w:rPr>
        <w:t>5.1.6.2</w:t>
      </w:r>
      <w:r>
        <w:rPr>
          <w:rFonts w:asciiTheme="minorHAnsi" w:eastAsiaTheme="minorEastAsia" w:hAnsiTheme="minorHAnsi" w:cstheme="minorBidi"/>
          <w:noProof/>
          <w:kern w:val="2"/>
          <w:sz w:val="21"/>
          <w:szCs w:val="22"/>
          <w:lang w:val="en-US" w:eastAsia="zh-CN"/>
        </w:rPr>
        <w:tab/>
      </w:r>
      <w:r w:rsidRPr="00642517">
        <w:rPr>
          <w:noProof/>
          <w:lang w:val="en-US"/>
        </w:rPr>
        <w:t>Structured data types</w:t>
      </w:r>
      <w:r>
        <w:rPr>
          <w:noProof/>
        </w:rPr>
        <w:tab/>
      </w:r>
      <w:r>
        <w:rPr>
          <w:noProof/>
        </w:rPr>
        <w:fldChar w:fldCharType="begin"/>
      </w:r>
      <w:r>
        <w:rPr>
          <w:noProof/>
        </w:rPr>
        <w:instrText xml:space="preserve"> PAGEREF _Toc207832733 \h </w:instrText>
      </w:r>
      <w:r>
        <w:rPr>
          <w:noProof/>
        </w:rPr>
      </w:r>
      <w:r>
        <w:rPr>
          <w:noProof/>
        </w:rPr>
        <w:fldChar w:fldCharType="separate"/>
      </w:r>
      <w:r>
        <w:rPr>
          <w:noProof/>
        </w:rPr>
        <w:t>19</w:t>
      </w:r>
      <w:r>
        <w:rPr>
          <w:noProof/>
        </w:rPr>
        <w:fldChar w:fldCharType="end"/>
      </w:r>
    </w:p>
    <w:p w14:paraId="3CEBB711" w14:textId="057925D2" w:rsidR="004224DE" w:rsidRDefault="004224DE">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_Toc207832734 \h </w:instrText>
      </w:r>
      <w:r>
        <w:rPr>
          <w:noProof/>
        </w:rPr>
      </w:r>
      <w:r>
        <w:rPr>
          <w:noProof/>
        </w:rPr>
        <w:fldChar w:fldCharType="separate"/>
      </w:r>
      <w:r>
        <w:rPr>
          <w:noProof/>
        </w:rPr>
        <w:t>19</w:t>
      </w:r>
      <w:r>
        <w:rPr>
          <w:noProof/>
        </w:rPr>
        <w:fldChar w:fldCharType="end"/>
      </w:r>
    </w:p>
    <w:p w14:paraId="39DAEB81" w14:textId="2BBA6964" w:rsidR="004224DE" w:rsidRDefault="004224DE">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_Toc207832735 \h </w:instrText>
      </w:r>
      <w:r>
        <w:rPr>
          <w:noProof/>
        </w:rPr>
      </w:r>
      <w:r>
        <w:rPr>
          <w:noProof/>
        </w:rPr>
        <w:fldChar w:fldCharType="separate"/>
      </w:r>
      <w:r>
        <w:rPr>
          <w:noProof/>
        </w:rPr>
        <w:t>19</w:t>
      </w:r>
      <w:r>
        <w:rPr>
          <w:noProof/>
        </w:rPr>
        <w:fldChar w:fldCharType="end"/>
      </w:r>
    </w:p>
    <w:p w14:paraId="1E899606" w14:textId="5EEAC0B4" w:rsidR="004224DE" w:rsidRDefault="004224DE">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_Toc207832736 \h </w:instrText>
      </w:r>
      <w:r>
        <w:rPr>
          <w:noProof/>
        </w:rPr>
      </w:r>
      <w:r>
        <w:rPr>
          <w:noProof/>
        </w:rPr>
        <w:fldChar w:fldCharType="separate"/>
      </w:r>
      <w:r>
        <w:rPr>
          <w:noProof/>
        </w:rPr>
        <w:t>19</w:t>
      </w:r>
      <w:r>
        <w:rPr>
          <w:noProof/>
        </w:rPr>
        <w:fldChar w:fldCharType="end"/>
      </w:r>
    </w:p>
    <w:p w14:paraId="1F4D15B6" w14:textId="654D308A" w:rsidR="004224DE" w:rsidRDefault="004224DE">
      <w:pPr>
        <w:pStyle w:val="TOC4"/>
        <w:rPr>
          <w:rFonts w:asciiTheme="minorHAnsi" w:eastAsiaTheme="minorEastAsia" w:hAnsiTheme="minorHAnsi" w:cstheme="minorBidi"/>
          <w:noProof/>
          <w:kern w:val="2"/>
          <w:sz w:val="21"/>
          <w:szCs w:val="22"/>
          <w:lang w:val="en-US" w:eastAsia="zh-CN"/>
        </w:rPr>
      </w:pPr>
      <w:r w:rsidRPr="00642517">
        <w:rPr>
          <w:noProof/>
          <w:lang w:val="en-US"/>
        </w:rPr>
        <w:lastRenderedPageBreak/>
        <w:t>5.1.6.3</w:t>
      </w:r>
      <w:r>
        <w:rPr>
          <w:rFonts w:asciiTheme="minorHAnsi" w:eastAsiaTheme="minorEastAsia" w:hAnsiTheme="minorHAnsi" w:cstheme="minorBidi"/>
          <w:noProof/>
          <w:kern w:val="2"/>
          <w:sz w:val="21"/>
          <w:szCs w:val="22"/>
          <w:lang w:val="en-US" w:eastAsia="zh-CN"/>
        </w:rPr>
        <w:tab/>
      </w:r>
      <w:r w:rsidRPr="00642517">
        <w:rPr>
          <w:noProof/>
          <w:lang w:val="en-US"/>
        </w:rPr>
        <w:t>Simple data types and enumerations</w:t>
      </w:r>
      <w:r>
        <w:rPr>
          <w:noProof/>
        </w:rPr>
        <w:tab/>
      </w:r>
      <w:r>
        <w:rPr>
          <w:noProof/>
        </w:rPr>
        <w:fldChar w:fldCharType="begin"/>
      </w:r>
      <w:r>
        <w:rPr>
          <w:noProof/>
        </w:rPr>
        <w:instrText xml:space="preserve"> PAGEREF _Toc207832737 \h </w:instrText>
      </w:r>
      <w:r>
        <w:rPr>
          <w:noProof/>
        </w:rPr>
      </w:r>
      <w:r>
        <w:rPr>
          <w:noProof/>
        </w:rPr>
        <w:fldChar w:fldCharType="separate"/>
      </w:r>
      <w:r>
        <w:rPr>
          <w:noProof/>
        </w:rPr>
        <w:t>19</w:t>
      </w:r>
      <w:r>
        <w:rPr>
          <w:noProof/>
        </w:rPr>
        <w:fldChar w:fldCharType="end"/>
      </w:r>
    </w:p>
    <w:p w14:paraId="6B469D10" w14:textId="2F0C91F5" w:rsidR="004224DE" w:rsidRDefault="004224DE">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_Toc207832738 \h </w:instrText>
      </w:r>
      <w:r>
        <w:rPr>
          <w:noProof/>
        </w:rPr>
      </w:r>
      <w:r>
        <w:rPr>
          <w:noProof/>
        </w:rPr>
        <w:fldChar w:fldCharType="separate"/>
      </w:r>
      <w:r>
        <w:rPr>
          <w:noProof/>
        </w:rPr>
        <w:t>19</w:t>
      </w:r>
      <w:r>
        <w:rPr>
          <w:noProof/>
        </w:rPr>
        <w:fldChar w:fldCharType="end"/>
      </w:r>
    </w:p>
    <w:p w14:paraId="0F0466A0" w14:textId="0606CA3A" w:rsidR="004224DE" w:rsidRDefault="004224DE">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_Toc207832739 \h </w:instrText>
      </w:r>
      <w:r>
        <w:rPr>
          <w:noProof/>
        </w:rPr>
      </w:r>
      <w:r>
        <w:rPr>
          <w:noProof/>
        </w:rPr>
        <w:fldChar w:fldCharType="separate"/>
      </w:r>
      <w:r>
        <w:rPr>
          <w:noProof/>
        </w:rPr>
        <w:t>19</w:t>
      </w:r>
      <w:r>
        <w:rPr>
          <w:noProof/>
        </w:rPr>
        <w:fldChar w:fldCharType="end"/>
      </w:r>
    </w:p>
    <w:p w14:paraId="36E1CCAF" w14:textId="7D691993" w:rsidR="004224DE" w:rsidRDefault="004224DE">
      <w:pPr>
        <w:pStyle w:val="TOC4"/>
        <w:rPr>
          <w:rFonts w:asciiTheme="minorHAnsi" w:eastAsiaTheme="minorEastAsia" w:hAnsiTheme="minorHAnsi" w:cstheme="minorBidi"/>
          <w:noProof/>
          <w:kern w:val="2"/>
          <w:sz w:val="21"/>
          <w:szCs w:val="22"/>
          <w:lang w:val="en-US" w:eastAsia="zh-CN"/>
        </w:rPr>
      </w:pPr>
      <w:r w:rsidRPr="0064251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_Toc207832740 \h </w:instrText>
      </w:r>
      <w:r>
        <w:rPr>
          <w:noProof/>
        </w:rPr>
      </w:r>
      <w:r>
        <w:rPr>
          <w:noProof/>
        </w:rPr>
        <w:fldChar w:fldCharType="separate"/>
      </w:r>
      <w:r>
        <w:rPr>
          <w:noProof/>
        </w:rPr>
        <w:t>19</w:t>
      </w:r>
      <w:r>
        <w:rPr>
          <w:noProof/>
        </w:rPr>
        <w:fldChar w:fldCharType="end"/>
      </w:r>
    </w:p>
    <w:p w14:paraId="0F763722" w14:textId="4055942E" w:rsidR="004224DE" w:rsidRDefault="004224DE">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_Toc207832741 \h </w:instrText>
      </w:r>
      <w:r>
        <w:rPr>
          <w:noProof/>
        </w:rPr>
      </w:r>
      <w:r>
        <w:rPr>
          <w:noProof/>
        </w:rPr>
        <w:fldChar w:fldCharType="separate"/>
      </w:r>
      <w:r>
        <w:rPr>
          <w:noProof/>
        </w:rPr>
        <w:t>19</w:t>
      </w:r>
      <w:r>
        <w:rPr>
          <w:noProof/>
        </w:rPr>
        <w:fldChar w:fldCharType="end"/>
      </w:r>
    </w:p>
    <w:p w14:paraId="452DD9DC" w14:textId="6876AFDD" w:rsidR="004224DE" w:rsidRDefault="004224DE">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_Toc207832742 \h </w:instrText>
      </w:r>
      <w:r>
        <w:rPr>
          <w:noProof/>
        </w:rPr>
      </w:r>
      <w:r>
        <w:rPr>
          <w:noProof/>
        </w:rPr>
        <w:fldChar w:fldCharType="separate"/>
      </w:r>
      <w:r>
        <w:rPr>
          <w:noProof/>
        </w:rPr>
        <w:t>20</w:t>
      </w:r>
      <w:r>
        <w:rPr>
          <w:noProof/>
        </w:rPr>
        <w:fldChar w:fldCharType="end"/>
      </w:r>
    </w:p>
    <w:p w14:paraId="0B0BA3D8" w14:textId="19706444" w:rsidR="004224DE" w:rsidRDefault="004224DE">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_Toc207832743 \h </w:instrText>
      </w:r>
      <w:r>
        <w:rPr>
          <w:noProof/>
        </w:rPr>
      </w:r>
      <w:r>
        <w:rPr>
          <w:noProof/>
        </w:rPr>
        <w:fldChar w:fldCharType="separate"/>
      </w:r>
      <w:r>
        <w:rPr>
          <w:noProof/>
        </w:rPr>
        <w:t>20</w:t>
      </w:r>
      <w:r>
        <w:rPr>
          <w:noProof/>
        </w:rPr>
        <w:fldChar w:fldCharType="end"/>
      </w:r>
    </w:p>
    <w:p w14:paraId="58993D8E" w14:textId="21E11232" w:rsidR="004224DE" w:rsidRDefault="004224DE">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_Toc207832744 \h </w:instrText>
      </w:r>
      <w:r>
        <w:rPr>
          <w:noProof/>
        </w:rPr>
      </w:r>
      <w:r>
        <w:rPr>
          <w:noProof/>
        </w:rPr>
        <w:fldChar w:fldCharType="separate"/>
      </w:r>
      <w:r>
        <w:rPr>
          <w:noProof/>
        </w:rPr>
        <w:t>20</w:t>
      </w:r>
      <w:r>
        <w:rPr>
          <w:noProof/>
        </w:rPr>
        <w:fldChar w:fldCharType="end"/>
      </w:r>
    </w:p>
    <w:p w14:paraId="09DB513F" w14:textId="2B37DF9F" w:rsidR="004224DE" w:rsidRDefault="004224DE">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_Toc207832745 \h </w:instrText>
      </w:r>
      <w:r>
        <w:rPr>
          <w:noProof/>
        </w:rPr>
      </w:r>
      <w:r>
        <w:rPr>
          <w:noProof/>
        </w:rPr>
        <w:fldChar w:fldCharType="separate"/>
      </w:r>
      <w:r>
        <w:rPr>
          <w:noProof/>
        </w:rPr>
        <w:t>20</w:t>
      </w:r>
      <w:r>
        <w:rPr>
          <w:noProof/>
        </w:rPr>
        <w:fldChar w:fldCharType="end"/>
      </w:r>
    </w:p>
    <w:p w14:paraId="3DC89D80" w14:textId="15380995" w:rsidR="004224DE" w:rsidRDefault="004224DE">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_Toc207832746 \h </w:instrText>
      </w:r>
      <w:r>
        <w:rPr>
          <w:noProof/>
        </w:rPr>
      </w:r>
      <w:r>
        <w:rPr>
          <w:noProof/>
        </w:rPr>
        <w:fldChar w:fldCharType="separate"/>
      </w:r>
      <w:r>
        <w:rPr>
          <w:noProof/>
        </w:rPr>
        <w:t>20</w:t>
      </w:r>
      <w:r>
        <w:rPr>
          <w:noProof/>
        </w:rPr>
        <w:fldChar w:fldCharType="end"/>
      </w:r>
    </w:p>
    <w:p w14:paraId="544F1981" w14:textId="4ED13D82" w:rsidR="004224DE" w:rsidRDefault="004224DE">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_Toc207832747 \h </w:instrText>
      </w:r>
      <w:r>
        <w:rPr>
          <w:noProof/>
        </w:rPr>
      </w:r>
      <w:r>
        <w:rPr>
          <w:noProof/>
        </w:rPr>
        <w:fldChar w:fldCharType="separate"/>
      </w:r>
      <w:r>
        <w:rPr>
          <w:noProof/>
        </w:rPr>
        <w:t>20</w:t>
      </w:r>
      <w:r>
        <w:rPr>
          <w:noProof/>
        </w:rPr>
        <w:fldChar w:fldCharType="end"/>
      </w:r>
    </w:p>
    <w:p w14:paraId="79925A2D" w14:textId="55214BDE" w:rsidR="004224DE" w:rsidRDefault="004224D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_Toc207832748 \h </w:instrText>
      </w:r>
      <w:r>
        <w:rPr>
          <w:noProof/>
        </w:rPr>
      </w:r>
      <w:r>
        <w:rPr>
          <w:noProof/>
        </w:rPr>
        <w:fldChar w:fldCharType="separate"/>
      </w:r>
      <w:r>
        <w:rPr>
          <w:noProof/>
        </w:rPr>
        <w:t>21</w:t>
      </w:r>
      <w:r>
        <w:rPr>
          <w:noProof/>
        </w:rPr>
        <w:fldChar w:fldCharType="end"/>
      </w:r>
    </w:p>
    <w:p w14:paraId="7E9A7B43" w14:textId="4F04692F" w:rsidR="004224DE" w:rsidRDefault="004224D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_Toc207832749 \h </w:instrText>
      </w:r>
      <w:r>
        <w:rPr>
          <w:noProof/>
        </w:rPr>
      </w:r>
      <w:r>
        <w:rPr>
          <w:noProof/>
        </w:rPr>
        <w:fldChar w:fldCharType="separate"/>
      </w:r>
      <w:r>
        <w:rPr>
          <w:noProof/>
        </w:rPr>
        <w:t>21</w:t>
      </w:r>
      <w:r>
        <w:rPr>
          <w:noProof/>
        </w:rPr>
        <w:fldChar w:fldCharType="end"/>
      </w:r>
    </w:p>
    <w:p w14:paraId="0777B08E" w14:textId="56AD4768" w:rsidR="004224DE" w:rsidRDefault="004224D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_Toc207832750 \h </w:instrText>
      </w:r>
      <w:r>
        <w:rPr>
          <w:noProof/>
        </w:rPr>
      </w:r>
      <w:r>
        <w:rPr>
          <w:noProof/>
        </w:rPr>
        <w:fldChar w:fldCharType="separate"/>
      </w:r>
      <w:r>
        <w:rPr>
          <w:noProof/>
        </w:rPr>
        <w:t>21</w:t>
      </w:r>
      <w:r>
        <w:rPr>
          <w:noProof/>
        </w:rPr>
        <w:fldChar w:fldCharType="end"/>
      </w:r>
    </w:p>
    <w:p w14:paraId="15BCEAC4" w14:textId="3D6C082B" w:rsidR="004224DE" w:rsidRDefault="004224D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_Toc207832751 \h </w:instrText>
      </w:r>
      <w:r>
        <w:rPr>
          <w:noProof/>
        </w:rPr>
      </w:r>
      <w:r>
        <w:rPr>
          <w:noProof/>
        </w:rPr>
        <w:fldChar w:fldCharType="separate"/>
      </w:r>
      <w:r>
        <w:rPr>
          <w:noProof/>
        </w:rPr>
        <w:t>24</w:t>
      </w:r>
      <w:r>
        <w:rPr>
          <w:noProof/>
        </w:rPr>
        <w:fldChar w:fldCharType="end"/>
      </w:r>
    </w:p>
    <w:p w14:paraId="382308D5" w14:textId="293EE98D" w:rsidR="00CA23E7" w:rsidRDefault="004224DE">
      <w: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Start w:id="26" w:name="_Toc207832682"/>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6E93B90" w14:textId="77777777" w:rsidR="00CA23E7" w:rsidRDefault="00745863">
      <w:r>
        <w:t xml:space="preserve">This Technical </w:t>
      </w:r>
      <w:bookmarkStart w:id="27" w:name="spectype3"/>
      <w:r>
        <w:t>Specification</w:t>
      </w:r>
      <w:bookmarkEnd w:id="2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28" w:name="introduction"/>
      <w:bookmarkEnd w:id="28"/>
      <w:r>
        <w:br w:type="page"/>
      </w:r>
      <w:bookmarkStart w:id="29" w:name="_Toc510696578"/>
      <w:bookmarkStart w:id="30" w:name="_Toc35971370"/>
      <w:bookmarkStart w:id="31" w:name="_Toc36812101"/>
      <w:bookmarkStart w:id="32" w:name="_Toc66224200"/>
      <w:bookmarkStart w:id="33" w:name="_Toc66440504"/>
      <w:bookmarkStart w:id="34" w:name="_Toc70541223"/>
      <w:bookmarkStart w:id="35" w:name="_Toc83233899"/>
      <w:bookmarkStart w:id="36" w:name="_Toc85526815"/>
      <w:bookmarkStart w:id="37" w:name="_Toc88659451"/>
      <w:bookmarkStart w:id="38" w:name="_Toc88832362"/>
      <w:bookmarkStart w:id="39" w:name="_Toc90660249"/>
      <w:bookmarkStart w:id="40" w:name="_Toc97194375"/>
      <w:bookmarkStart w:id="41" w:name="_Toc112964088"/>
      <w:bookmarkStart w:id="42" w:name="_Toc119671146"/>
      <w:bookmarkStart w:id="43" w:name="_Toc207832683"/>
      <w:r>
        <w:lastRenderedPageBreak/>
        <w:t>1</w:t>
      </w:r>
      <w: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4" w:name="_Toc510696579"/>
      <w:bookmarkStart w:id="45" w:name="_Toc35971371"/>
      <w:bookmarkStart w:id="46" w:name="_Toc36812102"/>
      <w:bookmarkStart w:id="47" w:name="_Toc66224201"/>
      <w:bookmarkStart w:id="48" w:name="_Toc66440505"/>
      <w:bookmarkStart w:id="49" w:name="_Toc70541224"/>
      <w:bookmarkStart w:id="50" w:name="_Toc83233900"/>
      <w:bookmarkStart w:id="51" w:name="_Toc85526816"/>
      <w:bookmarkStart w:id="52" w:name="_Toc88659452"/>
      <w:bookmarkStart w:id="53" w:name="_Toc88832363"/>
      <w:bookmarkStart w:id="54" w:name="_Toc90660250"/>
      <w:bookmarkStart w:id="55" w:name="_Toc97194376"/>
      <w:bookmarkStart w:id="56" w:name="_Toc112964089"/>
      <w:bookmarkStart w:id="57" w:name="_Toc119671147"/>
      <w:bookmarkStart w:id="58" w:name="_Toc207832684"/>
      <w:r>
        <w:t>2</w:t>
      </w:r>
      <w:r>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9"/>
    <w:bookmarkEnd w:id="60"/>
    <w:bookmarkEnd w:id="61"/>
    <w:bookmarkEnd w:id="6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3" w:name="_Toc510696580"/>
      <w:bookmarkStart w:id="64" w:name="_Toc35971372"/>
      <w:bookmarkStart w:id="65" w:name="_Toc36812103"/>
      <w:bookmarkStart w:id="66" w:name="_Toc66224202"/>
      <w:bookmarkStart w:id="67" w:name="_Toc66440506"/>
      <w:bookmarkStart w:id="68" w:name="_Toc70541225"/>
      <w:bookmarkStart w:id="69" w:name="_Toc83233901"/>
      <w:bookmarkStart w:id="70" w:name="_Toc85526817"/>
      <w:bookmarkStart w:id="71" w:name="_Toc88659453"/>
      <w:bookmarkStart w:id="72" w:name="_Toc88832364"/>
      <w:bookmarkStart w:id="73" w:name="_Toc90660251"/>
      <w:bookmarkStart w:id="74" w:name="_Toc97194377"/>
      <w:bookmarkStart w:id="75" w:name="_Toc112964090"/>
      <w:bookmarkStart w:id="76" w:name="_Toc119671148"/>
      <w:bookmarkStart w:id="77" w:name="_Toc207832685"/>
      <w:r>
        <w:lastRenderedPageBreak/>
        <w:t>3</w:t>
      </w:r>
      <w:r>
        <w:tab/>
        <w:t xml:space="preserve">Definitions, </w:t>
      </w:r>
      <w:proofErr w:type="gramStart"/>
      <w:r>
        <w:t>symbols</w:t>
      </w:r>
      <w:proofErr w:type="gramEnd"/>
      <w:r>
        <w:t xml:space="preserve">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69144C" w14:textId="77777777" w:rsidR="00CA23E7" w:rsidRDefault="00745863">
      <w:pPr>
        <w:pStyle w:val="20"/>
      </w:pPr>
      <w:bookmarkStart w:id="78" w:name="_Toc510696581"/>
      <w:bookmarkStart w:id="79" w:name="_Toc35971373"/>
      <w:bookmarkStart w:id="80" w:name="_Toc36812104"/>
      <w:bookmarkStart w:id="81" w:name="_Toc66224203"/>
      <w:bookmarkStart w:id="82" w:name="_Toc66440507"/>
      <w:bookmarkStart w:id="83" w:name="_Toc70541226"/>
      <w:bookmarkStart w:id="84" w:name="_Toc83233902"/>
      <w:bookmarkStart w:id="85" w:name="_Toc85526818"/>
      <w:bookmarkStart w:id="86" w:name="_Toc88659454"/>
      <w:bookmarkStart w:id="87" w:name="_Toc88832365"/>
      <w:bookmarkStart w:id="88" w:name="_Toc90660252"/>
      <w:bookmarkStart w:id="89" w:name="_Toc97194378"/>
      <w:bookmarkStart w:id="90" w:name="_Toc112964091"/>
      <w:bookmarkStart w:id="91" w:name="_Toc119671149"/>
      <w:bookmarkStart w:id="92" w:name="_Toc207832686"/>
      <w:r>
        <w:t>3.1</w:t>
      </w:r>
      <w: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93" w:name="_Toc510696582"/>
      <w:bookmarkStart w:id="94" w:name="_Toc35971374"/>
      <w:bookmarkStart w:id="95" w:name="_Toc36812105"/>
      <w:bookmarkStart w:id="96" w:name="_Toc66224204"/>
      <w:bookmarkStart w:id="97" w:name="_Toc66440508"/>
      <w:bookmarkStart w:id="98" w:name="_Toc70541227"/>
      <w:bookmarkStart w:id="99" w:name="_Toc83233903"/>
      <w:bookmarkStart w:id="100" w:name="_Toc85526819"/>
      <w:bookmarkStart w:id="101" w:name="_Toc88659455"/>
      <w:bookmarkStart w:id="102" w:name="_Toc88832366"/>
      <w:bookmarkStart w:id="103" w:name="_Toc90660253"/>
      <w:bookmarkStart w:id="104" w:name="_Toc97194379"/>
      <w:bookmarkStart w:id="105" w:name="_Toc112964092"/>
      <w:bookmarkStart w:id="106" w:name="_Toc119671150"/>
      <w:bookmarkStart w:id="107" w:name="_Toc207832687"/>
      <w:r>
        <w:t>3.2</w:t>
      </w:r>
      <w:r>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8" w:name="_Toc510696583"/>
      <w:bookmarkStart w:id="109" w:name="_Toc35971375"/>
      <w:bookmarkStart w:id="110" w:name="_Toc36812106"/>
      <w:bookmarkStart w:id="111" w:name="_Toc66224205"/>
      <w:bookmarkStart w:id="112" w:name="_Toc66440509"/>
      <w:bookmarkStart w:id="113" w:name="_Toc70541228"/>
      <w:bookmarkStart w:id="114" w:name="_Toc83233904"/>
      <w:bookmarkStart w:id="115" w:name="_Toc85526820"/>
      <w:bookmarkStart w:id="116" w:name="_Toc88659456"/>
      <w:bookmarkStart w:id="117" w:name="_Toc88832367"/>
      <w:bookmarkStart w:id="118" w:name="_Toc90660254"/>
      <w:bookmarkStart w:id="119" w:name="_Toc97194380"/>
      <w:bookmarkStart w:id="120" w:name="_Toc112964093"/>
      <w:bookmarkStart w:id="121" w:name="_Toc119671151"/>
      <w:bookmarkStart w:id="122" w:name="_Toc207832688"/>
      <w:r>
        <w:t>3.3</w:t>
      </w:r>
      <w: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77F44605" w14:textId="77777777" w:rsidR="00143AE3" w:rsidRDefault="00143AE3" w:rsidP="00143AE3">
      <w:pPr>
        <w:pStyle w:val="EW"/>
      </w:pPr>
      <w:bookmarkStart w:id="123" w:name="_Toc510696585"/>
      <w:bookmarkStart w:id="124" w:name="_Toc35971377"/>
      <w:bookmarkStart w:id="125" w:name="_Toc36812108"/>
      <w:bookmarkStart w:id="126" w:name="_Toc66224206"/>
      <w:bookmarkStart w:id="127" w:name="_Toc66440510"/>
      <w:bookmarkStart w:id="128" w:name="_Toc70541229"/>
      <w:bookmarkStart w:id="129" w:name="_Toc83233905"/>
      <w:bookmarkStart w:id="130" w:name="_Toc85526821"/>
      <w:bookmarkStart w:id="131" w:name="_Toc88659457"/>
      <w:bookmarkStart w:id="132" w:name="_Toc88832368"/>
      <w:bookmarkStart w:id="133" w:name="_Toc90660255"/>
      <w:bookmarkStart w:id="134" w:name="_Toc97194381"/>
      <w:bookmarkStart w:id="135" w:name="_Toc112964094"/>
      <w:bookmarkStart w:id="136" w:name="_Toc119671152"/>
      <w:proofErr w:type="spellStart"/>
      <w:r>
        <w:t>AAnF</w:t>
      </w:r>
      <w:proofErr w:type="spellEnd"/>
      <w:r>
        <w:tab/>
        <w:t xml:space="preserve">AKMA Anchor Function </w:t>
      </w:r>
    </w:p>
    <w:p w14:paraId="712F1823" w14:textId="77777777" w:rsidR="00143AE3" w:rsidRDefault="00143AE3" w:rsidP="00143AE3">
      <w:pPr>
        <w:pStyle w:val="EW"/>
      </w:pPr>
      <w:r>
        <w:t>AF</w:t>
      </w:r>
      <w:r>
        <w:tab/>
        <w:t>Application Function</w:t>
      </w:r>
    </w:p>
    <w:p w14:paraId="36BDED54" w14:textId="77777777" w:rsidR="00143AE3" w:rsidRDefault="00143AE3" w:rsidP="00143AE3">
      <w:pPr>
        <w:pStyle w:val="EW"/>
      </w:pPr>
      <w:r>
        <w:t>AKMA</w:t>
      </w:r>
      <w:r>
        <w:tab/>
        <w:t>Authentication and Key Management for Applications</w:t>
      </w:r>
    </w:p>
    <w:p w14:paraId="2F4677AC" w14:textId="77777777" w:rsidR="00143AE3" w:rsidRDefault="00143AE3" w:rsidP="00143AE3">
      <w:pPr>
        <w:pStyle w:val="EW"/>
      </w:pPr>
      <w:r>
        <w:t>A-KID</w:t>
      </w:r>
      <w:r>
        <w:tab/>
        <w:t xml:space="preserve">AKMA Key </w:t>
      </w:r>
      <w:proofErr w:type="spellStart"/>
      <w:r>
        <w:t>IDentifier</w:t>
      </w:r>
      <w:proofErr w:type="spellEnd"/>
    </w:p>
    <w:p w14:paraId="3D69D840" w14:textId="77777777" w:rsidR="00143AE3" w:rsidRDefault="00143AE3" w:rsidP="00143AE3">
      <w:pPr>
        <w:pStyle w:val="EW"/>
      </w:pPr>
      <w:r>
        <w:t>AUSF</w:t>
      </w:r>
      <w:r>
        <w:tab/>
      </w:r>
      <w:proofErr w:type="spellStart"/>
      <w:r>
        <w:t>AUthentication</w:t>
      </w:r>
      <w:proofErr w:type="spellEnd"/>
      <w:r>
        <w:t xml:space="preserve"> Server Function</w:t>
      </w:r>
    </w:p>
    <w:p w14:paraId="4D841286" w14:textId="77777777" w:rsidR="00143AE3" w:rsidRDefault="00143AE3" w:rsidP="00143AE3">
      <w:pPr>
        <w:pStyle w:val="EW"/>
        <w:overflowPunct w:val="0"/>
        <w:autoSpaceDE w:val="0"/>
        <w:autoSpaceDN w:val="0"/>
        <w:adjustRightInd w:val="0"/>
        <w:textAlignment w:val="baseline"/>
        <w:rPr>
          <w:lang w:eastAsia="zh-CN"/>
        </w:rPr>
      </w:pPr>
      <w:r>
        <w:rPr>
          <w:lang w:eastAsia="zh-CN"/>
        </w:rPr>
        <w:t>GPSI</w:t>
      </w:r>
      <w:r>
        <w:rPr>
          <w:lang w:eastAsia="zh-CN"/>
        </w:rPr>
        <w:tab/>
        <w:t>Generic Public Subscription Identifier</w:t>
      </w:r>
    </w:p>
    <w:p w14:paraId="5EC783E8" w14:textId="77777777" w:rsidR="00143AE3" w:rsidRDefault="00143AE3" w:rsidP="00143AE3">
      <w:pPr>
        <w:pStyle w:val="EW"/>
      </w:pPr>
      <w:r>
        <w:t>NEF</w:t>
      </w:r>
      <w:r>
        <w:tab/>
        <w:t>Network Exposure Function</w:t>
      </w:r>
    </w:p>
    <w:p w14:paraId="271C4455" w14:textId="77777777" w:rsidR="00143AE3" w:rsidRDefault="00143AE3" w:rsidP="00143AE3">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37" w:name="_Toc207832689"/>
      <w:r>
        <w:t>4</w:t>
      </w:r>
      <w:r>
        <w:tab/>
        <w:t xml:space="preserve">Services offered by the </w:t>
      </w:r>
      <w:bookmarkEnd w:id="123"/>
      <w:bookmarkEnd w:id="124"/>
      <w:bookmarkEnd w:id="125"/>
      <w:proofErr w:type="spellStart"/>
      <w:r>
        <w:t>AAnF</w:t>
      </w:r>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4DD6D4EF" w14:textId="77777777" w:rsidR="00CA23E7" w:rsidRDefault="00745863">
      <w:pPr>
        <w:pStyle w:val="20"/>
      </w:pPr>
      <w:bookmarkStart w:id="138" w:name="_Toc510696586"/>
      <w:bookmarkStart w:id="139" w:name="_Toc35971378"/>
      <w:bookmarkStart w:id="140" w:name="_Toc36812109"/>
      <w:bookmarkStart w:id="141" w:name="_Toc66224207"/>
      <w:bookmarkStart w:id="142" w:name="_Toc66440511"/>
      <w:bookmarkStart w:id="143" w:name="_Toc70541230"/>
      <w:bookmarkStart w:id="144" w:name="_Toc83233906"/>
      <w:bookmarkStart w:id="145" w:name="_Toc85526822"/>
      <w:bookmarkStart w:id="146" w:name="_Toc88659458"/>
      <w:bookmarkStart w:id="147" w:name="_Toc88832369"/>
      <w:bookmarkStart w:id="148" w:name="_Toc90660256"/>
      <w:bookmarkStart w:id="149" w:name="_Toc97194382"/>
      <w:bookmarkStart w:id="150" w:name="_Toc112964095"/>
      <w:bookmarkStart w:id="151" w:name="_Toc119671153"/>
      <w:bookmarkStart w:id="152" w:name="_Toc207832690"/>
      <w:r>
        <w:t>4.1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4EC441B0" w:rsidR="006B7CC4" w:rsidRDefault="00143AE3" w:rsidP="001E2A66">
            <w:pPr>
              <w:pStyle w:val="TAL"/>
            </w:pPr>
            <w:r>
              <w:t>OAM</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53" w:name="_Toc510696587"/>
      <w:bookmarkStart w:id="154" w:name="_Toc35971379"/>
      <w:bookmarkStart w:id="155" w:name="_Toc36812110"/>
      <w:bookmarkStart w:id="156" w:name="_Toc66224208"/>
      <w:bookmarkStart w:id="157" w:name="_Toc66440512"/>
      <w:bookmarkStart w:id="158" w:name="_Toc70541231"/>
      <w:bookmarkStart w:id="159" w:name="_Toc83233907"/>
      <w:bookmarkStart w:id="160" w:name="_Toc85526823"/>
      <w:bookmarkStart w:id="161" w:name="_Toc88659459"/>
      <w:bookmarkStart w:id="162" w:name="_Toc88832370"/>
      <w:bookmarkStart w:id="163" w:name="_Toc90660257"/>
      <w:bookmarkStart w:id="164" w:name="_Toc97194383"/>
      <w:bookmarkStart w:id="165" w:name="_Toc112964096"/>
      <w:bookmarkStart w:id="166" w:name="_Toc119671154"/>
      <w:bookmarkStart w:id="167" w:name="_Toc207832691"/>
      <w:r>
        <w:t>4.2</w:t>
      </w:r>
      <w:r>
        <w:tab/>
      </w:r>
      <w:proofErr w:type="spellStart"/>
      <w:r>
        <w:t>Naanf_AKMA</w:t>
      </w:r>
      <w:proofErr w:type="spellEnd"/>
      <w:r>
        <w:t xml:space="preserve"> Service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9812AED" w14:textId="77777777" w:rsidR="00CA23E7" w:rsidRDefault="00745863">
      <w:pPr>
        <w:pStyle w:val="31"/>
      </w:pPr>
      <w:bookmarkStart w:id="168" w:name="_Toc510696588"/>
      <w:bookmarkStart w:id="169" w:name="_Toc35971380"/>
      <w:bookmarkStart w:id="170" w:name="_Toc36812111"/>
      <w:bookmarkStart w:id="171" w:name="_Toc66224209"/>
      <w:bookmarkStart w:id="172" w:name="_Toc66440513"/>
      <w:bookmarkStart w:id="173" w:name="_Toc70541232"/>
      <w:bookmarkStart w:id="174" w:name="_Toc83233908"/>
      <w:bookmarkStart w:id="175" w:name="_Toc85526824"/>
      <w:bookmarkStart w:id="176" w:name="_Toc88659460"/>
      <w:bookmarkStart w:id="177" w:name="_Toc88832371"/>
      <w:bookmarkStart w:id="178" w:name="_Toc90660258"/>
      <w:bookmarkStart w:id="179" w:name="_Toc97194384"/>
      <w:bookmarkStart w:id="180" w:name="_Toc112964097"/>
      <w:bookmarkStart w:id="181" w:name="_Toc119671155"/>
      <w:bookmarkStart w:id="182" w:name="_Toc207832692"/>
      <w:r>
        <w:t>4.2.1</w:t>
      </w:r>
      <w:r>
        <w:tab/>
        <w:t>Service 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B5875E8" w14:textId="2978EE50" w:rsidR="00CA23E7" w:rsidRDefault="00745863">
      <w:pPr>
        <w:pStyle w:val="41"/>
        <w:rPr>
          <w:lang w:eastAsia="zh-CN"/>
        </w:rPr>
      </w:pPr>
      <w:bookmarkStart w:id="183" w:name="_Toc497209567"/>
      <w:bookmarkStart w:id="184" w:name="_Toc66224210"/>
      <w:bookmarkStart w:id="185" w:name="_Toc66440514"/>
      <w:bookmarkStart w:id="186" w:name="_Toc70541233"/>
      <w:bookmarkStart w:id="187" w:name="_Toc83233909"/>
      <w:bookmarkStart w:id="188" w:name="_Toc85526825"/>
      <w:bookmarkStart w:id="189" w:name="_Toc88659461"/>
      <w:bookmarkStart w:id="190" w:name="_Toc88832372"/>
      <w:bookmarkStart w:id="191" w:name="_Toc90660259"/>
      <w:bookmarkStart w:id="192" w:name="_Toc97194385"/>
      <w:bookmarkStart w:id="193" w:name="_Toc112964098"/>
      <w:bookmarkStart w:id="194" w:name="_Toc119671156"/>
      <w:bookmarkStart w:id="195" w:name="_Toc207832693"/>
      <w:r>
        <w:t>4.2.</w:t>
      </w:r>
      <w:r>
        <w:rPr>
          <w:lang w:eastAsia="zh-CN"/>
        </w:rPr>
        <w:t>1.1</w:t>
      </w:r>
      <w:r>
        <w:tab/>
      </w:r>
      <w:r>
        <w:rPr>
          <w:lang w:eastAsia="zh-CN"/>
        </w:rPr>
        <w:t>Overview</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96" w:name="_Toc66224211"/>
      <w:bookmarkStart w:id="197" w:name="_Toc66440515"/>
      <w:bookmarkStart w:id="198" w:name="_Toc70541234"/>
      <w:bookmarkStart w:id="199" w:name="_Toc83233910"/>
      <w:bookmarkStart w:id="200" w:name="_Toc85526826"/>
      <w:bookmarkStart w:id="201" w:name="_Toc88659462"/>
      <w:bookmarkStart w:id="202" w:name="_Toc88832373"/>
      <w:bookmarkStart w:id="203" w:name="_Toc90660260"/>
      <w:bookmarkStart w:id="204" w:name="_Toc97194386"/>
      <w:bookmarkStart w:id="205" w:name="_Toc112964099"/>
      <w:bookmarkStart w:id="206" w:name="_Toc119671157"/>
      <w:bookmarkStart w:id="207" w:name="_Toc207832694"/>
      <w:r>
        <w:rPr>
          <w:lang w:eastAsia="zh-CN"/>
        </w:rPr>
        <w:t>4.2.1.2</w:t>
      </w:r>
      <w:r>
        <w:rPr>
          <w:lang w:eastAsia="zh-CN"/>
        </w:rPr>
        <w:tab/>
        <w:t>Service Architecture</w:t>
      </w:r>
      <w:bookmarkEnd w:id="196"/>
      <w:bookmarkEnd w:id="197"/>
      <w:bookmarkEnd w:id="198"/>
      <w:bookmarkEnd w:id="199"/>
      <w:bookmarkEnd w:id="200"/>
      <w:bookmarkEnd w:id="201"/>
      <w:bookmarkEnd w:id="202"/>
      <w:bookmarkEnd w:id="203"/>
      <w:bookmarkEnd w:id="204"/>
      <w:bookmarkEnd w:id="205"/>
      <w:bookmarkEnd w:id="206"/>
      <w:bookmarkEnd w:id="20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5D2B0FD9" w14:textId="77777777" w:rsidR="00143AE3" w:rsidRDefault="00143AE3" w:rsidP="00143AE3">
      <w:pPr>
        <w:pStyle w:val="B1"/>
      </w:pPr>
      <w:r>
        <w:t>-</w:t>
      </w:r>
      <w:r>
        <w:tab/>
        <w:t xml:space="preserve">Network Exposure Function (NEF) </w:t>
      </w:r>
    </w:p>
    <w:p w14:paraId="580BF1E4" w14:textId="77777777" w:rsidR="00143AE3" w:rsidRDefault="00143AE3" w:rsidP="00143AE3">
      <w:pPr>
        <w:pStyle w:val="B1"/>
      </w:pPr>
      <w:r>
        <w:t>-</w:t>
      </w:r>
      <w:r>
        <w:tab/>
        <w:t>Operation, Administration, and Maintenance (OAM)</w:t>
      </w:r>
    </w:p>
    <w:p w14:paraId="58560B27" w14:textId="5A18CBEA" w:rsidR="00143AE3" w:rsidRDefault="00143AE3" w:rsidP="00143AE3">
      <w:pPr>
        <w:pStyle w:val="TH"/>
      </w:pPr>
      <w:r>
        <w:rPr>
          <w:rFonts w:eastAsia="宋体"/>
          <w:noProof/>
        </w:rPr>
        <w:object w:dxaOrig="5888" w:dyaOrig="2858" w14:anchorId="38AF0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75pt;height:143.25pt" o:ole="">
            <v:imagedata r:id="rId11" o:title=""/>
          </v:shape>
          <o:OLEObject Type="Embed" ProgID="Visio.Drawing.15" ShapeID="_x0000_i1025" DrawAspect="Content" ObjectID="_1819633426" r:id="rId12"/>
        </w:object>
      </w:r>
    </w:p>
    <w:p w14:paraId="77F6AD55" w14:textId="77777777" w:rsidR="00143AE3" w:rsidRDefault="00143AE3" w:rsidP="00143AE3">
      <w:pPr>
        <w:pStyle w:val="TH"/>
      </w:pPr>
    </w:p>
    <w:p w14:paraId="4D6491BC" w14:textId="77777777" w:rsidR="00143AE3" w:rsidRDefault="00143AE3" w:rsidP="00143AE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2637BCE1" w14:textId="598FA727" w:rsidR="00143AE3" w:rsidRDefault="00143AE3" w:rsidP="00143AE3">
      <w:pPr>
        <w:pStyle w:val="TH"/>
        <w:rPr>
          <w:lang w:val="en-US" w:eastAsia="zh-CN"/>
        </w:rPr>
      </w:pPr>
      <w:r>
        <w:rPr>
          <w:noProof/>
          <w:lang w:val="en-US" w:eastAsia="zh-CN"/>
        </w:rPr>
        <w:lastRenderedPageBreak/>
        <w:drawing>
          <wp:inline distT="0" distB="0" distL="0" distR="0" wp14:anchorId="2D0CB684" wp14:editId="773F7C47">
            <wp:extent cx="6122035" cy="15640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r>
        <w:rPr>
          <w:rFonts w:ascii="Aptos" w:hAnsi="Aptos"/>
          <w:b w:val="0"/>
          <w:kern w:val="2"/>
          <w:sz w:val="24"/>
          <w:szCs w:val="24"/>
          <w:lang w:val="en-US" w:eastAsia="zh-CN"/>
          <w14:ligatures w14:val="standardContextual"/>
        </w:rPr>
        <w:object w:dxaOrig="5963" w:dyaOrig="2663" w14:anchorId="5BC2B992">
          <v:shape id="_x0000_i1026" type="#_x0000_t75" style="width:298.5pt;height:133.5pt" o:ole="">
            <v:imagedata r:id="rId14" o:title=""/>
          </v:shape>
          <o:OLEObject Type="Embed" ProgID="Visio.Drawing.15" ShapeID="_x0000_i1026" DrawAspect="Content" ObjectID="_1819633427" r:id="rId15"/>
        </w:object>
      </w:r>
    </w:p>
    <w:p w14:paraId="44AF352A" w14:textId="3A8F511E" w:rsidR="00CA23E7" w:rsidRPr="00143AE3" w:rsidRDefault="00143AE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208" w:name="_Toc34228180"/>
      <w:bookmarkStart w:id="209" w:name="_Toc36041583"/>
      <w:bookmarkStart w:id="210" w:name="_Toc36041739"/>
      <w:bookmarkStart w:id="211" w:name="_Toc44680176"/>
      <w:bookmarkStart w:id="212" w:name="_Toc45134773"/>
      <w:bookmarkStart w:id="213" w:name="_Toc49583658"/>
      <w:bookmarkStart w:id="214" w:name="_Toc51764095"/>
      <w:bookmarkStart w:id="215" w:name="_Toc58838770"/>
      <w:bookmarkStart w:id="216" w:name="_Toc59020085"/>
      <w:bookmarkStart w:id="217" w:name="_Toc59020172"/>
      <w:bookmarkStart w:id="218" w:name="_Toc66224212"/>
      <w:bookmarkStart w:id="219" w:name="_Toc66440516"/>
      <w:bookmarkStart w:id="220" w:name="_Toc70541235"/>
      <w:bookmarkStart w:id="221" w:name="_Toc83233911"/>
      <w:bookmarkStart w:id="222" w:name="_Toc85526827"/>
      <w:bookmarkStart w:id="223" w:name="_Toc88659463"/>
      <w:bookmarkStart w:id="224" w:name="_Toc88832374"/>
      <w:bookmarkStart w:id="225" w:name="_Toc90660261"/>
      <w:bookmarkStart w:id="226" w:name="_Toc97194387"/>
      <w:bookmarkStart w:id="227" w:name="_Toc112964100"/>
      <w:bookmarkStart w:id="228" w:name="_Toc119671158"/>
      <w:bookmarkStart w:id="229" w:name="_Toc207832695"/>
      <w:bookmarkStart w:id="230" w:name="_Toc510696589"/>
      <w:bookmarkStart w:id="231" w:name="_Toc35971381"/>
      <w:bookmarkStart w:id="232" w:name="_Toc36812112"/>
      <w:r>
        <w:rPr>
          <w:noProof/>
        </w:rPr>
        <w:t>4.2.1.3</w:t>
      </w:r>
      <w:r>
        <w:rPr>
          <w:noProof/>
        </w:rPr>
        <w:tab/>
      </w:r>
      <w:r>
        <w:rPr>
          <w:noProof/>
          <w:lang w:eastAsia="zh-CN"/>
        </w:rPr>
        <w:t>Network Functions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DB5A1EB" w14:textId="77777777" w:rsidR="00CA23E7" w:rsidRDefault="00745863">
      <w:pPr>
        <w:pStyle w:val="51"/>
        <w:rPr>
          <w:noProof/>
          <w:lang w:eastAsia="zh-CN"/>
        </w:rPr>
      </w:pPr>
      <w:bookmarkStart w:id="233" w:name="_Toc11227396"/>
      <w:bookmarkStart w:id="234" w:name="_Toc18481025"/>
      <w:bookmarkStart w:id="235" w:name="_Toc34228181"/>
      <w:bookmarkStart w:id="236" w:name="_Toc36041584"/>
      <w:bookmarkStart w:id="237" w:name="_Toc36041740"/>
      <w:bookmarkStart w:id="238" w:name="_Toc44680177"/>
      <w:bookmarkStart w:id="239" w:name="_Toc45134774"/>
      <w:bookmarkStart w:id="240" w:name="_Toc49583659"/>
      <w:bookmarkStart w:id="241" w:name="_Toc51764096"/>
      <w:bookmarkStart w:id="242" w:name="_Toc58838771"/>
      <w:bookmarkStart w:id="243" w:name="_Toc59020086"/>
      <w:bookmarkStart w:id="244" w:name="_Toc59020173"/>
      <w:bookmarkStart w:id="245" w:name="_Toc66224213"/>
      <w:bookmarkStart w:id="246" w:name="_Toc66440517"/>
      <w:bookmarkStart w:id="247" w:name="_Toc70541236"/>
      <w:bookmarkStart w:id="248" w:name="_Toc83233912"/>
      <w:bookmarkStart w:id="249" w:name="_Toc85526828"/>
      <w:bookmarkStart w:id="250" w:name="_Toc88659464"/>
      <w:bookmarkStart w:id="251" w:name="_Toc88832375"/>
      <w:bookmarkStart w:id="252" w:name="_Toc90660262"/>
      <w:bookmarkStart w:id="253" w:name="_Toc97194388"/>
      <w:bookmarkStart w:id="254" w:name="_Toc112964101"/>
      <w:bookmarkStart w:id="255" w:name="_Toc119671159"/>
      <w:bookmarkStart w:id="256" w:name="_Toc207832696"/>
      <w:r>
        <w:rPr>
          <w:noProof/>
        </w:rPr>
        <w:t>4.2.1.3</w:t>
      </w:r>
      <w:r>
        <w:rPr>
          <w:noProof/>
          <w:lang w:eastAsia="zh-CN"/>
        </w:rPr>
        <w:t>.1</w:t>
      </w:r>
      <w:r>
        <w:rPr>
          <w:noProof/>
        </w:rPr>
        <w:tab/>
      </w:r>
      <w:r>
        <w:t>AKMA Anchor Function</w:t>
      </w:r>
      <w:r>
        <w:rPr>
          <w:noProof/>
          <w:lang w:eastAsia="zh-CN"/>
        </w:rPr>
        <w:t xml:space="preserve"> (AAnF)</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57" w:name="_Toc34228182"/>
      <w:bookmarkStart w:id="258" w:name="_Toc36041585"/>
      <w:bookmarkStart w:id="259" w:name="_Toc36041741"/>
      <w:bookmarkStart w:id="260" w:name="_Toc44680178"/>
      <w:bookmarkStart w:id="261" w:name="_Toc45134775"/>
      <w:bookmarkStart w:id="262" w:name="_Toc49583660"/>
      <w:bookmarkStart w:id="263" w:name="_Toc51764097"/>
      <w:bookmarkStart w:id="264" w:name="_Toc58838772"/>
      <w:bookmarkStart w:id="265" w:name="_Toc59020087"/>
      <w:bookmarkStart w:id="266" w:name="_Toc59020174"/>
      <w:bookmarkStart w:id="267" w:name="_Toc66224214"/>
      <w:bookmarkStart w:id="268" w:name="_Toc66440518"/>
      <w:bookmarkStart w:id="269" w:name="_Toc70541237"/>
      <w:bookmarkStart w:id="270" w:name="_Toc83233913"/>
      <w:bookmarkStart w:id="271" w:name="_Toc85526829"/>
      <w:bookmarkStart w:id="272" w:name="_Toc88659465"/>
      <w:bookmarkStart w:id="273" w:name="_Toc88832376"/>
      <w:bookmarkStart w:id="274" w:name="_Toc90660263"/>
      <w:bookmarkStart w:id="275" w:name="_Toc97194389"/>
      <w:bookmarkStart w:id="276" w:name="_Toc112964102"/>
      <w:bookmarkStart w:id="277" w:name="_Toc119671160"/>
      <w:bookmarkStart w:id="278" w:name="_Toc207832697"/>
      <w:r>
        <w:rPr>
          <w:noProof/>
        </w:rPr>
        <w:t>4.2.1.3</w:t>
      </w:r>
      <w:r>
        <w:rPr>
          <w:noProof/>
          <w:lang w:eastAsia="zh-CN"/>
        </w:rPr>
        <w:t>.2</w:t>
      </w:r>
      <w:r>
        <w:rPr>
          <w:noProof/>
        </w:rPr>
        <w:tab/>
      </w:r>
      <w:r>
        <w:rPr>
          <w:noProof/>
          <w:lang w:eastAsia="zh-CN"/>
        </w:rPr>
        <w:t>NF Service Consumers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28C4C528" w:rsidR="00CA23E7" w:rsidRDefault="00745863">
      <w:pPr>
        <w:pStyle w:val="B1"/>
        <w:rPr>
          <w:rFonts w:eastAsia="微软雅黑"/>
          <w:lang w:eastAsia="zh-CN"/>
        </w:rPr>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3F628632" w14:textId="77777777" w:rsidR="00143AE3" w:rsidRDefault="00143AE3" w:rsidP="00143AE3">
      <w:r>
        <w:t>The Operation, Administration, and Maintenance (OAM):</w:t>
      </w:r>
    </w:p>
    <w:p w14:paraId="1FCC4DB9" w14:textId="15B11A0C" w:rsidR="00143AE3" w:rsidRPr="00143AE3" w:rsidRDefault="00143AE3">
      <w:pPr>
        <w:pStyle w:val="B1"/>
      </w:pPr>
      <w:r>
        <w:t>-</w:t>
      </w:r>
      <w:r>
        <w:tab/>
        <w:t xml:space="preserve">deletes the AKMA </w:t>
      </w:r>
      <w:r>
        <w:rPr>
          <w:rFonts w:eastAsia="微软雅黑"/>
        </w:rPr>
        <w:t xml:space="preserve">key material of the UE from the </w:t>
      </w:r>
      <w:proofErr w:type="spellStart"/>
      <w:r>
        <w:rPr>
          <w:rFonts w:eastAsia="微软雅黑"/>
        </w:rPr>
        <w:t>AAnF</w:t>
      </w:r>
      <w:proofErr w:type="spellEnd"/>
      <w:r>
        <w:rPr>
          <w:rFonts w:eastAsia="微软雅黑"/>
        </w:rPr>
        <w:t>.</w:t>
      </w:r>
    </w:p>
    <w:p w14:paraId="28F7FF0E" w14:textId="77777777" w:rsidR="00CA23E7" w:rsidRDefault="00745863">
      <w:pPr>
        <w:pStyle w:val="31"/>
      </w:pPr>
      <w:bookmarkStart w:id="279" w:name="_Toc66224215"/>
      <w:bookmarkStart w:id="280" w:name="_Toc66440519"/>
      <w:bookmarkStart w:id="281" w:name="_Toc70541238"/>
      <w:bookmarkStart w:id="282" w:name="_Toc83233914"/>
      <w:bookmarkStart w:id="283" w:name="_Toc85526830"/>
      <w:bookmarkStart w:id="284" w:name="_Toc88659466"/>
      <w:bookmarkStart w:id="285" w:name="_Toc88832377"/>
      <w:bookmarkStart w:id="286" w:name="_Toc90660264"/>
      <w:bookmarkStart w:id="287" w:name="_Toc97194390"/>
      <w:bookmarkStart w:id="288" w:name="_Toc112964103"/>
      <w:bookmarkStart w:id="289" w:name="_Toc119671161"/>
      <w:bookmarkStart w:id="290" w:name="_Toc207832698"/>
      <w:r>
        <w:lastRenderedPageBreak/>
        <w:t>4.2.2</w:t>
      </w:r>
      <w:r>
        <w:tab/>
        <w:t>Service Operations</w:t>
      </w:r>
      <w:bookmarkEnd w:id="230"/>
      <w:bookmarkEnd w:id="231"/>
      <w:bookmarkEnd w:id="232"/>
      <w:bookmarkEnd w:id="279"/>
      <w:bookmarkEnd w:id="280"/>
      <w:bookmarkEnd w:id="281"/>
      <w:bookmarkEnd w:id="282"/>
      <w:bookmarkEnd w:id="283"/>
      <w:bookmarkEnd w:id="284"/>
      <w:bookmarkEnd w:id="285"/>
      <w:bookmarkEnd w:id="286"/>
      <w:bookmarkEnd w:id="287"/>
      <w:bookmarkEnd w:id="288"/>
      <w:bookmarkEnd w:id="289"/>
      <w:bookmarkEnd w:id="290"/>
    </w:p>
    <w:p w14:paraId="4D0073AF" w14:textId="77777777" w:rsidR="00CA23E7" w:rsidRDefault="00745863">
      <w:pPr>
        <w:pStyle w:val="41"/>
      </w:pPr>
      <w:bookmarkStart w:id="291" w:name="_Toc510696590"/>
      <w:bookmarkStart w:id="292" w:name="_Toc35971382"/>
      <w:bookmarkStart w:id="293" w:name="_Toc36812113"/>
      <w:bookmarkStart w:id="294" w:name="_Toc66224216"/>
      <w:bookmarkStart w:id="295" w:name="_Toc66440520"/>
      <w:bookmarkStart w:id="296" w:name="_Toc70541239"/>
      <w:bookmarkStart w:id="297" w:name="_Toc83233915"/>
      <w:bookmarkStart w:id="298" w:name="_Toc85526831"/>
      <w:bookmarkStart w:id="299" w:name="_Toc88659467"/>
      <w:bookmarkStart w:id="300" w:name="_Toc88832378"/>
      <w:bookmarkStart w:id="301" w:name="_Toc90660265"/>
      <w:bookmarkStart w:id="302" w:name="_Toc97194391"/>
      <w:bookmarkStart w:id="303" w:name="_Toc112964104"/>
      <w:bookmarkStart w:id="304" w:name="_Toc119671162"/>
      <w:bookmarkStart w:id="305" w:name="_Toc207832699"/>
      <w:r>
        <w:t>4.2.2.1</w:t>
      </w:r>
      <w:r>
        <w:tab/>
        <w:t>Introduction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11DCFA4" w14:textId="77777777" w:rsidR="00143AE3" w:rsidRDefault="00143AE3" w:rsidP="00143AE3">
      <w:pPr>
        <w:pStyle w:val="TH"/>
        <w:overflowPunct w:val="0"/>
        <w:autoSpaceDE w:val="0"/>
        <w:autoSpaceDN w:val="0"/>
        <w:adjustRightInd w:val="0"/>
        <w:textAlignment w:val="baseline"/>
        <w:rPr>
          <w:rFonts w:eastAsia="MS Mincho"/>
        </w:rPr>
      </w:pPr>
      <w:bookmarkStart w:id="306" w:name="_Toc510696591"/>
      <w:bookmarkStart w:id="307" w:name="_Toc35971383"/>
      <w:bookmarkStart w:id="308"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43AE3" w14:paraId="14EA3FEA" w14:textId="77777777" w:rsidTr="00143A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4FB3A584" w14:textId="77777777" w:rsidR="00143AE3" w:rsidRDefault="00143AE3">
            <w:pPr>
              <w:pStyle w:val="TAH"/>
              <w:rPr>
                <w:rFonts w:eastAsia="宋体"/>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9E188C1" w14:textId="77777777" w:rsidR="00143AE3" w:rsidRDefault="00143A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1C4818C0" w14:textId="77777777" w:rsidR="00143AE3" w:rsidRDefault="00143AE3">
            <w:pPr>
              <w:pStyle w:val="TAH"/>
            </w:pPr>
            <w:r>
              <w:t>Initiated by</w:t>
            </w:r>
          </w:p>
        </w:tc>
      </w:tr>
      <w:tr w:rsidR="00143AE3" w14:paraId="34BC9952"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79A2B664" w14:textId="77777777" w:rsidR="00143AE3" w:rsidRDefault="00143AE3">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23C17FB" w14:textId="77777777" w:rsidR="00143AE3" w:rsidRDefault="00143AE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0670E98E" w14:textId="77777777" w:rsidR="00143AE3" w:rsidRDefault="00143AE3">
            <w:pPr>
              <w:pStyle w:val="TAL"/>
            </w:pPr>
            <w:r>
              <w:t>AUSF</w:t>
            </w:r>
          </w:p>
        </w:tc>
      </w:tr>
      <w:tr w:rsidR="00143AE3" w14:paraId="482DB4B3"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4252A320" w14:textId="77777777" w:rsidR="00143AE3" w:rsidRDefault="00143AE3">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748CF46" w14:textId="77777777" w:rsidR="00143AE3" w:rsidRDefault="00143AE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F44A9AA" w14:textId="77777777" w:rsidR="00143AE3" w:rsidRDefault="00143AE3">
            <w:pPr>
              <w:pStyle w:val="TAL"/>
            </w:pPr>
            <w:r>
              <w:t>NEF, AF</w:t>
            </w:r>
          </w:p>
        </w:tc>
      </w:tr>
      <w:tr w:rsidR="00143AE3" w14:paraId="51E1D36B"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1C7A1DFB" w14:textId="77777777" w:rsidR="00143AE3" w:rsidRDefault="00143AE3">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13DCEFB1" w14:textId="77777777" w:rsidR="00143AE3" w:rsidRDefault="00143AE3">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DE4140C" w14:textId="77777777" w:rsidR="00143AE3" w:rsidRDefault="00143AE3">
            <w:pPr>
              <w:pStyle w:val="TAL"/>
            </w:pPr>
            <w:r>
              <w:t>AF</w:t>
            </w:r>
          </w:p>
        </w:tc>
      </w:tr>
      <w:tr w:rsidR="00143AE3" w14:paraId="27DF4729"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5F789F83" w14:textId="77777777" w:rsidR="00143AE3" w:rsidRDefault="00143AE3">
            <w:pPr>
              <w:pStyle w:val="TAL"/>
            </w:pPr>
            <w:proofErr w:type="spellStart"/>
            <w:r>
              <w:t>Naanf_AKMA_ContextRemove</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318C5728" w14:textId="77777777" w:rsidR="00143AE3" w:rsidRDefault="00143AE3">
            <w:pPr>
              <w:pStyle w:val="TAL"/>
            </w:pPr>
            <w:r>
              <w:t>This service operation is used by an NF to delete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6FF868F4" w14:textId="77777777" w:rsidR="00143AE3" w:rsidRDefault="00143AE3">
            <w:pPr>
              <w:pStyle w:val="TAL"/>
            </w:pPr>
            <w:proofErr w:type="gramStart"/>
            <w:r>
              <w:t>e.g.</w:t>
            </w:r>
            <w:proofErr w:type="gramEnd"/>
            <w:r>
              <w:t xml:space="preserve"> OAM</w:t>
            </w:r>
          </w:p>
        </w:tc>
      </w:tr>
    </w:tbl>
    <w:p w14:paraId="5DEB108F" w14:textId="77777777" w:rsidR="00CA23E7" w:rsidRDefault="00CA23E7"/>
    <w:p w14:paraId="1DE7220E" w14:textId="77777777" w:rsidR="00CA23E7" w:rsidRDefault="00745863">
      <w:pPr>
        <w:pStyle w:val="41"/>
      </w:pPr>
      <w:bookmarkStart w:id="309" w:name="_Toc66224217"/>
      <w:bookmarkStart w:id="310" w:name="_Toc66440521"/>
      <w:bookmarkStart w:id="311" w:name="_Toc70541240"/>
      <w:bookmarkStart w:id="312" w:name="_Toc83233916"/>
      <w:bookmarkStart w:id="313" w:name="_Toc85526832"/>
      <w:bookmarkStart w:id="314" w:name="_Toc88659468"/>
      <w:bookmarkStart w:id="315" w:name="_Toc88832379"/>
      <w:bookmarkStart w:id="316" w:name="_Toc90660266"/>
      <w:bookmarkStart w:id="317" w:name="_Toc97194392"/>
      <w:bookmarkStart w:id="318" w:name="_Toc112964105"/>
      <w:bookmarkStart w:id="319" w:name="_Toc119671163"/>
      <w:bookmarkStart w:id="320" w:name="_Toc207832700"/>
      <w:r>
        <w:t>4.2.2.2</w:t>
      </w:r>
      <w:r>
        <w:tab/>
      </w:r>
      <w:bookmarkEnd w:id="306"/>
      <w:bookmarkEnd w:id="307"/>
      <w:bookmarkEnd w:id="308"/>
      <w:proofErr w:type="spellStart"/>
      <w:r>
        <w:t>Naanf_AKMA_AnchorKey_Register</w:t>
      </w:r>
      <w:proofErr w:type="spellEnd"/>
      <w:r>
        <w:t xml:space="preserve"> service operation</w:t>
      </w:r>
      <w:bookmarkEnd w:id="309"/>
      <w:bookmarkEnd w:id="310"/>
      <w:bookmarkEnd w:id="311"/>
      <w:bookmarkEnd w:id="312"/>
      <w:bookmarkEnd w:id="313"/>
      <w:bookmarkEnd w:id="314"/>
      <w:bookmarkEnd w:id="315"/>
      <w:bookmarkEnd w:id="316"/>
      <w:bookmarkEnd w:id="317"/>
      <w:bookmarkEnd w:id="318"/>
      <w:bookmarkEnd w:id="319"/>
      <w:bookmarkEnd w:id="320"/>
    </w:p>
    <w:p w14:paraId="47124056" w14:textId="77777777" w:rsidR="00CA23E7" w:rsidRDefault="00745863">
      <w:pPr>
        <w:pStyle w:val="51"/>
      </w:pPr>
      <w:bookmarkStart w:id="321" w:name="_Toc510696592"/>
      <w:bookmarkStart w:id="322" w:name="_Toc35971384"/>
      <w:bookmarkStart w:id="323" w:name="_Toc36812115"/>
      <w:bookmarkStart w:id="324" w:name="_Toc66224218"/>
      <w:bookmarkStart w:id="325" w:name="_Toc66440522"/>
      <w:bookmarkStart w:id="326" w:name="_Toc70541241"/>
      <w:bookmarkStart w:id="327" w:name="_Toc83233917"/>
      <w:bookmarkStart w:id="328" w:name="_Toc85526833"/>
      <w:bookmarkStart w:id="329" w:name="_Toc88659469"/>
      <w:bookmarkStart w:id="330" w:name="_Toc88832380"/>
      <w:bookmarkStart w:id="331" w:name="_Toc90660267"/>
      <w:bookmarkStart w:id="332" w:name="_Toc97194393"/>
      <w:bookmarkStart w:id="333" w:name="_Toc112964106"/>
      <w:bookmarkStart w:id="334" w:name="_Toc119671164"/>
      <w:bookmarkStart w:id="335" w:name="_Toc207832701"/>
      <w:bookmarkStart w:id="336" w:name="_Hlk54815482"/>
      <w:r>
        <w:t>4.2.2.2.1</w:t>
      </w:r>
      <w:r>
        <w:tab/>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337" w:name="_Toc510696593"/>
      <w:bookmarkStart w:id="338" w:name="_Toc35971385"/>
      <w:bookmarkStart w:id="339" w:name="_Toc36812116"/>
      <w:bookmarkStart w:id="340" w:name="_Toc66224219"/>
      <w:bookmarkStart w:id="341" w:name="_Toc66440523"/>
      <w:bookmarkStart w:id="342" w:name="_Toc70541242"/>
      <w:bookmarkStart w:id="343" w:name="_Toc83233918"/>
      <w:bookmarkStart w:id="344" w:name="_Toc85526834"/>
      <w:bookmarkStart w:id="345" w:name="_Toc88659470"/>
      <w:bookmarkStart w:id="346" w:name="_Toc88832381"/>
      <w:bookmarkStart w:id="347" w:name="_Toc90660268"/>
      <w:bookmarkStart w:id="348" w:name="_Toc97194394"/>
      <w:bookmarkStart w:id="349" w:name="_Toc112964107"/>
      <w:bookmarkStart w:id="350" w:name="_Toc119671165"/>
      <w:bookmarkStart w:id="351" w:name="_Toc207832702"/>
      <w:r>
        <w:t>4.2.2.2.2</w:t>
      </w:r>
      <w:r>
        <w:tab/>
        <w:t>Store the AKMA related key material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5pt;height:159.75pt" o:ole="">
            <v:imagedata r:id="rId16" o:title=""/>
          </v:shape>
          <o:OLEObject Type="Embed" ProgID="Visio.Drawing.11" ShapeID="_x0000_i1027" DrawAspect="Content" ObjectID="_1819633428"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lastRenderedPageBreak/>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52" w:name="_Toc510696595"/>
      <w:bookmarkStart w:id="353" w:name="_Toc35971387"/>
      <w:bookmarkStart w:id="354" w:name="_Toc36812118"/>
      <w:bookmarkStart w:id="355" w:name="_Toc66224220"/>
      <w:bookmarkStart w:id="356" w:name="_Toc66440524"/>
      <w:bookmarkStart w:id="357" w:name="_Toc70541243"/>
      <w:bookmarkStart w:id="358" w:name="_Toc83233919"/>
      <w:bookmarkStart w:id="359" w:name="_Toc85526835"/>
      <w:bookmarkStart w:id="360" w:name="_Toc88659471"/>
      <w:bookmarkStart w:id="361" w:name="_Toc88832382"/>
      <w:bookmarkStart w:id="362" w:name="_Toc90660269"/>
      <w:bookmarkStart w:id="363" w:name="_Toc97194395"/>
      <w:bookmarkStart w:id="364" w:name="_Toc112964108"/>
      <w:bookmarkStart w:id="365" w:name="_Toc119671166"/>
      <w:bookmarkStart w:id="366" w:name="_Toc207832703"/>
      <w:bookmarkEnd w:id="336"/>
      <w:r>
        <w:t>4.2.2.3</w:t>
      </w:r>
      <w:r>
        <w:tab/>
      </w:r>
      <w:bookmarkEnd w:id="352"/>
      <w:bookmarkEnd w:id="353"/>
      <w:bookmarkEnd w:id="354"/>
      <w:proofErr w:type="spellStart"/>
      <w:r>
        <w:t>Naanf_AKMA_ApplicationKey_Get</w:t>
      </w:r>
      <w:proofErr w:type="spellEnd"/>
      <w:r>
        <w:t xml:space="preserve"> service operation</w:t>
      </w:r>
      <w:bookmarkEnd w:id="355"/>
      <w:bookmarkEnd w:id="356"/>
      <w:bookmarkEnd w:id="357"/>
      <w:bookmarkEnd w:id="358"/>
      <w:bookmarkEnd w:id="359"/>
      <w:bookmarkEnd w:id="360"/>
      <w:bookmarkEnd w:id="361"/>
      <w:bookmarkEnd w:id="362"/>
      <w:bookmarkEnd w:id="363"/>
      <w:bookmarkEnd w:id="364"/>
      <w:bookmarkEnd w:id="365"/>
      <w:bookmarkEnd w:id="366"/>
    </w:p>
    <w:p w14:paraId="24142F4B" w14:textId="77777777" w:rsidR="00CA23E7" w:rsidRDefault="00745863">
      <w:pPr>
        <w:pStyle w:val="51"/>
      </w:pPr>
      <w:bookmarkStart w:id="367" w:name="_Toc66224221"/>
      <w:bookmarkStart w:id="368" w:name="_Toc66440525"/>
      <w:bookmarkStart w:id="369" w:name="_Toc70541244"/>
      <w:bookmarkStart w:id="370" w:name="_Toc83233920"/>
      <w:bookmarkStart w:id="371" w:name="_Toc85526836"/>
      <w:bookmarkStart w:id="372" w:name="_Toc88659472"/>
      <w:bookmarkStart w:id="373" w:name="_Toc88832383"/>
      <w:bookmarkStart w:id="374" w:name="_Toc90660270"/>
      <w:bookmarkStart w:id="375" w:name="_Toc97194396"/>
      <w:bookmarkStart w:id="376" w:name="_Toc112964109"/>
      <w:bookmarkStart w:id="377" w:name="_Toc119671167"/>
      <w:bookmarkStart w:id="378" w:name="_Toc207832704"/>
      <w:r>
        <w:t>4.2.2.3.1</w:t>
      </w:r>
      <w:r>
        <w:tab/>
        <w:t>General</w:t>
      </w:r>
      <w:bookmarkEnd w:id="367"/>
      <w:bookmarkEnd w:id="368"/>
      <w:bookmarkEnd w:id="369"/>
      <w:bookmarkEnd w:id="370"/>
      <w:bookmarkEnd w:id="371"/>
      <w:bookmarkEnd w:id="372"/>
      <w:bookmarkEnd w:id="373"/>
      <w:bookmarkEnd w:id="374"/>
      <w:bookmarkEnd w:id="375"/>
      <w:bookmarkEnd w:id="376"/>
      <w:bookmarkEnd w:id="377"/>
      <w:bookmarkEnd w:id="378"/>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379" w:name="_Toc66224222"/>
      <w:bookmarkStart w:id="380" w:name="_Toc66440526"/>
      <w:bookmarkStart w:id="381" w:name="_Toc70541245"/>
      <w:bookmarkStart w:id="382" w:name="_Toc83233921"/>
      <w:bookmarkStart w:id="383" w:name="_Toc85526837"/>
      <w:bookmarkStart w:id="384" w:name="_Toc88659473"/>
      <w:bookmarkStart w:id="385" w:name="_Toc88832384"/>
      <w:bookmarkStart w:id="386" w:name="_Toc90660271"/>
      <w:bookmarkStart w:id="387" w:name="_Toc97194397"/>
      <w:bookmarkStart w:id="388" w:name="_Toc112964110"/>
      <w:bookmarkStart w:id="389" w:name="_Toc119671168"/>
      <w:bookmarkStart w:id="390" w:name="_Toc207832705"/>
      <w:r>
        <w:t>4.2.2.3.2</w:t>
      </w:r>
      <w:r>
        <w:tab/>
        <w:t>AKMA Application Key request</w:t>
      </w:r>
      <w:bookmarkEnd w:id="379"/>
      <w:bookmarkEnd w:id="380"/>
      <w:bookmarkEnd w:id="381"/>
      <w:bookmarkEnd w:id="382"/>
      <w:bookmarkEnd w:id="383"/>
      <w:bookmarkEnd w:id="384"/>
      <w:bookmarkEnd w:id="385"/>
      <w:bookmarkEnd w:id="386"/>
      <w:bookmarkEnd w:id="387"/>
      <w:bookmarkEnd w:id="388"/>
      <w:bookmarkEnd w:id="389"/>
      <w:bookmarkEnd w:id="390"/>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5pt;height:159.75pt" o:ole="">
            <v:imagedata r:id="rId18" o:title=""/>
          </v:shape>
          <o:OLEObject Type="Embed" ProgID="Visio.Drawing.11" ShapeID="_x0000_i1028" DrawAspect="Content" ObjectID="_1819633429" r:id="rId19"/>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lastRenderedPageBreak/>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91" w:name="_Toc85526838"/>
      <w:bookmarkStart w:id="392" w:name="_Toc88659474"/>
      <w:bookmarkStart w:id="393" w:name="_Toc88832385"/>
      <w:bookmarkStart w:id="394" w:name="_Toc90660272"/>
      <w:bookmarkStart w:id="395" w:name="_Toc97194398"/>
      <w:bookmarkStart w:id="396" w:name="_Toc112964111"/>
      <w:bookmarkStart w:id="397" w:name="_Toc119671169"/>
      <w:bookmarkStart w:id="398" w:name="_Toc207832706"/>
      <w:r>
        <w:t>4.2.2.4</w:t>
      </w:r>
      <w:r>
        <w:tab/>
      </w:r>
      <w:proofErr w:type="spellStart"/>
      <w:r w:rsidRPr="002C5241">
        <w:rPr>
          <w:lang w:val="en-US"/>
        </w:rPr>
        <w:t>Naanf_AKMA_ContextRemove</w:t>
      </w:r>
      <w:proofErr w:type="spellEnd"/>
      <w:r>
        <w:t xml:space="preserve"> service operation</w:t>
      </w:r>
      <w:bookmarkEnd w:id="391"/>
      <w:bookmarkEnd w:id="392"/>
      <w:bookmarkEnd w:id="393"/>
      <w:bookmarkEnd w:id="394"/>
      <w:bookmarkEnd w:id="395"/>
      <w:bookmarkEnd w:id="396"/>
      <w:bookmarkEnd w:id="397"/>
      <w:bookmarkEnd w:id="398"/>
    </w:p>
    <w:p w14:paraId="2EC0D069" w14:textId="213BC0F1" w:rsidR="005F10C9" w:rsidRDefault="005F10C9" w:rsidP="005F10C9">
      <w:pPr>
        <w:pStyle w:val="51"/>
      </w:pPr>
      <w:bookmarkStart w:id="399" w:name="_Toc85526839"/>
      <w:bookmarkStart w:id="400" w:name="_Toc88659475"/>
      <w:bookmarkStart w:id="401" w:name="_Toc88832386"/>
      <w:bookmarkStart w:id="402" w:name="_Toc90660273"/>
      <w:bookmarkStart w:id="403" w:name="_Toc97194399"/>
      <w:bookmarkStart w:id="404" w:name="_Toc112964112"/>
      <w:bookmarkStart w:id="405" w:name="_Toc119671170"/>
      <w:bookmarkStart w:id="406" w:name="_Toc207832707"/>
      <w:r>
        <w:t>4.2.2.4.1</w:t>
      </w:r>
      <w:r>
        <w:tab/>
        <w:t>General</w:t>
      </w:r>
      <w:bookmarkEnd w:id="399"/>
      <w:bookmarkEnd w:id="400"/>
      <w:bookmarkEnd w:id="401"/>
      <w:bookmarkEnd w:id="402"/>
      <w:bookmarkEnd w:id="403"/>
      <w:bookmarkEnd w:id="404"/>
      <w:bookmarkEnd w:id="405"/>
      <w:bookmarkEnd w:id="406"/>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07" w:name="_Toc85526840"/>
      <w:bookmarkStart w:id="408" w:name="_Toc88659476"/>
      <w:bookmarkStart w:id="409" w:name="_Toc88832387"/>
      <w:bookmarkStart w:id="410" w:name="_Toc90660274"/>
      <w:bookmarkStart w:id="411" w:name="_Toc97194400"/>
      <w:bookmarkStart w:id="412" w:name="_Toc112964113"/>
      <w:bookmarkStart w:id="413" w:name="_Toc119671171"/>
      <w:bookmarkStart w:id="414" w:name="_Toc207832708"/>
      <w:r>
        <w:t>4.2.2.4.2</w:t>
      </w:r>
      <w:r>
        <w:tab/>
        <w:t>AKMA Context removal</w:t>
      </w:r>
      <w:bookmarkEnd w:id="407"/>
      <w:bookmarkEnd w:id="408"/>
      <w:bookmarkEnd w:id="409"/>
      <w:bookmarkEnd w:id="410"/>
      <w:bookmarkEnd w:id="411"/>
      <w:bookmarkEnd w:id="412"/>
      <w:bookmarkEnd w:id="413"/>
      <w:bookmarkEnd w:id="414"/>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20" o:title=""/>
          </v:shape>
          <o:OLEObject Type="Embed" ProgID="Visio.Drawing.11" ShapeID="_x0000_i1029" DrawAspect="Content" ObjectID="_1819633430"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415" w:name="_Toc510696597"/>
      <w:bookmarkStart w:id="416" w:name="_Toc35971389"/>
      <w:bookmarkStart w:id="417" w:name="_Toc36812120"/>
      <w:bookmarkStart w:id="418" w:name="_Toc66224223"/>
      <w:bookmarkStart w:id="419" w:name="_Toc66440527"/>
      <w:bookmarkStart w:id="420" w:name="_Toc70541246"/>
      <w:bookmarkStart w:id="421" w:name="_Toc83233922"/>
      <w:bookmarkStart w:id="422" w:name="_Toc85526841"/>
      <w:bookmarkStart w:id="423" w:name="_Toc88659477"/>
      <w:bookmarkStart w:id="424" w:name="_Toc88832388"/>
      <w:bookmarkStart w:id="425" w:name="_Toc90660275"/>
      <w:bookmarkStart w:id="426" w:name="_Toc97194401"/>
      <w:bookmarkStart w:id="427" w:name="_Toc112964114"/>
      <w:bookmarkStart w:id="428" w:name="_Toc119671172"/>
      <w:bookmarkStart w:id="429" w:name="_Toc207832709"/>
      <w:r>
        <w:lastRenderedPageBreak/>
        <w:t>5</w:t>
      </w:r>
      <w:r>
        <w:tab/>
        <w:t>API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FE554BE" w14:textId="77777777" w:rsidR="00CA23E7" w:rsidRDefault="00745863">
      <w:pPr>
        <w:pStyle w:val="20"/>
      </w:pPr>
      <w:bookmarkStart w:id="430" w:name="_Toc510696598"/>
      <w:bookmarkStart w:id="431" w:name="_Toc35971390"/>
      <w:bookmarkStart w:id="432" w:name="_Toc36812121"/>
      <w:bookmarkStart w:id="433" w:name="_Toc66224224"/>
      <w:bookmarkStart w:id="434" w:name="_Toc66440528"/>
      <w:bookmarkStart w:id="435" w:name="_Toc70541247"/>
      <w:bookmarkStart w:id="436" w:name="_Toc83233923"/>
      <w:bookmarkStart w:id="437" w:name="_Toc85526842"/>
      <w:bookmarkStart w:id="438" w:name="_Toc88659478"/>
      <w:bookmarkStart w:id="439" w:name="_Toc88832389"/>
      <w:bookmarkStart w:id="440" w:name="_Toc90660276"/>
      <w:bookmarkStart w:id="441" w:name="_Toc97194402"/>
      <w:bookmarkStart w:id="442" w:name="_Toc112964115"/>
      <w:bookmarkStart w:id="443" w:name="_Toc119671173"/>
      <w:bookmarkStart w:id="444" w:name="_Toc207832710"/>
      <w:r>
        <w:t>5.1</w:t>
      </w:r>
      <w:r>
        <w:tab/>
      </w:r>
      <w:proofErr w:type="spellStart"/>
      <w:r>
        <w:t>Naanf_AKMA</w:t>
      </w:r>
      <w:proofErr w:type="spellEnd"/>
      <w:r>
        <w:t xml:space="preserve"> Service API</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BF0AA94" w14:textId="77777777" w:rsidR="00CA23E7" w:rsidRDefault="00745863">
      <w:pPr>
        <w:pStyle w:val="31"/>
      </w:pPr>
      <w:bookmarkStart w:id="445" w:name="_Toc510696599"/>
      <w:bookmarkStart w:id="446" w:name="_Toc35971391"/>
      <w:bookmarkStart w:id="447" w:name="_Toc36812122"/>
      <w:bookmarkStart w:id="448" w:name="_Toc66224225"/>
      <w:bookmarkStart w:id="449" w:name="_Toc66440529"/>
      <w:bookmarkStart w:id="450" w:name="_Toc70541248"/>
      <w:bookmarkStart w:id="451" w:name="_Toc83233924"/>
      <w:bookmarkStart w:id="452" w:name="_Toc85526843"/>
      <w:bookmarkStart w:id="453" w:name="_Toc88659479"/>
      <w:bookmarkStart w:id="454" w:name="_Toc88832390"/>
      <w:bookmarkStart w:id="455" w:name="_Toc90660277"/>
      <w:bookmarkStart w:id="456" w:name="_Toc97194403"/>
      <w:bookmarkStart w:id="457" w:name="_Toc112964116"/>
      <w:bookmarkStart w:id="458" w:name="_Toc119671174"/>
      <w:bookmarkStart w:id="459" w:name="_Toc207832711"/>
      <w:r>
        <w:t>5.1.1</w:t>
      </w:r>
      <w:r>
        <w:tab/>
        <w:t>Introduction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ACCDA64" w14:textId="7D14FA64" w:rsidR="00CA23E7" w:rsidRDefault="00745863">
      <w:pPr>
        <w:rPr>
          <w:noProof/>
          <w:lang w:eastAsia="zh-CN"/>
        </w:rPr>
      </w:pPr>
      <w:bookmarkStart w:id="46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61" w:name="_Toc35971392"/>
      <w:bookmarkStart w:id="462" w:name="_Toc36812123"/>
      <w:bookmarkStart w:id="463" w:name="_Toc66224226"/>
      <w:bookmarkStart w:id="464" w:name="_Toc66440530"/>
      <w:bookmarkStart w:id="465" w:name="_Toc70541249"/>
      <w:bookmarkStart w:id="466" w:name="_Toc83233925"/>
      <w:bookmarkStart w:id="467" w:name="_Toc85526844"/>
      <w:bookmarkStart w:id="468" w:name="_Toc88659480"/>
      <w:bookmarkStart w:id="469" w:name="_Toc88832391"/>
      <w:bookmarkStart w:id="470" w:name="_Toc90660278"/>
      <w:bookmarkStart w:id="471" w:name="_Toc97194404"/>
      <w:bookmarkStart w:id="472" w:name="_Toc112964117"/>
      <w:bookmarkStart w:id="473" w:name="_Toc119671175"/>
      <w:bookmarkStart w:id="474" w:name="_Toc207832712"/>
      <w:r>
        <w:t>5.1.2</w:t>
      </w:r>
      <w:r>
        <w:tab/>
        <w:t>Usage of HTTP</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4A12C059" w14:textId="77777777" w:rsidR="00CA23E7" w:rsidRDefault="00745863">
      <w:pPr>
        <w:pStyle w:val="41"/>
      </w:pPr>
      <w:bookmarkStart w:id="475" w:name="_Toc510696601"/>
      <w:bookmarkStart w:id="476" w:name="_Toc35971393"/>
      <w:bookmarkStart w:id="477" w:name="_Toc36812124"/>
      <w:bookmarkStart w:id="478" w:name="_Toc66224227"/>
      <w:bookmarkStart w:id="479" w:name="_Toc66440531"/>
      <w:bookmarkStart w:id="480" w:name="_Toc70541250"/>
      <w:bookmarkStart w:id="481" w:name="_Toc83233926"/>
      <w:bookmarkStart w:id="482" w:name="_Toc85526845"/>
      <w:bookmarkStart w:id="483" w:name="_Toc88659481"/>
      <w:bookmarkStart w:id="484" w:name="_Toc88832392"/>
      <w:bookmarkStart w:id="485" w:name="_Toc90660279"/>
      <w:bookmarkStart w:id="486" w:name="_Toc97194405"/>
      <w:bookmarkStart w:id="487" w:name="_Toc112964118"/>
      <w:bookmarkStart w:id="488" w:name="_Toc119671176"/>
      <w:bookmarkStart w:id="489" w:name="_Toc207832713"/>
      <w:r>
        <w:t>5.1.2.1</w:t>
      </w:r>
      <w:r>
        <w:tab/>
        <w:t>General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C69E049" w14:textId="77777777" w:rsidR="00CA23E7" w:rsidRDefault="00745863">
      <w:pPr>
        <w:rPr>
          <w:noProof/>
        </w:rPr>
      </w:pPr>
      <w:bookmarkStart w:id="490"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91" w:name="_Toc35971394"/>
      <w:bookmarkStart w:id="492" w:name="_Toc36812125"/>
      <w:bookmarkStart w:id="493" w:name="_Toc66224228"/>
      <w:bookmarkStart w:id="494" w:name="_Toc66440532"/>
      <w:bookmarkStart w:id="495" w:name="_Toc70541251"/>
      <w:bookmarkStart w:id="496" w:name="_Toc83233927"/>
      <w:bookmarkStart w:id="497" w:name="_Toc85526846"/>
      <w:bookmarkStart w:id="498" w:name="_Toc88659482"/>
      <w:bookmarkStart w:id="499" w:name="_Toc88832393"/>
      <w:bookmarkStart w:id="500" w:name="_Toc90660280"/>
      <w:bookmarkStart w:id="501" w:name="_Toc97194406"/>
      <w:bookmarkStart w:id="502" w:name="_Toc112964119"/>
      <w:bookmarkStart w:id="503" w:name="_Toc119671177"/>
      <w:bookmarkStart w:id="504" w:name="_Toc207832714"/>
      <w:r>
        <w:t>5.1.2.2</w:t>
      </w:r>
      <w:r>
        <w:tab/>
        <w:t>HTTP standard headers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0C0BC64" w14:textId="77777777" w:rsidR="00CA23E7" w:rsidRDefault="00745863">
      <w:pPr>
        <w:pStyle w:val="51"/>
        <w:rPr>
          <w:lang w:eastAsia="zh-CN"/>
        </w:rPr>
      </w:pPr>
      <w:bookmarkStart w:id="505" w:name="_Toc510696603"/>
      <w:bookmarkStart w:id="506" w:name="_Toc35971395"/>
      <w:bookmarkStart w:id="507" w:name="_Toc36812126"/>
      <w:bookmarkStart w:id="508" w:name="_Toc66224229"/>
      <w:bookmarkStart w:id="509" w:name="_Toc66440533"/>
      <w:bookmarkStart w:id="510" w:name="_Toc70541252"/>
      <w:bookmarkStart w:id="511" w:name="_Toc83233928"/>
      <w:bookmarkStart w:id="512" w:name="_Toc85526847"/>
      <w:bookmarkStart w:id="513" w:name="_Toc88659483"/>
      <w:bookmarkStart w:id="514" w:name="_Toc88832394"/>
      <w:bookmarkStart w:id="515" w:name="_Toc90660281"/>
      <w:bookmarkStart w:id="516" w:name="_Toc97194407"/>
      <w:bookmarkStart w:id="517" w:name="_Toc112964120"/>
      <w:bookmarkStart w:id="518" w:name="_Toc119671178"/>
      <w:bookmarkStart w:id="519" w:name="_Toc207832715"/>
      <w:r>
        <w:t>5.1.2.2.1</w:t>
      </w:r>
      <w:r>
        <w:rPr>
          <w:rFonts w:hint="eastAsia"/>
          <w:lang w:eastAsia="zh-CN"/>
        </w:rPr>
        <w:tab/>
      </w:r>
      <w:r>
        <w:rPr>
          <w:lang w:eastAsia="zh-CN"/>
        </w:rPr>
        <w:t>General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D083592" w14:textId="77777777" w:rsidR="00CA23E7" w:rsidRDefault="00745863">
      <w:pPr>
        <w:rPr>
          <w:noProof/>
        </w:rPr>
      </w:pPr>
      <w:bookmarkStart w:id="520" w:name="_Toc510696604"/>
      <w:r>
        <w:rPr>
          <w:noProof/>
        </w:rPr>
        <w:t>See clause 5.2.2 of 3GPP TS 29.500 [4] for the usage of HTTP standard headers.</w:t>
      </w:r>
    </w:p>
    <w:p w14:paraId="1EFC1BCD" w14:textId="77777777" w:rsidR="00CA23E7" w:rsidRDefault="00745863">
      <w:pPr>
        <w:pStyle w:val="51"/>
      </w:pPr>
      <w:bookmarkStart w:id="521" w:name="_Toc35971396"/>
      <w:bookmarkStart w:id="522" w:name="_Toc36812127"/>
      <w:bookmarkStart w:id="523" w:name="_Toc66224230"/>
      <w:bookmarkStart w:id="524" w:name="_Toc66440534"/>
      <w:bookmarkStart w:id="525" w:name="_Toc70541253"/>
      <w:bookmarkStart w:id="526" w:name="_Toc83233929"/>
      <w:bookmarkStart w:id="527" w:name="_Toc85526848"/>
      <w:bookmarkStart w:id="528" w:name="_Toc88659484"/>
      <w:bookmarkStart w:id="529" w:name="_Toc88832395"/>
      <w:bookmarkStart w:id="530" w:name="_Toc90660282"/>
      <w:bookmarkStart w:id="531" w:name="_Toc97194408"/>
      <w:bookmarkStart w:id="532" w:name="_Toc112964121"/>
      <w:bookmarkStart w:id="533" w:name="_Toc119671179"/>
      <w:bookmarkStart w:id="534" w:name="_Toc207832716"/>
      <w:r>
        <w:t>5.1.2.2.2</w:t>
      </w:r>
      <w:r>
        <w:tab/>
        <w:t>Content type</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8C34151" w14:textId="77777777" w:rsidR="00CA23E7" w:rsidRDefault="00745863">
      <w:bookmarkStart w:id="53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6" w:name="_Hlk525213471"/>
      <w:bookmarkStart w:id="537" w:name="_Hlk525213025"/>
      <w:r>
        <w:t xml:space="preserve">"Problem Details" JSON object shall be used to indicate </w:t>
      </w:r>
      <w:r>
        <w:rPr>
          <w:lang w:eastAsia="fr-FR"/>
        </w:rPr>
        <w:t xml:space="preserve">additional details of the error </w:t>
      </w:r>
      <w:r>
        <w:t xml:space="preserve">in a HTTP response body and </w:t>
      </w:r>
      <w:bookmarkEnd w:id="536"/>
      <w:r>
        <w:t>shall be signalled by the content type "application/</w:t>
      </w:r>
      <w:proofErr w:type="spellStart"/>
      <w:r>
        <w:t>problem+json</w:t>
      </w:r>
      <w:proofErr w:type="spellEnd"/>
      <w:r>
        <w:t>", as defined in IETF RFC 7807 [13].</w:t>
      </w:r>
      <w:bookmarkEnd w:id="537"/>
    </w:p>
    <w:p w14:paraId="7151655F" w14:textId="77777777" w:rsidR="00CA23E7" w:rsidRDefault="00745863">
      <w:pPr>
        <w:pStyle w:val="41"/>
      </w:pPr>
      <w:bookmarkStart w:id="538" w:name="_Toc35971397"/>
      <w:bookmarkStart w:id="539" w:name="_Toc36812128"/>
      <w:bookmarkStart w:id="540" w:name="_Toc66224231"/>
      <w:bookmarkStart w:id="541" w:name="_Toc66440535"/>
      <w:bookmarkStart w:id="542" w:name="_Toc70541254"/>
      <w:bookmarkStart w:id="543" w:name="_Toc83233930"/>
      <w:bookmarkStart w:id="544" w:name="_Toc85526849"/>
      <w:bookmarkStart w:id="545" w:name="_Toc88659485"/>
      <w:bookmarkStart w:id="546" w:name="_Toc88832396"/>
      <w:bookmarkStart w:id="547" w:name="_Toc90660283"/>
      <w:bookmarkStart w:id="548" w:name="_Toc97194409"/>
      <w:bookmarkStart w:id="549" w:name="_Toc112964122"/>
      <w:bookmarkStart w:id="550" w:name="_Toc119671180"/>
      <w:bookmarkStart w:id="551" w:name="_Toc207832717"/>
      <w:r>
        <w:t>5.1.2.3</w:t>
      </w:r>
      <w:r>
        <w:tab/>
        <w:t>HTTP custom headers</w:t>
      </w:r>
      <w:bookmarkEnd w:id="535"/>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AAADB95" w14:textId="77777777" w:rsidR="00CA23E7" w:rsidRDefault="00745863">
      <w:pPr>
        <w:rPr>
          <w:noProof/>
        </w:rPr>
      </w:pPr>
      <w:bookmarkStart w:id="552" w:name="_Toc489605322"/>
      <w:bookmarkStart w:id="553" w:name="_Toc492899753"/>
      <w:bookmarkStart w:id="554" w:name="_Toc492900032"/>
      <w:bookmarkStart w:id="555" w:name="_Toc492967834"/>
      <w:bookmarkStart w:id="556" w:name="_Toc492972922"/>
      <w:bookmarkStart w:id="557" w:name="_Toc492973142"/>
      <w:bookmarkStart w:id="558" w:name="_Toc492974840"/>
      <w:bookmarkStart w:id="559"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60" w:name="_Toc510696607"/>
      <w:bookmarkStart w:id="561" w:name="_Toc35971398"/>
      <w:bookmarkStart w:id="562" w:name="_Toc36812129"/>
      <w:bookmarkStart w:id="563" w:name="_Toc66224232"/>
      <w:bookmarkStart w:id="564" w:name="_Toc66440536"/>
      <w:bookmarkStart w:id="565" w:name="_Toc70541255"/>
      <w:bookmarkStart w:id="566" w:name="_Toc83233931"/>
      <w:bookmarkStart w:id="567" w:name="_Toc85526850"/>
      <w:bookmarkStart w:id="568" w:name="_Toc88659486"/>
      <w:bookmarkStart w:id="569" w:name="_Toc88832397"/>
      <w:bookmarkStart w:id="570" w:name="_Toc90660284"/>
      <w:bookmarkStart w:id="571" w:name="_Toc97194410"/>
      <w:bookmarkStart w:id="572" w:name="_Toc112964123"/>
      <w:bookmarkStart w:id="573" w:name="_Toc119671181"/>
      <w:bookmarkStart w:id="574" w:name="_Toc207832718"/>
      <w:bookmarkEnd w:id="552"/>
      <w:bookmarkEnd w:id="553"/>
      <w:bookmarkEnd w:id="554"/>
      <w:bookmarkEnd w:id="555"/>
      <w:bookmarkEnd w:id="556"/>
      <w:bookmarkEnd w:id="557"/>
      <w:bookmarkEnd w:id="558"/>
      <w:bookmarkEnd w:id="559"/>
      <w:r>
        <w:t>5.1.3</w:t>
      </w:r>
      <w:r>
        <w:tab/>
        <w:t>Resources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75" w:name="_Toc510696622"/>
      <w:bookmarkStart w:id="576" w:name="_Toc35971413"/>
      <w:bookmarkStart w:id="577" w:name="_Toc36812144"/>
      <w:bookmarkStart w:id="578" w:name="_Toc66224234"/>
      <w:bookmarkStart w:id="579" w:name="_Toc66440538"/>
      <w:bookmarkStart w:id="580" w:name="_Toc70541257"/>
      <w:bookmarkStart w:id="581" w:name="_Toc83233933"/>
      <w:bookmarkStart w:id="582" w:name="_Toc85526852"/>
      <w:bookmarkStart w:id="583" w:name="_Toc88659488"/>
      <w:bookmarkStart w:id="584" w:name="_Toc88832399"/>
      <w:bookmarkStart w:id="585" w:name="_Toc90660286"/>
      <w:bookmarkStart w:id="586" w:name="_Toc97194411"/>
      <w:bookmarkStart w:id="587" w:name="_Toc112964124"/>
      <w:bookmarkStart w:id="588" w:name="_Toc119671182"/>
      <w:bookmarkStart w:id="589" w:name="_Toc207832719"/>
      <w:r>
        <w:lastRenderedPageBreak/>
        <w:t>5.1.4</w:t>
      </w:r>
      <w:r>
        <w:tab/>
        <w:t>Custom Operations without associated resources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3987E82" w14:textId="5768D697" w:rsidR="00CA23E7" w:rsidRDefault="00745863">
      <w:pPr>
        <w:pStyle w:val="41"/>
      </w:pPr>
      <w:bookmarkStart w:id="590" w:name="_Toc510696623"/>
      <w:bookmarkStart w:id="591" w:name="_Toc35971414"/>
      <w:bookmarkStart w:id="592" w:name="_Toc36812145"/>
      <w:bookmarkStart w:id="593" w:name="_Toc66224235"/>
      <w:bookmarkStart w:id="594" w:name="_Toc66440539"/>
      <w:bookmarkStart w:id="595" w:name="_Toc70541258"/>
      <w:bookmarkStart w:id="596" w:name="_Toc83233934"/>
      <w:bookmarkStart w:id="597" w:name="_Toc85526853"/>
      <w:bookmarkStart w:id="598" w:name="_Toc88659489"/>
      <w:bookmarkStart w:id="599" w:name="_Toc88832400"/>
      <w:bookmarkStart w:id="600" w:name="_Toc90660287"/>
      <w:bookmarkStart w:id="601" w:name="_Toc97194412"/>
      <w:bookmarkStart w:id="602" w:name="_Toc112964125"/>
      <w:bookmarkStart w:id="603" w:name="_Toc119671183"/>
      <w:bookmarkStart w:id="604" w:name="_Toc207832720"/>
      <w:r>
        <w:t>5.1.4.1</w:t>
      </w:r>
      <w:r>
        <w:tab/>
        <w:t>Overview</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5.25pt" o:ole="">
            <v:imagedata r:id="rId22" o:title=""/>
          </v:shape>
          <o:OLEObject Type="Embed" ProgID="Visio.Drawing.15" ShapeID="_x0000_i1030" DrawAspect="Content" ObjectID="_1819633431" r:id="rId23"/>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605" w:name="_Toc510696624"/>
      <w:bookmarkStart w:id="606" w:name="_Toc35971415"/>
      <w:bookmarkStart w:id="607" w:name="_Toc36812146"/>
      <w:bookmarkStart w:id="608" w:name="_Toc66224236"/>
      <w:bookmarkStart w:id="609" w:name="_Toc66440540"/>
      <w:bookmarkStart w:id="610" w:name="_Toc70541259"/>
      <w:bookmarkStart w:id="611" w:name="_Toc83233935"/>
      <w:bookmarkStart w:id="612" w:name="_Toc85526854"/>
      <w:bookmarkStart w:id="613" w:name="_Toc88659490"/>
      <w:bookmarkStart w:id="614" w:name="_Toc88832401"/>
      <w:bookmarkStart w:id="615" w:name="_Toc90660288"/>
      <w:bookmarkStart w:id="616" w:name="_Toc97194413"/>
      <w:bookmarkStart w:id="617" w:name="_Toc112964126"/>
      <w:bookmarkStart w:id="618" w:name="_Toc119671184"/>
      <w:bookmarkStart w:id="619" w:name="_Toc207832721"/>
      <w:r>
        <w:t>5.1.4.2</w:t>
      </w:r>
      <w:r>
        <w:tab/>
        <w:t>Operation: Register</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7F9D8AC" w14:textId="77777777" w:rsidR="00CA23E7" w:rsidRDefault="00745863">
      <w:pPr>
        <w:pStyle w:val="51"/>
      </w:pPr>
      <w:bookmarkStart w:id="620" w:name="_Toc510696625"/>
      <w:bookmarkStart w:id="621" w:name="_Toc35971416"/>
      <w:bookmarkStart w:id="622" w:name="_Toc36812147"/>
      <w:bookmarkStart w:id="623" w:name="_Toc66224237"/>
      <w:bookmarkStart w:id="624" w:name="_Toc66440541"/>
      <w:bookmarkStart w:id="625" w:name="_Toc70541260"/>
      <w:bookmarkStart w:id="626" w:name="_Toc83233936"/>
      <w:bookmarkStart w:id="627" w:name="_Toc85526855"/>
      <w:bookmarkStart w:id="628" w:name="_Toc88659491"/>
      <w:bookmarkStart w:id="629" w:name="_Toc88832402"/>
      <w:bookmarkStart w:id="630" w:name="_Toc90660289"/>
      <w:bookmarkStart w:id="631" w:name="_Toc97194414"/>
      <w:bookmarkStart w:id="632" w:name="_Toc112964127"/>
      <w:bookmarkStart w:id="633" w:name="_Toc119671185"/>
      <w:bookmarkStart w:id="634" w:name="_Toc207832722"/>
      <w:r>
        <w:t>5.1.4.2.1</w:t>
      </w:r>
      <w:r>
        <w:tab/>
        <w:t>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635" w:name="_Toc510696626"/>
      <w:bookmarkStart w:id="636" w:name="_Toc35971417"/>
      <w:bookmarkStart w:id="637" w:name="_Toc36812148"/>
      <w:bookmarkStart w:id="638" w:name="_Toc66224238"/>
      <w:bookmarkStart w:id="639" w:name="_Toc66440542"/>
      <w:bookmarkStart w:id="640" w:name="_Toc70541261"/>
      <w:bookmarkStart w:id="641" w:name="_Toc83233937"/>
      <w:bookmarkStart w:id="642" w:name="_Toc85526856"/>
      <w:bookmarkStart w:id="643" w:name="_Toc88659492"/>
      <w:bookmarkStart w:id="644" w:name="_Toc88832403"/>
      <w:bookmarkStart w:id="645" w:name="_Toc90660290"/>
      <w:bookmarkStart w:id="646" w:name="_Toc97194415"/>
      <w:bookmarkStart w:id="647" w:name="_Toc112964128"/>
      <w:bookmarkStart w:id="648" w:name="_Toc119671186"/>
      <w:bookmarkStart w:id="649" w:name="_Toc207832723"/>
      <w:r>
        <w:t>5.1.4.2.2</w:t>
      </w:r>
      <w:r>
        <w:tab/>
        <w:t>Operation Definition</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lastRenderedPageBreak/>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50" w:name="_Toc510696627"/>
      <w:bookmarkStart w:id="651" w:name="_Toc35971418"/>
      <w:bookmarkStart w:id="652" w:name="_Toc36812149"/>
      <w:bookmarkStart w:id="653" w:name="_Toc66224239"/>
      <w:bookmarkStart w:id="654" w:name="_Toc66440543"/>
      <w:bookmarkStart w:id="655" w:name="_Toc70541262"/>
      <w:bookmarkStart w:id="656" w:name="_Toc83233938"/>
      <w:bookmarkStart w:id="657" w:name="_Toc85526857"/>
      <w:bookmarkStart w:id="658" w:name="_Toc88659493"/>
      <w:bookmarkStart w:id="659" w:name="_Toc88832404"/>
      <w:bookmarkStart w:id="660" w:name="_Toc90660291"/>
      <w:bookmarkStart w:id="661" w:name="_Toc97194416"/>
      <w:bookmarkStart w:id="662" w:name="_Toc112964129"/>
      <w:bookmarkStart w:id="663" w:name="_Toc119671187"/>
      <w:bookmarkStart w:id="664" w:name="_Toc207832724"/>
      <w:r>
        <w:t>5.1.4.3</w:t>
      </w:r>
      <w:r>
        <w:tab/>
        <w:t>Operation: Retrieve</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F5D7745" w14:textId="77777777" w:rsidR="00CA23E7" w:rsidRDefault="00745863">
      <w:pPr>
        <w:pStyle w:val="51"/>
      </w:pPr>
      <w:bookmarkStart w:id="665" w:name="_Toc70541263"/>
      <w:bookmarkStart w:id="666" w:name="_Toc83233939"/>
      <w:bookmarkStart w:id="667" w:name="_Toc85526858"/>
      <w:bookmarkStart w:id="668" w:name="_Toc88659494"/>
      <w:bookmarkStart w:id="669" w:name="_Toc88832405"/>
      <w:bookmarkStart w:id="670" w:name="_Toc90660292"/>
      <w:bookmarkStart w:id="671" w:name="_Toc97194417"/>
      <w:bookmarkStart w:id="672" w:name="_Toc112964130"/>
      <w:bookmarkStart w:id="673" w:name="_Toc119671188"/>
      <w:bookmarkStart w:id="674" w:name="_Toc207832725"/>
      <w:r>
        <w:t>5.1.4.3.1</w:t>
      </w:r>
      <w:r>
        <w:tab/>
        <w:t>Description</w:t>
      </w:r>
      <w:bookmarkEnd w:id="665"/>
      <w:bookmarkEnd w:id="666"/>
      <w:bookmarkEnd w:id="667"/>
      <w:bookmarkEnd w:id="668"/>
      <w:bookmarkEnd w:id="669"/>
      <w:bookmarkEnd w:id="670"/>
      <w:bookmarkEnd w:id="671"/>
      <w:bookmarkEnd w:id="672"/>
      <w:bookmarkEnd w:id="673"/>
      <w:bookmarkEnd w:id="67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75" w:name="_Toc56755859"/>
      <w:bookmarkStart w:id="676" w:name="_Toc66224240"/>
      <w:bookmarkStart w:id="677" w:name="_Toc66440544"/>
      <w:bookmarkStart w:id="678" w:name="_Toc70541264"/>
      <w:bookmarkStart w:id="679" w:name="_Toc83233940"/>
      <w:bookmarkStart w:id="680" w:name="_Toc85526859"/>
      <w:bookmarkStart w:id="681" w:name="_Toc88659495"/>
      <w:bookmarkStart w:id="682" w:name="_Toc88832406"/>
      <w:bookmarkStart w:id="683" w:name="_Toc90660293"/>
      <w:bookmarkStart w:id="684" w:name="_Toc97194418"/>
      <w:bookmarkStart w:id="685" w:name="_Toc112964131"/>
      <w:bookmarkStart w:id="686" w:name="_Toc119671189"/>
      <w:bookmarkStart w:id="687" w:name="_Toc207832726"/>
      <w:bookmarkStart w:id="688" w:name="_Toc510696628"/>
      <w:bookmarkStart w:id="689" w:name="_Toc35971419"/>
      <w:bookmarkStart w:id="690" w:name="_Toc36812150"/>
      <w:r>
        <w:t>5.1.4.3.2</w:t>
      </w:r>
      <w:r>
        <w:tab/>
        <w:t>Operation Definition</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lastRenderedPageBreak/>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91" w:name="_Toc85526860"/>
      <w:bookmarkStart w:id="692" w:name="_Toc88659496"/>
      <w:bookmarkStart w:id="693" w:name="_Toc88832407"/>
      <w:bookmarkStart w:id="694" w:name="_Toc90660294"/>
      <w:bookmarkStart w:id="695" w:name="_Toc97194419"/>
      <w:bookmarkStart w:id="696" w:name="_Toc112964132"/>
      <w:bookmarkStart w:id="697" w:name="_Toc119671190"/>
      <w:bookmarkStart w:id="698" w:name="_Toc207832727"/>
      <w:r>
        <w:t>5.1.4.4</w:t>
      </w:r>
      <w:r>
        <w:tab/>
        <w:t>Operation: Remove</w:t>
      </w:r>
      <w:bookmarkEnd w:id="691"/>
      <w:bookmarkEnd w:id="692"/>
      <w:bookmarkEnd w:id="693"/>
      <w:bookmarkEnd w:id="694"/>
      <w:bookmarkEnd w:id="695"/>
      <w:bookmarkEnd w:id="696"/>
      <w:bookmarkEnd w:id="697"/>
      <w:bookmarkEnd w:id="698"/>
    </w:p>
    <w:p w14:paraId="338C8A8D" w14:textId="55F8E8D2" w:rsidR="005F10C9" w:rsidRDefault="005F10C9" w:rsidP="005F10C9">
      <w:pPr>
        <w:pStyle w:val="51"/>
      </w:pPr>
      <w:bookmarkStart w:id="699" w:name="_Toc85526861"/>
      <w:bookmarkStart w:id="700" w:name="_Toc88659497"/>
      <w:bookmarkStart w:id="701" w:name="_Toc88832408"/>
      <w:bookmarkStart w:id="702" w:name="_Toc90660295"/>
      <w:bookmarkStart w:id="703" w:name="_Toc97194420"/>
      <w:bookmarkStart w:id="704" w:name="_Toc112964133"/>
      <w:bookmarkStart w:id="705" w:name="_Toc119671191"/>
      <w:bookmarkStart w:id="706" w:name="_Toc207832728"/>
      <w:r>
        <w:t>5.1.4.4.1</w:t>
      </w:r>
      <w:r>
        <w:tab/>
        <w:t>Description</w:t>
      </w:r>
      <w:bookmarkEnd w:id="699"/>
      <w:bookmarkEnd w:id="700"/>
      <w:bookmarkEnd w:id="701"/>
      <w:bookmarkEnd w:id="702"/>
      <w:bookmarkEnd w:id="703"/>
      <w:bookmarkEnd w:id="704"/>
      <w:bookmarkEnd w:id="705"/>
      <w:bookmarkEnd w:id="706"/>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707" w:name="_Toc85526862"/>
      <w:bookmarkStart w:id="708" w:name="_Toc88659498"/>
      <w:bookmarkStart w:id="709" w:name="_Toc88832409"/>
      <w:bookmarkStart w:id="710" w:name="_Toc90660296"/>
      <w:bookmarkStart w:id="711" w:name="_Toc97194421"/>
      <w:bookmarkStart w:id="712" w:name="_Toc112964134"/>
      <w:bookmarkStart w:id="713" w:name="_Toc119671192"/>
      <w:bookmarkStart w:id="714" w:name="_Toc207832729"/>
      <w:r>
        <w:t>5.1.4.4.2</w:t>
      </w:r>
      <w:r>
        <w:tab/>
        <w:t>Operation Definition</w:t>
      </w:r>
      <w:bookmarkEnd w:id="707"/>
      <w:bookmarkEnd w:id="708"/>
      <w:bookmarkEnd w:id="709"/>
      <w:bookmarkEnd w:id="710"/>
      <w:bookmarkEnd w:id="711"/>
      <w:bookmarkEnd w:id="712"/>
      <w:bookmarkEnd w:id="713"/>
      <w:bookmarkEnd w:id="71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lastRenderedPageBreak/>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715" w:name="_Toc66224241"/>
      <w:bookmarkStart w:id="716" w:name="_Toc66440545"/>
      <w:bookmarkStart w:id="717" w:name="_Toc70541265"/>
      <w:bookmarkStart w:id="718" w:name="_Toc83233941"/>
      <w:bookmarkStart w:id="719" w:name="_Toc85526863"/>
      <w:bookmarkStart w:id="720" w:name="_Toc88659499"/>
      <w:bookmarkStart w:id="721" w:name="_Toc88832410"/>
      <w:bookmarkStart w:id="722" w:name="_Toc90660297"/>
      <w:bookmarkStart w:id="723" w:name="_Toc97194422"/>
      <w:bookmarkStart w:id="724" w:name="_Toc112964135"/>
      <w:bookmarkStart w:id="725" w:name="_Toc119671193"/>
      <w:bookmarkStart w:id="726" w:name="_Toc207832730"/>
      <w:r>
        <w:t>5.1.5</w:t>
      </w:r>
      <w:r>
        <w:tab/>
        <w:t>Notifications</w:t>
      </w:r>
      <w:bookmarkEnd w:id="688"/>
      <w:bookmarkEnd w:id="689"/>
      <w:bookmarkEnd w:id="690"/>
      <w:bookmarkEnd w:id="715"/>
      <w:bookmarkEnd w:id="716"/>
      <w:bookmarkEnd w:id="717"/>
      <w:bookmarkEnd w:id="718"/>
      <w:bookmarkEnd w:id="719"/>
      <w:bookmarkEnd w:id="720"/>
      <w:bookmarkEnd w:id="721"/>
      <w:bookmarkEnd w:id="722"/>
      <w:bookmarkEnd w:id="723"/>
      <w:bookmarkEnd w:id="724"/>
      <w:bookmarkEnd w:id="725"/>
      <w:bookmarkEnd w:id="726"/>
    </w:p>
    <w:p w14:paraId="25566955" w14:textId="77777777" w:rsidR="00CA23E7" w:rsidRDefault="00745863">
      <w:r>
        <w:t>Notifications are not applicable to this API.</w:t>
      </w:r>
    </w:p>
    <w:p w14:paraId="7F1396DA" w14:textId="77777777" w:rsidR="00CA23E7" w:rsidRDefault="00745863">
      <w:pPr>
        <w:pStyle w:val="31"/>
      </w:pPr>
      <w:bookmarkStart w:id="727" w:name="_Toc510696632"/>
      <w:bookmarkStart w:id="728" w:name="_Toc35971427"/>
      <w:bookmarkStart w:id="729" w:name="_Toc36812158"/>
      <w:bookmarkStart w:id="730" w:name="_Toc66224242"/>
      <w:bookmarkStart w:id="731" w:name="_Toc66440546"/>
      <w:bookmarkStart w:id="732" w:name="_Toc70541266"/>
      <w:bookmarkStart w:id="733" w:name="_Toc83233942"/>
      <w:bookmarkStart w:id="734" w:name="_Toc85526864"/>
      <w:bookmarkStart w:id="735" w:name="_Toc88659500"/>
      <w:bookmarkStart w:id="736" w:name="_Toc88832411"/>
      <w:bookmarkStart w:id="737" w:name="_Toc90660298"/>
      <w:bookmarkStart w:id="738" w:name="_Toc97194423"/>
      <w:bookmarkStart w:id="739" w:name="_Toc112964136"/>
      <w:bookmarkStart w:id="740" w:name="_Toc119671194"/>
      <w:bookmarkStart w:id="741" w:name="_Toc207832731"/>
      <w:r>
        <w:t>5.1.6</w:t>
      </w:r>
      <w:r>
        <w:tab/>
        <w:t>Data Model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D8F1325" w14:textId="77777777" w:rsidR="00CA23E7" w:rsidRDefault="00745863">
      <w:pPr>
        <w:pStyle w:val="41"/>
      </w:pPr>
      <w:bookmarkStart w:id="742" w:name="_Toc510696633"/>
      <w:bookmarkStart w:id="743" w:name="_Toc35971428"/>
      <w:bookmarkStart w:id="744" w:name="_Toc36812159"/>
      <w:bookmarkStart w:id="745" w:name="_Toc66224243"/>
      <w:bookmarkStart w:id="746" w:name="_Toc66440547"/>
      <w:bookmarkStart w:id="747" w:name="_Toc70541267"/>
      <w:bookmarkStart w:id="748" w:name="_Toc83233943"/>
      <w:bookmarkStart w:id="749" w:name="_Toc85526865"/>
      <w:bookmarkStart w:id="750" w:name="_Toc88659501"/>
      <w:bookmarkStart w:id="751" w:name="_Toc88832412"/>
      <w:bookmarkStart w:id="752" w:name="_Toc90660299"/>
      <w:bookmarkStart w:id="753" w:name="_Toc97194424"/>
      <w:bookmarkStart w:id="754" w:name="_Toc112964137"/>
      <w:bookmarkStart w:id="755" w:name="_Toc119671195"/>
      <w:bookmarkStart w:id="756" w:name="_Toc207832732"/>
      <w:r>
        <w:t>5.1.6.1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7" w:name="OLE_LINK52"/>
      <w:bookmarkStart w:id="758" w:name="OLE_LINK53"/>
      <w:proofErr w:type="spellStart"/>
      <w:r w:rsidR="00745863">
        <w:t>Naanf_AKMA</w:t>
      </w:r>
      <w:bookmarkEnd w:id="757"/>
      <w:bookmarkEnd w:id="758"/>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lastRenderedPageBreak/>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59" w:name="_Toc510696634"/>
      <w:bookmarkStart w:id="760" w:name="_Toc35971429"/>
      <w:bookmarkStart w:id="761" w:name="_Toc36812160"/>
      <w:bookmarkStart w:id="762" w:name="_Toc66224244"/>
      <w:bookmarkStart w:id="763" w:name="_Toc66440548"/>
      <w:bookmarkStart w:id="764" w:name="_Toc70541268"/>
      <w:bookmarkStart w:id="765" w:name="_Toc83233944"/>
      <w:bookmarkStart w:id="766" w:name="_Toc85526866"/>
      <w:bookmarkStart w:id="767" w:name="_Toc88659502"/>
      <w:bookmarkStart w:id="768" w:name="_Toc88832413"/>
      <w:bookmarkStart w:id="769" w:name="_Toc90660300"/>
      <w:bookmarkStart w:id="770" w:name="_Toc97194425"/>
      <w:bookmarkStart w:id="771" w:name="_Toc112964138"/>
      <w:bookmarkStart w:id="772" w:name="_Toc119671196"/>
      <w:bookmarkStart w:id="773" w:name="_Toc207832733"/>
      <w:r>
        <w:rPr>
          <w:lang w:val="en-US"/>
        </w:rPr>
        <w:t>5.1.6.2</w:t>
      </w:r>
      <w:r>
        <w:rPr>
          <w:lang w:val="en-US"/>
        </w:rPr>
        <w:tab/>
        <w:t>Structured data types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39DB9A5E" w14:textId="77777777" w:rsidR="00CA23E7" w:rsidRDefault="00745863">
      <w:pPr>
        <w:pStyle w:val="51"/>
      </w:pPr>
      <w:bookmarkStart w:id="774" w:name="_Toc510696635"/>
      <w:bookmarkStart w:id="775" w:name="_Toc35971430"/>
      <w:bookmarkStart w:id="776" w:name="_Toc36812161"/>
      <w:bookmarkStart w:id="777" w:name="_Toc66224245"/>
      <w:bookmarkStart w:id="778" w:name="_Toc66440549"/>
      <w:bookmarkStart w:id="779" w:name="_Toc70541269"/>
      <w:bookmarkStart w:id="780" w:name="_Toc83233945"/>
      <w:bookmarkStart w:id="781" w:name="_Toc85526867"/>
      <w:bookmarkStart w:id="782" w:name="_Toc88659503"/>
      <w:bookmarkStart w:id="783" w:name="_Toc88832414"/>
      <w:bookmarkStart w:id="784" w:name="_Toc90660301"/>
      <w:bookmarkStart w:id="785" w:name="_Toc97194426"/>
      <w:bookmarkStart w:id="786" w:name="_Toc112964139"/>
      <w:bookmarkStart w:id="787" w:name="_Toc119671197"/>
      <w:bookmarkStart w:id="788" w:name="_Toc207832734"/>
      <w:r>
        <w:t>5.1.6.2.1</w:t>
      </w:r>
      <w:r>
        <w:tab/>
        <w:t>Introduction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89" w:name="_Toc510696636"/>
      <w:bookmarkStart w:id="790" w:name="_Toc35971431"/>
      <w:bookmarkStart w:id="791" w:name="_Toc36812162"/>
      <w:bookmarkStart w:id="792" w:name="_Toc66224246"/>
      <w:bookmarkStart w:id="793" w:name="_Toc66440550"/>
      <w:bookmarkStart w:id="794" w:name="_Toc70541270"/>
      <w:bookmarkStart w:id="795" w:name="_Toc83233946"/>
      <w:bookmarkStart w:id="796" w:name="_Toc85526868"/>
      <w:bookmarkStart w:id="797" w:name="_Toc88659504"/>
      <w:bookmarkStart w:id="798" w:name="_Toc88832415"/>
      <w:bookmarkStart w:id="799" w:name="_Toc90660302"/>
      <w:bookmarkStart w:id="800" w:name="_Toc97194427"/>
      <w:bookmarkStart w:id="801" w:name="_Toc112964140"/>
      <w:bookmarkStart w:id="802" w:name="_Toc119671198"/>
      <w:bookmarkStart w:id="803" w:name="_Toc207832735"/>
      <w:r>
        <w:t>5.1.6.2.2</w:t>
      </w:r>
      <w:r>
        <w:tab/>
        <w:t xml:space="preserve">Type: </w:t>
      </w:r>
      <w:proofErr w:type="spellStart"/>
      <w:r>
        <w:t>AkmaKeyInfo</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804" w:name="_Toc85526869"/>
      <w:bookmarkStart w:id="805" w:name="_Toc88659505"/>
      <w:bookmarkStart w:id="806" w:name="_Toc88832416"/>
      <w:bookmarkStart w:id="807" w:name="_Toc90660303"/>
      <w:bookmarkStart w:id="808" w:name="_Toc97194428"/>
      <w:bookmarkStart w:id="809" w:name="_Toc112964141"/>
      <w:bookmarkStart w:id="810" w:name="_Toc119671199"/>
      <w:bookmarkStart w:id="811" w:name="_Toc207832736"/>
      <w:r>
        <w:t>5.1.6.2.3</w:t>
      </w:r>
      <w:r>
        <w:tab/>
        <w:t xml:space="preserve">Type: </w:t>
      </w:r>
      <w:proofErr w:type="spellStart"/>
      <w:r>
        <w:t>CtxRemove</w:t>
      </w:r>
      <w:bookmarkEnd w:id="804"/>
      <w:bookmarkEnd w:id="805"/>
      <w:bookmarkEnd w:id="806"/>
      <w:bookmarkEnd w:id="807"/>
      <w:bookmarkEnd w:id="808"/>
      <w:bookmarkEnd w:id="809"/>
      <w:bookmarkEnd w:id="810"/>
      <w:bookmarkEnd w:id="811"/>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677F0E4"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812" w:name="_Toc510696638"/>
      <w:bookmarkStart w:id="813" w:name="_Toc35971433"/>
      <w:bookmarkStart w:id="814" w:name="_Toc36812164"/>
      <w:bookmarkStart w:id="815" w:name="_Toc66224247"/>
      <w:bookmarkStart w:id="816" w:name="_Toc66440551"/>
      <w:bookmarkStart w:id="817" w:name="_Toc70541271"/>
      <w:bookmarkStart w:id="818" w:name="_Toc83233947"/>
      <w:bookmarkStart w:id="819" w:name="_Toc85526870"/>
      <w:bookmarkStart w:id="820" w:name="_Toc88659506"/>
      <w:bookmarkStart w:id="821" w:name="_Toc88832417"/>
      <w:bookmarkStart w:id="822" w:name="_Toc90660304"/>
      <w:bookmarkStart w:id="823" w:name="_Toc97194429"/>
      <w:bookmarkStart w:id="824" w:name="_Toc112964142"/>
      <w:bookmarkStart w:id="825" w:name="_Toc119671200"/>
      <w:bookmarkStart w:id="826" w:name="_Toc207832737"/>
      <w:r>
        <w:rPr>
          <w:lang w:val="en-US"/>
        </w:rPr>
        <w:t>5.1.6.3</w:t>
      </w:r>
      <w:r>
        <w:rPr>
          <w:lang w:val="en-US"/>
        </w:rPr>
        <w:tab/>
        <w:t>Simple data types and enumerations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4E117573" w14:textId="77777777" w:rsidR="00CA23E7" w:rsidRDefault="00745863">
      <w:pPr>
        <w:pStyle w:val="51"/>
      </w:pPr>
      <w:bookmarkStart w:id="827" w:name="_Toc510696639"/>
      <w:bookmarkStart w:id="828" w:name="_Toc35971434"/>
      <w:bookmarkStart w:id="829" w:name="_Toc36812165"/>
      <w:bookmarkStart w:id="830" w:name="_Toc66224248"/>
      <w:bookmarkStart w:id="831" w:name="_Toc66440552"/>
      <w:bookmarkStart w:id="832" w:name="_Toc70541272"/>
      <w:bookmarkStart w:id="833" w:name="_Toc83233948"/>
      <w:bookmarkStart w:id="834" w:name="_Toc85526871"/>
      <w:bookmarkStart w:id="835" w:name="_Toc88659507"/>
      <w:bookmarkStart w:id="836" w:name="_Toc88832418"/>
      <w:bookmarkStart w:id="837" w:name="_Toc90660305"/>
      <w:bookmarkStart w:id="838" w:name="_Toc97194430"/>
      <w:bookmarkStart w:id="839" w:name="_Toc112964143"/>
      <w:bookmarkStart w:id="840" w:name="_Toc119671201"/>
      <w:bookmarkStart w:id="841" w:name="_Toc207832738"/>
      <w:r>
        <w:t>5.1.6.3.1</w:t>
      </w:r>
      <w:r>
        <w:tab/>
        <w:t>Introduction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842" w:name="_Toc510696640"/>
      <w:bookmarkStart w:id="843" w:name="_Toc35971435"/>
      <w:bookmarkStart w:id="844" w:name="_Toc36812166"/>
      <w:bookmarkStart w:id="845" w:name="_Toc66224249"/>
      <w:bookmarkStart w:id="846" w:name="_Toc66440553"/>
      <w:bookmarkStart w:id="847" w:name="_Toc70541273"/>
      <w:bookmarkStart w:id="848" w:name="_Toc83233949"/>
      <w:bookmarkStart w:id="849" w:name="_Toc85526872"/>
      <w:bookmarkStart w:id="850" w:name="_Toc88659508"/>
      <w:bookmarkStart w:id="851" w:name="_Toc88832419"/>
      <w:bookmarkStart w:id="852" w:name="_Toc90660306"/>
      <w:bookmarkStart w:id="853" w:name="_Toc97194431"/>
      <w:bookmarkStart w:id="854" w:name="_Toc112964144"/>
      <w:bookmarkStart w:id="855" w:name="_Toc119671202"/>
      <w:bookmarkStart w:id="856" w:name="_Toc207832739"/>
      <w:r>
        <w:t>5.1.6.3.2</w:t>
      </w:r>
      <w:r>
        <w:tab/>
        <w:t>Simple data types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857" w:name="_Toc510696643"/>
      <w:bookmarkStart w:id="858" w:name="_Toc35971438"/>
      <w:bookmarkStart w:id="859" w:name="_Toc36812169"/>
      <w:bookmarkStart w:id="860" w:name="_Toc66224250"/>
      <w:bookmarkStart w:id="861" w:name="_Toc66440554"/>
      <w:bookmarkStart w:id="862" w:name="_Toc70541274"/>
      <w:bookmarkStart w:id="863" w:name="_Toc83233950"/>
      <w:bookmarkStart w:id="864" w:name="_Toc85526873"/>
      <w:bookmarkStart w:id="865" w:name="_Toc88659509"/>
      <w:bookmarkStart w:id="866" w:name="_Toc88832420"/>
      <w:bookmarkStart w:id="867" w:name="_Toc90660307"/>
      <w:bookmarkStart w:id="868" w:name="_Toc97194432"/>
      <w:bookmarkStart w:id="869" w:name="_Toc112964145"/>
      <w:bookmarkStart w:id="870" w:name="_Toc119671203"/>
      <w:bookmarkStart w:id="871" w:name="_Toc20783274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47292A5" w14:textId="77777777" w:rsidR="00CA23E7" w:rsidRDefault="00745863">
      <w:pPr>
        <w:rPr>
          <w:lang w:eastAsia="zh-CN"/>
        </w:rPr>
      </w:pPr>
      <w:bookmarkStart w:id="872" w:name="_Toc510696644"/>
      <w:bookmarkStart w:id="873" w:name="_Toc35971439"/>
      <w:bookmarkStart w:id="874" w:name="_Toc36812170"/>
      <w:r>
        <w:rPr>
          <w:lang w:eastAsia="zh-CN"/>
        </w:rPr>
        <w:t>None in this release of the specification.</w:t>
      </w:r>
    </w:p>
    <w:p w14:paraId="3A708488" w14:textId="77777777" w:rsidR="00CA23E7" w:rsidRDefault="00745863">
      <w:pPr>
        <w:pStyle w:val="41"/>
      </w:pPr>
      <w:bookmarkStart w:id="875" w:name="_Toc510696646"/>
      <w:bookmarkStart w:id="876" w:name="_Toc35971441"/>
      <w:bookmarkStart w:id="877" w:name="_Toc36812172"/>
      <w:bookmarkStart w:id="878" w:name="_Toc66224251"/>
      <w:bookmarkStart w:id="879" w:name="_Toc66440555"/>
      <w:bookmarkStart w:id="880" w:name="_Toc70541275"/>
      <w:bookmarkStart w:id="881" w:name="_Toc83233951"/>
      <w:bookmarkStart w:id="882" w:name="_Toc85526874"/>
      <w:bookmarkStart w:id="883" w:name="_Toc88659510"/>
      <w:bookmarkStart w:id="884" w:name="_Toc88832421"/>
      <w:bookmarkStart w:id="885" w:name="_Toc90660308"/>
      <w:bookmarkStart w:id="886" w:name="_Toc97194433"/>
      <w:bookmarkStart w:id="887" w:name="_Toc112964146"/>
      <w:bookmarkStart w:id="888" w:name="_Toc119671204"/>
      <w:bookmarkStart w:id="889" w:name="_Toc207832741"/>
      <w:bookmarkEnd w:id="872"/>
      <w:bookmarkEnd w:id="873"/>
      <w:bookmarkEnd w:id="874"/>
      <w:r>
        <w:t>5.1.6.5</w:t>
      </w:r>
      <w:r>
        <w:tab/>
        <w:t>Binary data</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9991EEA" w14:textId="77777777" w:rsidR="00CA23E7" w:rsidRDefault="00745863">
      <w:r>
        <w:t>None in this release of the specification.</w:t>
      </w:r>
    </w:p>
    <w:p w14:paraId="5243B1C0" w14:textId="77777777" w:rsidR="00CA23E7" w:rsidRDefault="00745863">
      <w:pPr>
        <w:pStyle w:val="31"/>
      </w:pPr>
      <w:bookmarkStart w:id="890" w:name="_Toc510696647"/>
      <w:bookmarkStart w:id="891" w:name="_Toc35971443"/>
      <w:bookmarkStart w:id="892" w:name="_Toc36812174"/>
      <w:bookmarkStart w:id="893" w:name="_Toc66224252"/>
      <w:bookmarkStart w:id="894" w:name="_Toc66440556"/>
      <w:bookmarkStart w:id="895" w:name="_Toc70541276"/>
      <w:bookmarkStart w:id="896" w:name="_Toc83233952"/>
      <w:bookmarkStart w:id="897" w:name="_Toc85526875"/>
      <w:bookmarkStart w:id="898" w:name="_Toc88659511"/>
      <w:bookmarkStart w:id="899" w:name="_Toc88832422"/>
      <w:bookmarkStart w:id="900" w:name="_Toc90660309"/>
      <w:bookmarkStart w:id="901" w:name="_Toc97194434"/>
      <w:bookmarkStart w:id="902" w:name="_Toc112964147"/>
      <w:bookmarkStart w:id="903" w:name="_Toc119671205"/>
      <w:bookmarkStart w:id="904" w:name="_Toc207832742"/>
      <w:r>
        <w:lastRenderedPageBreak/>
        <w:t>5.1.7</w:t>
      </w:r>
      <w:r>
        <w:tab/>
        <w:t>Error Handling</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A06FC2D" w14:textId="77777777" w:rsidR="00CA23E7" w:rsidRDefault="00745863">
      <w:pPr>
        <w:pStyle w:val="41"/>
      </w:pPr>
      <w:bookmarkStart w:id="905" w:name="_Toc35971444"/>
      <w:bookmarkStart w:id="906" w:name="_Toc36812175"/>
      <w:bookmarkStart w:id="907" w:name="_Toc66224253"/>
      <w:bookmarkStart w:id="908" w:name="_Toc66440557"/>
      <w:bookmarkStart w:id="909" w:name="_Toc70541277"/>
      <w:bookmarkStart w:id="910" w:name="_Toc83233953"/>
      <w:bookmarkStart w:id="911" w:name="_Toc85526876"/>
      <w:bookmarkStart w:id="912" w:name="_Toc88659512"/>
      <w:bookmarkStart w:id="913" w:name="_Toc88832423"/>
      <w:bookmarkStart w:id="914" w:name="_Toc90660310"/>
      <w:bookmarkStart w:id="915" w:name="_Toc97194435"/>
      <w:bookmarkStart w:id="916" w:name="_Toc112964148"/>
      <w:bookmarkStart w:id="917" w:name="_Toc119671206"/>
      <w:bookmarkStart w:id="918" w:name="_Toc207832743"/>
      <w:r>
        <w:t>5.1.7.1</w:t>
      </w:r>
      <w:r>
        <w:tab/>
        <w:t>General</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919" w:name="_Toc35971445"/>
      <w:bookmarkStart w:id="920" w:name="_Toc36812176"/>
      <w:bookmarkStart w:id="921" w:name="_Toc66224254"/>
      <w:bookmarkStart w:id="922" w:name="_Toc66440558"/>
      <w:bookmarkStart w:id="923" w:name="_Toc70541278"/>
      <w:bookmarkStart w:id="924" w:name="_Toc83233954"/>
      <w:bookmarkStart w:id="925" w:name="_Toc85526877"/>
      <w:bookmarkStart w:id="926" w:name="_Toc88659513"/>
      <w:bookmarkStart w:id="927" w:name="_Toc88832424"/>
      <w:bookmarkStart w:id="928" w:name="_Toc90660311"/>
      <w:bookmarkStart w:id="929" w:name="_Toc97194436"/>
      <w:bookmarkStart w:id="930" w:name="_Toc112964149"/>
      <w:bookmarkStart w:id="931" w:name="_Toc119671207"/>
      <w:bookmarkStart w:id="932" w:name="_Toc207832744"/>
      <w:r>
        <w:t>5.1.7.2</w:t>
      </w:r>
      <w:r>
        <w:tab/>
        <w:t>Protocol Errors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933" w:name="_Toc35971446"/>
      <w:bookmarkStart w:id="934" w:name="_Toc36812177"/>
      <w:bookmarkStart w:id="935" w:name="_Toc66224255"/>
      <w:bookmarkStart w:id="936" w:name="_Toc66440559"/>
      <w:bookmarkStart w:id="937" w:name="_Toc70541279"/>
      <w:bookmarkStart w:id="938" w:name="_Toc83233955"/>
      <w:bookmarkStart w:id="939" w:name="_Toc85526878"/>
      <w:bookmarkStart w:id="940" w:name="_Toc88659514"/>
      <w:bookmarkStart w:id="941" w:name="_Toc88832425"/>
      <w:bookmarkStart w:id="942" w:name="_Toc90660312"/>
      <w:bookmarkStart w:id="943" w:name="_Toc97194437"/>
      <w:bookmarkStart w:id="944" w:name="_Toc112964150"/>
      <w:bookmarkStart w:id="945" w:name="_Toc119671208"/>
      <w:bookmarkStart w:id="946" w:name="_Toc207832745"/>
      <w:r>
        <w:t>5.1.7.3</w:t>
      </w:r>
      <w:r>
        <w:tab/>
        <w:t>Application Errors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0609F320" w14:textId="4881F255" w:rsidR="00CA23E7" w:rsidRDefault="00745863">
      <w:r>
        <w:t xml:space="preserve">The application errors defined for the </w:t>
      </w:r>
      <w:proofErr w:type="spellStart"/>
      <w:r>
        <w:t>Naanf_AKMA</w:t>
      </w:r>
      <w:proofErr w:type="spellEnd"/>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947" w:name="_Toc492899751"/>
            <w:bookmarkStart w:id="948" w:name="_Toc492900030"/>
            <w:bookmarkStart w:id="949" w:name="_Toc492967832"/>
            <w:bookmarkStart w:id="950" w:name="_Toc492972920"/>
            <w:bookmarkStart w:id="951" w:name="_Toc492973140"/>
            <w:bookmarkStart w:id="952" w:name="_Toc493774060"/>
            <w:bookmarkStart w:id="953" w:name="_Toc508285804"/>
            <w:bookmarkStart w:id="954" w:name="_Toc508287269"/>
            <w:bookmarkStart w:id="955" w:name="_Toc510696648"/>
            <w:bookmarkStart w:id="956"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957" w:name="_Toc36812178"/>
      <w:bookmarkStart w:id="958" w:name="_Toc66224256"/>
      <w:bookmarkStart w:id="959" w:name="_Toc66440560"/>
      <w:bookmarkStart w:id="960" w:name="_Toc70541280"/>
      <w:bookmarkStart w:id="961" w:name="_Toc83233956"/>
      <w:bookmarkStart w:id="962" w:name="_Toc85526879"/>
      <w:bookmarkStart w:id="963" w:name="_Toc88659515"/>
      <w:bookmarkStart w:id="964" w:name="_Toc88832426"/>
      <w:bookmarkStart w:id="965" w:name="_Toc90660313"/>
      <w:bookmarkStart w:id="966" w:name="_Toc97194438"/>
      <w:bookmarkStart w:id="967" w:name="_Toc112964151"/>
      <w:bookmarkStart w:id="968" w:name="_Toc119671209"/>
      <w:bookmarkStart w:id="969" w:name="_Toc207832746"/>
      <w:r>
        <w:t>5.1.8</w:t>
      </w:r>
      <w:r>
        <w:rPr>
          <w:lang w:eastAsia="zh-CN"/>
        </w:rPr>
        <w:tab/>
        <w:t>Feature negotiation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70" w:name="_Toc532994477"/>
      <w:bookmarkStart w:id="971" w:name="_Toc35971448"/>
      <w:bookmarkStart w:id="972" w:name="_Toc36812179"/>
      <w:bookmarkStart w:id="973" w:name="_Toc66224257"/>
      <w:bookmarkStart w:id="974" w:name="_Toc66440561"/>
      <w:bookmarkStart w:id="975" w:name="_Toc70541281"/>
      <w:bookmarkStart w:id="976" w:name="_Toc83233957"/>
      <w:bookmarkStart w:id="977" w:name="_Toc85526880"/>
      <w:bookmarkStart w:id="978" w:name="_Toc88659516"/>
      <w:bookmarkStart w:id="979" w:name="_Toc88832427"/>
      <w:bookmarkStart w:id="980" w:name="_Toc90660314"/>
      <w:bookmarkStart w:id="981" w:name="_Toc97194439"/>
      <w:bookmarkStart w:id="982" w:name="_Toc112964152"/>
      <w:bookmarkStart w:id="983" w:name="_Toc119671210"/>
      <w:bookmarkStart w:id="984" w:name="_Toc207832747"/>
      <w:bookmarkStart w:id="985" w:name="_Hlk525137310"/>
      <w:bookmarkStart w:id="986" w:name="_Toc510696649"/>
      <w:r>
        <w:t>5.1.9</w:t>
      </w:r>
      <w:r>
        <w:tab/>
        <w:t>Security</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87" w:name="_Hlk530142087"/>
      <w:bookmarkEnd w:id="985"/>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986"/>
    <w:bookmarkEnd w:id="987"/>
    <w:p w14:paraId="07ED20B3" w14:textId="77777777" w:rsidR="00CA23E7" w:rsidRDefault="00745863">
      <w:pPr>
        <w:pStyle w:val="8"/>
      </w:pPr>
      <w:r>
        <w:br w:type="page"/>
      </w:r>
      <w:bookmarkStart w:id="988" w:name="_Toc510696650"/>
      <w:bookmarkStart w:id="989" w:name="_Toc35971450"/>
      <w:bookmarkStart w:id="990" w:name="_Toc36812181"/>
      <w:bookmarkStart w:id="991" w:name="_Toc66224258"/>
      <w:bookmarkStart w:id="992" w:name="_Toc66440562"/>
      <w:bookmarkStart w:id="993" w:name="_Toc70541282"/>
      <w:bookmarkStart w:id="994" w:name="_Toc83233958"/>
      <w:bookmarkStart w:id="995" w:name="_Toc85526881"/>
      <w:bookmarkStart w:id="996" w:name="_Toc88659517"/>
      <w:bookmarkStart w:id="997" w:name="_Toc88832428"/>
      <w:bookmarkStart w:id="998" w:name="_Toc90660315"/>
      <w:bookmarkStart w:id="999" w:name="_Toc97194440"/>
      <w:bookmarkStart w:id="1000" w:name="_Toc112964153"/>
      <w:bookmarkStart w:id="1001" w:name="_Toc119671211"/>
      <w:bookmarkStart w:id="1002" w:name="_Toc207832748"/>
      <w:r>
        <w:lastRenderedPageBreak/>
        <w:t>Annex A (normative):</w:t>
      </w:r>
      <w:r>
        <w:br/>
      </w:r>
      <w:proofErr w:type="spellStart"/>
      <w:r>
        <w:t>OpenAPI</w:t>
      </w:r>
      <w:proofErr w:type="spellEnd"/>
      <w:r>
        <w:t xml:space="preserve"> specification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F0C3737" w14:textId="77777777" w:rsidR="00CA23E7" w:rsidRDefault="00745863">
      <w:pPr>
        <w:pStyle w:val="1"/>
      </w:pPr>
      <w:bookmarkStart w:id="1003" w:name="_Toc510696651"/>
      <w:bookmarkStart w:id="1004" w:name="_Toc35971451"/>
      <w:bookmarkStart w:id="1005" w:name="_Toc36812182"/>
      <w:bookmarkStart w:id="1006" w:name="_Toc66224259"/>
      <w:bookmarkStart w:id="1007" w:name="_Toc66440563"/>
      <w:bookmarkStart w:id="1008" w:name="_Toc70541283"/>
      <w:bookmarkStart w:id="1009" w:name="_Toc83233959"/>
      <w:bookmarkStart w:id="1010" w:name="_Toc85526882"/>
      <w:bookmarkStart w:id="1011" w:name="_Toc88659518"/>
      <w:bookmarkStart w:id="1012" w:name="_Toc88832429"/>
      <w:bookmarkStart w:id="1013" w:name="_Toc90660316"/>
      <w:bookmarkStart w:id="1014" w:name="_Toc97194441"/>
      <w:bookmarkStart w:id="1015" w:name="_Toc112964154"/>
      <w:bookmarkStart w:id="1016" w:name="_Toc119671212"/>
      <w:bookmarkStart w:id="1017" w:name="_Toc207832749"/>
      <w:r>
        <w:t>A.1</w:t>
      </w:r>
      <w:r>
        <w:tab/>
        <w:t>General</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02AEF7B3" w14:textId="77777777" w:rsidR="00CA23E7" w:rsidRDefault="00745863">
      <w:bookmarkStart w:id="1018"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01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020" w:name="_Toc36812183"/>
      <w:bookmarkStart w:id="1021" w:name="_Toc66224260"/>
      <w:bookmarkStart w:id="1022" w:name="_Toc66440564"/>
      <w:bookmarkStart w:id="1023" w:name="_Toc70541284"/>
      <w:bookmarkStart w:id="1024" w:name="_Toc83233960"/>
      <w:bookmarkStart w:id="1025" w:name="_Toc85526883"/>
      <w:bookmarkStart w:id="1026" w:name="_Toc88659519"/>
      <w:bookmarkStart w:id="1027" w:name="_Toc88832430"/>
      <w:bookmarkStart w:id="1028" w:name="_Toc90660317"/>
      <w:bookmarkStart w:id="1029" w:name="_Toc97194442"/>
      <w:bookmarkStart w:id="1030" w:name="_Toc112964155"/>
      <w:bookmarkStart w:id="1031" w:name="_Toc119671213"/>
      <w:bookmarkStart w:id="1032" w:name="_Toc207832750"/>
      <w:r>
        <w:t>A.2</w:t>
      </w:r>
      <w:r>
        <w:tab/>
      </w:r>
      <w:proofErr w:type="spellStart"/>
      <w:r>
        <w:t>Naanf_AKMA</w:t>
      </w:r>
      <w:proofErr w:type="spellEnd"/>
      <w:r>
        <w:t xml:space="preserve"> API</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2F5C890" w:rsidR="00CA23E7" w:rsidRDefault="00745863">
      <w:pPr>
        <w:pStyle w:val="PL"/>
      </w:pPr>
      <w:r>
        <w:t xml:space="preserve">  version: 1.0.</w:t>
      </w:r>
      <w:r w:rsidR="0070275F">
        <w:t>3</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A1C35ED" w:rsidR="00CA23E7" w:rsidRDefault="00745863">
      <w:pPr>
        <w:pStyle w:val="PL"/>
      </w:pPr>
      <w:r>
        <w:t xml:space="preserve">    © </w:t>
      </w:r>
      <w:r w:rsidR="0070275F">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774D7101" w:rsidR="00CA23E7" w:rsidRDefault="00745863">
      <w:pPr>
        <w:pStyle w:val="PL"/>
      </w:pPr>
      <w:r>
        <w:t xml:space="preserve">  description: 3GPP TS 29.535 V17.</w:t>
      </w:r>
      <w:r w:rsidR="0070275F">
        <w:t>8</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09C2BF29" w14:textId="77777777" w:rsidR="00143AE3" w:rsidRDefault="00143AE3" w:rsidP="00143AE3">
      <w:pPr>
        <w:pStyle w:val="PL"/>
      </w:pPr>
      <w:r>
        <w:t>components:</w:t>
      </w:r>
    </w:p>
    <w:p w14:paraId="0F2C3DD9" w14:textId="77777777" w:rsidR="00143AE3" w:rsidRDefault="00143AE3" w:rsidP="00143AE3">
      <w:pPr>
        <w:pStyle w:val="PL"/>
      </w:pPr>
      <w:r>
        <w:t xml:space="preserve">  </w:t>
      </w:r>
      <w:proofErr w:type="spellStart"/>
      <w:r>
        <w:t>securitySchemes</w:t>
      </w:r>
      <w:proofErr w:type="spellEnd"/>
      <w:r>
        <w:t>:</w:t>
      </w:r>
    </w:p>
    <w:p w14:paraId="2F4D58EB" w14:textId="77777777" w:rsidR="00143AE3" w:rsidRDefault="00143AE3" w:rsidP="00143AE3">
      <w:pPr>
        <w:pStyle w:val="PL"/>
      </w:pPr>
      <w:r>
        <w:t xml:space="preserve">    oAuth2ClientCredentials:</w:t>
      </w:r>
    </w:p>
    <w:p w14:paraId="4558F3DB" w14:textId="77777777" w:rsidR="00143AE3" w:rsidRDefault="00143AE3" w:rsidP="00143AE3">
      <w:pPr>
        <w:pStyle w:val="PL"/>
      </w:pPr>
      <w:r>
        <w:t xml:space="preserve">      type: oauth2</w:t>
      </w:r>
    </w:p>
    <w:p w14:paraId="008FF327" w14:textId="77777777" w:rsidR="00143AE3" w:rsidRDefault="00143AE3" w:rsidP="00143AE3">
      <w:pPr>
        <w:pStyle w:val="PL"/>
      </w:pPr>
      <w:r>
        <w:t xml:space="preserve">      flows:</w:t>
      </w:r>
    </w:p>
    <w:p w14:paraId="2D6FC36F" w14:textId="77777777" w:rsidR="00143AE3" w:rsidRDefault="00143AE3" w:rsidP="00143AE3">
      <w:pPr>
        <w:pStyle w:val="PL"/>
      </w:pPr>
      <w:r>
        <w:t xml:space="preserve">        </w:t>
      </w:r>
      <w:proofErr w:type="spellStart"/>
      <w:r>
        <w:t>clientCredentials</w:t>
      </w:r>
      <w:proofErr w:type="spellEnd"/>
      <w:r>
        <w:t>:</w:t>
      </w:r>
    </w:p>
    <w:p w14:paraId="33A94FDE" w14:textId="77777777" w:rsidR="00143AE3" w:rsidRDefault="00143AE3" w:rsidP="00143AE3">
      <w:pPr>
        <w:pStyle w:val="PL"/>
      </w:pPr>
      <w:r>
        <w:t xml:space="preserve">          </w:t>
      </w:r>
      <w:proofErr w:type="spellStart"/>
      <w:r>
        <w:t>tokenUrl</w:t>
      </w:r>
      <w:proofErr w:type="spellEnd"/>
      <w:r>
        <w:t>: '{</w:t>
      </w:r>
      <w:proofErr w:type="spellStart"/>
      <w:r>
        <w:t>nrfApiRoot</w:t>
      </w:r>
      <w:proofErr w:type="spellEnd"/>
      <w:r>
        <w:t>}/oauth2/token'</w:t>
      </w:r>
    </w:p>
    <w:p w14:paraId="0169D520" w14:textId="77777777" w:rsidR="00143AE3" w:rsidRDefault="00143AE3" w:rsidP="00143AE3">
      <w:pPr>
        <w:pStyle w:val="PL"/>
      </w:pPr>
      <w:r>
        <w:t xml:space="preserve">          scopes:</w:t>
      </w:r>
    </w:p>
    <w:p w14:paraId="5421E3CF" w14:textId="70F51E22" w:rsidR="00143AE3" w:rsidRDefault="00143AE3" w:rsidP="00143AE3">
      <w:pPr>
        <w:pStyle w:val="PL"/>
      </w:pPr>
      <w:r>
        <w:t xml:space="preserve">            </w:t>
      </w:r>
      <w:proofErr w:type="spellStart"/>
      <w:r>
        <w:t>naanf-akma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Pr="00143AE3"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033" w:name="OLE_LINK91"/>
      <w:bookmarkStart w:id="1034" w:name="OLE_LINK92"/>
      <w:proofErr w:type="spellStart"/>
      <w:r>
        <w:t>AkmaKeyInfo</w:t>
      </w:r>
      <w:bookmarkEnd w:id="1033"/>
      <w:bookmarkEnd w:id="1034"/>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1035" w:name="historyclause"/>
      <w:r>
        <w:br w:type="page"/>
      </w:r>
      <w:bookmarkStart w:id="1036" w:name="_Toc2086459"/>
      <w:bookmarkStart w:id="1037" w:name="_Toc66224261"/>
      <w:bookmarkStart w:id="1038" w:name="_Toc66440565"/>
      <w:bookmarkStart w:id="1039" w:name="_Toc70541285"/>
      <w:bookmarkStart w:id="1040" w:name="_Toc83233961"/>
      <w:bookmarkStart w:id="1041" w:name="_Toc85526884"/>
      <w:bookmarkStart w:id="1042" w:name="_Toc88659520"/>
      <w:bookmarkStart w:id="1043" w:name="_Toc88832431"/>
      <w:bookmarkStart w:id="1044" w:name="_Toc90660318"/>
      <w:bookmarkStart w:id="1045" w:name="_Toc97194443"/>
      <w:bookmarkStart w:id="1046" w:name="_Toc112964156"/>
      <w:bookmarkStart w:id="1047" w:name="_Toc119671214"/>
      <w:bookmarkStart w:id="1048" w:name="_Toc207832751"/>
      <w:bookmarkEnd w:id="1035"/>
      <w:r>
        <w:lastRenderedPageBreak/>
        <w:t>Annex B (informative):</w:t>
      </w:r>
      <w:r>
        <w:br/>
        <w:t>Change history</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49" w:name="OLE_LINK13"/>
            <w:bookmarkStart w:id="1050" w:name="OLE_LINK14"/>
            <w:r w:rsidRPr="003407B5">
              <w:rPr>
                <w:rFonts w:cs="Arial"/>
                <w:sz w:val="16"/>
                <w:szCs w:val="16"/>
              </w:rPr>
              <w:t>C3-205585</w:t>
            </w:r>
            <w:bookmarkEnd w:id="1049"/>
            <w:bookmarkEnd w:id="105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1" w:name="OLE_LINK15"/>
            <w:bookmarkStart w:id="1052" w:name="OLE_LINK16"/>
            <w:r w:rsidRPr="003407B5">
              <w:rPr>
                <w:rFonts w:cs="Arial"/>
                <w:sz w:val="16"/>
                <w:szCs w:val="16"/>
              </w:rPr>
              <w:t>C3-210291</w:t>
            </w:r>
            <w:bookmarkEnd w:id="1051"/>
            <w:bookmarkEnd w:id="105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4514923C"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0474E66"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71DB67D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01F4BDC"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c>
          <w:tcPr>
            <w:tcW w:w="800" w:type="dxa"/>
            <w:shd w:val="solid" w:color="FFFFFF" w:fill="auto"/>
          </w:tcPr>
          <w:p w14:paraId="74E4D8DE" w14:textId="4F4CDCF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0A60C09A" w14:textId="64DE546E"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3CC9827A" w14:textId="3BE2993E"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199F5472" w14:textId="5D7A08B2" w:rsidR="00254AE4" w:rsidRDefault="00254AE4" w:rsidP="00254AE4">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254AE4" w:rsidRPr="003407B5"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254AE4" w:rsidRDefault="00254AE4" w:rsidP="00254AE4">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0B436336"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2FCBE425" w14:textId="77777777">
        <w:tc>
          <w:tcPr>
            <w:tcW w:w="800" w:type="dxa"/>
            <w:shd w:val="solid" w:color="FFFFFF" w:fill="auto"/>
          </w:tcPr>
          <w:p w14:paraId="10278D9C" w14:textId="4059DE4C"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8705E15" w14:textId="52B1D762"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69D61F3F" w14:textId="7F1DB2FD"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5679A900" w14:textId="410646DC" w:rsidR="00254AE4" w:rsidRDefault="00254AE4" w:rsidP="00254AE4">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254AE4"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254AE4" w:rsidRPr="00F47465" w:rsidRDefault="00254AE4" w:rsidP="00254AE4">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128913DE" w14:textId="2664CC90"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64B48F78" w14:textId="77777777">
        <w:tc>
          <w:tcPr>
            <w:tcW w:w="800" w:type="dxa"/>
            <w:shd w:val="solid" w:color="FFFFFF" w:fill="auto"/>
          </w:tcPr>
          <w:p w14:paraId="0D5ACA88" w14:textId="0BA0B94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F187F0C" w14:textId="2FF070C5"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19CEDFAE" w14:textId="3168A173" w:rsidR="00254AE4" w:rsidRDefault="00254AE4" w:rsidP="00254AE4">
            <w:pPr>
              <w:pStyle w:val="TAC"/>
              <w:rPr>
                <w:rFonts w:cs="Arial"/>
                <w:sz w:val="16"/>
                <w:szCs w:val="16"/>
                <w:lang w:eastAsia="zh-CN"/>
              </w:rPr>
            </w:pPr>
            <w:r w:rsidRPr="00254AE4">
              <w:rPr>
                <w:rFonts w:cs="Arial"/>
                <w:sz w:val="16"/>
                <w:szCs w:val="16"/>
                <w:lang w:eastAsia="zh-CN"/>
              </w:rPr>
              <w:t>CP-223188</w:t>
            </w:r>
          </w:p>
        </w:tc>
        <w:tc>
          <w:tcPr>
            <w:tcW w:w="473" w:type="dxa"/>
            <w:shd w:val="solid" w:color="FFFFFF" w:fill="auto"/>
          </w:tcPr>
          <w:p w14:paraId="3067D47A" w14:textId="7AFEE54B" w:rsidR="00254AE4" w:rsidRDefault="00254AE4" w:rsidP="00254AE4">
            <w:pPr>
              <w:pStyle w:val="TAL"/>
              <w:rPr>
                <w:rFonts w:cs="Arial"/>
                <w:sz w:val="16"/>
                <w:szCs w:val="16"/>
                <w:lang w:val="en-US" w:eastAsia="zh-CN"/>
              </w:rPr>
            </w:pPr>
            <w:r>
              <w:rPr>
                <w:rFonts w:cs="Arial"/>
                <w:sz w:val="16"/>
                <w:szCs w:val="16"/>
                <w:lang w:val="en-US" w:eastAsia="zh-CN"/>
              </w:rPr>
              <w:t>0028</w:t>
            </w:r>
          </w:p>
        </w:tc>
        <w:tc>
          <w:tcPr>
            <w:tcW w:w="425" w:type="dxa"/>
            <w:shd w:val="solid" w:color="FFFFFF" w:fill="auto"/>
          </w:tcPr>
          <w:p w14:paraId="1A4F23FD" w14:textId="262C0F56" w:rsidR="00254AE4" w:rsidRDefault="00254AE4" w:rsidP="00254AE4">
            <w:pPr>
              <w:pStyle w:val="TAR"/>
              <w:rPr>
                <w:rFonts w:cs="Arial"/>
                <w:sz w:val="16"/>
                <w:szCs w:val="16"/>
                <w:lang w:eastAsia="zh-CN"/>
              </w:rPr>
            </w:pPr>
          </w:p>
        </w:tc>
        <w:tc>
          <w:tcPr>
            <w:tcW w:w="425" w:type="dxa"/>
            <w:shd w:val="solid" w:color="FFFFFF" w:fill="auto"/>
          </w:tcPr>
          <w:p w14:paraId="69246851" w14:textId="6C7BAFE0"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4C2C93D" w14:textId="04465B13" w:rsidR="00254AE4" w:rsidRPr="002F4145" w:rsidRDefault="00254AE4" w:rsidP="00254AE4">
            <w:pPr>
              <w:pStyle w:val="TAL"/>
              <w:rPr>
                <w:rFonts w:cs="Arial"/>
                <w:sz w:val="16"/>
                <w:szCs w:val="16"/>
                <w:lang w:eastAsia="zh-CN"/>
              </w:rPr>
            </w:pPr>
            <w:r w:rsidRPr="00A67D59">
              <w:rPr>
                <w:rFonts w:cs="Arial"/>
                <w:sz w:val="16"/>
                <w:szCs w:val="16"/>
                <w:lang w:eastAsia="zh-CN"/>
              </w:rPr>
              <w:t xml:space="preserve">Update of info and </w:t>
            </w:r>
            <w:proofErr w:type="spellStart"/>
            <w:r w:rsidRPr="00A67D59">
              <w:rPr>
                <w:rFonts w:cs="Arial"/>
                <w:sz w:val="16"/>
                <w:szCs w:val="16"/>
                <w:lang w:eastAsia="zh-CN"/>
              </w:rPr>
              <w:t>externalDocs</w:t>
            </w:r>
            <w:proofErr w:type="spellEnd"/>
            <w:r w:rsidRPr="00A67D59">
              <w:rPr>
                <w:rFonts w:cs="Arial"/>
                <w:sz w:val="16"/>
                <w:szCs w:val="16"/>
                <w:lang w:eastAsia="zh-CN"/>
              </w:rPr>
              <w:t xml:space="preserve"> fields</w:t>
            </w:r>
          </w:p>
        </w:tc>
        <w:tc>
          <w:tcPr>
            <w:tcW w:w="708" w:type="dxa"/>
            <w:shd w:val="solid" w:color="FFFFFF" w:fill="auto"/>
          </w:tcPr>
          <w:p w14:paraId="2FAEEC86" w14:textId="6E28EA08"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652DBA" w:rsidRPr="008835FD" w14:paraId="4702BF8D"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28120EFC" w14:textId="498C1BC4" w:rsidR="00652DBA" w:rsidRPr="008835FD" w:rsidRDefault="00652DBA" w:rsidP="00652DBA">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5B435" w14:textId="10F3C95F" w:rsidR="00652DBA" w:rsidRPr="008835FD" w:rsidRDefault="00652DBA" w:rsidP="00652DBA">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6F4D37" w14:textId="35857C9C" w:rsidR="00652DBA" w:rsidRPr="008835FD" w:rsidRDefault="00652DBA" w:rsidP="00652DBA">
            <w:pPr>
              <w:pStyle w:val="TAC"/>
              <w:rPr>
                <w:rFonts w:cs="Arial"/>
                <w:sz w:val="16"/>
                <w:szCs w:val="16"/>
                <w:lang w:eastAsia="zh-CN"/>
              </w:rPr>
            </w:pPr>
            <w:r>
              <w:rPr>
                <w:rFonts w:cs="Arial"/>
                <w:sz w:val="16"/>
                <w:szCs w:val="16"/>
              </w:rPr>
              <w:t>CP-252107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F20968" w14:textId="77777777" w:rsidR="00652DBA" w:rsidRPr="008835FD" w:rsidRDefault="00652DBA" w:rsidP="00652DBA">
            <w:pPr>
              <w:pStyle w:val="TAL"/>
              <w:rPr>
                <w:rFonts w:cs="Arial"/>
                <w:sz w:val="16"/>
                <w:szCs w:val="16"/>
                <w:lang w:val="en-US" w:eastAsia="zh-CN"/>
              </w:rPr>
            </w:pPr>
            <w:r w:rsidRPr="008835FD">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F86C4" w14:textId="77777777" w:rsidR="00652DBA" w:rsidRPr="008835FD" w:rsidRDefault="00652DBA" w:rsidP="00652DBA">
            <w:pPr>
              <w:pStyle w:val="TAR"/>
              <w:rPr>
                <w:rFonts w:cs="Arial"/>
                <w:sz w:val="16"/>
                <w:szCs w:val="16"/>
                <w:lang w:eastAsia="zh-CN"/>
              </w:rPr>
            </w:pPr>
            <w:r w:rsidRPr="008835FD">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D894" w14:textId="77777777" w:rsidR="00652DBA" w:rsidRPr="008835FD" w:rsidRDefault="00652DBA" w:rsidP="00652DBA">
            <w:pPr>
              <w:pStyle w:val="TAC"/>
              <w:rPr>
                <w:rFonts w:cs="Arial"/>
                <w:sz w:val="16"/>
                <w:szCs w:val="16"/>
                <w:lang w:val="en-US" w:eastAsia="zh-CN"/>
              </w:rPr>
            </w:pPr>
            <w:r w:rsidRPr="008835FD">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E9BA1" w14:textId="77777777" w:rsidR="00652DBA" w:rsidRPr="008835FD" w:rsidRDefault="00652DBA" w:rsidP="00652DBA">
            <w:pPr>
              <w:pStyle w:val="TAL"/>
              <w:rPr>
                <w:rFonts w:cs="Arial"/>
                <w:sz w:val="16"/>
                <w:szCs w:val="16"/>
                <w:lang w:eastAsia="zh-CN"/>
              </w:rPr>
            </w:pPr>
            <w:r w:rsidRPr="008835FD">
              <w:rPr>
                <w:rFonts w:cs="Arial"/>
                <w:sz w:val="16"/>
                <w:szCs w:val="16"/>
                <w:lang w:eastAsia="zh-CN"/>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53EB0" w14:textId="54BD0E44" w:rsidR="00652DBA" w:rsidRPr="008835FD" w:rsidRDefault="00652DBA" w:rsidP="00652DBA">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652DBA" w:rsidRPr="008835FD" w14:paraId="728DBB6A"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4F7B675A" w14:textId="6B7CC113" w:rsidR="00652DBA" w:rsidRPr="008835FD" w:rsidRDefault="00652DBA" w:rsidP="00652DBA">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8CD73" w14:textId="451AE25A" w:rsidR="00652DBA" w:rsidRPr="008835FD" w:rsidRDefault="00652DBA" w:rsidP="00652DBA">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2E81E1" w14:textId="17B38F31" w:rsidR="00652DBA" w:rsidRPr="008835FD" w:rsidRDefault="00652DBA" w:rsidP="00652DBA">
            <w:pPr>
              <w:pStyle w:val="TAC"/>
              <w:rPr>
                <w:rFonts w:cs="Arial"/>
                <w:sz w:val="16"/>
                <w:szCs w:val="16"/>
                <w:lang w:eastAsia="zh-CN"/>
              </w:rPr>
            </w:pPr>
            <w:r>
              <w:rPr>
                <w:rFonts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396B0F" w14:textId="77777777" w:rsidR="00652DBA" w:rsidRPr="008835FD" w:rsidRDefault="00652DBA" w:rsidP="00652DBA">
            <w:pPr>
              <w:pStyle w:val="TAL"/>
              <w:rPr>
                <w:rFonts w:cs="Arial"/>
                <w:sz w:val="16"/>
                <w:szCs w:val="16"/>
                <w:lang w:val="en-US" w:eastAsia="zh-CN"/>
              </w:rPr>
            </w:pPr>
            <w:r w:rsidRPr="008835FD">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CDB85" w14:textId="77777777" w:rsidR="00652DBA" w:rsidRPr="008835FD" w:rsidRDefault="00652DBA" w:rsidP="00652DBA">
            <w:pPr>
              <w:pStyle w:val="TAR"/>
              <w:rPr>
                <w:rFonts w:cs="Arial"/>
                <w:sz w:val="16"/>
                <w:szCs w:val="16"/>
                <w:lang w:eastAsia="zh-CN"/>
              </w:rPr>
            </w:pPr>
            <w:r w:rsidRPr="008835FD">
              <w:rPr>
                <w:rFonts w:cs="Arial"/>
                <w:sz w:val="16"/>
                <w:szCs w:val="16"/>
                <w:lang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3238" w14:textId="77777777" w:rsidR="00652DBA" w:rsidRPr="008835FD" w:rsidRDefault="00652DBA" w:rsidP="00652DBA">
            <w:pPr>
              <w:pStyle w:val="TAC"/>
              <w:rPr>
                <w:rFonts w:cs="Arial"/>
                <w:sz w:val="16"/>
                <w:szCs w:val="16"/>
                <w:lang w:val="en-US" w:eastAsia="zh-CN"/>
              </w:rPr>
            </w:pPr>
            <w:r w:rsidRPr="008835FD">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94AF5" w14:textId="77777777" w:rsidR="00652DBA" w:rsidRPr="008835FD" w:rsidRDefault="00652DBA" w:rsidP="00652DBA">
            <w:pPr>
              <w:pStyle w:val="TAL"/>
              <w:rPr>
                <w:rFonts w:cs="Arial"/>
                <w:sz w:val="16"/>
                <w:szCs w:val="16"/>
                <w:lang w:eastAsia="zh-CN"/>
              </w:rPr>
            </w:pPr>
            <w:r w:rsidRPr="008835FD">
              <w:rPr>
                <w:rFonts w:cs="Arial"/>
                <w:sz w:val="16"/>
                <w:szCs w:val="16"/>
                <w:lang w:eastAsia="zh-CN"/>
              </w:rPr>
              <w:t xml:space="preserve">Incorrect consumer of </w:t>
            </w:r>
            <w:proofErr w:type="spellStart"/>
            <w:r w:rsidRPr="008835FD">
              <w:rPr>
                <w:rFonts w:cs="Arial"/>
                <w:sz w:val="16"/>
                <w:szCs w:val="16"/>
                <w:lang w:eastAsia="zh-CN"/>
              </w:rPr>
              <w:t>ContextRemove</w:t>
            </w:r>
            <w:proofErr w:type="spellEnd"/>
            <w:r w:rsidRPr="008835FD">
              <w:rPr>
                <w:rFonts w:cs="Arial"/>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D972E" w14:textId="6B0A4E71" w:rsidR="00652DBA" w:rsidRPr="008835FD" w:rsidRDefault="00652DBA" w:rsidP="00652DBA">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652DBA" w14:paraId="361B044C"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5044997D" w14:textId="499B0F70" w:rsidR="00652DBA" w:rsidRDefault="00652DBA" w:rsidP="00652DBA">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C123F4" w14:textId="50BFCDD8" w:rsidR="00652DBA" w:rsidRDefault="00652DBA" w:rsidP="00652DBA">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8D35C8" w14:textId="2553CF09" w:rsidR="00652DBA" w:rsidRDefault="00652DBA" w:rsidP="00652DBA">
            <w:pPr>
              <w:pStyle w:val="TAC"/>
              <w:rPr>
                <w:rFonts w:cs="Arial"/>
                <w:sz w:val="16"/>
                <w:szCs w:val="16"/>
                <w:lang w:eastAsia="zh-CN"/>
              </w:rPr>
            </w:pPr>
            <w:r>
              <w:rPr>
                <w:rFonts w:cs="Arial"/>
                <w:sz w:val="16"/>
                <w:szCs w:val="16"/>
              </w:rPr>
              <w:t>CP-252111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553A76" w14:textId="09588ADD" w:rsidR="00652DBA" w:rsidRDefault="00652DBA" w:rsidP="00652DBA">
            <w:pPr>
              <w:pStyle w:val="TAL"/>
              <w:rPr>
                <w:rFonts w:cs="Arial"/>
                <w:sz w:val="16"/>
                <w:szCs w:val="16"/>
                <w:lang w:val="en-US" w:eastAsia="zh-CN"/>
              </w:rPr>
            </w:pPr>
            <w:r>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07DA2" w14:textId="77777777" w:rsidR="00652DBA" w:rsidRDefault="00652DBA" w:rsidP="00652DBA">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959B" w14:textId="77777777" w:rsidR="00652DBA" w:rsidRDefault="00652DBA" w:rsidP="00652DBA">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82869" w14:textId="77777777" w:rsidR="00652DBA" w:rsidRPr="002F4145" w:rsidRDefault="00652DBA" w:rsidP="00652DBA">
            <w:pPr>
              <w:pStyle w:val="TAL"/>
              <w:rPr>
                <w:rFonts w:cs="Arial"/>
                <w:sz w:val="16"/>
                <w:szCs w:val="16"/>
                <w:lang w:eastAsia="zh-CN"/>
              </w:rPr>
            </w:pPr>
            <w:r w:rsidRPr="00A67D59">
              <w:rPr>
                <w:rFonts w:cs="Arial"/>
                <w:sz w:val="16"/>
                <w:szCs w:val="16"/>
                <w:lang w:eastAsia="zh-CN"/>
              </w:rPr>
              <w:t xml:space="preserve">Update of info and </w:t>
            </w:r>
            <w:proofErr w:type="spellStart"/>
            <w:r w:rsidRPr="00A67D59">
              <w:rPr>
                <w:rFonts w:cs="Arial"/>
                <w:sz w:val="16"/>
                <w:szCs w:val="16"/>
                <w:lang w:eastAsia="zh-CN"/>
              </w:rPr>
              <w:t>externalDocs</w:t>
            </w:r>
            <w:proofErr w:type="spellEnd"/>
            <w:r w:rsidRPr="00A67D59">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31A76" w14:textId="0FFD797A" w:rsidR="00652DBA" w:rsidRDefault="00652DBA" w:rsidP="00652DBA">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bl>
    <w:p w14:paraId="550B5F5C" w14:textId="77777777" w:rsidR="00CA23E7" w:rsidRDefault="00CA23E7"/>
    <w:sectPr w:rsidR="00CA23E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0E00A" w14:textId="77777777" w:rsidR="001D02CC" w:rsidRDefault="001D02CC">
      <w:r>
        <w:separator/>
      </w:r>
    </w:p>
  </w:endnote>
  <w:endnote w:type="continuationSeparator" w:id="0">
    <w:p w14:paraId="0B665D66" w14:textId="77777777" w:rsidR="001D02CC" w:rsidRDefault="001D0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689B6" w14:textId="77777777" w:rsidR="001D02CC" w:rsidRDefault="001D02CC">
      <w:r>
        <w:separator/>
      </w:r>
    </w:p>
  </w:footnote>
  <w:footnote w:type="continuationSeparator" w:id="0">
    <w:p w14:paraId="0C7BAB8B" w14:textId="77777777" w:rsidR="001D02CC" w:rsidRDefault="001D0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2E9A10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DBA">
      <w:rPr>
        <w:rFonts w:ascii="Arial" w:hAnsi="Arial" w:cs="Arial"/>
        <w:b/>
        <w:noProof/>
        <w:sz w:val="18"/>
        <w:szCs w:val="18"/>
      </w:rPr>
      <w:t>3GPP TS 29.535 V17.8.0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7FF1DDE"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DBA">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43AE3"/>
    <w:rsid w:val="0017469A"/>
    <w:rsid w:val="0018663E"/>
    <w:rsid w:val="001A324F"/>
    <w:rsid w:val="001D02CC"/>
    <w:rsid w:val="001E60C9"/>
    <w:rsid w:val="002213C3"/>
    <w:rsid w:val="00246E82"/>
    <w:rsid w:val="00254AE4"/>
    <w:rsid w:val="00262FED"/>
    <w:rsid w:val="00270585"/>
    <w:rsid w:val="002F4145"/>
    <w:rsid w:val="003001FC"/>
    <w:rsid w:val="003041BB"/>
    <w:rsid w:val="003407B5"/>
    <w:rsid w:val="00346F51"/>
    <w:rsid w:val="00364C2E"/>
    <w:rsid w:val="0039335D"/>
    <w:rsid w:val="00394BB0"/>
    <w:rsid w:val="003C3D17"/>
    <w:rsid w:val="004224DE"/>
    <w:rsid w:val="004325A5"/>
    <w:rsid w:val="00436F0B"/>
    <w:rsid w:val="004465FA"/>
    <w:rsid w:val="00464DC3"/>
    <w:rsid w:val="00484EF9"/>
    <w:rsid w:val="004D4C21"/>
    <w:rsid w:val="004F5022"/>
    <w:rsid w:val="005073E6"/>
    <w:rsid w:val="0053497E"/>
    <w:rsid w:val="005536ED"/>
    <w:rsid w:val="005C6A40"/>
    <w:rsid w:val="005D7370"/>
    <w:rsid w:val="005E1368"/>
    <w:rsid w:val="005E6998"/>
    <w:rsid w:val="005F10C9"/>
    <w:rsid w:val="005F395D"/>
    <w:rsid w:val="00607FD1"/>
    <w:rsid w:val="006517B1"/>
    <w:rsid w:val="00652DBA"/>
    <w:rsid w:val="00663741"/>
    <w:rsid w:val="006959FC"/>
    <w:rsid w:val="006B7CC4"/>
    <w:rsid w:val="006E6EAC"/>
    <w:rsid w:val="006F64D8"/>
    <w:rsid w:val="0070275F"/>
    <w:rsid w:val="00705AB9"/>
    <w:rsid w:val="007138D2"/>
    <w:rsid w:val="00734981"/>
    <w:rsid w:val="00745863"/>
    <w:rsid w:val="007B0213"/>
    <w:rsid w:val="007E15F0"/>
    <w:rsid w:val="00803793"/>
    <w:rsid w:val="00807C63"/>
    <w:rsid w:val="00841AA2"/>
    <w:rsid w:val="00843783"/>
    <w:rsid w:val="00873900"/>
    <w:rsid w:val="0087748C"/>
    <w:rsid w:val="008835FD"/>
    <w:rsid w:val="008B3039"/>
    <w:rsid w:val="008B70F7"/>
    <w:rsid w:val="008D6368"/>
    <w:rsid w:val="008F2003"/>
    <w:rsid w:val="008F3899"/>
    <w:rsid w:val="00921273"/>
    <w:rsid w:val="0094037C"/>
    <w:rsid w:val="00972273"/>
    <w:rsid w:val="00984AA7"/>
    <w:rsid w:val="00991A44"/>
    <w:rsid w:val="009B4566"/>
    <w:rsid w:val="009B4887"/>
    <w:rsid w:val="009D538F"/>
    <w:rsid w:val="00A67D59"/>
    <w:rsid w:val="00AA0E3F"/>
    <w:rsid w:val="00AA2475"/>
    <w:rsid w:val="00B36B90"/>
    <w:rsid w:val="00B50F4F"/>
    <w:rsid w:val="00B623A4"/>
    <w:rsid w:val="00B72B4D"/>
    <w:rsid w:val="00B87D5A"/>
    <w:rsid w:val="00BA4561"/>
    <w:rsid w:val="00BB4DE4"/>
    <w:rsid w:val="00BC7768"/>
    <w:rsid w:val="00BF46B1"/>
    <w:rsid w:val="00C10FF8"/>
    <w:rsid w:val="00C13728"/>
    <w:rsid w:val="00C20566"/>
    <w:rsid w:val="00C850AD"/>
    <w:rsid w:val="00C85C1C"/>
    <w:rsid w:val="00CA23E7"/>
    <w:rsid w:val="00CC3DB6"/>
    <w:rsid w:val="00D4719A"/>
    <w:rsid w:val="00D47B81"/>
    <w:rsid w:val="00D741B3"/>
    <w:rsid w:val="00DA596C"/>
    <w:rsid w:val="00DA7157"/>
    <w:rsid w:val="00DB1FE5"/>
    <w:rsid w:val="00DF039F"/>
    <w:rsid w:val="00E11DD6"/>
    <w:rsid w:val="00E27B7A"/>
    <w:rsid w:val="00E42EA6"/>
    <w:rsid w:val="00EA590E"/>
    <w:rsid w:val="00ED1A4B"/>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1890155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556208294">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50156940">
      <w:bodyDiv w:val="1"/>
      <w:marLeft w:val="0"/>
      <w:marRight w:val="0"/>
      <w:marTop w:val="0"/>
      <w:marBottom w:val="0"/>
      <w:divBdr>
        <w:top w:val="none" w:sz="0" w:space="0" w:color="auto"/>
        <w:left w:val="none" w:sz="0" w:space="0" w:color="auto"/>
        <w:bottom w:val="none" w:sz="0" w:space="0" w:color="auto"/>
        <w:right w:val="none" w:sz="0" w:space="0" w:color="auto"/>
      </w:divBdr>
    </w:div>
    <w:div w:id="86671537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97893730">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54559527">
      <w:bodyDiv w:val="1"/>
      <w:marLeft w:val="0"/>
      <w:marRight w:val="0"/>
      <w:marTop w:val="0"/>
      <w:marBottom w:val="0"/>
      <w:divBdr>
        <w:top w:val="none" w:sz="0" w:space="0" w:color="auto"/>
        <w:left w:val="none" w:sz="0" w:space="0" w:color="auto"/>
        <w:bottom w:val="none" w:sz="0" w:space="0" w:color="auto"/>
        <w:right w:val="none" w:sz="0" w:space="0" w:color="auto"/>
      </w:divBdr>
    </w:div>
    <w:div w:id="197135114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7190</Words>
  <Characters>40985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48079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3</cp:revision>
  <cp:lastPrinted>2019-02-25T14:05:00Z</cp:lastPrinted>
  <dcterms:created xsi:type="dcterms:W3CDTF">2025-09-03T14:57:00Z</dcterms:created>
  <dcterms:modified xsi:type="dcterms:W3CDTF">2025-09-17T08:57:00Z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